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1FD47AF6" w14:textId="77777777" w:rsidTr="00B6427E">
        <w:tc>
          <w:tcPr>
            <w:tcW w:w="10423" w:type="dxa"/>
            <w:gridSpan w:val="2"/>
            <w:shd w:val="clear" w:color="auto" w:fill="auto"/>
          </w:tcPr>
          <w:p w14:paraId="62C0F71A" w14:textId="2D3B9746"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3961BA">
              <w:rPr>
                <w:rFonts w:hint="eastAsia"/>
                <w:sz w:val="64"/>
                <w:lang w:eastAsia="zh-CN"/>
              </w:rPr>
              <w:t>762</w:t>
            </w:r>
            <w:r w:rsidR="00D507E0" w:rsidRPr="00B6427E">
              <w:rPr>
                <w:sz w:val="64"/>
              </w:rPr>
              <w:t xml:space="preserve"> </w:t>
            </w:r>
            <w:r w:rsidRPr="00B6427E">
              <w:t>V</w:t>
            </w:r>
            <w:bookmarkStart w:id="3" w:name="specVersion"/>
            <w:r w:rsidR="00B6427E" w:rsidRPr="00B6427E">
              <w:t>0</w:t>
            </w:r>
            <w:r w:rsidRPr="00B6427E">
              <w:t>.</w:t>
            </w:r>
            <w:r w:rsidR="00F40697">
              <w:rPr>
                <w:rFonts w:hint="eastAsia"/>
                <w:lang w:eastAsia="zh-CN"/>
              </w:rPr>
              <w:t>1</w:t>
            </w:r>
            <w:r w:rsidRPr="00B6427E">
              <w:t>.</w:t>
            </w:r>
            <w:bookmarkEnd w:id="3"/>
            <w:r w:rsidR="00F40697">
              <w:rPr>
                <w:rFonts w:hint="eastAsia"/>
                <w:lang w:eastAsia="zh-CN"/>
              </w:rPr>
              <w:t>0</w:t>
            </w:r>
            <w:r w:rsidRPr="00B6427E">
              <w:t xml:space="preserve"> </w:t>
            </w:r>
            <w:r w:rsidRPr="00B6427E">
              <w:rPr>
                <w:sz w:val="32"/>
              </w:rPr>
              <w:t>(</w:t>
            </w:r>
            <w:bookmarkStart w:id="4" w:name="issueDate"/>
            <w:r w:rsidR="00B6427E" w:rsidRPr="00B6427E">
              <w:rPr>
                <w:sz w:val="32"/>
              </w:rPr>
              <w:t>202</w:t>
            </w:r>
            <w:r w:rsidR="00DC649B">
              <w:rPr>
                <w:rFonts w:hint="eastAsia"/>
                <w:sz w:val="32"/>
                <w:lang w:eastAsia="zh-CN"/>
              </w:rPr>
              <w:t>4</w:t>
            </w:r>
            <w:r w:rsidRPr="00B6427E">
              <w:rPr>
                <w:sz w:val="32"/>
              </w:rPr>
              <w:t>-</w:t>
            </w:r>
            <w:bookmarkEnd w:id="4"/>
            <w:r w:rsidR="00732846">
              <w:rPr>
                <w:rFonts w:hint="eastAsia"/>
                <w:sz w:val="32"/>
                <w:lang w:eastAsia="zh-CN"/>
              </w:rPr>
              <w:t>10</w:t>
            </w:r>
            <w:r w:rsidRPr="00B6427E">
              <w:rPr>
                <w:sz w:val="32"/>
              </w:rPr>
              <w:t>)</w:t>
            </w:r>
          </w:p>
        </w:tc>
      </w:tr>
      <w:tr w:rsidR="004F0988" w14:paraId="48B678DA" w14:textId="77777777" w:rsidTr="00B6427E">
        <w:trPr>
          <w:trHeight w:hRule="exact" w:val="1134"/>
        </w:trPr>
        <w:tc>
          <w:tcPr>
            <w:tcW w:w="10423" w:type="dxa"/>
            <w:gridSpan w:val="2"/>
            <w:shd w:val="clear" w:color="auto" w:fill="auto"/>
          </w:tcPr>
          <w:p w14:paraId="357DF307"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BE12E35" w14:textId="77777777" w:rsidR="00BA4B8D" w:rsidRPr="00B6427E" w:rsidRDefault="00BA4B8D" w:rsidP="00BA4B8D">
            <w:pPr>
              <w:pStyle w:val="Guidance"/>
            </w:pPr>
            <w:r w:rsidRPr="00B6427E">
              <w:br/>
            </w:r>
          </w:p>
        </w:tc>
      </w:tr>
      <w:tr w:rsidR="004F0988" w14:paraId="5D197278" w14:textId="77777777" w:rsidTr="00B6427E">
        <w:trPr>
          <w:trHeight w:hRule="exact" w:val="3686"/>
        </w:trPr>
        <w:tc>
          <w:tcPr>
            <w:tcW w:w="10423" w:type="dxa"/>
            <w:gridSpan w:val="2"/>
            <w:shd w:val="clear" w:color="auto" w:fill="auto"/>
          </w:tcPr>
          <w:p w14:paraId="1B47159E" w14:textId="77777777" w:rsidR="004F0988" w:rsidRPr="00B6427E" w:rsidRDefault="004F0988" w:rsidP="00133525">
            <w:pPr>
              <w:pStyle w:val="ZT"/>
              <w:framePr w:wrap="auto" w:hAnchor="text" w:yAlign="inline"/>
            </w:pPr>
            <w:r w:rsidRPr="00B6427E">
              <w:t>3rd Generation Partnership Project;</w:t>
            </w:r>
          </w:p>
          <w:p w14:paraId="111520BF"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72960AC3" w14:textId="77777777" w:rsidR="005921BC" w:rsidRDefault="005921BC" w:rsidP="00B6427E">
            <w:pPr>
              <w:pStyle w:val="ZT"/>
              <w:framePr w:wrap="auto" w:hAnchor="text" w:yAlign="inline"/>
              <w:rPr>
                <w:lang w:val="en-US"/>
              </w:rPr>
            </w:pPr>
            <w:r w:rsidRPr="002D07B1">
              <w:rPr>
                <w:iCs/>
              </w:rPr>
              <w:t xml:space="preserve">Multiple Input Multiple Output (MIMO) Over-the-Air (OTA) </w:t>
            </w:r>
            <w:r>
              <w:rPr>
                <w:iCs/>
              </w:rPr>
              <w:t xml:space="preserve">dynamic </w:t>
            </w:r>
            <w:r w:rsidRPr="002D07B1">
              <w:rPr>
                <w:iCs/>
              </w:rPr>
              <w:t>test methodology for FR1 UEs</w:t>
            </w:r>
            <w:r w:rsidR="00387583" w:rsidRPr="00387583">
              <w:rPr>
                <w:lang w:val="en-US"/>
              </w:rPr>
              <w:t xml:space="preserve"> </w:t>
            </w:r>
          </w:p>
          <w:p w14:paraId="0127D0B5" w14:textId="77777777" w:rsidR="00B6427E" w:rsidRPr="00B6427E" w:rsidRDefault="00B6427E" w:rsidP="00B6427E">
            <w:pPr>
              <w:pStyle w:val="ZT"/>
              <w:framePr w:wrap="auto" w:hAnchor="text" w:yAlign="inline"/>
              <w:rPr>
                <w:i/>
                <w:sz w:val="28"/>
              </w:rPr>
            </w:pPr>
            <w:r w:rsidRPr="00B6427E">
              <w:t>(</w:t>
            </w:r>
            <w:r w:rsidRPr="00B6427E">
              <w:rPr>
                <w:rStyle w:val="ZGSM"/>
              </w:rPr>
              <w:t>Release 1</w:t>
            </w:r>
            <w:r w:rsidR="00DC649B">
              <w:rPr>
                <w:rStyle w:val="ZGSM"/>
                <w:rFonts w:hint="eastAsia"/>
                <w:lang w:eastAsia="zh-CN"/>
              </w:rPr>
              <w:t>9</w:t>
            </w:r>
            <w:r w:rsidRPr="00B6427E">
              <w:t>)</w:t>
            </w:r>
          </w:p>
          <w:p w14:paraId="6F7E5896" w14:textId="77777777" w:rsidR="004F0988" w:rsidRPr="005921BC" w:rsidRDefault="004F0988" w:rsidP="00133525">
            <w:pPr>
              <w:pStyle w:val="ZT"/>
              <w:framePr w:wrap="auto" w:hAnchor="text" w:yAlign="inline"/>
              <w:rPr>
                <w:i/>
                <w:sz w:val="28"/>
              </w:rPr>
            </w:pPr>
          </w:p>
        </w:tc>
      </w:tr>
      <w:tr w:rsidR="00BF128E" w14:paraId="7C32730A" w14:textId="77777777" w:rsidTr="00B6427E">
        <w:tc>
          <w:tcPr>
            <w:tcW w:w="10423" w:type="dxa"/>
            <w:gridSpan w:val="2"/>
            <w:shd w:val="clear" w:color="auto" w:fill="auto"/>
          </w:tcPr>
          <w:p w14:paraId="3449544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08B381C6" w14:textId="77777777" w:rsidTr="00B6427E">
        <w:trPr>
          <w:trHeight w:hRule="exact" w:val="1531"/>
        </w:trPr>
        <w:tc>
          <w:tcPr>
            <w:tcW w:w="4883" w:type="dxa"/>
            <w:shd w:val="clear" w:color="auto" w:fill="auto"/>
          </w:tcPr>
          <w:p w14:paraId="36744BA2" w14:textId="77777777" w:rsidR="00D57972" w:rsidRDefault="00EF4786">
            <w:r>
              <w:object w:dxaOrig="2026" w:dyaOrig="1251" w14:anchorId="48185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pt;height:63.3pt" o:ole="">
                  <v:imagedata r:id="rId9" o:title=""/>
                </v:shape>
                <o:OLEObject Type="Embed" ProgID="Word.Picture.8" ShapeID="_x0000_i1025" DrawAspect="Content" ObjectID="_1791357859" r:id="rId10"/>
              </w:object>
            </w:r>
          </w:p>
        </w:tc>
        <w:tc>
          <w:tcPr>
            <w:tcW w:w="5540" w:type="dxa"/>
            <w:shd w:val="clear" w:color="auto" w:fill="auto"/>
          </w:tcPr>
          <w:p w14:paraId="26864937" w14:textId="77777777" w:rsidR="00D57972" w:rsidRDefault="00D10A07" w:rsidP="00133525">
            <w:pPr>
              <w:jc w:val="right"/>
            </w:pPr>
            <w:bookmarkStart w:id="8" w:name="logos"/>
            <w:r>
              <w:rPr>
                <w:noProof/>
              </w:rPr>
              <w:drawing>
                <wp:inline distT="0" distB="0" distL="0" distR="0" wp14:anchorId="683D5898" wp14:editId="147CA37A">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F04653A" w14:textId="77777777" w:rsidTr="00B6427E">
        <w:trPr>
          <w:trHeight w:hRule="exact" w:val="5783"/>
        </w:trPr>
        <w:tc>
          <w:tcPr>
            <w:tcW w:w="10423" w:type="dxa"/>
            <w:gridSpan w:val="2"/>
            <w:shd w:val="clear" w:color="auto" w:fill="auto"/>
          </w:tcPr>
          <w:p w14:paraId="698644A5" w14:textId="77777777" w:rsidR="00C074DD" w:rsidRPr="00C074DD" w:rsidRDefault="00C074DD" w:rsidP="00C074DD">
            <w:pPr>
              <w:pStyle w:val="Guidance"/>
              <w:rPr>
                <w:b/>
              </w:rPr>
            </w:pPr>
          </w:p>
        </w:tc>
      </w:tr>
      <w:tr w:rsidR="00C074DD" w14:paraId="359F00FF" w14:textId="77777777" w:rsidTr="00B6427E">
        <w:trPr>
          <w:cantSplit/>
          <w:trHeight w:hRule="exact" w:val="964"/>
        </w:trPr>
        <w:tc>
          <w:tcPr>
            <w:tcW w:w="10423" w:type="dxa"/>
            <w:gridSpan w:val="2"/>
            <w:shd w:val="clear" w:color="auto" w:fill="auto"/>
          </w:tcPr>
          <w:p w14:paraId="46AC428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9801FEF" w14:textId="77777777" w:rsidR="00C074DD" w:rsidRPr="004D3578" w:rsidRDefault="00C074DD" w:rsidP="00C074DD">
            <w:pPr>
              <w:pStyle w:val="ZV"/>
              <w:framePr w:w="0" w:wrap="auto" w:vAnchor="margin" w:hAnchor="text" w:yAlign="inline"/>
            </w:pPr>
          </w:p>
          <w:p w14:paraId="23560232" w14:textId="77777777" w:rsidR="00C074DD" w:rsidRPr="00133525" w:rsidRDefault="00C074DD" w:rsidP="00C074DD">
            <w:pPr>
              <w:rPr>
                <w:sz w:val="16"/>
              </w:rPr>
            </w:pPr>
          </w:p>
        </w:tc>
      </w:tr>
      <w:bookmarkEnd w:id="0"/>
    </w:tbl>
    <w:p w14:paraId="2FF5FF65" w14:textId="77777777" w:rsidR="00080512" w:rsidRPr="004D3578" w:rsidRDefault="00080512">
      <w:pPr>
        <w:sectPr w:rsidR="00080512" w:rsidRPr="004D3578" w:rsidSect="007F1324">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813F98" w14:textId="77777777" w:rsidTr="00133525">
        <w:trPr>
          <w:trHeight w:hRule="exact" w:val="5670"/>
        </w:trPr>
        <w:tc>
          <w:tcPr>
            <w:tcW w:w="10423" w:type="dxa"/>
            <w:shd w:val="clear" w:color="auto" w:fill="auto"/>
          </w:tcPr>
          <w:p w14:paraId="0B53877B" w14:textId="77777777" w:rsidR="00E16509" w:rsidRDefault="00E16509" w:rsidP="00E16509">
            <w:pPr>
              <w:pStyle w:val="Guidance"/>
            </w:pPr>
            <w:bookmarkStart w:id="10" w:name="page2"/>
          </w:p>
        </w:tc>
      </w:tr>
      <w:tr w:rsidR="00E16509" w14:paraId="535FE337" w14:textId="77777777" w:rsidTr="00C074DD">
        <w:trPr>
          <w:trHeight w:hRule="exact" w:val="5387"/>
        </w:trPr>
        <w:tc>
          <w:tcPr>
            <w:tcW w:w="10423" w:type="dxa"/>
            <w:shd w:val="clear" w:color="auto" w:fill="auto"/>
          </w:tcPr>
          <w:p w14:paraId="5F716FC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DD9082C" w14:textId="77777777" w:rsidR="00E16509" w:rsidRPr="004D3578" w:rsidRDefault="00E16509" w:rsidP="00133525">
            <w:pPr>
              <w:pStyle w:val="FP"/>
              <w:pBdr>
                <w:bottom w:val="single" w:sz="6" w:space="1" w:color="auto"/>
              </w:pBdr>
              <w:ind w:left="2835" w:right="2835"/>
              <w:jc w:val="center"/>
            </w:pPr>
            <w:r w:rsidRPr="004D3578">
              <w:t>Postal address</w:t>
            </w:r>
          </w:p>
          <w:p w14:paraId="2A1B3748" w14:textId="77777777" w:rsidR="00E16509" w:rsidRPr="00133525" w:rsidRDefault="00E16509" w:rsidP="00133525">
            <w:pPr>
              <w:pStyle w:val="FP"/>
              <w:ind w:left="2835" w:right="2835"/>
              <w:jc w:val="center"/>
              <w:rPr>
                <w:rFonts w:ascii="Arial" w:hAnsi="Arial"/>
                <w:sz w:val="18"/>
              </w:rPr>
            </w:pPr>
          </w:p>
          <w:p w14:paraId="7124A0F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3F2A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5F6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E08B3D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EE8957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BBB36B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82F2309" w14:textId="77777777" w:rsidR="00E16509" w:rsidRDefault="00E16509" w:rsidP="00133525"/>
        </w:tc>
      </w:tr>
      <w:tr w:rsidR="00E16509" w14:paraId="3A4ED491" w14:textId="77777777" w:rsidTr="00C074DD">
        <w:tc>
          <w:tcPr>
            <w:tcW w:w="10423" w:type="dxa"/>
            <w:shd w:val="clear" w:color="auto" w:fill="auto"/>
            <w:vAlign w:val="bottom"/>
          </w:tcPr>
          <w:p w14:paraId="209C91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8FFAE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99DB7D" w14:textId="77777777" w:rsidR="00E16509" w:rsidRPr="004D3578" w:rsidRDefault="00E16509" w:rsidP="00133525">
            <w:pPr>
              <w:pStyle w:val="FP"/>
              <w:jc w:val="center"/>
              <w:rPr>
                <w:noProof/>
              </w:rPr>
            </w:pPr>
          </w:p>
          <w:p w14:paraId="58864D9C"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B82B59">
              <w:rPr>
                <w:rFonts w:hint="eastAsia"/>
                <w:noProof/>
                <w:sz w:val="18"/>
                <w:lang w:eastAsia="zh-CN"/>
              </w:rPr>
              <w:t>4</w:t>
            </w:r>
            <w:r w:rsidRPr="00133525">
              <w:rPr>
                <w:noProof/>
                <w:sz w:val="18"/>
              </w:rPr>
              <w:t>, 3GPP Organizational Partners (ARIB, ATIS, CCSA, ETSI, TSDSI, TTA, TTC).</w:t>
            </w:r>
            <w:bookmarkStart w:id="14" w:name="copyrightaddon"/>
            <w:bookmarkEnd w:id="14"/>
          </w:p>
          <w:p w14:paraId="335C359C" w14:textId="77777777" w:rsidR="00E16509" w:rsidRPr="00133525" w:rsidRDefault="00E16509" w:rsidP="00133525">
            <w:pPr>
              <w:pStyle w:val="FP"/>
              <w:jc w:val="center"/>
              <w:rPr>
                <w:noProof/>
                <w:sz w:val="18"/>
              </w:rPr>
            </w:pPr>
            <w:r w:rsidRPr="00133525">
              <w:rPr>
                <w:noProof/>
                <w:sz w:val="18"/>
              </w:rPr>
              <w:t>All rights reserved.</w:t>
            </w:r>
          </w:p>
          <w:p w14:paraId="738176A3" w14:textId="77777777" w:rsidR="00E16509" w:rsidRPr="00133525" w:rsidRDefault="00E16509" w:rsidP="00E16509">
            <w:pPr>
              <w:pStyle w:val="FP"/>
              <w:rPr>
                <w:noProof/>
                <w:sz w:val="18"/>
              </w:rPr>
            </w:pPr>
          </w:p>
          <w:p w14:paraId="48B14A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48A5AE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CE7F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F0B948E" w14:textId="77777777" w:rsidR="00E16509" w:rsidRDefault="00E16509" w:rsidP="00133525"/>
        </w:tc>
      </w:tr>
      <w:bookmarkEnd w:id="10"/>
    </w:tbl>
    <w:p w14:paraId="7D3D955D" w14:textId="77777777" w:rsidR="00080512" w:rsidRPr="004D3578" w:rsidRDefault="00080512">
      <w:pPr>
        <w:pStyle w:val="TT"/>
      </w:pPr>
      <w:r w:rsidRPr="004D3578">
        <w:br w:type="page"/>
      </w:r>
      <w:bookmarkStart w:id="15" w:name="tableOfContents"/>
      <w:bookmarkEnd w:id="15"/>
      <w:r w:rsidRPr="004D3578">
        <w:lastRenderedPageBreak/>
        <w:t>Contents</w:t>
      </w:r>
    </w:p>
    <w:p w14:paraId="1729300E" w14:textId="283AAE27" w:rsidR="009F1311" w:rsidRDefault="004D3578">
      <w:pPr>
        <w:pStyle w:val="TOC1"/>
        <w:rPr>
          <w:rFonts w:asciiTheme="minorHAnsi" w:hAnsiTheme="minorHAnsi" w:cstheme="minorBidi"/>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r w:rsidR="009F1311">
        <w:rPr>
          <w:rFonts w:hint="eastAsia"/>
        </w:rPr>
        <w:t>Foreword</w:t>
      </w:r>
      <w:r w:rsidR="009F1311">
        <w:rPr>
          <w:rFonts w:hint="eastAsia"/>
        </w:rPr>
        <w:tab/>
      </w:r>
      <w:r w:rsidR="009F1311">
        <w:rPr>
          <w:rFonts w:hint="eastAsia"/>
        </w:rPr>
        <w:fldChar w:fldCharType="begin"/>
      </w:r>
      <w:r w:rsidR="009F1311">
        <w:rPr>
          <w:rFonts w:hint="eastAsia"/>
        </w:rPr>
        <w:instrText xml:space="preserve"> </w:instrText>
      </w:r>
      <w:r w:rsidR="009F1311">
        <w:instrText>PAGEREF _Toc180424192 \h</w:instrText>
      </w:r>
      <w:r w:rsidR="009F1311">
        <w:rPr>
          <w:rFonts w:hint="eastAsia"/>
        </w:rPr>
        <w:instrText xml:space="preserve"> </w:instrText>
      </w:r>
      <w:r w:rsidR="009F1311">
        <w:rPr>
          <w:rFonts w:hint="eastAsia"/>
        </w:rPr>
      </w:r>
      <w:r w:rsidR="009F1311">
        <w:rPr>
          <w:rFonts w:hint="eastAsia"/>
        </w:rPr>
        <w:fldChar w:fldCharType="separate"/>
      </w:r>
      <w:r w:rsidR="009F1311">
        <w:t>6</w:t>
      </w:r>
      <w:r w:rsidR="009F1311">
        <w:rPr>
          <w:rFonts w:hint="eastAsia"/>
        </w:rPr>
        <w:fldChar w:fldCharType="end"/>
      </w:r>
    </w:p>
    <w:p w14:paraId="222546AE" w14:textId="5B59E3A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PAGEREF _Toc180424193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0B154087" w14:textId="6CC460EB"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2</w:t>
      </w:r>
      <w:r>
        <w:rPr>
          <w:rFonts w:asciiTheme="minorHAnsi" w:hAnsiTheme="minorHAnsi" w:cstheme="minorBidi" w:hint="eastAsia"/>
          <w:kern w:val="2"/>
          <w:sz w:val="21"/>
          <w:szCs w:val="22"/>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PAGEREF _Toc180424194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4959412D" w14:textId="521A61EE"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3</w:t>
      </w:r>
      <w:r>
        <w:rPr>
          <w:rFonts w:asciiTheme="minorHAnsi" w:hAnsiTheme="minorHAnsi" w:cstheme="minorBidi" w:hint="eastAsia"/>
          <w:kern w:val="2"/>
          <w:sz w:val="21"/>
          <w:szCs w:val="22"/>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PAGEREF _Toc180424195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002635CA" w14:textId="59E8D07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3.1</w:t>
      </w:r>
      <w:r>
        <w:rPr>
          <w:rFonts w:asciiTheme="minorHAnsi" w:hAnsiTheme="minorHAnsi" w:cstheme="minorBidi" w:hint="eastAsia"/>
          <w:kern w:val="2"/>
          <w:sz w:val="21"/>
          <w:szCs w:val="22"/>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PAGEREF _Toc180424196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54EA4313" w14:textId="4040A134"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3.2</w:t>
      </w:r>
      <w:r>
        <w:rPr>
          <w:rFonts w:asciiTheme="minorHAnsi" w:hAnsiTheme="minorHAnsi" w:cstheme="minorBidi" w:hint="eastAsia"/>
          <w:kern w:val="2"/>
          <w:sz w:val="21"/>
          <w:szCs w:val="22"/>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PAGEREF _Toc180424197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3A1C0EB0" w14:textId="3DA4B71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3.3</w:t>
      </w:r>
      <w:r>
        <w:rPr>
          <w:rFonts w:asciiTheme="minorHAnsi" w:hAnsiTheme="minorHAnsi" w:cstheme="minorBidi" w:hint="eastAsia"/>
          <w:kern w:val="2"/>
          <w:sz w:val="21"/>
          <w:szCs w:val="22"/>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PAGEREF _Toc180424198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616C558B" w14:textId="4B7A1D7E"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4</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_Toc180424199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141AAD02" w14:textId="7F0EB80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4.1</w:t>
      </w:r>
      <w:r>
        <w:rPr>
          <w:rFonts w:asciiTheme="minorHAnsi" w:hAnsiTheme="minorHAnsi" w:cstheme="minorBidi" w:hint="eastAsia"/>
          <w:kern w:val="2"/>
          <w:sz w:val="21"/>
          <w:szCs w:val="22"/>
          <w:lang w:val="en-US" w:eastAsia="zh-CN"/>
          <w14:ligatures w14:val="standardContextual"/>
        </w:rPr>
        <w:tab/>
      </w:r>
      <w:r>
        <w:rPr>
          <w:rFonts w:hint="eastAsia"/>
        </w:rPr>
        <w:t>Device types</w:t>
      </w:r>
      <w:r>
        <w:rPr>
          <w:rFonts w:hint="eastAsia"/>
        </w:rPr>
        <w:tab/>
      </w:r>
      <w:r>
        <w:rPr>
          <w:rFonts w:hint="eastAsia"/>
        </w:rPr>
        <w:fldChar w:fldCharType="begin"/>
      </w:r>
      <w:r>
        <w:rPr>
          <w:rFonts w:hint="eastAsia"/>
        </w:rPr>
        <w:instrText xml:space="preserve"> </w:instrText>
      </w:r>
      <w:r>
        <w:instrText>PAGEREF _Toc180424200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5E6BF4B3" w14:textId="16BFE38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4.2</w:t>
      </w:r>
      <w:r>
        <w:rPr>
          <w:rFonts w:asciiTheme="minorHAnsi" w:hAnsiTheme="minorHAnsi" w:cstheme="minorBidi" w:hint="eastAsia"/>
          <w:kern w:val="2"/>
          <w:sz w:val="21"/>
          <w:szCs w:val="22"/>
          <w:lang w:val="en-US" w:eastAsia="zh-CN"/>
          <w14:ligatures w14:val="standardContextual"/>
        </w:rPr>
        <w:tab/>
      </w:r>
      <w:r>
        <w:rPr>
          <w:rFonts w:hint="eastAsia"/>
        </w:rPr>
        <w:t>Testing configuration</w:t>
      </w:r>
      <w:r>
        <w:rPr>
          <w:rFonts w:hint="eastAsia"/>
          <w:lang w:eastAsia="zh-CN"/>
        </w:rPr>
        <w:t>s</w:t>
      </w:r>
      <w:r>
        <w:rPr>
          <w:rFonts w:hint="eastAsia"/>
        </w:rPr>
        <w:tab/>
      </w:r>
      <w:r>
        <w:rPr>
          <w:rFonts w:hint="eastAsia"/>
        </w:rPr>
        <w:fldChar w:fldCharType="begin"/>
      </w:r>
      <w:r>
        <w:rPr>
          <w:rFonts w:hint="eastAsia"/>
        </w:rPr>
        <w:instrText xml:space="preserve"> </w:instrText>
      </w:r>
      <w:r>
        <w:instrText>PAGEREF _Toc180424201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6E976219" w14:textId="1C5225D6"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4.3</w:t>
      </w:r>
      <w:r>
        <w:rPr>
          <w:rFonts w:asciiTheme="minorHAnsi" w:hAnsiTheme="minorHAnsi" w:cstheme="minorBidi" w:hint="eastAsia"/>
          <w:kern w:val="2"/>
          <w:sz w:val="21"/>
          <w:szCs w:val="22"/>
          <w:lang w:val="en-US" w:eastAsia="zh-CN"/>
          <w14:ligatures w14:val="standardContextual"/>
        </w:rPr>
        <w:tab/>
      </w:r>
      <w:r>
        <w:rPr>
          <w:rFonts w:hint="eastAsia"/>
        </w:rPr>
        <w:t>Testing bands</w:t>
      </w:r>
      <w:r>
        <w:rPr>
          <w:rFonts w:hint="eastAsia"/>
        </w:rPr>
        <w:tab/>
      </w:r>
      <w:r>
        <w:rPr>
          <w:rFonts w:hint="eastAsia"/>
        </w:rPr>
        <w:fldChar w:fldCharType="begin"/>
      </w:r>
      <w:r>
        <w:rPr>
          <w:rFonts w:hint="eastAsia"/>
        </w:rPr>
        <w:instrText xml:space="preserve"> </w:instrText>
      </w:r>
      <w:r>
        <w:instrText>PAGEREF _Toc180424202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409B4893" w14:textId="2FE076D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5</w:t>
      </w:r>
      <w:r>
        <w:rPr>
          <w:rFonts w:asciiTheme="minorHAnsi" w:hAnsiTheme="minorHAnsi" w:cstheme="minorBidi" w:hint="eastAsia"/>
          <w:kern w:val="2"/>
          <w:sz w:val="21"/>
          <w:szCs w:val="22"/>
          <w:lang w:val="en-US" w:eastAsia="zh-CN"/>
          <w14:ligatures w14:val="standardContextual"/>
        </w:rPr>
        <w:tab/>
      </w:r>
      <w:r>
        <w:rPr>
          <w:rFonts w:hint="eastAsia"/>
        </w:rPr>
        <w:t>Performance metrics</w:t>
      </w:r>
      <w:r>
        <w:rPr>
          <w:rFonts w:hint="eastAsia"/>
        </w:rPr>
        <w:tab/>
      </w:r>
      <w:r>
        <w:rPr>
          <w:rFonts w:hint="eastAsia"/>
        </w:rPr>
        <w:fldChar w:fldCharType="begin"/>
      </w:r>
      <w:r>
        <w:rPr>
          <w:rFonts w:hint="eastAsia"/>
        </w:rPr>
        <w:instrText xml:space="preserve"> </w:instrText>
      </w:r>
      <w:r>
        <w:instrText>PAGEREF _Toc180424203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203C1409" w14:textId="65C946D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6</w:t>
      </w:r>
      <w:r>
        <w:rPr>
          <w:rFonts w:asciiTheme="minorHAnsi" w:hAnsiTheme="minorHAnsi" w:cstheme="minorBidi" w:hint="eastAsia"/>
          <w:kern w:val="2"/>
          <w:sz w:val="21"/>
          <w:szCs w:val="22"/>
          <w:lang w:val="en-US" w:eastAsia="zh-CN"/>
          <w14:ligatures w14:val="standardContextual"/>
        </w:rPr>
        <w:tab/>
      </w:r>
      <w:r>
        <w:rPr>
          <w:rFonts w:hint="eastAsia"/>
        </w:rPr>
        <w:t>Measurement methodolog</w:t>
      </w:r>
      <w:r>
        <w:rPr>
          <w:rFonts w:hint="eastAsia"/>
          <w:lang w:eastAsia="zh-CN"/>
        </w:rPr>
        <w:t>y</w:t>
      </w:r>
      <w:r>
        <w:rPr>
          <w:rFonts w:hint="eastAsia"/>
        </w:rPr>
        <w:tab/>
      </w:r>
      <w:r>
        <w:rPr>
          <w:rFonts w:hint="eastAsia"/>
        </w:rPr>
        <w:fldChar w:fldCharType="begin"/>
      </w:r>
      <w:r>
        <w:rPr>
          <w:rFonts w:hint="eastAsia"/>
        </w:rPr>
        <w:instrText xml:space="preserve"> </w:instrText>
      </w:r>
      <w:r>
        <w:instrText>PAGEREF _Toc180424204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3BD94E93" w14:textId="15261DA5"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_Toc180424205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1AA824D0" w14:textId="3825BB7C"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6.2</w:t>
      </w:r>
      <w:r>
        <w:rPr>
          <w:rFonts w:asciiTheme="minorHAnsi" w:hAnsiTheme="minorHAnsi" w:cstheme="minorBidi" w:hint="eastAsia"/>
          <w:kern w:val="2"/>
          <w:sz w:val="21"/>
          <w:szCs w:val="22"/>
          <w:lang w:val="en-US" w:eastAsia="zh-CN"/>
          <w14:ligatures w14:val="standardContextual"/>
        </w:rPr>
        <w:tab/>
      </w:r>
      <w:r>
        <w:rPr>
          <w:rFonts w:hint="eastAsia"/>
        </w:rPr>
        <w:t>Environmental conditions</w:t>
      </w:r>
      <w:r>
        <w:rPr>
          <w:rFonts w:hint="eastAsia"/>
        </w:rPr>
        <w:tab/>
      </w:r>
      <w:r>
        <w:rPr>
          <w:rFonts w:hint="eastAsia"/>
        </w:rPr>
        <w:fldChar w:fldCharType="begin"/>
      </w:r>
      <w:r>
        <w:rPr>
          <w:rFonts w:hint="eastAsia"/>
        </w:rPr>
        <w:instrText xml:space="preserve"> </w:instrText>
      </w:r>
      <w:r>
        <w:instrText>PAGEREF _Toc180424206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3F98F703" w14:textId="71794AC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w:t>
      </w:r>
      <w:r>
        <w:rPr>
          <w:rFonts w:hint="eastAsia"/>
          <w:lang w:eastAsia="zh-CN"/>
        </w:rPr>
        <w:t>3</w:t>
      </w:r>
      <w:r>
        <w:rPr>
          <w:rFonts w:asciiTheme="minorHAnsi" w:hAnsiTheme="minorHAnsi" w:cstheme="minorBidi" w:hint="eastAsia"/>
          <w:kern w:val="2"/>
          <w:sz w:val="21"/>
          <w:szCs w:val="22"/>
          <w:lang w:val="en-US" w:eastAsia="zh-CN"/>
          <w14:ligatures w14:val="standardContextual"/>
        </w:rPr>
        <w:tab/>
      </w:r>
      <w:r>
        <w:rPr>
          <w:rFonts w:hint="eastAsia"/>
          <w:lang w:eastAsia="zh-CN"/>
        </w:rPr>
        <w:t>Multi-Probe Anechoic Chamber (MPAC)</w:t>
      </w:r>
      <w:r>
        <w:rPr>
          <w:rFonts w:hint="eastAsia"/>
        </w:rPr>
        <w:tab/>
      </w:r>
      <w:r>
        <w:rPr>
          <w:rFonts w:hint="eastAsia"/>
        </w:rPr>
        <w:fldChar w:fldCharType="begin"/>
      </w:r>
      <w:r>
        <w:rPr>
          <w:rFonts w:hint="eastAsia"/>
        </w:rPr>
        <w:instrText xml:space="preserve"> </w:instrText>
      </w:r>
      <w:r>
        <w:instrText>PAGEREF _Toc180424207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6A48F173" w14:textId="5929710C"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lang w:eastAsia="ko-KR"/>
        </w:rPr>
        <w:t>.</w:t>
      </w:r>
      <w:r>
        <w:rPr>
          <w:rFonts w:hint="eastAsia"/>
          <w:lang w:eastAsia="zh-CN"/>
        </w:rPr>
        <w:t>3</w:t>
      </w:r>
      <w:r>
        <w:rPr>
          <w:rFonts w:hint="eastAsia"/>
          <w:lang w:eastAsia="ko-KR"/>
        </w:rPr>
        <w:t>.1</w:t>
      </w:r>
      <w:r>
        <w:rPr>
          <w:rFonts w:asciiTheme="minorHAnsi" w:hAnsiTheme="minorHAnsi" w:cstheme="minorBidi" w:hint="eastAsia"/>
          <w:kern w:val="2"/>
          <w:sz w:val="21"/>
          <w:szCs w:val="22"/>
          <w:lang w:val="en-US" w:eastAsia="zh-CN"/>
          <w14:ligatures w14:val="standardContextual"/>
        </w:rPr>
        <w:tab/>
      </w:r>
      <w:r>
        <w:rPr>
          <w:rFonts w:hint="eastAsia"/>
          <w:lang w:eastAsia="zh-CN"/>
        </w:rPr>
        <w:t>System setup</w:t>
      </w:r>
      <w:r>
        <w:rPr>
          <w:rFonts w:hint="eastAsia"/>
        </w:rPr>
        <w:tab/>
      </w:r>
      <w:r>
        <w:rPr>
          <w:rFonts w:hint="eastAsia"/>
        </w:rPr>
        <w:fldChar w:fldCharType="begin"/>
      </w:r>
      <w:r>
        <w:rPr>
          <w:rFonts w:hint="eastAsia"/>
        </w:rPr>
        <w:instrText xml:space="preserve"> </w:instrText>
      </w:r>
      <w:r>
        <w:instrText>PAGEREF _Toc180424208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0B63ADEF" w14:textId="625290D2"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6.3.2</w:t>
      </w:r>
      <w:r>
        <w:rPr>
          <w:rFonts w:asciiTheme="minorHAnsi" w:hAnsiTheme="minorHAnsi" w:cstheme="minorBidi" w:hint="eastAsia"/>
          <w:kern w:val="2"/>
          <w:sz w:val="21"/>
          <w:szCs w:val="22"/>
          <w:lang w:val="en-US" w:eastAsia="zh-CN"/>
          <w14:ligatures w14:val="standardContextual"/>
        </w:rPr>
        <w:tab/>
      </w:r>
      <w:r>
        <w:rPr>
          <w:rFonts w:hint="eastAsia"/>
          <w:lang w:eastAsia="zh-CN"/>
        </w:rPr>
        <w:t>Minimum range length and test zone size</w:t>
      </w:r>
      <w:r>
        <w:rPr>
          <w:rFonts w:hint="eastAsia"/>
        </w:rPr>
        <w:tab/>
      </w:r>
      <w:r>
        <w:rPr>
          <w:rFonts w:hint="eastAsia"/>
        </w:rPr>
        <w:fldChar w:fldCharType="begin"/>
      </w:r>
      <w:r>
        <w:rPr>
          <w:rFonts w:hint="eastAsia"/>
        </w:rPr>
        <w:instrText xml:space="preserve"> </w:instrText>
      </w:r>
      <w:r>
        <w:instrText>PAGEREF _Toc180424209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0A14658C" w14:textId="65ED3245"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6.3.3</w:t>
      </w:r>
      <w:r>
        <w:rPr>
          <w:rFonts w:asciiTheme="minorHAnsi" w:hAnsiTheme="minorHAnsi" w:cstheme="minorBidi" w:hint="eastAsia"/>
          <w:kern w:val="2"/>
          <w:sz w:val="21"/>
          <w:szCs w:val="22"/>
          <w:lang w:val="en-US" w:eastAsia="zh-CN"/>
          <w14:ligatures w14:val="standardContextual"/>
        </w:rPr>
        <w:tab/>
      </w:r>
      <w:r>
        <w:rPr>
          <w:rFonts w:hint="eastAsia"/>
          <w:lang w:eastAsia="zh-CN"/>
        </w:rPr>
        <w:t>Ripple test for quiet zone</w:t>
      </w:r>
      <w:r>
        <w:rPr>
          <w:rFonts w:hint="eastAsia"/>
        </w:rPr>
        <w:tab/>
      </w:r>
      <w:r>
        <w:rPr>
          <w:rFonts w:hint="eastAsia"/>
        </w:rPr>
        <w:fldChar w:fldCharType="begin"/>
      </w:r>
      <w:r>
        <w:rPr>
          <w:rFonts w:hint="eastAsia"/>
        </w:rPr>
        <w:instrText xml:space="preserve"> </w:instrText>
      </w:r>
      <w:r>
        <w:instrText>PAGEREF _Toc180424210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4B88566B" w14:textId="5EF3066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6.3.4</w:t>
      </w:r>
      <w:r>
        <w:rPr>
          <w:rFonts w:asciiTheme="minorHAnsi" w:hAnsiTheme="minorHAnsi" w:cstheme="minorBidi" w:hint="eastAsia"/>
          <w:kern w:val="2"/>
          <w:sz w:val="21"/>
          <w:szCs w:val="22"/>
          <w:lang w:val="en-US" w:eastAsia="zh-CN"/>
          <w14:ligatures w14:val="standardContextual"/>
        </w:rPr>
        <w:tab/>
      </w:r>
      <w:r>
        <w:rPr>
          <w:rFonts w:hint="eastAsia"/>
          <w:lang w:eastAsia="zh-CN"/>
        </w:rPr>
        <w:t>Calibration procedure</w:t>
      </w:r>
      <w:r>
        <w:rPr>
          <w:rFonts w:hint="eastAsia"/>
        </w:rPr>
        <w:tab/>
      </w:r>
      <w:r>
        <w:rPr>
          <w:rFonts w:hint="eastAsia"/>
        </w:rPr>
        <w:fldChar w:fldCharType="begin"/>
      </w:r>
      <w:r>
        <w:rPr>
          <w:rFonts w:hint="eastAsia"/>
        </w:rPr>
        <w:instrText xml:space="preserve"> </w:instrText>
      </w:r>
      <w:r>
        <w:instrText>PAGEREF _Toc180424211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4868274E" w14:textId="7611AB96"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6.3.5</w:t>
      </w:r>
      <w:r>
        <w:rPr>
          <w:rFonts w:asciiTheme="minorHAnsi" w:hAnsiTheme="minorHAnsi" w:cstheme="minorBidi" w:hint="eastAsia"/>
          <w:kern w:val="2"/>
          <w:sz w:val="21"/>
          <w:szCs w:val="22"/>
          <w:lang w:val="en-US" w:eastAsia="zh-CN"/>
          <w14:ligatures w14:val="standardContextual"/>
        </w:rPr>
        <w:tab/>
      </w:r>
      <w:r>
        <w:rPr>
          <w:rFonts w:hint="eastAsia"/>
          <w:lang w:eastAsia="zh-CN"/>
        </w:rPr>
        <w:t>Test procedure</w:t>
      </w:r>
      <w:r>
        <w:rPr>
          <w:rFonts w:hint="eastAsia"/>
        </w:rPr>
        <w:tab/>
      </w:r>
      <w:r>
        <w:rPr>
          <w:rFonts w:hint="eastAsia"/>
        </w:rPr>
        <w:fldChar w:fldCharType="begin"/>
      </w:r>
      <w:r>
        <w:rPr>
          <w:rFonts w:hint="eastAsia"/>
        </w:rPr>
        <w:instrText xml:space="preserve"> </w:instrText>
      </w:r>
      <w:r>
        <w:instrText>PAGEREF _Toc180424212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5EB8AC68" w14:textId="07ABE79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6.4</w:t>
      </w:r>
      <w:r>
        <w:rPr>
          <w:rFonts w:asciiTheme="minorHAnsi" w:hAnsiTheme="minorHAnsi" w:cstheme="minorBidi" w:hint="eastAsia"/>
          <w:kern w:val="2"/>
          <w:sz w:val="21"/>
          <w:szCs w:val="22"/>
          <w:lang w:val="en-US" w:eastAsia="zh-CN"/>
          <w14:ligatures w14:val="standardContextual"/>
        </w:rPr>
        <w:tab/>
      </w:r>
      <w:r>
        <w:rPr>
          <w:rFonts w:hint="eastAsia"/>
        </w:rPr>
        <w:t xml:space="preserve">UE positioning </w:t>
      </w:r>
      <w:r>
        <w:rPr>
          <w:rFonts w:hint="eastAsia"/>
          <w:lang w:eastAsia="zh-CN"/>
        </w:rPr>
        <w:t>in MPAC</w:t>
      </w:r>
      <w:r>
        <w:rPr>
          <w:rFonts w:hint="eastAsia"/>
        </w:rPr>
        <w:tab/>
      </w:r>
      <w:r>
        <w:rPr>
          <w:rFonts w:hint="eastAsia"/>
        </w:rPr>
        <w:fldChar w:fldCharType="begin"/>
      </w:r>
      <w:r>
        <w:rPr>
          <w:rFonts w:hint="eastAsia"/>
        </w:rPr>
        <w:instrText xml:space="preserve"> </w:instrText>
      </w:r>
      <w:r>
        <w:instrText>PAGEREF _Toc180424213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6DBB0026" w14:textId="75067715"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7</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models</w:t>
      </w:r>
      <w:r>
        <w:rPr>
          <w:rFonts w:hint="eastAsia"/>
        </w:rPr>
        <w:tab/>
      </w:r>
      <w:r>
        <w:rPr>
          <w:rFonts w:hint="eastAsia"/>
        </w:rPr>
        <w:fldChar w:fldCharType="begin"/>
      </w:r>
      <w:r>
        <w:rPr>
          <w:rFonts w:hint="eastAsia"/>
        </w:rPr>
        <w:instrText xml:space="preserve"> </w:instrText>
      </w:r>
      <w:r>
        <w:instrText>PAGEREF _Toc180424214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3A01A100" w14:textId="2220DD41"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7.1</w:t>
      </w:r>
      <w:r>
        <w:rPr>
          <w:rFonts w:asciiTheme="minorHAnsi" w:hAnsiTheme="minorHAnsi" w:cstheme="minorBidi" w:hint="eastAsia"/>
          <w:kern w:val="2"/>
          <w:sz w:val="21"/>
          <w:szCs w:val="22"/>
          <w:lang w:val="en-US" w:eastAsia="zh-CN"/>
          <w14:ligatures w14:val="standardContextual"/>
        </w:rPr>
        <w:tab/>
      </w:r>
      <w:r>
        <w:rPr>
          <w:rFonts w:hint="eastAsia"/>
          <w:lang w:eastAsia="zh-CN"/>
        </w:rPr>
        <w:t>Dynamic channel model definition</w:t>
      </w:r>
      <w:r>
        <w:rPr>
          <w:rFonts w:hint="eastAsia"/>
        </w:rPr>
        <w:tab/>
      </w:r>
      <w:r>
        <w:rPr>
          <w:rFonts w:hint="eastAsia"/>
        </w:rPr>
        <w:fldChar w:fldCharType="begin"/>
      </w:r>
      <w:r>
        <w:rPr>
          <w:rFonts w:hint="eastAsia"/>
        </w:rPr>
        <w:instrText xml:space="preserve"> </w:instrText>
      </w:r>
      <w:r>
        <w:instrText>PAGEREF _Toc180424215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6B8A45C1" w14:textId="62F9779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7.2</w:t>
      </w:r>
      <w:r>
        <w:rPr>
          <w:rFonts w:asciiTheme="minorHAnsi" w:hAnsiTheme="minorHAnsi" w:cstheme="minorBidi" w:hint="eastAsia"/>
          <w:kern w:val="2"/>
          <w:sz w:val="21"/>
          <w:szCs w:val="22"/>
          <w:lang w:val="en-US" w:eastAsia="zh-CN"/>
          <w14:ligatures w14:val="standardContextual"/>
        </w:rPr>
        <w:tab/>
      </w:r>
      <w:r>
        <w:rPr>
          <w:rFonts w:hint="eastAsia"/>
          <w:lang w:eastAsia="zh-CN"/>
        </w:rPr>
        <w:t>Emulation of base station beamforming configuration</w:t>
      </w:r>
      <w:r>
        <w:rPr>
          <w:rFonts w:hint="eastAsia"/>
        </w:rPr>
        <w:tab/>
      </w:r>
      <w:r>
        <w:rPr>
          <w:rFonts w:hint="eastAsia"/>
        </w:rPr>
        <w:fldChar w:fldCharType="begin"/>
      </w:r>
      <w:r>
        <w:rPr>
          <w:rFonts w:hint="eastAsia"/>
        </w:rPr>
        <w:instrText xml:space="preserve"> </w:instrText>
      </w:r>
      <w:r>
        <w:instrText>PAGEREF _Toc180424216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32A2E544" w14:textId="7B26A4F1"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8</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 validation</w:t>
      </w:r>
      <w:r>
        <w:rPr>
          <w:rFonts w:hint="eastAsia"/>
        </w:rPr>
        <w:tab/>
      </w:r>
      <w:r>
        <w:rPr>
          <w:rFonts w:hint="eastAsia"/>
        </w:rPr>
        <w:fldChar w:fldCharType="begin"/>
      </w:r>
      <w:r>
        <w:rPr>
          <w:rFonts w:hint="eastAsia"/>
        </w:rPr>
        <w:instrText xml:space="preserve"> </w:instrText>
      </w:r>
      <w:r>
        <w:instrText>PAGEREF _Toc180424217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2E4227C3" w14:textId="7D3DD766"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_Toc180424218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3AFC3750" w14:textId="0C969B27"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8.2</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of the dynamic channel models</w:t>
      </w:r>
      <w:r>
        <w:rPr>
          <w:rFonts w:hint="eastAsia"/>
        </w:rPr>
        <w:tab/>
      </w:r>
      <w:r>
        <w:rPr>
          <w:rFonts w:hint="eastAsia"/>
        </w:rPr>
        <w:fldChar w:fldCharType="begin"/>
      </w:r>
      <w:r>
        <w:rPr>
          <w:rFonts w:hint="eastAsia"/>
        </w:rPr>
        <w:instrText xml:space="preserve"> </w:instrText>
      </w:r>
      <w:r>
        <w:instrText>PAGEREF _Toc180424219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78E2B8DF" w14:textId="3585335B"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8.2.1</w:t>
      </w:r>
      <w:r>
        <w:rPr>
          <w:rFonts w:asciiTheme="minorHAnsi" w:hAnsiTheme="minorHAnsi" w:cstheme="minorBidi" w:hint="eastAsia"/>
          <w:kern w:val="2"/>
          <w:sz w:val="21"/>
          <w:szCs w:val="22"/>
          <w:lang w:val="en-US" w:eastAsia="zh-CN"/>
          <w14:ligatures w14:val="standardContextual"/>
        </w:rPr>
        <w:tab/>
      </w:r>
      <w:r>
        <w:rPr>
          <w:rFonts w:hint="eastAsia"/>
        </w:rPr>
        <w:t>Measurement Setup</w:t>
      </w:r>
      <w:r>
        <w:rPr>
          <w:rFonts w:hint="eastAsia"/>
        </w:rPr>
        <w:tab/>
      </w:r>
      <w:r>
        <w:rPr>
          <w:rFonts w:hint="eastAsia"/>
        </w:rPr>
        <w:fldChar w:fldCharType="begin"/>
      </w:r>
      <w:r>
        <w:rPr>
          <w:rFonts w:hint="eastAsia"/>
        </w:rPr>
        <w:instrText xml:space="preserve"> </w:instrText>
      </w:r>
      <w:r>
        <w:instrText>PAGEREF _Toc180424220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2CDB47C9" w14:textId="195CAF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8.2.1.1</w:t>
      </w:r>
      <w:r>
        <w:rPr>
          <w:rFonts w:asciiTheme="minorHAnsi" w:hAnsiTheme="minorHAnsi" w:cstheme="minorBidi" w:hint="eastAsia"/>
          <w:kern w:val="2"/>
          <w:sz w:val="21"/>
          <w:szCs w:val="22"/>
          <w:lang w:val="en-US" w:eastAsia="zh-CN"/>
          <w14:ligatures w14:val="standardContextual"/>
        </w:rPr>
        <w:tab/>
      </w:r>
      <w:r>
        <w:rPr>
          <w:rFonts w:hint="eastAsia"/>
        </w:rPr>
        <w:t>Network Analyser (VNA) Setup</w:t>
      </w:r>
      <w:r>
        <w:rPr>
          <w:rFonts w:hint="eastAsia"/>
        </w:rPr>
        <w:tab/>
      </w:r>
      <w:r>
        <w:rPr>
          <w:rFonts w:hint="eastAsia"/>
        </w:rPr>
        <w:fldChar w:fldCharType="begin"/>
      </w:r>
      <w:r>
        <w:rPr>
          <w:rFonts w:hint="eastAsia"/>
        </w:rPr>
        <w:instrText xml:space="preserve"> </w:instrText>
      </w:r>
      <w:r>
        <w:instrText>PAGEREF _Toc180424221 \h</w:instrText>
      </w:r>
      <w:r>
        <w:rPr>
          <w:rFonts w:hint="eastAsia"/>
        </w:rPr>
        <w:instrText xml:space="preserve"> </w:instrText>
      </w:r>
      <w:r>
        <w:rPr>
          <w:rFonts w:hint="eastAsia"/>
        </w:rPr>
      </w:r>
      <w:r>
        <w:rPr>
          <w:rFonts w:hint="eastAsia"/>
        </w:rPr>
        <w:fldChar w:fldCharType="separate"/>
      </w:r>
      <w:r>
        <w:t>18</w:t>
      </w:r>
      <w:r>
        <w:rPr>
          <w:rFonts w:hint="eastAsia"/>
        </w:rPr>
        <w:fldChar w:fldCharType="end"/>
      </w:r>
    </w:p>
    <w:p w14:paraId="735DBEC3" w14:textId="00F3475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8.2.1.2</w:t>
      </w:r>
      <w:r>
        <w:rPr>
          <w:rFonts w:asciiTheme="minorHAnsi" w:hAnsiTheme="minorHAnsi" w:cstheme="minorBidi" w:hint="eastAsia"/>
          <w:kern w:val="2"/>
          <w:sz w:val="21"/>
          <w:szCs w:val="22"/>
          <w:lang w:val="en-US" w:eastAsia="zh-CN"/>
          <w14:ligatures w14:val="standardContextual"/>
        </w:rPr>
        <w:tab/>
      </w:r>
      <w:r>
        <w:rPr>
          <w:rFonts w:hint="eastAsia"/>
        </w:rPr>
        <w:t>Signal Analyzer (SAN) Setup</w:t>
      </w:r>
      <w:r>
        <w:rPr>
          <w:rFonts w:hint="eastAsia"/>
        </w:rPr>
        <w:tab/>
      </w:r>
      <w:r>
        <w:rPr>
          <w:rFonts w:hint="eastAsia"/>
        </w:rPr>
        <w:fldChar w:fldCharType="begin"/>
      </w:r>
      <w:r>
        <w:rPr>
          <w:rFonts w:hint="eastAsia"/>
        </w:rPr>
        <w:instrText xml:space="preserve"> </w:instrText>
      </w:r>
      <w:r>
        <w:instrText>PAGEREF _Toc180424222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6E6C2963" w14:textId="6C254FA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8.2.2</w:t>
      </w:r>
      <w:r>
        <w:rPr>
          <w:rFonts w:asciiTheme="minorHAnsi" w:hAnsiTheme="minorHAnsi" w:cstheme="minorBidi" w:hint="eastAsia"/>
          <w:kern w:val="2"/>
          <w:sz w:val="21"/>
          <w:szCs w:val="22"/>
          <w:lang w:val="en-US" w:eastAsia="zh-CN"/>
          <w14:ligatures w14:val="standardContextual"/>
        </w:rPr>
        <w:tab/>
      </w:r>
      <w:r>
        <w:rPr>
          <w:rFonts w:hint="eastAsia"/>
        </w:rPr>
        <w:t>Validation of dynamic path loss</w:t>
      </w:r>
      <w:r>
        <w:rPr>
          <w:rFonts w:hint="eastAsia"/>
        </w:rPr>
        <w:tab/>
      </w:r>
      <w:r>
        <w:rPr>
          <w:rFonts w:hint="eastAsia"/>
        </w:rPr>
        <w:fldChar w:fldCharType="begin"/>
      </w:r>
      <w:r>
        <w:rPr>
          <w:rFonts w:hint="eastAsia"/>
        </w:rPr>
        <w:instrText xml:space="preserve"> </w:instrText>
      </w:r>
      <w:r>
        <w:instrText>PAGEREF _Toc180424223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467CA031" w14:textId="66724D2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8.2.2.1</w:t>
      </w:r>
      <w:r>
        <w:rPr>
          <w:rFonts w:asciiTheme="minorHAnsi" w:hAnsiTheme="minorHAnsi" w:cstheme="minorBidi" w:hint="eastAsia"/>
          <w:kern w:val="2"/>
          <w:sz w:val="21"/>
          <w:szCs w:val="22"/>
          <w:lang w:val="en-US" w:eastAsia="zh-CN"/>
          <w14:ligatures w14:val="standardContextual"/>
        </w:rPr>
        <w:tab/>
      </w:r>
      <w:r>
        <w:rPr>
          <w:rFonts w:hint="eastAsia"/>
        </w:rPr>
        <w:t>PL Method of Measurement</w:t>
      </w:r>
      <w:r>
        <w:rPr>
          <w:rFonts w:hint="eastAsia"/>
        </w:rPr>
        <w:tab/>
      </w:r>
      <w:r>
        <w:rPr>
          <w:rFonts w:hint="eastAsia"/>
        </w:rPr>
        <w:fldChar w:fldCharType="begin"/>
      </w:r>
      <w:r>
        <w:rPr>
          <w:rFonts w:hint="eastAsia"/>
        </w:rPr>
        <w:instrText xml:space="preserve"> </w:instrText>
      </w:r>
      <w:r>
        <w:instrText>PAGEREF _Toc180424224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361A60ED" w14:textId="48A1746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8.2.2.2</w:t>
      </w:r>
      <w:r>
        <w:rPr>
          <w:rFonts w:asciiTheme="minorHAnsi" w:hAnsiTheme="minorHAnsi" w:cstheme="minorBidi" w:hint="eastAsia"/>
          <w:kern w:val="2"/>
          <w:sz w:val="21"/>
          <w:szCs w:val="22"/>
          <w:lang w:val="en-US" w:eastAsia="zh-CN"/>
          <w14:ligatures w14:val="standardContextual"/>
        </w:rPr>
        <w:tab/>
      </w:r>
      <w:r>
        <w:rPr>
          <w:rFonts w:hint="eastAsia"/>
        </w:rPr>
        <w:t>PL Measurement Antenna</w:t>
      </w:r>
      <w:r>
        <w:rPr>
          <w:rFonts w:hint="eastAsia"/>
        </w:rPr>
        <w:tab/>
      </w:r>
      <w:r>
        <w:rPr>
          <w:rFonts w:hint="eastAsia"/>
        </w:rPr>
        <w:fldChar w:fldCharType="begin"/>
      </w:r>
      <w:r>
        <w:rPr>
          <w:rFonts w:hint="eastAsia"/>
        </w:rPr>
        <w:instrText xml:space="preserve"> </w:instrText>
      </w:r>
      <w:r>
        <w:instrText>PAGEREF _Toc180424225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2D0537DE" w14:textId="57934BC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8.2.2.3</w:t>
      </w:r>
      <w:r>
        <w:rPr>
          <w:rFonts w:asciiTheme="minorHAnsi" w:hAnsiTheme="minorHAnsi" w:cstheme="minorBidi" w:hint="eastAsia"/>
          <w:kern w:val="2"/>
          <w:sz w:val="21"/>
          <w:szCs w:val="22"/>
          <w:lang w:val="en-US" w:eastAsia="zh-CN"/>
          <w14:ligatures w14:val="standardContextual"/>
        </w:rPr>
        <w:tab/>
      </w:r>
      <w:r>
        <w:rPr>
          <w:rFonts w:hint="eastAsia"/>
        </w:rPr>
        <w:t>PL Measurement Results Analysis</w:t>
      </w:r>
      <w:r>
        <w:rPr>
          <w:rFonts w:hint="eastAsia"/>
        </w:rPr>
        <w:tab/>
      </w:r>
      <w:r>
        <w:rPr>
          <w:rFonts w:hint="eastAsia"/>
        </w:rPr>
        <w:fldChar w:fldCharType="begin"/>
      </w:r>
      <w:r>
        <w:rPr>
          <w:rFonts w:hint="eastAsia"/>
        </w:rPr>
        <w:instrText xml:space="preserve"> </w:instrText>
      </w:r>
      <w:r>
        <w:instrText>PAGEREF _Toc180424226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3C3D1C56" w14:textId="4D4A0A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8.2.2.4</w:t>
      </w:r>
      <w:r>
        <w:rPr>
          <w:rFonts w:asciiTheme="minorHAnsi" w:hAnsiTheme="minorHAnsi" w:cstheme="minorBidi" w:hint="eastAsia"/>
          <w:kern w:val="2"/>
          <w:sz w:val="21"/>
          <w:szCs w:val="22"/>
          <w:lang w:val="en-US" w:eastAsia="zh-CN"/>
          <w14:ligatures w14:val="standardContextual"/>
        </w:rPr>
        <w:tab/>
      </w:r>
      <w:r>
        <w:rPr>
          <w:rFonts w:hint="eastAsia"/>
        </w:rPr>
        <w:t>PL Target Values</w:t>
      </w:r>
      <w:r>
        <w:rPr>
          <w:rFonts w:hint="eastAsia"/>
        </w:rPr>
        <w:tab/>
      </w:r>
      <w:r>
        <w:rPr>
          <w:rFonts w:hint="eastAsia"/>
        </w:rPr>
        <w:fldChar w:fldCharType="begin"/>
      </w:r>
      <w:r>
        <w:rPr>
          <w:rFonts w:hint="eastAsia"/>
        </w:rPr>
        <w:instrText xml:space="preserve"> </w:instrText>
      </w:r>
      <w:r>
        <w:instrText>PAGEREF _Toc180424227 \h</w:instrText>
      </w:r>
      <w:r>
        <w:rPr>
          <w:rFonts w:hint="eastAsia"/>
        </w:rPr>
        <w:instrText xml:space="preserve"> </w:instrText>
      </w:r>
      <w:r>
        <w:rPr>
          <w:rFonts w:hint="eastAsia"/>
        </w:rPr>
      </w:r>
      <w:r>
        <w:rPr>
          <w:rFonts w:hint="eastAsia"/>
        </w:rPr>
        <w:fldChar w:fldCharType="separate"/>
      </w:r>
      <w:r>
        <w:t>21</w:t>
      </w:r>
      <w:r>
        <w:rPr>
          <w:rFonts w:hint="eastAsia"/>
        </w:rPr>
        <w:fldChar w:fldCharType="end"/>
      </w:r>
    </w:p>
    <w:p w14:paraId="0F74DD2C" w14:textId="6E3EB384"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8.2.3</w:t>
      </w:r>
      <w:r>
        <w:rPr>
          <w:rFonts w:asciiTheme="minorHAnsi" w:hAnsiTheme="minorHAnsi" w:cstheme="minorBidi" w:hint="eastAsia"/>
          <w:kern w:val="2"/>
          <w:sz w:val="21"/>
          <w:szCs w:val="22"/>
          <w:lang w:val="en-US" w:eastAsia="zh-CN"/>
          <w14:ligatures w14:val="standardContextual"/>
        </w:rPr>
        <w:tab/>
      </w:r>
      <w:r>
        <w:rPr>
          <w:rFonts w:hint="eastAsia"/>
        </w:rPr>
        <w:t>Validation of Power Delay Profile (PDP)</w:t>
      </w:r>
      <w:r>
        <w:rPr>
          <w:rFonts w:hint="eastAsia"/>
        </w:rPr>
        <w:tab/>
      </w:r>
      <w:r>
        <w:rPr>
          <w:rFonts w:hint="eastAsia"/>
        </w:rPr>
        <w:fldChar w:fldCharType="begin"/>
      </w:r>
      <w:r>
        <w:rPr>
          <w:rFonts w:hint="eastAsia"/>
        </w:rPr>
        <w:instrText xml:space="preserve"> </w:instrText>
      </w:r>
      <w:r>
        <w:instrText>PAGEREF _Toc180424228 \h</w:instrText>
      </w:r>
      <w:r>
        <w:rPr>
          <w:rFonts w:hint="eastAsia"/>
        </w:rPr>
        <w:instrText xml:space="preserve"> </w:instrText>
      </w:r>
      <w:r>
        <w:rPr>
          <w:rFonts w:hint="eastAsia"/>
        </w:rPr>
      </w:r>
      <w:r>
        <w:rPr>
          <w:rFonts w:hint="eastAsia"/>
        </w:rPr>
        <w:fldChar w:fldCharType="separate"/>
      </w:r>
      <w:r>
        <w:t>22</w:t>
      </w:r>
      <w:r>
        <w:rPr>
          <w:rFonts w:hint="eastAsia"/>
        </w:rPr>
        <w:fldChar w:fldCharType="end"/>
      </w:r>
    </w:p>
    <w:p w14:paraId="115590DE" w14:textId="5FE8DAD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8.2.3.1</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Frequency-Domain Technique</w:t>
      </w:r>
      <w:r>
        <w:rPr>
          <w:rFonts w:hint="eastAsia"/>
        </w:rPr>
        <w:tab/>
      </w:r>
      <w:r>
        <w:rPr>
          <w:rFonts w:hint="eastAsia"/>
        </w:rPr>
        <w:fldChar w:fldCharType="begin"/>
      </w:r>
      <w:r>
        <w:rPr>
          <w:rFonts w:hint="eastAsia"/>
        </w:rPr>
        <w:instrText xml:space="preserve"> </w:instrText>
      </w:r>
      <w:r>
        <w:instrText>PAGEREF _Toc180424229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1AA34AC0" w14:textId="77BAC85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8.2.3.2</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Time-Domain Technique</w:t>
      </w:r>
      <w:r>
        <w:rPr>
          <w:rFonts w:hint="eastAsia"/>
        </w:rPr>
        <w:tab/>
      </w:r>
      <w:r>
        <w:rPr>
          <w:rFonts w:hint="eastAsia"/>
        </w:rPr>
        <w:fldChar w:fldCharType="begin"/>
      </w:r>
      <w:r>
        <w:rPr>
          <w:rFonts w:hint="eastAsia"/>
        </w:rPr>
        <w:instrText xml:space="preserve"> </w:instrText>
      </w:r>
      <w:r>
        <w:instrText>PAGEREF _Toc180424230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057760C6" w14:textId="296B644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8.2.3.3</w:t>
      </w:r>
      <w:r>
        <w:rPr>
          <w:rFonts w:asciiTheme="minorHAnsi" w:hAnsiTheme="minorHAnsi" w:cstheme="minorBidi" w:hint="eastAsia"/>
          <w:kern w:val="2"/>
          <w:sz w:val="21"/>
          <w:szCs w:val="22"/>
          <w:lang w:val="en-US" w:eastAsia="zh-CN"/>
          <w14:ligatures w14:val="standardContextual"/>
        </w:rPr>
        <w:tab/>
      </w:r>
      <w:r>
        <w:rPr>
          <w:rFonts w:hint="eastAsia"/>
        </w:rPr>
        <w:t>PDP Measurement Antenna</w:t>
      </w:r>
      <w:r>
        <w:rPr>
          <w:rFonts w:hint="eastAsia"/>
        </w:rPr>
        <w:tab/>
      </w:r>
      <w:r>
        <w:rPr>
          <w:rFonts w:hint="eastAsia"/>
        </w:rPr>
        <w:fldChar w:fldCharType="begin"/>
      </w:r>
      <w:r>
        <w:rPr>
          <w:rFonts w:hint="eastAsia"/>
        </w:rPr>
        <w:instrText xml:space="preserve"> </w:instrText>
      </w:r>
      <w:r>
        <w:instrText>PAGEREF _Toc180424231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4FC8482C" w14:textId="1D353FC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8.2.3.4</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Frequency-Domain Technique</w:t>
      </w:r>
      <w:r>
        <w:rPr>
          <w:rFonts w:hint="eastAsia"/>
        </w:rPr>
        <w:tab/>
      </w:r>
      <w:r>
        <w:rPr>
          <w:rFonts w:hint="eastAsia"/>
        </w:rPr>
        <w:fldChar w:fldCharType="begin"/>
      </w:r>
      <w:r>
        <w:rPr>
          <w:rFonts w:hint="eastAsia"/>
        </w:rPr>
        <w:instrText xml:space="preserve"> </w:instrText>
      </w:r>
      <w:r>
        <w:instrText>PAGEREF _Toc180424232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51859B52" w14:textId="06D2C7D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8.2.3.5</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Time-Domain Technique</w:t>
      </w:r>
      <w:r>
        <w:rPr>
          <w:rFonts w:hint="eastAsia"/>
        </w:rPr>
        <w:tab/>
      </w:r>
      <w:r>
        <w:rPr>
          <w:rFonts w:hint="eastAsia"/>
        </w:rPr>
        <w:fldChar w:fldCharType="begin"/>
      </w:r>
      <w:r>
        <w:rPr>
          <w:rFonts w:hint="eastAsia"/>
        </w:rPr>
        <w:instrText xml:space="preserve"> </w:instrText>
      </w:r>
      <w:r>
        <w:instrText>PAGEREF _Toc180424233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0DA482BE" w14:textId="383147C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8.2.3.6</w:t>
      </w:r>
      <w:r>
        <w:rPr>
          <w:rFonts w:asciiTheme="minorHAnsi" w:hAnsiTheme="minorHAnsi" w:cstheme="minorBidi" w:hint="eastAsia"/>
          <w:kern w:val="2"/>
          <w:sz w:val="21"/>
          <w:szCs w:val="22"/>
          <w:lang w:val="en-US" w:eastAsia="zh-CN"/>
          <w14:ligatures w14:val="standardContextual"/>
        </w:rPr>
        <w:tab/>
      </w:r>
      <w:r>
        <w:rPr>
          <w:rFonts w:hint="eastAsia"/>
        </w:rPr>
        <w:t>PDP Target Values</w:t>
      </w:r>
      <w:r>
        <w:rPr>
          <w:rFonts w:hint="eastAsia"/>
        </w:rPr>
        <w:tab/>
      </w:r>
      <w:r>
        <w:rPr>
          <w:rFonts w:hint="eastAsia"/>
        </w:rPr>
        <w:fldChar w:fldCharType="begin"/>
      </w:r>
      <w:r>
        <w:rPr>
          <w:rFonts w:hint="eastAsia"/>
        </w:rPr>
        <w:instrText xml:space="preserve"> </w:instrText>
      </w:r>
      <w:r>
        <w:instrText>PAGEREF _Toc180424234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7B38605A" w14:textId="3A241D7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8.2.4</w:t>
      </w:r>
      <w:r>
        <w:rPr>
          <w:rFonts w:asciiTheme="minorHAnsi" w:hAnsiTheme="minorHAnsi" w:cstheme="minorBidi" w:hint="eastAsia"/>
          <w:kern w:val="2"/>
          <w:sz w:val="21"/>
          <w:szCs w:val="22"/>
          <w:lang w:val="en-US" w:eastAsia="zh-CN"/>
          <w14:ligatures w14:val="standardContextual"/>
        </w:rPr>
        <w:tab/>
      </w:r>
      <w:r>
        <w:rPr>
          <w:rFonts w:hint="eastAsia"/>
        </w:rPr>
        <w:t>Validation of Doppler/Temporal Correlation</w:t>
      </w:r>
      <w:r>
        <w:rPr>
          <w:rFonts w:hint="eastAsia"/>
        </w:rPr>
        <w:tab/>
      </w:r>
      <w:r>
        <w:rPr>
          <w:rFonts w:hint="eastAsia"/>
        </w:rPr>
        <w:fldChar w:fldCharType="begin"/>
      </w:r>
      <w:r>
        <w:rPr>
          <w:rFonts w:hint="eastAsia"/>
        </w:rPr>
        <w:instrText xml:space="preserve"> </w:instrText>
      </w:r>
      <w:r>
        <w:instrText>PAGEREF _Toc180424235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3CD558C7" w14:textId="0B9A99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8.2.4.1</w:t>
      </w:r>
      <w:r>
        <w:rPr>
          <w:rFonts w:asciiTheme="minorHAnsi" w:hAnsiTheme="minorHAnsi" w:cstheme="minorBidi" w:hint="eastAsia"/>
          <w:kern w:val="2"/>
          <w:sz w:val="21"/>
          <w:szCs w:val="22"/>
          <w:lang w:val="en-US" w:eastAsia="zh-CN"/>
          <w14:ligatures w14:val="standardContextual"/>
        </w:rPr>
        <w:tab/>
      </w:r>
      <w:r>
        <w:rPr>
          <w:rFonts w:hint="eastAsia"/>
        </w:rPr>
        <w:t>TCF Method of Measurement</w:t>
      </w:r>
      <w:r>
        <w:rPr>
          <w:rFonts w:hint="eastAsia"/>
        </w:rPr>
        <w:tab/>
      </w:r>
      <w:r>
        <w:rPr>
          <w:rFonts w:hint="eastAsia"/>
        </w:rPr>
        <w:fldChar w:fldCharType="begin"/>
      </w:r>
      <w:r>
        <w:rPr>
          <w:rFonts w:hint="eastAsia"/>
        </w:rPr>
        <w:instrText xml:space="preserve"> </w:instrText>
      </w:r>
      <w:r>
        <w:instrText>PAGEREF _Toc180424236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5FBB9C56" w14:textId="578BAE4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8.2.4.2</w:t>
      </w:r>
      <w:r>
        <w:rPr>
          <w:rFonts w:asciiTheme="minorHAnsi" w:hAnsiTheme="minorHAnsi" w:cstheme="minorBidi" w:hint="eastAsia"/>
          <w:kern w:val="2"/>
          <w:sz w:val="21"/>
          <w:szCs w:val="22"/>
          <w:lang w:val="en-US" w:eastAsia="zh-CN"/>
          <w14:ligatures w14:val="standardContextual"/>
        </w:rPr>
        <w:tab/>
      </w:r>
      <w:r>
        <w:rPr>
          <w:rFonts w:hint="eastAsia"/>
        </w:rPr>
        <w:t>TCF Measurement Antenna</w:t>
      </w:r>
      <w:r>
        <w:rPr>
          <w:rFonts w:hint="eastAsia"/>
        </w:rPr>
        <w:tab/>
      </w:r>
      <w:r>
        <w:rPr>
          <w:rFonts w:hint="eastAsia"/>
        </w:rPr>
        <w:fldChar w:fldCharType="begin"/>
      </w:r>
      <w:r>
        <w:rPr>
          <w:rFonts w:hint="eastAsia"/>
        </w:rPr>
        <w:instrText xml:space="preserve"> </w:instrText>
      </w:r>
      <w:r>
        <w:instrText>PAGEREF _Toc180424237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3B698B79" w14:textId="51880FB1"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8.2.4.3</w:t>
      </w:r>
      <w:r>
        <w:rPr>
          <w:rFonts w:asciiTheme="minorHAnsi" w:hAnsiTheme="minorHAnsi" w:cstheme="minorBidi" w:hint="eastAsia"/>
          <w:kern w:val="2"/>
          <w:sz w:val="21"/>
          <w:szCs w:val="22"/>
          <w:lang w:val="en-US" w:eastAsia="zh-CN"/>
          <w14:ligatures w14:val="standardContextual"/>
        </w:rPr>
        <w:tab/>
      </w:r>
      <w:r>
        <w:rPr>
          <w:rFonts w:hint="eastAsia"/>
        </w:rPr>
        <w:t>TCF Measurement Results Analysis</w:t>
      </w:r>
      <w:r>
        <w:rPr>
          <w:rFonts w:hint="eastAsia"/>
        </w:rPr>
        <w:tab/>
      </w:r>
      <w:r>
        <w:rPr>
          <w:rFonts w:hint="eastAsia"/>
        </w:rPr>
        <w:fldChar w:fldCharType="begin"/>
      </w:r>
      <w:r>
        <w:rPr>
          <w:rFonts w:hint="eastAsia"/>
        </w:rPr>
        <w:instrText xml:space="preserve"> </w:instrText>
      </w:r>
      <w:r>
        <w:instrText>PAGEREF _Toc180424238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5B1880F0" w14:textId="338AEBA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8.2.4.5</w:t>
      </w:r>
      <w:r>
        <w:rPr>
          <w:rFonts w:asciiTheme="minorHAnsi" w:hAnsiTheme="minorHAnsi" w:cstheme="minorBidi" w:hint="eastAsia"/>
          <w:kern w:val="2"/>
          <w:sz w:val="21"/>
          <w:szCs w:val="22"/>
          <w:lang w:val="en-US" w:eastAsia="zh-CN"/>
          <w14:ligatures w14:val="standardContextual"/>
        </w:rPr>
        <w:tab/>
      </w:r>
      <w:r>
        <w:rPr>
          <w:rFonts w:hint="eastAsia"/>
        </w:rPr>
        <w:t>TCF Target Values</w:t>
      </w:r>
      <w:r>
        <w:rPr>
          <w:rFonts w:hint="eastAsia"/>
        </w:rPr>
        <w:tab/>
      </w:r>
      <w:r>
        <w:rPr>
          <w:rFonts w:hint="eastAsia"/>
        </w:rPr>
        <w:fldChar w:fldCharType="begin"/>
      </w:r>
      <w:r>
        <w:rPr>
          <w:rFonts w:hint="eastAsia"/>
        </w:rPr>
        <w:instrText xml:space="preserve"> </w:instrText>
      </w:r>
      <w:r>
        <w:instrText>PAGEREF _Toc180424239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56176B2D" w14:textId="440F5A22"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8.2.5</w:t>
      </w:r>
      <w:r>
        <w:rPr>
          <w:rFonts w:asciiTheme="minorHAnsi" w:hAnsiTheme="minorHAnsi" w:cstheme="minorBidi" w:hint="eastAsia"/>
          <w:kern w:val="2"/>
          <w:sz w:val="21"/>
          <w:szCs w:val="22"/>
          <w:lang w:val="en-US" w:eastAsia="zh-CN"/>
          <w14:ligatures w14:val="standardContextual"/>
        </w:rPr>
        <w:tab/>
      </w:r>
      <w:r>
        <w:rPr>
          <w:rFonts w:hint="eastAsia"/>
        </w:rPr>
        <w:t>Validation of Spatial Correlation</w:t>
      </w:r>
      <w:r>
        <w:rPr>
          <w:rFonts w:hint="eastAsia"/>
        </w:rPr>
        <w:tab/>
      </w:r>
      <w:r>
        <w:rPr>
          <w:rFonts w:hint="eastAsia"/>
        </w:rPr>
        <w:fldChar w:fldCharType="begin"/>
      </w:r>
      <w:r>
        <w:rPr>
          <w:rFonts w:hint="eastAsia"/>
        </w:rPr>
        <w:instrText xml:space="preserve"> </w:instrText>
      </w:r>
      <w:r>
        <w:instrText>PAGEREF _Toc180424240 \h</w:instrText>
      </w:r>
      <w:r>
        <w:rPr>
          <w:rFonts w:hint="eastAsia"/>
        </w:rPr>
        <w:instrText xml:space="preserve"> </w:instrText>
      </w:r>
      <w:r>
        <w:rPr>
          <w:rFonts w:hint="eastAsia"/>
        </w:rPr>
      </w:r>
      <w:r>
        <w:rPr>
          <w:rFonts w:hint="eastAsia"/>
        </w:rPr>
        <w:fldChar w:fldCharType="separate"/>
      </w:r>
      <w:r>
        <w:t>26</w:t>
      </w:r>
      <w:r>
        <w:rPr>
          <w:rFonts w:hint="eastAsia"/>
        </w:rPr>
        <w:fldChar w:fldCharType="end"/>
      </w:r>
    </w:p>
    <w:p w14:paraId="5B777E14" w14:textId="731EF4A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8.2.5.1</w:t>
      </w:r>
      <w:r>
        <w:rPr>
          <w:rFonts w:asciiTheme="minorHAnsi" w:hAnsiTheme="minorHAnsi" w:cstheme="minorBidi" w:hint="eastAsia"/>
          <w:kern w:val="2"/>
          <w:sz w:val="21"/>
          <w:szCs w:val="22"/>
          <w:lang w:val="en-US" w:eastAsia="zh-CN"/>
          <w14:ligatures w14:val="standardContextual"/>
        </w:rPr>
        <w:tab/>
      </w:r>
      <w:r>
        <w:rPr>
          <w:rFonts w:hint="eastAsia"/>
        </w:rPr>
        <w:t>SCF Method of Measurement</w:t>
      </w:r>
      <w:r>
        <w:rPr>
          <w:rFonts w:hint="eastAsia"/>
        </w:rPr>
        <w:tab/>
      </w:r>
      <w:r>
        <w:rPr>
          <w:rFonts w:hint="eastAsia"/>
        </w:rPr>
        <w:fldChar w:fldCharType="begin"/>
      </w:r>
      <w:r>
        <w:rPr>
          <w:rFonts w:hint="eastAsia"/>
        </w:rPr>
        <w:instrText xml:space="preserve"> </w:instrText>
      </w:r>
      <w:r>
        <w:instrText>PAGEREF _Toc180424241 \h</w:instrText>
      </w:r>
      <w:r>
        <w:rPr>
          <w:rFonts w:hint="eastAsia"/>
        </w:rPr>
        <w:instrText xml:space="preserve"> </w:instrText>
      </w:r>
      <w:r>
        <w:rPr>
          <w:rFonts w:hint="eastAsia"/>
        </w:rPr>
      </w:r>
      <w:r>
        <w:rPr>
          <w:rFonts w:hint="eastAsia"/>
        </w:rPr>
        <w:fldChar w:fldCharType="separate"/>
      </w:r>
      <w:r>
        <w:t>27</w:t>
      </w:r>
      <w:r>
        <w:rPr>
          <w:rFonts w:hint="eastAsia"/>
        </w:rPr>
        <w:fldChar w:fldCharType="end"/>
      </w:r>
    </w:p>
    <w:p w14:paraId="122CB237" w14:textId="1962553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8.2.5.2</w:t>
      </w:r>
      <w:r>
        <w:rPr>
          <w:rFonts w:asciiTheme="minorHAnsi" w:hAnsiTheme="minorHAnsi" w:cstheme="minorBidi" w:hint="eastAsia"/>
          <w:kern w:val="2"/>
          <w:sz w:val="21"/>
          <w:szCs w:val="22"/>
          <w:lang w:val="en-US" w:eastAsia="zh-CN"/>
          <w14:ligatures w14:val="standardContextual"/>
        </w:rPr>
        <w:tab/>
      </w:r>
      <w:r>
        <w:rPr>
          <w:rFonts w:hint="eastAsia"/>
        </w:rPr>
        <w:t>SCF Measurement Antenna</w:t>
      </w:r>
      <w:r>
        <w:rPr>
          <w:rFonts w:hint="eastAsia"/>
        </w:rPr>
        <w:tab/>
      </w:r>
      <w:r>
        <w:rPr>
          <w:rFonts w:hint="eastAsia"/>
        </w:rPr>
        <w:fldChar w:fldCharType="begin"/>
      </w:r>
      <w:r>
        <w:rPr>
          <w:rFonts w:hint="eastAsia"/>
        </w:rPr>
        <w:instrText xml:space="preserve"> </w:instrText>
      </w:r>
      <w:r>
        <w:instrText>PAGEREF _Toc180424242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57BD9F80" w14:textId="78A75CDA"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8.2.5.3</w:t>
      </w:r>
      <w:r>
        <w:rPr>
          <w:rFonts w:asciiTheme="minorHAnsi" w:hAnsiTheme="minorHAnsi" w:cstheme="minorBidi" w:hint="eastAsia"/>
          <w:kern w:val="2"/>
          <w:sz w:val="21"/>
          <w:szCs w:val="22"/>
          <w:lang w:val="en-US" w:eastAsia="zh-CN"/>
          <w14:ligatures w14:val="standardContextual"/>
        </w:rPr>
        <w:tab/>
      </w:r>
      <w:r>
        <w:rPr>
          <w:rFonts w:hint="eastAsia"/>
        </w:rPr>
        <w:t>SCF Measurement Results Analysis</w:t>
      </w:r>
      <w:r>
        <w:rPr>
          <w:rFonts w:hint="eastAsia"/>
        </w:rPr>
        <w:tab/>
      </w:r>
      <w:r>
        <w:rPr>
          <w:rFonts w:hint="eastAsia"/>
        </w:rPr>
        <w:fldChar w:fldCharType="begin"/>
      </w:r>
      <w:r>
        <w:rPr>
          <w:rFonts w:hint="eastAsia"/>
        </w:rPr>
        <w:instrText xml:space="preserve"> </w:instrText>
      </w:r>
      <w:r>
        <w:instrText>PAGEREF _Toc180424243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209CE232" w14:textId="5BE22C7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8.2.5.4</w:t>
      </w:r>
      <w:r>
        <w:rPr>
          <w:rFonts w:asciiTheme="minorHAnsi" w:hAnsiTheme="minorHAnsi" w:cstheme="minorBidi" w:hint="eastAsia"/>
          <w:kern w:val="2"/>
          <w:sz w:val="21"/>
          <w:szCs w:val="22"/>
          <w:lang w:val="en-US" w:eastAsia="zh-CN"/>
          <w14:ligatures w14:val="standardContextual"/>
        </w:rPr>
        <w:tab/>
      </w:r>
      <w:r>
        <w:rPr>
          <w:rFonts w:hint="eastAsia"/>
        </w:rPr>
        <w:t>Target Values</w:t>
      </w:r>
      <w:r>
        <w:rPr>
          <w:rFonts w:hint="eastAsia"/>
        </w:rPr>
        <w:tab/>
      </w:r>
      <w:r>
        <w:rPr>
          <w:rFonts w:hint="eastAsia"/>
        </w:rPr>
        <w:fldChar w:fldCharType="begin"/>
      </w:r>
      <w:r>
        <w:rPr>
          <w:rFonts w:hint="eastAsia"/>
        </w:rPr>
        <w:instrText xml:space="preserve"> </w:instrText>
      </w:r>
      <w:r>
        <w:instrText>PAGEREF _Toc180424244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3D9E52D5" w14:textId="41F9180D"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8.2.6</w:t>
      </w:r>
      <w:r>
        <w:rPr>
          <w:rFonts w:asciiTheme="minorHAnsi" w:hAnsiTheme="minorHAnsi" w:cstheme="minorBidi" w:hint="eastAsia"/>
          <w:kern w:val="2"/>
          <w:sz w:val="21"/>
          <w:szCs w:val="22"/>
          <w:lang w:val="en-US" w:eastAsia="zh-CN"/>
          <w14:ligatures w14:val="standardContextual"/>
        </w:rPr>
        <w:tab/>
      </w:r>
      <w:r>
        <w:rPr>
          <w:rFonts w:hint="eastAsia"/>
        </w:rPr>
        <w:t>Validation of Cross-Polarization</w:t>
      </w:r>
      <w:r>
        <w:rPr>
          <w:rFonts w:hint="eastAsia"/>
        </w:rPr>
        <w:tab/>
      </w:r>
      <w:r>
        <w:rPr>
          <w:rFonts w:hint="eastAsia"/>
        </w:rPr>
        <w:fldChar w:fldCharType="begin"/>
      </w:r>
      <w:r>
        <w:rPr>
          <w:rFonts w:hint="eastAsia"/>
        </w:rPr>
        <w:instrText xml:space="preserve"> </w:instrText>
      </w:r>
      <w:r>
        <w:instrText>PAGEREF _Toc180424245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7DDC97D5" w14:textId="3D89AD59"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8.2.6.1</w:t>
      </w:r>
      <w:r>
        <w:rPr>
          <w:rFonts w:asciiTheme="minorHAnsi" w:hAnsiTheme="minorHAnsi" w:cstheme="minorBidi" w:hint="eastAsia"/>
          <w:kern w:val="2"/>
          <w:sz w:val="21"/>
          <w:szCs w:val="22"/>
          <w:lang w:val="en-US" w:eastAsia="zh-CN"/>
          <w14:ligatures w14:val="standardContextual"/>
        </w:rPr>
        <w:tab/>
      </w:r>
      <w:r>
        <w:rPr>
          <w:rFonts w:hint="eastAsia"/>
        </w:rPr>
        <w:t>XPO Method of Measurement</w:t>
      </w:r>
      <w:r>
        <w:rPr>
          <w:rFonts w:hint="eastAsia"/>
        </w:rPr>
        <w:tab/>
      </w:r>
      <w:r>
        <w:rPr>
          <w:rFonts w:hint="eastAsia"/>
        </w:rPr>
        <w:fldChar w:fldCharType="begin"/>
      </w:r>
      <w:r>
        <w:rPr>
          <w:rFonts w:hint="eastAsia"/>
        </w:rPr>
        <w:instrText xml:space="preserve"> </w:instrText>
      </w:r>
      <w:r>
        <w:instrText>PAGEREF _Toc180424246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12B9BA25" w14:textId="1B88207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8.2.6.2</w:t>
      </w:r>
      <w:r>
        <w:rPr>
          <w:rFonts w:asciiTheme="minorHAnsi" w:hAnsiTheme="minorHAnsi" w:cstheme="minorBidi" w:hint="eastAsia"/>
          <w:kern w:val="2"/>
          <w:sz w:val="21"/>
          <w:szCs w:val="22"/>
          <w:lang w:val="en-US" w:eastAsia="zh-CN"/>
          <w14:ligatures w14:val="standardContextual"/>
        </w:rPr>
        <w:tab/>
      </w:r>
      <w:r>
        <w:rPr>
          <w:rFonts w:hint="eastAsia"/>
        </w:rPr>
        <w:t>XPO Measurement Antenna</w:t>
      </w:r>
      <w:r>
        <w:rPr>
          <w:rFonts w:hint="eastAsia"/>
        </w:rPr>
        <w:tab/>
      </w:r>
      <w:r>
        <w:rPr>
          <w:rFonts w:hint="eastAsia"/>
        </w:rPr>
        <w:fldChar w:fldCharType="begin"/>
      </w:r>
      <w:r>
        <w:rPr>
          <w:rFonts w:hint="eastAsia"/>
        </w:rPr>
        <w:instrText xml:space="preserve"> </w:instrText>
      </w:r>
      <w:r>
        <w:instrText>PAGEREF _Toc180424247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7A26E957" w14:textId="08462B6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8.2.6.3</w:t>
      </w:r>
      <w:r>
        <w:rPr>
          <w:rFonts w:asciiTheme="minorHAnsi" w:hAnsiTheme="minorHAnsi" w:cstheme="minorBidi" w:hint="eastAsia"/>
          <w:kern w:val="2"/>
          <w:sz w:val="21"/>
          <w:szCs w:val="22"/>
          <w:lang w:val="en-US" w:eastAsia="zh-CN"/>
          <w14:ligatures w14:val="standardContextual"/>
        </w:rPr>
        <w:tab/>
      </w:r>
      <w:r>
        <w:rPr>
          <w:rFonts w:hint="eastAsia"/>
        </w:rPr>
        <w:t>XPO Measurement Results Analysis</w:t>
      </w:r>
      <w:r>
        <w:rPr>
          <w:rFonts w:hint="eastAsia"/>
        </w:rPr>
        <w:tab/>
      </w:r>
      <w:r>
        <w:rPr>
          <w:rFonts w:hint="eastAsia"/>
        </w:rPr>
        <w:fldChar w:fldCharType="begin"/>
      </w:r>
      <w:r>
        <w:rPr>
          <w:rFonts w:hint="eastAsia"/>
        </w:rPr>
        <w:instrText xml:space="preserve"> </w:instrText>
      </w:r>
      <w:r>
        <w:instrText>PAGEREF _Toc180424248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41D2AEE2" w14:textId="0C75F9D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8.2.6.4</w:t>
      </w:r>
      <w:r>
        <w:rPr>
          <w:rFonts w:asciiTheme="minorHAnsi" w:hAnsiTheme="minorHAnsi" w:cstheme="minorBidi" w:hint="eastAsia"/>
          <w:kern w:val="2"/>
          <w:sz w:val="21"/>
          <w:szCs w:val="22"/>
          <w:lang w:val="en-US" w:eastAsia="zh-CN"/>
          <w14:ligatures w14:val="standardContextual"/>
        </w:rPr>
        <w:tab/>
      </w:r>
      <w:r>
        <w:rPr>
          <w:rFonts w:hint="eastAsia"/>
        </w:rPr>
        <w:t>XPO Target Values</w:t>
      </w:r>
      <w:r>
        <w:rPr>
          <w:rFonts w:hint="eastAsia"/>
        </w:rPr>
        <w:tab/>
      </w:r>
      <w:r>
        <w:rPr>
          <w:rFonts w:hint="eastAsia"/>
        </w:rPr>
        <w:fldChar w:fldCharType="begin"/>
      </w:r>
      <w:r>
        <w:rPr>
          <w:rFonts w:hint="eastAsia"/>
        </w:rPr>
        <w:instrText xml:space="preserve"> </w:instrText>
      </w:r>
      <w:r>
        <w:instrText>PAGEREF _Toc180424249 \h</w:instrText>
      </w:r>
      <w:r>
        <w:rPr>
          <w:rFonts w:hint="eastAsia"/>
        </w:rPr>
        <w:instrText xml:space="preserve"> </w:instrText>
      </w:r>
      <w:r>
        <w:rPr>
          <w:rFonts w:hint="eastAsia"/>
        </w:rPr>
      </w:r>
      <w:r>
        <w:rPr>
          <w:rFonts w:hint="eastAsia"/>
        </w:rPr>
        <w:fldChar w:fldCharType="separate"/>
      </w:r>
      <w:r>
        <w:t>31</w:t>
      </w:r>
      <w:r>
        <w:rPr>
          <w:rFonts w:hint="eastAsia"/>
        </w:rPr>
        <w:fldChar w:fldCharType="end"/>
      </w:r>
    </w:p>
    <w:p w14:paraId="4A8BECBE" w14:textId="11D41A2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8.3</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pass/fail criteria</w:t>
      </w:r>
      <w:r>
        <w:rPr>
          <w:rFonts w:hint="eastAsia"/>
        </w:rPr>
        <w:tab/>
      </w:r>
      <w:r>
        <w:rPr>
          <w:rFonts w:hint="eastAsia"/>
        </w:rPr>
        <w:fldChar w:fldCharType="begin"/>
      </w:r>
      <w:r>
        <w:rPr>
          <w:rFonts w:hint="eastAsia"/>
        </w:rPr>
        <w:instrText xml:space="preserve"> </w:instrText>
      </w:r>
      <w:r>
        <w:instrText>PAGEREF _Toc180424250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75060A4A" w14:textId="7221D417"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9</w:t>
      </w:r>
      <w:r>
        <w:rPr>
          <w:rFonts w:asciiTheme="minorHAnsi" w:hAnsiTheme="minorHAnsi" w:cstheme="minorBidi" w:hint="eastAsia"/>
          <w:kern w:val="2"/>
          <w:sz w:val="21"/>
          <w:szCs w:val="22"/>
          <w:lang w:val="en-US" w:eastAsia="zh-CN"/>
          <w14:ligatures w14:val="standardContextual"/>
        </w:rPr>
        <w:tab/>
      </w:r>
      <w:r>
        <w:rPr>
          <w:rFonts w:hint="eastAsia"/>
          <w:lang w:eastAsia="zh-CN"/>
        </w:rPr>
        <w:t>g</w:t>
      </w:r>
      <w:r>
        <w:rPr>
          <w:rFonts w:hint="eastAsia"/>
          <w:lang w:eastAsia="ko-KR"/>
        </w:rPr>
        <w:t xml:space="preserve">NodeB </w:t>
      </w:r>
      <w:r>
        <w:rPr>
          <w:rFonts w:hint="eastAsia"/>
          <w:lang w:eastAsia="zh-CN"/>
        </w:rPr>
        <w:t>configurations</w:t>
      </w:r>
      <w:r>
        <w:rPr>
          <w:rFonts w:hint="eastAsia"/>
        </w:rPr>
        <w:tab/>
      </w:r>
      <w:r>
        <w:rPr>
          <w:rFonts w:hint="eastAsia"/>
        </w:rPr>
        <w:fldChar w:fldCharType="begin"/>
      </w:r>
      <w:r>
        <w:rPr>
          <w:rFonts w:hint="eastAsia"/>
        </w:rPr>
        <w:instrText xml:space="preserve"> </w:instrText>
      </w:r>
      <w:r>
        <w:instrText>PAGEREF _Toc180424251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03C5ADDA" w14:textId="04740FD8"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_Toc180424252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51AB2623" w14:textId="4875DC5A"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9.2</w:t>
      </w:r>
      <w:r>
        <w:rPr>
          <w:rFonts w:asciiTheme="minorHAnsi" w:hAnsiTheme="minorHAnsi" w:cstheme="minorBidi" w:hint="eastAsia"/>
          <w:kern w:val="2"/>
          <w:sz w:val="21"/>
          <w:szCs w:val="22"/>
          <w:lang w:val="en-US" w:eastAsia="zh-CN"/>
          <w14:ligatures w14:val="standardContextual"/>
        </w:rPr>
        <w:tab/>
      </w:r>
      <w:r>
        <w:rPr>
          <w:rFonts w:hint="eastAsia"/>
          <w:lang w:eastAsia="zh-CN"/>
        </w:rPr>
        <w:t>gNodeB emulator settings</w:t>
      </w:r>
      <w:r>
        <w:rPr>
          <w:rFonts w:hint="eastAsia"/>
        </w:rPr>
        <w:tab/>
      </w:r>
      <w:r>
        <w:rPr>
          <w:rFonts w:hint="eastAsia"/>
        </w:rPr>
        <w:fldChar w:fldCharType="begin"/>
      </w:r>
      <w:r>
        <w:rPr>
          <w:rFonts w:hint="eastAsia"/>
        </w:rPr>
        <w:instrText xml:space="preserve"> </w:instrText>
      </w:r>
      <w:r>
        <w:instrText>PAGEREF _Toc180424253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2DE2F16B" w14:textId="596D23D2"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9.3</w:t>
      </w:r>
      <w:r>
        <w:rPr>
          <w:rFonts w:asciiTheme="minorHAnsi" w:hAnsiTheme="minorHAnsi" w:cstheme="minorBidi" w:hint="eastAsia"/>
          <w:kern w:val="2"/>
          <w:sz w:val="21"/>
          <w:szCs w:val="22"/>
          <w:lang w:val="en-US" w:eastAsia="zh-CN"/>
          <w14:ligatures w14:val="standardContextual"/>
        </w:rPr>
        <w:tab/>
      </w:r>
      <w:r>
        <w:rPr>
          <w:rFonts w:hint="eastAsia"/>
          <w:lang w:eastAsia="zh-CN"/>
        </w:rPr>
        <w:t>Dynamic link adaptation for MCS, rank and MIMO precoding</w:t>
      </w:r>
      <w:r>
        <w:rPr>
          <w:rFonts w:hint="eastAsia"/>
        </w:rPr>
        <w:tab/>
      </w:r>
      <w:r>
        <w:rPr>
          <w:rFonts w:hint="eastAsia"/>
        </w:rPr>
        <w:fldChar w:fldCharType="begin"/>
      </w:r>
      <w:r>
        <w:rPr>
          <w:rFonts w:hint="eastAsia"/>
        </w:rPr>
        <w:instrText xml:space="preserve"> </w:instrText>
      </w:r>
      <w:r>
        <w:instrText>PAGEREF _Toc180424254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76547481" w14:textId="701D4EF1"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A: Channel </w:t>
      </w:r>
      <w:r w:rsidRPr="00B13C75">
        <w:rPr>
          <w:rFonts w:eastAsia="SimSun" w:hint="eastAsia"/>
          <w:lang w:eastAsia="zh-CN"/>
        </w:rPr>
        <w:t>m</w:t>
      </w:r>
      <w:r w:rsidRPr="00B13C75">
        <w:rPr>
          <w:rFonts w:eastAsia="SimSun" w:hint="eastAsia"/>
        </w:rPr>
        <w:t xml:space="preserve">odel </w:t>
      </w:r>
      <w:r w:rsidRPr="00B13C75">
        <w:rPr>
          <w:rFonts w:eastAsia="SimSun" w:hint="eastAsia"/>
          <w:lang w:eastAsia="zh-CN"/>
        </w:rPr>
        <w:t>p</w:t>
      </w:r>
      <w:r w:rsidRPr="00B13C75">
        <w:rPr>
          <w:rFonts w:eastAsia="SimSun" w:hint="eastAsia"/>
        </w:rPr>
        <w:t>arameter</w:t>
      </w:r>
      <w:r w:rsidRPr="00B13C75">
        <w:rPr>
          <w:rFonts w:eastAsia="SimSun" w:hint="eastAsia"/>
          <w:lang w:eastAsia="zh-CN"/>
        </w:rPr>
        <w:t>s</w:t>
      </w:r>
      <w:r>
        <w:rPr>
          <w:rFonts w:hint="eastAsia"/>
        </w:rPr>
        <w:tab/>
      </w:r>
      <w:r>
        <w:rPr>
          <w:rFonts w:hint="eastAsia"/>
        </w:rPr>
        <w:fldChar w:fldCharType="begin"/>
      </w:r>
      <w:r>
        <w:rPr>
          <w:rFonts w:hint="eastAsia"/>
        </w:rPr>
        <w:instrText xml:space="preserve"> </w:instrText>
      </w:r>
      <w:r>
        <w:instrText>PAGEREF _Toc180424255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21066284" w14:textId="3E7773E6"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w:t>
      </w:r>
      <w:r w:rsidRPr="00B13C75">
        <w:rPr>
          <w:rFonts w:eastAsia="SimSun" w:hint="eastAsia"/>
          <w:lang w:eastAsia="zh-CN"/>
        </w:rPr>
        <w:t>B</w:t>
      </w:r>
      <w:r w:rsidRPr="00B13C75">
        <w:rPr>
          <w:rFonts w:eastAsia="SimSun" w:hint="eastAsia"/>
        </w:rPr>
        <w:t>: UE coordinate system</w:t>
      </w:r>
      <w:r>
        <w:rPr>
          <w:rFonts w:hint="eastAsia"/>
        </w:rPr>
        <w:tab/>
      </w:r>
      <w:r>
        <w:rPr>
          <w:rFonts w:hint="eastAsia"/>
        </w:rPr>
        <w:fldChar w:fldCharType="begin"/>
      </w:r>
      <w:r>
        <w:rPr>
          <w:rFonts w:hint="eastAsia"/>
        </w:rPr>
        <w:instrText xml:space="preserve"> </w:instrText>
      </w:r>
      <w:r>
        <w:instrText>PAGEREF _Toc180424256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0CFE19EE" w14:textId="0E713E43"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1</w:t>
      </w:r>
      <w:r>
        <w:rPr>
          <w:rFonts w:asciiTheme="minorHAnsi" w:hAnsiTheme="minorHAnsi" w:cstheme="minorBidi" w:hint="eastAsia"/>
          <w:kern w:val="2"/>
          <w:sz w:val="21"/>
          <w:szCs w:val="22"/>
          <w:lang w:val="en-US" w:eastAsia="zh-CN"/>
          <w14:ligatures w14:val="standardContextual"/>
        </w:rPr>
        <w:tab/>
      </w:r>
      <w:r>
        <w:rPr>
          <w:rFonts w:hint="eastAsia"/>
        </w:rPr>
        <w:t>Reference coordinate system</w:t>
      </w:r>
      <w:r>
        <w:rPr>
          <w:rFonts w:hint="eastAsia"/>
        </w:rPr>
        <w:tab/>
      </w:r>
      <w:r>
        <w:rPr>
          <w:rFonts w:hint="eastAsia"/>
        </w:rPr>
        <w:fldChar w:fldCharType="begin"/>
      </w:r>
      <w:r>
        <w:rPr>
          <w:rFonts w:hint="eastAsia"/>
        </w:rPr>
        <w:instrText xml:space="preserve"> </w:instrText>
      </w:r>
      <w:r>
        <w:instrText>PAGEREF _Toc180424257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0B3566E0" w14:textId="6B6F3165"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2</w:t>
      </w:r>
      <w:r>
        <w:rPr>
          <w:rFonts w:asciiTheme="minorHAnsi" w:hAnsiTheme="minorHAnsi" w:cstheme="minorBidi" w:hint="eastAsia"/>
          <w:kern w:val="2"/>
          <w:sz w:val="21"/>
          <w:szCs w:val="22"/>
          <w:lang w:val="en-US" w:eastAsia="zh-CN"/>
          <w14:ligatures w14:val="standardContextual"/>
        </w:rPr>
        <w:tab/>
      </w:r>
      <w:r>
        <w:rPr>
          <w:rFonts w:hint="eastAsia"/>
        </w:rPr>
        <w:t>DUT positioning guidelines</w:t>
      </w:r>
      <w:r>
        <w:rPr>
          <w:rFonts w:hint="eastAsia"/>
        </w:rPr>
        <w:tab/>
      </w:r>
      <w:r>
        <w:rPr>
          <w:rFonts w:hint="eastAsia"/>
        </w:rPr>
        <w:fldChar w:fldCharType="begin"/>
      </w:r>
      <w:r>
        <w:rPr>
          <w:rFonts w:hint="eastAsia"/>
        </w:rPr>
        <w:instrText xml:space="preserve"> </w:instrText>
      </w:r>
      <w:r>
        <w:instrText>PAGEREF _Toc180424258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1AB867AF" w14:textId="47AE6D98"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w:t>
      </w:r>
      <w:r w:rsidRPr="00B13C75">
        <w:rPr>
          <w:rFonts w:eastAsia="SimSun" w:hint="eastAsia"/>
          <w:lang w:eastAsia="zh-CN"/>
        </w:rPr>
        <w:t>C</w:t>
      </w:r>
      <w:r w:rsidRPr="00B13C75">
        <w:rPr>
          <w:rFonts w:eastAsia="SimSun" w:hint="eastAsia"/>
        </w:rPr>
        <w:t xml:space="preserve">: </w:t>
      </w:r>
      <w:r w:rsidRPr="00B13C75">
        <w:rPr>
          <w:rFonts w:eastAsia="SimSun" w:hint="eastAsia"/>
          <w:lang w:eastAsia="zh-CN"/>
        </w:rPr>
        <w:t>M</w:t>
      </w:r>
      <w:r w:rsidRPr="00B13C75">
        <w:rPr>
          <w:rFonts w:eastAsia="SimSun" w:hint="eastAsia"/>
        </w:rPr>
        <w:t>easurement uncertainty</w:t>
      </w:r>
      <w:r>
        <w:rPr>
          <w:rFonts w:hint="eastAsia"/>
        </w:rPr>
        <w:tab/>
      </w:r>
      <w:r>
        <w:rPr>
          <w:rFonts w:hint="eastAsia"/>
        </w:rPr>
        <w:fldChar w:fldCharType="begin"/>
      </w:r>
      <w:r>
        <w:rPr>
          <w:rFonts w:hint="eastAsia"/>
        </w:rPr>
        <w:instrText xml:space="preserve"> </w:instrText>
      </w:r>
      <w:r>
        <w:instrText>PAGEREF _Toc180424259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2F6E62EA" w14:textId="496761EC"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C.1</w:t>
      </w:r>
      <w:r>
        <w:rPr>
          <w:rFonts w:asciiTheme="minorHAnsi" w:hAnsiTheme="minorHAnsi" w:cstheme="minorBidi" w:hint="eastAsia"/>
          <w:kern w:val="2"/>
          <w:sz w:val="21"/>
          <w:szCs w:val="22"/>
          <w:lang w:val="en-US" w:eastAsia="zh-CN"/>
          <w14:ligatures w14:val="standardContextual"/>
        </w:rPr>
        <w:tab/>
      </w:r>
      <w:r>
        <w:rPr>
          <w:rFonts w:hint="eastAsia"/>
          <w:lang w:eastAsia="zh-CN"/>
        </w:rPr>
        <w:t>MU assessment for MPAC</w:t>
      </w:r>
      <w:r>
        <w:rPr>
          <w:rFonts w:hint="eastAsia"/>
        </w:rPr>
        <w:tab/>
      </w:r>
      <w:r>
        <w:rPr>
          <w:rFonts w:hint="eastAsia"/>
        </w:rPr>
        <w:fldChar w:fldCharType="begin"/>
      </w:r>
      <w:r>
        <w:rPr>
          <w:rFonts w:hint="eastAsia"/>
        </w:rPr>
        <w:instrText xml:space="preserve"> </w:instrText>
      </w:r>
      <w:r>
        <w:instrText>PAGEREF _Toc180424260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38D589A5" w14:textId="7FBBB3A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C.2</w:t>
      </w:r>
      <w:r>
        <w:rPr>
          <w:rFonts w:asciiTheme="minorHAnsi" w:hAnsiTheme="minorHAnsi" w:cstheme="minorBidi" w:hint="eastAsia"/>
          <w:kern w:val="2"/>
          <w:sz w:val="21"/>
          <w:szCs w:val="22"/>
          <w:lang w:val="en-US" w:eastAsia="zh-CN"/>
          <w14:ligatures w14:val="standardContextual"/>
        </w:rPr>
        <w:tab/>
      </w:r>
      <w:r>
        <w:rPr>
          <w:rFonts w:hint="eastAsia"/>
          <w:lang w:eastAsia="zh-CN"/>
        </w:rPr>
        <w:t>MU contribution descriptions for MPAC</w:t>
      </w:r>
      <w:r>
        <w:rPr>
          <w:rFonts w:hint="eastAsia"/>
        </w:rPr>
        <w:tab/>
      </w:r>
      <w:r>
        <w:rPr>
          <w:rFonts w:hint="eastAsia"/>
        </w:rPr>
        <w:fldChar w:fldCharType="begin"/>
      </w:r>
      <w:r>
        <w:rPr>
          <w:rFonts w:hint="eastAsia"/>
        </w:rPr>
        <w:instrText xml:space="preserve"> </w:instrText>
      </w:r>
      <w:r>
        <w:instrText>PAGEREF _Toc180424261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730E4239" w14:textId="3DE5889C"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w:t>
      </w:r>
      <w:r w:rsidRPr="00B13C75">
        <w:rPr>
          <w:rFonts w:eastAsia="SimSun" w:hint="eastAsia"/>
          <w:lang w:eastAsia="zh-CN"/>
        </w:rPr>
        <w:t>D</w:t>
      </w:r>
      <w:r w:rsidRPr="00B13C75">
        <w:rPr>
          <w:rFonts w:eastAsia="SimSun" w:hint="eastAsia"/>
        </w:rPr>
        <w:t>: Environmental requirements</w:t>
      </w:r>
      <w:r>
        <w:rPr>
          <w:rFonts w:hint="eastAsia"/>
        </w:rPr>
        <w:tab/>
      </w:r>
      <w:r>
        <w:rPr>
          <w:rFonts w:hint="eastAsia"/>
        </w:rPr>
        <w:fldChar w:fldCharType="begin"/>
      </w:r>
      <w:r>
        <w:rPr>
          <w:rFonts w:hint="eastAsia"/>
        </w:rPr>
        <w:instrText xml:space="preserve"> </w:instrText>
      </w:r>
      <w:r>
        <w:instrText>PAGEREF _Toc180424262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050F8942" w14:textId="4A67377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D.1</w:t>
      </w:r>
      <w:r>
        <w:rPr>
          <w:rFonts w:asciiTheme="minorHAnsi" w:hAnsiTheme="minorHAnsi" w:cstheme="minorBidi" w:hint="eastAsia"/>
          <w:kern w:val="2"/>
          <w:sz w:val="21"/>
          <w:szCs w:val="22"/>
          <w:lang w:val="en-US" w:eastAsia="zh-CN"/>
          <w14:ligatures w14:val="standardContextual"/>
        </w:rPr>
        <w:tab/>
      </w:r>
      <w:r>
        <w:rPr>
          <w:rFonts w:hint="eastAsia"/>
        </w:rPr>
        <w:t>Ambient temperature</w:t>
      </w:r>
      <w:r>
        <w:rPr>
          <w:rFonts w:hint="eastAsia"/>
        </w:rPr>
        <w:tab/>
      </w:r>
      <w:r>
        <w:rPr>
          <w:rFonts w:hint="eastAsia"/>
        </w:rPr>
        <w:fldChar w:fldCharType="begin"/>
      </w:r>
      <w:r>
        <w:rPr>
          <w:rFonts w:hint="eastAsia"/>
        </w:rPr>
        <w:instrText xml:space="preserve"> </w:instrText>
      </w:r>
      <w:r>
        <w:instrText>PAGEREF _Toc180424263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401168E4" w14:textId="01EFE79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D.2</w:t>
      </w:r>
      <w:r>
        <w:rPr>
          <w:rFonts w:asciiTheme="minorHAnsi" w:hAnsiTheme="minorHAnsi" w:cstheme="minorBidi" w:hint="eastAsia"/>
          <w:kern w:val="2"/>
          <w:sz w:val="21"/>
          <w:szCs w:val="22"/>
          <w:lang w:val="en-US" w:eastAsia="zh-CN"/>
          <w14:ligatures w14:val="standardContextual"/>
        </w:rPr>
        <w:tab/>
      </w:r>
      <w:r>
        <w:rPr>
          <w:rFonts w:hint="eastAsia"/>
        </w:rPr>
        <w:t>Operating voltage</w:t>
      </w:r>
      <w:r>
        <w:rPr>
          <w:rFonts w:hint="eastAsia"/>
        </w:rPr>
        <w:tab/>
      </w:r>
      <w:r>
        <w:rPr>
          <w:rFonts w:hint="eastAsia"/>
        </w:rPr>
        <w:fldChar w:fldCharType="begin"/>
      </w:r>
      <w:r>
        <w:rPr>
          <w:rFonts w:hint="eastAsia"/>
        </w:rPr>
        <w:instrText xml:space="preserve"> </w:instrText>
      </w:r>
      <w:r>
        <w:instrText>PAGEREF _Toc180424264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76F1CA57" w14:textId="2C32BC13"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w:t>
      </w:r>
      <w:r w:rsidRPr="00B13C75">
        <w:rPr>
          <w:rFonts w:eastAsia="SimSun" w:hint="eastAsia"/>
          <w:lang w:eastAsia="zh-CN"/>
        </w:rPr>
        <w:t>E</w:t>
      </w:r>
      <w:r w:rsidRPr="00B13C75">
        <w:rPr>
          <w:rFonts w:eastAsia="SimSun" w:hint="eastAsia"/>
        </w:rPr>
        <w:t>: Change history</w:t>
      </w:r>
      <w:r>
        <w:rPr>
          <w:rFonts w:hint="eastAsia"/>
        </w:rPr>
        <w:tab/>
      </w:r>
      <w:r>
        <w:rPr>
          <w:rFonts w:hint="eastAsia"/>
        </w:rPr>
        <w:fldChar w:fldCharType="begin"/>
      </w:r>
      <w:r>
        <w:rPr>
          <w:rFonts w:hint="eastAsia"/>
        </w:rPr>
        <w:instrText xml:space="preserve"> </w:instrText>
      </w:r>
      <w:r>
        <w:instrText>PAGEREF _Toc180424265 \h</w:instrText>
      </w:r>
      <w:r>
        <w:rPr>
          <w:rFonts w:hint="eastAsia"/>
        </w:rPr>
        <w:instrText xml:space="preserve"> </w:instrText>
      </w:r>
      <w:r>
        <w:rPr>
          <w:rFonts w:hint="eastAsia"/>
        </w:rPr>
      </w:r>
      <w:r>
        <w:rPr>
          <w:rFonts w:hint="eastAsia"/>
        </w:rPr>
        <w:fldChar w:fldCharType="separate"/>
      </w:r>
      <w:r>
        <w:t>57</w:t>
      </w:r>
      <w:r>
        <w:rPr>
          <w:rFonts w:hint="eastAsia"/>
        </w:rPr>
        <w:fldChar w:fldCharType="end"/>
      </w:r>
    </w:p>
    <w:p w14:paraId="61763C93" w14:textId="4278A519" w:rsidR="00080512" w:rsidRPr="004D3578" w:rsidRDefault="004D3578">
      <w:r w:rsidRPr="004D3578">
        <w:rPr>
          <w:noProof/>
          <w:sz w:val="22"/>
        </w:rPr>
        <w:fldChar w:fldCharType="end"/>
      </w:r>
    </w:p>
    <w:p w14:paraId="0FFECD3D" w14:textId="77777777" w:rsidR="0074026F" w:rsidRPr="007B600E" w:rsidRDefault="00080512" w:rsidP="00DC71DD">
      <w:pPr>
        <w:pStyle w:val="Guidance"/>
      </w:pPr>
      <w:r w:rsidRPr="004D3578">
        <w:br w:type="page"/>
      </w:r>
    </w:p>
    <w:p w14:paraId="3D145DF9" w14:textId="77777777" w:rsidR="00080512" w:rsidRDefault="00080512">
      <w:pPr>
        <w:pStyle w:val="Heading1"/>
      </w:pPr>
      <w:bookmarkStart w:id="16" w:name="foreword"/>
      <w:bookmarkStart w:id="17" w:name="_Toc180424192"/>
      <w:bookmarkEnd w:id="16"/>
      <w:r w:rsidRPr="004D3578">
        <w:lastRenderedPageBreak/>
        <w:t>Foreword</w:t>
      </w:r>
      <w:bookmarkEnd w:id="17"/>
    </w:p>
    <w:p w14:paraId="5165F7DE"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4FE2D46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14:textId="77777777" w:rsidR="00080512" w:rsidRPr="004D3578" w:rsidRDefault="00080512">
      <w:pPr>
        <w:pStyle w:val="B1"/>
      </w:pPr>
      <w:r w:rsidRPr="004D3578">
        <w:t>Version x.y.z</w:t>
      </w:r>
    </w:p>
    <w:p w14:paraId="74117873" w14:textId="77777777" w:rsidR="00080512" w:rsidRPr="004D3578" w:rsidRDefault="00080512">
      <w:pPr>
        <w:pStyle w:val="B1"/>
      </w:pPr>
      <w:r w:rsidRPr="004D3578">
        <w:t>where:</w:t>
      </w:r>
    </w:p>
    <w:p w14:paraId="5D46D541" w14:textId="77777777" w:rsidR="00080512" w:rsidRPr="004D3578" w:rsidRDefault="00080512">
      <w:pPr>
        <w:pStyle w:val="B2"/>
      </w:pPr>
      <w:r w:rsidRPr="004D3578">
        <w:t>x</w:t>
      </w:r>
      <w:r w:rsidRPr="004D3578">
        <w:tab/>
        <w:t>the first digit:</w:t>
      </w:r>
    </w:p>
    <w:p w14:paraId="016FF3A9" w14:textId="77777777" w:rsidR="00080512" w:rsidRPr="004D3578" w:rsidRDefault="00080512">
      <w:pPr>
        <w:pStyle w:val="B3"/>
      </w:pPr>
      <w:r w:rsidRPr="004D3578">
        <w:t>1</w:t>
      </w:r>
      <w:r w:rsidRPr="004D3578">
        <w:tab/>
        <w:t>presented to TSG for information;</w:t>
      </w:r>
    </w:p>
    <w:p w14:paraId="3EE35417" w14:textId="77777777" w:rsidR="00080512" w:rsidRPr="004D3578" w:rsidRDefault="00080512">
      <w:pPr>
        <w:pStyle w:val="B3"/>
      </w:pPr>
      <w:r w:rsidRPr="004D3578">
        <w:t>2</w:t>
      </w:r>
      <w:r w:rsidRPr="004D3578">
        <w:tab/>
        <w:t>presented to TSG for approval;</w:t>
      </w:r>
    </w:p>
    <w:p w14:paraId="321DCAF4" w14:textId="77777777" w:rsidR="00080512" w:rsidRPr="004D3578" w:rsidRDefault="00080512">
      <w:pPr>
        <w:pStyle w:val="B3"/>
      </w:pPr>
      <w:r w:rsidRPr="004D3578">
        <w:t>3</w:t>
      </w:r>
      <w:r w:rsidRPr="004D3578">
        <w:tab/>
        <w:t>or greater indicates TSG approved document under change control.</w:t>
      </w:r>
    </w:p>
    <w:p w14:paraId="3BFFB4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BB6C5FF" w14:textId="77777777" w:rsidR="00080512" w:rsidRDefault="00080512">
      <w:pPr>
        <w:pStyle w:val="B2"/>
      </w:pPr>
      <w:r w:rsidRPr="004D3578">
        <w:t>z</w:t>
      </w:r>
      <w:r w:rsidRPr="004D3578">
        <w:tab/>
        <w:t>the third digit is incremented when editorial only changes have been incorporated in the document.</w:t>
      </w:r>
    </w:p>
    <w:p w14:paraId="0DD6B7A8" w14:textId="77777777" w:rsidR="008C384C" w:rsidRDefault="008C384C" w:rsidP="008C384C">
      <w:r>
        <w:t xml:space="preserve">In </w:t>
      </w:r>
      <w:r w:rsidR="0074026F">
        <w:t>the present</w:t>
      </w:r>
      <w:r>
        <w:t xml:space="preserve"> document, modal verbs have the following meanings:</w:t>
      </w:r>
    </w:p>
    <w:p w14:paraId="015070B7" w14:textId="77777777" w:rsidR="008C384C" w:rsidRDefault="008C384C" w:rsidP="00774DA4">
      <w:pPr>
        <w:pStyle w:val="EX"/>
      </w:pPr>
      <w:r w:rsidRPr="008C384C">
        <w:rPr>
          <w:b/>
        </w:rPr>
        <w:t>shall</w:t>
      </w:r>
      <w:r>
        <w:tab/>
      </w:r>
      <w:r>
        <w:tab/>
        <w:t>indicates a mandatory requirement to do something</w:t>
      </w:r>
    </w:p>
    <w:p w14:paraId="0600D74E" w14:textId="77777777" w:rsidR="008C384C" w:rsidRDefault="008C384C" w:rsidP="00774DA4">
      <w:pPr>
        <w:pStyle w:val="EX"/>
      </w:pPr>
      <w:r w:rsidRPr="008C384C">
        <w:rPr>
          <w:b/>
        </w:rPr>
        <w:t>shall not</w:t>
      </w:r>
      <w:r>
        <w:tab/>
        <w:t>indicates an interdiction (</w:t>
      </w:r>
      <w:r w:rsidR="001F1132">
        <w:t>prohibition</w:t>
      </w:r>
      <w:r>
        <w:t>) to do something</w:t>
      </w:r>
    </w:p>
    <w:p w14:paraId="69506F00" w14:textId="77777777" w:rsidR="00BA19ED" w:rsidRPr="004D3578" w:rsidRDefault="00BA19ED" w:rsidP="00A27486">
      <w:r>
        <w:t>The constructions "shall" and "shall not" are confined to the context of normative provisions, and do not appear in Technical Reports.</w:t>
      </w:r>
    </w:p>
    <w:p w14:paraId="4DBF4A0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877570" w14:textId="77777777" w:rsidR="008C384C" w:rsidRDefault="008C384C" w:rsidP="00774DA4">
      <w:pPr>
        <w:pStyle w:val="EX"/>
      </w:pPr>
      <w:r w:rsidRPr="008C384C">
        <w:rPr>
          <w:b/>
        </w:rPr>
        <w:t>should</w:t>
      </w:r>
      <w:r>
        <w:tab/>
      </w:r>
      <w:r>
        <w:tab/>
        <w:t>indicates a recommendation to do something</w:t>
      </w:r>
    </w:p>
    <w:p w14:paraId="6DB1186F" w14:textId="77777777" w:rsidR="008C384C" w:rsidRDefault="008C384C" w:rsidP="00774DA4">
      <w:pPr>
        <w:pStyle w:val="EX"/>
      </w:pPr>
      <w:r w:rsidRPr="008C384C">
        <w:rPr>
          <w:b/>
        </w:rPr>
        <w:t>should not</w:t>
      </w:r>
      <w:r>
        <w:tab/>
        <w:t>indicates a recommendation not to do something</w:t>
      </w:r>
    </w:p>
    <w:p w14:paraId="3E0356DB" w14:textId="77777777" w:rsidR="008C384C" w:rsidRDefault="008C384C" w:rsidP="00774DA4">
      <w:pPr>
        <w:pStyle w:val="EX"/>
      </w:pPr>
      <w:r w:rsidRPr="00774DA4">
        <w:rPr>
          <w:b/>
        </w:rPr>
        <w:t>may</w:t>
      </w:r>
      <w:r>
        <w:tab/>
      </w:r>
      <w:r>
        <w:tab/>
        <w:t>indicates permission to do something</w:t>
      </w:r>
    </w:p>
    <w:p w14:paraId="2127E534" w14:textId="77777777" w:rsidR="008C384C" w:rsidRDefault="008C384C" w:rsidP="00774DA4">
      <w:pPr>
        <w:pStyle w:val="EX"/>
      </w:pPr>
      <w:r w:rsidRPr="00774DA4">
        <w:rPr>
          <w:b/>
        </w:rPr>
        <w:t>need not</w:t>
      </w:r>
      <w:r>
        <w:tab/>
        <w:t>indicates permission not to do something</w:t>
      </w:r>
    </w:p>
    <w:p w14:paraId="1290C6F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2DF215" w14:textId="77777777" w:rsidR="008C384C" w:rsidRDefault="008C384C" w:rsidP="00774DA4">
      <w:pPr>
        <w:pStyle w:val="EX"/>
      </w:pPr>
      <w:r w:rsidRPr="00774DA4">
        <w:rPr>
          <w:b/>
        </w:rPr>
        <w:t>can</w:t>
      </w:r>
      <w:r>
        <w:tab/>
      </w:r>
      <w:r>
        <w:tab/>
        <w:t>indicates</w:t>
      </w:r>
      <w:r w:rsidR="00774DA4">
        <w:t xml:space="preserve"> that something is possible</w:t>
      </w:r>
    </w:p>
    <w:p w14:paraId="18ACEF3D" w14:textId="77777777" w:rsidR="00774DA4" w:rsidRDefault="00774DA4" w:rsidP="00774DA4">
      <w:pPr>
        <w:pStyle w:val="EX"/>
      </w:pPr>
      <w:r w:rsidRPr="00774DA4">
        <w:rPr>
          <w:b/>
        </w:rPr>
        <w:t>cannot</w:t>
      </w:r>
      <w:r>
        <w:tab/>
      </w:r>
      <w:r>
        <w:tab/>
        <w:t>indicates that something is impossible</w:t>
      </w:r>
    </w:p>
    <w:p w14:paraId="3D62C84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4DAD"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CFAA8E"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CEF9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F3658E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FD20DD" w14:textId="77777777" w:rsidR="001F1132" w:rsidRDefault="001F1132" w:rsidP="001F1132">
      <w:r>
        <w:t>In addition:</w:t>
      </w:r>
    </w:p>
    <w:p w14:paraId="43E26A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2933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7A8AA0F" w14:textId="77777777" w:rsidR="00774DA4" w:rsidRPr="004D3578" w:rsidRDefault="00647114" w:rsidP="00A27486">
      <w:r>
        <w:t>The constructions "is" and "is not" do not indicate requirements.</w:t>
      </w:r>
    </w:p>
    <w:p w14:paraId="0C90DA05" w14:textId="77777777" w:rsidR="00080512" w:rsidRPr="004D3578" w:rsidRDefault="00080512">
      <w:pPr>
        <w:pStyle w:val="Heading1"/>
      </w:pPr>
      <w:bookmarkStart w:id="18" w:name="introduction"/>
      <w:bookmarkEnd w:id="18"/>
      <w:r w:rsidRPr="004D3578">
        <w:br w:type="page"/>
      </w:r>
      <w:bookmarkStart w:id="19" w:name="scope"/>
      <w:bookmarkStart w:id="20" w:name="_Toc180424193"/>
      <w:bookmarkEnd w:id="19"/>
      <w:r w:rsidRPr="004D3578">
        <w:lastRenderedPageBreak/>
        <w:t>1</w:t>
      </w:r>
      <w:r w:rsidRPr="004D3578">
        <w:tab/>
        <w:t>Scope</w:t>
      </w:r>
      <w:bookmarkEnd w:id="20"/>
    </w:p>
    <w:p w14:paraId="2C0899C1" w14:textId="77777777" w:rsidR="00080512" w:rsidRDefault="000712F6" w:rsidP="00FB5130">
      <w:pPr>
        <w:jc w:val="both"/>
        <w:rPr>
          <w:lang w:eastAsia="zh-CN"/>
        </w:rPr>
      </w:pPr>
      <w:r w:rsidRPr="00FB5130">
        <w:t xml:space="preserve">The present document </w:t>
      </w:r>
      <w:r w:rsidR="00ED5E53" w:rsidRPr="00FB5130">
        <w:t xml:space="preserve">is a technical report for </w:t>
      </w:r>
      <w:r w:rsidR="00FB5130" w:rsidRPr="00FB5130">
        <w:rPr>
          <w:rFonts w:hint="eastAsia"/>
          <w:lang w:eastAsia="zh-CN"/>
        </w:rPr>
        <w:t xml:space="preserve">the </w:t>
      </w:r>
      <w:r w:rsidR="00FB5130" w:rsidRPr="00FB5130">
        <w:t xml:space="preserve">Multiple Input Multiple Output (MIMO) Over-the-Air (OTA) dynamic test methodology for </w:t>
      </w:r>
      <w:r w:rsidR="003749EB">
        <w:rPr>
          <w:rFonts w:hint="eastAsia"/>
          <w:lang w:eastAsia="zh-CN"/>
        </w:rPr>
        <w:t xml:space="preserve">NR </w:t>
      </w:r>
      <w:r w:rsidR="00FB5130" w:rsidRPr="00FB5130">
        <w:t xml:space="preserve">FR1 UEs </w:t>
      </w:r>
      <w:r w:rsidR="00FB5130" w:rsidRPr="00FB5130">
        <w:rPr>
          <w:rFonts w:hint="eastAsia"/>
          <w:lang w:eastAsia="zh-CN"/>
        </w:rPr>
        <w:t xml:space="preserve">developed in the work item </w:t>
      </w:r>
      <w:r w:rsidR="00FB5130" w:rsidRPr="00FB5130">
        <w:rPr>
          <w:lang w:eastAsia="zh-CN"/>
        </w:rPr>
        <w:t>TRP_TRS_MIMO_OTA_Ph3</w:t>
      </w:r>
      <w:r w:rsidR="00FB5130" w:rsidRPr="00FB5130">
        <w:rPr>
          <w:rFonts w:hint="eastAsia"/>
          <w:lang w:eastAsia="zh-CN"/>
        </w:rPr>
        <w:t xml:space="preserve">. </w:t>
      </w:r>
    </w:p>
    <w:p w14:paraId="60FF53D5" w14:textId="77777777" w:rsidR="00FB5130" w:rsidRPr="00FB5130" w:rsidRDefault="00FB5130" w:rsidP="00FB5130">
      <w:pPr>
        <w:jc w:val="both"/>
      </w:pPr>
      <w:r>
        <w:rPr>
          <w:rFonts w:hint="eastAsia"/>
          <w:lang w:eastAsia="zh-CN"/>
        </w:rPr>
        <w:t xml:space="preserve">In Rel-16, Rel-17, and Rel-18, the static MIMO OTA test methodology for </w:t>
      </w:r>
      <w:r w:rsidR="00F716D8">
        <w:rPr>
          <w:rFonts w:hint="eastAsia"/>
          <w:lang w:eastAsia="zh-CN"/>
        </w:rPr>
        <w:t>NR</w:t>
      </w:r>
      <w:r>
        <w:rPr>
          <w:rFonts w:hint="eastAsia"/>
          <w:lang w:eastAsia="zh-CN"/>
        </w:rPr>
        <w:t xml:space="preserve"> UEs was developed and enhanced. This TR targets to define dynamic test </w:t>
      </w:r>
      <w:r>
        <w:rPr>
          <w:lang w:eastAsia="zh-CN"/>
        </w:rPr>
        <w:t>methodology</w:t>
      </w:r>
      <w:r w:rsidR="00EF7084">
        <w:rPr>
          <w:rFonts w:hint="eastAsia"/>
          <w:lang w:eastAsia="zh-CN"/>
        </w:rPr>
        <w:t xml:space="preserve"> and radiated metrics</w:t>
      </w:r>
      <w:r>
        <w:rPr>
          <w:rFonts w:hint="eastAsia"/>
          <w:lang w:eastAsia="zh-CN"/>
        </w:rPr>
        <w:t xml:space="preserve"> for </w:t>
      </w:r>
      <w:r w:rsidR="003749EB">
        <w:rPr>
          <w:rFonts w:hint="eastAsia"/>
          <w:lang w:eastAsia="zh-CN"/>
        </w:rPr>
        <w:t xml:space="preserve">multi-antenna </w:t>
      </w:r>
      <w:r w:rsidR="003749EB">
        <w:rPr>
          <w:lang w:eastAsia="zh-CN"/>
        </w:rPr>
        <w:t>reception</w:t>
      </w:r>
      <w:r w:rsidR="003749EB">
        <w:rPr>
          <w:rFonts w:hint="eastAsia"/>
          <w:lang w:eastAsia="zh-CN"/>
        </w:rPr>
        <w:t xml:space="preserve"> performance </w:t>
      </w:r>
      <w:r w:rsidR="00F716D8">
        <w:rPr>
          <w:rFonts w:hint="eastAsia"/>
          <w:lang w:eastAsia="zh-CN"/>
        </w:rPr>
        <w:t>of</w:t>
      </w:r>
      <w:r w:rsidR="003749EB">
        <w:rPr>
          <w:rFonts w:hint="eastAsia"/>
          <w:lang w:eastAsia="zh-CN"/>
        </w:rPr>
        <w:t xml:space="preserve"> NR FR1 </w:t>
      </w:r>
      <w:r w:rsidR="00F716D8">
        <w:rPr>
          <w:rFonts w:hint="eastAsia"/>
          <w:lang w:eastAsia="zh-CN"/>
        </w:rPr>
        <w:t>UEs</w:t>
      </w:r>
      <w:r>
        <w:rPr>
          <w:rFonts w:hint="eastAsia"/>
          <w:lang w:eastAsia="zh-CN"/>
        </w:rPr>
        <w:t xml:space="preserve">. </w:t>
      </w:r>
    </w:p>
    <w:p w14:paraId="3E400099" w14:textId="77777777" w:rsidR="00080512" w:rsidRPr="004D3578" w:rsidRDefault="00080512">
      <w:pPr>
        <w:pStyle w:val="Heading1"/>
      </w:pPr>
      <w:bookmarkStart w:id="21" w:name="references"/>
      <w:bookmarkStart w:id="22" w:name="_Toc180424194"/>
      <w:bookmarkEnd w:id="21"/>
      <w:r w:rsidRPr="004D3578">
        <w:t>2</w:t>
      </w:r>
      <w:r w:rsidRPr="004D3578">
        <w:tab/>
        <w:t>References</w:t>
      </w:r>
      <w:bookmarkEnd w:id="22"/>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B9DB67" w14:textId="77777777" w:rsidR="00EC4A25" w:rsidRDefault="00EC4A25" w:rsidP="00EC4A25">
      <w:pPr>
        <w:pStyle w:val="EX"/>
      </w:pPr>
      <w:r w:rsidRPr="004D3578">
        <w:t>[1]</w:t>
      </w:r>
      <w:r w:rsidRPr="004D3578">
        <w:tab/>
        <w:t>3GPP TR 21.905: "Vocabulary for 3GPP Specifications".</w:t>
      </w:r>
    </w:p>
    <w:p w14:paraId="427812DD" w14:textId="77777777" w:rsidR="00DF5588" w:rsidRDefault="00DF5588" w:rsidP="00DF5588">
      <w:pPr>
        <w:pStyle w:val="EX"/>
      </w:pPr>
      <w:r>
        <w:t>[2]</w:t>
      </w:r>
      <w:r>
        <w:tab/>
        <w:t xml:space="preserve">3GPP </w:t>
      </w:r>
      <w:r w:rsidRPr="00E50DF7">
        <w:t>TR 37.977, Verification of radiated multi-antenna reception performance of User Equipment (UE)</w:t>
      </w:r>
    </w:p>
    <w:p w14:paraId="13788619" w14:textId="77777777" w:rsidR="00DF5588" w:rsidRDefault="00DF5588" w:rsidP="00DF5588">
      <w:pPr>
        <w:pStyle w:val="EX"/>
      </w:pPr>
      <w:r>
        <w:t>[3]</w:t>
      </w:r>
      <w:r>
        <w:tab/>
        <w:t xml:space="preserve">3GPP </w:t>
      </w:r>
      <w:r w:rsidRPr="00205504">
        <w:t>TS 38.151, Multiple Input Multiple Output (MIMO) Over-the-Air (OTA) performance requirements</w:t>
      </w:r>
    </w:p>
    <w:p w14:paraId="11BD3072" w14:textId="77777777" w:rsidR="00DF5588" w:rsidRDefault="00DF5588" w:rsidP="00DF5588">
      <w:pPr>
        <w:pStyle w:val="EX"/>
      </w:pPr>
      <w:r>
        <w:t>[4]</w:t>
      </w:r>
      <w:r>
        <w:tab/>
        <w:t xml:space="preserve">3GPP </w:t>
      </w:r>
      <w:r w:rsidRPr="00401974">
        <w:t>TR 38.827, Study on radiated metrics and test methodology for the verification of multi-antenna reception performance of NR User Equipment (UE)</w:t>
      </w:r>
    </w:p>
    <w:p w14:paraId="21F84435" w14:textId="77777777" w:rsidR="00DF5588" w:rsidRDefault="00DF5588" w:rsidP="00DF5588">
      <w:pPr>
        <w:pStyle w:val="EX"/>
      </w:pPr>
      <w:r>
        <w:t>[5]</w:t>
      </w:r>
      <w:r>
        <w:tab/>
      </w:r>
      <w:r w:rsidRPr="00B90FC9">
        <w:t xml:space="preserve">L. Hentilä, P. Kyösti and P. Heino, "Evaluation of beam forming and multi antenna techniques in non-stationary propagation scenarios with HW emulator," 2012 International ITG Workshop on Smart Antennas (WSA), Dresden, 2012, pp. 347-351. Online: </w:t>
      </w:r>
      <w:hyperlink r:id="rId18" w:history="1">
        <w:r w:rsidRPr="00750CB8">
          <w:rPr>
            <w:rStyle w:val="Hyperlink"/>
          </w:rPr>
          <w:t>https://ieeexplore.ieee.org/document/6181232</w:t>
        </w:r>
      </w:hyperlink>
    </w:p>
    <w:p w14:paraId="4C5D60F9" w14:textId="77777777" w:rsidR="00DF5588" w:rsidRDefault="00DF5588" w:rsidP="00DF5588">
      <w:pPr>
        <w:pStyle w:val="EX"/>
      </w:pPr>
      <w:r>
        <w:t>[6]</w:t>
      </w:r>
      <w:r>
        <w:tab/>
      </w:r>
      <w:r w:rsidRPr="00E122FB">
        <w:t>3GPP TR 38.901</w:t>
      </w:r>
      <w:r>
        <w:t xml:space="preserve">, </w:t>
      </w:r>
      <w:r w:rsidRPr="00E122FB">
        <w:t>Study on channel model for frequencies from 0.5 to 100 GHz</w:t>
      </w:r>
      <w:r>
        <w:t xml:space="preserve"> </w:t>
      </w:r>
    </w:p>
    <w:p w14:paraId="355E0161" w14:textId="77777777" w:rsidR="00DF5588" w:rsidRDefault="00DF5588" w:rsidP="00DF5588">
      <w:pPr>
        <w:pStyle w:val="EX"/>
      </w:pPr>
      <w:r>
        <w:t>[7]</w:t>
      </w:r>
      <w:r>
        <w:tab/>
        <w:t>3GPP TS 38.151</w:t>
      </w:r>
      <w:r>
        <w:tab/>
        <w:t>Multiple Input Multiple Output (MIMO) Over-the-Air (OTA) performance requirements for NR UEs</w:t>
      </w:r>
    </w:p>
    <w:p w14:paraId="7267C6AB" w14:textId="77777777" w:rsidR="00DF5588" w:rsidRDefault="00DF5588" w:rsidP="00DF5588">
      <w:pPr>
        <w:pStyle w:val="EX"/>
      </w:pPr>
      <w:r>
        <w:t>[8]</w:t>
      </w:r>
      <w:r>
        <w:tab/>
        <w:t>3GPP TS 38.101-4</w:t>
      </w:r>
      <w:r>
        <w:tab/>
        <w:t>User Equipment (UE) radio transmission and reception; Part 4: Performance requirements</w:t>
      </w:r>
    </w:p>
    <w:p w14:paraId="4F22C3BA" w14:textId="3431B90E" w:rsidR="00EC4A25" w:rsidRPr="004D3578" w:rsidRDefault="00DF5588" w:rsidP="00484996">
      <w:pPr>
        <w:pStyle w:val="EX"/>
      </w:pPr>
      <w:r>
        <w:t>[9]</w:t>
      </w:r>
      <w:r>
        <w:tab/>
      </w:r>
      <w:r w:rsidRPr="00F45BC6">
        <w:t>3GPP TS 38.214: "NR; Physical layer procedures for data"</w:t>
      </w:r>
    </w:p>
    <w:p w14:paraId="03BB9116"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4DB9BCA7" w14:textId="77777777" w:rsidR="00080512" w:rsidRPr="004D3578" w:rsidRDefault="00080512">
      <w:pPr>
        <w:pStyle w:val="Heading1"/>
      </w:pPr>
      <w:bookmarkStart w:id="23" w:name="definitions"/>
      <w:bookmarkStart w:id="24" w:name="_Toc180424195"/>
      <w:bookmarkEnd w:id="23"/>
      <w:r w:rsidRPr="004D3578">
        <w:t>3</w:t>
      </w:r>
      <w:r w:rsidRPr="004D3578">
        <w:tab/>
        <w:t>Definitions</w:t>
      </w:r>
      <w:r w:rsidR="00602AEA">
        <w:t xml:space="preserve"> of terms, symbols and abbreviations</w:t>
      </w:r>
      <w:bookmarkEnd w:id="24"/>
    </w:p>
    <w:p w14:paraId="69872D54" w14:textId="77777777" w:rsidR="00080512" w:rsidRPr="004D3578" w:rsidRDefault="00080512">
      <w:pPr>
        <w:pStyle w:val="Heading2"/>
      </w:pPr>
      <w:bookmarkStart w:id="25" w:name="_Toc180424196"/>
      <w:r w:rsidRPr="004D3578">
        <w:t>3.1</w:t>
      </w:r>
      <w:r w:rsidRPr="004D3578">
        <w:tab/>
      </w:r>
      <w:r w:rsidR="002B6339">
        <w:t>Terms</w:t>
      </w:r>
      <w:bookmarkEnd w:id="25"/>
    </w:p>
    <w:p w14:paraId="01E2E7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D705BD"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6C041C5F" w14:textId="77777777" w:rsidR="00080512" w:rsidRPr="004D3578" w:rsidRDefault="00080512">
      <w:pPr>
        <w:pStyle w:val="Guidance"/>
      </w:pPr>
      <w:r w:rsidRPr="004D3578">
        <w:rPr>
          <w:b/>
        </w:rPr>
        <w:lastRenderedPageBreak/>
        <w:t>&lt;defined term&gt;:</w:t>
      </w:r>
      <w:r w:rsidRPr="004D3578">
        <w:t xml:space="preserve"> &lt;definition&gt;.</w:t>
      </w:r>
    </w:p>
    <w:p w14:paraId="74C14AE4" w14:textId="77777777" w:rsidR="00080512" w:rsidRPr="004D3578" w:rsidRDefault="00080512">
      <w:r w:rsidRPr="004D3578">
        <w:rPr>
          <w:b/>
        </w:rPr>
        <w:t>example:</w:t>
      </w:r>
      <w:r w:rsidRPr="004D3578">
        <w:t xml:space="preserve"> text used to clarify abstract rules by applying them literally.</w:t>
      </w:r>
    </w:p>
    <w:p w14:paraId="3662F9B3" w14:textId="77777777" w:rsidR="00080512" w:rsidRPr="004D3578" w:rsidRDefault="00080512">
      <w:pPr>
        <w:pStyle w:val="Heading2"/>
      </w:pPr>
      <w:bookmarkStart w:id="26" w:name="_Toc180424197"/>
      <w:r w:rsidRPr="004D3578">
        <w:t>3.2</w:t>
      </w:r>
      <w:r w:rsidRPr="004D3578">
        <w:tab/>
        <w:t>Symbols</w:t>
      </w:r>
      <w:bookmarkEnd w:id="26"/>
    </w:p>
    <w:p w14:paraId="0E121F06" w14:textId="77777777" w:rsidR="00080512" w:rsidRPr="004D3578" w:rsidRDefault="00080512">
      <w:pPr>
        <w:keepNext/>
      </w:pPr>
      <w:r w:rsidRPr="004D3578">
        <w:t>For the purposes of the present document, the following symbols apply:</w:t>
      </w:r>
    </w:p>
    <w:p w14:paraId="683CD83C" w14:textId="77777777" w:rsidR="00080512" w:rsidRPr="004D3578" w:rsidRDefault="00080512">
      <w:pPr>
        <w:pStyle w:val="Guidance"/>
      </w:pPr>
      <w:r w:rsidRPr="004D3578">
        <w:t>Symbol format (EW)</w:t>
      </w:r>
    </w:p>
    <w:p w14:paraId="01405256" w14:textId="77777777" w:rsidR="00080512" w:rsidRPr="004D3578" w:rsidRDefault="00080512">
      <w:pPr>
        <w:pStyle w:val="EW"/>
      </w:pPr>
      <w:r w:rsidRPr="004D3578">
        <w:t>&lt;symbol&gt;</w:t>
      </w:r>
      <w:r w:rsidRPr="004D3578">
        <w:tab/>
        <w:t>&lt;Explanation&gt;</w:t>
      </w:r>
    </w:p>
    <w:p w14:paraId="1BA36D3C" w14:textId="77777777" w:rsidR="00080512" w:rsidRPr="004D3578" w:rsidRDefault="00080512">
      <w:pPr>
        <w:pStyle w:val="EW"/>
      </w:pPr>
    </w:p>
    <w:p w14:paraId="67A24EEB" w14:textId="77777777" w:rsidR="00080512" w:rsidRPr="004D3578" w:rsidRDefault="00080512">
      <w:pPr>
        <w:pStyle w:val="Heading2"/>
      </w:pPr>
      <w:bookmarkStart w:id="27" w:name="_Toc180424198"/>
      <w:r w:rsidRPr="004D3578">
        <w:t>3.3</w:t>
      </w:r>
      <w:r w:rsidRPr="004D3578">
        <w:tab/>
        <w:t>Abbreviations</w:t>
      </w:r>
      <w:bookmarkEnd w:id="27"/>
    </w:p>
    <w:p w14:paraId="58BA74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4176D2C" w14:textId="77777777" w:rsidR="00080512" w:rsidRPr="004D3578" w:rsidRDefault="00080512">
      <w:pPr>
        <w:pStyle w:val="Guidance"/>
        <w:keepNext/>
      </w:pPr>
      <w:r w:rsidRPr="004D3578">
        <w:t>Abbreviation format (EW)</w:t>
      </w:r>
    </w:p>
    <w:p w14:paraId="11C3D9D3"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218826E8" w14:textId="77777777" w:rsidR="00080512" w:rsidRPr="004D3578" w:rsidRDefault="00080512">
      <w:pPr>
        <w:pStyle w:val="EW"/>
      </w:pPr>
    </w:p>
    <w:p w14:paraId="7F494F0B" w14:textId="77777777" w:rsidR="00080512" w:rsidRDefault="00080512">
      <w:pPr>
        <w:pStyle w:val="Heading1"/>
      </w:pPr>
      <w:bookmarkStart w:id="28" w:name="clause4"/>
      <w:bookmarkStart w:id="29" w:name="_Toc180424199"/>
      <w:bookmarkEnd w:id="28"/>
      <w:r w:rsidRPr="004D3578">
        <w:t>4</w:t>
      </w:r>
      <w:r w:rsidRPr="004D3578">
        <w:tab/>
      </w:r>
      <w:r w:rsidR="008B3238" w:rsidRPr="008B3238">
        <w:t>General</w:t>
      </w:r>
      <w:bookmarkEnd w:id="29"/>
    </w:p>
    <w:p w14:paraId="3A6A651D" w14:textId="77777777" w:rsidR="00080512" w:rsidRPr="004D3578" w:rsidRDefault="00080512">
      <w:pPr>
        <w:pStyle w:val="Heading2"/>
      </w:pPr>
      <w:bookmarkStart w:id="30" w:name="_Toc180424200"/>
      <w:r w:rsidRPr="004D3578">
        <w:t>4.1</w:t>
      </w:r>
      <w:r w:rsidRPr="004D3578">
        <w:tab/>
      </w:r>
      <w:r w:rsidR="005A746E">
        <w:t>Device types</w:t>
      </w:r>
      <w:bookmarkEnd w:id="30"/>
    </w:p>
    <w:p w14:paraId="1EB5D6CA" w14:textId="77777777" w:rsidR="00080512" w:rsidRPr="004D3578" w:rsidRDefault="00485EEB">
      <w:pPr>
        <w:pStyle w:val="Guidance"/>
      </w:pPr>
      <w:r w:rsidRPr="00485EEB">
        <w:t>&lt;Editor’s note: Detailed structure of the subclause is TBD. &gt;</w:t>
      </w:r>
    </w:p>
    <w:p w14:paraId="40FDC146" w14:textId="77777777" w:rsidR="00080512" w:rsidRPr="004D3578" w:rsidRDefault="00080512">
      <w:pPr>
        <w:pStyle w:val="Heading2"/>
      </w:pPr>
      <w:bookmarkStart w:id="31" w:name="_Toc180424201"/>
      <w:r w:rsidRPr="004D3578">
        <w:t>4.2</w:t>
      </w:r>
      <w:r w:rsidRPr="004D3578">
        <w:tab/>
      </w:r>
      <w:r w:rsidR="005A746E">
        <w:t>Testing configuration</w:t>
      </w:r>
      <w:r w:rsidR="00C35F37">
        <w:rPr>
          <w:rFonts w:hint="eastAsia"/>
          <w:lang w:eastAsia="zh-CN"/>
        </w:rPr>
        <w:t>s</w:t>
      </w:r>
      <w:bookmarkEnd w:id="31"/>
    </w:p>
    <w:p w14:paraId="61EC759E" w14:textId="77777777" w:rsidR="005D7526" w:rsidRDefault="00485EEB" w:rsidP="005D7526">
      <w:pPr>
        <w:pStyle w:val="Guidance"/>
      </w:pPr>
      <w:r w:rsidRPr="00485EEB">
        <w:t>&lt;Editor’s note: Detailed structure of the subclause is TBD. &gt;</w:t>
      </w:r>
    </w:p>
    <w:p w14:paraId="47690A69" w14:textId="77777777" w:rsidR="005A746E" w:rsidRPr="004D3578" w:rsidRDefault="005A746E" w:rsidP="005A746E">
      <w:pPr>
        <w:pStyle w:val="Heading2"/>
      </w:pPr>
      <w:bookmarkStart w:id="32" w:name="_Toc180424202"/>
      <w:r w:rsidRPr="004D3578">
        <w:t>4.</w:t>
      </w:r>
      <w:r>
        <w:t>3</w:t>
      </w:r>
      <w:r w:rsidRPr="004D3578">
        <w:tab/>
      </w:r>
      <w:r>
        <w:t>Testing bands</w:t>
      </w:r>
      <w:bookmarkEnd w:id="32"/>
      <w:r w:rsidR="00CA3230">
        <w:t xml:space="preserve"> </w:t>
      </w:r>
    </w:p>
    <w:p w14:paraId="23C13A15" w14:textId="77777777" w:rsidR="005A746E" w:rsidRDefault="005A746E" w:rsidP="005A746E">
      <w:pPr>
        <w:pStyle w:val="Guidance"/>
      </w:pPr>
      <w:r w:rsidRPr="00485EEB">
        <w:t>&lt;Editor’s note: Detailed structure of the subclause is TBD. &gt;</w:t>
      </w:r>
    </w:p>
    <w:p w14:paraId="46DE0C99" w14:textId="77777777" w:rsidR="00485EEB" w:rsidRDefault="00485EEB" w:rsidP="005D7526">
      <w:pPr>
        <w:pStyle w:val="Guidance"/>
      </w:pPr>
    </w:p>
    <w:p w14:paraId="4F9622AC" w14:textId="77777777" w:rsidR="00485EEB" w:rsidRPr="004D3578" w:rsidRDefault="00485EEB" w:rsidP="00485EEB">
      <w:pPr>
        <w:pStyle w:val="Heading1"/>
      </w:pPr>
      <w:bookmarkStart w:id="33" w:name="tsgNames"/>
      <w:bookmarkStart w:id="34" w:name="startOfAnnexes"/>
      <w:bookmarkStart w:id="35" w:name="_Toc180424203"/>
      <w:bookmarkEnd w:id="33"/>
      <w:bookmarkEnd w:id="34"/>
      <w:r>
        <w:t>5</w:t>
      </w:r>
      <w:r w:rsidRPr="004D3578">
        <w:tab/>
      </w:r>
      <w:r w:rsidR="005A746E" w:rsidRPr="005A746E">
        <w:t>Performance metrics</w:t>
      </w:r>
      <w:bookmarkEnd w:id="35"/>
      <w:r w:rsidR="005A746E" w:rsidRPr="005A746E">
        <w:t xml:space="preserve"> </w:t>
      </w:r>
    </w:p>
    <w:p w14:paraId="3F46FACC" w14:textId="77777777" w:rsidR="001A50C5" w:rsidRDefault="001A50C5" w:rsidP="00C72E7F">
      <w:r w:rsidRPr="009F24EE">
        <w:t>Le</w:t>
      </w:r>
      <w:r>
        <w:t>t</w:t>
      </w:r>
      <w:r w:rsidRPr="009F24EE">
        <w:t xml:space="preserve"> the CDF of the Total Measured Throughput (CTMT) be the figure of merit for the MIMO OTA tests with link adaptation and dynamic channel models. The TP shall be recorded every 200 ms during the emulation of the route separately for each of the </w:t>
      </w:r>
      <m:oMath>
        <m:r>
          <w:rPr>
            <w:rFonts w:ascii="Cambria Math" w:hAnsi="Cambria Math"/>
          </w:rPr>
          <m:t>M</m:t>
        </m:r>
      </m:oMath>
      <w:r w:rsidRPr="009F24EE">
        <w:t xml:space="preserve"> DUT orientations</w:t>
      </w:r>
      <w:r>
        <w:t>, defined in Clause B.2</w:t>
      </w:r>
      <w:r w:rsidRPr="009F24EE">
        <w:t xml:space="preserve">. The Total Measured Throughput (TMT) is defined as the combination/concatenation of all measured TP values for each channel model, i.e., </w:t>
      </w:r>
    </w:p>
    <w:p w14:paraId="21103FD3" w14:textId="77777777" w:rsidR="001A50C5" w:rsidRPr="009F24EE" w:rsidRDefault="00000000" w:rsidP="00224372">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UMi</m:t>
              </m: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m:t>
                      </m:r>
                      <m:sSub>
                        <m:sSubPr>
                          <m:ctrlPr>
                            <w:rPr>
                              <w:rFonts w:ascii="Cambria Math" w:hAnsi="Cambria Math"/>
                            </w:rPr>
                          </m:ctrlPr>
                        </m:sSubPr>
                        <m:e>
                          <m:r>
                            <w:rPr>
                              <w:rFonts w:ascii="Cambria Math" w:hAnsi="Cambria Math"/>
                            </w:rPr>
                            <m:t>TP</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m:t>
                      </m:r>
                    </m:e>
                  </m:d>
                </m:e>
              </m:d>
            </m:e>
            <m:sub>
              <m:r>
                <w:rPr>
                  <w:rFonts w:ascii="Cambria Math" w:hAnsi="Cambria Math"/>
                </w:rPr>
                <m:t>UMi</m:t>
              </m:r>
            </m:sub>
          </m:sSub>
          <m:r>
            <m:rPr>
              <m:sty m:val="p"/>
            </m:rPr>
            <w:rPr>
              <w:rFonts w:ascii="Cambria Math" w:hAnsi="Cambria Math"/>
            </w:rPr>
            <m:t xml:space="preserve"> </m:t>
          </m:r>
        </m:oMath>
      </m:oMathPara>
    </w:p>
    <w:p w14:paraId="076D41B8" w14:textId="77777777" w:rsidR="001A50C5" w:rsidRDefault="001A50C5" w:rsidP="001A50C5">
      <w:r>
        <w:t>a</w:t>
      </w:r>
      <w:r w:rsidRPr="009F24EE">
        <w:t>nd</w:t>
      </w:r>
    </w:p>
    <w:p w14:paraId="057EEEF0" w14:textId="77777777" w:rsidR="001A50C5" w:rsidRPr="009F24EE" w:rsidRDefault="00000000" w:rsidP="00224372">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UMa</m:t>
              </m: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m:t>
                      </m:r>
                      <m:sSub>
                        <m:sSubPr>
                          <m:ctrlPr>
                            <w:rPr>
                              <w:rFonts w:ascii="Cambria Math" w:hAnsi="Cambria Math"/>
                            </w:rPr>
                          </m:ctrlPr>
                        </m:sSubPr>
                        <m:e>
                          <m:r>
                            <w:rPr>
                              <w:rFonts w:ascii="Cambria Math" w:hAnsi="Cambria Math"/>
                            </w:rPr>
                            <m:t>TP</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m:t>
                      </m:r>
                    </m:e>
                  </m:d>
                </m:e>
              </m:d>
            </m:e>
            <m:sub>
              <m:r>
                <w:rPr>
                  <w:rFonts w:ascii="Cambria Math" w:hAnsi="Cambria Math"/>
                </w:rPr>
                <m:t>UMa</m:t>
              </m:r>
            </m:sub>
          </m:sSub>
        </m:oMath>
      </m:oMathPara>
    </w:p>
    <w:p w14:paraId="71A11E6A" w14:textId="77777777" w:rsidR="001A50C5" w:rsidRPr="005A5AD9" w:rsidRDefault="001A50C5" w:rsidP="001A50C5">
      <w:r w:rsidRPr="009F24EE">
        <w:t>Three separate CTMT values shall be determined from the TMT values, i.e., the 10%, 50%, and 90%-ile CDF</w:t>
      </w:r>
    </w:p>
    <w:p w14:paraId="4D18AF4F" w14:textId="35DC0E6A" w:rsidR="001A50C5" w:rsidRPr="009F24EE" w:rsidRDefault="00224372" w:rsidP="00224372">
      <w:pPr>
        <w:pStyle w:val="EQ"/>
      </w:pPr>
      <w:r>
        <w:rPr>
          <w:iCs/>
          <w:noProof w:val="0"/>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m:t>
                </m:r>
              </m:sub>
            </m:sSub>
          </m:e>
        </m:d>
      </m:oMath>
    </w:p>
    <w:p w14:paraId="470A4BA1" w14:textId="5E10F77E" w:rsidR="001A50C5" w:rsidRPr="009F24EE" w:rsidRDefault="00224372" w:rsidP="00224372">
      <w:pPr>
        <w:pStyle w:val="EQ"/>
      </w:pPr>
      <w:r>
        <w:lastRenderedPageBreak/>
        <w:tab/>
      </w:r>
      <m:oMath>
        <m:r>
          <m:rPr>
            <m:sty m:val="p"/>
          </m:rP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,50%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50%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m:t>
                </m:r>
              </m:sub>
            </m:sSub>
          </m:e>
        </m:d>
      </m:oMath>
    </w:p>
    <w:p w14:paraId="710448D6" w14:textId="2998919A" w:rsidR="001A50C5" w:rsidRPr="009F24EE" w:rsidRDefault="00224372" w:rsidP="00224372">
      <w:pPr>
        <w:pStyle w:val="EQ"/>
      </w:pP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TMT</m:t>
            </m:r>
          </m:e>
          <m:sub>
            <m:r>
              <w:rPr>
                <w:rFonts w:ascii="Cambria Math" w:hAnsi="Cambria Math"/>
              </w:rPr>
              <m:t>UMi</m:t>
            </m:r>
          </m:sub>
        </m:sSub>
        <m:r>
          <m:rPr>
            <m:sty m:val="p"/>
          </m:rPr>
          <w:rPr>
            <w:rFonts w:ascii="Cambria Math" w:hAnsi="Cambria Math"/>
          </w:rPr>
          <m:t>)</m:t>
        </m:r>
      </m:oMath>
    </w:p>
    <w:p w14:paraId="4C6B226B" w14:textId="32702C2F" w:rsidR="001A50C5" w:rsidRPr="009F24EE" w:rsidRDefault="00224372" w:rsidP="00224372">
      <w:pPr>
        <w:pStyle w:val="EQ"/>
        <w:rPr>
          <w:iCs/>
        </w:rPr>
      </w:pP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UMa</m:t>
            </m:r>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UMa</m:t>
                </m:r>
              </m:sub>
            </m:sSub>
          </m:e>
        </m:d>
      </m:oMath>
    </w:p>
    <w:p w14:paraId="45143345" w14:textId="68443CC2" w:rsidR="001A50C5" w:rsidRPr="009F24EE" w:rsidRDefault="00224372" w:rsidP="00224372">
      <w:pPr>
        <w:pStyle w:val="EQ"/>
      </w:pPr>
      <w:r>
        <w:tab/>
      </w:r>
      <m:oMath>
        <m:r>
          <m:rPr>
            <m:sty m:val="p"/>
          </m:rP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UMa</m:t>
            </m:r>
            <m:r>
              <m:rPr>
                <m:sty m:val="p"/>
              </m:rPr>
              <w:rPr>
                <w:rFonts w:ascii="Cambria Math" w:hAnsi="Cambria Math"/>
              </w:rPr>
              <m:t>,50%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50%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UMa</m:t>
                </m:r>
              </m:sub>
            </m:sSub>
          </m:e>
        </m:d>
      </m:oMath>
    </w:p>
    <w:p w14:paraId="32FFB416" w14:textId="6BB30D57" w:rsidR="001A50C5" w:rsidRPr="009F24EE" w:rsidRDefault="00224372" w:rsidP="00224372">
      <w:pPr>
        <w:pStyle w:val="EQ"/>
      </w:pP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UMa</m:t>
            </m:r>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TMT</m:t>
            </m:r>
          </m:e>
          <m:sub>
            <m:r>
              <w:rPr>
                <w:rFonts w:ascii="Cambria Math" w:hAnsi="Cambria Math"/>
              </w:rPr>
              <m:t>UMa</m:t>
            </m:r>
          </m:sub>
        </m:sSub>
        <m:r>
          <m:rPr>
            <m:sty m:val="p"/>
          </m:rPr>
          <w:rPr>
            <w:rFonts w:ascii="Cambria Math" w:hAnsi="Cambria Math"/>
          </w:rPr>
          <m:t>)</m:t>
        </m:r>
      </m:oMath>
    </w:p>
    <w:p w14:paraId="65B0F5C3" w14:textId="7173219B" w:rsidR="0011449F" w:rsidRPr="004D3578" w:rsidRDefault="001A50C5" w:rsidP="007974E8">
      <w:r>
        <w:t xml:space="preserve">Whether and how to combine the CTMT metrics for different </w:t>
      </w:r>
      <w:r w:rsidRPr="009F24EE">
        <w:t>each device orientations</w:t>
      </w:r>
      <w:r>
        <w:t xml:space="preserve">, </w:t>
      </w:r>
      <w:r w:rsidRPr="009F24EE">
        <w:t>position</w:t>
      </w:r>
      <w:r>
        <w:t>s</w:t>
      </w:r>
      <w:r w:rsidRPr="009F24EE">
        <w:t>/rotation</w:t>
      </w:r>
      <w:r>
        <w:t>s, routes/channel models is FFS.</w:t>
      </w:r>
    </w:p>
    <w:p w14:paraId="50D12AAE" w14:textId="77777777" w:rsidR="00026188" w:rsidRPr="004D3578" w:rsidRDefault="0011449F" w:rsidP="00026188">
      <w:pPr>
        <w:pStyle w:val="Heading1"/>
        <w:rPr>
          <w:lang w:eastAsia="zh-CN"/>
        </w:rPr>
      </w:pPr>
      <w:bookmarkStart w:id="36" w:name="_Toc180424204"/>
      <w:r>
        <w:rPr>
          <w:rFonts w:hint="eastAsia"/>
          <w:lang w:eastAsia="zh-CN"/>
        </w:rPr>
        <w:t>6</w:t>
      </w:r>
      <w:r w:rsidR="00026188" w:rsidRPr="004D3578">
        <w:tab/>
      </w:r>
      <w:r w:rsidRPr="0011449F">
        <w:t>Measurement methodolog</w:t>
      </w:r>
      <w:r w:rsidR="0068684D">
        <w:rPr>
          <w:rFonts w:hint="eastAsia"/>
          <w:lang w:eastAsia="zh-CN"/>
        </w:rPr>
        <w:t>y</w:t>
      </w:r>
      <w:bookmarkEnd w:id="36"/>
    </w:p>
    <w:p w14:paraId="035F442F" w14:textId="77777777" w:rsidR="00026188" w:rsidRDefault="0011449F" w:rsidP="00026188">
      <w:pPr>
        <w:pStyle w:val="Heading2"/>
      </w:pPr>
      <w:bookmarkStart w:id="37" w:name="_Toc180424205"/>
      <w:r>
        <w:rPr>
          <w:rFonts w:hint="eastAsia"/>
          <w:lang w:eastAsia="zh-CN"/>
        </w:rPr>
        <w:t>6</w:t>
      </w:r>
      <w:r w:rsidR="00026188">
        <w:t>.1</w:t>
      </w:r>
      <w:r w:rsidR="00026188">
        <w:tab/>
        <w:t>General</w:t>
      </w:r>
      <w:bookmarkEnd w:id="37"/>
    </w:p>
    <w:p w14:paraId="78C772EC" w14:textId="5725ACFC" w:rsidR="0049426E" w:rsidRDefault="006C4D68" w:rsidP="0049426E">
      <w:pPr>
        <w:rPr>
          <w:i/>
          <w:color w:val="0000FF"/>
        </w:rPr>
      </w:pPr>
      <w:r w:rsidRPr="00A42271">
        <w:rPr>
          <w:i/>
          <w:color w:val="0000FF"/>
        </w:rPr>
        <w:t xml:space="preserve">&lt;Editor’s note: </w:t>
      </w:r>
      <w:r>
        <w:rPr>
          <w:i/>
          <w:color w:val="0000FF"/>
          <w:lang w:eastAsia="zh-CN"/>
        </w:rPr>
        <w:t>includes</w:t>
      </w:r>
      <w:r>
        <w:rPr>
          <w:rFonts w:hint="eastAsia"/>
          <w:i/>
          <w:color w:val="0000FF"/>
          <w:lang w:eastAsia="zh-CN"/>
        </w:rPr>
        <w:t xml:space="preserve"> general aspects. </w:t>
      </w:r>
      <w:r w:rsidRPr="00A42271">
        <w:rPr>
          <w:i/>
          <w:color w:val="0000FF"/>
        </w:rPr>
        <w:t>&gt;</w:t>
      </w:r>
    </w:p>
    <w:p w14:paraId="1F5DF062" w14:textId="0D7F8B9A" w:rsidR="00DA1496" w:rsidRDefault="00DA1496" w:rsidP="00DA1496">
      <w:pPr>
        <w:pStyle w:val="Heading2"/>
      </w:pPr>
      <w:bookmarkStart w:id="38" w:name="_Toc180424206"/>
      <w:r w:rsidRPr="00A12074">
        <w:t>6.2</w:t>
      </w:r>
      <w:r>
        <w:tab/>
      </w:r>
      <w:r w:rsidRPr="00DA1496">
        <w:t>Environmental conditions</w:t>
      </w:r>
      <w:bookmarkEnd w:id="38"/>
    </w:p>
    <w:p w14:paraId="53263B70" w14:textId="5030651A" w:rsidR="00C746AF" w:rsidRDefault="00C746AF" w:rsidP="00C746AF">
      <w:r>
        <w:t>The test cases shall utilize the UE noise limit condition, i.e., UE throughput is characterized as a function of signal power incident to the DUT antennas.</w:t>
      </w:r>
    </w:p>
    <w:p w14:paraId="7CC307D2" w14:textId="77777777" w:rsidR="00C746AF" w:rsidRDefault="00C746AF" w:rsidP="00C746AF">
      <w:r>
        <w:t>Here, the signal power takes the full UMa</w:t>
      </w:r>
      <w:r w:rsidRPr="00E00C9B">
        <w:t>/UMi</w:t>
      </w:r>
      <w:r>
        <w:t xml:space="preserve"> path loss model into account, i.e., the path loss is modelled per </w:t>
      </w:r>
      <w:r w:rsidRPr="00AD7585">
        <w:t xml:space="preserve">Table 7.4.1-1 of </w:t>
      </w:r>
      <w:r>
        <w:t>[6]. The normalized signal power with gNB antenna effect would therefore be modelled as illustrated in Figure 6.2-1 for the UMa route/model and in Figure 6.2-2 for the UMi route/model.</w:t>
      </w:r>
    </w:p>
    <w:p w14:paraId="610FFA6C" w14:textId="77777777" w:rsidR="00C746AF" w:rsidRDefault="00C746AF" w:rsidP="00C746AF">
      <w:pPr>
        <w:pStyle w:val="TH"/>
      </w:pPr>
      <w:r w:rsidRPr="005D20AA">
        <w:rPr>
          <w:b w:val="0"/>
          <w:noProof/>
        </w:rPr>
        <w:drawing>
          <wp:inline distT="0" distB="0" distL="0" distR="0" wp14:anchorId="3321AF53" wp14:editId="2E4FC7B7">
            <wp:extent cx="5402802" cy="2700000"/>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3D06FA3E" w14:textId="77777777" w:rsidR="00C746AF" w:rsidRDefault="00C746AF" w:rsidP="00C746AF">
      <w:pPr>
        <w:pStyle w:val="TF"/>
      </w:pPr>
      <w:r>
        <w:t xml:space="preserve">Figure 6.2-1: Signal Power Profile with gNB antenna effect for UE Noise-Limited Environment using UMa Route with UMa path loss from </w:t>
      </w:r>
      <w:r w:rsidRPr="00AD7585">
        <w:t xml:space="preserve">Table 7.4.1-1 of </w:t>
      </w:r>
      <w:r>
        <w:t>[6]</w:t>
      </w:r>
    </w:p>
    <w:p w14:paraId="4FBB03C6" w14:textId="77777777" w:rsidR="00C746AF" w:rsidRDefault="00C746AF" w:rsidP="00C746AF">
      <w:pPr>
        <w:pStyle w:val="TH"/>
      </w:pPr>
      <w:r w:rsidRPr="006930BA">
        <w:rPr>
          <w:noProof/>
        </w:rPr>
        <w:lastRenderedPageBreak/>
        <w:drawing>
          <wp:inline distT="0" distB="0" distL="0" distR="0" wp14:anchorId="45AD72AC" wp14:editId="2A151D5B">
            <wp:extent cx="5402802" cy="2700000"/>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5D8518DE" w14:textId="75F0A428" w:rsidR="00C746AF" w:rsidRPr="00C746AF" w:rsidRDefault="00C746AF" w:rsidP="007974E8">
      <w:pPr>
        <w:pStyle w:val="TF"/>
        <w:rPr>
          <w:lang w:eastAsia="zh-CN"/>
        </w:rPr>
      </w:pPr>
      <w:r>
        <w:t xml:space="preserve">Figure 6.2-2: Signal Power Profile with gNB antenna effect for UE Noise-Limited Environment using UMi Route with UMi path loss from </w:t>
      </w:r>
      <w:r w:rsidRPr="00AD7585">
        <w:t xml:space="preserve">Table 7.4.1-1 of </w:t>
      </w:r>
      <w:r>
        <w:t>[6]</w:t>
      </w:r>
    </w:p>
    <w:p w14:paraId="1690BC40" w14:textId="5B6A1FFA" w:rsidR="00026188" w:rsidRDefault="0011449F" w:rsidP="00026188">
      <w:pPr>
        <w:pStyle w:val="Heading2"/>
      </w:pPr>
      <w:bookmarkStart w:id="39" w:name="_Toc180424207"/>
      <w:r>
        <w:rPr>
          <w:rFonts w:hint="eastAsia"/>
          <w:lang w:eastAsia="zh-CN"/>
        </w:rPr>
        <w:t>6</w:t>
      </w:r>
      <w:r w:rsidR="00026188">
        <w:t>.</w:t>
      </w:r>
      <w:r w:rsidR="00DA1496">
        <w:rPr>
          <w:rFonts w:hint="eastAsia"/>
          <w:lang w:eastAsia="zh-CN"/>
        </w:rPr>
        <w:t>3</w:t>
      </w:r>
      <w:r w:rsidR="00026188">
        <w:tab/>
      </w:r>
      <w:r w:rsidR="007A0FCE" w:rsidRPr="007A0FCE">
        <w:rPr>
          <w:lang w:eastAsia="zh-CN"/>
        </w:rPr>
        <w:t>Multi-Probe Anechoic Chamber (MPAC)</w:t>
      </w:r>
      <w:bookmarkEnd w:id="39"/>
    </w:p>
    <w:p w14:paraId="4992A81C" w14:textId="30AB296D" w:rsidR="007A0FCE" w:rsidRPr="007A0FCE" w:rsidRDefault="007A0FCE" w:rsidP="007A0FCE">
      <w:pPr>
        <w:pStyle w:val="Heading3"/>
        <w:rPr>
          <w:lang w:eastAsia="zh-CN"/>
        </w:rPr>
      </w:pPr>
      <w:bookmarkStart w:id="40" w:name="_Toc180424208"/>
      <w:r>
        <w:rPr>
          <w:rFonts w:hint="eastAsia"/>
          <w:lang w:eastAsia="zh-CN"/>
        </w:rPr>
        <w:t>6</w:t>
      </w:r>
      <w:r w:rsidRPr="007A0FCE">
        <w:rPr>
          <w:lang w:eastAsia="ko-KR"/>
        </w:rPr>
        <w:t>.</w:t>
      </w:r>
      <w:r w:rsidR="00DA1496">
        <w:rPr>
          <w:rFonts w:hint="eastAsia"/>
          <w:lang w:eastAsia="zh-CN"/>
        </w:rPr>
        <w:t>3</w:t>
      </w:r>
      <w:r w:rsidRPr="007A0FCE">
        <w:rPr>
          <w:lang w:eastAsia="ko-KR"/>
        </w:rPr>
        <w:t>.1</w:t>
      </w:r>
      <w:r>
        <w:rPr>
          <w:lang w:eastAsia="ko-KR"/>
        </w:rPr>
        <w:tab/>
      </w:r>
      <w:r>
        <w:rPr>
          <w:rFonts w:hint="eastAsia"/>
          <w:lang w:eastAsia="zh-CN"/>
        </w:rPr>
        <w:t>System setup</w:t>
      </w:r>
      <w:bookmarkEnd w:id="40"/>
    </w:p>
    <w:p w14:paraId="5501651D" w14:textId="1B4A66A8" w:rsidR="00D76E3F" w:rsidRPr="009F24EE" w:rsidRDefault="00D76E3F" w:rsidP="00D76E3F">
      <w:r w:rsidRPr="009F24EE">
        <w:t xml:space="preserve">The Multi-Probe Anechoic Chamber is based on the anechoic boundary array concept </w:t>
      </w:r>
      <w:r>
        <w:t>used for LTE [2] and NR FR1 MIMO with static channel models [3]</w:t>
      </w:r>
      <w:r w:rsidRPr="009F24EE">
        <w:t xml:space="preserve">. </w:t>
      </w:r>
    </w:p>
    <w:p w14:paraId="3190E58C" w14:textId="77777777" w:rsidR="00D76E3F" w:rsidRPr="009F24EE" w:rsidRDefault="00D76E3F" w:rsidP="00D76E3F">
      <w:r w:rsidRPr="00861858">
        <w:t xml:space="preserve">Figure 6.3.1-1 illustrates </w:t>
      </w:r>
      <w:r w:rsidRPr="009F24EE">
        <w:t xml:space="preserve">a typical 16 element boundary array configuration with 32 channels of spatial channel emulation; the intention is to apply fading on the DL signals only while the separate UL signals are not faded, e.g., via a link antenna (not </w:t>
      </w:r>
      <w:r w:rsidRPr="00861858">
        <w:t xml:space="preserve">shown in Figure 6.3.1-1). Each </w:t>
      </w:r>
      <w:r w:rsidRPr="009F24EE">
        <w:t xml:space="preserve">output channel of the channel emulator typically requires amplification to provide enough signal level to propagate over the air to the DUT. </w:t>
      </w:r>
    </w:p>
    <w:p w14:paraId="1EC307CC" w14:textId="77777777" w:rsidR="00D76E3F" w:rsidRPr="009F24EE" w:rsidRDefault="00D76E3F" w:rsidP="00D76E3F">
      <w:r w:rsidRPr="009F24EE">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14:textId="77777777" w:rsidR="00D76E3F" w:rsidRPr="009F24EE" w:rsidRDefault="00D76E3F" w:rsidP="00AB2E84">
      <w:pPr>
        <w:pStyle w:val="TH"/>
      </w:pPr>
      <w:r>
        <w:t xml:space="preserve"> </w:t>
      </w:r>
      <w:r>
        <w:rPr>
          <w:noProof/>
        </w:rPr>
        <w:drawing>
          <wp:inline distT="0" distB="0" distL="0" distR="0" wp14:anchorId="464E892B" wp14:editId="4DF10119">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sidRPr="19B6FC4A">
        <w:rPr>
          <w:rStyle w:val="CommentReference"/>
        </w:rPr>
        <w:t xml:space="preserve"> </w:t>
      </w:r>
    </w:p>
    <w:p w14:paraId="4769C25B" w14:textId="588F65CD" w:rsidR="00D76E3F" w:rsidRPr="009F24EE" w:rsidRDefault="00D76E3F" w:rsidP="00D76E3F">
      <w:pPr>
        <w:pStyle w:val="TF"/>
      </w:pPr>
      <w:bookmarkStart w:id="41" w:name="_Ref59882460"/>
      <w:bookmarkStart w:id="42" w:name="_Toc78898938"/>
      <w:bookmarkStart w:id="43" w:name="_Toc106953658"/>
      <w:r w:rsidRPr="009F24EE">
        <w:t xml:space="preserve">Figure </w:t>
      </w:r>
      <w:bookmarkEnd w:id="41"/>
      <w:r>
        <w:t>6.3.1-1</w:t>
      </w:r>
      <w:r w:rsidR="009736C7">
        <w:rPr>
          <w:rFonts w:hint="eastAsia"/>
          <w:lang w:eastAsia="zh-CN"/>
        </w:rPr>
        <w:t xml:space="preserve">: </w:t>
      </w:r>
      <w:r w:rsidRPr="009F24EE">
        <w:t>Block Diagram of a Typical Boundary Array RF Environment Simulation System</w:t>
      </w:r>
      <w:bookmarkEnd w:id="42"/>
      <w:bookmarkEnd w:id="43"/>
    </w:p>
    <w:p w14:paraId="40E40E63" w14:textId="354E805A" w:rsidR="00DA1496" w:rsidRDefault="00DA1496" w:rsidP="00DA1496">
      <w:pPr>
        <w:pStyle w:val="Heading3"/>
        <w:rPr>
          <w:lang w:eastAsia="zh-CN"/>
        </w:rPr>
      </w:pPr>
      <w:bookmarkStart w:id="44" w:name="_Toc180424209"/>
      <w:r>
        <w:rPr>
          <w:rFonts w:hint="eastAsia"/>
          <w:lang w:eastAsia="zh-CN"/>
        </w:rPr>
        <w:lastRenderedPageBreak/>
        <w:t>6</w:t>
      </w:r>
      <w:r w:rsidRPr="006241C8">
        <w:rPr>
          <w:lang w:eastAsia="zh-CN"/>
        </w:rPr>
        <w:t>.</w:t>
      </w:r>
      <w:r>
        <w:rPr>
          <w:rFonts w:hint="eastAsia"/>
          <w:lang w:eastAsia="zh-CN"/>
        </w:rPr>
        <w:t>3.2</w:t>
      </w:r>
      <w:r w:rsidRPr="006241C8">
        <w:rPr>
          <w:lang w:eastAsia="zh-CN"/>
        </w:rPr>
        <w:tab/>
        <w:t xml:space="preserve">Minimum </w:t>
      </w:r>
      <w:r w:rsidRPr="006241C8">
        <w:rPr>
          <w:rFonts w:hint="eastAsia"/>
          <w:lang w:eastAsia="zh-CN"/>
        </w:rPr>
        <w:t>r</w:t>
      </w:r>
      <w:r w:rsidRPr="006241C8">
        <w:rPr>
          <w:lang w:eastAsia="zh-CN"/>
        </w:rPr>
        <w:t xml:space="preserve">ange </w:t>
      </w:r>
      <w:r w:rsidRPr="006241C8">
        <w:rPr>
          <w:rFonts w:hint="eastAsia"/>
          <w:lang w:eastAsia="zh-CN"/>
        </w:rPr>
        <w:t>l</w:t>
      </w:r>
      <w:r w:rsidRPr="006241C8">
        <w:rPr>
          <w:lang w:eastAsia="zh-CN"/>
        </w:rPr>
        <w:t>ength</w:t>
      </w:r>
      <w:r>
        <w:rPr>
          <w:rFonts w:hint="eastAsia"/>
          <w:lang w:eastAsia="zh-CN"/>
        </w:rPr>
        <w:t xml:space="preserve"> and test zone size</w:t>
      </w:r>
      <w:bookmarkEnd w:id="44"/>
    </w:p>
    <w:p w14:paraId="2F8D545E" w14:textId="16C530B2" w:rsidR="001856D9" w:rsidRDefault="001856D9" w:rsidP="00682A03">
      <w:pPr>
        <w:rPr>
          <w:rFonts w:ascii="TimesNewRomanPSMT" w:hAnsi="TimesNewRomanPSMT" w:hint="eastAsia"/>
          <w:color w:val="000000"/>
        </w:rPr>
      </w:pPr>
      <w:r>
        <w:rPr>
          <w:rFonts w:ascii="TimesNewRomanPSMT" w:hAnsi="TimesNewRomanPSMT"/>
          <w:color w:val="000000"/>
        </w:rPr>
        <w:t xml:space="preserve">The minimum range length is 1.2m. </w:t>
      </w:r>
      <w:r w:rsidRPr="00421552">
        <w:rPr>
          <w:rFonts w:ascii="TimesNewRomanPSMT" w:hAnsi="TimesNewRomanPSMT"/>
          <w:color w:val="000000"/>
        </w:rPr>
        <w:t>While for MPAC systems, the far-field requirements do not have to apply, it was shown that the spatial correlation can be impacted significantly for distances below 1.2m.</w:t>
      </w:r>
    </w:p>
    <w:p w14:paraId="4A2E8071" w14:textId="1D924F0B" w:rsidR="001856D9" w:rsidRPr="001856D9" w:rsidRDefault="001856D9" w:rsidP="00682A03">
      <w:pPr>
        <w:rPr>
          <w:i/>
          <w:color w:val="0000FF"/>
        </w:rPr>
      </w:pPr>
      <w:r w:rsidRPr="00CE5748">
        <w:rPr>
          <w:rFonts w:ascii="TimesNewRomanPSMT" w:hAnsi="TimesNewRomanPSMT"/>
          <w:color w:val="000000"/>
        </w:rPr>
        <w:t xml:space="preserve">The minimum test zone size for </w:t>
      </w:r>
      <w:r>
        <w:rPr>
          <w:rFonts w:ascii="TimesNewRomanPSMT" w:hAnsi="TimesNewRomanPSMT"/>
          <w:color w:val="000000"/>
        </w:rPr>
        <w:t xml:space="preserve">the </w:t>
      </w:r>
      <w:r w:rsidRPr="00CE5748">
        <w:rPr>
          <w:rFonts w:ascii="TimesNewRomanPSMT" w:hAnsi="TimesNewRomanPSMT"/>
          <w:color w:val="000000"/>
        </w:rPr>
        <w:t>NR MIMO OTA test method</w:t>
      </w:r>
      <w:r>
        <w:rPr>
          <w:rFonts w:ascii="TimesNewRomanPSMT" w:hAnsi="TimesNewRomanPSMT"/>
          <w:color w:val="000000"/>
        </w:rPr>
        <w:t xml:space="preserve"> with dynamic link adaptation</w:t>
      </w:r>
      <w:r w:rsidRPr="00CE5748">
        <w:rPr>
          <w:rFonts w:ascii="TimesNewRomanPSMT" w:hAnsi="TimesNewRomanPSMT"/>
          <w:color w:val="000000"/>
        </w:rPr>
        <w:t xml:space="preserve"> is </w:t>
      </w:r>
      <w:r>
        <w:rPr>
          <w:rFonts w:ascii="TimesNewRomanPSMT" w:hAnsi="TimesNewRomanPSMT"/>
          <w:color w:val="000000"/>
        </w:rPr>
        <w:t>3</w:t>
      </w:r>
      <w:r w:rsidRPr="00CE5748">
        <w:rPr>
          <w:rFonts w:ascii="TimesNewRomanPSMT" w:hAnsi="TimesNewRomanPSMT"/>
          <w:color w:val="000000"/>
        </w:rPr>
        <w:t xml:space="preserve">0cm. </w:t>
      </w:r>
      <w:r>
        <w:rPr>
          <w:rFonts w:ascii="TimesNewRomanPSMT" w:hAnsi="TimesNewRomanPSMT"/>
          <w:color w:val="000000"/>
        </w:rPr>
        <w:t>T</w:t>
      </w:r>
      <w:r w:rsidRPr="00CE5748">
        <w:rPr>
          <w:rFonts w:ascii="TimesNewRomanPSMT" w:hAnsi="TimesNewRomanPSMT"/>
          <w:color w:val="000000"/>
        </w:rPr>
        <w:t xml:space="preserve">he </w:t>
      </w:r>
      <w:r>
        <w:rPr>
          <w:rFonts w:ascii="TimesNewRomanPSMT" w:hAnsi="TimesNewRomanPSMT"/>
          <w:color w:val="000000"/>
        </w:rPr>
        <w:t>DUT</w:t>
      </w:r>
      <w:r w:rsidRPr="00CE5748">
        <w:rPr>
          <w:rFonts w:ascii="TimesNewRomanPSMT" w:hAnsi="TimesNewRomanPSMT"/>
          <w:color w:val="000000"/>
        </w:rPr>
        <w:t xml:space="preserve"> shall be completely contained within the test zone. </w:t>
      </w:r>
    </w:p>
    <w:p w14:paraId="59CA2D8C" w14:textId="62B225DA" w:rsidR="00C36746" w:rsidRDefault="00C36746" w:rsidP="00C36746">
      <w:pPr>
        <w:pStyle w:val="Heading3"/>
        <w:rPr>
          <w:lang w:eastAsia="zh-CN"/>
        </w:rPr>
      </w:pPr>
      <w:bookmarkStart w:id="45" w:name="_Toc180424210"/>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3</w:t>
      </w:r>
      <w:r>
        <w:rPr>
          <w:lang w:eastAsia="zh-CN"/>
        </w:rPr>
        <w:tab/>
      </w:r>
      <w:r w:rsidRPr="00B52DB4">
        <w:rPr>
          <w:lang w:eastAsia="zh-CN"/>
        </w:rPr>
        <w:t xml:space="preserve">Ripple </w:t>
      </w:r>
      <w:r w:rsidR="00E9257C">
        <w:rPr>
          <w:rFonts w:hint="eastAsia"/>
          <w:lang w:eastAsia="zh-CN"/>
        </w:rPr>
        <w:t>t</w:t>
      </w:r>
      <w:r w:rsidRPr="00B52DB4">
        <w:rPr>
          <w:lang w:eastAsia="zh-CN"/>
        </w:rPr>
        <w:t xml:space="preserve">est for </w:t>
      </w:r>
      <w:r w:rsidR="00E9257C">
        <w:rPr>
          <w:rFonts w:hint="eastAsia"/>
          <w:lang w:eastAsia="zh-CN"/>
        </w:rPr>
        <w:t>q</w:t>
      </w:r>
      <w:r w:rsidRPr="00B52DB4">
        <w:rPr>
          <w:lang w:eastAsia="zh-CN"/>
        </w:rPr>
        <w:t xml:space="preserve">uiet </w:t>
      </w:r>
      <w:r w:rsidR="00E9257C">
        <w:rPr>
          <w:rFonts w:hint="eastAsia"/>
          <w:lang w:eastAsia="zh-CN"/>
        </w:rPr>
        <w:t>z</w:t>
      </w:r>
      <w:r w:rsidRPr="00B52DB4">
        <w:rPr>
          <w:lang w:eastAsia="zh-CN"/>
        </w:rPr>
        <w:t>one</w:t>
      </w:r>
      <w:bookmarkEnd w:id="45"/>
      <w:r w:rsidRPr="00F54508">
        <w:rPr>
          <w:lang w:eastAsia="zh-CN"/>
        </w:rPr>
        <w:t xml:space="preserve"> </w:t>
      </w:r>
    </w:p>
    <w:p w14:paraId="3C422C46" w14:textId="3F297B04" w:rsidR="00C36746" w:rsidRDefault="00E876E0" w:rsidP="00682A03">
      <w:pPr>
        <w:rPr>
          <w:i/>
          <w:color w:val="0000FF"/>
        </w:rPr>
      </w:pPr>
      <w:r w:rsidRPr="009F24EE">
        <w:t xml:space="preserve">For an azimuthal boundary array, the standard phi-axis ripple test described in </w:t>
      </w:r>
      <w:r>
        <w:t>Clause D.1</w:t>
      </w:r>
      <w:r w:rsidRPr="009F24EE">
        <w:t xml:space="preserve"> of</w:t>
      </w:r>
      <w:r>
        <w:t xml:space="preserve"> [4]</w:t>
      </w:r>
      <w:r w:rsidRPr="009F24EE">
        <w:t xml:space="preserve"> shall be used</w:t>
      </w:r>
      <w:r>
        <w:t xml:space="preserve"> with a</w:t>
      </w:r>
      <w:r w:rsidRPr="009F24EE">
        <w:t xml:space="preserve"> cylindrical quiet zone 300</w:t>
      </w:r>
      <w:r>
        <w:t> </w:t>
      </w:r>
      <w:r w:rsidRPr="009F24EE">
        <w:t>mm in diameter around the phi axis and 300</w:t>
      </w:r>
      <w:r>
        <w:t> </w:t>
      </w:r>
      <w:r w:rsidRPr="009F24EE">
        <w:t>mm tall.</w:t>
      </w:r>
    </w:p>
    <w:p w14:paraId="51A96028" w14:textId="4C2A190F" w:rsidR="00026188" w:rsidRDefault="0011449F" w:rsidP="007A0FCE">
      <w:pPr>
        <w:pStyle w:val="Heading3"/>
        <w:rPr>
          <w:lang w:eastAsia="zh-CN"/>
        </w:rPr>
      </w:pPr>
      <w:bookmarkStart w:id="46" w:name="_Toc180424211"/>
      <w:r>
        <w:rPr>
          <w:rFonts w:hint="eastAsia"/>
          <w:lang w:eastAsia="zh-CN"/>
        </w:rPr>
        <w:t>6</w:t>
      </w:r>
      <w:r w:rsidR="00026188">
        <w:rPr>
          <w:lang w:eastAsia="zh-CN"/>
        </w:rPr>
        <w:t>.</w:t>
      </w:r>
      <w:r w:rsidR="00DA1496">
        <w:rPr>
          <w:rFonts w:hint="eastAsia"/>
          <w:lang w:eastAsia="zh-CN"/>
        </w:rPr>
        <w:t>3</w:t>
      </w:r>
      <w:r w:rsidR="007A0FCE">
        <w:rPr>
          <w:rFonts w:hint="eastAsia"/>
          <w:lang w:eastAsia="zh-CN"/>
        </w:rPr>
        <w:t>.</w:t>
      </w:r>
      <w:r w:rsidR="00DA1496">
        <w:rPr>
          <w:rFonts w:hint="eastAsia"/>
          <w:lang w:eastAsia="zh-CN"/>
        </w:rPr>
        <w:t>4</w:t>
      </w:r>
      <w:r w:rsidR="00026188">
        <w:rPr>
          <w:lang w:eastAsia="zh-CN"/>
        </w:rPr>
        <w:tab/>
        <w:t>Calibration procedure</w:t>
      </w:r>
      <w:bookmarkEnd w:id="46"/>
      <w:r w:rsidR="00026188" w:rsidRPr="00F54508">
        <w:rPr>
          <w:lang w:eastAsia="zh-CN"/>
        </w:rPr>
        <w:t xml:space="preserve"> </w:t>
      </w:r>
    </w:p>
    <w:p w14:paraId="69DAB97E" w14:textId="5F23A00A" w:rsidR="007A0FCE" w:rsidRDefault="00CA3230" w:rsidP="007A0FCE">
      <w:pPr>
        <w:rPr>
          <w:i/>
          <w:color w:val="0000FF"/>
        </w:rPr>
      </w:pPr>
      <w:r w:rsidRPr="00A42271">
        <w:rPr>
          <w:i/>
          <w:color w:val="0000FF"/>
        </w:rPr>
        <w:t xml:space="preserve"> </w:t>
      </w:r>
      <w:r w:rsidR="003C52B6">
        <w:t xml:space="preserve">Clause 6.2.1.1 of [4] </w:t>
      </w:r>
      <w:r w:rsidR="003C52B6" w:rsidRPr="006C1324">
        <w:t xml:space="preserve">applies in terms of </w:t>
      </w:r>
      <w:r w:rsidR="003C52B6">
        <w:t xml:space="preserve">system </w:t>
      </w:r>
      <w:r w:rsidR="003C52B6" w:rsidRPr="006C1324">
        <w:t>calibration.</w:t>
      </w:r>
    </w:p>
    <w:p w14:paraId="070B043F" w14:textId="60875901" w:rsidR="00D45389" w:rsidRDefault="00D45389" w:rsidP="00D45389">
      <w:pPr>
        <w:pStyle w:val="Heading3"/>
        <w:rPr>
          <w:lang w:eastAsia="zh-CN"/>
        </w:rPr>
      </w:pPr>
      <w:bookmarkStart w:id="47" w:name="_Toc180424212"/>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5</w:t>
      </w:r>
      <w:r>
        <w:rPr>
          <w:lang w:eastAsia="zh-CN"/>
        </w:rPr>
        <w:tab/>
      </w:r>
      <w:r>
        <w:rPr>
          <w:rFonts w:hint="eastAsia"/>
          <w:lang w:eastAsia="zh-CN"/>
        </w:rPr>
        <w:t>Test</w:t>
      </w:r>
      <w:r>
        <w:rPr>
          <w:lang w:eastAsia="zh-CN"/>
        </w:rPr>
        <w:t xml:space="preserve"> procedure</w:t>
      </w:r>
      <w:bookmarkEnd w:id="47"/>
      <w:r w:rsidRPr="00F54508">
        <w:rPr>
          <w:lang w:eastAsia="zh-CN"/>
        </w:rPr>
        <w:t xml:space="preserve"> </w:t>
      </w:r>
    </w:p>
    <w:p w14:paraId="451BA5DB" w14:textId="5503A7E2" w:rsidR="005642DA" w:rsidRDefault="00B97248" w:rsidP="007A0FCE">
      <w:pPr>
        <w:rPr>
          <w:i/>
          <w:color w:val="0000FF"/>
        </w:rPr>
      </w:pPr>
      <w:r w:rsidRPr="00E00C9B">
        <w:t>The communication tester shall record the TP in the required 200 ms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14:textId="084C59A7" w:rsidR="00386B06" w:rsidRDefault="00386B06" w:rsidP="00386B06">
      <w:pPr>
        <w:pStyle w:val="Heading2"/>
        <w:rPr>
          <w:lang w:eastAsia="zh-CN"/>
        </w:rPr>
      </w:pPr>
      <w:bookmarkStart w:id="48" w:name="_Toc180424213"/>
      <w:r>
        <w:rPr>
          <w:rFonts w:hint="eastAsia"/>
          <w:lang w:eastAsia="zh-CN"/>
        </w:rPr>
        <w:t>6.</w:t>
      </w:r>
      <w:r w:rsidR="006C602D">
        <w:rPr>
          <w:rFonts w:hint="eastAsia"/>
          <w:lang w:eastAsia="zh-CN"/>
        </w:rPr>
        <w:t>4</w:t>
      </w:r>
      <w:r>
        <w:rPr>
          <w:lang w:eastAsia="zh-CN"/>
        </w:rPr>
        <w:tab/>
      </w:r>
      <w:r>
        <w:t xml:space="preserve">UE positioning </w:t>
      </w:r>
      <w:r>
        <w:rPr>
          <w:rFonts w:hint="eastAsia"/>
          <w:lang w:eastAsia="zh-CN"/>
        </w:rPr>
        <w:t xml:space="preserve">in </w:t>
      </w:r>
      <w:r w:rsidR="00E7240A">
        <w:rPr>
          <w:rFonts w:hint="eastAsia"/>
          <w:lang w:eastAsia="zh-CN"/>
        </w:rPr>
        <w:t>M</w:t>
      </w:r>
      <w:r>
        <w:rPr>
          <w:rFonts w:hint="eastAsia"/>
          <w:lang w:eastAsia="zh-CN"/>
        </w:rPr>
        <w:t>PAC</w:t>
      </w:r>
      <w:bookmarkEnd w:id="48"/>
    </w:p>
    <w:p w14:paraId="03C4A264" w14:textId="138C2461" w:rsidR="006C602D" w:rsidRDefault="006C602D" w:rsidP="006C602D">
      <w:r>
        <w:rPr>
          <w:rStyle w:val="fontstyle01"/>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 xml:space="preserve">The </w:t>
      </w:r>
      <w:r w:rsidRPr="00CE5748">
        <w:rPr>
          <w:rFonts w:ascii="TimesNewRomanPSMT" w:hAnsi="TimesNewRomanPSMT"/>
          <w:color w:val="000000"/>
        </w:rPr>
        <w:t>“</w:t>
      </w:r>
      <w:r>
        <w:rPr>
          <w:rFonts w:ascii="TimesNewRomanPSMT" w:hAnsi="TimesNewRomanPSMT"/>
          <w:color w:val="000000"/>
        </w:rPr>
        <w:t>b</w:t>
      </w:r>
      <w:r w:rsidRPr="00CE5748">
        <w:rPr>
          <w:rFonts w:ascii="TimesNewRomanPSMT" w:hAnsi="TimesNewRomanPSMT"/>
          <w:color w:val="000000"/>
        </w:rPr>
        <w:t>lack-box” testing approach is adopted for NR MIMO OTA testing</w:t>
      </w:r>
      <w:r>
        <w:rPr>
          <w:rFonts w:ascii="TimesNewRomanPSMT" w:hAnsi="TimesNewRomanPSMT"/>
          <w:color w:val="000000"/>
        </w:rPr>
        <w:t xml:space="preserve">, i.e., </w:t>
      </w:r>
      <w:r w:rsidRPr="00CE5748">
        <w:rPr>
          <w:rFonts w:ascii="TimesNewRomanPSMT" w:hAnsi="TimesNewRomanPSMT"/>
          <w:color w:val="000000"/>
        </w:rPr>
        <w:t xml:space="preserve">the physical centre of the </w:t>
      </w:r>
      <w:r>
        <w:rPr>
          <w:rFonts w:ascii="TimesNewRomanPSMT" w:hAnsi="TimesNewRomanPSMT"/>
          <w:color w:val="000000"/>
        </w:rPr>
        <w:t>DUT</w:t>
      </w:r>
      <w:r w:rsidRPr="00CE5748">
        <w:rPr>
          <w:rFonts w:ascii="TimesNewRomanPSMT" w:hAnsi="TimesNewRomanPSMT"/>
          <w:color w:val="000000"/>
        </w:rPr>
        <w:t xml:space="preserve"> shall be placed in the centre of the test zone</w:t>
      </w:r>
      <w:r>
        <w:rPr>
          <w:rFonts w:ascii="TimesNewRomanPSMT" w:hAnsi="TimesNewRomanPSMT"/>
          <w:color w:val="000000"/>
        </w:rPr>
        <w:t>.</w:t>
      </w:r>
    </w:p>
    <w:p w14:paraId="299698CB" w14:textId="77777777" w:rsidR="006C602D" w:rsidRPr="009F24EE" w:rsidRDefault="006C602D" w:rsidP="006C602D">
      <w:r w:rsidRPr="009F24EE">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w:t>
      </w:r>
      <w:r>
        <w:t>. Clause B.2</w:t>
      </w:r>
      <w:r w:rsidRPr="00101A10">
        <w:t xml:space="preserve"> provides a preliminary set of normative </w:t>
      </w:r>
      <w:r>
        <w:t>D</w:t>
      </w:r>
      <w:r w:rsidRPr="00101A10">
        <w:t>UT orientation conditions</w:t>
      </w:r>
      <w:r w:rsidRPr="009F24EE">
        <w:t>.</w:t>
      </w:r>
    </w:p>
    <w:p w14:paraId="5431C00B" w14:textId="025C66D2" w:rsidR="00424E7C" w:rsidRPr="00424E7C" w:rsidRDefault="006C602D" w:rsidP="00424E7C">
      <w:pPr>
        <w:rPr>
          <w:lang w:eastAsia="zh-CN"/>
        </w:rPr>
      </w:pPr>
      <w:r w:rsidRPr="009F24EE">
        <w:t xml:space="preserve">The maximum antenna spacing in the DUT shall be defined as </w:t>
      </w:r>
      <w:r>
        <w:t>FFS</w:t>
      </w:r>
      <w:r w:rsidRPr="009F24EE">
        <w:t xml:space="preserve"> wavelength at the centre frequency of the band under test. Testing is not required in any band where the maximum antenna spacing of any two antennas is greater than </w:t>
      </w:r>
      <w:r>
        <w:t>FFS</w:t>
      </w:r>
      <w:r w:rsidRPr="009F24EE">
        <w:t xml:space="preserve"> wavelengths. </w:t>
      </w:r>
    </w:p>
    <w:p w14:paraId="13A15737" w14:textId="77777777" w:rsidR="0011449F" w:rsidRPr="0009476B" w:rsidRDefault="00BC44E5" w:rsidP="0011449F">
      <w:pPr>
        <w:pStyle w:val="Heading1"/>
        <w:rPr>
          <w:lang w:eastAsia="zh-CN"/>
        </w:rPr>
      </w:pPr>
      <w:bookmarkStart w:id="49" w:name="_Toc180424214"/>
      <w:r>
        <w:rPr>
          <w:rFonts w:hint="eastAsia"/>
          <w:lang w:eastAsia="zh-CN"/>
        </w:rPr>
        <w:t>7</w:t>
      </w:r>
      <w:r w:rsidR="0011449F" w:rsidRPr="004D3578">
        <w:tab/>
      </w:r>
      <w:r>
        <w:rPr>
          <w:rFonts w:hint="eastAsia"/>
          <w:lang w:eastAsia="zh-CN"/>
        </w:rPr>
        <w:t>Channel models</w:t>
      </w:r>
      <w:bookmarkEnd w:id="49"/>
    </w:p>
    <w:p w14:paraId="2F9B9E11" w14:textId="1C73D553" w:rsidR="0068684D" w:rsidRDefault="0068684D" w:rsidP="0068684D">
      <w:pPr>
        <w:pStyle w:val="Heading2"/>
      </w:pPr>
      <w:bookmarkStart w:id="50" w:name="_Toc180424215"/>
      <w:r>
        <w:rPr>
          <w:rFonts w:hint="eastAsia"/>
          <w:lang w:eastAsia="zh-CN"/>
        </w:rPr>
        <w:t>7.1</w:t>
      </w:r>
      <w:r>
        <w:tab/>
      </w:r>
      <w:r w:rsidR="005642DA">
        <w:rPr>
          <w:rFonts w:hint="eastAsia"/>
          <w:lang w:eastAsia="zh-CN"/>
        </w:rPr>
        <w:t xml:space="preserve">Dynamic </w:t>
      </w:r>
      <w:r w:rsidR="00874A80">
        <w:rPr>
          <w:rFonts w:hint="eastAsia"/>
          <w:lang w:eastAsia="zh-CN"/>
        </w:rPr>
        <w:t>c</w:t>
      </w:r>
      <w:r>
        <w:rPr>
          <w:rFonts w:hint="eastAsia"/>
          <w:lang w:eastAsia="zh-CN"/>
        </w:rPr>
        <w:t>hannel model definition</w:t>
      </w:r>
      <w:bookmarkEnd w:id="50"/>
      <w:r w:rsidRPr="00F54508">
        <w:t xml:space="preserve"> </w:t>
      </w:r>
    </w:p>
    <w:p w14:paraId="65EBE937" w14:textId="3F4ADF08" w:rsidR="00254FD4" w:rsidRPr="009F24EE" w:rsidRDefault="00254FD4" w:rsidP="00682A03">
      <w:pPr>
        <w:rPr>
          <w:rStyle w:val="Body1Char"/>
          <w:sz w:val="32"/>
        </w:rPr>
      </w:pPr>
      <w:r w:rsidRPr="009F24EE">
        <w:t xml:space="preserve">Dynamic, i.e., non-stationary, channel models shall be used for evaluation of the CTMT MIMO TP Metric defined in </w:t>
      </w:r>
      <w:r>
        <w:t>Clause 5</w:t>
      </w:r>
      <w:r w:rsidRPr="009F24EE">
        <w:t>. The modelling principle is described in</w:t>
      </w:r>
      <w:r>
        <w:rPr>
          <w:color w:val="4472C4" w:themeColor="accent1"/>
        </w:rPr>
        <w:t xml:space="preserve"> </w:t>
      </w:r>
      <w:r w:rsidRPr="00764C58">
        <w:t>[5]</w:t>
      </w:r>
      <w:r w:rsidRPr="009F24EE">
        <w:t xml:space="preserve">. A DUT route is defined by a number of way points. Each way point is assigned a different 3GPP CDL model, together with orientations, speed and direction of travel (DoT) of the DUT. Parameter sets for each way point are given in tables of </w:t>
      </w:r>
      <w:r>
        <w:t>Clause</w:t>
      </w:r>
      <w:r w:rsidRPr="009F24EE">
        <w:t xml:space="preserve"> B.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p>
    <w:p w14:paraId="265EC8F6" w14:textId="77777777" w:rsidR="00254FD4" w:rsidRPr="007974E8" w:rsidRDefault="00254FD4" w:rsidP="00682A03">
      <w:pPr>
        <w:rPr>
          <w:rStyle w:val="Body1Char"/>
          <w:rFonts w:ascii="Times New Roman" w:hAnsi="Times New Roman" w:cs="Times New Roman"/>
        </w:rPr>
      </w:pPr>
      <w:r w:rsidRPr="007974E8">
        <w:rPr>
          <w:rStyle w:val="Body1Char"/>
          <w:rFonts w:ascii="Times New Roman" w:hAnsi="Times New Roman" w:cs="Times New Roman"/>
        </w:rPr>
        <w:t xml:space="preserve">Parameters are interpolated between way points </w:t>
      </w:r>
      <w:r w:rsidRPr="00254FD4">
        <w:rPr>
          <w:rFonts w:ascii="Cambria Math" w:hAnsi="Cambria Math" w:cs="Cambria Math"/>
          <w:iCs/>
        </w:rPr>
        <w:t>𝑎</w:t>
      </w:r>
      <w:r w:rsidRPr="007974E8">
        <w:rPr>
          <w:iCs/>
        </w:rPr>
        <w:t xml:space="preserve"> </w:t>
      </w:r>
      <w:r w:rsidRPr="007974E8">
        <w:rPr>
          <w:rStyle w:val="Body1Char"/>
          <w:rFonts w:ascii="Times New Roman" w:hAnsi="Times New Roman" w:cs="Times New Roman"/>
        </w:rPr>
        <w:t>and</w:t>
      </w:r>
      <w:r w:rsidRPr="007974E8">
        <w:rPr>
          <w:iCs/>
        </w:rPr>
        <w:t xml:space="preserve"> </w:t>
      </w:r>
      <w:r w:rsidRPr="00254FD4">
        <w:rPr>
          <w:rFonts w:ascii="Cambria Math" w:hAnsi="Cambria Math" w:cs="Cambria Math"/>
          <w:iCs/>
        </w:rPr>
        <w:t>𝑏</w:t>
      </w:r>
      <w:r w:rsidRPr="007974E8">
        <w:rPr>
          <w:rStyle w:val="Body1Char"/>
          <w:rFonts w:ascii="Times New Roman" w:hAnsi="Times New Roman" w:cs="Times New Roman"/>
        </w:rPr>
        <w:t xml:space="preserve">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28EBBC8D" w14:textId="77777777" w:rsidTr="00764C58">
        <w:tc>
          <w:tcPr>
            <w:tcW w:w="8500" w:type="dxa"/>
          </w:tcPr>
          <w:p w14:paraId="1D504103" w14:textId="77777777" w:rsidR="00254FD4" w:rsidRPr="00FA305A" w:rsidRDefault="00254FD4" w:rsidP="007974E8">
            <w:pPr>
              <w:jc w:val="both"/>
              <w:rPr>
                <w:rFonts w:cs="Arial"/>
                <w:iCs/>
              </w:rPr>
            </w:pPr>
            <m:oMathPara>
              <m:oMathParaPr>
                <m:jc m:val="center"/>
              </m:oMathParaPr>
              <m:oMath>
                <m:r>
                  <w:rPr>
                    <w:rFonts w:ascii="Cambria Math" w:hAnsi="Cambria Math" w:cs="Arial"/>
                  </w:rPr>
                  <w:lastRenderedPageBreak/>
                  <m:t>ε</m:t>
                </m:r>
                <m:d>
                  <m:dPr>
                    <m:ctrlPr>
                      <w:rPr>
                        <w:rFonts w:ascii="Cambria Math" w:hAnsi="Cambria Math" w:cs="Arial"/>
                        <w:i/>
                        <w:iCs/>
                      </w:rPr>
                    </m:ctrlPr>
                  </m:dPr>
                  <m:e>
                    <m:r>
                      <w:rPr>
                        <w:rFonts w:ascii="Cambria Math" w:hAnsi="Cambria Math" w:cs="Arial"/>
                        <w:lang w:val="fi-FI"/>
                      </w:rPr>
                      <m:t>t</m:t>
                    </m:r>
                  </m:e>
                </m:d>
                <m:r>
                  <w:rPr>
                    <w:rFonts w:ascii="Cambria Math" w:hAnsi="Cambria Math" w:cs="Arial"/>
                  </w:rPr>
                  <m:t>=</m:t>
                </m:r>
                <m:f>
                  <m:fPr>
                    <m:ctrlPr>
                      <w:rPr>
                        <w:rFonts w:ascii="Cambria Math" w:hAnsi="Cambria Math" w:cs="Arial"/>
                        <w:i/>
                        <w:iCs/>
                      </w:rPr>
                    </m:ctrlPr>
                  </m:fPr>
                  <m:num>
                    <m:r>
                      <w:rPr>
                        <w:rFonts w:ascii="Cambria Math" w:hAnsi="Cambria Math" w:cs="Arial"/>
                      </w:rPr>
                      <m:t>ε</m:t>
                    </m:r>
                    <m:d>
                      <m:dPr>
                        <m:ctrlPr>
                          <w:rPr>
                            <w:rFonts w:ascii="Cambria Math" w:hAnsi="Cambria Math" w:cs="Arial"/>
                            <w:i/>
                            <w:iCs/>
                          </w:rPr>
                        </m:ctrlPr>
                      </m:dPr>
                      <m:e>
                        <m:r>
                          <w:rPr>
                            <w:rFonts w:ascii="Cambria Math" w:hAnsi="Cambria Math" w:cs="Arial"/>
                          </w:rPr>
                          <m:t>a</m:t>
                        </m:r>
                      </m:e>
                    </m:d>
                    <m:d>
                      <m:dPr>
                        <m:ctrlPr>
                          <w:rPr>
                            <w:rFonts w:ascii="Cambria Math" w:hAnsi="Cambria Math" w:cs="Arial"/>
                            <w:i/>
                            <w:iCs/>
                          </w:rPr>
                        </m:ctrlPr>
                      </m:dPr>
                      <m:e>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r>
                          <w:rPr>
                            <w:rFonts w:ascii="Cambria Math" w:hAnsi="Cambria Math" w:cs="Arial"/>
                          </w:rPr>
                          <m:t>-</m:t>
                        </m:r>
                        <m:r>
                          <w:rPr>
                            <w:rFonts w:ascii="Cambria Math" w:hAnsi="Cambria Math" w:cs="Arial"/>
                            <w:lang w:val="fi-FI"/>
                          </w:rPr>
                          <m:t>t</m:t>
                        </m:r>
                      </m:e>
                    </m:d>
                    <m:r>
                      <w:rPr>
                        <w:rFonts w:ascii="Cambria Math" w:hAnsi="Cambria Math" w:cs="Arial"/>
                      </w:rPr>
                      <m:t>+ε</m:t>
                    </m:r>
                    <m:d>
                      <m:dPr>
                        <m:ctrlPr>
                          <w:rPr>
                            <w:rFonts w:ascii="Cambria Math" w:hAnsi="Cambria Math" w:cs="Arial"/>
                            <w:i/>
                            <w:iCs/>
                          </w:rPr>
                        </m:ctrlPr>
                      </m:dPr>
                      <m:e>
                        <m:r>
                          <w:rPr>
                            <w:rFonts w:ascii="Cambria Math" w:hAnsi="Cambria Math" w:cs="Arial"/>
                          </w:rPr>
                          <m:t>b</m:t>
                        </m:r>
                      </m:e>
                    </m:d>
                    <m:r>
                      <w:rPr>
                        <w:rFonts w:ascii="Cambria Math" w:hAnsi="Cambria Math" w:cs="Arial"/>
                        <w:lang w:val="fi-FI"/>
                      </w:rPr>
                      <m:t>t</m:t>
                    </m:r>
                  </m:num>
                  <m:den>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den>
                </m:f>
                <m:r>
                  <w:rPr>
                    <w:rFonts w:ascii="Cambria Math" w:hAnsi="Cambria Math" w:cs="Arial"/>
                  </w:rPr>
                  <m:t>,</m:t>
                </m:r>
              </m:oMath>
            </m:oMathPara>
          </w:p>
        </w:tc>
        <w:tc>
          <w:tcPr>
            <w:tcW w:w="850" w:type="dxa"/>
          </w:tcPr>
          <w:p w14:paraId="2ADADA0C" w14:textId="77777777" w:rsidR="00254FD4" w:rsidRPr="009F24EE" w:rsidRDefault="00254FD4" w:rsidP="00FA305A">
            <w:pPr>
              <w:jc w:val="right"/>
              <w:rPr>
                <w:rFonts w:cs="Arial"/>
              </w:rPr>
            </w:pPr>
            <w:r w:rsidRPr="009F24EE">
              <w:rPr>
                <w:rFonts w:cs="Arial"/>
              </w:rPr>
              <w:t>(1)</w:t>
            </w:r>
          </w:p>
        </w:tc>
      </w:tr>
    </w:tbl>
    <w:p w14:paraId="76AD3DEB" w14:textId="77777777" w:rsidR="00254FD4" w:rsidRPr="009F24EE" w:rsidRDefault="00254FD4" w:rsidP="00682A03">
      <w:pPr>
        <w:rPr>
          <w:rFonts w:ascii="Cambria Math" w:hAnsi="Cambria Math" w:cs="Cambria Math"/>
          <w:iCs/>
        </w:rPr>
      </w:pPr>
      <w:r w:rsidRPr="009F24EE">
        <w:rPr>
          <w:rFonts w:cs="Arial"/>
          <w:iCs/>
        </w:rPr>
        <w:t xml:space="preserve">where </w:t>
      </w:r>
      <w:r w:rsidRPr="009F24EE">
        <w:rPr>
          <w:rFonts w:ascii="Cambria Math" w:hAnsi="Cambria Math" w:cs="Cambria Math"/>
          <w:iCs/>
        </w:rPr>
        <w:t>𝜀</w:t>
      </w:r>
      <w:r w:rsidRPr="009F24EE">
        <w:rPr>
          <w:rFonts w:cs="Arial"/>
          <w:iCs/>
        </w:rPr>
        <w:t>(</w:t>
      </w:r>
      <w:r w:rsidRPr="009F24EE">
        <w:rPr>
          <w:rFonts w:ascii="Cambria Math" w:hAnsi="Cambria Math" w:cs="Cambria Math"/>
          <w:iCs/>
        </w:rPr>
        <w:t>𝑡</w:t>
      </w:r>
      <w:r w:rsidRPr="009F24EE">
        <w:rPr>
          <w:rFonts w:cs="Arial"/>
          <w:iCs/>
        </w:rPr>
        <w:t xml:space="preserve">), </w:t>
      </w:r>
      <w:r w:rsidRPr="009F24EE">
        <w:rPr>
          <w:rFonts w:ascii="Cambria Math" w:hAnsi="Cambria Math" w:cs="Cambria Math"/>
          <w:iCs/>
        </w:rPr>
        <w:t>𝜀</w:t>
      </w:r>
      <w:r w:rsidRPr="009F24EE">
        <w:rPr>
          <w:rFonts w:cs="Arial"/>
          <w:iCs/>
        </w:rPr>
        <w:t>(</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𝜀</w:t>
      </w:r>
      <w:r w:rsidRPr="009F24EE">
        <w:rPr>
          <w:rFonts w:cs="Arial"/>
          <w:iCs/>
        </w:rPr>
        <w:t>(</w:t>
      </w:r>
      <w:r w:rsidRPr="009F24EE">
        <w:rPr>
          <w:rFonts w:ascii="Cambria Math" w:hAnsi="Cambria Math" w:cs="Cambria Math"/>
          <w:iCs/>
        </w:rPr>
        <w:t>𝑏</w:t>
      </w:r>
      <w:r w:rsidRPr="009F24EE">
        <w:rPr>
          <w:rFonts w:cs="Arial"/>
          <w:iCs/>
        </w:rPr>
        <w:t xml:space="preserve">) are the parameter values in the time instant </w:t>
      </w:r>
      <w:r w:rsidRPr="009F24EE">
        <w:rPr>
          <w:rFonts w:ascii="Cambria Math" w:hAnsi="Cambria Math" w:cs="Cambria Math"/>
          <w:iCs/>
        </w:rPr>
        <w:t>𝑡</w:t>
      </w:r>
      <w:r w:rsidRPr="009F24EE">
        <w:rPr>
          <w:rFonts w:cs="Arial"/>
          <w:iCs/>
        </w:rPr>
        <w:t xml:space="preserve">,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𝑏</w:t>
      </w:r>
      <w:r w:rsidRPr="009F24EE">
        <w:rPr>
          <w:rFonts w:cs="Arial"/>
          <w:iCs/>
        </w:rPr>
        <w:t xml:space="preserve">, respectively, and </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is the total time from way point </w:t>
      </w:r>
      <w:r w:rsidRPr="009F24EE">
        <w:rPr>
          <w:rFonts w:ascii="Cambria Math" w:hAnsi="Cambria Math" w:cs="Cambria Math"/>
          <w:iCs/>
        </w:rPr>
        <w:t>𝑎</w:t>
      </w:r>
      <w:r w:rsidRPr="009F24EE">
        <w:rPr>
          <w:rFonts w:cs="Arial"/>
          <w:iCs/>
        </w:rPr>
        <w:t xml:space="preserve"> to </w:t>
      </w:r>
      <w:r w:rsidRPr="009F24EE">
        <w:rPr>
          <w:rFonts w:ascii="Cambria Math" w:hAnsi="Cambria Math" w:cs="Cambria Math"/>
          <w:iCs/>
        </w:rPr>
        <w:t>𝑏</w:t>
      </w:r>
      <w:r w:rsidRPr="009F24EE">
        <w:rPr>
          <w:rFonts w:cs="Arial"/>
          <w:iCs/>
        </w:rPr>
        <w:t xml:space="preserve"> in seconds, such that </w:t>
      </w:r>
      <w:r w:rsidRPr="009F24EE">
        <w:rPr>
          <w:rFonts w:ascii="Cambria Math" w:hAnsi="Cambria Math" w:cs="Cambria Math"/>
          <w:iCs/>
        </w:rPr>
        <w:t>𝑡</w:t>
      </w:r>
      <w:r w:rsidRPr="009F24EE">
        <w:rPr>
          <w:rFonts w:cs="Arial"/>
          <w:iCs/>
        </w:rPr>
        <w:t xml:space="preserve">=0 at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𝑡</w:t>
      </w:r>
      <w:r w:rsidRPr="009F24EE">
        <w:rPr>
          <w:rFonts w:cs="Arial"/>
          <w:iCs/>
        </w:rPr>
        <w:t>=</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at way point </w:t>
      </w:r>
      <w:r w:rsidRPr="009F24EE">
        <w:rPr>
          <w:rFonts w:ascii="Cambria Math" w:hAnsi="Cambria Math" w:cs="Cambria Math"/>
          <w:iCs/>
        </w:rPr>
        <w:t>𝑏.</w:t>
      </w:r>
    </w:p>
    <w:p w14:paraId="6F2D5242" w14:textId="77777777" w:rsidR="00254FD4" w:rsidRPr="009F24EE" w:rsidRDefault="00254FD4" w:rsidP="00682A03">
      <w:r w:rsidRPr="009F24EE">
        <w:t>To avoid discontinuities, the DoT does not follow the route geometry, but instead it is continuously interpolated according to eq. (1) where the DoT varies from the arrival direction of previous way-point to the arrival direction of the next way-point.</w:t>
      </w:r>
      <w:r w:rsidRPr="009F24EE">
        <w:rPr>
          <w:rStyle w:val="FootnoteReference"/>
        </w:rPr>
        <w:footnoteReference w:id="1"/>
      </w:r>
      <w:r w:rsidRPr="009F24EE">
        <w:t xml:space="preserve"> Hence, the DoT is modelled to continuously change along a straight route segment. The DoT and UE orientation equate, i.e., the UE is oriented according to its interpolated DoT at each time instant. </w:t>
      </w:r>
    </w:p>
    <w:p w14:paraId="38B9B1C7" w14:textId="77777777" w:rsidR="00254FD4" w:rsidRPr="009F24EE" w:rsidRDefault="00254FD4" w:rsidP="00682A03">
      <w:r w:rsidRPr="009F24EE">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4661061F" w14:textId="77777777" w:rsidTr="00764C58">
        <w:tc>
          <w:tcPr>
            <w:tcW w:w="8500" w:type="dxa"/>
          </w:tcPr>
          <w:p w14:paraId="46E5E640" w14:textId="77777777" w:rsidR="00254FD4" w:rsidRPr="009F24EE" w:rsidRDefault="00254FD4" w:rsidP="007974E8">
            <w:pPr>
              <w:jc w:val="both"/>
              <w:rPr>
                <w:rFonts w:cs="Arial"/>
                <w:iCs/>
              </w:rPr>
            </w:pPr>
            <m:oMathPara>
              <m:oMath>
                <m:r>
                  <w:rPr>
                    <w:rFonts w:ascii="Cambria Math" w:hAnsi="Cambria Math"/>
                  </w:rPr>
                  <m:t>k</m:t>
                </m:r>
                <m:d>
                  <m:dPr>
                    <m:ctrlPr>
                      <w:rPr>
                        <w:rFonts w:ascii="Cambria Math" w:hAnsi="Cambria Math"/>
                        <w:i/>
                      </w:rPr>
                    </m:ctrlPr>
                  </m:dPr>
                  <m:e>
                    <m:r>
                      <w:rPr>
                        <w:rFonts w:ascii="Cambria Math" w:hAnsi="Cambria Math"/>
                      </w:rPr>
                      <m:t>t</m:t>
                    </m:r>
                  </m:e>
                </m:d>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k</m:t>
                            </m:r>
                          </m:lim>
                        </m:limLow>
                      </m:fName>
                      <m:e>
                        <m:r>
                          <w:rPr>
                            <w:rFonts w:ascii="Cambria Math" w:hAnsi="Cambria Math"/>
                          </w:rPr>
                          <m:t xml:space="preserve"> </m:t>
                        </m:r>
                        <m:d>
                          <m:dPr>
                            <m:begChr m:val="|"/>
                            <m:endChr m:val="|"/>
                            <m:ctrlPr>
                              <w:rPr>
                                <w:rFonts w:ascii="Cambria Math" w:hAnsi="Cambria Math"/>
                                <w:i/>
                              </w:rPr>
                            </m:ctrlPr>
                          </m:dPr>
                          <m:e>
                            <m:r>
                              <w:rPr>
                                <w:rFonts w:ascii="Cambria Math" w:hAnsi="Cambria Math"/>
                              </w:rPr>
                              <m:t>φ</m:t>
                            </m:r>
                            <m:sSub>
                              <m:sSubPr>
                                <m:ctrlPr>
                                  <w:rPr>
                                    <w:rFonts w:ascii="Cambria Math" w:hAnsi="Cambria Math"/>
                                    <w:iCs/>
                                  </w:rPr>
                                </m:ctrlPr>
                              </m:sSubPr>
                              <m:e>
                                <m:r>
                                  <m:rPr>
                                    <m:sty m:val="p"/>
                                  </m:rPr>
                                  <w:rPr>
                                    <w:rFonts w:ascii="Cambria Math" w:hAnsi="Cambria Math"/>
                                  </w:rPr>
                                  <w:softHyphen/>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DoT</m:t>
                                </m:r>
                                <m:d>
                                  <m:dPr>
                                    <m:ctrlPr>
                                      <w:rPr>
                                        <w:rFonts w:ascii="Cambria Math" w:hAnsi="Cambria Math"/>
                                        <w:i/>
                                      </w:rPr>
                                    </m:ctrlPr>
                                  </m:dPr>
                                  <m:e>
                                    <m:r>
                                      <w:rPr>
                                        <w:rFonts w:ascii="Cambria Math" w:hAnsi="Cambria Math"/>
                                      </w:rPr>
                                      <m:t>t</m:t>
                                    </m:r>
                                  </m:e>
                                </m:d>
                              </m:e>
                            </m:d>
                          </m:e>
                        </m:d>
                      </m:e>
                    </m:func>
                  </m:e>
                </m:func>
                <m:r>
                  <w:rPr>
                    <w:rFonts w:ascii="Cambria Math" w:hAnsi="Cambria Math" w:cs="Arial"/>
                  </w:rPr>
                  <m:t>,</m:t>
                </m:r>
              </m:oMath>
            </m:oMathPara>
          </w:p>
        </w:tc>
        <w:tc>
          <w:tcPr>
            <w:tcW w:w="850" w:type="dxa"/>
          </w:tcPr>
          <w:p w14:paraId="7CBEFF9C" w14:textId="77777777" w:rsidR="00254FD4" w:rsidRPr="009F24EE" w:rsidRDefault="00254FD4" w:rsidP="00FA305A">
            <w:pPr>
              <w:jc w:val="right"/>
              <w:rPr>
                <w:rFonts w:cs="Arial"/>
              </w:rPr>
            </w:pPr>
            <w:r w:rsidRPr="009F24EE">
              <w:rPr>
                <w:rFonts w:cs="Arial"/>
              </w:rPr>
              <w:t>(2)</w:t>
            </w:r>
          </w:p>
        </w:tc>
      </w:tr>
    </w:tbl>
    <w:p w14:paraId="1334B63F" w14:textId="77777777" w:rsidR="00254FD4" w:rsidRPr="009F24EE" w:rsidRDefault="00254FD4" w:rsidP="00682A03">
      <w:pPr>
        <w:rPr>
          <w:rFonts w:ascii="Cambria Math" w:hAnsi="Cambria Math" w:cs="Cambria Math"/>
          <w:iCs/>
        </w:rPr>
      </w:pPr>
      <w:r w:rsidRPr="009F24EE">
        <w:t xml:space="preserve">where </w:t>
      </w:r>
      <m:oMath>
        <m:r>
          <w:rPr>
            <w:rFonts w:ascii="Cambria Math" w:hAnsi="Cambria Math"/>
          </w:rPr>
          <m:t>φ</m:t>
        </m:r>
        <m:sSub>
          <m:sSubPr>
            <m:ctrlPr>
              <w:rPr>
                <w:rFonts w:ascii="Cambria Math" w:hAnsi="Cambria Math"/>
                <w:i/>
              </w:rPr>
            </m:ctrlPr>
          </m:sSubPr>
          <m:e>
            <m:r>
              <m:rPr>
                <m:sty m:val="p"/>
              </m:rPr>
              <w:rPr>
                <w:rFonts w:ascii="Cambria Math" w:hAnsi="Cambria Math"/>
              </w:rPr>
              <w:softHyphen/>
            </m:r>
          </m:e>
          <m:sub>
            <m:r>
              <w:rPr>
                <w:rFonts w:ascii="Cambria Math" w:hAnsi="Cambria Math"/>
              </w:rPr>
              <m:t>k</m:t>
            </m:r>
          </m:sub>
        </m:sSub>
        <m:r>
          <w:rPr>
            <w:rFonts w:ascii="Cambria Math" w:hAnsi="Cambria Math"/>
          </w:rPr>
          <m:t>,  k=1,…,K,</m:t>
        </m:r>
      </m:oMath>
      <w:r w:rsidRPr="009F24EE">
        <w:t xml:space="preserve"> is the azimuth angle of the </w:t>
      </w:r>
      <w:r w:rsidRPr="009F24EE">
        <w:rPr>
          <w:i/>
          <w:iCs/>
        </w:rPr>
        <w:t>k</w:t>
      </w:r>
      <w:r w:rsidRPr="00EA59CC">
        <w:rPr>
          <w:vertAlign w:val="superscript"/>
        </w:rPr>
        <w:t>th</w:t>
      </w:r>
      <w:r w:rsidRPr="009F24EE">
        <w:t xml:space="preserve"> probe.</w:t>
      </w:r>
    </w:p>
    <w:p w14:paraId="6A0FB20D" w14:textId="77BBCA6A" w:rsidR="00254FD4" w:rsidRPr="00254FD4" w:rsidRDefault="00254FD4" w:rsidP="00682A03">
      <w:r w:rsidRPr="00254FD4">
        <w:t xml:space="preserve">Different way point may have different number of clusters. Assume way point </w:t>
      </w:r>
      <m:oMath>
        <m:r>
          <w:rPr>
            <w:rFonts w:ascii="Cambria Math" w:hAnsi="Cambria Math"/>
          </w:rPr>
          <m:t>a</m:t>
        </m:r>
      </m:oMath>
      <w:r w:rsidRPr="00254FD4">
        <w:t xml:space="preserve"> has </w:t>
      </w:r>
      <m:oMath>
        <m:r>
          <w:rPr>
            <w:rFonts w:ascii="Cambria Math" w:hAnsi="Cambria Math"/>
          </w:rPr>
          <m:t>N</m:t>
        </m:r>
      </m:oMath>
      <w:r w:rsidRPr="00254FD4">
        <w:t xml:space="preserve"> and </w:t>
      </w:r>
      <m:oMath>
        <m:r>
          <w:rPr>
            <w:rFonts w:ascii="Cambria Math" w:hAnsi="Cambria Math"/>
          </w:rPr>
          <m:t>b</m:t>
        </m:r>
      </m:oMath>
      <w:r w:rsidRPr="00254FD4">
        <w:t xml:space="preserve"> has </w:t>
      </w:r>
      <m:oMath>
        <m:r>
          <w:rPr>
            <w:rFonts w:ascii="Cambria Math" w:hAnsi="Cambria Math"/>
          </w:rPr>
          <m:t>N+1</m:t>
        </m:r>
      </m:oMath>
      <w:r w:rsidRPr="00254FD4">
        <w:t xml:space="preserve"> clusters. For cluster power interpolation the power of non-existing cluster </w:t>
      </w:r>
      <m:oMath>
        <m:r>
          <w:rPr>
            <w:rFonts w:ascii="Cambria Math" w:hAnsi="Cambria Math"/>
          </w:rPr>
          <m:t>N+1</m:t>
        </m:r>
      </m:oMath>
      <w:r w:rsidRPr="00254FD4">
        <w:t xml:space="preserve"> in way point </w:t>
      </w:r>
      <m:oMath>
        <m:r>
          <w:rPr>
            <w:rFonts w:ascii="Cambria Math" w:hAnsi="Cambria Math"/>
          </w:rPr>
          <m:t>a</m:t>
        </m:r>
      </m:oMath>
      <w:r w:rsidRPr="00254FD4">
        <w:t xml:space="preserve"> is set </w:t>
      </w:r>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 xml:space="preserve"> (a)=-100</m:t>
        </m:r>
      </m:oMath>
      <w:r w:rsidRPr="00254FD4">
        <w:t xml:space="preserve"> dB and the power ramp is interpolated between </w:t>
      </w:r>
      <m:oMath>
        <m:r>
          <w:rPr>
            <w:rFonts w:ascii="Cambria Math" w:hAnsi="Cambria Math"/>
          </w:rPr>
          <m:t>a</m:t>
        </m:r>
      </m:oMath>
      <w:r w:rsidRPr="00254FD4">
        <w:t xml:space="preserve"> and </w:t>
      </w:r>
      <m:oMath>
        <m:r>
          <w:rPr>
            <w:rFonts w:ascii="Cambria Math" w:hAnsi="Cambria Math"/>
          </w:rPr>
          <m:t>b</m:t>
        </m:r>
      </m:oMath>
      <w:r w:rsidRPr="00254FD4">
        <w:t xml:space="preserve"> as defined by the equation. In LOS condition the power of LOS ray is determined by the Ricean K-factor. Transitions between LOS and NLOS conditions are handled by defining the power of LOS ray to −100 dB for NLOS way points. These </w:t>
      </w:r>
      <w:r w:rsidRPr="00C239E5">
        <w:rPr>
          <w:rStyle w:val="Body1Char"/>
          <w:rFonts w:ascii="Symbol" w:hAnsi="Symbol" w:cs="Symbol"/>
        </w:rPr>
        <w:t></w:t>
      </w:r>
      <w:r w:rsidRPr="00254FD4">
        <w:t xml:space="preserve">100 dB power values correspond to the cluster parameters in tables of Annex A, i.e., </w:t>
      </w:r>
      <w:r w:rsidRPr="00C239E5">
        <w:rPr>
          <w:rStyle w:val="Body1Char"/>
          <w:rFonts w:ascii="Symbol" w:hAnsi="Symbol" w:cs="Symbol"/>
        </w:rPr>
        <w:t></w:t>
      </w:r>
      <w:r w:rsidRPr="00254FD4">
        <w:t xml:space="preserve">100 dB is the power before adding the distance dependent path loss. For other parameter the following rule for void clusters is applied. Parameter </w:t>
      </w:r>
      <m:oMath>
        <m:r>
          <w:rPr>
            <w:rFonts w:ascii="Cambria Math" w:hAnsi="Cambria Math"/>
          </w:rPr>
          <m:t>ε(w,n)</m:t>
        </m:r>
      </m:oMath>
      <w:r w:rsidRPr="00254FD4">
        <w:t xml:space="preserve"> denotes the parameter value of cluster </w:t>
      </w:r>
      <m:oMath>
        <m:r>
          <w:rPr>
            <w:rFonts w:ascii="Cambria Math" w:hAnsi="Cambria Math"/>
          </w:rPr>
          <m:t>n</m:t>
        </m:r>
      </m:oMath>
      <w:r w:rsidRPr="00254FD4">
        <w:t xml:space="preserve"> at way point </w:t>
      </w:r>
      <m:oMath>
        <m:r>
          <w:rPr>
            <w:rFonts w:ascii="Cambria Math" w:hAnsi="Cambria Math"/>
          </w:rPr>
          <m:t>w</m:t>
        </m:r>
      </m:oMath>
      <w:r w:rsidRPr="00254FD4">
        <w:t xml:space="preserve">. If cluster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xml:space="preserve">, i.e., the value of next way point is copied to the previous. The same applies if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03F11EF4" w14:textId="7B32E1DC" w:rsidR="00254FD4" w:rsidRPr="009F24EE" w:rsidRDefault="00254FD4" w:rsidP="00682A03">
      <w:r w:rsidRPr="009F24EE">
        <w:t xml:space="preserve">Unwanted randomness of channel models is removed by modifications defined in </w:t>
      </w:r>
      <w:r>
        <w:t>Clause</w:t>
      </w:r>
      <w:r w:rsidRPr="009F24EE">
        <w:t xml:space="preserve"> 7.2 of </w:t>
      </w:r>
      <w:r>
        <w:t>[4]</w:t>
      </w:r>
      <w:r w:rsidRPr="009F24EE">
        <w:t xml:space="preserve">. It is, by specifying fixed 2×2 initial phases for each ray, as defined in Table 7.2-8 of </w:t>
      </w:r>
      <w:r>
        <w:t>[4]</w:t>
      </w:r>
      <w:r w:rsidRPr="009F24EE">
        <w:t xml:space="preserve"> and introducing a uniformly distributed random scalar initial phase per path instead. Moreover, the coupling of ray angles is fixed as specified in Table 7.2-6 of </w:t>
      </w:r>
      <w:r>
        <w:t>[4]</w:t>
      </w:r>
      <w:r w:rsidRPr="009F24EE">
        <w:t xml:space="preserve">. Finally, after having interpolated propagation parameters, fixed randomness, and base station antenna configuration as defined in </w:t>
      </w:r>
      <w:r>
        <w:t>Clause 7.2</w:t>
      </w:r>
      <w:r w:rsidRPr="009F24EE">
        <w:t xml:space="preserve"> the fading channel coefficients are generated using the normal procedure defined in </w:t>
      </w:r>
      <w:r>
        <w:t>[6]</w:t>
      </w:r>
      <w:r w:rsidRPr="009F24EE">
        <w:t>.</w:t>
      </w:r>
    </w:p>
    <w:p w14:paraId="3B3DDF39" w14:textId="49EF6FE7" w:rsidR="006D21D7" w:rsidRDefault="00254FD4" w:rsidP="00682A03">
      <w:pPr>
        <w:rPr>
          <w:lang w:eastAsia="zh-CN"/>
        </w:rPr>
      </w:pPr>
      <w:r w:rsidRPr="009F24EE">
        <w:t xml:space="preserve">Overview of dynamic scenario geometry, K-factor and speed profile for UMa scenario is presented </w:t>
      </w:r>
      <w:r w:rsidRPr="00296529">
        <w:t xml:space="preserve">in </w:t>
      </w:r>
      <w:r w:rsidRPr="00764C58">
        <w:t xml:space="preserve">Figures 7.1-1 </w:t>
      </w:r>
      <w:r w:rsidRPr="00296529">
        <w:t xml:space="preserve">and </w:t>
      </w:r>
      <w:r w:rsidRPr="00764C58">
        <w:t xml:space="preserve">7.1-2 </w:t>
      </w:r>
      <w:r w:rsidRPr="00296529">
        <w:t xml:space="preserve">and for UMi scenario in Figures </w:t>
      </w:r>
      <w:r w:rsidRPr="00764C58">
        <w:t>7.1-3 and 7.1-4</w:t>
      </w:r>
      <w:r w:rsidRPr="00296529">
        <w:t>.</w:t>
      </w:r>
    </w:p>
    <w:p w14:paraId="4FA95FAE" w14:textId="77777777" w:rsidR="006D21D7" w:rsidRPr="009F24EE" w:rsidRDefault="006D21D7" w:rsidP="00AB2E84">
      <w:pPr>
        <w:pStyle w:val="TH"/>
      </w:pPr>
      <w:r w:rsidRPr="009F24EE">
        <w:rPr>
          <w:noProof/>
        </w:rPr>
        <w:lastRenderedPageBreak/>
        <w:drawing>
          <wp:inline distT="0" distB="0" distL="0" distR="0" wp14:anchorId="6974C887" wp14:editId="403DDE86">
            <wp:extent cx="5328000" cy="2871838"/>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rotWithShape="1">
                    <a:blip r:embed="rId22"/>
                    <a:srcRect t="16775" b="10129"/>
                    <a:stretch/>
                  </pic:blipFill>
                  <pic:spPr bwMode="auto">
                    <a:xfrm>
                      <a:off x="0" y="0"/>
                      <a:ext cx="5328000" cy="2871838"/>
                    </a:xfrm>
                    <a:prstGeom prst="rect">
                      <a:avLst/>
                    </a:prstGeom>
                    <a:ln>
                      <a:noFill/>
                    </a:ln>
                    <a:extLst>
                      <a:ext uri="{53640926-AAD7-44D8-BBD7-CCE9431645EC}">
                        <a14:shadowObscured xmlns:a14="http://schemas.microsoft.com/office/drawing/2010/main"/>
                      </a:ext>
                    </a:extLst>
                  </pic:spPr>
                </pic:pic>
              </a:graphicData>
            </a:graphic>
          </wp:inline>
        </w:drawing>
      </w:r>
    </w:p>
    <w:p w14:paraId="2FC8651D" w14:textId="2CA6B987" w:rsidR="006D21D7" w:rsidRPr="009F24EE" w:rsidRDefault="006D21D7" w:rsidP="006D21D7">
      <w:pPr>
        <w:pStyle w:val="TF"/>
      </w:pPr>
      <w:bookmarkStart w:id="51" w:name="_Toc106953659"/>
      <w:r>
        <w:t>Figure 7.1-1</w:t>
      </w:r>
      <w:r w:rsidR="00B5368D">
        <w:rPr>
          <w:rFonts w:hint="eastAsia"/>
          <w:lang w:eastAsia="zh-CN"/>
        </w:rPr>
        <w:t>:</w:t>
      </w:r>
      <w:r w:rsidRPr="009F24EE">
        <w:t xml:space="preserve"> Base station and the UE route in the UMa case. The base station location is on left and DUT route starts from the rightmost way point and continues </w:t>
      </w:r>
      <w:r>
        <w:t>counter</w:t>
      </w:r>
      <w:r w:rsidRPr="009F24EE">
        <w:t>clockwise back to the starting point. UE is always oriented towards its direction of travel (DoT)</w:t>
      </w:r>
      <w:bookmarkEnd w:id="51"/>
    </w:p>
    <w:p w14:paraId="35DBC747" w14:textId="77777777" w:rsidR="006D21D7" w:rsidRPr="009F24EE" w:rsidRDefault="006D21D7" w:rsidP="00AB2E84">
      <w:pPr>
        <w:pStyle w:val="TH"/>
      </w:pPr>
      <w:r w:rsidRPr="009F24EE">
        <w:rPr>
          <w:noProof/>
        </w:rPr>
        <w:drawing>
          <wp:inline distT="0" distB="0" distL="0" distR="0" wp14:anchorId="208EA1B5" wp14:editId="00E5FAA5">
            <wp:extent cx="4672584" cy="2843784"/>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72584" cy="2843784"/>
                    </a:xfrm>
                    <a:prstGeom prst="rect">
                      <a:avLst/>
                    </a:prstGeom>
                    <a:noFill/>
                    <a:ln>
                      <a:noFill/>
                    </a:ln>
                  </pic:spPr>
                </pic:pic>
              </a:graphicData>
            </a:graphic>
          </wp:inline>
        </w:drawing>
      </w:r>
    </w:p>
    <w:p w14:paraId="4B78BC0B" w14:textId="04F20944" w:rsidR="006D21D7" w:rsidRPr="009F24EE" w:rsidRDefault="006D21D7" w:rsidP="006D21D7">
      <w:pPr>
        <w:pStyle w:val="TF"/>
      </w:pPr>
      <w:bookmarkStart w:id="52" w:name="_Toc106953660"/>
      <w:r>
        <w:t>Figure 7.1-2</w:t>
      </w:r>
      <w:r w:rsidR="00B5368D">
        <w:rPr>
          <w:rFonts w:hint="eastAsia"/>
          <w:lang w:eastAsia="zh-CN"/>
        </w:rPr>
        <w:t>:</w:t>
      </w:r>
      <w:r w:rsidRPr="009F24EE">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52"/>
    </w:p>
    <w:p w14:paraId="71D2D63F" w14:textId="77777777" w:rsidR="006D21D7" w:rsidRPr="009F24EE" w:rsidRDefault="006D21D7" w:rsidP="00AB2E84">
      <w:pPr>
        <w:pStyle w:val="TH"/>
      </w:pPr>
      <w:r w:rsidRPr="009F24EE">
        <w:rPr>
          <w:noProof/>
        </w:rPr>
        <w:lastRenderedPageBreak/>
        <w:drawing>
          <wp:inline distT="0" distB="0" distL="0" distR="0" wp14:anchorId="6211270E" wp14:editId="47142DE2">
            <wp:extent cx="5328000" cy="3498700"/>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pic:nvPicPr>
                  <pic:blipFill rotWithShape="1">
                    <a:blip r:embed="rId24"/>
                    <a:srcRect t="10484" b="5029"/>
                    <a:stretch/>
                  </pic:blipFill>
                  <pic:spPr bwMode="auto">
                    <a:xfrm>
                      <a:off x="0" y="0"/>
                      <a:ext cx="5328000" cy="3498700"/>
                    </a:xfrm>
                    <a:prstGeom prst="rect">
                      <a:avLst/>
                    </a:prstGeom>
                    <a:ln>
                      <a:noFill/>
                    </a:ln>
                    <a:extLst>
                      <a:ext uri="{53640926-AAD7-44D8-BBD7-CCE9431645EC}">
                        <a14:shadowObscured xmlns:a14="http://schemas.microsoft.com/office/drawing/2010/main"/>
                      </a:ext>
                    </a:extLst>
                  </pic:spPr>
                </pic:pic>
              </a:graphicData>
            </a:graphic>
          </wp:inline>
        </w:drawing>
      </w:r>
    </w:p>
    <w:p w14:paraId="40723070" w14:textId="37D6DB38" w:rsidR="006D21D7" w:rsidRPr="009F24EE" w:rsidRDefault="006D21D7" w:rsidP="006D21D7">
      <w:pPr>
        <w:pStyle w:val="TF"/>
      </w:pPr>
      <w:bookmarkStart w:id="53" w:name="_Toc106953661"/>
      <w:r>
        <w:t>Figure 7.1-3</w:t>
      </w:r>
      <w:r w:rsidR="00B70418">
        <w:rPr>
          <w:rFonts w:hint="eastAsia"/>
          <w:lang w:eastAsia="zh-CN"/>
        </w:rPr>
        <w:t>:</w:t>
      </w:r>
      <w:r w:rsidRPr="009F24EE">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53"/>
    </w:p>
    <w:p w14:paraId="77B914C5" w14:textId="77777777" w:rsidR="006D21D7" w:rsidRPr="009F24EE" w:rsidRDefault="006D21D7" w:rsidP="00444629">
      <w:pPr>
        <w:pStyle w:val="TH"/>
      </w:pPr>
      <w:r w:rsidRPr="009F24EE">
        <w:rPr>
          <w:noProof/>
        </w:rPr>
        <w:drawing>
          <wp:inline distT="0" distB="0" distL="0" distR="0" wp14:anchorId="6C312339" wp14:editId="1EB0D4F2">
            <wp:extent cx="4672584" cy="2927354"/>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72584" cy="2927354"/>
                    </a:xfrm>
                    <a:prstGeom prst="rect">
                      <a:avLst/>
                    </a:prstGeom>
                    <a:noFill/>
                    <a:ln>
                      <a:noFill/>
                    </a:ln>
                  </pic:spPr>
                </pic:pic>
              </a:graphicData>
            </a:graphic>
          </wp:inline>
        </w:drawing>
      </w:r>
    </w:p>
    <w:p w14:paraId="125ED2D7" w14:textId="6E649F83" w:rsidR="006D21D7" w:rsidRPr="009F24EE" w:rsidRDefault="006D21D7" w:rsidP="006D21D7">
      <w:pPr>
        <w:pStyle w:val="TF"/>
      </w:pPr>
      <w:bookmarkStart w:id="54" w:name="_Toc106953662"/>
      <w:r>
        <w:t>Figure 7.1-4</w:t>
      </w:r>
      <w:r w:rsidR="00B70418">
        <w:rPr>
          <w:rFonts w:hint="eastAsia"/>
          <w:lang w:eastAsia="zh-CN"/>
        </w:rPr>
        <w:t>:</w:t>
      </w:r>
      <w:r w:rsidRPr="009F24EE">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54"/>
    </w:p>
    <w:p w14:paraId="5ACB2C97" w14:textId="77777777" w:rsidR="006D21D7" w:rsidRPr="009F24EE" w:rsidRDefault="006D21D7" w:rsidP="00682A03">
      <w:r w:rsidRPr="007974E8">
        <w:t>The</w:t>
      </w:r>
      <w:r w:rsidRPr="004204D2">
        <w:t xml:space="preserve"> cross</w:t>
      </w:r>
      <w:r w:rsidRPr="009F24EE">
        <w:t>-polarization power ratio in a propagation channel is defined as:</w:t>
      </w:r>
    </w:p>
    <w:p w14:paraId="3F7A7652" w14:textId="7D70190D" w:rsidR="006D21D7" w:rsidRPr="009F24EE" w:rsidRDefault="00F75B88" w:rsidP="00F75B88">
      <w:pPr>
        <w:pStyle w:val="EQ"/>
      </w:pPr>
      <w:r>
        <w:rPr>
          <w:iCs/>
          <w:noProof w:val="0"/>
        </w:rPr>
        <w:tab/>
      </w:r>
      <m:oMath>
        <m:r>
          <w:rPr>
            <w:rFonts w:ascii="Cambria Math" w:hAnsi="Cambria Math"/>
          </w:rPr>
          <m:t>XPR</m:t>
        </m:r>
        <m:r>
          <m:rPr>
            <m:sty m:val="p"/>
          </m:rPr>
          <w:rPr>
            <w:rFonts w:ascii="Cambria Math" w:hAnsi="Cambria Math"/>
          </w:rPr>
          <m:t>=</m:t>
        </m:r>
        <m:sSub>
          <m:sSubPr>
            <m:ctrlPr>
              <w:rPr>
                <w:rFonts w:ascii="Cambria Math" w:hAnsi="Cambria Math"/>
              </w:rPr>
            </m:ctrlPr>
          </m:sSubPr>
          <m:e>
            <m:r>
              <w:rPr>
                <w:rFonts w:ascii="Cambria Math" w:hAnsi="Cambria Math"/>
              </w:rPr>
              <m:t>XPR</m:t>
            </m:r>
          </m:e>
          <m:sub>
            <m:r>
              <w:rPr>
                <w:rFonts w:ascii="Cambria Math" w:hAnsi="Cambria Math"/>
              </w:rPr>
              <m:t>V</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XPR</m:t>
            </m:r>
          </m:e>
          <m:sub>
            <m:r>
              <w:rPr>
                <w:rFonts w:ascii="Cambria Math" w:hAnsi="Cambria Math"/>
              </w:rPr>
              <m:t>H</m:t>
            </m:r>
          </m:sub>
        </m:sSub>
      </m:oMath>
    </w:p>
    <w:p w14:paraId="5819FCFB" w14:textId="77777777" w:rsidR="006D21D7" w:rsidRPr="009F24EE" w:rsidRDefault="006D21D7" w:rsidP="00894AA0">
      <w:r>
        <w:t>where</w:t>
      </w:r>
    </w:p>
    <w:p w14:paraId="780B172D" w14:textId="7B526CB3" w:rsidR="006D21D7" w:rsidRPr="009F24EE" w:rsidRDefault="00F75B88" w:rsidP="00F75B88">
      <w:pPr>
        <w:pStyle w:val="EQ"/>
      </w:pPr>
      <w:r>
        <w:rPr>
          <w:noProof w:val="0"/>
        </w:rPr>
        <w:tab/>
      </w:r>
      <m:oMath>
        <m:sSub>
          <m:sSubPr>
            <m:ctrlPr>
              <w:rPr>
                <w:rFonts w:ascii="Cambria Math" w:hAnsi="Cambria Math"/>
              </w:rPr>
            </m:ctrlPr>
          </m:sSubPr>
          <m:e>
            <m:r>
              <w:rPr>
                <w:rFonts w:ascii="Cambria Math" w:hAnsi="Cambria Math"/>
              </w:rPr>
              <m:t>XPR</m:t>
            </m:r>
          </m:e>
          <m:sub>
            <m:r>
              <w:rPr>
                <w:rFonts w:ascii="Cambria Math" w:hAnsi="Cambria Math"/>
              </w:rPr>
              <m:t>V</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VV</m:t>
                </m:r>
              </m:sub>
            </m:sSub>
          </m:num>
          <m:den>
            <m:sSub>
              <m:sSubPr>
                <m:ctrlPr>
                  <w:rPr>
                    <w:rFonts w:ascii="Cambria Math" w:hAnsi="Cambria Math"/>
                  </w:rPr>
                </m:ctrlPr>
              </m:sSubPr>
              <m:e>
                <m:r>
                  <w:rPr>
                    <w:rFonts w:ascii="Cambria Math" w:hAnsi="Cambria Math"/>
                  </w:rPr>
                  <m:t>S</m:t>
                </m:r>
              </m:e>
              <m:sub>
                <m:r>
                  <w:rPr>
                    <w:rFonts w:ascii="Cambria Math" w:hAnsi="Cambria Math"/>
                  </w:rPr>
                  <m:t>HV</m:t>
                </m:r>
              </m:sub>
            </m:sSub>
          </m:den>
        </m:f>
        <m:r>
          <m:rPr>
            <m:sty m:val="p"/>
          </m:rPr>
          <w:rPr>
            <w:rFonts w:ascii="Cambria Math" w:hAnsi="Cambria Math"/>
          </w:rPr>
          <m:t xml:space="preserve"> and  </m:t>
        </m:r>
        <m:sSub>
          <m:sSubPr>
            <m:ctrlPr>
              <w:rPr>
                <w:rFonts w:ascii="Cambria Math" w:hAnsi="Cambria Math"/>
                <w:iCs/>
              </w:rPr>
            </m:ctrlPr>
          </m:sSubPr>
          <m:e>
            <m:r>
              <w:rPr>
                <w:rFonts w:ascii="Cambria Math" w:hAnsi="Cambria Math"/>
              </w:rPr>
              <m:t>XPR</m:t>
            </m:r>
          </m:e>
          <m:sub>
            <m:r>
              <w:rPr>
                <w:rFonts w:ascii="Cambria Math" w:hAnsi="Cambria Math"/>
              </w:rPr>
              <m:t>H</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HH</m:t>
                </m:r>
              </m:sub>
            </m:sSub>
          </m:num>
          <m:den>
            <m:sSub>
              <m:sSubPr>
                <m:ctrlPr>
                  <w:rPr>
                    <w:rFonts w:ascii="Cambria Math" w:hAnsi="Cambria Math"/>
                  </w:rPr>
                </m:ctrlPr>
              </m:sSubPr>
              <m:e>
                <m:r>
                  <w:rPr>
                    <w:rFonts w:ascii="Cambria Math" w:hAnsi="Cambria Math"/>
                  </w:rPr>
                  <m:t>S</m:t>
                </m:r>
              </m:e>
              <m:sub>
                <m:r>
                  <w:rPr>
                    <w:rFonts w:ascii="Cambria Math" w:hAnsi="Cambria Math"/>
                  </w:rPr>
                  <m:t>VH</m:t>
                </m:r>
              </m:sub>
            </m:sSub>
          </m:den>
        </m:f>
      </m:oMath>
    </w:p>
    <w:p w14:paraId="5C850C10" w14:textId="77777777" w:rsidR="006D21D7" w:rsidRPr="009F24EE" w:rsidRDefault="006D21D7" w:rsidP="00682A03">
      <w:r>
        <w:lastRenderedPageBreak/>
        <w:t>and</w:t>
      </w:r>
    </w:p>
    <w:p w14:paraId="772C9F3F" w14:textId="33D03F20" w:rsidR="006D21D7" w:rsidRPr="009F24EE" w:rsidRDefault="006D21D7" w:rsidP="00682A03">
      <w:pPr>
        <w:pStyle w:val="B1"/>
      </w:pPr>
      <w:r>
        <w:rPr>
          <w:i/>
          <w:sz w:val="22"/>
          <w:szCs w:val="22"/>
        </w:rPr>
        <w:t>-</w:t>
      </w:r>
      <w:r w:rsidR="00F75B88">
        <w:rPr>
          <w:i/>
          <w:sz w:val="22"/>
          <w:szCs w:val="22"/>
        </w:rPr>
        <w:tab/>
      </w:r>
      <w:r w:rsidRPr="009F24EE">
        <w:rPr>
          <w:i/>
          <w:sz w:val="22"/>
          <w:szCs w:val="22"/>
        </w:rPr>
        <w:t>S</w:t>
      </w:r>
      <w:r w:rsidRPr="009F24EE">
        <w:rPr>
          <w:i/>
          <w:sz w:val="22"/>
          <w:szCs w:val="22"/>
          <w:vertAlign w:val="subscript"/>
        </w:rPr>
        <w:t>VV</w:t>
      </w:r>
      <w:r w:rsidRPr="009F24EE">
        <w:t xml:space="preserve"> is the coefficient for scattered/reflected power on V-polarization and incident power on V-polarization</w:t>
      </w:r>
    </w:p>
    <w:p w14:paraId="05E62123" w14:textId="7A35523E" w:rsidR="006D21D7" w:rsidRPr="009F24EE" w:rsidRDefault="006D21D7" w:rsidP="00682A03">
      <w:pPr>
        <w:pStyle w:val="B1"/>
      </w:pPr>
      <w:r>
        <w:rPr>
          <w:i/>
          <w:sz w:val="22"/>
          <w:szCs w:val="22"/>
        </w:rPr>
        <w:t>-</w:t>
      </w:r>
      <w:r w:rsidR="00F75B88">
        <w:rPr>
          <w:i/>
          <w:sz w:val="22"/>
          <w:szCs w:val="22"/>
        </w:rPr>
        <w:tab/>
      </w:r>
      <w:r w:rsidRPr="009F24EE">
        <w:rPr>
          <w:i/>
          <w:sz w:val="22"/>
          <w:szCs w:val="22"/>
        </w:rPr>
        <w:t>S</w:t>
      </w:r>
      <w:r w:rsidRPr="009F24EE">
        <w:rPr>
          <w:i/>
          <w:sz w:val="22"/>
          <w:szCs w:val="22"/>
          <w:vertAlign w:val="subscript"/>
        </w:rPr>
        <w:t>VH</w:t>
      </w:r>
      <w:r w:rsidRPr="009F24EE">
        <w:t xml:space="preserve"> is the coefficient for scattered/reflected power on V-polarization and incident power on H-polarization</w:t>
      </w:r>
    </w:p>
    <w:p w14:paraId="6891E8E5" w14:textId="392FE5C0" w:rsidR="006D21D7" w:rsidRDefault="006D21D7" w:rsidP="00682A03">
      <w:pPr>
        <w:pStyle w:val="B1"/>
      </w:pPr>
      <w:r>
        <w:rPr>
          <w:i/>
          <w:sz w:val="22"/>
          <w:szCs w:val="22"/>
        </w:rPr>
        <w:t>-</w:t>
      </w:r>
      <w:r w:rsidR="00F75B88">
        <w:rPr>
          <w:i/>
          <w:sz w:val="22"/>
          <w:szCs w:val="22"/>
        </w:rPr>
        <w:tab/>
      </w:r>
      <w:r w:rsidRPr="004204D2">
        <w:rPr>
          <w:i/>
          <w:sz w:val="22"/>
          <w:szCs w:val="22"/>
        </w:rPr>
        <w:t>S</w:t>
      </w:r>
      <w:r w:rsidRPr="004204D2">
        <w:rPr>
          <w:i/>
          <w:sz w:val="22"/>
          <w:szCs w:val="22"/>
          <w:vertAlign w:val="subscript"/>
        </w:rPr>
        <w:t>HV</w:t>
      </w:r>
      <w:r w:rsidRPr="009F24EE">
        <w:t xml:space="preserve"> is the coefficient for scattered/reflected power on H-polarization and incident power on V-polarization</w:t>
      </w:r>
    </w:p>
    <w:p w14:paraId="000BB7CA" w14:textId="182CBF75" w:rsidR="006A20BB" w:rsidRDefault="006D21D7" w:rsidP="00682A03">
      <w:pPr>
        <w:pStyle w:val="B1"/>
        <w:rPr>
          <w:lang w:eastAsia="zh-CN"/>
        </w:rPr>
      </w:pPr>
      <w:r>
        <w:rPr>
          <w:i/>
          <w:sz w:val="22"/>
          <w:szCs w:val="22"/>
        </w:rPr>
        <w:t>-</w:t>
      </w:r>
      <w:r w:rsidR="00F75B88">
        <w:rPr>
          <w:i/>
          <w:sz w:val="22"/>
          <w:szCs w:val="22"/>
        </w:rPr>
        <w:tab/>
      </w:r>
      <w:r w:rsidRPr="00C239E5">
        <w:rPr>
          <w:i/>
          <w:sz w:val="22"/>
          <w:szCs w:val="22"/>
        </w:rPr>
        <w:t>S</w:t>
      </w:r>
      <w:r w:rsidRPr="00C239E5">
        <w:rPr>
          <w:i/>
          <w:sz w:val="22"/>
          <w:szCs w:val="22"/>
          <w:vertAlign w:val="subscript"/>
        </w:rPr>
        <w:t>HH</w:t>
      </w:r>
      <w:r w:rsidRPr="009F24EE">
        <w:t xml:space="preserve"> is the coefficient for scattered/reflected power on H-polarization and incident power on H-polarization</w:t>
      </w:r>
    </w:p>
    <w:p w14:paraId="5C966A0B" w14:textId="4BA757A2" w:rsidR="0068684D" w:rsidRDefault="0068684D" w:rsidP="0068684D">
      <w:pPr>
        <w:pStyle w:val="Heading2"/>
      </w:pPr>
      <w:bookmarkStart w:id="55" w:name="_Toc180424216"/>
      <w:r>
        <w:rPr>
          <w:rFonts w:hint="eastAsia"/>
          <w:lang w:eastAsia="zh-CN"/>
        </w:rPr>
        <w:t>7.2</w:t>
      </w:r>
      <w:r>
        <w:tab/>
      </w:r>
      <w:r w:rsidR="00DB1075">
        <w:rPr>
          <w:rFonts w:hint="eastAsia"/>
          <w:lang w:eastAsia="zh-CN"/>
        </w:rPr>
        <w:t>E</w:t>
      </w:r>
      <w:r w:rsidR="00DB1075" w:rsidRPr="00DB1075">
        <w:rPr>
          <w:lang w:eastAsia="zh-CN"/>
        </w:rPr>
        <w:t xml:space="preserve">mulation of </w:t>
      </w:r>
      <w:r w:rsidR="009116EF">
        <w:rPr>
          <w:rFonts w:hint="eastAsia"/>
          <w:lang w:eastAsia="zh-CN"/>
        </w:rPr>
        <w:t>b</w:t>
      </w:r>
      <w:r w:rsidR="00DB1075" w:rsidRPr="00DB1075">
        <w:rPr>
          <w:lang w:eastAsia="zh-CN"/>
        </w:rPr>
        <w:t xml:space="preserve">ase </w:t>
      </w:r>
      <w:r w:rsidR="009116EF">
        <w:rPr>
          <w:rFonts w:hint="eastAsia"/>
          <w:lang w:eastAsia="zh-CN"/>
        </w:rPr>
        <w:t>s</w:t>
      </w:r>
      <w:r w:rsidR="00DB1075" w:rsidRPr="00DB1075">
        <w:rPr>
          <w:lang w:eastAsia="zh-CN"/>
        </w:rPr>
        <w:t>tation beamforming configuration</w:t>
      </w:r>
      <w:bookmarkEnd w:id="55"/>
      <w:r w:rsidRPr="00F54508">
        <w:t xml:space="preserve"> </w:t>
      </w:r>
    </w:p>
    <w:p w14:paraId="23BE2961" w14:textId="77777777" w:rsidR="00B62AB8" w:rsidRPr="009F24EE" w:rsidRDefault="00B62AB8" w:rsidP="00682A03">
      <w:r w:rsidRPr="009F24EE">
        <w:t>In geometry-based channel models, the antennas and propagation are specified separately. Hence, the propagation parameters specified in the annex are not dependent on the BS antenna or beam definitions. The single BS antenna element has 65</w:t>
      </w:r>
      <w:r w:rsidRPr="009F24EE">
        <w:rPr>
          <w:rFonts w:ascii="Symbol" w:eastAsia="Symbol" w:hAnsi="Symbol" w:cs="Symbol"/>
        </w:rPr>
        <w:t></w:t>
      </w:r>
      <w:r w:rsidRPr="009F24EE">
        <w:t xml:space="preserve"> HPBW with 8</w:t>
      </w:r>
      <w:r>
        <w:t> </w:t>
      </w:r>
      <w:r w:rsidRPr="009F24EE">
        <w:t>dBi gain and it is as specified in Table 7.3-1 of</w:t>
      </w:r>
      <w:r>
        <w:t xml:space="preserve"> [6]</w:t>
      </w:r>
      <w:r w:rsidRPr="009F24EE">
        <w:t xml:space="preserve">.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w:t>
      </w:r>
      <w:r>
        <w:t>[6]</w:t>
      </w:r>
      <w:r w:rsidRPr="009F24EE">
        <w:t xml:space="preserve"> and the element spacing is 0.5 wavelengths. The array configuration for 4 CSI-RS antenna ports is shown in </w:t>
      </w:r>
      <w:r w:rsidRPr="00764C58">
        <w:t>Figure 7.2-1</w:t>
      </w:r>
      <w:r w:rsidRPr="009F24EE">
        <w:t>.</w:t>
      </w:r>
    </w:p>
    <w:p w14:paraId="51463F3C" w14:textId="77777777" w:rsidR="00B62AB8" w:rsidRPr="009F24EE" w:rsidRDefault="00B62AB8" w:rsidP="00BD431C">
      <w:pPr>
        <w:pStyle w:val="TH"/>
      </w:pPr>
      <w:r w:rsidRPr="009F24EE">
        <w:rPr>
          <w:noProof/>
        </w:rPr>
        <w:drawing>
          <wp:inline distT="0" distB="0" distL="0" distR="0" wp14:anchorId="5FB1197A" wp14:editId="282B4C11">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55775" cy="1042670"/>
                    </a:xfrm>
                    <a:prstGeom prst="rect">
                      <a:avLst/>
                    </a:prstGeom>
                    <a:noFill/>
                  </pic:spPr>
                </pic:pic>
              </a:graphicData>
            </a:graphic>
          </wp:inline>
        </w:drawing>
      </w:r>
    </w:p>
    <w:p w14:paraId="0EF4C834" w14:textId="5AA9D977" w:rsidR="00B62AB8" w:rsidRPr="009F24EE" w:rsidRDefault="00B62AB8" w:rsidP="007974E8">
      <w:pPr>
        <w:pStyle w:val="TF"/>
      </w:pPr>
      <w:bookmarkStart w:id="56" w:name="_Toc106953663"/>
      <w:r>
        <w:t>Figure 7.2-1</w:t>
      </w:r>
      <w:r w:rsidR="00B5368D">
        <w:rPr>
          <w:rFonts w:hint="eastAsia"/>
          <w:lang w:eastAsia="zh-CN"/>
        </w:rPr>
        <w:t>:</w:t>
      </w:r>
      <w:r w:rsidRPr="009F24EE">
        <w:t xml:space="preserve"> Base station antenna array configuration</w:t>
      </w:r>
      <w:bookmarkEnd w:id="56"/>
    </w:p>
    <w:p w14:paraId="4FF37CCC" w14:textId="77777777" w:rsidR="0049426E" w:rsidRDefault="0049426E" w:rsidP="0049426E">
      <w:pPr>
        <w:pStyle w:val="Heading1"/>
        <w:rPr>
          <w:lang w:eastAsia="zh-CN"/>
        </w:rPr>
      </w:pPr>
      <w:bookmarkStart w:id="57" w:name="_Toc180424217"/>
      <w:r>
        <w:rPr>
          <w:rFonts w:hint="eastAsia"/>
          <w:lang w:eastAsia="zh-CN"/>
        </w:rPr>
        <w:t>8</w:t>
      </w:r>
      <w:r w:rsidRPr="004D3578">
        <w:tab/>
      </w:r>
      <w:r w:rsidR="00E13F35">
        <w:rPr>
          <w:rFonts w:hint="eastAsia"/>
          <w:lang w:eastAsia="zh-CN"/>
        </w:rPr>
        <w:t>Channel model validation</w:t>
      </w:r>
      <w:bookmarkEnd w:id="57"/>
    </w:p>
    <w:p w14:paraId="4B077C12" w14:textId="77777777" w:rsidR="006A20BB" w:rsidRDefault="006A20BB" w:rsidP="006A20BB">
      <w:pPr>
        <w:pStyle w:val="Heading2"/>
        <w:rPr>
          <w:lang w:eastAsia="zh-CN"/>
        </w:rPr>
      </w:pPr>
      <w:bookmarkStart w:id="58" w:name="_Toc180424218"/>
      <w:r>
        <w:rPr>
          <w:rFonts w:hint="eastAsia"/>
          <w:lang w:eastAsia="zh-CN"/>
        </w:rPr>
        <w:t>8.1</w:t>
      </w:r>
      <w:r>
        <w:tab/>
      </w:r>
      <w:r>
        <w:rPr>
          <w:rFonts w:hint="eastAsia"/>
          <w:lang w:eastAsia="zh-CN"/>
        </w:rPr>
        <w:t>General</w:t>
      </w:r>
      <w:bookmarkEnd w:id="58"/>
    </w:p>
    <w:p w14:paraId="792F8FD5" w14:textId="613FE772" w:rsidR="00EF32CE" w:rsidRDefault="00EF32CE" w:rsidP="00EF32CE">
      <w:pPr>
        <w:pStyle w:val="Guidance"/>
      </w:pPr>
      <w:r w:rsidRPr="00485EEB">
        <w:t xml:space="preserve">&lt;Editor’s note: </w:t>
      </w:r>
      <w:r w:rsidR="00B5368D" w:rsidRPr="00B5368D">
        <w:t>Additional frequencies for validation measurements are not precluded.</w:t>
      </w:r>
      <w:r w:rsidRPr="00485EEB">
        <w:t>&gt;</w:t>
      </w:r>
    </w:p>
    <w:p w14:paraId="202FC398" w14:textId="77777777" w:rsidR="00B5368D" w:rsidRPr="009F24EE" w:rsidRDefault="00B5368D" w:rsidP="00B5368D">
      <w:r w:rsidRPr="009F24EE">
        <w:t xml:space="preserve">This </w:t>
      </w:r>
      <w:r>
        <w:t>clause</w:t>
      </w:r>
      <w:r w:rsidRPr="009F24EE">
        <w:t xml:space="preserve"> describes the MIMO OTA validation measurements required to ensure that the test conditions are correctly implemented and hence capable of generating the propagation environment, as described by the model, within the designated test zone.</w:t>
      </w:r>
    </w:p>
    <w:p w14:paraId="636F6F70" w14:textId="77777777" w:rsidR="00B5368D" w:rsidRPr="009F24EE" w:rsidRDefault="00B5368D" w:rsidP="00B5368D">
      <w:r w:rsidRPr="009F24EE">
        <w:t xml:space="preserve">The following validation measurements shall be </w:t>
      </w:r>
      <w:r>
        <w:t>performed</w:t>
      </w:r>
      <w:r w:rsidRPr="009F24EE">
        <w:t xml:space="preserve"> at 2450</w:t>
      </w:r>
      <w:r>
        <w:t> </w:t>
      </w:r>
      <w:r w:rsidRPr="009F24EE">
        <w:t>MHz:</w:t>
      </w:r>
    </w:p>
    <w:p w14:paraId="451317FE" w14:textId="3BF95A2D" w:rsidR="00B5368D" w:rsidRPr="009F24EE" w:rsidRDefault="00224372" w:rsidP="00224372">
      <w:pPr>
        <w:pStyle w:val="B1"/>
      </w:pPr>
      <w:r>
        <w:t>-</w:t>
      </w:r>
      <w:r>
        <w:tab/>
      </w:r>
      <w:r w:rsidR="00B5368D" w:rsidRPr="009F24EE">
        <w:t>Path Loss (PL)</w:t>
      </w:r>
    </w:p>
    <w:p w14:paraId="088C523B" w14:textId="6FE7B23E" w:rsidR="00B5368D" w:rsidRPr="009F24EE" w:rsidRDefault="00224372" w:rsidP="00224372">
      <w:pPr>
        <w:pStyle w:val="B1"/>
      </w:pPr>
      <w:r>
        <w:t>-</w:t>
      </w:r>
      <w:r>
        <w:tab/>
      </w:r>
      <w:r w:rsidR="00B5368D" w:rsidRPr="009F24EE">
        <w:t>Power Delay Profile (PDP)</w:t>
      </w:r>
    </w:p>
    <w:p w14:paraId="0A3B4494" w14:textId="29159850" w:rsidR="00B5368D" w:rsidRPr="009F24EE" w:rsidRDefault="00224372" w:rsidP="00224372">
      <w:pPr>
        <w:pStyle w:val="B1"/>
      </w:pPr>
      <w:r>
        <w:t>-</w:t>
      </w:r>
      <w:r>
        <w:tab/>
      </w:r>
      <w:r w:rsidR="00B5368D" w:rsidRPr="009F24EE">
        <w:t>Doppler/Temporal correlation (TCF)</w:t>
      </w:r>
    </w:p>
    <w:p w14:paraId="1EC29C83" w14:textId="702E84D1" w:rsidR="00B5368D" w:rsidRPr="009F24EE" w:rsidRDefault="00224372" w:rsidP="00224372">
      <w:pPr>
        <w:pStyle w:val="B1"/>
      </w:pPr>
      <w:r>
        <w:t>-</w:t>
      </w:r>
      <w:r>
        <w:tab/>
      </w:r>
      <w:r w:rsidR="00B5368D" w:rsidRPr="009F24EE">
        <w:t>Spatial Correlation (SCF)</w:t>
      </w:r>
    </w:p>
    <w:p w14:paraId="2AFB10A7" w14:textId="157CDFD5" w:rsidR="00B5368D" w:rsidRDefault="00224372" w:rsidP="00224372">
      <w:pPr>
        <w:pStyle w:val="B1"/>
      </w:pPr>
      <w:r>
        <w:t>-</w:t>
      </w:r>
      <w:r>
        <w:tab/>
      </w:r>
      <w:r w:rsidR="00B5368D" w:rsidRPr="009F24EE">
        <w:t>Cross-polarization (XPO)</w:t>
      </w:r>
    </w:p>
    <w:p w14:paraId="2412E16A" w14:textId="7197ACDF" w:rsidR="00B5368D" w:rsidRDefault="00B5368D" w:rsidP="00224372">
      <w:r w:rsidRPr="001D1B42">
        <w:rPr>
          <w:rFonts w:eastAsiaTheme="minorEastAsia"/>
        </w:rPr>
        <w:t xml:space="preserve">The target values of validation items defined in following </w:t>
      </w:r>
      <w:r>
        <w:rPr>
          <w:rFonts w:eastAsiaTheme="minorEastAsia"/>
        </w:rPr>
        <w:t>clauses</w:t>
      </w:r>
      <w:r w:rsidRPr="001D1B42">
        <w:rPr>
          <w:rFonts w:eastAsiaTheme="minorEastAsia"/>
        </w:rPr>
        <w:t xml:space="preserve"> are obtained computationally from propagation parameters of Annex A using the specified antennas. The reference channel model is ideal and primarily does not consider multi-probe OTA limitations. The only exception is the LOS path, which is quantized to the closest probe of </w:t>
      </w:r>
      <w:r w:rsidRPr="001D1B42">
        <w:rPr>
          <w:rFonts w:eastAsiaTheme="minorEastAsia"/>
        </w:rPr>
        <w:lastRenderedPageBreak/>
        <w:t xml:space="preserve">MPAC configuration as defined in </w:t>
      </w:r>
      <w:r>
        <w:rPr>
          <w:rFonts w:eastAsiaTheme="minorEastAsia"/>
        </w:rPr>
        <w:t>Clause</w:t>
      </w:r>
      <w:r w:rsidRPr="001D1B42">
        <w:rPr>
          <w:rFonts w:eastAsiaTheme="minorEastAsia"/>
        </w:rPr>
        <w:t xml:space="preserve"> </w:t>
      </w:r>
      <w:r>
        <w:rPr>
          <w:rFonts w:eastAsiaTheme="minorEastAsia"/>
        </w:rPr>
        <w:t>7.1</w:t>
      </w:r>
      <w:r w:rsidRPr="001D1B42">
        <w:rPr>
          <w:rFonts w:eastAsiaTheme="minorEastAsia"/>
        </w:rPr>
        <w:t xml:space="preserve">. This quantization affects the target statistical values of spatial correlation in </w:t>
      </w:r>
      <w:r>
        <w:rPr>
          <w:rFonts w:eastAsiaTheme="minorEastAsia"/>
        </w:rPr>
        <w:t>Clause</w:t>
      </w:r>
      <w:r w:rsidRPr="001D1B42">
        <w:rPr>
          <w:rFonts w:eastAsiaTheme="minorEastAsia"/>
        </w:rPr>
        <w:t xml:space="preserve"> </w:t>
      </w:r>
      <w:r>
        <w:rPr>
          <w:rFonts w:eastAsiaTheme="minorEastAsia"/>
        </w:rPr>
        <w:t>8.2.5</w:t>
      </w:r>
      <w:r w:rsidRPr="009F24EE">
        <w:t>.</w:t>
      </w:r>
    </w:p>
    <w:p w14:paraId="30ADE1A8" w14:textId="4CA1701B" w:rsidR="00EF32CE" w:rsidRDefault="00EF32CE" w:rsidP="00EF32CE">
      <w:pPr>
        <w:pStyle w:val="Heading2"/>
        <w:rPr>
          <w:lang w:eastAsia="zh-CN"/>
        </w:rPr>
      </w:pPr>
      <w:bookmarkStart w:id="59" w:name="_Toc180424219"/>
      <w:r>
        <w:rPr>
          <w:rFonts w:hint="eastAsia"/>
          <w:lang w:eastAsia="zh-CN"/>
        </w:rPr>
        <w:t>8.2</w:t>
      </w:r>
      <w:r>
        <w:tab/>
      </w:r>
      <w:r w:rsidR="00EA5068">
        <w:rPr>
          <w:rFonts w:hint="eastAsia"/>
          <w:lang w:eastAsia="zh-CN"/>
        </w:rPr>
        <w:t xml:space="preserve">Validation of the </w:t>
      </w:r>
      <w:r w:rsidR="005642DA">
        <w:rPr>
          <w:rFonts w:hint="eastAsia"/>
          <w:lang w:eastAsia="zh-CN"/>
        </w:rPr>
        <w:t xml:space="preserve">dynamic </w:t>
      </w:r>
      <w:r w:rsidR="00EA5068">
        <w:rPr>
          <w:rFonts w:hint="eastAsia"/>
          <w:lang w:eastAsia="zh-CN"/>
        </w:rPr>
        <w:t>channel model</w:t>
      </w:r>
      <w:r w:rsidR="00BC6CA6">
        <w:rPr>
          <w:rFonts w:hint="eastAsia"/>
          <w:lang w:eastAsia="zh-CN"/>
        </w:rPr>
        <w:t>s</w:t>
      </w:r>
      <w:bookmarkEnd w:id="59"/>
    </w:p>
    <w:p w14:paraId="0A8163A1" w14:textId="07C1E4CD" w:rsidR="00970919" w:rsidRDefault="00970919" w:rsidP="00970919">
      <w:pPr>
        <w:pStyle w:val="Heading3"/>
      </w:pPr>
      <w:bookmarkStart w:id="60" w:name="_Toc180424220"/>
      <w:bookmarkStart w:id="61" w:name="_Toc173152190"/>
      <w:r>
        <w:t>8.2.1</w:t>
      </w:r>
      <w:r>
        <w:tab/>
        <w:t>Measurement Setup</w:t>
      </w:r>
      <w:bookmarkEnd w:id="60"/>
      <w:bookmarkEnd w:id="61"/>
    </w:p>
    <w:p w14:paraId="20D7C02D" w14:textId="77777777" w:rsidR="00970919" w:rsidRPr="009F24EE" w:rsidRDefault="00970919" w:rsidP="00970919">
      <w:r w:rsidRPr="009F24EE">
        <w:t xml:space="preserve">The measurement setup includes the following equipment listed in </w:t>
      </w:r>
      <w:r>
        <w:t>Table 8.2.1-1</w:t>
      </w:r>
      <w:r w:rsidRPr="009F24EE">
        <w:t xml:space="preserve">.  </w:t>
      </w:r>
    </w:p>
    <w:p w14:paraId="0FF44A07" w14:textId="6D8E50ED" w:rsidR="00970919" w:rsidRPr="009F24EE" w:rsidRDefault="00970919" w:rsidP="00970919">
      <w:pPr>
        <w:pStyle w:val="TH"/>
      </w:pPr>
      <w:r w:rsidRPr="007974E8">
        <w:t>Table 8.2.1-1</w:t>
      </w:r>
      <w:r w:rsidR="006348FD">
        <w:rPr>
          <w:rFonts w:hint="eastAsia"/>
          <w:lang w:eastAsia="zh-CN"/>
        </w:rPr>
        <w:t>:</w:t>
      </w:r>
      <w:r w:rsidRPr="007974E8">
        <w:t xml:space="preserve"> </w:t>
      </w:r>
      <w:r w:rsidRPr="009F24EE">
        <w:t>Required Measurement Equipment</w:t>
      </w:r>
    </w:p>
    <w:tbl>
      <w:tblPr>
        <w:tblStyle w:val="TableGrid"/>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970919" w:rsidRPr="009F24EE" w14:paraId="3196CE35" w14:textId="77777777" w:rsidTr="00873D42">
        <w:trPr>
          <w:trHeight w:val="254"/>
          <w:jc w:val="center"/>
        </w:trPr>
        <w:tc>
          <w:tcPr>
            <w:tcW w:w="0" w:type="auto"/>
            <w:shd w:val="clear" w:color="auto" w:fill="D9D9D9" w:themeFill="background1" w:themeFillShade="D9"/>
          </w:tcPr>
          <w:p w14:paraId="29C8B38E" w14:textId="77777777" w:rsidR="00970919" w:rsidRPr="009F24EE" w:rsidRDefault="00970919" w:rsidP="00873D42">
            <w:pPr>
              <w:pStyle w:val="TAH"/>
            </w:pPr>
            <w:r w:rsidRPr="009F24EE">
              <w:t>Item</w:t>
            </w:r>
          </w:p>
        </w:tc>
        <w:tc>
          <w:tcPr>
            <w:tcW w:w="0" w:type="auto"/>
            <w:shd w:val="clear" w:color="auto" w:fill="D9D9D9" w:themeFill="background1" w:themeFillShade="D9"/>
          </w:tcPr>
          <w:p w14:paraId="139D0D3B" w14:textId="77777777" w:rsidR="00970919" w:rsidRPr="009F24EE" w:rsidRDefault="00970919" w:rsidP="00873D42">
            <w:pPr>
              <w:pStyle w:val="TAH"/>
            </w:pPr>
            <w:r w:rsidRPr="009F24EE">
              <w:t>Quantity</w:t>
            </w:r>
          </w:p>
        </w:tc>
        <w:tc>
          <w:tcPr>
            <w:tcW w:w="0" w:type="auto"/>
            <w:shd w:val="clear" w:color="auto" w:fill="D9D9D9" w:themeFill="background1" w:themeFillShade="D9"/>
          </w:tcPr>
          <w:p w14:paraId="0B113E38" w14:textId="77777777" w:rsidR="00970919" w:rsidRPr="009F24EE" w:rsidRDefault="00970919" w:rsidP="00873D42">
            <w:pPr>
              <w:pStyle w:val="TAH"/>
            </w:pPr>
            <w:r w:rsidRPr="009F24EE">
              <w:t>Item</w:t>
            </w:r>
          </w:p>
        </w:tc>
        <w:tc>
          <w:tcPr>
            <w:tcW w:w="0" w:type="auto"/>
            <w:shd w:val="clear" w:color="auto" w:fill="D9D9D9" w:themeFill="background1" w:themeFillShade="D9"/>
          </w:tcPr>
          <w:p w14:paraId="2F8C9D25" w14:textId="77777777" w:rsidR="00970919" w:rsidRPr="009F24EE" w:rsidRDefault="00970919" w:rsidP="00873D42">
            <w:pPr>
              <w:pStyle w:val="TAH"/>
            </w:pPr>
            <w:r w:rsidRPr="009F24EE">
              <w:t>PL</w:t>
            </w:r>
          </w:p>
        </w:tc>
        <w:tc>
          <w:tcPr>
            <w:tcW w:w="0" w:type="auto"/>
            <w:shd w:val="clear" w:color="auto" w:fill="D9D9D9" w:themeFill="background1" w:themeFillShade="D9"/>
          </w:tcPr>
          <w:p w14:paraId="40757420" w14:textId="77777777" w:rsidR="00970919" w:rsidRPr="009F24EE" w:rsidRDefault="00970919" w:rsidP="00873D42">
            <w:pPr>
              <w:pStyle w:val="TAH"/>
            </w:pPr>
            <w:r w:rsidRPr="009F24EE">
              <w:t>PDP</w:t>
            </w:r>
          </w:p>
        </w:tc>
        <w:tc>
          <w:tcPr>
            <w:tcW w:w="0" w:type="auto"/>
            <w:shd w:val="clear" w:color="auto" w:fill="D9D9D9" w:themeFill="background1" w:themeFillShade="D9"/>
          </w:tcPr>
          <w:p w14:paraId="74F4C7BD" w14:textId="77777777" w:rsidR="00970919" w:rsidRPr="009F24EE" w:rsidRDefault="00970919" w:rsidP="00873D42">
            <w:pPr>
              <w:pStyle w:val="TAH"/>
            </w:pPr>
            <w:r w:rsidRPr="009F24EE">
              <w:t>TCF</w:t>
            </w:r>
          </w:p>
        </w:tc>
        <w:tc>
          <w:tcPr>
            <w:tcW w:w="0" w:type="auto"/>
            <w:shd w:val="clear" w:color="auto" w:fill="D9D9D9" w:themeFill="background1" w:themeFillShade="D9"/>
          </w:tcPr>
          <w:p w14:paraId="6D9F8EE0" w14:textId="77777777" w:rsidR="00970919" w:rsidRPr="009F24EE" w:rsidRDefault="00970919" w:rsidP="00873D42">
            <w:pPr>
              <w:pStyle w:val="TAH"/>
            </w:pPr>
            <w:r w:rsidRPr="009F24EE">
              <w:t>SCF</w:t>
            </w:r>
          </w:p>
        </w:tc>
        <w:tc>
          <w:tcPr>
            <w:tcW w:w="0" w:type="auto"/>
            <w:shd w:val="clear" w:color="auto" w:fill="D9D9D9" w:themeFill="background1" w:themeFillShade="D9"/>
          </w:tcPr>
          <w:p w14:paraId="1D3912E6" w14:textId="77777777" w:rsidR="00970919" w:rsidRPr="009F24EE" w:rsidRDefault="00970919" w:rsidP="00873D42">
            <w:pPr>
              <w:pStyle w:val="TAH"/>
            </w:pPr>
            <w:r w:rsidRPr="009F24EE">
              <w:t>XPO</w:t>
            </w:r>
          </w:p>
        </w:tc>
      </w:tr>
      <w:tr w:rsidR="00970919" w:rsidRPr="009F24EE" w14:paraId="5A2AF048" w14:textId="77777777" w:rsidTr="00873D42">
        <w:trPr>
          <w:trHeight w:val="254"/>
          <w:jc w:val="center"/>
        </w:trPr>
        <w:tc>
          <w:tcPr>
            <w:tcW w:w="0" w:type="auto"/>
          </w:tcPr>
          <w:p w14:paraId="01719A21" w14:textId="77777777" w:rsidR="00970919" w:rsidRPr="009F24EE" w:rsidRDefault="00970919" w:rsidP="00873D42">
            <w:pPr>
              <w:pStyle w:val="TAC"/>
            </w:pPr>
            <w:r w:rsidRPr="009F24EE">
              <w:t>1</w:t>
            </w:r>
          </w:p>
        </w:tc>
        <w:tc>
          <w:tcPr>
            <w:tcW w:w="0" w:type="auto"/>
          </w:tcPr>
          <w:p w14:paraId="7E32936A" w14:textId="77777777" w:rsidR="00970919" w:rsidRPr="009F24EE" w:rsidRDefault="00970919" w:rsidP="00873D42">
            <w:pPr>
              <w:pStyle w:val="TAC"/>
            </w:pPr>
            <w:r w:rsidRPr="009F24EE">
              <w:t>1</w:t>
            </w:r>
          </w:p>
        </w:tc>
        <w:tc>
          <w:tcPr>
            <w:tcW w:w="0" w:type="auto"/>
          </w:tcPr>
          <w:p w14:paraId="754E48E2" w14:textId="77777777" w:rsidR="00970919" w:rsidRPr="009F24EE" w:rsidRDefault="00970919" w:rsidP="00873D42">
            <w:pPr>
              <w:pStyle w:val="TAC"/>
            </w:pPr>
            <w:r w:rsidRPr="009F24EE">
              <w:t>Channel Emulator (CE)</w:t>
            </w:r>
          </w:p>
        </w:tc>
        <w:tc>
          <w:tcPr>
            <w:tcW w:w="0" w:type="auto"/>
          </w:tcPr>
          <w:p w14:paraId="574F09C0" w14:textId="77777777" w:rsidR="00970919" w:rsidRPr="009F24EE" w:rsidRDefault="00970919" w:rsidP="00873D42">
            <w:pPr>
              <w:pStyle w:val="TAC"/>
            </w:pPr>
            <w:r w:rsidRPr="009F24EE">
              <w:t>x</w:t>
            </w:r>
          </w:p>
        </w:tc>
        <w:tc>
          <w:tcPr>
            <w:tcW w:w="0" w:type="auto"/>
          </w:tcPr>
          <w:p w14:paraId="0E35EA23" w14:textId="77777777" w:rsidR="00970919" w:rsidRPr="009F24EE" w:rsidRDefault="00970919" w:rsidP="00873D42">
            <w:pPr>
              <w:pStyle w:val="TAC"/>
            </w:pPr>
            <w:r w:rsidRPr="009F24EE">
              <w:t>x</w:t>
            </w:r>
          </w:p>
        </w:tc>
        <w:tc>
          <w:tcPr>
            <w:tcW w:w="0" w:type="auto"/>
          </w:tcPr>
          <w:p w14:paraId="4563FCF5" w14:textId="77777777" w:rsidR="00970919" w:rsidRPr="009F24EE" w:rsidRDefault="00970919" w:rsidP="00873D42">
            <w:pPr>
              <w:pStyle w:val="TAC"/>
            </w:pPr>
            <w:r w:rsidRPr="009F24EE">
              <w:t>x</w:t>
            </w:r>
          </w:p>
        </w:tc>
        <w:tc>
          <w:tcPr>
            <w:tcW w:w="0" w:type="auto"/>
          </w:tcPr>
          <w:p w14:paraId="27EC1E58" w14:textId="77777777" w:rsidR="00970919" w:rsidRPr="009F24EE" w:rsidRDefault="00970919" w:rsidP="00873D42">
            <w:pPr>
              <w:pStyle w:val="TAC"/>
            </w:pPr>
            <w:r w:rsidRPr="009F24EE">
              <w:t>x</w:t>
            </w:r>
          </w:p>
        </w:tc>
        <w:tc>
          <w:tcPr>
            <w:tcW w:w="0" w:type="auto"/>
          </w:tcPr>
          <w:p w14:paraId="2854D98E" w14:textId="77777777" w:rsidR="00970919" w:rsidRPr="009F24EE" w:rsidRDefault="00970919" w:rsidP="00873D42">
            <w:pPr>
              <w:pStyle w:val="TAC"/>
            </w:pPr>
            <w:r w:rsidRPr="009F24EE">
              <w:t>x</w:t>
            </w:r>
          </w:p>
        </w:tc>
      </w:tr>
      <w:tr w:rsidR="00970919" w:rsidRPr="009F24EE" w14:paraId="5B532732" w14:textId="77777777" w:rsidTr="00873D42">
        <w:trPr>
          <w:trHeight w:val="254"/>
          <w:jc w:val="center"/>
        </w:trPr>
        <w:tc>
          <w:tcPr>
            <w:tcW w:w="0" w:type="auto"/>
          </w:tcPr>
          <w:p w14:paraId="3C50CFE0" w14:textId="77777777" w:rsidR="00970919" w:rsidRPr="009F24EE" w:rsidRDefault="00970919" w:rsidP="00873D42">
            <w:pPr>
              <w:pStyle w:val="TAC"/>
            </w:pPr>
            <w:r w:rsidRPr="009F24EE">
              <w:t>2</w:t>
            </w:r>
          </w:p>
        </w:tc>
        <w:tc>
          <w:tcPr>
            <w:tcW w:w="0" w:type="auto"/>
          </w:tcPr>
          <w:p w14:paraId="0343966D" w14:textId="77777777" w:rsidR="00970919" w:rsidRPr="009F24EE" w:rsidRDefault="00970919" w:rsidP="00873D42">
            <w:pPr>
              <w:pStyle w:val="TAC"/>
            </w:pPr>
            <w:r w:rsidRPr="009F24EE">
              <w:t>1</w:t>
            </w:r>
          </w:p>
        </w:tc>
        <w:tc>
          <w:tcPr>
            <w:tcW w:w="0" w:type="auto"/>
          </w:tcPr>
          <w:p w14:paraId="52EE831A" w14:textId="77777777" w:rsidR="00970919" w:rsidRPr="009F24EE" w:rsidRDefault="00970919" w:rsidP="00873D42">
            <w:pPr>
              <w:pStyle w:val="TAC"/>
            </w:pPr>
            <w:r w:rsidRPr="009F24EE">
              <w:t>Signal Generator (SG) (Optional, Note 1-2)</w:t>
            </w:r>
          </w:p>
        </w:tc>
        <w:tc>
          <w:tcPr>
            <w:tcW w:w="0" w:type="auto"/>
          </w:tcPr>
          <w:p w14:paraId="23285C6F" w14:textId="77777777" w:rsidR="00970919" w:rsidRPr="009F24EE" w:rsidRDefault="00970919" w:rsidP="00873D42">
            <w:pPr>
              <w:pStyle w:val="TAC"/>
            </w:pPr>
            <w:r w:rsidRPr="009F24EE">
              <w:t>x</w:t>
            </w:r>
          </w:p>
        </w:tc>
        <w:tc>
          <w:tcPr>
            <w:tcW w:w="0" w:type="auto"/>
          </w:tcPr>
          <w:p w14:paraId="5E6ECC97" w14:textId="77777777" w:rsidR="00970919" w:rsidRPr="009F24EE" w:rsidRDefault="00970919" w:rsidP="00873D42">
            <w:pPr>
              <w:pStyle w:val="TAC"/>
            </w:pPr>
            <w:r w:rsidRPr="009F24EE">
              <w:t>(x)</w:t>
            </w:r>
          </w:p>
        </w:tc>
        <w:tc>
          <w:tcPr>
            <w:tcW w:w="0" w:type="auto"/>
          </w:tcPr>
          <w:p w14:paraId="5BAB9485" w14:textId="77777777" w:rsidR="00970919" w:rsidRPr="009F24EE" w:rsidRDefault="00970919" w:rsidP="00873D42">
            <w:pPr>
              <w:pStyle w:val="TAC"/>
            </w:pPr>
            <w:r w:rsidRPr="009F24EE">
              <w:t>x</w:t>
            </w:r>
          </w:p>
        </w:tc>
        <w:tc>
          <w:tcPr>
            <w:tcW w:w="0" w:type="auto"/>
          </w:tcPr>
          <w:p w14:paraId="606DA016" w14:textId="77777777" w:rsidR="00970919" w:rsidRPr="009F24EE" w:rsidRDefault="00970919" w:rsidP="00873D42">
            <w:pPr>
              <w:pStyle w:val="TAC"/>
            </w:pPr>
            <w:r w:rsidRPr="009F24EE">
              <w:t>(x)</w:t>
            </w:r>
          </w:p>
        </w:tc>
        <w:tc>
          <w:tcPr>
            <w:tcW w:w="0" w:type="auto"/>
          </w:tcPr>
          <w:p w14:paraId="68A349CD" w14:textId="77777777" w:rsidR="00970919" w:rsidRPr="009F24EE" w:rsidRDefault="00970919" w:rsidP="00873D42">
            <w:pPr>
              <w:pStyle w:val="TAC"/>
            </w:pPr>
            <w:r w:rsidRPr="009F24EE">
              <w:t>x</w:t>
            </w:r>
          </w:p>
        </w:tc>
      </w:tr>
      <w:tr w:rsidR="00970919" w:rsidRPr="009F24EE" w14:paraId="19FD8B87" w14:textId="77777777" w:rsidTr="00873D42">
        <w:trPr>
          <w:trHeight w:val="254"/>
          <w:jc w:val="center"/>
        </w:trPr>
        <w:tc>
          <w:tcPr>
            <w:tcW w:w="0" w:type="auto"/>
          </w:tcPr>
          <w:p w14:paraId="20138E52" w14:textId="77777777" w:rsidR="00970919" w:rsidRPr="009F24EE" w:rsidRDefault="00970919" w:rsidP="00873D42">
            <w:pPr>
              <w:pStyle w:val="TAC"/>
            </w:pPr>
            <w:r w:rsidRPr="009F24EE">
              <w:t>3</w:t>
            </w:r>
          </w:p>
        </w:tc>
        <w:tc>
          <w:tcPr>
            <w:tcW w:w="0" w:type="auto"/>
          </w:tcPr>
          <w:p w14:paraId="29479B82" w14:textId="77777777" w:rsidR="00970919" w:rsidRPr="009F24EE" w:rsidRDefault="00970919" w:rsidP="00873D42">
            <w:pPr>
              <w:pStyle w:val="TAC"/>
            </w:pPr>
            <w:r w:rsidRPr="009F24EE">
              <w:t>1</w:t>
            </w:r>
          </w:p>
        </w:tc>
        <w:tc>
          <w:tcPr>
            <w:tcW w:w="0" w:type="auto"/>
          </w:tcPr>
          <w:p w14:paraId="3B259B26" w14:textId="77777777" w:rsidR="00970919" w:rsidRPr="009F24EE" w:rsidRDefault="00970919" w:rsidP="00873D42">
            <w:pPr>
              <w:pStyle w:val="TAC"/>
            </w:pPr>
            <w:r w:rsidRPr="009F24EE">
              <w:t xml:space="preserve">Signal Analyzer (SAN) </w:t>
            </w:r>
          </w:p>
        </w:tc>
        <w:tc>
          <w:tcPr>
            <w:tcW w:w="0" w:type="auto"/>
          </w:tcPr>
          <w:p w14:paraId="2CBDE13D" w14:textId="77777777" w:rsidR="00970919" w:rsidRPr="009F24EE" w:rsidRDefault="00970919" w:rsidP="00873D42">
            <w:pPr>
              <w:pStyle w:val="TAC"/>
            </w:pPr>
            <w:r w:rsidRPr="009F24EE">
              <w:t>x</w:t>
            </w:r>
          </w:p>
        </w:tc>
        <w:tc>
          <w:tcPr>
            <w:tcW w:w="0" w:type="auto"/>
          </w:tcPr>
          <w:p w14:paraId="0B76B23C" w14:textId="77777777" w:rsidR="00970919" w:rsidRPr="009F24EE" w:rsidRDefault="00970919" w:rsidP="00873D42">
            <w:pPr>
              <w:pStyle w:val="TAC"/>
            </w:pPr>
            <w:r w:rsidRPr="009F24EE">
              <w:t>(x)</w:t>
            </w:r>
          </w:p>
        </w:tc>
        <w:tc>
          <w:tcPr>
            <w:tcW w:w="0" w:type="auto"/>
          </w:tcPr>
          <w:p w14:paraId="63A06FCD" w14:textId="77777777" w:rsidR="00970919" w:rsidRPr="009F24EE" w:rsidRDefault="00970919" w:rsidP="00873D42">
            <w:pPr>
              <w:pStyle w:val="TAC"/>
            </w:pPr>
            <w:r w:rsidRPr="009F24EE">
              <w:t>x</w:t>
            </w:r>
          </w:p>
        </w:tc>
        <w:tc>
          <w:tcPr>
            <w:tcW w:w="0" w:type="auto"/>
          </w:tcPr>
          <w:p w14:paraId="1CEDFAAB" w14:textId="77777777" w:rsidR="00970919" w:rsidRPr="009F24EE" w:rsidRDefault="00970919" w:rsidP="00873D42">
            <w:pPr>
              <w:pStyle w:val="TAC"/>
            </w:pPr>
            <w:r w:rsidRPr="009F24EE">
              <w:t>(x)</w:t>
            </w:r>
          </w:p>
        </w:tc>
        <w:tc>
          <w:tcPr>
            <w:tcW w:w="0" w:type="auto"/>
          </w:tcPr>
          <w:p w14:paraId="70B63AE0" w14:textId="77777777" w:rsidR="00970919" w:rsidRPr="009F24EE" w:rsidRDefault="00970919" w:rsidP="00873D42">
            <w:pPr>
              <w:pStyle w:val="TAC"/>
            </w:pPr>
            <w:r w:rsidRPr="009F24EE">
              <w:t>x</w:t>
            </w:r>
          </w:p>
        </w:tc>
      </w:tr>
      <w:tr w:rsidR="00970919" w:rsidRPr="009F24EE" w14:paraId="5C945ACD" w14:textId="77777777" w:rsidTr="00873D42">
        <w:trPr>
          <w:trHeight w:val="254"/>
          <w:jc w:val="center"/>
        </w:trPr>
        <w:tc>
          <w:tcPr>
            <w:tcW w:w="0" w:type="auto"/>
          </w:tcPr>
          <w:p w14:paraId="2EDE801A" w14:textId="77777777" w:rsidR="00970919" w:rsidRPr="009F24EE" w:rsidRDefault="00970919" w:rsidP="00873D42">
            <w:pPr>
              <w:pStyle w:val="TAC"/>
            </w:pPr>
            <w:r w:rsidRPr="009F24EE">
              <w:t>4</w:t>
            </w:r>
          </w:p>
        </w:tc>
        <w:tc>
          <w:tcPr>
            <w:tcW w:w="0" w:type="auto"/>
          </w:tcPr>
          <w:p w14:paraId="28E538EB" w14:textId="77777777" w:rsidR="00970919" w:rsidRPr="009F24EE" w:rsidRDefault="00970919" w:rsidP="00873D42">
            <w:pPr>
              <w:pStyle w:val="TAC"/>
            </w:pPr>
            <w:r w:rsidRPr="009F24EE">
              <w:t>1</w:t>
            </w:r>
          </w:p>
        </w:tc>
        <w:tc>
          <w:tcPr>
            <w:tcW w:w="0" w:type="auto"/>
          </w:tcPr>
          <w:p w14:paraId="7CC5502E" w14:textId="77777777" w:rsidR="00970919" w:rsidRPr="009F24EE" w:rsidRDefault="00970919" w:rsidP="00873D42">
            <w:pPr>
              <w:pStyle w:val="TAC"/>
            </w:pPr>
            <w:r w:rsidRPr="009F24EE">
              <w:t>Vector Network Analyzer (VNA) (Note 3)</w:t>
            </w:r>
          </w:p>
        </w:tc>
        <w:tc>
          <w:tcPr>
            <w:tcW w:w="0" w:type="auto"/>
          </w:tcPr>
          <w:p w14:paraId="38A1F97C" w14:textId="77777777" w:rsidR="00970919" w:rsidRPr="009F24EE" w:rsidRDefault="00970919" w:rsidP="00873D42">
            <w:pPr>
              <w:pStyle w:val="TAC"/>
            </w:pPr>
            <w:r w:rsidRPr="009F24EE">
              <w:t>-</w:t>
            </w:r>
          </w:p>
        </w:tc>
        <w:tc>
          <w:tcPr>
            <w:tcW w:w="0" w:type="auto"/>
          </w:tcPr>
          <w:p w14:paraId="38ECDECB" w14:textId="77777777" w:rsidR="00970919" w:rsidRPr="009F24EE" w:rsidRDefault="00970919" w:rsidP="00873D42">
            <w:pPr>
              <w:pStyle w:val="TAC"/>
            </w:pPr>
            <w:r w:rsidRPr="009F24EE">
              <w:t>(x)</w:t>
            </w:r>
          </w:p>
        </w:tc>
        <w:tc>
          <w:tcPr>
            <w:tcW w:w="0" w:type="auto"/>
          </w:tcPr>
          <w:p w14:paraId="722BD5EE" w14:textId="77777777" w:rsidR="00970919" w:rsidRPr="009F24EE" w:rsidRDefault="00970919" w:rsidP="00873D42">
            <w:pPr>
              <w:pStyle w:val="TAC"/>
            </w:pPr>
            <w:r w:rsidRPr="009F24EE">
              <w:t>-</w:t>
            </w:r>
          </w:p>
        </w:tc>
        <w:tc>
          <w:tcPr>
            <w:tcW w:w="0" w:type="auto"/>
          </w:tcPr>
          <w:p w14:paraId="16BAF08B" w14:textId="77777777" w:rsidR="00970919" w:rsidRPr="009F24EE" w:rsidRDefault="00970919" w:rsidP="00873D42">
            <w:pPr>
              <w:pStyle w:val="TAC"/>
            </w:pPr>
            <w:r w:rsidRPr="009F24EE">
              <w:t>(x)</w:t>
            </w:r>
          </w:p>
        </w:tc>
        <w:tc>
          <w:tcPr>
            <w:tcW w:w="0" w:type="auto"/>
          </w:tcPr>
          <w:p w14:paraId="1CAAB953" w14:textId="77777777" w:rsidR="00970919" w:rsidRPr="009F24EE" w:rsidRDefault="00970919" w:rsidP="00873D42">
            <w:pPr>
              <w:pStyle w:val="TAC"/>
            </w:pPr>
            <w:r w:rsidRPr="009F24EE">
              <w:t>-</w:t>
            </w:r>
          </w:p>
        </w:tc>
      </w:tr>
      <w:tr w:rsidR="00970919" w:rsidRPr="009F24EE" w14:paraId="1C428B54" w14:textId="77777777" w:rsidTr="00873D42">
        <w:trPr>
          <w:trHeight w:val="254"/>
          <w:jc w:val="center"/>
        </w:trPr>
        <w:tc>
          <w:tcPr>
            <w:tcW w:w="0" w:type="auto"/>
          </w:tcPr>
          <w:p w14:paraId="426C4669" w14:textId="77777777" w:rsidR="00970919" w:rsidRPr="009F24EE" w:rsidRDefault="00970919" w:rsidP="00873D42">
            <w:pPr>
              <w:pStyle w:val="TAC"/>
            </w:pPr>
            <w:r w:rsidRPr="009F24EE">
              <w:t>5</w:t>
            </w:r>
          </w:p>
        </w:tc>
        <w:tc>
          <w:tcPr>
            <w:tcW w:w="0" w:type="auto"/>
          </w:tcPr>
          <w:p w14:paraId="4ED5FF1D" w14:textId="77777777" w:rsidR="00970919" w:rsidRPr="009F24EE" w:rsidRDefault="00970919" w:rsidP="00873D42">
            <w:pPr>
              <w:pStyle w:val="TAC"/>
            </w:pPr>
            <w:r w:rsidRPr="009F24EE">
              <w:t>1</w:t>
            </w:r>
          </w:p>
        </w:tc>
        <w:tc>
          <w:tcPr>
            <w:tcW w:w="0" w:type="auto"/>
          </w:tcPr>
          <w:p w14:paraId="02A8D4A1" w14:textId="77777777" w:rsidR="00970919" w:rsidRPr="009F24EE" w:rsidRDefault="00970919" w:rsidP="00873D42">
            <w:pPr>
              <w:pStyle w:val="TAC"/>
            </w:pPr>
            <w:r w:rsidRPr="009F24EE">
              <w:t xml:space="preserve">Dipole </w:t>
            </w:r>
          </w:p>
        </w:tc>
        <w:tc>
          <w:tcPr>
            <w:tcW w:w="0" w:type="auto"/>
          </w:tcPr>
          <w:p w14:paraId="21F1D6D8" w14:textId="77777777" w:rsidR="00970919" w:rsidRPr="009F24EE" w:rsidRDefault="00970919" w:rsidP="00873D42">
            <w:pPr>
              <w:pStyle w:val="TAC"/>
            </w:pPr>
            <w:r w:rsidRPr="009F24EE">
              <w:t>x</w:t>
            </w:r>
          </w:p>
        </w:tc>
        <w:tc>
          <w:tcPr>
            <w:tcW w:w="0" w:type="auto"/>
          </w:tcPr>
          <w:p w14:paraId="55CBD258" w14:textId="77777777" w:rsidR="00970919" w:rsidRPr="009F24EE" w:rsidRDefault="00970919" w:rsidP="00873D42">
            <w:pPr>
              <w:pStyle w:val="TAC"/>
            </w:pPr>
            <w:r w:rsidRPr="009F24EE">
              <w:t>x</w:t>
            </w:r>
          </w:p>
        </w:tc>
        <w:tc>
          <w:tcPr>
            <w:tcW w:w="0" w:type="auto"/>
          </w:tcPr>
          <w:p w14:paraId="07515B74" w14:textId="77777777" w:rsidR="00970919" w:rsidRPr="009F24EE" w:rsidRDefault="00970919" w:rsidP="00873D42">
            <w:pPr>
              <w:pStyle w:val="TAC"/>
            </w:pPr>
            <w:r w:rsidRPr="009F24EE">
              <w:t>x</w:t>
            </w:r>
          </w:p>
        </w:tc>
        <w:tc>
          <w:tcPr>
            <w:tcW w:w="0" w:type="auto"/>
          </w:tcPr>
          <w:p w14:paraId="572E30AE" w14:textId="77777777" w:rsidR="00970919" w:rsidRPr="009F24EE" w:rsidRDefault="00970919" w:rsidP="00873D42">
            <w:pPr>
              <w:pStyle w:val="TAC"/>
            </w:pPr>
            <w:r w:rsidRPr="009F24EE">
              <w:t>x</w:t>
            </w:r>
          </w:p>
        </w:tc>
        <w:tc>
          <w:tcPr>
            <w:tcW w:w="0" w:type="auto"/>
          </w:tcPr>
          <w:p w14:paraId="220E5E40" w14:textId="77777777" w:rsidR="00970919" w:rsidRPr="009F24EE" w:rsidRDefault="00970919" w:rsidP="00873D42">
            <w:pPr>
              <w:pStyle w:val="TAC"/>
            </w:pPr>
            <w:r w:rsidRPr="009F24EE">
              <w:t>x</w:t>
            </w:r>
          </w:p>
        </w:tc>
      </w:tr>
      <w:tr w:rsidR="00970919" w:rsidRPr="009F24EE" w14:paraId="407B0770" w14:textId="77777777" w:rsidTr="00873D42">
        <w:trPr>
          <w:trHeight w:val="254"/>
          <w:jc w:val="center"/>
        </w:trPr>
        <w:tc>
          <w:tcPr>
            <w:tcW w:w="0" w:type="auto"/>
          </w:tcPr>
          <w:p w14:paraId="3FE7D355" w14:textId="77777777" w:rsidR="00970919" w:rsidRPr="009F24EE" w:rsidRDefault="00970919" w:rsidP="00873D42">
            <w:pPr>
              <w:pStyle w:val="TAC"/>
            </w:pPr>
            <w:r w:rsidRPr="009F24EE">
              <w:t>6</w:t>
            </w:r>
          </w:p>
        </w:tc>
        <w:tc>
          <w:tcPr>
            <w:tcW w:w="0" w:type="auto"/>
          </w:tcPr>
          <w:p w14:paraId="3BA33819" w14:textId="77777777" w:rsidR="00970919" w:rsidRPr="009F24EE" w:rsidRDefault="00970919" w:rsidP="00873D42">
            <w:pPr>
              <w:pStyle w:val="TAC"/>
            </w:pPr>
            <w:r w:rsidRPr="009F24EE">
              <w:t>1</w:t>
            </w:r>
          </w:p>
        </w:tc>
        <w:tc>
          <w:tcPr>
            <w:tcW w:w="0" w:type="auto"/>
          </w:tcPr>
          <w:p w14:paraId="7FABF736" w14:textId="77777777" w:rsidR="00970919" w:rsidRPr="009F24EE" w:rsidRDefault="00970919" w:rsidP="00873D42">
            <w:pPr>
              <w:pStyle w:val="TAC"/>
            </w:pPr>
            <w:r>
              <w:t>Loop</w:t>
            </w:r>
          </w:p>
        </w:tc>
        <w:tc>
          <w:tcPr>
            <w:tcW w:w="0" w:type="auto"/>
          </w:tcPr>
          <w:p w14:paraId="0337D48C" w14:textId="77777777" w:rsidR="00970919" w:rsidRPr="009F24EE" w:rsidRDefault="00970919" w:rsidP="00873D42">
            <w:pPr>
              <w:pStyle w:val="TAC"/>
            </w:pPr>
            <w:r w:rsidRPr="009F24EE">
              <w:t>-</w:t>
            </w:r>
          </w:p>
        </w:tc>
        <w:tc>
          <w:tcPr>
            <w:tcW w:w="0" w:type="auto"/>
          </w:tcPr>
          <w:p w14:paraId="0FE1B124" w14:textId="77777777" w:rsidR="00970919" w:rsidRPr="009F24EE" w:rsidRDefault="00970919" w:rsidP="00873D42">
            <w:pPr>
              <w:pStyle w:val="TAC"/>
            </w:pPr>
            <w:r w:rsidRPr="009F24EE">
              <w:t>-</w:t>
            </w:r>
          </w:p>
        </w:tc>
        <w:tc>
          <w:tcPr>
            <w:tcW w:w="0" w:type="auto"/>
          </w:tcPr>
          <w:p w14:paraId="605560FC" w14:textId="77777777" w:rsidR="00970919" w:rsidRPr="009F24EE" w:rsidRDefault="00970919" w:rsidP="00873D42">
            <w:pPr>
              <w:pStyle w:val="TAC"/>
            </w:pPr>
            <w:r w:rsidRPr="009F24EE">
              <w:t>-</w:t>
            </w:r>
          </w:p>
        </w:tc>
        <w:tc>
          <w:tcPr>
            <w:tcW w:w="0" w:type="auto"/>
          </w:tcPr>
          <w:p w14:paraId="46768926" w14:textId="77777777" w:rsidR="00970919" w:rsidRPr="009F24EE" w:rsidRDefault="00970919" w:rsidP="00873D42">
            <w:pPr>
              <w:pStyle w:val="TAC"/>
            </w:pPr>
            <w:r w:rsidRPr="009F24EE">
              <w:t>-</w:t>
            </w:r>
          </w:p>
        </w:tc>
        <w:tc>
          <w:tcPr>
            <w:tcW w:w="0" w:type="auto"/>
          </w:tcPr>
          <w:p w14:paraId="4C785C55" w14:textId="77777777" w:rsidR="00970919" w:rsidRPr="009F24EE" w:rsidRDefault="00970919" w:rsidP="00873D42">
            <w:pPr>
              <w:pStyle w:val="TAC"/>
            </w:pPr>
            <w:r w:rsidRPr="009F24EE">
              <w:t>x</w:t>
            </w:r>
          </w:p>
        </w:tc>
      </w:tr>
      <w:tr w:rsidR="00970919" w:rsidRPr="009F24EE" w14:paraId="576E8F2A" w14:textId="77777777" w:rsidTr="00873D42">
        <w:trPr>
          <w:trHeight w:val="254"/>
          <w:jc w:val="center"/>
        </w:trPr>
        <w:tc>
          <w:tcPr>
            <w:tcW w:w="0" w:type="auto"/>
            <w:gridSpan w:val="8"/>
          </w:tcPr>
          <w:p w14:paraId="4AD9365E" w14:textId="77777777" w:rsidR="00970919" w:rsidRPr="009F24EE" w:rsidRDefault="00970919" w:rsidP="00873D42">
            <w:pPr>
              <w:pStyle w:val="TAL"/>
            </w:pPr>
            <w:r w:rsidRPr="009F24EE">
              <w:t>Note 1. VNA can typically generate CW.</w:t>
            </w:r>
          </w:p>
          <w:p w14:paraId="0A079675" w14:textId="77777777" w:rsidR="00970919" w:rsidRPr="009F24EE" w:rsidRDefault="00970919" w:rsidP="00873D42">
            <w:pPr>
              <w:pStyle w:val="TAL"/>
            </w:pPr>
            <w:r w:rsidRPr="009F24EE">
              <w:t>Note 2. Some gNB emulators can generate NR/AWGN signals in non-signaling mode.</w:t>
            </w:r>
          </w:p>
          <w:p w14:paraId="6023C5F7" w14:textId="77777777" w:rsidR="00970919" w:rsidRPr="009F24EE" w:rsidRDefault="00970919" w:rsidP="00873D42">
            <w:pPr>
              <w:pStyle w:val="TAL"/>
              <w:rPr>
                <w:lang w:val="en-US"/>
              </w:rPr>
            </w:pPr>
            <w:r w:rsidRPr="009F24EE">
              <w:t>Note 3. Frequency domain method uses VNA and time domain method SG + SAN.</w:t>
            </w:r>
          </w:p>
        </w:tc>
      </w:tr>
    </w:tbl>
    <w:p w14:paraId="47771074" w14:textId="77777777" w:rsidR="00970919" w:rsidRDefault="00970919" w:rsidP="00241438"/>
    <w:p w14:paraId="3DBF15F2" w14:textId="77777777" w:rsidR="00970919" w:rsidRPr="009F24EE" w:rsidRDefault="00970919" w:rsidP="00970919">
      <w:pPr>
        <w:pStyle w:val="Heading4"/>
      </w:pPr>
      <w:bookmarkStart w:id="62" w:name="_Toc85822049"/>
      <w:bookmarkStart w:id="63" w:name="_Toc173152191"/>
      <w:bookmarkStart w:id="64" w:name="_Toc180424221"/>
      <w:r>
        <w:t>8.2.1.1</w:t>
      </w:r>
      <w:r>
        <w:tab/>
      </w:r>
      <w:r w:rsidRPr="009F24EE">
        <w:t>Network Analy</w:t>
      </w:r>
      <w:r>
        <w:t>s</w:t>
      </w:r>
      <w:r w:rsidRPr="009F24EE">
        <w:t>er (VNA) Setup</w:t>
      </w:r>
      <w:bookmarkEnd w:id="62"/>
      <w:bookmarkEnd w:id="63"/>
      <w:bookmarkEnd w:id="64"/>
    </w:p>
    <w:p w14:paraId="66B9BCA7" w14:textId="77777777" w:rsidR="00970919" w:rsidRPr="009F24EE" w:rsidRDefault="00970919" w:rsidP="00970919">
      <w:r>
        <w:t xml:space="preserve">Figure 8.2.1.1-1 shows a typical network analyser setup for channel model validation purposes.  </w:t>
      </w:r>
    </w:p>
    <w:p w14:paraId="7E874767" w14:textId="77777777" w:rsidR="00970919" w:rsidRPr="009F24EE" w:rsidRDefault="00970919" w:rsidP="00970919">
      <w:r w:rsidRPr="009F24EE">
        <w:br w:type="page"/>
      </w:r>
    </w:p>
    <w:p w14:paraId="26CB3A79" w14:textId="77777777" w:rsidR="00970919" w:rsidRPr="009F24EE" w:rsidRDefault="00970919" w:rsidP="00970919">
      <w:pPr>
        <w:jc w:val="center"/>
      </w:pPr>
    </w:p>
    <w:p w14:paraId="5D8EF7C4" w14:textId="77777777" w:rsidR="00970919" w:rsidRPr="009F24EE" w:rsidRDefault="00970919" w:rsidP="00252873">
      <w:pPr>
        <w:pStyle w:val="TH"/>
      </w:pPr>
      <w:r w:rsidRPr="009F24EE">
        <w:rPr>
          <w:noProof/>
        </w:rPr>
        <w:drawing>
          <wp:inline distT="0" distB="0" distL="0" distR="0" wp14:anchorId="0173C3AE" wp14:editId="44C6EE4D">
            <wp:extent cx="5815101" cy="1354485"/>
            <wp:effectExtent l="0" t="0" r="0" b="0"/>
            <wp:docPr id="63" name="Picture 6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black background with a black squar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16303" cy="1378058"/>
                    </a:xfrm>
                    <a:prstGeom prst="rect">
                      <a:avLst/>
                    </a:prstGeom>
                    <a:noFill/>
                  </pic:spPr>
                </pic:pic>
              </a:graphicData>
            </a:graphic>
          </wp:inline>
        </w:drawing>
      </w:r>
    </w:p>
    <w:p w14:paraId="50C402CD" w14:textId="2100C47D" w:rsidR="00970919" w:rsidRPr="009F24EE" w:rsidRDefault="00970919" w:rsidP="00970919">
      <w:pPr>
        <w:pStyle w:val="TF"/>
      </w:pPr>
      <w:bookmarkStart w:id="65" w:name="_Toc78898957"/>
      <w:bookmarkStart w:id="66" w:name="_Toc106953664"/>
      <w:r>
        <w:t>Figure 8.2.1.1-1</w:t>
      </w:r>
      <w:r w:rsidR="00FC5497">
        <w:rPr>
          <w:rFonts w:hint="eastAsia"/>
          <w:lang w:eastAsia="zh-CN"/>
        </w:rPr>
        <w:t>:</w:t>
      </w:r>
      <w:r>
        <w:t xml:space="preserve"> </w:t>
      </w:r>
      <w:r w:rsidRPr="009F24EE">
        <w:t>Setup for Anechoic Chamber VNA Measurements</w:t>
      </w:r>
      <w:bookmarkEnd w:id="65"/>
      <w:bookmarkEnd w:id="66"/>
    </w:p>
    <w:p w14:paraId="0AAC6232" w14:textId="77777777" w:rsidR="00970919" w:rsidRPr="009F24EE" w:rsidRDefault="00970919" w:rsidP="00970919">
      <w:pPr>
        <w:pStyle w:val="Heading4"/>
      </w:pPr>
      <w:bookmarkStart w:id="67" w:name="_Toc85822050"/>
      <w:bookmarkStart w:id="68" w:name="_Toc173152192"/>
      <w:bookmarkStart w:id="69" w:name="_Toc180424222"/>
      <w:r>
        <w:t>8.2.1.2</w:t>
      </w:r>
      <w:r>
        <w:tab/>
      </w:r>
      <w:r w:rsidRPr="009F24EE">
        <w:t>Signal Analyzer (SAN) Setup</w:t>
      </w:r>
      <w:bookmarkEnd w:id="67"/>
      <w:bookmarkEnd w:id="68"/>
      <w:bookmarkEnd w:id="69"/>
    </w:p>
    <w:p w14:paraId="123FC4F9" w14:textId="77777777" w:rsidR="00970919" w:rsidRPr="009F24EE" w:rsidRDefault="00970919" w:rsidP="00970919">
      <w:bookmarkStart w:id="70" w:name="_Ref59976991"/>
      <w:bookmarkStart w:id="71" w:name="_Toc78898958"/>
      <w:bookmarkStart w:id="72" w:name="_Toc106953665"/>
      <w:r>
        <w:t xml:space="preserve">Figure 8.2.1.2-1 shows a typical network analyser setup for channel model validation purposes.  </w:t>
      </w:r>
    </w:p>
    <w:p w14:paraId="33744FC3" w14:textId="77777777" w:rsidR="00970919" w:rsidRPr="009F24EE" w:rsidRDefault="00970919" w:rsidP="00252873">
      <w:pPr>
        <w:pStyle w:val="TH"/>
      </w:pPr>
      <w:r w:rsidRPr="009F24EE">
        <w:rPr>
          <w:noProof/>
        </w:rPr>
        <w:drawing>
          <wp:inline distT="0" distB="0" distL="0" distR="0" wp14:anchorId="5370641B" wp14:editId="5BAADC01">
            <wp:extent cx="5943600" cy="1676173"/>
            <wp:effectExtent l="0" t="0" r="0" b="635"/>
            <wp:docPr id="62" name="Picture 6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black background with a black square&#10;&#10;Description automatically generated with medium confidenc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1676173"/>
                    </a:xfrm>
                    <a:prstGeom prst="rect">
                      <a:avLst/>
                    </a:prstGeom>
                    <a:noFill/>
                  </pic:spPr>
                </pic:pic>
              </a:graphicData>
            </a:graphic>
          </wp:inline>
        </w:drawing>
      </w:r>
    </w:p>
    <w:bookmarkEnd w:id="70"/>
    <w:p w14:paraId="1024B460" w14:textId="22033D71" w:rsidR="00970919" w:rsidRDefault="00970919" w:rsidP="00970919">
      <w:pPr>
        <w:pStyle w:val="TF"/>
      </w:pPr>
      <w:r>
        <w:t>Figure 8.2.1.2-1</w:t>
      </w:r>
      <w:r w:rsidR="00FC5497">
        <w:rPr>
          <w:rFonts w:hint="eastAsia"/>
          <w:lang w:eastAsia="zh-CN"/>
        </w:rPr>
        <w:t>:</w:t>
      </w:r>
      <w:r>
        <w:t xml:space="preserve"> </w:t>
      </w:r>
      <w:r w:rsidRPr="009F24EE">
        <w:t>Setup for Spectrum Analyzer Measurements</w:t>
      </w:r>
      <w:bookmarkEnd w:id="71"/>
      <w:bookmarkEnd w:id="72"/>
    </w:p>
    <w:p w14:paraId="6B2873C1" w14:textId="77777777" w:rsidR="00970919" w:rsidRPr="009F24EE" w:rsidRDefault="00970919" w:rsidP="00970919">
      <w:pPr>
        <w:pStyle w:val="Heading3"/>
      </w:pPr>
      <w:bookmarkStart w:id="73" w:name="_Toc85822053"/>
      <w:bookmarkStart w:id="74" w:name="_Toc173152193"/>
      <w:bookmarkStart w:id="75" w:name="_Toc180424223"/>
      <w:r>
        <w:t>8.2.2</w:t>
      </w:r>
      <w:r>
        <w:tab/>
      </w:r>
      <w:r w:rsidRPr="009F24EE">
        <w:t>Validation of dynamic path loss</w:t>
      </w:r>
      <w:bookmarkEnd w:id="73"/>
      <w:bookmarkEnd w:id="74"/>
      <w:bookmarkEnd w:id="75"/>
    </w:p>
    <w:p w14:paraId="09EDABC0" w14:textId="77777777" w:rsidR="00970919" w:rsidRPr="009F24EE" w:rsidRDefault="00970919" w:rsidP="00970919">
      <w:r w:rsidRPr="009F24EE">
        <w:t xml:space="preserve">The intention of this validation measurement is to capture the emulated dynamic path loss </w:t>
      </w:r>
      <w:r>
        <w:t xml:space="preserve">(PL) </w:t>
      </w:r>
      <w:r w:rsidRPr="009F24EE">
        <w:t>as it is realized in the centre of the test zone. Measurement antenna is a vertical dipole.</w:t>
      </w:r>
    </w:p>
    <w:p w14:paraId="7DE2A94E" w14:textId="77777777" w:rsidR="00970919" w:rsidRPr="009F24EE" w:rsidRDefault="00970919" w:rsidP="00970919">
      <w:pPr>
        <w:pStyle w:val="Heading4"/>
      </w:pPr>
      <w:bookmarkStart w:id="76" w:name="_Toc173152194"/>
      <w:bookmarkStart w:id="77" w:name="_Toc180424224"/>
      <w:r>
        <w:t>8.2.2.1</w:t>
      </w:r>
      <w:r>
        <w:tab/>
        <w:t>PL</w:t>
      </w:r>
      <w:r w:rsidRPr="009F24EE">
        <w:t xml:space="preserve"> Method of Measurement</w:t>
      </w:r>
      <w:bookmarkEnd w:id="76"/>
      <w:bookmarkEnd w:id="77"/>
    </w:p>
    <w:p w14:paraId="7B861D41" w14:textId="77777777" w:rsidR="00970919" w:rsidRPr="009F24EE" w:rsidRDefault="00970919" w:rsidP="00970919">
      <w:r w:rsidRPr="009F24EE">
        <w:t xml:space="preserve">The measurement antenna is placed in the centre of the test zone. Time domain technique depicted in </w:t>
      </w:r>
      <w:r>
        <w:t xml:space="preserve">Figure 8.2.1.2-1 </w:t>
      </w:r>
      <w:r w:rsidRPr="009F24EE">
        <w:t xml:space="preserve">is used. Table </w:t>
      </w:r>
      <w:r w:rsidRPr="00A70549">
        <w:t>8.2.2.1</w:t>
      </w:r>
      <w:r>
        <w:t xml:space="preserve">-1 </w:t>
      </w:r>
      <w:r w:rsidRPr="009F24EE">
        <w:t>outlines the settings for the channel emulator, signal generator, and signal analyser respectively.</w:t>
      </w:r>
    </w:p>
    <w:p w14:paraId="631D33A2" w14:textId="77777777" w:rsidR="00970919" w:rsidRPr="009F24EE" w:rsidRDefault="00970919" w:rsidP="00970919">
      <w:r w:rsidRPr="009F24EE">
        <w:t xml:space="preserve">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w:t>
      </w:r>
      <w:r w:rsidRPr="00A70549">
        <w:t>8.2.2.1</w:t>
      </w:r>
      <w:r>
        <w:t>-2</w:t>
      </w:r>
      <w:r w:rsidRPr="009F24EE">
        <w:t xml:space="preserve"> and </w:t>
      </w:r>
      <w:r w:rsidRPr="00A70549">
        <w:t>8.2.2.1</w:t>
      </w:r>
      <w:r>
        <w:t>-3</w:t>
      </w:r>
      <w:r w:rsidRPr="009F24EE">
        <w:t>, respectively. The measurement is triggered to start with the time instant 0 of the channel model and to stop at the last time instant of the channel model.</w:t>
      </w:r>
    </w:p>
    <w:p w14:paraId="7252B2C7" w14:textId="77777777" w:rsidR="00970919" w:rsidRPr="009F24EE" w:rsidRDefault="00970919" w:rsidP="00970919"/>
    <w:p w14:paraId="69A16FD5" w14:textId="4C29BF3B" w:rsidR="00970919" w:rsidRPr="009F24EE" w:rsidRDefault="00970919" w:rsidP="00970919">
      <w:pPr>
        <w:pStyle w:val="TH"/>
        <w:rPr>
          <w:i/>
          <w:iCs/>
        </w:rPr>
      </w:pPr>
      <w:bookmarkStart w:id="78" w:name="_Toc78898981"/>
      <w:bookmarkStart w:id="79" w:name="_Toc106892289"/>
      <w:bookmarkStart w:id="80" w:name="_Toc106908998"/>
      <w:bookmarkStart w:id="81" w:name="_Toc106956002"/>
      <w:r>
        <w:lastRenderedPageBreak/>
        <w:t xml:space="preserve">Table </w:t>
      </w:r>
      <w:r w:rsidRPr="00A70549">
        <w:t>8.2.2.1</w:t>
      </w:r>
      <w:r>
        <w:t>-1</w:t>
      </w:r>
      <w:r w:rsidR="00FC5497">
        <w:rPr>
          <w:rFonts w:hint="eastAsia"/>
          <w:lang w:eastAsia="zh-CN"/>
        </w:rPr>
        <w:t>:</w:t>
      </w:r>
      <w:r>
        <w:t xml:space="preserve"> </w:t>
      </w:r>
      <w:r w:rsidRPr="009F24EE">
        <w:t>MPAC Dynamic Channel Model Specification</w:t>
      </w:r>
      <w:bookmarkEnd w:id="78"/>
      <w:bookmarkEnd w:id="79"/>
      <w:bookmarkEnd w:id="80"/>
      <w:bookmarkEnd w:id="8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34123E2B"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14C1BD0"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FD3E7D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F70C3BE" w14:textId="77777777" w:rsidR="00970919" w:rsidRPr="009F24EE" w:rsidRDefault="00970919" w:rsidP="00873D42">
            <w:pPr>
              <w:pStyle w:val="TAH"/>
            </w:pPr>
            <w:r w:rsidRPr="009F24EE">
              <w:t>Value</w:t>
            </w:r>
          </w:p>
        </w:tc>
      </w:tr>
      <w:tr w:rsidR="00970919" w:rsidRPr="009F24EE" w14:paraId="5864641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3AE7D1E9"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A6CACC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62C9BDD" w14:textId="77777777" w:rsidR="00970919" w:rsidRPr="009F24EE" w:rsidRDefault="00970919" w:rsidP="00873D42">
            <w:pPr>
              <w:pStyle w:val="TAC"/>
            </w:pPr>
            <w:r w:rsidRPr="009F24EE">
              <w:t>2450</w:t>
            </w:r>
          </w:p>
        </w:tc>
      </w:tr>
      <w:tr w:rsidR="00970919" w:rsidRPr="009F24EE" w14:paraId="1BF5D3A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E61D640" w14:textId="77777777" w:rsidR="00970919" w:rsidRPr="009F24EE" w:rsidRDefault="00970919" w:rsidP="00873D42">
            <w:pPr>
              <w:pStyle w:val="TAC"/>
            </w:pPr>
            <w:r w:rsidRPr="009F24EE">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2A6518B0" w14:textId="77777777" w:rsidR="00970919" w:rsidRPr="009F24EE" w:rsidRDefault="00970919" w:rsidP="00873D42">
            <w:pPr>
              <w:pStyle w:val="TAC"/>
            </w:pPr>
            <w:r w:rsidRPr="009F24EE">
              <w:t>N/A</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370DDB3" w14:textId="77777777" w:rsidR="00970919" w:rsidRPr="009F24EE" w:rsidRDefault="00970919" w:rsidP="00873D42">
            <w:pPr>
              <w:pStyle w:val="TAC"/>
            </w:pPr>
            <w:r w:rsidRPr="009F24EE">
              <w:t>Triggered start and stop</w:t>
            </w:r>
          </w:p>
        </w:tc>
      </w:tr>
      <w:tr w:rsidR="00970919" w:rsidRPr="009F24EE" w14:paraId="0FADE3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40C4726C" w14:textId="77777777" w:rsidR="00970919" w:rsidRPr="009F24EE" w:rsidRDefault="00970919" w:rsidP="00873D42">
            <w:pPr>
              <w:pStyle w:val="TAC"/>
            </w:pPr>
            <w:r w:rsidRPr="009F24EE">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4B667625" w14:textId="77777777" w:rsidR="00970919" w:rsidRPr="009F24EE" w:rsidRDefault="00970919" w:rsidP="00873D42">
            <w:pPr>
              <w:pStyle w:val="TAC"/>
            </w:pPr>
          </w:p>
        </w:tc>
        <w:tc>
          <w:tcPr>
            <w:tcW w:w="2970" w:type="dxa"/>
            <w:tcBorders>
              <w:top w:val="single" w:sz="4" w:space="0" w:color="auto"/>
              <w:left w:val="single" w:sz="4" w:space="0" w:color="auto"/>
              <w:bottom w:val="single" w:sz="4" w:space="0" w:color="auto"/>
              <w:right w:val="single" w:sz="4" w:space="0" w:color="auto"/>
            </w:tcBorders>
            <w:vAlign w:val="center"/>
            <w:hideMark/>
          </w:tcPr>
          <w:p w14:paraId="34CF4C46" w14:textId="77777777" w:rsidR="00970919" w:rsidRPr="009F24EE" w:rsidRDefault="00970919" w:rsidP="00873D42">
            <w:pPr>
              <w:pStyle w:val="TAC"/>
            </w:pPr>
            <w:r w:rsidRPr="009F24EE">
              <w:t xml:space="preserve">As specified </w:t>
            </w:r>
            <w:r>
              <w:t>in Clause 7.1</w:t>
            </w:r>
          </w:p>
        </w:tc>
      </w:tr>
      <w:tr w:rsidR="00970919" w:rsidRPr="009F24EE" w14:paraId="69857B6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CF62B4A" w14:textId="77777777" w:rsidR="00970919" w:rsidRPr="009F24EE" w:rsidRDefault="00970919" w:rsidP="00873D42">
            <w:pPr>
              <w:pStyle w:val="TAC"/>
            </w:pPr>
            <w:r w:rsidRPr="009F24EE">
              <w:t>Mobile speed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AE76457" w14:textId="77777777" w:rsidR="00970919" w:rsidRPr="009F24EE" w:rsidRDefault="00970919" w:rsidP="00873D42">
            <w:pPr>
              <w:pStyle w:val="TAC"/>
            </w:pPr>
            <w:r w:rsidRPr="009F24EE">
              <w:t>km/h</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A0128C3" w14:textId="77777777" w:rsidR="00970919" w:rsidRPr="009F24EE" w:rsidRDefault="00970919" w:rsidP="00873D42">
            <w:pPr>
              <w:pStyle w:val="TAC"/>
            </w:pPr>
            <w:r w:rsidRPr="009F24EE">
              <w:t xml:space="preserve">Dynamic, as specified in </w:t>
            </w:r>
            <w:r>
              <w:t>Clause 7.1</w:t>
            </w:r>
          </w:p>
        </w:tc>
      </w:tr>
    </w:tbl>
    <w:p w14:paraId="40DD2CD0" w14:textId="0EB73E7A" w:rsidR="00970919" w:rsidRPr="009F24EE" w:rsidRDefault="00970919" w:rsidP="00970919">
      <w:pPr>
        <w:pStyle w:val="TH"/>
        <w:rPr>
          <w:i/>
          <w:iCs/>
        </w:rPr>
      </w:pPr>
      <w:bookmarkStart w:id="82" w:name="_Toc78898982"/>
      <w:bookmarkStart w:id="83" w:name="_Toc106892290"/>
      <w:bookmarkStart w:id="84" w:name="_Toc106908999"/>
      <w:bookmarkStart w:id="85" w:name="_Toc106956003"/>
      <w:r>
        <w:t xml:space="preserve">Table </w:t>
      </w:r>
      <w:r w:rsidRPr="00A70549">
        <w:t>8.2.2.1</w:t>
      </w:r>
      <w:r>
        <w:t>-2</w:t>
      </w:r>
      <w:r w:rsidR="00FC5497">
        <w:rPr>
          <w:rFonts w:hint="eastAsia"/>
          <w:lang w:eastAsia="zh-CN"/>
        </w:rPr>
        <w:t>:</w:t>
      </w:r>
      <w:r>
        <w:t xml:space="preserve"> </w:t>
      </w:r>
      <w:r w:rsidRPr="009F24EE">
        <w:t>MPAC Path Loss Signal Generator Settings</w:t>
      </w:r>
      <w:bookmarkEnd w:id="82"/>
      <w:bookmarkEnd w:id="83"/>
      <w:bookmarkEnd w:id="84"/>
      <w:bookmarkEnd w:id="85"/>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0D5501C4"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00CF91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CBC8C73"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864C7E2" w14:textId="77777777" w:rsidR="00970919" w:rsidRPr="009F24EE" w:rsidRDefault="00970919" w:rsidP="00873D42">
            <w:pPr>
              <w:pStyle w:val="TAH"/>
            </w:pPr>
            <w:r w:rsidRPr="009F24EE">
              <w:t>Value</w:t>
            </w:r>
          </w:p>
        </w:tc>
      </w:tr>
      <w:tr w:rsidR="00970919" w:rsidRPr="009F24EE" w14:paraId="5C52585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131633E"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EB90D5A"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C4208A5" w14:textId="77777777" w:rsidR="00970919" w:rsidRPr="009F24EE" w:rsidRDefault="00970919" w:rsidP="00873D42">
            <w:pPr>
              <w:pStyle w:val="TAC"/>
            </w:pPr>
            <w:r w:rsidRPr="009F24EE">
              <w:t>2450</w:t>
            </w:r>
          </w:p>
        </w:tc>
      </w:tr>
      <w:tr w:rsidR="00970919" w:rsidRPr="009F24EE" w14:paraId="0D4AE77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E13D67F" w14:textId="77777777" w:rsidR="00970919" w:rsidRPr="009F24EE" w:rsidRDefault="00970919" w:rsidP="00873D42">
            <w:pPr>
              <w:pStyle w:val="TAC"/>
            </w:pPr>
            <w:r w:rsidRPr="009F24EE">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A18BE9F" w14:textId="77777777" w:rsidR="00970919" w:rsidRPr="009F24EE" w:rsidRDefault="00970919" w:rsidP="00873D42">
            <w:pPr>
              <w:pStyle w:val="TAC"/>
            </w:pPr>
            <w:r w:rsidRPr="009F24EE">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55B699" w14:textId="77777777" w:rsidR="00970919" w:rsidRPr="009F24EE" w:rsidRDefault="00970919" w:rsidP="00873D42">
            <w:pPr>
              <w:pStyle w:val="TAC"/>
            </w:pPr>
            <w:r w:rsidRPr="009F24EE">
              <w:rPr>
                <w:lang w:eastAsia="ko-KR"/>
              </w:rPr>
              <w:t>Function of the CE. Sufficiently above Noise Floor</w:t>
            </w:r>
          </w:p>
        </w:tc>
      </w:tr>
    </w:tbl>
    <w:p w14:paraId="0D9DCE6B" w14:textId="6E76BCD6" w:rsidR="00970919" w:rsidRPr="009F24EE" w:rsidRDefault="00970919" w:rsidP="00970919">
      <w:pPr>
        <w:pStyle w:val="TH"/>
        <w:rPr>
          <w:i/>
          <w:iCs/>
        </w:rPr>
      </w:pPr>
      <w:bookmarkStart w:id="86" w:name="_Toc78898983"/>
      <w:bookmarkStart w:id="87" w:name="_Toc106909000"/>
      <w:bookmarkStart w:id="88" w:name="_Toc106956004"/>
      <w:r>
        <w:t xml:space="preserve">Table </w:t>
      </w:r>
      <w:r w:rsidRPr="00A70549">
        <w:t>8.2.2.1</w:t>
      </w:r>
      <w:r>
        <w:t>-3</w:t>
      </w:r>
      <w:r w:rsidR="00FC5497">
        <w:rPr>
          <w:rFonts w:hint="eastAsia"/>
          <w:lang w:eastAsia="zh-CN"/>
        </w:rPr>
        <w:t>:</w:t>
      </w:r>
      <w:r>
        <w:t xml:space="preserve"> </w:t>
      </w:r>
      <w:r w:rsidRPr="009F24EE">
        <w:t>MPAC Path Loss Signal Analyzer Settings</w:t>
      </w:r>
      <w:bookmarkEnd w:id="86"/>
      <w:bookmarkEnd w:id="87"/>
      <w:bookmarkEnd w:id="8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2A619856"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A0495B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CF08C3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33EC6E8" w14:textId="77777777" w:rsidR="00970919" w:rsidRPr="009F24EE" w:rsidRDefault="00970919" w:rsidP="00873D42">
            <w:pPr>
              <w:pStyle w:val="TAH"/>
            </w:pPr>
            <w:r w:rsidRPr="009F24EE">
              <w:t>Value</w:t>
            </w:r>
          </w:p>
        </w:tc>
      </w:tr>
      <w:tr w:rsidR="00970919" w:rsidRPr="009F24EE" w14:paraId="2D214E3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D1DDDDA"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DD4E06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AB14141" w14:textId="77777777" w:rsidR="00970919" w:rsidRPr="009F24EE" w:rsidRDefault="00970919" w:rsidP="00873D42">
            <w:pPr>
              <w:pStyle w:val="TAC"/>
            </w:pPr>
            <w:r w:rsidRPr="009F24EE">
              <w:t>2450</w:t>
            </w:r>
          </w:p>
        </w:tc>
      </w:tr>
      <w:tr w:rsidR="00970919" w:rsidRPr="009F24EE" w14:paraId="652F143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1C2EB52" w14:textId="77777777" w:rsidR="00970919" w:rsidRPr="009F24EE" w:rsidRDefault="00970919" w:rsidP="00873D42">
            <w:pPr>
              <w:pStyle w:val="TAC"/>
            </w:pPr>
            <w:r w:rsidRPr="009F24EE">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DCAAA57" w14:textId="77777777" w:rsidR="00970919" w:rsidRPr="009F24EE" w:rsidRDefault="00970919" w:rsidP="00873D42">
            <w:pPr>
              <w:pStyle w:val="TAC"/>
            </w:pPr>
            <w:r w:rsidRPr="009F24EE">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2F5A7B1" w14:textId="77777777" w:rsidR="00970919" w:rsidRPr="009F24EE" w:rsidRDefault="00970919" w:rsidP="00873D42">
            <w:pPr>
              <w:pStyle w:val="TAC"/>
            </w:pPr>
            <w:r w:rsidRPr="009F24EE">
              <w:rPr>
                <w:lang w:eastAsia="ko-KR"/>
              </w:rPr>
              <w:t>At least 15 times bigger than the max Doppler spread (</w:t>
            </w:r>
            <w:r w:rsidRPr="009F24EE">
              <w:rPr>
                <w:i/>
                <w:iCs/>
                <w:lang w:eastAsia="ko-KR"/>
              </w:rPr>
              <w:t>f</w:t>
            </w:r>
            <w:r w:rsidRPr="009F24EE">
              <w:rPr>
                <w:i/>
                <w:iCs/>
                <w:vertAlign w:val="subscript"/>
                <w:lang w:eastAsia="ko-KR"/>
              </w:rPr>
              <w:t>d</w:t>
            </w:r>
            <w:r w:rsidRPr="009F24EE">
              <w:rPr>
                <w:i/>
                <w:iCs/>
                <w:lang w:eastAsia="ko-KR"/>
              </w:rPr>
              <w:t>=v/</w:t>
            </w:r>
            <w:r w:rsidRPr="009F24EE">
              <w:rPr>
                <w:rFonts w:cs="Arial"/>
                <w:i/>
                <w:iCs/>
                <w:lang w:eastAsia="ko-KR"/>
              </w:rPr>
              <w:t>λ)</w:t>
            </w:r>
          </w:p>
        </w:tc>
      </w:tr>
      <w:tr w:rsidR="00970919" w:rsidRPr="009F24EE" w14:paraId="21BDAEBD"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A27061A" w14:textId="77777777" w:rsidR="00970919" w:rsidRPr="009F24EE" w:rsidRDefault="00970919" w:rsidP="00873D42">
            <w:pPr>
              <w:pStyle w:val="TAC"/>
            </w:pPr>
            <w:r w:rsidRPr="009F24EE">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2621ECE9" w14:textId="77777777" w:rsidR="00970919" w:rsidRPr="009F24EE" w:rsidRDefault="00970919" w:rsidP="00873D42">
            <w:pPr>
              <w:pStyle w:val="TAC"/>
            </w:pPr>
            <w:r w:rsidRPr="009F24EE">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E8A7BD6" w14:textId="77777777" w:rsidR="00970919" w:rsidRPr="009F24EE" w:rsidRDefault="00970919" w:rsidP="00873D42">
            <w:pPr>
              <w:pStyle w:val="TAC"/>
            </w:pPr>
            <w:r w:rsidRPr="009F24EE">
              <w:rPr>
                <w:lang w:eastAsia="ko-KR"/>
              </w:rPr>
              <w:t>One full duration of the channel model route</w:t>
            </w:r>
            <w:r w:rsidRPr="009F24EE">
              <w:rPr>
                <w:lang w:eastAsia="zh-CN"/>
              </w:rPr>
              <w:t>.</w:t>
            </w:r>
          </w:p>
        </w:tc>
      </w:tr>
    </w:tbl>
    <w:p w14:paraId="4CB505C5" w14:textId="77777777" w:rsidR="00D83C27" w:rsidRDefault="00D83C27" w:rsidP="00970919"/>
    <w:p w14:paraId="04E55504" w14:textId="3D7BAD52" w:rsidR="00970919" w:rsidRDefault="00970919" w:rsidP="00970919">
      <w:r w:rsidRPr="009F24EE">
        <w:t>The channel emulator should issue a trigger signal when the channel model is started. When the channel model is run to the end</w:t>
      </w:r>
      <w:r>
        <w:t>,</w:t>
      </w:r>
      <w:r w:rsidRPr="009F24EE">
        <w:t xml:space="preserve"> another trigger signal is issued. A time domain trace with the SAN is collected. Data recording is synchronized with the channel emulator trigger.</w:t>
      </w:r>
    </w:p>
    <w:p w14:paraId="6CFB3173" w14:textId="77777777" w:rsidR="00970919" w:rsidRDefault="00970919" w:rsidP="00970919">
      <w:pPr>
        <w:pStyle w:val="Heading4"/>
      </w:pPr>
      <w:bookmarkStart w:id="89" w:name="_Toc173152195"/>
      <w:bookmarkStart w:id="90" w:name="_Toc180424225"/>
      <w:r>
        <w:t>8.2.2.2</w:t>
      </w:r>
      <w:r>
        <w:tab/>
        <w:t>PL Measurement Antenna</w:t>
      </w:r>
      <w:bookmarkEnd w:id="89"/>
      <w:bookmarkEnd w:id="90"/>
    </w:p>
    <w:p w14:paraId="3120CBC6" w14:textId="796EE561" w:rsidR="00970919" w:rsidRDefault="00970919" w:rsidP="007974E8">
      <w:r w:rsidRPr="009F24EE">
        <w:t>The measurement antenna shall be a vertically-oriented dipole.</w:t>
      </w:r>
    </w:p>
    <w:p w14:paraId="1F610426" w14:textId="77777777" w:rsidR="000D2753" w:rsidRPr="009F24EE" w:rsidRDefault="000D2753" w:rsidP="000D2753">
      <w:pPr>
        <w:pStyle w:val="Heading4"/>
      </w:pPr>
      <w:bookmarkStart w:id="91" w:name="_Toc180424226"/>
      <w:r>
        <w:t>8.2.2.3</w:t>
      </w:r>
      <w:r>
        <w:tab/>
        <w:t>PL</w:t>
      </w:r>
      <w:r w:rsidRPr="009F24EE">
        <w:t xml:space="preserve"> Measurement Results Analysis</w:t>
      </w:r>
      <w:bookmarkEnd w:id="91"/>
    </w:p>
    <w:p w14:paraId="67E8F84C" w14:textId="77777777" w:rsidR="000D2753" w:rsidRPr="009F24EE" w:rsidRDefault="000D2753" w:rsidP="000D2753">
      <w:r w:rsidRPr="009F24EE">
        <w:t>The measured channel gains (inverse of path loss) are averaged over time segments and normalized such that the maximum value across all segments is 0 dB. The resulting normalized channel gains are the target values.</w:t>
      </w:r>
    </w:p>
    <w:p w14:paraId="6F8A7B49" w14:textId="77777777" w:rsidR="000D2753" w:rsidRPr="009F24EE" w:rsidRDefault="000D2753" w:rsidP="000D2753">
      <w:r w:rsidRPr="009F24EE">
        <w:t xml:space="preserve">Lengths of time segment and time increment between segments in seconds are specified separately for both models. Example values for start and end time of UMa route segments are given in </w:t>
      </w:r>
      <w:r>
        <w:t>Table 8.2.2.3-1 and of the UMi route segments are given in Table 8.2.2.3-2</w:t>
      </w:r>
      <w:r w:rsidRPr="009F24EE">
        <w:rPr>
          <w:rFonts w:cs="Arial"/>
        </w:rPr>
        <w:t>.</w:t>
      </w:r>
    </w:p>
    <w:p w14:paraId="2EA88D24" w14:textId="7D0A6F32" w:rsidR="000D2753" w:rsidRPr="009F24EE" w:rsidRDefault="000D2753" w:rsidP="000D2753">
      <w:pPr>
        <w:pStyle w:val="TH"/>
      </w:pPr>
      <w:bookmarkStart w:id="92" w:name="_Toc106909093"/>
      <w:bookmarkStart w:id="93" w:name="_Toc106956020"/>
      <w:r>
        <w:t>Table 8.2.2.3-1</w:t>
      </w:r>
      <w:r w:rsidR="006348FD">
        <w:rPr>
          <w:rFonts w:hint="eastAsia"/>
          <w:lang w:eastAsia="zh-CN"/>
        </w:rPr>
        <w:t>:</w:t>
      </w:r>
      <w:r>
        <w:t xml:space="preserve"> </w:t>
      </w:r>
      <w:r w:rsidRPr="009F24EE">
        <w:t>Start and end times of time segments</w:t>
      </w:r>
      <w:bookmarkEnd w:id="92"/>
      <w:bookmarkEnd w:id="93"/>
      <w:r>
        <w:t xml:space="preserve"> for UMa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35DD06D" w14:textId="77777777" w:rsidTr="00873D42">
        <w:trPr>
          <w:jc w:val="center"/>
        </w:trPr>
        <w:tc>
          <w:tcPr>
            <w:tcW w:w="0" w:type="auto"/>
          </w:tcPr>
          <w:p w14:paraId="133B6E08" w14:textId="77777777" w:rsidR="000D2753" w:rsidRPr="009F24EE" w:rsidRDefault="000D2753" w:rsidP="00873D42">
            <w:pPr>
              <w:pStyle w:val="TAH"/>
            </w:pPr>
            <w:r w:rsidRPr="009F24EE">
              <w:t>Segment number</w:t>
            </w:r>
          </w:p>
        </w:tc>
        <w:tc>
          <w:tcPr>
            <w:tcW w:w="0" w:type="auto"/>
          </w:tcPr>
          <w:p w14:paraId="69F8D51D" w14:textId="77777777" w:rsidR="000D2753" w:rsidRPr="009F24EE" w:rsidRDefault="000D2753" w:rsidP="00873D42">
            <w:pPr>
              <w:pStyle w:val="TAH"/>
            </w:pPr>
            <w:r w:rsidRPr="009F24EE">
              <w:t>Start time [s]</w:t>
            </w:r>
          </w:p>
        </w:tc>
        <w:tc>
          <w:tcPr>
            <w:tcW w:w="0" w:type="auto"/>
          </w:tcPr>
          <w:p w14:paraId="0A1499D2" w14:textId="77777777" w:rsidR="000D2753" w:rsidRPr="009F24EE" w:rsidRDefault="000D2753" w:rsidP="00873D42">
            <w:pPr>
              <w:pStyle w:val="TAH"/>
            </w:pPr>
            <w:r w:rsidRPr="009F24EE">
              <w:t>End time [s]</w:t>
            </w:r>
          </w:p>
        </w:tc>
      </w:tr>
      <w:tr w:rsidR="000D2753" w:rsidRPr="009F24EE" w14:paraId="2C3D5ED6" w14:textId="77777777" w:rsidTr="00873D42">
        <w:trPr>
          <w:trHeight w:val="20"/>
          <w:jc w:val="center"/>
        </w:trPr>
        <w:tc>
          <w:tcPr>
            <w:tcW w:w="0" w:type="auto"/>
          </w:tcPr>
          <w:p w14:paraId="5111B5D8" w14:textId="77777777" w:rsidR="000D2753" w:rsidRPr="009F24EE" w:rsidRDefault="000D2753" w:rsidP="00873D42">
            <w:pPr>
              <w:pStyle w:val="TAC"/>
            </w:pPr>
            <w:r w:rsidRPr="009F24EE">
              <w:t>1</w:t>
            </w:r>
          </w:p>
        </w:tc>
        <w:tc>
          <w:tcPr>
            <w:tcW w:w="0" w:type="auto"/>
          </w:tcPr>
          <w:p w14:paraId="2F7A0DEA" w14:textId="77777777" w:rsidR="000D2753" w:rsidRPr="009F24EE" w:rsidRDefault="000D2753" w:rsidP="00873D42">
            <w:pPr>
              <w:pStyle w:val="TAC"/>
            </w:pPr>
            <w:r w:rsidRPr="009F24EE">
              <w:t>1</w:t>
            </w:r>
          </w:p>
        </w:tc>
        <w:tc>
          <w:tcPr>
            <w:tcW w:w="0" w:type="auto"/>
          </w:tcPr>
          <w:p w14:paraId="787499CE" w14:textId="77777777" w:rsidR="000D2753" w:rsidRPr="009F24EE" w:rsidRDefault="000D2753" w:rsidP="00873D42">
            <w:pPr>
              <w:pStyle w:val="TAC"/>
            </w:pPr>
            <w:r w:rsidRPr="009F24EE">
              <w:t>5</w:t>
            </w:r>
          </w:p>
        </w:tc>
      </w:tr>
      <w:tr w:rsidR="000D2753" w:rsidRPr="009F24EE" w14:paraId="1AA1FB70" w14:textId="77777777" w:rsidTr="00873D42">
        <w:trPr>
          <w:trHeight w:val="20"/>
          <w:jc w:val="center"/>
        </w:trPr>
        <w:tc>
          <w:tcPr>
            <w:tcW w:w="0" w:type="auto"/>
          </w:tcPr>
          <w:p w14:paraId="496BF9E7" w14:textId="77777777" w:rsidR="000D2753" w:rsidRPr="009F24EE" w:rsidRDefault="000D2753" w:rsidP="00873D42">
            <w:pPr>
              <w:pStyle w:val="TAC"/>
            </w:pPr>
            <w:r w:rsidRPr="009F24EE">
              <w:t>2</w:t>
            </w:r>
          </w:p>
        </w:tc>
        <w:tc>
          <w:tcPr>
            <w:tcW w:w="0" w:type="auto"/>
          </w:tcPr>
          <w:p w14:paraId="4E5EFBAB" w14:textId="77777777" w:rsidR="000D2753" w:rsidRPr="009F24EE" w:rsidRDefault="000D2753" w:rsidP="00873D42">
            <w:pPr>
              <w:pStyle w:val="TAC"/>
            </w:pPr>
            <w:r w:rsidRPr="009F24EE">
              <w:t>10</w:t>
            </w:r>
          </w:p>
        </w:tc>
        <w:tc>
          <w:tcPr>
            <w:tcW w:w="0" w:type="auto"/>
          </w:tcPr>
          <w:p w14:paraId="2CE9A66A" w14:textId="77777777" w:rsidR="000D2753" w:rsidRPr="009F24EE" w:rsidRDefault="000D2753" w:rsidP="00873D42">
            <w:pPr>
              <w:pStyle w:val="TAC"/>
            </w:pPr>
            <w:r w:rsidRPr="009F24EE">
              <w:t>15</w:t>
            </w:r>
          </w:p>
        </w:tc>
      </w:tr>
      <w:tr w:rsidR="000D2753" w:rsidRPr="009F24EE" w14:paraId="396125EE" w14:textId="77777777" w:rsidTr="00873D42">
        <w:trPr>
          <w:trHeight w:val="20"/>
          <w:jc w:val="center"/>
        </w:trPr>
        <w:tc>
          <w:tcPr>
            <w:tcW w:w="0" w:type="auto"/>
          </w:tcPr>
          <w:p w14:paraId="5337C3BD" w14:textId="77777777" w:rsidR="000D2753" w:rsidRPr="009F24EE" w:rsidRDefault="000D2753" w:rsidP="00873D42">
            <w:pPr>
              <w:pStyle w:val="TAC"/>
            </w:pPr>
            <w:r w:rsidRPr="009F24EE">
              <w:t>3</w:t>
            </w:r>
          </w:p>
        </w:tc>
        <w:tc>
          <w:tcPr>
            <w:tcW w:w="0" w:type="auto"/>
          </w:tcPr>
          <w:p w14:paraId="1D5D1183" w14:textId="77777777" w:rsidR="000D2753" w:rsidRPr="009F24EE" w:rsidRDefault="000D2753" w:rsidP="00873D42">
            <w:pPr>
              <w:pStyle w:val="TAC"/>
            </w:pPr>
            <w:r w:rsidRPr="009F24EE">
              <w:t>21</w:t>
            </w:r>
          </w:p>
        </w:tc>
        <w:tc>
          <w:tcPr>
            <w:tcW w:w="0" w:type="auto"/>
          </w:tcPr>
          <w:p w14:paraId="16759EFE" w14:textId="77777777" w:rsidR="000D2753" w:rsidRPr="009F24EE" w:rsidRDefault="000D2753" w:rsidP="00873D42">
            <w:pPr>
              <w:pStyle w:val="TAC"/>
            </w:pPr>
            <w:r w:rsidRPr="009F24EE">
              <w:t>42</w:t>
            </w:r>
          </w:p>
        </w:tc>
      </w:tr>
      <w:tr w:rsidR="000D2753" w:rsidRPr="009F24EE" w14:paraId="5668BCA1" w14:textId="77777777" w:rsidTr="00873D42">
        <w:trPr>
          <w:trHeight w:val="20"/>
          <w:jc w:val="center"/>
        </w:trPr>
        <w:tc>
          <w:tcPr>
            <w:tcW w:w="0" w:type="auto"/>
          </w:tcPr>
          <w:p w14:paraId="5EF8E304" w14:textId="77777777" w:rsidR="000D2753" w:rsidRPr="009F24EE" w:rsidRDefault="000D2753" w:rsidP="00873D42">
            <w:pPr>
              <w:pStyle w:val="TAC"/>
            </w:pPr>
            <w:r w:rsidRPr="009F24EE">
              <w:t>4</w:t>
            </w:r>
          </w:p>
        </w:tc>
        <w:tc>
          <w:tcPr>
            <w:tcW w:w="0" w:type="auto"/>
          </w:tcPr>
          <w:p w14:paraId="0D29FC34" w14:textId="77777777" w:rsidR="000D2753" w:rsidRPr="009F24EE" w:rsidRDefault="000D2753" w:rsidP="00873D42">
            <w:pPr>
              <w:pStyle w:val="TAC"/>
            </w:pPr>
            <w:r w:rsidRPr="009F24EE">
              <w:t>47</w:t>
            </w:r>
          </w:p>
        </w:tc>
        <w:tc>
          <w:tcPr>
            <w:tcW w:w="0" w:type="auto"/>
          </w:tcPr>
          <w:p w14:paraId="1EBD1203" w14:textId="77777777" w:rsidR="000D2753" w:rsidRPr="009F24EE" w:rsidRDefault="000D2753" w:rsidP="00873D42">
            <w:pPr>
              <w:pStyle w:val="TAC"/>
            </w:pPr>
            <w:r w:rsidRPr="009F24EE">
              <w:t>52</w:t>
            </w:r>
          </w:p>
        </w:tc>
      </w:tr>
      <w:tr w:rsidR="000D2753" w:rsidRPr="009F24EE" w14:paraId="689E3E7C" w14:textId="77777777" w:rsidTr="00873D42">
        <w:trPr>
          <w:trHeight w:val="20"/>
          <w:jc w:val="center"/>
        </w:trPr>
        <w:tc>
          <w:tcPr>
            <w:tcW w:w="0" w:type="auto"/>
          </w:tcPr>
          <w:p w14:paraId="0B194788" w14:textId="77777777" w:rsidR="000D2753" w:rsidRPr="009F24EE" w:rsidRDefault="000D2753" w:rsidP="00873D42">
            <w:pPr>
              <w:pStyle w:val="TAC"/>
            </w:pPr>
            <w:r w:rsidRPr="009F24EE">
              <w:t>5</w:t>
            </w:r>
          </w:p>
        </w:tc>
        <w:tc>
          <w:tcPr>
            <w:tcW w:w="0" w:type="auto"/>
          </w:tcPr>
          <w:p w14:paraId="63D9D41E" w14:textId="77777777" w:rsidR="000D2753" w:rsidRPr="009F24EE" w:rsidRDefault="000D2753" w:rsidP="00873D42">
            <w:pPr>
              <w:pStyle w:val="TAC"/>
            </w:pPr>
            <w:r w:rsidRPr="009F24EE">
              <w:t>62</w:t>
            </w:r>
          </w:p>
        </w:tc>
        <w:tc>
          <w:tcPr>
            <w:tcW w:w="0" w:type="auto"/>
          </w:tcPr>
          <w:p w14:paraId="36AB6714" w14:textId="77777777" w:rsidR="000D2753" w:rsidRPr="009F24EE" w:rsidRDefault="000D2753" w:rsidP="00873D42">
            <w:pPr>
              <w:pStyle w:val="TAC"/>
            </w:pPr>
            <w:r w:rsidRPr="009F24EE">
              <w:t>67</w:t>
            </w:r>
          </w:p>
        </w:tc>
      </w:tr>
      <w:tr w:rsidR="000D2753" w:rsidRPr="009F24EE" w14:paraId="5EB1AD11" w14:textId="77777777" w:rsidTr="00873D42">
        <w:trPr>
          <w:trHeight w:val="20"/>
          <w:jc w:val="center"/>
        </w:trPr>
        <w:tc>
          <w:tcPr>
            <w:tcW w:w="0" w:type="auto"/>
          </w:tcPr>
          <w:p w14:paraId="19CFFB2F" w14:textId="77777777" w:rsidR="000D2753" w:rsidRPr="009F24EE" w:rsidRDefault="000D2753" w:rsidP="00873D42">
            <w:pPr>
              <w:pStyle w:val="TAC"/>
            </w:pPr>
            <w:r w:rsidRPr="009F24EE">
              <w:t>6</w:t>
            </w:r>
          </w:p>
        </w:tc>
        <w:tc>
          <w:tcPr>
            <w:tcW w:w="0" w:type="auto"/>
          </w:tcPr>
          <w:p w14:paraId="5AE3EF46" w14:textId="77777777" w:rsidR="000D2753" w:rsidRPr="009F24EE" w:rsidRDefault="000D2753" w:rsidP="00873D42">
            <w:pPr>
              <w:pStyle w:val="TAC"/>
            </w:pPr>
            <w:r w:rsidRPr="009F24EE">
              <w:t>82</w:t>
            </w:r>
          </w:p>
        </w:tc>
        <w:tc>
          <w:tcPr>
            <w:tcW w:w="0" w:type="auto"/>
          </w:tcPr>
          <w:p w14:paraId="755F28EB" w14:textId="77777777" w:rsidR="000D2753" w:rsidRPr="009F24EE" w:rsidRDefault="000D2753" w:rsidP="00873D42">
            <w:pPr>
              <w:pStyle w:val="TAC"/>
            </w:pPr>
            <w:r w:rsidRPr="009F24EE">
              <w:t>87</w:t>
            </w:r>
          </w:p>
        </w:tc>
      </w:tr>
      <w:tr w:rsidR="000D2753" w:rsidRPr="009F24EE" w14:paraId="12360E92" w14:textId="77777777" w:rsidTr="00873D42">
        <w:trPr>
          <w:trHeight w:val="20"/>
          <w:jc w:val="center"/>
        </w:trPr>
        <w:tc>
          <w:tcPr>
            <w:tcW w:w="0" w:type="auto"/>
          </w:tcPr>
          <w:p w14:paraId="61493C04" w14:textId="77777777" w:rsidR="000D2753" w:rsidRPr="009F24EE" w:rsidRDefault="000D2753" w:rsidP="00873D42">
            <w:pPr>
              <w:pStyle w:val="TAC"/>
            </w:pPr>
            <w:r w:rsidRPr="009F24EE">
              <w:t>7</w:t>
            </w:r>
          </w:p>
        </w:tc>
        <w:tc>
          <w:tcPr>
            <w:tcW w:w="0" w:type="auto"/>
          </w:tcPr>
          <w:p w14:paraId="5190534C" w14:textId="77777777" w:rsidR="000D2753" w:rsidRPr="009F24EE" w:rsidRDefault="000D2753" w:rsidP="00873D42">
            <w:pPr>
              <w:pStyle w:val="TAC"/>
            </w:pPr>
            <w:r w:rsidRPr="009F24EE">
              <w:t>90</w:t>
            </w:r>
          </w:p>
        </w:tc>
        <w:tc>
          <w:tcPr>
            <w:tcW w:w="0" w:type="auto"/>
          </w:tcPr>
          <w:p w14:paraId="28D86F64" w14:textId="77777777" w:rsidR="000D2753" w:rsidRPr="009F24EE" w:rsidRDefault="000D2753" w:rsidP="00873D42">
            <w:pPr>
              <w:pStyle w:val="TAC"/>
            </w:pPr>
            <w:r w:rsidRPr="009F24EE">
              <w:t>95</w:t>
            </w:r>
          </w:p>
        </w:tc>
      </w:tr>
      <w:tr w:rsidR="000D2753" w:rsidRPr="009F24EE" w14:paraId="5AF18FCF" w14:textId="77777777" w:rsidTr="00873D42">
        <w:trPr>
          <w:trHeight w:val="20"/>
          <w:jc w:val="center"/>
        </w:trPr>
        <w:tc>
          <w:tcPr>
            <w:tcW w:w="0" w:type="auto"/>
          </w:tcPr>
          <w:p w14:paraId="3ED9B634" w14:textId="77777777" w:rsidR="000D2753" w:rsidRPr="009F24EE" w:rsidRDefault="000D2753" w:rsidP="00873D42">
            <w:pPr>
              <w:pStyle w:val="TAC"/>
            </w:pPr>
            <w:r w:rsidRPr="009F24EE">
              <w:t>8</w:t>
            </w:r>
          </w:p>
        </w:tc>
        <w:tc>
          <w:tcPr>
            <w:tcW w:w="0" w:type="auto"/>
          </w:tcPr>
          <w:p w14:paraId="412FC773" w14:textId="77777777" w:rsidR="000D2753" w:rsidRPr="009F24EE" w:rsidRDefault="000D2753" w:rsidP="00873D42">
            <w:pPr>
              <w:pStyle w:val="TAC"/>
            </w:pPr>
            <w:r w:rsidRPr="009F24EE">
              <w:t>102</w:t>
            </w:r>
          </w:p>
        </w:tc>
        <w:tc>
          <w:tcPr>
            <w:tcW w:w="0" w:type="auto"/>
          </w:tcPr>
          <w:p w14:paraId="61036975" w14:textId="77777777" w:rsidR="000D2753" w:rsidRPr="009F24EE" w:rsidRDefault="000D2753" w:rsidP="00873D42">
            <w:pPr>
              <w:pStyle w:val="TAC"/>
            </w:pPr>
            <w:r w:rsidRPr="009F24EE">
              <w:t>107</w:t>
            </w:r>
          </w:p>
        </w:tc>
      </w:tr>
      <w:tr w:rsidR="000D2753" w:rsidRPr="009F24EE" w14:paraId="50F754B3" w14:textId="77777777" w:rsidTr="00873D42">
        <w:trPr>
          <w:trHeight w:val="20"/>
          <w:jc w:val="center"/>
        </w:trPr>
        <w:tc>
          <w:tcPr>
            <w:tcW w:w="0" w:type="auto"/>
          </w:tcPr>
          <w:p w14:paraId="0026DE08" w14:textId="77777777" w:rsidR="000D2753" w:rsidRPr="009F24EE" w:rsidRDefault="000D2753" w:rsidP="00873D42">
            <w:pPr>
              <w:pStyle w:val="TAC"/>
            </w:pPr>
            <w:r w:rsidRPr="009F24EE">
              <w:t>9</w:t>
            </w:r>
          </w:p>
        </w:tc>
        <w:tc>
          <w:tcPr>
            <w:tcW w:w="0" w:type="auto"/>
          </w:tcPr>
          <w:p w14:paraId="6E20869C" w14:textId="77777777" w:rsidR="000D2753" w:rsidRPr="009F24EE" w:rsidRDefault="000D2753" w:rsidP="00873D42">
            <w:pPr>
              <w:pStyle w:val="TAC"/>
            </w:pPr>
            <w:r w:rsidRPr="009F24EE">
              <w:t>115</w:t>
            </w:r>
          </w:p>
        </w:tc>
        <w:tc>
          <w:tcPr>
            <w:tcW w:w="0" w:type="auto"/>
          </w:tcPr>
          <w:p w14:paraId="70D9073B" w14:textId="77777777" w:rsidR="000D2753" w:rsidRPr="009F24EE" w:rsidRDefault="000D2753" w:rsidP="00873D42">
            <w:pPr>
              <w:pStyle w:val="TAC"/>
            </w:pPr>
            <w:r w:rsidRPr="009F24EE">
              <w:t>120</w:t>
            </w:r>
          </w:p>
        </w:tc>
      </w:tr>
    </w:tbl>
    <w:p w14:paraId="4F1C2B03" w14:textId="77777777" w:rsidR="00B0721C" w:rsidRDefault="00B0721C" w:rsidP="00B0721C"/>
    <w:p w14:paraId="3B793104" w14:textId="2CBC4E7F" w:rsidR="000D2753" w:rsidRPr="009F24EE" w:rsidRDefault="000D2753" w:rsidP="000D2753">
      <w:pPr>
        <w:pStyle w:val="TH"/>
      </w:pPr>
      <w:r>
        <w:lastRenderedPageBreak/>
        <w:t>Table 8.2.2.3-2</w:t>
      </w:r>
      <w:r w:rsidR="006348FD">
        <w:rPr>
          <w:rFonts w:hint="eastAsia"/>
          <w:lang w:eastAsia="zh-CN"/>
        </w:rPr>
        <w:t>:</w:t>
      </w:r>
      <w:r>
        <w:t xml:space="preserve"> </w:t>
      </w:r>
      <w:r w:rsidRPr="009F24EE">
        <w:t>Start and end times of time segments</w:t>
      </w:r>
      <w:r>
        <w:t xml:space="preserve"> for UMi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8F034AD" w14:textId="77777777" w:rsidTr="00873D42">
        <w:trPr>
          <w:jc w:val="center"/>
        </w:trPr>
        <w:tc>
          <w:tcPr>
            <w:tcW w:w="0" w:type="auto"/>
          </w:tcPr>
          <w:p w14:paraId="335A4610" w14:textId="77777777" w:rsidR="000D2753" w:rsidRPr="009F24EE" w:rsidRDefault="000D2753" w:rsidP="00873D42">
            <w:pPr>
              <w:pStyle w:val="TAH"/>
            </w:pPr>
            <w:r w:rsidRPr="009F24EE">
              <w:t>Segment number</w:t>
            </w:r>
          </w:p>
        </w:tc>
        <w:tc>
          <w:tcPr>
            <w:tcW w:w="0" w:type="auto"/>
          </w:tcPr>
          <w:p w14:paraId="293EA4F6" w14:textId="77777777" w:rsidR="000D2753" w:rsidRPr="009F24EE" w:rsidRDefault="000D2753" w:rsidP="00873D42">
            <w:pPr>
              <w:pStyle w:val="TAH"/>
            </w:pPr>
            <w:r w:rsidRPr="009F24EE">
              <w:t>Start time [s]</w:t>
            </w:r>
          </w:p>
        </w:tc>
        <w:tc>
          <w:tcPr>
            <w:tcW w:w="0" w:type="auto"/>
          </w:tcPr>
          <w:p w14:paraId="634B4057" w14:textId="77777777" w:rsidR="000D2753" w:rsidRPr="009F24EE" w:rsidRDefault="000D2753" w:rsidP="00873D42">
            <w:pPr>
              <w:pStyle w:val="TAH"/>
            </w:pPr>
            <w:r w:rsidRPr="009F24EE">
              <w:t>End time [s]</w:t>
            </w:r>
          </w:p>
        </w:tc>
      </w:tr>
      <w:tr w:rsidR="000D2753" w:rsidRPr="009F24EE" w14:paraId="26659BA4" w14:textId="77777777" w:rsidTr="00873D42">
        <w:trPr>
          <w:trHeight w:val="20"/>
          <w:jc w:val="center"/>
        </w:trPr>
        <w:tc>
          <w:tcPr>
            <w:tcW w:w="0" w:type="auto"/>
          </w:tcPr>
          <w:p w14:paraId="1221C058" w14:textId="77777777" w:rsidR="000D2753" w:rsidRPr="009F24EE" w:rsidRDefault="000D2753" w:rsidP="00873D42">
            <w:pPr>
              <w:pStyle w:val="TAC"/>
            </w:pPr>
            <w:r w:rsidRPr="009F24EE">
              <w:t>1</w:t>
            </w:r>
          </w:p>
        </w:tc>
        <w:tc>
          <w:tcPr>
            <w:tcW w:w="0" w:type="auto"/>
          </w:tcPr>
          <w:p w14:paraId="33DCAE3C" w14:textId="77777777" w:rsidR="000D2753" w:rsidRPr="009F24EE" w:rsidRDefault="000D2753" w:rsidP="00873D42">
            <w:pPr>
              <w:pStyle w:val="TAC"/>
            </w:pPr>
            <w:r w:rsidRPr="009F24EE">
              <w:t>1</w:t>
            </w:r>
          </w:p>
        </w:tc>
        <w:tc>
          <w:tcPr>
            <w:tcW w:w="0" w:type="auto"/>
          </w:tcPr>
          <w:p w14:paraId="34150B77" w14:textId="77777777" w:rsidR="000D2753" w:rsidRPr="009F24EE" w:rsidRDefault="000D2753" w:rsidP="00873D42">
            <w:pPr>
              <w:pStyle w:val="TAC"/>
            </w:pPr>
            <w:r w:rsidRPr="009F24EE">
              <w:t>5</w:t>
            </w:r>
          </w:p>
        </w:tc>
      </w:tr>
      <w:tr w:rsidR="000D2753" w:rsidRPr="009F24EE" w14:paraId="7F11B49E" w14:textId="77777777" w:rsidTr="00873D42">
        <w:trPr>
          <w:trHeight w:val="20"/>
          <w:jc w:val="center"/>
        </w:trPr>
        <w:tc>
          <w:tcPr>
            <w:tcW w:w="0" w:type="auto"/>
          </w:tcPr>
          <w:p w14:paraId="23109A07" w14:textId="77777777" w:rsidR="000D2753" w:rsidRPr="009F24EE" w:rsidRDefault="000D2753" w:rsidP="00873D42">
            <w:pPr>
              <w:pStyle w:val="TAC"/>
            </w:pPr>
            <w:r w:rsidRPr="009F24EE">
              <w:t>2</w:t>
            </w:r>
          </w:p>
        </w:tc>
        <w:tc>
          <w:tcPr>
            <w:tcW w:w="0" w:type="auto"/>
          </w:tcPr>
          <w:p w14:paraId="4EF1C1E7" w14:textId="77777777" w:rsidR="000D2753" w:rsidRPr="009F24EE" w:rsidRDefault="000D2753" w:rsidP="00873D42">
            <w:pPr>
              <w:pStyle w:val="TAC"/>
            </w:pPr>
            <w:r w:rsidRPr="009F24EE">
              <w:t>10</w:t>
            </w:r>
          </w:p>
        </w:tc>
        <w:tc>
          <w:tcPr>
            <w:tcW w:w="0" w:type="auto"/>
          </w:tcPr>
          <w:p w14:paraId="2BA8A013" w14:textId="77777777" w:rsidR="000D2753" w:rsidRPr="009F24EE" w:rsidRDefault="000D2753" w:rsidP="00873D42">
            <w:pPr>
              <w:pStyle w:val="TAC"/>
            </w:pPr>
            <w:r>
              <w:t>20</w:t>
            </w:r>
          </w:p>
        </w:tc>
      </w:tr>
      <w:tr w:rsidR="000D2753" w:rsidRPr="009F24EE" w14:paraId="27D99B7B" w14:textId="77777777" w:rsidTr="00873D42">
        <w:trPr>
          <w:trHeight w:val="20"/>
          <w:jc w:val="center"/>
        </w:trPr>
        <w:tc>
          <w:tcPr>
            <w:tcW w:w="0" w:type="auto"/>
          </w:tcPr>
          <w:p w14:paraId="654B08AF" w14:textId="77777777" w:rsidR="000D2753" w:rsidRPr="009F24EE" w:rsidRDefault="000D2753" w:rsidP="00873D42">
            <w:pPr>
              <w:pStyle w:val="TAC"/>
            </w:pPr>
            <w:r w:rsidRPr="009F24EE">
              <w:t>3</w:t>
            </w:r>
          </w:p>
        </w:tc>
        <w:tc>
          <w:tcPr>
            <w:tcW w:w="0" w:type="auto"/>
          </w:tcPr>
          <w:p w14:paraId="0A990203" w14:textId="77777777" w:rsidR="000D2753" w:rsidRPr="009F24EE" w:rsidRDefault="000D2753" w:rsidP="00873D42">
            <w:pPr>
              <w:pStyle w:val="TAC"/>
            </w:pPr>
            <w:r>
              <w:t>30</w:t>
            </w:r>
          </w:p>
        </w:tc>
        <w:tc>
          <w:tcPr>
            <w:tcW w:w="0" w:type="auto"/>
          </w:tcPr>
          <w:p w14:paraId="2AEED7CD" w14:textId="77777777" w:rsidR="000D2753" w:rsidRPr="009F24EE" w:rsidRDefault="000D2753" w:rsidP="00873D42">
            <w:pPr>
              <w:pStyle w:val="TAC"/>
            </w:pPr>
            <w:r w:rsidRPr="009F24EE">
              <w:t>4</w:t>
            </w:r>
            <w:r>
              <w:t>0</w:t>
            </w:r>
          </w:p>
        </w:tc>
      </w:tr>
      <w:tr w:rsidR="000D2753" w:rsidRPr="009F24EE" w14:paraId="663DC330" w14:textId="77777777" w:rsidTr="00873D42">
        <w:trPr>
          <w:trHeight w:val="20"/>
          <w:jc w:val="center"/>
        </w:trPr>
        <w:tc>
          <w:tcPr>
            <w:tcW w:w="0" w:type="auto"/>
          </w:tcPr>
          <w:p w14:paraId="622E8683" w14:textId="77777777" w:rsidR="000D2753" w:rsidRPr="009F24EE" w:rsidRDefault="000D2753" w:rsidP="00873D42">
            <w:pPr>
              <w:pStyle w:val="TAC"/>
            </w:pPr>
            <w:r w:rsidRPr="009F24EE">
              <w:t>4</w:t>
            </w:r>
          </w:p>
        </w:tc>
        <w:tc>
          <w:tcPr>
            <w:tcW w:w="0" w:type="auto"/>
          </w:tcPr>
          <w:p w14:paraId="2DEB3EB6" w14:textId="77777777" w:rsidR="000D2753" w:rsidRPr="009F24EE" w:rsidRDefault="000D2753" w:rsidP="00873D42">
            <w:pPr>
              <w:pStyle w:val="TAC"/>
            </w:pPr>
            <w:r w:rsidRPr="009F24EE">
              <w:t>4</w:t>
            </w:r>
            <w:r>
              <w:t>4</w:t>
            </w:r>
          </w:p>
        </w:tc>
        <w:tc>
          <w:tcPr>
            <w:tcW w:w="0" w:type="auto"/>
          </w:tcPr>
          <w:p w14:paraId="34D18DE8" w14:textId="77777777" w:rsidR="000D2753" w:rsidRPr="009F24EE" w:rsidRDefault="000D2753" w:rsidP="00873D42">
            <w:pPr>
              <w:pStyle w:val="TAC"/>
            </w:pPr>
            <w:r w:rsidRPr="009F24EE">
              <w:t>5</w:t>
            </w:r>
            <w:r>
              <w:t>4</w:t>
            </w:r>
          </w:p>
        </w:tc>
      </w:tr>
      <w:tr w:rsidR="000D2753" w:rsidRPr="009F24EE" w14:paraId="729E9FDA" w14:textId="77777777" w:rsidTr="00873D42">
        <w:trPr>
          <w:trHeight w:val="20"/>
          <w:jc w:val="center"/>
        </w:trPr>
        <w:tc>
          <w:tcPr>
            <w:tcW w:w="0" w:type="auto"/>
          </w:tcPr>
          <w:p w14:paraId="6A75F455" w14:textId="77777777" w:rsidR="000D2753" w:rsidRPr="009F24EE" w:rsidRDefault="000D2753" w:rsidP="00873D42">
            <w:pPr>
              <w:pStyle w:val="TAC"/>
            </w:pPr>
            <w:r w:rsidRPr="009F24EE">
              <w:t>5</w:t>
            </w:r>
          </w:p>
        </w:tc>
        <w:tc>
          <w:tcPr>
            <w:tcW w:w="0" w:type="auto"/>
          </w:tcPr>
          <w:p w14:paraId="4A2B504C" w14:textId="77777777" w:rsidR="000D2753" w:rsidRPr="009F24EE" w:rsidRDefault="000D2753" w:rsidP="00873D42">
            <w:pPr>
              <w:pStyle w:val="TAC"/>
            </w:pPr>
            <w:r w:rsidRPr="009F24EE">
              <w:t>6</w:t>
            </w:r>
            <w:r>
              <w:t>0</w:t>
            </w:r>
          </w:p>
        </w:tc>
        <w:tc>
          <w:tcPr>
            <w:tcW w:w="0" w:type="auto"/>
          </w:tcPr>
          <w:p w14:paraId="7AB45144" w14:textId="77777777" w:rsidR="000D2753" w:rsidRPr="009F24EE" w:rsidRDefault="000D2753" w:rsidP="00873D42">
            <w:pPr>
              <w:pStyle w:val="TAC"/>
            </w:pPr>
            <w:r>
              <w:t>70</w:t>
            </w:r>
          </w:p>
        </w:tc>
      </w:tr>
      <w:tr w:rsidR="000D2753" w:rsidRPr="009F24EE" w14:paraId="14442ACB" w14:textId="77777777" w:rsidTr="00873D42">
        <w:trPr>
          <w:trHeight w:val="20"/>
          <w:jc w:val="center"/>
        </w:trPr>
        <w:tc>
          <w:tcPr>
            <w:tcW w:w="0" w:type="auto"/>
          </w:tcPr>
          <w:p w14:paraId="4A675BAA" w14:textId="77777777" w:rsidR="000D2753" w:rsidRPr="009F24EE" w:rsidRDefault="000D2753" w:rsidP="00873D42">
            <w:pPr>
              <w:pStyle w:val="TAC"/>
            </w:pPr>
            <w:r w:rsidRPr="009F24EE">
              <w:t>6</w:t>
            </w:r>
          </w:p>
        </w:tc>
        <w:tc>
          <w:tcPr>
            <w:tcW w:w="0" w:type="auto"/>
          </w:tcPr>
          <w:p w14:paraId="7A347121" w14:textId="77777777" w:rsidR="000D2753" w:rsidRPr="009F24EE" w:rsidRDefault="000D2753" w:rsidP="00873D42">
            <w:pPr>
              <w:pStyle w:val="TAC"/>
            </w:pPr>
            <w:r>
              <w:t>77</w:t>
            </w:r>
          </w:p>
        </w:tc>
        <w:tc>
          <w:tcPr>
            <w:tcW w:w="0" w:type="auto"/>
          </w:tcPr>
          <w:p w14:paraId="48E5002A" w14:textId="77777777" w:rsidR="000D2753" w:rsidRPr="009F24EE" w:rsidRDefault="000D2753" w:rsidP="00873D42">
            <w:pPr>
              <w:pStyle w:val="TAC"/>
            </w:pPr>
            <w:r w:rsidRPr="009F24EE">
              <w:t>8</w:t>
            </w:r>
            <w:r>
              <w:t>2</w:t>
            </w:r>
          </w:p>
        </w:tc>
      </w:tr>
      <w:tr w:rsidR="000D2753" w:rsidRPr="009F24EE" w14:paraId="16439728" w14:textId="77777777" w:rsidTr="00873D42">
        <w:trPr>
          <w:trHeight w:val="20"/>
          <w:jc w:val="center"/>
        </w:trPr>
        <w:tc>
          <w:tcPr>
            <w:tcW w:w="0" w:type="auto"/>
          </w:tcPr>
          <w:p w14:paraId="162A77EE" w14:textId="77777777" w:rsidR="000D2753" w:rsidRPr="009F24EE" w:rsidRDefault="000D2753" w:rsidP="00873D42">
            <w:pPr>
              <w:pStyle w:val="TAC"/>
            </w:pPr>
            <w:r w:rsidRPr="009F24EE">
              <w:t>7</w:t>
            </w:r>
          </w:p>
        </w:tc>
        <w:tc>
          <w:tcPr>
            <w:tcW w:w="0" w:type="auto"/>
          </w:tcPr>
          <w:p w14:paraId="76479231" w14:textId="77777777" w:rsidR="000D2753" w:rsidRPr="009F24EE" w:rsidRDefault="000D2753" w:rsidP="00873D42">
            <w:pPr>
              <w:pStyle w:val="TAC"/>
            </w:pPr>
            <w:r w:rsidRPr="009F24EE">
              <w:t>90</w:t>
            </w:r>
          </w:p>
        </w:tc>
        <w:tc>
          <w:tcPr>
            <w:tcW w:w="0" w:type="auto"/>
          </w:tcPr>
          <w:p w14:paraId="32C04C80" w14:textId="77777777" w:rsidR="000D2753" w:rsidRPr="009F24EE" w:rsidRDefault="000D2753" w:rsidP="00873D42">
            <w:pPr>
              <w:pStyle w:val="TAC"/>
            </w:pPr>
            <w:r w:rsidRPr="009F24EE">
              <w:t>95</w:t>
            </w:r>
          </w:p>
        </w:tc>
      </w:tr>
    </w:tbl>
    <w:p w14:paraId="25C9D62B" w14:textId="77777777" w:rsidR="00B0721C" w:rsidRDefault="00B0721C" w:rsidP="00B0721C">
      <w:bookmarkStart w:id="94" w:name="_Toc173152197"/>
      <w:bookmarkStart w:id="95" w:name="_Toc180424227"/>
    </w:p>
    <w:p w14:paraId="5442D004" w14:textId="2E2A3F44" w:rsidR="00295F14" w:rsidRPr="00B76419" w:rsidRDefault="00295F14" w:rsidP="00295F14">
      <w:pPr>
        <w:pStyle w:val="Heading4"/>
      </w:pPr>
      <w:r>
        <w:t>8.2.2.4</w:t>
      </w:r>
      <w:r>
        <w:tab/>
        <w:t>P</w:t>
      </w:r>
      <w:r w:rsidRPr="00E00C9B">
        <w:t>L</w:t>
      </w:r>
      <w:r>
        <w:t xml:space="preserve"> Target Values</w:t>
      </w:r>
      <w:bookmarkEnd w:id="94"/>
      <w:bookmarkEnd w:id="95"/>
    </w:p>
    <w:p w14:paraId="2232FB5A" w14:textId="7124ACE2" w:rsidR="00295F14" w:rsidRDefault="00295F14" w:rsidP="00295F14">
      <w:r w:rsidRPr="009F24EE">
        <w:t xml:space="preserve">The target values </w:t>
      </w:r>
      <w:r>
        <w:t xml:space="preserve">for the UMa route </w:t>
      </w:r>
      <w:r w:rsidRPr="009F24EE">
        <w:t xml:space="preserve">are specified </w:t>
      </w:r>
      <w:r w:rsidRPr="00BD07AB">
        <w:t xml:space="preserve">in </w:t>
      </w:r>
      <w:r w:rsidRPr="006A6B70">
        <w:t xml:space="preserve">Table </w:t>
      </w:r>
      <w:r>
        <w:t>8.2.2.4-1</w:t>
      </w:r>
      <w:r w:rsidRPr="00BD07AB">
        <w:t xml:space="preserve"> </w:t>
      </w:r>
      <w:r>
        <w:t xml:space="preserve">and illustrated in Figure 8.2.2.4-1 while the target values for the UMi route are specified in Table 8.2.2.4-2 and illustrated in Figure 8.2.2.4-2. </w:t>
      </w:r>
    </w:p>
    <w:p w14:paraId="18E173A1" w14:textId="77777777" w:rsidR="00295F14" w:rsidRPr="009F24EE" w:rsidRDefault="00295F14" w:rsidP="00295F14">
      <w:pPr>
        <w:pStyle w:val="TH"/>
      </w:pPr>
      <w:r>
        <w:t xml:space="preserve">Table 8.2.2.4-1: </w:t>
      </w:r>
      <w:r w:rsidRPr="009F24EE">
        <w:t>Dynamic Path Gain (Path Loss) Target Values for the Measured Normalized Channel Gain for the UM</w:t>
      </w:r>
      <w:r>
        <w:t>a</w:t>
      </w:r>
      <w:r w:rsidRPr="009F24EE">
        <w:t xml:space="preserve"> Route</w:t>
      </w:r>
    </w:p>
    <w:tbl>
      <w:tblPr>
        <w:tblStyle w:val="TableGrid1"/>
        <w:tblW w:w="0" w:type="auto"/>
        <w:jc w:val="center"/>
        <w:tblLook w:val="04A0" w:firstRow="1" w:lastRow="0" w:firstColumn="1" w:lastColumn="0" w:noHBand="0" w:noVBand="1"/>
      </w:tblPr>
      <w:tblGrid>
        <w:gridCol w:w="1276"/>
        <w:gridCol w:w="1843"/>
      </w:tblGrid>
      <w:tr w:rsidR="00295F14" w:rsidRPr="009F24EE" w14:paraId="6A93FED0" w14:textId="77777777" w:rsidTr="007974E8">
        <w:trPr>
          <w:jc w:val="center"/>
        </w:trPr>
        <w:tc>
          <w:tcPr>
            <w:tcW w:w="1276" w:type="dxa"/>
          </w:tcPr>
          <w:p w14:paraId="1C1DA95A" w14:textId="77777777" w:rsidR="00295F14" w:rsidRPr="009F24EE" w:rsidRDefault="00295F14" w:rsidP="00873D42">
            <w:pPr>
              <w:pStyle w:val="TAH"/>
            </w:pPr>
            <w:r w:rsidRPr="009F24EE">
              <w:t>Segment #</w:t>
            </w:r>
          </w:p>
        </w:tc>
        <w:tc>
          <w:tcPr>
            <w:tcW w:w="1843" w:type="dxa"/>
          </w:tcPr>
          <w:p w14:paraId="38F6AE93" w14:textId="77777777" w:rsidR="00295F14" w:rsidRPr="009F24EE" w:rsidRDefault="00295F14" w:rsidP="00873D42">
            <w:pPr>
              <w:pStyle w:val="TAH"/>
            </w:pPr>
            <w:r w:rsidRPr="009F24EE">
              <w:t>Target [dB]</w:t>
            </w:r>
          </w:p>
        </w:tc>
      </w:tr>
      <w:tr w:rsidR="00295F14" w:rsidRPr="009F24EE" w14:paraId="7A25FDB5" w14:textId="77777777" w:rsidTr="007974E8">
        <w:trPr>
          <w:jc w:val="center"/>
        </w:trPr>
        <w:tc>
          <w:tcPr>
            <w:tcW w:w="1276" w:type="dxa"/>
          </w:tcPr>
          <w:p w14:paraId="4AA3615B" w14:textId="77777777" w:rsidR="00295F14" w:rsidRPr="009F24EE" w:rsidRDefault="00295F14" w:rsidP="00873D42">
            <w:pPr>
              <w:pStyle w:val="TAC"/>
            </w:pPr>
            <w:r w:rsidRPr="009F24EE">
              <w:t>1</w:t>
            </w:r>
          </w:p>
        </w:tc>
        <w:tc>
          <w:tcPr>
            <w:tcW w:w="1843" w:type="dxa"/>
          </w:tcPr>
          <w:p w14:paraId="78DABA32" w14:textId="77777777" w:rsidR="00295F14" w:rsidRPr="009F24EE" w:rsidRDefault="00295F14" w:rsidP="00873D42">
            <w:pPr>
              <w:pStyle w:val="TAC"/>
            </w:pPr>
            <w:r>
              <w:t>[-0.8]</w:t>
            </w:r>
          </w:p>
        </w:tc>
      </w:tr>
      <w:tr w:rsidR="00295F14" w:rsidRPr="009F24EE" w14:paraId="0284AE9A" w14:textId="77777777" w:rsidTr="007974E8">
        <w:trPr>
          <w:jc w:val="center"/>
        </w:trPr>
        <w:tc>
          <w:tcPr>
            <w:tcW w:w="1276" w:type="dxa"/>
          </w:tcPr>
          <w:p w14:paraId="1E82F82D" w14:textId="77777777" w:rsidR="00295F14" w:rsidRPr="009F24EE" w:rsidRDefault="00295F14" w:rsidP="00873D42">
            <w:pPr>
              <w:pStyle w:val="TAC"/>
            </w:pPr>
            <w:r w:rsidRPr="009F24EE">
              <w:t>2</w:t>
            </w:r>
          </w:p>
        </w:tc>
        <w:tc>
          <w:tcPr>
            <w:tcW w:w="1843" w:type="dxa"/>
          </w:tcPr>
          <w:p w14:paraId="21778DB9" w14:textId="77777777" w:rsidR="00295F14" w:rsidRPr="009F24EE" w:rsidRDefault="00295F14" w:rsidP="00873D42">
            <w:pPr>
              <w:pStyle w:val="TAC"/>
            </w:pPr>
            <w:r>
              <w:t>[0]</w:t>
            </w:r>
          </w:p>
        </w:tc>
      </w:tr>
      <w:tr w:rsidR="00295F14" w:rsidRPr="009F24EE" w14:paraId="4FEB8F26" w14:textId="77777777" w:rsidTr="007974E8">
        <w:trPr>
          <w:jc w:val="center"/>
        </w:trPr>
        <w:tc>
          <w:tcPr>
            <w:tcW w:w="1276" w:type="dxa"/>
          </w:tcPr>
          <w:p w14:paraId="372B0CDB" w14:textId="77777777" w:rsidR="00295F14" w:rsidRPr="009F24EE" w:rsidRDefault="00295F14" w:rsidP="00873D42">
            <w:pPr>
              <w:pStyle w:val="TAC"/>
            </w:pPr>
            <w:r w:rsidRPr="009F24EE">
              <w:t>3</w:t>
            </w:r>
          </w:p>
        </w:tc>
        <w:tc>
          <w:tcPr>
            <w:tcW w:w="1843" w:type="dxa"/>
          </w:tcPr>
          <w:p w14:paraId="09990F45" w14:textId="77777777" w:rsidR="00295F14" w:rsidRPr="009F24EE" w:rsidRDefault="00295F14" w:rsidP="00873D42">
            <w:pPr>
              <w:pStyle w:val="TAC"/>
            </w:pPr>
            <w:r>
              <w:t>[-29.5]</w:t>
            </w:r>
          </w:p>
        </w:tc>
      </w:tr>
      <w:tr w:rsidR="00295F14" w:rsidRPr="009F24EE" w14:paraId="6479E6F7" w14:textId="77777777" w:rsidTr="007974E8">
        <w:trPr>
          <w:jc w:val="center"/>
        </w:trPr>
        <w:tc>
          <w:tcPr>
            <w:tcW w:w="1276" w:type="dxa"/>
          </w:tcPr>
          <w:p w14:paraId="1ADF90C7" w14:textId="77777777" w:rsidR="00295F14" w:rsidRPr="009F24EE" w:rsidRDefault="00295F14" w:rsidP="00873D42">
            <w:pPr>
              <w:pStyle w:val="TAC"/>
            </w:pPr>
            <w:r w:rsidRPr="009F24EE">
              <w:t>4</w:t>
            </w:r>
          </w:p>
        </w:tc>
        <w:tc>
          <w:tcPr>
            <w:tcW w:w="1843" w:type="dxa"/>
          </w:tcPr>
          <w:p w14:paraId="0DC1F252" w14:textId="77777777" w:rsidR="00295F14" w:rsidRPr="009F24EE" w:rsidRDefault="00295F14" w:rsidP="00873D42">
            <w:pPr>
              <w:pStyle w:val="TAC"/>
            </w:pPr>
            <w:r>
              <w:t>[-27.6]</w:t>
            </w:r>
          </w:p>
        </w:tc>
      </w:tr>
      <w:tr w:rsidR="00295F14" w:rsidRPr="009F24EE" w14:paraId="49169F1E" w14:textId="77777777" w:rsidTr="007974E8">
        <w:trPr>
          <w:jc w:val="center"/>
        </w:trPr>
        <w:tc>
          <w:tcPr>
            <w:tcW w:w="1276" w:type="dxa"/>
          </w:tcPr>
          <w:p w14:paraId="339E6DE5" w14:textId="77777777" w:rsidR="00295F14" w:rsidRPr="009F24EE" w:rsidRDefault="00295F14" w:rsidP="00873D42">
            <w:pPr>
              <w:pStyle w:val="TAC"/>
            </w:pPr>
            <w:r w:rsidRPr="009F24EE">
              <w:t>5</w:t>
            </w:r>
          </w:p>
        </w:tc>
        <w:tc>
          <w:tcPr>
            <w:tcW w:w="1843" w:type="dxa"/>
          </w:tcPr>
          <w:p w14:paraId="5FEAADB3" w14:textId="77777777" w:rsidR="00295F14" w:rsidRPr="009F24EE" w:rsidRDefault="00295F14" w:rsidP="00873D42">
            <w:pPr>
              <w:pStyle w:val="TAC"/>
            </w:pPr>
            <w:r>
              <w:t>[-21.5]</w:t>
            </w:r>
          </w:p>
        </w:tc>
      </w:tr>
      <w:tr w:rsidR="00295F14" w:rsidRPr="009F24EE" w14:paraId="71A2DD44" w14:textId="77777777" w:rsidTr="007974E8">
        <w:trPr>
          <w:jc w:val="center"/>
        </w:trPr>
        <w:tc>
          <w:tcPr>
            <w:tcW w:w="1276" w:type="dxa"/>
          </w:tcPr>
          <w:p w14:paraId="03E31BBE" w14:textId="77777777" w:rsidR="00295F14" w:rsidRPr="009F24EE" w:rsidRDefault="00295F14" w:rsidP="00873D42">
            <w:pPr>
              <w:pStyle w:val="TAC"/>
            </w:pPr>
            <w:r w:rsidRPr="009F24EE">
              <w:t>6</w:t>
            </w:r>
          </w:p>
        </w:tc>
        <w:tc>
          <w:tcPr>
            <w:tcW w:w="1843" w:type="dxa"/>
          </w:tcPr>
          <w:p w14:paraId="3AABF355" w14:textId="77777777" w:rsidR="00295F14" w:rsidRPr="009F24EE" w:rsidRDefault="00295F14" w:rsidP="00873D42">
            <w:pPr>
              <w:pStyle w:val="TAC"/>
            </w:pPr>
            <w:r>
              <w:t>[-30.1]</w:t>
            </w:r>
          </w:p>
        </w:tc>
      </w:tr>
      <w:tr w:rsidR="00295F14" w:rsidRPr="009F24EE" w14:paraId="16716EFB" w14:textId="77777777" w:rsidTr="007974E8">
        <w:trPr>
          <w:jc w:val="center"/>
        </w:trPr>
        <w:tc>
          <w:tcPr>
            <w:tcW w:w="1276" w:type="dxa"/>
          </w:tcPr>
          <w:p w14:paraId="100F6E4B" w14:textId="77777777" w:rsidR="00295F14" w:rsidRPr="009F24EE" w:rsidRDefault="00295F14" w:rsidP="00873D42">
            <w:pPr>
              <w:pStyle w:val="TAC"/>
            </w:pPr>
            <w:r w:rsidRPr="009F24EE">
              <w:t>7</w:t>
            </w:r>
          </w:p>
        </w:tc>
        <w:tc>
          <w:tcPr>
            <w:tcW w:w="1843" w:type="dxa"/>
          </w:tcPr>
          <w:p w14:paraId="3B06FF00" w14:textId="77777777" w:rsidR="00295F14" w:rsidRPr="009F24EE" w:rsidRDefault="00295F14" w:rsidP="00873D42">
            <w:pPr>
              <w:pStyle w:val="TAC"/>
            </w:pPr>
            <w:r>
              <w:t>[-0.1]</w:t>
            </w:r>
          </w:p>
        </w:tc>
      </w:tr>
      <w:tr w:rsidR="00295F14" w:rsidRPr="009F24EE" w14:paraId="06FBAE4B" w14:textId="77777777" w:rsidTr="007974E8">
        <w:trPr>
          <w:jc w:val="center"/>
        </w:trPr>
        <w:tc>
          <w:tcPr>
            <w:tcW w:w="1276" w:type="dxa"/>
          </w:tcPr>
          <w:p w14:paraId="18BB4DB5" w14:textId="77777777" w:rsidR="00295F14" w:rsidRPr="009F24EE" w:rsidRDefault="00295F14" w:rsidP="00873D42">
            <w:pPr>
              <w:pStyle w:val="TAC"/>
            </w:pPr>
            <w:r>
              <w:t>8</w:t>
            </w:r>
          </w:p>
        </w:tc>
        <w:tc>
          <w:tcPr>
            <w:tcW w:w="1843" w:type="dxa"/>
          </w:tcPr>
          <w:p w14:paraId="64A0C6E8" w14:textId="77777777" w:rsidR="00295F14" w:rsidRPr="009F24EE" w:rsidRDefault="00295F14" w:rsidP="00873D42">
            <w:pPr>
              <w:pStyle w:val="TAC"/>
              <w:rPr>
                <w:rFonts w:ascii="Calibri" w:hAnsi="Calibri" w:cs="Calibri"/>
                <w:color w:val="000000"/>
              </w:rPr>
            </w:pPr>
            <w:r>
              <w:t>[-19.8]</w:t>
            </w:r>
          </w:p>
        </w:tc>
      </w:tr>
      <w:tr w:rsidR="00295F14" w:rsidRPr="009F24EE" w14:paraId="500B0CAB" w14:textId="77777777" w:rsidTr="007974E8">
        <w:trPr>
          <w:jc w:val="center"/>
        </w:trPr>
        <w:tc>
          <w:tcPr>
            <w:tcW w:w="1276" w:type="dxa"/>
          </w:tcPr>
          <w:p w14:paraId="005A17F7" w14:textId="77777777" w:rsidR="00295F14" w:rsidRDefault="00295F14" w:rsidP="00873D42">
            <w:pPr>
              <w:pStyle w:val="TAC"/>
            </w:pPr>
            <w:r>
              <w:t>9</w:t>
            </w:r>
          </w:p>
        </w:tc>
        <w:tc>
          <w:tcPr>
            <w:tcW w:w="1843" w:type="dxa"/>
          </w:tcPr>
          <w:p w14:paraId="1B56125C" w14:textId="77777777" w:rsidR="00295F14" w:rsidRPr="006A6B70" w:rsidRDefault="00295F14" w:rsidP="00873D42">
            <w:pPr>
              <w:pStyle w:val="TAC"/>
            </w:pPr>
            <w:r>
              <w:t>[-0.7]</w:t>
            </w:r>
          </w:p>
        </w:tc>
      </w:tr>
    </w:tbl>
    <w:p w14:paraId="52F1DBA7" w14:textId="77777777" w:rsidR="00295F14" w:rsidRDefault="00295F14" w:rsidP="00295F14">
      <w:pPr>
        <w:jc w:val="center"/>
      </w:pPr>
    </w:p>
    <w:p w14:paraId="23848636" w14:textId="77777777" w:rsidR="00295F14" w:rsidRDefault="00295F14" w:rsidP="00370BA0">
      <w:pPr>
        <w:pStyle w:val="TH"/>
      </w:pPr>
      <w:r w:rsidRPr="00687B60">
        <w:rPr>
          <w:noProof/>
          <w:lang w:val="fi-FI"/>
        </w:rPr>
        <w:drawing>
          <wp:inline distT="0" distB="0" distL="0" distR="0" wp14:anchorId="0B35D905" wp14:editId="7ABBBF49">
            <wp:extent cx="5517529"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pic:nvPicPr>
                  <pic:blipFill rotWithShape="1">
                    <a:blip r:embed="rId29"/>
                    <a:srcRect r="3717" b="707"/>
                    <a:stretch/>
                  </pic:blipFill>
                  <pic:spPr bwMode="auto">
                    <a:xfrm>
                      <a:off x="0" y="0"/>
                      <a:ext cx="5518492" cy="3043451"/>
                    </a:xfrm>
                    <a:prstGeom prst="rect">
                      <a:avLst/>
                    </a:prstGeom>
                    <a:ln>
                      <a:noFill/>
                    </a:ln>
                    <a:extLst>
                      <a:ext uri="{53640926-AAD7-44D8-BBD7-CCE9431645EC}">
                        <a14:shadowObscured xmlns:a14="http://schemas.microsoft.com/office/drawing/2010/main"/>
                      </a:ext>
                    </a:extLst>
                  </pic:spPr>
                </pic:pic>
              </a:graphicData>
            </a:graphic>
          </wp:inline>
        </w:drawing>
      </w:r>
    </w:p>
    <w:p w14:paraId="2E1D98B7" w14:textId="77777777" w:rsidR="00295F14" w:rsidRPr="009F24EE" w:rsidRDefault="00295F14" w:rsidP="00370BA0">
      <w:pPr>
        <w:pStyle w:val="TF"/>
      </w:pPr>
      <w:r>
        <w:t xml:space="preserve">Figure 8.2.2.4-1: </w:t>
      </w:r>
      <w:r w:rsidRPr="009F24EE">
        <w:t>Dynamic Path Gain (Path Loss) Target</w:t>
      </w:r>
      <w:r>
        <w:t xml:space="preserve">s </w:t>
      </w:r>
      <w:r w:rsidRPr="009F24EE">
        <w:t>for the Measured Normalized Channel Gain for the UM</w:t>
      </w:r>
      <w:r>
        <w:t xml:space="preserve">a </w:t>
      </w:r>
      <w:r w:rsidRPr="009F24EE">
        <w:t>Route</w:t>
      </w:r>
    </w:p>
    <w:p w14:paraId="5C0184B7" w14:textId="77777777" w:rsidR="00370BA0" w:rsidRDefault="00370BA0" w:rsidP="00370BA0"/>
    <w:p w14:paraId="407868D1" w14:textId="459ABAEA" w:rsidR="00295F14" w:rsidRPr="009F24EE" w:rsidRDefault="00295F14" w:rsidP="00295F14">
      <w:pPr>
        <w:pStyle w:val="TH"/>
      </w:pPr>
      <w:r>
        <w:lastRenderedPageBreak/>
        <w:t xml:space="preserve">Table 8.2.2.4-2: </w:t>
      </w:r>
      <w:r w:rsidRPr="009F24EE">
        <w:t>Dynamic Path Gain (Path Loss) Target Values for the Measured Normalized Channel Gain for the UM</w:t>
      </w:r>
      <w:r>
        <w:t xml:space="preserve">i </w:t>
      </w:r>
      <w:r w:rsidRPr="009F24EE">
        <w:t>Route</w:t>
      </w:r>
    </w:p>
    <w:tbl>
      <w:tblPr>
        <w:tblStyle w:val="TableGrid1"/>
        <w:tblW w:w="0" w:type="auto"/>
        <w:jc w:val="center"/>
        <w:tblLook w:val="04A0" w:firstRow="1" w:lastRow="0" w:firstColumn="1" w:lastColumn="0" w:noHBand="0" w:noVBand="1"/>
      </w:tblPr>
      <w:tblGrid>
        <w:gridCol w:w="1276"/>
        <w:gridCol w:w="1843"/>
      </w:tblGrid>
      <w:tr w:rsidR="00295F14" w:rsidRPr="009F24EE" w14:paraId="7E3FD901" w14:textId="77777777" w:rsidTr="007974E8">
        <w:trPr>
          <w:jc w:val="center"/>
        </w:trPr>
        <w:tc>
          <w:tcPr>
            <w:tcW w:w="1276" w:type="dxa"/>
          </w:tcPr>
          <w:p w14:paraId="6659E693" w14:textId="77777777" w:rsidR="00295F14" w:rsidRPr="009F24EE" w:rsidRDefault="00295F14" w:rsidP="00873D42">
            <w:pPr>
              <w:pStyle w:val="TAH"/>
            </w:pPr>
            <w:r w:rsidRPr="009F24EE">
              <w:t>Segment #</w:t>
            </w:r>
          </w:p>
        </w:tc>
        <w:tc>
          <w:tcPr>
            <w:tcW w:w="1843" w:type="dxa"/>
          </w:tcPr>
          <w:p w14:paraId="21EF8EA3" w14:textId="77777777" w:rsidR="00295F14" w:rsidRPr="009F24EE" w:rsidRDefault="00295F14" w:rsidP="00873D42">
            <w:pPr>
              <w:pStyle w:val="TAH"/>
            </w:pPr>
            <w:r w:rsidRPr="009F24EE">
              <w:t>Target [dB]</w:t>
            </w:r>
          </w:p>
        </w:tc>
      </w:tr>
      <w:tr w:rsidR="00295F14" w:rsidRPr="009F24EE" w14:paraId="5A9091FF" w14:textId="77777777" w:rsidTr="007974E8">
        <w:trPr>
          <w:jc w:val="center"/>
        </w:trPr>
        <w:tc>
          <w:tcPr>
            <w:tcW w:w="1276" w:type="dxa"/>
          </w:tcPr>
          <w:p w14:paraId="7274FABD" w14:textId="77777777" w:rsidR="00295F14" w:rsidRPr="009F24EE" w:rsidRDefault="00295F14" w:rsidP="00873D42">
            <w:pPr>
              <w:pStyle w:val="TAC"/>
            </w:pPr>
            <w:r w:rsidRPr="009F24EE">
              <w:t>1</w:t>
            </w:r>
          </w:p>
        </w:tc>
        <w:tc>
          <w:tcPr>
            <w:tcW w:w="1843" w:type="dxa"/>
          </w:tcPr>
          <w:p w14:paraId="0CC41CC6" w14:textId="77777777" w:rsidR="00295F14" w:rsidRPr="009F24EE" w:rsidRDefault="00295F14" w:rsidP="00873D42">
            <w:pPr>
              <w:pStyle w:val="TAC"/>
            </w:pPr>
            <w:r w:rsidRPr="007974E8">
              <w:t>[18]</w:t>
            </w:r>
          </w:p>
        </w:tc>
      </w:tr>
      <w:tr w:rsidR="00295F14" w:rsidRPr="009F24EE" w14:paraId="70DCC68C" w14:textId="77777777" w:rsidTr="007974E8">
        <w:trPr>
          <w:jc w:val="center"/>
        </w:trPr>
        <w:tc>
          <w:tcPr>
            <w:tcW w:w="1276" w:type="dxa"/>
          </w:tcPr>
          <w:p w14:paraId="773DDB12" w14:textId="77777777" w:rsidR="00295F14" w:rsidRPr="009F24EE" w:rsidRDefault="00295F14" w:rsidP="00873D42">
            <w:pPr>
              <w:pStyle w:val="TAC"/>
            </w:pPr>
            <w:r w:rsidRPr="009F24EE">
              <w:t>2</w:t>
            </w:r>
          </w:p>
        </w:tc>
        <w:tc>
          <w:tcPr>
            <w:tcW w:w="1843" w:type="dxa"/>
          </w:tcPr>
          <w:p w14:paraId="1B0A2FE9" w14:textId="77777777" w:rsidR="00295F14" w:rsidRPr="009F24EE" w:rsidRDefault="00295F14" w:rsidP="00873D42">
            <w:pPr>
              <w:pStyle w:val="TAC"/>
            </w:pPr>
            <w:r w:rsidRPr="007974E8">
              <w:t>[21.7]</w:t>
            </w:r>
          </w:p>
        </w:tc>
      </w:tr>
      <w:tr w:rsidR="00295F14" w:rsidRPr="009F24EE" w14:paraId="14AB8333" w14:textId="77777777" w:rsidTr="007974E8">
        <w:trPr>
          <w:jc w:val="center"/>
        </w:trPr>
        <w:tc>
          <w:tcPr>
            <w:tcW w:w="1276" w:type="dxa"/>
          </w:tcPr>
          <w:p w14:paraId="60B9DEF2" w14:textId="77777777" w:rsidR="00295F14" w:rsidRPr="009F24EE" w:rsidRDefault="00295F14" w:rsidP="00873D42">
            <w:pPr>
              <w:pStyle w:val="TAC"/>
            </w:pPr>
            <w:r w:rsidRPr="009F24EE">
              <w:t>3</w:t>
            </w:r>
          </w:p>
        </w:tc>
        <w:tc>
          <w:tcPr>
            <w:tcW w:w="1843" w:type="dxa"/>
          </w:tcPr>
          <w:p w14:paraId="55AACDF1" w14:textId="77777777" w:rsidR="00295F14" w:rsidRPr="009F24EE" w:rsidRDefault="00295F14" w:rsidP="00873D42">
            <w:pPr>
              <w:pStyle w:val="TAC"/>
            </w:pPr>
            <w:r w:rsidRPr="007974E8">
              <w:t>[8.6]</w:t>
            </w:r>
          </w:p>
        </w:tc>
      </w:tr>
      <w:tr w:rsidR="00295F14" w:rsidRPr="009F24EE" w14:paraId="3B933073" w14:textId="77777777" w:rsidTr="007974E8">
        <w:trPr>
          <w:jc w:val="center"/>
        </w:trPr>
        <w:tc>
          <w:tcPr>
            <w:tcW w:w="1276" w:type="dxa"/>
          </w:tcPr>
          <w:p w14:paraId="12D4FD8B" w14:textId="77777777" w:rsidR="00295F14" w:rsidRPr="009F24EE" w:rsidRDefault="00295F14" w:rsidP="00873D42">
            <w:pPr>
              <w:pStyle w:val="TAC"/>
            </w:pPr>
            <w:r w:rsidRPr="009F24EE">
              <w:t>4</w:t>
            </w:r>
          </w:p>
        </w:tc>
        <w:tc>
          <w:tcPr>
            <w:tcW w:w="1843" w:type="dxa"/>
          </w:tcPr>
          <w:p w14:paraId="100F71F3" w14:textId="77777777" w:rsidR="00295F14" w:rsidRPr="009F24EE" w:rsidRDefault="00295F14" w:rsidP="00873D42">
            <w:pPr>
              <w:pStyle w:val="TAC"/>
            </w:pPr>
            <w:r w:rsidRPr="007974E8">
              <w:t>[8.1]</w:t>
            </w:r>
          </w:p>
        </w:tc>
      </w:tr>
      <w:tr w:rsidR="00295F14" w:rsidRPr="009F24EE" w14:paraId="3D2EA8C8" w14:textId="77777777" w:rsidTr="007974E8">
        <w:trPr>
          <w:jc w:val="center"/>
        </w:trPr>
        <w:tc>
          <w:tcPr>
            <w:tcW w:w="1276" w:type="dxa"/>
          </w:tcPr>
          <w:p w14:paraId="18B675F6" w14:textId="77777777" w:rsidR="00295F14" w:rsidRPr="009F24EE" w:rsidRDefault="00295F14" w:rsidP="00873D42">
            <w:pPr>
              <w:pStyle w:val="TAC"/>
            </w:pPr>
            <w:r w:rsidRPr="009F24EE">
              <w:t>5</w:t>
            </w:r>
          </w:p>
        </w:tc>
        <w:tc>
          <w:tcPr>
            <w:tcW w:w="1843" w:type="dxa"/>
          </w:tcPr>
          <w:p w14:paraId="2AD80B1A" w14:textId="77777777" w:rsidR="00295F14" w:rsidRPr="009F24EE" w:rsidRDefault="00295F14" w:rsidP="00873D42">
            <w:pPr>
              <w:pStyle w:val="TAC"/>
            </w:pPr>
            <w:r w:rsidRPr="007974E8">
              <w:t>[8.5]</w:t>
            </w:r>
          </w:p>
        </w:tc>
      </w:tr>
      <w:tr w:rsidR="00295F14" w:rsidRPr="009F24EE" w14:paraId="1C5D10D6" w14:textId="77777777" w:rsidTr="007974E8">
        <w:trPr>
          <w:jc w:val="center"/>
        </w:trPr>
        <w:tc>
          <w:tcPr>
            <w:tcW w:w="1276" w:type="dxa"/>
          </w:tcPr>
          <w:p w14:paraId="420DCD4F" w14:textId="77777777" w:rsidR="00295F14" w:rsidRPr="009F24EE" w:rsidRDefault="00295F14" w:rsidP="00873D42">
            <w:pPr>
              <w:pStyle w:val="TAC"/>
            </w:pPr>
            <w:r w:rsidRPr="009F24EE">
              <w:t>6</w:t>
            </w:r>
          </w:p>
        </w:tc>
        <w:tc>
          <w:tcPr>
            <w:tcW w:w="1843" w:type="dxa"/>
          </w:tcPr>
          <w:p w14:paraId="268A2292" w14:textId="77777777" w:rsidR="00295F14" w:rsidRPr="009F24EE" w:rsidRDefault="00295F14" w:rsidP="00873D42">
            <w:pPr>
              <w:pStyle w:val="TAC"/>
            </w:pPr>
            <w:r w:rsidRPr="007974E8">
              <w:t>[21.1]</w:t>
            </w:r>
          </w:p>
        </w:tc>
      </w:tr>
      <w:tr w:rsidR="00295F14" w:rsidRPr="009F24EE" w14:paraId="2BA8810C" w14:textId="77777777" w:rsidTr="007974E8">
        <w:trPr>
          <w:jc w:val="center"/>
        </w:trPr>
        <w:tc>
          <w:tcPr>
            <w:tcW w:w="1276" w:type="dxa"/>
          </w:tcPr>
          <w:p w14:paraId="395B9465" w14:textId="77777777" w:rsidR="00295F14" w:rsidRPr="009F24EE" w:rsidRDefault="00295F14" w:rsidP="00873D42">
            <w:pPr>
              <w:pStyle w:val="TAC"/>
            </w:pPr>
            <w:r w:rsidRPr="009F24EE">
              <w:t>7</w:t>
            </w:r>
          </w:p>
        </w:tc>
        <w:tc>
          <w:tcPr>
            <w:tcW w:w="1843" w:type="dxa"/>
          </w:tcPr>
          <w:p w14:paraId="0958B871" w14:textId="77777777" w:rsidR="00295F14" w:rsidRPr="009F24EE" w:rsidRDefault="00295F14" w:rsidP="00873D42">
            <w:pPr>
              <w:pStyle w:val="TAC"/>
            </w:pPr>
            <w:r w:rsidRPr="007974E8">
              <w:t>[20.7]</w:t>
            </w:r>
          </w:p>
        </w:tc>
      </w:tr>
    </w:tbl>
    <w:p w14:paraId="7A6B7376" w14:textId="77777777" w:rsidR="00295F14" w:rsidRDefault="00295F14" w:rsidP="00295F14">
      <w:pPr>
        <w:jc w:val="center"/>
      </w:pPr>
    </w:p>
    <w:p w14:paraId="0739685D" w14:textId="77777777" w:rsidR="00295F14" w:rsidRDefault="00295F14" w:rsidP="00A0411A">
      <w:pPr>
        <w:pStyle w:val="TH"/>
      </w:pPr>
      <w:r w:rsidRPr="000C380A">
        <w:rPr>
          <w:noProof/>
        </w:rPr>
        <w:drawing>
          <wp:inline distT="0" distB="0" distL="0" distR="0" wp14:anchorId="6304FCDD" wp14:editId="5165A7CA">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2864485"/>
                    </a:xfrm>
                    <a:prstGeom prst="rect">
                      <a:avLst/>
                    </a:prstGeom>
                    <a:noFill/>
                    <a:ln>
                      <a:noFill/>
                    </a:ln>
                  </pic:spPr>
                </pic:pic>
              </a:graphicData>
            </a:graphic>
          </wp:inline>
        </w:drawing>
      </w:r>
    </w:p>
    <w:p w14:paraId="406559E1" w14:textId="77777777" w:rsidR="00295F14" w:rsidRPr="009F24EE" w:rsidRDefault="00295F14" w:rsidP="00295F14">
      <w:pPr>
        <w:pStyle w:val="TH"/>
      </w:pPr>
      <w:r>
        <w:t xml:space="preserve">Figure 8.2.2.4-2: </w:t>
      </w:r>
      <w:r w:rsidRPr="009F24EE">
        <w:t>Dynamic Path Gain (Path Loss) Target</w:t>
      </w:r>
      <w:r>
        <w:t xml:space="preserve">s </w:t>
      </w:r>
      <w:r w:rsidRPr="009F24EE">
        <w:t>for the Measured Normalized Channel Gain for the UM</w:t>
      </w:r>
      <w:r>
        <w:t xml:space="preserve">i </w:t>
      </w:r>
      <w:r w:rsidRPr="009F24EE">
        <w:t>Route</w:t>
      </w:r>
    </w:p>
    <w:p w14:paraId="74D7DC30" w14:textId="77777777" w:rsidR="00CF6231" w:rsidRPr="00B76419" w:rsidRDefault="00CF6231" w:rsidP="00CF6231">
      <w:pPr>
        <w:pStyle w:val="Heading3"/>
      </w:pPr>
      <w:bookmarkStart w:id="96" w:name="_Toc173152198"/>
      <w:bookmarkStart w:id="97" w:name="_Toc180424228"/>
      <w:r>
        <w:t>8.2.3</w:t>
      </w:r>
      <w:r>
        <w:tab/>
      </w:r>
      <w:r w:rsidRPr="00B76419">
        <w:t>Validation of Power Delay Profile (PDP)</w:t>
      </w:r>
      <w:bookmarkEnd w:id="96"/>
      <w:bookmarkEnd w:id="97"/>
    </w:p>
    <w:p w14:paraId="1827061D" w14:textId="77777777" w:rsidR="00CF6231" w:rsidRDefault="00CF6231" w:rsidP="00CF6231">
      <w:r w:rsidRPr="00B76419">
        <w:t xml:space="preserve">The purpose of this item is to validate the slow variation of power delay profile as observed by the DUT due </w:t>
      </w:r>
      <w:r>
        <w:t>to</w:t>
      </w:r>
      <w:r w:rsidRPr="00B76419">
        <w:t xml:space="preserve">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in the U</w:t>
      </w:r>
      <w:r>
        <w:t>M</w:t>
      </w:r>
      <w:r w:rsidRPr="00B76419">
        <w:t>a</w:t>
      </w:r>
      <w:r>
        <w:t xml:space="preserve"> and UMi</w:t>
      </w:r>
      <w:r w:rsidRPr="00B76419">
        <w:t xml:space="preserve"> dynamic model</w:t>
      </w:r>
      <w:r>
        <w:t>s</w:t>
      </w:r>
      <w:r w:rsidRPr="00B76419">
        <w:t>. Firstly, those with same CDL model throughout the segment, meaning that only the initial delay changes during the segment but excess delays remain unchanged, i.e., quasi time invariant. Secondly, some segments have different CDL model</w:t>
      </w:r>
      <w:r>
        <w:t>s</w:t>
      </w:r>
      <w:r w:rsidRPr="00B76419">
        <w:t xml:space="preserve"> on preceding and subsequent way-points, meaning that both the initial delay and excess delays are time variant during the segment. Channel segments with quasi time invariant and time variant excess delays are validated differently. </w:t>
      </w:r>
    </w:p>
    <w:p w14:paraId="2C2256EF" w14:textId="77777777" w:rsidR="00CF6231" w:rsidRDefault="00CF6231" w:rsidP="00CF6231">
      <w:r w:rsidRPr="00B76419">
        <w:t>In the UMa dynamic model the channel segments 1, 2, 6,</w:t>
      </w:r>
      <w:r>
        <w:t xml:space="preserve"> </w:t>
      </w:r>
      <w:r w:rsidRPr="00B76419">
        <w:t xml:space="preserve">7, and 9 are in the first category and segments 3, 4, 5, and 8 in the second. </w:t>
      </w:r>
      <w:r>
        <w:t xml:space="preserve">In the UMi dynamic model, the categories are FFS. </w:t>
      </w:r>
    </w:p>
    <w:p w14:paraId="3C6DE4D8" w14:textId="77777777" w:rsidR="00CF6231" w:rsidRDefault="00CF6231" w:rsidP="00CF6231">
      <w:r w:rsidRPr="00B76419">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5EF0FA06" w14:textId="77777777" w:rsidR="00CF6231" w:rsidRPr="00B76419" w:rsidRDefault="00CF6231" w:rsidP="00CF6231">
      <w:pPr>
        <w:pStyle w:val="Heading4"/>
      </w:pPr>
      <w:bookmarkStart w:id="98" w:name="_Toc173152199"/>
      <w:bookmarkStart w:id="99" w:name="_Toc180424229"/>
      <w:r>
        <w:t>8.2.3.1</w:t>
      </w:r>
      <w:r>
        <w:tab/>
        <w:t xml:space="preserve">PDP </w:t>
      </w:r>
      <w:r w:rsidRPr="00B76419">
        <w:t>Method of Measurement using Frequency-Domain Technique</w:t>
      </w:r>
      <w:bookmarkEnd w:id="98"/>
      <w:bookmarkEnd w:id="99"/>
    </w:p>
    <w:p w14:paraId="5DB4A3ED" w14:textId="77777777" w:rsidR="00CF6231" w:rsidRPr="00B76419" w:rsidRDefault="00CF6231" w:rsidP="00CF6231">
      <w:r w:rsidRPr="00B76419">
        <w:t xml:space="preserve">A network analyser transmits frequency tones through the test system when the frequency sweep technique is used in the validation. See </w:t>
      </w:r>
      <w:r w:rsidRPr="0002374B">
        <w:t>Figure 8.2.1.1-1</w:t>
      </w:r>
      <w:r w:rsidRPr="00B76419">
        <w:t xml:space="preserve"> for the block diagram. The signal is received by a test antenna within the test area. </w:t>
      </w:r>
      <w:r w:rsidRPr="00B76419">
        <w:lastRenderedPageBreak/>
        <w:t xml:space="preserve">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w:t>
      </w:r>
      <w:r>
        <w:t>Table 8.2.3.1-1</w:t>
      </w:r>
      <w:r w:rsidRPr="00B76419">
        <w:t xml:space="preserve">.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rsidRPr="00B76419">
        <w:t>.</w:t>
      </w:r>
    </w:p>
    <w:p w14:paraId="76019C94" w14:textId="77777777" w:rsidR="00CF6231" w:rsidRPr="00B76419" w:rsidRDefault="00CF6231" w:rsidP="00CF6231">
      <w:r w:rsidRPr="00B76419">
        <w:t>Channel model segments are specified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r>
        <w:t>clause 8.2.3-4</w:t>
      </w:r>
      <w:r w:rsidRPr="00B76419">
        <w:t xml:space="preserve">. The subsequent channel segments are measured then correspondingly. Network analyser settings are defined in </w:t>
      </w:r>
      <w:r>
        <w:t>Table 8.2.3.1-1</w:t>
      </w:r>
      <w:r w:rsidRPr="00B76419">
        <w:t xml:space="preserve">. The measured channel frequency response of channel model segment </w:t>
      </w:r>
      <m:oMath>
        <m:r>
          <w:rPr>
            <w:rFonts w:ascii="Cambria Math" w:hAnsi="Cambria Math"/>
          </w:rPr>
          <m:t>s</m:t>
        </m:r>
      </m:oMath>
      <w:r w:rsidRPr="00B76419">
        <w:t xml:space="preserve"> at frequency </w:t>
      </w:r>
      <m:oMath>
        <m:r>
          <w:rPr>
            <w:rFonts w:ascii="Cambria Math" w:hAnsi="Cambria Math"/>
          </w:rPr>
          <m:t>f</m:t>
        </m:r>
      </m:oMath>
      <w:r w:rsidRPr="00B76419">
        <w:t xml:space="preserve"> and channel model time instant </w:t>
      </w:r>
      <m:oMath>
        <m:r>
          <w:rPr>
            <w:rFonts w:ascii="Cambria Math" w:hAnsi="Cambria Math"/>
          </w:rPr>
          <m:t>t</m:t>
        </m:r>
      </m:oMath>
      <w:r w:rsidRPr="00B76419">
        <w:t xml:space="preserve"> is</w:t>
      </w:r>
    </w:p>
    <w:p w14:paraId="36E0BFAB"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0</m:t>
                  </m:r>
                </m:sub>
              </m:sSub>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 xml:space="preserve"> </m:t>
              </m:r>
            </m:e>
          </m:d>
        </m:oMath>
      </m:oMathPara>
    </w:p>
    <w:p w14:paraId="6725DE28" w14:textId="77777777" w:rsidR="00CF6231" w:rsidRPr="00B76419" w:rsidRDefault="00CF6231" w:rsidP="00CF6231">
      <w:r w:rsidRPr="00B76419">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rsidRPr="00B76419">
        <w:t xml:space="preserve"> is the lowest frequency point, </w:t>
      </w:r>
      <m:oMath>
        <m:r>
          <w:rPr>
            <w:rFonts w:ascii="Cambria Math" w:hAnsi="Cambria Math"/>
          </w:rPr>
          <m:t>n=0,1,…,N-1</m:t>
        </m:r>
      </m:oMath>
      <w:r w:rsidRPr="00B76419">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rsidRPr="00B76419">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s,0</m:t>
            </m:r>
          </m:sub>
        </m:sSub>
      </m:oMath>
      <w:r w:rsidRPr="00B76419">
        <w:t xml:space="preserve"> is the first time instant of segment </w:t>
      </w:r>
      <m:oMath>
        <m:r>
          <w:rPr>
            <w:rFonts w:ascii="Cambria Math" w:hAnsi="Cambria Math"/>
          </w:rPr>
          <m:t>s</m:t>
        </m:r>
      </m:oMath>
      <w:r w:rsidRPr="00B76419">
        <w:t xml:space="preserve">, </w:t>
      </w:r>
      <m:oMath>
        <m:r>
          <w:rPr>
            <w:rFonts w:ascii="Cambria Math" w:hAnsi="Cambria Math"/>
          </w:rPr>
          <m:t>m=0,1,…,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oMath>
      <w:r w:rsidRPr="00B76419">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is the increment between measured time instants.</w:t>
      </w:r>
    </w:p>
    <w:p w14:paraId="32C898F9" w14:textId="7A673460" w:rsidR="00CF6231" w:rsidRPr="00B76419" w:rsidRDefault="00CF6231" w:rsidP="00CF6231">
      <w:pPr>
        <w:pStyle w:val="TH"/>
      </w:pPr>
      <w:bookmarkStart w:id="100" w:name="_Toc106956063"/>
      <w:r>
        <w:t>Table 8.2.3.1-1</w:t>
      </w:r>
      <w:r w:rsidR="005E2B81">
        <w:rPr>
          <w:rFonts w:hint="eastAsia"/>
          <w:lang w:eastAsia="zh-CN"/>
        </w:rPr>
        <w:t>:</w:t>
      </w:r>
      <w:r>
        <w:t xml:space="preserve"> </w:t>
      </w:r>
      <w:r w:rsidRPr="00B76419">
        <w:t>MPAC PDP Network Analyzer Settings</w:t>
      </w:r>
      <w:bookmarkEnd w:id="10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CF6231" w:rsidRPr="00B76419" w14:paraId="55465B40"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4A14646" w14:textId="77777777" w:rsidR="00CF6231" w:rsidRPr="00B76419" w:rsidRDefault="00CF6231"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A11BFA6" w14:textId="77777777" w:rsidR="00CF6231" w:rsidRPr="00B76419" w:rsidRDefault="00CF6231"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5F22371" w14:textId="77777777" w:rsidR="00CF6231" w:rsidRPr="00B76419" w:rsidRDefault="00CF6231" w:rsidP="00873D42">
            <w:pPr>
              <w:pStyle w:val="TAH"/>
            </w:pPr>
            <w:r w:rsidRPr="00B76419">
              <w:t>Value</w:t>
            </w:r>
          </w:p>
        </w:tc>
      </w:tr>
      <w:tr w:rsidR="00CF6231" w:rsidRPr="00B76419" w14:paraId="419C1066"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7277EBE" w14:textId="77777777" w:rsidR="00CF6231" w:rsidRPr="00B76419" w:rsidRDefault="00CF6231" w:rsidP="00873D42">
            <w:pPr>
              <w:pStyle w:val="TAC"/>
            </w:pPr>
            <w:r w:rsidRPr="00B76419">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1136065C" w14:textId="77777777" w:rsidR="00CF6231" w:rsidRPr="00B76419" w:rsidRDefault="00CF6231"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609EA7E6" w14:textId="77777777" w:rsidR="00CF6231" w:rsidRPr="00B76419" w:rsidRDefault="00CF6231" w:rsidP="00873D42">
            <w:pPr>
              <w:pStyle w:val="TAC"/>
            </w:pPr>
            <w:r w:rsidRPr="00B76419">
              <w:t>200</w:t>
            </w:r>
          </w:p>
        </w:tc>
      </w:tr>
      <w:tr w:rsidR="00CF6231" w:rsidRPr="00B76419" w14:paraId="141A9FA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B2DFDD6" w14:textId="77777777" w:rsidR="00CF6231" w:rsidRPr="00B76419" w:rsidRDefault="00CF6231" w:rsidP="00873D42">
            <w:pPr>
              <w:pStyle w:val="TAC"/>
            </w:pPr>
            <w:r w:rsidRPr="00B76419">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4E6FB9FB"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2F3EB7B6" w14:textId="77777777" w:rsidR="00CF6231" w:rsidRPr="00B76419" w:rsidRDefault="00CF6231" w:rsidP="00873D42">
            <w:pPr>
              <w:pStyle w:val="TAC"/>
            </w:pPr>
            <w:r w:rsidRPr="00B76419">
              <w:t>1101</w:t>
            </w:r>
          </w:p>
        </w:tc>
      </w:tr>
      <w:tr w:rsidR="00CF6231" w:rsidRPr="00B76419" w14:paraId="311A63F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C6C9287" w14:textId="77777777" w:rsidR="00CF6231" w:rsidRPr="00B76419" w:rsidRDefault="00CF6231" w:rsidP="00873D42">
            <w:pPr>
              <w:pStyle w:val="TAC"/>
            </w:pPr>
            <w:r w:rsidRPr="00B76419">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4C3E2759"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0778672A" w14:textId="77777777" w:rsidR="00CF6231" w:rsidRPr="00B76419" w:rsidRDefault="00CF6231" w:rsidP="00873D42">
            <w:pPr>
              <w:pStyle w:val="TAC"/>
            </w:pPr>
            <w:r w:rsidRPr="00B76419">
              <w:t>One per every CIR within the segment</w:t>
            </w:r>
          </w:p>
        </w:tc>
      </w:tr>
    </w:tbl>
    <w:p w14:paraId="5C79CCED" w14:textId="77777777" w:rsidR="00CF6231" w:rsidRPr="00B76419" w:rsidRDefault="00CF6231" w:rsidP="00CF6231">
      <w:pPr>
        <w:pStyle w:val="Heading4"/>
      </w:pPr>
      <w:bookmarkStart w:id="101" w:name="_Toc173152200"/>
      <w:bookmarkStart w:id="102" w:name="_Toc180424230"/>
      <w:r>
        <w:t>8.2.3.2</w:t>
      </w:r>
      <w:r>
        <w:tab/>
        <w:t xml:space="preserve">PDP </w:t>
      </w:r>
      <w:r w:rsidRPr="00B76419">
        <w:t>Method of Measurement using Time-Domain Technique</w:t>
      </w:r>
      <w:bookmarkEnd w:id="101"/>
      <w:bookmarkEnd w:id="102"/>
    </w:p>
    <w:p w14:paraId="47B783E7" w14:textId="77777777" w:rsidR="00CF6231" w:rsidRPr="00B76419" w:rsidRDefault="00CF6231" w:rsidP="00CF6231">
      <w:r w:rsidRPr="00B76419">
        <w:t>FFS</w:t>
      </w:r>
    </w:p>
    <w:p w14:paraId="664C0CA8" w14:textId="77777777" w:rsidR="00CF6231" w:rsidRPr="00B76419" w:rsidRDefault="00CF6231" w:rsidP="00CF6231">
      <w:pPr>
        <w:pStyle w:val="Heading4"/>
      </w:pPr>
      <w:bookmarkStart w:id="103" w:name="_Toc173152201"/>
      <w:bookmarkStart w:id="104" w:name="_Toc180424231"/>
      <w:r>
        <w:t>8.2.3.3</w:t>
      </w:r>
      <w:r>
        <w:tab/>
        <w:t xml:space="preserve">PDP </w:t>
      </w:r>
      <w:r w:rsidRPr="00B76419">
        <w:t>Measurement Antenna</w:t>
      </w:r>
      <w:bookmarkEnd w:id="103"/>
      <w:bookmarkEnd w:id="104"/>
    </w:p>
    <w:p w14:paraId="0E8E7DC6" w14:textId="717D4540" w:rsidR="00CF6231" w:rsidRPr="00B76419" w:rsidRDefault="00CF6231" w:rsidP="00CF6231">
      <w:r w:rsidRPr="00B76419">
        <w:t>The measurement antenna shall be a vertically-oriented dipole</w:t>
      </w:r>
      <w:r w:rsidR="00EB0751">
        <w:rPr>
          <w:rFonts w:hint="eastAsia"/>
          <w:lang w:eastAsia="zh-CN"/>
        </w:rPr>
        <w:t>.</w:t>
      </w:r>
      <w:r w:rsidRPr="00B76419">
        <w:t xml:space="preserve"> </w:t>
      </w:r>
    </w:p>
    <w:p w14:paraId="0B7BC842" w14:textId="77777777" w:rsidR="00CF6231" w:rsidRPr="00B76419" w:rsidRDefault="00CF6231" w:rsidP="00CF6231">
      <w:pPr>
        <w:pStyle w:val="Heading4"/>
      </w:pPr>
      <w:bookmarkStart w:id="105" w:name="_Toc173152202"/>
      <w:bookmarkStart w:id="106" w:name="_Toc180424232"/>
      <w:r>
        <w:t>8.2.3.4</w:t>
      </w:r>
      <w:r>
        <w:tab/>
        <w:t xml:space="preserve">PDP </w:t>
      </w:r>
      <w:r w:rsidRPr="00B76419">
        <w:t>Measurement Results Analysis using Frequency-Domain Technique</w:t>
      </w:r>
      <w:bookmarkEnd w:id="105"/>
      <w:bookmarkEnd w:id="106"/>
    </w:p>
    <w:p w14:paraId="26BE4FB7" w14:textId="77777777" w:rsidR="00CF6231" w:rsidRPr="00B76419" w:rsidRDefault="00CF6231" w:rsidP="00CF6231">
      <w:r w:rsidRPr="00B76419">
        <w:t>The first operation is to remove the quasi time</w:t>
      </w:r>
      <w:r>
        <w:t>-</w:t>
      </w:r>
      <w:r w:rsidRPr="00B76419">
        <w:t xml:space="preserv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oMath>
      <w:r w:rsidRPr="00B76419">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rsidRPr="00B76419">
        <w:t xml:space="preserve"> at each time instant </w:t>
      </w:r>
      <m:oMath>
        <m:r>
          <w:rPr>
            <w:rFonts w:ascii="Cambria Math" w:hAnsi="Cambria Math"/>
          </w:rPr>
          <m:t>t</m:t>
        </m:r>
      </m:oMath>
      <w:r w:rsidRPr="00B76419">
        <w:t xml:space="preserve"> is calculated by dividing the instantaneous link distance with the speed of light (in vacuum). It is removed from each frequency response by time shifting in frequency domain and a new delay shifted response is</w:t>
      </w:r>
    </w:p>
    <w:p w14:paraId="6E04DABF" w14:textId="77777777" w:rsidR="00CF6231" w:rsidRPr="00B76419" w:rsidRDefault="00000000" w:rsidP="00A0411A">
      <w:pPr>
        <w:pStyle w:val="EQ"/>
      </w:pPr>
      <m:oMathPara>
        <m:oMath>
          <m:sSub>
            <m:sSubPr>
              <m:ctrlPr>
                <w:rPr>
                  <w:rFonts w:ascii="Cambria Math" w:hAnsi="Cambria Math"/>
                </w:rPr>
              </m:ctrlPr>
            </m:sSubPr>
            <m:e>
              <m:r>
                <w:rPr>
                  <w:rFonts w:ascii="Cambria Math" w:hAnsi="Cambria Math"/>
                </w:rPr>
                <m:t>H</m:t>
              </m:r>
              <m:r>
                <m:rPr>
                  <m:sty m:val="p"/>
                </m:rP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m:rPr>
              <m:sty m:val="p"/>
            </m:rPr>
            <w:rPr>
              <w:rFonts w:ascii="Cambria Math" w:hAnsi="Cambria Math"/>
            </w:rPr>
            <m:t>.</m:t>
          </m:r>
        </m:oMath>
      </m:oMathPara>
    </w:p>
    <w:p w14:paraId="4B48C53A" w14:textId="77777777" w:rsidR="00CF6231" w:rsidRPr="00B76419" w:rsidRDefault="00CF6231" w:rsidP="00CF6231">
      <w:r w:rsidRPr="00B76419">
        <w:t xml:space="preserve">These responses are then transformed to impulse responses </w:t>
      </w:r>
    </w:p>
    <w:p w14:paraId="41C31504" w14:textId="77777777" w:rsidR="00CF6231" w:rsidRPr="00B76419" w:rsidRDefault="00000000" w:rsidP="00A0411A">
      <w:pPr>
        <w:pStyle w:val="EQ"/>
      </w:pPr>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m:rPr>
                  <m:sty m:val="p"/>
                </m:rPr>
                <w:rPr>
                  <w:rFonts w:ascii="Cambria Math" w:hAnsi="Cambria Math"/>
                </w:rPr>
                <m:t>,</m:t>
              </m:r>
              <m:r>
                <w:rPr>
                  <w:rFonts w:ascii="Cambria Math" w:hAnsi="Cambria Math"/>
                </w:rPr>
                <m:t>t</m:t>
              </m:r>
            </m:e>
          </m:d>
        </m:oMath>
      </m:oMathPara>
    </w:p>
    <w:p w14:paraId="740A1736" w14:textId="77777777" w:rsidR="00CF6231" w:rsidRPr="00B76419" w:rsidRDefault="00CF6231" w:rsidP="00CF6231">
      <w:r w:rsidRPr="00B76419">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rsidRPr="00B76419">
        <w:t xml:space="preserve">= 5 ns is the width of a delay bin and </w:t>
      </w:r>
      <m:oMath>
        <m:r>
          <w:rPr>
            <w:rFonts w:ascii="Cambria Math" w:hAnsi="Cambria Math"/>
          </w:rPr>
          <m:t>u=0,1,2,…</m:t>
        </m:r>
      </m:oMath>
      <w:r w:rsidRPr="00B76419">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42296DE0" w14:textId="77777777" w:rsidR="00CF6231" w:rsidRPr="00B76419" w:rsidRDefault="00CF6231" w:rsidP="00CF6231">
      <w:pPr>
        <w:rPr>
          <w:lang w:eastAsia="zh-CN"/>
        </w:rPr>
      </w:pPr>
      <w:r w:rsidRPr="00B76419">
        <w:t xml:space="preserve">Segments with quasi time invariant excess delays </w:t>
      </w:r>
      <w:r>
        <w:t xml:space="preserve">for </w:t>
      </w:r>
      <w:r w:rsidRPr="00B76419">
        <w:t>UMa</w:t>
      </w:r>
      <w:r>
        <w:t>:</w:t>
      </w:r>
      <w:r w:rsidRPr="00B76419">
        <w:t xml:space="preserve"> 1, 2, 6, 7, and 9</w:t>
      </w:r>
      <w:r>
        <w:t xml:space="preserve"> and for UMi: FFS</w:t>
      </w:r>
      <w:r w:rsidRPr="00B76419">
        <w:t>:</w:t>
      </w:r>
    </w:p>
    <w:p w14:paraId="4A68FC92" w14:textId="77777777" w:rsidR="00CF6231" w:rsidRPr="00B76419" w:rsidRDefault="00CF6231" w:rsidP="00CF6231">
      <w:r w:rsidRPr="00B76419">
        <w:t>Power delay profile for each segment is determined by the time average</w:t>
      </w:r>
    </w:p>
    <w:p w14:paraId="38AE50D8" w14:textId="77777777" w:rsidR="00CF6231" w:rsidRPr="00B76419" w:rsidRDefault="00000000" w:rsidP="00A0411A">
      <w:pPr>
        <w:pStyle w:val="EQ"/>
      </w:pPr>
      <m:oMathPara>
        <m:oMath>
          <m:sSub>
            <m:sSubPr>
              <m:ctrlPr>
                <w:rPr>
                  <w:rFonts w:ascii="Cambria Math" w:hAnsi="Cambria Math"/>
                </w:rPr>
              </m:ctrlPr>
            </m:sSubPr>
            <m:e>
              <m:r>
                <w:rPr>
                  <w:rFonts w:ascii="Cambria Math" w:hAnsi="Cambria Math"/>
                </w:rPr>
                <m:t>P</m:t>
              </m:r>
              <m:r>
                <m:rPr>
                  <m:sty m:val="p"/>
                </m:rP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oMath>
      </m:oMathPara>
    </w:p>
    <w:p w14:paraId="12604636" w14:textId="77777777" w:rsidR="00CF6231" w:rsidRPr="00B76419" w:rsidRDefault="00CF6231" w:rsidP="00CF6231">
      <w:r w:rsidRPr="00B76419">
        <w:t xml:space="preserve">Finally, the normalized PDP is </w:t>
      </w:r>
    </w:p>
    <w:p w14:paraId="127253FF" w14:textId="77777777" w:rsidR="00CF6231" w:rsidRPr="00B76419" w:rsidRDefault="00000000" w:rsidP="00A0411A">
      <w:pPr>
        <w:pStyle w:val="EQ"/>
      </w:pPr>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470D10F6" w14:textId="77777777" w:rsidR="00CF6231" w:rsidRPr="00B76419" w:rsidRDefault="00CF6231" w:rsidP="00CF6231">
      <w:r w:rsidRPr="00B76419">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rsidRPr="00B76419">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rsidRPr="00B76419">
        <w:t xml:space="preserve"> (in dB scale) are identified and chosen as the target value of the time segment.</w:t>
      </w:r>
    </w:p>
    <w:p w14:paraId="5B509777" w14:textId="77777777" w:rsidR="00CF6231" w:rsidRPr="00B76419" w:rsidRDefault="00CF6231" w:rsidP="00CF6231">
      <w:pPr>
        <w:rPr>
          <w:lang w:eastAsia="zh-CN"/>
        </w:rPr>
      </w:pPr>
      <w:r w:rsidRPr="00B76419">
        <w:t xml:space="preserve">Segments with time variant excess delays </w:t>
      </w:r>
      <w:r>
        <w:t xml:space="preserve">for </w:t>
      </w:r>
      <w:r w:rsidRPr="00B76419">
        <w:t xml:space="preserve">UMa </w:t>
      </w:r>
      <w:r>
        <w:t xml:space="preserve">are </w:t>
      </w:r>
      <w:r w:rsidRPr="00B76419">
        <w:t>3, 4, 5, and 8</w:t>
      </w:r>
      <w:r>
        <w:t xml:space="preserve"> and for UMi are FFS</w:t>
      </w:r>
      <w:r w:rsidRPr="00B76419">
        <w:t>:</w:t>
      </w:r>
    </w:p>
    <w:p w14:paraId="3DCF91DD" w14:textId="77777777" w:rsidR="00CF6231" w:rsidRPr="00B76419" w:rsidRDefault="00CF6231" w:rsidP="00CF6231">
      <w:r w:rsidRPr="00B76419">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e>
        </m:d>
      </m:oMath>
      <w:r w:rsidRPr="00B76419">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e>
            </m:d>
          </m:e>
        </m:d>
      </m:oMath>
      <w:r w:rsidRPr="00B76419">
        <w:t xml:space="preserve"> measured time instant of the segment is determined from time interpolated model parameters for each cluster </w:t>
      </w:r>
      <m:oMath>
        <m:r>
          <w:rPr>
            <w:rFonts w:ascii="Cambria Math" w:hAnsi="Cambria Math"/>
          </w:rPr>
          <m:t>l</m:t>
        </m:r>
      </m:oMath>
      <w:r w:rsidRPr="00B76419">
        <w:t xml:space="preserve">. The excess delay of </w:t>
      </w:r>
      <m:oMath>
        <m:r>
          <w:rPr>
            <w:rFonts w:ascii="Cambria Math" w:hAnsi="Cambria Math"/>
          </w:rPr>
          <m:t>l</m:t>
        </m:r>
      </m:oMath>
      <w:r w:rsidRPr="00B76419">
        <w:t xml:space="preserve">th cluster is linearly interpolated for each time sample of the measurement and then quantized to the delay resolution </w:t>
      </w:r>
      <m:oMath>
        <m:r>
          <w:rPr>
            <w:rFonts w:ascii="Cambria Math" w:hAnsi="Cambria Math"/>
          </w:rPr>
          <m:t>Δτ</m:t>
        </m:r>
      </m:oMath>
      <w:r w:rsidRPr="00B76419">
        <w:t xml:space="preserve"> supported by the measurement. The resulting quantized cluster excess delay at </w:t>
      </w:r>
      <m:oMath>
        <m:r>
          <w:rPr>
            <w:rFonts w:ascii="Cambria Math" w:hAnsi="Cambria Math"/>
          </w:rPr>
          <m:t>m</m:t>
        </m:r>
      </m:oMath>
      <w:r w:rsidRPr="00B76419">
        <w:t xml:space="preserve">th time sample is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Then dynamic powers of </w:t>
      </w:r>
      <m:oMath>
        <m:r>
          <w:rPr>
            <w:rFonts w:ascii="Cambria Math" w:hAnsi="Cambria Math"/>
          </w:rPr>
          <m:t xml:space="preserve">l=1,…, </m:t>
        </m:r>
        <m:sSub>
          <m:sSubPr>
            <m:ctrlPr>
              <w:rPr>
                <w:rFonts w:ascii="Cambria Math" w:hAnsi="Cambria Math"/>
              </w:rPr>
            </m:ctrlPr>
          </m:sSubPr>
          <m:e>
            <m:r>
              <w:rPr>
                <w:rFonts w:ascii="Cambria Math" w:hAnsi="Cambria Math"/>
              </w:rPr>
              <m:t>L</m:t>
            </m:r>
          </m:e>
          <m:sub>
            <m:r>
              <w:rPr>
                <w:rFonts w:ascii="Cambria Math" w:hAnsi="Cambria Math"/>
              </w:rPr>
              <m:t>s</m:t>
            </m:r>
          </m:sub>
        </m:sSub>
      </m:oMath>
      <w:r w:rsidRPr="00B76419">
        <w:t xml:space="preserve"> clusters on segment </w:t>
      </w:r>
      <m:oMath>
        <m:r>
          <w:rPr>
            <w:rFonts w:ascii="Cambria Math" w:hAnsi="Cambria Math"/>
          </w:rPr>
          <m:t>s</m:t>
        </m:r>
      </m:oMath>
      <w:r w:rsidRPr="00B76419">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Since cluster powers are dispersed across neighbouring delay bins due to limited measurement bandwidth, also the previous and the successive delay bin are included in the summation. This is expressed by the formula </w:t>
      </w:r>
    </w:p>
    <w:p w14:paraId="5F1B98C2" w14:textId="77777777" w:rsidR="00CF6231" w:rsidRPr="00B76419" w:rsidRDefault="00000000" w:rsidP="00A0411A">
      <w:pPr>
        <w:pStyle w:val="EQ"/>
      </w:pPr>
      <m:oMathPara>
        <m:oMath>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m:t>
                          </m:r>
                          <m:r>
                            <w:rPr>
                              <w:rFonts w:ascii="Cambria Math" w:hAnsi="Cambria Math"/>
                            </w:rPr>
                            <m:t>Δτ</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+Δ</m:t>
                          </m:r>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oMath>
      </m:oMathPara>
    </w:p>
    <w:p w14:paraId="40C043A3" w14:textId="77777777" w:rsidR="00CF6231" w:rsidRPr="00B76419" w:rsidRDefault="00CF6231" w:rsidP="00CF6231">
      <w:r w:rsidRPr="00B76419">
        <w:t>Finally, the measured power per cluster is normalized such that the maximum cluster power per segment becomes unity</w:t>
      </w:r>
    </w:p>
    <w:p w14:paraId="2AEF930B" w14:textId="77777777" w:rsidR="00CF6231" w:rsidRPr="00B76419" w:rsidRDefault="00000000" w:rsidP="00A0411A">
      <w:pPr>
        <w:pStyle w:val="EQ"/>
      </w:pPr>
      <m:oMathPara>
        <m:oMath>
          <m:sSub>
            <m:sSubPr>
              <m:ctrlPr>
                <w:rPr>
                  <w:rFonts w:ascii="Cambria Math" w:hAnsi="Cambria Math"/>
                </w:rPr>
              </m:ctrlPr>
            </m:sSubPr>
            <m:e>
              <m:r>
                <w:rPr>
                  <w:rFonts w:ascii="Cambria Math" w:hAnsi="Cambria Math"/>
                </w:rPr>
                <m:t>P</m:t>
              </m:r>
            </m:e>
            <m:sub>
              <m:r>
                <w:rPr>
                  <w:rFonts w:ascii="Cambria Math" w:hAnsi="Cambria Math"/>
                </w:rPr>
                <m:t>s</m:t>
              </m:r>
              <m:r>
                <m:rPr>
                  <m:sty m:val="p"/>
                </m:rPr>
                <w:rPr>
                  <w:rFonts w:ascii="Cambria Math" w:hAnsi="Cambria Math"/>
                </w:rPr>
                <m:t>,</m:t>
              </m:r>
              <m:r>
                <w:rPr>
                  <w:rFonts w:ascii="Cambria Math" w:hAnsi="Cambria Math"/>
                </w:rPr>
                <m:t>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r>
                    <w:rPr>
                      <w:rFonts w:ascii="Cambria Math" w:hAnsi="Cambria Math"/>
                    </w:rPr>
                    <m:t>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m:t>
                              </m:r>
                            </m:sub>
                          </m:sSub>
                        </m:sub>
                      </m:sSub>
                      <m:r>
                        <m:rPr>
                          <m:sty m:val="p"/>
                        </m:rPr>
                        <w:rPr>
                          <w:rFonts w:ascii="Cambria Math" w:hAnsi="Cambria Math"/>
                        </w:rPr>
                        <m:t xml:space="preserve"> </m:t>
                      </m:r>
                    </m:e>
                  </m:d>
                </m:e>
              </m:func>
            </m:den>
          </m:f>
          <m:r>
            <m:rPr>
              <m:sty m:val="p"/>
            </m:rPr>
            <w:rPr>
              <w:rFonts w:ascii="Cambria Math" w:hAnsi="Cambria Math"/>
            </w:rPr>
            <m:t>.</m:t>
          </m:r>
        </m:oMath>
      </m:oMathPara>
    </w:p>
    <w:p w14:paraId="53AB2DF0" w14:textId="77777777" w:rsidR="00CF6231" w:rsidRPr="00B76419" w:rsidRDefault="00CF6231" w:rsidP="00CF6231">
      <w:pPr>
        <w:pStyle w:val="Heading4"/>
      </w:pPr>
      <w:bookmarkStart w:id="107" w:name="_Toc173152203"/>
      <w:bookmarkStart w:id="108" w:name="_Toc180424233"/>
      <w:r>
        <w:t>8.2.3.5</w:t>
      </w:r>
      <w:r>
        <w:tab/>
        <w:t xml:space="preserve">PDP </w:t>
      </w:r>
      <w:r w:rsidRPr="00B76419">
        <w:t>Measurement Results Analysis using Time-Domain Technique</w:t>
      </w:r>
      <w:bookmarkEnd w:id="107"/>
      <w:bookmarkEnd w:id="108"/>
    </w:p>
    <w:p w14:paraId="00DA31F4" w14:textId="2390E96A" w:rsidR="000D2753" w:rsidRDefault="00CF6231" w:rsidP="007974E8">
      <w:pPr>
        <w:rPr>
          <w:lang w:eastAsia="zh-CN"/>
        </w:rPr>
      </w:pPr>
      <w:r w:rsidRPr="00B76419">
        <w:t>FFS</w:t>
      </w:r>
    </w:p>
    <w:p w14:paraId="62743359" w14:textId="77777777" w:rsidR="00950D05" w:rsidRPr="00B76419" w:rsidRDefault="00950D05" w:rsidP="00950D05">
      <w:pPr>
        <w:pStyle w:val="Heading4"/>
      </w:pPr>
      <w:bookmarkStart w:id="109" w:name="_Toc180424234"/>
      <w:r>
        <w:t>8.2.3.6</w:t>
      </w:r>
      <w:r>
        <w:tab/>
        <w:t>PDP Target Values</w:t>
      </w:r>
      <w:bookmarkEnd w:id="109"/>
    </w:p>
    <w:p w14:paraId="1EE2C808" w14:textId="77777777" w:rsidR="00950D05" w:rsidRDefault="00950D05" w:rsidP="00950D05">
      <w:r w:rsidRPr="000B61D5">
        <w:t>FFS</w:t>
      </w:r>
    </w:p>
    <w:p w14:paraId="133BA33F" w14:textId="77777777" w:rsidR="003C256E" w:rsidRPr="00B76419" w:rsidRDefault="003C256E" w:rsidP="003C256E">
      <w:pPr>
        <w:pStyle w:val="Heading3"/>
      </w:pPr>
      <w:bookmarkStart w:id="110" w:name="_Toc85822055"/>
      <w:bookmarkStart w:id="111" w:name="_Toc173152205"/>
      <w:bookmarkStart w:id="112" w:name="_Toc180424235"/>
      <w:r>
        <w:t>8.2.4</w:t>
      </w:r>
      <w:r>
        <w:tab/>
      </w:r>
      <w:r w:rsidRPr="00B76419">
        <w:t>Validation of Doppler/Temporal Correlation</w:t>
      </w:r>
      <w:bookmarkEnd w:id="110"/>
      <w:bookmarkEnd w:id="111"/>
      <w:bookmarkEnd w:id="112"/>
    </w:p>
    <w:p w14:paraId="71F260D4" w14:textId="77777777" w:rsidR="003C256E" w:rsidRDefault="003C256E" w:rsidP="003C256E">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r>
        <w:t xml:space="preserve"> </w:t>
      </w:r>
    </w:p>
    <w:p w14:paraId="7A79A703" w14:textId="77777777" w:rsidR="003C256E" w:rsidRPr="00B76419" w:rsidRDefault="003C256E" w:rsidP="003C256E">
      <w:pPr>
        <w:pStyle w:val="Heading4"/>
      </w:pPr>
      <w:bookmarkStart w:id="113" w:name="_Toc173152206"/>
      <w:bookmarkStart w:id="114" w:name="_Toc180424236"/>
      <w:r>
        <w:t>8.2.4.1</w:t>
      </w:r>
      <w:r>
        <w:tab/>
        <w:t>TCF</w:t>
      </w:r>
      <w:r w:rsidRPr="00B76419">
        <w:t xml:space="preserve"> Method of Measurement</w:t>
      </w:r>
      <w:bookmarkEnd w:id="113"/>
      <w:bookmarkEnd w:id="114"/>
    </w:p>
    <w:p w14:paraId="280923FD" w14:textId="77777777" w:rsidR="003C256E" w:rsidRPr="00B76419" w:rsidRDefault="003C256E" w:rsidP="003C256E">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w:t>
      </w:r>
      <w:r>
        <w:t xml:space="preserve">8.2.4.1-1 </w:t>
      </w:r>
      <w:r w:rsidRPr="00B76419">
        <w:t xml:space="preserve">and </w:t>
      </w:r>
      <w:r>
        <w:t>8.2.4.1-2</w:t>
      </w:r>
      <w:r w:rsidRPr="00B76419">
        <w:t>. The measurement is triggered to start with the time instant 0 of the channel model and to stop at the last time instant of the channel model.</w:t>
      </w:r>
    </w:p>
    <w:p w14:paraId="01B66B2B" w14:textId="7792BC1A" w:rsidR="003C256E" w:rsidRPr="00B76419" w:rsidRDefault="003C256E" w:rsidP="003C256E">
      <w:pPr>
        <w:pStyle w:val="TH"/>
      </w:pPr>
      <w:bookmarkStart w:id="115" w:name="_Toc106956106"/>
      <w:r>
        <w:lastRenderedPageBreak/>
        <w:t>Table 8.2.4.1-1</w:t>
      </w:r>
      <w:r w:rsidR="003A4504">
        <w:rPr>
          <w:rFonts w:hint="eastAsia"/>
          <w:lang w:eastAsia="zh-CN"/>
        </w:rPr>
        <w:t>:</w:t>
      </w:r>
      <w:r w:rsidRPr="00B76419">
        <w:t xml:space="preserve"> MPAC TCF Signal Generator Settings</w:t>
      </w:r>
      <w:bookmarkEnd w:id="115"/>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4A7540FE"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3A0452"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2C4A45F"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CE28E2D" w14:textId="77777777" w:rsidR="003C256E" w:rsidRPr="00B76419" w:rsidRDefault="003C256E" w:rsidP="00873D42">
            <w:pPr>
              <w:pStyle w:val="TAH"/>
            </w:pPr>
            <w:r w:rsidRPr="00B76419">
              <w:t>Value</w:t>
            </w:r>
          </w:p>
        </w:tc>
      </w:tr>
      <w:tr w:rsidR="003C256E" w:rsidRPr="00B76419" w14:paraId="73E01DE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0F4B38CD"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CED2DC"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07C1937" w14:textId="77777777" w:rsidR="003C256E" w:rsidRPr="00B76419" w:rsidRDefault="003C256E" w:rsidP="00873D42">
            <w:pPr>
              <w:pStyle w:val="TAC"/>
            </w:pPr>
            <w:r w:rsidRPr="00B76419">
              <w:t>2450</w:t>
            </w:r>
          </w:p>
        </w:tc>
      </w:tr>
      <w:tr w:rsidR="003C256E" w:rsidRPr="00B76419" w14:paraId="66E3437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7E83FB2" w14:textId="77777777" w:rsidR="003C256E" w:rsidRPr="00B76419" w:rsidRDefault="003C256E"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23E07797" w14:textId="77777777" w:rsidR="003C256E" w:rsidRPr="00B76419" w:rsidRDefault="003C256E"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558B34B" w14:textId="77777777" w:rsidR="003C256E" w:rsidRPr="00B76419" w:rsidRDefault="003C256E" w:rsidP="00873D42">
            <w:pPr>
              <w:pStyle w:val="TAC"/>
            </w:pPr>
            <w:r w:rsidRPr="00B76419">
              <w:t>Function of the CE. Sufficiently above Noise Floor</w:t>
            </w:r>
          </w:p>
        </w:tc>
      </w:tr>
    </w:tbl>
    <w:p w14:paraId="37A06348" w14:textId="6EA6EF2D" w:rsidR="003C256E" w:rsidRPr="00B76419" w:rsidRDefault="003C256E" w:rsidP="007974E8">
      <w:pPr>
        <w:pStyle w:val="TH"/>
      </w:pPr>
      <w:bookmarkStart w:id="116" w:name="_Toc106956107"/>
      <w:r>
        <w:t>Table 8.2.4.1-2</w:t>
      </w:r>
      <w:r w:rsidR="003A4504">
        <w:rPr>
          <w:rFonts w:hint="eastAsia"/>
          <w:lang w:eastAsia="zh-CN"/>
        </w:rPr>
        <w:t>:</w:t>
      </w:r>
      <w:r w:rsidRPr="00B76419">
        <w:t xml:space="preserve"> MPAC TCF Signal Analyzer Settings</w:t>
      </w:r>
      <w:bookmarkEnd w:id="11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1D41106D"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F0D9155"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68D2AFD"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0B72631" w14:textId="77777777" w:rsidR="003C256E" w:rsidRPr="00B76419" w:rsidRDefault="003C256E" w:rsidP="00873D42">
            <w:pPr>
              <w:pStyle w:val="TAH"/>
            </w:pPr>
            <w:r w:rsidRPr="00B76419">
              <w:t>Value</w:t>
            </w:r>
          </w:p>
        </w:tc>
      </w:tr>
      <w:tr w:rsidR="003C256E" w:rsidRPr="00B76419" w14:paraId="1C7C723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41FEB47"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7920026"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771C8738" w14:textId="77777777" w:rsidR="003C256E" w:rsidRPr="00B76419" w:rsidRDefault="003C256E" w:rsidP="00873D42">
            <w:pPr>
              <w:pStyle w:val="TAC"/>
            </w:pPr>
            <w:r w:rsidRPr="00B76419">
              <w:t>2450</w:t>
            </w:r>
          </w:p>
        </w:tc>
      </w:tr>
      <w:tr w:rsidR="003C256E" w:rsidRPr="00B76419" w14:paraId="3C3D0D3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379AF3" w14:textId="77777777" w:rsidR="003C256E" w:rsidRPr="00B76419" w:rsidRDefault="003C256E"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094041BC" w14:textId="77777777" w:rsidR="003C256E" w:rsidRPr="00B76419" w:rsidRDefault="003C256E"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01267AAE" w14:textId="77777777" w:rsidR="003C256E" w:rsidRPr="00B76419" w:rsidRDefault="003C256E" w:rsidP="00873D42">
            <w:pPr>
              <w:pStyle w:val="TAC"/>
            </w:pPr>
            <w:r w:rsidRPr="00B76419">
              <w:t>At least 15 times bigger than the max Doppler spread (fd=v/λ)</w:t>
            </w:r>
          </w:p>
        </w:tc>
      </w:tr>
      <w:tr w:rsidR="003C256E" w:rsidRPr="00B76419" w14:paraId="4318D83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D311D67" w14:textId="77777777" w:rsidR="003C256E" w:rsidRPr="00B76419" w:rsidRDefault="003C256E"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3041A141" w14:textId="77777777" w:rsidR="003C256E" w:rsidRPr="00B76419" w:rsidRDefault="003C256E"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0D4143A" w14:textId="77777777" w:rsidR="003C256E" w:rsidRPr="00B76419" w:rsidRDefault="003C256E" w:rsidP="00873D42">
            <w:pPr>
              <w:pStyle w:val="TAC"/>
            </w:pPr>
            <w:r w:rsidRPr="00B76419">
              <w:t>One full duration of the channel model route.</w:t>
            </w:r>
          </w:p>
        </w:tc>
      </w:tr>
    </w:tbl>
    <w:p w14:paraId="4322AE98" w14:textId="77777777" w:rsidR="00F131A5" w:rsidRDefault="00F131A5" w:rsidP="003C256E"/>
    <w:p w14:paraId="2B2B0248" w14:textId="3292C1D4" w:rsidR="003C256E" w:rsidRDefault="003C256E" w:rsidP="003C256E">
      <w:r w:rsidRPr="00B76419">
        <w:t xml:space="preserve">The signal analyser records I/Q samples at the rate of 15 times the maximum Doppler frequency (72.24 Hz). The full model length </w:t>
      </w:r>
      <w:r>
        <w:t>is</w:t>
      </w:r>
      <w:r w:rsidRPr="00B76419">
        <w:t xml:space="preserve"> measured at once.</w:t>
      </w:r>
    </w:p>
    <w:p w14:paraId="2C035142" w14:textId="77777777" w:rsidR="003C256E" w:rsidRPr="00B76419" w:rsidRDefault="003C256E" w:rsidP="003C256E">
      <w:pPr>
        <w:pStyle w:val="Heading4"/>
      </w:pPr>
      <w:bookmarkStart w:id="117" w:name="_Toc173152207"/>
      <w:bookmarkStart w:id="118" w:name="_Toc180424237"/>
      <w:r>
        <w:t>8.2.4.2</w:t>
      </w:r>
      <w:r>
        <w:tab/>
        <w:t>TCF</w:t>
      </w:r>
      <w:r w:rsidRPr="00B76419">
        <w:t xml:space="preserve"> Measurement Antenna</w:t>
      </w:r>
      <w:bookmarkEnd w:id="117"/>
      <w:bookmarkEnd w:id="118"/>
    </w:p>
    <w:p w14:paraId="1651274C" w14:textId="77777777" w:rsidR="003C256E" w:rsidRPr="00B76419" w:rsidRDefault="003C256E" w:rsidP="003C256E">
      <w:r w:rsidRPr="00B76419">
        <w:t>The measurement antenna shall be a vertically-oriented dipole.</w:t>
      </w:r>
    </w:p>
    <w:p w14:paraId="425D4BAD" w14:textId="77777777" w:rsidR="003C256E" w:rsidRPr="00B76419" w:rsidRDefault="003C256E" w:rsidP="003C256E">
      <w:pPr>
        <w:pStyle w:val="Heading4"/>
      </w:pPr>
      <w:bookmarkStart w:id="119" w:name="_Toc173152208"/>
      <w:bookmarkStart w:id="120" w:name="_Toc180424238"/>
      <w:r>
        <w:t>8.2.4.3</w:t>
      </w:r>
      <w:r>
        <w:tab/>
        <w:t xml:space="preserve">TCF </w:t>
      </w:r>
      <w:r w:rsidRPr="00B76419">
        <w:t>Measurement Results Analysis</w:t>
      </w:r>
      <w:bookmarkEnd w:id="119"/>
      <w:bookmarkEnd w:id="120"/>
    </w:p>
    <w:p w14:paraId="283305E3" w14:textId="4BFC64CB" w:rsidR="003C256E" w:rsidRDefault="003C256E" w:rsidP="00950D05">
      <w:r w:rsidRPr="00B76419">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rsidRPr="00B76419">
        <w:t xml:space="preserve"> are 4.6</w:t>
      </w:r>
      <w:r>
        <w:t> </w:t>
      </w:r>
      <w:r w:rsidRPr="00B76419">
        <w:t>ms and 20.2</w:t>
      </w:r>
      <w:r>
        <w:t> </w:t>
      </w:r>
      <w:r w:rsidRPr="00B76419">
        <w:t>ms.</w:t>
      </w:r>
    </w:p>
    <w:p w14:paraId="5E778B63" w14:textId="77777777" w:rsidR="00523098" w:rsidRPr="00B76419" w:rsidRDefault="00523098" w:rsidP="00523098">
      <w:pPr>
        <w:pStyle w:val="Heading4"/>
      </w:pPr>
      <w:bookmarkStart w:id="121" w:name="_Toc180424239"/>
      <w:r>
        <w:t>8.2.4.5</w:t>
      </w:r>
      <w:r>
        <w:tab/>
        <w:t>TCF Target Values</w:t>
      </w:r>
      <w:bookmarkEnd w:id="121"/>
    </w:p>
    <w:p w14:paraId="2B2B34BA" w14:textId="77777777" w:rsidR="00523098" w:rsidRPr="008C7243" w:rsidRDefault="00523098" w:rsidP="00523098">
      <w:r w:rsidRPr="008C7243">
        <w:t xml:space="preserve">The target values for the UMa route are specified in </w:t>
      </w:r>
      <w:hyperlink w:anchor="_Hlk176087530" w:history="1">
        <w:r w:rsidRPr="007974E8">
          <w:rPr>
            <w:rStyle w:val="Hyperlink"/>
            <w:color w:val="auto"/>
            <w:u w:val="none"/>
          </w:rPr>
          <w:t xml:space="preserve">Table </w:t>
        </w:r>
        <w:r w:rsidRPr="008C7243">
          <w:t>8.2.4.5</w:t>
        </w:r>
        <w:r w:rsidRPr="007974E8">
          <w:rPr>
            <w:rStyle w:val="Hyperlink"/>
            <w:color w:val="auto"/>
            <w:u w:val="none"/>
          </w:rPr>
          <w:t>-1</w:t>
        </w:r>
      </w:hyperlink>
      <w:r w:rsidRPr="008C7243">
        <w:t xml:space="preserve"> and illustrated in </w:t>
      </w:r>
      <w:hyperlink w:anchor="_Hlk176087417" w:history="1">
        <w:r w:rsidRPr="007974E8">
          <w:rPr>
            <w:rStyle w:val="Hyperlink"/>
            <w:color w:val="auto"/>
            <w:u w:val="none"/>
          </w:rPr>
          <w:t xml:space="preserve">Figure </w:t>
        </w:r>
        <w:r w:rsidRPr="008C7243">
          <w:t>8.2.4.5</w:t>
        </w:r>
        <w:r w:rsidRPr="007974E8">
          <w:rPr>
            <w:rStyle w:val="Hyperlink"/>
            <w:color w:val="auto"/>
            <w:u w:val="none"/>
          </w:rPr>
          <w:t>-1</w:t>
        </w:r>
      </w:hyperlink>
      <w:r w:rsidRPr="008C7243">
        <w:t xml:space="preserve"> which uses the time segments defined in </w:t>
      </w:r>
      <w:bookmarkStart w:id="122" w:name="_Hlk178612538"/>
      <w:r w:rsidRPr="007974E8">
        <w:fldChar w:fldCharType="begin"/>
      </w:r>
      <w:r w:rsidRPr="008C7243">
        <w:instrText>HYPERLINK \l "_Hlk176085569" \s "1,68642,68657,4094,TABLHEADER BEST,Table 4.2.1.2-1"</w:instrText>
      </w:r>
      <w:r w:rsidRPr="007974E8">
        <w:fldChar w:fldCharType="separate"/>
      </w:r>
      <w:r w:rsidRPr="007974E8">
        <w:rPr>
          <w:rStyle w:val="Hyperlink"/>
          <w:color w:val="auto"/>
          <w:u w:val="none"/>
        </w:rPr>
        <w:t xml:space="preserve">Table </w:t>
      </w:r>
      <w:r w:rsidRPr="008C7243">
        <w:t>8.2.2.3-1</w:t>
      </w:r>
      <w:r w:rsidRPr="007974E8">
        <w:rPr>
          <w:rStyle w:val="Hyperlink"/>
          <w:color w:val="auto"/>
          <w:u w:val="none"/>
        </w:rPr>
        <w:fldChar w:fldCharType="end"/>
      </w:r>
      <w:bookmarkEnd w:id="122"/>
      <w:r w:rsidRPr="008C7243">
        <w:t xml:space="preserve">. The target values for the UMi route are specified in </w:t>
      </w:r>
      <w:hyperlink w:anchor="_Hlk176087530" w:history="1">
        <w:r w:rsidRPr="007974E8">
          <w:rPr>
            <w:rStyle w:val="Hyperlink"/>
            <w:color w:val="auto"/>
            <w:u w:val="none"/>
          </w:rPr>
          <w:t xml:space="preserve">Table </w:t>
        </w:r>
        <w:r w:rsidRPr="008C7243">
          <w:t>8.2.4.5</w:t>
        </w:r>
        <w:r w:rsidRPr="007974E8">
          <w:rPr>
            <w:rStyle w:val="Hyperlink"/>
            <w:color w:val="auto"/>
            <w:u w:val="none"/>
          </w:rPr>
          <w:t>-2</w:t>
        </w:r>
      </w:hyperlink>
      <w:r w:rsidRPr="008C7243">
        <w:t xml:space="preserve"> and illustrated in </w:t>
      </w:r>
      <w:hyperlink w:anchor="_Hlk176087417" w:history="1">
        <w:r w:rsidRPr="007974E8">
          <w:rPr>
            <w:rStyle w:val="Hyperlink"/>
            <w:color w:val="auto"/>
            <w:u w:val="none"/>
          </w:rPr>
          <w:t xml:space="preserve">Figure </w:t>
        </w:r>
        <w:r w:rsidRPr="008C7243">
          <w:t>8.2.4.5</w:t>
        </w:r>
        <w:r w:rsidRPr="007974E8">
          <w:rPr>
            <w:rStyle w:val="Hyperlink"/>
            <w:color w:val="auto"/>
            <w:u w:val="none"/>
          </w:rPr>
          <w:t>-2</w:t>
        </w:r>
      </w:hyperlink>
      <w:r w:rsidRPr="008C7243">
        <w:t xml:space="preserve"> which uses the time segments defined in </w:t>
      </w:r>
      <w:hyperlink w:anchor="_Hlk176085569" w:history="1" w:docLocation="1,68642,68657,4094,TABLHEADER BEST,Table 4.2.1.2-1">
        <w:r w:rsidRPr="007974E8">
          <w:rPr>
            <w:rStyle w:val="Hyperlink"/>
            <w:color w:val="auto"/>
            <w:u w:val="none"/>
          </w:rPr>
          <w:t xml:space="preserve">Table </w:t>
        </w:r>
        <w:r w:rsidRPr="008C7243">
          <w:t>8.2.2.3-2</w:t>
        </w:r>
      </w:hyperlink>
      <w:r w:rsidRPr="008C7243">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rsidRPr="008C7243">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rsidRPr="008C7243">
        <w:t xml:space="preserve"> ms are illustrated in the top and bottom figure, respectively. Target values are shown within time segment limits. </w:t>
      </w:r>
    </w:p>
    <w:p w14:paraId="33927C4B" w14:textId="77777777" w:rsidR="00523098" w:rsidRPr="009F24EE" w:rsidRDefault="00523098" w:rsidP="006370C5">
      <w:pPr>
        <w:pStyle w:val="TH"/>
      </w:pPr>
      <w:r w:rsidRPr="009F24EE">
        <w:rPr>
          <w:noProof/>
        </w:rPr>
        <w:drawing>
          <wp:inline distT="0" distB="0" distL="0" distR="0" wp14:anchorId="60053082" wp14:editId="4222DAF2">
            <wp:extent cx="5943600" cy="31934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3193415"/>
                    </a:xfrm>
                    <a:prstGeom prst="rect">
                      <a:avLst/>
                    </a:prstGeom>
                    <a:noFill/>
                    <a:ln>
                      <a:noFill/>
                    </a:ln>
                  </pic:spPr>
                </pic:pic>
              </a:graphicData>
            </a:graphic>
          </wp:inline>
        </w:drawing>
      </w:r>
    </w:p>
    <w:p w14:paraId="15B70FFB" w14:textId="0CEDB26E" w:rsidR="00523098" w:rsidRDefault="00523098" w:rsidP="006370C5">
      <w:pPr>
        <w:pStyle w:val="TF"/>
      </w:pPr>
      <w:bookmarkStart w:id="123" w:name="_Hlk176087417"/>
      <w:bookmarkStart w:id="124" w:name="_Toc176852297"/>
      <w:bookmarkStart w:id="125" w:name="_Toc106954973"/>
      <w:r w:rsidRPr="0055305E">
        <w:t xml:space="preserve">Figure </w:t>
      </w:r>
      <w:r>
        <w:t>8.2.4.5</w:t>
      </w:r>
      <w:r w:rsidRPr="0055305E">
        <w:t>-1</w:t>
      </w:r>
      <w:bookmarkEnd w:id="123"/>
      <w:r w:rsidR="00EC4555">
        <w:rPr>
          <w:rFonts w:hint="eastAsia"/>
          <w:lang w:eastAsia="zh-CN"/>
        </w:rPr>
        <w:t>:</w:t>
      </w:r>
      <w:r w:rsidRPr="0055305E">
        <w:t xml:space="preserve"> </w:t>
      </w:r>
      <w:r w:rsidRPr="009F24EE">
        <w:t>Temporal Correlation Function of UMa Route for Two Different TFC Time Lags</w:t>
      </w:r>
      <w:bookmarkEnd w:id="124"/>
      <w:r w:rsidRPr="009F24EE">
        <w:t xml:space="preserve"> </w:t>
      </w:r>
    </w:p>
    <w:p w14:paraId="46335C8C" w14:textId="77777777" w:rsidR="006370C5" w:rsidRDefault="006370C5" w:rsidP="006370C5">
      <w:bookmarkStart w:id="126" w:name="_Hlk176087530"/>
      <w:bookmarkStart w:id="127" w:name="_Toc106956123"/>
      <w:bookmarkStart w:id="128" w:name="_Toc176852325"/>
      <w:bookmarkEnd w:id="125"/>
    </w:p>
    <w:p w14:paraId="2AECD5A5" w14:textId="4218A309" w:rsidR="00523098" w:rsidRPr="009F24EE" w:rsidRDefault="00523098" w:rsidP="00523098">
      <w:pPr>
        <w:pStyle w:val="TH"/>
      </w:pPr>
      <w:r w:rsidRPr="0055305E">
        <w:t xml:space="preserve">Table </w:t>
      </w:r>
      <w:r>
        <w:t>8.2.4.5</w:t>
      </w:r>
      <w:r w:rsidRPr="0055305E">
        <w:t>-1</w:t>
      </w:r>
      <w:bookmarkEnd w:id="126"/>
      <w:r w:rsidR="00EC4555">
        <w:rPr>
          <w:rFonts w:hint="eastAsia"/>
          <w:lang w:eastAsia="zh-CN"/>
        </w:rPr>
        <w:t>:</w:t>
      </w:r>
      <w:r>
        <w:t xml:space="preserve"> </w:t>
      </w:r>
      <w:r w:rsidRPr="009F24EE">
        <w:t>Dynamic Temporal Correlation Targets of the UMa Route</w:t>
      </w:r>
      <w:bookmarkEnd w:id="127"/>
      <w:bookmarkEnd w:id="128"/>
    </w:p>
    <w:tbl>
      <w:tblPr>
        <w:tblStyle w:val="TableGrid1"/>
        <w:tblW w:w="0" w:type="auto"/>
        <w:jc w:val="center"/>
        <w:tblLook w:val="04A0" w:firstRow="1" w:lastRow="0" w:firstColumn="1" w:lastColumn="0" w:noHBand="0" w:noVBand="1"/>
      </w:tblPr>
      <w:tblGrid>
        <w:gridCol w:w="1187"/>
        <w:gridCol w:w="2490"/>
        <w:gridCol w:w="2552"/>
      </w:tblGrid>
      <w:tr w:rsidR="00523098" w:rsidRPr="009F24EE" w14:paraId="46C2F33B" w14:textId="77777777" w:rsidTr="007974E8">
        <w:trPr>
          <w:jc w:val="center"/>
        </w:trPr>
        <w:tc>
          <w:tcPr>
            <w:tcW w:w="1187" w:type="dxa"/>
          </w:tcPr>
          <w:p w14:paraId="5ACCDD07" w14:textId="77777777" w:rsidR="00523098" w:rsidRPr="0049363A" w:rsidRDefault="00523098" w:rsidP="00873D42">
            <w:pPr>
              <w:pStyle w:val="TAH"/>
            </w:pPr>
            <w:r w:rsidRPr="0049363A">
              <w:t>Segment #</w:t>
            </w:r>
          </w:p>
        </w:tc>
        <w:tc>
          <w:tcPr>
            <w:tcW w:w="2490" w:type="dxa"/>
          </w:tcPr>
          <w:p w14:paraId="00483754"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49363A">
              <w:t xml:space="preserve"> ms </w:t>
            </w:r>
          </w:p>
        </w:tc>
        <w:tc>
          <w:tcPr>
            <w:tcW w:w="2552" w:type="dxa"/>
          </w:tcPr>
          <w:p w14:paraId="6D7F4690"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49363A">
              <w:t xml:space="preserve"> ms</w:t>
            </w:r>
          </w:p>
        </w:tc>
      </w:tr>
      <w:tr w:rsidR="00523098" w:rsidRPr="009F24EE" w14:paraId="02695067" w14:textId="77777777" w:rsidTr="007974E8">
        <w:trPr>
          <w:jc w:val="center"/>
        </w:trPr>
        <w:tc>
          <w:tcPr>
            <w:tcW w:w="1187" w:type="dxa"/>
          </w:tcPr>
          <w:p w14:paraId="3FF9FC78" w14:textId="77777777" w:rsidR="00523098" w:rsidRPr="009F24EE" w:rsidRDefault="00523098" w:rsidP="00873D42">
            <w:pPr>
              <w:pStyle w:val="TAC"/>
            </w:pPr>
            <w:r w:rsidRPr="009F24EE">
              <w:t>1</w:t>
            </w:r>
          </w:p>
        </w:tc>
        <w:tc>
          <w:tcPr>
            <w:tcW w:w="2490" w:type="dxa"/>
          </w:tcPr>
          <w:p w14:paraId="74575FDB" w14:textId="77777777" w:rsidR="00523098" w:rsidRPr="009F24EE" w:rsidRDefault="00523098" w:rsidP="00873D42">
            <w:pPr>
              <w:pStyle w:val="TAC"/>
            </w:pPr>
            <w:r w:rsidRPr="009F24EE">
              <w:t>[0.97</w:t>
            </w:r>
            <w:r>
              <w:t>0</w:t>
            </w:r>
            <w:r w:rsidRPr="009F24EE">
              <w:t>]</w:t>
            </w:r>
          </w:p>
        </w:tc>
        <w:tc>
          <w:tcPr>
            <w:tcW w:w="2552" w:type="dxa"/>
          </w:tcPr>
          <w:p w14:paraId="570553B6" w14:textId="77777777" w:rsidR="00523098" w:rsidRPr="009F24EE" w:rsidRDefault="00523098" w:rsidP="00873D42">
            <w:pPr>
              <w:pStyle w:val="TAC"/>
            </w:pPr>
            <w:r w:rsidRPr="009F24EE">
              <w:t>[0.8</w:t>
            </w:r>
            <w:r>
              <w:t>76</w:t>
            </w:r>
            <w:r w:rsidRPr="009F24EE">
              <w:t>]</w:t>
            </w:r>
          </w:p>
        </w:tc>
      </w:tr>
      <w:tr w:rsidR="00523098" w:rsidRPr="009F24EE" w14:paraId="0B904896" w14:textId="77777777" w:rsidTr="007974E8">
        <w:trPr>
          <w:jc w:val="center"/>
        </w:trPr>
        <w:tc>
          <w:tcPr>
            <w:tcW w:w="1187" w:type="dxa"/>
          </w:tcPr>
          <w:p w14:paraId="1D3E2662" w14:textId="77777777" w:rsidR="00523098" w:rsidRPr="009F24EE" w:rsidRDefault="00523098" w:rsidP="00873D42">
            <w:pPr>
              <w:pStyle w:val="TAC"/>
            </w:pPr>
            <w:r w:rsidRPr="009F24EE">
              <w:t>2</w:t>
            </w:r>
          </w:p>
        </w:tc>
        <w:tc>
          <w:tcPr>
            <w:tcW w:w="2490" w:type="dxa"/>
          </w:tcPr>
          <w:p w14:paraId="74534276" w14:textId="77777777" w:rsidR="00523098" w:rsidRPr="009F24EE" w:rsidRDefault="00523098" w:rsidP="00873D42">
            <w:pPr>
              <w:pStyle w:val="TAC"/>
            </w:pPr>
            <w:r w:rsidRPr="009F24EE">
              <w:t>[0.96</w:t>
            </w:r>
            <w:r>
              <w:t>1</w:t>
            </w:r>
            <w:r w:rsidRPr="009F24EE">
              <w:t>]</w:t>
            </w:r>
          </w:p>
        </w:tc>
        <w:tc>
          <w:tcPr>
            <w:tcW w:w="2552" w:type="dxa"/>
          </w:tcPr>
          <w:p w14:paraId="392996F0" w14:textId="77777777" w:rsidR="00523098" w:rsidRPr="009F24EE" w:rsidRDefault="00523098" w:rsidP="00873D42">
            <w:pPr>
              <w:pStyle w:val="TAC"/>
            </w:pPr>
            <w:r w:rsidRPr="009F24EE">
              <w:t>[0.8</w:t>
            </w:r>
            <w:r>
              <w:t>79</w:t>
            </w:r>
            <w:r w:rsidRPr="009F24EE">
              <w:t>]</w:t>
            </w:r>
          </w:p>
        </w:tc>
      </w:tr>
      <w:tr w:rsidR="00523098" w:rsidRPr="009F24EE" w14:paraId="73484AAE" w14:textId="77777777" w:rsidTr="007974E8">
        <w:trPr>
          <w:jc w:val="center"/>
        </w:trPr>
        <w:tc>
          <w:tcPr>
            <w:tcW w:w="1187" w:type="dxa"/>
          </w:tcPr>
          <w:p w14:paraId="393D5C56" w14:textId="77777777" w:rsidR="00523098" w:rsidRPr="009F24EE" w:rsidRDefault="00523098" w:rsidP="00873D42">
            <w:pPr>
              <w:pStyle w:val="TAC"/>
            </w:pPr>
            <w:r w:rsidRPr="009F24EE">
              <w:t>3</w:t>
            </w:r>
          </w:p>
        </w:tc>
        <w:tc>
          <w:tcPr>
            <w:tcW w:w="2490" w:type="dxa"/>
          </w:tcPr>
          <w:p w14:paraId="020C31C7" w14:textId="77777777" w:rsidR="00523098" w:rsidRPr="009F24EE" w:rsidRDefault="00523098" w:rsidP="00873D42">
            <w:pPr>
              <w:pStyle w:val="TAC"/>
            </w:pPr>
            <w:r w:rsidRPr="009F24EE">
              <w:t>[0.99</w:t>
            </w:r>
            <w:r>
              <w:t>4</w:t>
            </w:r>
            <w:r w:rsidRPr="009F24EE">
              <w:t>]</w:t>
            </w:r>
          </w:p>
        </w:tc>
        <w:tc>
          <w:tcPr>
            <w:tcW w:w="2552" w:type="dxa"/>
          </w:tcPr>
          <w:p w14:paraId="28DE4D4D" w14:textId="77777777" w:rsidR="00523098" w:rsidRPr="009F24EE" w:rsidRDefault="00523098" w:rsidP="00873D42">
            <w:pPr>
              <w:pStyle w:val="TAC"/>
            </w:pPr>
            <w:r w:rsidRPr="009F24EE">
              <w:t>[0.8</w:t>
            </w:r>
            <w:r>
              <w:t>86</w:t>
            </w:r>
            <w:r w:rsidRPr="009F24EE">
              <w:t>]</w:t>
            </w:r>
          </w:p>
        </w:tc>
      </w:tr>
      <w:tr w:rsidR="00523098" w:rsidRPr="009F24EE" w14:paraId="7C7EC55A" w14:textId="77777777" w:rsidTr="007974E8">
        <w:trPr>
          <w:jc w:val="center"/>
        </w:trPr>
        <w:tc>
          <w:tcPr>
            <w:tcW w:w="1187" w:type="dxa"/>
          </w:tcPr>
          <w:p w14:paraId="3765DF89" w14:textId="77777777" w:rsidR="00523098" w:rsidRPr="009F24EE" w:rsidRDefault="00523098" w:rsidP="00873D42">
            <w:pPr>
              <w:pStyle w:val="TAC"/>
            </w:pPr>
            <w:r w:rsidRPr="009F24EE">
              <w:t>4</w:t>
            </w:r>
          </w:p>
        </w:tc>
        <w:tc>
          <w:tcPr>
            <w:tcW w:w="2490" w:type="dxa"/>
          </w:tcPr>
          <w:p w14:paraId="5A3D5B04" w14:textId="77777777" w:rsidR="00523098" w:rsidRPr="009F24EE" w:rsidRDefault="00523098" w:rsidP="00873D42">
            <w:pPr>
              <w:pStyle w:val="TAC"/>
            </w:pPr>
            <w:r w:rsidRPr="009F24EE">
              <w:t>[0.44</w:t>
            </w:r>
            <w:r>
              <w:t>0</w:t>
            </w:r>
            <w:r w:rsidRPr="009F24EE">
              <w:t>]</w:t>
            </w:r>
          </w:p>
        </w:tc>
        <w:tc>
          <w:tcPr>
            <w:tcW w:w="2552" w:type="dxa"/>
          </w:tcPr>
          <w:p w14:paraId="7ED996E5" w14:textId="77777777" w:rsidR="00523098" w:rsidRPr="009F24EE" w:rsidRDefault="00523098" w:rsidP="00873D42">
            <w:pPr>
              <w:pStyle w:val="TAC"/>
            </w:pPr>
            <w:r w:rsidRPr="009F24EE">
              <w:t>[0.3</w:t>
            </w:r>
            <w:r>
              <w:t>78</w:t>
            </w:r>
            <w:r w:rsidRPr="009F24EE">
              <w:t>]</w:t>
            </w:r>
          </w:p>
        </w:tc>
      </w:tr>
      <w:tr w:rsidR="00523098" w:rsidRPr="009F24EE" w14:paraId="59CF41CD" w14:textId="77777777" w:rsidTr="007974E8">
        <w:trPr>
          <w:jc w:val="center"/>
        </w:trPr>
        <w:tc>
          <w:tcPr>
            <w:tcW w:w="1187" w:type="dxa"/>
          </w:tcPr>
          <w:p w14:paraId="2665F8C5" w14:textId="77777777" w:rsidR="00523098" w:rsidRPr="009F24EE" w:rsidRDefault="00523098" w:rsidP="00873D42">
            <w:pPr>
              <w:pStyle w:val="TAC"/>
            </w:pPr>
            <w:r w:rsidRPr="009F24EE">
              <w:t>5</w:t>
            </w:r>
          </w:p>
        </w:tc>
        <w:tc>
          <w:tcPr>
            <w:tcW w:w="2490" w:type="dxa"/>
          </w:tcPr>
          <w:p w14:paraId="310566C6" w14:textId="77777777" w:rsidR="00523098" w:rsidRPr="009F24EE" w:rsidRDefault="00523098" w:rsidP="00873D42">
            <w:pPr>
              <w:pStyle w:val="TAC"/>
            </w:pPr>
            <w:r w:rsidRPr="009F24EE">
              <w:t>[0.64</w:t>
            </w:r>
            <w:r>
              <w:t>3</w:t>
            </w:r>
            <w:r w:rsidRPr="009F24EE">
              <w:t>]</w:t>
            </w:r>
          </w:p>
        </w:tc>
        <w:tc>
          <w:tcPr>
            <w:tcW w:w="2552" w:type="dxa"/>
          </w:tcPr>
          <w:p w14:paraId="37447F2A" w14:textId="77777777" w:rsidR="00523098" w:rsidRPr="009F24EE" w:rsidRDefault="00523098" w:rsidP="00873D42">
            <w:pPr>
              <w:pStyle w:val="TAC"/>
            </w:pPr>
            <w:r w:rsidRPr="009F24EE">
              <w:t>[0.35</w:t>
            </w:r>
            <w:r>
              <w:t>1</w:t>
            </w:r>
            <w:r w:rsidRPr="009F24EE">
              <w:t>]</w:t>
            </w:r>
          </w:p>
        </w:tc>
      </w:tr>
      <w:tr w:rsidR="00523098" w:rsidRPr="009F24EE" w14:paraId="136C6F10" w14:textId="77777777" w:rsidTr="007974E8">
        <w:trPr>
          <w:jc w:val="center"/>
        </w:trPr>
        <w:tc>
          <w:tcPr>
            <w:tcW w:w="1187" w:type="dxa"/>
          </w:tcPr>
          <w:p w14:paraId="7F1C439D" w14:textId="77777777" w:rsidR="00523098" w:rsidRPr="009F24EE" w:rsidRDefault="00523098" w:rsidP="00873D42">
            <w:pPr>
              <w:pStyle w:val="TAC"/>
            </w:pPr>
            <w:r w:rsidRPr="009F24EE">
              <w:t>6</w:t>
            </w:r>
          </w:p>
        </w:tc>
        <w:tc>
          <w:tcPr>
            <w:tcW w:w="2490" w:type="dxa"/>
          </w:tcPr>
          <w:p w14:paraId="7A5ADEAF" w14:textId="77777777" w:rsidR="00523098" w:rsidRPr="009F24EE" w:rsidRDefault="00523098" w:rsidP="00873D42">
            <w:pPr>
              <w:pStyle w:val="TAC"/>
            </w:pPr>
            <w:r w:rsidRPr="009F24EE">
              <w:t>[0.52</w:t>
            </w:r>
            <w:r>
              <w:t>1</w:t>
            </w:r>
            <w:r w:rsidRPr="009F24EE">
              <w:t>]</w:t>
            </w:r>
          </w:p>
        </w:tc>
        <w:tc>
          <w:tcPr>
            <w:tcW w:w="2552" w:type="dxa"/>
          </w:tcPr>
          <w:p w14:paraId="0B1DDB22" w14:textId="77777777" w:rsidR="00523098" w:rsidRPr="009F24EE" w:rsidRDefault="00523098" w:rsidP="00873D42">
            <w:pPr>
              <w:pStyle w:val="TAC"/>
            </w:pPr>
            <w:r w:rsidRPr="009F24EE">
              <w:t>[0.09</w:t>
            </w:r>
            <w:r>
              <w:t>3</w:t>
            </w:r>
            <w:r w:rsidRPr="009F24EE">
              <w:t>]</w:t>
            </w:r>
          </w:p>
        </w:tc>
      </w:tr>
      <w:tr w:rsidR="00523098" w:rsidRPr="009F24EE" w14:paraId="3678E768" w14:textId="77777777" w:rsidTr="007974E8">
        <w:trPr>
          <w:jc w:val="center"/>
        </w:trPr>
        <w:tc>
          <w:tcPr>
            <w:tcW w:w="1187" w:type="dxa"/>
          </w:tcPr>
          <w:p w14:paraId="41ED65C5" w14:textId="77777777" w:rsidR="00523098" w:rsidRPr="009F24EE" w:rsidRDefault="00523098" w:rsidP="00873D42">
            <w:pPr>
              <w:pStyle w:val="TAC"/>
            </w:pPr>
            <w:r w:rsidRPr="009F24EE">
              <w:t>7</w:t>
            </w:r>
          </w:p>
        </w:tc>
        <w:tc>
          <w:tcPr>
            <w:tcW w:w="2490" w:type="dxa"/>
          </w:tcPr>
          <w:p w14:paraId="4B660FCE" w14:textId="77777777" w:rsidR="00523098" w:rsidRPr="009F24EE" w:rsidRDefault="00523098" w:rsidP="00873D42">
            <w:pPr>
              <w:pStyle w:val="TAC"/>
            </w:pPr>
            <w:r w:rsidRPr="009F24EE">
              <w:t>[0</w:t>
            </w:r>
            <w:r>
              <w:t>.798</w:t>
            </w:r>
            <w:r w:rsidRPr="009F24EE">
              <w:t>]</w:t>
            </w:r>
          </w:p>
        </w:tc>
        <w:tc>
          <w:tcPr>
            <w:tcW w:w="2552" w:type="dxa"/>
          </w:tcPr>
          <w:p w14:paraId="2579387D" w14:textId="77777777" w:rsidR="00523098" w:rsidRPr="009F24EE" w:rsidRDefault="00523098" w:rsidP="00873D42">
            <w:pPr>
              <w:pStyle w:val="TAC"/>
            </w:pPr>
            <w:r w:rsidRPr="009F24EE">
              <w:t>[0.22</w:t>
            </w:r>
            <w:r>
              <w:t>1</w:t>
            </w:r>
            <w:r w:rsidRPr="009F24EE">
              <w:t>]</w:t>
            </w:r>
          </w:p>
        </w:tc>
      </w:tr>
      <w:tr w:rsidR="00523098" w:rsidRPr="009F24EE" w14:paraId="0381212C" w14:textId="77777777" w:rsidTr="007974E8">
        <w:trPr>
          <w:jc w:val="center"/>
        </w:trPr>
        <w:tc>
          <w:tcPr>
            <w:tcW w:w="1187" w:type="dxa"/>
          </w:tcPr>
          <w:p w14:paraId="57524C02" w14:textId="77777777" w:rsidR="00523098" w:rsidRPr="009F24EE" w:rsidRDefault="00523098" w:rsidP="00873D42">
            <w:pPr>
              <w:pStyle w:val="TAC"/>
            </w:pPr>
            <w:r w:rsidRPr="009F24EE">
              <w:t>8</w:t>
            </w:r>
          </w:p>
        </w:tc>
        <w:tc>
          <w:tcPr>
            <w:tcW w:w="2490" w:type="dxa"/>
          </w:tcPr>
          <w:p w14:paraId="0B3AD0A8" w14:textId="77777777" w:rsidR="00523098" w:rsidRPr="009F24EE" w:rsidRDefault="00523098" w:rsidP="00873D42">
            <w:pPr>
              <w:pStyle w:val="TAC"/>
            </w:pPr>
            <w:r w:rsidRPr="009F24EE">
              <w:t>[0.86</w:t>
            </w:r>
            <w:r>
              <w:t>4</w:t>
            </w:r>
            <w:r w:rsidRPr="009F24EE">
              <w:t>]</w:t>
            </w:r>
          </w:p>
        </w:tc>
        <w:tc>
          <w:tcPr>
            <w:tcW w:w="2552" w:type="dxa"/>
          </w:tcPr>
          <w:p w14:paraId="6A636E08" w14:textId="77777777" w:rsidR="00523098" w:rsidRPr="009F24EE" w:rsidRDefault="00523098" w:rsidP="00873D42">
            <w:pPr>
              <w:pStyle w:val="TAC"/>
            </w:pPr>
            <w:r w:rsidRPr="009F24EE">
              <w:t>[0.20</w:t>
            </w:r>
            <w:r>
              <w:t>5</w:t>
            </w:r>
            <w:r w:rsidRPr="009F24EE">
              <w:t>]</w:t>
            </w:r>
          </w:p>
        </w:tc>
      </w:tr>
      <w:tr w:rsidR="00523098" w:rsidRPr="009F24EE" w14:paraId="0737F573" w14:textId="77777777" w:rsidTr="007974E8">
        <w:trPr>
          <w:jc w:val="center"/>
        </w:trPr>
        <w:tc>
          <w:tcPr>
            <w:tcW w:w="1187" w:type="dxa"/>
          </w:tcPr>
          <w:p w14:paraId="0BE2368E" w14:textId="77777777" w:rsidR="00523098" w:rsidRPr="009F24EE" w:rsidRDefault="00523098" w:rsidP="00873D42">
            <w:pPr>
              <w:pStyle w:val="TAC"/>
            </w:pPr>
            <w:r w:rsidRPr="009F24EE">
              <w:t>9</w:t>
            </w:r>
          </w:p>
        </w:tc>
        <w:tc>
          <w:tcPr>
            <w:tcW w:w="2490" w:type="dxa"/>
          </w:tcPr>
          <w:p w14:paraId="0053A774" w14:textId="77777777" w:rsidR="00523098" w:rsidRPr="009F24EE" w:rsidRDefault="00523098" w:rsidP="00873D42">
            <w:pPr>
              <w:pStyle w:val="TAC"/>
            </w:pPr>
            <w:r w:rsidRPr="009F24EE">
              <w:t>[0.94</w:t>
            </w:r>
            <w:r>
              <w:t>0</w:t>
            </w:r>
            <w:r w:rsidRPr="009F24EE">
              <w:t>]</w:t>
            </w:r>
          </w:p>
        </w:tc>
        <w:tc>
          <w:tcPr>
            <w:tcW w:w="2552" w:type="dxa"/>
          </w:tcPr>
          <w:p w14:paraId="244BB3A8" w14:textId="77777777" w:rsidR="00523098" w:rsidRPr="009F24EE" w:rsidRDefault="00523098" w:rsidP="00873D42">
            <w:pPr>
              <w:pStyle w:val="TAC"/>
            </w:pPr>
            <w:r w:rsidRPr="009F24EE">
              <w:t>[0.6</w:t>
            </w:r>
            <w:r>
              <w:t>16</w:t>
            </w:r>
            <w:r w:rsidRPr="009F24EE">
              <w:t>]</w:t>
            </w:r>
          </w:p>
        </w:tc>
      </w:tr>
    </w:tbl>
    <w:p w14:paraId="08CFEE3C" w14:textId="77777777" w:rsidR="00523098" w:rsidRDefault="00523098" w:rsidP="00523098">
      <w:pPr>
        <w:jc w:val="center"/>
        <w:rPr>
          <w:rFonts w:ascii="Arial Narrow" w:hAnsi="Arial Narrow"/>
          <w:b/>
        </w:rPr>
      </w:pPr>
    </w:p>
    <w:p w14:paraId="2BF322C7" w14:textId="77777777" w:rsidR="00523098" w:rsidRPr="009F24EE" w:rsidRDefault="00523098" w:rsidP="005A4C58">
      <w:pPr>
        <w:pStyle w:val="TH"/>
        <w:rPr>
          <w:rFonts w:ascii="Arial Narrow" w:hAnsi="Arial Narrow"/>
        </w:rPr>
      </w:pPr>
      <w:r w:rsidRPr="00D4429D">
        <w:rPr>
          <w:noProof/>
        </w:rPr>
        <w:drawing>
          <wp:inline distT="0" distB="0" distL="0" distR="0" wp14:anchorId="4E364915" wp14:editId="139E9C4C">
            <wp:extent cx="4842986" cy="3436307"/>
            <wp:effectExtent l="0" t="0" r="0" b="0"/>
            <wp:docPr id="12796023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2">
                      <a:extLst>
                        <a:ext uri="{28A0092B-C50C-407E-A947-70E740481C1C}">
                          <a14:useLocalDpi xmlns:a14="http://schemas.microsoft.com/office/drawing/2010/main" val="0"/>
                        </a:ext>
                      </a:extLst>
                    </a:blip>
                    <a:srcRect l="6607" r="8888"/>
                    <a:stretch/>
                  </pic:blipFill>
                  <pic:spPr bwMode="auto">
                    <a:xfrm>
                      <a:off x="0" y="0"/>
                      <a:ext cx="4843427" cy="3436620"/>
                    </a:xfrm>
                    <a:prstGeom prst="rect">
                      <a:avLst/>
                    </a:prstGeom>
                    <a:noFill/>
                    <a:ln>
                      <a:noFill/>
                    </a:ln>
                    <a:extLst>
                      <a:ext uri="{53640926-AAD7-44D8-BBD7-CCE9431645EC}">
                        <a14:shadowObscured xmlns:a14="http://schemas.microsoft.com/office/drawing/2010/main"/>
                      </a:ext>
                    </a:extLst>
                  </pic:spPr>
                </pic:pic>
              </a:graphicData>
            </a:graphic>
          </wp:inline>
        </w:drawing>
      </w:r>
    </w:p>
    <w:p w14:paraId="298A01DD" w14:textId="1DF1023C" w:rsidR="00523098" w:rsidRDefault="00523098" w:rsidP="005A4C58">
      <w:pPr>
        <w:pStyle w:val="TF"/>
      </w:pPr>
      <w:r w:rsidRPr="0055305E">
        <w:t xml:space="preserve">Figure </w:t>
      </w:r>
      <w:r>
        <w:t>8.2.4.5</w:t>
      </w:r>
      <w:r w:rsidRPr="0055305E">
        <w:t>-</w:t>
      </w:r>
      <w:r>
        <w:t>2</w:t>
      </w:r>
      <w:r w:rsidR="00EC4555">
        <w:rPr>
          <w:rFonts w:hint="eastAsia"/>
          <w:lang w:eastAsia="zh-CN"/>
        </w:rPr>
        <w:t>:</w:t>
      </w:r>
      <w:r w:rsidRPr="0055305E">
        <w:t xml:space="preserve"> </w:t>
      </w:r>
      <w:r w:rsidRPr="009F24EE">
        <w:t>Temporal Correlation Function of UM</w:t>
      </w:r>
      <w:r>
        <w:t>i</w:t>
      </w:r>
      <w:r w:rsidRPr="009F24EE">
        <w:t xml:space="preserve"> Route for Two Different TFC Time Lags </w:t>
      </w:r>
    </w:p>
    <w:p w14:paraId="58D149B6" w14:textId="77777777" w:rsidR="005A4C58" w:rsidRDefault="005A4C58" w:rsidP="005A4C58"/>
    <w:p w14:paraId="2E763F65" w14:textId="2CAF36AD" w:rsidR="00523098" w:rsidRPr="009F24EE" w:rsidRDefault="00523098" w:rsidP="00523098">
      <w:pPr>
        <w:pStyle w:val="TH"/>
      </w:pPr>
      <w:r w:rsidRPr="0055305E">
        <w:t xml:space="preserve">Table </w:t>
      </w:r>
      <w:r>
        <w:t>8.2.4.5</w:t>
      </w:r>
      <w:r w:rsidRPr="0055305E">
        <w:t>-</w:t>
      </w:r>
      <w:r>
        <w:t>2</w:t>
      </w:r>
      <w:r w:rsidR="00EC4555">
        <w:rPr>
          <w:rFonts w:hint="eastAsia"/>
          <w:lang w:eastAsia="zh-CN"/>
        </w:rPr>
        <w:t>:</w:t>
      </w:r>
      <w:r>
        <w:t xml:space="preserve"> </w:t>
      </w:r>
      <w:r w:rsidRPr="009F24EE">
        <w:t>Dynamic Temporal Correlation Targets of the UM</w:t>
      </w:r>
      <w:r>
        <w:t>i</w:t>
      </w:r>
      <w:r w:rsidRPr="009F24EE">
        <w:t xml:space="preserve"> Route</w:t>
      </w:r>
    </w:p>
    <w:tbl>
      <w:tblPr>
        <w:tblStyle w:val="TableGrid1"/>
        <w:tblW w:w="0" w:type="auto"/>
        <w:jc w:val="center"/>
        <w:tblLook w:val="04A0" w:firstRow="1" w:lastRow="0" w:firstColumn="1" w:lastColumn="0" w:noHBand="0" w:noVBand="1"/>
      </w:tblPr>
      <w:tblGrid>
        <w:gridCol w:w="1187"/>
        <w:gridCol w:w="2490"/>
        <w:gridCol w:w="2552"/>
      </w:tblGrid>
      <w:tr w:rsidR="00523098" w:rsidRPr="009F24EE" w14:paraId="5CFBB4D0" w14:textId="77777777" w:rsidTr="007974E8">
        <w:trPr>
          <w:jc w:val="center"/>
        </w:trPr>
        <w:tc>
          <w:tcPr>
            <w:tcW w:w="1187" w:type="dxa"/>
          </w:tcPr>
          <w:p w14:paraId="096AE3CE" w14:textId="77777777" w:rsidR="00523098" w:rsidRPr="0049363A" w:rsidRDefault="00523098" w:rsidP="00873D42">
            <w:pPr>
              <w:pStyle w:val="TAH"/>
            </w:pPr>
            <w:r w:rsidRPr="0049363A">
              <w:t>Segment #</w:t>
            </w:r>
          </w:p>
        </w:tc>
        <w:tc>
          <w:tcPr>
            <w:tcW w:w="2490" w:type="dxa"/>
          </w:tcPr>
          <w:p w14:paraId="64B20EB4"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49363A">
              <w:t xml:space="preserve"> ms </w:t>
            </w:r>
          </w:p>
        </w:tc>
        <w:tc>
          <w:tcPr>
            <w:tcW w:w="2552" w:type="dxa"/>
          </w:tcPr>
          <w:p w14:paraId="1DEB0A6D"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49363A">
              <w:t xml:space="preserve"> ms</w:t>
            </w:r>
          </w:p>
        </w:tc>
      </w:tr>
      <w:tr w:rsidR="00523098" w:rsidRPr="009F24EE" w14:paraId="5D2CFC2D" w14:textId="77777777" w:rsidTr="007974E8">
        <w:trPr>
          <w:jc w:val="center"/>
        </w:trPr>
        <w:tc>
          <w:tcPr>
            <w:tcW w:w="1187" w:type="dxa"/>
          </w:tcPr>
          <w:p w14:paraId="3F5478C3" w14:textId="77777777" w:rsidR="00523098" w:rsidRPr="009F24EE" w:rsidRDefault="00523098" w:rsidP="00873D42">
            <w:pPr>
              <w:pStyle w:val="TAC"/>
            </w:pPr>
            <w:r w:rsidRPr="009F24EE">
              <w:t>1</w:t>
            </w:r>
          </w:p>
        </w:tc>
        <w:tc>
          <w:tcPr>
            <w:tcW w:w="2490" w:type="dxa"/>
          </w:tcPr>
          <w:p w14:paraId="26A9AB94" w14:textId="77777777" w:rsidR="00523098" w:rsidRPr="009F24EE" w:rsidRDefault="00523098" w:rsidP="00873D42">
            <w:pPr>
              <w:pStyle w:val="TAC"/>
            </w:pPr>
            <w:r w:rsidRPr="009F24EE">
              <w:t>[0.</w:t>
            </w:r>
            <w:r>
              <w:t>871</w:t>
            </w:r>
            <w:r w:rsidRPr="009F24EE">
              <w:t>]</w:t>
            </w:r>
          </w:p>
        </w:tc>
        <w:tc>
          <w:tcPr>
            <w:tcW w:w="2552" w:type="dxa"/>
          </w:tcPr>
          <w:p w14:paraId="56282554" w14:textId="77777777" w:rsidR="00523098" w:rsidRPr="009F24EE" w:rsidRDefault="00523098" w:rsidP="00873D42">
            <w:pPr>
              <w:pStyle w:val="TAC"/>
            </w:pPr>
            <w:r w:rsidRPr="009F24EE">
              <w:t>[0.</w:t>
            </w:r>
            <w:r>
              <w:t>437</w:t>
            </w:r>
            <w:r w:rsidRPr="009F24EE">
              <w:t>]</w:t>
            </w:r>
          </w:p>
        </w:tc>
      </w:tr>
      <w:tr w:rsidR="00523098" w:rsidRPr="009F24EE" w14:paraId="66711517" w14:textId="77777777" w:rsidTr="007974E8">
        <w:trPr>
          <w:jc w:val="center"/>
        </w:trPr>
        <w:tc>
          <w:tcPr>
            <w:tcW w:w="1187" w:type="dxa"/>
          </w:tcPr>
          <w:p w14:paraId="21D3436F" w14:textId="77777777" w:rsidR="00523098" w:rsidRPr="009F24EE" w:rsidRDefault="00523098" w:rsidP="00873D42">
            <w:pPr>
              <w:pStyle w:val="TAC"/>
            </w:pPr>
            <w:r w:rsidRPr="009F24EE">
              <w:t>2</w:t>
            </w:r>
          </w:p>
        </w:tc>
        <w:tc>
          <w:tcPr>
            <w:tcW w:w="2490" w:type="dxa"/>
          </w:tcPr>
          <w:p w14:paraId="40CEC12E" w14:textId="77777777" w:rsidR="00523098" w:rsidRPr="009F24EE" w:rsidRDefault="00523098" w:rsidP="00873D42">
            <w:pPr>
              <w:pStyle w:val="TAC"/>
            </w:pPr>
            <w:r w:rsidRPr="009F24EE">
              <w:t>[0.</w:t>
            </w:r>
            <w:r>
              <w:t>952</w:t>
            </w:r>
            <w:r w:rsidRPr="009F24EE">
              <w:t>]</w:t>
            </w:r>
          </w:p>
        </w:tc>
        <w:tc>
          <w:tcPr>
            <w:tcW w:w="2552" w:type="dxa"/>
          </w:tcPr>
          <w:p w14:paraId="56D5E2F7" w14:textId="77777777" w:rsidR="00523098" w:rsidRPr="009F24EE" w:rsidRDefault="00523098" w:rsidP="00873D42">
            <w:pPr>
              <w:pStyle w:val="TAC"/>
            </w:pPr>
            <w:r w:rsidRPr="009F24EE">
              <w:t>[0.</w:t>
            </w:r>
            <w:r>
              <w:t>857</w:t>
            </w:r>
            <w:r w:rsidRPr="009F24EE">
              <w:t>]</w:t>
            </w:r>
          </w:p>
        </w:tc>
      </w:tr>
      <w:tr w:rsidR="00523098" w:rsidRPr="009F24EE" w14:paraId="54F5A26D" w14:textId="77777777" w:rsidTr="007974E8">
        <w:trPr>
          <w:jc w:val="center"/>
        </w:trPr>
        <w:tc>
          <w:tcPr>
            <w:tcW w:w="1187" w:type="dxa"/>
          </w:tcPr>
          <w:p w14:paraId="1B42FAC2" w14:textId="77777777" w:rsidR="00523098" w:rsidRPr="009F24EE" w:rsidRDefault="00523098" w:rsidP="00873D42">
            <w:pPr>
              <w:pStyle w:val="TAC"/>
            </w:pPr>
            <w:r w:rsidRPr="009F24EE">
              <w:t>3</w:t>
            </w:r>
          </w:p>
        </w:tc>
        <w:tc>
          <w:tcPr>
            <w:tcW w:w="2490" w:type="dxa"/>
          </w:tcPr>
          <w:p w14:paraId="739AB16D" w14:textId="77777777" w:rsidR="00523098" w:rsidRPr="009F24EE" w:rsidRDefault="00523098" w:rsidP="00873D42">
            <w:pPr>
              <w:pStyle w:val="TAC"/>
            </w:pPr>
            <w:r w:rsidRPr="009F24EE">
              <w:t>[0.</w:t>
            </w:r>
            <w:r>
              <w:t>514</w:t>
            </w:r>
            <w:r w:rsidRPr="009F24EE">
              <w:t>]</w:t>
            </w:r>
          </w:p>
        </w:tc>
        <w:tc>
          <w:tcPr>
            <w:tcW w:w="2552" w:type="dxa"/>
          </w:tcPr>
          <w:p w14:paraId="10959158" w14:textId="77777777" w:rsidR="00523098" w:rsidRPr="009F24EE" w:rsidRDefault="00523098" w:rsidP="00873D42">
            <w:pPr>
              <w:pStyle w:val="TAC"/>
            </w:pPr>
            <w:r w:rsidRPr="009F24EE">
              <w:t>[0.</w:t>
            </w:r>
            <w:r>
              <w:t>195</w:t>
            </w:r>
            <w:r w:rsidRPr="009F24EE">
              <w:t>]</w:t>
            </w:r>
          </w:p>
        </w:tc>
      </w:tr>
      <w:tr w:rsidR="00523098" w:rsidRPr="009F24EE" w14:paraId="77F9E232" w14:textId="77777777" w:rsidTr="007974E8">
        <w:trPr>
          <w:jc w:val="center"/>
        </w:trPr>
        <w:tc>
          <w:tcPr>
            <w:tcW w:w="1187" w:type="dxa"/>
          </w:tcPr>
          <w:p w14:paraId="6E65180C" w14:textId="77777777" w:rsidR="00523098" w:rsidRPr="009F24EE" w:rsidRDefault="00523098" w:rsidP="00873D42">
            <w:pPr>
              <w:pStyle w:val="TAC"/>
            </w:pPr>
            <w:r w:rsidRPr="009F24EE">
              <w:t>4</w:t>
            </w:r>
          </w:p>
        </w:tc>
        <w:tc>
          <w:tcPr>
            <w:tcW w:w="2490" w:type="dxa"/>
          </w:tcPr>
          <w:p w14:paraId="37586624" w14:textId="77777777" w:rsidR="00523098" w:rsidRPr="009F24EE" w:rsidRDefault="00523098" w:rsidP="00873D42">
            <w:pPr>
              <w:pStyle w:val="TAC"/>
            </w:pPr>
            <w:r w:rsidRPr="009F24EE">
              <w:t>[0.</w:t>
            </w:r>
            <w:r>
              <w:t>698</w:t>
            </w:r>
            <w:r w:rsidRPr="009F24EE">
              <w:t>]</w:t>
            </w:r>
          </w:p>
        </w:tc>
        <w:tc>
          <w:tcPr>
            <w:tcW w:w="2552" w:type="dxa"/>
          </w:tcPr>
          <w:p w14:paraId="55534E91" w14:textId="77777777" w:rsidR="00523098" w:rsidRPr="009F24EE" w:rsidRDefault="00523098" w:rsidP="00873D42">
            <w:pPr>
              <w:pStyle w:val="TAC"/>
            </w:pPr>
            <w:r w:rsidRPr="009F24EE">
              <w:t>[0.</w:t>
            </w:r>
            <w:r>
              <w:t>071</w:t>
            </w:r>
            <w:r w:rsidRPr="009F24EE">
              <w:t>]</w:t>
            </w:r>
          </w:p>
        </w:tc>
      </w:tr>
      <w:tr w:rsidR="00523098" w:rsidRPr="009F24EE" w14:paraId="21C0E866" w14:textId="77777777" w:rsidTr="007974E8">
        <w:trPr>
          <w:jc w:val="center"/>
        </w:trPr>
        <w:tc>
          <w:tcPr>
            <w:tcW w:w="1187" w:type="dxa"/>
          </w:tcPr>
          <w:p w14:paraId="486789FB" w14:textId="77777777" w:rsidR="00523098" w:rsidRPr="009F24EE" w:rsidRDefault="00523098" w:rsidP="00873D42">
            <w:pPr>
              <w:pStyle w:val="TAC"/>
            </w:pPr>
            <w:r w:rsidRPr="009F24EE">
              <w:t>5</w:t>
            </w:r>
          </w:p>
        </w:tc>
        <w:tc>
          <w:tcPr>
            <w:tcW w:w="2490" w:type="dxa"/>
          </w:tcPr>
          <w:p w14:paraId="472538BA" w14:textId="77777777" w:rsidR="00523098" w:rsidRPr="009F24EE" w:rsidRDefault="00523098" w:rsidP="00873D42">
            <w:pPr>
              <w:pStyle w:val="TAC"/>
            </w:pPr>
            <w:r w:rsidRPr="009F24EE">
              <w:t>[0.</w:t>
            </w:r>
            <w:r>
              <w:t>743</w:t>
            </w:r>
            <w:r w:rsidRPr="009F24EE">
              <w:t>]</w:t>
            </w:r>
          </w:p>
        </w:tc>
        <w:tc>
          <w:tcPr>
            <w:tcW w:w="2552" w:type="dxa"/>
          </w:tcPr>
          <w:p w14:paraId="79FE098A" w14:textId="77777777" w:rsidR="00523098" w:rsidRPr="009F24EE" w:rsidRDefault="00523098" w:rsidP="00873D42">
            <w:pPr>
              <w:pStyle w:val="TAC"/>
            </w:pPr>
            <w:r w:rsidRPr="009F24EE">
              <w:t>[0.</w:t>
            </w:r>
            <w:r>
              <w:t>372</w:t>
            </w:r>
            <w:r w:rsidRPr="009F24EE">
              <w:t>]</w:t>
            </w:r>
          </w:p>
        </w:tc>
      </w:tr>
      <w:tr w:rsidR="00523098" w:rsidRPr="009F24EE" w14:paraId="321419BE" w14:textId="77777777" w:rsidTr="007974E8">
        <w:trPr>
          <w:jc w:val="center"/>
        </w:trPr>
        <w:tc>
          <w:tcPr>
            <w:tcW w:w="1187" w:type="dxa"/>
          </w:tcPr>
          <w:p w14:paraId="00A04EE0" w14:textId="77777777" w:rsidR="00523098" w:rsidRPr="009F24EE" w:rsidRDefault="00523098" w:rsidP="00873D42">
            <w:pPr>
              <w:pStyle w:val="TAC"/>
            </w:pPr>
            <w:r w:rsidRPr="009F24EE">
              <w:t>6</w:t>
            </w:r>
          </w:p>
        </w:tc>
        <w:tc>
          <w:tcPr>
            <w:tcW w:w="2490" w:type="dxa"/>
          </w:tcPr>
          <w:p w14:paraId="20FE953C" w14:textId="77777777" w:rsidR="00523098" w:rsidRPr="009F24EE" w:rsidRDefault="00523098" w:rsidP="00873D42">
            <w:pPr>
              <w:pStyle w:val="TAC"/>
            </w:pPr>
            <w:r w:rsidRPr="009F24EE">
              <w:t>[0.</w:t>
            </w:r>
            <w:r>
              <w:t>959</w:t>
            </w:r>
            <w:r w:rsidRPr="009F24EE">
              <w:t>]</w:t>
            </w:r>
          </w:p>
        </w:tc>
        <w:tc>
          <w:tcPr>
            <w:tcW w:w="2552" w:type="dxa"/>
          </w:tcPr>
          <w:p w14:paraId="61AFD891" w14:textId="77777777" w:rsidR="00523098" w:rsidRPr="009F24EE" w:rsidRDefault="00523098" w:rsidP="00873D42">
            <w:pPr>
              <w:pStyle w:val="TAC"/>
            </w:pPr>
            <w:r w:rsidRPr="009F24EE">
              <w:t>[0.</w:t>
            </w:r>
            <w:r>
              <w:t>814</w:t>
            </w:r>
            <w:r w:rsidRPr="009F24EE">
              <w:t>]</w:t>
            </w:r>
          </w:p>
        </w:tc>
      </w:tr>
      <w:tr w:rsidR="00523098" w:rsidRPr="009F24EE" w14:paraId="1679F6FE" w14:textId="77777777" w:rsidTr="007974E8">
        <w:trPr>
          <w:jc w:val="center"/>
        </w:trPr>
        <w:tc>
          <w:tcPr>
            <w:tcW w:w="1187" w:type="dxa"/>
          </w:tcPr>
          <w:p w14:paraId="482C4EC3" w14:textId="77777777" w:rsidR="00523098" w:rsidRPr="009F24EE" w:rsidRDefault="00523098" w:rsidP="00873D42">
            <w:pPr>
              <w:pStyle w:val="TAC"/>
            </w:pPr>
            <w:r w:rsidRPr="009F24EE">
              <w:t>7</w:t>
            </w:r>
          </w:p>
        </w:tc>
        <w:tc>
          <w:tcPr>
            <w:tcW w:w="2490" w:type="dxa"/>
          </w:tcPr>
          <w:p w14:paraId="66D66647" w14:textId="77777777" w:rsidR="00523098" w:rsidRPr="009F24EE" w:rsidRDefault="00523098" w:rsidP="00873D42">
            <w:pPr>
              <w:pStyle w:val="TAC"/>
            </w:pPr>
            <w:r w:rsidRPr="009F24EE">
              <w:t>[0.</w:t>
            </w:r>
            <w:r>
              <w:t>965</w:t>
            </w:r>
            <w:r w:rsidRPr="009F24EE">
              <w:t>]</w:t>
            </w:r>
          </w:p>
        </w:tc>
        <w:tc>
          <w:tcPr>
            <w:tcW w:w="2552" w:type="dxa"/>
          </w:tcPr>
          <w:p w14:paraId="4A1EB105" w14:textId="77777777" w:rsidR="00523098" w:rsidRPr="009F24EE" w:rsidRDefault="00523098" w:rsidP="00873D42">
            <w:pPr>
              <w:pStyle w:val="TAC"/>
            </w:pPr>
            <w:r w:rsidRPr="009F24EE">
              <w:t>[0.</w:t>
            </w:r>
            <w:r>
              <w:t>854</w:t>
            </w:r>
            <w:r w:rsidRPr="009F24EE">
              <w:t>]</w:t>
            </w:r>
          </w:p>
        </w:tc>
      </w:tr>
    </w:tbl>
    <w:p w14:paraId="23D469A5" w14:textId="77777777" w:rsidR="00523098" w:rsidRDefault="00523098" w:rsidP="00950D05">
      <w:pPr>
        <w:rPr>
          <w:lang w:eastAsia="zh-CN"/>
        </w:rPr>
      </w:pPr>
    </w:p>
    <w:p w14:paraId="195AA845" w14:textId="77777777" w:rsidR="00523098" w:rsidRPr="00B76419" w:rsidRDefault="00523098" w:rsidP="00523098">
      <w:pPr>
        <w:pStyle w:val="Heading3"/>
      </w:pPr>
      <w:bookmarkStart w:id="129" w:name="_Ref59974718"/>
      <w:bookmarkStart w:id="130" w:name="_Toc85822056"/>
      <w:bookmarkStart w:id="131" w:name="_Toc173152210"/>
      <w:bookmarkStart w:id="132" w:name="_Toc180424240"/>
      <w:r>
        <w:t>8.2.5</w:t>
      </w:r>
      <w:r>
        <w:tab/>
      </w:r>
      <w:r w:rsidRPr="00B76419">
        <w:t>Validation of Spatial Correlation</w:t>
      </w:r>
      <w:bookmarkEnd w:id="129"/>
      <w:bookmarkEnd w:id="130"/>
      <w:bookmarkEnd w:id="131"/>
      <w:bookmarkEnd w:id="132"/>
    </w:p>
    <w:p w14:paraId="45F62859" w14:textId="77777777" w:rsidR="00523098" w:rsidRPr="00B76419" w:rsidRDefault="00523098" w:rsidP="00523098">
      <w:r w:rsidRPr="00B76419">
        <w:t xml:space="preserve">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w:t>
      </w:r>
      <w:r w:rsidRPr="00B76419">
        <w:lastRenderedPageBreak/>
        <w:t>correlation function (SCF). SCF is evaluated from the measured narrowband signal transmitted through the test system and received by a test antenna in a few spatial positions within the test zone.</w:t>
      </w:r>
    </w:p>
    <w:p w14:paraId="0F76AA8A" w14:textId="77777777" w:rsidR="00523098" w:rsidRPr="00B76419" w:rsidRDefault="00523098" w:rsidP="00523098">
      <w:pPr>
        <w:pStyle w:val="Heading4"/>
      </w:pPr>
      <w:bookmarkStart w:id="133" w:name="_Toc173152211"/>
      <w:bookmarkStart w:id="134" w:name="_Toc180424241"/>
      <w:r>
        <w:t>8.2.5.1</w:t>
      </w:r>
      <w:r>
        <w:tab/>
        <w:t xml:space="preserve">SCF </w:t>
      </w:r>
      <w:r w:rsidRPr="00B76419">
        <w:t>Method of Measurement</w:t>
      </w:r>
      <w:bookmarkEnd w:id="133"/>
      <w:bookmarkEnd w:id="134"/>
    </w:p>
    <w:p w14:paraId="56791931" w14:textId="77777777" w:rsidR="00523098" w:rsidRPr="00B76419" w:rsidRDefault="00523098" w:rsidP="00523098">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w:t>
      </w:r>
      <w:r>
        <w:t xml:space="preserve">Figure </w:t>
      </w:r>
      <w:r w:rsidRPr="00A57A8A">
        <w:t>8.2.5.1</w:t>
      </w:r>
      <w:r>
        <w:t>-1</w:t>
      </w:r>
      <w:r w:rsidRPr="00B76419">
        <w:t>.</w:t>
      </w:r>
    </w:p>
    <w:p w14:paraId="7EC85B51" w14:textId="0E98F3E1" w:rsidR="00523098" w:rsidRPr="00B76419" w:rsidRDefault="00523098" w:rsidP="00523098">
      <w:pPr>
        <w:pStyle w:val="TH"/>
      </w:pPr>
      <w:bookmarkStart w:id="135" w:name="_Toc106956159"/>
      <w:r>
        <w:t>Table 8.2.5.1-1</w:t>
      </w:r>
      <w:r w:rsidR="00EC4555">
        <w:rPr>
          <w:rFonts w:hint="eastAsia"/>
          <w:lang w:eastAsia="zh-CN"/>
        </w:rPr>
        <w:t>:</w:t>
      </w:r>
      <w:r w:rsidRPr="00B76419">
        <w:t xml:space="preserve"> MPAC SCF Signal Generator Settings</w:t>
      </w:r>
      <w:bookmarkEnd w:id="135"/>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3EB6FC37"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7642F8E"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981419E"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EBEF482" w14:textId="77777777" w:rsidR="00523098" w:rsidRPr="00B76419" w:rsidRDefault="00523098" w:rsidP="00873D42">
            <w:pPr>
              <w:pStyle w:val="TAH"/>
            </w:pPr>
            <w:r w:rsidRPr="00B76419">
              <w:t>Value</w:t>
            </w:r>
          </w:p>
        </w:tc>
      </w:tr>
      <w:tr w:rsidR="00523098" w:rsidRPr="00B76419" w14:paraId="4AEED21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F68D6B"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699C07A1"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1DD8973" w14:textId="77777777" w:rsidR="00523098" w:rsidRPr="00B76419" w:rsidRDefault="00523098" w:rsidP="00873D42">
            <w:pPr>
              <w:pStyle w:val="TAC"/>
            </w:pPr>
            <w:r w:rsidRPr="00B76419">
              <w:t>2450</w:t>
            </w:r>
          </w:p>
        </w:tc>
      </w:tr>
      <w:tr w:rsidR="00523098" w:rsidRPr="00B76419" w14:paraId="666A739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6FDFFD0" w14:textId="77777777" w:rsidR="00523098" w:rsidRPr="00B76419" w:rsidRDefault="00523098"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194BB165" w14:textId="77777777" w:rsidR="00523098" w:rsidRPr="00B76419" w:rsidRDefault="00523098"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07E13993" w14:textId="77777777" w:rsidR="00523098" w:rsidRPr="00B76419" w:rsidRDefault="00523098" w:rsidP="00873D42">
            <w:pPr>
              <w:pStyle w:val="TAC"/>
            </w:pPr>
            <w:r w:rsidRPr="00B76419">
              <w:t>Function of the CE. Sufficiently above Noise Floor</w:t>
            </w:r>
          </w:p>
        </w:tc>
      </w:tr>
    </w:tbl>
    <w:p w14:paraId="68215EB4" w14:textId="77777777" w:rsidR="005E756F" w:rsidRDefault="005E756F" w:rsidP="005E756F">
      <w:bookmarkStart w:id="136" w:name="_Toc106956160"/>
    </w:p>
    <w:p w14:paraId="1CE295F2" w14:textId="652218E1" w:rsidR="00523098" w:rsidRPr="00B76419" w:rsidRDefault="00523098" w:rsidP="00523098">
      <w:pPr>
        <w:pStyle w:val="TH"/>
      </w:pPr>
      <w:r>
        <w:t>Table 8.2.5.1-2</w:t>
      </w:r>
      <w:r w:rsidR="00EC4555">
        <w:rPr>
          <w:rFonts w:hint="eastAsia"/>
          <w:lang w:eastAsia="zh-CN"/>
        </w:rPr>
        <w:t>:</w:t>
      </w:r>
      <w:r w:rsidRPr="00B76419">
        <w:t xml:space="preserve"> MPAC SCF Signal Analyzer Settings</w:t>
      </w:r>
      <w:bookmarkEnd w:id="13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27F5D5A1"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9F3011"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503DD22"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73CD6" w14:textId="77777777" w:rsidR="00523098" w:rsidRPr="00B76419" w:rsidRDefault="00523098" w:rsidP="00873D42">
            <w:pPr>
              <w:pStyle w:val="TAH"/>
            </w:pPr>
            <w:r w:rsidRPr="00B76419">
              <w:t>Value</w:t>
            </w:r>
          </w:p>
        </w:tc>
      </w:tr>
      <w:tr w:rsidR="00523098" w:rsidRPr="00B76419" w14:paraId="33DD7D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D114CF2"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C19005"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0BBEDAD3" w14:textId="77777777" w:rsidR="00523098" w:rsidRPr="00B76419" w:rsidRDefault="00523098" w:rsidP="00873D42">
            <w:pPr>
              <w:pStyle w:val="TAC"/>
            </w:pPr>
            <w:r w:rsidRPr="00B76419">
              <w:t>2450</w:t>
            </w:r>
          </w:p>
        </w:tc>
      </w:tr>
      <w:tr w:rsidR="00523098" w:rsidRPr="00B76419" w14:paraId="69C9E60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1D236E" w14:textId="77777777" w:rsidR="00523098" w:rsidRPr="00B76419" w:rsidRDefault="00523098"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1FE503BC" w14:textId="77777777" w:rsidR="00523098" w:rsidRPr="00B76419" w:rsidRDefault="00523098"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2FCD15CB" w14:textId="77777777" w:rsidR="00523098" w:rsidRPr="00B76419" w:rsidRDefault="00523098" w:rsidP="00873D42">
            <w:pPr>
              <w:pStyle w:val="TAC"/>
            </w:pPr>
            <w:r w:rsidRPr="00B76419">
              <w:t>At least 15 times bigger than the max Doppler spread (fd=v/λ)</w:t>
            </w:r>
          </w:p>
        </w:tc>
      </w:tr>
      <w:tr w:rsidR="00523098" w:rsidRPr="00B76419" w14:paraId="394A110A"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18BBB13" w14:textId="77777777" w:rsidR="00523098" w:rsidRPr="00B76419" w:rsidRDefault="00523098"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8947169" w14:textId="77777777" w:rsidR="00523098" w:rsidRPr="00B76419" w:rsidRDefault="00523098"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21CFBB1D" w14:textId="77777777" w:rsidR="00523098" w:rsidRPr="00B76419" w:rsidRDefault="00523098" w:rsidP="00873D42">
            <w:pPr>
              <w:pStyle w:val="TAC"/>
            </w:pPr>
            <w:r w:rsidRPr="00B76419">
              <w:t>One full duration of the channel model route.</w:t>
            </w:r>
          </w:p>
        </w:tc>
      </w:tr>
    </w:tbl>
    <w:p w14:paraId="697C8DBD" w14:textId="77777777" w:rsidR="00523098" w:rsidRPr="00B76419" w:rsidRDefault="00523098" w:rsidP="00523098"/>
    <w:p w14:paraId="6A567515" w14:textId="77777777" w:rsidR="00523098" w:rsidRPr="00B76419" w:rsidRDefault="00523098" w:rsidP="00523098">
      <w:r w:rsidRPr="00B76419">
        <w:t>The full model length is measured at once.</w:t>
      </w:r>
    </w:p>
    <w:p w14:paraId="11D69646" w14:textId="77777777" w:rsidR="00523098" w:rsidRPr="00B76419" w:rsidRDefault="00523098" w:rsidP="005E756F">
      <w:pPr>
        <w:pStyle w:val="TH"/>
      </w:pPr>
      <w:r>
        <w:rPr>
          <w:noProof/>
        </w:rPr>
        <w:drawing>
          <wp:inline distT="0" distB="0" distL="0" distR="0" wp14:anchorId="06AAA197" wp14:editId="5B05C3EB">
            <wp:extent cx="3853180" cy="2883535"/>
            <wp:effectExtent l="0" t="0" r="0" b="0"/>
            <wp:docPr id="1882514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53180" cy="2883535"/>
                    </a:xfrm>
                    <a:prstGeom prst="rect">
                      <a:avLst/>
                    </a:prstGeom>
                    <a:noFill/>
                  </pic:spPr>
                </pic:pic>
              </a:graphicData>
            </a:graphic>
          </wp:inline>
        </w:drawing>
      </w:r>
    </w:p>
    <w:p w14:paraId="704FC7A1" w14:textId="1549C847" w:rsidR="00523098" w:rsidRPr="00B76419" w:rsidRDefault="00523098" w:rsidP="00523098">
      <w:pPr>
        <w:pStyle w:val="TF"/>
      </w:pPr>
      <w:bookmarkStart w:id="137" w:name="_Toc106955021"/>
      <w:r>
        <w:t xml:space="preserve">Figure </w:t>
      </w:r>
      <w:r w:rsidRPr="00A57A8A">
        <w:t>8.2.5.1</w:t>
      </w:r>
      <w:r>
        <w:t>-1</w:t>
      </w:r>
      <w:r w:rsidR="00EC4555">
        <w:rPr>
          <w:rFonts w:hint="eastAsia"/>
          <w:lang w:eastAsia="zh-CN"/>
        </w:rPr>
        <w:t>:</w:t>
      </w:r>
      <w:r w:rsidRPr="00A57A8A">
        <w:t xml:space="preserve"> </w:t>
      </w:r>
      <w:r w:rsidRPr="00B76419">
        <w:t>Spatial sampling points within the test zone at 2450 MHz</w:t>
      </w:r>
      <w:bookmarkEnd w:id="137"/>
    </w:p>
    <w:p w14:paraId="31ED6988" w14:textId="77777777" w:rsidR="005E756F" w:rsidRDefault="005E756F" w:rsidP="005E756F">
      <w:bookmarkStart w:id="138" w:name="_Toc106956161"/>
    </w:p>
    <w:p w14:paraId="3FAA6147" w14:textId="7409AAE1" w:rsidR="00523098" w:rsidRPr="00B76419" w:rsidRDefault="00523098" w:rsidP="00523098">
      <w:pPr>
        <w:pStyle w:val="TH"/>
      </w:pPr>
      <w:r>
        <w:lastRenderedPageBreak/>
        <w:t xml:space="preserve">Table </w:t>
      </w:r>
      <w:r w:rsidRPr="00A57A8A">
        <w:t>8.2.5.1</w:t>
      </w:r>
      <w:r>
        <w:t>-3</w:t>
      </w:r>
      <w:r w:rsidR="00EC4555">
        <w:rPr>
          <w:rFonts w:hint="eastAsia"/>
          <w:lang w:eastAsia="zh-CN"/>
        </w:rPr>
        <w:t>:</w:t>
      </w:r>
      <w:r w:rsidRPr="00B76419">
        <w:t xml:space="preserve"> Spatial sample points, i.e., positions of test antenna for the SCF validation at 2450 MHz</w:t>
      </w:r>
      <w:bookmarkEnd w:id="138"/>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523098" w:rsidRPr="00B76419" w14:paraId="48FF4FDF" w14:textId="77777777" w:rsidTr="00873D42">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662A8F4" w14:textId="77777777" w:rsidR="00523098" w:rsidRPr="00B76419" w:rsidRDefault="00523098" w:rsidP="00873D42">
            <w:pPr>
              <w:pStyle w:val="TAH"/>
            </w:pPr>
            <w:r w:rsidRPr="00B76419">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1F8490C" w14:textId="77777777" w:rsidR="00523098" w:rsidRPr="00B76419" w:rsidRDefault="00523098" w:rsidP="00873D42">
            <w:pPr>
              <w:pStyle w:val="TAH"/>
            </w:pPr>
            <w:r w:rsidRPr="00B76419">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D1711DF" w14:textId="77777777" w:rsidR="00523098" w:rsidRPr="00B76419" w:rsidRDefault="00523098" w:rsidP="00873D42">
            <w:pPr>
              <w:pStyle w:val="TAH"/>
            </w:pPr>
            <w:r w:rsidRPr="00B76419">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91580E8" w14:textId="77777777" w:rsidR="00523098" w:rsidRPr="00B76419" w:rsidRDefault="00523098" w:rsidP="00873D42">
            <w:pPr>
              <w:pStyle w:val="TAH"/>
            </w:pPr>
            <w:r w:rsidRPr="00B76419">
              <w:t>z [mm]</w:t>
            </w:r>
          </w:p>
        </w:tc>
      </w:tr>
      <w:tr w:rsidR="00523098" w:rsidRPr="00B76419" w14:paraId="7399FCF2"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A80724" w14:textId="77777777" w:rsidR="00523098" w:rsidRPr="00B76419" w:rsidRDefault="00523098" w:rsidP="00873D42">
            <w:pPr>
              <w:pStyle w:val="TAC"/>
            </w:pPr>
            <w:r w:rsidRPr="00B76419">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1A269D7D" w14:textId="77777777" w:rsidR="00523098" w:rsidRPr="00B76419" w:rsidRDefault="00523098" w:rsidP="00873D42">
            <w:pPr>
              <w:pStyle w:val="TAC"/>
            </w:pPr>
            <w:r w:rsidRPr="00B76419">
              <w:t>0</w:t>
            </w:r>
          </w:p>
        </w:tc>
        <w:tc>
          <w:tcPr>
            <w:tcW w:w="1798" w:type="dxa"/>
            <w:tcBorders>
              <w:top w:val="single" w:sz="4" w:space="0" w:color="auto"/>
              <w:left w:val="single" w:sz="4" w:space="0" w:color="auto"/>
              <w:bottom w:val="single" w:sz="4" w:space="0" w:color="auto"/>
              <w:right w:val="single" w:sz="4" w:space="0" w:color="auto"/>
            </w:tcBorders>
            <w:vAlign w:val="center"/>
          </w:tcPr>
          <w:p w14:paraId="56747ABB" w14:textId="77777777" w:rsidR="00523098" w:rsidRPr="00B76419" w:rsidRDefault="00523098" w:rsidP="00873D42">
            <w:pPr>
              <w:pStyle w:val="TAC"/>
            </w:pPr>
            <w:r w:rsidRPr="00B76419">
              <w:t>-150</w:t>
            </w:r>
          </w:p>
        </w:tc>
        <w:tc>
          <w:tcPr>
            <w:tcW w:w="1746" w:type="dxa"/>
            <w:tcBorders>
              <w:top w:val="single" w:sz="4" w:space="0" w:color="auto"/>
              <w:left w:val="single" w:sz="4" w:space="0" w:color="auto"/>
              <w:bottom w:val="single" w:sz="4" w:space="0" w:color="auto"/>
              <w:right w:val="single" w:sz="4" w:space="0" w:color="auto"/>
            </w:tcBorders>
            <w:vAlign w:val="center"/>
          </w:tcPr>
          <w:p w14:paraId="4D954C39" w14:textId="77777777" w:rsidR="00523098" w:rsidRPr="00B76419" w:rsidRDefault="00523098" w:rsidP="00873D42">
            <w:pPr>
              <w:pStyle w:val="TAC"/>
            </w:pPr>
            <w:r w:rsidRPr="00B76419">
              <w:t>0</w:t>
            </w:r>
          </w:p>
        </w:tc>
      </w:tr>
      <w:tr w:rsidR="00523098" w:rsidRPr="00B76419" w14:paraId="482FC567"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589D2BC" w14:textId="77777777" w:rsidR="00523098" w:rsidRPr="00B76419" w:rsidRDefault="00523098" w:rsidP="00873D42">
            <w:pPr>
              <w:pStyle w:val="TAC"/>
            </w:pPr>
            <w:r w:rsidRPr="00B76419">
              <w:t>#2</w:t>
            </w:r>
          </w:p>
        </w:tc>
        <w:tc>
          <w:tcPr>
            <w:tcW w:w="1559" w:type="dxa"/>
            <w:tcBorders>
              <w:top w:val="single" w:sz="4" w:space="0" w:color="auto"/>
              <w:left w:val="single" w:sz="4" w:space="0" w:color="auto"/>
              <w:bottom w:val="single" w:sz="4" w:space="0" w:color="auto"/>
              <w:right w:val="single" w:sz="4" w:space="0" w:color="auto"/>
            </w:tcBorders>
            <w:vAlign w:val="center"/>
          </w:tcPr>
          <w:p w14:paraId="43667C32" w14:textId="77777777" w:rsidR="00523098" w:rsidRPr="00B76419" w:rsidRDefault="00523098" w:rsidP="00873D42">
            <w:pPr>
              <w:pStyle w:val="TAC"/>
            </w:pPr>
            <w:r w:rsidRPr="00B76419">
              <w:t>-22.9</w:t>
            </w:r>
          </w:p>
        </w:tc>
        <w:tc>
          <w:tcPr>
            <w:tcW w:w="1798" w:type="dxa"/>
            <w:tcBorders>
              <w:top w:val="single" w:sz="4" w:space="0" w:color="auto"/>
              <w:left w:val="single" w:sz="4" w:space="0" w:color="auto"/>
              <w:bottom w:val="single" w:sz="4" w:space="0" w:color="auto"/>
              <w:right w:val="single" w:sz="4" w:space="0" w:color="auto"/>
            </w:tcBorders>
            <w:vAlign w:val="center"/>
          </w:tcPr>
          <w:p w14:paraId="4DB7546B" w14:textId="77777777" w:rsidR="00523098" w:rsidRPr="00B76419" w:rsidRDefault="00523098" w:rsidP="00873D42">
            <w:pPr>
              <w:pStyle w:val="TAC"/>
            </w:pPr>
            <w:r w:rsidRPr="00B76419">
              <w:t>-148.3</w:t>
            </w:r>
          </w:p>
        </w:tc>
        <w:tc>
          <w:tcPr>
            <w:tcW w:w="1746" w:type="dxa"/>
            <w:tcBorders>
              <w:top w:val="single" w:sz="4" w:space="0" w:color="auto"/>
              <w:left w:val="single" w:sz="4" w:space="0" w:color="auto"/>
              <w:bottom w:val="single" w:sz="4" w:space="0" w:color="auto"/>
              <w:right w:val="single" w:sz="4" w:space="0" w:color="auto"/>
            </w:tcBorders>
            <w:vAlign w:val="center"/>
          </w:tcPr>
          <w:p w14:paraId="0D2E66F0" w14:textId="77777777" w:rsidR="00523098" w:rsidRPr="00B76419" w:rsidRDefault="00523098" w:rsidP="00873D42">
            <w:pPr>
              <w:pStyle w:val="TAC"/>
            </w:pPr>
            <w:r w:rsidRPr="00B76419">
              <w:t>0</w:t>
            </w:r>
          </w:p>
        </w:tc>
      </w:tr>
      <w:tr w:rsidR="00523098" w:rsidRPr="00B76419" w14:paraId="6CE19A5F"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6BB4CD71" w14:textId="77777777" w:rsidR="00523098" w:rsidRPr="00B76419" w:rsidRDefault="00523098" w:rsidP="00873D42">
            <w:pPr>
              <w:pStyle w:val="TAC"/>
            </w:pPr>
            <w:r w:rsidRPr="00B76419">
              <w:t>#3</w:t>
            </w:r>
          </w:p>
        </w:tc>
        <w:tc>
          <w:tcPr>
            <w:tcW w:w="1559" w:type="dxa"/>
            <w:tcBorders>
              <w:top w:val="single" w:sz="4" w:space="0" w:color="auto"/>
              <w:left w:val="single" w:sz="4" w:space="0" w:color="auto"/>
              <w:bottom w:val="single" w:sz="4" w:space="0" w:color="auto"/>
              <w:right w:val="single" w:sz="4" w:space="0" w:color="auto"/>
            </w:tcBorders>
            <w:vAlign w:val="center"/>
          </w:tcPr>
          <w:p w14:paraId="123A5DC4" w14:textId="77777777" w:rsidR="00523098" w:rsidRPr="00B76419" w:rsidRDefault="00523098" w:rsidP="00873D42">
            <w:pPr>
              <w:pStyle w:val="TAC"/>
            </w:pPr>
            <w:r w:rsidRPr="00B76419">
              <w:t>-86.3</w:t>
            </w:r>
          </w:p>
        </w:tc>
        <w:tc>
          <w:tcPr>
            <w:tcW w:w="1798" w:type="dxa"/>
            <w:tcBorders>
              <w:top w:val="single" w:sz="4" w:space="0" w:color="auto"/>
              <w:left w:val="single" w:sz="4" w:space="0" w:color="auto"/>
              <w:bottom w:val="single" w:sz="4" w:space="0" w:color="auto"/>
              <w:right w:val="single" w:sz="4" w:space="0" w:color="auto"/>
            </w:tcBorders>
            <w:vAlign w:val="center"/>
          </w:tcPr>
          <w:p w14:paraId="642BE977" w14:textId="77777777" w:rsidR="00523098" w:rsidRPr="00B76419" w:rsidRDefault="00523098" w:rsidP="00873D42">
            <w:pPr>
              <w:pStyle w:val="TAC"/>
            </w:pPr>
            <w:r w:rsidRPr="00B76419">
              <w:t>-122.7</w:t>
            </w:r>
          </w:p>
        </w:tc>
        <w:tc>
          <w:tcPr>
            <w:tcW w:w="1746" w:type="dxa"/>
            <w:tcBorders>
              <w:top w:val="single" w:sz="4" w:space="0" w:color="auto"/>
              <w:left w:val="single" w:sz="4" w:space="0" w:color="auto"/>
              <w:bottom w:val="single" w:sz="4" w:space="0" w:color="auto"/>
              <w:right w:val="single" w:sz="4" w:space="0" w:color="auto"/>
            </w:tcBorders>
            <w:vAlign w:val="center"/>
          </w:tcPr>
          <w:p w14:paraId="03A85C17" w14:textId="77777777" w:rsidR="00523098" w:rsidRPr="00B76419" w:rsidRDefault="00523098" w:rsidP="00873D42">
            <w:pPr>
              <w:pStyle w:val="TAC"/>
            </w:pPr>
            <w:r w:rsidRPr="00B76419">
              <w:t>0</w:t>
            </w:r>
          </w:p>
        </w:tc>
      </w:tr>
      <w:tr w:rsidR="00523098" w:rsidRPr="00B76419" w14:paraId="429DEE46"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25EC1B4F" w14:textId="77777777" w:rsidR="00523098" w:rsidRPr="00B76419" w:rsidRDefault="00523098" w:rsidP="00873D42">
            <w:pPr>
              <w:pStyle w:val="TAC"/>
            </w:pPr>
            <w:r w:rsidRPr="00B76419">
              <w:t>#4</w:t>
            </w:r>
          </w:p>
        </w:tc>
        <w:tc>
          <w:tcPr>
            <w:tcW w:w="1559" w:type="dxa"/>
            <w:tcBorders>
              <w:top w:val="single" w:sz="4" w:space="0" w:color="auto"/>
              <w:left w:val="single" w:sz="4" w:space="0" w:color="auto"/>
              <w:bottom w:val="single" w:sz="4" w:space="0" w:color="auto"/>
              <w:right w:val="single" w:sz="4" w:space="0" w:color="auto"/>
            </w:tcBorders>
            <w:vAlign w:val="center"/>
          </w:tcPr>
          <w:p w14:paraId="6DE075A5" w14:textId="77777777" w:rsidR="00523098" w:rsidRPr="00B76419" w:rsidRDefault="00523098" w:rsidP="00873D42">
            <w:pPr>
              <w:pStyle w:val="TAC"/>
            </w:pPr>
            <w:r w:rsidRPr="00B76419">
              <w:t>-149.9</w:t>
            </w:r>
          </w:p>
        </w:tc>
        <w:tc>
          <w:tcPr>
            <w:tcW w:w="1798" w:type="dxa"/>
            <w:tcBorders>
              <w:top w:val="single" w:sz="4" w:space="0" w:color="auto"/>
              <w:left w:val="single" w:sz="4" w:space="0" w:color="auto"/>
              <w:bottom w:val="single" w:sz="4" w:space="0" w:color="auto"/>
              <w:right w:val="single" w:sz="4" w:space="0" w:color="auto"/>
            </w:tcBorders>
            <w:vAlign w:val="center"/>
          </w:tcPr>
          <w:p w14:paraId="570E33E0" w14:textId="77777777" w:rsidR="00523098" w:rsidRPr="00B76419" w:rsidRDefault="00523098" w:rsidP="00873D42">
            <w:pPr>
              <w:pStyle w:val="TAC"/>
            </w:pPr>
            <w:r w:rsidRPr="00B76419">
              <w:t>-5.7</w:t>
            </w:r>
          </w:p>
        </w:tc>
        <w:tc>
          <w:tcPr>
            <w:tcW w:w="1746" w:type="dxa"/>
            <w:tcBorders>
              <w:top w:val="single" w:sz="4" w:space="0" w:color="auto"/>
              <w:left w:val="single" w:sz="4" w:space="0" w:color="auto"/>
              <w:bottom w:val="single" w:sz="4" w:space="0" w:color="auto"/>
              <w:right w:val="single" w:sz="4" w:space="0" w:color="auto"/>
            </w:tcBorders>
            <w:vAlign w:val="center"/>
          </w:tcPr>
          <w:p w14:paraId="56E8F8CE" w14:textId="77777777" w:rsidR="00523098" w:rsidRPr="00B76419" w:rsidRDefault="00523098" w:rsidP="00873D42">
            <w:pPr>
              <w:pStyle w:val="TAC"/>
            </w:pPr>
            <w:r w:rsidRPr="00B76419">
              <w:t>0</w:t>
            </w:r>
          </w:p>
        </w:tc>
      </w:tr>
    </w:tbl>
    <w:p w14:paraId="3FCABB70" w14:textId="77777777" w:rsidR="00523098" w:rsidRPr="00B76419" w:rsidRDefault="00523098" w:rsidP="00523098"/>
    <w:p w14:paraId="5F858084" w14:textId="77777777" w:rsidR="00523098" w:rsidRPr="00B76419" w:rsidRDefault="00523098" w:rsidP="00523098">
      <w:pPr>
        <w:pStyle w:val="Heading4"/>
      </w:pPr>
      <w:bookmarkStart w:id="139" w:name="_Toc173152212"/>
      <w:bookmarkStart w:id="140" w:name="_Toc180424242"/>
      <w:r>
        <w:t>8.2.5.2</w:t>
      </w:r>
      <w:r>
        <w:tab/>
        <w:t xml:space="preserve">SCF </w:t>
      </w:r>
      <w:r w:rsidRPr="00B76419">
        <w:t>Measurement Antenna</w:t>
      </w:r>
      <w:bookmarkEnd w:id="139"/>
      <w:bookmarkEnd w:id="140"/>
    </w:p>
    <w:p w14:paraId="1FA03713" w14:textId="77777777" w:rsidR="00523098" w:rsidRDefault="00523098" w:rsidP="00523098">
      <w:r w:rsidRPr="00B76419">
        <w:t xml:space="preserve">The measurement antenna shall be a vertically-oriented dipole </w:t>
      </w:r>
    </w:p>
    <w:p w14:paraId="606D95B0" w14:textId="77777777" w:rsidR="00523098" w:rsidRPr="00B76419" w:rsidRDefault="00523098" w:rsidP="00523098">
      <w:pPr>
        <w:pStyle w:val="Heading4"/>
      </w:pPr>
      <w:bookmarkStart w:id="141" w:name="_Toc173152213"/>
      <w:bookmarkStart w:id="142" w:name="_Toc180424243"/>
      <w:r>
        <w:t>8.2.5.3</w:t>
      </w:r>
      <w:r>
        <w:tab/>
        <w:t>SCF</w:t>
      </w:r>
      <w:r w:rsidRPr="00B76419">
        <w:t xml:space="preserve"> Measurement Results Analysis</w:t>
      </w:r>
      <w:bookmarkEnd w:id="141"/>
      <w:bookmarkEnd w:id="142"/>
    </w:p>
    <w:p w14:paraId="67146D35" w14:textId="77777777" w:rsidR="00523098" w:rsidRDefault="00523098" w:rsidP="00523098">
      <w:r w:rsidRPr="00B76419">
        <w:t>Time segments of recorded I/Q samples are selected. For each time segment the cross correlation (with zero time lag) of I/Q samples measured in different spatial sample points is calculated. Spatial sample points picked for SFC have at maximum distance 1.7 wavelength to the reference sample point. Absolute values of estimated complex spatial correlations per time segment are chosen as the target SCF values.</w:t>
      </w:r>
    </w:p>
    <w:p w14:paraId="15AE7627" w14:textId="77777777" w:rsidR="00523098" w:rsidRPr="00B76419" w:rsidRDefault="00523098" w:rsidP="00523098">
      <w:pPr>
        <w:pStyle w:val="Heading4"/>
      </w:pPr>
      <w:bookmarkStart w:id="143" w:name="_Toc173152214"/>
      <w:bookmarkStart w:id="144" w:name="_Toc180424244"/>
      <w:r>
        <w:t>8.2.5.4</w:t>
      </w:r>
      <w:r>
        <w:tab/>
        <w:t>Target Values</w:t>
      </w:r>
      <w:bookmarkEnd w:id="143"/>
      <w:bookmarkEnd w:id="144"/>
    </w:p>
    <w:p w14:paraId="60F77F39" w14:textId="77777777" w:rsidR="00523098" w:rsidRPr="00843541" w:rsidRDefault="00523098" w:rsidP="00523098">
      <w:r w:rsidRPr="00843541">
        <w:t xml:space="preserve"> The target values </w:t>
      </w:r>
      <w:r>
        <w:t xml:space="preserve">for the UMa route </w:t>
      </w:r>
      <w:r w:rsidRPr="00843541">
        <w:t xml:space="preserve">are specified in </w:t>
      </w:r>
      <w:hyperlink w:anchor="_Hlk176088316" w:history="1" w:docLocation="1,89079,89094,4094,TABLHEADER BEST,Table 4.2.4.2-1">
        <w:r>
          <w:rPr>
            <w:rStyle w:val="Hyperlink"/>
            <w:color w:val="auto"/>
          </w:rPr>
          <w:t>Table</w:t>
        </w:r>
      </w:hyperlink>
      <w:r>
        <w:rPr>
          <w:rStyle w:val="Hyperlink"/>
          <w:color w:val="auto"/>
          <w:u w:val="none"/>
        </w:rPr>
        <w:t xml:space="preserve"> </w:t>
      </w:r>
      <w:r>
        <w:t>8.2.5.4-1</w:t>
      </w:r>
      <w:r w:rsidRPr="00843541">
        <w:t xml:space="preserve"> and illustrated in </w:t>
      </w:r>
      <w:hyperlink w:anchor="_Hlk176088241" w:history="1" w:docLocation="1,88764,88780,4094,FIGBEST,Figure 4.2.4.2-1">
        <w:r w:rsidRPr="00843541">
          <w:rPr>
            <w:rStyle w:val="Hyperlink"/>
            <w:color w:val="auto"/>
          </w:rPr>
          <w:t xml:space="preserve">Figure </w:t>
        </w:r>
        <w:r>
          <w:t>8.2.5.4</w:t>
        </w:r>
        <w:r w:rsidRPr="00843541">
          <w:rPr>
            <w:rStyle w:val="Hyperlink"/>
            <w:color w:val="auto"/>
          </w:rPr>
          <w:t>-1</w:t>
        </w:r>
      </w:hyperlink>
      <w:r w:rsidRPr="00843541">
        <w:t xml:space="preserve">, which uses the time segments along the dynamic UMa model proposed in </w:t>
      </w:r>
      <w:hyperlink w:anchor="_Hlk176085569" w:history="1" w:docLocation="1,68642,68657,4094,TABLHEADER BEST,Table 4.2.1.2-1">
        <w:r>
          <w:t>Table 8.2.2.3-1</w:t>
        </w:r>
      </w:hyperlink>
      <w:r w:rsidRPr="00843541">
        <w:t xml:space="preserve">. The target values </w:t>
      </w:r>
      <w:r>
        <w:t xml:space="preserve">for the UMi route </w:t>
      </w:r>
      <w:r w:rsidRPr="00843541">
        <w:t xml:space="preserve">are specified in </w:t>
      </w:r>
      <w:hyperlink w:anchor="_Hlk176088316" w:history="1" w:docLocation="1,89079,89094,4094,TABLHEADER BEST,Table 4.2.4.2-1">
        <w:r>
          <w:rPr>
            <w:rStyle w:val="Hyperlink"/>
            <w:color w:val="auto"/>
          </w:rPr>
          <w:t>Table</w:t>
        </w:r>
      </w:hyperlink>
      <w:r>
        <w:rPr>
          <w:rStyle w:val="Hyperlink"/>
          <w:color w:val="auto"/>
          <w:u w:val="none"/>
        </w:rPr>
        <w:t xml:space="preserve"> </w:t>
      </w:r>
      <w:r>
        <w:t xml:space="preserve">8.2.5.4-2 </w:t>
      </w:r>
      <w:r w:rsidRPr="00843541">
        <w:t xml:space="preserve">and illustrated in </w:t>
      </w:r>
      <w:hyperlink w:anchor="_Hlk176088241" w:history="1" w:docLocation="1,88764,88780,4094,FIGBEST,Figure 4.2.4.2-1">
        <w:r w:rsidRPr="00843541">
          <w:rPr>
            <w:rStyle w:val="Hyperlink"/>
            <w:color w:val="auto"/>
          </w:rPr>
          <w:t xml:space="preserve">Figure </w:t>
        </w:r>
        <w:r>
          <w:t>8.2.5.4</w:t>
        </w:r>
        <w:r w:rsidRPr="00843541">
          <w:rPr>
            <w:rStyle w:val="Hyperlink"/>
            <w:color w:val="auto"/>
          </w:rPr>
          <w:t>-</w:t>
        </w:r>
        <w:r>
          <w:rPr>
            <w:rStyle w:val="Hyperlink"/>
            <w:color w:val="auto"/>
          </w:rPr>
          <w:t>2</w:t>
        </w:r>
      </w:hyperlink>
      <w:r w:rsidRPr="00843541">
        <w:t>, which uses the time segments along the dynamic UM</w:t>
      </w:r>
      <w:r>
        <w:t>i</w:t>
      </w:r>
      <w:r w:rsidRPr="00843541">
        <w:t xml:space="preserve"> model proposed in </w:t>
      </w:r>
      <w:hyperlink w:anchor="_Hlk176085569" w:history="1" w:docLocation="1,68642,68657,4094,TABLHEADER BEST,Table 4.2.1.2-1">
        <w:r>
          <w:t>Table 8.2.2.3-2</w:t>
        </w:r>
      </w:hyperlink>
      <w:r w:rsidRPr="00843541">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x</m:t>
            </m:r>
          </m:sub>
        </m:sSub>
        <m:r>
          <w:rPr>
            <w:rFonts w:ascii="Cambria Math" w:hAnsi="Cambria Math"/>
          </w:rPr>
          <m:t>=24.4</m:t>
        </m:r>
      </m:oMath>
      <w:r>
        <w:t> </w:t>
      </w:r>
      <w:r w:rsidRPr="00843541">
        <w:t xml:space="preserve">mm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x</m:t>
            </m:r>
          </m:sub>
        </m:sSub>
        <m:r>
          <w:rPr>
            <w:rFonts w:ascii="Cambria Math" w:hAnsi="Cambria Math"/>
          </w:rPr>
          <m:t>=60.3</m:t>
        </m:r>
      </m:oMath>
      <w:r>
        <w:t> </w:t>
      </w:r>
      <w:r w:rsidRPr="00843541">
        <w:t>mm are illustrated in the top and bottom figure, respectively.</w:t>
      </w:r>
      <w:r>
        <w:t xml:space="preserve"> </w:t>
      </w:r>
      <w:r w:rsidRPr="00432728">
        <w:t>Target values are shown within time segment limits.</w:t>
      </w:r>
    </w:p>
    <w:p w14:paraId="11D88B5F" w14:textId="77777777" w:rsidR="00523098" w:rsidRPr="009F24EE" w:rsidRDefault="00523098" w:rsidP="00034FBB">
      <w:pPr>
        <w:pStyle w:val="TH"/>
      </w:pPr>
      <w:r w:rsidRPr="009F24EE">
        <w:rPr>
          <w:noProof/>
        </w:rPr>
        <w:drawing>
          <wp:inline distT="0" distB="0" distL="0" distR="0" wp14:anchorId="0739F2B4" wp14:editId="55209F2F">
            <wp:extent cx="5911850" cy="3954798"/>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a:extLst>
                        <a:ext uri="{28A0092B-C50C-407E-A947-70E740481C1C}">
                          <a14:useLocalDpi xmlns:a14="http://schemas.microsoft.com/office/drawing/2010/main" val="0"/>
                        </a:ext>
                      </a:extLst>
                    </a:blip>
                    <a:srcRect l="6624" r="8013"/>
                    <a:stretch/>
                  </pic:blipFill>
                  <pic:spPr bwMode="auto">
                    <a:xfrm>
                      <a:off x="0" y="0"/>
                      <a:ext cx="5925051" cy="3963629"/>
                    </a:xfrm>
                    <a:prstGeom prst="rect">
                      <a:avLst/>
                    </a:prstGeom>
                    <a:noFill/>
                    <a:ln>
                      <a:noFill/>
                    </a:ln>
                    <a:extLst>
                      <a:ext uri="{53640926-AAD7-44D8-BBD7-CCE9431645EC}">
                        <a14:shadowObscured xmlns:a14="http://schemas.microsoft.com/office/drawing/2010/main"/>
                      </a:ext>
                    </a:extLst>
                  </pic:spPr>
                </pic:pic>
              </a:graphicData>
            </a:graphic>
          </wp:inline>
        </w:drawing>
      </w:r>
    </w:p>
    <w:p w14:paraId="3B6770F0" w14:textId="075E0143" w:rsidR="00523098" w:rsidRDefault="00523098" w:rsidP="00DF28E8">
      <w:pPr>
        <w:pStyle w:val="TF"/>
      </w:pPr>
      <w:bookmarkStart w:id="145" w:name="_Hlk176088241"/>
      <w:bookmarkStart w:id="146" w:name="_Toc176852299"/>
      <w:bookmarkStart w:id="147" w:name="_Toc106955070"/>
      <w:r w:rsidRPr="004F7F6E">
        <w:t xml:space="preserve">Figure </w:t>
      </w:r>
      <w:bookmarkEnd w:id="145"/>
      <w:r>
        <w:t>8.2.5.4-1</w:t>
      </w:r>
      <w:r w:rsidR="00EC4555">
        <w:rPr>
          <w:rFonts w:hint="eastAsia"/>
          <w:lang w:eastAsia="zh-CN"/>
        </w:rPr>
        <w:t>:</w:t>
      </w:r>
      <w:r>
        <w:t xml:space="preserve"> </w:t>
      </w:r>
      <w:r w:rsidRPr="009F24EE">
        <w:t>Spatial Correlation Function of UMa Route for Three Different SFC Test Antenna Positions</w:t>
      </w:r>
      <w:bookmarkEnd w:id="146"/>
    </w:p>
    <w:p w14:paraId="643CCE8A" w14:textId="77777777" w:rsidR="00DF28E8" w:rsidRDefault="00DF28E8" w:rsidP="00DF28E8"/>
    <w:p w14:paraId="0A646E39" w14:textId="5E4E3193" w:rsidR="00523098" w:rsidRPr="009F24EE" w:rsidRDefault="00523098" w:rsidP="00523098">
      <w:pPr>
        <w:pStyle w:val="TH"/>
      </w:pPr>
      <w:bookmarkStart w:id="148" w:name="_Hlk176088316"/>
      <w:bookmarkStart w:id="149" w:name="_Toc106956180"/>
      <w:bookmarkStart w:id="150" w:name="_Toc176852329"/>
      <w:bookmarkEnd w:id="147"/>
      <w:r w:rsidRPr="004F7F6E">
        <w:t xml:space="preserve">Table </w:t>
      </w:r>
      <w:r>
        <w:t>8.2.5.4-1</w:t>
      </w:r>
      <w:bookmarkEnd w:id="148"/>
      <w:r w:rsidR="00EC4555">
        <w:rPr>
          <w:rFonts w:hint="eastAsia"/>
          <w:lang w:eastAsia="zh-CN"/>
        </w:rPr>
        <w:t>:</w:t>
      </w:r>
      <w:r>
        <w:t xml:space="preserve"> </w:t>
      </w:r>
      <w:r w:rsidRPr="009F24EE">
        <w:t>Dynamic Spatial Correlation Targets of the UMa Route for 2450 MHz</w:t>
      </w:r>
      <w:bookmarkEnd w:id="149"/>
      <w:bookmarkEnd w:id="150"/>
    </w:p>
    <w:tbl>
      <w:tblPr>
        <w:tblStyle w:val="TableGrid1"/>
        <w:tblW w:w="0" w:type="auto"/>
        <w:jc w:val="center"/>
        <w:tblLook w:val="04A0" w:firstRow="1" w:lastRow="0" w:firstColumn="1" w:lastColumn="0" w:noHBand="0" w:noVBand="1"/>
      </w:tblPr>
      <w:tblGrid>
        <w:gridCol w:w="1187"/>
        <w:gridCol w:w="1498"/>
        <w:gridCol w:w="1559"/>
        <w:gridCol w:w="1559"/>
      </w:tblGrid>
      <w:tr w:rsidR="00523098" w:rsidRPr="009F24EE" w14:paraId="48A9D2EA" w14:textId="77777777" w:rsidTr="007974E8">
        <w:trPr>
          <w:jc w:val="center"/>
        </w:trPr>
        <w:tc>
          <w:tcPr>
            <w:tcW w:w="1187" w:type="dxa"/>
          </w:tcPr>
          <w:p w14:paraId="49E53BAD" w14:textId="77777777" w:rsidR="00523098" w:rsidRPr="009F24EE" w:rsidRDefault="00523098" w:rsidP="00873D42">
            <w:pPr>
              <w:pStyle w:val="TAH"/>
            </w:pPr>
            <w:r w:rsidRPr="009F24EE">
              <w:t>Segment #</w:t>
            </w:r>
          </w:p>
        </w:tc>
        <w:tc>
          <w:tcPr>
            <w:tcW w:w="1498" w:type="dxa"/>
          </w:tcPr>
          <w:p w14:paraId="7A2F33CF" w14:textId="77777777" w:rsidR="00523098" w:rsidRPr="009F24EE" w:rsidRDefault="00523098" w:rsidP="00873D42">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x</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7FE395D7" w14:textId="77777777" w:rsidR="00523098" w:rsidRPr="009F24EE" w:rsidRDefault="00523098" w:rsidP="00873D42">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x</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58F84CDE" w14:textId="77777777" w:rsidR="00523098" w:rsidRPr="009F24EE" w:rsidRDefault="00523098" w:rsidP="00873D42">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x</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523098" w:rsidRPr="009F24EE" w14:paraId="77A09A39" w14:textId="77777777" w:rsidTr="007974E8">
        <w:trPr>
          <w:jc w:val="center"/>
        </w:trPr>
        <w:tc>
          <w:tcPr>
            <w:tcW w:w="1187" w:type="dxa"/>
          </w:tcPr>
          <w:p w14:paraId="360D34EC" w14:textId="77777777" w:rsidR="00523098" w:rsidRPr="009F24EE" w:rsidRDefault="00523098" w:rsidP="00873D42">
            <w:pPr>
              <w:pStyle w:val="TAC"/>
            </w:pPr>
            <w:r w:rsidRPr="009F24EE">
              <w:t>1</w:t>
            </w:r>
          </w:p>
        </w:tc>
        <w:tc>
          <w:tcPr>
            <w:tcW w:w="1498" w:type="dxa"/>
          </w:tcPr>
          <w:p w14:paraId="33B41A60" w14:textId="77777777" w:rsidR="00523098" w:rsidRPr="009F24EE" w:rsidRDefault="00523098" w:rsidP="00873D42">
            <w:pPr>
              <w:pStyle w:val="TAC"/>
            </w:pPr>
            <w:r w:rsidRPr="009F24EE">
              <w:t>[</w:t>
            </w:r>
            <w:r>
              <w:t>0.986</w:t>
            </w:r>
            <w:r w:rsidRPr="009F24EE">
              <w:t>]</w:t>
            </w:r>
          </w:p>
        </w:tc>
        <w:tc>
          <w:tcPr>
            <w:tcW w:w="1559" w:type="dxa"/>
          </w:tcPr>
          <w:p w14:paraId="1F64AA25" w14:textId="77777777" w:rsidR="00523098" w:rsidRPr="009F24EE" w:rsidRDefault="00523098" w:rsidP="00873D42">
            <w:pPr>
              <w:pStyle w:val="TAC"/>
            </w:pPr>
            <w:r w:rsidRPr="009F24EE">
              <w:t>[0.9</w:t>
            </w:r>
            <w:r>
              <w:t>08</w:t>
            </w:r>
            <w:r w:rsidRPr="009F24EE">
              <w:t>]</w:t>
            </w:r>
          </w:p>
        </w:tc>
        <w:tc>
          <w:tcPr>
            <w:tcW w:w="1559" w:type="dxa"/>
          </w:tcPr>
          <w:p w14:paraId="73E01C0A" w14:textId="77777777" w:rsidR="00523098" w:rsidRPr="009F24EE" w:rsidRDefault="00523098" w:rsidP="00873D42">
            <w:pPr>
              <w:pStyle w:val="TAC"/>
            </w:pPr>
            <w:r w:rsidRPr="009F24EE">
              <w:t>[0.9</w:t>
            </w:r>
            <w:r>
              <w:t>32</w:t>
            </w:r>
            <w:r w:rsidRPr="009F24EE">
              <w:t>]</w:t>
            </w:r>
          </w:p>
        </w:tc>
      </w:tr>
      <w:tr w:rsidR="00523098" w:rsidRPr="009F24EE" w14:paraId="4A2D1750" w14:textId="77777777" w:rsidTr="007974E8">
        <w:trPr>
          <w:jc w:val="center"/>
        </w:trPr>
        <w:tc>
          <w:tcPr>
            <w:tcW w:w="1187" w:type="dxa"/>
          </w:tcPr>
          <w:p w14:paraId="674980CE" w14:textId="77777777" w:rsidR="00523098" w:rsidRPr="009F24EE" w:rsidRDefault="00523098" w:rsidP="00873D42">
            <w:pPr>
              <w:pStyle w:val="TAC"/>
            </w:pPr>
            <w:r w:rsidRPr="009F24EE">
              <w:t>2</w:t>
            </w:r>
          </w:p>
        </w:tc>
        <w:tc>
          <w:tcPr>
            <w:tcW w:w="1498" w:type="dxa"/>
          </w:tcPr>
          <w:p w14:paraId="09DF41AC" w14:textId="77777777" w:rsidR="00523098" w:rsidRPr="009F24EE" w:rsidRDefault="00523098" w:rsidP="00873D42">
            <w:pPr>
              <w:pStyle w:val="TAC"/>
            </w:pPr>
            <w:r w:rsidRPr="009F24EE">
              <w:t>[</w:t>
            </w:r>
            <w:r>
              <w:t>0.964</w:t>
            </w:r>
            <w:r w:rsidRPr="009F24EE">
              <w:t>]</w:t>
            </w:r>
          </w:p>
        </w:tc>
        <w:tc>
          <w:tcPr>
            <w:tcW w:w="1559" w:type="dxa"/>
          </w:tcPr>
          <w:p w14:paraId="54E70700" w14:textId="77777777" w:rsidR="00523098" w:rsidRPr="009F24EE" w:rsidRDefault="00523098" w:rsidP="00873D42">
            <w:pPr>
              <w:pStyle w:val="TAC"/>
            </w:pPr>
            <w:r w:rsidRPr="009F24EE">
              <w:t>[0.6</w:t>
            </w:r>
            <w:r>
              <w:t>20</w:t>
            </w:r>
            <w:r w:rsidRPr="009F24EE">
              <w:t>]</w:t>
            </w:r>
          </w:p>
        </w:tc>
        <w:tc>
          <w:tcPr>
            <w:tcW w:w="1559" w:type="dxa"/>
          </w:tcPr>
          <w:p w14:paraId="3E046896" w14:textId="77777777" w:rsidR="00523098" w:rsidRPr="009F24EE" w:rsidRDefault="00523098" w:rsidP="00873D42">
            <w:pPr>
              <w:pStyle w:val="TAC"/>
            </w:pPr>
            <w:r w:rsidRPr="009F24EE">
              <w:t>[0.</w:t>
            </w:r>
            <w:r>
              <w:t>355</w:t>
            </w:r>
            <w:r w:rsidRPr="009F24EE">
              <w:t>]</w:t>
            </w:r>
          </w:p>
        </w:tc>
      </w:tr>
      <w:tr w:rsidR="00523098" w:rsidRPr="009F24EE" w14:paraId="0DF018F8" w14:textId="77777777" w:rsidTr="007974E8">
        <w:trPr>
          <w:jc w:val="center"/>
        </w:trPr>
        <w:tc>
          <w:tcPr>
            <w:tcW w:w="1187" w:type="dxa"/>
          </w:tcPr>
          <w:p w14:paraId="3EE42337" w14:textId="77777777" w:rsidR="00523098" w:rsidRPr="009F24EE" w:rsidRDefault="00523098" w:rsidP="00873D42">
            <w:pPr>
              <w:pStyle w:val="TAC"/>
            </w:pPr>
            <w:r w:rsidRPr="009F24EE">
              <w:t>3</w:t>
            </w:r>
          </w:p>
        </w:tc>
        <w:tc>
          <w:tcPr>
            <w:tcW w:w="1498" w:type="dxa"/>
          </w:tcPr>
          <w:p w14:paraId="5127D5F0" w14:textId="77777777" w:rsidR="00523098" w:rsidRPr="009F24EE" w:rsidRDefault="00523098" w:rsidP="00873D42">
            <w:pPr>
              <w:pStyle w:val="TAC"/>
            </w:pPr>
            <w:r w:rsidRPr="009F24EE">
              <w:t>[0.8</w:t>
            </w:r>
            <w:r>
              <w:t>00</w:t>
            </w:r>
            <w:r w:rsidRPr="009F24EE">
              <w:t>]</w:t>
            </w:r>
          </w:p>
        </w:tc>
        <w:tc>
          <w:tcPr>
            <w:tcW w:w="1559" w:type="dxa"/>
          </w:tcPr>
          <w:p w14:paraId="004733AE" w14:textId="77777777" w:rsidR="00523098" w:rsidRPr="009F24EE" w:rsidRDefault="00523098" w:rsidP="00873D42">
            <w:pPr>
              <w:pStyle w:val="TAC"/>
            </w:pPr>
            <w:r w:rsidRPr="009F24EE">
              <w:t>[0.</w:t>
            </w:r>
            <w:r>
              <w:t>171</w:t>
            </w:r>
            <w:r w:rsidRPr="009F24EE">
              <w:t>]</w:t>
            </w:r>
          </w:p>
        </w:tc>
        <w:tc>
          <w:tcPr>
            <w:tcW w:w="1559" w:type="dxa"/>
          </w:tcPr>
          <w:p w14:paraId="4696455F" w14:textId="77777777" w:rsidR="00523098" w:rsidRPr="009F24EE" w:rsidRDefault="00523098" w:rsidP="00873D42">
            <w:pPr>
              <w:pStyle w:val="TAC"/>
            </w:pPr>
            <w:r w:rsidRPr="009F24EE">
              <w:t>[0.1</w:t>
            </w:r>
            <w:r>
              <w:t>13</w:t>
            </w:r>
            <w:r w:rsidRPr="009F24EE">
              <w:t>]</w:t>
            </w:r>
          </w:p>
        </w:tc>
      </w:tr>
      <w:tr w:rsidR="00523098" w:rsidRPr="009F24EE" w14:paraId="66B1D422" w14:textId="77777777" w:rsidTr="007974E8">
        <w:trPr>
          <w:jc w:val="center"/>
        </w:trPr>
        <w:tc>
          <w:tcPr>
            <w:tcW w:w="1187" w:type="dxa"/>
          </w:tcPr>
          <w:p w14:paraId="4EFAA095" w14:textId="77777777" w:rsidR="00523098" w:rsidRPr="009F24EE" w:rsidRDefault="00523098" w:rsidP="00873D42">
            <w:pPr>
              <w:pStyle w:val="TAC"/>
            </w:pPr>
            <w:r w:rsidRPr="009F24EE">
              <w:t>4</w:t>
            </w:r>
          </w:p>
        </w:tc>
        <w:tc>
          <w:tcPr>
            <w:tcW w:w="1498" w:type="dxa"/>
          </w:tcPr>
          <w:p w14:paraId="7FEF60B2" w14:textId="77777777" w:rsidR="00523098" w:rsidRPr="009F24EE" w:rsidRDefault="00523098" w:rsidP="00873D42">
            <w:pPr>
              <w:pStyle w:val="TAC"/>
            </w:pPr>
            <w:r w:rsidRPr="009F24EE">
              <w:t>[0.</w:t>
            </w:r>
            <w:r>
              <w:t>699</w:t>
            </w:r>
            <w:r w:rsidRPr="009F24EE">
              <w:t>]</w:t>
            </w:r>
          </w:p>
        </w:tc>
        <w:tc>
          <w:tcPr>
            <w:tcW w:w="1559" w:type="dxa"/>
          </w:tcPr>
          <w:p w14:paraId="1D5D9470" w14:textId="77777777" w:rsidR="00523098" w:rsidRPr="009F24EE" w:rsidRDefault="00523098" w:rsidP="00873D42">
            <w:pPr>
              <w:pStyle w:val="TAC"/>
            </w:pPr>
            <w:r w:rsidRPr="009F24EE">
              <w:t>[0.7</w:t>
            </w:r>
            <w:r>
              <w:t>29</w:t>
            </w:r>
            <w:r w:rsidRPr="009F24EE">
              <w:t>]</w:t>
            </w:r>
          </w:p>
        </w:tc>
        <w:tc>
          <w:tcPr>
            <w:tcW w:w="1559" w:type="dxa"/>
          </w:tcPr>
          <w:p w14:paraId="2A144543" w14:textId="77777777" w:rsidR="00523098" w:rsidRPr="009F24EE" w:rsidRDefault="00523098" w:rsidP="00873D42">
            <w:pPr>
              <w:pStyle w:val="TAC"/>
            </w:pPr>
            <w:r w:rsidRPr="009F24EE">
              <w:t>[0.</w:t>
            </w:r>
            <w:r>
              <w:t>481</w:t>
            </w:r>
            <w:r w:rsidRPr="009F24EE">
              <w:t>]</w:t>
            </w:r>
          </w:p>
        </w:tc>
      </w:tr>
      <w:tr w:rsidR="00523098" w:rsidRPr="009F24EE" w14:paraId="3B447700" w14:textId="77777777" w:rsidTr="007974E8">
        <w:trPr>
          <w:jc w:val="center"/>
        </w:trPr>
        <w:tc>
          <w:tcPr>
            <w:tcW w:w="1187" w:type="dxa"/>
          </w:tcPr>
          <w:p w14:paraId="4F24106A" w14:textId="77777777" w:rsidR="00523098" w:rsidRPr="009F24EE" w:rsidRDefault="00523098" w:rsidP="00873D42">
            <w:pPr>
              <w:pStyle w:val="TAC"/>
            </w:pPr>
            <w:r w:rsidRPr="009F24EE">
              <w:t>5</w:t>
            </w:r>
          </w:p>
        </w:tc>
        <w:tc>
          <w:tcPr>
            <w:tcW w:w="1498" w:type="dxa"/>
          </w:tcPr>
          <w:p w14:paraId="35969A36" w14:textId="77777777" w:rsidR="00523098" w:rsidRPr="009F24EE" w:rsidRDefault="00523098" w:rsidP="00873D42">
            <w:pPr>
              <w:pStyle w:val="TAC"/>
            </w:pPr>
            <w:r w:rsidRPr="009F24EE">
              <w:t>[0.8</w:t>
            </w:r>
            <w:r>
              <w:t>29</w:t>
            </w:r>
            <w:r w:rsidRPr="009F24EE">
              <w:t>]</w:t>
            </w:r>
          </w:p>
        </w:tc>
        <w:tc>
          <w:tcPr>
            <w:tcW w:w="1559" w:type="dxa"/>
          </w:tcPr>
          <w:p w14:paraId="6DA6CC13" w14:textId="77777777" w:rsidR="00523098" w:rsidRPr="009F24EE" w:rsidRDefault="00523098" w:rsidP="00873D42">
            <w:pPr>
              <w:pStyle w:val="TAC"/>
            </w:pPr>
            <w:r w:rsidRPr="009F24EE">
              <w:t>[0.4</w:t>
            </w:r>
            <w:r>
              <w:t>14</w:t>
            </w:r>
            <w:r w:rsidRPr="009F24EE">
              <w:t>]</w:t>
            </w:r>
          </w:p>
        </w:tc>
        <w:tc>
          <w:tcPr>
            <w:tcW w:w="1559" w:type="dxa"/>
          </w:tcPr>
          <w:p w14:paraId="32EFF987" w14:textId="77777777" w:rsidR="00523098" w:rsidRPr="009F24EE" w:rsidRDefault="00523098" w:rsidP="00873D42">
            <w:pPr>
              <w:pStyle w:val="TAC"/>
            </w:pPr>
            <w:r w:rsidRPr="009F24EE">
              <w:t>[0.</w:t>
            </w:r>
            <w:r>
              <w:t>153</w:t>
            </w:r>
            <w:r w:rsidRPr="009F24EE">
              <w:t>]</w:t>
            </w:r>
          </w:p>
        </w:tc>
      </w:tr>
      <w:tr w:rsidR="00523098" w:rsidRPr="009F24EE" w14:paraId="6603B6CE" w14:textId="77777777" w:rsidTr="007974E8">
        <w:trPr>
          <w:jc w:val="center"/>
        </w:trPr>
        <w:tc>
          <w:tcPr>
            <w:tcW w:w="1187" w:type="dxa"/>
          </w:tcPr>
          <w:p w14:paraId="4C96155D" w14:textId="77777777" w:rsidR="00523098" w:rsidRPr="009F24EE" w:rsidRDefault="00523098" w:rsidP="00873D42">
            <w:pPr>
              <w:pStyle w:val="TAC"/>
            </w:pPr>
            <w:r w:rsidRPr="009F24EE">
              <w:t>6</w:t>
            </w:r>
          </w:p>
        </w:tc>
        <w:tc>
          <w:tcPr>
            <w:tcW w:w="1498" w:type="dxa"/>
          </w:tcPr>
          <w:p w14:paraId="34BE6CDF" w14:textId="77777777" w:rsidR="00523098" w:rsidRPr="009F24EE" w:rsidRDefault="00523098" w:rsidP="00873D42">
            <w:pPr>
              <w:pStyle w:val="TAC"/>
            </w:pPr>
            <w:r w:rsidRPr="009F24EE">
              <w:t>[0.</w:t>
            </w:r>
            <w:r>
              <w:t>793</w:t>
            </w:r>
            <w:r w:rsidRPr="009F24EE">
              <w:t>]</w:t>
            </w:r>
          </w:p>
        </w:tc>
        <w:tc>
          <w:tcPr>
            <w:tcW w:w="1559" w:type="dxa"/>
          </w:tcPr>
          <w:p w14:paraId="086389EC" w14:textId="77777777" w:rsidR="00523098" w:rsidRPr="009F24EE" w:rsidRDefault="00523098" w:rsidP="00873D42">
            <w:pPr>
              <w:pStyle w:val="TAC"/>
            </w:pPr>
            <w:r w:rsidRPr="009F24EE">
              <w:t>[0.</w:t>
            </w:r>
            <w:r>
              <w:t>390</w:t>
            </w:r>
            <w:r w:rsidRPr="009F24EE">
              <w:t>]</w:t>
            </w:r>
          </w:p>
        </w:tc>
        <w:tc>
          <w:tcPr>
            <w:tcW w:w="1559" w:type="dxa"/>
          </w:tcPr>
          <w:p w14:paraId="6DAECD37" w14:textId="77777777" w:rsidR="00523098" w:rsidRPr="009F24EE" w:rsidRDefault="00523098" w:rsidP="00873D42">
            <w:pPr>
              <w:pStyle w:val="TAC"/>
            </w:pPr>
            <w:r w:rsidRPr="009F24EE">
              <w:t>[0.</w:t>
            </w:r>
            <w:r>
              <w:t>450</w:t>
            </w:r>
            <w:r w:rsidRPr="009F24EE">
              <w:t>]</w:t>
            </w:r>
          </w:p>
        </w:tc>
      </w:tr>
      <w:tr w:rsidR="00523098" w:rsidRPr="009F24EE" w14:paraId="1D876FB9" w14:textId="77777777" w:rsidTr="007974E8">
        <w:trPr>
          <w:jc w:val="center"/>
        </w:trPr>
        <w:tc>
          <w:tcPr>
            <w:tcW w:w="1187" w:type="dxa"/>
          </w:tcPr>
          <w:p w14:paraId="3788F88B" w14:textId="77777777" w:rsidR="00523098" w:rsidRPr="009F24EE" w:rsidRDefault="00523098" w:rsidP="00873D42">
            <w:pPr>
              <w:pStyle w:val="TAC"/>
            </w:pPr>
            <w:r w:rsidRPr="009F24EE">
              <w:t>7</w:t>
            </w:r>
          </w:p>
        </w:tc>
        <w:tc>
          <w:tcPr>
            <w:tcW w:w="1498" w:type="dxa"/>
          </w:tcPr>
          <w:p w14:paraId="1CB3C211" w14:textId="77777777" w:rsidR="00523098" w:rsidRPr="009F24EE" w:rsidRDefault="00523098" w:rsidP="00873D42">
            <w:pPr>
              <w:pStyle w:val="TAC"/>
            </w:pPr>
            <w:r w:rsidRPr="009F24EE">
              <w:t>[0.9</w:t>
            </w:r>
            <w:r>
              <w:t>27</w:t>
            </w:r>
            <w:r w:rsidRPr="009F24EE">
              <w:t>]</w:t>
            </w:r>
          </w:p>
        </w:tc>
        <w:tc>
          <w:tcPr>
            <w:tcW w:w="1559" w:type="dxa"/>
          </w:tcPr>
          <w:p w14:paraId="3728CA49" w14:textId="77777777" w:rsidR="00523098" w:rsidRPr="009F24EE" w:rsidRDefault="00523098" w:rsidP="00873D42">
            <w:pPr>
              <w:pStyle w:val="TAC"/>
            </w:pPr>
            <w:r w:rsidRPr="009F24EE">
              <w:t>[0.</w:t>
            </w:r>
            <w:r>
              <w:t>464</w:t>
            </w:r>
            <w:r w:rsidRPr="009F24EE">
              <w:t>]</w:t>
            </w:r>
          </w:p>
        </w:tc>
        <w:tc>
          <w:tcPr>
            <w:tcW w:w="1559" w:type="dxa"/>
          </w:tcPr>
          <w:p w14:paraId="32E530A1" w14:textId="77777777" w:rsidR="00523098" w:rsidRPr="009F24EE" w:rsidRDefault="00523098" w:rsidP="00873D42">
            <w:pPr>
              <w:pStyle w:val="TAC"/>
            </w:pPr>
            <w:r w:rsidRPr="009F24EE">
              <w:t>[0.3</w:t>
            </w:r>
            <w:r>
              <w:t>24</w:t>
            </w:r>
            <w:r w:rsidRPr="009F24EE">
              <w:t>]</w:t>
            </w:r>
          </w:p>
        </w:tc>
      </w:tr>
      <w:tr w:rsidR="00523098" w:rsidRPr="009F24EE" w14:paraId="09F32FCD" w14:textId="77777777" w:rsidTr="007974E8">
        <w:trPr>
          <w:jc w:val="center"/>
        </w:trPr>
        <w:tc>
          <w:tcPr>
            <w:tcW w:w="1187" w:type="dxa"/>
          </w:tcPr>
          <w:p w14:paraId="6FD5E0E0" w14:textId="77777777" w:rsidR="00523098" w:rsidRPr="009F24EE" w:rsidRDefault="00523098" w:rsidP="00873D42">
            <w:pPr>
              <w:pStyle w:val="TAC"/>
            </w:pPr>
            <w:r w:rsidRPr="009F24EE">
              <w:t>8</w:t>
            </w:r>
          </w:p>
        </w:tc>
        <w:tc>
          <w:tcPr>
            <w:tcW w:w="1498" w:type="dxa"/>
          </w:tcPr>
          <w:p w14:paraId="7B20D4F4" w14:textId="77777777" w:rsidR="00523098" w:rsidRPr="009F24EE" w:rsidRDefault="00523098" w:rsidP="00873D42">
            <w:pPr>
              <w:pStyle w:val="TAC"/>
            </w:pPr>
            <w:r w:rsidRPr="009F24EE">
              <w:t>[0.</w:t>
            </w:r>
            <w:r>
              <w:t>792</w:t>
            </w:r>
            <w:r w:rsidRPr="009F24EE">
              <w:t>]</w:t>
            </w:r>
          </w:p>
        </w:tc>
        <w:tc>
          <w:tcPr>
            <w:tcW w:w="1559" w:type="dxa"/>
          </w:tcPr>
          <w:p w14:paraId="35967DEA" w14:textId="77777777" w:rsidR="00523098" w:rsidRPr="009F24EE" w:rsidRDefault="00523098" w:rsidP="00873D42">
            <w:pPr>
              <w:pStyle w:val="TAC"/>
            </w:pPr>
            <w:r w:rsidRPr="009F24EE">
              <w:t>[0.2</w:t>
            </w:r>
            <w:r>
              <w:t>13</w:t>
            </w:r>
            <w:r w:rsidRPr="009F24EE">
              <w:t>]</w:t>
            </w:r>
          </w:p>
        </w:tc>
        <w:tc>
          <w:tcPr>
            <w:tcW w:w="1559" w:type="dxa"/>
          </w:tcPr>
          <w:p w14:paraId="69695BC9" w14:textId="77777777" w:rsidR="00523098" w:rsidRPr="009F24EE" w:rsidRDefault="00523098" w:rsidP="00873D42">
            <w:pPr>
              <w:pStyle w:val="TAC"/>
            </w:pPr>
            <w:r w:rsidRPr="009F24EE">
              <w:t>[0.5</w:t>
            </w:r>
            <w:r>
              <w:t>27</w:t>
            </w:r>
            <w:r w:rsidRPr="009F24EE">
              <w:t>]</w:t>
            </w:r>
          </w:p>
        </w:tc>
      </w:tr>
      <w:tr w:rsidR="00523098" w:rsidRPr="009F24EE" w14:paraId="7D9118CE" w14:textId="77777777" w:rsidTr="007974E8">
        <w:trPr>
          <w:jc w:val="center"/>
        </w:trPr>
        <w:tc>
          <w:tcPr>
            <w:tcW w:w="1187" w:type="dxa"/>
          </w:tcPr>
          <w:p w14:paraId="517D6FAA" w14:textId="77777777" w:rsidR="00523098" w:rsidRPr="009F24EE" w:rsidRDefault="00523098" w:rsidP="00873D42">
            <w:pPr>
              <w:pStyle w:val="TAC"/>
            </w:pPr>
            <w:r w:rsidRPr="009F24EE">
              <w:t>9</w:t>
            </w:r>
          </w:p>
        </w:tc>
        <w:tc>
          <w:tcPr>
            <w:tcW w:w="1498" w:type="dxa"/>
          </w:tcPr>
          <w:p w14:paraId="54319C55" w14:textId="77777777" w:rsidR="00523098" w:rsidRPr="009F24EE" w:rsidRDefault="00523098" w:rsidP="00873D42">
            <w:pPr>
              <w:pStyle w:val="TAC"/>
            </w:pPr>
            <w:r w:rsidRPr="009F24EE">
              <w:t>[</w:t>
            </w:r>
            <w:r>
              <w:t>0.959</w:t>
            </w:r>
            <w:r w:rsidRPr="009F24EE">
              <w:t>]</w:t>
            </w:r>
          </w:p>
        </w:tc>
        <w:tc>
          <w:tcPr>
            <w:tcW w:w="1559" w:type="dxa"/>
          </w:tcPr>
          <w:p w14:paraId="0E473EFA" w14:textId="77777777" w:rsidR="00523098" w:rsidRPr="009F24EE" w:rsidRDefault="00523098" w:rsidP="00873D42">
            <w:pPr>
              <w:pStyle w:val="TAC"/>
            </w:pPr>
            <w:r w:rsidRPr="009F24EE">
              <w:t>[0.</w:t>
            </w:r>
            <w:r>
              <w:t>578</w:t>
            </w:r>
            <w:r w:rsidRPr="009F24EE">
              <w:t>]</w:t>
            </w:r>
          </w:p>
        </w:tc>
        <w:tc>
          <w:tcPr>
            <w:tcW w:w="1559" w:type="dxa"/>
          </w:tcPr>
          <w:p w14:paraId="5E47A4FB" w14:textId="77777777" w:rsidR="00523098" w:rsidRPr="009F24EE" w:rsidRDefault="00523098" w:rsidP="00873D42">
            <w:pPr>
              <w:pStyle w:val="TAC"/>
            </w:pPr>
            <w:r w:rsidRPr="009F24EE">
              <w:t>[0.2</w:t>
            </w:r>
            <w:r>
              <w:t>38</w:t>
            </w:r>
            <w:r w:rsidRPr="009F24EE">
              <w:t>]</w:t>
            </w:r>
          </w:p>
        </w:tc>
      </w:tr>
    </w:tbl>
    <w:p w14:paraId="42719F0E" w14:textId="77777777" w:rsidR="00523098" w:rsidRPr="00843541" w:rsidRDefault="00523098" w:rsidP="00523098"/>
    <w:p w14:paraId="1BEFBE9F" w14:textId="77777777" w:rsidR="00523098" w:rsidRPr="009F24EE" w:rsidRDefault="00523098" w:rsidP="008D389D">
      <w:pPr>
        <w:pStyle w:val="TH"/>
        <w:rPr>
          <w:rFonts w:ascii="Arial Narrow" w:hAnsi="Arial Narrow"/>
        </w:rPr>
      </w:pPr>
      <w:r w:rsidRPr="000C380A">
        <w:rPr>
          <w:noProof/>
        </w:rPr>
        <w:drawing>
          <wp:inline distT="0" distB="0" distL="0" distR="0" wp14:anchorId="5F87A5F7" wp14:editId="71F6D10A">
            <wp:extent cx="4856959" cy="3817779"/>
            <wp:effectExtent l="0" t="0" r="1270" b="0"/>
            <wp:docPr id="2755549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5">
                      <a:extLst>
                        <a:ext uri="{28A0092B-C50C-407E-A947-70E740481C1C}">
                          <a14:useLocalDpi xmlns:a14="http://schemas.microsoft.com/office/drawing/2010/main" val="0"/>
                        </a:ext>
                      </a:extLst>
                    </a:blip>
                    <a:srcRect l="6232" t="4809" r="9014"/>
                    <a:stretch/>
                  </pic:blipFill>
                  <pic:spPr bwMode="auto">
                    <a:xfrm>
                      <a:off x="0" y="0"/>
                      <a:ext cx="4857728" cy="3818383"/>
                    </a:xfrm>
                    <a:prstGeom prst="rect">
                      <a:avLst/>
                    </a:prstGeom>
                    <a:noFill/>
                    <a:ln>
                      <a:noFill/>
                    </a:ln>
                    <a:extLst>
                      <a:ext uri="{53640926-AAD7-44D8-BBD7-CCE9431645EC}">
                        <a14:shadowObscured xmlns:a14="http://schemas.microsoft.com/office/drawing/2010/main"/>
                      </a:ext>
                    </a:extLst>
                  </pic:spPr>
                </pic:pic>
              </a:graphicData>
            </a:graphic>
          </wp:inline>
        </w:drawing>
      </w:r>
    </w:p>
    <w:p w14:paraId="577087C4" w14:textId="4E8132AA" w:rsidR="00523098" w:rsidRDefault="00523098" w:rsidP="008D389D">
      <w:pPr>
        <w:pStyle w:val="TF"/>
      </w:pPr>
      <w:r w:rsidRPr="004F7F6E">
        <w:t xml:space="preserve">Figure </w:t>
      </w:r>
      <w:r>
        <w:t>8.2.5.4-2</w:t>
      </w:r>
      <w:r w:rsidR="00EC4555">
        <w:rPr>
          <w:rFonts w:hint="eastAsia"/>
          <w:lang w:eastAsia="zh-CN"/>
        </w:rPr>
        <w:t>:</w:t>
      </w:r>
      <w:r>
        <w:t xml:space="preserve"> </w:t>
      </w:r>
      <w:r w:rsidRPr="009F24EE">
        <w:t>Spatial Correlation Function of UM</w:t>
      </w:r>
      <w:r>
        <w:t>i</w:t>
      </w:r>
      <w:r w:rsidRPr="009F24EE">
        <w:t xml:space="preserve"> Route for Three Different SFC Test Antenna Positions</w:t>
      </w:r>
    </w:p>
    <w:p w14:paraId="2978F0AA" w14:textId="77777777" w:rsidR="008D389D" w:rsidRDefault="008D389D" w:rsidP="008D389D"/>
    <w:p w14:paraId="13155847" w14:textId="61703A49" w:rsidR="00523098" w:rsidRPr="009F24EE" w:rsidRDefault="00523098" w:rsidP="00523098">
      <w:pPr>
        <w:pStyle w:val="TH"/>
      </w:pPr>
      <w:r w:rsidRPr="004F7F6E">
        <w:t xml:space="preserve">Table </w:t>
      </w:r>
      <w:r>
        <w:t>8.2.5.4-2</w:t>
      </w:r>
      <w:r w:rsidR="00EC4555">
        <w:rPr>
          <w:rFonts w:hint="eastAsia"/>
          <w:lang w:eastAsia="zh-CN"/>
        </w:rPr>
        <w:t>:</w:t>
      </w:r>
      <w:r>
        <w:t xml:space="preserve"> </w:t>
      </w:r>
      <w:r w:rsidRPr="009F24EE">
        <w:t>Dynamic Spatial Correlation Targets of the UM</w:t>
      </w:r>
      <w:r>
        <w:t>i</w:t>
      </w:r>
      <w:r w:rsidRPr="009F24EE">
        <w:t xml:space="preserve"> Route 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523098" w:rsidRPr="009F24EE" w14:paraId="0C5897EE" w14:textId="77777777" w:rsidTr="007974E8">
        <w:trPr>
          <w:jc w:val="center"/>
        </w:trPr>
        <w:tc>
          <w:tcPr>
            <w:tcW w:w="1187" w:type="dxa"/>
          </w:tcPr>
          <w:p w14:paraId="34E848C0" w14:textId="77777777" w:rsidR="00523098" w:rsidRPr="009F24EE" w:rsidRDefault="00523098" w:rsidP="00873D42">
            <w:pPr>
              <w:pStyle w:val="TAH"/>
            </w:pPr>
            <w:r w:rsidRPr="009F24EE">
              <w:t>Segment #</w:t>
            </w:r>
          </w:p>
        </w:tc>
        <w:tc>
          <w:tcPr>
            <w:tcW w:w="1498" w:type="dxa"/>
          </w:tcPr>
          <w:p w14:paraId="4E3BC6FD" w14:textId="77777777" w:rsidR="00523098" w:rsidRPr="009F24EE" w:rsidRDefault="00523098" w:rsidP="00873D42">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x</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664DBE8F" w14:textId="77777777" w:rsidR="00523098" w:rsidRPr="009F24EE" w:rsidRDefault="00523098" w:rsidP="00873D42">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x</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4F946E4E" w14:textId="77777777" w:rsidR="00523098" w:rsidRPr="009F24EE" w:rsidRDefault="00523098" w:rsidP="00873D42">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x</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523098" w:rsidRPr="009F24EE" w14:paraId="7BA563E0" w14:textId="77777777" w:rsidTr="007974E8">
        <w:trPr>
          <w:jc w:val="center"/>
        </w:trPr>
        <w:tc>
          <w:tcPr>
            <w:tcW w:w="1187" w:type="dxa"/>
          </w:tcPr>
          <w:p w14:paraId="3DC94706" w14:textId="77777777" w:rsidR="00523098" w:rsidRPr="009F24EE" w:rsidRDefault="00523098" w:rsidP="00873D42">
            <w:pPr>
              <w:pStyle w:val="TAC"/>
            </w:pPr>
            <w:r w:rsidRPr="009F24EE">
              <w:t>1</w:t>
            </w:r>
          </w:p>
        </w:tc>
        <w:tc>
          <w:tcPr>
            <w:tcW w:w="1498" w:type="dxa"/>
          </w:tcPr>
          <w:p w14:paraId="6DB6888B" w14:textId="77777777" w:rsidR="00523098" w:rsidRPr="009F24EE" w:rsidRDefault="00523098" w:rsidP="00873D42">
            <w:pPr>
              <w:pStyle w:val="TAC"/>
            </w:pPr>
            <w:r w:rsidRPr="009F24EE">
              <w:t>[</w:t>
            </w:r>
            <w:r>
              <w:t>0.944</w:t>
            </w:r>
            <w:r w:rsidRPr="009F24EE">
              <w:t>]</w:t>
            </w:r>
          </w:p>
        </w:tc>
        <w:tc>
          <w:tcPr>
            <w:tcW w:w="1559" w:type="dxa"/>
          </w:tcPr>
          <w:p w14:paraId="0EA134C2" w14:textId="77777777" w:rsidR="00523098" w:rsidRPr="009F24EE" w:rsidRDefault="00523098" w:rsidP="00873D42">
            <w:pPr>
              <w:pStyle w:val="TAC"/>
            </w:pPr>
            <w:r w:rsidRPr="009F24EE">
              <w:t>[0.</w:t>
            </w:r>
            <w:r>
              <w:t>758</w:t>
            </w:r>
            <w:r w:rsidRPr="009F24EE">
              <w:t>]</w:t>
            </w:r>
          </w:p>
        </w:tc>
        <w:tc>
          <w:tcPr>
            <w:tcW w:w="1559" w:type="dxa"/>
          </w:tcPr>
          <w:p w14:paraId="5971BE7B" w14:textId="77777777" w:rsidR="00523098" w:rsidRPr="009F24EE" w:rsidRDefault="00523098" w:rsidP="00873D42">
            <w:pPr>
              <w:pStyle w:val="TAC"/>
            </w:pPr>
            <w:r w:rsidRPr="009F24EE">
              <w:t>[0.</w:t>
            </w:r>
            <w:r>
              <w:t>733</w:t>
            </w:r>
            <w:r w:rsidRPr="009F24EE">
              <w:t>]</w:t>
            </w:r>
          </w:p>
        </w:tc>
      </w:tr>
      <w:tr w:rsidR="00523098" w:rsidRPr="009F24EE" w14:paraId="3D4E9B57" w14:textId="77777777" w:rsidTr="007974E8">
        <w:trPr>
          <w:jc w:val="center"/>
        </w:trPr>
        <w:tc>
          <w:tcPr>
            <w:tcW w:w="1187" w:type="dxa"/>
          </w:tcPr>
          <w:p w14:paraId="12F5777F" w14:textId="77777777" w:rsidR="00523098" w:rsidRPr="009F24EE" w:rsidRDefault="00523098" w:rsidP="00873D42">
            <w:pPr>
              <w:pStyle w:val="TAC"/>
            </w:pPr>
            <w:r w:rsidRPr="009F24EE">
              <w:t>2</w:t>
            </w:r>
          </w:p>
        </w:tc>
        <w:tc>
          <w:tcPr>
            <w:tcW w:w="1498" w:type="dxa"/>
          </w:tcPr>
          <w:p w14:paraId="6DF604FF" w14:textId="77777777" w:rsidR="00523098" w:rsidRPr="009F24EE" w:rsidRDefault="00523098" w:rsidP="00873D42">
            <w:pPr>
              <w:pStyle w:val="TAC"/>
            </w:pPr>
            <w:r w:rsidRPr="009F24EE">
              <w:t>[</w:t>
            </w:r>
            <w:r>
              <w:t>0.981</w:t>
            </w:r>
            <w:r w:rsidRPr="009F24EE">
              <w:t>]</w:t>
            </w:r>
          </w:p>
        </w:tc>
        <w:tc>
          <w:tcPr>
            <w:tcW w:w="1559" w:type="dxa"/>
          </w:tcPr>
          <w:p w14:paraId="122A9DE1" w14:textId="77777777" w:rsidR="00523098" w:rsidRPr="009F24EE" w:rsidRDefault="00523098" w:rsidP="00873D42">
            <w:pPr>
              <w:pStyle w:val="TAC"/>
            </w:pPr>
            <w:r w:rsidRPr="009F24EE">
              <w:t>[0.</w:t>
            </w:r>
            <w:r>
              <w:t>937</w:t>
            </w:r>
            <w:r w:rsidRPr="009F24EE">
              <w:t>]</w:t>
            </w:r>
          </w:p>
        </w:tc>
        <w:tc>
          <w:tcPr>
            <w:tcW w:w="1559" w:type="dxa"/>
          </w:tcPr>
          <w:p w14:paraId="07F7824E" w14:textId="77777777" w:rsidR="00523098" w:rsidRPr="009F24EE" w:rsidRDefault="00523098" w:rsidP="00873D42">
            <w:pPr>
              <w:pStyle w:val="TAC"/>
            </w:pPr>
            <w:r w:rsidRPr="009F24EE">
              <w:t>[0.</w:t>
            </w:r>
            <w:r>
              <w:t>939</w:t>
            </w:r>
            <w:r w:rsidRPr="009F24EE">
              <w:t>]</w:t>
            </w:r>
          </w:p>
        </w:tc>
      </w:tr>
      <w:tr w:rsidR="00523098" w:rsidRPr="009F24EE" w14:paraId="193A2EA8" w14:textId="77777777" w:rsidTr="007974E8">
        <w:trPr>
          <w:jc w:val="center"/>
        </w:trPr>
        <w:tc>
          <w:tcPr>
            <w:tcW w:w="1187" w:type="dxa"/>
          </w:tcPr>
          <w:p w14:paraId="0BAA2A81" w14:textId="77777777" w:rsidR="00523098" w:rsidRPr="009F24EE" w:rsidRDefault="00523098" w:rsidP="00873D42">
            <w:pPr>
              <w:pStyle w:val="TAC"/>
            </w:pPr>
            <w:r w:rsidRPr="009F24EE">
              <w:t>3</w:t>
            </w:r>
          </w:p>
        </w:tc>
        <w:tc>
          <w:tcPr>
            <w:tcW w:w="1498" w:type="dxa"/>
          </w:tcPr>
          <w:p w14:paraId="1A2D5ECC" w14:textId="77777777" w:rsidR="00523098" w:rsidRPr="009F24EE" w:rsidRDefault="00523098" w:rsidP="00873D42">
            <w:pPr>
              <w:pStyle w:val="TAC"/>
            </w:pPr>
            <w:r w:rsidRPr="009F24EE">
              <w:t>[0.</w:t>
            </w:r>
            <w:r>
              <w:t>787</w:t>
            </w:r>
            <w:r w:rsidRPr="009F24EE">
              <w:t>]</w:t>
            </w:r>
          </w:p>
        </w:tc>
        <w:tc>
          <w:tcPr>
            <w:tcW w:w="1559" w:type="dxa"/>
          </w:tcPr>
          <w:p w14:paraId="599A79F8" w14:textId="77777777" w:rsidR="00523098" w:rsidRPr="009F24EE" w:rsidRDefault="00523098" w:rsidP="00873D42">
            <w:pPr>
              <w:pStyle w:val="TAC"/>
            </w:pPr>
            <w:r w:rsidRPr="009F24EE">
              <w:t>[0.</w:t>
            </w:r>
            <w:r>
              <w:t>228</w:t>
            </w:r>
            <w:r w:rsidRPr="009F24EE">
              <w:t>]</w:t>
            </w:r>
          </w:p>
        </w:tc>
        <w:tc>
          <w:tcPr>
            <w:tcW w:w="1559" w:type="dxa"/>
          </w:tcPr>
          <w:p w14:paraId="16461256" w14:textId="77777777" w:rsidR="00523098" w:rsidRPr="009F24EE" w:rsidRDefault="00523098" w:rsidP="00873D42">
            <w:pPr>
              <w:pStyle w:val="TAC"/>
            </w:pPr>
            <w:r w:rsidRPr="009F24EE">
              <w:t>[0.</w:t>
            </w:r>
            <w:r>
              <w:t>153</w:t>
            </w:r>
            <w:r w:rsidRPr="009F24EE">
              <w:t>]</w:t>
            </w:r>
          </w:p>
        </w:tc>
      </w:tr>
      <w:tr w:rsidR="00523098" w:rsidRPr="009F24EE" w14:paraId="778FFBF1" w14:textId="77777777" w:rsidTr="007974E8">
        <w:trPr>
          <w:jc w:val="center"/>
        </w:trPr>
        <w:tc>
          <w:tcPr>
            <w:tcW w:w="1187" w:type="dxa"/>
          </w:tcPr>
          <w:p w14:paraId="681CAC75" w14:textId="77777777" w:rsidR="00523098" w:rsidRPr="009F24EE" w:rsidRDefault="00523098" w:rsidP="00873D42">
            <w:pPr>
              <w:pStyle w:val="TAC"/>
            </w:pPr>
            <w:r w:rsidRPr="009F24EE">
              <w:t>4</w:t>
            </w:r>
          </w:p>
        </w:tc>
        <w:tc>
          <w:tcPr>
            <w:tcW w:w="1498" w:type="dxa"/>
          </w:tcPr>
          <w:p w14:paraId="2F110502" w14:textId="77777777" w:rsidR="00523098" w:rsidRPr="009F24EE" w:rsidRDefault="00523098" w:rsidP="00873D42">
            <w:pPr>
              <w:pStyle w:val="TAC"/>
            </w:pPr>
            <w:r w:rsidRPr="009F24EE">
              <w:t>[0.7</w:t>
            </w:r>
            <w:r>
              <w:t>64</w:t>
            </w:r>
            <w:r w:rsidRPr="009F24EE">
              <w:t>]</w:t>
            </w:r>
          </w:p>
        </w:tc>
        <w:tc>
          <w:tcPr>
            <w:tcW w:w="1559" w:type="dxa"/>
          </w:tcPr>
          <w:p w14:paraId="3AF9E4E9" w14:textId="77777777" w:rsidR="00523098" w:rsidRPr="009F24EE" w:rsidRDefault="00523098" w:rsidP="00873D42">
            <w:pPr>
              <w:pStyle w:val="TAC"/>
            </w:pPr>
            <w:r w:rsidRPr="009F24EE">
              <w:t>[0.</w:t>
            </w:r>
            <w:r>
              <w:t>328</w:t>
            </w:r>
            <w:r w:rsidRPr="009F24EE">
              <w:t>]</w:t>
            </w:r>
          </w:p>
        </w:tc>
        <w:tc>
          <w:tcPr>
            <w:tcW w:w="1559" w:type="dxa"/>
          </w:tcPr>
          <w:p w14:paraId="1FCF878D" w14:textId="77777777" w:rsidR="00523098" w:rsidRPr="009F24EE" w:rsidRDefault="00523098" w:rsidP="00873D42">
            <w:pPr>
              <w:pStyle w:val="TAC"/>
            </w:pPr>
            <w:r w:rsidRPr="009F24EE">
              <w:t>[0.</w:t>
            </w:r>
            <w:r>
              <w:t>314</w:t>
            </w:r>
            <w:r w:rsidRPr="009F24EE">
              <w:t>]</w:t>
            </w:r>
          </w:p>
        </w:tc>
      </w:tr>
      <w:tr w:rsidR="00523098" w:rsidRPr="009F24EE" w14:paraId="566459A6" w14:textId="77777777" w:rsidTr="007974E8">
        <w:trPr>
          <w:jc w:val="center"/>
        </w:trPr>
        <w:tc>
          <w:tcPr>
            <w:tcW w:w="1187" w:type="dxa"/>
          </w:tcPr>
          <w:p w14:paraId="69C156F1" w14:textId="77777777" w:rsidR="00523098" w:rsidRPr="009F24EE" w:rsidRDefault="00523098" w:rsidP="00873D42">
            <w:pPr>
              <w:pStyle w:val="TAC"/>
            </w:pPr>
            <w:r w:rsidRPr="009F24EE">
              <w:t>5</w:t>
            </w:r>
          </w:p>
        </w:tc>
        <w:tc>
          <w:tcPr>
            <w:tcW w:w="1498" w:type="dxa"/>
          </w:tcPr>
          <w:p w14:paraId="39314846" w14:textId="77777777" w:rsidR="00523098" w:rsidRPr="009F24EE" w:rsidRDefault="00523098" w:rsidP="00873D42">
            <w:pPr>
              <w:pStyle w:val="TAC"/>
            </w:pPr>
            <w:r w:rsidRPr="009F24EE">
              <w:t>[0.8</w:t>
            </w:r>
            <w:r>
              <w:t>56</w:t>
            </w:r>
            <w:r w:rsidRPr="009F24EE">
              <w:t>]</w:t>
            </w:r>
          </w:p>
        </w:tc>
        <w:tc>
          <w:tcPr>
            <w:tcW w:w="1559" w:type="dxa"/>
          </w:tcPr>
          <w:p w14:paraId="32AE6E69" w14:textId="77777777" w:rsidR="00523098" w:rsidRPr="009F24EE" w:rsidRDefault="00523098" w:rsidP="00873D42">
            <w:pPr>
              <w:pStyle w:val="TAC"/>
            </w:pPr>
            <w:r w:rsidRPr="009F24EE">
              <w:t>[0.</w:t>
            </w:r>
            <w:r>
              <w:t>572</w:t>
            </w:r>
            <w:r w:rsidRPr="009F24EE">
              <w:t>]</w:t>
            </w:r>
          </w:p>
        </w:tc>
        <w:tc>
          <w:tcPr>
            <w:tcW w:w="1559" w:type="dxa"/>
          </w:tcPr>
          <w:p w14:paraId="68CE88D6" w14:textId="77777777" w:rsidR="00523098" w:rsidRPr="009F24EE" w:rsidRDefault="00523098" w:rsidP="00873D42">
            <w:pPr>
              <w:pStyle w:val="TAC"/>
            </w:pPr>
            <w:r w:rsidRPr="009F24EE">
              <w:t>[0.</w:t>
            </w:r>
            <w:r>
              <w:t>286</w:t>
            </w:r>
            <w:r w:rsidRPr="009F24EE">
              <w:t>]</w:t>
            </w:r>
          </w:p>
        </w:tc>
      </w:tr>
      <w:tr w:rsidR="00523098" w:rsidRPr="009F24EE" w14:paraId="123FED5F" w14:textId="77777777" w:rsidTr="007974E8">
        <w:trPr>
          <w:jc w:val="center"/>
        </w:trPr>
        <w:tc>
          <w:tcPr>
            <w:tcW w:w="1187" w:type="dxa"/>
          </w:tcPr>
          <w:p w14:paraId="62D02253" w14:textId="77777777" w:rsidR="00523098" w:rsidRPr="009F24EE" w:rsidRDefault="00523098" w:rsidP="00873D42">
            <w:pPr>
              <w:pStyle w:val="TAC"/>
            </w:pPr>
            <w:r w:rsidRPr="009F24EE">
              <w:t>6</w:t>
            </w:r>
          </w:p>
        </w:tc>
        <w:tc>
          <w:tcPr>
            <w:tcW w:w="1498" w:type="dxa"/>
          </w:tcPr>
          <w:p w14:paraId="65C1AF01" w14:textId="77777777" w:rsidR="00523098" w:rsidRPr="009F24EE" w:rsidRDefault="00523098" w:rsidP="00873D42">
            <w:pPr>
              <w:pStyle w:val="TAC"/>
            </w:pPr>
            <w:r w:rsidRPr="009F24EE">
              <w:t>[0.</w:t>
            </w:r>
            <w:r>
              <w:t>973</w:t>
            </w:r>
            <w:r w:rsidRPr="009F24EE">
              <w:t>]</w:t>
            </w:r>
          </w:p>
        </w:tc>
        <w:tc>
          <w:tcPr>
            <w:tcW w:w="1559" w:type="dxa"/>
          </w:tcPr>
          <w:p w14:paraId="5263A5EF" w14:textId="77777777" w:rsidR="00523098" w:rsidRPr="009F24EE" w:rsidRDefault="00523098" w:rsidP="00873D42">
            <w:pPr>
              <w:pStyle w:val="TAC"/>
            </w:pPr>
            <w:r w:rsidRPr="009F24EE">
              <w:t>[0.</w:t>
            </w:r>
            <w:r>
              <w:t>809</w:t>
            </w:r>
            <w:r w:rsidRPr="009F24EE">
              <w:t>]</w:t>
            </w:r>
          </w:p>
        </w:tc>
        <w:tc>
          <w:tcPr>
            <w:tcW w:w="1559" w:type="dxa"/>
          </w:tcPr>
          <w:p w14:paraId="53E1A33B" w14:textId="77777777" w:rsidR="00523098" w:rsidRPr="009F24EE" w:rsidRDefault="00523098" w:rsidP="00873D42">
            <w:pPr>
              <w:pStyle w:val="TAC"/>
            </w:pPr>
            <w:r w:rsidRPr="009F24EE">
              <w:t>[0.</w:t>
            </w:r>
            <w:r>
              <w:t>685</w:t>
            </w:r>
            <w:r w:rsidRPr="009F24EE">
              <w:t>]</w:t>
            </w:r>
          </w:p>
        </w:tc>
      </w:tr>
      <w:tr w:rsidR="00523098" w:rsidRPr="009F24EE" w14:paraId="11D72B73" w14:textId="77777777" w:rsidTr="007974E8">
        <w:trPr>
          <w:jc w:val="center"/>
        </w:trPr>
        <w:tc>
          <w:tcPr>
            <w:tcW w:w="1187" w:type="dxa"/>
          </w:tcPr>
          <w:p w14:paraId="39820E4F" w14:textId="77777777" w:rsidR="00523098" w:rsidRPr="009F24EE" w:rsidRDefault="00523098" w:rsidP="00873D42">
            <w:pPr>
              <w:pStyle w:val="TAC"/>
            </w:pPr>
            <w:r w:rsidRPr="009F24EE">
              <w:t>7</w:t>
            </w:r>
          </w:p>
        </w:tc>
        <w:tc>
          <w:tcPr>
            <w:tcW w:w="1498" w:type="dxa"/>
          </w:tcPr>
          <w:p w14:paraId="4D6BBA66" w14:textId="77777777" w:rsidR="00523098" w:rsidRPr="009F24EE" w:rsidRDefault="00523098" w:rsidP="00873D42">
            <w:pPr>
              <w:pStyle w:val="TAC"/>
            </w:pPr>
            <w:r w:rsidRPr="009F24EE">
              <w:t>[0.9</w:t>
            </w:r>
            <w:r>
              <w:t>82</w:t>
            </w:r>
            <w:r w:rsidRPr="009F24EE">
              <w:t>]</w:t>
            </w:r>
          </w:p>
        </w:tc>
        <w:tc>
          <w:tcPr>
            <w:tcW w:w="1559" w:type="dxa"/>
          </w:tcPr>
          <w:p w14:paraId="38DAC2C2" w14:textId="77777777" w:rsidR="00523098" w:rsidRPr="009F24EE" w:rsidRDefault="00523098" w:rsidP="00873D42">
            <w:pPr>
              <w:pStyle w:val="TAC"/>
            </w:pPr>
            <w:r w:rsidRPr="009F24EE">
              <w:t>[0.</w:t>
            </w:r>
            <w:r>
              <w:t>950</w:t>
            </w:r>
            <w:r w:rsidRPr="009F24EE">
              <w:t>]</w:t>
            </w:r>
          </w:p>
        </w:tc>
        <w:tc>
          <w:tcPr>
            <w:tcW w:w="1559" w:type="dxa"/>
          </w:tcPr>
          <w:p w14:paraId="3B6E4EF0" w14:textId="77777777" w:rsidR="00523098" w:rsidRPr="009F24EE" w:rsidRDefault="00523098" w:rsidP="00873D42">
            <w:pPr>
              <w:pStyle w:val="TAC"/>
            </w:pPr>
            <w:r w:rsidRPr="009F24EE">
              <w:t>[0.</w:t>
            </w:r>
            <w:r>
              <w:t>943</w:t>
            </w:r>
            <w:r w:rsidRPr="009F24EE">
              <w:t>]</w:t>
            </w:r>
          </w:p>
        </w:tc>
      </w:tr>
    </w:tbl>
    <w:p w14:paraId="2F6BF192" w14:textId="77777777" w:rsidR="00950D05" w:rsidRDefault="00950D05" w:rsidP="008D389D">
      <w:pPr>
        <w:rPr>
          <w:lang w:eastAsia="zh-CN"/>
        </w:rPr>
      </w:pPr>
    </w:p>
    <w:p w14:paraId="681543DB" w14:textId="77777777" w:rsidR="009C135B" w:rsidRPr="00B76419" w:rsidRDefault="009C135B" w:rsidP="009C135B">
      <w:pPr>
        <w:pStyle w:val="Heading3"/>
      </w:pPr>
      <w:bookmarkStart w:id="151" w:name="_Toc85822057"/>
      <w:bookmarkStart w:id="152" w:name="_Toc173152215"/>
      <w:bookmarkStart w:id="153" w:name="_Toc180424245"/>
      <w:r>
        <w:lastRenderedPageBreak/>
        <w:t>8.2.6</w:t>
      </w:r>
      <w:r>
        <w:tab/>
      </w:r>
      <w:r w:rsidRPr="00B76419">
        <w:t>Validation of Cross-Polarization</w:t>
      </w:r>
      <w:bookmarkEnd w:id="151"/>
      <w:bookmarkEnd w:id="152"/>
      <w:bookmarkEnd w:id="153"/>
      <w:r w:rsidRPr="00B76419">
        <w:t xml:space="preserve"> </w:t>
      </w:r>
    </w:p>
    <w:p w14:paraId="12D92877" w14:textId="77777777" w:rsidR="009C135B" w:rsidRPr="00B76419" w:rsidRDefault="009C135B" w:rsidP="009C135B">
      <w:r w:rsidRPr="00B76419">
        <w:t>This measurement checks how well the measured vertically or horizontally polarized power levels follow expected values</w:t>
      </w:r>
      <w:r>
        <w:t xml:space="preserve"> of cross polarization (XPO)</w:t>
      </w:r>
      <w:r w:rsidRPr="00B76419">
        <w:t xml:space="preserve">. </w:t>
      </w:r>
    </w:p>
    <w:p w14:paraId="2FF21308" w14:textId="77777777" w:rsidR="009C135B" w:rsidRPr="00B76419" w:rsidRDefault="009C135B" w:rsidP="009C135B">
      <w:pPr>
        <w:pStyle w:val="Heading4"/>
      </w:pPr>
      <w:bookmarkStart w:id="154" w:name="_Toc173152216"/>
      <w:bookmarkStart w:id="155" w:name="_Toc180424246"/>
      <w:r>
        <w:t>8.2.6.1</w:t>
      </w:r>
      <w:r>
        <w:tab/>
        <w:t xml:space="preserve">XPO </w:t>
      </w:r>
      <w:r w:rsidRPr="00B76419">
        <w:t>Method of Measurement</w:t>
      </w:r>
      <w:bookmarkEnd w:id="154"/>
      <w:bookmarkEnd w:id="155"/>
    </w:p>
    <w:p w14:paraId="74D0DD6A" w14:textId="77777777" w:rsidR="009C135B" w:rsidRPr="00B76419" w:rsidRDefault="009C135B" w:rsidP="009C135B">
      <w:r w:rsidRPr="00B76419">
        <w:t xml:space="preserve">The time domain technique (time sweep) is used for the validation. See the block diagram of the setup in </w:t>
      </w:r>
      <w:r>
        <w:t>Figure 8.2.1.2-1</w:t>
      </w:r>
      <w:r w:rsidRPr="00B76419">
        <w:t>. A signal generator transmits a CW signal through the test system. The CW signal is split to two input ports of fading emulator that correspond to the two first signal streams of the gNB emulator, i.e., that correspond to two co-located ±45° sla</w:t>
      </w:r>
      <w:r>
        <w:t>n</w:t>
      </w:r>
      <w:r w:rsidRPr="00B76419">
        <w:t xml:space="preserve">ted linearly polarized elements. The signal is received by a vertically polarized test antenna within the test area. Finally, the signal is collected by a signal analyser and the measured signal is stored. Signal generator and signal analyser settings are listed in </w:t>
      </w:r>
      <w:r>
        <w:t xml:space="preserve">Tables </w:t>
      </w:r>
      <w:r w:rsidRPr="00500AAB">
        <w:t>8.2.6.1-</w:t>
      </w:r>
      <w:r>
        <w:t>1</w:t>
      </w:r>
      <w:r w:rsidRPr="00B76419">
        <w:t xml:space="preserve"> and </w:t>
      </w:r>
      <w:r w:rsidRPr="00500AAB">
        <w:t>8.2.6.1-</w:t>
      </w:r>
      <w:r>
        <w:t>2</w:t>
      </w:r>
      <w:r w:rsidRPr="00B76419">
        <w:t xml:space="preserve">.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rsidRPr="00B76419">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rsidRPr="00B76419">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and correspondingly the number of stored time samples is different in this measurement as compared to the PDP measurement.</w:t>
      </w:r>
    </w:p>
    <w:p w14:paraId="0BCB1E9A" w14:textId="47379EC8" w:rsidR="009C135B" w:rsidRPr="00B76419" w:rsidRDefault="009C135B" w:rsidP="009C135B">
      <w:pPr>
        <w:pStyle w:val="TH"/>
      </w:pPr>
      <w:bookmarkStart w:id="156" w:name="_Toc106956218"/>
      <w:r>
        <w:t>Table 8.2.6.1-1</w:t>
      </w:r>
      <w:r>
        <w:rPr>
          <w:rFonts w:hint="eastAsia"/>
          <w:lang w:eastAsia="zh-CN"/>
        </w:rPr>
        <w:t>:</w:t>
      </w:r>
      <w:r w:rsidRPr="00B76419">
        <w:t xml:space="preserve"> MPAC path loss Signal Generator Settings</w:t>
      </w:r>
      <w:bookmarkEnd w:id="15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5995FEB5"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61AD6D"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6D9E8"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92272AC" w14:textId="77777777" w:rsidR="009C135B" w:rsidRPr="00B76419" w:rsidRDefault="009C135B" w:rsidP="00873D42">
            <w:pPr>
              <w:pStyle w:val="TAH"/>
            </w:pPr>
            <w:r w:rsidRPr="00B76419">
              <w:t>Value</w:t>
            </w:r>
          </w:p>
        </w:tc>
      </w:tr>
      <w:tr w:rsidR="009C135B" w:rsidRPr="00B76419" w14:paraId="5A77BB4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A5957DE"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08CD1FE"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3560B7CB" w14:textId="77777777" w:rsidR="009C135B" w:rsidRPr="00B76419" w:rsidRDefault="009C135B" w:rsidP="00873D42">
            <w:pPr>
              <w:pStyle w:val="TAC"/>
            </w:pPr>
            <w:r w:rsidRPr="00B76419">
              <w:t>2450</w:t>
            </w:r>
          </w:p>
        </w:tc>
      </w:tr>
      <w:tr w:rsidR="009C135B" w:rsidRPr="00B76419" w14:paraId="331E740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E5800D9" w14:textId="77777777" w:rsidR="009C135B" w:rsidRPr="00B76419" w:rsidRDefault="009C135B"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51255E98" w14:textId="77777777" w:rsidR="009C135B" w:rsidRPr="00B76419" w:rsidRDefault="009C135B"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21AADE4A" w14:textId="77777777" w:rsidR="009C135B" w:rsidRPr="00B76419" w:rsidRDefault="009C135B" w:rsidP="00873D42">
            <w:pPr>
              <w:pStyle w:val="TAC"/>
            </w:pPr>
            <w:r w:rsidRPr="00B76419">
              <w:t>Function of the CE. Sufficiently above Noise Floor</w:t>
            </w:r>
          </w:p>
        </w:tc>
      </w:tr>
    </w:tbl>
    <w:p w14:paraId="325624C2" w14:textId="7D113C7C" w:rsidR="009C135B" w:rsidRPr="00B76419" w:rsidRDefault="009C135B" w:rsidP="009C135B">
      <w:pPr>
        <w:pStyle w:val="TH"/>
      </w:pPr>
      <w:bookmarkStart w:id="157" w:name="_Toc106956219"/>
      <w:r>
        <w:t>Table 8.2.6.1-2</w:t>
      </w:r>
      <w:r>
        <w:rPr>
          <w:rFonts w:hint="eastAsia"/>
          <w:lang w:eastAsia="zh-CN"/>
        </w:rPr>
        <w:t>:</w:t>
      </w:r>
      <w:r>
        <w:t xml:space="preserve"> </w:t>
      </w:r>
      <w:r w:rsidRPr="00B76419">
        <w:t>MPAC path loss Signal Analyzer Settings</w:t>
      </w:r>
      <w:bookmarkEnd w:id="15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21285898"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DCCF5C1"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AFCA756"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9AC46E4" w14:textId="77777777" w:rsidR="009C135B" w:rsidRPr="00B76419" w:rsidRDefault="009C135B" w:rsidP="00873D42">
            <w:pPr>
              <w:pStyle w:val="TAH"/>
            </w:pPr>
            <w:r w:rsidRPr="00B76419">
              <w:t>Value</w:t>
            </w:r>
          </w:p>
        </w:tc>
      </w:tr>
      <w:tr w:rsidR="009C135B" w:rsidRPr="00B76419" w14:paraId="28B7F4E5"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3DB88CD"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81BE230"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0C10A61" w14:textId="77777777" w:rsidR="009C135B" w:rsidRPr="00B76419" w:rsidRDefault="009C135B" w:rsidP="00873D42">
            <w:pPr>
              <w:pStyle w:val="TAC"/>
            </w:pPr>
            <w:r w:rsidRPr="00B76419">
              <w:t>2450</w:t>
            </w:r>
          </w:p>
        </w:tc>
      </w:tr>
      <w:tr w:rsidR="009C135B" w:rsidRPr="00B76419" w14:paraId="5D65C852"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43ABDDF" w14:textId="77777777" w:rsidR="009C135B" w:rsidRPr="00B76419" w:rsidRDefault="009C135B"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4C92F531" w14:textId="77777777" w:rsidR="009C135B" w:rsidRPr="00B76419" w:rsidRDefault="009C135B"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3CD54932" w14:textId="77777777" w:rsidR="009C135B" w:rsidRPr="00B76419" w:rsidRDefault="009C135B" w:rsidP="00873D42">
            <w:pPr>
              <w:pStyle w:val="TAC"/>
            </w:pPr>
            <w:r w:rsidRPr="00B76419">
              <w:t>At least 15 times bigger than the max Doppler spread (fd=v/λ)</w:t>
            </w:r>
          </w:p>
        </w:tc>
      </w:tr>
      <w:tr w:rsidR="009C135B" w:rsidRPr="00B76419" w14:paraId="6FA0F1A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4C2E4BB" w14:textId="77777777" w:rsidR="009C135B" w:rsidRPr="00B76419" w:rsidRDefault="009C135B"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3CDA5D6" w14:textId="77777777" w:rsidR="009C135B" w:rsidRPr="00B76419" w:rsidRDefault="009C135B"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35FDCA8" w14:textId="77777777" w:rsidR="009C135B" w:rsidRPr="00B76419" w:rsidRDefault="009C135B" w:rsidP="00873D42">
            <w:pPr>
              <w:pStyle w:val="TAC"/>
            </w:pPr>
            <w:r w:rsidRPr="00B76419">
              <w:t>One full duration of the channel model route.</w:t>
            </w:r>
          </w:p>
        </w:tc>
      </w:tr>
    </w:tbl>
    <w:p w14:paraId="1BF6E954" w14:textId="77777777" w:rsidR="00750740" w:rsidRDefault="00750740" w:rsidP="00750740">
      <w:bookmarkStart w:id="158" w:name="_Toc173152217"/>
      <w:bookmarkStart w:id="159" w:name="_Toc180424247"/>
    </w:p>
    <w:p w14:paraId="0C6428C2" w14:textId="5DE7AD79" w:rsidR="009C135B" w:rsidRPr="00B76419" w:rsidRDefault="009C135B" w:rsidP="009C135B">
      <w:pPr>
        <w:pStyle w:val="Heading4"/>
      </w:pPr>
      <w:r>
        <w:t>8.2.6.2</w:t>
      </w:r>
      <w:r>
        <w:tab/>
        <w:t>XPO Measurement Antenna</w:t>
      </w:r>
      <w:bookmarkEnd w:id="158"/>
      <w:bookmarkEnd w:id="159"/>
    </w:p>
    <w:p w14:paraId="797C42DC" w14:textId="77777777" w:rsidR="009C135B" w:rsidRDefault="009C135B" w:rsidP="009C135B">
      <w:r w:rsidRPr="00B76419">
        <w:t xml:space="preserve">Measurement antennas shall be a vertically-oriented dipole and a </w:t>
      </w:r>
      <w:r>
        <w:t>loop.</w:t>
      </w:r>
      <w:r w:rsidRPr="00B76419">
        <w:t xml:space="preserve"> </w:t>
      </w:r>
    </w:p>
    <w:p w14:paraId="2F1DEE74" w14:textId="77777777" w:rsidR="009C135B" w:rsidRPr="00B76419" w:rsidRDefault="009C135B" w:rsidP="009C135B">
      <w:pPr>
        <w:pStyle w:val="Heading4"/>
      </w:pPr>
      <w:bookmarkStart w:id="160" w:name="_Toc173152218"/>
      <w:bookmarkStart w:id="161" w:name="_Toc180424248"/>
      <w:r>
        <w:t>8.2.6.3</w:t>
      </w:r>
      <w:r>
        <w:tab/>
        <w:t>XPO</w:t>
      </w:r>
      <w:r w:rsidRPr="00B76419">
        <w:t xml:space="preserve"> Measurement Results Analysis</w:t>
      </w:r>
      <w:bookmarkEnd w:id="160"/>
      <w:bookmarkEnd w:id="161"/>
    </w:p>
    <w:p w14:paraId="2A51ADC9" w14:textId="77777777" w:rsidR="009C135B" w:rsidRPr="00B76419" w:rsidRDefault="009C135B" w:rsidP="009C135B">
      <w:r w:rsidRPr="00B76419">
        <w:t xml:space="preserve">The measured channel gains (inverse of path loss) are averaged over each time segment </w:t>
      </w:r>
      <m:oMath>
        <m:r>
          <w:rPr>
            <w:rFonts w:ascii="Cambria Math" w:hAnsi="Cambria Math"/>
          </w:rPr>
          <m:t>s</m:t>
        </m:r>
      </m:oMath>
      <w:r w:rsidRPr="00B76419">
        <w:t xml:space="preserve"> to obtain average powers</w:t>
      </w:r>
    </w:p>
    <w:p w14:paraId="1A84C31A" w14:textId="77777777" w:rsidR="009C135B" w:rsidRPr="00B76419" w:rsidRDefault="00000000" w:rsidP="00BC1465">
      <w:pPr>
        <w:pStyle w:val="EQ"/>
      </w:pPr>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e>
              </m:eqArr>
            </m:e>
          </m:d>
        </m:oMath>
      </m:oMathPara>
    </w:p>
    <w:p w14:paraId="723D7011" w14:textId="77777777" w:rsidR="009C135B" w:rsidRPr="00B76419" w:rsidRDefault="009C135B" w:rsidP="009C135B">
      <w:r w:rsidRPr="00B76419">
        <w:t xml:space="preserve">The resulting V/H power ratios </w:t>
      </w:r>
    </w:p>
    <w:p w14:paraId="3A014226" w14:textId="77777777" w:rsidR="009C135B" w:rsidRPr="00B76419" w:rsidRDefault="00000000" w:rsidP="00BC1465">
      <w:pPr>
        <w:pStyle w:val="EQ"/>
      </w:pPr>
      <m:oMathPara>
        <m:oMath>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den>
          </m:f>
        </m:oMath>
      </m:oMathPara>
    </w:p>
    <w:p w14:paraId="5D537CF3" w14:textId="77777777" w:rsidR="009C135B" w:rsidRDefault="009C135B" w:rsidP="009C135B">
      <w:r w:rsidRPr="00B76419">
        <w:t xml:space="preserve">of time segments </w:t>
      </w:r>
      <m:oMath>
        <m:r>
          <w:rPr>
            <w:rFonts w:ascii="Cambria Math" w:hAnsi="Cambria Math"/>
          </w:rPr>
          <m:t>s</m:t>
        </m:r>
      </m:oMath>
      <w:r w:rsidRPr="00B76419">
        <w:t xml:space="preserve"> are the target values.</w:t>
      </w:r>
    </w:p>
    <w:p w14:paraId="3E0BB663" w14:textId="77777777" w:rsidR="009C135B" w:rsidRDefault="009C135B" w:rsidP="00BC1465">
      <w:pPr>
        <w:rPr>
          <w:lang w:eastAsia="zh-CN"/>
        </w:rPr>
      </w:pPr>
    </w:p>
    <w:p w14:paraId="409435FE" w14:textId="77777777" w:rsidR="00802F6A" w:rsidRPr="00B76419" w:rsidRDefault="00802F6A" w:rsidP="00802F6A">
      <w:pPr>
        <w:pStyle w:val="Heading4"/>
      </w:pPr>
      <w:bookmarkStart w:id="162" w:name="_Toc173152219"/>
      <w:bookmarkStart w:id="163" w:name="_Toc180424249"/>
      <w:r>
        <w:lastRenderedPageBreak/>
        <w:t>8.2.6.4</w:t>
      </w:r>
      <w:r>
        <w:tab/>
        <w:t>XPO</w:t>
      </w:r>
      <w:r w:rsidRPr="00B76419">
        <w:t xml:space="preserve"> </w:t>
      </w:r>
      <w:r>
        <w:t>Target Values</w:t>
      </w:r>
      <w:bookmarkEnd w:id="162"/>
      <w:bookmarkEnd w:id="163"/>
    </w:p>
    <w:p w14:paraId="10E8336F" w14:textId="77777777" w:rsidR="00802F6A" w:rsidRDefault="00802F6A" w:rsidP="00802F6A">
      <w:r w:rsidRPr="009F24EE">
        <w:t xml:space="preserve">The target values </w:t>
      </w:r>
      <w:r w:rsidRPr="00C14D43">
        <w:t xml:space="preserve">for the UMa route are specified in </w:t>
      </w:r>
      <w:hyperlink w:anchor="_Hlk176088899" w:history="1" w:docLocation="1,93346,93361,4094,TABLHEADER BEST,Table 4.2.5.3-1">
        <w:r w:rsidRPr="00C14D43">
          <w:rPr>
            <w:rStyle w:val="Hyperlink"/>
            <w:color w:val="auto"/>
            <w:u w:val="none"/>
          </w:rPr>
          <w:t xml:space="preserve">Table </w:t>
        </w:r>
        <w:r w:rsidRPr="00C14D43">
          <w:t>8.2.6.4</w:t>
        </w:r>
        <w:r w:rsidRPr="00C14D43">
          <w:rPr>
            <w:rStyle w:val="Hyperlink"/>
            <w:color w:val="auto"/>
            <w:u w:val="none"/>
          </w:rPr>
          <w:t>-1</w:t>
        </w:r>
      </w:hyperlink>
      <w:r w:rsidRPr="00C14D43">
        <w:t xml:space="preserve"> and illustrated in </w:t>
      </w:r>
      <w:hyperlink w:anchor="_Hlk176088781" w:history="1" w:docLocation="1,93076,93092,4094,FIGBEST,Figure 4.2.5.3-1">
        <w:r w:rsidRPr="00C14D43">
          <w:rPr>
            <w:rStyle w:val="Hyperlink"/>
            <w:color w:val="auto"/>
            <w:u w:val="none"/>
          </w:rPr>
          <w:t xml:space="preserve">Figure </w:t>
        </w:r>
        <w:r w:rsidRPr="00C14D43">
          <w:t>8.2.6.4</w:t>
        </w:r>
        <w:r w:rsidRPr="00C14D43">
          <w:rPr>
            <w:rStyle w:val="Hyperlink"/>
            <w:color w:val="auto"/>
            <w:u w:val="none"/>
          </w:rPr>
          <w:t>-1</w:t>
        </w:r>
      </w:hyperlink>
      <w:r w:rsidRPr="00C14D43">
        <w:rPr>
          <w:rStyle w:val="Hyperlink"/>
          <w:color w:val="auto"/>
          <w:u w:val="none"/>
        </w:rPr>
        <w:t xml:space="preserve"> </w:t>
      </w:r>
      <w:r w:rsidRPr="00C14D43">
        <w:t xml:space="preserve">which uses the time segments defined in </w:t>
      </w:r>
      <w:hyperlink w:anchor="_Hlk176085569" w:history="1" w:docLocation="1,68642,68657,4094,TABLHEADER BEST,Table 4.2.1.2-1">
        <w:r w:rsidRPr="00C14D43">
          <w:rPr>
            <w:rStyle w:val="Hyperlink"/>
            <w:color w:val="auto"/>
            <w:u w:val="none"/>
          </w:rPr>
          <w:t xml:space="preserve">Table </w:t>
        </w:r>
        <w:r w:rsidRPr="00C14D43">
          <w:t>8.2.2.3-1</w:t>
        </w:r>
      </w:hyperlink>
      <w:r w:rsidRPr="00C14D43">
        <w:t xml:space="preserve">. The target values for the UMi route are specified in </w:t>
      </w:r>
      <w:hyperlink w:anchor="_Hlk176088899" w:history="1" w:docLocation="1,93346,93361,4094,TABLHEADER BEST,Table 4.2.5.3-1">
        <w:r w:rsidRPr="00C14D43">
          <w:rPr>
            <w:rStyle w:val="Hyperlink"/>
            <w:color w:val="auto"/>
            <w:u w:val="none"/>
          </w:rPr>
          <w:t xml:space="preserve">Table </w:t>
        </w:r>
        <w:r w:rsidRPr="00C14D43">
          <w:t>8.2.6.4</w:t>
        </w:r>
        <w:r w:rsidRPr="00C14D43">
          <w:rPr>
            <w:rStyle w:val="Hyperlink"/>
            <w:color w:val="auto"/>
            <w:u w:val="none"/>
          </w:rPr>
          <w:t>-2</w:t>
        </w:r>
      </w:hyperlink>
      <w:r w:rsidRPr="00C14D43">
        <w:t xml:space="preserve"> and illustrated in </w:t>
      </w:r>
      <w:hyperlink w:anchor="_Hlk176088781" w:history="1" w:docLocation="1,93076,93092,4094,FIGBEST,Figure 4.2.5.3-1">
        <w:r w:rsidRPr="00C14D43">
          <w:rPr>
            <w:rStyle w:val="Hyperlink"/>
            <w:color w:val="auto"/>
            <w:u w:val="none"/>
          </w:rPr>
          <w:t xml:space="preserve">Figure </w:t>
        </w:r>
        <w:r w:rsidRPr="00C14D43">
          <w:t>8.2.6.4</w:t>
        </w:r>
        <w:r w:rsidRPr="00C14D43">
          <w:rPr>
            <w:rStyle w:val="Hyperlink"/>
            <w:color w:val="auto"/>
            <w:u w:val="none"/>
          </w:rPr>
          <w:t>-2</w:t>
        </w:r>
      </w:hyperlink>
      <w:r w:rsidRPr="00C14D43">
        <w:rPr>
          <w:rStyle w:val="Hyperlink"/>
          <w:color w:val="auto"/>
          <w:u w:val="none"/>
        </w:rPr>
        <w:t xml:space="preserve"> </w:t>
      </w:r>
      <w:r w:rsidRPr="00C14D43">
        <w:t xml:space="preserve">which uses the time segments defined in </w:t>
      </w:r>
      <w:hyperlink w:anchor="_Hlk176085569" w:history="1" w:docLocation="1,68642,68657,4094,TABLHEADER BEST,Table 4.2.1.2-1">
        <w:r w:rsidRPr="00C14D43">
          <w:rPr>
            <w:rStyle w:val="Hyperlink"/>
            <w:color w:val="auto"/>
            <w:u w:val="none"/>
          </w:rPr>
          <w:t xml:space="preserve">Table </w:t>
        </w:r>
        <w:r w:rsidRPr="00C14D43">
          <w:t>8.2.2.3-2</w:t>
        </w:r>
      </w:hyperlink>
      <w:r>
        <w:t>.</w:t>
      </w:r>
    </w:p>
    <w:p w14:paraId="3709DADA" w14:textId="77777777" w:rsidR="00802F6A" w:rsidRPr="00C91FA6" w:rsidRDefault="00802F6A" w:rsidP="00BC1465">
      <w:pPr>
        <w:pStyle w:val="TH"/>
        <w:rPr>
          <w:lang w:val="fi-FI"/>
        </w:rPr>
      </w:pPr>
      <w:r w:rsidRPr="00025571">
        <w:rPr>
          <w:noProof/>
          <w:lang w:val="fi-FI"/>
        </w:rPr>
        <w:drawing>
          <wp:inline distT="0" distB="0" distL="0" distR="0" wp14:anchorId="536DCA5E" wp14:editId="35F9653F">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2863850"/>
                    </a:xfrm>
                    <a:prstGeom prst="rect">
                      <a:avLst/>
                    </a:prstGeom>
                    <a:noFill/>
                    <a:ln>
                      <a:noFill/>
                    </a:ln>
                  </pic:spPr>
                </pic:pic>
              </a:graphicData>
            </a:graphic>
          </wp:inline>
        </w:drawing>
      </w:r>
    </w:p>
    <w:p w14:paraId="101DB983" w14:textId="7E15065E" w:rsidR="00802F6A" w:rsidRDefault="00802F6A" w:rsidP="00BC1465">
      <w:pPr>
        <w:pStyle w:val="TF"/>
      </w:pPr>
      <w:bookmarkStart w:id="164" w:name="_Hlk176088781"/>
      <w:bookmarkStart w:id="165" w:name="_Toc106955132"/>
      <w:bookmarkStart w:id="166" w:name="_Toc176852300"/>
      <w:r w:rsidRPr="007901A1">
        <w:t xml:space="preserve">Figure </w:t>
      </w:r>
      <w:r>
        <w:t>8.2.6.4</w:t>
      </w:r>
      <w:r w:rsidRPr="007901A1">
        <w:t>-1</w:t>
      </w:r>
      <w:bookmarkEnd w:id="164"/>
      <w:r>
        <w:rPr>
          <w:rFonts w:hint="eastAsia"/>
          <w:lang w:eastAsia="zh-CN"/>
        </w:rPr>
        <w:t>:</w:t>
      </w:r>
      <w:r w:rsidRPr="007901A1">
        <w:t xml:space="preserve"> </w:t>
      </w:r>
      <w:r w:rsidRPr="009F24EE">
        <w:t>Simulated Dynamic Narrowband Polarization Power Ratios with Time Segment Limits for the U</w:t>
      </w:r>
      <w:r>
        <w:t>M</w:t>
      </w:r>
      <w:r w:rsidRPr="009F24EE">
        <w:t>a Route</w:t>
      </w:r>
      <w:bookmarkEnd w:id="165"/>
      <w:bookmarkEnd w:id="166"/>
    </w:p>
    <w:p w14:paraId="3A8B3210" w14:textId="77777777" w:rsidR="00BC1465" w:rsidRPr="009F24EE" w:rsidRDefault="00BC1465" w:rsidP="00BC1465"/>
    <w:p w14:paraId="5F6281AC" w14:textId="6CB6477C" w:rsidR="00802F6A" w:rsidRPr="009F24EE" w:rsidRDefault="00802F6A" w:rsidP="00802F6A">
      <w:pPr>
        <w:pStyle w:val="TH"/>
      </w:pPr>
      <w:bookmarkStart w:id="167" w:name="_Hlk176088899"/>
      <w:bookmarkStart w:id="168" w:name="_Toc106956234"/>
      <w:bookmarkStart w:id="169" w:name="_Toc176852332"/>
      <w:r w:rsidRPr="007901A1">
        <w:t xml:space="preserve">Table </w:t>
      </w:r>
      <w:r>
        <w:t>8.2.6.4</w:t>
      </w:r>
      <w:r w:rsidRPr="007901A1">
        <w:t>-</w:t>
      </w:r>
      <w:bookmarkEnd w:id="167"/>
      <w:r>
        <w:t>1</w:t>
      </w:r>
      <w:r>
        <w:rPr>
          <w:rFonts w:hint="eastAsia"/>
          <w:lang w:eastAsia="zh-CN"/>
        </w:rPr>
        <w:t>:</w:t>
      </w:r>
      <w:r>
        <w:t xml:space="preserve"> </w:t>
      </w:r>
      <w:r w:rsidRPr="009F24EE">
        <w:t>Dynamic Polarization Power Ratio Target Values for the Measured Channel Gain with V and H Polarized Test Antenna for the UM</w:t>
      </w:r>
      <w:r>
        <w:t>a</w:t>
      </w:r>
      <w:r w:rsidRPr="009F24EE">
        <w:t xml:space="preserve"> Route</w:t>
      </w:r>
      <w:bookmarkEnd w:id="168"/>
      <w:bookmarkEnd w:id="169"/>
    </w:p>
    <w:tbl>
      <w:tblPr>
        <w:tblStyle w:val="TableGrid1"/>
        <w:tblW w:w="0" w:type="auto"/>
        <w:jc w:val="center"/>
        <w:tblLook w:val="04A0" w:firstRow="1" w:lastRow="0" w:firstColumn="1" w:lastColumn="0" w:noHBand="0" w:noVBand="1"/>
      </w:tblPr>
      <w:tblGrid>
        <w:gridCol w:w="1276"/>
        <w:gridCol w:w="1843"/>
      </w:tblGrid>
      <w:tr w:rsidR="00802F6A" w:rsidRPr="009F24EE" w14:paraId="55971F39" w14:textId="77777777" w:rsidTr="007974E8">
        <w:trPr>
          <w:jc w:val="center"/>
        </w:trPr>
        <w:tc>
          <w:tcPr>
            <w:tcW w:w="1276" w:type="dxa"/>
          </w:tcPr>
          <w:p w14:paraId="61158E55" w14:textId="77777777" w:rsidR="00802F6A" w:rsidRPr="009F24EE" w:rsidRDefault="00802F6A" w:rsidP="00873D42">
            <w:pPr>
              <w:pStyle w:val="TAH"/>
            </w:pPr>
            <w:r w:rsidRPr="009F24EE">
              <w:t>Segment #</w:t>
            </w:r>
          </w:p>
        </w:tc>
        <w:tc>
          <w:tcPr>
            <w:tcW w:w="1843" w:type="dxa"/>
          </w:tcPr>
          <w:p w14:paraId="13022D78" w14:textId="77777777" w:rsidR="00802F6A" w:rsidRPr="009F24EE" w:rsidRDefault="00802F6A" w:rsidP="00873D42">
            <w:pPr>
              <w:pStyle w:val="TAH"/>
            </w:pPr>
            <w:r w:rsidRPr="009F24EE">
              <w:t>Target [dB]</w:t>
            </w:r>
          </w:p>
        </w:tc>
      </w:tr>
      <w:tr w:rsidR="00802F6A" w:rsidRPr="009F24EE" w14:paraId="7A61429A" w14:textId="77777777" w:rsidTr="007974E8">
        <w:trPr>
          <w:jc w:val="center"/>
        </w:trPr>
        <w:tc>
          <w:tcPr>
            <w:tcW w:w="1276" w:type="dxa"/>
          </w:tcPr>
          <w:p w14:paraId="2195A440" w14:textId="77777777" w:rsidR="00802F6A" w:rsidRPr="009F24EE" w:rsidRDefault="00802F6A" w:rsidP="00873D42">
            <w:pPr>
              <w:pStyle w:val="TAC"/>
            </w:pPr>
            <w:r w:rsidRPr="009F24EE">
              <w:t>1</w:t>
            </w:r>
          </w:p>
        </w:tc>
        <w:tc>
          <w:tcPr>
            <w:tcW w:w="1843" w:type="dxa"/>
          </w:tcPr>
          <w:p w14:paraId="04CAFD3A" w14:textId="77777777" w:rsidR="00802F6A" w:rsidRPr="009F24EE" w:rsidRDefault="00802F6A" w:rsidP="00873D42">
            <w:pPr>
              <w:pStyle w:val="TAC"/>
            </w:pPr>
            <w:r w:rsidRPr="007974E8">
              <w:t>[22.2]</w:t>
            </w:r>
          </w:p>
        </w:tc>
      </w:tr>
      <w:tr w:rsidR="00802F6A" w:rsidRPr="009F24EE" w14:paraId="578761BB" w14:textId="77777777" w:rsidTr="007974E8">
        <w:trPr>
          <w:jc w:val="center"/>
        </w:trPr>
        <w:tc>
          <w:tcPr>
            <w:tcW w:w="1276" w:type="dxa"/>
          </w:tcPr>
          <w:p w14:paraId="0045186B" w14:textId="77777777" w:rsidR="00802F6A" w:rsidRPr="009F24EE" w:rsidRDefault="00802F6A" w:rsidP="00873D42">
            <w:pPr>
              <w:pStyle w:val="TAC"/>
            </w:pPr>
            <w:r w:rsidRPr="009F24EE">
              <w:t>2</w:t>
            </w:r>
          </w:p>
        </w:tc>
        <w:tc>
          <w:tcPr>
            <w:tcW w:w="1843" w:type="dxa"/>
          </w:tcPr>
          <w:p w14:paraId="75C667C2" w14:textId="77777777" w:rsidR="00802F6A" w:rsidRPr="009F24EE" w:rsidRDefault="00802F6A" w:rsidP="00873D42">
            <w:pPr>
              <w:pStyle w:val="TAC"/>
            </w:pPr>
            <w:r w:rsidRPr="007974E8">
              <w:t>[22.4]</w:t>
            </w:r>
          </w:p>
        </w:tc>
      </w:tr>
      <w:tr w:rsidR="00802F6A" w:rsidRPr="009F24EE" w14:paraId="0B0B2F61" w14:textId="77777777" w:rsidTr="007974E8">
        <w:trPr>
          <w:jc w:val="center"/>
        </w:trPr>
        <w:tc>
          <w:tcPr>
            <w:tcW w:w="1276" w:type="dxa"/>
          </w:tcPr>
          <w:p w14:paraId="7FBD2C81" w14:textId="77777777" w:rsidR="00802F6A" w:rsidRPr="009F24EE" w:rsidRDefault="00802F6A" w:rsidP="00873D42">
            <w:pPr>
              <w:pStyle w:val="TAC"/>
            </w:pPr>
            <w:r w:rsidRPr="009F24EE">
              <w:t>3</w:t>
            </w:r>
          </w:p>
        </w:tc>
        <w:tc>
          <w:tcPr>
            <w:tcW w:w="1843" w:type="dxa"/>
          </w:tcPr>
          <w:p w14:paraId="17614E72" w14:textId="77777777" w:rsidR="00802F6A" w:rsidRPr="009F24EE" w:rsidRDefault="00802F6A" w:rsidP="00873D42">
            <w:pPr>
              <w:pStyle w:val="TAC"/>
            </w:pPr>
            <w:r w:rsidRPr="007974E8">
              <w:t>[8.5]</w:t>
            </w:r>
          </w:p>
        </w:tc>
      </w:tr>
      <w:tr w:rsidR="00802F6A" w:rsidRPr="009F24EE" w14:paraId="3907E2AA" w14:textId="77777777" w:rsidTr="007974E8">
        <w:trPr>
          <w:jc w:val="center"/>
        </w:trPr>
        <w:tc>
          <w:tcPr>
            <w:tcW w:w="1276" w:type="dxa"/>
          </w:tcPr>
          <w:p w14:paraId="4725460C" w14:textId="77777777" w:rsidR="00802F6A" w:rsidRPr="009F24EE" w:rsidRDefault="00802F6A" w:rsidP="00873D42">
            <w:pPr>
              <w:pStyle w:val="TAC"/>
            </w:pPr>
            <w:r w:rsidRPr="009F24EE">
              <w:t>4</w:t>
            </w:r>
          </w:p>
        </w:tc>
        <w:tc>
          <w:tcPr>
            <w:tcW w:w="1843" w:type="dxa"/>
          </w:tcPr>
          <w:p w14:paraId="7BFD21D5" w14:textId="77777777" w:rsidR="00802F6A" w:rsidRPr="009F24EE" w:rsidRDefault="00802F6A" w:rsidP="00873D42">
            <w:pPr>
              <w:pStyle w:val="TAC"/>
            </w:pPr>
            <w:r w:rsidRPr="007974E8">
              <w:t>[9.5]</w:t>
            </w:r>
          </w:p>
        </w:tc>
      </w:tr>
      <w:tr w:rsidR="00802F6A" w:rsidRPr="009F24EE" w14:paraId="4B4B6EA4" w14:textId="77777777" w:rsidTr="007974E8">
        <w:trPr>
          <w:jc w:val="center"/>
        </w:trPr>
        <w:tc>
          <w:tcPr>
            <w:tcW w:w="1276" w:type="dxa"/>
          </w:tcPr>
          <w:p w14:paraId="7E8F5804" w14:textId="77777777" w:rsidR="00802F6A" w:rsidRPr="009F24EE" w:rsidRDefault="00802F6A" w:rsidP="00873D42">
            <w:pPr>
              <w:pStyle w:val="TAC"/>
            </w:pPr>
            <w:r w:rsidRPr="009F24EE">
              <w:t>5</w:t>
            </w:r>
          </w:p>
        </w:tc>
        <w:tc>
          <w:tcPr>
            <w:tcW w:w="1843" w:type="dxa"/>
          </w:tcPr>
          <w:p w14:paraId="5C307D80" w14:textId="77777777" w:rsidR="00802F6A" w:rsidRPr="009F24EE" w:rsidRDefault="00802F6A" w:rsidP="00873D42">
            <w:pPr>
              <w:pStyle w:val="TAC"/>
            </w:pPr>
            <w:r w:rsidRPr="007974E8">
              <w:t>[7.4]</w:t>
            </w:r>
          </w:p>
        </w:tc>
      </w:tr>
      <w:tr w:rsidR="00802F6A" w:rsidRPr="009F24EE" w14:paraId="472C2300" w14:textId="77777777" w:rsidTr="007974E8">
        <w:trPr>
          <w:jc w:val="center"/>
        </w:trPr>
        <w:tc>
          <w:tcPr>
            <w:tcW w:w="1276" w:type="dxa"/>
          </w:tcPr>
          <w:p w14:paraId="27E06CEF" w14:textId="77777777" w:rsidR="00802F6A" w:rsidRPr="009F24EE" w:rsidRDefault="00802F6A" w:rsidP="00873D42">
            <w:pPr>
              <w:pStyle w:val="TAC"/>
            </w:pPr>
            <w:r w:rsidRPr="009F24EE">
              <w:t>6</w:t>
            </w:r>
          </w:p>
        </w:tc>
        <w:tc>
          <w:tcPr>
            <w:tcW w:w="1843" w:type="dxa"/>
          </w:tcPr>
          <w:p w14:paraId="67BFE11E" w14:textId="77777777" w:rsidR="00802F6A" w:rsidRPr="009F24EE" w:rsidRDefault="00802F6A" w:rsidP="00873D42">
            <w:pPr>
              <w:pStyle w:val="TAC"/>
            </w:pPr>
            <w:r w:rsidRPr="007974E8">
              <w:t>[7.0]</w:t>
            </w:r>
          </w:p>
        </w:tc>
      </w:tr>
      <w:tr w:rsidR="00802F6A" w:rsidRPr="009F24EE" w14:paraId="398FC42F" w14:textId="77777777" w:rsidTr="007974E8">
        <w:trPr>
          <w:jc w:val="center"/>
        </w:trPr>
        <w:tc>
          <w:tcPr>
            <w:tcW w:w="1276" w:type="dxa"/>
          </w:tcPr>
          <w:p w14:paraId="03478E72" w14:textId="77777777" w:rsidR="00802F6A" w:rsidRPr="009F24EE" w:rsidRDefault="00802F6A" w:rsidP="00873D42">
            <w:pPr>
              <w:pStyle w:val="TAC"/>
            </w:pPr>
            <w:r w:rsidRPr="009F24EE">
              <w:t>7</w:t>
            </w:r>
          </w:p>
        </w:tc>
        <w:tc>
          <w:tcPr>
            <w:tcW w:w="1843" w:type="dxa"/>
          </w:tcPr>
          <w:p w14:paraId="6B305DEA" w14:textId="77777777" w:rsidR="00802F6A" w:rsidRPr="009F24EE" w:rsidRDefault="00802F6A" w:rsidP="00873D42">
            <w:pPr>
              <w:pStyle w:val="TAC"/>
            </w:pPr>
            <w:r w:rsidRPr="007974E8">
              <w:t>[18.5]</w:t>
            </w:r>
          </w:p>
        </w:tc>
      </w:tr>
      <w:tr w:rsidR="00802F6A" w:rsidRPr="009F24EE" w14:paraId="2FC58F7A" w14:textId="77777777" w:rsidTr="007974E8">
        <w:trPr>
          <w:jc w:val="center"/>
        </w:trPr>
        <w:tc>
          <w:tcPr>
            <w:tcW w:w="1276" w:type="dxa"/>
          </w:tcPr>
          <w:p w14:paraId="5B661850" w14:textId="77777777" w:rsidR="00802F6A" w:rsidRPr="009F24EE" w:rsidRDefault="00802F6A" w:rsidP="00873D42">
            <w:pPr>
              <w:pStyle w:val="TAC"/>
            </w:pPr>
            <w:r w:rsidRPr="009F24EE">
              <w:t>8</w:t>
            </w:r>
          </w:p>
        </w:tc>
        <w:tc>
          <w:tcPr>
            <w:tcW w:w="1843" w:type="dxa"/>
          </w:tcPr>
          <w:p w14:paraId="76BF9BB6" w14:textId="77777777" w:rsidR="00802F6A" w:rsidRPr="009F24EE" w:rsidRDefault="00802F6A" w:rsidP="00873D42">
            <w:pPr>
              <w:pStyle w:val="TAC"/>
            </w:pPr>
            <w:r w:rsidRPr="007974E8">
              <w:t>[12.2]</w:t>
            </w:r>
          </w:p>
        </w:tc>
      </w:tr>
      <w:tr w:rsidR="00802F6A" w:rsidRPr="009F24EE" w14:paraId="794D3046" w14:textId="77777777" w:rsidTr="007974E8">
        <w:trPr>
          <w:jc w:val="center"/>
        </w:trPr>
        <w:tc>
          <w:tcPr>
            <w:tcW w:w="1276" w:type="dxa"/>
          </w:tcPr>
          <w:p w14:paraId="491E069F" w14:textId="77777777" w:rsidR="00802F6A" w:rsidRPr="009F24EE" w:rsidRDefault="00802F6A" w:rsidP="00873D42">
            <w:pPr>
              <w:pStyle w:val="TAC"/>
            </w:pPr>
            <w:r w:rsidRPr="009F24EE">
              <w:t>9</w:t>
            </w:r>
          </w:p>
        </w:tc>
        <w:tc>
          <w:tcPr>
            <w:tcW w:w="1843" w:type="dxa"/>
          </w:tcPr>
          <w:p w14:paraId="1FF0F0A8" w14:textId="77777777" w:rsidR="00802F6A" w:rsidRPr="009F24EE" w:rsidRDefault="00802F6A" w:rsidP="00873D42">
            <w:pPr>
              <w:pStyle w:val="TAC"/>
            </w:pPr>
            <w:r w:rsidRPr="007974E8">
              <w:t>[22.0]</w:t>
            </w:r>
          </w:p>
        </w:tc>
      </w:tr>
    </w:tbl>
    <w:p w14:paraId="2141E611" w14:textId="77777777" w:rsidR="00802F6A" w:rsidRPr="009F24EE" w:rsidRDefault="00802F6A" w:rsidP="00802F6A"/>
    <w:p w14:paraId="7823DEBB" w14:textId="77777777" w:rsidR="00802F6A" w:rsidRDefault="00802F6A" w:rsidP="00BC1465">
      <w:pPr>
        <w:pStyle w:val="TH"/>
      </w:pPr>
      <w:r w:rsidRPr="000C380A">
        <w:rPr>
          <w:noProof/>
        </w:rPr>
        <w:lastRenderedPageBreak/>
        <w:drawing>
          <wp:inline distT="0" distB="0" distL="0" distR="0" wp14:anchorId="3BADE759" wp14:editId="1991036C">
            <wp:extent cx="5322094"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7">
                      <a:extLst>
                        <a:ext uri="{28A0092B-C50C-407E-A947-70E740481C1C}">
                          <a14:useLocalDpi xmlns:a14="http://schemas.microsoft.com/office/drawing/2010/main" val="0"/>
                        </a:ext>
                      </a:extLst>
                    </a:blip>
                    <a:srcRect r="7143"/>
                    <a:stretch/>
                  </pic:blipFill>
                  <pic:spPr bwMode="auto">
                    <a:xfrm>
                      <a:off x="0" y="0"/>
                      <a:ext cx="5322094" cy="2864485"/>
                    </a:xfrm>
                    <a:prstGeom prst="rect">
                      <a:avLst/>
                    </a:prstGeom>
                    <a:noFill/>
                    <a:ln>
                      <a:noFill/>
                    </a:ln>
                    <a:extLst>
                      <a:ext uri="{53640926-AAD7-44D8-BBD7-CCE9431645EC}">
                        <a14:shadowObscured xmlns:a14="http://schemas.microsoft.com/office/drawing/2010/main"/>
                      </a:ext>
                    </a:extLst>
                  </pic:spPr>
                </pic:pic>
              </a:graphicData>
            </a:graphic>
          </wp:inline>
        </w:drawing>
      </w:r>
    </w:p>
    <w:p w14:paraId="1324B3DB" w14:textId="3F5490A2" w:rsidR="00802F6A" w:rsidRDefault="00802F6A" w:rsidP="00802F6A">
      <w:pPr>
        <w:pStyle w:val="TH"/>
      </w:pPr>
      <w:r w:rsidRPr="007901A1">
        <w:t xml:space="preserve">Figure </w:t>
      </w:r>
      <w:r>
        <w:t>8.2.6.4</w:t>
      </w:r>
      <w:r w:rsidRPr="007901A1">
        <w:t>-</w:t>
      </w:r>
      <w:r>
        <w:t>2</w:t>
      </w:r>
      <w:r w:rsidR="00F31FB7">
        <w:rPr>
          <w:rFonts w:hint="eastAsia"/>
          <w:lang w:eastAsia="zh-CN"/>
        </w:rPr>
        <w:t>:</w:t>
      </w:r>
      <w:r w:rsidRPr="007901A1">
        <w:t xml:space="preserve"> </w:t>
      </w:r>
      <w:r w:rsidRPr="009F24EE">
        <w:t>Simulated Dynamic Narrowband Polarization Power Ratios with Time Segment Limits for the U</w:t>
      </w:r>
      <w:r>
        <w:t>Mi</w:t>
      </w:r>
      <w:r w:rsidRPr="009F24EE">
        <w:t xml:space="preserve"> Route</w:t>
      </w:r>
    </w:p>
    <w:p w14:paraId="1494F31B" w14:textId="77777777" w:rsidR="00BC1465" w:rsidRPr="009F24EE" w:rsidRDefault="00BC1465" w:rsidP="00BC1465"/>
    <w:p w14:paraId="02149F38" w14:textId="0EE982C3" w:rsidR="00802F6A" w:rsidRPr="009F24EE" w:rsidRDefault="00802F6A" w:rsidP="00802F6A">
      <w:pPr>
        <w:pStyle w:val="TH"/>
      </w:pPr>
      <w:r w:rsidRPr="007901A1">
        <w:t xml:space="preserve">Table </w:t>
      </w:r>
      <w:r>
        <w:t>8.2.6.4</w:t>
      </w:r>
      <w:r w:rsidRPr="007901A1">
        <w:t>-</w:t>
      </w:r>
      <w:r>
        <w:t>2</w:t>
      </w:r>
      <w:r w:rsidR="00F31FB7">
        <w:rPr>
          <w:rFonts w:hint="eastAsia"/>
          <w:lang w:eastAsia="zh-CN"/>
        </w:rPr>
        <w:t>:</w:t>
      </w:r>
      <w:r>
        <w:t xml:space="preserve"> </w:t>
      </w:r>
      <w:r w:rsidRPr="009F24EE">
        <w:t>Dynamic Polarization Power Ratio Target Values for the Measured Channel Gain with V and H Polarized Test Antenna for the UM</w:t>
      </w:r>
      <w:r>
        <w:t>i</w:t>
      </w:r>
      <w:r w:rsidRPr="009F24EE">
        <w:t xml:space="preserve"> Route</w:t>
      </w:r>
    </w:p>
    <w:tbl>
      <w:tblPr>
        <w:tblStyle w:val="TableGrid1"/>
        <w:tblW w:w="0" w:type="auto"/>
        <w:jc w:val="center"/>
        <w:tblLook w:val="04A0" w:firstRow="1" w:lastRow="0" w:firstColumn="1" w:lastColumn="0" w:noHBand="0" w:noVBand="1"/>
      </w:tblPr>
      <w:tblGrid>
        <w:gridCol w:w="1276"/>
        <w:gridCol w:w="1843"/>
      </w:tblGrid>
      <w:tr w:rsidR="00802F6A" w:rsidRPr="009F24EE" w14:paraId="11B64AB1" w14:textId="77777777" w:rsidTr="007974E8">
        <w:trPr>
          <w:jc w:val="center"/>
        </w:trPr>
        <w:tc>
          <w:tcPr>
            <w:tcW w:w="1276" w:type="dxa"/>
          </w:tcPr>
          <w:p w14:paraId="6C2CE5D5" w14:textId="77777777" w:rsidR="00802F6A" w:rsidRPr="009F24EE" w:rsidRDefault="00802F6A" w:rsidP="00873D42">
            <w:pPr>
              <w:pStyle w:val="TAH"/>
            </w:pPr>
            <w:r w:rsidRPr="009F24EE">
              <w:t>Segment #</w:t>
            </w:r>
          </w:p>
        </w:tc>
        <w:tc>
          <w:tcPr>
            <w:tcW w:w="1843" w:type="dxa"/>
          </w:tcPr>
          <w:p w14:paraId="117A08F5" w14:textId="77777777" w:rsidR="00802F6A" w:rsidRPr="009F24EE" w:rsidRDefault="00802F6A" w:rsidP="00873D42">
            <w:pPr>
              <w:pStyle w:val="TAH"/>
            </w:pPr>
            <w:r w:rsidRPr="009F24EE">
              <w:t>Target [dB]</w:t>
            </w:r>
          </w:p>
        </w:tc>
      </w:tr>
      <w:tr w:rsidR="00802F6A" w:rsidRPr="009F24EE" w14:paraId="078D5AEB" w14:textId="77777777" w:rsidTr="007974E8">
        <w:trPr>
          <w:jc w:val="center"/>
        </w:trPr>
        <w:tc>
          <w:tcPr>
            <w:tcW w:w="1276" w:type="dxa"/>
          </w:tcPr>
          <w:p w14:paraId="195C17CF" w14:textId="77777777" w:rsidR="00802F6A" w:rsidRPr="009F24EE" w:rsidRDefault="00802F6A" w:rsidP="00873D42">
            <w:pPr>
              <w:pStyle w:val="TAC"/>
            </w:pPr>
            <w:r w:rsidRPr="009F24EE">
              <w:t>1</w:t>
            </w:r>
          </w:p>
        </w:tc>
        <w:tc>
          <w:tcPr>
            <w:tcW w:w="1843" w:type="dxa"/>
          </w:tcPr>
          <w:p w14:paraId="7D0A19D1" w14:textId="77777777" w:rsidR="00802F6A" w:rsidRPr="009F24EE" w:rsidRDefault="00802F6A" w:rsidP="00873D42">
            <w:pPr>
              <w:pStyle w:val="TAC"/>
            </w:pPr>
            <w:r w:rsidRPr="007974E8">
              <w:t>[18]</w:t>
            </w:r>
          </w:p>
        </w:tc>
      </w:tr>
      <w:tr w:rsidR="00802F6A" w:rsidRPr="009F24EE" w14:paraId="671DF631" w14:textId="77777777" w:rsidTr="007974E8">
        <w:trPr>
          <w:jc w:val="center"/>
        </w:trPr>
        <w:tc>
          <w:tcPr>
            <w:tcW w:w="1276" w:type="dxa"/>
          </w:tcPr>
          <w:p w14:paraId="54E5A3BD" w14:textId="77777777" w:rsidR="00802F6A" w:rsidRPr="009F24EE" w:rsidRDefault="00802F6A" w:rsidP="00873D42">
            <w:pPr>
              <w:pStyle w:val="TAC"/>
            </w:pPr>
            <w:r w:rsidRPr="009F24EE">
              <w:t>2</w:t>
            </w:r>
          </w:p>
        </w:tc>
        <w:tc>
          <w:tcPr>
            <w:tcW w:w="1843" w:type="dxa"/>
          </w:tcPr>
          <w:p w14:paraId="08C7769C" w14:textId="77777777" w:rsidR="00802F6A" w:rsidRPr="009F24EE" w:rsidRDefault="00802F6A" w:rsidP="00873D42">
            <w:pPr>
              <w:pStyle w:val="TAC"/>
            </w:pPr>
            <w:r w:rsidRPr="007974E8">
              <w:t>[21.7]</w:t>
            </w:r>
          </w:p>
        </w:tc>
      </w:tr>
      <w:tr w:rsidR="00802F6A" w:rsidRPr="009F24EE" w14:paraId="4E5B914B" w14:textId="77777777" w:rsidTr="007974E8">
        <w:trPr>
          <w:jc w:val="center"/>
        </w:trPr>
        <w:tc>
          <w:tcPr>
            <w:tcW w:w="1276" w:type="dxa"/>
          </w:tcPr>
          <w:p w14:paraId="037AA67F" w14:textId="77777777" w:rsidR="00802F6A" w:rsidRPr="009F24EE" w:rsidRDefault="00802F6A" w:rsidP="00873D42">
            <w:pPr>
              <w:pStyle w:val="TAC"/>
            </w:pPr>
            <w:r w:rsidRPr="009F24EE">
              <w:t>3</w:t>
            </w:r>
          </w:p>
        </w:tc>
        <w:tc>
          <w:tcPr>
            <w:tcW w:w="1843" w:type="dxa"/>
          </w:tcPr>
          <w:p w14:paraId="135210CF" w14:textId="77777777" w:rsidR="00802F6A" w:rsidRPr="009F24EE" w:rsidRDefault="00802F6A" w:rsidP="00873D42">
            <w:pPr>
              <w:pStyle w:val="TAC"/>
            </w:pPr>
            <w:r w:rsidRPr="007974E8">
              <w:t>[8.6]</w:t>
            </w:r>
          </w:p>
        </w:tc>
      </w:tr>
      <w:tr w:rsidR="00802F6A" w:rsidRPr="009F24EE" w14:paraId="1E9D164D" w14:textId="77777777" w:rsidTr="007974E8">
        <w:trPr>
          <w:jc w:val="center"/>
        </w:trPr>
        <w:tc>
          <w:tcPr>
            <w:tcW w:w="1276" w:type="dxa"/>
          </w:tcPr>
          <w:p w14:paraId="29E1B7A6" w14:textId="77777777" w:rsidR="00802F6A" w:rsidRPr="009F24EE" w:rsidRDefault="00802F6A" w:rsidP="00873D42">
            <w:pPr>
              <w:pStyle w:val="TAC"/>
            </w:pPr>
            <w:r w:rsidRPr="009F24EE">
              <w:t>4</w:t>
            </w:r>
          </w:p>
        </w:tc>
        <w:tc>
          <w:tcPr>
            <w:tcW w:w="1843" w:type="dxa"/>
          </w:tcPr>
          <w:p w14:paraId="534F2722" w14:textId="77777777" w:rsidR="00802F6A" w:rsidRPr="009F24EE" w:rsidRDefault="00802F6A" w:rsidP="00873D42">
            <w:pPr>
              <w:pStyle w:val="TAC"/>
            </w:pPr>
            <w:r w:rsidRPr="007974E8">
              <w:t>[8.1]</w:t>
            </w:r>
          </w:p>
        </w:tc>
      </w:tr>
      <w:tr w:rsidR="00802F6A" w:rsidRPr="009F24EE" w14:paraId="5A0342E7" w14:textId="77777777" w:rsidTr="007974E8">
        <w:trPr>
          <w:jc w:val="center"/>
        </w:trPr>
        <w:tc>
          <w:tcPr>
            <w:tcW w:w="1276" w:type="dxa"/>
          </w:tcPr>
          <w:p w14:paraId="0B6D3E60" w14:textId="77777777" w:rsidR="00802F6A" w:rsidRPr="009F24EE" w:rsidRDefault="00802F6A" w:rsidP="00873D42">
            <w:pPr>
              <w:pStyle w:val="TAC"/>
            </w:pPr>
            <w:r w:rsidRPr="009F24EE">
              <w:t>5</w:t>
            </w:r>
          </w:p>
        </w:tc>
        <w:tc>
          <w:tcPr>
            <w:tcW w:w="1843" w:type="dxa"/>
          </w:tcPr>
          <w:p w14:paraId="78FE9767" w14:textId="77777777" w:rsidR="00802F6A" w:rsidRPr="009F24EE" w:rsidRDefault="00802F6A" w:rsidP="00873D42">
            <w:pPr>
              <w:pStyle w:val="TAC"/>
            </w:pPr>
            <w:r w:rsidRPr="007974E8">
              <w:t>[8.5]</w:t>
            </w:r>
          </w:p>
        </w:tc>
      </w:tr>
      <w:tr w:rsidR="00802F6A" w:rsidRPr="009F24EE" w14:paraId="4BE2A3D2" w14:textId="77777777" w:rsidTr="007974E8">
        <w:trPr>
          <w:jc w:val="center"/>
        </w:trPr>
        <w:tc>
          <w:tcPr>
            <w:tcW w:w="1276" w:type="dxa"/>
          </w:tcPr>
          <w:p w14:paraId="4A2A74C1" w14:textId="77777777" w:rsidR="00802F6A" w:rsidRPr="009F24EE" w:rsidRDefault="00802F6A" w:rsidP="00873D42">
            <w:pPr>
              <w:pStyle w:val="TAC"/>
            </w:pPr>
            <w:r w:rsidRPr="009F24EE">
              <w:t>6</w:t>
            </w:r>
          </w:p>
        </w:tc>
        <w:tc>
          <w:tcPr>
            <w:tcW w:w="1843" w:type="dxa"/>
          </w:tcPr>
          <w:p w14:paraId="59CDEBF9" w14:textId="77777777" w:rsidR="00802F6A" w:rsidRPr="009F24EE" w:rsidRDefault="00802F6A" w:rsidP="00873D42">
            <w:pPr>
              <w:pStyle w:val="TAC"/>
            </w:pPr>
            <w:r w:rsidRPr="007974E8">
              <w:t>[21.1]</w:t>
            </w:r>
          </w:p>
        </w:tc>
      </w:tr>
      <w:tr w:rsidR="00802F6A" w:rsidRPr="009F24EE" w14:paraId="160831DE" w14:textId="77777777" w:rsidTr="007974E8">
        <w:trPr>
          <w:jc w:val="center"/>
        </w:trPr>
        <w:tc>
          <w:tcPr>
            <w:tcW w:w="1276" w:type="dxa"/>
          </w:tcPr>
          <w:p w14:paraId="50B38C80" w14:textId="77777777" w:rsidR="00802F6A" w:rsidRPr="009F24EE" w:rsidRDefault="00802F6A" w:rsidP="00873D42">
            <w:pPr>
              <w:pStyle w:val="TAC"/>
            </w:pPr>
            <w:r w:rsidRPr="009F24EE">
              <w:t>7</w:t>
            </w:r>
          </w:p>
        </w:tc>
        <w:tc>
          <w:tcPr>
            <w:tcW w:w="1843" w:type="dxa"/>
          </w:tcPr>
          <w:p w14:paraId="1321E2D8" w14:textId="77777777" w:rsidR="00802F6A" w:rsidRPr="009F24EE" w:rsidRDefault="00802F6A" w:rsidP="00873D42">
            <w:pPr>
              <w:pStyle w:val="TAC"/>
            </w:pPr>
            <w:r w:rsidRPr="007974E8">
              <w:t>[20.7]</w:t>
            </w:r>
          </w:p>
        </w:tc>
      </w:tr>
    </w:tbl>
    <w:p w14:paraId="6C50B09F" w14:textId="77777777" w:rsidR="00AA38C9" w:rsidRPr="00295F14" w:rsidRDefault="00AA38C9" w:rsidP="00BC1465">
      <w:pPr>
        <w:rPr>
          <w:lang w:eastAsia="zh-CN"/>
        </w:rPr>
      </w:pPr>
    </w:p>
    <w:p w14:paraId="0F1E4662" w14:textId="77777777" w:rsidR="00BC6CA6" w:rsidRDefault="00BC6CA6" w:rsidP="00BC6CA6">
      <w:pPr>
        <w:pStyle w:val="Heading2"/>
        <w:rPr>
          <w:lang w:eastAsia="zh-CN"/>
        </w:rPr>
      </w:pPr>
      <w:bookmarkStart w:id="170" w:name="_Toc180424250"/>
      <w:r>
        <w:rPr>
          <w:rFonts w:hint="eastAsia"/>
          <w:lang w:eastAsia="zh-CN"/>
        </w:rPr>
        <w:t>8.3</w:t>
      </w:r>
      <w:r>
        <w:tab/>
      </w:r>
      <w:r>
        <w:rPr>
          <w:rFonts w:hint="eastAsia"/>
          <w:lang w:eastAsia="zh-CN"/>
        </w:rPr>
        <w:t>Validation p</w:t>
      </w:r>
      <w:r w:rsidRPr="00BC6CA6">
        <w:rPr>
          <w:lang w:eastAsia="zh-CN"/>
        </w:rPr>
        <w:t>ass/fail criteria</w:t>
      </w:r>
      <w:bookmarkEnd w:id="170"/>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0CBD41B6" w:rsidR="00734252" w:rsidRPr="009C135B" w:rsidRDefault="009C135B" w:rsidP="007974E8">
      <w:r>
        <w:t xml:space="preserve">The validation pass/fail criteria are FFS. </w:t>
      </w:r>
    </w:p>
    <w:p w14:paraId="546F281C" w14:textId="77777777" w:rsidR="00BB2333" w:rsidRDefault="00C2171F" w:rsidP="00BB2333">
      <w:pPr>
        <w:pStyle w:val="Heading1"/>
        <w:rPr>
          <w:lang w:eastAsia="zh-CN"/>
        </w:rPr>
      </w:pPr>
      <w:bookmarkStart w:id="171" w:name="_Toc180424251"/>
      <w:r>
        <w:rPr>
          <w:rFonts w:hint="eastAsia"/>
          <w:lang w:eastAsia="zh-CN"/>
        </w:rPr>
        <w:t>9</w:t>
      </w:r>
      <w:r w:rsidR="00BB2333" w:rsidRPr="004D3578">
        <w:tab/>
      </w:r>
      <w:r w:rsidR="002556D3" w:rsidRPr="00BC2AE7">
        <w:rPr>
          <w:rFonts w:hint="eastAsia"/>
          <w:lang w:eastAsia="zh-CN"/>
        </w:rPr>
        <w:t>g</w:t>
      </w:r>
      <w:r w:rsidR="002556D3" w:rsidRPr="00BC2AE7">
        <w:rPr>
          <w:lang w:eastAsia="ko-KR"/>
        </w:rPr>
        <w:t xml:space="preserve">NodeB </w:t>
      </w:r>
      <w:r w:rsidRPr="00C2171F">
        <w:rPr>
          <w:lang w:eastAsia="zh-CN"/>
        </w:rPr>
        <w:t>configurations</w:t>
      </w:r>
      <w:bookmarkEnd w:id="171"/>
    </w:p>
    <w:p w14:paraId="0125AFBD" w14:textId="77777777" w:rsidR="002556D3" w:rsidRDefault="002556D3" w:rsidP="002556D3">
      <w:pPr>
        <w:pStyle w:val="Heading2"/>
        <w:rPr>
          <w:lang w:eastAsia="zh-CN"/>
        </w:rPr>
      </w:pPr>
      <w:bookmarkStart w:id="172" w:name="_Toc180424252"/>
      <w:r>
        <w:rPr>
          <w:rFonts w:hint="eastAsia"/>
          <w:lang w:eastAsia="zh-CN"/>
        </w:rPr>
        <w:t>9.1</w:t>
      </w:r>
      <w:r>
        <w:tab/>
      </w:r>
      <w:r>
        <w:rPr>
          <w:rFonts w:hint="eastAsia"/>
          <w:lang w:eastAsia="zh-CN"/>
        </w:rPr>
        <w:t>General</w:t>
      </w:r>
      <w:bookmarkEnd w:id="172"/>
    </w:p>
    <w:p w14:paraId="1DD38B20" w14:textId="77777777" w:rsidR="002556D3" w:rsidRDefault="002556D3" w:rsidP="002556D3">
      <w:pPr>
        <w:pStyle w:val="Guidance"/>
      </w:pPr>
      <w:r w:rsidRPr="00485EEB">
        <w:t xml:space="preserve">&lt;Editor’s note: </w:t>
      </w:r>
      <w:r>
        <w:rPr>
          <w:rFonts w:hint="eastAsia"/>
          <w:lang w:eastAsia="zh-CN"/>
        </w:rPr>
        <w:t xml:space="preserve">includes general aspects of </w:t>
      </w:r>
      <w:r w:rsidRPr="002556D3">
        <w:rPr>
          <w:lang w:eastAsia="zh-CN"/>
        </w:rPr>
        <w:t>gNodeB</w:t>
      </w:r>
      <w:r>
        <w:rPr>
          <w:rFonts w:hint="eastAsia"/>
          <w:lang w:eastAsia="zh-CN"/>
        </w:rPr>
        <w:t xml:space="preserve"> emulator</w:t>
      </w:r>
      <w:r w:rsidRPr="002556D3">
        <w:rPr>
          <w:lang w:eastAsia="zh-CN"/>
        </w:rPr>
        <w:t xml:space="preserve"> configurations</w:t>
      </w:r>
      <w:r w:rsidR="00BE4B0D">
        <w:rPr>
          <w:rFonts w:hint="eastAsia"/>
          <w:lang w:eastAsia="zh-CN"/>
        </w:rPr>
        <w:t>.</w:t>
      </w:r>
      <w:r w:rsidRPr="00485EEB">
        <w:t xml:space="preserve"> &gt;</w:t>
      </w:r>
    </w:p>
    <w:p w14:paraId="578D1D92" w14:textId="77777777" w:rsidR="002556D3" w:rsidRDefault="002556D3" w:rsidP="002556D3">
      <w:pPr>
        <w:pStyle w:val="Heading2"/>
        <w:rPr>
          <w:lang w:eastAsia="zh-CN"/>
        </w:rPr>
      </w:pPr>
      <w:bookmarkStart w:id="173" w:name="_Toc180424253"/>
      <w:r>
        <w:rPr>
          <w:rFonts w:hint="eastAsia"/>
          <w:lang w:eastAsia="zh-CN"/>
        </w:rPr>
        <w:t>9.2</w:t>
      </w:r>
      <w:r>
        <w:tab/>
      </w:r>
      <w:r w:rsidRPr="002556D3">
        <w:rPr>
          <w:lang w:eastAsia="zh-CN"/>
        </w:rPr>
        <w:t>gNodeB emulator settings</w:t>
      </w:r>
      <w:bookmarkEnd w:id="173"/>
    </w:p>
    <w:p w14:paraId="1207212C" w14:textId="2196E732" w:rsidR="00364D72" w:rsidRPr="00D83EDB" w:rsidRDefault="00364D72" w:rsidP="0031513C">
      <w:r w:rsidRPr="00D83EDB">
        <w:t xml:space="preserve">The gNB emulator used to execute tests at FR1 frequencies described in this document shall be configured according to the common configuration parameters in </w:t>
      </w:r>
      <w:r>
        <w:t>Table 9.2-1</w:t>
      </w:r>
      <w:r w:rsidRPr="00D83EDB">
        <w:t>. The</w:t>
      </w:r>
      <w:r>
        <w:t xml:space="preserve"> 4x4</w:t>
      </w:r>
      <w:r w:rsidRPr="00D83EDB">
        <w:t xml:space="preserve"> FDD specific configuration are provided in </w:t>
      </w:r>
      <w:r>
        <w:t>Tables 9.2-2</w:t>
      </w:r>
      <w:r w:rsidRPr="00D83EDB">
        <w:t xml:space="preserve"> and </w:t>
      </w:r>
      <w:r>
        <w:t>9.2-3</w:t>
      </w:r>
      <w:r w:rsidRPr="00D83EDB">
        <w:t xml:space="preserve">, while the </w:t>
      </w:r>
      <w:r>
        <w:t xml:space="preserve">4x4 </w:t>
      </w:r>
      <w:r w:rsidRPr="00D83EDB">
        <w:t xml:space="preserve">TDD specific configuration are provided in </w:t>
      </w:r>
      <w:r>
        <w:t xml:space="preserve">Tables </w:t>
      </w:r>
      <w:r w:rsidRPr="00091271">
        <w:t>9.2-</w:t>
      </w:r>
      <w:r>
        <w:t xml:space="preserve">4 </w:t>
      </w:r>
      <w:r w:rsidRPr="00D83EDB">
        <w:t xml:space="preserve">and </w:t>
      </w:r>
      <w:r w:rsidRPr="00091271">
        <w:t>9.2</w:t>
      </w:r>
      <w:r>
        <w:t>-5</w:t>
      </w:r>
      <w:r w:rsidRPr="00D83EDB">
        <w:t xml:space="preserve">. The proposed gNB parameters in are based on 3GPP MIMO OTA gNB configuration parameters in </w:t>
      </w:r>
      <w:r>
        <w:t>[7]</w:t>
      </w:r>
      <w:r w:rsidRPr="00D83EDB">
        <w:t xml:space="preserve"> and the subsequent reference channels in </w:t>
      </w:r>
      <w:r>
        <w:t>[8]</w:t>
      </w:r>
      <w:r w:rsidRPr="00D83EDB">
        <w:t xml:space="preserve">. </w:t>
      </w:r>
    </w:p>
    <w:p w14:paraId="36905DBE" w14:textId="6EB8B327" w:rsidR="00364D72" w:rsidRPr="00D83EDB" w:rsidRDefault="00364D72" w:rsidP="00364D72">
      <w:pPr>
        <w:pStyle w:val="TH"/>
      </w:pPr>
      <w:bookmarkStart w:id="174" w:name="_Ref100032064"/>
      <w:bookmarkStart w:id="175" w:name="_Ref102743168"/>
      <w:bookmarkStart w:id="176" w:name="_Hlk102742777"/>
      <w:r>
        <w:lastRenderedPageBreak/>
        <w:t>Table 9.2-1</w:t>
      </w:r>
      <w:r w:rsidRPr="00D83EDB">
        <w:t>: FR1 Common test parameters for gNB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64D72" w:rsidRPr="00D83EDB" w14:paraId="6D75DDD3" w14:textId="77777777" w:rsidTr="00873D42">
        <w:trPr>
          <w:jc w:val="center"/>
        </w:trPr>
        <w:tc>
          <w:tcPr>
            <w:tcW w:w="5242" w:type="dxa"/>
            <w:gridSpan w:val="3"/>
            <w:shd w:val="clear" w:color="auto" w:fill="D9D9D9"/>
          </w:tcPr>
          <w:p w14:paraId="5B6903CF" w14:textId="77777777" w:rsidR="00364D72" w:rsidRPr="00D83EDB" w:rsidRDefault="00364D72" w:rsidP="00873D42">
            <w:pPr>
              <w:pStyle w:val="TAH"/>
            </w:pPr>
            <w:r w:rsidRPr="00D83EDB">
              <w:t>Parameter</w:t>
            </w:r>
          </w:p>
        </w:tc>
        <w:tc>
          <w:tcPr>
            <w:tcW w:w="983" w:type="dxa"/>
            <w:shd w:val="clear" w:color="auto" w:fill="D9D9D9"/>
          </w:tcPr>
          <w:p w14:paraId="66C40878" w14:textId="77777777" w:rsidR="00364D72" w:rsidRPr="00D83EDB" w:rsidRDefault="00364D72" w:rsidP="00873D42">
            <w:pPr>
              <w:pStyle w:val="TAH"/>
            </w:pPr>
            <w:r w:rsidRPr="00D83EDB">
              <w:t>Unit</w:t>
            </w:r>
          </w:p>
        </w:tc>
        <w:tc>
          <w:tcPr>
            <w:tcW w:w="3125" w:type="dxa"/>
            <w:gridSpan w:val="2"/>
            <w:shd w:val="clear" w:color="auto" w:fill="D9D9D9"/>
          </w:tcPr>
          <w:p w14:paraId="0985CF7E" w14:textId="77777777" w:rsidR="00364D72" w:rsidRPr="00D83EDB" w:rsidRDefault="00364D72" w:rsidP="00873D42">
            <w:pPr>
              <w:pStyle w:val="TAH"/>
            </w:pPr>
            <w:r w:rsidRPr="00D83EDB">
              <w:t>Value</w:t>
            </w:r>
          </w:p>
        </w:tc>
      </w:tr>
      <w:tr w:rsidR="00364D72" w:rsidRPr="00D83EDB" w14:paraId="5A8DA926" w14:textId="77777777" w:rsidTr="00873D42">
        <w:trPr>
          <w:jc w:val="center"/>
        </w:trPr>
        <w:tc>
          <w:tcPr>
            <w:tcW w:w="5242" w:type="dxa"/>
            <w:gridSpan w:val="3"/>
            <w:shd w:val="clear" w:color="auto" w:fill="auto"/>
            <w:vAlign w:val="center"/>
          </w:tcPr>
          <w:p w14:paraId="5DCBEBAD" w14:textId="77777777" w:rsidR="00364D72" w:rsidRPr="00D83EDB" w:rsidRDefault="00364D72" w:rsidP="00873D42">
            <w:pPr>
              <w:pStyle w:val="TAL"/>
            </w:pPr>
            <w:r w:rsidRPr="00D83EDB">
              <w:t>PDSCH transmission scheme</w:t>
            </w:r>
          </w:p>
        </w:tc>
        <w:tc>
          <w:tcPr>
            <w:tcW w:w="983" w:type="dxa"/>
            <w:shd w:val="clear" w:color="auto" w:fill="auto"/>
            <w:vAlign w:val="center"/>
          </w:tcPr>
          <w:p w14:paraId="731D27C8" w14:textId="77777777" w:rsidR="00364D72" w:rsidRPr="00D83EDB" w:rsidRDefault="00364D72" w:rsidP="00873D42">
            <w:pPr>
              <w:pStyle w:val="TAL"/>
            </w:pPr>
          </w:p>
        </w:tc>
        <w:tc>
          <w:tcPr>
            <w:tcW w:w="3125" w:type="dxa"/>
            <w:gridSpan w:val="2"/>
            <w:shd w:val="clear" w:color="auto" w:fill="auto"/>
            <w:vAlign w:val="center"/>
          </w:tcPr>
          <w:p w14:paraId="408C1EFD" w14:textId="77777777" w:rsidR="00364D72" w:rsidRPr="00D83EDB" w:rsidRDefault="00364D72" w:rsidP="00873D42">
            <w:pPr>
              <w:pStyle w:val="TAL"/>
            </w:pPr>
            <w:r w:rsidRPr="00D83EDB">
              <w:t>Transmission scheme 1</w:t>
            </w:r>
          </w:p>
        </w:tc>
      </w:tr>
      <w:tr w:rsidR="00364D72" w:rsidRPr="00D83EDB" w14:paraId="18790482" w14:textId="77777777" w:rsidTr="00873D42">
        <w:trPr>
          <w:jc w:val="center"/>
        </w:trPr>
        <w:tc>
          <w:tcPr>
            <w:tcW w:w="1752" w:type="dxa"/>
            <w:vMerge w:val="restart"/>
            <w:shd w:val="clear" w:color="auto" w:fill="auto"/>
            <w:vAlign w:val="center"/>
          </w:tcPr>
          <w:p w14:paraId="079EFD76" w14:textId="77777777" w:rsidR="00364D72" w:rsidRPr="00D83EDB" w:rsidRDefault="00364D72" w:rsidP="00873D42">
            <w:pPr>
              <w:pStyle w:val="TAL"/>
            </w:pPr>
            <w:r w:rsidRPr="00D83EDB">
              <w:t>Carrier configuration</w:t>
            </w:r>
          </w:p>
        </w:tc>
        <w:tc>
          <w:tcPr>
            <w:tcW w:w="3490" w:type="dxa"/>
            <w:gridSpan w:val="2"/>
            <w:shd w:val="clear" w:color="auto" w:fill="auto"/>
            <w:vAlign w:val="center"/>
          </w:tcPr>
          <w:p w14:paraId="796E457F" w14:textId="77777777" w:rsidR="00364D72" w:rsidRPr="00D83EDB" w:rsidRDefault="00364D72" w:rsidP="00873D42">
            <w:pPr>
              <w:pStyle w:val="TAL"/>
            </w:pPr>
            <w:r w:rsidRPr="00D83EDB">
              <w:t>Offset between Point A and the lowest usable subcarrier on this carrier (Note 2)</w:t>
            </w:r>
          </w:p>
        </w:tc>
        <w:tc>
          <w:tcPr>
            <w:tcW w:w="983" w:type="dxa"/>
            <w:shd w:val="clear" w:color="auto" w:fill="auto"/>
            <w:vAlign w:val="center"/>
          </w:tcPr>
          <w:p w14:paraId="166D0ABB" w14:textId="77777777" w:rsidR="00364D72" w:rsidRPr="00D83EDB" w:rsidRDefault="00364D72" w:rsidP="00873D42">
            <w:pPr>
              <w:pStyle w:val="TAL"/>
            </w:pPr>
            <w:r w:rsidRPr="00D83EDB">
              <w:t>RBs</w:t>
            </w:r>
          </w:p>
        </w:tc>
        <w:tc>
          <w:tcPr>
            <w:tcW w:w="3125" w:type="dxa"/>
            <w:gridSpan w:val="2"/>
            <w:shd w:val="clear" w:color="auto" w:fill="auto"/>
            <w:vAlign w:val="center"/>
          </w:tcPr>
          <w:p w14:paraId="7041697E" w14:textId="77777777" w:rsidR="00364D72" w:rsidRPr="00D83EDB" w:rsidRDefault="00364D72" w:rsidP="00873D42">
            <w:pPr>
              <w:pStyle w:val="TAL"/>
            </w:pPr>
            <w:r w:rsidRPr="00D83EDB">
              <w:t>0</w:t>
            </w:r>
          </w:p>
        </w:tc>
      </w:tr>
      <w:tr w:rsidR="00364D72" w:rsidRPr="00D83EDB" w14:paraId="3312E50F" w14:textId="77777777" w:rsidTr="00873D42">
        <w:trPr>
          <w:jc w:val="center"/>
        </w:trPr>
        <w:tc>
          <w:tcPr>
            <w:tcW w:w="1752" w:type="dxa"/>
            <w:vMerge/>
            <w:shd w:val="clear" w:color="auto" w:fill="auto"/>
            <w:vAlign w:val="center"/>
          </w:tcPr>
          <w:p w14:paraId="75AE9AE8" w14:textId="77777777" w:rsidR="00364D72" w:rsidRPr="00D83EDB" w:rsidRDefault="00364D72" w:rsidP="00873D42">
            <w:pPr>
              <w:pStyle w:val="TAL"/>
            </w:pPr>
          </w:p>
        </w:tc>
        <w:tc>
          <w:tcPr>
            <w:tcW w:w="3490" w:type="dxa"/>
            <w:gridSpan w:val="2"/>
            <w:shd w:val="clear" w:color="auto" w:fill="auto"/>
            <w:vAlign w:val="center"/>
          </w:tcPr>
          <w:p w14:paraId="4679B283" w14:textId="77777777" w:rsidR="00364D72" w:rsidRPr="00D83EDB" w:rsidRDefault="00364D72" w:rsidP="00873D42">
            <w:pPr>
              <w:pStyle w:val="TAL"/>
            </w:pPr>
            <w:r w:rsidRPr="00D83EDB">
              <w:t>Subcarrier spacing</w:t>
            </w:r>
          </w:p>
        </w:tc>
        <w:tc>
          <w:tcPr>
            <w:tcW w:w="983" w:type="dxa"/>
            <w:shd w:val="clear" w:color="auto" w:fill="auto"/>
            <w:vAlign w:val="center"/>
          </w:tcPr>
          <w:p w14:paraId="45C22BB9" w14:textId="77777777" w:rsidR="00364D72" w:rsidRPr="00D83EDB" w:rsidRDefault="00364D72" w:rsidP="00873D42">
            <w:pPr>
              <w:pStyle w:val="TAL"/>
            </w:pPr>
            <w:r w:rsidRPr="00D83EDB">
              <w:t>kHz</w:t>
            </w:r>
          </w:p>
        </w:tc>
        <w:tc>
          <w:tcPr>
            <w:tcW w:w="3125" w:type="dxa"/>
            <w:gridSpan w:val="2"/>
            <w:shd w:val="clear" w:color="auto" w:fill="auto"/>
            <w:vAlign w:val="center"/>
          </w:tcPr>
          <w:p w14:paraId="451433C5" w14:textId="77777777" w:rsidR="00364D72" w:rsidRPr="00D83EDB" w:rsidRDefault="00364D72" w:rsidP="00873D42">
            <w:pPr>
              <w:pStyle w:val="TAL"/>
            </w:pPr>
            <w:r w:rsidRPr="00D83EDB">
              <w:t>15, 30</w:t>
            </w:r>
          </w:p>
        </w:tc>
      </w:tr>
      <w:tr w:rsidR="00364D72" w:rsidRPr="00D83EDB" w14:paraId="60D558DC" w14:textId="77777777" w:rsidTr="00873D42">
        <w:trPr>
          <w:jc w:val="center"/>
        </w:trPr>
        <w:tc>
          <w:tcPr>
            <w:tcW w:w="1752" w:type="dxa"/>
            <w:vMerge w:val="restart"/>
            <w:shd w:val="clear" w:color="auto" w:fill="auto"/>
            <w:vAlign w:val="center"/>
          </w:tcPr>
          <w:p w14:paraId="76EA37C7" w14:textId="77777777" w:rsidR="00364D72" w:rsidRPr="00D83EDB" w:rsidRDefault="00364D72" w:rsidP="00873D42">
            <w:pPr>
              <w:pStyle w:val="TAL"/>
            </w:pPr>
            <w:r w:rsidRPr="00D83EDB">
              <w:t>DL BWP configuration #1</w:t>
            </w:r>
          </w:p>
        </w:tc>
        <w:tc>
          <w:tcPr>
            <w:tcW w:w="3490" w:type="dxa"/>
            <w:gridSpan w:val="2"/>
            <w:shd w:val="clear" w:color="auto" w:fill="auto"/>
            <w:vAlign w:val="center"/>
          </w:tcPr>
          <w:p w14:paraId="126ACA80" w14:textId="77777777" w:rsidR="00364D72" w:rsidRPr="00D83EDB" w:rsidRDefault="00364D72" w:rsidP="00873D42">
            <w:pPr>
              <w:pStyle w:val="TAL"/>
            </w:pPr>
            <w:r w:rsidRPr="00D83EDB">
              <w:t>Cyclic prefix</w:t>
            </w:r>
          </w:p>
        </w:tc>
        <w:tc>
          <w:tcPr>
            <w:tcW w:w="983" w:type="dxa"/>
            <w:shd w:val="clear" w:color="auto" w:fill="auto"/>
            <w:vAlign w:val="center"/>
          </w:tcPr>
          <w:p w14:paraId="25E7580F" w14:textId="77777777" w:rsidR="00364D72" w:rsidRPr="00D83EDB" w:rsidRDefault="00364D72" w:rsidP="00873D42">
            <w:pPr>
              <w:pStyle w:val="TAL"/>
            </w:pPr>
          </w:p>
        </w:tc>
        <w:tc>
          <w:tcPr>
            <w:tcW w:w="3125" w:type="dxa"/>
            <w:gridSpan w:val="2"/>
            <w:shd w:val="clear" w:color="auto" w:fill="auto"/>
            <w:vAlign w:val="center"/>
          </w:tcPr>
          <w:p w14:paraId="3729FCD5" w14:textId="77777777" w:rsidR="00364D72" w:rsidRPr="00D83EDB" w:rsidRDefault="00364D72" w:rsidP="00873D42">
            <w:pPr>
              <w:pStyle w:val="TAL"/>
            </w:pPr>
            <w:r w:rsidRPr="00D83EDB">
              <w:t>Normal</w:t>
            </w:r>
          </w:p>
        </w:tc>
      </w:tr>
      <w:tr w:rsidR="00364D72" w:rsidRPr="00D83EDB" w14:paraId="5D953811" w14:textId="77777777" w:rsidTr="00873D42">
        <w:trPr>
          <w:jc w:val="center"/>
        </w:trPr>
        <w:tc>
          <w:tcPr>
            <w:tcW w:w="1752" w:type="dxa"/>
            <w:vMerge/>
            <w:shd w:val="clear" w:color="auto" w:fill="auto"/>
            <w:vAlign w:val="center"/>
          </w:tcPr>
          <w:p w14:paraId="73BED5D2" w14:textId="77777777" w:rsidR="00364D72" w:rsidRPr="00D83EDB" w:rsidRDefault="00364D72" w:rsidP="00873D42">
            <w:pPr>
              <w:pStyle w:val="TAL"/>
            </w:pPr>
          </w:p>
        </w:tc>
        <w:tc>
          <w:tcPr>
            <w:tcW w:w="3490" w:type="dxa"/>
            <w:gridSpan w:val="2"/>
            <w:shd w:val="clear" w:color="auto" w:fill="auto"/>
            <w:vAlign w:val="center"/>
          </w:tcPr>
          <w:p w14:paraId="7B1DDAB0" w14:textId="77777777" w:rsidR="00364D72" w:rsidRPr="00D83EDB" w:rsidRDefault="00364D72" w:rsidP="00873D42">
            <w:pPr>
              <w:pStyle w:val="TAL"/>
            </w:pPr>
            <w:r w:rsidRPr="00D83EDB">
              <w:t>RB offset</w:t>
            </w:r>
          </w:p>
        </w:tc>
        <w:tc>
          <w:tcPr>
            <w:tcW w:w="983" w:type="dxa"/>
            <w:shd w:val="clear" w:color="auto" w:fill="auto"/>
            <w:vAlign w:val="center"/>
          </w:tcPr>
          <w:p w14:paraId="435B8673" w14:textId="77777777" w:rsidR="00364D72" w:rsidRPr="00D83EDB" w:rsidRDefault="00364D72" w:rsidP="00873D42">
            <w:pPr>
              <w:pStyle w:val="TAL"/>
            </w:pPr>
            <w:r w:rsidRPr="00D83EDB">
              <w:t>RBs</w:t>
            </w:r>
          </w:p>
        </w:tc>
        <w:tc>
          <w:tcPr>
            <w:tcW w:w="3125" w:type="dxa"/>
            <w:gridSpan w:val="2"/>
            <w:shd w:val="clear" w:color="auto" w:fill="auto"/>
            <w:vAlign w:val="center"/>
          </w:tcPr>
          <w:p w14:paraId="2941D500" w14:textId="77777777" w:rsidR="00364D72" w:rsidRPr="00D83EDB" w:rsidRDefault="00364D72" w:rsidP="00873D42">
            <w:pPr>
              <w:pStyle w:val="TAL"/>
            </w:pPr>
            <w:r w:rsidRPr="00D83EDB">
              <w:t>0</w:t>
            </w:r>
          </w:p>
        </w:tc>
      </w:tr>
      <w:tr w:rsidR="00364D72" w:rsidRPr="00D83EDB" w14:paraId="3613A683" w14:textId="77777777" w:rsidTr="00873D42">
        <w:trPr>
          <w:jc w:val="center"/>
        </w:trPr>
        <w:tc>
          <w:tcPr>
            <w:tcW w:w="1752" w:type="dxa"/>
            <w:vMerge/>
            <w:shd w:val="clear" w:color="auto" w:fill="auto"/>
            <w:vAlign w:val="center"/>
          </w:tcPr>
          <w:p w14:paraId="4094C090" w14:textId="77777777" w:rsidR="00364D72" w:rsidRPr="00D83EDB" w:rsidRDefault="00364D72" w:rsidP="00873D42">
            <w:pPr>
              <w:pStyle w:val="TAL"/>
            </w:pPr>
          </w:p>
        </w:tc>
        <w:tc>
          <w:tcPr>
            <w:tcW w:w="3490" w:type="dxa"/>
            <w:gridSpan w:val="2"/>
            <w:shd w:val="clear" w:color="auto" w:fill="auto"/>
            <w:vAlign w:val="center"/>
          </w:tcPr>
          <w:p w14:paraId="25AC2CBB" w14:textId="77777777" w:rsidR="00364D72" w:rsidRPr="00D83EDB" w:rsidRDefault="00364D72" w:rsidP="00873D42">
            <w:pPr>
              <w:pStyle w:val="TAL"/>
            </w:pPr>
            <w:r w:rsidRPr="00D83EDB">
              <w:t>Number of contiguous PRB</w:t>
            </w:r>
          </w:p>
        </w:tc>
        <w:tc>
          <w:tcPr>
            <w:tcW w:w="983" w:type="dxa"/>
            <w:shd w:val="clear" w:color="auto" w:fill="auto"/>
            <w:vAlign w:val="center"/>
          </w:tcPr>
          <w:p w14:paraId="593CC24C" w14:textId="77777777" w:rsidR="00364D72" w:rsidRPr="00D83EDB" w:rsidRDefault="00364D72" w:rsidP="00873D42">
            <w:pPr>
              <w:pStyle w:val="TAL"/>
            </w:pPr>
            <w:r w:rsidRPr="00D83EDB">
              <w:t>PRBs</w:t>
            </w:r>
          </w:p>
        </w:tc>
        <w:tc>
          <w:tcPr>
            <w:tcW w:w="3125" w:type="dxa"/>
            <w:gridSpan w:val="2"/>
            <w:shd w:val="clear" w:color="auto" w:fill="auto"/>
            <w:vAlign w:val="center"/>
          </w:tcPr>
          <w:p w14:paraId="0AF6B893" w14:textId="77777777" w:rsidR="00364D72" w:rsidRPr="00D83EDB" w:rsidRDefault="00364D72" w:rsidP="00873D42">
            <w:pPr>
              <w:pStyle w:val="TAL"/>
            </w:pPr>
            <w:r w:rsidRPr="00D83EDB">
              <w:t>Maximum transmission bandwidth configuration as specified in clause 5.3.2 of TS 38.101-1 for tested channel bandwidth and subcarrier spacing</w:t>
            </w:r>
          </w:p>
        </w:tc>
      </w:tr>
      <w:tr w:rsidR="00364D72" w:rsidRPr="00D83EDB" w14:paraId="5BEEA4CB" w14:textId="77777777" w:rsidTr="00873D42">
        <w:trPr>
          <w:jc w:val="center"/>
        </w:trPr>
        <w:tc>
          <w:tcPr>
            <w:tcW w:w="1752" w:type="dxa"/>
            <w:vMerge w:val="restart"/>
            <w:shd w:val="clear" w:color="auto" w:fill="auto"/>
            <w:vAlign w:val="center"/>
          </w:tcPr>
          <w:p w14:paraId="2AE7B187" w14:textId="77777777" w:rsidR="00364D72" w:rsidRPr="00D83EDB" w:rsidRDefault="00364D72" w:rsidP="00873D42">
            <w:pPr>
              <w:pStyle w:val="TAL"/>
            </w:pPr>
            <w:r w:rsidRPr="00D83EDB">
              <w:t>Common serving cell parameters</w:t>
            </w:r>
          </w:p>
        </w:tc>
        <w:tc>
          <w:tcPr>
            <w:tcW w:w="3490" w:type="dxa"/>
            <w:gridSpan w:val="2"/>
            <w:shd w:val="clear" w:color="auto" w:fill="auto"/>
            <w:vAlign w:val="center"/>
          </w:tcPr>
          <w:p w14:paraId="15925BE4" w14:textId="77777777" w:rsidR="00364D72" w:rsidRPr="00D83EDB" w:rsidRDefault="00364D72" w:rsidP="00873D42">
            <w:pPr>
              <w:pStyle w:val="TAL"/>
            </w:pPr>
            <w:r w:rsidRPr="00D83EDB">
              <w:t>Physical Cell ID</w:t>
            </w:r>
          </w:p>
        </w:tc>
        <w:tc>
          <w:tcPr>
            <w:tcW w:w="983" w:type="dxa"/>
            <w:shd w:val="clear" w:color="auto" w:fill="auto"/>
            <w:vAlign w:val="center"/>
          </w:tcPr>
          <w:p w14:paraId="2ADBF71F" w14:textId="77777777" w:rsidR="00364D72" w:rsidRPr="00D83EDB" w:rsidRDefault="00364D72" w:rsidP="00873D42">
            <w:pPr>
              <w:pStyle w:val="TAL"/>
            </w:pPr>
          </w:p>
        </w:tc>
        <w:tc>
          <w:tcPr>
            <w:tcW w:w="3125" w:type="dxa"/>
            <w:gridSpan w:val="2"/>
            <w:shd w:val="clear" w:color="auto" w:fill="auto"/>
            <w:vAlign w:val="center"/>
          </w:tcPr>
          <w:p w14:paraId="53A42A11" w14:textId="77777777" w:rsidR="00364D72" w:rsidRPr="00D83EDB" w:rsidRDefault="00364D72" w:rsidP="00873D42">
            <w:pPr>
              <w:pStyle w:val="TAL"/>
            </w:pPr>
            <w:r w:rsidRPr="00D83EDB">
              <w:t>0</w:t>
            </w:r>
          </w:p>
        </w:tc>
      </w:tr>
      <w:tr w:rsidR="00364D72" w:rsidRPr="00D83EDB" w14:paraId="26C80784" w14:textId="77777777" w:rsidTr="00873D42">
        <w:trPr>
          <w:jc w:val="center"/>
        </w:trPr>
        <w:tc>
          <w:tcPr>
            <w:tcW w:w="1752" w:type="dxa"/>
            <w:vMerge/>
            <w:shd w:val="clear" w:color="auto" w:fill="auto"/>
            <w:vAlign w:val="center"/>
          </w:tcPr>
          <w:p w14:paraId="6D34D8AF" w14:textId="77777777" w:rsidR="00364D72" w:rsidRPr="00D83EDB" w:rsidRDefault="00364D72" w:rsidP="00873D42">
            <w:pPr>
              <w:pStyle w:val="TAL"/>
            </w:pPr>
          </w:p>
        </w:tc>
        <w:tc>
          <w:tcPr>
            <w:tcW w:w="3490" w:type="dxa"/>
            <w:gridSpan w:val="2"/>
            <w:shd w:val="clear" w:color="auto" w:fill="auto"/>
            <w:vAlign w:val="center"/>
          </w:tcPr>
          <w:p w14:paraId="1F69A2B8" w14:textId="77777777" w:rsidR="00364D72" w:rsidRPr="00D83EDB" w:rsidRDefault="00364D72" w:rsidP="00873D42">
            <w:pPr>
              <w:pStyle w:val="TAL"/>
            </w:pPr>
            <w:r w:rsidRPr="00D83EDB">
              <w:t>SSB position in burst</w:t>
            </w:r>
          </w:p>
        </w:tc>
        <w:tc>
          <w:tcPr>
            <w:tcW w:w="983" w:type="dxa"/>
            <w:shd w:val="clear" w:color="auto" w:fill="auto"/>
            <w:vAlign w:val="center"/>
          </w:tcPr>
          <w:p w14:paraId="32942B1C" w14:textId="77777777" w:rsidR="00364D72" w:rsidRPr="00D83EDB" w:rsidRDefault="00364D72" w:rsidP="00873D42">
            <w:pPr>
              <w:pStyle w:val="TAL"/>
            </w:pPr>
          </w:p>
        </w:tc>
        <w:tc>
          <w:tcPr>
            <w:tcW w:w="3125" w:type="dxa"/>
            <w:gridSpan w:val="2"/>
            <w:shd w:val="clear" w:color="auto" w:fill="auto"/>
            <w:vAlign w:val="center"/>
          </w:tcPr>
          <w:p w14:paraId="7946A8D6" w14:textId="77777777" w:rsidR="00364D72" w:rsidRPr="00D83EDB" w:rsidRDefault="00364D72" w:rsidP="00873D42">
            <w:pPr>
              <w:pStyle w:val="TAL"/>
            </w:pPr>
            <w:r w:rsidRPr="00D83EDB">
              <w:t>First SSB in Slot #0</w:t>
            </w:r>
          </w:p>
        </w:tc>
      </w:tr>
      <w:tr w:rsidR="00364D72" w:rsidRPr="00D83EDB" w14:paraId="40823E6E" w14:textId="77777777" w:rsidTr="00873D42">
        <w:trPr>
          <w:jc w:val="center"/>
        </w:trPr>
        <w:tc>
          <w:tcPr>
            <w:tcW w:w="1752" w:type="dxa"/>
            <w:vMerge/>
            <w:shd w:val="clear" w:color="auto" w:fill="auto"/>
            <w:vAlign w:val="center"/>
          </w:tcPr>
          <w:p w14:paraId="62D50A79" w14:textId="77777777" w:rsidR="00364D72" w:rsidRPr="00D83EDB" w:rsidRDefault="00364D72" w:rsidP="00873D42">
            <w:pPr>
              <w:pStyle w:val="TAL"/>
            </w:pPr>
          </w:p>
        </w:tc>
        <w:tc>
          <w:tcPr>
            <w:tcW w:w="3490" w:type="dxa"/>
            <w:gridSpan w:val="2"/>
            <w:shd w:val="clear" w:color="auto" w:fill="auto"/>
            <w:vAlign w:val="center"/>
          </w:tcPr>
          <w:p w14:paraId="21FFB4A7" w14:textId="77777777" w:rsidR="00364D72" w:rsidRPr="00D83EDB" w:rsidRDefault="00364D72" w:rsidP="00873D42">
            <w:pPr>
              <w:pStyle w:val="TAL"/>
            </w:pPr>
            <w:r w:rsidRPr="00D83EDB">
              <w:t>SSB periodicity</w:t>
            </w:r>
          </w:p>
        </w:tc>
        <w:tc>
          <w:tcPr>
            <w:tcW w:w="983" w:type="dxa"/>
            <w:shd w:val="clear" w:color="auto" w:fill="auto"/>
            <w:vAlign w:val="center"/>
          </w:tcPr>
          <w:p w14:paraId="69C22556" w14:textId="77777777" w:rsidR="00364D72" w:rsidRPr="00D83EDB" w:rsidRDefault="00364D72" w:rsidP="00873D42">
            <w:pPr>
              <w:pStyle w:val="TAL"/>
            </w:pPr>
            <w:r w:rsidRPr="00D83EDB">
              <w:t>ms</w:t>
            </w:r>
          </w:p>
        </w:tc>
        <w:tc>
          <w:tcPr>
            <w:tcW w:w="3125" w:type="dxa"/>
            <w:gridSpan w:val="2"/>
            <w:shd w:val="clear" w:color="auto" w:fill="auto"/>
            <w:vAlign w:val="center"/>
          </w:tcPr>
          <w:p w14:paraId="581F36B2" w14:textId="77777777" w:rsidR="00364D72" w:rsidRPr="00D83EDB" w:rsidRDefault="00364D72" w:rsidP="00873D42">
            <w:pPr>
              <w:pStyle w:val="TAL"/>
            </w:pPr>
            <w:r w:rsidRPr="00D83EDB">
              <w:t>20</w:t>
            </w:r>
          </w:p>
        </w:tc>
      </w:tr>
      <w:tr w:rsidR="00364D72" w:rsidRPr="00D83EDB" w14:paraId="138AEA10" w14:textId="77777777" w:rsidTr="00873D42">
        <w:trPr>
          <w:jc w:val="center"/>
        </w:trPr>
        <w:tc>
          <w:tcPr>
            <w:tcW w:w="1752" w:type="dxa"/>
            <w:vMerge/>
            <w:shd w:val="clear" w:color="auto" w:fill="auto"/>
            <w:vAlign w:val="center"/>
          </w:tcPr>
          <w:p w14:paraId="5FA1CDC9" w14:textId="77777777" w:rsidR="00364D72" w:rsidRPr="00D83EDB" w:rsidRDefault="00364D72" w:rsidP="00873D42">
            <w:pPr>
              <w:pStyle w:val="TAL"/>
            </w:pPr>
          </w:p>
        </w:tc>
        <w:tc>
          <w:tcPr>
            <w:tcW w:w="3490" w:type="dxa"/>
            <w:gridSpan w:val="2"/>
            <w:shd w:val="clear" w:color="auto" w:fill="auto"/>
            <w:vAlign w:val="center"/>
          </w:tcPr>
          <w:p w14:paraId="5D609154" w14:textId="77777777" w:rsidR="00364D72" w:rsidRPr="00D83EDB" w:rsidRDefault="00364D72" w:rsidP="00873D42">
            <w:pPr>
              <w:pStyle w:val="TAL"/>
            </w:pPr>
            <w:r w:rsidRPr="00D83EDB">
              <w:t>First DMRS position for Type A PDSCH mapping</w:t>
            </w:r>
          </w:p>
        </w:tc>
        <w:tc>
          <w:tcPr>
            <w:tcW w:w="983" w:type="dxa"/>
            <w:shd w:val="clear" w:color="auto" w:fill="auto"/>
            <w:vAlign w:val="center"/>
          </w:tcPr>
          <w:p w14:paraId="5CB42047" w14:textId="77777777" w:rsidR="00364D72" w:rsidRPr="00D83EDB" w:rsidRDefault="00364D72" w:rsidP="00873D42">
            <w:pPr>
              <w:pStyle w:val="TAL"/>
            </w:pPr>
          </w:p>
        </w:tc>
        <w:tc>
          <w:tcPr>
            <w:tcW w:w="3125" w:type="dxa"/>
            <w:gridSpan w:val="2"/>
            <w:shd w:val="clear" w:color="auto" w:fill="auto"/>
            <w:vAlign w:val="center"/>
          </w:tcPr>
          <w:p w14:paraId="054718B1" w14:textId="77777777" w:rsidR="00364D72" w:rsidRPr="00D83EDB" w:rsidRDefault="00364D72" w:rsidP="00873D42">
            <w:pPr>
              <w:pStyle w:val="TAL"/>
            </w:pPr>
            <w:r w:rsidRPr="00D83EDB">
              <w:t>2</w:t>
            </w:r>
          </w:p>
        </w:tc>
      </w:tr>
      <w:tr w:rsidR="00364D72" w:rsidRPr="00D83EDB" w14:paraId="39A902DF" w14:textId="77777777" w:rsidTr="00873D42">
        <w:trPr>
          <w:jc w:val="center"/>
        </w:trPr>
        <w:tc>
          <w:tcPr>
            <w:tcW w:w="1752" w:type="dxa"/>
            <w:vMerge w:val="restart"/>
            <w:shd w:val="clear" w:color="auto" w:fill="auto"/>
            <w:vAlign w:val="center"/>
          </w:tcPr>
          <w:p w14:paraId="53421E49" w14:textId="77777777" w:rsidR="00364D72" w:rsidRPr="00D83EDB" w:rsidRDefault="00364D72" w:rsidP="00873D42">
            <w:pPr>
              <w:pStyle w:val="TAL"/>
            </w:pPr>
            <w:r w:rsidRPr="00D83EDB">
              <w:t>PDCCH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0B262" w14:textId="77777777" w:rsidR="00364D72" w:rsidRPr="00D83EDB" w:rsidRDefault="00364D72" w:rsidP="00873D42">
            <w:pPr>
              <w:pStyle w:val="TAL"/>
            </w:pPr>
            <w:r w:rsidRPr="00D83EDB">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C18279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B41C29" w14:textId="77777777" w:rsidR="00364D72" w:rsidRPr="00D83EDB" w:rsidRDefault="00364D72" w:rsidP="00873D42">
            <w:pPr>
              <w:pStyle w:val="TAL"/>
            </w:pPr>
            <w:r w:rsidRPr="00D83EDB">
              <w:t>Each slot</w:t>
            </w:r>
          </w:p>
        </w:tc>
      </w:tr>
      <w:tr w:rsidR="00364D72" w:rsidRPr="00D83EDB" w14:paraId="4D9F8AD3" w14:textId="77777777" w:rsidTr="00873D42">
        <w:trPr>
          <w:trHeight w:val="165"/>
          <w:jc w:val="center"/>
        </w:trPr>
        <w:tc>
          <w:tcPr>
            <w:tcW w:w="1752" w:type="dxa"/>
            <w:vMerge/>
            <w:shd w:val="clear" w:color="auto" w:fill="auto"/>
            <w:vAlign w:val="center"/>
          </w:tcPr>
          <w:p w14:paraId="23E004C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3D8A6" w14:textId="77777777" w:rsidR="00364D72" w:rsidRPr="00D83EDB" w:rsidRDefault="00364D72" w:rsidP="00873D42">
            <w:pPr>
              <w:pStyle w:val="TAL"/>
            </w:pPr>
            <w:r w:rsidRPr="00D83EDB">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E3B4566" w14:textId="77777777" w:rsidR="00364D72" w:rsidRPr="00D83EDB" w:rsidRDefault="00364D72" w:rsidP="00873D42">
            <w:pPr>
              <w:pStyle w:val="TAL"/>
            </w:pPr>
            <w:r w:rsidRPr="00D83EDB">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245E0" w14:textId="77777777" w:rsidR="00364D72" w:rsidRPr="00D83EDB" w:rsidRDefault="00364D72" w:rsidP="00873D42">
            <w:pPr>
              <w:pStyle w:val="TAL"/>
            </w:pPr>
            <w:r w:rsidRPr="00D83EDB">
              <w:t>0, 1</w:t>
            </w:r>
          </w:p>
        </w:tc>
      </w:tr>
      <w:tr w:rsidR="00364D72" w:rsidRPr="00D83EDB" w14:paraId="63814ED4" w14:textId="77777777" w:rsidTr="00873D42">
        <w:trPr>
          <w:trHeight w:val="165"/>
          <w:jc w:val="center"/>
        </w:trPr>
        <w:tc>
          <w:tcPr>
            <w:tcW w:w="1752" w:type="dxa"/>
            <w:vMerge/>
            <w:shd w:val="clear" w:color="auto" w:fill="auto"/>
            <w:vAlign w:val="center"/>
          </w:tcPr>
          <w:p w14:paraId="7C9DA26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6D57BD" w14:textId="77777777" w:rsidR="00364D72" w:rsidRPr="00D83EDB" w:rsidRDefault="00364D72" w:rsidP="00873D42">
            <w:pPr>
              <w:pStyle w:val="TAL"/>
            </w:pPr>
            <w:r w:rsidRPr="00D83EDB">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CBB83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6E58F" w14:textId="77777777" w:rsidR="00364D72" w:rsidRPr="00D83EDB" w:rsidRDefault="00364D72" w:rsidP="00873D42">
            <w:pPr>
              <w:pStyle w:val="TAL"/>
            </w:pPr>
            <w:r w:rsidRPr="00D83EDB">
              <w:t xml:space="preserve">Table 5.2-2 of TS 38.101-4 </w:t>
            </w:r>
            <w:r>
              <w:t>[8]</w:t>
            </w:r>
            <w:r w:rsidRPr="00D83EDB">
              <w:t xml:space="preserve"> for tested channel bandwidth and subcarrier spacing</w:t>
            </w:r>
          </w:p>
        </w:tc>
      </w:tr>
      <w:tr w:rsidR="00364D72" w:rsidRPr="00D83EDB" w14:paraId="69AF8735" w14:textId="77777777" w:rsidTr="00873D42">
        <w:trPr>
          <w:jc w:val="center"/>
        </w:trPr>
        <w:tc>
          <w:tcPr>
            <w:tcW w:w="1752" w:type="dxa"/>
            <w:vMerge/>
            <w:shd w:val="clear" w:color="auto" w:fill="auto"/>
            <w:vAlign w:val="center"/>
          </w:tcPr>
          <w:p w14:paraId="72B9F77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7EE2B" w14:textId="77777777" w:rsidR="00364D72" w:rsidRPr="00D83EDB" w:rsidRDefault="00364D72" w:rsidP="00873D42">
            <w:pPr>
              <w:pStyle w:val="TAL"/>
            </w:pPr>
            <w:r w:rsidRPr="00D83EDB">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58C25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251BFD" w14:textId="77777777" w:rsidR="00364D72" w:rsidRPr="00D83EDB" w:rsidRDefault="00364D72" w:rsidP="00873D42">
            <w:pPr>
              <w:pStyle w:val="TAL"/>
            </w:pPr>
            <w:r w:rsidRPr="00D83EDB">
              <w:t>1/AL8</w:t>
            </w:r>
          </w:p>
        </w:tc>
      </w:tr>
      <w:tr w:rsidR="00364D72" w:rsidRPr="00D83EDB" w14:paraId="15A7912A" w14:textId="77777777" w:rsidTr="00873D42">
        <w:trPr>
          <w:jc w:val="center"/>
        </w:trPr>
        <w:tc>
          <w:tcPr>
            <w:tcW w:w="1752" w:type="dxa"/>
            <w:vMerge/>
            <w:shd w:val="clear" w:color="auto" w:fill="auto"/>
            <w:vAlign w:val="center"/>
          </w:tcPr>
          <w:p w14:paraId="0DE2F5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AD276" w14:textId="77777777" w:rsidR="00364D72" w:rsidRPr="00D83EDB" w:rsidRDefault="00364D72" w:rsidP="00873D42">
            <w:pPr>
              <w:pStyle w:val="TAL"/>
            </w:pPr>
            <w:r w:rsidRPr="00D83EDB">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998DA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4CE9F" w14:textId="77777777" w:rsidR="00364D72" w:rsidRPr="00D83EDB" w:rsidRDefault="00364D72" w:rsidP="00873D42">
            <w:pPr>
              <w:pStyle w:val="TAL"/>
            </w:pPr>
            <w:r w:rsidRPr="00D83EDB">
              <w:t>Non-interleaved</w:t>
            </w:r>
          </w:p>
        </w:tc>
      </w:tr>
      <w:tr w:rsidR="00364D72" w:rsidRPr="00D83EDB" w14:paraId="2B0F30A4" w14:textId="77777777" w:rsidTr="00873D42">
        <w:trPr>
          <w:jc w:val="center"/>
        </w:trPr>
        <w:tc>
          <w:tcPr>
            <w:tcW w:w="1752" w:type="dxa"/>
            <w:vMerge/>
            <w:shd w:val="clear" w:color="auto" w:fill="auto"/>
            <w:vAlign w:val="center"/>
          </w:tcPr>
          <w:p w14:paraId="5878C53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27100" w14:textId="77777777" w:rsidR="00364D72" w:rsidRPr="00D83EDB" w:rsidRDefault="00364D72" w:rsidP="00873D42">
            <w:pPr>
              <w:pStyle w:val="TAL"/>
            </w:pPr>
            <w:r w:rsidRPr="00D83EDB">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625D25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1FB37" w14:textId="77777777" w:rsidR="00364D72" w:rsidRPr="00D83EDB" w:rsidRDefault="00364D72" w:rsidP="00873D42">
            <w:pPr>
              <w:pStyle w:val="TAL"/>
            </w:pPr>
            <w:r w:rsidRPr="00D83EDB">
              <w:t>1_1</w:t>
            </w:r>
          </w:p>
        </w:tc>
      </w:tr>
      <w:tr w:rsidR="00364D72" w:rsidRPr="00D83EDB" w14:paraId="32B92D54" w14:textId="77777777" w:rsidTr="00873D42">
        <w:trPr>
          <w:jc w:val="center"/>
        </w:trPr>
        <w:tc>
          <w:tcPr>
            <w:tcW w:w="1752" w:type="dxa"/>
            <w:vMerge/>
            <w:shd w:val="clear" w:color="auto" w:fill="auto"/>
            <w:vAlign w:val="center"/>
          </w:tcPr>
          <w:p w14:paraId="00C9DE3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FC21E" w14:textId="77777777" w:rsidR="00364D72" w:rsidRPr="00D83EDB" w:rsidRDefault="00364D72" w:rsidP="00873D42">
            <w:pPr>
              <w:pStyle w:val="TAL"/>
            </w:pPr>
            <w:r w:rsidRPr="00D83EDB">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A6F1B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2A463" w14:textId="77777777" w:rsidR="00364D72" w:rsidRPr="00D83EDB" w:rsidRDefault="00364D72" w:rsidP="00873D42">
            <w:pPr>
              <w:pStyle w:val="TAL"/>
            </w:pPr>
            <w:r w:rsidRPr="00D83EDB">
              <w:t>TCI state #1</w:t>
            </w:r>
          </w:p>
        </w:tc>
      </w:tr>
      <w:tr w:rsidR="00364D72" w:rsidRPr="00D83EDB" w14:paraId="0020292F" w14:textId="77777777" w:rsidTr="00873D42">
        <w:trPr>
          <w:jc w:val="center"/>
        </w:trPr>
        <w:tc>
          <w:tcPr>
            <w:tcW w:w="5242" w:type="dxa"/>
            <w:gridSpan w:val="3"/>
            <w:tcBorders>
              <w:right w:val="single" w:sz="4" w:space="0" w:color="auto"/>
            </w:tcBorders>
            <w:shd w:val="clear" w:color="auto" w:fill="auto"/>
            <w:vAlign w:val="center"/>
          </w:tcPr>
          <w:p w14:paraId="050CAE4F" w14:textId="77777777" w:rsidR="00364D72" w:rsidRPr="00D83EDB" w:rsidRDefault="00364D72" w:rsidP="00873D42">
            <w:pPr>
              <w:pStyle w:val="TAL"/>
            </w:pPr>
            <w:r w:rsidRPr="00D83EDB">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87C86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081CB" w14:textId="77777777" w:rsidR="00364D72" w:rsidRPr="00D83EDB" w:rsidRDefault="00364D72" w:rsidP="00873D42">
            <w:pPr>
              <w:pStyle w:val="TAL"/>
            </w:pPr>
            <w:r w:rsidRPr="00D83EDB">
              <w:t>Not configured</w:t>
            </w:r>
          </w:p>
        </w:tc>
      </w:tr>
      <w:tr w:rsidR="00364D72" w:rsidRPr="00D83EDB" w14:paraId="32B2F68A" w14:textId="77777777" w:rsidTr="00873D42">
        <w:trPr>
          <w:jc w:val="center"/>
        </w:trPr>
        <w:tc>
          <w:tcPr>
            <w:tcW w:w="1752" w:type="dxa"/>
            <w:vMerge w:val="restart"/>
            <w:shd w:val="clear" w:color="auto" w:fill="auto"/>
            <w:vAlign w:val="center"/>
          </w:tcPr>
          <w:p w14:paraId="6CD89AC8" w14:textId="77777777" w:rsidR="00364D72" w:rsidRPr="00D83EDB" w:rsidRDefault="00364D72" w:rsidP="00873D42">
            <w:pPr>
              <w:pStyle w:val="TAL"/>
            </w:pPr>
            <w:r w:rsidRPr="00D83EDB">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6D907"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B0B8D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FB4AC" w14:textId="77777777" w:rsidR="00364D72" w:rsidRPr="00D83EDB" w:rsidRDefault="00364D72" w:rsidP="00873D42">
            <w:pPr>
              <w:pStyle w:val="TAL"/>
            </w:pPr>
            <w:r w:rsidRPr="00D83EDB">
              <w:t>k0=0 for CSI-RS resource 1,2,3,4</w:t>
            </w:r>
          </w:p>
        </w:tc>
      </w:tr>
      <w:tr w:rsidR="00364D72" w:rsidRPr="00D83EDB" w14:paraId="7F06C7ED" w14:textId="77777777" w:rsidTr="00873D42">
        <w:trPr>
          <w:jc w:val="center"/>
        </w:trPr>
        <w:tc>
          <w:tcPr>
            <w:tcW w:w="1752" w:type="dxa"/>
            <w:vMerge/>
            <w:shd w:val="clear" w:color="auto" w:fill="auto"/>
            <w:vAlign w:val="center"/>
          </w:tcPr>
          <w:p w14:paraId="16A8CD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1D28"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9C83E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7D6F90" w14:textId="77777777" w:rsidR="00364D72" w:rsidRPr="00D83EDB" w:rsidRDefault="00364D72" w:rsidP="00873D42">
            <w:pPr>
              <w:pStyle w:val="TAL"/>
            </w:pPr>
            <w:r w:rsidRPr="00D83EDB">
              <w:t xml:space="preserve"> l0 = 6 for CSI-RS resource 1 and 3</w:t>
            </w:r>
          </w:p>
          <w:p w14:paraId="3E2DD30F" w14:textId="77777777" w:rsidR="00364D72" w:rsidRPr="00D83EDB" w:rsidRDefault="00364D72" w:rsidP="00873D42">
            <w:pPr>
              <w:pStyle w:val="TAL"/>
            </w:pPr>
            <w:r w:rsidRPr="00D83EDB">
              <w:t>l0 = 10 for CSI-RS resource 2 and 4</w:t>
            </w:r>
          </w:p>
        </w:tc>
      </w:tr>
      <w:tr w:rsidR="00364D72" w:rsidRPr="00D83EDB" w14:paraId="40DCF9F8" w14:textId="77777777" w:rsidTr="00873D42">
        <w:trPr>
          <w:jc w:val="center"/>
        </w:trPr>
        <w:tc>
          <w:tcPr>
            <w:tcW w:w="1752" w:type="dxa"/>
            <w:vMerge/>
            <w:shd w:val="clear" w:color="auto" w:fill="auto"/>
            <w:vAlign w:val="center"/>
          </w:tcPr>
          <w:p w14:paraId="4230DB5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C59D2"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CEEC1B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AE0C0" w14:textId="77777777" w:rsidR="00364D72" w:rsidRPr="00D83EDB" w:rsidRDefault="00364D72" w:rsidP="00873D42">
            <w:pPr>
              <w:pStyle w:val="TAL"/>
            </w:pPr>
            <w:r w:rsidRPr="00D83EDB">
              <w:t>1 for CSI-RS resource 1,2,3,4</w:t>
            </w:r>
          </w:p>
        </w:tc>
      </w:tr>
      <w:tr w:rsidR="00364D72" w:rsidRPr="00D83EDB" w14:paraId="6BE0B198" w14:textId="77777777" w:rsidTr="00873D42">
        <w:trPr>
          <w:jc w:val="center"/>
        </w:trPr>
        <w:tc>
          <w:tcPr>
            <w:tcW w:w="1752" w:type="dxa"/>
            <w:vMerge/>
            <w:shd w:val="clear" w:color="auto" w:fill="auto"/>
            <w:vAlign w:val="center"/>
          </w:tcPr>
          <w:p w14:paraId="786E7F39"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3AFA2"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845B27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DD610A" w14:textId="77777777" w:rsidR="00364D72" w:rsidRPr="00D83EDB" w:rsidRDefault="00364D72" w:rsidP="00873D42">
            <w:pPr>
              <w:pStyle w:val="TAL"/>
            </w:pPr>
            <w:r w:rsidRPr="00D83EDB">
              <w:t>‘No CDM’ for CSI-RS resource 1,2,3,4</w:t>
            </w:r>
          </w:p>
        </w:tc>
      </w:tr>
      <w:tr w:rsidR="00364D72" w:rsidRPr="00D83EDB" w14:paraId="148DE2BB" w14:textId="77777777" w:rsidTr="00873D42">
        <w:trPr>
          <w:jc w:val="center"/>
        </w:trPr>
        <w:tc>
          <w:tcPr>
            <w:tcW w:w="1752" w:type="dxa"/>
            <w:vMerge/>
            <w:shd w:val="clear" w:color="auto" w:fill="auto"/>
            <w:vAlign w:val="center"/>
          </w:tcPr>
          <w:p w14:paraId="260A02E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1DA33E"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0C67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D1C27" w14:textId="77777777" w:rsidR="00364D72" w:rsidRPr="00D83EDB" w:rsidRDefault="00364D72" w:rsidP="00873D42">
            <w:pPr>
              <w:pStyle w:val="TAL"/>
            </w:pPr>
            <w:r w:rsidRPr="00D83EDB">
              <w:t>3 for CSI-RS resource 1,2,3,4</w:t>
            </w:r>
          </w:p>
        </w:tc>
      </w:tr>
      <w:tr w:rsidR="00364D72" w:rsidRPr="00D83EDB" w14:paraId="2B3A5FEA" w14:textId="77777777" w:rsidTr="00873D42">
        <w:trPr>
          <w:jc w:val="center"/>
        </w:trPr>
        <w:tc>
          <w:tcPr>
            <w:tcW w:w="1752" w:type="dxa"/>
            <w:vMerge/>
            <w:shd w:val="clear" w:color="auto" w:fill="auto"/>
            <w:vAlign w:val="center"/>
          </w:tcPr>
          <w:p w14:paraId="223FDC4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F1658F"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1DE69"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E5C95" w14:textId="77777777" w:rsidR="00364D72" w:rsidRPr="00D83EDB" w:rsidRDefault="00364D72" w:rsidP="00873D42">
            <w:pPr>
              <w:pStyle w:val="TAL"/>
            </w:pPr>
            <w:r w:rsidRPr="00D83EDB">
              <w:t>15 kHz SCS: 20 for CSI-RS resource 1,2,3,4</w:t>
            </w:r>
          </w:p>
          <w:p w14:paraId="4C426C1D" w14:textId="77777777" w:rsidR="00364D72" w:rsidRPr="00D83EDB" w:rsidRDefault="00364D72" w:rsidP="00873D42">
            <w:pPr>
              <w:pStyle w:val="TAL"/>
            </w:pPr>
            <w:r w:rsidRPr="00D83EDB">
              <w:t>30 kHz SCS: 40 for CSI-RS resource 1,2,3,4</w:t>
            </w:r>
          </w:p>
        </w:tc>
      </w:tr>
      <w:tr w:rsidR="00364D72" w:rsidRPr="00D83EDB" w14:paraId="6EC792B6" w14:textId="77777777" w:rsidTr="00873D42">
        <w:trPr>
          <w:jc w:val="center"/>
        </w:trPr>
        <w:tc>
          <w:tcPr>
            <w:tcW w:w="1752" w:type="dxa"/>
            <w:vMerge/>
            <w:shd w:val="clear" w:color="auto" w:fill="auto"/>
            <w:vAlign w:val="center"/>
          </w:tcPr>
          <w:p w14:paraId="797E638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C415B"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23EC57"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2EACDB" w14:textId="77777777" w:rsidR="00364D72" w:rsidRPr="00D83EDB" w:rsidRDefault="00364D72" w:rsidP="00873D42">
            <w:pPr>
              <w:pStyle w:val="TAL"/>
            </w:pPr>
            <w:r w:rsidRPr="00D83EDB">
              <w:t>15 kHz SCS:</w:t>
            </w:r>
          </w:p>
          <w:p w14:paraId="1BAA3E67" w14:textId="77777777" w:rsidR="00364D72" w:rsidRPr="00D83EDB" w:rsidRDefault="00364D72" w:rsidP="00873D42">
            <w:pPr>
              <w:pStyle w:val="TAL"/>
            </w:pPr>
            <w:r w:rsidRPr="00D83EDB">
              <w:t>10 for CSI-RS resource 1 and 2</w:t>
            </w:r>
          </w:p>
          <w:p w14:paraId="6D28BE05" w14:textId="77777777" w:rsidR="00364D72" w:rsidRPr="00D83EDB" w:rsidRDefault="00364D72" w:rsidP="00873D42">
            <w:pPr>
              <w:pStyle w:val="TAL"/>
            </w:pPr>
            <w:r w:rsidRPr="00D83EDB">
              <w:t>11 for CSI-RS resource 3 and 4</w:t>
            </w:r>
          </w:p>
          <w:p w14:paraId="4F0EC665" w14:textId="77777777" w:rsidR="00364D72" w:rsidRPr="00D83EDB" w:rsidRDefault="00364D72" w:rsidP="00873D42">
            <w:pPr>
              <w:pStyle w:val="TAL"/>
            </w:pPr>
            <w:r w:rsidRPr="00D83EDB">
              <w:t>30 kHz SCS:</w:t>
            </w:r>
          </w:p>
          <w:p w14:paraId="04DDDED8" w14:textId="77777777" w:rsidR="00364D72" w:rsidRPr="00D83EDB" w:rsidRDefault="00364D72" w:rsidP="00873D42">
            <w:pPr>
              <w:pStyle w:val="TAL"/>
            </w:pPr>
            <w:r w:rsidRPr="00D83EDB">
              <w:t>20 for CSI-RS resource 1 and 2</w:t>
            </w:r>
          </w:p>
          <w:p w14:paraId="4EBAC941" w14:textId="77777777" w:rsidR="00364D72" w:rsidRPr="00D83EDB" w:rsidRDefault="00364D72" w:rsidP="00873D42">
            <w:pPr>
              <w:pStyle w:val="TAL"/>
            </w:pPr>
            <w:r w:rsidRPr="00D83EDB">
              <w:t>21 for CSI-RS resource 3 and 4</w:t>
            </w:r>
          </w:p>
        </w:tc>
      </w:tr>
      <w:tr w:rsidR="00364D72" w:rsidRPr="00D83EDB" w14:paraId="67764BB2" w14:textId="77777777" w:rsidTr="00873D42">
        <w:trPr>
          <w:jc w:val="center"/>
        </w:trPr>
        <w:tc>
          <w:tcPr>
            <w:tcW w:w="1752" w:type="dxa"/>
            <w:vMerge/>
            <w:shd w:val="clear" w:color="auto" w:fill="auto"/>
            <w:vAlign w:val="center"/>
          </w:tcPr>
          <w:p w14:paraId="795430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A422B"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92F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3374E" w14:textId="77777777" w:rsidR="00364D72" w:rsidRPr="00D83EDB" w:rsidRDefault="00364D72" w:rsidP="00873D42">
            <w:pPr>
              <w:pStyle w:val="TAL"/>
            </w:pPr>
            <w:r w:rsidRPr="00D83EDB">
              <w:t>Start PRB 0</w:t>
            </w:r>
          </w:p>
          <w:p w14:paraId="783D6C72" w14:textId="77777777" w:rsidR="00364D72" w:rsidRPr="00D83EDB" w:rsidRDefault="00364D72" w:rsidP="00873D42">
            <w:pPr>
              <w:pStyle w:val="TAL"/>
            </w:pPr>
            <w:r w:rsidRPr="00D83EDB">
              <w:t>Number of PRB = BWP size</w:t>
            </w:r>
          </w:p>
        </w:tc>
      </w:tr>
      <w:tr w:rsidR="00364D72" w:rsidRPr="00D83EDB" w14:paraId="49AAE6AB" w14:textId="77777777" w:rsidTr="00873D42">
        <w:trPr>
          <w:jc w:val="center"/>
        </w:trPr>
        <w:tc>
          <w:tcPr>
            <w:tcW w:w="1752" w:type="dxa"/>
            <w:vMerge/>
            <w:shd w:val="clear" w:color="auto" w:fill="auto"/>
            <w:vAlign w:val="center"/>
          </w:tcPr>
          <w:p w14:paraId="4042D64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9A91"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ED83A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0C89" w14:textId="77777777" w:rsidR="00364D72" w:rsidRPr="00D83EDB" w:rsidRDefault="00364D72" w:rsidP="00873D42">
            <w:pPr>
              <w:pStyle w:val="TAL"/>
            </w:pPr>
            <w:r w:rsidRPr="00D83EDB">
              <w:t>TCI state #0</w:t>
            </w:r>
          </w:p>
        </w:tc>
      </w:tr>
      <w:tr w:rsidR="00364D72" w:rsidRPr="00D83EDB" w14:paraId="713C1E86" w14:textId="77777777" w:rsidTr="00873D42">
        <w:trPr>
          <w:jc w:val="center"/>
        </w:trPr>
        <w:tc>
          <w:tcPr>
            <w:tcW w:w="1752" w:type="dxa"/>
            <w:vMerge w:val="restart"/>
            <w:shd w:val="clear" w:color="auto" w:fill="auto"/>
            <w:vAlign w:val="center"/>
          </w:tcPr>
          <w:p w14:paraId="3C60148C" w14:textId="77777777" w:rsidR="00364D72" w:rsidRPr="00D83EDB" w:rsidRDefault="00364D72" w:rsidP="00873D42">
            <w:pPr>
              <w:pStyle w:val="TAL"/>
            </w:pPr>
            <w:r w:rsidRPr="00D83EDB">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01245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DAE8A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1C3578" w14:textId="77777777" w:rsidR="00364D72" w:rsidRPr="00D83EDB" w:rsidRDefault="00364D72" w:rsidP="00873D42">
            <w:pPr>
              <w:pStyle w:val="TAL"/>
            </w:pPr>
            <w:r w:rsidRPr="00D83EDB">
              <w:t>k0 = 0</w:t>
            </w:r>
          </w:p>
        </w:tc>
      </w:tr>
      <w:tr w:rsidR="00364D72" w:rsidRPr="00D83EDB" w14:paraId="52A51811" w14:textId="77777777" w:rsidTr="00873D42">
        <w:trPr>
          <w:jc w:val="center"/>
        </w:trPr>
        <w:tc>
          <w:tcPr>
            <w:tcW w:w="1752" w:type="dxa"/>
            <w:vMerge/>
            <w:shd w:val="clear" w:color="auto" w:fill="auto"/>
            <w:vAlign w:val="center"/>
          </w:tcPr>
          <w:p w14:paraId="2A6BE408"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17C95F"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94F96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0F7F3" w14:textId="77777777" w:rsidR="00364D72" w:rsidRPr="00D83EDB" w:rsidRDefault="00364D72" w:rsidP="00873D42">
            <w:pPr>
              <w:pStyle w:val="TAL"/>
            </w:pPr>
            <w:r w:rsidRPr="00D83EDB">
              <w:t>l0 = 12</w:t>
            </w:r>
          </w:p>
        </w:tc>
      </w:tr>
      <w:tr w:rsidR="00364D72" w:rsidRPr="00D83EDB" w14:paraId="3CDF33A0" w14:textId="77777777" w:rsidTr="00873D42">
        <w:trPr>
          <w:jc w:val="center"/>
        </w:trPr>
        <w:tc>
          <w:tcPr>
            <w:tcW w:w="1752" w:type="dxa"/>
            <w:vMerge/>
            <w:shd w:val="clear" w:color="auto" w:fill="auto"/>
            <w:vAlign w:val="center"/>
          </w:tcPr>
          <w:p w14:paraId="22992882"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B3BF04"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B3FAB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A5CE10" w14:textId="77777777" w:rsidR="00364D72" w:rsidRPr="00D83EDB" w:rsidRDefault="00364D72" w:rsidP="00873D42">
            <w:pPr>
              <w:pStyle w:val="TAL"/>
            </w:pPr>
            <w:r w:rsidRPr="00D83EDB">
              <w:t>Same as number of transmit antenna</w:t>
            </w:r>
          </w:p>
        </w:tc>
      </w:tr>
      <w:tr w:rsidR="00364D72" w:rsidRPr="00D83EDB" w14:paraId="4A142F30" w14:textId="77777777" w:rsidTr="00873D42">
        <w:trPr>
          <w:jc w:val="center"/>
        </w:trPr>
        <w:tc>
          <w:tcPr>
            <w:tcW w:w="1752" w:type="dxa"/>
            <w:vMerge/>
            <w:shd w:val="clear" w:color="auto" w:fill="auto"/>
            <w:vAlign w:val="center"/>
          </w:tcPr>
          <w:p w14:paraId="59CC459C"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74C43"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5570F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DBB0A3" w14:textId="77777777" w:rsidR="00364D72" w:rsidRPr="00D83EDB" w:rsidRDefault="00364D72" w:rsidP="00873D42">
            <w:pPr>
              <w:pStyle w:val="TAL"/>
            </w:pPr>
            <w:r w:rsidRPr="00D83EDB">
              <w:t>‘FD-CDM2’</w:t>
            </w:r>
          </w:p>
        </w:tc>
      </w:tr>
      <w:tr w:rsidR="00364D72" w:rsidRPr="00D83EDB" w14:paraId="1213C3CB" w14:textId="77777777" w:rsidTr="00873D42">
        <w:trPr>
          <w:jc w:val="center"/>
        </w:trPr>
        <w:tc>
          <w:tcPr>
            <w:tcW w:w="1752" w:type="dxa"/>
            <w:vMerge/>
            <w:shd w:val="clear" w:color="auto" w:fill="auto"/>
            <w:vAlign w:val="center"/>
          </w:tcPr>
          <w:p w14:paraId="036313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E9AE5A"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D259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38D62" w14:textId="77777777" w:rsidR="00364D72" w:rsidRPr="00D83EDB" w:rsidRDefault="00364D72" w:rsidP="00873D42">
            <w:pPr>
              <w:pStyle w:val="TAL"/>
            </w:pPr>
            <w:r w:rsidRPr="00D83EDB">
              <w:t>1</w:t>
            </w:r>
          </w:p>
        </w:tc>
      </w:tr>
      <w:tr w:rsidR="00364D72" w:rsidRPr="00D83EDB" w14:paraId="35EA3802" w14:textId="77777777" w:rsidTr="00873D42">
        <w:trPr>
          <w:jc w:val="center"/>
        </w:trPr>
        <w:tc>
          <w:tcPr>
            <w:tcW w:w="1752" w:type="dxa"/>
            <w:vMerge/>
            <w:shd w:val="clear" w:color="auto" w:fill="auto"/>
            <w:vAlign w:val="center"/>
          </w:tcPr>
          <w:p w14:paraId="1B4AF86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816A1"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F8F374"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0A897" w14:textId="77777777" w:rsidR="00364D72" w:rsidRPr="00D83EDB" w:rsidRDefault="00364D72" w:rsidP="00873D42">
            <w:pPr>
              <w:pStyle w:val="TAL"/>
            </w:pPr>
            <w:r w:rsidRPr="00D83EDB">
              <w:t>15 kHz SCS: 20</w:t>
            </w:r>
          </w:p>
          <w:p w14:paraId="0D70A803" w14:textId="77777777" w:rsidR="00364D72" w:rsidRPr="00D83EDB" w:rsidRDefault="00364D72" w:rsidP="00873D42">
            <w:pPr>
              <w:pStyle w:val="TAL"/>
            </w:pPr>
            <w:r w:rsidRPr="00D83EDB">
              <w:t>30 kHz SCS: 40</w:t>
            </w:r>
          </w:p>
        </w:tc>
      </w:tr>
      <w:tr w:rsidR="00364D72" w:rsidRPr="00D83EDB" w14:paraId="4984E558" w14:textId="77777777" w:rsidTr="00873D42">
        <w:trPr>
          <w:jc w:val="center"/>
        </w:trPr>
        <w:tc>
          <w:tcPr>
            <w:tcW w:w="1752" w:type="dxa"/>
            <w:vMerge/>
            <w:shd w:val="clear" w:color="auto" w:fill="auto"/>
            <w:vAlign w:val="center"/>
          </w:tcPr>
          <w:p w14:paraId="7573720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B47F1"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533E60F"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0D8A71" w14:textId="77777777" w:rsidR="00364D72" w:rsidRPr="00D83EDB" w:rsidRDefault="00364D72" w:rsidP="00873D42">
            <w:pPr>
              <w:pStyle w:val="TAL"/>
            </w:pPr>
            <w:r w:rsidRPr="00D83EDB">
              <w:t>0</w:t>
            </w:r>
          </w:p>
        </w:tc>
      </w:tr>
      <w:tr w:rsidR="00364D72" w:rsidRPr="00D83EDB" w14:paraId="7D1E8CF3" w14:textId="77777777" w:rsidTr="00873D42">
        <w:trPr>
          <w:jc w:val="center"/>
        </w:trPr>
        <w:tc>
          <w:tcPr>
            <w:tcW w:w="1752" w:type="dxa"/>
            <w:vMerge/>
            <w:shd w:val="clear" w:color="auto" w:fill="auto"/>
            <w:vAlign w:val="center"/>
          </w:tcPr>
          <w:p w14:paraId="0A5F481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CB1FC"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24C30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B8D88" w14:textId="77777777" w:rsidR="00364D72" w:rsidRPr="00D83EDB" w:rsidRDefault="00364D72" w:rsidP="00873D42">
            <w:pPr>
              <w:pStyle w:val="TAL"/>
            </w:pPr>
            <w:r w:rsidRPr="00D83EDB">
              <w:t>Start PRB 0</w:t>
            </w:r>
          </w:p>
          <w:p w14:paraId="27518315" w14:textId="77777777" w:rsidR="00364D72" w:rsidRPr="00D83EDB" w:rsidRDefault="00364D72" w:rsidP="00873D42">
            <w:pPr>
              <w:pStyle w:val="TAL"/>
            </w:pPr>
            <w:r w:rsidRPr="00D83EDB">
              <w:t>Number of PRB = BWP size</w:t>
            </w:r>
          </w:p>
        </w:tc>
      </w:tr>
      <w:tr w:rsidR="00364D72" w:rsidRPr="00D83EDB" w14:paraId="7F4E812E" w14:textId="77777777" w:rsidTr="00873D42">
        <w:trPr>
          <w:jc w:val="center"/>
        </w:trPr>
        <w:tc>
          <w:tcPr>
            <w:tcW w:w="1752" w:type="dxa"/>
            <w:vMerge/>
            <w:shd w:val="clear" w:color="auto" w:fill="auto"/>
            <w:vAlign w:val="center"/>
          </w:tcPr>
          <w:p w14:paraId="18123BB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8C10E"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63021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300B3" w14:textId="77777777" w:rsidR="00364D72" w:rsidRPr="00D83EDB" w:rsidRDefault="00364D72" w:rsidP="00873D42">
            <w:pPr>
              <w:pStyle w:val="TAL"/>
            </w:pPr>
            <w:r w:rsidRPr="00D83EDB">
              <w:t>TCI state #1</w:t>
            </w:r>
          </w:p>
        </w:tc>
      </w:tr>
      <w:tr w:rsidR="00364D72" w:rsidRPr="00D83EDB" w14:paraId="02E57094" w14:textId="77777777" w:rsidTr="00873D42">
        <w:trPr>
          <w:jc w:val="center"/>
        </w:trPr>
        <w:tc>
          <w:tcPr>
            <w:tcW w:w="1752" w:type="dxa"/>
            <w:vMerge w:val="restart"/>
            <w:shd w:val="clear" w:color="auto" w:fill="auto"/>
            <w:vAlign w:val="center"/>
          </w:tcPr>
          <w:p w14:paraId="01BEBDB9" w14:textId="77777777" w:rsidR="00364D72" w:rsidRPr="00D83EDB" w:rsidRDefault="00364D72" w:rsidP="00873D42">
            <w:pPr>
              <w:pStyle w:val="TAL"/>
            </w:pPr>
            <w:r w:rsidRPr="00D83EDB">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81070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F6459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D8CAB5" w14:textId="77777777" w:rsidR="00364D72" w:rsidRPr="00D83EDB" w:rsidRDefault="00364D72" w:rsidP="00873D42">
            <w:pPr>
              <w:pStyle w:val="TAL"/>
            </w:pPr>
            <w:r w:rsidRPr="00D83EDB">
              <w:t>k0 = 4</w:t>
            </w:r>
          </w:p>
        </w:tc>
      </w:tr>
      <w:tr w:rsidR="00364D72" w:rsidRPr="00D83EDB" w14:paraId="428F8AF6" w14:textId="77777777" w:rsidTr="00873D42">
        <w:trPr>
          <w:jc w:val="center"/>
        </w:trPr>
        <w:tc>
          <w:tcPr>
            <w:tcW w:w="1752" w:type="dxa"/>
            <w:vMerge/>
            <w:shd w:val="clear" w:color="auto" w:fill="auto"/>
            <w:vAlign w:val="center"/>
          </w:tcPr>
          <w:p w14:paraId="371C83A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4809B"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F6955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C4569" w14:textId="77777777" w:rsidR="00364D72" w:rsidRPr="00D83EDB" w:rsidRDefault="00364D72" w:rsidP="00873D42">
            <w:pPr>
              <w:pStyle w:val="TAL"/>
            </w:pPr>
            <w:r w:rsidRPr="00D83EDB">
              <w:t>l0 = 12</w:t>
            </w:r>
          </w:p>
        </w:tc>
      </w:tr>
      <w:tr w:rsidR="00364D72" w:rsidRPr="00D83EDB" w14:paraId="30DCDD5E" w14:textId="77777777" w:rsidTr="00873D42">
        <w:trPr>
          <w:jc w:val="center"/>
        </w:trPr>
        <w:tc>
          <w:tcPr>
            <w:tcW w:w="1752" w:type="dxa"/>
            <w:vMerge/>
            <w:shd w:val="clear" w:color="auto" w:fill="auto"/>
            <w:vAlign w:val="center"/>
          </w:tcPr>
          <w:p w14:paraId="17D2D39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C01A1"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DA732A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50626E" w14:textId="77777777" w:rsidR="00364D72" w:rsidRPr="00D83EDB" w:rsidRDefault="00364D72" w:rsidP="00873D42">
            <w:pPr>
              <w:pStyle w:val="TAL"/>
            </w:pPr>
            <w:r w:rsidRPr="00D83EDB">
              <w:t>4</w:t>
            </w:r>
          </w:p>
        </w:tc>
      </w:tr>
      <w:tr w:rsidR="00364D72" w:rsidRPr="00D83EDB" w14:paraId="521236E1" w14:textId="77777777" w:rsidTr="00873D42">
        <w:trPr>
          <w:jc w:val="center"/>
        </w:trPr>
        <w:tc>
          <w:tcPr>
            <w:tcW w:w="1752" w:type="dxa"/>
            <w:vMerge/>
            <w:shd w:val="clear" w:color="auto" w:fill="auto"/>
            <w:vAlign w:val="center"/>
          </w:tcPr>
          <w:p w14:paraId="24253CF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A06CBA"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7800B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09B4A" w14:textId="77777777" w:rsidR="00364D72" w:rsidRPr="00D83EDB" w:rsidRDefault="00364D72" w:rsidP="00873D42">
            <w:pPr>
              <w:pStyle w:val="TAL"/>
            </w:pPr>
            <w:r w:rsidRPr="00D83EDB">
              <w:t>‘FD-CDM2’</w:t>
            </w:r>
          </w:p>
        </w:tc>
      </w:tr>
      <w:tr w:rsidR="00364D72" w:rsidRPr="00D83EDB" w14:paraId="28A7F851" w14:textId="77777777" w:rsidTr="00873D42">
        <w:trPr>
          <w:jc w:val="center"/>
        </w:trPr>
        <w:tc>
          <w:tcPr>
            <w:tcW w:w="1752" w:type="dxa"/>
            <w:vMerge/>
            <w:shd w:val="clear" w:color="auto" w:fill="auto"/>
            <w:vAlign w:val="center"/>
          </w:tcPr>
          <w:p w14:paraId="1FD03D2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C65B08"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9F0A4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A7E32" w14:textId="77777777" w:rsidR="00364D72" w:rsidRPr="00D83EDB" w:rsidRDefault="00364D72" w:rsidP="00873D42">
            <w:pPr>
              <w:pStyle w:val="TAL"/>
            </w:pPr>
            <w:r w:rsidRPr="00D83EDB">
              <w:t>1</w:t>
            </w:r>
          </w:p>
        </w:tc>
      </w:tr>
      <w:tr w:rsidR="00364D72" w:rsidRPr="00D83EDB" w14:paraId="495E38A7" w14:textId="77777777" w:rsidTr="00873D42">
        <w:trPr>
          <w:trHeight w:val="53"/>
          <w:jc w:val="center"/>
        </w:trPr>
        <w:tc>
          <w:tcPr>
            <w:tcW w:w="1752" w:type="dxa"/>
            <w:vMerge/>
            <w:shd w:val="clear" w:color="auto" w:fill="auto"/>
            <w:vAlign w:val="center"/>
          </w:tcPr>
          <w:p w14:paraId="4EEDFF1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5FC9A8"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C803A1"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4009E9" w14:textId="77777777" w:rsidR="00364D72" w:rsidRPr="00D83EDB" w:rsidRDefault="00364D72" w:rsidP="00873D42">
            <w:pPr>
              <w:pStyle w:val="TAL"/>
            </w:pPr>
            <w:r w:rsidRPr="00D83EDB">
              <w:t>15 kHz SCS: 20</w:t>
            </w:r>
          </w:p>
          <w:p w14:paraId="5BC901FD" w14:textId="77777777" w:rsidR="00364D72" w:rsidRPr="00D83EDB" w:rsidRDefault="00364D72" w:rsidP="00873D42">
            <w:pPr>
              <w:pStyle w:val="TAL"/>
            </w:pPr>
            <w:r w:rsidRPr="00D83EDB">
              <w:t>30 kHz SCS: 40</w:t>
            </w:r>
          </w:p>
        </w:tc>
      </w:tr>
      <w:tr w:rsidR="00364D72" w:rsidRPr="00D83EDB" w14:paraId="237AA5E9" w14:textId="77777777" w:rsidTr="00873D42">
        <w:trPr>
          <w:jc w:val="center"/>
        </w:trPr>
        <w:tc>
          <w:tcPr>
            <w:tcW w:w="1752" w:type="dxa"/>
            <w:vMerge/>
            <w:shd w:val="clear" w:color="auto" w:fill="auto"/>
            <w:vAlign w:val="center"/>
          </w:tcPr>
          <w:p w14:paraId="3EB02E2B"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E7F6C0"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F1D008"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6AA29" w14:textId="77777777" w:rsidR="00364D72" w:rsidRPr="00D83EDB" w:rsidRDefault="00364D72" w:rsidP="00873D42">
            <w:pPr>
              <w:pStyle w:val="TAL"/>
            </w:pPr>
            <w:r w:rsidRPr="00D83EDB">
              <w:t>0</w:t>
            </w:r>
          </w:p>
        </w:tc>
      </w:tr>
      <w:tr w:rsidR="00364D72" w:rsidRPr="00D83EDB" w14:paraId="3212C32E" w14:textId="77777777" w:rsidTr="00873D42">
        <w:trPr>
          <w:jc w:val="center"/>
        </w:trPr>
        <w:tc>
          <w:tcPr>
            <w:tcW w:w="1752" w:type="dxa"/>
            <w:vMerge/>
            <w:shd w:val="clear" w:color="auto" w:fill="auto"/>
            <w:vAlign w:val="center"/>
          </w:tcPr>
          <w:p w14:paraId="333BAC4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4C97A1"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61B6AE"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A1E15" w14:textId="77777777" w:rsidR="00364D72" w:rsidRPr="00D83EDB" w:rsidRDefault="00364D72" w:rsidP="00873D42">
            <w:pPr>
              <w:pStyle w:val="TAL"/>
            </w:pPr>
            <w:r w:rsidRPr="00D83EDB">
              <w:t>Start PRB 0</w:t>
            </w:r>
          </w:p>
          <w:p w14:paraId="5850E29F" w14:textId="77777777" w:rsidR="00364D72" w:rsidRPr="00D83EDB" w:rsidRDefault="00364D72" w:rsidP="00873D42">
            <w:pPr>
              <w:pStyle w:val="TAL"/>
            </w:pPr>
            <w:r w:rsidRPr="00D83EDB">
              <w:t>Number of PRB = BWP size</w:t>
            </w:r>
          </w:p>
        </w:tc>
      </w:tr>
      <w:tr w:rsidR="00364D72" w:rsidRPr="00D83EDB" w14:paraId="5F0F5D2C" w14:textId="77777777" w:rsidTr="00873D42">
        <w:trPr>
          <w:jc w:val="center"/>
        </w:trPr>
        <w:tc>
          <w:tcPr>
            <w:tcW w:w="1752" w:type="dxa"/>
            <w:vMerge w:val="restart"/>
            <w:shd w:val="clear" w:color="auto" w:fill="auto"/>
            <w:vAlign w:val="center"/>
          </w:tcPr>
          <w:p w14:paraId="14D69840" w14:textId="77777777" w:rsidR="00364D72" w:rsidRPr="00D83EDB" w:rsidRDefault="00364D72" w:rsidP="00873D42">
            <w:pPr>
              <w:pStyle w:val="TAL"/>
            </w:pPr>
            <w:r w:rsidRPr="00D83EDB">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9B8F3E" w14:textId="77777777" w:rsidR="00364D72" w:rsidRPr="00D83EDB" w:rsidRDefault="00364D72" w:rsidP="00873D42">
            <w:pPr>
              <w:pStyle w:val="TAL"/>
            </w:pPr>
            <w:r w:rsidRPr="00D83EDB">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2F5A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696A8" w14:textId="77777777" w:rsidR="00364D72" w:rsidRPr="00D83EDB" w:rsidRDefault="00364D72" w:rsidP="00873D42">
            <w:pPr>
              <w:pStyle w:val="TAL"/>
            </w:pPr>
            <w:r w:rsidRPr="00D83EDB">
              <w:t>{1000, 1001} for Rank 2 tests</w:t>
            </w:r>
          </w:p>
          <w:p w14:paraId="186E6B19" w14:textId="77777777" w:rsidR="00364D72" w:rsidRPr="00D83EDB" w:rsidRDefault="00364D72" w:rsidP="00873D42">
            <w:pPr>
              <w:pStyle w:val="TAL"/>
            </w:pPr>
            <w:r w:rsidRPr="00D83EDB">
              <w:t>{1000-1003} for Rank 4 tests</w:t>
            </w:r>
          </w:p>
        </w:tc>
      </w:tr>
      <w:tr w:rsidR="00364D72" w:rsidRPr="00D83EDB" w14:paraId="3F718727" w14:textId="77777777" w:rsidTr="00873D42">
        <w:trPr>
          <w:jc w:val="center"/>
        </w:trPr>
        <w:tc>
          <w:tcPr>
            <w:tcW w:w="1752" w:type="dxa"/>
            <w:vMerge/>
            <w:shd w:val="clear" w:color="auto" w:fill="auto"/>
            <w:vAlign w:val="center"/>
          </w:tcPr>
          <w:p w14:paraId="6B76389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654635" w14:textId="77777777" w:rsidR="00364D72" w:rsidRPr="00D83EDB" w:rsidRDefault="00364D72" w:rsidP="00873D42">
            <w:pPr>
              <w:pStyle w:val="TAL"/>
            </w:pPr>
            <w:r w:rsidRPr="00D83EDB">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431AD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8D3A3" w14:textId="77777777" w:rsidR="00364D72" w:rsidRPr="00D83EDB" w:rsidRDefault="00364D72" w:rsidP="00873D42">
            <w:pPr>
              <w:pStyle w:val="TAL"/>
            </w:pPr>
            <w:r w:rsidRPr="00D83EDB">
              <w:t>1 for Rank 2 tests</w:t>
            </w:r>
          </w:p>
          <w:p w14:paraId="328BFCE4" w14:textId="77777777" w:rsidR="00364D72" w:rsidRPr="00D83EDB" w:rsidRDefault="00364D72" w:rsidP="00873D42">
            <w:pPr>
              <w:pStyle w:val="TAL"/>
            </w:pPr>
            <w:r w:rsidRPr="00D83EDB">
              <w:t>2 for Rank 4 tests</w:t>
            </w:r>
          </w:p>
        </w:tc>
      </w:tr>
      <w:tr w:rsidR="00364D72" w:rsidRPr="00D83EDB" w14:paraId="2037D39D" w14:textId="77777777" w:rsidTr="00873D42">
        <w:trPr>
          <w:jc w:val="center"/>
        </w:trPr>
        <w:tc>
          <w:tcPr>
            <w:tcW w:w="1752" w:type="dxa"/>
            <w:vMerge w:val="restart"/>
            <w:shd w:val="clear" w:color="auto" w:fill="auto"/>
            <w:vAlign w:val="center"/>
          </w:tcPr>
          <w:p w14:paraId="015AB239" w14:textId="77777777" w:rsidR="00364D72" w:rsidRPr="00D83EDB" w:rsidRDefault="00364D72" w:rsidP="00873D42">
            <w:pPr>
              <w:pStyle w:val="TAL"/>
            </w:pPr>
            <w:r w:rsidRPr="00D83EDB">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0F73DA06"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7FDD30"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6556AF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F4824E" w14:textId="77777777" w:rsidR="00364D72" w:rsidRPr="00D83EDB" w:rsidRDefault="00364D72" w:rsidP="00873D42">
            <w:pPr>
              <w:pStyle w:val="TAL"/>
            </w:pPr>
            <w:r w:rsidRPr="00D83EDB">
              <w:t>SSB #0</w:t>
            </w:r>
          </w:p>
        </w:tc>
      </w:tr>
      <w:tr w:rsidR="00364D72" w:rsidRPr="00D83EDB" w14:paraId="72C04053" w14:textId="77777777" w:rsidTr="00873D42">
        <w:trPr>
          <w:jc w:val="center"/>
        </w:trPr>
        <w:tc>
          <w:tcPr>
            <w:tcW w:w="1752" w:type="dxa"/>
            <w:vMerge/>
            <w:shd w:val="clear" w:color="auto" w:fill="auto"/>
            <w:vAlign w:val="center"/>
          </w:tcPr>
          <w:p w14:paraId="18BDE96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8AF02AF"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D06C23F"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56E07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D7578" w14:textId="77777777" w:rsidR="00364D72" w:rsidRPr="00D83EDB" w:rsidRDefault="00364D72" w:rsidP="00873D42">
            <w:pPr>
              <w:pStyle w:val="TAL"/>
            </w:pPr>
            <w:r w:rsidRPr="00D83EDB">
              <w:t>Type C</w:t>
            </w:r>
          </w:p>
        </w:tc>
      </w:tr>
      <w:tr w:rsidR="00364D72" w:rsidRPr="00D83EDB" w14:paraId="37AA8B30" w14:textId="77777777" w:rsidTr="00873D42">
        <w:trPr>
          <w:jc w:val="center"/>
        </w:trPr>
        <w:tc>
          <w:tcPr>
            <w:tcW w:w="1752" w:type="dxa"/>
            <w:vMerge/>
            <w:shd w:val="clear" w:color="auto" w:fill="auto"/>
            <w:vAlign w:val="center"/>
          </w:tcPr>
          <w:p w14:paraId="5470B825" w14:textId="77777777" w:rsidR="00364D72" w:rsidRPr="00D83EDB" w:rsidRDefault="00364D72" w:rsidP="00873D42">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0355575C"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C0517D2"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6FC45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CCCB92" w14:textId="77777777" w:rsidR="00364D72" w:rsidRPr="00D83EDB" w:rsidRDefault="00364D72" w:rsidP="00873D42">
            <w:pPr>
              <w:pStyle w:val="TAL"/>
            </w:pPr>
            <w:r w:rsidRPr="00D83EDB">
              <w:t>N/A</w:t>
            </w:r>
          </w:p>
        </w:tc>
      </w:tr>
      <w:tr w:rsidR="00364D72" w:rsidRPr="00D83EDB" w14:paraId="4C1E22E6" w14:textId="77777777" w:rsidTr="00873D42">
        <w:trPr>
          <w:jc w:val="center"/>
        </w:trPr>
        <w:tc>
          <w:tcPr>
            <w:tcW w:w="1752" w:type="dxa"/>
            <w:vMerge/>
            <w:shd w:val="clear" w:color="auto" w:fill="auto"/>
            <w:vAlign w:val="center"/>
          </w:tcPr>
          <w:p w14:paraId="24AA808A"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3C11E84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608C3D6"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94DACA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465B1" w14:textId="77777777" w:rsidR="00364D72" w:rsidRPr="00D83EDB" w:rsidRDefault="00364D72" w:rsidP="00873D42">
            <w:pPr>
              <w:pStyle w:val="TAL"/>
            </w:pPr>
            <w:r w:rsidRPr="00D83EDB">
              <w:t>N/A</w:t>
            </w:r>
          </w:p>
        </w:tc>
      </w:tr>
      <w:tr w:rsidR="00364D72" w:rsidRPr="00D83EDB" w14:paraId="1299D95F" w14:textId="77777777" w:rsidTr="00873D42">
        <w:trPr>
          <w:jc w:val="center"/>
        </w:trPr>
        <w:tc>
          <w:tcPr>
            <w:tcW w:w="1752" w:type="dxa"/>
            <w:vMerge w:val="restart"/>
            <w:shd w:val="clear" w:color="auto" w:fill="auto"/>
            <w:vAlign w:val="center"/>
          </w:tcPr>
          <w:p w14:paraId="3B2DA51A" w14:textId="77777777" w:rsidR="00364D72" w:rsidRPr="00D83EDB" w:rsidRDefault="00364D72" w:rsidP="00873D42">
            <w:pPr>
              <w:pStyle w:val="TAL"/>
            </w:pPr>
            <w:r w:rsidRPr="00D83EDB">
              <w:t>TCI state #1</w:t>
            </w:r>
          </w:p>
        </w:tc>
        <w:tc>
          <w:tcPr>
            <w:tcW w:w="1370" w:type="dxa"/>
            <w:vMerge w:val="restart"/>
            <w:tcBorders>
              <w:left w:val="single" w:sz="4" w:space="0" w:color="auto"/>
              <w:right w:val="single" w:sz="4" w:space="0" w:color="auto"/>
            </w:tcBorders>
            <w:shd w:val="clear" w:color="auto" w:fill="auto"/>
            <w:vAlign w:val="center"/>
          </w:tcPr>
          <w:p w14:paraId="61239E3A"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E79F15C"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72D2B8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C3429" w14:textId="77777777" w:rsidR="00364D72" w:rsidRPr="00D83EDB" w:rsidRDefault="00364D72" w:rsidP="00873D42">
            <w:pPr>
              <w:pStyle w:val="TAL"/>
            </w:pPr>
            <w:r w:rsidRPr="00D83EDB">
              <w:t>CSI-RS resource 1 from ‘CSI-RS for tracking’ configuration</w:t>
            </w:r>
          </w:p>
        </w:tc>
      </w:tr>
      <w:tr w:rsidR="00364D72" w:rsidRPr="00D83EDB" w14:paraId="079D24C4" w14:textId="77777777" w:rsidTr="00873D42">
        <w:trPr>
          <w:jc w:val="center"/>
        </w:trPr>
        <w:tc>
          <w:tcPr>
            <w:tcW w:w="1752" w:type="dxa"/>
            <w:vMerge/>
            <w:shd w:val="clear" w:color="auto" w:fill="auto"/>
            <w:vAlign w:val="center"/>
          </w:tcPr>
          <w:p w14:paraId="3334C823"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0AEEAA2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01025FE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26E50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41C0" w14:textId="77777777" w:rsidR="00364D72" w:rsidRPr="00D83EDB" w:rsidRDefault="00364D72" w:rsidP="00873D42">
            <w:pPr>
              <w:pStyle w:val="TAL"/>
            </w:pPr>
            <w:r w:rsidRPr="00D83EDB">
              <w:t>Type A</w:t>
            </w:r>
          </w:p>
        </w:tc>
      </w:tr>
      <w:tr w:rsidR="00364D72" w:rsidRPr="00D83EDB" w14:paraId="1614F1E1" w14:textId="77777777" w:rsidTr="00873D42">
        <w:trPr>
          <w:trHeight w:val="48"/>
          <w:jc w:val="center"/>
        </w:trPr>
        <w:tc>
          <w:tcPr>
            <w:tcW w:w="1752" w:type="dxa"/>
            <w:vMerge/>
            <w:shd w:val="clear" w:color="auto" w:fill="auto"/>
            <w:vAlign w:val="center"/>
          </w:tcPr>
          <w:p w14:paraId="329827A7" w14:textId="77777777" w:rsidR="00364D72" w:rsidRPr="00D83EDB" w:rsidRDefault="00364D72" w:rsidP="00873D42">
            <w:pPr>
              <w:pStyle w:val="TAL"/>
            </w:pPr>
          </w:p>
        </w:tc>
        <w:tc>
          <w:tcPr>
            <w:tcW w:w="1370" w:type="dxa"/>
            <w:vMerge w:val="restart"/>
            <w:tcBorders>
              <w:left w:val="single" w:sz="4" w:space="0" w:color="auto"/>
              <w:right w:val="single" w:sz="4" w:space="0" w:color="auto"/>
            </w:tcBorders>
            <w:shd w:val="clear" w:color="auto" w:fill="auto"/>
            <w:vAlign w:val="center"/>
          </w:tcPr>
          <w:p w14:paraId="12361134"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F3EC212"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5A7FFA2"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6D48C" w14:textId="77777777" w:rsidR="00364D72" w:rsidRPr="00D83EDB" w:rsidRDefault="00364D72" w:rsidP="00873D42">
            <w:pPr>
              <w:pStyle w:val="TAL"/>
            </w:pPr>
            <w:r w:rsidRPr="00D83EDB">
              <w:t>N/A</w:t>
            </w:r>
          </w:p>
        </w:tc>
      </w:tr>
      <w:tr w:rsidR="00364D72" w:rsidRPr="00D83EDB" w14:paraId="3ED5826C" w14:textId="77777777" w:rsidTr="00873D42">
        <w:trPr>
          <w:jc w:val="center"/>
        </w:trPr>
        <w:tc>
          <w:tcPr>
            <w:tcW w:w="1752" w:type="dxa"/>
            <w:vMerge/>
            <w:shd w:val="clear" w:color="auto" w:fill="auto"/>
            <w:vAlign w:val="center"/>
          </w:tcPr>
          <w:p w14:paraId="3C8FF15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929B38C"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FD9FD1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8D03A1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18E85" w14:textId="77777777" w:rsidR="00364D72" w:rsidRPr="00D83EDB" w:rsidRDefault="00364D72" w:rsidP="00873D42">
            <w:pPr>
              <w:pStyle w:val="TAL"/>
            </w:pPr>
            <w:r w:rsidRPr="00D83EDB">
              <w:t>N/A</w:t>
            </w:r>
          </w:p>
        </w:tc>
      </w:tr>
      <w:tr w:rsidR="00364D72" w:rsidRPr="00D83EDB" w14:paraId="667F73F2" w14:textId="77777777" w:rsidTr="00873D42">
        <w:trPr>
          <w:jc w:val="center"/>
        </w:trPr>
        <w:tc>
          <w:tcPr>
            <w:tcW w:w="5242" w:type="dxa"/>
            <w:gridSpan w:val="3"/>
            <w:tcBorders>
              <w:right w:val="single" w:sz="4" w:space="0" w:color="auto"/>
            </w:tcBorders>
            <w:shd w:val="clear" w:color="auto" w:fill="auto"/>
            <w:vAlign w:val="center"/>
          </w:tcPr>
          <w:p w14:paraId="1FF9379D" w14:textId="77777777" w:rsidR="00364D72" w:rsidRPr="00D83EDB" w:rsidRDefault="00364D72" w:rsidP="00873D42">
            <w:pPr>
              <w:pStyle w:val="TAL"/>
            </w:pPr>
            <w:r w:rsidRPr="00D83EDB">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6D7355D"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6F484" w14:textId="77777777" w:rsidR="00364D72" w:rsidRPr="00D83EDB" w:rsidRDefault="00364D72" w:rsidP="00873D42">
            <w:pPr>
              <w:pStyle w:val="TAL"/>
            </w:pPr>
            <w:r w:rsidRPr="00D83EDB">
              <w:t>PT-RS is not configured</w:t>
            </w:r>
          </w:p>
        </w:tc>
      </w:tr>
      <w:tr w:rsidR="00364D72" w:rsidRPr="00D83EDB" w14:paraId="208381EF" w14:textId="77777777" w:rsidTr="00873D42">
        <w:trPr>
          <w:trHeight w:val="58"/>
          <w:jc w:val="center"/>
        </w:trPr>
        <w:tc>
          <w:tcPr>
            <w:tcW w:w="5242" w:type="dxa"/>
            <w:gridSpan w:val="3"/>
            <w:tcBorders>
              <w:right w:val="single" w:sz="4" w:space="0" w:color="auto"/>
            </w:tcBorders>
            <w:shd w:val="clear" w:color="auto" w:fill="auto"/>
            <w:vAlign w:val="center"/>
          </w:tcPr>
          <w:p w14:paraId="428FFED4" w14:textId="77777777" w:rsidR="00364D72" w:rsidRPr="00D83EDB" w:rsidRDefault="00364D72" w:rsidP="00873D42">
            <w:pPr>
              <w:pStyle w:val="TAL"/>
            </w:pPr>
            <w:r w:rsidRPr="00D83EDB">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FE4C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8975C" w14:textId="77777777" w:rsidR="00364D72" w:rsidRPr="00D83EDB" w:rsidRDefault="00364D72" w:rsidP="00873D42">
            <w:pPr>
              <w:pStyle w:val="TAL"/>
            </w:pPr>
            <w:r w:rsidRPr="00D83EDB">
              <w:t>1</w:t>
            </w:r>
          </w:p>
        </w:tc>
      </w:tr>
      <w:tr w:rsidR="00364D72" w:rsidRPr="00D83EDB" w14:paraId="0A2A5139" w14:textId="77777777" w:rsidTr="00873D42">
        <w:trPr>
          <w:trHeight w:val="58"/>
          <w:jc w:val="center"/>
        </w:trPr>
        <w:tc>
          <w:tcPr>
            <w:tcW w:w="5242" w:type="dxa"/>
            <w:gridSpan w:val="3"/>
            <w:tcBorders>
              <w:right w:val="single" w:sz="4" w:space="0" w:color="auto"/>
            </w:tcBorders>
            <w:shd w:val="clear" w:color="auto" w:fill="auto"/>
            <w:vAlign w:val="center"/>
          </w:tcPr>
          <w:p w14:paraId="701C7BAC" w14:textId="77777777" w:rsidR="00364D72" w:rsidRPr="00D83EDB" w:rsidRDefault="00364D72" w:rsidP="00873D42">
            <w:pPr>
              <w:pStyle w:val="TAL"/>
            </w:pPr>
            <w:r w:rsidRPr="00D83EDB">
              <w:t>Maximum number of HARQ 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FC16B2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764FF" w14:textId="77777777" w:rsidR="00364D72" w:rsidRPr="00D83EDB" w:rsidRDefault="00364D72" w:rsidP="00873D42">
            <w:pPr>
              <w:pStyle w:val="TAL"/>
            </w:pPr>
            <w:r w:rsidRPr="00D83EDB">
              <w:t>1</w:t>
            </w:r>
          </w:p>
        </w:tc>
      </w:tr>
      <w:tr w:rsidR="00364D72" w:rsidRPr="00D83EDB" w14:paraId="10253679" w14:textId="77777777" w:rsidTr="00873D42">
        <w:trPr>
          <w:trHeight w:val="58"/>
          <w:jc w:val="center"/>
        </w:trPr>
        <w:tc>
          <w:tcPr>
            <w:tcW w:w="5242" w:type="dxa"/>
            <w:gridSpan w:val="3"/>
            <w:tcBorders>
              <w:right w:val="single" w:sz="4" w:space="0" w:color="auto"/>
            </w:tcBorders>
            <w:shd w:val="clear" w:color="auto" w:fill="auto"/>
            <w:vAlign w:val="center"/>
          </w:tcPr>
          <w:p w14:paraId="147AAF3B" w14:textId="77777777" w:rsidR="00364D72" w:rsidRPr="00D83EDB" w:rsidRDefault="00364D72" w:rsidP="00873D42">
            <w:pPr>
              <w:pStyle w:val="TAL"/>
            </w:pPr>
            <w:r w:rsidRPr="00D83EDB">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A134C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1FDDF" w14:textId="77777777" w:rsidR="00364D72" w:rsidRPr="00D83EDB" w:rsidRDefault="00364D72" w:rsidP="00873D42">
            <w:pPr>
              <w:pStyle w:val="TAL"/>
            </w:pPr>
            <w:r w:rsidRPr="00D83EDB">
              <w:t>Multiplexed</w:t>
            </w:r>
          </w:p>
        </w:tc>
      </w:tr>
      <w:tr w:rsidR="00364D72" w:rsidRPr="00D83EDB" w14:paraId="56A2332F" w14:textId="77777777" w:rsidTr="00873D42">
        <w:trPr>
          <w:trHeight w:val="58"/>
          <w:jc w:val="center"/>
        </w:trPr>
        <w:tc>
          <w:tcPr>
            <w:tcW w:w="5242" w:type="dxa"/>
            <w:gridSpan w:val="3"/>
            <w:tcBorders>
              <w:right w:val="single" w:sz="4" w:space="0" w:color="auto"/>
            </w:tcBorders>
            <w:shd w:val="clear" w:color="auto" w:fill="auto"/>
            <w:vAlign w:val="center"/>
          </w:tcPr>
          <w:p w14:paraId="7EA766FE" w14:textId="77777777" w:rsidR="00364D72" w:rsidRPr="00D83EDB" w:rsidRDefault="00364D72" w:rsidP="00873D42">
            <w:pPr>
              <w:pStyle w:val="TAL"/>
            </w:pPr>
            <w:r w:rsidRPr="00D83EDB">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27107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F782D" w14:textId="77777777" w:rsidR="00364D72" w:rsidRPr="00D83EDB" w:rsidRDefault="00364D72" w:rsidP="00873D42">
            <w:pPr>
              <w:pStyle w:val="TAL"/>
            </w:pPr>
            <w:r w:rsidRPr="00D83EDB">
              <w:t>N/A</w:t>
            </w:r>
          </w:p>
        </w:tc>
      </w:tr>
      <w:tr w:rsidR="00364D72" w:rsidRPr="00D83EDB" w14:paraId="43429CA5" w14:textId="77777777" w:rsidTr="00873D42">
        <w:trPr>
          <w:trHeight w:val="58"/>
          <w:jc w:val="center"/>
        </w:trPr>
        <w:tc>
          <w:tcPr>
            <w:tcW w:w="5242" w:type="dxa"/>
            <w:gridSpan w:val="3"/>
            <w:tcBorders>
              <w:right w:val="single" w:sz="4" w:space="0" w:color="auto"/>
            </w:tcBorders>
            <w:shd w:val="clear" w:color="auto" w:fill="auto"/>
            <w:vAlign w:val="center"/>
          </w:tcPr>
          <w:p w14:paraId="27926DF0" w14:textId="77777777" w:rsidR="00364D72" w:rsidRPr="00D83EDB" w:rsidRDefault="00364D72" w:rsidP="00873D42">
            <w:pPr>
              <w:pStyle w:val="TAL"/>
            </w:pPr>
            <w:r w:rsidRPr="00D83EDB">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7905E3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A34A6" w14:textId="77777777" w:rsidR="00364D72" w:rsidRPr="00D83EDB" w:rsidRDefault="00364D72" w:rsidP="00873D42">
            <w:pPr>
              <w:pStyle w:val="TAL"/>
            </w:pPr>
            <w:r w:rsidRPr="00D83EDB">
              <w:t>SP Type I, Random per slot with PRB bundling granularity</w:t>
            </w:r>
          </w:p>
        </w:tc>
      </w:tr>
      <w:tr w:rsidR="00364D72" w:rsidRPr="00D83EDB" w14:paraId="21EA5A79" w14:textId="77777777" w:rsidTr="00873D42">
        <w:trPr>
          <w:trHeight w:val="58"/>
          <w:jc w:val="center"/>
        </w:trPr>
        <w:tc>
          <w:tcPr>
            <w:tcW w:w="5242" w:type="dxa"/>
            <w:gridSpan w:val="3"/>
            <w:tcBorders>
              <w:right w:val="single" w:sz="4" w:space="0" w:color="auto"/>
            </w:tcBorders>
            <w:shd w:val="clear" w:color="auto" w:fill="auto"/>
            <w:vAlign w:val="center"/>
          </w:tcPr>
          <w:p w14:paraId="6D8045B3" w14:textId="77777777" w:rsidR="00364D72" w:rsidRPr="00D83EDB" w:rsidRDefault="00364D72" w:rsidP="00873D42">
            <w:pPr>
              <w:pStyle w:val="TAL"/>
            </w:pPr>
            <w:r w:rsidRPr="00D83EDB">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CFEC31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F659" w14:textId="77777777" w:rsidR="00364D72" w:rsidRPr="00D83EDB" w:rsidRDefault="00364D72" w:rsidP="00873D42">
            <w:pPr>
              <w:pStyle w:val="TAL"/>
            </w:pPr>
            <w:r w:rsidRPr="00D83EDB">
              <w:t xml:space="preserve">OCNG Annex A.5 of TS 38.101-4 </w:t>
            </w:r>
            <w:r>
              <w:t>[8]</w:t>
            </w:r>
          </w:p>
        </w:tc>
      </w:tr>
      <w:tr w:rsidR="00364D72" w:rsidRPr="00D83EDB" w14:paraId="2E318E4C"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69D98E4" w14:textId="77777777" w:rsidR="00364D72" w:rsidRPr="00D83EDB" w:rsidRDefault="00364D72" w:rsidP="00873D42">
            <w:pPr>
              <w:pStyle w:val="TAL"/>
            </w:pPr>
            <w:r w:rsidRPr="00D83EDB">
              <w:t>Minimum 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FF40DD" w14:textId="77777777" w:rsidR="00364D72" w:rsidRPr="00D83EDB" w:rsidRDefault="00364D72" w:rsidP="00873D42">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968368E" w14:textId="77777777" w:rsidR="00364D72" w:rsidRPr="00D83EDB" w:rsidRDefault="00364D72" w:rsidP="00873D42">
            <w:pPr>
              <w:pStyle w:val="TAL"/>
            </w:pPr>
            <w:r w:rsidRPr="00D83EDB">
              <w:t>20000 for 15kHz SCS</w:t>
            </w:r>
          </w:p>
          <w:p w14:paraId="4E019803" w14:textId="77777777" w:rsidR="00364D72" w:rsidRPr="00D83EDB" w:rsidRDefault="00364D72" w:rsidP="00873D42">
            <w:pPr>
              <w:pStyle w:val="TAL"/>
            </w:pPr>
            <w:r w:rsidRPr="00D83EDB">
              <w:t>40000 for 30kHz SCS</w:t>
            </w:r>
          </w:p>
        </w:tc>
      </w:tr>
      <w:tr w:rsidR="00364D72" w:rsidRPr="00D83EDB" w14:paraId="6486C020"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E2CBFF8" w14:textId="77777777" w:rsidR="00364D72" w:rsidRPr="00D83EDB" w:rsidRDefault="00364D72" w:rsidP="00873D42">
            <w:pPr>
              <w:pStyle w:val="TAL"/>
            </w:pPr>
            <w:r w:rsidRPr="00D83EDB">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5CD5613" w14:textId="77777777" w:rsidR="00364D72" w:rsidRPr="00D83EDB" w:rsidRDefault="00364D72" w:rsidP="00873D42">
            <w:pPr>
              <w:pStyle w:val="TAL"/>
            </w:pPr>
            <w:r w:rsidRPr="00D83EDB">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416BED98" w14:textId="77777777" w:rsidR="00364D72" w:rsidRPr="00D83EDB" w:rsidRDefault="00364D72" w:rsidP="00873D42">
            <w:pPr>
              <w:pStyle w:val="TAL"/>
            </w:pPr>
            <w:r w:rsidRPr="00D83EDB">
              <w:t xml:space="preserve">13 dBm </w:t>
            </w:r>
          </w:p>
        </w:tc>
      </w:tr>
      <w:tr w:rsidR="00364D72" w:rsidRPr="00D83EDB" w14:paraId="317262D5" w14:textId="77777777" w:rsidTr="00873D42">
        <w:trPr>
          <w:trHeight w:val="58"/>
          <w:jc w:val="center"/>
        </w:trPr>
        <w:tc>
          <w:tcPr>
            <w:tcW w:w="9350" w:type="dxa"/>
            <w:gridSpan w:val="6"/>
            <w:tcBorders>
              <w:right w:val="single" w:sz="4" w:space="0" w:color="auto"/>
            </w:tcBorders>
            <w:shd w:val="clear" w:color="auto" w:fill="auto"/>
            <w:vAlign w:val="center"/>
          </w:tcPr>
          <w:p w14:paraId="208578A6" w14:textId="77777777" w:rsidR="00364D72" w:rsidRPr="00D83EDB" w:rsidRDefault="00364D72" w:rsidP="00873D42">
            <w:pPr>
              <w:pStyle w:val="TAL"/>
            </w:pPr>
            <w:r w:rsidRPr="00D83EDB">
              <w:t>Note 1:</w:t>
            </w:r>
            <w:r w:rsidRPr="00D83EDB">
              <w:tab/>
              <w:t>UE assumes that the TCI state for the PDSCH is identical to the TCI state applied for the PDCCH transmission.</w:t>
            </w:r>
          </w:p>
          <w:p w14:paraId="3B7236CC" w14:textId="77777777" w:rsidR="00364D72" w:rsidRPr="00D83EDB" w:rsidRDefault="00364D72" w:rsidP="00873D42">
            <w:pPr>
              <w:pStyle w:val="TAL"/>
            </w:pPr>
            <w:r w:rsidRPr="00D83EDB">
              <w:t>Note 2:</w:t>
            </w:r>
            <w:r w:rsidRPr="00D83EDB">
              <w:tab/>
              <w:t>Point A coincides with minimum guard band as specified in Table 5.3.3-1 from TS 38.101-1 for tested channel bandwidth and subcarrier spacing.</w:t>
            </w:r>
          </w:p>
          <w:p w14:paraId="27ACF652" w14:textId="77777777" w:rsidR="00364D72" w:rsidRPr="00D83EDB" w:rsidRDefault="00364D72" w:rsidP="00873D42">
            <w:pPr>
              <w:pStyle w:val="TAL"/>
            </w:pPr>
          </w:p>
        </w:tc>
      </w:tr>
    </w:tbl>
    <w:p w14:paraId="12DBE52D" w14:textId="77777777" w:rsidR="000D70DC" w:rsidRDefault="000D70DC" w:rsidP="000D70DC">
      <w:bookmarkStart w:id="177" w:name="_Ref105582357"/>
      <w:bookmarkEnd w:id="174"/>
      <w:bookmarkEnd w:id="175"/>
      <w:bookmarkEnd w:id="176"/>
    </w:p>
    <w:p w14:paraId="0C466451" w14:textId="7F6CFABB" w:rsidR="00364D72" w:rsidRPr="00D83EDB" w:rsidRDefault="00364D72" w:rsidP="00364D72">
      <w:pPr>
        <w:pStyle w:val="TH"/>
      </w:pPr>
      <w:r>
        <w:t>Table 9.2-2</w:t>
      </w:r>
      <w:r w:rsidRPr="00D83EDB">
        <w:t>: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64D72" w:rsidRPr="00D83EDB" w14:paraId="7BD0C881" w14:textId="77777777" w:rsidTr="00873D42">
        <w:tc>
          <w:tcPr>
            <w:tcW w:w="5629" w:type="dxa"/>
            <w:gridSpan w:val="2"/>
            <w:shd w:val="clear" w:color="auto" w:fill="D9D9D9"/>
          </w:tcPr>
          <w:p w14:paraId="0383303A" w14:textId="77777777" w:rsidR="00364D72" w:rsidRPr="00D83EDB" w:rsidRDefault="00364D72" w:rsidP="00873D42">
            <w:pPr>
              <w:pStyle w:val="TAH"/>
            </w:pPr>
            <w:r w:rsidRPr="00D83EDB">
              <w:t>Parameter</w:t>
            </w:r>
          </w:p>
        </w:tc>
        <w:tc>
          <w:tcPr>
            <w:tcW w:w="767" w:type="dxa"/>
            <w:shd w:val="clear" w:color="auto" w:fill="D9D9D9"/>
          </w:tcPr>
          <w:p w14:paraId="5ADDC868" w14:textId="77777777" w:rsidR="00364D72" w:rsidRPr="00D83EDB" w:rsidRDefault="00364D72" w:rsidP="00873D42">
            <w:pPr>
              <w:pStyle w:val="TAH"/>
            </w:pPr>
            <w:r w:rsidRPr="00D83EDB">
              <w:t>Unit</w:t>
            </w:r>
          </w:p>
        </w:tc>
        <w:tc>
          <w:tcPr>
            <w:tcW w:w="2954" w:type="dxa"/>
            <w:shd w:val="clear" w:color="auto" w:fill="D9D9D9"/>
          </w:tcPr>
          <w:p w14:paraId="095E257C" w14:textId="77777777" w:rsidR="00364D72" w:rsidRPr="00D83EDB" w:rsidRDefault="00364D72" w:rsidP="00873D42">
            <w:pPr>
              <w:pStyle w:val="TAH"/>
            </w:pPr>
            <w:r w:rsidRPr="00D83EDB">
              <w:t>Value</w:t>
            </w:r>
          </w:p>
        </w:tc>
      </w:tr>
      <w:tr w:rsidR="00364D72" w:rsidRPr="00D83EDB" w14:paraId="3E55C4AD" w14:textId="77777777" w:rsidTr="00873D42">
        <w:tc>
          <w:tcPr>
            <w:tcW w:w="5629" w:type="dxa"/>
            <w:gridSpan w:val="2"/>
            <w:shd w:val="clear" w:color="auto" w:fill="auto"/>
            <w:vAlign w:val="center"/>
          </w:tcPr>
          <w:p w14:paraId="13A9017D" w14:textId="77777777" w:rsidR="00364D72" w:rsidRPr="00D83EDB" w:rsidRDefault="00364D72" w:rsidP="00873D42">
            <w:pPr>
              <w:pStyle w:val="TAL"/>
            </w:pPr>
            <w:r w:rsidRPr="00D83EDB">
              <w:t>Duplex mode</w:t>
            </w:r>
          </w:p>
        </w:tc>
        <w:tc>
          <w:tcPr>
            <w:tcW w:w="767" w:type="dxa"/>
            <w:shd w:val="clear" w:color="auto" w:fill="auto"/>
            <w:vAlign w:val="center"/>
          </w:tcPr>
          <w:p w14:paraId="55AADF5E" w14:textId="77777777" w:rsidR="00364D72" w:rsidRPr="00D83EDB" w:rsidRDefault="00364D72" w:rsidP="00873D42">
            <w:pPr>
              <w:pStyle w:val="TAL"/>
            </w:pPr>
          </w:p>
        </w:tc>
        <w:tc>
          <w:tcPr>
            <w:tcW w:w="2954" w:type="dxa"/>
            <w:shd w:val="clear" w:color="auto" w:fill="auto"/>
            <w:vAlign w:val="center"/>
          </w:tcPr>
          <w:p w14:paraId="1747F384" w14:textId="77777777" w:rsidR="00364D72" w:rsidRPr="00D83EDB" w:rsidRDefault="00364D72" w:rsidP="00873D42">
            <w:pPr>
              <w:pStyle w:val="TAL"/>
            </w:pPr>
            <w:r w:rsidRPr="00D83EDB">
              <w:t>FDD</w:t>
            </w:r>
          </w:p>
        </w:tc>
      </w:tr>
      <w:tr w:rsidR="00364D72" w:rsidRPr="00D83EDB" w14:paraId="212E6972" w14:textId="77777777" w:rsidTr="00873D42">
        <w:tc>
          <w:tcPr>
            <w:tcW w:w="5629" w:type="dxa"/>
            <w:gridSpan w:val="2"/>
            <w:shd w:val="clear" w:color="auto" w:fill="auto"/>
            <w:vAlign w:val="center"/>
          </w:tcPr>
          <w:p w14:paraId="7B6703C0" w14:textId="77777777" w:rsidR="00364D72" w:rsidRPr="00D83EDB" w:rsidRDefault="00364D72" w:rsidP="00873D42">
            <w:pPr>
              <w:pStyle w:val="TAL"/>
            </w:pPr>
            <w:r w:rsidRPr="00D83EDB">
              <w:t>Modulation DL</w:t>
            </w:r>
          </w:p>
        </w:tc>
        <w:tc>
          <w:tcPr>
            <w:tcW w:w="767" w:type="dxa"/>
            <w:shd w:val="clear" w:color="auto" w:fill="auto"/>
            <w:vAlign w:val="center"/>
          </w:tcPr>
          <w:p w14:paraId="3A07D3F6" w14:textId="77777777" w:rsidR="00364D72" w:rsidRPr="00D83EDB" w:rsidRDefault="00364D72" w:rsidP="00873D42">
            <w:pPr>
              <w:pStyle w:val="TAL"/>
            </w:pPr>
          </w:p>
        </w:tc>
        <w:tc>
          <w:tcPr>
            <w:tcW w:w="2954" w:type="dxa"/>
            <w:shd w:val="clear" w:color="auto" w:fill="auto"/>
            <w:vAlign w:val="center"/>
          </w:tcPr>
          <w:p w14:paraId="595B5DE8" w14:textId="77777777" w:rsidR="00364D72" w:rsidRPr="00D83EDB" w:rsidRDefault="00364D72" w:rsidP="00873D42">
            <w:pPr>
              <w:pStyle w:val="TAL"/>
            </w:pPr>
            <w:r w:rsidRPr="00D83EDB">
              <w:t>CQI based</w:t>
            </w:r>
          </w:p>
        </w:tc>
      </w:tr>
      <w:tr w:rsidR="00364D72" w:rsidRPr="00D83EDB" w14:paraId="0B8E0C73" w14:textId="77777777" w:rsidTr="00873D42">
        <w:tc>
          <w:tcPr>
            <w:tcW w:w="5629" w:type="dxa"/>
            <w:gridSpan w:val="2"/>
            <w:shd w:val="clear" w:color="auto" w:fill="auto"/>
            <w:vAlign w:val="center"/>
          </w:tcPr>
          <w:p w14:paraId="0C8FFDEE" w14:textId="77777777" w:rsidR="00364D72" w:rsidRPr="00D83EDB" w:rsidRDefault="00364D72" w:rsidP="00873D42">
            <w:pPr>
              <w:pStyle w:val="TAL"/>
            </w:pPr>
            <w:r w:rsidRPr="00D83EDB">
              <w:t>Modulation UL</w:t>
            </w:r>
          </w:p>
        </w:tc>
        <w:tc>
          <w:tcPr>
            <w:tcW w:w="767" w:type="dxa"/>
            <w:shd w:val="clear" w:color="auto" w:fill="auto"/>
            <w:vAlign w:val="center"/>
          </w:tcPr>
          <w:p w14:paraId="0B0D39D4" w14:textId="77777777" w:rsidR="00364D72" w:rsidRPr="00D83EDB" w:rsidRDefault="00364D72" w:rsidP="00873D42">
            <w:pPr>
              <w:pStyle w:val="TAL"/>
            </w:pPr>
          </w:p>
        </w:tc>
        <w:tc>
          <w:tcPr>
            <w:tcW w:w="2954" w:type="dxa"/>
            <w:shd w:val="clear" w:color="auto" w:fill="auto"/>
            <w:vAlign w:val="center"/>
          </w:tcPr>
          <w:p w14:paraId="15702D7F" w14:textId="77777777" w:rsidR="00364D72" w:rsidRPr="00D83EDB" w:rsidRDefault="00364D72" w:rsidP="00873D42">
            <w:pPr>
              <w:pStyle w:val="TAL"/>
            </w:pPr>
            <w:r w:rsidRPr="00D83EDB">
              <w:t>QPSK</w:t>
            </w:r>
          </w:p>
        </w:tc>
      </w:tr>
      <w:tr w:rsidR="00364D72" w:rsidRPr="00D83EDB" w14:paraId="01429AA8" w14:textId="77777777" w:rsidTr="00873D42">
        <w:tc>
          <w:tcPr>
            <w:tcW w:w="5629" w:type="dxa"/>
            <w:gridSpan w:val="2"/>
            <w:shd w:val="clear" w:color="auto" w:fill="auto"/>
            <w:vAlign w:val="center"/>
          </w:tcPr>
          <w:p w14:paraId="63804ACD" w14:textId="77777777" w:rsidR="00364D72" w:rsidRPr="00D83EDB" w:rsidRDefault="00364D72" w:rsidP="00873D42">
            <w:pPr>
              <w:pStyle w:val="TAL"/>
            </w:pPr>
            <w:r w:rsidRPr="00D83EDB">
              <w:t>Active DL BWP index</w:t>
            </w:r>
          </w:p>
        </w:tc>
        <w:tc>
          <w:tcPr>
            <w:tcW w:w="767" w:type="dxa"/>
            <w:shd w:val="clear" w:color="auto" w:fill="auto"/>
            <w:vAlign w:val="center"/>
          </w:tcPr>
          <w:p w14:paraId="4BC28F10" w14:textId="77777777" w:rsidR="00364D72" w:rsidRPr="00D83EDB" w:rsidRDefault="00364D72" w:rsidP="00873D42">
            <w:pPr>
              <w:pStyle w:val="TAL"/>
            </w:pPr>
          </w:p>
        </w:tc>
        <w:tc>
          <w:tcPr>
            <w:tcW w:w="2954" w:type="dxa"/>
            <w:shd w:val="clear" w:color="auto" w:fill="auto"/>
            <w:vAlign w:val="center"/>
          </w:tcPr>
          <w:p w14:paraId="01F72492" w14:textId="77777777" w:rsidR="00364D72" w:rsidRPr="00D83EDB" w:rsidRDefault="00364D72" w:rsidP="00873D42">
            <w:pPr>
              <w:pStyle w:val="TAL"/>
            </w:pPr>
            <w:r w:rsidRPr="00D83EDB">
              <w:t>1</w:t>
            </w:r>
          </w:p>
        </w:tc>
      </w:tr>
      <w:tr w:rsidR="00364D72" w:rsidRPr="00D83EDB" w14:paraId="473179A0" w14:textId="77777777" w:rsidTr="00873D42">
        <w:tc>
          <w:tcPr>
            <w:tcW w:w="1723" w:type="dxa"/>
            <w:vMerge w:val="restart"/>
            <w:shd w:val="clear" w:color="auto" w:fill="auto"/>
            <w:vAlign w:val="center"/>
          </w:tcPr>
          <w:p w14:paraId="7333D98D" w14:textId="77777777" w:rsidR="00364D72" w:rsidRPr="00D83EDB" w:rsidRDefault="00364D72" w:rsidP="00873D42">
            <w:pPr>
              <w:pStyle w:val="TAL"/>
            </w:pPr>
            <w:r w:rsidRPr="00D83EDB">
              <w:t>PDSCH configuration</w:t>
            </w:r>
          </w:p>
        </w:tc>
        <w:tc>
          <w:tcPr>
            <w:tcW w:w="3906" w:type="dxa"/>
            <w:shd w:val="clear" w:color="auto" w:fill="auto"/>
            <w:vAlign w:val="center"/>
          </w:tcPr>
          <w:p w14:paraId="272DE1BE" w14:textId="77777777" w:rsidR="00364D72" w:rsidRPr="00D83EDB" w:rsidRDefault="00364D72" w:rsidP="00873D42">
            <w:pPr>
              <w:pStyle w:val="TAL"/>
            </w:pPr>
            <w:r w:rsidRPr="00D83EDB">
              <w:t>Mapping type</w:t>
            </w:r>
          </w:p>
        </w:tc>
        <w:tc>
          <w:tcPr>
            <w:tcW w:w="767" w:type="dxa"/>
            <w:shd w:val="clear" w:color="auto" w:fill="auto"/>
            <w:vAlign w:val="center"/>
          </w:tcPr>
          <w:p w14:paraId="2639EF7F" w14:textId="77777777" w:rsidR="00364D72" w:rsidRPr="00D83EDB" w:rsidRDefault="00364D72" w:rsidP="00873D42">
            <w:pPr>
              <w:pStyle w:val="TAL"/>
            </w:pPr>
          </w:p>
        </w:tc>
        <w:tc>
          <w:tcPr>
            <w:tcW w:w="2954" w:type="dxa"/>
            <w:shd w:val="clear" w:color="auto" w:fill="auto"/>
            <w:vAlign w:val="center"/>
          </w:tcPr>
          <w:p w14:paraId="17A59AD4" w14:textId="77777777" w:rsidR="00364D72" w:rsidRPr="00D83EDB" w:rsidRDefault="00364D72" w:rsidP="00873D42">
            <w:pPr>
              <w:pStyle w:val="TAL"/>
            </w:pPr>
            <w:r w:rsidRPr="00D83EDB">
              <w:t>Type A</w:t>
            </w:r>
          </w:p>
        </w:tc>
      </w:tr>
      <w:tr w:rsidR="00364D72" w:rsidRPr="00D83EDB" w14:paraId="10A4DEC2" w14:textId="77777777" w:rsidTr="00873D42">
        <w:tc>
          <w:tcPr>
            <w:tcW w:w="1723" w:type="dxa"/>
            <w:vMerge/>
            <w:shd w:val="clear" w:color="auto" w:fill="auto"/>
            <w:vAlign w:val="center"/>
          </w:tcPr>
          <w:p w14:paraId="5013DB52" w14:textId="77777777" w:rsidR="00364D72" w:rsidRPr="00D83EDB" w:rsidRDefault="00364D72" w:rsidP="00873D42">
            <w:pPr>
              <w:pStyle w:val="TAL"/>
            </w:pPr>
          </w:p>
        </w:tc>
        <w:tc>
          <w:tcPr>
            <w:tcW w:w="3906" w:type="dxa"/>
            <w:shd w:val="clear" w:color="auto" w:fill="auto"/>
            <w:vAlign w:val="center"/>
          </w:tcPr>
          <w:p w14:paraId="24D1BDB8" w14:textId="77777777" w:rsidR="00364D72" w:rsidRPr="00D83EDB" w:rsidRDefault="00364D72" w:rsidP="00873D42">
            <w:pPr>
              <w:pStyle w:val="TAL"/>
            </w:pPr>
            <w:r w:rsidRPr="00D83EDB">
              <w:t>k0</w:t>
            </w:r>
          </w:p>
        </w:tc>
        <w:tc>
          <w:tcPr>
            <w:tcW w:w="767" w:type="dxa"/>
            <w:shd w:val="clear" w:color="auto" w:fill="auto"/>
            <w:vAlign w:val="center"/>
          </w:tcPr>
          <w:p w14:paraId="1D680906" w14:textId="77777777" w:rsidR="00364D72" w:rsidRPr="00D83EDB" w:rsidRDefault="00364D72" w:rsidP="00873D42">
            <w:pPr>
              <w:pStyle w:val="TAL"/>
            </w:pPr>
          </w:p>
        </w:tc>
        <w:tc>
          <w:tcPr>
            <w:tcW w:w="2954" w:type="dxa"/>
            <w:shd w:val="clear" w:color="auto" w:fill="auto"/>
            <w:vAlign w:val="center"/>
          </w:tcPr>
          <w:p w14:paraId="3B2EE21A" w14:textId="77777777" w:rsidR="00364D72" w:rsidRPr="00D83EDB" w:rsidRDefault="00364D72" w:rsidP="00873D42">
            <w:pPr>
              <w:pStyle w:val="TAL"/>
            </w:pPr>
            <w:r w:rsidRPr="00D83EDB">
              <w:t>0</w:t>
            </w:r>
          </w:p>
        </w:tc>
      </w:tr>
      <w:tr w:rsidR="00364D72" w:rsidRPr="00D83EDB" w14:paraId="3351CDC2" w14:textId="77777777" w:rsidTr="00873D42">
        <w:tc>
          <w:tcPr>
            <w:tcW w:w="1723" w:type="dxa"/>
            <w:vMerge/>
            <w:shd w:val="clear" w:color="auto" w:fill="auto"/>
            <w:vAlign w:val="center"/>
          </w:tcPr>
          <w:p w14:paraId="20026DC1" w14:textId="77777777" w:rsidR="00364D72" w:rsidRPr="00D83EDB" w:rsidRDefault="00364D72" w:rsidP="00873D42">
            <w:pPr>
              <w:pStyle w:val="TAL"/>
            </w:pPr>
          </w:p>
        </w:tc>
        <w:tc>
          <w:tcPr>
            <w:tcW w:w="3906" w:type="dxa"/>
            <w:shd w:val="clear" w:color="auto" w:fill="auto"/>
            <w:vAlign w:val="center"/>
          </w:tcPr>
          <w:p w14:paraId="18393E36" w14:textId="77777777" w:rsidR="00364D72" w:rsidRPr="00D83EDB" w:rsidRDefault="00364D72" w:rsidP="00873D42">
            <w:pPr>
              <w:pStyle w:val="TAL"/>
            </w:pPr>
            <w:r w:rsidRPr="00D83EDB">
              <w:t xml:space="preserve">Starting symbol (S) </w:t>
            </w:r>
          </w:p>
        </w:tc>
        <w:tc>
          <w:tcPr>
            <w:tcW w:w="767" w:type="dxa"/>
            <w:shd w:val="clear" w:color="auto" w:fill="auto"/>
            <w:vAlign w:val="center"/>
          </w:tcPr>
          <w:p w14:paraId="671460D3" w14:textId="77777777" w:rsidR="00364D72" w:rsidRPr="00D83EDB" w:rsidRDefault="00364D72" w:rsidP="00873D42">
            <w:pPr>
              <w:pStyle w:val="TAL"/>
            </w:pPr>
          </w:p>
        </w:tc>
        <w:tc>
          <w:tcPr>
            <w:tcW w:w="2954" w:type="dxa"/>
            <w:shd w:val="clear" w:color="auto" w:fill="auto"/>
            <w:vAlign w:val="center"/>
          </w:tcPr>
          <w:p w14:paraId="13D37C3C" w14:textId="77777777" w:rsidR="00364D72" w:rsidRPr="00D83EDB" w:rsidRDefault="00364D72" w:rsidP="00873D42">
            <w:pPr>
              <w:pStyle w:val="TAL"/>
            </w:pPr>
            <w:r w:rsidRPr="00D83EDB">
              <w:t>2</w:t>
            </w:r>
          </w:p>
        </w:tc>
      </w:tr>
      <w:tr w:rsidR="00364D72" w:rsidRPr="00D83EDB" w14:paraId="0A7D163B" w14:textId="77777777" w:rsidTr="00873D42">
        <w:tc>
          <w:tcPr>
            <w:tcW w:w="1723" w:type="dxa"/>
            <w:vMerge/>
            <w:shd w:val="clear" w:color="auto" w:fill="auto"/>
            <w:vAlign w:val="center"/>
          </w:tcPr>
          <w:p w14:paraId="644F5BA6" w14:textId="77777777" w:rsidR="00364D72" w:rsidRPr="00D83EDB" w:rsidRDefault="00364D72" w:rsidP="00873D42">
            <w:pPr>
              <w:pStyle w:val="TAL"/>
            </w:pPr>
          </w:p>
        </w:tc>
        <w:tc>
          <w:tcPr>
            <w:tcW w:w="3906" w:type="dxa"/>
            <w:shd w:val="clear" w:color="auto" w:fill="auto"/>
            <w:vAlign w:val="center"/>
          </w:tcPr>
          <w:p w14:paraId="537BD6C8" w14:textId="77777777" w:rsidR="00364D72" w:rsidRPr="00D83EDB" w:rsidRDefault="00364D72" w:rsidP="00873D42">
            <w:pPr>
              <w:pStyle w:val="TAL"/>
            </w:pPr>
            <w:r w:rsidRPr="00D83EDB">
              <w:t>Length (L)</w:t>
            </w:r>
          </w:p>
        </w:tc>
        <w:tc>
          <w:tcPr>
            <w:tcW w:w="767" w:type="dxa"/>
            <w:shd w:val="clear" w:color="auto" w:fill="auto"/>
            <w:vAlign w:val="center"/>
          </w:tcPr>
          <w:p w14:paraId="50EB8A93" w14:textId="77777777" w:rsidR="00364D72" w:rsidRPr="00D83EDB" w:rsidRDefault="00364D72" w:rsidP="00873D42">
            <w:pPr>
              <w:pStyle w:val="TAL"/>
            </w:pPr>
          </w:p>
        </w:tc>
        <w:tc>
          <w:tcPr>
            <w:tcW w:w="2954" w:type="dxa"/>
            <w:shd w:val="clear" w:color="auto" w:fill="auto"/>
            <w:vAlign w:val="center"/>
          </w:tcPr>
          <w:p w14:paraId="77301406" w14:textId="77777777" w:rsidR="00364D72" w:rsidRPr="00D83EDB" w:rsidRDefault="00364D72" w:rsidP="00873D42">
            <w:pPr>
              <w:pStyle w:val="TAL"/>
            </w:pPr>
            <w:r w:rsidRPr="00D83EDB">
              <w:t>12</w:t>
            </w:r>
          </w:p>
        </w:tc>
      </w:tr>
      <w:tr w:rsidR="00364D72" w:rsidRPr="00D83EDB" w14:paraId="05525E6C" w14:textId="77777777" w:rsidTr="00873D42">
        <w:tc>
          <w:tcPr>
            <w:tcW w:w="1723" w:type="dxa"/>
            <w:vMerge/>
            <w:shd w:val="clear" w:color="auto" w:fill="auto"/>
            <w:vAlign w:val="center"/>
          </w:tcPr>
          <w:p w14:paraId="7BCA8635" w14:textId="77777777" w:rsidR="00364D72" w:rsidRPr="00D83EDB" w:rsidRDefault="00364D72" w:rsidP="00873D42">
            <w:pPr>
              <w:pStyle w:val="TAL"/>
            </w:pPr>
          </w:p>
        </w:tc>
        <w:tc>
          <w:tcPr>
            <w:tcW w:w="3906" w:type="dxa"/>
            <w:shd w:val="clear" w:color="auto" w:fill="auto"/>
            <w:vAlign w:val="center"/>
          </w:tcPr>
          <w:p w14:paraId="238BA8F9" w14:textId="77777777" w:rsidR="00364D72" w:rsidRPr="00D83EDB" w:rsidRDefault="00364D72" w:rsidP="00873D42">
            <w:pPr>
              <w:pStyle w:val="TAL"/>
            </w:pPr>
            <w:r w:rsidRPr="00D83EDB">
              <w:t>PDSCH aggregation factor</w:t>
            </w:r>
          </w:p>
        </w:tc>
        <w:tc>
          <w:tcPr>
            <w:tcW w:w="767" w:type="dxa"/>
            <w:shd w:val="clear" w:color="auto" w:fill="auto"/>
            <w:vAlign w:val="center"/>
          </w:tcPr>
          <w:p w14:paraId="3FDE2CE7" w14:textId="77777777" w:rsidR="00364D72" w:rsidRPr="00D83EDB" w:rsidRDefault="00364D72" w:rsidP="00873D42">
            <w:pPr>
              <w:pStyle w:val="TAL"/>
            </w:pPr>
          </w:p>
        </w:tc>
        <w:tc>
          <w:tcPr>
            <w:tcW w:w="2954" w:type="dxa"/>
            <w:shd w:val="clear" w:color="auto" w:fill="auto"/>
            <w:vAlign w:val="center"/>
          </w:tcPr>
          <w:p w14:paraId="496D6898" w14:textId="77777777" w:rsidR="00364D72" w:rsidRPr="00D83EDB" w:rsidRDefault="00364D72" w:rsidP="00873D42">
            <w:pPr>
              <w:pStyle w:val="TAL"/>
            </w:pPr>
            <w:r w:rsidRPr="00D83EDB">
              <w:t>1</w:t>
            </w:r>
          </w:p>
        </w:tc>
      </w:tr>
      <w:tr w:rsidR="00364D72" w:rsidRPr="00D83EDB" w14:paraId="5E471F2D" w14:textId="77777777" w:rsidTr="00873D42">
        <w:tc>
          <w:tcPr>
            <w:tcW w:w="1723" w:type="dxa"/>
            <w:vMerge/>
            <w:shd w:val="clear" w:color="auto" w:fill="auto"/>
            <w:vAlign w:val="center"/>
          </w:tcPr>
          <w:p w14:paraId="43FD087C" w14:textId="77777777" w:rsidR="00364D72" w:rsidRPr="00D83EDB" w:rsidRDefault="00364D72" w:rsidP="00873D42">
            <w:pPr>
              <w:pStyle w:val="TAL"/>
            </w:pPr>
          </w:p>
        </w:tc>
        <w:tc>
          <w:tcPr>
            <w:tcW w:w="3906" w:type="dxa"/>
            <w:shd w:val="clear" w:color="auto" w:fill="auto"/>
            <w:vAlign w:val="center"/>
          </w:tcPr>
          <w:p w14:paraId="5D3B602D" w14:textId="77777777" w:rsidR="00364D72" w:rsidRPr="00D83EDB" w:rsidRDefault="00364D72" w:rsidP="00873D42">
            <w:pPr>
              <w:pStyle w:val="TAL"/>
            </w:pPr>
            <w:r w:rsidRPr="00D83EDB">
              <w:t>PRB bundling type</w:t>
            </w:r>
          </w:p>
        </w:tc>
        <w:tc>
          <w:tcPr>
            <w:tcW w:w="767" w:type="dxa"/>
            <w:shd w:val="clear" w:color="auto" w:fill="auto"/>
            <w:vAlign w:val="center"/>
          </w:tcPr>
          <w:p w14:paraId="49E5841A" w14:textId="77777777" w:rsidR="00364D72" w:rsidRPr="00D83EDB" w:rsidRDefault="00364D72" w:rsidP="00873D42">
            <w:pPr>
              <w:pStyle w:val="TAL"/>
            </w:pPr>
          </w:p>
        </w:tc>
        <w:tc>
          <w:tcPr>
            <w:tcW w:w="2954" w:type="dxa"/>
            <w:shd w:val="clear" w:color="auto" w:fill="auto"/>
            <w:vAlign w:val="center"/>
          </w:tcPr>
          <w:p w14:paraId="0509A68D" w14:textId="77777777" w:rsidR="00364D72" w:rsidRPr="00D83EDB" w:rsidRDefault="00364D72" w:rsidP="00873D42">
            <w:pPr>
              <w:pStyle w:val="TAL"/>
            </w:pPr>
            <w:r w:rsidRPr="00D83EDB">
              <w:t>Static</w:t>
            </w:r>
          </w:p>
        </w:tc>
      </w:tr>
      <w:tr w:rsidR="00364D72" w:rsidRPr="00D83EDB" w14:paraId="2096401E" w14:textId="77777777" w:rsidTr="00873D42">
        <w:tc>
          <w:tcPr>
            <w:tcW w:w="1723" w:type="dxa"/>
            <w:vMerge/>
            <w:shd w:val="clear" w:color="auto" w:fill="auto"/>
            <w:vAlign w:val="center"/>
          </w:tcPr>
          <w:p w14:paraId="6983E4C6" w14:textId="77777777" w:rsidR="00364D72" w:rsidRPr="00D83EDB" w:rsidRDefault="00364D72" w:rsidP="00873D42">
            <w:pPr>
              <w:pStyle w:val="TAL"/>
            </w:pPr>
          </w:p>
        </w:tc>
        <w:tc>
          <w:tcPr>
            <w:tcW w:w="3906" w:type="dxa"/>
            <w:shd w:val="clear" w:color="auto" w:fill="auto"/>
            <w:vAlign w:val="center"/>
          </w:tcPr>
          <w:p w14:paraId="03EC818F" w14:textId="77777777" w:rsidR="00364D72" w:rsidRPr="00D83EDB" w:rsidRDefault="00364D72" w:rsidP="00873D42">
            <w:pPr>
              <w:pStyle w:val="TAL"/>
            </w:pPr>
            <w:r w:rsidRPr="00D83EDB">
              <w:t>PRB bundling size</w:t>
            </w:r>
          </w:p>
        </w:tc>
        <w:tc>
          <w:tcPr>
            <w:tcW w:w="767" w:type="dxa"/>
            <w:shd w:val="clear" w:color="auto" w:fill="auto"/>
            <w:vAlign w:val="center"/>
          </w:tcPr>
          <w:p w14:paraId="23330791" w14:textId="77777777" w:rsidR="00364D72" w:rsidRPr="00D83EDB" w:rsidRDefault="00364D72" w:rsidP="00873D42">
            <w:pPr>
              <w:pStyle w:val="TAL"/>
            </w:pPr>
          </w:p>
        </w:tc>
        <w:tc>
          <w:tcPr>
            <w:tcW w:w="2954" w:type="dxa"/>
            <w:shd w:val="clear" w:color="auto" w:fill="auto"/>
            <w:vAlign w:val="center"/>
          </w:tcPr>
          <w:p w14:paraId="77B61D7D" w14:textId="77777777" w:rsidR="00364D72" w:rsidRPr="00D83EDB" w:rsidRDefault="00364D72" w:rsidP="00873D42">
            <w:pPr>
              <w:pStyle w:val="TAL"/>
            </w:pPr>
            <w:r w:rsidRPr="00D83EDB">
              <w:t>2</w:t>
            </w:r>
          </w:p>
        </w:tc>
      </w:tr>
      <w:tr w:rsidR="00364D72" w:rsidRPr="00D83EDB" w14:paraId="713BEF55" w14:textId="77777777" w:rsidTr="00873D42">
        <w:tc>
          <w:tcPr>
            <w:tcW w:w="1723" w:type="dxa"/>
            <w:vMerge/>
            <w:shd w:val="clear" w:color="auto" w:fill="auto"/>
            <w:vAlign w:val="center"/>
          </w:tcPr>
          <w:p w14:paraId="3F26948B" w14:textId="77777777" w:rsidR="00364D72" w:rsidRPr="00D83EDB" w:rsidRDefault="00364D72" w:rsidP="00873D42">
            <w:pPr>
              <w:pStyle w:val="TAL"/>
            </w:pPr>
          </w:p>
        </w:tc>
        <w:tc>
          <w:tcPr>
            <w:tcW w:w="3906" w:type="dxa"/>
            <w:shd w:val="clear" w:color="auto" w:fill="auto"/>
            <w:vAlign w:val="center"/>
          </w:tcPr>
          <w:p w14:paraId="461D6393" w14:textId="77777777" w:rsidR="00364D72" w:rsidRPr="00D83EDB" w:rsidRDefault="00364D72" w:rsidP="00873D42">
            <w:pPr>
              <w:pStyle w:val="TAL"/>
            </w:pPr>
            <w:r w:rsidRPr="00D83EDB">
              <w:t>Resource allocation type</w:t>
            </w:r>
          </w:p>
        </w:tc>
        <w:tc>
          <w:tcPr>
            <w:tcW w:w="767" w:type="dxa"/>
            <w:shd w:val="clear" w:color="auto" w:fill="auto"/>
            <w:vAlign w:val="center"/>
          </w:tcPr>
          <w:p w14:paraId="7081D863" w14:textId="77777777" w:rsidR="00364D72" w:rsidRPr="00D83EDB" w:rsidRDefault="00364D72" w:rsidP="00873D42">
            <w:pPr>
              <w:pStyle w:val="TAL"/>
            </w:pPr>
          </w:p>
        </w:tc>
        <w:tc>
          <w:tcPr>
            <w:tcW w:w="2954" w:type="dxa"/>
            <w:shd w:val="clear" w:color="auto" w:fill="auto"/>
            <w:vAlign w:val="center"/>
          </w:tcPr>
          <w:p w14:paraId="405753F0" w14:textId="77777777" w:rsidR="00364D72" w:rsidRPr="00D83EDB" w:rsidRDefault="00364D72" w:rsidP="00873D42">
            <w:pPr>
              <w:pStyle w:val="TAL"/>
            </w:pPr>
            <w:r w:rsidRPr="00D83EDB">
              <w:t>Type 0</w:t>
            </w:r>
          </w:p>
        </w:tc>
      </w:tr>
      <w:tr w:rsidR="00364D72" w:rsidRPr="00D83EDB" w14:paraId="500A06BE" w14:textId="77777777" w:rsidTr="00873D42">
        <w:tc>
          <w:tcPr>
            <w:tcW w:w="1723" w:type="dxa"/>
            <w:vMerge/>
            <w:shd w:val="clear" w:color="auto" w:fill="auto"/>
            <w:vAlign w:val="center"/>
          </w:tcPr>
          <w:p w14:paraId="23598538" w14:textId="77777777" w:rsidR="00364D72" w:rsidRPr="00D83EDB" w:rsidRDefault="00364D72" w:rsidP="00873D42">
            <w:pPr>
              <w:pStyle w:val="TAL"/>
            </w:pPr>
          </w:p>
        </w:tc>
        <w:tc>
          <w:tcPr>
            <w:tcW w:w="3906" w:type="dxa"/>
            <w:shd w:val="clear" w:color="auto" w:fill="auto"/>
            <w:vAlign w:val="center"/>
          </w:tcPr>
          <w:p w14:paraId="3C587A34" w14:textId="77777777" w:rsidR="00364D72" w:rsidRPr="00D83EDB" w:rsidRDefault="00364D72" w:rsidP="00873D42">
            <w:pPr>
              <w:pStyle w:val="TAL"/>
            </w:pPr>
            <w:r w:rsidRPr="00D83EDB">
              <w:t>RBG size</w:t>
            </w:r>
          </w:p>
        </w:tc>
        <w:tc>
          <w:tcPr>
            <w:tcW w:w="767" w:type="dxa"/>
            <w:shd w:val="clear" w:color="auto" w:fill="auto"/>
            <w:vAlign w:val="center"/>
          </w:tcPr>
          <w:p w14:paraId="2954F3F6" w14:textId="77777777" w:rsidR="00364D72" w:rsidRPr="00D83EDB" w:rsidRDefault="00364D72" w:rsidP="00873D42">
            <w:pPr>
              <w:pStyle w:val="TAL"/>
            </w:pPr>
          </w:p>
        </w:tc>
        <w:tc>
          <w:tcPr>
            <w:tcW w:w="2954" w:type="dxa"/>
            <w:shd w:val="clear" w:color="auto" w:fill="auto"/>
            <w:vAlign w:val="center"/>
          </w:tcPr>
          <w:p w14:paraId="3B1FDA64" w14:textId="77777777" w:rsidR="00364D72" w:rsidRPr="00D83EDB" w:rsidRDefault="00364D72" w:rsidP="00873D42">
            <w:pPr>
              <w:pStyle w:val="TAL"/>
            </w:pPr>
            <w:r w:rsidRPr="00D83EDB">
              <w:t>Config2</w:t>
            </w:r>
          </w:p>
        </w:tc>
      </w:tr>
      <w:tr w:rsidR="00364D72" w:rsidRPr="00D83EDB" w14:paraId="6D482197" w14:textId="77777777" w:rsidTr="00873D42">
        <w:tc>
          <w:tcPr>
            <w:tcW w:w="1723" w:type="dxa"/>
            <w:vMerge/>
            <w:shd w:val="clear" w:color="auto" w:fill="auto"/>
            <w:vAlign w:val="center"/>
          </w:tcPr>
          <w:p w14:paraId="2BB18DC0" w14:textId="77777777" w:rsidR="00364D72" w:rsidRPr="00D83EDB" w:rsidRDefault="00364D72" w:rsidP="00873D42">
            <w:pPr>
              <w:pStyle w:val="TAL"/>
            </w:pPr>
          </w:p>
        </w:tc>
        <w:tc>
          <w:tcPr>
            <w:tcW w:w="3906" w:type="dxa"/>
            <w:shd w:val="clear" w:color="auto" w:fill="auto"/>
            <w:vAlign w:val="center"/>
          </w:tcPr>
          <w:p w14:paraId="5597D9B6" w14:textId="77777777" w:rsidR="00364D72" w:rsidRPr="00D83EDB" w:rsidRDefault="00364D72" w:rsidP="00873D42">
            <w:pPr>
              <w:pStyle w:val="TAL"/>
            </w:pPr>
            <w:r w:rsidRPr="00D83EDB">
              <w:t>VRB-to-PRB mapping type</w:t>
            </w:r>
          </w:p>
        </w:tc>
        <w:tc>
          <w:tcPr>
            <w:tcW w:w="767" w:type="dxa"/>
            <w:shd w:val="clear" w:color="auto" w:fill="auto"/>
            <w:vAlign w:val="center"/>
          </w:tcPr>
          <w:p w14:paraId="3D880897" w14:textId="77777777" w:rsidR="00364D72" w:rsidRPr="00D83EDB" w:rsidRDefault="00364D72" w:rsidP="00873D42">
            <w:pPr>
              <w:pStyle w:val="TAL"/>
            </w:pPr>
          </w:p>
        </w:tc>
        <w:tc>
          <w:tcPr>
            <w:tcW w:w="2954" w:type="dxa"/>
            <w:shd w:val="clear" w:color="auto" w:fill="auto"/>
            <w:vAlign w:val="center"/>
          </w:tcPr>
          <w:p w14:paraId="26BE4ACB" w14:textId="77777777" w:rsidR="00364D72" w:rsidRPr="00D83EDB" w:rsidRDefault="00364D72" w:rsidP="00873D42">
            <w:pPr>
              <w:pStyle w:val="TAL"/>
            </w:pPr>
            <w:r w:rsidRPr="00D83EDB">
              <w:t>Non-interleaved</w:t>
            </w:r>
          </w:p>
        </w:tc>
      </w:tr>
      <w:tr w:rsidR="00364D72" w:rsidRPr="00D83EDB" w14:paraId="6E44F30E" w14:textId="77777777" w:rsidTr="00873D42">
        <w:tc>
          <w:tcPr>
            <w:tcW w:w="1723" w:type="dxa"/>
            <w:vMerge/>
            <w:shd w:val="clear" w:color="auto" w:fill="auto"/>
            <w:vAlign w:val="center"/>
          </w:tcPr>
          <w:p w14:paraId="033D8184" w14:textId="77777777" w:rsidR="00364D72" w:rsidRPr="00D83EDB" w:rsidRDefault="00364D72" w:rsidP="00873D42">
            <w:pPr>
              <w:pStyle w:val="TAL"/>
            </w:pPr>
          </w:p>
        </w:tc>
        <w:tc>
          <w:tcPr>
            <w:tcW w:w="3906" w:type="dxa"/>
            <w:shd w:val="clear" w:color="auto" w:fill="auto"/>
            <w:vAlign w:val="center"/>
          </w:tcPr>
          <w:p w14:paraId="699E488B" w14:textId="77777777" w:rsidR="00364D72" w:rsidRPr="00D83EDB" w:rsidRDefault="00364D72" w:rsidP="00873D42">
            <w:pPr>
              <w:pStyle w:val="TAL"/>
            </w:pPr>
            <w:r w:rsidRPr="00D83EDB">
              <w:t>VRB-to-PRB mapping interleaver bundle size</w:t>
            </w:r>
          </w:p>
        </w:tc>
        <w:tc>
          <w:tcPr>
            <w:tcW w:w="767" w:type="dxa"/>
            <w:shd w:val="clear" w:color="auto" w:fill="auto"/>
            <w:vAlign w:val="center"/>
          </w:tcPr>
          <w:p w14:paraId="7851E10D" w14:textId="77777777" w:rsidR="00364D72" w:rsidRPr="00D83EDB" w:rsidRDefault="00364D72" w:rsidP="00873D42">
            <w:pPr>
              <w:pStyle w:val="TAL"/>
            </w:pPr>
          </w:p>
        </w:tc>
        <w:tc>
          <w:tcPr>
            <w:tcW w:w="2954" w:type="dxa"/>
            <w:shd w:val="clear" w:color="auto" w:fill="auto"/>
            <w:vAlign w:val="center"/>
          </w:tcPr>
          <w:p w14:paraId="7833976C" w14:textId="77777777" w:rsidR="00364D72" w:rsidRPr="00D83EDB" w:rsidRDefault="00364D72" w:rsidP="00873D42">
            <w:pPr>
              <w:pStyle w:val="TAL"/>
            </w:pPr>
            <w:r w:rsidRPr="00D83EDB">
              <w:t>N/A</w:t>
            </w:r>
          </w:p>
        </w:tc>
      </w:tr>
      <w:tr w:rsidR="00364D72" w:rsidRPr="00D83EDB" w14:paraId="7C623B31" w14:textId="77777777" w:rsidTr="00873D42">
        <w:tc>
          <w:tcPr>
            <w:tcW w:w="1723" w:type="dxa"/>
            <w:vMerge w:val="restart"/>
            <w:shd w:val="clear" w:color="auto" w:fill="auto"/>
            <w:vAlign w:val="center"/>
          </w:tcPr>
          <w:p w14:paraId="662D64C8" w14:textId="77777777" w:rsidR="00364D72" w:rsidRPr="00D83EDB" w:rsidRDefault="00364D72" w:rsidP="00873D42">
            <w:pPr>
              <w:pStyle w:val="TAL"/>
            </w:pPr>
            <w:r w:rsidRPr="00D83EDB">
              <w:t>PDSCH DMRS configuration</w:t>
            </w:r>
          </w:p>
        </w:tc>
        <w:tc>
          <w:tcPr>
            <w:tcW w:w="3906" w:type="dxa"/>
            <w:shd w:val="clear" w:color="auto" w:fill="auto"/>
            <w:vAlign w:val="center"/>
          </w:tcPr>
          <w:p w14:paraId="768040DE" w14:textId="77777777" w:rsidR="00364D72" w:rsidRPr="00D83EDB" w:rsidRDefault="00364D72" w:rsidP="00873D42">
            <w:pPr>
              <w:pStyle w:val="TAL"/>
            </w:pPr>
            <w:r w:rsidRPr="00D83EDB">
              <w:t>DMRS Type</w:t>
            </w:r>
          </w:p>
        </w:tc>
        <w:tc>
          <w:tcPr>
            <w:tcW w:w="767" w:type="dxa"/>
            <w:shd w:val="clear" w:color="auto" w:fill="auto"/>
            <w:vAlign w:val="center"/>
          </w:tcPr>
          <w:p w14:paraId="31457A49" w14:textId="77777777" w:rsidR="00364D72" w:rsidRPr="00D83EDB" w:rsidRDefault="00364D72" w:rsidP="00873D42">
            <w:pPr>
              <w:pStyle w:val="TAL"/>
            </w:pPr>
          </w:p>
        </w:tc>
        <w:tc>
          <w:tcPr>
            <w:tcW w:w="2954" w:type="dxa"/>
            <w:shd w:val="clear" w:color="auto" w:fill="auto"/>
            <w:vAlign w:val="center"/>
          </w:tcPr>
          <w:p w14:paraId="51712340" w14:textId="77777777" w:rsidR="00364D72" w:rsidRPr="00D83EDB" w:rsidRDefault="00364D72" w:rsidP="00873D42">
            <w:pPr>
              <w:pStyle w:val="TAL"/>
            </w:pPr>
            <w:r w:rsidRPr="00D83EDB">
              <w:t>Type 1</w:t>
            </w:r>
          </w:p>
        </w:tc>
      </w:tr>
      <w:tr w:rsidR="00364D72" w:rsidRPr="00D83EDB" w14:paraId="5176EBA4" w14:textId="77777777" w:rsidTr="00873D42">
        <w:tc>
          <w:tcPr>
            <w:tcW w:w="1723" w:type="dxa"/>
            <w:vMerge/>
            <w:shd w:val="clear" w:color="auto" w:fill="auto"/>
            <w:vAlign w:val="center"/>
          </w:tcPr>
          <w:p w14:paraId="5F85CB0C" w14:textId="77777777" w:rsidR="00364D72" w:rsidRPr="00D83EDB" w:rsidRDefault="00364D72" w:rsidP="00873D42">
            <w:pPr>
              <w:pStyle w:val="TAL"/>
            </w:pPr>
          </w:p>
        </w:tc>
        <w:tc>
          <w:tcPr>
            <w:tcW w:w="3906" w:type="dxa"/>
            <w:shd w:val="clear" w:color="auto" w:fill="auto"/>
            <w:vAlign w:val="center"/>
          </w:tcPr>
          <w:p w14:paraId="2ACB7C21" w14:textId="77777777" w:rsidR="00364D72" w:rsidRPr="00D83EDB" w:rsidRDefault="00364D72" w:rsidP="00873D42">
            <w:pPr>
              <w:pStyle w:val="TAL"/>
            </w:pPr>
            <w:r w:rsidRPr="00D83EDB">
              <w:t>Number of additional DMRS</w:t>
            </w:r>
          </w:p>
        </w:tc>
        <w:tc>
          <w:tcPr>
            <w:tcW w:w="767" w:type="dxa"/>
            <w:shd w:val="clear" w:color="auto" w:fill="auto"/>
            <w:vAlign w:val="center"/>
          </w:tcPr>
          <w:p w14:paraId="5B65BFA0" w14:textId="77777777" w:rsidR="00364D72" w:rsidRPr="00D83EDB" w:rsidRDefault="00364D72" w:rsidP="00873D42">
            <w:pPr>
              <w:pStyle w:val="TAL"/>
            </w:pPr>
          </w:p>
        </w:tc>
        <w:tc>
          <w:tcPr>
            <w:tcW w:w="2954" w:type="dxa"/>
            <w:shd w:val="clear" w:color="auto" w:fill="auto"/>
            <w:vAlign w:val="center"/>
          </w:tcPr>
          <w:p w14:paraId="69753B75" w14:textId="77777777" w:rsidR="00364D72" w:rsidRPr="00D83EDB" w:rsidRDefault="00364D72" w:rsidP="00873D42">
            <w:pPr>
              <w:pStyle w:val="TAL"/>
            </w:pPr>
            <w:r w:rsidRPr="00D83EDB">
              <w:t>1</w:t>
            </w:r>
          </w:p>
        </w:tc>
      </w:tr>
      <w:tr w:rsidR="00364D72" w:rsidRPr="00D83EDB" w14:paraId="701E1FC8" w14:textId="77777777" w:rsidTr="00873D42">
        <w:tc>
          <w:tcPr>
            <w:tcW w:w="1723" w:type="dxa"/>
            <w:vMerge/>
            <w:shd w:val="clear" w:color="auto" w:fill="auto"/>
            <w:vAlign w:val="center"/>
          </w:tcPr>
          <w:p w14:paraId="5A3AE13F" w14:textId="77777777" w:rsidR="00364D72" w:rsidRPr="00D83EDB" w:rsidRDefault="00364D72" w:rsidP="00873D42">
            <w:pPr>
              <w:pStyle w:val="TAL"/>
            </w:pPr>
          </w:p>
        </w:tc>
        <w:tc>
          <w:tcPr>
            <w:tcW w:w="3906" w:type="dxa"/>
            <w:shd w:val="clear" w:color="auto" w:fill="auto"/>
            <w:vAlign w:val="center"/>
          </w:tcPr>
          <w:p w14:paraId="1FE01298" w14:textId="77777777" w:rsidR="00364D72" w:rsidRPr="00D83EDB" w:rsidRDefault="00364D72" w:rsidP="00873D42">
            <w:pPr>
              <w:pStyle w:val="TAL"/>
            </w:pPr>
            <w:r w:rsidRPr="00D83EDB">
              <w:t>Maximum number of OFDM symbols for DL front loaded DMRS</w:t>
            </w:r>
          </w:p>
        </w:tc>
        <w:tc>
          <w:tcPr>
            <w:tcW w:w="767" w:type="dxa"/>
            <w:shd w:val="clear" w:color="auto" w:fill="auto"/>
            <w:vAlign w:val="center"/>
          </w:tcPr>
          <w:p w14:paraId="7236097D" w14:textId="77777777" w:rsidR="00364D72" w:rsidRPr="00D83EDB" w:rsidRDefault="00364D72" w:rsidP="00873D42">
            <w:pPr>
              <w:pStyle w:val="TAL"/>
            </w:pPr>
          </w:p>
        </w:tc>
        <w:tc>
          <w:tcPr>
            <w:tcW w:w="2954" w:type="dxa"/>
            <w:shd w:val="clear" w:color="auto" w:fill="auto"/>
            <w:vAlign w:val="center"/>
          </w:tcPr>
          <w:p w14:paraId="1E16EA10" w14:textId="77777777" w:rsidR="00364D72" w:rsidRPr="00D83EDB" w:rsidRDefault="00364D72" w:rsidP="00873D42">
            <w:pPr>
              <w:pStyle w:val="TAL"/>
            </w:pPr>
            <w:r w:rsidRPr="00D83EDB">
              <w:t>1</w:t>
            </w:r>
          </w:p>
        </w:tc>
      </w:tr>
      <w:tr w:rsidR="00364D72" w:rsidRPr="00D83EDB" w14:paraId="2E62AA09" w14:textId="77777777" w:rsidTr="00873D42">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62FCB" w14:textId="77777777" w:rsidR="00364D72" w:rsidRPr="00D83EDB" w:rsidRDefault="00364D72" w:rsidP="00873D42">
            <w:pPr>
              <w:pStyle w:val="TAL"/>
            </w:pPr>
            <w:r w:rsidRPr="00D83EDB">
              <w:lastRenderedPageBreak/>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E546D91"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47FC1FF4" w14:textId="77777777" w:rsidR="00364D72" w:rsidRPr="00D83EDB" w:rsidRDefault="00364D72" w:rsidP="00873D42">
            <w:pPr>
              <w:pStyle w:val="TAL"/>
            </w:pPr>
            <w:r w:rsidRPr="00D83EDB">
              <w:t>4</w:t>
            </w:r>
          </w:p>
        </w:tc>
      </w:tr>
      <w:tr w:rsidR="00364D72" w:rsidRPr="00D83EDB" w14:paraId="76A9BA24" w14:textId="77777777" w:rsidTr="00873D42">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1DF4F" w14:textId="77777777" w:rsidR="00364D72" w:rsidRPr="00D83EDB" w:rsidRDefault="00364D72" w:rsidP="00873D42">
            <w:pPr>
              <w:pStyle w:val="TAL"/>
            </w:pPr>
            <w:r w:rsidRPr="00D83EDB">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0808A7B"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7E4D4DAC" w14:textId="77777777" w:rsidR="00364D72" w:rsidRPr="00D83EDB" w:rsidRDefault="00364D72" w:rsidP="00873D42">
            <w:pPr>
              <w:pStyle w:val="TAL"/>
            </w:pPr>
            <w:r w:rsidRPr="00D83EDB">
              <w:t>2</w:t>
            </w:r>
          </w:p>
        </w:tc>
      </w:tr>
    </w:tbl>
    <w:p w14:paraId="6856DE41" w14:textId="77777777" w:rsidR="00364D72" w:rsidRPr="00D83EDB" w:rsidRDefault="00364D72" w:rsidP="00364D72"/>
    <w:p w14:paraId="67994219" w14:textId="77777777" w:rsidR="00364D72" w:rsidRPr="00D83EDB" w:rsidRDefault="00364D72" w:rsidP="00364D72">
      <w:pPr>
        <w:pStyle w:val="TH"/>
      </w:pPr>
      <w:bookmarkStart w:id="178" w:name="_Hlk102742880"/>
      <w:bookmarkStart w:id="179" w:name="_Ref100032078"/>
      <w:r>
        <w:t>Table 9.2-3</w:t>
      </w:r>
      <w:r w:rsidRPr="00D83EDB">
        <w:t>: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77457B82" w14:textId="77777777" w:rsidTr="007974E8">
        <w:tc>
          <w:tcPr>
            <w:tcW w:w="1690" w:type="pct"/>
            <w:gridSpan w:val="2"/>
            <w:vMerge w:val="restart"/>
            <w:shd w:val="clear" w:color="auto" w:fill="D9D9D9" w:themeFill="background1" w:themeFillShade="D9"/>
            <w:vAlign w:val="center"/>
          </w:tcPr>
          <w:p w14:paraId="7D8994CA"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221E162D" w14:textId="77777777" w:rsidR="00364D72" w:rsidRPr="00D83EDB" w:rsidRDefault="00364D72" w:rsidP="008C7243">
            <w:pPr>
              <w:pStyle w:val="TAH"/>
            </w:pPr>
            <w:r w:rsidRPr="00D83EDB">
              <w:t>5G NR band</w:t>
            </w:r>
          </w:p>
        </w:tc>
      </w:tr>
      <w:tr w:rsidR="00364D72" w:rsidRPr="00D83EDB" w14:paraId="7DF01D0B" w14:textId="77777777" w:rsidTr="007974E8">
        <w:tc>
          <w:tcPr>
            <w:tcW w:w="1690" w:type="pct"/>
            <w:gridSpan w:val="2"/>
            <w:vMerge/>
            <w:shd w:val="clear" w:color="auto" w:fill="D9D9D9" w:themeFill="background1" w:themeFillShade="D9"/>
            <w:vAlign w:val="center"/>
          </w:tcPr>
          <w:p w14:paraId="3FA02F26" w14:textId="77777777" w:rsidR="00364D72" w:rsidRPr="00D83EDB" w:rsidRDefault="00364D72" w:rsidP="008C7243">
            <w:pPr>
              <w:pStyle w:val="TAH"/>
            </w:pPr>
          </w:p>
        </w:tc>
        <w:tc>
          <w:tcPr>
            <w:tcW w:w="319" w:type="pct"/>
            <w:shd w:val="clear" w:color="auto" w:fill="D9D9D9" w:themeFill="background1" w:themeFillShade="D9"/>
            <w:vAlign w:val="center"/>
          </w:tcPr>
          <w:p w14:paraId="7F3DA7A2"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7B54E217"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2729075"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001C94FA"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38BDE56"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07DD7DD4"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5730E982"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A7B029C"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FE11B"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5E0B98C1" w14:textId="77777777" w:rsidR="00364D72" w:rsidRPr="00D83EDB" w:rsidRDefault="00364D72" w:rsidP="008C7243">
            <w:pPr>
              <w:pStyle w:val="TAH"/>
            </w:pPr>
            <w:r w:rsidRPr="00D83EDB">
              <w:t>n71</w:t>
            </w:r>
          </w:p>
        </w:tc>
      </w:tr>
      <w:tr w:rsidR="00364D72" w:rsidRPr="00D83EDB" w14:paraId="56D63590" w14:textId="77777777" w:rsidTr="00873D42">
        <w:tc>
          <w:tcPr>
            <w:tcW w:w="1690" w:type="pct"/>
            <w:gridSpan w:val="2"/>
          </w:tcPr>
          <w:p w14:paraId="7F9735A4" w14:textId="77777777" w:rsidR="00364D72" w:rsidRPr="00D83EDB" w:rsidRDefault="00364D72" w:rsidP="00873D42">
            <w:pPr>
              <w:pStyle w:val="TAL"/>
            </w:pPr>
            <w:r w:rsidRPr="00D83EDB">
              <w:t>Bandwidth (MHz)</w:t>
            </w:r>
          </w:p>
        </w:tc>
        <w:tc>
          <w:tcPr>
            <w:tcW w:w="319" w:type="pct"/>
          </w:tcPr>
          <w:p w14:paraId="66F1BE26" w14:textId="77777777" w:rsidR="00364D72" w:rsidRPr="00D83EDB" w:rsidRDefault="00364D72" w:rsidP="00873D42">
            <w:pPr>
              <w:pStyle w:val="TAL"/>
            </w:pPr>
            <w:r w:rsidRPr="00D83EDB">
              <w:t>10</w:t>
            </w:r>
          </w:p>
        </w:tc>
        <w:tc>
          <w:tcPr>
            <w:tcW w:w="275" w:type="pct"/>
          </w:tcPr>
          <w:p w14:paraId="6318B575" w14:textId="77777777" w:rsidR="00364D72" w:rsidRPr="00D83EDB" w:rsidRDefault="00364D72" w:rsidP="00873D42">
            <w:pPr>
              <w:pStyle w:val="TAL"/>
            </w:pPr>
            <w:r w:rsidRPr="00D83EDB">
              <w:t>10</w:t>
            </w:r>
          </w:p>
        </w:tc>
        <w:tc>
          <w:tcPr>
            <w:tcW w:w="339" w:type="pct"/>
          </w:tcPr>
          <w:p w14:paraId="45F63ACC" w14:textId="77777777" w:rsidR="00364D72" w:rsidRPr="00D83EDB" w:rsidRDefault="00364D72" w:rsidP="00873D42">
            <w:pPr>
              <w:pStyle w:val="TAL"/>
            </w:pPr>
            <w:r w:rsidRPr="00D83EDB">
              <w:t>10</w:t>
            </w:r>
          </w:p>
        </w:tc>
        <w:tc>
          <w:tcPr>
            <w:tcW w:w="339" w:type="pct"/>
          </w:tcPr>
          <w:p w14:paraId="123A702A" w14:textId="77777777" w:rsidR="00364D72" w:rsidRPr="00D83EDB" w:rsidRDefault="00364D72" w:rsidP="00873D42">
            <w:pPr>
              <w:pStyle w:val="TAL"/>
            </w:pPr>
            <w:r w:rsidRPr="00D83EDB">
              <w:t>10</w:t>
            </w:r>
          </w:p>
        </w:tc>
        <w:tc>
          <w:tcPr>
            <w:tcW w:w="339" w:type="pct"/>
          </w:tcPr>
          <w:p w14:paraId="66EDBCBE" w14:textId="77777777" w:rsidR="00364D72" w:rsidRPr="00D83EDB" w:rsidRDefault="00364D72" w:rsidP="00873D42">
            <w:pPr>
              <w:pStyle w:val="TAL"/>
            </w:pPr>
            <w:r w:rsidRPr="00D83EDB">
              <w:t>20</w:t>
            </w:r>
          </w:p>
        </w:tc>
        <w:tc>
          <w:tcPr>
            <w:tcW w:w="339" w:type="pct"/>
          </w:tcPr>
          <w:p w14:paraId="496EBBC9" w14:textId="77777777" w:rsidR="00364D72" w:rsidRPr="00D83EDB" w:rsidRDefault="00364D72" w:rsidP="00873D42">
            <w:pPr>
              <w:pStyle w:val="TAL"/>
            </w:pPr>
            <w:r w:rsidRPr="00D83EDB">
              <w:t>10</w:t>
            </w:r>
          </w:p>
        </w:tc>
        <w:tc>
          <w:tcPr>
            <w:tcW w:w="339" w:type="pct"/>
          </w:tcPr>
          <w:p w14:paraId="3826E40A" w14:textId="77777777" w:rsidR="00364D72" w:rsidRPr="00D83EDB" w:rsidRDefault="00364D72" w:rsidP="00873D42">
            <w:pPr>
              <w:pStyle w:val="TAL"/>
            </w:pPr>
            <w:r w:rsidRPr="00D83EDB">
              <w:t>10</w:t>
            </w:r>
          </w:p>
        </w:tc>
        <w:tc>
          <w:tcPr>
            <w:tcW w:w="339" w:type="pct"/>
          </w:tcPr>
          <w:p w14:paraId="47071B30" w14:textId="77777777" w:rsidR="00364D72" w:rsidRPr="00D83EDB" w:rsidRDefault="00364D72" w:rsidP="00873D42">
            <w:pPr>
              <w:pStyle w:val="TAL"/>
            </w:pPr>
            <w:r w:rsidRPr="00D83EDB">
              <w:t>20</w:t>
            </w:r>
          </w:p>
        </w:tc>
        <w:tc>
          <w:tcPr>
            <w:tcW w:w="339" w:type="pct"/>
          </w:tcPr>
          <w:p w14:paraId="76AAEC2E" w14:textId="77777777" w:rsidR="00364D72" w:rsidRPr="00D83EDB" w:rsidRDefault="00364D72" w:rsidP="00873D42">
            <w:pPr>
              <w:pStyle w:val="TAL"/>
            </w:pPr>
            <w:r w:rsidRPr="00D83EDB">
              <w:t>15</w:t>
            </w:r>
          </w:p>
        </w:tc>
        <w:tc>
          <w:tcPr>
            <w:tcW w:w="339" w:type="pct"/>
          </w:tcPr>
          <w:p w14:paraId="1633A88F" w14:textId="77777777" w:rsidR="00364D72" w:rsidRPr="00D83EDB" w:rsidRDefault="00364D72" w:rsidP="00873D42">
            <w:pPr>
              <w:pStyle w:val="TAL"/>
            </w:pPr>
            <w:r w:rsidRPr="00D83EDB">
              <w:t>10</w:t>
            </w:r>
          </w:p>
        </w:tc>
      </w:tr>
      <w:tr w:rsidR="00364D72" w:rsidRPr="00D83EDB" w14:paraId="1CADAB27" w14:textId="77777777" w:rsidTr="00873D42">
        <w:tc>
          <w:tcPr>
            <w:tcW w:w="1690" w:type="pct"/>
            <w:gridSpan w:val="2"/>
          </w:tcPr>
          <w:p w14:paraId="72D1B751" w14:textId="77777777" w:rsidR="00364D72" w:rsidRPr="00D83EDB" w:rsidRDefault="00364D72" w:rsidP="00873D42">
            <w:pPr>
              <w:pStyle w:val="TAL"/>
            </w:pPr>
            <w:r w:rsidRPr="00D83EDB">
              <w:t>SCS</w:t>
            </w:r>
          </w:p>
        </w:tc>
        <w:tc>
          <w:tcPr>
            <w:tcW w:w="319" w:type="pct"/>
          </w:tcPr>
          <w:p w14:paraId="72728EBE" w14:textId="77777777" w:rsidR="00364D72" w:rsidRPr="00D83EDB" w:rsidRDefault="00364D72" w:rsidP="00873D42">
            <w:pPr>
              <w:pStyle w:val="TAL"/>
            </w:pPr>
            <w:r w:rsidRPr="00D83EDB">
              <w:t>15</w:t>
            </w:r>
          </w:p>
        </w:tc>
        <w:tc>
          <w:tcPr>
            <w:tcW w:w="275" w:type="pct"/>
          </w:tcPr>
          <w:p w14:paraId="2FDAF3A7" w14:textId="77777777" w:rsidR="00364D72" w:rsidRPr="00D83EDB" w:rsidRDefault="00364D72" w:rsidP="00873D42">
            <w:pPr>
              <w:pStyle w:val="TAL"/>
            </w:pPr>
            <w:r w:rsidRPr="00D83EDB">
              <w:t>15</w:t>
            </w:r>
          </w:p>
        </w:tc>
        <w:tc>
          <w:tcPr>
            <w:tcW w:w="339" w:type="pct"/>
          </w:tcPr>
          <w:p w14:paraId="7DC22568" w14:textId="77777777" w:rsidR="00364D72" w:rsidRPr="00D83EDB" w:rsidRDefault="00364D72" w:rsidP="00873D42">
            <w:pPr>
              <w:pStyle w:val="TAL"/>
            </w:pPr>
            <w:r w:rsidRPr="00D83EDB">
              <w:t>15</w:t>
            </w:r>
          </w:p>
        </w:tc>
        <w:tc>
          <w:tcPr>
            <w:tcW w:w="339" w:type="pct"/>
          </w:tcPr>
          <w:p w14:paraId="1C21FB86" w14:textId="77777777" w:rsidR="00364D72" w:rsidRPr="00D83EDB" w:rsidRDefault="00364D72" w:rsidP="00873D42">
            <w:pPr>
              <w:pStyle w:val="TAL"/>
            </w:pPr>
            <w:r w:rsidRPr="00D83EDB">
              <w:t>15</w:t>
            </w:r>
          </w:p>
        </w:tc>
        <w:tc>
          <w:tcPr>
            <w:tcW w:w="339" w:type="pct"/>
          </w:tcPr>
          <w:p w14:paraId="5EBAF727" w14:textId="77777777" w:rsidR="00364D72" w:rsidRPr="00D83EDB" w:rsidRDefault="00364D72" w:rsidP="00873D42">
            <w:pPr>
              <w:pStyle w:val="TAL"/>
            </w:pPr>
            <w:r w:rsidRPr="00D83EDB">
              <w:t>15</w:t>
            </w:r>
          </w:p>
        </w:tc>
        <w:tc>
          <w:tcPr>
            <w:tcW w:w="339" w:type="pct"/>
          </w:tcPr>
          <w:p w14:paraId="45A88B34" w14:textId="77777777" w:rsidR="00364D72" w:rsidRPr="00D83EDB" w:rsidRDefault="00364D72" w:rsidP="00873D42">
            <w:pPr>
              <w:pStyle w:val="TAL"/>
            </w:pPr>
            <w:r w:rsidRPr="00D83EDB">
              <w:t>15</w:t>
            </w:r>
          </w:p>
        </w:tc>
        <w:tc>
          <w:tcPr>
            <w:tcW w:w="339" w:type="pct"/>
          </w:tcPr>
          <w:p w14:paraId="6DF12347" w14:textId="77777777" w:rsidR="00364D72" w:rsidRPr="00D83EDB" w:rsidRDefault="00364D72" w:rsidP="00873D42">
            <w:pPr>
              <w:pStyle w:val="TAL"/>
            </w:pPr>
            <w:r w:rsidRPr="00D83EDB">
              <w:t>15</w:t>
            </w:r>
          </w:p>
        </w:tc>
        <w:tc>
          <w:tcPr>
            <w:tcW w:w="339" w:type="pct"/>
          </w:tcPr>
          <w:p w14:paraId="56E34F61" w14:textId="77777777" w:rsidR="00364D72" w:rsidRPr="00D83EDB" w:rsidRDefault="00364D72" w:rsidP="00873D42">
            <w:pPr>
              <w:pStyle w:val="TAL"/>
            </w:pPr>
            <w:r w:rsidRPr="00D83EDB">
              <w:t>15</w:t>
            </w:r>
          </w:p>
        </w:tc>
        <w:tc>
          <w:tcPr>
            <w:tcW w:w="339" w:type="pct"/>
          </w:tcPr>
          <w:p w14:paraId="69692E5A" w14:textId="77777777" w:rsidR="00364D72" w:rsidRPr="00D83EDB" w:rsidRDefault="00364D72" w:rsidP="00873D42">
            <w:pPr>
              <w:pStyle w:val="TAL"/>
            </w:pPr>
            <w:r w:rsidRPr="00D83EDB">
              <w:t>15</w:t>
            </w:r>
          </w:p>
        </w:tc>
        <w:tc>
          <w:tcPr>
            <w:tcW w:w="339" w:type="pct"/>
          </w:tcPr>
          <w:p w14:paraId="0324250A" w14:textId="77777777" w:rsidR="00364D72" w:rsidRPr="00D83EDB" w:rsidRDefault="00364D72" w:rsidP="00873D42">
            <w:pPr>
              <w:pStyle w:val="TAL"/>
            </w:pPr>
            <w:r w:rsidRPr="00D83EDB">
              <w:t>30</w:t>
            </w:r>
          </w:p>
        </w:tc>
      </w:tr>
      <w:tr w:rsidR="00364D72" w:rsidRPr="00D83EDB" w14:paraId="0FE5E7F4" w14:textId="77777777" w:rsidTr="00873D42">
        <w:tc>
          <w:tcPr>
            <w:tcW w:w="848" w:type="pct"/>
            <w:vMerge w:val="restart"/>
          </w:tcPr>
          <w:p w14:paraId="4D8BCBB0" w14:textId="77777777" w:rsidR="00364D72" w:rsidRPr="00D83EDB" w:rsidRDefault="00364D72" w:rsidP="00873D42">
            <w:pPr>
              <w:pStyle w:val="TAL"/>
            </w:pPr>
            <w:r w:rsidRPr="00D83EDB">
              <w:t>Reference channel measurement</w:t>
            </w:r>
          </w:p>
        </w:tc>
        <w:tc>
          <w:tcPr>
            <w:tcW w:w="842" w:type="pct"/>
          </w:tcPr>
          <w:p w14:paraId="07120B96" w14:textId="77777777" w:rsidR="00364D72" w:rsidRPr="00D83EDB" w:rsidRDefault="00364D72" w:rsidP="00873D42">
            <w:pPr>
              <w:pStyle w:val="TAL"/>
            </w:pPr>
            <w:r w:rsidRPr="00D83EDB">
              <w:t>Number of allocated resource blocks</w:t>
            </w:r>
          </w:p>
        </w:tc>
        <w:tc>
          <w:tcPr>
            <w:tcW w:w="319" w:type="pct"/>
          </w:tcPr>
          <w:p w14:paraId="5A533B81" w14:textId="77777777" w:rsidR="00364D72" w:rsidRPr="00D83EDB" w:rsidRDefault="00364D72" w:rsidP="00873D42">
            <w:pPr>
              <w:pStyle w:val="TAL"/>
            </w:pPr>
            <w:r w:rsidRPr="00D83EDB">
              <w:t>52</w:t>
            </w:r>
          </w:p>
        </w:tc>
        <w:tc>
          <w:tcPr>
            <w:tcW w:w="275" w:type="pct"/>
          </w:tcPr>
          <w:p w14:paraId="461E9EAD" w14:textId="77777777" w:rsidR="00364D72" w:rsidRPr="00D83EDB" w:rsidRDefault="00364D72" w:rsidP="00873D42">
            <w:pPr>
              <w:pStyle w:val="TAL"/>
            </w:pPr>
            <w:r w:rsidRPr="00D83EDB">
              <w:t>52</w:t>
            </w:r>
          </w:p>
        </w:tc>
        <w:tc>
          <w:tcPr>
            <w:tcW w:w="339" w:type="pct"/>
          </w:tcPr>
          <w:p w14:paraId="1FBA3262" w14:textId="77777777" w:rsidR="00364D72" w:rsidRPr="00D83EDB" w:rsidRDefault="00364D72" w:rsidP="00873D42">
            <w:pPr>
              <w:pStyle w:val="TAL"/>
            </w:pPr>
            <w:r w:rsidRPr="00D83EDB">
              <w:t>52</w:t>
            </w:r>
          </w:p>
        </w:tc>
        <w:tc>
          <w:tcPr>
            <w:tcW w:w="339" w:type="pct"/>
          </w:tcPr>
          <w:p w14:paraId="452BA3C8" w14:textId="77777777" w:rsidR="00364D72" w:rsidRPr="00D83EDB" w:rsidRDefault="00364D72" w:rsidP="00873D42">
            <w:pPr>
              <w:pStyle w:val="TAL"/>
            </w:pPr>
            <w:r w:rsidRPr="00D83EDB">
              <w:t>52</w:t>
            </w:r>
          </w:p>
        </w:tc>
        <w:tc>
          <w:tcPr>
            <w:tcW w:w="339" w:type="pct"/>
          </w:tcPr>
          <w:p w14:paraId="363702C1" w14:textId="77777777" w:rsidR="00364D72" w:rsidRPr="00D83EDB" w:rsidRDefault="00364D72" w:rsidP="00873D42">
            <w:pPr>
              <w:pStyle w:val="TAL"/>
            </w:pPr>
            <w:r w:rsidRPr="00D83EDB">
              <w:t>106</w:t>
            </w:r>
          </w:p>
        </w:tc>
        <w:tc>
          <w:tcPr>
            <w:tcW w:w="339" w:type="pct"/>
          </w:tcPr>
          <w:p w14:paraId="77716A72" w14:textId="77777777" w:rsidR="00364D72" w:rsidRPr="00D83EDB" w:rsidRDefault="00364D72" w:rsidP="00873D42">
            <w:pPr>
              <w:pStyle w:val="TAL"/>
            </w:pPr>
            <w:r w:rsidRPr="00D83EDB">
              <w:t>52</w:t>
            </w:r>
          </w:p>
        </w:tc>
        <w:tc>
          <w:tcPr>
            <w:tcW w:w="339" w:type="pct"/>
          </w:tcPr>
          <w:p w14:paraId="550D8A6E" w14:textId="77777777" w:rsidR="00364D72" w:rsidRPr="00D83EDB" w:rsidRDefault="00364D72" w:rsidP="00873D42">
            <w:pPr>
              <w:pStyle w:val="TAL"/>
            </w:pPr>
            <w:r w:rsidRPr="00D83EDB">
              <w:t>52</w:t>
            </w:r>
          </w:p>
        </w:tc>
        <w:tc>
          <w:tcPr>
            <w:tcW w:w="339" w:type="pct"/>
          </w:tcPr>
          <w:p w14:paraId="038470E9" w14:textId="77777777" w:rsidR="00364D72" w:rsidRPr="00D83EDB" w:rsidRDefault="00364D72" w:rsidP="00873D42">
            <w:pPr>
              <w:pStyle w:val="TAL"/>
            </w:pPr>
            <w:r w:rsidRPr="00D83EDB">
              <w:t>106</w:t>
            </w:r>
          </w:p>
        </w:tc>
        <w:tc>
          <w:tcPr>
            <w:tcW w:w="339" w:type="pct"/>
          </w:tcPr>
          <w:p w14:paraId="0AEC510C" w14:textId="77777777" w:rsidR="00364D72" w:rsidRPr="00D83EDB" w:rsidRDefault="00364D72" w:rsidP="00873D42">
            <w:pPr>
              <w:pStyle w:val="TAL"/>
            </w:pPr>
            <w:r w:rsidRPr="00D83EDB">
              <w:t>79</w:t>
            </w:r>
          </w:p>
        </w:tc>
        <w:tc>
          <w:tcPr>
            <w:tcW w:w="339" w:type="pct"/>
          </w:tcPr>
          <w:p w14:paraId="26EDE7E4" w14:textId="77777777" w:rsidR="00364D72" w:rsidRPr="00D83EDB" w:rsidRDefault="00364D72" w:rsidP="00873D42">
            <w:pPr>
              <w:pStyle w:val="TAL"/>
            </w:pPr>
            <w:r w:rsidRPr="00D83EDB">
              <w:t>24</w:t>
            </w:r>
          </w:p>
        </w:tc>
      </w:tr>
      <w:tr w:rsidR="00364D72" w:rsidRPr="00D83EDB" w14:paraId="58CC1601" w14:textId="77777777" w:rsidTr="00873D42">
        <w:tc>
          <w:tcPr>
            <w:tcW w:w="848" w:type="pct"/>
            <w:vMerge/>
          </w:tcPr>
          <w:p w14:paraId="0200321E" w14:textId="77777777" w:rsidR="00364D72" w:rsidRPr="00D83EDB" w:rsidRDefault="00364D72" w:rsidP="00873D42">
            <w:pPr>
              <w:pStyle w:val="TAL"/>
            </w:pPr>
          </w:p>
        </w:tc>
        <w:tc>
          <w:tcPr>
            <w:tcW w:w="842" w:type="pct"/>
          </w:tcPr>
          <w:p w14:paraId="5C8F5E65" w14:textId="77777777" w:rsidR="00364D72" w:rsidRPr="00D83EDB" w:rsidRDefault="00364D72" w:rsidP="00873D42">
            <w:pPr>
              <w:pStyle w:val="TAL"/>
            </w:pPr>
            <w:r w:rsidRPr="00D83EDB">
              <w:t>Number of consecutive PDSCH symbols</w:t>
            </w:r>
          </w:p>
        </w:tc>
        <w:tc>
          <w:tcPr>
            <w:tcW w:w="319" w:type="pct"/>
          </w:tcPr>
          <w:p w14:paraId="03253D10" w14:textId="77777777" w:rsidR="00364D72" w:rsidRPr="00D83EDB" w:rsidRDefault="00364D72" w:rsidP="00873D42">
            <w:pPr>
              <w:pStyle w:val="TAL"/>
            </w:pPr>
            <w:r w:rsidRPr="00D83EDB">
              <w:t>12</w:t>
            </w:r>
          </w:p>
        </w:tc>
        <w:tc>
          <w:tcPr>
            <w:tcW w:w="275" w:type="pct"/>
          </w:tcPr>
          <w:p w14:paraId="46A4364D" w14:textId="77777777" w:rsidR="00364D72" w:rsidRPr="00D83EDB" w:rsidRDefault="00364D72" w:rsidP="00873D42">
            <w:pPr>
              <w:pStyle w:val="TAL"/>
            </w:pPr>
            <w:r w:rsidRPr="00D83EDB">
              <w:t>12</w:t>
            </w:r>
          </w:p>
        </w:tc>
        <w:tc>
          <w:tcPr>
            <w:tcW w:w="339" w:type="pct"/>
          </w:tcPr>
          <w:p w14:paraId="24C3F740" w14:textId="77777777" w:rsidR="00364D72" w:rsidRPr="00D83EDB" w:rsidRDefault="00364D72" w:rsidP="00873D42">
            <w:pPr>
              <w:pStyle w:val="TAL"/>
            </w:pPr>
            <w:r w:rsidRPr="00D83EDB">
              <w:t>12</w:t>
            </w:r>
          </w:p>
        </w:tc>
        <w:tc>
          <w:tcPr>
            <w:tcW w:w="339" w:type="pct"/>
          </w:tcPr>
          <w:p w14:paraId="0CF1237A" w14:textId="77777777" w:rsidR="00364D72" w:rsidRPr="00D83EDB" w:rsidRDefault="00364D72" w:rsidP="00873D42">
            <w:pPr>
              <w:pStyle w:val="TAL"/>
            </w:pPr>
            <w:r w:rsidRPr="00D83EDB">
              <w:t>12</w:t>
            </w:r>
          </w:p>
        </w:tc>
        <w:tc>
          <w:tcPr>
            <w:tcW w:w="339" w:type="pct"/>
          </w:tcPr>
          <w:p w14:paraId="19EAAEE7" w14:textId="77777777" w:rsidR="00364D72" w:rsidRPr="00D83EDB" w:rsidRDefault="00364D72" w:rsidP="00873D42">
            <w:pPr>
              <w:pStyle w:val="TAL"/>
            </w:pPr>
            <w:r w:rsidRPr="00D83EDB">
              <w:t>12</w:t>
            </w:r>
          </w:p>
        </w:tc>
        <w:tc>
          <w:tcPr>
            <w:tcW w:w="339" w:type="pct"/>
          </w:tcPr>
          <w:p w14:paraId="5B449481" w14:textId="77777777" w:rsidR="00364D72" w:rsidRPr="00D83EDB" w:rsidRDefault="00364D72" w:rsidP="00873D42">
            <w:pPr>
              <w:pStyle w:val="TAL"/>
            </w:pPr>
            <w:r w:rsidRPr="00D83EDB">
              <w:t>12</w:t>
            </w:r>
          </w:p>
        </w:tc>
        <w:tc>
          <w:tcPr>
            <w:tcW w:w="339" w:type="pct"/>
          </w:tcPr>
          <w:p w14:paraId="710208BB" w14:textId="77777777" w:rsidR="00364D72" w:rsidRPr="00D83EDB" w:rsidRDefault="00364D72" w:rsidP="00873D42">
            <w:pPr>
              <w:pStyle w:val="TAL"/>
            </w:pPr>
            <w:r w:rsidRPr="00D83EDB">
              <w:t>12</w:t>
            </w:r>
          </w:p>
        </w:tc>
        <w:tc>
          <w:tcPr>
            <w:tcW w:w="339" w:type="pct"/>
          </w:tcPr>
          <w:p w14:paraId="7615CF0A" w14:textId="77777777" w:rsidR="00364D72" w:rsidRPr="00D83EDB" w:rsidRDefault="00364D72" w:rsidP="00873D42">
            <w:pPr>
              <w:pStyle w:val="TAL"/>
            </w:pPr>
            <w:r w:rsidRPr="00D83EDB">
              <w:t>12</w:t>
            </w:r>
          </w:p>
        </w:tc>
        <w:tc>
          <w:tcPr>
            <w:tcW w:w="339" w:type="pct"/>
          </w:tcPr>
          <w:p w14:paraId="3DB49C0F" w14:textId="77777777" w:rsidR="00364D72" w:rsidRPr="00D83EDB" w:rsidRDefault="00364D72" w:rsidP="00873D42">
            <w:pPr>
              <w:pStyle w:val="TAL"/>
            </w:pPr>
            <w:r w:rsidRPr="00D83EDB">
              <w:t>12</w:t>
            </w:r>
          </w:p>
        </w:tc>
        <w:tc>
          <w:tcPr>
            <w:tcW w:w="339" w:type="pct"/>
          </w:tcPr>
          <w:p w14:paraId="54D3B4CE" w14:textId="77777777" w:rsidR="00364D72" w:rsidRPr="00D83EDB" w:rsidRDefault="00364D72" w:rsidP="00873D42">
            <w:pPr>
              <w:pStyle w:val="TAL"/>
            </w:pPr>
            <w:r w:rsidRPr="00D83EDB">
              <w:t>12</w:t>
            </w:r>
          </w:p>
        </w:tc>
      </w:tr>
      <w:tr w:rsidR="00364D72" w:rsidRPr="00D83EDB" w14:paraId="206FCDDF" w14:textId="77777777" w:rsidTr="00873D42">
        <w:tc>
          <w:tcPr>
            <w:tcW w:w="848" w:type="pct"/>
            <w:vMerge/>
          </w:tcPr>
          <w:p w14:paraId="28751608" w14:textId="77777777" w:rsidR="00364D72" w:rsidRPr="00D83EDB" w:rsidRDefault="00364D72" w:rsidP="00873D42">
            <w:pPr>
              <w:pStyle w:val="TAL"/>
            </w:pPr>
          </w:p>
        </w:tc>
        <w:tc>
          <w:tcPr>
            <w:tcW w:w="842" w:type="pct"/>
          </w:tcPr>
          <w:p w14:paraId="2EDAF970" w14:textId="77777777" w:rsidR="00364D72" w:rsidRPr="00D83EDB" w:rsidRDefault="00364D72" w:rsidP="00873D42">
            <w:pPr>
              <w:pStyle w:val="TAL"/>
            </w:pPr>
            <w:r w:rsidRPr="00D83EDB">
              <w:t>Allocated slots per 2 frames</w:t>
            </w:r>
          </w:p>
        </w:tc>
        <w:tc>
          <w:tcPr>
            <w:tcW w:w="319" w:type="pct"/>
          </w:tcPr>
          <w:p w14:paraId="21A010EF" w14:textId="77777777" w:rsidR="00364D72" w:rsidRPr="00D83EDB" w:rsidRDefault="00364D72" w:rsidP="00873D42">
            <w:pPr>
              <w:pStyle w:val="TAL"/>
            </w:pPr>
            <w:r w:rsidRPr="00D83EDB">
              <w:t>19</w:t>
            </w:r>
          </w:p>
        </w:tc>
        <w:tc>
          <w:tcPr>
            <w:tcW w:w="275" w:type="pct"/>
          </w:tcPr>
          <w:p w14:paraId="14B67319" w14:textId="77777777" w:rsidR="00364D72" w:rsidRPr="00D83EDB" w:rsidRDefault="00364D72" w:rsidP="00873D42">
            <w:pPr>
              <w:pStyle w:val="TAL"/>
            </w:pPr>
            <w:r w:rsidRPr="00D83EDB">
              <w:t>19</w:t>
            </w:r>
          </w:p>
        </w:tc>
        <w:tc>
          <w:tcPr>
            <w:tcW w:w="339" w:type="pct"/>
          </w:tcPr>
          <w:p w14:paraId="366A4A7E" w14:textId="77777777" w:rsidR="00364D72" w:rsidRPr="00D83EDB" w:rsidRDefault="00364D72" w:rsidP="00873D42">
            <w:pPr>
              <w:pStyle w:val="TAL"/>
            </w:pPr>
            <w:r w:rsidRPr="00D83EDB">
              <w:t>19</w:t>
            </w:r>
          </w:p>
        </w:tc>
        <w:tc>
          <w:tcPr>
            <w:tcW w:w="339" w:type="pct"/>
          </w:tcPr>
          <w:p w14:paraId="26B89765" w14:textId="77777777" w:rsidR="00364D72" w:rsidRPr="00D83EDB" w:rsidRDefault="00364D72" w:rsidP="00873D42">
            <w:pPr>
              <w:pStyle w:val="TAL"/>
            </w:pPr>
            <w:r w:rsidRPr="00D83EDB">
              <w:t>19</w:t>
            </w:r>
          </w:p>
        </w:tc>
        <w:tc>
          <w:tcPr>
            <w:tcW w:w="339" w:type="pct"/>
          </w:tcPr>
          <w:p w14:paraId="1294CC72" w14:textId="77777777" w:rsidR="00364D72" w:rsidRPr="00D83EDB" w:rsidRDefault="00364D72" w:rsidP="00873D42">
            <w:pPr>
              <w:pStyle w:val="TAL"/>
            </w:pPr>
            <w:r w:rsidRPr="00D83EDB">
              <w:t>19</w:t>
            </w:r>
          </w:p>
        </w:tc>
        <w:tc>
          <w:tcPr>
            <w:tcW w:w="339" w:type="pct"/>
          </w:tcPr>
          <w:p w14:paraId="7173E137" w14:textId="77777777" w:rsidR="00364D72" w:rsidRPr="00D83EDB" w:rsidRDefault="00364D72" w:rsidP="00873D42">
            <w:pPr>
              <w:pStyle w:val="TAL"/>
            </w:pPr>
            <w:r w:rsidRPr="00D83EDB">
              <w:t>19</w:t>
            </w:r>
          </w:p>
        </w:tc>
        <w:tc>
          <w:tcPr>
            <w:tcW w:w="339" w:type="pct"/>
          </w:tcPr>
          <w:p w14:paraId="0593F6D7" w14:textId="77777777" w:rsidR="00364D72" w:rsidRPr="00D83EDB" w:rsidRDefault="00364D72" w:rsidP="00873D42">
            <w:pPr>
              <w:pStyle w:val="TAL"/>
            </w:pPr>
            <w:r w:rsidRPr="00D83EDB">
              <w:t>19</w:t>
            </w:r>
          </w:p>
        </w:tc>
        <w:tc>
          <w:tcPr>
            <w:tcW w:w="339" w:type="pct"/>
          </w:tcPr>
          <w:p w14:paraId="18715353" w14:textId="77777777" w:rsidR="00364D72" w:rsidRPr="00D83EDB" w:rsidRDefault="00364D72" w:rsidP="00873D42">
            <w:pPr>
              <w:pStyle w:val="TAL"/>
            </w:pPr>
            <w:r w:rsidRPr="00D83EDB">
              <w:t>19</w:t>
            </w:r>
          </w:p>
        </w:tc>
        <w:tc>
          <w:tcPr>
            <w:tcW w:w="339" w:type="pct"/>
          </w:tcPr>
          <w:p w14:paraId="4E9659FD" w14:textId="77777777" w:rsidR="00364D72" w:rsidRPr="00D83EDB" w:rsidRDefault="00364D72" w:rsidP="00873D42">
            <w:pPr>
              <w:pStyle w:val="TAL"/>
            </w:pPr>
            <w:r w:rsidRPr="00D83EDB">
              <w:t>19</w:t>
            </w:r>
          </w:p>
        </w:tc>
        <w:tc>
          <w:tcPr>
            <w:tcW w:w="339" w:type="pct"/>
          </w:tcPr>
          <w:p w14:paraId="790719A5" w14:textId="77777777" w:rsidR="00364D72" w:rsidRPr="00D83EDB" w:rsidRDefault="00364D72" w:rsidP="00873D42">
            <w:pPr>
              <w:pStyle w:val="TAL"/>
            </w:pPr>
            <w:r w:rsidRPr="00D83EDB">
              <w:t>19</w:t>
            </w:r>
          </w:p>
        </w:tc>
      </w:tr>
      <w:tr w:rsidR="00364D72" w:rsidRPr="00D83EDB" w14:paraId="70576BFD" w14:textId="77777777" w:rsidTr="00873D42">
        <w:tc>
          <w:tcPr>
            <w:tcW w:w="848" w:type="pct"/>
            <w:vMerge/>
          </w:tcPr>
          <w:p w14:paraId="7C39B275" w14:textId="77777777" w:rsidR="00364D72" w:rsidRPr="00D83EDB" w:rsidRDefault="00364D72" w:rsidP="00873D42">
            <w:pPr>
              <w:pStyle w:val="TAL"/>
            </w:pPr>
          </w:p>
        </w:tc>
        <w:tc>
          <w:tcPr>
            <w:tcW w:w="842" w:type="pct"/>
            <w:vAlign w:val="center"/>
          </w:tcPr>
          <w:p w14:paraId="4C803986" w14:textId="77777777" w:rsidR="00364D72" w:rsidRPr="00D83EDB" w:rsidRDefault="00364D72" w:rsidP="00873D42">
            <w:pPr>
              <w:pStyle w:val="TAL"/>
            </w:pPr>
            <w:r w:rsidRPr="00D83EDB">
              <w:t>Overhead for TBS determination</w:t>
            </w:r>
          </w:p>
        </w:tc>
        <w:tc>
          <w:tcPr>
            <w:tcW w:w="319" w:type="pct"/>
          </w:tcPr>
          <w:p w14:paraId="6E2BAFCE" w14:textId="77777777" w:rsidR="00364D72" w:rsidRPr="00D83EDB" w:rsidRDefault="00364D72" w:rsidP="00873D42">
            <w:pPr>
              <w:pStyle w:val="TAL"/>
            </w:pPr>
            <w:r w:rsidRPr="00D83EDB">
              <w:t>0</w:t>
            </w:r>
          </w:p>
        </w:tc>
        <w:tc>
          <w:tcPr>
            <w:tcW w:w="275" w:type="pct"/>
          </w:tcPr>
          <w:p w14:paraId="1D0461C8" w14:textId="77777777" w:rsidR="00364D72" w:rsidRPr="00D83EDB" w:rsidRDefault="00364D72" w:rsidP="00873D42">
            <w:pPr>
              <w:pStyle w:val="TAL"/>
            </w:pPr>
            <w:r w:rsidRPr="00D83EDB">
              <w:t>0</w:t>
            </w:r>
          </w:p>
        </w:tc>
        <w:tc>
          <w:tcPr>
            <w:tcW w:w="339" w:type="pct"/>
          </w:tcPr>
          <w:p w14:paraId="4C27F785" w14:textId="77777777" w:rsidR="00364D72" w:rsidRPr="00D83EDB" w:rsidRDefault="00364D72" w:rsidP="00873D42">
            <w:pPr>
              <w:pStyle w:val="TAL"/>
            </w:pPr>
            <w:r w:rsidRPr="00D83EDB">
              <w:t>0</w:t>
            </w:r>
          </w:p>
        </w:tc>
        <w:tc>
          <w:tcPr>
            <w:tcW w:w="339" w:type="pct"/>
          </w:tcPr>
          <w:p w14:paraId="344F7632" w14:textId="77777777" w:rsidR="00364D72" w:rsidRPr="00D83EDB" w:rsidRDefault="00364D72" w:rsidP="00873D42">
            <w:pPr>
              <w:pStyle w:val="TAL"/>
            </w:pPr>
            <w:r w:rsidRPr="00D83EDB">
              <w:t>0</w:t>
            </w:r>
          </w:p>
        </w:tc>
        <w:tc>
          <w:tcPr>
            <w:tcW w:w="339" w:type="pct"/>
          </w:tcPr>
          <w:p w14:paraId="67761D93" w14:textId="77777777" w:rsidR="00364D72" w:rsidRPr="00D83EDB" w:rsidRDefault="00364D72" w:rsidP="00873D42">
            <w:pPr>
              <w:pStyle w:val="TAL"/>
            </w:pPr>
            <w:r w:rsidRPr="00D83EDB">
              <w:t>0</w:t>
            </w:r>
          </w:p>
        </w:tc>
        <w:tc>
          <w:tcPr>
            <w:tcW w:w="339" w:type="pct"/>
          </w:tcPr>
          <w:p w14:paraId="39598032" w14:textId="77777777" w:rsidR="00364D72" w:rsidRPr="00D83EDB" w:rsidRDefault="00364D72" w:rsidP="00873D42">
            <w:pPr>
              <w:pStyle w:val="TAL"/>
            </w:pPr>
            <w:r w:rsidRPr="00D83EDB">
              <w:t>0</w:t>
            </w:r>
          </w:p>
        </w:tc>
        <w:tc>
          <w:tcPr>
            <w:tcW w:w="339" w:type="pct"/>
          </w:tcPr>
          <w:p w14:paraId="3997D84E" w14:textId="77777777" w:rsidR="00364D72" w:rsidRPr="00D83EDB" w:rsidRDefault="00364D72" w:rsidP="00873D42">
            <w:pPr>
              <w:pStyle w:val="TAL"/>
            </w:pPr>
            <w:r w:rsidRPr="00D83EDB">
              <w:t>0</w:t>
            </w:r>
          </w:p>
        </w:tc>
        <w:tc>
          <w:tcPr>
            <w:tcW w:w="339" w:type="pct"/>
          </w:tcPr>
          <w:p w14:paraId="1151EF85" w14:textId="77777777" w:rsidR="00364D72" w:rsidRPr="00D83EDB" w:rsidRDefault="00364D72" w:rsidP="00873D42">
            <w:pPr>
              <w:pStyle w:val="TAL"/>
            </w:pPr>
            <w:r w:rsidRPr="00D83EDB">
              <w:t>0</w:t>
            </w:r>
          </w:p>
        </w:tc>
        <w:tc>
          <w:tcPr>
            <w:tcW w:w="339" w:type="pct"/>
          </w:tcPr>
          <w:p w14:paraId="0F5E8A3A" w14:textId="77777777" w:rsidR="00364D72" w:rsidRPr="00D83EDB" w:rsidRDefault="00364D72" w:rsidP="00873D42">
            <w:pPr>
              <w:pStyle w:val="TAL"/>
            </w:pPr>
            <w:r w:rsidRPr="00D83EDB">
              <w:t>0</w:t>
            </w:r>
          </w:p>
        </w:tc>
        <w:tc>
          <w:tcPr>
            <w:tcW w:w="339" w:type="pct"/>
          </w:tcPr>
          <w:p w14:paraId="38E97C6E" w14:textId="77777777" w:rsidR="00364D72" w:rsidRPr="00D83EDB" w:rsidRDefault="00364D72" w:rsidP="00873D42">
            <w:pPr>
              <w:pStyle w:val="TAL"/>
            </w:pPr>
            <w:r w:rsidRPr="00D83EDB">
              <w:t>0</w:t>
            </w:r>
          </w:p>
        </w:tc>
      </w:tr>
      <w:tr w:rsidR="00364D72" w:rsidRPr="00D83EDB" w14:paraId="028B2D4C" w14:textId="77777777" w:rsidTr="00873D42">
        <w:tc>
          <w:tcPr>
            <w:tcW w:w="848" w:type="pct"/>
            <w:vMerge/>
          </w:tcPr>
          <w:p w14:paraId="64D6B58E" w14:textId="77777777" w:rsidR="00364D72" w:rsidRPr="00D83EDB" w:rsidRDefault="00364D72" w:rsidP="00873D42">
            <w:pPr>
              <w:pStyle w:val="TAL"/>
            </w:pPr>
          </w:p>
        </w:tc>
        <w:tc>
          <w:tcPr>
            <w:tcW w:w="842" w:type="pct"/>
          </w:tcPr>
          <w:p w14:paraId="1BFFF11D" w14:textId="77777777" w:rsidR="00364D72" w:rsidRPr="00D83EDB" w:rsidRDefault="00364D72" w:rsidP="00873D42">
            <w:pPr>
              <w:pStyle w:val="TAL"/>
            </w:pPr>
            <w:r w:rsidRPr="00D83EDB">
              <w:t>Number of DMRS REs</w:t>
            </w:r>
          </w:p>
        </w:tc>
        <w:tc>
          <w:tcPr>
            <w:tcW w:w="319" w:type="pct"/>
          </w:tcPr>
          <w:p w14:paraId="44D1A7EC" w14:textId="77777777" w:rsidR="00364D72" w:rsidRPr="00D83EDB" w:rsidRDefault="00364D72" w:rsidP="00873D42">
            <w:pPr>
              <w:pStyle w:val="TAL"/>
            </w:pPr>
            <w:r w:rsidRPr="00D83EDB">
              <w:t>12</w:t>
            </w:r>
          </w:p>
        </w:tc>
        <w:tc>
          <w:tcPr>
            <w:tcW w:w="275" w:type="pct"/>
          </w:tcPr>
          <w:p w14:paraId="3A23E007" w14:textId="77777777" w:rsidR="00364D72" w:rsidRPr="00D83EDB" w:rsidRDefault="00364D72" w:rsidP="00873D42">
            <w:pPr>
              <w:pStyle w:val="TAL"/>
            </w:pPr>
            <w:r w:rsidRPr="00D83EDB">
              <w:t>12</w:t>
            </w:r>
          </w:p>
        </w:tc>
        <w:tc>
          <w:tcPr>
            <w:tcW w:w="339" w:type="pct"/>
          </w:tcPr>
          <w:p w14:paraId="0D56377A" w14:textId="77777777" w:rsidR="00364D72" w:rsidRPr="00D83EDB" w:rsidRDefault="00364D72" w:rsidP="00873D42">
            <w:pPr>
              <w:pStyle w:val="TAL"/>
            </w:pPr>
            <w:r w:rsidRPr="00D83EDB">
              <w:t>12</w:t>
            </w:r>
          </w:p>
        </w:tc>
        <w:tc>
          <w:tcPr>
            <w:tcW w:w="339" w:type="pct"/>
          </w:tcPr>
          <w:p w14:paraId="3F9AE902" w14:textId="77777777" w:rsidR="00364D72" w:rsidRPr="00D83EDB" w:rsidRDefault="00364D72" w:rsidP="00873D42">
            <w:pPr>
              <w:pStyle w:val="TAL"/>
            </w:pPr>
            <w:r w:rsidRPr="00D83EDB">
              <w:t>12</w:t>
            </w:r>
          </w:p>
        </w:tc>
        <w:tc>
          <w:tcPr>
            <w:tcW w:w="339" w:type="pct"/>
          </w:tcPr>
          <w:p w14:paraId="34E9D994" w14:textId="77777777" w:rsidR="00364D72" w:rsidRPr="00D83EDB" w:rsidRDefault="00364D72" w:rsidP="00873D42">
            <w:pPr>
              <w:pStyle w:val="TAL"/>
            </w:pPr>
            <w:r w:rsidRPr="00D83EDB">
              <w:t>12</w:t>
            </w:r>
          </w:p>
        </w:tc>
        <w:tc>
          <w:tcPr>
            <w:tcW w:w="339" w:type="pct"/>
          </w:tcPr>
          <w:p w14:paraId="0A4CD32B" w14:textId="77777777" w:rsidR="00364D72" w:rsidRPr="00D83EDB" w:rsidRDefault="00364D72" w:rsidP="00873D42">
            <w:pPr>
              <w:pStyle w:val="TAL"/>
            </w:pPr>
            <w:r w:rsidRPr="00D83EDB">
              <w:t>12</w:t>
            </w:r>
          </w:p>
        </w:tc>
        <w:tc>
          <w:tcPr>
            <w:tcW w:w="339" w:type="pct"/>
          </w:tcPr>
          <w:p w14:paraId="404DC847" w14:textId="77777777" w:rsidR="00364D72" w:rsidRPr="00D83EDB" w:rsidRDefault="00364D72" w:rsidP="00873D42">
            <w:pPr>
              <w:pStyle w:val="TAL"/>
            </w:pPr>
            <w:r w:rsidRPr="00D83EDB">
              <w:t>12</w:t>
            </w:r>
          </w:p>
        </w:tc>
        <w:tc>
          <w:tcPr>
            <w:tcW w:w="339" w:type="pct"/>
          </w:tcPr>
          <w:p w14:paraId="0309135B" w14:textId="77777777" w:rsidR="00364D72" w:rsidRPr="00D83EDB" w:rsidRDefault="00364D72" w:rsidP="00873D42">
            <w:pPr>
              <w:pStyle w:val="TAL"/>
            </w:pPr>
            <w:r w:rsidRPr="00D83EDB">
              <w:t>12</w:t>
            </w:r>
          </w:p>
        </w:tc>
        <w:tc>
          <w:tcPr>
            <w:tcW w:w="339" w:type="pct"/>
          </w:tcPr>
          <w:p w14:paraId="0E382915" w14:textId="77777777" w:rsidR="00364D72" w:rsidRPr="00D83EDB" w:rsidRDefault="00364D72" w:rsidP="00873D42">
            <w:pPr>
              <w:pStyle w:val="TAL"/>
            </w:pPr>
            <w:r w:rsidRPr="00D83EDB">
              <w:t>12</w:t>
            </w:r>
          </w:p>
        </w:tc>
        <w:tc>
          <w:tcPr>
            <w:tcW w:w="339" w:type="pct"/>
          </w:tcPr>
          <w:p w14:paraId="1B8CC5C1" w14:textId="77777777" w:rsidR="00364D72" w:rsidRPr="00D83EDB" w:rsidRDefault="00364D72" w:rsidP="00873D42">
            <w:pPr>
              <w:pStyle w:val="TAL"/>
            </w:pPr>
            <w:r w:rsidRPr="00D83EDB">
              <w:t>12</w:t>
            </w:r>
          </w:p>
        </w:tc>
      </w:tr>
      <w:tr w:rsidR="00364D72" w:rsidRPr="00D83EDB" w14:paraId="5DAF21B5" w14:textId="77777777" w:rsidTr="00873D42">
        <w:tc>
          <w:tcPr>
            <w:tcW w:w="848" w:type="pct"/>
            <w:vMerge/>
          </w:tcPr>
          <w:p w14:paraId="30556838" w14:textId="77777777" w:rsidR="00364D72" w:rsidRPr="00D83EDB" w:rsidRDefault="00364D72" w:rsidP="00873D42">
            <w:pPr>
              <w:pStyle w:val="TAL"/>
            </w:pPr>
          </w:p>
        </w:tc>
        <w:tc>
          <w:tcPr>
            <w:tcW w:w="842" w:type="pct"/>
          </w:tcPr>
          <w:p w14:paraId="578BFB3F" w14:textId="77777777" w:rsidR="00364D72" w:rsidRPr="00D83EDB" w:rsidRDefault="00364D72" w:rsidP="00873D42">
            <w:pPr>
              <w:pStyle w:val="TAL"/>
            </w:pPr>
            <w:r w:rsidRPr="00D83EDB">
              <w:t>Number of MIMO layers</w:t>
            </w:r>
          </w:p>
        </w:tc>
        <w:tc>
          <w:tcPr>
            <w:tcW w:w="319" w:type="pct"/>
          </w:tcPr>
          <w:p w14:paraId="303274A2" w14:textId="77777777" w:rsidR="00364D72" w:rsidRPr="00D83EDB" w:rsidRDefault="00364D72" w:rsidP="00873D42">
            <w:pPr>
              <w:pStyle w:val="TAL"/>
            </w:pPr>
            <w:r w:rsidRPr="00D83EDB">
              <w:t>4</w:t>
            </w:r>
          </w:p>
        </w:tc>
        <w:tc>
          <w:tcPr>
            <w:tcW w:w="275" w:type="pct"/>
          </w:tcPr>
          <w:p w14:paraId="1AB12F0A" w14:textId="77777777" w:rsidR="00364D72" w:rsidRPr="00D83EDB" w:rsidRDefault="00364D72" w:rsidP="00873D42">
            <w:pPr>
              <w:pStyle w:val="TAL"/>
            </w:pPr>
            <w:r w:rsidRPr="00D83EDB">
              <w:t>4</w:t>
            </w:r>
          </w:p>
        </w:tc>
        <w:tc>
          <w:tcPr>
            <w:tcW w:w="339" w:type="pct"/>
          </w:tcPr>
          <w:p w14:paraId="1A66515A" w14:textId="77777777" w:rsidR="00364D72" w:rsidRPr="00D83EDB" w:rsidRDefault="00364D72" w:rsidP="00873D42">
            <w:pPr>
              <w:pStyle w:val="TAL"/>
            </w:pPr>
            <w:r w:rsidRPr="00D83EDB">
              <w:t>4</w:t>
            </w:r>
          </w:p>
        </w:tc>
        <w:tc>
          <w:tcPr>
            <w:tcW w:w="339" w:type="pct"/>
          </w:tcPr>
          <w:p w14:paraId="624B9E71" w14:textId="77777777" w:rsidR="00364D72" w:rsidRPr="00D83EDB" w:rsidRDefault="00364D72" w:rsidP="00873D42">
            <w:pPr>
              <w:pStyle w:val="TAL"/>
            </w:pPr>
            <w:r w:rsidRPr="00D83EDB">
              <w:t>4</w:t>
            </w:r>
          </w:p>
        </w:tc>
        <w:tc>
          <w:tcPr>
            <w:tcW w:w="339" w:type="pct"/>
          </w:tcPr>
          <w:p w14:paraId="0A0A5076" w14:textId="77777777" w:rsidR="00364D72" w:rsidRPr="00D83EDB" w:rsidRDefault="00364D72" w:rsidP="00873D42">
            <w:pPr>
              <w:pStyle w:val="TAL"/>
            </w:pPr>
            <w:r w:rsidRPr="00D83EDB">
              <w:t>4</w:t>
            </w:r>
          </w:p>
        </w:tc>
        <w:tc>
          <w:tcPr>
            <w:tcW w:w="339" w:type="pct"/>
          </w:tcPr>
          <w:p w14:paraId="48BD7890" w14:textId="77777777" w:rsidR="00364D72" w:rsidRPr="00D83EDB" w:rsidRDefault="00364D72" w:rsidP="00873D42">
            <w:pPr>
              <w:pStyle w:val="TAL"/>
            </w:pPr>
            <w:r w:rsidRPr="00D83EDB">
              <w:t>4</w:t>
            </w:r>
          </w:p>
        </w:tc>
        <w:tc>
          <w:tcPr>
            <w:tcW w:w="339" w:type="pct"/>
          </w:tcPr>
          <w:p w14:paraId="27C700E9" w14:textId="77777777" w:rsidR="00364D72" w:rsidRPr="00D83EDB" w:rsidRDefault="00364D72" w:rsidP="00873D42">
            <w:pPr>
              <w:pStyle w:val="TAL"/>
            </w:pPr>
            <w:r w:rsidRPr="00D83EDB">
              <w:t>4</w:t>
            </w:r>
          </w:p>
        </w:tc>
        <w:tc>
          <w:tcPr>
            <w:tcW w:w="339" w:type="pct"/>
          </w:tcPr>
          <w:p w14:paraId="187AA0E5" w14:textId="77777777" w:rsidR="00364D72" w:rsidRPr="00D83EDB" w:rsidRDefault="00364D72" w:rsidP="00873D42">
            <w:pPr>
              <w:pStyle w:val="TAL"/>
            </w:pPr>
            <w:r w:rsidRPr="00D83EDB">
              <w:t>4</w:t>
            </w:r>
          </w:p>
        </w:tc>
        <w:tc>
          <w:tcPr>
            <w:tcW w:w="339" w:type="pct"/>
          </w:tcPr>
          <w:p w14:paraId="337B3826" w14:textId="77777777" w:rsidR="00364D72" w:rsidRPr="00D83EDB" w:rsidRDefault="00364D72" w:rsidP="00873D42">
            <w:pPr>
              <w:pStyle w:val="TAL"/>
            </w:pPr>
            <w:r w:rsidRPr="00D83EDB">
              <w:t>4</w:t>
            </w:r>
          </w:p>
        </w:tc>
        <w:tc>
          <w:tcPr>
            <w:tcW w:w="339" w:type="pct"/>
          </w:tcPr>
          <w:p w14:paraId="1925E42C" w14:textId="77777777" w:rsidR="00364D72" w:rsidRPr="00D83EDB" w:rsidRDefault="00364D72" w:rsidP="00873D42">
            <w:pPr>
              <w:pStyle w:val="TAL"/>
            </w:pPr>
            <w:r w:rsidRPr="00D83EDB">
              <w:t>4</w:t>
            </w:r>
          </w:p>
        </w:tc>
      </w:tr>
    </w:tbl>
    <w:p w14:paraId="22ACFFA9" w14:textId="77777777" w:rsidR="00364D72" w:rsidRPr="00D83EDB" w:rsidRDefault="00364D72" w:rsidP="00364D72"/>
    <w:bookmarkEnd w:id="178"/>
    <w:bookmarkEnd w:id="179"/>
    <w:p w14:paraId="61D8C73E" w14:textId="77777777" w:rsidR="00364D72" w:rsidRPr="00D83EDB" w:rsidRDefault="00364D72" w:rsidP="00364D72">
      <w:pPr>
        <w:pStyle w:val="TH"/>
      </w:pPr>
      <w:r>
        <w:t xml:space="preserve">Table 9.2-4: </w:t>
      </w:r>
      <w:r w:rsidRPr="00D83EDB">
        <w:t>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64D72" w:rsidRPr="00D83EDB" w14:paraId="68397F67" w14:textId="77777777" w:rsidTr="00873D42">
        <w:tc>
          <w:tcPr>
            <w:tcW w:w="5845" w:type="dxa"/>
            <w:gridSpan w:val="2"/>
            <w:shd w:val="clear" w:color="auto" w:fill="D9D9D9"/>
          </w:tcPr>
          <w:p w14:paraId="54606EFD" w14:textId="77777777" w:rsidR="00364D72" w:rsidRPr="00D83EDB" w:rsidRDefault="00364D72" w:rsidP="00873D42">
            <w:pPr>
              <w:pStyle w:val="TAH"/>
            </w:pPr>
            <w:r w:rsidRPr="00D83EDB">
              <w:t>Parameter</w:t>
            </w:r>
          </w:p>
        </w:tc>
        <w:tc>
          <w:tcPr>
            <w:tcW w:w="707" w:type="dxa"/>
            <w:shd w:val="clear" w:color="auto" w:fill="D9D9D9"/>
          </w:tcPr>
          <w:p w14:paraId="128EB51B" w14:textId="77777777" w:rsidR="00364D72" w:rsidRPr="00D83EDB" w:rsidRDefault="00364D72" w:rsidP="00873D42">
            <w:pPr>
              <w:pStyle w:val="TAH"/>
            </w:pPr>
            <w:r w:rsidRPr="00D83EDB">
              <w:t>Unit</w:t>
            </w:r>
          </w:p>
        </w:tc>
        <w:tc>
          <w:tcPr>
            <w:tcW w:w="2798" w:type="dxa"/>
            <w:shd w:val="clear" w:color="auto" w:fill="D9D9D9"/>
          </w:tcPr>
          <w:p w14:paraId="07C69472" w14:textId="77777777" w:rsidR="00364D72" w:rsidRPr="00D83EDB" w:rsidRDefault="00364D72" w:rsidP="00873D42">
            <w:pPr>
              <w:pStyle w:val="TAH"/>
            </w:pPr>
            <w:r w:rsidRPr="00D83EDB">
              <w:t>Value</w:t>
            </w:r>
          </w:p>
        </w:tc>
      </w:tr>
      <w:tr w:rsidR="00364D72" w:rsidRPr="00D83EDB" w14:paraId="2468ADEC" w14:textId="77777777" w:rsidTr="00873D42">
        <w:tc>
          <w:tcPr>
            <w:tcW w:w="5845" w:type="dxa"/>
            <w:gridSpan w:val="2"/>
            <w:shd w:val="clear" w:color="auto" w:fill="auto"/>
            <w:vAlign w:val="center"/>
          </w:tcPr>
          <w:p w14:paraId="00D96FC8" w14:textId="77777777" w:rsidR="00364D72" w:rsidRPr="00D83EDB" w:rsidRDefault="00364D72" w:rsidP="00873D42">
            <w:pPr>
              <w:pStyle w:val="TAL"/>
            </w:pPr>
            <w:r w:rsidRPr="00D83EDB">
              <w:t>Duplex mode</w:t>
            </w:r>
          </w:p>
        </w:tc>
        <w:tc>
          <w:tcPr>
            <w:tcW w:w="707" w:type="dxa"/>
            <w:shd w:val="clear" w:color="auto" w:fill="auto"/>
            <w:vAlign w:val="center"/>
          </w:tcPr>
          <w:p w14:paraId="30A20B92" w14:textId="77777777" w:rsidR="00364D72" w:rsidRPr="00D83EDB" w:rsidRDefault="00364D72" w:rsidP="00873D42">
            <w:pPr>
              <w:pStyle w:val="TAL"/>
            </w:pPr>
          </w:p>
        </w:tc>
        <w:tc>
          <w:tcPr>
            <w:tcW w:w="2798" w:type="dxa"/>
            <w:shd w:val="clear" w:color="auto" w:fill="auto"/>
            <w:vAlign w:val="center"/>
          </w:tcPr>
          <w:p w14:paraId="53A2B78E" w14:textId="77777777" w:rsidR="00364D72" w:rsidRPr="00D83EDB" w:rsidRDefault="00364D72" w:rsidP="00873D42">
            <w:pPr>
              <w:pStyle w:val="TAL"/>
            </w:pPr>
            <w:r w:rsidRPr="00D83EDB">
              <w:t>TDD</w:t>
            </w:r>
          </w:p>
        </w:tc>
      </w:tr>
      <w:tr w:rsidR="00364D72" w:rsidRPr="00D83EDB" w14:paraId="3A267773" w14:textId="77777777" w:rsidTr="00873D42">
        <w:tc>
          <w:tcPr>
            <w:tcW w:w="5845" w:type="dxa"/>
            <w:gridSpan w:val="2"/>
            <w:shd w:val="clear" w:color="auto" w:fill="auto"/>
            <w:vAlign w:val="center"/>
          </w:tcPr>
          <w:p w14:paraId="5EE5051C" w14:textId="77777777" w:rsidR="00364D72" w:rsidRPr="00D83EDB" w:rsidRDefault="00364D72" w:rsidP="00873D42">
            <w:pPr>
              <w:pStyle w:val="TAL"/>
            </w:pPr>
            <w:r w:rsidRPr="00D83EDB">
              <w:t>Modulation DL</w:t>
            </w:r>
          </w:p>
        </w:tc>
        <w:tc>
          <w:tcPr>
            <w:tcW w:w="707" w:type="dxa"/>
            <w:shd w:val="clear" w:color="auto" w:fill="auto"/>
            <w:vAlign w:val="center"/>
          </w:tcPr>
          <w:p w14:paraId="1301DCDD" w14:textId="77777777" w:rsidR="00364D72" w:rsidRPr="00D83EDB" w:rsidRDefault="00364D72" w:rsidP="00873D42">
            <w:pPr>
              <w:pStyle w:val="TAL"/>
            </w:pPr>
          </w:p>
        </w:tc>
        <w:tc>
          <w:tcPr>
            <w:tcW w:w="2798" w:type="dxa"/>
            <w:shd w:val="clear" w:color="auto" w:fill="auto"/>
            <w:vAlign w:val="center"/>
          </w:tcPr>
          <w:p w14:paraId="4982CE05" w14:textId="77777777" w:rsidR="00364D72" w:rsidRPr="00D83EDB" w:rsidRDefault="00364D72" w:rsidP="00873D42">
            <w:pPr>
              <w:pStyle w:val="TAL"/>
            </w:pPr>
            <w:r w:rsidRPr="00D83EDB">
              <w:t>CQI based/VRMC</w:t>
            </w:r>
            <w:r w:rsidRPr="00D83EDB" w:rsidDel="00424318">
              <w:t xml:space="preserve"> </w:t>
            </w:r>
          </w:p>
        </w:tc>
      </w:tr>
      <w:tr w:rsidR="00364D72" w:rsidRPr="00D83EDB" w14:paraId="4AFC6D1A" w14:textId="77777777" w:rsidTr="00873D42">
        <w:tc>
          <w:tcPr>
            <w:tcW w:w="5845" w:type="dxa"/>
            <w:gridSpan w:val="2"/>
            <w:shd w:val="clear" w:color="auto" w:fill="auto"/>
            <w:vAlign w:val="center"/>
          </w:tcPr>
          <w:p w14:paraId="70C14440" w14:textId="77777777" w:rsidR="00364D72" w:rsidRPr="00D83EDB" w:rsidRDefault="00364D72" w:rsidP="00873D42">
            <w:pPr>
              <w:pStyle w:val="TAL"/>
            </w:pPr>
            <w:r w:rsidRPr="00D83EDB">
              <w:t>Modulation UL</w:t>
            </w:r>
          </w:p>
        </w:tc>
        <w:tc>
          <w:tcPr>
            <w:tcW w:w="707" w:type="dxa"/>
            <w:shd w:val="clear" w:color="auto" w:fill="auto"/>
            <w:vAlign w:val="center"/>
          </w:tcPr>
          <w:p w14:paraId="41644469" w14:textId="77777777" w:rsidR="00364D72" w:rsidRPr="00D83EDB" w:rsidRDefault="00364D72" w:rsidP="00873D42">
            <w:pPr>
              <w:pStyle w:val="TAL"/>
            </w:pPr>
          </w:p>
        </w:tc>
        <w:tc>
          <w:tcPr>
            <w:tcW w:w="2798" w:type="dxa"/>
            <w:shd w:val="clear" w:color="auto" w:fill="auto"/>
            <w:vAlign w:val="center"/>
          </w:tcPr>
          <w:p w14:paraId="3EA13F0B" w14:textId="77777777" w:rsidR="00364D72" w:rsidRPr="00D83EDB" w:rsidRDefault="00364D72" w:rsidP="00873D42">
            <w:pPr>
              <w:pStyle w:val="TAL"/>
            </w:pPr>
            <w:r w:rsidRPr="00D83EDB">
              <w:t>QPSK</w:t>
            </w:r>
          </w:p>
        </w:tc>
      </w:tr>
      <w:tr w:rsidR="00364D72" w:rsidRPr="00D83EDB" w14:paraId="45F85B09" w14:textId="77777777" w:rsidTr="00873D42">
        <w:tc>
          <w:tcPr>
            <w:tcW w:w="5845" w:type="dxa"/>
            <w:gridSpan w:val="2"/>
            <w:shd w:val="clear" w:color="auto" w:fill="auto"/>
            <w:vAlign w:val="center"/>
          </w:tcPr>
          <w:p w14:paraId="50F24BB2" w14:textId="77777777" w:rsidR="00364D72" w:rsidRPr="00D83EDB" w:rsidRDefault="00364D72" w:rsidP="00873D42">
            <w:pPr>
              <w:pStyle w:val="TAL"/>
            </w:pPr>
            <w:r w:rsidRPr="00D83EDB">
              <w:t>Active DL BWP index</w:t>
            </w:r>
          </w:p>
        </w:tc>
        <w:tc>
          <w:tcPr>
            <w:tcW w:w="707" w:type="dxa"/>
            <w:shd w:val="clear" w:color="auto" w:fill="auto"/>
            <w:vAlign w:val="center"/>
          </w:tcPr>
          <w:p w14:paraId="7A4ECFEA" w14:textId="77777777" w:rsidR="00364D72" w:rsidRPr="00D83EDB" w:rsidRDefault="00364D72" w:rsidP="00873D42">
            <w:pPr>
              <w:pStyle w:val="TAL"/>
            </w:pPr>
          </w:p>
        </w:tc>
        <w:tc>
          <w:tcPr>
            <w:tcW w:w="2798" w:type="dxa"/>
            <w:shd w:val="clear" w:color="auto" w:fill="auto"/>
            <w:vAlign w:val="center"/>
          </w:tcPr>
          <w:p w14:paraId="3C8B458F" w14:textId="77777777" w:rsidR="00364D72" w:rsidRPr="00D83EDB" w:rsidRDefault="00364D72" w:rsidP="00873D42">
            <w:pPr>
              <w:pStyle w:val="TAL"/>
            </w:pPr>
            <w:r w:rsidRPr="00D83EDB">
              <w:t>1</w:t>
            </w:r>
          </w:p>
        </w:tc>
      </w:tr>
      <w:tr w:rsidR="00364D72" w:rsidRPr="00D83EDB" w14:paraId="24C25735" w14:textId="77777777" w:rsidTr="00873D42">
        <w:tc>
          <w:tcPr>
            <w:tcW w:w="1689" w:type="dxa"/>
            <w:vMerge w:val="restart"/>
            <w:shd w:val="clear" w:color="auto" w:fill="auto"/>
            <w:vAlign w:val="center"/>
          </w:tcPr>
          <w:p w14:paraId="63C94B2C" w14:textId="77777777" w:rsidR="00364D72" w:rsidRPr="00D83EDB" w:rsidRDefault="00364D72" w:rsidP="00873D42">
            <w:pPr>
              <w:pStyle w:val="TAL"/>
            </w:pPr>
            <w:r w:rsidRPr="00D83EDB">
              <w:t>PDSCH configuration</w:t>
            </w:r>
          </w:p>
        </w:tc>
        <w:tc>
          <w:tcPr>
            <w:tcW w:w="4156" w:type="dxa"/>
            <w:shd w:val="clear" w:color="auto" w:fill="auto"/>
            <w:vAlign w:val="center"/>
          </w:tcPr>
          <w:p w14:paraId="3C55CE32" w14:textId="77777777" w:rsidR="00364D72" w:rsidRPr="00D83EDB" w:rsidRDefault="00364D72" w:rsidP="00873D42">
            <w:pPr>
              <w:pStyle w:val="TAL"/>
            </w:pPr>
            <w:r w:rsidRPr="00D83EDB">
              <w:t>Mapping type</w:t>
            </w:r>
          </w:p>
        </w:tc>
        <w:tc>
          <w:tcPr>
            <w:tcW w:w="707" w:type="dxa"/>
            <w:shd w:val="clear" w:color="auto" w:fill="auto"/>
            <w:vAlign w:val="center"/>
          </w:tcPr>
          <w:p w14:paraId="42D42DA1" w14:textId="77777777" w:rsidR="00364D72" w:rsidRPr="00D83EDB" w:rsidRDefault="00364D72" w:rsidP="00873D42">
            <w:pPr>
              <w:pStyle w:val="TAL"/>
            </w:pPr>
          </w:p>
        </w:tc>
        <w:tc>
          <w:tcPr>
            <w:tcW w:w="2798" w:type="dxa"/>
            <w:shd w:val="clear" w:color="auto" w:fill="auto"/>
            <w:vAlign w:val="center"/>
          </w:tcPr>
          <w:p w14:paraId="60E74EAE" w14:textId="77777777" w:rsidR="00364D72" w:rsidRPr="00D83EDB" w:rsidRDefault="00364D72" w:rsidP="00873D42">
            <w:pPr>
              <w:pStyle w:val="TAL"/>
            </w:pPr>
            <w:r w:rsidRPr="00D83EDB">
              <w:t>Type A</w:t>
            </w:r>
          </w:p>
        </w:tc>
      </w:tr>
      <w:tr w:rsidR="00364D72" w:rsidRPr="00D83EDB" w14:paraId="01BBE1E0" w14:textId="77777777" w:rsidTr="00873D42">
        <w:tc>
          <w:tcPr>
            <w:tcW w:w="1689" w:type="dxa"/>
            <w:vMerge/>
            <w:shd w:val="clear" w:color="auto" w:fill="auto"/>
            <w:vAlign w:val="center"/>
          </w:tcPr>
          <w:p w14:paraId="4E98589B" w14:textId="77777777" w:rsidR="00364D72" w:rsidRPr="00D83EDB" w:rsidRDefault="00364D72" w:rsidP="00873D42">
            <w:pPr>
              <w:pStyle w:val="TAL"/>
            </w:pPr>
          </w:p>
        </w:tc>
        <w:tc>
          <w:tcPr>
            <w:tcW w:w="4156" w:type="dxa"/>
            <w:shd w:val="clear" w:color="auto" w:fill="auto"/>
            <w:vAlign w:val="center"/>
          </w:tcPr>
          <w:p w14:paraId="458C0FAB" w14:textId="77777777" w:rsidR="00364D72" w:rsidRPr="00D83EDB" w:rsidRDefault="00364D72" w:rsidP="00873D42">
            <w:pPr>
              <w:pStyle w:val="TAL"/>
            </w:pPr>
            <w:r w:rsidRPr="00D83EDB">
              <w:t>k0</w:t>
            </w:r>
          </w:p>
        </w:tc>
        <w:tc>
          <w:tcPr>
            <w:tcW w:w="707" w:type="dxa"/>
            <w:shd w:val="clear" w:color="auto" w:fill="auto"/>
            <w:vAlign w:val="center"/>
          </w:tcPr>
          <w:p w14:paraId="2941F966" w14:textId="77777777" w:rsidR="00364D72" w:rsidRPr="00D83EDB" w:rsidRDefault="00364D72" w:rsidP="00873D42">
            <w:pPr>
              <w:pStyle w:val="TAL"/>
            </w:pPr>
          </w:p>
        </w:tc>
        <w:tc>
          <w:tcPr>
            <w:tcW w:w="2798" w:type="dxa"/>
            <w:shd w:val="clear" w:color="auto" w:fill="auto"/>
            <w:vAlign w:val="center"/>
          </w:tcPr>
          <w:p w14:paraId="63099592" w14:textId="77777777" w:rsidR="00364D72" w:rsidRPr="00D83EDB" w:rsidRDefault="00364D72" w:rsidP="00873D42">
            <w:pPr>
              <w:pStyle w:val="TAL"/>
            </w:pPr>
            <w:r w:rsidRPr="00D83EDB">
              <w:t>0</w:t>
            </w:r>
          </w:p>
        </w:tc>
      </w:tr>
      <w:tr w:rsidR="00364D72" w:rsidRPr="00D83EDB" w14:paraId="6013A567" w14:textId="77777777" w:rsidTr="00873D42">
        <w:tc>
          <w:tcPr>
            <w:tcW w:w="1689" w:type="dxa"/>
            <w:vMerge/>
            <w:shd w:val="clear" w:color="auto" w:fill="auto"/>
            <w:vAlign w:val="center"/>
          </w:tcPr>
          <w:p w14:paraId="1FD50E11" w14:textId="77777777" w:rsidR="00364D72" w:rsidRPr="00D83EDB" w:rsidRDefault="00364D72" w:rsidP="00873D42">
            <w:pPr>
              <w:pStyle w:val="TAL"/>
            </w:pPr>
          </w:p>
        </w:tc>
        <w:tc>
          <w:tcPr>
            <w:tcW w:w="4156" w:type="dxa"/>
            <w:shd w:val="clear" w:color="auto" w:fill="auto"/>
            <w:vAlign w:val="center"/>
          </w:tcPr>
          <w:p w14:paraId="4B8964CA" w14:textId="77777777" w:rsidR="00364D72" w:rsidRPr="00D83EDB" w:rsidRDefault="00364D72" w:rsidP="00873D42">
            <w:pPr>
              <w:pStyle w:val="TAL"/>
            </w:pPr>
            <w:r w:rsidRPr="00D83EDB">
              <w:t xml:space="preserve">Starting symbol (S) </w:t>
            </w:r>
          </w:p>
        </w:tc>
        <w:tc>
          <w:tcPr>
            <w:tcW w:w="707" w:type="dxa"/>
            <w:shd w:val="clear" w:color="auto" w:fill="auto"/>
            <w:vAlign w:val="center"/>
          </w:tcPr>
          <w:p w14:paraId="70EC7637" w14:textId="77777777" w:rsidR="00364D72" w:rsidRPr="00D83EDB" w:rsidRDefault="00364D72" w:rsidP="00873D42">
            <w:pPr>
              <w:pStyle w:val="TAL"/>
            </w:pPr>
          </w:p>
        </w:tc>
        <w:tc>
          <w:tcPr>
            <w:tcW w:w="2798" w:type="dxa"/>
            <w:shd w:val="clear" w:color="auto" w:fill="auto"/>
            <w:vAlign w:val="center"/>
          </w:tcPr>
          <w:p w14:paraId="3A801E35" w14:textId="77777777" w:rsidR="00364D72" w:rsidRPr="00D83EDB" w:rsidRDefault="00364D72" w:rsidP="00873D42">
            <w:pPr>
              <w:pStyle w:val="TAL"/>
            </w:pPr>
            <w:r w:rsidRPr="00D83EDB">
              <w:t>2</w:t>
            </w:r>
          </w:p>
        </w:tc>
      </w:tr>
      <w:tr w:rsidR="00364D72" w:rsidRPr="00D83EDB" w14:paraId="0BEA2CB6" w14:textId="77777777" w:rsidTr="00873D42">
        <w:tc>
          <w:tcPr>
            <w:tcW w:w="1689" w:type="dxa"/>
            <w:vMerge/>
            <w:shd w:val="clear" w:color="auto" w:fill="auto"/>
            <w:vAlign w:val="center"/>
          </w:tcPr>
          <w:p w14:paraId="6CBD4B90" w14:textId="77777777" w:rsidR="00364D72" w:rsidRPr="00D83EDB" w:rsidRDefault="00364D72" w:rsidP="00873D42">
            <w:pPr>
              <w:pStyle w:val="TAL"/>
            </w:pPr>
          </w:p>
        </w:tc>
        <w:tc>
          <w:tcPr>
            <w:tcW w:w="4156" w:type="dxa"/>
            <w:shd w:val="clear" w:color="auto" w:fill="auto"/>
            <w:vAlign w:val="center"/>
          </w:tcPr>
          <w:p w14:paraId="3508C9C6" w14:textId="77777777" w:rsidR="00364D72" w:rsidRPr="00D83EDB" w:rsidRDefault="00364D72" w:rsidP="00873D42">
            <w:pPr>
              <w:pStyle w:val="TAL"/>
            </w:pPr>
            <w:r w:rsidRPr="00D83EDB">
              <w:t>Length (L)</w:t>
            </w:r>
          </w:p>
        </w:tc>
        <w:tc>
          <w:tcPr>
            <w:tcW w:w="707" w:type="dxa"/>
            <w:shd w:val="clear" w:color="auto" w:fill="auto"/>
            <w:vAlign w:val="center"/>
          </w:tcPr>
          <w:p w14:paraId="2D319184" w14:textId="77777777" w:rsidR="00364D72" w:rsidRPr="00D83EDB" w:rsidRDefault="00364D72" w:rsidP="00873D42">
            <w:pPr>
              <w:pStyle w:val="TAL"/>
            </w:pPr>
          </w:p>
        </w:tc>
        <w:tc>
          <w:tcPr>
            <w:tcW w:w="2798" w:type="dxa"/>
            <w:shd w:val="clear" w:color="auto" w:fill="auto"/>
            <w:vAlign w:val="center"/>
          </w:tcPr>
          <w:p w14:paraId="61A82D99" w14:textId="77777777" w:rsidR="00364D72" w:rsidRPr="00D83EDB" w:rsidRDefault="00364D72" w:rsidP="00873D42">
            <w:pPr>
              <w:pStyle w:val="TAL"/>
            </w:pPr>
            <w:r w:rsidRPr="00D83EDB">
              <w:t>Specific to the Reference channel</w:t>
            </w:r>
          </w:p>
        </w:tc>
      </w:tr>
      <w:tr w:rsidR="00364D72" w:rsidRPr="00D83EDB" w14:paraId="2BD625A6" w14:textId="77777777" w:rsidTr="00873D42">
        <w:tc>
          <w:tcPr>
            <w:tcW w:w="1689" w:type="dxa"/>
            <w:vMerge/>
            <w:shd w:val="clear" w:color="auto" w:fill="auto"/>
            <w:vAlign w:val="center"/>
          </w:tcPr>
          <w:p w14:paraId="31C20BB3" w14:textId="77777777" w:rsidR="00364D72" w:rsidRPr="00D83EDB" w:rsidRDefault="00364D72" w:rsidP="00873D42">
            <w:pPr>
              <w:pStyle w:val="TAL"/>
            </w:pPr>
          </w:p>
        </w:tc>
        <w:tc>
          <w:tcPr>
            <w:tcW w:w="4156" w:type="dxa"/>
            <w:shd w:val="clear" w:color="auto" w:fill="auto"/>
            <w:vAlign w:val="center"/>
          </w:tcPr>
          <w:p w14:paraId="7C4793BC" w14:textId="77777777" w:rsidR="00364D72" w:rsidRPr="00D83EDB" w:rsidRDefault="00364D72" w:rsidP="00873D42">
            <w:pPr>
              <w:pStyle w:val="TAL"/>
            </w:pPr>
            <w:r w:rsidRPr="00D83EDB">
              <w:t>PDSCH aggregation factor</w:t>
            </w:r>
          </w:p>
        </w:tc>
        <w:tc>
          <w:tcPr>
            <w:tcW w:w="707" w:type="dxa"/>
            <w:shd w:val="clear" w:color="auto" w:fill="auto"/>
            <w:vAlign w:val="center"/>
          </w:tcPr>
          <w:p w14:paraId="60FB9EF6" w14:textId="77777777" w:rsidR="00364D72" w:rsidRPr="00D83EDB" w:rsidRDefault="00364D72" w:rsidP="00873D42">
            <w:pPr>
              <w:pStyle w:val="TAL"/>
            </w:pPr>
          </w:p>
        </w:tc>
        <w:tc>
          <w:tcPr>
            <w:tcW w:w="2798" w:type="dxa"/>
            <w:shd w:val="clear" w:color="auto" w:fill="auto"/>
            <w:vAlign w:val="center"/>
          </w:tcPr>
          <w:p w14:paraId="300E3363" w14:textId="77777777" w:rsidR="00364D72" w:rsidRPr="00D83EDB" w:rsidRDefault="00364D72" w:rsidP="00873D42">
            <w:pPr>
              <w:pStyle w:val="TAL"/>
            </w:pPr>
            <w:r w:rsidRPr="00D83EDB">
              <w:t>1</w:t>
            </w:r>
          </w:p>
        </w:tc>
      </w:tr>
      <w:tr w:rsidR="00364D72" w:rsidRPr="00D83EDB" w14:paraId="0D76204B" w14:textId="77777777" w:rsidTr="00873D42">
        <w:tc>
          <w:tcPr>
            <w:tcW w:w="1689" w:type="dxa"/>
            <w:vMerge/>
            <w:shd w:val="clear" w:color="auto" w:fill="auto"/>
            <w:vAlign w:val="center"/>
          </w:tcPr>
          <w:p w14:paraId="516F0C1F" w14:textId="77777777" w:rsidR="00364D72" w:rsidRPr="00D83EDB" w:rsidRDefault="00364D72" w:rsidP="00873D42">
            <w:pPr>
              <w:pStyle w:val="TAL"/>
            </w:pPr>
          </w:p>
        </w:tc>
        <w:tc>
          <w:tcPr>
            <w:tcW w:w="4156" w:type="dxa"/>
            <w:shd w:val="clear" w:color="auto" w:fill="auto"/>
            <w:vAlign w:val="center"/>
          </w:tcPr>
          <w:p w14:paraId="2C30F1A8" w14:textId="77777777" w:rsidR="00364D72" w:rsidRPr="00D83EDB" w:rsidRDefault="00364D72" w:rsidP="00873D42">
            <w:pPr>
              <w:pStyle w:val="TAL"/>
            </w:pPr>
            <w:r w:rsidRPr="00D83EDB">
              <w:t>PRB bundling type</w:t>
            </w:r>
          </w:p>
        </w:tc>
        <w:tc>
          <w:tcPr>
            <w:tcW w:w="707" w:type="dxa"/>
            <w:shd w:val="clear" w:color="auto" w:fill="auto"/>
            <w:vAlign w:val="center"/>
          </w:tcPr>
          <w:p w14:paraId="6CB37F30" w14:textId="77777777" w:rsidR="00364D72" w:rsidRPr="00D83EDB" w:rsidRDefault="00364D72" w:rsidP="00873D42">
            <w:pPr>
              <w:pStyle w:val="TAL"/>
            </w:pPr>
          </w:p>
        </w:tc>
        <w:tc>
          <w:tcPr>
            <w:tcW w:w="2798" w:type="dxa"/>
            <w:shd w:val="clear" w:color="auto" w:fill="auto"/>
            <w:vAlign w:val="center"/>
          </w:tcPr>
          <w:p w14:paraId="3D234761" w14:textId="77777777" w:rsidR="00364D72" w:rsidRPr="00D83EDB" w:rsidRDefault="00364D72" w:rsidP="00873D42">
            <w:pPr>
              <w:pStyle w:val="TAL"/>
            </w:pPr>
            <w:r w:rsidRPr="00D83EDB">
              <w:t>Static</w:t>
            </w:r>
          </w:p>
        </w:tc>
      </w:tr>
      <w:tr w:rsidR="00364D72" w:rsidRPr="00D83EDB" w14:paraId="79B336CF" w14:textId="77777777" w:rsidTr="00873D42">
        <w:tc>
          <w:tcPr>
            <w:tcW w:w="1689" w:type="dxa"/>
            <w:vMerge/>
            <w:shd w:val="clear" w:color="auto" w:fill="auto"/>
            <w:vAlign w:val="center"/>
          </w:tcPr>
          <w:p w14:paraId="07C19EBD" w14:textId="77777777" w:rsidR="00364D72" w:rsidRPr="00D83EDB" w:rsidRDefault="00364D72" w:rsidP="00873D42">
            <w:pPr>
              <w:pStyle w:val="TAL"/>
            </w:pPr>
          </w:p>
        </w:tc>
        <w:tc>
          <w:tcPr>
            <w:tcW w:w="4156" w:type="dxa"/>
            <w:shd w:val="clear" w:color="auto" w:fill="auto"/>
            <w:vAlign w:val="center"/>
          </w:tcPr>
          <w:p w14:paraId="29F362B2" w14:textId="77777777" w:rsidR="00364D72" w:rsidRPr="00D83EDB" w:rsidRDefault="00364D72" w:rsidP="00873D42">
            <w:pPr>
              <w:pStyle w:val="TAL"/>
            </w:pPr>
            <w:r w:rsidRPr="00D83EDB">
              <w:t>PRB bundling size</w:t>
            </w:r>
          </w:p>
        </w:tc>
        <w:tc>
          <w:tcPr>
            <w:tcW w:w="707" w:type="dxa"/>
            <w:shd w:val="clear" w:color="auto" w:fill="auto"/>
            <w:vAlign w:val="center"/>
          </w:tcPr>
          <w:p w14:paraId="791E1CAE" w14:textId="77777777" w:rsidR="00364D72" w:rsidRPr="00D83EDB" w:rsidRDefault="00364D72" w:rsidP="00873D42">
            <w:pPr>
              <w:pStyle w:val="TAL"/>
            </w:pPr>
          </w:p>
        </w:tc>
        <w:tc>
          <w:tcPr>
            <w:tcW w:w="2798" w:type="dxa"/>
            <w:shd w:val="clear" w:color="auto" w:fill="auto"/>
            <w:vAlign w:val="center"/>
          </w:tcPr>
          <w:p w14:paraId="133F2D22" w14:textId="77777777" w:rsidR="00364D72" w:rsidRPr="00D83EDB" w:rsidRDefault="00364D72" w:rsidP="00873D42">
            <w:pPr>
              <w:pStyle w:val="TAL"/>
            </w:pPr>
            <w:r w:rsidRPr="00D83EDB">
              <w:t>2</w:t>
            </w:r>
          </w:p>
        </w:tc>
      </w:tr>
      <w:tr w:rsidR="00364D72" w:rsidRPr="00D83EDB" w14:paraId="4816811D" w14:textId="77777777" w:rsidTr="00873D42">
        <w:tc>
          <w:tcPr>
            <w:tcW w:w="1689" w:type="dxa"/>
            <w:vMerge/>
            <w:shd w:val="clear" w:color="auto" w:fill="auto"/>
            <w:vAlign w:val="center"/>
          </w:tcPr>
          <w:p w14:paraId="6B4A8BA6" w14:textId="77777777" w:rsidR="00364D72" w:rsidRPr="00D83EDB" w:rsidRDefault="00364D72" w:rsidP="00873D42">
            <w:pPr>
              <w:pStyle w:val="TAL"/>
            </w:pPr>
          </w:p>
        </w:tc>
        <w:tc>
          <w:tcPr>
            <w:tcW w:w="4156" w:type="dxa"/>
            <w:shd w:val="clear" w:color="auto" w:fill="auto"/>
            <w:vAlign w:val="center"/>
          </w:tcPr>
          <w:p w14:paraId="25DC413D" w14:textId="77777777" w:rsidR="00364D72" w:rsidRPr="00D83EDB" w:rsidRDefault="00364D72" w:rsidP="00873D42">
            <w:pPr>
              <w:pStyle w:val="TAL"/>
            </w:pPr>
            <w:r w:rsidRPr="00D83EDB">
              <w:t>Resource allocation type</w:t>
            </w:r>
          </w:p>
        </w:tc>
        <w:tc>
          <w:tcPr>
            <w:tcW w:w="707" w:type="dxa"/>
            <w:shd w:val="clear" w:color="auto" w:fill="auto"/>
            <w:vAlign w:val="center"/>
          </w:tcPr>
          <w:p w14:paraId="0DBF8439" w14:textId="77777777" w:rsidR="00364D72" w:rsidRPr="00D83EDB" w:rsidRDefault="00364D72" w:rsidP="00873D42">
            <w:pPr>
              <w:pStyle w:val="TAL"/>
            </w:pPr>
          </w:p>
        </w:tc>
        <w:tc>
          <w:tcPr>
            <w:tcW w:w="2798" w:type="dxa"/>
            <w:shd w:val="clear" w:color="auto" w:fill="auto"/>
            <w:vAlign w:val="center"/>
          </w:tcPr>
          <w:p w14:paraId="074047FE" w14:textId="77777777" w:rsidR="00364D72" w:rsidRPr="00D83EDB" w:rsidRDefault="00364D72" w:rsidP="00873D42">
            <w:pPr>
              <w:pStyle w:val="TAL"/>
            </w:pPr>
            <w:r w:rsidRPr="00D83EDB">
              <w:t>Type 0</w:t>
            </w:r>
          </w:p>
        </w:tc>
      </w:tr>
      <w:tr w:rsidR="00364D72" w:rsidRPr="00D83EDB" w14:paraId="78E54B85" w14:textId="77777777" w:rsidTr="00873D42">
        <w:tc>
          <w:tcPr>
            <w:tcW w:w="1689" w:type="dxa"/>
            <w:vMerge/>
            <w:shd w:val="clear" w:color="auto" w:fill="auto"/>
            <w:vAlign w:val="center"/>
          </w:tcPr>
          <w:p w14:paraId="226404F6" w14:textId="77777777" w:rsidR="00364D72" w:rsidRPr="00D83EDB" w:rsidRDefault="00364D72" w:rsidP="00873D42">
            <w:pPr>
              <w:pStyle w:val="TAL"/>
            </w:pPr>
          </w:p>
        </w:tc>
        <w:tc>
          <w:tcPr>
            <w:tcW w:w="4156" w:type="dxa"/>
            <w:shd w:val="clear" w:color="auto" w:fill="auto"/>
            <w:vAlign w:val="center"/>
          </w:tcPr>
          <w:p w14:paraId="721F1985" w14:textId="77777777" w:rsidR="00364D72" w:rsidRPr="00D83EDB" w:rsidRDefault="00364D72" w:rsidP="00873D42">
            <w:pPr>
              <w:pStyle w:val="TAL"/>
            </w:pPr>
            <w:r w:rsidRPr="00D83EDB">
              <w:t>RBG size</w:t>
            </w:r>
          </w:p>
        </w:tc>
        <w:tc>
          <w:tcPr>
            <w:tcW w:w="707" w:type="dxa"/>
            <w:shd w:val="clear" w:color="auto" w:fill="auto"/>
            <w:vAlign w:val="center"/>
          </w:tcPr>
          <w:p w14:paraId="2E230073" w14:textId="77777777" w:rsidR="00364D72" w:rsidRPr="00D83EDB" w:rsidRDefault="00364D72" w:rsidP="00873D42">
            <w:pPr>
              <w:pStyle w:val="TAL"/>
            </w:pPr>
          </w:p>
        </w:tc>
        <w:tc>
          <w:tcPr>
            <w:tcW w:w="2798" w:type="dxa"/>
            <w:shd w:val="clear" w:color="auto" w:fill="auto"/>
            <w:vAlign w:val="center"/>
          </w:tcPr>
          <w:p w14:paraId="0FD4FC72" w14:textId="77777777" w:rsidR="00364D72" w:rsidRPr="00D83EDB" w:rsidRDefault="00364D72" w:rsidP="00873D42">
            <w:pPr>
              <w:pStyle w:val="TAL"/>
            </w:pPr>
            <w:r w:rsidRPr="00D83EDB">
              <w:t>Config2</w:t>
            </w:r>
          </w:p>
        </w:tc>
      </w:tr>
      <w:tr w:rsidR="00364D72" w:rsidRPr="00D83EDB" w14:paraId="7458B7FB" w14:textId="77777777" w:rsidTr="00873D42">
        <w:tc>
          <w:tcPr>
            <w:tcW w:w="1689" w:type="dxa"/>
            <w:vMerge/>
            <w:shd w:val="clear" w:color="auto" w:fill="auto"/>
            <w:vAlign w:val="center"/>
          </w:tcPr>
          <w:p w14:paraId="0F8F30AB" w14:textId="77777777" w:rsidR="00364D72" w:rsidRPr="00D83EDB" w:rsidRDefault="00364D72" w:rsidP="00873D42">
            <w:pPr>
              <w:pStyle w:val="TAL"/>
            </w:pPr>
          </w:p>
        </w:tc>
        <w:tc>
          <w:tcPr>
            <w:tcW w:w="4156" w:type="dxa"/>
            <w:shd w:val="clear" w:color="auto" w:fill="auto"/>
            <w:vAlign w:val="center"/>
          </w:tcPr>
          <w:p w14:paraId="034AD3A3" w14:textId="77777777" w:rsidR="00364D72" w:rsidRPr="00D83EDB" w:rsidRDefault="00364D72" w:rsidP="00873D42">
            <w:pPr>
              <w:pStyle w:val="TAL"/>
            </w:pPr>
            <w:r w:rsidRPr="00D83EDB">
              <w:t>VRB-to-PRB mapping type</w:t>
            </w:r>
          </w:p>
        </w:tc>
        <w:tc>
          <w:tcPr>
            <w:tcW w:w="707" w:type="dxa"/>
            <w:shd w:val="clear" w:color="auto" w:fill="auto"/>
            <w:vAlign w:val="center"/>
          </w:tcPr>
          <w:p w14:paraId="68A5BA93" w14:textId="77777777" w:rsidR="00364D72" w:rsidRPr="00D83EDB" w:rsidRDefault="00364D72" w:rsidP="00873D42">
            <w:pPr>
              <w:pStyle w:val="TAL"/>
            </w:pPr>
          </w:p>
        </w:tc>
        <w:tc>
          <w:tcPr>
            <w:tcW w:w="2798" w:type="dxa"/>
            <w:shd w:val="clear" w:color="auto" w:fill="auto"/>
            <w:vAlign w:val="center"/>
          </w:tcPr>
          <w:p w14:paraId="38F3999C" w14:textId="77777777" w:rsidR="00364D72" w:rsidRPr="00D83EDB" w:rsidRDefault="00364D72" w:rsidP="00873D42">
            <w:pPr>
              <w:pStyle w:val="TAL"/>
            </w:pPr>
            <w:r w:rsidRPr="00D83EDB">
              <w:t>Non-interleaved</w:t>
            </w:r>
          </w:p>
        </w:tc>
      </w:tr>
      <w:tr w:rsidR="00364D72" w:rsidRPr="00D83EDB" w14:paraId="4C9434A9" w14:textId="77777777" w:rsidTr="00873D42">
        <w:tc>
          <w:tcPr>
            <w:tcW w:w="1689" w:type="dxa"/>
            <w:vMerge/>
            <w:shd w:val="clear" w:color="auto" w:fill="auto"/>
            <w:vAlign w:val="center"/>
          </w:tcPr>
          <w:p w14:paraId="0A970EE0" w14:textId="77777777" w:rsidR="00364D72" w:rsidRPr="00D83EDB" w:rsidRDefault="00364D72" w:rsidP="00873D42">
            <w:pPr>
              <w:pStyle w:val="TAL"/>
            </w:pPr>
          </w:p>
        </w:tc>
        <w:tc>
          <w:tcPr>
            <w:tcW w:w="4156" w:type="dxa"/>
            <w:shd w:val="clear" w:color="auto" w:fill="auto"/>
            <w:vAlign w:val="center"/>
          </w:tcPr>
          <w:p w14:paraId="6022500F" w14:textId="77777777" w:rsidR="00364D72" w:rsidRPr="00D83EDB" w:rsidRDefault="00364D72" w:rsidP="00873D42">
            <w:pPr>
              <w:pStyle w:val="TAL"/>
            </w:pPr>
            <w:r w:rsidRPr="00D83EDB">
              <w:t>VRB-to-PRB mapping interleaver bundle size</w:t>
            </w:r>
          </w:p>
        </w:tc>
        <w:tc>
          <w:tcPr>
            <w:tcW w:w="707" w:type="dxa"/>
            <w:shd w:val="clear" w:color="auto" w:fill="auto"/>
            <w:vAlign w:val="center"/>
          </w:tcPr>
          <w:p w14:paraId="1F66417E" w14:textId="77777777" w:rsidR="00364D72" w:rsidRPr="00D83EDB" w:rsidRDefault="00364D72" w:rsidP="00873D42">
            <w:pPr>
              <w:pStyle w:val="TAL"/>
            </w:pPr>
          </w:p>
        </w:tc>
        <w:tc>
          <w:tcPr>
            <w:tcW w:w="2798" w:type="dxa"/>
            <w:shd w:val="clear" w:color="auto" w:fill="auto"/>
            <w:vAlign w:val="center"/>
          </w:tcPr>
          <w:p w14:paraId="30EB43C9" w14:textId="77777777" w:rsidR="00364D72" w:rsidRPr="00D83EDB" w:rsidRDefault="00364D72" w:rsidP="00873D42">
            <w:pPr>
              <w:pStyle w:val="TAL"/>
            </w:pPr>
            <w:r w:rsidRPr="00D83EDB">
              <w:t>N/A</w:t>
            </w:r>
          </w:p>
        </w:tc>
      </w:tr>
      <w:tr w:rsidR="00364D72" w:rsidRPr="00D83EDB" w14:paraId="0466484B" w14:textId="77777777" w:rsidTr="00873D42">
        <w:tc>
          <w:tcPr>
            <w:tcW w:w="1689" w:type="dxa"/>
            <w:vMerge w:val="restart"/>
            <w:shd w:val="clear" w:color="auto" w:fill="auto"/>
            <w:vAlign w:val="center"/>
          </w:tcPr>
          <w:p w14:paraId="6CB50B89" w14:textId="77777777" w:rsidR="00364D72" w:rsidRPr="00D83EDB" w:rsidRDefault="00364D72" w:rsidP="00873D42">
            <w:pPr>
              <w:pStyle w:val="TAL"/>
            </w:pPr>
            <w:r w:rsidRPr="00D83EDB">
              <w:t>PDSCH DMRS configuration</w:t>
            </w:r>
          </w:p>
        </w:tc>
        <w:tc>
          <w:tcPr>
            <w:tcW w:w="4156" w:type="dxa"/>
            <w:shd w:val="clear" w:color="auto" w:fill="auto"/>
            <w:vAlign w:val="center"/>
          </w:tcPr>
          <w:p w14:paraId="7888864B" w14:textId="77777777" w:rsidR="00364D72" w:rsidRPr="00D83EDB" w:rsidRDefault="00364D72" w:rsidP="00873D42">
            <w:pPr>
              <w:pStyle w:val="TAL"/>
            </w:pPr>
            <w:r w:rsidRPr="00D83EDB">
              <w:t>DMRS Type</w:t>
            </w:r>
          </w:p>
        </w:tc>
        <w:tc>
          <w:tcPr>
            <w:tcW w:w="707" w:type="dxa"/>
            <w:shd w:val="clear" w:color="auto" w:fill="auto"/>
            <w:vAlign w:val="center"/>
          </w:tcPr>
          <w:p w14:paraId="2894F172" w14:textId="77777777" w:rsidR="00364D72" w:rsidRPr="00D83EDB" w:rsidRDefault="00364D72" w:rsidP="00873D42">
            <w:pPr>
              <w:pStyle w:val="TAL"/>
            </w:pPr>
          </w:p>
        </w:tc>
        <w:tc>
          <w:tcPr>
            <w:tcW w:w="2798" w:type="dxa"/>
            <w:shd w:val="clear" w:color="auto" w:fill="auto"/>
            <w:vAlign w:val="center"/>
          </w:tcPr>
          <w:p w14:paraId="74FF622D" w14:textId="77777777" w:rsidR="00364D72" w:rsidRPr="00D83EDB" w:rsidRDefault="00364D72" w:rsidP="00873D42">
            <w:pPr>
              <w:pStyle w:val="TAL"/>
            </w:pPr>
            <w:r w:rsidRPr="00D83EDB">
              <w:t>Type 1</w:t>
            </w:r>
          </w:p>
        </w:tc>
      </w:tr>
      <w:tr w:rsidR="00364D72" w:rsidRPr="00D83EDB" w14:paraId="448C7395" w14:textId="77777777" w:rsidTr="00873D42">
        <w:tc>
          <w:tcPr>
            <w:tcW w:w="1689" w:type="dxa"/>
            <w:vMerge/>
            <w:shd w:val="clear" w:color="auto" w:fill="auto"/>
            <w:vAlign w:val="center"/>
          </w:tcPr>
          <w:p w14:paraId="62F0271B" w14:textId="77777777" w:rsidR="00364D72" w:rsidRPr="00D83EDB" w:rsidRDefault="00364D72" w:rsidP="00873D42">
            <w:pPr>
              <w:pStyle w:val="TAL"/>
            </w:pPr>
          </w:p>
        </w:tc>
        <w:tc>
          <w:tcPr>
            <w:tcW w:w="4156" w:type="dxa"/>
            <w:shd w:val="clear" w:color="auto" w:fill="auto"/>
            <w:vAlign w:val="center"/>
          </w:tcPr>
          <w:p w14:paraId="32192A0D" w14:textId="77777777" w:rsidR="00364D72" w:rsidRPr="00D83EDB" w:rsidRDefault="00364D72" w:rsidP="00873D42">
            <w:pPr>
              <w:pStyle w:val="TAL"/>
            </w:pPr>
            <w:r w:rsidRPr="00D83EDB">
              <w:t>Number of additional DMRS</w:t>
            </w:r>
          </w:p>
        </w:tc>
        <w:tc>
          <w:tcPr>
            <w:tcW w:w="707" w:type="dxa"/>
            <w:shd w:val="clear" w:color="auto" w:fill="auto"/>
            <w:vAlign w:val="center"/>
          </w:tcPr>
          <w:p w14:paraId="0A6EF623" w14:textId="77777777" w:rsidR="00364D72" w:rsidRPr="00D83EDB" w:rsidRDefault="00364D72" w:rsidP="00873D42">
            <w:pPr>
              <w:pStyle w:val="TAL"/>
            </w:pPr>
          </w:p>
        </w:tc>
        <w:tc>
          <w:tcPr>
            <w:tcW w:w="2798" w:type="dxa"/>
            <w:shd w:val="clear" w:color="auto" w:fill="auto"/>
            <w:vAlign w:val="center"/>
          </w:tcPr>
          <w:p w14:paraId="5DE56625" w14:textId="77777777" w:rsidR="00364D72" w:rsidRPr="00D83EDB" w:rsidRDefault="00364D72" w:rsidP="00873D42">
            <w:pPr>
              <w:pStyle w:val="TAL"/>
            </w:pPr>
            <w:r w:rsidRPr="00D83EDB">
              <w:t>1</w:t>
            </w:r>
          </w:p>
        </w:tc>
      </w:tr>
      <w:tr w:rsidR="00364D72" w:rsidRPr="00D83EDB" w14:paraId="3C949A4A" w14:textId="77777777" w:rsidTr="00873D42">
        <w:tc>
          <w:tcPr>
            <w:tcW w:w="1689" w:type="dxa"/>
            <w:vMerge/>
            <w:shd w:val="clear" w:color="auto" w:fill="auto"/>
            <w:vAlign w:val="center"/>
          </w:tcPr>
          <w:p w14:paraId="5B3AE24F" w14:textId="77777777" w:rsidR="00364D72" w:rsidRPr="00D83EDB" w:rsidRDefault="00364D72" w:rsidP="00873D42">
            <w:pPr>
              <w:pStyle w:val="TAL"/>
            </w:pPr>
          </w:p>
        </w:tc>
        <w:tc>
          <w:tcPr>
            <w:tcW w:w="4156" w:type="dxa"/>
            <w:shd w:val="clear" w:color="auto" w:fill="auto"/>
            <w:vAlign w:val="center"/>
          </w:tcPr>
          <w:p w14:paraId="7D08DFF7" w14:textId="77777777" w:rsidR="00364D72" w:rsidRPr="00D83EDB" w:rsidRDefault="00364D72" w:rsidP="00873D42">
            <w:pPr>
              <w:pStyle w:val="TAL"/>
            </w:pPr>
            <w:r w:rsidRPr="00D83EDB">
              <w:t>Maximum number of OFDM symbols for DL front loaded DMRS</w:t>
            </w:r>
          </w:p>
        </w:tc>
        <w:tc>
          <w:tcPr>
            <w:tcW w:w="707" w:type="dxa"/>
            <w:shd w:val="clear" w:color="auto" w:fill="auto"/>
            <w:vAlign w:val="center"/>
          </w:tcPr>
          <w:p w14:paraId="5884FCD1" w14:textId="77777777" w:rsidR="00364D72" w:rsidRPr="00D83EDB" w:rsidRDefault="00364D72" w:rsidP="00873D42">
            <w:pPr>
              <w:pStyle w:val="TAL"/>
            </w:pPr>
          </w:p>
        </w:tc>
        <w:tc>
          <w:tcPr>
            <w:tcW w:w="2798" w:type="dxa"/>
            <w:shd w:val="clear" w:color="auto" w:fill="auto"/>
            <w:vAlign w:val="center"/>
          </w:tcPr>
          <w:p w14:paraId="00E3C1F6" w14:textId="77777777" w:rsidR="00364D72" w:rsidRPr="00D83EDB" w:rsidRDefault="00364D72" w:rsidP="00873D42">
            <w:pPr>
              <w:pStyle w:val="TAL"/>
            </w:pPr>
            <w:r w:rsidRPr="00D83EDB">
              <w:t>1</w:t>
            </w:r>
          </w:p>
        </w:tc>
      </w:tr>
      <w:tr w:rsidR="00364D72" w:rsidRPr="00D83EDB" w14:paraId="74C1DA01"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CAE6" w14:textId="77777777" w:rsidR="00364D72" w:rsidRPr="00D83EDB" w:rsidRDefault="00364D72" w:rsidP="00873D42">
            <w:pPr>
              <w:pStyle w:val="TAL"/>
            </w:pPr>
            <w:r w:rsidRPr="00D83EDB">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9479978"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3AD7681C" w14:textId="77777777" w:rsidR="00364D72" w:rsidRPr="00D83EDB" w:rsidRDefault="00364D72" w:rsidP="00873D42">
            <w:pPr>
              <w:pStyle w:val="TAL"/>
            </w:pPr>
            <w:r w:rsidRPr="00D83EDB">
              <w:t>8</w:t>
            </w:r>
          </w:p>
        </w:tc>
      </w:tr>
      <w:tr w:rsidR="00364D72" w:rsidRPr="00D83EDB" w14:paraId="1C52C782"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D53E6A" w14:textId="77777777" w:rsidR="00364D72" w:rsidRPr="00D83EDB" w:rsidRDefault="00364D72" w:rsidP="00873D42">
            <w:pPr>
              <w:pStyle w:val="TAL"/>
            </w:pPr>
            <w:r w:rsidRPr="00D83EDB">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EC851A2"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75F0879E"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278FBB73" w14:textId="77777777" w:rsidR="00364D72" w:rsidRPr="00D83EDB" w:rsidRDefault="00364D72" w:rsidP="00873D42">
            <w:pPr>
              <w:pStyle w:val="TAL"/>
            </w:pPr>
          </w:p>
          <w:p w14:paraId="5016F8C7" w14:textId="77777777" w:rsidR="00364D72" w:rsidRPr="00D83EDB" w:rsidRDefault="00364D72" w:rsidP="00873D42">
            <w:pPr>
              <w:pStyle w:val="TAL"/>
            </w:pPr>
            <w:r w:rsidRPr="00D83EDB">
              <w:t>Table A.1.2-1: TDD UL-DL configuration for SCS 15 kHz</w:t>
            </w:r>
          </w:p>
        </w:tc>
      </w:tr>
      <w:tr w:rsidR="00364D72" w:rsidRPr="00D83EDB" w14:paraId="4F939697" w14:textId="77777777" w:rsidTr="00873D42">
        <w:tc>
          <w:tcPr>
            <w:tcW w:w="1689" w:type="dxa"/>
            <w:vMerge w:val="restart"/>
            <w:shd w:val="clear" w:color="auto" w:fill="auto"/>
            <w:vAlign w:val="center"/>
          </w:tcPr>
          <w:p w14:paraId="2EBC7835" w14:textId="77777777" w:rsidR="00364D72" w:rsidRPr="00D83EDB" w:rsidRDefault="00364D72" w:rsidP="00873D42">
            <w:pPr>
              <w:pStyle w:val="TAL"/>
            </w:pPr>
            <w:r w:rsidRPr="00D83EDB">
              <w:t>CSI-RS for tracking</w:t>
            </w:r>
          </w:p>
        </w:tc>
        <w:tc>
          <w:tcPr>
            <w:tcW w:w="4156" w:type="dxa"/>
            <w:shd w:val="clear" w:color="auto" w:fill="auto"/>
            <w:vAlign w:val="center"/>
          </w:tcPr>
          <w:p w14:paraId="0F5C42A7" w14:textId="77777777" w:rsidR="00364D72" w:rsidRPr="00D83EDB" w:rsidRDefault="00364D72" w:rsidP="00873D42">
            <w:pPr>
              <w:pStyle w:val="TAL"/>
            </w:pPr>
            <w:r w:rsidRPr="00D83EDB">
              <w:t xml:space="preserve">First OFDM symbol in the PRB used for CSI-RS </w:t>
            </w:r>
          </w:p>
        </w:tc>
        <w:tc>
          <w:tcPr>
            <w:tcW w:w="707" w:type="dxa"/>
            <w:shd w:val="clear" w:color="auto" w:fill="auto"/>
            <w:vAlign w:val="center"/>
          </w:tcPr>
          <w:p w14:paraId="6175B963" w14:textId="77777777" w:rsidR="00364D72" w:rsidRPr="00D83EDB" w:rsidRDefault="00364D72" w:rsidP="00873D42">
            <w:pPr>
              <w:pStyle w:val="TAL"/>
            </w:pPr>
          </w:p>
        </w:tc>
        <w:tc>
          <w:tcPr>
            <w:tcW w:w="2798" w:type="dxa"/>
            <w:shd w:val="clear" w:color="auto" w:fill="auto"/>
            <w:vAlign w:val="center"/>
          </w:tcPr>
          <w:p w14:paraId="7C55F80F" w14:textId="77777777" w:rsidR="00364D72" w:rsidRPr="00D83EDB" w:rsidRDefault="00364D72" w:rsidP="00873D42">
            <w:pPr>
              <w:pStyle w:val="TAL"/>
            </w:pPr>
            <w:r w:rsidRPr="00D83EDB">
              <w:t>l0 = 6 for CSI-RS resource 1 and 3</w:t>
            </w:r>
          </w:p>
          <w:p w14:paraId="091A4346" w14:textId="77777777" w:rsidR="00364D72" w:rsidRPr="00D83EDB" w:rsidRDefault="00364D72" w:rsidP="00873D42">
            <w:pPr>
              <w:pStyle w:val="TAL"/>
            </w:pPr>
            <w:r w:rsidRPr="00D83EDB">
              <w:t>l0 = 10 for CSI-RS resource 2 and 4</w:t>
            </w:r>
          </w:p>
        </w:tc>
      </w:tr>
      <w:tr w:rsidR="00364D72" w:rsidRPr="00D83EDB" w14:paraId="0500CA58" w14:textId="77777777" w:rsidTr="00873D42">
        <w:tc>
          <w:tcPr>
            <w:tcW w:w="1689" w:type="dxa"/>
            <w:vMerge/>
            <w:shd w:val="clear" w:color="auto" w:fill="auto"/>
            <w:vAlign w:val="center"/>
          </w:tcPr>
          <w:p w14:paraId="6C05079A" w14:textId="77777777" w:rsidR="00364D72" w:rsidRPr="00D83EDB" w:rsidRDefault="00364D72" w:rsidP="00873D42">
            <w:pPr>
              <w:pStyle w:val="TAL"/>
            </w:pPr>
          </w:p>
        </w:tc>
        <w:tc>
          <w:tcPr>
            <w:tcW w:w="4156" w:type="dxa"/>
            <w:shd w:val="clear" w:color="auto" w:fill="auto"/>
            <w:vAlign w:val="center"/>
          </w:tcPr>
          <w:p w14:paraId="18019C9A" w14:textId="77777777" w:rsidR="00364D72" w:rsidRPr="00D83EDB" w:rsidRDefault="00364D72" w:rsidP="00873D42">
            <w:pPr>
              <w:pStyle w:val="TAL"/>
            </w:pPr>
            <w:r w:rsidRPr="00D83EDB">
              <w:t>CSI-RS periodicity</w:t>
            </w:r>
          </w:p>
        </w:tc>
        <w:tc>
          <w:tcPr>
            <w:tcW w:w="707" w:type="dxa"/>
            <w:shd w:val="clear" w:color="auto" w:fill="auto"/>
            <w:vAlign w:val="center"/>
          </w:tcPr>
          <w:p w14:paraId="10E18AF4" w14:textId="77777777" w:rsidR="00364D72" w:rsidRPr="00D83EDB" w:rsidRDefault="00364D72" w:rsidP="00873D42">
            <w:pPr>
              <w:pStyle w:val="TAL"/>
            </w:pPr>
            <w:r w:rsidRPr="00D83EDB">
              <w:t>Slots</w:t>
            </w:r>
          </w:p>
        </w:tc>
        <w:tc>
          <w:tcPr>
            <w:tcW w:w="2798" w:type="dxa"/>
            <w:shd w:val="clear" w:color="auto" w:fill="auto"/>
            <w:vAlign w:val="center"/>
          </w:tcPr>
          <w:p w14:paraId="379C5F4C" w14:textId="77777777" w:rsidR="00364D72" w:rsidRPr="00D83EDB" w:rsidRDefault="00364D72" w:rsidP="00873D42">
            <w:pPr>
              <w:pStyle w:val="TAL"/>
            </w:pPr>
            <w:r w:rsidRPr="00D83EDB">
              <w:t>40</w:t>
            </w:r>
          </w:p>
        </w:tc>
      </w:tr>
      <w:tr w:rsidR="00364D72" w:rsidRPr="00D83EDB" w14:paraId="5F27D03C" w14:textId="77777777" w:rsidTr="00873D42">
        <w:tc>
          <w:tcPr>
            <w:tcW w:w="1689" w:type="dxa"/>
            <w:vMerge/>
            <w:shd w:val="clear" w:color="auto" w:fill="auto"/>
            <w:vAlign w:val="center"/>
          </w:tcPr>
          <w:p w14:paraId="0A5F3C62" w14:textId="77777777" w:rsidR="00364D72" w:rsidRPr="00D83EDB" w:rsidRDefault="00364D72" w:rsidP="00873D42">
            <w:pPr>
              <w:pStyle w:val="TAL"/>
            </w:pPr>
          </w:p>
        </w:tc>
        <w:tc>
          <w:tcPr>
            <w:tcW w:w="4156" w:type="dxa"/>
            <w:shd w:val="clear" w:color="auto" w:fill="auto"/>
            <w:vAlign w:val="center"/>
          </w:tcPr>
          <w:p w14:paraId="029C27BD" w14:textId="77777777" w:rsidR="00364D72" w:rsidRPr="00D83EDB" w:rsidRDefault="00364D72" w:rsidP="00873D42">
            <w:pPr>
              <w:pStyle w:val="TAL"/>
            </w:pPr>
            <w:r w:rsidRPr="00D83EDB">
              <w:t>CSI-RS offset</w:t>
            </w:r>
          </w:p>
        </w:tc>
        <w:tc>
          <w:tcPr>
            <w:tcW w:w="707" w:type="dxa"/>
            <w:shd w:val="clear" w:color="auto" w:fill="auto"/>
            <w:vAlign w:val="center"/>
          </w:tcPr>
          <w:p w14:paraId="3BAD309D" w14:textId="77777777" w:rsidR="00364D72" w:rsidRPr="00D83EDB" w:rsidRDefault="00364D72" w:rsidP="00873D42">
            <w:pPr>
              <w:pStyle w:val="TAL"/>
            </w:pPr>
            <w:r w:rsidRPr="00D83EDB">
              <w:t>Slots</w:t>
            </w:r>
          </w:p>
        </w:tc>
        <w:tc>
          <w:tcPr>
            <w:tcW w:w="2798" w:type="dxa"/>
            <w:shd w:val="clear" w:color="auto" w:fill="auto"/>
            <w:vAlign w:val="center"/>
          </w:tcPr>
          <w:p w14:paraId="7E2EBE4A" w14:textId="77777777" w:rsidR="00364D72" w:rsidRPr="00D83EDB" w:rsidRDefault="00364D72" w:rsidP="00873D42">
            <w:pPr>
              <w:pStyle w:val="TAL"/>
            </w:pPr>
            <w:r w:rsidRPr="00D83EDB">
              <w:t>20 for CSI-RS resource 1 and 2</w:t>
            </w:r>
          </w:p>
          <w:p w14:paraId="62472A1F" w14:textId="77777777" w:rsidR="00364D72" w:rsidRPr="00D83EDB" w:rsidRDefault="00364D72" w:rsidP="00873D42">
            <w:pPr>
              <w:pStyle w:val="TAL"/>
            </w:pPr>
            <w:r w:rsidRPr="00D83EDB">
              <w:t>21 for CSI-RS resource 3 and 4</w:t>
            </w:r>
          </w:p>
        </w:tc>
      </w:tr>
    </w:tbl>
    <w:p w14:paraId="59E7604E" w14:textId="77777777" w:rsidR="00B24986" w:rsidRDefault="00B24986" w:rsidP="00B24986"/>
    <w:p w14:paraId="156C79FF" w14:textId="03B1DFE7" w:rsidR="00364D72" w:rsidRPr="00D83EDB" w:rsidRDefault="00364D72" w:rsidP="00364D72">
      <w:pPr>
        <w:pStyle w:val="TH"/>
      </w:pPr>
      <w:r>
        <w:lastRenderedPageBreak/>
        <w:t>Table 9.2-5</w:t>
      </w:r>
      <w:r w:rsidRPr="00D83EDB">
        <w:t>: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29A45B9D" w14:textId="77777777" w:rsidTr="007974E8">
        <w:tc>
          <w:tcPr>
            <w:tcW w:w="2787" w:type="pct"/>
            <w:gridSpan w:val="2"/>
            <w:vMerge w:val="restart"/>
            <w:shd w:val="clear" w:color="auto" w:fill="D9D9D9" w:themeFill="background1" w:themeFillShade="D9"/>
            <w:vAlign w:val="center"/>
          </w:tcPr>
          <w:p w14:paraId="7D90EA33"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B759A11" w14:textId="77777777" w:rsidR="00364D72" w:rsidRPr="00D83EDB" w:rsidRDefault="00364D72" w:rsidP="008C7243">
            <w:pPr>
              <w:pStyle w:val="TAH"/>
            </w:pPr>
            <w:r w:rsidRPr="00D83EDB">
              <w:t>5G NR band</w:t>
            </w:r>
          </w:p>
        </w:tc>
      </w:tr>
      <w:tr w:rsidR="00364D72" w:rsidRPr="00D83EDB" w14:paraId="425AE80D" w14:textId="77777777" w:rsidTr="007974E8">
        <w:tc>
          <w:tcPr>
            <w:tcW w:w="2787" w:type="pct"/>
            <w:gridSpan w:val="2"/>
            <w:vMerge/>
            <w:shd w:val="clear" w:color="auto" w:fill="D9D9D9" w:themeFill="background1" w:themeFillShade="D9"/>
            <w:vAlign w:val="center"/>
          </w:tcPr>
          <w:p w14:paraId="215B5CEB" w14:textId="77777777" w:rsidR="00364D72" w:rsidRPr="00D83EDB" w:rsidRDefault="00364D72" w:rsidP="008C7243">
            <w:pPr>
              <w:pStyle w:val="TAH"/>
            </w:pPr>
          </w:p>
        </w:tc>
        <w:tc>
          <w:tcPr>
            <w:tcW w:w="553" w:type="pct"/>
            <w:shd w:val="clear" w:color="auto" w:fill="D9D9D9" w:themeFill="background1" w:themeFillShade="D9"/>
            <w:vAlign w:val="center"/>
          </w:tcPr>
          <w:p w14:paraId="490876C4"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64C11D69"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5F9227AC"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0508EC39" w14:textId="77777777" w:rsidR="00364D72" w:rsidRPr="00D83EDB" w:rsidRDefault="00364D72" w:rsidP="008C7243">
            <w:pPr>
              <w:pStyle w:val="TAH"/>
            </w:pPr>
            <w:r w:rsidRPr="00D83EDB">
              <w:t>n78</w:t>
            </w:r>
          </w:p>
        </w:tc>
      </w:tr>
      <w:tr w:rsidR="00364D72" w:rsidRPr="00D83EDB" w14:paraId="0355E31B" w14:textId="77777777" w:rsidTr="00873D42">
        <w:tc>
          <w:tcPr>
            <w:tcW w:w="2787" w:type="pct"/>
            <w:gridSpan w:val="2"/>
          </w:tcPr>
          <w:p w14:paraId="34850E0B" w14:textId="77777777" w:rsidR="00364D72" w:rsidRPr="00D83EDB" w:rsidRDefault="00364D72" w:rsidP="00873D42">
            <w:pPr>
              <w:pStyle w:val="TAL"/>
            </w:pPr>
            <w:r w:rsidRPr="00D83EDB">
              <w:t>Bandwidth (MHz)</w:t>
            </w:r>
          </w:p>
        </w:tc>
        <w:tc>
          <w:tcPr>
            <w:tcW w:w="553" w:type="pct"/>
          </w:tcPr>
          <w:p w14:paraId="6F78953C" w14:textId="77777777" w:rsidR="00364D72" w:rsidRPr="00D83EDB" w:rsidRDefault="00364D72" w:rsidP="00873D42">
            <w:pPr>
              <w:pStyle w:val="TAL"/>
            </w:pPr>
            <w:r w:rsidRPr="00D83EDB">
              <w:t>100</w:t>
            </w:r>
          </w:p>
        </w:tc>
        <w:tc>
          <w:tcPr>
            <w:tcW w:w="553" w:type="pct"/>
          </w:tcPr>
          <w:p w14:paraId="00020574" w14:textId="77777777" w:rsidR="00364D72" w:rsidRPr="00D83EDB" w:rsidRDefault="00364D72" w:rsidP="00873D42">
            <w:pPr>
              <w:pStyle w:val="TAL"/>
            </w:pPr>
            <w:r w:rsidRPr="00D83EDB">
              <w:t>100</w:t>
            </w:r>
          </w:p>
        </w:tc>
        <w:tc>
          <w:tcPr>
            <w:tcW w:w="553" w:type="pct"/>
          </w:tcPr>
          <w:p w14:paraId="6897E0EB" w14:textId="77777777" w:rsidR="00364D72" w:rsidRPr="00D83EDB" w:rsidRDefault="00364D72" w:rsidP="00873D42">
            <w:pPr>
              <w:pStyle w:val="TAL"/>
            </w:pPr>
            <w:r w:rsidRPr="00D83EDB">
              <w:t>100</w:t>
            </w:r>
          </w:p>
        </w:tc>
        <w:tc>
          <w:tcPr>
            <w:tcW w:w="553" w:type="pct"/>
          </w:tcPr>
          <w:p w14:paraId="259C96E7" w14:textId="77777777" w:rsidR="00364D72" w:rsidRPr="00D83EDB" w:rsidRDefault="00364D72" w:rsidP="00873D42">
            <w:pPr>
              <w:pStyle w:val="TAL"/>
            </w:pPr>
            <w:r w:rsidRPr="00D83EDB">
              <w:t>100</w:t>
            </w:r>
          </w:p>
        </w:tc>
      </w:tr>
      <w:tr w:rsidR="00364D72" w:rsidRPr="00D83EDB" w14:paraId="6580CD31" w14:textId="77777777" w:rsidTr="00873D42">
        <w:tc>
          <w:tcPr>
            <w:tcW w:w="2787" w:type="pct"/>
            <w:gridSpan w:val="2"/>
          </w:tcPr>
          <w:p w14:paraId="10F6255B" w14:textId="77777777" w:rsidR="00364D72" w:rsidRPr="00D83EDB" w:rsidRDefault="00364D72" w:rsidP="00873D42">
            <w:pPr>
              <w:pStyle w:val="TAL"/>
            </w:pPr>
            <w:r w:rsidRPr="00D83EDB">
              <w:t>SCS</w:t>
            </w:r>
          </w:p>
        </w:tc>
        <w:tc>
          <w:tcPr>
            <w:tcW w:w="553" w:type="pct"/>
          </w:tcPr>
          <w:p w14:paraId="4E03BD6B" w14:textId="77777777" w:rsidR="00364D72" w:rsidRPr="00D83EDB" w:rsidRDefault="00364D72" w:rsidP="00873D42">
            <w:pPr>
              <w:pStyle w:val="TAL"/>
            </w:pPr>
            <w:r w:rsidRPr="00D83EDB">
              <w:t>30</w:t>
            </w:r>
          </w:p>
        </w:tc>
        <w:tc>
          <w:tcPr>
            <w:tcW w:w="553" w:type="pct"/>
          </w:tcPr>
          <w:p w14:paraId="008695E8" w14:textId="77777777" w:rsidR="00364D72" w:rsidRPr="00D83EDB" w:rsidRDefault="00364D72" w:rsidP="00873D42">
            <w:pPr>
              <w:pStyle w:val="TAL"/>
            </w:pPr>
            <w:r w:rsidRPr="00D83EDB">
              <w:t>30</w:t>
            </w:r>
          </w:p>
        </w:tc>
        <w:tc>
          <w:tcPr>
            <w:tcW w:w="553" w:type="pct"/>
          </w:tcPr>
          <w:p w14:paraId="46318533" w14:textId="77777777" w:rsidR="00364D72" w:rsidRPr="00D83EDB" w:rsidRDefault="00364D72" w:rsidP="00873D42">
            <w:pPr>
              <w:pStyle w:val="TAL"/>
            </w:pPr>
            <w:r w:rsidRPr="00D83EDB">
              <w:t>30</w:t>
            </w:r>
          </w:p>
        </w:tc>
        <w:tc>
          <w:tcPr>
            <w:tcW w:w="553" w:type="pct"/>
          </w:tcPr>
          <w:p w14:paraId="74CFDDE7" w14:textId="77777777" w:rsidR="00364D72" w:rsidRPr="00D83EDB" w:rsidRDefault="00364D72" w:rsidP="00873D42">
            <w:pPr>
              <w:pStyle w:val="TAL"/>
            </w:pPr>
            <w:r w:rsidRPr="00D83EDB">
              <w:t>30</w:t>
            </w:r>
          </w:p>
        </w:tc>
      </w:tr>
      <w:tr w:rsidR="00364D72" w:rsidRPr="00D83EDB" w14:paraId="6F7EB3DE" w14:textId="77777777" w:rsidTr="00873D42">
        <w:tc>
          <w:tcPr>
            <w:tcW w:w="1383" w:type="pct"/>
            <w:vMerge w:val="restart"/>
          </w:tcPr>
          <w:p w14:paraId="194CCEC2" w14:textId="77777777" w:rsidR="00364D72" w:rsidRPr="00D83EDB" w:rsidRDefault="00364D72" w:rsidP="00873D42">
            <w:pPr>
              <w:pStyle w:val="TAL"/>
            </w:pPr>
          </w:p>
          <w:p w14:paraId="32A4A8EB" w14:textId="77777777" w:rsidR="00364D72" w:rsidRPr="00D83EDB" w:rsidRDefault="00364D72" w:rsidP="00873D42">
            <w:pPr>
              <w:pStyle w:val="TAL"/>
            </w:pPr>
          </w:p>
          <w:p w14:paraId="71F0FAF0" w14:textId="77777777" w:rsidR="00364D72" w:rsidRPr="00D83EDB" w:rsidRDefault="00364D72" w:rsidP="00873D42">
            <w:pPr>
              <w:pStyle w:val="TAL"/>
            </w:pPr>
          </w:p>
          <w:p w14:paraId="44D7B289" w14:textId="77777777" w:rsidR="00364D72" w:rsidRPr="00D83EDB" w:rsidRDefault="00364D72" w:rsidP="00873D42">
            <w:pPr>
              <w:pStyle w:val="TAL"/>
            </w:pPr>
          </w:p>
          <w:p w14:paraId="21E91A99" w14:textId="77777777" w:rsidR="00364D72" w:rsidRPr="00D83EDB" w:rsidRDefault="00364D72" w:rsidP="00873D42">
            <w:pPr>
              <w:pStyle w:val="TAL"/>
            </w:pPr>
          </w:p>
          <w:p w14:paraId="06AE177B" w14:textId="77777777" w:rsidR="00364D72" w:rsidRPr="00D83EDB" w:rsidRDefault="00364D72" w:rsidP="00873D42">
            <w:pPr>
              <w:pStyle w:val="TAL"/>
            </w:pPr>
          </w:p>
          <w:p w14:paraId="5FC7907D" w14:textId="77777777" w:rsidR="00364D72" w:rsidRPr="00D83EDB" w:rsidRDefault="00364D72" w:rsidP="00873D42">
            <w:pPr>
              <w:pStyle w:val="TAL"/>
            </w:pPr>
          </w:p>
          <w:p w14:paraId="05FEFE34" w14:textId="77777777" w:rsidR="00364D72" w:rsidRPr="00D83EDB" w:rsidRDefault="00364D72" w:rsidP="00873D42">
            <w:pPr>
              <w:pStyle w:val="TAL"/>
            </w:pPr>
          </w:p>
          <w:p w14:paraId="226ACEDC" w14:textId="77777777" w:rsidR="00364D72" w:rsidRPr="00D83EDB" w:rsidRDefault="00364D72" w:rsidP="00873D42">
            <w:pPr>
              <w:pStyle w:val="TAL"/>
            </w:pPr>
          </w:p>
          <w:p w14:paraId="768E89B6" w14:textId="77777777" w:rsidR="00364D72" w:rsidRPr="00D83EDB" w:rsidRDefault="00364D72" w:rsidP="00873D42">
            <w:pPr>
              <w:pStyle w:val="TAL"/>
            </w:pPr>
            <w:r w:rsidRPr="00D83EDB">
              <w:t>Reference channel measurement</w:t>
            </w:r>
          </w:p>
        </w:tc>
        <w:tc>
          <w:tcPr>
            <w:tcW w:w="1405" w:type="pct"/>
          </w:tcPr>
          <w:p w14:paraId="5546095F" w14:textId="77777777" w:rsidR="00364D72" w:rsidRPr="00D83EDB" w:rsidRDefault="00364D72" w:rsidP="00873D42">
            <w:pPr>
              <w:pStyle w:val="TAL"/>
            </w:pPr>
            <w:r w:rsidRPr="00D83EDB">
              <w:t>Allocated resource bocks</w:t>
            </w:r>
          </w:p>
        </w:tc>
        <w:tc>
          <w:tcPr>
            <w:tcW w:w="553" w:type="pct"/>
          </w:tcPr>
          <w:p w14:paraId="7AE25DE5" w14:textId="77777777" w:rsidR="00364D72" w:rsidRPr="00D83EDB" w:rsidRDefault="00364D72" w:rsidP="00873D42">
            <w:pPr>
              <w:pStyle w:val="TAL"/>
            </w:pPr>
            <w:r w:rsidRPr="00D83EDB">
              <w:t>273</w:t>
            </w:r>
          </w:p>
        </w:tc>
        <w:tc>
          <w:tcPr>
            <w:tcW w:w="553" w:type="pct"/>
          </w:tcPr>
          <w:p w14:paraId="593918F8" w14:textId="77777777" w:rsidR="00364D72" w:rsidRPr="00D83EDB" w:rsidRDefault="00364D72" w:rsidP="00873D42">
            <w:pPr>
              <w:pStyle w:val="TAL"/>
            </w:pPr>
            <w:r w:rsidRPr="00D83EDB">
              <w:t>273</w:t>
            </w:r>
          </w:p>
        </w:tc>
        <w:tc>
          <w:tcPr>
            <w:tcW w:w="553" w:type="pct"/>
          </w:tcPr>
          <w:p w14:paraId="7E7FC8D1" w14:textId="77777777" w:rsidR="00364D72" w:rsidRPr="00D83EDB" w:rsidRDefault="00364D72" w:rsidP="00873D42">
            <w:pPr>
              <w:pStyle w:val="TAL"/>
            </w:pPr>
            <w:r w:rsidRPr="00D83EDB">
              <w:t>273</w:t>
            </w:r>
          </w:p>
        </w:tc>
        <w:tc>
          <w:tcPr>
            <w:tcW w:w="553" w:type="pct"/>
          </w:tcPr>
          <w:p w14:paraId="0747FB41" w14:textId="77777777" w:rsidR="00364D72" w:rsidRPr="00D83EDB" w:rsidRDefault="00364D72" w:rsidP="00873D42">
            <w:pPr>
              <w:pStyle w:val="TAL"/>
            </w:pPr>
            <w:r w:rsidRPr="00D83EDB">
              <w:t>273</w:t>
            </w:r>
          </w:p>
        </w:tc>
      </w:tr>
      <w:tr w:rsidR="00364D72" w:rsidRPr="00D83EDB" w14:paraId="3D2FE866" w14:textId="77777777" w:rsidTr="00873D42">
        <w:tc>
          <w:tcPr>
            <w:tcW w:w="1383" w:type="pct"/>
            <w:vMerge/>
          </w:tcPr>
          <w:p w14:paraId="6AC741E2" w14:textId="77777777" w:rsidR="00364D72" w:rsidRPr="00D83EDB" w:rsidRDefault="00364D72" w:rsidP="00873D42">
            <w:pPr>
              <w:pStyle w:val="TAL"/>
            </w:pPr>
          </w:p>
        </w:tc>
        <w:tc>
          <w:tcPr>
            <w:tcW w:w="1405" w:type="pct"/>
          </w:tcPr>
          <w:p w14:paraId="79376D37" w14:textId="77777777" w:rsidR="00364D72" w:rsidRPr="00D83EDB" w:rsidRDefault="00364D72" w:rsidP="00873D42">
            <w:pPr>
              <w:pStyle w:val="TAL"/>
            </w:pPr>
            <w:r w:rsidRPr="00D83EDB">
              <w:t>For 30 kHz</w:t>
            </w:r>
          </w:p>
          <w:p w14:paraId="5E65C965" w14:textId="77777777" w:rsidR="00364D72" w:rsidRPr="00D83EDB" w:rsidRDefault="00364D72" w:rsidP="00873D42">
            <w:pPr>
              <w:pStyle w:val="TAL"/>
            </w:pPr>
            <w:r w:rsidRPr="00D83EDB">
              <w:t xml:space="preserve">  For Slot i, if mod(i, 10) = 7 for i from {0,…,39}</w:t>
            </w:r>
          </w:p>
        </w:tc>
        <w:tc>
          <w:tcPr>
            <w:tcW w:w="553" w:type="pct"/>
          </w:tcPr>
          <w:p w14:paraId="01EC0F9F" w14:textId="77777777" w:rsidR="00364D72" w:rsidRPr="00D83EDB" w:rsidRDefault="00364D72" w:rsidP="00873D42">
            <w:pPr>
              <w:pStyle w:val="TAL"/>
            </w:pPr>
            <w:r w:rsidRPr="00D83EDB">
              <w:t>4</w:t>
            </w:r>
          </w:p>
        </w:tc>
        <w:tc>
          <w:tcPr>
            <w:tcW w:w="553" w:type="pct"/>
          </w:tcPr>
          <w:p w14:paraId="581FF7C4" w14:textId="77777777" w:rsidR="00364D72" w:rsidRPr="00D83EDB" w:rsidRDefault="00364D72" w:rsidP="00873D42">
            <w:pPr>
              <w:pStyle w:val="TAL"/>
            </w:pPr>
            <w:r w:rsidRPr="00D83EDB">
              <w:t>4</w:t>
            </w:r>
          </w:p>
        </w:tc>
        <w:tc>
          <w:tcPr>
            <w:tcW w:w="553" w:type="pct"/>
          </w:tcPr>
          <w:p w14:paraId="5D70EC1A" w14:textId="77777777" w:rsidR="00364D72" w:rsidRPr="00D83EDB" w:rsidRDefault="00364D72" w:rsidP="00873D42">
            <w:pPr>
              <w:pStyle w:val="TAL"/>
            </w:pPr>
            <w:r w:rsidRPr="00D83EDB">
              <w:t>4</w:t>
            </w:r>
          </w:p>
        </w:tc>
        <w:tc>
          <w:tcPr>
            <w:tcW w:w="553" w:type="pct"/>
          </w:tcPr>
          <w:p w14:paraId="501E8061" w14:textId="77777777" w:rsidR="00364D72" w:rsidRPr="00D83EDB" w:rsidRDefault="00364D72" w:rsidP="00873D42">
            <w:pPr>
              <w:pStyle w:val="TAL"/>
            </w:pPr>
            <w:r w:rsidRPr="00D83EDB">
              <w:t>4</w:t>
            </w:r>
          </w:p>
        </w:tc>
      </w:tr>
      <w:tr w:rsidR="00364D72" w:rsidRPr="00D83EDB" w14:paraId="655839F1" w14:textId="77777777" w:rsidTr="00873D42">
        <w:tc>
          <w:tcPr>
            <w:tcW w:w="1383" w:type="pct"/>
            <w:vMerge/>
          </w:tcPr>
          <w:p w14:paraId="71F35EC1" w14:textId="77777777" w:rsidR="00364D72" w:rsidRPr="00D83EDB" w:rsidRDefault="00364D72" w:rsidP="00873D42">
            <w:pPr>
              <w:pStyle w:val="TAL"/>
            </w:pPr>
          </w:p>
        </w:tc>
        <w:tc>
          <w:tcPr>
            <w:tcW w:w="1405" w:type="pct"/>
          </w:tcPr>
          <w:p w14:paraId="2086F9D1" w14:textId="77777777" w:rsidR="00364D72" w:rsidRPr="00D83EDB" w:rsidRDefault="00364D72" w:rsidP="00873D42">
            <w:pPr>
              <w:pStyle w:val="TAL"/>
            </w:pPr>
            <w:r w:rsidRPr="00D83EDB">
              <w:t>For 15 kHz</w:t>
            </w:r>
          </w:p>
          <w:p w14:paraId="752A8962" w14:textId="77777777" w:rsidR="00364D72" w:rsidRPr="00D83EDB" w:rsidRDefault="00364D72" w:rsidP="00873D42">
            <w:pPr>
              <w:pStyle w:val="TAL"/>
            </w:pPr>
            <w:r w:rsidRPr="00D83EDB">
              <w:t xml:space="preserve">For Slot i, if mod(i, 5) = 3 for i from {0,…,19} </w:t>
            </w:r>
          </w:p>
        </w:tc>
        <w:tc>
          <w:tcPr>
            <w:tcW w:w="553" w:type="pct"/>
          </w:tcPr>
          <w:p w14:paraId="7BE57939" w14:textId="77777777" w:rsidR="00364D72" w:rsidRPr="00D83EDB" w:rsidRDefault="00364D72" w:rsidP="00873D42">
            <w:pPr>
              <w:pStyle w:val="TAL"/>
            </w:pPr>
          </w:p>
        </w:tc>
        <w:tc>
          <w:tcPr>
            <w:tcW w:w="553" w:type="pct"/>
          </w:tcPr>
          <w:p w14:paraId="2D686D07" w14:textId="77777777" w:rsidR="00364D72" w:rsidRPr="00D83EDB" w:rsidRDefault="00364D72" w:rsidP="00873D42">
            <w:pPr>
              <w:pStyle w:val="TAL"/>
            </w:pPr>
          </w:p>
        </w:tc>
        <w:tc>
          <w:tcPr>
            <w:tcW w:w="553" w:type="pct"/>
          </w:tcPr>
          <w:p w14:paraId="1A2B7FFC" w14:textId="77777777" w:rsidR="00364D72" w:rsidRPr="00D83EDB" w:rsidRDefault="00364D72" w:rsidP="00873D42">
            <w:pPr>
              <w:pStyle w:val="TAL"/>
            </w:pPr>
          </w:p>
        </w:tc>
        <w:tc>
          <w:tcPr>
            <w:tcW w:w="553" w:type="pct"/>
          </w:tcPr>
          <w:p w14:paraId="11D9A33E" w14:textId="77777777" w:rsidR="00364D72" w:rsidRPr="00D83EDB" w:rsidRDefault="00364D72" w:rsidP="00873D42">
            <w:pPr>
              <w:pStyle w:val="TAL"/>
            </w:pPr>
          </w:p>
        </w:tc>
      </w:tr>
      <w:tr w:rsidR="00364D72" w:rsidRPr="00D83EDB" w14:paraId="456B7F04" w14:textId="77777777" w:rsidTr="00873D42">
        <w:trPr>
          <w:trHeight w:val="1484"/>
        </w:trPr>
        <w:tc>
          <w:tcPr>
            <w:tcW w:w="1383" w:type="pct"/>
            <w:vMerge/>
          </w:tcPr>
          <w:p w14:paraId="04B3CA24" w14:textId="77777777" w:rsidR="00364D72" w:rsidRPr="00D83EDB" w:rsidRDefault="00364D72" w:rsidP="00873D42">
            <w:pPr>
              <w:pStyle w:val="TAL"/>
            </w:pPr>
          </w:p>
        </w:tc>
        <w:tc>
          <w:tcPr>
            <w:tcW w:w="1405" w:type="pct"/>
          </w:tcPr>
          <w:p w14:paraId="005E76A9" w14:textId="77777777" w:rsidR="00364D72" w:rsidRPr="00D83EDB" w:rsidRDefault="00364D72" w:rsidP="00873D42">
            <w:pPr>
              <w:pStyle w:val="TAL"/>
            </w:pPr>
            <w:r w:rsidRPr="00D83EDB">
              <w:t>For 15 kHz</w:t>
            </w:r>
          </w:p>
          <w:p w14:paraId="42FAF1FC" w14:textId="77777777" w:rsidR="00364D72" w:rsidRPr="00D83EDB" w:rsidRDefault="00364D72" w:rsidP="00873D42">
            <w:pPr>
              <w:pStyle w:val="TAL"/>
            </w:pPr>
            <w:r w:rsidRPr="00D83EDB">
              <w:t>For Slot i, if mod(i, 5) = {0,1,2} for i from {1,…,19}</w:t>
            </w:r>
          </w:p>
        </w:tc>
        <w:tc>
          <w:tcPr>
            <w:tcW w:w="553" w:type="pct"/>
          </w:tcPr>
          <w:p w14:paraId="30221A0E" w14:textId="77777777" w:rsidR="00364D72" w:rsidRPr="00D83EDB" w:rsidRDefault="00364D72" w:rsidP="00873D42">
            <w:pPr>
              <w:pStyle w:val="TAL"/>
            </w:pPr>
          </w:p>
        </w:tc>
        <w:tc>
          <w:tcPr>
            <w:tcW w:w="553" w:type="pct"/>
          </w:tcPr>
          <w:p w14:paraId="274E5438" w14:textId="77777777" w:rsidR="00364D72" w:rsidRPr="00D83EDB" w:rsidRDefault="00364D72" w:rsidP="00873D42">
            <w:pPr>
              <w:pStyle w:val="TAL"/>
            </w:pPr>
          </w:p>
        </w:tc>
        <w:tc>
          <w:tcPr>
            <w:tcW w:w="553" w:type="pct"/>
          </w:tcPr>
          <w:p w14:paraId="0301A69D" w14:textId="77777777" w:rsidR="00364D72" w:rsidRPr="00D83EDB" w:rsidRDefault="00364D72" w:rsidP="00873D42">
            <w:pPr>
              <w:pStyle w:val="TAL"/>
            </w:pPr>
          </w:p>
        </w:tc>
        <w:tc>
          <w:tcPr>
            <w:tcW w:w="553" w:type="pct"/>
          </w:tcPr>
          <w:p w14:paraId="71618656" w14:textId="77777777" w:rsidR="00364D72" w:rsidRPr="00D83EDB" w:rsidRDefault="00364D72" w:rsidP="00873D42">
            <w:pPr>
              <w:pStyle w:val="TAL"/>
            </w:pPr>
          </w:p>
        </w:tc>
      </w:tr>
      <w:tr w:rsidR="00364D72" w:rsidRPr="00D83EDB" w14:paraId="5292FA3F" w14:textId="77777777" w:rsidTr="00873D42">
        <w:tc>
          <w:tcPr>
            <w:tcW w:w="1383" w:type="pct"/>
            <w:vMerge/>
          </w:tcPr>
          <w:p w14:paraId="47F48AE7" w14:textId="77777777" w:rsidR="00364D72" w:rsidRPr="00D83EDB" w:rsidRDefault="00364D72" w:rsidP="00873D42">
            <w:pPr>
              <w:pStyle w:val="TAL"/>
            </w:pPr>
          </w:p>
        </w:tc>
        <w:tc>
          <w:tcPr>
            <w:tcW w:w="1405" w:type="pct"/>
            <w:vAlign w:val="center"/>
          </w:tcPr>
          <w:p w14:paraId="0B81A094" w14:textId="77777777" w:rsidR="00364D72" w:rsidRPr="00D83EDB" w:rsidRDefault="00364D72" w:rsidP="00873D42">
            <w:pPr>
              <w:pStyle w:val="TAL"/>
            </w:pPr>
            <w:r w:rsidRPr="00D83EDB">
              <w:t>For 30 kHz</w:t>
            </w:r>
          </w:p>
          <w:p w14:paraId="06FA0D62" w14:textId="77777777" w:rsidR="00364D72" w:rsidRPr="00D83EDB" w:rsidRDefault="00364D72" w:rsidP="00873D42">
            <w:pPr>
              <w:pStyle w:val="TAL"/>
            </w:pPr>
            <w:r w:rsidRPr="00D83EDB">
              <w:t>For Slot i, if mod(i, 10) = {0,1,2,3,4,5,6} for i from {1,…,39}</w:t>
            </w:r>
          </w:p>
        </w:tc>
        <w:tc>
          <w:tcPr>
            <w:tcW w:w="553" w:type="pct"/>
          </w:tcPr>
          <w:p w14:paraId="41E0243F" w14:textId="77777777" w:rsidR="00364D72" w:rsidRPr="00D83EDB" w:rsidRDefault="00364D72" w:rsidP="00873D42">
            <w:pPr>
              <w:pStyle w:val="TAL"/>
            </w:pPr>
            <w:r w:rsidRPr="00D83EDB">
              <w:t>12</w:t>
            </w:r>
          </w:p>
        </w:tc>
        <w:tc>
          <w:tcPr>
            <w:tcW w:w="553" w:type="pct"/>
          </w:tcPr>
          <w:p w14:paraId="4EDB4ED7" w14:textId="77777777" w:rsidR="00364D72" w:rsidRPr="00D83EDB" w:rsidRDefault="00364D72" w:rsidP="00873D42">
            <w:pPr>
              <w:pStyle w:val="TAL"/>
            </w:pPr>
            <w:r w:rsidRPr="00D83EDB">
              <w:t>12</w:t>
            </w:r>
          </w:p>
        </w:tc>
        <w:tc>
          <w:tcPr>
            <w:tcW w:w="553" w:type="pct"/>
          </w:tcPr>
          <w:p w14:paraId="4E6C72A9" w14:textId="77777777" w:rsidR="00364D72" w:rsidRPr="00D83EDB" w:rsidRDefault="00364D72" w:rsidP="00873D42">
            <w:pPr>
              <w:pStyle w:val="TAL"/>
            </w:pPr>
            <w:r w:rsidRPr="00D83EDB">
              <w:t>12</w:t>
            </w:r>
          </w:p>
        </w:tc>
        <w:tc>
          <w:tcPr>
            <w:tcW w:w="553" w:type="pct"/>
          </w:tcPr>
          <w:p w14:paraId="31778E18" w14:textId="77777777" w:rsidR="00364D72" w:rsidRPr="00D83EDB" w:rsidRDefault="00364D72" w:rsidP="00873D42">
            <w:pPr>
              <w:pStyle w:val="TAL"/>
            </w:pPr>
            <w:r w:rsidRPr="00D83EDB">
              <w:t>12</w:t>
            </w:r>
          </w:p>
        </w:tc>
      </w:tr>
      <w:tr w:rsidR="00364D72" w:rsidRPr="00D83EDB" w14:paraId="3AB3C391" w14:textId="77777777" w:rsidTr="00873D42">
        <w:tc>
          <w:tcPr>
            <w:tcW w:w="1383" w:type="pct"/>
            <w:vMerge/>
          </w:tcPr>
          <w:p w14:paraId="6B972052" w14:textId="77777777" w:rsidR="00364D72" w:rsidRPr="00D83EDB" w:rsidRDefault="00364D72" w:rsidP="00873D42">
            <w:pPr>
              <w:pStyle w:val="TAL"/>
            </w:pPr>
          </w:p>
        </w:tc>
        <w:tc>
          <w:tcPr>
            <w:tcW w:w="1405" w:type="pct"/>
          </w:tcPr>
          <w:p w14:paraId="1FBFD709" w14:textId="77777777" w:rsidR="00364D72" w:rsidRPr="00D83EDB" w:rsidRDefault="00364D72" w:rsidP="00873D42">
            <w:pPr>
              <w:pStyle w:val="TAL"/>
            </w:pPr>
            <w:r w:rsidRPr="00D83EDB">
              <w:t>Allocated slots per 2 frames</w:t>
            </w:r>
          </w:p>
        </w:tc>
        <w:tc>
          <w:tcPr>
            <w:tcW w:w="553" w:type="pct"/>
          </w:tcPr>
          <w:p w14:paraId="1DA947D1" w14:textId="77777777" w:rsidR="00364D72" w:rsidRPr="00D83EDB" w:rsidRDefault="00364D72" w:rsidP="00873D42">
            <w:pPr>
              <w:pStyle w:val="TAL"/>
            </w:pPr>
            <w:r w:rsidRPr="00D83EDB">
              <w:t>31</w:t>
            </w:r>
          </w:p>
        </w:tc>
        <w:tc>
          <w:tcPr>
            <w:tcW w:w="553" w:type="pct"/>
          </w:tcPr>
          <w:p w14:paraId="0234E4B6" w14:textId="77777777" w:rsidR="00364D72" w:rsidRPr="00D83EDB" w:rsidRDefault="00364D72" w:rsidP="00873D42">
            <w:pPr>
              <w:pStyle w:val="TAL"/>
            </w:pPr>
            <w:r w:rsidRPr="00D83EDB">
              <w:t>31</w:t>
            </w:r>
          </w:p>
        </w:tc>
        <w:tc>
          <w:tcPr>
            <w:tcW w:w="553" w:type="pct"/>
          </w:tcPr>
          <w:p w14:paraId="4236CE0B" w14:textId="77777777" w:rsidR="00364D72" w:rsidRPr="00D83EDB" w:rsidRDefault="00364D72" w:rsidP="00873D42">
            <w:pPr>
              <w:pStyle w:val="TAL"/>
            </w:pPr>
            <w:r w:rsidRPr="00D83EDB">
              <w:t>31</w:t>
            </w:r>
          </w:p>
        </w:tc>
        <w:tc>
          <w:tcPr>
            <w:tcW w:w="553" w:type="pct"/>
          </w:tcPr>
          <w:p w14:paraId="4B8B511E" w14:textId="77777777" w:rsidR="00364D72" w:rsidRPr="00D83EDB" w:rsidRDefault="00364D72" w:rsidP="00873D42">
            <w:pPr>
              <w:pStyle w:val="TAL"/>
            </w:pPr>
            <w:r w:rsidRPr="00D83EDB">
              <w:t>31</w:t>
            </w:r>
          </w:p>
        </w:tc>
      </w:tr>
      <w:tr w:rsidR="00364D72" w:rsidRPr="00D83EDB" w14:paraId="47710216" w14:textId="77777777" w:rsidTr="00873D42">
        <w:tc>
          <w:tcPr>
            <w:tcW w:w="1383" w:type="pct"/>
            <w:vMerge/>
          </w:tcPr>
          <w:p w14:paraId="1D625916" w14:textId="77777777" w:rsidR="00364D72" w:rsidRPr="00D83EDB" w:rsidRDefault="00364D72" w:rsidP="00873D42">
            <w:pPr>
              <w:pStyle w:val="TAL"/>
            </w:pPr>
          </w:p>
        </w:tc>
        <w:tc>
          <w:tcPr>
            <w:tcW w:w="1405" w:type="pct"/>
          </w:tcPr>
          <w:p w14:paraId="61005870" w14:textId="77777777" w:rsidR="00364D72" w:rsidRPr="00D83EDB" w:rsidRDefault="00364D72" w:rsidP="00873D42">
            <w:pPr>
              <w:pStyle w:val="TAL"/>
            </w:pPr>
            <w:r w:rsidRPr="00D83EDB">
              <w:t>Number of MIMO layers</w:t>
            </w:r>
          </w:p>
        </w:tc>
        <w:tc>
          <w:tcPr>
            <w:tcW w:w="553" w:type="pct"/>
          </w:tcPr>
          <w:p w14:paraId="654DAA69" w14:textId="77777777" w:rsidR="00364D72" w:rsidRPr="00D83EDB" w:rsidRDefault="00364D72" w:rsidP="00873D42">
            <w:pPr>
              <w:pStyle w:val="TAL"/>
            </w:pPr>
            <w:r w:rsidRPr="00D83EDB">
              <w:t>4</w:t>
            </w:r>
          </w:p>
        </w:tc>
        <w:tc>
          <w:tcPr>
            <w:tcW w:w="553" w:type="pct"/>
          </w:tcPr>
          <w:p w14:paraId="6F8F634C" w14:textId="77777777" w:rsidR="00364D72" w:rsidRPr="00D83EDB" w:rsidRDefault="00364D72" w:rsidP="00873D42">
            <w:pPr>
              <w:pStyle w:val="TAL"/>
            </w:pPr>
            <w:r w:rsidRPr="00D83EDB">
              <w:t>4</w:t>
            </w:r>
          </w:p>
        </w:tc>
        <w:tc>
          <w:tcPr>
            <w:tcW w:w="553" w:type="pct"/>
          </w:tcPr>
          <w:p w14:paraId="6AE13CB0" w14:textId="77777777" w:rsidR="00364D72" w:rsidRPr="00D83EDB" w:rsidRDefault="00364D72" w:rsidP="00873D42">
            <w:pPr>
              <w:pStyle w:val="TAL"/>
            </w:pPr>
            <w:r w:rsidRPr="00D83EDB">
              <w:t>4</w:t>
            </w:r>
          </w:p>
        </w:tc>
        <w:tc>
          <w:tcPr>
            <w:tcW w:w="553" w:type="pct"/>
          </w:tcPr>
          <w:p w14:paraId="5DE2234C" w14:textId="77777777" w:rsidR="00364D72" w:rsidRPr="00D83EDB" w:rsidRDefault="00364D72" w:rsidP="00873D42">
            <w:pPr>
              <w:pStyle w:val="TAL"/>
            </w:pPr>
            <w:r w:rsidRPr="00D83EDB">
              <w:t>4</w:t>
            </w:r>
          </w:p>
        </w:tc>
      </w:tr>
      <w:tr w:rsidR="00364D72" w:rsidRPr="00D83EDB" w14:paraId="1348A7D9" w14:textId="77777777" w:rsidTr="00873D42">
        <w:tc>
          <w:tcPr>
            <w:tcW w:w="1383" w:type="pct"/>
            <w:vMerge/>
          </w:tcPr>
          <w:p w14:paraId="5569D9E9" w14:textId="77777777" w:rsidR="00364D72" w:rsidRPr="00D83EDB" w:rsidRDefault="00364D72" w:rsidP="00873D42">
            <w:pPr>
              <w:pStyle w:val="TAL"/>
            </w:pPr>
          </w:p>
        </w:tc>
        <w:tc>
          <w:tcPr>
            <w:tcW w:w="1405" w:type="pct"/>
          </w:tcPr>
          <w:p w14:paraId="58D9AA44" w14:textId="77777777" w:rsidR="00364D72" w:rsidRPr="00D83EDB" w:rsidRDefault="00364D72" w:rsidP="00873D42">
            <w:pPr>
              <w:pStyle w:val="TAL"/>
            </w:pPr>
            <w:r w:rsidRPr="00D83EDB">
              <w:t>Overhead for TBS determination</w:t>
            </w:r>
          </w:p>
        </w:tc>
        <w:tc>
          <w:tcPr>
            <w:tcW w:w="553" w:type="pct"/>
          </w:tcPr>
          <w:p w14:paraId="3165DEC0" w14:textId="77777777" w:rsidR="00364D72" w:rsidRPr="00D83EDB" w:rsidRDefault="00364D72" w:rsidP="00873D42">
            <w:pPr>
              <w:pStyle w:val="TAL"/>
            </w:pPr>
            <w:r w:rsidRPr="00D83EDB">
              <w:t>0</w:t>
            </w:r>
          </w:p>
        </w:tc>
        <w:tc>
          <w:tcPr>
            <w:tcW w:w="553" w:type="pct"/>
          </w:tcPr>
          <w:p w14:paraId="2C1F42BE" w14:textId="77777777" w:rsidR="00364D72" w:rsidRPr="00D83EDB" w:rsidRDefault="00364D72" w:rsidP="00873D42">
            <w:pPr>
              <w:pStyle w:val="TAL"/>
            </w:pPr>
            <w:r w:rsidRPr="00D83EDB">
              <w:t>0</w:t>
            </w:r>
          </w:p>
        </w:tc>
        <w:tc>
          <w:tcPr>
            <w:tcW w:w="553" w:type="pct"/>
          </w:tcPr>
          <w:p w14:paraId="46504871" w14:textId="77777777" w:rsidR="00364D72" w:rsidRPr="00D83EDB" w:rsidRDefault="00364D72" w:rsidP="00873D42">
            <w:pPr>
              <w:pStyle w:val="TAL"/>
            </w:pPr>
            <w:r w:rsidRPr="00D83EDB">
              <w:t>0</w:t>
            </w:r>
          </w:p>
        </w:tc>
        <w:tc>
          <w:tcPr>
            <w:tcW w:w="553" w:type="pct"/>
          </w:tcPr>
          <w:p w14:paraId="10F7F397" w14:textId="77777777" w:rsidR="00364D72" w:rsidRPr="00D83EDB" w:rsidRDefault="00364D72" w:rsidP="00873D42">
            <w:pPr>
              <w:pStyle w:val="TAL"/>
            </w:pPr>
            <w:r w:rsidRPr="00D83EDB">
              <w:t>0</w:t>
            </w:r>
          </w:p>
        </w:tc>
      </w:tr>
      <w:bookmarkEnd w:id="177"/>
    </w:tbl>
    <w:p w14:paraId="32770206" w14:textId="77777777" w:rsidR="002E0286" w:rsidRDefault="002E0286" w:rsidP="00364D72"/>
    <w:p w14:paraId="655BE7F4" w14:textId="14B9AEE3" w:rsidR="00364D72" w:rsidRPr="00D83EDB" w:rsidRDefault="00364D72" w:rsidP="00364D72">
      <w:r w:rsidRPr="00D83EDB">
        <w:t xml:space="preserve">The gNB emulator used to execute the Spatial Multiplexing (SM) tests at FR1 frequencies for 2x2 MIMO configuration described in this document shall be configured according to the common configuration parameters in </w:t>
      </w:r>
      <w:r>
        <w:t>Table 9.2-1</w:t>
      </w:r>
      <w:r w:rsidRPr="00D83EDB">
        <w:t>. The FDD and TDD specific configuration</w:t>
      </w:r>
      <w:r>
        <w:t>s</w:t>
      </w:r>
      <w:r w:rsidRPr="00D83EDB">
        <w:t xml:space="preserve"> for </w:t>
      </w:r>
      <w:r>
        <w:t xml:space="preserve">2x2 </w:t>
      </w:r>
      <w:r w:rsidRPr="00D83EDB">
        <w:t xml:space="preserve">FDD and </w:t>
      </w:r>
      <w:r>
        <w:t xml:space="preserve">2x2 </w:t>
      </w:r>
      <w:r w:rsidRPr="00D83EDB">
        <w:t xml:space="preserve">TDD tests are given in </w:t>
      </w:r>
      <w:r>
        <w:t>Table 9.2-6</w:t>
      </w:r>
      <w:r w:rsidRPr="00D83EDB">
        <w:t xml:space="preserve"> and </w:t>
      </w:r>
      <w:r>
        <w:t>9.2-8</w:t>
      </w:r>
      <w:r w:rsidRPr="00D83EDB">
        <w:t xml:space="preserve"> respectively.  The NR band specific configuration</w:t>
      </w:r>
      <w:r>
        <w:t>s</w:t>
      </w:r>
      <w:r w:rsidRPr="00D83EDB">
        <w:t xml:space="preserve"> are given </w:t>
      </w:r>
      <w:r>
        <w:t xml:space="preserve">in Tables 9.2-7 </w:t>
      </w:r>
      <w:r w:rsidRPr="00D83EDB">
        <w:t xml:space="preserve">and </w:t>
      </w:r>
      <w:r>
        <w:t>Table 9.2-9</w:t>
      </w:r>
      <w:r w:rsidRPr="00D83EDB">
        <w:t xml:space="preserve"> respectively.</w:t>
      </w:r>
    </w:p>
    <w:p w14:paraId="11DE575B" w14:textId="77777777" w:rsidR="00364D72" w:rsidRPr="00D83EDB" w:rsidRDefault="00364D72" w:rsidP="00364D72">
      <w:pPr>
        <w:pStyle w:val="TH"/>
      </w:pPr>
      <w:r>
        <w:t>Table 9.2-6</w:t>
      </w:r>
      <w:r w:rsidRPr="00D83EDB">
        <w:t>: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64D72" w:rsidRPr="00D83EDB" w14:paraId="45D19D6A" w14:textId="77777777" w:rsidTr="00873D42">
        <w:tc>
          <w:tcPr>
            <w:tcW w:w="5636" w:type="dxa"/>
            <w:gridSpan w:val="2"/>
            <w:shd w:val="clear" w:color="auto" w:fill="D9D9D9"/>
          </w:tcPr>
          <w:p w14:paraId="19C9FE20" w14:textId="77777777" w:rsidR="00364D72" w:rsidRPr="00D83EDB" w:rsidRDefault="00364D72" w:rsidP="00873D42">
            <w:pPr>
              <w:pStyle w:val="TAH"/>
            </w:pPr>
            <w:r w:rsidRPr="00D83EDB">
              <w:t>Parameter</w:t>
            </w:r>
          </w:p>
        </w:tc>
        <w:tc>
          <w:tcPr>
            <w:tcW w:w="766" w:type="dxa"/>
            <w:shd w:val="clear" w:color="auto" w:fill="D9D9D9"/>
          </w:tcPr>
          <w:p w14:paraId="7526D0B6" w14:textId="77777777" w:rsidR="00364D72" w:rsidRPr="00D83EDB" w:rsidRDefault="00364D72" w:rsidP="00873D42">
            <w:pPr>
              <w:pStyle w:val="TAH"/>
            </w:pPr>
            <w:r w:rsidRPr="00D83EDB">
              <w:t>Unit</w:t>
            </w:r>
          </w:p>
        </w:tc>
        <w:tc>
          <w:tcPr>
            <w:tcW w:w="2948" w:type="dxa"/>
            <w:shd w:val="clear" w:color="auto" w:fill="D9D9D9"/>
          </w:tcPr>
          <w:p w14:paraId="6D21D412" w14:textId="77777777" w:rsidR="00364D72" w:rsidRPr="00D83EDB" w:rsidRDefault="00364D72" w:rsidP="00873D42">
            <w:pPr>
              <w:pStyle w:val="TAH"/>
            </w:pPr>
            <w:r w:rsidRPr="00D83EDB">
              <w:t>Value</w:t>
            </w:r>
          </w:p>
        </w:tc>
      </w:tr>
      <w:tr w:rsidR="00364D72" w:rsidRPr="00D83EDB" w14:paraId="4AC0E75F" w14:textId="77777777" w:rsidTr="00873D42">
        <w:tc>
          <w:tcPr>
            <w:tcW w:w="5636" w:type="dxa"/>
            <w:gridSpan w:val="2"/>
            <w:shd w:val="clear" w:color="auto" w:fill="auto"/>
            <w:vAlign w:val="center"/>
          </w:tcPr>
          <w:p w14:paraId="1590D47C" w14:textId="77777777" w:rsidR="00364D72" w:rsidRPr="00D83EDB" w:rsidRDefault="00364D72" w:rsidP="00873D42">
            <w:pPr>
              <w:pStyle w:val="TAL"/>
            </w:pPr>
            <w:r w:rsidRPr="00D83EDB">
              <w:t>Duplex mode</w:t>
            </w:r>
          </w:p>
        </w:tc>
        <w:tc>
          <w:tcPr>
            <w:tcW w:w="766" w:type="dxa"/>
            <w:shd w:val="clear" w:color="auto" w:fill="auto"/>
            <w:vAlign w:val="center"/>
          </w:tcPr>
          <w:p w14:paraId="70345EE1" w14:textId="77777777" w:rsidR="00364D72" w:rsidRPr="00D83EDB" w:rsidRDefault="00364D72" w:rsidP="00873D42">
            <w:pPr>
              <w:pStyle w:val="TAL"/>
            </w:pPr>
          </w:p>
        </w:tc>
        <w:tc>
          <w:tcPr>
            <w:tcW w:w="2948" w:type="dxa"/>
            <w:shd w:val="clear" w:color="auto" w:fill="auto"/>
            <w:vAlign w:val="center"/>
          </w:tcPr>
          <w:p w14:paraId="2428C2AB" w14:textId="77777777" w:rsidR="00364D72" w:rsidRPr="00D83EDB" w:rsidRDefault="00364D72" w:rsidP="00873D42">
            <w:pPr>
              <w:pStyle w:val="TAL"/>
            </w:pPr>
            <w:r w:rsidRPr="00D83EDB">
              <w:t>FDD</w:t>
            </w:r>
          </w:p>
        </w:tc>
      </w:tr>
      <w:tr w:rsidR="00364D72" w:rsidRPr="00D83EDB" w14:paraId="7A361E8A" w14:textId="77777777" w:rsidTr="00873D42">
        <w:tc>
          <w:tcPr>
            <w:tcW w:w="5636" w:type="dxa"/>
            <w:gridSpan w:val="2"/>
            <w:shd w:val="clear" w:color="auto" w:fill="auto"/>
            <w:vAlign w:val="center"/>
          </w:tcPr>
          <w:p w14:paraId="65790BC4" w14:textId="77777777" w:rsidR="00364D72" w:rsidRPr="00D83EDB" w:rsidRDefault="00364D72" w:rsidP="00873D42">
            <w:pPr>
              <w:pStyle w:val="TAL"/>
            </w:pPr>
            <w:r w:rsidRPr="00D83EDB">
              <w:t>Modulation DL</w:t>
            </w:r>
          </w:p>
        </w:tc>
        <w:tc>
          <w:tcPr>
            <w:tcW w:w="766" w:type="dxa"/>
            <w:shd w:val="clear" w:color="auto" w:fill="auto"/>
            <w:vAlign w:val="center"/>
          </w:tcPr>
          <w:p w14:paraId="6FC53963" w14:textId="77777777" w:rsidR="00364D72" w:rsidRPr="00D83EDB" w:rsidRDefault="00364D72" w:rsidP="00873D42">
            <w:pPr>
              <w:pStyle w:val="TAL"/>
            </w:pPr>
          </w:p>
        </w:tc>
        <w:tc>
          <w:tcPr>
            <w:tcW w:w="2948" w:type="dxa"/>
            <w:shd w:val="clear" w:color="auto" w:fill="auto"/>
            <w:vAlign w:val="center"/>
          </w:tcPr>
          <w:p w14:paraId="7C378D56" w14:textId="77777777" w:rsidR="00364D72" w:rsidRPr="00D83EDB" w:rsidRDefault="00364D72" w:rsidP="00873D42">
            <w:pPr>
              <w:pStyle w:val="TAL"/>
            </w:pPr>
            <w:r w:rsidRPr="00D83EDB">
              <w:t>CQI based</w:t>
            </w:r>
          </w:p>
        </w:tc>
      </w:tr>
      <w:tr w:rsidR="00364D72" w:rsidRPr="00D83EDB" w14:paraId="4E5DAE31" w14:textId="77777777" w:rsidTr="00873D42">
        <w:tc>
          <w:tcPr>
            <w:tcW w:w="5636" w:type="dxa"/>
            <w:gridSpan w:val="2"/>
            <w:shd w:val="clear" w:color="auto" w:fill="auto"/>
            <w:vAlign w:val="center"/>
          </w:tcPr>
          <w:p w14:paraId="093E8F8B" w14:textId="77777777" w:rsidR="00364D72" w:rsidRPr="00D83EDB" w:rsidRDefault="00364D72" w:rsidP="00873D42">
            <w:pPr>
              <w:pStyle w:val="TAL"/>
            </w:pPr>
            <w:r w:rsidRPr="00D83EDB">
              <w:t>Modulation UL</w:t>
            </w:r>
          </w:p>
        </w:tc>
        <w:tc>
          <w:tcPr>
            <w:tcW w:w="766" w:type="dxa"/>
            <w:shd w:val="clear" w:color="auto" w:fill="auto"/>
            <w:vAlign w:val="center"/>
          </w:tcPr>
          <w:p w14:paraId="40158144" w14:textId="77777777" w:rsidR="00364D72" w:rsidRPr="00D83EDB" w:rsidRDefault="00364D72" w:rsidP="00873D42">
            <w:pPr>
              <w:pStyle w:val="TAL"/>
            </w:pPr>
          </w:p>
        </w:tc>
        <w:tc>
          <w:tcPr>
            <w:tcW w:w="2948" w:type="dxa"/>
            <w:shd w:val="clear" w:color="auto" w:fill="auto"/>
            <w:vAlign w:val="center"/>
          </w:tcPr>
          <w:p w14:paraId="140CE945" w14:textId="77777777" w:rsidR="00364D72" w:rsidRPr="00D83EDB" w:rsidRDefault="00364D72" w:rsidP="00873D42">
            <w:pPr>
              <w:pStyle w:val="TAL"/>
            </w:pPr>
            <w:r w:rsidRPr="00D83EDB">
              <w:t>QPSK</w:t>
            </w:r>
          </w:p>
        </w:tc>
      </w:tr>
      <w:tr w:rsidR="00364D72" w:rsidRPr="00D83EDB" w14:paraId="1405477C" w14:textId="77777777" w:rsidTr="00873D42">
        <w:tc>
          <w:tcPr>
            <w:tcW w:w="5636" w:type="dxa"/>
            <w:gridSpan w:val="2"/>
            <w:shd w:val="clear" w:color="auto" w:fill="auto"/>
            <w:vAlign w:val="center"/>
          </w:tcPr>
          <w:p w14:paraId="7AF07B7E" w14:textId="77777777" w:rsidR="00364D72" w:rsidRPr="00D83EDB" w:rsidRDefault="00364D72" w:rsidP="00873D42">
            <w:pPr>
              <w:pStyle w:val="TAL"/>
            </w:pPr>
            <w:r w:rsidRPr="00D83EDB">
              <w:t>Active DL BWP index</w:t>
            </w:r>
          </w:p>
        </w:tc>
        <w:tc>
          <w:tcPr>
            <w:tcW w:w="766" w:type="dxa"/>
            <w:shd w:val="clear" w:color="auto" w:fill="auto"/>
            <w:vAlign w:val="center"/>
          </w:tcPr>
          <w:p w14:paraId="76BE8DFA" w14:textId="77777777" w:rsidR="00364D72" w:rsidRPr="00D83EDB" w:rsidRDefault="00364D72" w:rsidP="00873D42">
            <w:pPr>
              <w:pStyle w:val="TAL"/>
            </w:pPr>
          </w:p>
        </w:tc>
        <w:tc>
          <w:tcPr>
            <w:tcW w:w="2948" w:type="dxa"/>
            <w:shd w:val="clear" w:color="auto" w:fill="auto"/>
            <w:vAlign w:val="center"/>
          </w:tcPr>
          <w:p w14:paraId="07599DBE" w14:textId="77777777" w:rsidR="00364D72" w:rsidRPr="00D83EDB" w:rsidRDefault="00364D72" w:rsidP="00873D42">
            <w:pPr>
              <w:pStyle w:val="TAL"/>
            </w:pPr>
            <w:r w:rsidRPr="00D83EDB">
              <w:t>1</w:t>
            </w:r>
          </w:p>
        </w:tc>
      </w:tr>
      <w:tr w:rsidR="00364D72" w:rsidRPr="00D83EDB" w14:paraId="7657361F" w14:textId="77777777" w:rsidTr="00873D42">
        <w:tc>
          <w:tcPr>
            <w:tcW w:w="1730" w:type="dxa"/>
            <w:vMerge w:val="restart"/>
            <w:shd w:val="clear" w:color="auto" w:fill="auto"/>
            <w:vAlign w:val="center"/>
          </w:tcPr>
          <w:p w14:paraId="29942223" w14:textId="77777777" w:rsidR="00364D72" w:rsidRPr="00D83EDB" w:rsidRDefault="00364D72" w:rsidP="00873D42">
            <w:pPr>
              <w:pStyle w:val="TAL"/>
            </w:pPr>
            <w:r w:rsidRPr="00D83EDB">
              <w:t>PDSCH configuration</w:t>
            </w:r>
          </w:p>
        </w:tc>
        <w:tc>
          <w:tcPr>
            <w:tcW w:w="3906" w:type="dxa"/>
            <w:shd w:val="clear" w:color="auto" w:fill="auto"/>
            <w:vAlign w:val="center"/>
          </w:tcPr>
          <w:p w14:paraId="32EE5422" w14:textId="77777777" w:rsidR="00364D72" w:rsidRPr="00D83EDB" w:rsidRDefault="00364D72" w:rsidP="00873D42">
            <w:pPr>
              <w:pStyle w:val="TAL"/>
            </w:pPr>
            <w:r w:rsidRPr="00D83EDB">
              <w:t>Mapping type</w:t>
            </w:r>
          </w:p>
        </w:tc>
        <w:tc>
          <w:tcPr>
            <w:tcW w:w="766" w:type="dxa"/>
            <w:shd w:val="clear" w:color="auto" w:fill="auto"/>
            <w:vAlign w:val="center"/>
          </w:tcPr>
          <w:p w14:paraId="7C1E77C3" w14:textId="77777777" w:rsidR="00364D72" w:rsidRPr="00D83EDB" w:rsidRDefault="00364D72" w:rsidP="00873D42">
            <w:pPr>
              <w:pStyle w:val="TAL"/>
            </w:pPr>
          </w:p>
        </w:tc>
        <w:tc>
          <w:tcPr>
            <w:tcW w:w="2948" w:type="dxa"/>
            <w:shd w:val="clear" w:color="auto" w:fill="auto"/>
            <w:vAlign w:val="center"/>
          </w:tcPr>
          <w:p w14:paraId="37E564C2" w14:textId="77777777" w:rsidR="00364D72" w:rsidRPr="00D83EDB" w:rsidRDefault="00364D72" w:rsidP="00873D42">
            <w:pPr>
              <w:pStyle w:val="TAL"/>
            </w:pPr>
            <w:r w:rsidRPr="00D83EDB">
              <w:t>Type A</w:t>
            </w:r>
          </w:p>
        </w:tc>
      </w:tr>
      <w:tr w:rsidR="00364D72" w:rsidRPr="00D83EDB" w14:paraId="57B1111F" w14:textId="77777777" w:rsidTr="00873D42">
        <w:tc>
          <w:tcPr>
            <w:tcW w:w="1730" w:type="dxa"/>
            <w:vMerge/>
            <w:shd w:val="clear" w:color="auto" w:fill="auto"/>
            <w:vAlign w:val="center"/>
          </w:tcPr>
          <w:p w14:paraId="0AC446B1" w14:textId="77777777" w:rsidR="00364D72" w:rsidRPr="00D83EDB" w:rsidRDefault="00364D72" w:rsidP="00873D42">
            <w:pPr>
              <w:pStyle w:val="TAL"/>
            </w:pPr>
          </w:p>
        </w:tc>
        <w:tc>
          <w:tcPr>
            <w:tcW w:w="3906" w:type="dxa"/>
            <w:shd w:val="clear" w:color="auto" w:fill="auto"/>
            <w:vAlign w:val="center"/>
          </w:tcPr>
          <w:p w14:paraId="26D8987E" w14:textId="77777777" w:rsidR="00364D72" w:rsidRPr="00D83EDB" w:rsidRDefault="00364D72" w:rsidP="00873D42">
            <w:pPr>
              <w:pStyle w:val="TAL"/>
            </w:pPr>
            <w:r w:rsidRPr="00D83EDB">
              <w:t>k0</w:t>
            </w:r>
          </w:p>
        </w:tc>
        <w:tc>
          <w:tcPr>
            <w:tcW w:w="766" w:type="dxa"/>
            <w:shd w:val="clear" w:color="auto" w:fill="auto"/>
            <w:vAlign w:val="center"/>
          </w:tcPr>
          <w:p w14:paraId="5E5EE959" w14:textId="77777777" w:rsidR="00364D72" w:rsidRPr="00D83EDB" w:rsidRDefault="00364D72" w:rsidP="00873D42">
            <w:pPr>
              <w:pStyle w:val="TAL"/>
            </w:pPr>
          </w:p>
        </w:tc>
        <w:tc>
          <w:tcPr>
            <w:tcW w:w="2948" w:type="dxa"/>
            <w:shd w:val="clear" w:color="auto" w:fill="auto"/>
            <w:vAlign w:val="center"/>
          </w:tcPr>
          <w:p w14:paraId="7A2AD16C" w14:textId="77777777" w:rsidR="00364D72" w:rsidRPr="00D83EDB" w:rsidRDefault="00364D72" w:rsidP="00873D42">
            <w:pPr>
              <w:pStyle w:val="TAL"/>
            </w:pPr>
            <w:r w:rsidRPr="00D83EDB">
              <w:t>0</w:t>
            </w:r>
          </w:p>
        </w:tc>
      </w:tr>
      <w:tr w:rsidR="00364D72" w:rsidRPr="00D83EDB" w14:paraId="2D0411D2" w14:textId="77777777" w:rsidTr="00873D42">
        <w:tc>
          <w:tcPr>
            <w:tcW w:w="1730" w:type="dxa"/>
            <w:vMerge/>
            <w:shd w:val="clear" w:color="auto" w:fill="auto"/>
            <w:vAlign w:val="center"/>
          </w:tcPr>
          <w:p w14:paraId="3EEAB9E3" w14:textId="77777777" w:rsidR="00364D72" w:rsidRPr="00D83EDB" w:rsidRDefault="00364D72" w:rsidP="00873D42">
            <w:pPr>
              <w:pStyle w:val="TAL"/>
            </w:pPr>
          </w:p>
        </w:tc>
        <w:tc>
          <w:tcPr>
            <w:tcW w:w="3906" w:type="dxa"/>
            <w:shd w:val="clear" w:color="auto" w:fill="auto"/>
            <w:vAlign w:val="center"/>
          </w:tcPr>
          <w:p w14:paraId="4DEA1B52"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2926FB2C" w14:textId="77777777" w:rsidR="00364D72" w:rsidRPr="00D83EDB" w:rsidRDefault="00364D72" w:rsidP="00873D42">
            <w:pPr>
              <w:pStyle w:val="TAL"/>
            </w:pPr>
          </w:p>
        </w:tc>
        <w:tc>
          <w:tcPr>
            <w:tcW w:w="2948" w:type="dxa"/>
            <w:shd w:val="clear" w:color="auto" w:fill="auto"/>
            <w:vAlign w:val="center"/>
          </w:tcPr>
          <w:p w14:paraId="577E8D6A" w14:textId="77777777" w:rsidR="00364D72" w:rsidRPr="00D83EDB" w:rsidRDefault="00364D72" w:rsidP="00873D42">
            <w:pPr>
              <w:pStyle w:val="TAL"/>
            </w:pPr>
            <w:r w:rsidRPr="00D83EDB">
              <w:t>2</w:t>
            </w:r>
          </w:p>
        </w:tc>
      </w:tr>
      <w:tr w:rsidR="00364D72" w:rsidRPr="00D83EDB" w14:paraId="457CC4D9" w14:textId="77777777" w:rsidTr="00873D42">
        <w:tc>
          <w:tcPr>
            <w:tcW w:w="1730" w:type="dxa"/>
            <w:vMerge/>
            <w:shd w:val="clear" w:color="auto" w:fill="auto"/>
            <w:vAlign w:val="center"/>
          </w:tcPr>
          <w:p w14:paraId="102C77DD" w14:textId="77777777" w:rsidR="00364D72" w:rsidRPr="00D83EDB" w:rsidRDefault="00364D72" w:rsidP="00873D42">
            <w:pPr>
              <w:pStyle w:val="TAL"/>
            </w:pPr>
          </w:p>
        </w:tc>
        <w:tc>
          <w:tcPr>
            <w:tcW w:w="3906" w:type="dxa"/>
            <w:shd w:val="clear" w:color="auto" w:fill="auto"/>
            <w:vAlign w:val="center"/>
          </w:tcPr>
          <w:p w14:paraId="14FF1335" w14:textId="77777777" w:rsidR="00364D72" w:rsidRPr="00D83EDB" w:rsidRDefault="00364D72" w:rsidP="00873D42">
            <w:pPr>
              <w:pStyle w:val="TAL"/>
            </w:pPr>
            <w:r w:rsidRPr="00D83EDB">
              <w:t>Length (L)</w:t>
            </w:r>
          </w:p>
        </w:tc>
        <w:tc>
          <w:tcPr>
            <w:tcW w:w="766" w:type="dxa"/>
            <w:shd w:val="clear" w:color="auto" w:fill="auto"/>
            <w:vAlign w:val="center"/>
          </w:tcPr>
          <w:p w14:paraId="18909B64" w14:textId="77777777" w:rsidR="00364D72" w:rsidRPr="00D83EDB" w:rsidRDefault="00364D72" w:rsidP="00873D42">
            <w:pPr>
              <w:pStyle w:val="TAL"/>
            </w:pPr>
          </w:p>
        </w:tc>
        <w:tc>
          <w:tcPr>
            <w:tcW w:w="2948" w:type="dxa"/>
            <w:shd w:val="clear" w:color="auto" w:fill="auto"/>
            <w:vAlign w:val="center"/>
          </w:tcPr>
          <w:p w14:paraId="7EA61B93" w14:textId="77777777" w:rsidR="00364D72" w:rsidRPr="00D83EDB" w:rsidRDefault="00364D72" w:rsidP="00873D42">
            <w:pPr>
              <w:pStyle w:val="TAL"/>
            </w:pPr>
            <w:r w:rsidRPr="00D83EDB">
              <w:t>12</w:t>
            </w:r>
          </w:p>
        </w:tc>
      </w:tr>
      <w:tr w:rsidR="00364D72" w:rsidRPr="00D83EDB" w14:paraId="1E78346A" w14:textId="77777777" w:rsidTr="00873D42">
        <w:tc>
          <w:tcPr>
            <w:tcW w:w="1730" w:type="dxa"/>
            <w:vMerge/>
            <w:shd w:val="clear" w:color="auto" w:fill="auto"/>
            <w:vAlign w:val="center"/>
          </w:tcPr>
          <w:p w14:paraId="5E9888C7" w14:textId="77777777" w:rsidR="00364D72" w:rsidRPr="00D83EDB" w:rsidRDefault="00364D72" w:rsidP="00873D42">
            <w:pPr>
              <w:pStyle w:val="TAL"/>
            </w:pPr>
          </w:p>
        </w:tc>
        <w:tc>
          <w:tcPr>
            <w:tcW w:w="3906" w:type="dxa"/>
            <w:shd w:val="clear" w:color="auto" w:fill="auto"/>
            <w:vAlign w:val="center"/>
          </w:tcPr>
          <w:p w14:paraId="1CC4333B" w14:textId="77777777" w:rsidR="00364D72" w:rsidRPr="00D83EDB" w:rsidRDefault="00364D72" w:rsidP="00873D42">
            <w:pPr>
              <w:pStyle w:val="TAL"/>
            </w:pPr>
            <w:r w:rsidRPr="00D83EDB">
              <w:t>PDSCH aggregation factor</w:t>
            </w:r>
          </w:p>
        </w:tc>
        <w:tc>
          <w:tcPr>
            <w:tcW w:w="766" w:type="dxa"/>
            <w:shd w:val="clear" w:color="auto" w:fill="auto"/>
            <w:vAlign w:val="center"/>
          </w:tcPr>
          <w:p w14:paraId="2DEE185B" w14:textId="77777777" w:rsidR="00364D72" w:rsidRPr="00D83EDB" w:rsidRDefault="00364D72" w:rsidP="00873D42">
            <w:pPr>
              <w:pStyle w:val="TAL"/>
            </w:pPr>
          </w:p>
        </w:tc>
        <w:tc>
          <w:tcPr>
            <w:tcW w:w="2948" w:type="dxa"/>
            <w:shd w:val="clear" w:color="auto" w:fill="auto"/>
            <w:vAlign w:val="center"/>
          </w:tcPr>
          <w:p w14:paraId="22291E32" w14:textId="77777777" w:rsidR="00364D72" w:rsidRPr="00D83EDB" w:rsidRDefault="00364D72" w:rsidP="00873D42">
            <w:pPr>
              <w:pStyle w:val="TAL"/>
            </w:pPr>
            <w:r w:rsidRPr="00D83EDB">
              <w:t>1</w:t>
            </w:r>
          </w:p>
        </w:tc>
      </w:tr>
      <w:tr w:rsidR="00364D72" w:rsidRPr="00D83EDB" w14:paraId="12C2A3E9" w14:textId="77777777" w:rsidTr="00873D42">
        <w:tc>
          <w:tcPr>
            <w:tcW w:w="1730" w:type="dxa"/>
            <w:vMerge/>
            <w:shd w:val="clear" w:color="auto" w:fill="auto"/>
            <w:vAlign w:val="center"/>
          </w:tcPr>
          <w:p w14:paraId="047F8E98" w14:textId="77777777" w:rsidR="00364D72" w:rsidRPr="00D83EDB" w:rsidRDefault="00364D72" w:rsidP="00873D42">
            <w:pPr>
              <w:pStyle w:val="TAL"/>
            </w:pPr>
          </w:p>
        </w:tc>
        <w:tc>
          <w:tcPr>
            <w:tcW w:w="3906" w:type="dxa"/>
            <w:shd w:val="clear" w:color="auto" w:fill="auto"/>
            <w:vAlign w:val="center"/>
          </w:tcPr>
          <w:p w14:paraId="2C8E06A8" w14:textId="77777777" w:rsidR="00364D72" w:rsidRPr="00D83EDB" w:rsidRDefault="00364D72" w:rsidP="00873D42">
            <w:pPr>
              <w:pStyle w:val="TAL"/>
            </w:pPr>
            <w:r w:rsidRPr="00D83EDB">
              <w:t>PRB bundling type</w:t>
            </w:r>
          </w:p>
        </w:tc>
        <w:tc>
          <w:tcPr>
            <w:tcW w:w="766" w:type="dxa"/>
            <w:shd w:val="clear" w:color="auto" w:fill="auto"/>
            <w:vAlign w:val="center"/>
          </w:tcPr>
          <w:p w14:paraId="5FA21FAA" w14:textId="77777777" w:rsidR="00364D72" w:rsidRPr="00D83EDB" w:rsidRDefault="00364D72" w:rsidP="00873D42">
            <w:pPr>
              <w:pStyle w:val="TAL"/>
            </w:pPr>
          </w:p>
        </w:tc>
        <w:tc>
          <w:tcPr>
            <w:tcW w:w="2948" w:type="dxa"/>
            <w:shd w:val="clear" w:color="auto" w:fill="auto"/>
            <w:vAlign w:val="center"/>
          </w:tcPr>
          <w:p w14:paraId="69A5A548" w14:textId="77777777" w:rsidR="00364D72" w:rsidRPr="00D83EDB" w:rsidRDefault="00364D72" w:rsidP="00873D42">
            <w:pPr>
              <w:pStyle w:val="TAL"/>
            </w:pPr>
            <w:r w:rsidRPr="00D83EDB">
              <w:t>Static</w:t>
            </w:r>
          </w:p>
        </w:tc>
      </w:tr>
      <w:tr w:rsidR="00364D72" w:rsidRPr="00D83EDB" w14:paraId="6CBB2B75" w14:textId="77777777" w:rsidTr="00873D42">
        <w:tc>
          <w:tcPr>
            <w:tcW w:w="1730" w:type="dxa"/>
            <w:vMerge/>
            <w:shd w:val="clear" w:color="auto" w:fill="auto"/>
            <w:vAlign w:val="center"/>
          </w:tcPr>
          <w:p w14:paraId="5016D292" w14:textId="77777777" w:rsidR="00364D72" w:rsidRPr="00D83EDB" w:rsidRDefault="00364D72" w:rsidP="00873D42">
            <w:pPr>
              <w:pStyle w:val="TAL"/>
            </w:pPr>
          </w:p>
        </w:tc>
        <w:tc>
          <w:tcPr>
            <w:tcW w:w="3906" w:type="dxa"/>
            <w:shd w:val="clear" w:color="auto" w:fill="auto"/>
            <w:vAlign w:val="center"/>
          </w:tcPr>
          <w:p w14:paraId="16991C55" w14:textId="77777777" w:rsidR="00364D72" w:rsidRPr="00D83EDB" w:rsidRDefault="00364D72" w:rsidP="00873D42">
            <w:pPr>
              <w:pStyle w:val="TAL"/>
            </w:pPr>
            <w:r w:rsidRPr="00D83EDB">
              <w:t>PRB bundling size</w:t>
            </w:r>
          </w:p>
        </w:tc>
        <w:tc>
          <w:tcPr>
            <w:tcW w:w="766" w:type="dxa"/>
            <w:shd w:val="clear" w:color="auto" w:fill="auto"/>
            <w:vAlign w:val="center"/>
          </w:tcPr>
          <w:p w14:paraId="0AE0B4EF" w14:textId="77777777" w:rsidR="00364D72" w:rsidRPr="00D83EDB" w:rsidRDefault="00364D72" w:rsidP="00873D42">
            <w:pPr>
              <w:pStyle w:val="TAL"/>
            </w:pPr>
          </w:p>
        </w:tc>
        <w:tc>
          <w:tcPr>
            <w:tcW w:w="2948" w:type="dxa"/>
            <w:shd w:val="clear" w:color="auto" w:fill="auto"/>
            <w:vAlign w:val="center"/>
          </w:tcPr>
          <w:p w14:paraId="6989F64F" w14:textId="77777777" w:rsidR="00364D72" w:rsidRPr="00D83EDB" w:rsidRDefault="00364D72" w:rsidP="00873D42">
            <w:pPr>
              <w:pStyle w:val="TAL"/>
            </w:pPr>
            <w:r w:rsidRPr="00D83EDB">
              <w:t>2</w:t>
            </w:r>
          </w:p>
        </w:tc>
      </w:tr>
      <w:tr w:rsidR="00364D72" w:rsidRPr="00D83EDB" w14:paraId="7B32A4A5" w14:textId="77777777" w:rsidTr="00873D42">
        <w:tc>
          <w:tcPr>
            <w:tcW w:w="1730" w:type="dxa"/>
            <w:vMerge/>
            <w:shd w:val="clear" w:color="auto" w:fill="auto"/>
            <w:vAlign w:val="center"/>
          </w:tcPr>
          <w:p w14:paraId="637F23E2" w14:textId="77777777" w:rsidR="00364D72" w:rsidRPr="00D83EDB" w:rsidRDefault="00364D72" w:rsidP="00873D42">
            <w:pPr>
              <w:pStyle w:val="TAL"/>
            </w:pPr>
          </w:p>
        </w:tc>
        <w:tc>
          <w:tcPr>
            <w:tcW w:w="3906" w:type="dxa"/>
            <w:shd w:val="clear" w:color="auto" w:fill="auto"/>
            <w:vAlign w:val="center"/>
          </w:tcPr>
          <w:p w14:paraId="1F908306" w14:textId="77777777" w:rsidR="00364D72" w:rsidRPr="00D83EDB" w:rsidRDefault="00364D72" w:rsidP="00873D42">
            <w:pPr>
              <w:pStyle w:val="TAL"/>
            </w:pPr>
            <w:r w:rsidRPr="00D83EDB">
              <w:t>Resource allocation type</w:t>
            </w:r>
          </w:p>
        </w:tc>
        <w:tc>
          <w:tcPr>
            <w:tcW w:w="766" w:type="dxa"/>
            <w:shd w:val="clear" w:color="auto" w:fill="auto"/>
            <w:vAlign w:val="center"/>
          </w:tcPr>
          <w:p w14:paraId="05FF4291" w14:textId="77777777" w:rsidR="00364D72" w:rsidRPr="00D83EDB" w:rsidRDefault="00364D72" w:rsidP="00873D42">
            <w:pPr>
              <w:pStyle w:val="TAL"/>
            </w:pPr>
          </w:p>
        </w:tc>
        <w:tc>
          <w:tcPr>
            <w:tcW w:w="2948" w:type="dxa"/>
            <w:shd w:val="clear" w:color="auto" w:fill="auto"/>
            <w:vAlign w:val="center"/>
          </w:tcPr>
          <w:p w14:paraId="2CA96FCC" w14:textId="77777777" w:rsidR="00364D72" w:rsidRPr="00D83EDB" w:rsidRDefault="00364D72" w:rsidP="00873D42">
            <w:pPr>
              <w:pStyle w:val="TAL"/>
            </w:pPr>
            <w:r w:rsidRPr="00D83EDB">
              <w:t>Type 0</w:t>
            </w:r>
          </w:p>
        </w:tc>
      </w:tr>
      <w:tr w:rsidR="00364D72" w:rsidRPr="00D83EDB" w14:paraId="6AD1C402" w14:textId="77777777" w:rsidTr="00873D42">
        <w:tc>
          <w:tcPr>
            <w:tcW w:w="1730" w:type="dxa"/>
            <w:vMerge/>
            <w:shd w:val="clear" w:color="auto" w:fill="auto"/>
            <w:vAlign w:val="center"/>
          </w:tcPr>
          <w:p w14:paraId="60E34F57" w14:textId="77777777" w:rsidR="00364D72" w:rsidRPr="00D83EDB" w:rsidRDefault="00364D72" w:rsidP="00873D42">
            <w:pPr>
              <w:pStyle w:val="TAL"/>
            </w:pPr>
          </w:p>
        </w:tc>
        <w:tc>
          <w:tcPr>
            <w:tcW w:w="3906" w:type="dxa"/>
            <w:shd w:val="clear" w:color="auto" w:fill="auto"/>
            <w:vAlign w:val="center"/>
          </w:tcPr>
          <w:p w14:paraId="0B67B11F" w14:textId="77777777" w:rsidR="00364D72" w:rsidRPr="00D83EDB" w:rsidRDefault="00364D72" w:rsidP="00873D42">
            <w:pPr>
              <w:pStyle w:val="TAL"/>
            </w:pPr>
            <w:r w:rsidRPr="00D83EDB">
              <w:t>RBG size</w:t>
            </w:r>
          </w:p>
        </w:tc>
        <w:tc>
          <w:tcPr>
            <w:tcW w:w="766" w:type="dxa"/>
            <w:shd w:val="clear" w:color="auto" w:fill="auto"/>
            <w:vAlign w:val="center"/>
          </w:tcPr>
          <w:p w14:paraId="2402B70C" w14:textId="77777777" w:rsidR="00364D72" w:rsidRPr="00D83EDB" w:rsidRDefault="00364D72" w:rsidP="00873D42">
            <w:pPr>
              <w:pStyle w:val="TAL"/>
            </w:pPr>
          </w:p>
        </w:tc>
        <w:tc>
          <w:tcPr>
            <w:tcW w:w="2948" w:type="dxa"/>
            <w:shd w:val="clear" w:color="auto" w:fill="auto"/>
            <w:vAlign w:val="center"/>
          </w:tcPr>
          <w:p w14:paraId="17351776" w14:textId="77777777" w:rsidR="00364D72" w:rsidRPr="00D83EDB" w:rsidRDefault="00364D72" w:rsidP="00873D42">
            <w:pPr>
              <w:pStyle w:val="TAL"/>
            </w:pPr>
            <w:r w:rsidRPr="00D83EDB">
              <w:t>Config2</w:t>
            </w:r>
          </w:p>
        </w:tc>
      </w:tr>
      <w:tr w:rsidR="00364D72" w:rsidRPr="00D83EDB" w14:paraId="013E725B" w14:textId="77777777" w:rsidTr="00873D42">
        <w:tc>
          <w:tcPr>
            <w:tcW w:w="1730" w:type="dxa"/>
            <w:vMerge/>
            <w:shd w:val="clear" w:color="auto" w:fill="auto"/>
            <w:vAlign w:val="center"/>
          </w:tcPr>
          <w:p w14:paraId="0C597F22" w14:textId="77777777" w:rsidR="00364D72" w:rsidRPr="00D83EDB" w:rsidRDefault="00364D72" w:rsidP="00873D42">
            <w:pPr>
              <w:pStyle w:val="TAL"/>
            </w:pPr>
          </w:p>
        </w:tc>
        <w:tc>
          <w:tcPr>
            <w:tcW w:w="3906" w:type="dxa"/>
            <w:shd w:val="clear" w:color="auto" w:fill="auto"/>
            <w:vAlign w:val="center"/>
          </w:tcPr>
          <w:p w14:paraId="606EFF4F" w14:textId="77777777" w:rsidR="00364D72" w:rsidRPr="00D83EDB" w:rsidRDefault="00364D72" w:rsidP="00873D42">
            <w:pPr>
              <w:pStyle w:val="TAL"/>
            </w:pPr>
            <w:r w:rsidRPr="00D83EDB">
              <w:t>VRB-to-PRB mapping type</w:t>
            </w:r>
          </w:p>
        </w:tc>
        <w:tc>
          <w:tcPr>
            <w:tcW w:w="766" w:type="dxa"/>
            <w:shd w:val="clear" w:color="auto" w:fill="auto"/>
            <w:vAlign w:val="center"/>
          </w:tcPr>
          <w:p w14:paraId="1D45703D" w14:textId="77777777" w:rsidR="00364D72" w:rsidRPr="00D83EDB" w:rsidRDefault="00364D72" w:rsidP="00873D42">
            <w:pPr>
              <w:pStyle w:val="TAL"/>
            </w:pPr>
          </w:p>
        </w:tc>
        <w:tc>
          <w:tcPr>
            <w:tcW w:w="2948" w:type="dxa"/>
            <w:shd w:val="clear" w:color="auto" w:fill="auto"/>
            <w:vAlign w:val="center"/>
          </w:tcPr>
          <w:p w14:paraId="0BEF9547" w14:textId="77777777" w:rsidR="00364D72" w:rsidRPr="00D83EDB" w:rsidRDefault="00364D72" w:rsidP="00873D42">
            <w:pPr>
              <w:pStyle w:val="TAL"/>
            </w:pPr>
            <w:r w:rsidRPr="00D83EDB">
              <w:t>Non-interleaved</w:t>
            </w:r>
          </w:p>
        </w:tc>
      </w:tr>
      <w:tr w:rsidR="00364D72" w:rsidRPr="00D83EDB" w14:paraId="38F65C4A" w14:textId="77777777" w:rsidTr="00873D42">
        <w:tc>
          <w:tcPr>
            <w:tcW w:w="1730" w:type="dxa"/>
            <w:vMerge/>
            <w:shd w:val="clear" w:color="auto" w:fill="auto"/>
            <w:vAlign w:val="center"/>
          </w:tcPr>
          <w:p w14:paraId="53B5AAF4" w14:textId="77777777" w:rsidR="00364D72" w:rsidRPr="00D83EDB" w:rsidRDefault="00364D72" w:rsidP="00873D42">
            <w:pPr>
              <w:pStyle w:val="TAL"/>
            </w:pPr>
          </w:p>
        </w:tc>
        <w:tc>
          <w:tcPr>
            <w:tcW w:w="3906" w:type="dxa"/>
            <w:shd w:val="clear" w:color="auto" w:fill="auto"/>
            <w:vAlign w:val="center"/>
          </w:tcPr>
          <w:p w14:paraId="7B6C3EAF" w14:textId="77777777" w:rsidR="00364D72" w:rsidRPr="00D83EDB" w:rsidRDefault="00364D72" w:rsidP="00873D42">
            <w:pPr>
              <w:pStyle w:val="TAL"/>
            </w:pPr>
            <w:r w:rsidRPr="00D83EDB">
              <w:t>VRB-to-PRB mapping interleaver bundle size</w:t>
            </w:r>
          </w:p>
        </w:tc>
        <w:tc>
          <w:tcPr>
            <w:tcW w:w="766" w:type="dxa"/>
            <w:shd w:val="clear" w:color="auto" w:fill="auto"/>
            <w:vAlign w:val="center"/>
          </w:tcPr>
          <w:p w14:paraId="02ADC866" w14:textId="77777777" w:rsidR="00364D72" w:rsidRPr="00D83EDB" w:rsidRDefault="00364D72" w:rsidP="00873D42">
            <w:pPr>
              <w:pStyle w:val="TAL"/>
            </w:pPr>
          </w:p>
        </w:tc>
        <w:tc>
          <w:tcPr>
            <w:tcW w:w="2948" w:type="dxa"/>
            <w:shd w:val="clear" w:color="auto" w:fill="auto"/>
            <w:vAlign w:val="center"/>
          </w:tcPr>
          <w:p w14:paraId="5FED983E" w14:textId="77777777" w:rsidR="00364D72" w:rsidRPr="00D83EDB" w:rsidRDefault="00364D72" w:rsidP="00873D42">
            <w:pPr>
              <w:pStyle w:val="TAL"/>
            </w:pPr>
            <w:r w:rsidRPr="00D83EDB">
              <w:t>N/A</w:t>
            </w:r>
          </w:p>
        </w:tc>
      </w:tr>
      <w:tr w:rsidR="00364D72" w:rsidRPr="00D83EDB" w14:paraId="13F5C67B" w14:textId="77777777" w:rsidTr="00873D42">
        <w:tc>
          <w:tcPr>
            <w:tcW w:w="1730" w:type="dxa"/>
            <w:vMerge w:val="restart"/>
            <w:shd w:val="clear" w:color="auto" w:fill="auto"/>
            <w:vAlign w:val="center"/>
          </w:tcPr>
          <w:p w14:paraId="5E3F6496" w14:textId="77777777" w:rsidR="00364D72" w:rsidRPr="00D83EDB" w:rsidRDefault="00364D72" w:rsidP="00873D42">
            <w:pPr>
              <w:pStyle w:val="TAL"/>
            </w:pPr>
            <w:r w:rsidRPr="00D83EDB">
              <w:t>PDSCH DMRS configuration</w:t>
            </w:r>
          </w:p>
        </w:tc>
        <w:tc>
          <w:tcPr>
            <w:tcW w:w="3906" w:type="dxa"/>
            <w:shd w:val="clear" w:color="auto" w:fill="auto"/>
            <w:vAlign w:val="center"/>
          </w:tcPr>
          <w:p w14:paraId="4102C94D" w14:textId="77777777" w:rsidR="00364D72" w:rsidRPr="00D83EDB" w:rsidRDefault="00364D72" w:rsidP="00873D42">
            <w:pPr>
              <w:pStyle w:val="TAL"/>
            </w:pPr>
            <w:r w:rsidRPr="00D83EDB">
              <w:t>DMRS Type</w:t>
            </w:r>
          </w:p>
        </w:tc>
        <w:tc>
          <w:tcPr>
            <w:tcW w:w="766" w:type="dxa"/>
            <w:shd w:val="clear" w:color="auto" w:fill="auto"/>
            <w:vAlign w:val="center"/>
          </w:tcPr>
          <w:p w14:paraId="22F15DA6" w14:textId="77777777" w:rsidR="00364D72" w:rsidRPr="00D83EDB" w:rsidRDefault="00364D72" w:rsidP="00873D42">
            <w:pPr>
              <w:pStyle w:val="TAL"/>
            </w:pPr>
          </w:p>
        </w:tc>
        <w:tc>
          <w:tcPr>
            <w:tcW w:w="2948" w:type="dxa"/>
            <w:shd w:val="clear" w:color="auto" w:fill="auto"/>
            <w:vAlign w:val="center"/>
          </w:tcPr>
          <w:p w14:paraId="20A27882" w14:textId="77777777" w:rsidR="00364D72" w:rsidRPr="00D83EDB" w:rsidRDefault="00364D72" w:rsidP="00873D42">
            <w:pPr>
              <w:pStyle w:val="TAL"/>
            </w:pPr>
            <w:r w:rsidRPr="00D83EDB">
              <w:t>Type 1</w:t>
            </w:r>
          </w:p>
        </w:tc>
      </w:tr>
      <w:tr w:rsidR="00364D72" w:rsidRPr="00D83EDB" w14:paraId="3EF930CC" w14:textId="77777777" w:rsidTr="00873D42">
        <w:tc>
          <w:tcPr>
            <w:tcW w:w="1730" w:type="dxa"/>
            <w:vMerge/>
            <w:shd w:val="clear" w:color="auto" w:fill="auto"/>
            <w:vAlign w:val="center"/>
          </w:tcPr>
          <w:p w14:paraId="56CC1973" w14:textId="77777777" w:rsidR="00364D72" w:rsidRPr="00D83EDB" w:rsidRDefault="00364D72" w:rsidP="00873D42">
            <w:pPr>
              <w:pStyle w:val="TAL"/>
            </w:pPr>
          </w:p>
        </w:tc>
        <w:tc>
          <w:tcPr>
            <w:tcW w:w="3906" w:type="dxa"/>
            <w:shd w:val="clear" w:color="auto" w:fill="auto"/>
            <w:vAlign w:val="center"/>
          </w:tcPr>
          <w:p w14:paraId="6EF93687" w14:textId="77777777" w:rsidR="00364D72" w:rsidRPr="00D83EDB" w:rsidRDefault="00364D72" w:rsidP="00873D42">
            <w:pPr>
              <w:pStyle w:val="TAL"/>
            </w:pPr>
            <w:r w:rsidRPr="00D83EDB">
              <w:t>Number of additional DMRS</w:t>
            </w:r>
          </w:p>
        </w:tc>
        <w:tc>
          <w:tcPr>
            <w:tcW w:w="766" w:type="dxa"/>
            <w:shd w:val="clear" w:color="auto" w:fill="auto"/>
            <w:vAlign w:val="center"/>
          </w:tcPr>
          <w:p w14:paraId="69ADCC81" w14:textId="77777777" w:rsidR="00364D72" w:rsidRPr="00D83EDB" w:rsidRDefault="00364D72" w:rsidP="00873D42">
            <w:pPr>
              <w:pStyle w:val="TAL"/>
            </w:pPr>
          </w:p>
        </w:tc>
        <w:tc>
          <w:tcPr>
            <w:tcW w:w="2948" w:type="dxa"/>
            <w:shd w:val="clear" w:color="auto" w:fill="auto"/>
            <w:vAlign w:val="center"/>
          </w:tcPr>
          <w:p w14:paraId="4B8B6D9E" w14:textId="77777777" w:rsidR="00364D72" w:rsidRPr="00D83EDB" w:rsidRDefault="00364D72" w:rsidP="00873D42">
            <w:pPr>
              <w:pStyle w:val="TAL"/>
            </w:pPr>
            <w:r w:rsidRPr="00D83EDB">
              <w:t>1</w:t>
            </w:r>
          </w:p>
        </w:tc>
      </w:tr>
      <w:tr w:rsidR="00364D72" w:rsidRPr="00D83EDB" w14:paraId="60F62FBB" w14:textId="77777777" w:rsidTr="00873D42">
        <w:tc>
          <w:tcPr>
            <w:tcW w:w="1730" w:type="dxa"/>
            <w:vMerge/>
            <w:shd w:val="clear" w:color="auto" w:fill="auto"/>
            <w:vAlign w:val="center"/>
          </w:tcPr>
          <w:p w14:paraId="78D1D93F" w14:textId="77777777" w:rsidR="00364D72" w:rsidRPr="00D83EDB" w:rsidRDefault="00364D72" w:rsidP="00873D42">
            <w:pPr>
              <w:pStyle w:val="TAL"/>
            </w:pPr>
          </w:p>
        </w:tc>
        <w:tc>
          <w:tcPr>
            <w:tcW w:w="3906" w:type="dxa"/>
            <w:shd w:val="clear" w:color="auto" w:fill="auto"/>
            <w:vAlign w:val="center"/>
          </w:tcPr>
          <w:p w14:paraId="25884F9B"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7962C1C0" w14:textId="77777777" w:rsidR="00364D72" w:rsidRPr="00D83EDB" w:rsidRDefault="00364D72" w:rsidP="00873D42">
            <w:pPr>
              <w:pStyle w:val="TAL"/>
            </w:pPr>
          </w:p>
        </w:tc>
        <w:tc>
          <w:tcPr>
            <w:tcW w:w="2948" w:type="dxa"/>
            <w:shd w:val="clear" w:color="auto" w:fill="auto"/>
            <w:vAlign w:val="center"/>
          </w:tcPr>
          <w:p w14:paraId="5CAFD7C9" w14:textId="77777777" w:rsidR="00364D72" w:rsidRPr="00D83EDB" w:rsidRDefault="00364D72" w:rsidP="00873D42">
            <w:pPr>
              <w:pStyle w:val="TAL"/>
            </w:pPr>
            <w:r w:rsidRPr="00D83EDB">
              <w:t>1</w:t>
            </w:r>
          </w:p>
        </w:tc>
      </w:tr>
      <w:tr w:rsidR="00364D72" w:rsidRPr="00D83EDB" w14:paraId="7670FE92"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2007C"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F296FEE"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3B80A53" w14:textId="77777777" w:rsidR="00364D72" w:rsidRPr="00D83EDB" w:rsidRDefault="00364D72" w:rsidP="00873D42">
            <w:pPr>
              <w:pStyle w:val="TAL"/>
            </w:pPr>
            <w:r w:rsidRPr="00D83EDB">
              <w:t>4</w:t>
            </w:r>
          </w:p>
        </w:tc>
      </w:tr>
      <w:tr w:rsidR="00364D72" w:rsidRPr="00D83EDB" w14:paraId="6D9B88AB"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320F2" w14:textId="77777777" w:rsidR="00364D72" w:rsidRPr="00D83EDB" w:rsidRDefault="00364D72" w:rsidP="00873D42">
            <w:pPr>
              <w:pStyle w:val="TAL"/>
            </w:pPr>
            <w:r w:rsidRPr="00D83EDB">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F73D223"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951439B" w14:textId="77777777" w:rsidR="00364D72" w:rsidRPr="00D83EDB" w:rsidRDefault="00364D72" w:rsidP="00873D42">
            <w:pPr>
              <w:pStyle w:val="TAL"/>
            </w:pPr>
            <w:r w:rsidRPr="00D83EDB">
              <w:t>2</w:t>
            </w:r>
          </w:p>
        </w:tc>
      </w:tr>
    </w:tbl>
    <w:p w14:paraId="1358B407" w14:textId="77777777" w:rsidR="00DF3DA0" w:rsidRDefault="00DF3DA0" w:rsidP="00DF3DA0">
      <w:bookmarkStart w:id="180" w:name="_Ref100032240"/>
    </w:p>
    <w:p w14:paraId="02D6EF87" w14:textId="7051F609" w:rsidR="00364D72" w:rsidRPr="00D83EDB" w:rsidRDefault="00364D72" w:rsidP="00364D72">
      <w:pPr>
        <w:pStyle w:val="TH"/>
      </w:pPr>
      <w:r>
        <w:lastRenderedPageBreak/>
        <w:t>Table 9.2-7</w:t>
      </w:r>
      <w:r w:rsidRPr="00D83EDB">
        <w:t>: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5F9EA119" w14:textId="77777777" w:rsidTr="007974E8">
        <w:tc>
          <w:tcPr>
            <w:tcW w:w="1690" w:type="pct"/>
            <w:gridSpan w:val="2"/>
            <w:vMerge w:val="restart"/>
            <w:shd w:val="clear" w:color="auto" w:fill="D9D9D9" w:themeFill="background1" w:themeFillShade="D9"/>
            <w:vAlign w:val="center"/>
          </w:tcPr>
          <w:p w14:paraId="0AAFB4A2"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11B1733D" w14:textId="07280637" w:rsidR="00364D72" w:rsidRPr="00D83EDB" w:rsidRDefault="00364D72" w:rsidP="008C7243">
            <w:pPr>
              <w:pStyle w:val="TAH"/>
            </w:pPr>
            <w:r w:rsidRPr="00D83EDB">
              <w:t>5G NR band</w:t>
            </w:r>
          </w:p>
        </w:tc>
      </w:tr>
      <w:tr w:rsidR="00364D72" w:rsidRPr="00D83EDB" w14:paraId="6ABBC134" w14:textId="77777777" w:rsidTr="007974E8">
        <w:tc>
          <w:tcPr>
            <w:tcW w:w="1690" w:type="pct"/>
            <w:gridSpan w:val="2"/>
            <w:vMerge/>
            <w:shd w:val="clear" w:color="auto" w:fill="D9D9D9" w:themeFill="background1" w:themeFillShade="D9"/>
            <w:vAlign w:val="center"/>
          </w:tcPr>
          <w:p w14:paraId="639724A5" w14:textId="77777777" w:rsidR="00364D72" w:rsidRPr="00D83EDB" w:rsidRDefault="00364D72" w:rsidP="008C7243">
            <w:pPr>
              <w:pStyle w:val="TAH"/>
            </w:pPr>
          </w:p>
        </w:tc>
        <w:tc>
          <w:tcPr>
            <w:tcW w:w="319" w:type="pct"/>
            <w:shd w:val="clear" w:color="auto" w:fill="D9D9D9" w:themeFill="background1" w:themeFillShade="D9"/>
            <w:vAlign w:val="center"/>
          </w:tcPr>
          <w:p w14:paraId="3865A6F5"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2EC2D6C1"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3B5641D"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60CE5046"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5EA7FEB"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703A4930"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0716A915"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B613AD0"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9E92C"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79130BE1" w14:textId="77777777" w:rsidR="00364D72" w:rsidRPr="00D83EDB" w:rsidRDefault="00364D72" w:rsidP="008C7243">
            <w:pPr>
              <w:pStyle w:val="TAH"/>
            </w:pPr>
            <w:r w:rsidRPr="00D83EDB">
              <w:t>n71</w:t>
            </w:r>
          </w:p>
        </w:tc>
      </w:tr>
      <w:tr w:rsidR="00364D72" w:rsidRPr="00D83EDB" w14:paraId="68D1033E" w14:textId="77777777" w:rsidTr="00873D42">
        <w:tc>
          <w:tcPr>
            <w:tcW w:w="1690" w:type="pct"/>
            <w:gridSpan w:val="2"/>
          </w:tcPr>
          <w:p w14:paraId="3FEFDB81" w14:textId="77777777" w:rsidR="00364D72" w:rsidRPr="00D83EDB" w:rsidRDefault="00364D72" w:rsidP="00873D42">
            <w:pPr>
              <w:pStyle w:val="TAL"/>
            </w:pPr>
            <w:r w:rsidRPr="00D83EDB">
              <w:t>Bandwidth (MHz)</w:t>
            </w:r>
          </w:p>
        </w:tc>
        <w:tc>
          <w:tcPr>
            <w:tcW w:w="319" w:type="pct"/>
          </w:tcPr>
          <w:p w14:paraId="6FC4C81D" w14:textId="77777777" w:rsidR="00364D72" w:rsidRPr="00D83EDB" w:rsidRDefault="00364D72" w:rsidP="00873D42">
            <w:pPr>
              <w:pStyle w:val="TAL"/>
            </w:pPr>
            <w:r w:rsidRPr="00D83EDB">
              <w:t>10</w:t>
            </w:r>
          </w:p>
        </w:tc>
        <w:tc>
          <w:tcPr>
            <w:tcW w:w="275" w:type="pct"/>
          </w:tcPr>
          <w:p w14:paraId="6B3E0215" w14:textId="77777777" w:rsidR="00364D72" w:rsidRPr="00D83EDB" w:rsidRDefault="00364D72" w:rsidP="00873D42">
            <w:pPr>
              <w:pStyle w:val="TAL"/>
            </w:pPr>
            <w:r w:rsidRPr="00D83EDB">
              <w:t>10</w:t>
            </w:r>
          </w:p>
        </w:tc>
        <w:tc>
          <w:tcPr>
            <w:tcW w:w="339" w:type="pct"/>
          </w:tcPr>
          <w:p w14:paraId="44E2E214" w14:textId="77777777" w:rsidR="00364D72" w:rsidRPr="00D83EDB" w:rsidRDefault="00364D72" w:rsidP="00873D42">
            <w:pPr>
              <w:pStyle w:val="TAL"/>
            </w:pPr>
            <w:r w:rsidRPr="00D83EDB">
              <w:t>10</w:t>
            </w:r>
          </w:p>
        </w:tc>
        <w:tc>
          <w:tcPr>
            <w:tcW w:w="339" w:type="pct"/>
          </w:tcPr>
          <w:p w14:paraId="4F07FC3F" w14:textId="77777777" w:rsidR="00364D72" w:rsidRPr="00D83EDB" w:rsidRDefault="00364D72" w:rsidP="00873D42">
            <w:pPr>
              <w:pStyle w:val="TAL"/>
            </w:pPr>
            <w:r w:rsidRPr="00D83EDB">
              <w:t>10</w:t>
            </w:r>
          </w:p>
        </w:tc>
        <w:tc>
          <w:tcPr>
            <w:tcW w:w="339" w:type="pct"/>
          </w:tcPr>
          <w:p w14:paraId="0064D4B5" w14:textId="77777777" w:rsidR="00364D72" w:rsidRPr="00D83EDB" w:rsidRDefault="00364D72" w:rsidP="00873D42">
            <w:pPr>
              <w:pStyle w:val="TAL"/>
            </w:pPr>
            <w:r w:rsidRPr="00D83EDB">
              <w:t>20</w:t>
            </w:r>
          </w:p>
        </w:tc>
        <w:tc>
          <w:tcPr>
            <w:tcW w:w="339" w:type="pct"/>
          </w:tcPr>
          <w:p w14:paraId="3740D2BC" w14:textId="77777777" w:rsidR="00364D72" w:rsidRPr="00D83EDB" w:rsidRDefault="00364D72" w:rsidP="00873D42">
            <w:pPr>
              <w:pStyle w:val="TAL"/>
            </w:pPr>
            <w:r w:rsidRPr="00D83EDB">
              <w:t>10</w:t>
            </w:r>
          </w:p>
        </w:tc>
        <w:tc>
          <w:tcPr>
            <w:tcW w:w="339" w:type="pct"/>
          </w:tcPr>
          <w:p w14:paraId="4CE14BDE" w14:textId="77777777" w:rsidR="00364D72" w:rsidRPr="00D83EDB" w:rsidRDefault="00364D72" w:rsidP="00873D42">
            <w:pPr>
              <w:pStyle w:val="TAL"/>
            </w:pPr>
            <w:r w:rsidRPr="00D83EDB">
              <w:t>10</w:t>
            </w:r>
          </w:p>
        </w:tc>
        <w:tc>
          <w:tcPr>
            <w:tcW w:w="339" w:type="pct"/>
          </w:tcPr>
          <w:p w14:paraId="7A285624" w14:textId="77777777" w:rsidR="00364D72" w:rsidRPr="00D83EDB" w:rsidRDefault="00364D72" w:rsidP="00873D42">
            <w:pPr>
              <w:pStyle w:val="TAL"/>
            </w:pPr>
            <w:r w:rsidRPr="00D83EDB">
              <w:t>20</w:t>
            </w:r>
          </w:p>
        </w:tc>
        <w:tc>
          <w:tcPr>
            <w:tcW w:w="339" w:type="pct"/>
          </w:tcPr>
          <w:p w14:paraId="787DA2C1" w14:textId="77777777" w:rsidR="00364D72" w:rsidRPr="00D83EDB" w:rsidRDefault="00364D72" w:rsidP="00873D42">
            <w:pPr>
              <w:pStyle w:val="TAL"/>
            </w:pPr>
            <w:r w:rsidRPr="00D83EDB">
              <w:t>15</w:t>
            </w:r>
          </w:p>
        </w:tc>
        <w:tc>
          <w:tcPr>
            <w:tcW w:w="339" w:type="pct"/>
          </w:tcPr>
          <w:p w14:paraId="06D9B3BD" w14:textId="77777777" w:rsidR="00364D72" w:rsidRPr="00D83EDB" w:rsidRDefault="00364D72" w:rsidP="00873D42">
            <w:pPr>
              <w:pStyle w:val="TAL"/>
            </w:pPr>
            <w:r w:rsidRPr="00D83EDB">
              <w:t>10</w:t>
            </w:r>
          </w:p>
        </w:tc>
      </w:tr>
      <w:tr w:rsidR="00364D72" w:rsidRPr="00D83EDB" w14:paraId="35722846" w14:textId="77777777" w:rsidTr="00873D42">
        <w:tc>
          <w:tcPr>
            <w:tcW w:w="1690" w:type="pct"/>
            <w:gridSpan w:val="2"/>
          </w:tcPr>
          <w:p w14:paraId="35765A75" w14:textId="77777777" w:rsidR="00364D72" w:rsidRPr="00D83EDB" w:rsidRDefault="00364D72" w:rsidP="00873D42">
            <w:pPr>
              <w:pStyle w:val="TAL"/>
            </w:pPr>
            <w:r w:rsidRPr="00D83EDB">
              <w:t>SCS</w:t>
            </w:r>
          </w:p>
        </w:tc>
        <w:tc>
          <w:tcPr>
            <w:tcW w:w="319" w:type="pct"/>
          </w:tcPr>
          <w:p w14:paraId="18791ACA" w14:textId="77777777" w:rsidR="00364D72" w:rsidRPr="00D83EDB" w:rsidRDefault="00364D72" w:rsidP="00873D42">
            <w:pPr>
              <w:pStyle w:val="TAL"/>
            </w:pPr>
            <w:r w:rsidRPr="00D83EDB">
              <w:t>15</w:t>
            </w:r>
          </w:p>
        </w:tc>
        <w:tc>
          <w:tcPr>
            <w:tcW w:w="275" w:type="pct"/>
          </w:tcPr>
          <w:p w14:paraId="79057A84" w14:textId="77777777" w:rsidR="00364D72" w:rsidRPr="00D83EDB" w:rsidRDefault="00364D72" w:rsidP="00873D42">
            <w:pPr>
              <w:pStyle w:val="TAL"/>
            </w:pPr>
            <w:r w:rsidRPr="00D83EDB">
              <w:t>15</w:t>
            </w:r>
          </w:p>
        </w:tc>
        <w:tc>
          <w:tcPr>
            <w:tcW w:w="339" w:type="pct"/>
          </w:tcPr>
          <w:p w14:paraId="623A1090" w14:textId="77777777" w:rsidR="00364D72" w:rsidRPr="00D83EDB" w:rsidRDefault="00364D72" w:rsidP="00873D42">
            <w:pPr>
              <w:pStyle w:val="TAL"/>
            </w:pPr>
            <w:r w:rsidRPr="00D83EDB">
              <w:t>15</w:t>
            </w:r>
          </w:p>
        </w:tc>
        <w:tc>
          <w:tcPr>
            <w:tcW w:w="339" w:type="pct"/>
          </w:tcPr>
          <w:p w14:paraId="689A52D4" w14:textId="77777777" w:rsidR="00364D72" w:rsidRPr="00D83EDB" w:rsidRDefault="00364D72" w:rsidP="00873D42">
            <w:pPr>
              <w:pStyle w:val="TAL"/>
            </w:pPr>
            <w:r w:rsidRPr="00D83EDB">
              <w:t>15</w:t>
            </w:r>
          </w:p>
        </w:tc>
        <w:tc>
          <w:tcPr>
            <w:tcW w:w="339" w:type="pct"/>
          </w:tcPr>
          <w:p w14:paraId="03688C26" w14:textId="77777777" w:rsidR="00364D72" w:rsidRPr="00D83EDB" w:rsidRDefault="00364D72" w:rsidP="00873D42">
            <w:pPr>
              <w:pStyle w:val="TAL"/>
            </w:pPr>
            <w:r w:rsidRPr="00D83EDB">
              <w:t>15</w:t>
            </w:r>
          </w:p>
        </w:tc>
        <w:tc>
          <w:tcPr>
            <w:tcW w:w="339" w:type="pct"/>
          </w:tcPr>
          <w:p w14:paraId="5CD54E51" w14:textId="77777777" w:rsidR="00364D72" w:rsidRPr="00D83EDB" w:rsidRDefault="00364D72" w:rsidP="00873D42">
            <w:pPr>
              <w:pStyle w:val="TAL"/>
            </w:pPr>
            <w:r w:rsidRPr="00D83EDB">
              <w:t>15</w:t>
            </w:r>
          </w:p>
        </w:tc>
        <w:tc>
          <w:tcPr>
            <w:tcW w:w="339" w:type="pct"/>
          </w:tcPr>
          <w:p w14:paraId="7E2A6252" w14:textId="77777777" w:rsidR="00364D72" w:rsidRPr="00D83EDB" w:rsidRDefault="00364D72" w:rsidP="00873D42">
            <w:pPr>
              <w:pStyle w:val="TAL"/>
            </w:pPr>
            <w:r w:rsidRPr="00D83EDB">
              <w:t>15</w:t>
            </w:r>
          </w:p>
        </w:tc>
        <w:tc>
          <w:tcPr>
            <w:tcW w:w="339" w:type="pct"/>
          </w:tcPr>
          <w:p w14:paraId="3B0AEF62" w14:textId="77777777" w:rsidR="00364D72" w:rsidRPr="00D83EDB" w:rsidRDefault="00364D72" w:rsidP="00873D42">
            <w:pPr>
              <w:pStyle w:val="TAL"/>
            </w:pPr>
            <w:r w:rsidRPr="00D83EDB">
              <w:t>15</w:t>
            </w:r>
          </w:p>
        </w:tc>
        <w:tc>
          <w:tcPr>
            <w:tcW w:w="339" w:type="pct"/>
          </w:tcPr>
          <w:p w14:paraId="2D8E455D" w14:textId="77777777" w:rsidR="00364D72" w:rsidRPr="00D83EDB" w:rsidRDefault="00364D72" w:rsidP="00873D42">
            <w:pPr>
              <w:pStyle w:val="TAL"/>
            </w:pPr>
            <w:r w:rsidRPr="00D83EDB">
              <w:t>15</w:t>
            </w:r>
          </w:p>
        </w:tc>
        <w:tc>
          <w:tcPr>
            <w:tcW w:w="339" w:type="pct"/>
          </w:tcPr>
          <w:p w14:paraId="4607D48E" w14:textId="77777777" w:rsidR="00364D72" w:rsidRPr="00D83EDB" w:rsidRDefault="00364D72" w:rsidP="00873D42">
            <w:pPr>
              <w:pStyle w:val="TAL"/>
            </w:pPr>
            <w:r w:rsidRPr="00D83EDB">
              <w:t>30</w:t>
            </w:r>
          </w:p>
        </w:tc>
      </w:tr>
      <w:tr w:rsidR="00364D72" w:rsidRPr="00D83EDB" w14:paraId="12AF7565" w14:textId="77777777" w:rsidTr="00873D42">
        <w:tc>
          <w:tcPr>
            <w:tcW w:w="848" w:type="pct"/>
            <w:vMerge w:val="restart"/>
            <w:vAlign w:val="center"/>
          </w:tcPr>
          <w:p w14:paraId="777FD35A" w14:textId="77777777" w:rsidR="00364D72" w:rsidRPr="00D83EDB" w:rsidRDefault="00364D72" w:rsidP="00873D42">
            <w:pPr>
              <w:pStyle w:val="TAL"/>
            </w:pPr>
            <w:r w:rsidRPr="00D83EDB">
              <w:t>Reference channel measurement</w:t>
            </w:r>
          </w:p>
        </w:tc>
        <w:tc>
          <w:tcPr>
            <w:tcW w:w="842" w:type="pct"/>
          </w:tcPr>
          <w:p w14:paraId="7DDC204C" w14:textId="77777777" w:rsidR="00364D72" w:rsidRPr="00D83EDB" w:rsidRDefault="00364D72" w:rsidP="00873D42">
            <w:pPr>
              <w:pStyle w:val="TAL"/>
            </w:pPr>
            <w:r w:rsidRPr="00D83EDB">
              <w:t>Number of allocated resource blocks</w:t>
            </w:r>
          </w:p>
        </w:tc>
        <w:tc>
          <w:tcPr>
            <w:tcW w:w="319" w:type="pct"/>
          </w:tcPr>
          <w:p w14:paraId="00D00683" w14:textId="77777777" w:rsidR="00364D72" w:rsidRPr="00D83EDB" w:rsidRDefault="00364D72" w:rsidP="00873D42">
            <w:pPr>
              <w:pStyle w:val="TAL"/>
            </w:pPr>
            <w:r w:rsidRPr="00D83EDB">
              <w:t>52</w:t>
            </w:r>
          </w:p>
        </w:tc>
        <w:tc>
          <w:tcPr>
            <w:tcW w:w="275" w:type="pct"/>
          </w:tcPr>
          <w:p w14:paraId="47968FA7" w14:textId="77777777" w:rsidR="00364D72" w:rsidRPr="00D83EDB" w:rsidRDefault="00364D72" w:rsidP="00873D42">
            <w:pPr>
              <w:pStyle w:val="TAL"/>
            </w:pPr>
            <w:r w:rsidRPr="00D83EDB">
              <w:t>52</w:t>
            </w:r>
          </w:p>
        </w:tc>
        <w:tc>
          <w:tcPr>
            <w:tcW w:w="339" w:type="pct"/>
          </w:tcPr>
          <w:p w14:paraId="7611DF1E" w14:textId="77777777" w:rsidR="00364D72" w:rsidRPr="00D83EDB" w:rsidRDefault="00364D72" w:rsidP="00873D42">
            <w:pPr>
              <w:pStyle w:val="TAL"/>
            </w:pPr>
            <w:r w:rsidRPr="00D83EDB">
              <w:t>52</w:t>
            </w:r>
          </w:p>
        </w:tc>
        <w:tc>
          <w:tcPr>
            <w:tcW w:w="339" w:type="pct"/>
          </w:tcPr>
          <w:p w14:paraId="26A98B52" w14:textId="77777777" w:rsidR="00364D72" w:rsidRPr="00D83EDB" w:rsidRDefault="00364D72" w:rsidP="00873D42">
            <w:pPr>
              <w:pStyle w:val="TAL"/>
            </w:pPr>
            <w:r w:rsidRPr="00D83EDB">
              <w:t>52</w:t>
            </w:r>
          </w:p>
        </w:tc>
        <w:tc>
          <w:tcPr>
            <w:tcW w:w="339" w:type="pct"/>
          </w:tcPr>
          <w:p w14:paraId="5152815C" w14:textId="77777777" w:rsidR="00364D72" w:rsidRPr="00D83EDB" w:rsidRDefault="00364D72" w:rsidP="00873D42">
            <w:pPr>
              <w:pStyle w:val="TAL"/>
            </w:pPr>
            <w:r w:rsidRPr="00D83EDB">
              <w:t>106</w:t>
            </w:r>
          </w:p>
        </w:tc>
        <w:tc>
          <w:tcPr>
            <w:tcW w:w="339" w:type="pct"/>
          </w:tcPr>
          <w:p w14:paraId="65398594" w14:textId="77777777" w:rsidR="00364D72" w:rsidRPr="00D83EDB" w:rsidRDefault="00364D72" w:rsidP="00873D42">
            <w:pPr>
              <w:pStyle w:val="TAL"/>
            </w:pPr>
            <w:r w:rsidRPr="00D83EDB">
              <w:t>52</w:t>
            </w:r>
          </w:p>
        </w:tc>
        <w:tc>
          <w:tcPr>
            <w:tcW w:w="339" w:type="pct"/>
          </w:tcPr>
          <w:p w14:paraId="6AC672D4" w14:textId="77777777" w:rsidR="00364D72" w:rsidRPr="00D83EDB" w:rsidRDefault="00364D72" w:rsidP="00873D42">
            <w:pPr>
              <w:pStyle w:val="TAL"/>
            </w:pPr>
            <w:r w:rsidRPr="00D83EDB">
              <w:t>52</w:t>
            </w:r>
          </w:p>
        </w:tc>
        <w:tc>
          <w:tcPr>
            <w:tcW w:w="339" w:type="pct"/>
          </w:tcPr>
          <w:p w14:paraId="5A3016B7" w14:textId="77777777" w:rsidR="00364D72" w:rsidRPr="00D83EDB" w:rsidRDefault="00364D72" w:rsidP="00873D42">
            <w:pPr>
              <w:pStyle w:val="TAL"/>
            </w:pPr>
            <w:r w:rsidRPr="00D83EDB">
              <w:t>106</w:t>
            </w:r>
          </w:p>
        </w:tc>
        <w:tc>
          <w:tcPr>
            <w:tcW w:w="339" w:type="pct"/>
          </w:tcPr>
          <w:p w14:paraId="01E4534F" w14:textId="77777777" w:rsidR="00364D72" w:rsidRPr="00D83EDB" w:rsidRDefault="00364D72" w:rsidP="00873D42">
            <w:pPr>
              <w:pStyle w:val="TAL"/>
            </w:pPr>
            <w:r w:rsidRPr="00D83EDB">
              <w:t>79</w:t>
            </w:r>
          </w:p>
        </w:tc>
        <w:tc>
          <w:tcPr>
            <w:tcW w:w="339" w:type="pct"/>
          </w:tcPr>
          <w:p w14:paraId="2F5CB599" w14:textId="77777777" w:rsidR="00364D72" w:rsidRPr="00D83EDB" w:rsidRDefault="00364D72" w:rsidP="00873D42">
            <w:pPr>
              <w:pStyle w:val="TAL"/>
            </w:pPr>
            <w:r w:rsidRPr="00D83EDB">
              <w:t>24</w:t>
            </w:r>
          </w:p>
        </w:tc>
      </w:tr>
      <w:tr w:rsidR="00364D72" w:rsidRPr="00D83EDB" w14:paraId="06AAC91A" w14:textId="77777777" w:rsidTr="00873D42">
        <w:tc>
          <w:tcPr>
            <w:tcW w:w="848" w:type="pct"/>
            <w:vMerge/>
          </w:tcPr>
          <w:p w14:paraId="703760C1" w14:textId="77777777" w:rsidR="00364D72" w:rsidRPr="00D83EDB" w:rsidRDefault="00364D72" w:rsidP="00873D42">
            <w:pPr>
              <w:pStyle w:val="TAL"/>
            </w:pPr>
          </w:p>
        </w:tc>
        <w:tc>
          <w:tcPr>
            <w:tcW w:w="842" w:type="pct"/>
          </w:tcPr>
          <w:p w14:paraId="1787CDBE" w14:textId="77777777" w:rsidR="00364D72" w:rsidRPr="00D83EDB" w:rsidRDefault="00364D72" w:rsidP="00873D42">
            <w:pPr>
              <w:pStyle w:val="TAL"/>
            </w:pPr>
            <w:r w:rsidRPr="00D83EDB">
              <w:t>Number of consecutive PDSCH symbols</w:t>
            </w:r>
          </w:p>
        </w:tc>
        <w:tc>
          <w:tcPr>
            <w:tcW w:w="319" w:type="pct"/>
          </w:tcPr>
          <w:p w14:paraId="4FECAECA" w14:textId="77777777" w:rsidR="00364D72" w:rsidRPr="00D83EDB" w:rsidRDefault="00364D72" w:rsidP="00873D42">
            <w:pPr>
              <w:pStyle w:val="TAL"/>
            </w:pPr>
            <w:r w:rsidRPr="00D83EDB">
              <w:t>12</w:t>
            </w:r>
          </w:p>
        </w:tc>
        <w:tc>
          <w:tcPr>
            <w:tcW w:w="275" w:type="pct"/>
          </w:tcPr>
          <w:p w14:paraId="45FA6123" w14:textId="77777777" w:rsidR="00364D72" w:rsidRPr="00D83EDB" w:rsidRDefault="00364D72" w:rsidP="00873D42">
            <w:pPr>
              <w:pStyle w:val="TAL"/>
            </w:pPr>
            <w:r w:rsidRPr="00D83EDB">
              <w:t>12</w:t>
            </w:r>
          </w:p>
        </w:tc>
        <w:tc>
          <w:tcPr>
            <w:tcW w:w="339" w:type="pct"/>
          </w:tcPr>
          <w:p w14:paraId="316D48D1" w14:textId="77777777" w:rsidR="00364D72" w:rsidRPr="00D83EDB" w:rsidRDefault="00364D72" w:rsidP="00873D42">
            <w:pPr>
              <w:pStyle w:val="TAL"/>
            </w:pPr>
            <w:r w:rsidRPr="00D83EDB">
              <w:t>12</w:t>
            </w:r>
          </w:p>
        </w:tc>
        <w:tc>
          <w:tcPr>
            <w:tcW w:w="339" w:type="pct"/>
          </w:tcPr>
          <w:p w14:paraId="488F503E" w14:textId="77777777" w:rsidR="00364D72" w:rsidRPr="00D83EDB" w:rsidRDefault="00364D72" w:rsidP="00873D42">
            <w:pPr>
              <w:pStyle w:val="TAL"/>
            </w:pPr>
            <w:r w:rsidRPr="00D83EDB">
              <w:t>12</w:t>
            </w:r>
          </w:p>
        </w:tc>
        <w:tc>
          <w:tcPr>
            <w:tcW w:w="339" w:type="pct"/>
          </w:tcPr>
          <w:p w14:paraId="3D063DF4" w14:textId="77777777" w:rsidR="00364D72" w:rsidRPr="00D83EDB" w:rsidRDefault="00364D72" w:rsidP="00873D42">
            <w:pPr>
              <w:pStyle w:val="TAL"/>
            </w:pPr>
            <w:r w:rsidRPr="00D83EDB">
              <w:t>12</w:t>
            </w:r>
          </w:p>
        </w:tc>
        <w:tc>
          <w:tcPr>
            <w:tcW w:w="339" w:type="pct"/>
          </w:tcPr>
          <w:p w14:paraId="338394E8" w14:textId="77777777" w:rsidR="00364D72" w:rsidRPr="00D83EDB" w:rsidRDefault="00364D72" w:rsidP="00873D42">
            <w:pPr>
              <w:pStyle w:val="TAL"/>
            </w:pPr>
            <w:r w:rsidRPr="00D83EDB">
              <w:t>12</w:t>
            </w:r>
          </w:p>
        </w:tc>
        <w:tc>
          <w:tcPr>
            <w:tcW w:w="339" w:type="pct"/>
          </w:tcPr>
          <w:p w14:paraId="59F444E6" w14:textId="77777777" w:rsidR="00364D72" w:rsidRPr="00D83EDB" w:rsidRDefault="00364D72" w:rsidP="00873D42">
            <w:pPr>
              <w:pStyle w:val="TAL"/>
            </w:pPr>
            <w:r w:rsidRPr="00D83EDB">
              <w:t>12</w:t>
            </w:r>
          </w:p>
        </w:tc>
        <w:tc>
          <w:tcPr>
            <w:tcW w:w="339" w:type="pct"/>
          </w:tcPr>
          <w:p w14:paraId="0B040360" w14:textId="77777777" w:rsidR="00364D72" w:rsidRPr="00D83EDB" w:rsidRDefault="00364D72" w:rsidP="00873D42">
            <w:pPr>
              <w:pStyle w:val="TAL"/>
            </w:pPr>
            <w:r w:rsidRPr="00D83EDB">
              <w:t>12</w:t>
            </w:r>
          </w:p>
        </w:tc>
        <w:tc>
          <w:tcPr>
            <w:tcW w:w="339" w:type="pct"/>
          </w:tcPr>
          <w:p w14:paraId="340228DB" w14:textId="77777777" w:rsidR="00364D72" w:rsidRPr="00D83EDB" w:rsidRDefault="00364D72" w:rsidP="00873D42">
            <w:pPr>
              <w:pStyle w:val="TAL"/>
            </w:pPr>
            <w:r w:rsidRPr="00D83EDB">
              <w:t>12</w:t>
            </w:r>
          </w:p>
        </w:tc>
        <w:tc>
          <w:tcPr>
            <w:tcW w:w="339" w:type="pct"/>
          </w:tcPr>
          <w:p w14:paraId="51E62F20" w14:textId="77777777" w:rsidR="00364D72" w:rsidRPr="00D83EDB" w:rsidRDefault="00364D72" w:rsidP="00873D42">
            <w:pPr>
              <w:pStyle w:val="TAL"/>
            </w:pPr>
            <w:r w:rsidRPr="00D83EDB">
              <w:t>12</w:t>
            </w:r>
          </w:p>
        </w:tc>
      </w:tr>
      <w:tr w:rsidR="00364D72" w:rsidRPr="00D83EDB" w14:paraId="6EEDAA14" w14:textId="77777777" w:rsidTr="00873D42">
        <w:tc>
          <w:tcPr>
            <w:tcW w:w="848" w:type="pct"/>
            <w:vMerge/>
          </w:tcPr>
          <w:p w14:paraId="60F1A231" w14:textId="77777777" w:rsidR="00364D72" w:rsidRPr="00D83EDB" w:rsidRDefault="00364D72" w:rsidP="00873D42">
            <w:pPr>
              <w:pStyle w:val="TAL"/>
            </w:pPr>
          </w:p>
        </w:tc>
        <w:tc>
          <w:tcPr>
            <w:tcW w:w="842" w:type="pct"/>
          </w:tcPr>
          <w:p w14:paraId="30E81109" w14:textId="77777777" w:rsidR="00364D72" w:rsidRPr="00D83EDB" w:rsidRDefault="00364D72" w:rsidP="00873D42">
            <w:pPr>
              <w:pStyle w:val="TAL"/>
            </w:pPr>
            <w:r w:rsidRPr="00D83EDB">
              <w:t>Allocated slots per 2 frames</w:t>
            </w:r>
          </w:p>
        </w:tc>
        <w:tc>
          <w:tcPr>
            <w:tcW w:w="319" w:type="pct"/>
          </w:tcPr>
          <w:p w14:paraId="51E25AF0" w14:textId="77777777" w:rsidR="00364D72" w:rsidRPr="00D83EDB" w:rsidRDefault="00364D72" w:rsidP="00873D42">
            <w:pPr>
              <w:pStyle w:val="TAL"/>
            </w:pPr>
            <w:r w:rsidRPr="00D83EDB">
              <w:t>19</w:t>
            </w:r>
          </w:p>
        </w:tc>
        <w:tc>
          <w:tcPr>
            <w:tcW w:w="275" w:type="pct"/>
          </w:tcPr>
          <w:p w14:paraId="73C78CC4" w14:textId="77777777" w:rsidR="00364D72" w:rsidRPr="00D83EDB" w:rsidRDefault="00364D72" w:rsidP="00873D42">
            <w:pPr>
              <w:pStyle w:val="TAL"/>
            </w:pPr>
            <w:r w:rsidRPr="00D83EDB">
              <w:t>19</w:t>
            </w:r>
          </w:p>
        </w:tc>
        <w:tc>
          <w:tcPr>
            <w:tcW w:w="339" w:type="pct"/>
          </w:tcPr>
          <w:p w14:paraId="49702467" w14:textId="77777777" w:rsidR="00364D72" w:rsidRPr="00D83EDB" w:rsidRDefault="00364D72" w:rsidP="00873D42">
            <w:pPr>
              <w:pStyle w:val="TAL"/>
            </w:pPr>
            <w:r w:rsidRPr="00D83EDB">
              <w:t>19</w:t>
            </w:r>
          </w:p>
        </w:tc>
        <w:tc>
          <w:tcPr>
            <w:tcW w:w="339" w:type="pct"/>
          </w:tcPr>
          <w:p w14:paraId="6E315E27" w14:textId="77777777" w:rsidR="00364D72" w:rsidRPr="00D83EDB" w:rsidRDefault="00364D72" w:rsidP="00873D42">
            <w:pPr>
              <w:pStyle w:val="TAL"/>
            </w:pPr>
            <w:r w:rsidRPr="00D83EDB">
              <w:t>19</w:t>
            </w:r>
          </w:p>
        </w:tc>
        <w:tc>
          <w:tcPr>
            <w:tcW w:w="339" w:type="pct"/>
          </w:tcPr>
          <w:p w14:paraId="76F5FD18" w14:textId="77777777" w:rsidR="00364D72" w:rsidRPr="00D83EDB" w:rsidRDefault="00364D72" w:rsidP="00873D42">
            <w:pPr>
              <w:pStyle w:val="TAL"/>
            </w:pPr>
            <w:r w:rsidRPr="00D83EDB">
              <w:t>19</w:t>
            </w:r>
          </w:p>
        </w:tc>
        <w:tc>
          <w:tcPr>
            <w:tcW w:w="339" w:type="pct"/>
          </w:tcPr>
          <w:p w14:paraId="55FB7688" w14:textId="77777777" w:rsidR="00364D72" w:rsidRPr="00D83EDB" w:rsidRDefault="00364D72" w:rsidP="00873D42">
            <w:pPr>
              <w:pStyle w:val="TAL"/>
            </w:pPr>
            <w:r w:rsidRPr="00D83EDB">
              <w:t>19</w:t>
            </w:r>
          </w:p>
        </w:tc>
        <w:tc>
          <w:tcPr>
            <w:tcW w:w="339" w:type="pct"/>
          </w:tcPr>
          <w:p w14:paraId="2AFF2024" w14:textId="77777777" w:rsidR="00364D72" w:rsidRPr="00D83EDB" w:rsidRDefault="00364D72" w:rsidP="00873D42">
            <w:pPr>
              <w:pStyle w:val="TAL"/>
            </w:pPr>
            <w:r w:rsidRPr="00D83EDB">
              <w:t>19</w:t>
            </w:r>
          </w:p>
        </w:tc>
        <w:tc>
          <w:tcPr>
            <w:tcW w:w="339" w:type="pct"/>
          </w:tcPr>
          <w:p w14:paraId="1880CBAA" w14:textId="77777777" w:rsidR="00364D72" w:rsidRPr="00D83EDB" w:rsidRDefault="00364D72" w:rsidP="00873D42">
            <w:pPr>
              <w:pStyle w:val="TAL"/>
            </w:pPr>
            <w:r w:rsidRPr="00D83EDB">
              <w:t>19</w:t>
            </w:r>
          </w:p>
        </w:tc>
        <w:tc>
          <w:tcPr>
            <w:tcW w:w="339" w:type="pct"/>
          </w:tcPr>
          <w:p w14:paraId="2011F048" w14:textId="77777777" w:rsidR="00364D72" w:rsidRPr="00D83EDB" w:rsidRDefault="00364D72" w:rsidP="00873D42">
            <w:pPr>
              <w:pStyle w:val="TAL"/>
            </w:pPr>
            <w:r w:rsidRPr="00D83EDB">
              <w:t>19</w:t>
            </w:r>
          </w:p>
        </w:tc>
        <w:tc>
          <w:tcPr>
            <w:tcW w:w="339" w:type="pct"/>
          </w:tcPr>
          <w:p w14:paraId="6B3BC47C" w14:textId="77777777" w:rsidR="00364D72" w:rsidRPr="00D83EDB" w:rsidRDefault="00364D72" w:rsidP="00873D42">
            <w:pPr>
              <w:pStyle w:val="TAL"/>
            </w:pPr>
            <w:r w:rsidRPr="00D83EDB">
              <w:t>19</w:t>
            </w:r>
          </w:p>
        </w:tc>
      </w:tr>
      <w:tr w:rsidR="00364D72" w:rsidRPr="00D83EDB" w14:paraId="5F3B31FF" w14:textId="77777777" w:rsidTr="00873D42">
        <w:tc>
          <w:tcPr>
            <w:tcW w:w="848" w:type="pct"/>
            <w:vMerge/>
          </w:tcPr>
          <w:p w14:paraId="2EA2A3CC" w14:textId="77777777" w:rsidR="00364D72" w:rsidRPr="00D83EDB" w:rsidRDefault="00364D72" w:rsidP="00873D42">
            <w:pPr>
              <w:pStyle w:val="TAL"/>
            </w:pPr>
          </w:p>
        </w:tc>
        <w:tc>
          <w:tcPr>
            <w:tcW w:w="842" w:type="pct"/>
            <w:vAlign w:val="center"/>
          </w:tcPr>
          <w:p w14:paraId="30729D8E" w14:textId="77777777" w:rsidR="00364D72" w:rsidRPr="00D83EDB" w:rsidRDefault="00364D72" w:rsidP="00873D42">
            <w:pPr>
              <w:pStyle w:val="TAL"/>
            </w:pPr>
            <w:r w:rsidRPr="00D83EDB">
              <w:t>Overhead for TBS determination</w:t>
            </w:r>
          </w:p>
        </w:tc>
        <w:tc>
          <w:tcPr>
            <w:tcW w:w="319" w:type="pct"/>
          </w:tcPr>
          <w:p w14:paraId="38131F43" w14:textId="77777777" w:rsidR="00364D72" w:rsidRPr="00D83EDB" w:rsidRDefault="00364D72" w:rsidP="00873D42">
            <w:pPr>
              <w:pStyle w:val="TAL"/>
            </w:pPr>
            <w:r w:rsidRPr="00D83EDB">
              <w:t>0</w:t>
            </w:r>
          </w:p>
        </w:tc>
        <w:tc>
          <w:tcPr>
            <w:tcW w:w="275" w:type="pct"/>
          </w:tcPr>
          <w:p w14:paraId="50A31C8A" w14:textId="77777777" w:rsidR="00364D72" w:rsidRPr="00D83EDB" w:rsidRDefault="00364D72" w:rsidP="00873D42">
            <w:pPr>
              <w:pStyle w:val="TAL"/>
            </w:pPr>
            <w:r w:rsidRPr="00D83EDB">
              <w:t>0</w:t>
            </w:r>
          </w:p>
        </w:tc>
        <w:tc>
          <w:tcPr>
            <w:tcW w:w="339" w:type="pct"/>
          </w:tcPr>
          <w:p w14:paraId="1C8AB3C0" w14:textId="77777777" w:rsidR="00364D72" w:rsidRPr="00D83EDB" w:rsidRDefault="00364D72" w:rsidP="00873D42">
            <w:pPr>
              <w:pStyle w:val="TAL"/>
            </w:pPr>
            <w:r w:rsidRPr="00D83EDB">
              <w:t>0</w:t>
            </w:r>
          </w:p>
        </w:tc>
        <w:tc>
          <w:tcPr>
            <w:tcW w:w="339" w:type="pct"/>
          </w:tcPr>
          <w:p w14:paraId="101E8985" w14:textId="77777777" w:rsidR="00364D72" w:rsidRPr="00D83EDB" w:rsidRDefault="00364D72" w:rsidP="00873D42">
            <w:pPr>
              <w:pStyle w:val="TAL"/>
            </w:pPr>
            <w:r w:rsidRPr="00D83EDB">
              <w:t>0</w:t>
            </w:r>
          </w:p>
        </w:tc>
        <w:tc>
          <w:tcPr>
            <w:tcW w:w="339" w:type="pct"/>
          </w:tcPr>
          <w:p w14:paraId="7E8E72B4" w14:textId="77777777" w:rsidR="00364D72" w:rsidRPr="00D83EDB" w:rsidRDefault="00364D72" w:rsidP="00873D42">
            <w:pPr>
              <w:pStyle w:val="TAL"/>
            </w:pPr>
            <w:r w:rsidRPr="00D83EDB">
              <w:t>0</w:t>
            </w:r>
          </w:p>
        </w:tc>
        <w:tc>
          <w:tcPr>
            <w:tcW w:w="339" w:type="pct"/>
          </w:tcPr>
          <w:p w14:paraId="39D356DB" w14:textId="77777777" w:rsidR="00364D72" w:rsidRPr="00D83EDB" w:rsidRDefault="00364D72" w:rsidP="00873D42">
            <w:pPr>
              <w:pStyle w:val="TAL"/>
            </w:pPr>
            <w:r w:rsidRPr="00D83EDB">
              <w:t>0</w:t>
            </w:r>
          </w:p>
        </w:tc>
        <w:tc>
          <w:tcPr>
            <w:tcW w:w="339" w:type="pct"/>
          </w:tcPr>
          <w:p w14:paraId="7BB7E5F3" w14:textId="77777777" w:rsidR="00364D72" w:rsidRPr="00D83EDB" w:rsidRDefault="00364D72" w:rsidP="00873D42">
            <w:pPr>
              <w:pStyle w:val="TAL"/>
            </w:pPr>
            <w:r w:rsidRPr="00D83EDB">
              <w:t>0</w:t>
            </w:r>
          </w:p>
        </w:tc>
        <w:tc>
          <w:tcPr>
            <w:tcW w:w="339" w:type="pct"/>
          </w:tcPr>
          <w:p w14:paraId="58FD85AD" w14:textId="77777777" w:rsidR="00364D72" w:rsidRPr="00D83EDB" w:rsidRDefault="00364D72" w:rsidP="00873D42">
            <w:pPr>
              <w:pStyle w:val="TAL"/>
            </w:pPr>
            <w:r w:rsidRPr="00D83EDB">
              <w:t>0</w:t>
            </w:r>
          </w:p>
        </w:tc>
        <w:tc>
          <w:tcPr>
            <w:tcW w:w="339" w:type="pct"/>
          </w:tcPr>
          <w:p w14:paraId="10FE14FE" w14:textId="77777777" w:rsidR="00364D72" w:rsidRPr="00D83EDB" w:rsidRDefault="00364D72" w:rsidP="00873D42">
            <w:pPr>
              <w:pStyle w:val="TAL"/>
            </w:pPr>
            <w:r w:rsidRPr="00D83EDB">
              <w:t>0</w:t>
            </w:r>
          </w:p>
        </w:tc>
        <w:tc>
          <w:tcPr>
            <w:tcW w:w="339" w:type="pct"/>
          </w:tcPr>
          <w:p w14:paraId="7E781143" w14:textId="77777777" w:rsidR="00364D72" w:rsidRPr="00D83EDB" w:rsidRDefault="00364D72" w:rsidP="00873D42">
            <w:pPr>
              <w:pStyle w:val="TAL"/>
            </w:pPr>
            <w:r w:rsidRPr="00D83EDB">
              <w:t>0</w:t>
            </w:r>
          </w:p>
        </w:tc>
      </w:tr>
      <w:tr w:rsidR="00364D72" w:rsidRPr="00D83EDB" w14:paraId="41B5BA97" w14:textId="77777777" w:rsidTr="00873D42">
        <w:tc>
          <w:tcPr>
            <w:tcW w:w="848" w:type="pct"/>
            <w:vMerge/>
          </w:tcPr>
          <w:p w14:paraId="7CF9EACF" w14:textId="77777777" w:rsidR="00364D72" w:rsidRPr="00D83EDB" w:rsidRDefault="00364D72" w:rsidP="00873D42">
            <w:pPr>
              <w:pStyle w:val="TAL"/>
            </w:pPr>
          </w:p>
        </w:tc>
        <w:tc>
          <w:tcPr>
            <w:tcW w:w="842" w:type="pct"/>
          </w:tcPr>
          <w:p w14:paraId="1AB20BFA" w14:textId="77777777" w:rsidR="00364D72" w:rsidRPr="00D83EDB" w:rsidRDefault="00364D72" w:rsidP="00873D42">
            <w:pPr>
              <w:pStyle w:val="TAL"/>
            </w:pPr>
            <w:r w:rsidRPr="00D83EDB">
              <w:t>Number of DMRS REs</w:t>
            </w:r>
          </w:p>
        </w:tc>
        <w:tc>
          <w:tcPr>
            <w:tcW w:w="319" w:type="pct"/>
          </w:tcPr>
          <w:p w14:paraId="3B822434" w14:textId="77777777" w:rsidR="00364D72" w:rsidRPr="00D83EDB" w:rsidRDefault="00364D72" w:rsidP="00873D42">
            <w:pPr>
              <w:pStyle w:val="TAL"/>
            </w:pPr>
            <w:r w:rsidRPr="00D83EDB">
              <w:t>12</w:t>
            </w:r>
          </w:p>
        </w:tc>
        <w:tc>
          <w:tcPr>
            <w:tcW w:w="275" w:type="pct"/>
          </w:tcPr>
          <w:p w14:paraId="0AB3A314" w14:textId="77777777" w:rsidR="00364D72" w:rsidRPr="00D83EDB" w:rsidRDefault="00364D72" w:rsidP="00873D42">
            <w:pPr>
              <w:pStyle w:val="TAL"/>
            </w:pPr>
            <w:r w:rsidRPr="00D83EDB">
              <w:t>12</w:t>
            </w:r>
          </w:p>
        </w:tc>
        <w:tc>
          <w:tcPr>
            <w:tcW w:w="339" w:type="pct"/>
          </w:tcPr>
          <w:p w14:paraId="2883F4FB" w14:textId="77777777" w:rsidR="00364D72" w:rsidRPr="00D83EDB" w:rsidRDefault="00364D72" w:rsidP="00873D42">
            <w:pPr>
              <w:pStyle w:val="TAL"/>
            </w:pPr>
            <w:r w:rsidRPr="00D83EDB">
              <w:t>12</w:t>
            </w:r>
          </w:p>
        </w:tc>
        <w:tc>
          <w:tcPr>
            <w:tcW w:w="339" w:type="pct"/>
          </w:tcPr>
          <w:p w14:paraId="695A1C4B" w14:textId="77777777" w:rsidR="00364D72" w:rsidRPr="00D83EDB" w:rsidRDefault="00364D72" w:rsidP="00873D42">
            <w:pPr>
              <w:pStyle w:val="TAL"/>
            </w:pPr>
            <w:r w:rsidRPr="00D83EDB">
              <w:t>12</w:t>
            </w:r>
          </w:p>
        </w:tc>
        <w:tc>
          <w:tcPr>
            <w:tcW w:w="339" w:type="pct"/>
          </w:tcPr>
          <w:p w14:paraId="40FC64A7" w14:textId="77777777" w:rsidR="00364D72" w:rsidRPr="00D83EDB" w:rsidRDefault="00364D72" w:rsidP="00873D42">
            <w:pPr>
              <w:pStyle w:val="TAL"/>
            </w:pPr>
            <w:r w:rsidRPr="00D83EDB">
              <w:t>12</w:t>
            </w:r>
          </w:p>
        </w:tc>
        <w:tc>
          <w:tcPr>
            <w:tcW w:w="339" w:type="pct"/>
          </w:tcPr>
          <w:p w14:paraId="2DAE3ABA" w14:textId="77777777" w:rsidR="00364D72" w:rsidRPr="00D83EDB" w:rsidRDefault="00364D72" w:rsidP="00873D42">
            <w:pPr>
              <w:pStyle w:val="TAL"/>
            </w:pPr>
            <w:r w:rsidRPr="00D83EDB">
              <w:t>12</w:t>
            </w:r>
          </w:p>
        </w:tc>
        <w:tc>
          <w:tcPr>
            <w:tcW w:w="339" w:type="pct"/>
          </w:tcPr>
          <w:p w14:paraId="100FC62B" w14:textId="77777777" w:rsidR="00364D72" w:rsidRPr="00D83EDB" w:rsidRDefault="00364D72" w:rsidP="00873D42">
            <w:pPr>
              <w:pStyle w:val="TAL"/>
            </w:pPr>
            <w:r w:rsidRPr="00D83EDB">
              <w:t>12</w:t>
            </w:r>
          </w:p>
        </w:tc>
        <w:tc>
          <w:tcPr>
            <w:tcW w:w="339" w:type="pct"/>
          </w:tcPr>
          <w:p w14:paraId="483215DE" w14:textId="77777777" w:rsidR="00364D72" w:rsidRPr="00D83EDB" w:rsidRDefault="00364D72" w:rsidP="00873D42">
            <w:pPr>
              <w:pStyle w:val="TAL"/>
            </w:pPr>
            <w:r w:rsidRPr="00D83EDB">
              <w:t>12</w:t>
            </w:r>
          </w:p>
        </w:tc>
        <w:tc>
          <w:tcPr>
            <w:tcW w:w="339" w:type="pct"/>
          </w:tcPr>
          <w:p w14:paraId="447DD2F8" w14:textId="77777777" w:rsidR="00364D72" w:rsidRPr="00D83EDB" w:rsidRDefault="00364D72" w:rsidP="00873D42">
            <w:pPr>
              <w:pStyle w:val="TAL"/>
            </w:pPr>
            <w:r w:rsidRPr="00D83EDB">
              <w:t>12</w:t>
            </w:r>
          </w:p>
        </w:tc>
        <w:tc>
          <w:tcPr>
            <w:tcW w:w="339" w:type="pct"/>
          </w:tcPr>
          <w:p w14:paraId="2A134E75" w14:textId="77777777" w:rsidR="00364D72" w:rsidRPr="00D83EDB" w:rsidRDefault="00364D72" w:rsidP="00873D42">
            <w:pPr>
              <w:pStyle w:val="TAL"/>
            </w:pPr>
            <w:r w:rsidRPr="00D83EDB">
              <w:t>12</w:t>
            </w:r>
          </w:p>
        </w:tc>
      </w:tr>
      <w:tr w:rsidR="00364D72" w:rsidRPr="00D83EDB" w14:paraId="573E60A2" w14:textId="77777777" w:rsidTr="00873D42">
        <w:tc>
          <w:tcPr>
            <w:tcW w:w="848" w:type="pct"/>
            <w:vMerge/>
          </w:tcPr>
          <w:p w14:paraId="73C415C2" w14:textId="77777777" w:rsidR="00364D72" w:rsidRPr="00D83EDB" w:rsidRDefault="00364D72" w:rsidP="00873D42">
            <w:pPr>
              <w:pStyle w:val="TAL"/>
            </w:pPr>
          </w:p>
        </w:tc>
        <w:tc>
          <w:tcPr>
            <w:tcW w:w="842" w:type="pct"/>
          </w:tcPr>
          <w:p w14:paraId="4483AAB0" w14:textId="77777777" w:rsidR="00364D72" w:rsidRPr="00D83EDB" w:rsidRDefault="00364D72" w:rsidP="00873D42">
            <w:pPr>
              <w:pStyle w:val="TAL"/>
            </w:pPr>
            <w:r w:rsidRPr="00D83EDB">
              <w:t>Number of MIMO layers</w:t>
            </w:r>
          </w:p>
        </w:tc>
        <w:tc>
          <w:tcPr>
            <w:tcW w:w="319" w:type="pct"/>
          </w:tcPr>
          <w:p w14:paraId="0A37FB7B" w14:textId="77777777" w:rsidR="00364D72" w:rsidRPr="00D83EDB" w:rsidRDefault="00364D72" w:rsidP="00873D42">
            <w:pPr>
              <w:pStyle w:val="TAL"/>
            </w:pPr>
            <w:r w:rsidRPr="00D83EDB">
              <w:t>2</w:t>
            </w:r>
          </w:p>
        </w:tc>
        <w:tc>
          <w:tcPr>
            <w:tcW w:w="275" w:type="pct"/>
          </w:tcPr>
          <w:p w14:paraId="20B7537C" w14:textId="77777777" w:rsidR="00364D72" w:rsidRPr="00D83EDB" w:rsidRDefault="00364D72" w:rsidP="00873D42">
            <w:pPr>
              <w:pStyle w:val="TAL"/>
            </w:pPr>
            <w:r w:rsidRPr="00D83EDB">
              <w:t>2</w:t>
            </w:r>
          </w:p>
        </w:tc>
        <w:tc>
          <w:tcPr>
            <w:tcW w:w="339" w:type="pct"/>
          </w:tcPr>
          <w:p w14:paraId="340A7F8F" w14:textId="77777777" w:rsidR="00364D72" w:rsidRPr="00D83EDB" w:rsidRDefault="00364D72" w:rsidP="00873D42">
            <w:pPr>
              <w:pStyle w:val="TAL"/>
            </w:pPr>
            <w:r w:rsidRPr="00D83EDB">
              <w:t>2</w:t>
            </w:r>
          </w:p>
        </w:tc>
        <w:tc>
          <w:tcPr>
            <w:tcW w:w="339" w:type="pct"/>
          </w:tcPr>
          <w:p w14:paraId="11CC5DAE" w14:textId="77777777" w:rsidR="00364D72" w:rsidRPr="00D83EDB" w:rsidRDefault="00364D72" w:rsidP="00873D42">
            <w:pPr>
              <w:pStyle w:val="TAL"/>
            </w:pPr>
            <w:r w:rsidRPr="00D83EDB">
              <w:t>2</w:t>
            </w:r>
          </w:p>
        </w:tc>
        <w:tc>
          <w:tcPr>
            <w:tcW w:w="339" w:type="pct"/>
          </w:tcPr>
          <w:p w14:paraId="68328FAF" w14:textId="77777777" w:rsidR="00364D72" w:rsidRPr="00D83EDB" w:rsidRDefault="00364D72" w:rsidP="00873D42">
            <w:pPr>
              <w:pStyle w:val="TAL"/>
            </w:pPr>
            <w:r w:rsidRPr="00D83EDB">
              <w:t>2</w:t>
            </w:r>
          </w:p>
        </w:tc>
        <w:tc>
          <w:tcPr>
            <w:tcW w:w="339" w:type="pct"/>
          </w:tcPr>
          <w:p w14:paraId="76BF249B" w14:textId="77777777" w:rsidR="00364D72" w:rsidRPr="00D83EDB" w:rsidRDefault="00364D72" w:rsidP="00873D42">
            <w:pPr>
              <w:pStyle w:val="TAL"/>
            </w:pPr>
            <w:r w:rsidRPr="00D83EDB">
              <w:t>2</w:t>
            </w:r>
          </w:p>
        </w:tc>
        <w:tc>
          <w:tcPr>
            <w:tcW w:w="339" w:type="pct"/>
          </w:tcPr>
          <w:p w14:paraId="1DEC4E10" w14:textId="77777777" w:rsidR="00364D72" w:rsidRPr="00D83EDB" w:rsidRDefault="00364D72" w:rsidP="00873D42">
            <w:pPr>
              <w:pStyle w:val="TAL"/>
            </w:pPr>
            <w:r w:rsidRPr="00D83EDB">
              <w:t>2</w:t>
            </w:r>
          </w:p>
        </w:tc>
        <w:tc>
          <w:tcPr>
            <w:tcW w:w="339" w:type="pct"/>
          </w:tcPr>
          <w:p w14:paraId="0D7B8A1E" w14:textId="77777777" w:rsidR="00364D72" w:rsidRPr="00D83EDB" w:rsidRDefault="00364D72" w:rsidP="00873D42">
            <w:pPr>
              <w:pStyle w:val="TAL"/>
            </w:pPr>
            <w:r w:rsidRPr="00D83EDB">
              <w:t>2</w:t>
            </w:r>
          </w:p>
        </w:tc>
        <w:tc>
          <w:tcPr>
            <w:tcW w:w="339" w:type="pct"/>
          </w:tcPr>
          <w:p w14:paraId="576E4D41" w14:textId="77777777" w:rsidR="00364D72" w:rsidRPr="00D83EDB" w:rsidRDefault="00364D72" w:rsidP="00873D42">
            <w:pPr>
              <w:pStyle w:val="TAL"/>
            </w:pPr>
            <w:r w:rsidRPr="00D83EDB">
              <w:t>2</w:t>
            </w:r>
          </w:p>
        </w:tc>
        <w:tc>
          <w:tcPr>
            <w:tcW w:w="339" w:type="pct"/>
          </w:tcPr>
          <w:p w14:paraId="3D96A4D5" w14:textId="77777777" w:rsidR="00364D72" w:rsidRPr="00D83EDB" w:rsidRDefault="00364D72" w:rsidP="00873D42">
            <w:pPr>
              <w:pStyle w:val="TAL"/>
            </w:pPr>
            <w:r w:rsidRPr="00D83EDB">
              <w:t>2</w:t>
            </w:r>
          </w:p>
        </w:tc>
      </w:tr>
    </w:tbl>
    <w:p w14:paraId="0F0E1E37" w14:textId="77777777" w:rsidR="00364D72" w:rsidRPr="00D83EDB" w:rsidRDefault="00364D72" w:rsidP="00364D72"/>
    <w:bookmarkEnd w:id="180"/>
    <w:p w14:paraId="2BA9E505" w14:textId="77777777" w:rsidR="00364D72" w:rsidRPr="00D83EDB" w:rsidRDefault="00364D72" w:rsidP="00364D72">
      <w:pPr>
        <w:pStyle w:val="TH"/>
      </w:pPr>
      <w:r>
        <w:t>Table 9.2-8</w:t>
      </w:r>
      <w:r w:rsidRPr="00D83EDB">
        <w:t>: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64D72" w:rsidRPr="00D83EDB" w14:paraId="6C858E01" w14:textId="77777777" w:rsidTr="00873D42">
        <w:trPr>
          <w:jc w:val="center"/>
        </w:trPr>
        <w:tc>
          <w:tcPr>
            <w:tcW w:w="5636" w:type="dxa"/>
            <w:gridSpan w:val="2"/>
            <w:shd w:val="clear" w:color="auto" w:fill="D9D9D9"/>
          </w:tcPr>
          <w:p w14:paraId="2FC3BDC5" w14:textId="77777777" w:rsidR="00364D72" w:rsidRPr="00D83EDB" w:rsidRDefault="00364D72" w:rsidP="00873D42">
            <w:pPr>
              <w:pStyle w:val="TAH"/>
            </w:pPr>
            <w:r w:rsidRPr="00D83EDB">
              <w:t>Parameter</w:t>
            </w:r>
          </w:p>
        </w:tc>
        <w:tc>
          <w:tcPr>
            <w:tcW w:w="766" w:type="dxa"/>
            <w:shd w:val="clear" w:color="auto" w:fill="D9D9D9"/>
          </w:tcPr>
          <w:p w14:paraId="0353F6F3" w14:textId="77777777" w:rsidR="00364D72" w:rsidRPr="00D83EDB" w:rsidRDefault="00364D72" w:rsidP="00873D42">
            <w:pPr>
              <w:pStyle w:val="TAH"/>
            </w:pPr>
            <w:r w:rsidRPr="00D83EDB">
              <w:t>Unit</w:t>
            </w:r>
          </w:p>
        </w:tc>
        <w:tc>
          <w:tcPr>
            <w:tcW w:w="2948" w:type="dxa"/>
            <w:shd w:val="clear" w:color="auto" w:fill="D9D9D9"/>
          </w:tcPr>
          <w:p w14:paraId="47358D96" w14:textId="77777777" w:rsidR="00364D72" w:rsidRPr="00D83EDB" w:rsidRDefault="00364D72" w:rsidP="00873D42">
            <w:pPr>
              <w:pStyle w:val="TAH"/>
            </w:pPr>
            <w:r w:rsidRPr="00D83EDB">
              <w:t>Value</w:t>
            </w:r>
          </w:p>
        </w:tc>
      </w:tr>
      <w:tr w:rsidR="00364D72" w:rsidRPr="00D83EDB" w14:paraId="4F127871" w14:textId="77777777" w:rsidTr="00873D42">
        <w:trPr>
          <w:jc w:val="center"/>
        </w:trPr>
        <w:tc>
          <w:tcPr>
            <w:tcW w:w="5636" w:type="dxa"/>
            <w:gridSpan w:val="2"/>
            <w:shd w:val="clear" w:color="auto" w:fill="auto"/>
            <w:vAlign w:val="center"/>
          </w:tcPr>
          <w:p w14:paraId="5AA5BD63" w14:textId="77777777" w:rsidR="00364D72" w:rsidRPr="00D83EDB" w:rsidRDefault="00364D72" w:rsidP="00873D42">
            <w:pPr>
              <w:pStyle w:val="TAL"/>
            </w:pPr>
            <w:r w:rsidRPr="00D83EDB">
              <w:t>Duplex mode</w:t>
            </w:r>
          </w:p>
        </w:tc>
        <w:tc>
          <w:tcPr>
            <w:tcW w:w="766" w:type="dxa"/>
            <w:shd w:val="clear" w:color="auto" w:fill="auto"/>
            <w:vAlign w:val="center"/>
          </w:tcPr>
          <w:p w14:paraId="235F7714" w14:textId="77777777" w:rsidR="00364D72" w:rsidRPr="00D83EDB" w:rsidRDefault="00364D72" w:rsidP="00873D42">
            <w:pPr>
              <w:pStyle w:val="TAL"/>
            </w:pPr>
          </w:p>
        </w:tc>
        <w:tc>
          <w:tcPr>
            <w:tcW w:w="2948" w:type="dxa"/>
            <w:shd w:val="clear" w:color="auto" w:fill="auto"/>
            <w:vAlign w:val="center"/>
          </w:tcPr>
          <w:p w14:paraId="2067F443" w14:textId="77777777" w:rsidR="00364D72" w:rsidRPr="00D83EDB" w:rsidRDefault="00364D72" w:rsidP="00873D42">
            <w:pPr>
              <w:pStyle w:val="TAL"/>
            </w:pPr>
            <w:r w:rsidRPr="00D83EDB">
              <w:t>TDD</w:t>
            </w:r>
          </w:p>
        </w:tc>
      </w:tr>
      <w:tr w:rsidR="00364D72" w:rsidRPr="00D83EDB" w14:paraId="200F52C4" w14:textId="77777777" w:rsidTr="00873D42">
        <w:trPr>
          <w:jc w:val="center"/>
        </w:trPr>
        <w:tc>
          <w:tcPr>
            <w:tcW w:w="5636" w:type="dxa"/>
            <w:gridSpan w:val="2"/>
            <w:shd w:val="clear" w:color="auto" w:fill="auto"/>
            <w:vAlign w:val="center"/>
          </w:tcPr>
          <w:p w14:paraId="12A3798B" w14:textId="77777777" w:rsidR="00364D72" w:rsidRPr="00D83EDB" w:rsidRDefault="00364D72" w:rsidP="00873D42">
            <w:pPr>
              <w:pStyle w:val="TAL"/>
            </w:pPr>
            <w:r w:rsidRPr="00D83EDB">
              <w:t>Modulation DL</w:t>
            </w:r>
          </w:p>
        </w:tc>
        <w:tc>
          <w:tcPr>
            <w:tcW w:w="766" w:type="dxa"/>
            <w:shd w:val="clear" w:color="auto" w:fill="auto"/>
            <w:vAlign w:val="center"/>
          </w:tcPr>
          <w:p w14:paraId="247A91F4" w14:textId="77777777" w:rsidR="00364D72" w:rsidRPr="00D83EDB" w:rsidRDefault="00364D72" w:rsidP="00873D42">
            <w:pPr>
              <w:pStyle w:val="TAL"/>
            </w:pPr>
          </w:p>
        </w:tc>
        <w:tc>
          <w:tcPr>
            <w:tcW w:w="2948" w:type="dxa"/>
            <w:shd w:val="clear" w:color="auto" w:fill="auto"/>
            <w:vAlign w:val="center"/>
          </w:tcPr>
          <w:p w14:paraId="0D3E09EC" w14:textId="77777777" w:rsidR="00364D72" w:rsidRPr="00D83EDB" w:rsidRDefault="00364D72" w:rsidP="00873D42">
            <w:pPr>
              <w:pStyle w:val="TAL"/>
            </w:pPr>
            <w:r w:rsidRPr="00D83EDB">
              <w:t>CQI based</w:t>
            </w:r>
          </w:p>
        </w:tc>
      </w:tr>
      <w:tr w:rsidR="00364D72" w:rsidRPr="00D83EDB" w14:paraId="3962B7D0" w14:textId="77777777" w:rsidTr="00873D42">
        <w:trPr>
          <w:jc w:val="center"/>
        </w:trPr>
        <w:tc>
          <w:tcPr>
            <w:tcW w:w="5636" w:type="dxa"/>
            <w:gridSpan w:val="2"/>
            <w:shd w:val="clear" w:color="auto" w:fill="auto"/>
            <w:vAlign w:val="center"/>
          </w:tcPr>
          <w:p w14:paraId="06E6ED3E" w14:textId="77777777" w:rsidR="00364D72" w:rsidRPr="00D83EDB" w:rsidRDefault="00364D72" w:rsidP="00873D42">
            <w:pPr>
              <w:pStyle w:val="TAL"/>
            </w:pPr>
            <w:r w:rsidRPr="00D83EDB">
              <w:t>Modulation UL</w:t>
            </w:r>
          </w:p>
        </w:tc>
        <w:tc>
          <w:tcPr>
            <w:tcW w:w="766" w:type="dxa"/>
            <w:shd w:val="clear" w:color="auto" w:fill="auto"/>
            <w:vAlign w:val="center"/>
          </w:tcPr>
          <w:p w14:paraId="6428144D" w14:textId="77777777" w:rsidR="00364D72" w:rsidRPr="00D83EDB" w:rsidRDefault="00364D72" w:rsidP="00873D42">
            <w:pPr>
              <w:pStyle w:val="TAL"/>
            </w:pPr>
          </w:p>
        </w:tc>
        <w:tc>
          <w:tcPr>
            <w:tcW w:w="2948" w:type="dxa"/>
            <w:shd w:val="clear" w:color="auto" w:fill="auto"/>
            <w:vAlign w:val="center"/>
          </w:tcPr>
          <w:p w14:paraId="709FB153" w14:textId="77777777" w:rsidR="00364D72" w:rsidRPr="00D83EDB" w:rsidRDefault="00364D72" w:rsidP="00873D42">
            <w:pPr>
              <w:pStyle w:val="TAL"/>
            </w:pPr>
            <w:r w:rsidRPr="00D83EDB">
              <w:t>QPSK</w:t>
            </w:r>
          </w:p>
        </w:tc>
      </w:tr>
      <w:tr w:rsidR="00364D72" w:rsidRPr="00D83EDB" w14:paraId="2DCE91F7" w14:textId="77777777" w:rsidTr="00873D42">
        <w:trPr>
          <w:jc w:val="center"/>
        </w:trPr>
        <w:tc>
          <w:tcPr>
            <w:tcW w:w="5636" w:type="dxa"/>
            <w:gridSpan w:val="2"/>
            <w:shd w:val="clear" w:color="auto" w:fill="auto"/>
            <w:vAlign w:val="center"/>
          </w:tcPr>
          <w:p w14:paraId="1B326761" w14:textId="77777777" w:rsidR="00364D72" w:rsidRPr="00D83EDB" w:rsidRDefault="00364D72" w:rsidP="00873D42">
            <w:pPr>
              <w:pStyle w:val="TAL"/>
            </w:pPr>
            <w:r w:rsidRPr="00D83EDB">
              <w:t>Active DL BWP index</w:t>
            </w:r>
          </w:p>
        </w:tc>
        <w:tc>
          <w:tcPr>
            <w:tcW w:w="766" w:type="dxa"/>
            <w:shd w:val="clear" w:color="auto" w:fill="auto"/>
            <w:vAlign w:val="center"/>
          </w:tcPr>
          <w:p w14:paraId="77B4AC48" w14:textId="77777777" w:rsidR="00364D72" w:rsidRPr="00D83EDB" w:rsidRDefault="00364D72" w:rsidP="00873D42">
            <w:pPr>
              <w:pStyle w:val="TAL"/>
            </w:pPr>
          </w:p>
        </w:tc>
        <w:tc>
          <w:tcPr>
            <w:tcW w:w="2948" w:type="dxa"/>
            <w:shd w:val="clear" w:color="auto" w:fill="auto"/>
            <w:vAlign w:val="center"/>
          </w:tcPr>
          <w:p w14:paraId="69424143" w14:textId="77777777" w:rsidR="00364D72" w:rsidRPr="00D83EDB" w:rsidRDefault="00364D72" w:rsidP="00873D42">
            <w:pPr>
              <w:pStyle w:val="TAL"/>
            </w:pPr>
            <w:r w:rsidRPr="00D83EDB">
              <w:t>1</w:t>
            </w:r>
          </w:p>
        </w:tc>
      </w:tr>
      <w:tr w:rsidR="00364D72" w:rsidRPr="00D83EDB" w14:paraId="4125DFA2" w14:textId="77777777" w:rsidTr="00873D42">
        <w:trPr>
          <w:jc w:val="center"/>
        </w:trPr>
        <w:tc>
          <w:tcPr>
            <w:tcW w:w="1729" w:type="dxa"/>
            <w:vMerge w:val="restart"/>
            <w:shd w:val="clear" w:color="auto" w:fill="auto"/>
            <w:vAlign w:val="center"/>
          </w:tcPr>
          <w:p w14:paraId="68C27669" w14:textId="77777777" w:rsidR="00364D72" w:rsidRPr="00D83EDB" w:rsidRDefault="00364D72" w:rsidP="00873D42">
            <w:pPr>
              <w:pStyle w:val="TAL"/>
            </w:pPr>
            <w:r w:rsidRPr="00D83EDB">
              <w:t>PDSCH configuration</w:t>
            </w:r>
          </w:p>
        </w:tc>
        <w:tc>
          <w:tcPr>
            <w:tcW w:w="3907" w:type="dxa"/>
            <w:shd w:val="clear" w:color="auto" w:fill="auto"/>
            <w:vAlign w:val="center"/>
          </w:tcPr>
          <w:p w14:paraId="07459781" w14:textId="77777777" w:rsidR="00364D72" w:rsidRPr="00D83EDB" w:rsidRDefault="00364D72" w:rsidP="00873D42">
            <w:pPr>
              <w:pStyle w:val="TAL"/>
            </w:pPr>
            <w:r w:rsidRPr="00D83EDB">
              <w:t>Mapping type</w:t>
            </w:r>
          </w:p>
        </w:tc>
        <w:tc>
          <w:tcPr>
            <w:tcW w:w="766" w:type="dxa"/>
            <w:shd w:val="clear" w:color="auto" w:fill="auto"/>
            <w:vAlign w:val="center"/>
          </w:tcPr>
          <w:p w14:paraId="13D1DEEC" w14:textId="77777777" w:rsidR="00364D72" w:rsidRPr="00D83EDB" w:rsidRDefault="00364D72" w:rsidP="00873D42">
            <w:pPr>
              <w:pStyle w:val="TAL"/>
            </w:pPr>
          </w:p>
        </w:tc>
        <w:tc>
          <w:tcPr>
            <w:tcW w:w="2948" w:type="dxa"/>
            <w:shd w:val="clear" w:color="auto" w:fill="auto"/>
            <w:vAlign w:val="center"/>
          </w:tcPr>
          <w:p w14:paraId="7561B9E8" w14:textId="77777777" w:rsidR="00364D72" w:rsidRPr="00D83EDB" w:rsidRDefault="00364D72" w:rsidP="00873D42">
            <w:pPr>
              <w:pStyle w:val="TAL"/>
            </w:pPr>
            <w:r w:rsidRPr="00D83EDB">
              <w:t>Type A</w:t>
            </w:r>
          </w:p>
        </w:tc>
      </w:tr>
      <w:tr w:rsidR="00364D72" w:rsidRPr="00D83EDB" w14:paraId="1A7760B1" w14:textId="77777777" w:rsidTr="00873D42">
        <w:trPr>
          <w:jc w:val="center"/>
        </w:trPr>
        <w:tc>
          <w:tcPr>
            <w:tcW w:w="1729" w:type="dxa"/>
            <w:vMerge/>
            <w:shd w:val="clear" w:color="auto" w:fill="auto"/>
            <w:vAlign w:val="center"/>
          </w:tcPr>
          <w:p w14:paraId="6501287C" w14:textId="77777777" w:rsidR="00364D72" w:rsidRPr="00D83EDB" w:rsidRDefault="00364D72" w:rsidP="00873D42">
            <w:pPr>
              <w:pStyle w:val="TAL"/>
            </w:pPr>
          </w:p>
        </w:tc>
        <w:tc>
          <w:tcPr>
            <w:tcW w:w="3907" w:type="dxa"/>
            <w:shd w:val="clear" w:color="auto" w:fill="auto"/>
            <w:vAlign w:val="center"/>
          </w:tcPr>
          <w:p w14:paraId="787B06B1" w14:textId="77777777" w:rsidR="00364D72" w:rsidRPr="00D83EDB" w:rsidRDefault="00364D72" w:rsidP="00873D42">
            <w:pPr>
              <w:pStyle w:val="TAL"/>
            </w:pPr>
            <w:r w:rsidRPr="00D83EDB">
              <w:t>k0</w:t>
            </w:r>
          </w:p>
        </w:tc>
        <w:tc>
          <w:tcPr>
            <w:tcW w:w="766" w:type="dxa"/>
            <w:shd w:val="clear" w:color="auto" w:fill="auto"/>
            <w:vAlign w:val="center"/>
          </w:tcPr>
          <w:p w14:paraId="22BCB8DA" w14:textId="77777777" w:rsidR="00364D72" w:rsidRPr="00D83EDB" w:rsidRDefault="00364D72" w:rsidP="00873D42">
            <w:pPr>
              <w:pStyle w:val="TAL"/>
            </w:pPr>
          </w:p>
        </w:tc>
        <w:tc>
          <w:tcPr>
            <w:tcW w:w="2948" w:type="dxa"/>
            <w:shd w:val="clear" w:color="auto" w:fill="auto"/>
            <w:vAlign w:val="center"/>
          </w:tcPr>
          <w:p w14:paraId="3D0C431C" w14:textId="77777777" w:rsidR="00364D72" w:rsidRPr="00D83EDB" w:rsidRDefault="00364D72" w:rsidP="00873D42">
            <w:pPr>
              <w:pStyle w:val="TAL"/>
            </w:pPr>
            <w:r w:rsidRPr="00D83EDB">
              <w:t>0</w:t>
            </w:r>
          </w:p>
        </w:tc>
      </w:tr>
      <w:tr w:rsidR="00364D72" w:rsidRPr="00D83EDB" w14:paraId="31CD8C9D" w14:textId="77777777" w:rsidTr="00873D42">
        <w:trPr>
          <w:jc w:val="center"/>
        </w:trPr>
        <w:tc>
          <w:tcPr>
            <w:tcW w:w="1729" w:type="dxa"/>
            <w:vMerge/>
            <w:shd w:val="clear" w:color="auto" w:fill="auto"/>
            <w:vAlign w:val="center"/>
          </w:tcPr>
          <w:p w14:paraId="70C51FC5" w14:textId="77777777" w:rsidR="00364D72" w:rsidRPr="00D83EDB" w:rsidRDefault="00364D72" w:rsidP="00873D42">
            <w:pPr>
              <w:pStyle w:val="TAL"/>
            </w:pPr>
          </w:p>
        </w:tc>
        <w:tc>
          <w:tcPr>
            <w:tcW w:w="3907" w:type="dxa"/>
            <w:shd w:val="clear" w:color="auto" w:fill="auto"/>
            <w:vAlign w:val="center"/>
          </w:tcPr>
          <w:p w14:paraId="5560AE9E"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7917CC85" w14:textId="77777777" w:rsidR="00364D72" w:rsidRPr="00D83EDB" w:rsidRDefault="00364D72" w:rsidP="00873D42">
            <w:pPr>
              <w:pStyle w:val="TAL"/>
            </w:pPr>
          </w:p>
        </w:tc>
        <w:tc>
          <w:tcPr>
            <w:tcW w:w="2948" w:type="dxa"/>
            <w:shd w:val="clear" w:color="auto" w:fill="auto"/>
            <w:vAlign w:val="center"/>
          </w:tcPr>
          <w:p w14:paraId="210E0474" w14:textId="77777777" w:rsidR="00364D72" w:rsidRPr="00D83EDB" w:rsidRDefault="00364D72" w:rsidP="00873D42">
            <w:pPr>
              <w:pStyle w:val="TAL"/>
            </w:pPr>
            <w:r w:rsidRPr="00D83EDB">
              <w:t>2</w:t>
            </w:r>
          </w:p>
        </w:tc>
      </w:tr>
      <w:tr w:rsidR="00364D72" w:rsidRPr="00D83EDB" w14:paraId="6112D889" w14:textId="77777777" w:rsidTr="00873D42">
        <w:trPr>
          <w:jc w:val="center"/>
        </w:trPr>
        <w:tc>
          <w:tcPr>
            <w:tcW w:w="1729" w:type="dxa"/>
            <w:vMerge/>
            <w:shd w:val="clear" w:color="auto" w:fill="auto"/>
            <w:vAlign w:val="center"/>
          </w:tcPr>
          <w:p w14:paraId="35983EE6" w14:textId="77777777" w:rsidR="00364D72" w:rsidRPr="00D83EDB" w:rsidRDefault="00364D72" w:rsidP="00873D42">
            <w:pPr>
              <w:pStyle w:val="TAL"/>
            </w:pPr>
          </w:p>
        </w:tc>
        <w:tc>
          <w:tcPr>
            <w:tcW w:w="3907" w:type="dxa"/>
            <w:shd w:val="clear" w:color="auto" w:fill="auto"/>
            <w:vAlign w:val="center"/>
          </w:tcPr>
          <w:p w14:paraId="2CB1CB8E" w14:textId="77777777" w:rsidR="00364D72" w:rsidRPr="00D83EDB" w:rsidRDefault="00364D72" w:rsidP="00873D42">
            <w:pPr>
              <w:pStyle w:val="TAL"/>
            </w:pPr>
            <w:r w:rsidRPr="00D83EDB">
              <w:t>Length (L)</w:t>
            </w:r>
          </w:p>
        </w:tc>
        <w:tc>
          <w:tcPr>
            <w:tcW w:w="766" w:type="dxa"/>
            <w:shd w:val="clear" w:color="auto" w:fill="auto"/>
            <w:vAlign w:val="center"/>
          </w:tcPr>
          <w:p w14:paraId="3BDAE3CC" w14:textId="77777777" w:rsidR="00364D72" w:rsidRPr="00D83EDB" w:rsidRDefault="00364D72" w:rsidP="00873D42">
            <w:pPr>
              <w:pStyle w:val="TAL"/>
            </w:pPr>
          </w:p>
        </w:tc>
        <w:tc>
          <w:tcPr>
            <w:tcW w:w="2948" w:type="dxa"/>
            <w:shd w:val="clear" w:color="auto" w:fill="auto"/>
            <w:vAlign w:val="center"/>
          </w:tcPr>
          <w:p w14:paraId="5761E173" w14:textId="77777777" w:rsidR="00364D72" w:rsidRPr="00D83EDB" w:rsidRDefault="00364D72" w:rsidP="00873D42">
            <w:pPr>
              <w:pStyle w:val="TAL"/>
            </w:pPr>
            <w:r w:rsidRPr="00D83EDB">
              <w:t>Specific to the Reference channel</w:t>
            </w:r>
          </w:p>
        </w:tc>
      </w:tr>
      <w:tr w:rsidR="00364D72" w:rsidRPr="00D83EDB" w14:paraId="2B679F0A" w14:textId="77777777" w:rsidTr="00873D42">
        <w:trPr>
          <w:jc w:val="center"/>
        </w:trPr>
        <w:tc>
          <w:tcPr>
            <w:tcW w:w="1729" w:type="dxa"/>
            <w:vMerge/>
            <w:shd w:val="clear" w:color="auto" w:fill="auto"/>
            <w:vAlign w:val="center"/>
          </w:tcPr>
          <w:p w14:paraId="2B09DEDB" w14:textId="77777777" w:rsidR="00364D72" w:rsidRPr="00D83EDB" w:rsidRDefault="00364D72" w:rsidP="00873D42">
            <w:pPr>
              <w:pStyle w:val="TAL"/>
            </w:pPr>
          </w:p>
        </w:tc>
        <w:tc>
          <w:tcPr>
            <w:tcW w:w="3907" w:type="dxa"/>
            <w:shd w:val="clear" w:color="auto" w:fill="auto"/>
            <w:vAlign w:val="center"/>
          </w:tcPr>
          <w:p w14:paraId="34B73E4B" w14:textId="77777777" w:rsidR="00364D72" w:rsidRPr="00D83EDB" w:rsidRDefault="00364D72" w:rsidP="00873D42">
            <w:pPr>
              <w:pStyle w:val="TAL"/>
            </w:pPr>
            <w:r w:rsidRPr="00D83EDB">
              <w:t>PDSCH aggregation factor</w:t>
            </w:r>
          </w:p>
        </w:tc>
        <w:tc>
          <w:tcPr>
            <w:tcW w:w="766" w:type="dxa"/>
            <w:shd w:val="clear" w:color="auto" w:fill="auto"/>
            <w:vAlign w:val="center"/>
          </w:tcPr>
          <w:p w14:paraId="74DD88B4" w14:textId="77777777" w:rsidR="00364D72" w:rsidRPr="00D83EDB" w:rsidRDefault="00364D72" w:rsidP="00873D42">
            <w:pPr>
              <w:pStyle w:val="TAL"/>
            </w:pPr>
          </w:p>
        </w:tc>
        <w:tc>
          <w:tcPr>
            <w:tcW w:w="2948" w:type="dxa"/>
            <w:shd w:val="clear" w:color="auto" w:fill="auto"/>
            <w:vAlign w:val="center"/>
          </w:tcPr>
          <w:p w14:paraId="71D249D7" w14:textId="77777777" w:rsidR="00364D72" w:rsidRPr="00D83EDB" w:rsidRDefault="00364D72" w:rsidP="00873D42">
            <w:pPr>
              <w:pStyle w:val="TAL"/>
            </w:pPr>
            <w:r w:rsidRPr="00D83EDB">
              <w:t>1</w:t>
            </w:r>
          </w:p>
        </w:tc>
      </w:tr>
      <w:tr w:rsidR="00364D72" w:rsidRPr="00D83EDB" w14:paraId="3B5D7C4F" w14:textId="77777777" w:rsidTr="00873D42">
        <w:trPr>
          <w:jc w:val="center"/>
        </w:trPr>
        <w:tc>
          <w:tcPr>
            <w:tcW w:w="1729" w:type="dxa"/>
            <w:vMerge/>
            <w:shd w:val="clear" w:color="auto" w:fill="auto"/>
            <w:vAlign w:val="center"/>
          </w:tcPr>
          <w:p w14:paraId="414D05B2" w14:textId="77777777" w:rsidR="00364D72" w:rsidRPr="00D83EDB" w:rsidRDefault="00364D72" w:rsidP="00873D42">
            <w:pPr>
              <w:pStyle w:val="TAL"/>
            </w:pPr>
          </w:p>
        </w:tc>
        <w:tc>
          <w:tcPr>
            <w:tcW w:w="3907" w:type="dxa"/>
            <w:shd w:val="clear" w:color="auto" w:fill="auto"/>
            <w:vAlign w:val="center"/>
          </w:tcPr>
          <w:p w14:paraId="42E046F2" w14:textId="77777777" w:rsidR="00364D72" w:rsidRPr="00D83EDB" w:rsidRDefault="00364D72" w:rsidP="00873D42">
            <w:pPr>
              <w:pStyle w:val="TAL"/>
            </w:pPr>
            <w:r w:rsidRPr="00D83EDB">
              <w:t>PRB bundling type</w:t>
            </w:r>
          </w:p>
        </w:tc>
        <w:tc>
          <w:tcPr>
            <w:tcW w:w="766" w:type="dxa"/>
            <w:shd w:val="clear" w:color="auto" w:fill="auto"/>
            <w:vAlign w:val="center"/>
          </w:tcPr>
          <w:p w14:paraId="310E7E1E" w14:textId="77777777" w:rsidR="00364D72" w:rsidRPr="00D83EDB" w:rsidRDefault="00364D72" w:rsidP="00873D42">
            <w:pPr>
              <w:pStyle w:val="TAL"/>
            </w:pPr>
          </w:p>
        </w:tc>
        <w:tc>
          <w:tcPr>
            <w:tcW w:w="2948" w:type="dxa"/>
            <w:shd w:val="clear" w:color="auto" w:fill="auto"/>
            <w:vAlign w:val="center"/>
          </w:tcPr>
          <w:p w14:paraId="14091453" w14:textId="77777777" w:rsidR="00364D72" w:rsidRPr="00D83EDB" w:rsidRDefault="00364D72" w:rsidP="00873D42">
            <w:pPr>
              <w:pStyle w:val="TAL"/>
            </w:pPr>
            <w:r w:rsidRPr="00D83EDB">
              <w:t>Static</w:t>
            </w:r>
          </w:p>
        </w:tc>
      </w:tr>
      <w:tr w:rsidR="00364D72" w:rsidRPr="00D83EDB" w14:paraId="499D434F" w14:textId="77777777" w:rsidTr="00873D42">
        <w:trPr>
          <w:jc w:val="center"/>
        </w:trPr>
        <w:tc>
          <w:tcPr>
            <w:tcW w:w="1729" w:type="dxa"/>
            <w:vMerge/>
            <w:shd w:val="clear" w:color="auto" w:fill="auto"/>
            <w:vAlign w:val="center"/>
          </w:tcPr>
          <w:p w14:paraId="0C76B978" w14:textId="77777777" w:rsidR="00364D72" w:rsidRPr="00D83EDB" w:rsidRDefault="00364D72" w:rsidP="00873D42">
            <w:pPr>
              <w:pStyle w:val="TAL"/>
            </w:pPr>
          </w:p>
        </w:tc>
        <w:tc>
          <w:tcPr>
            <w:tcW w:w="3907" w:type="dxa"/>
            <w:shd w:val="clear" w:color="auto" w:fill="auto"/>
            <w:vAlign w:val="center"/>
          </w:tcPr>
          <w:p w14:paraId="41B5F11B" w14:textId="77777777" w:rsidR="00364D72" w:rsidRPr="00D83EDB" w:rsidRDefault="00364D72" w:rsidP="00873D42">
            <w:pPr>
              <w:pStyle w:val="TAL"/>
            </w:pPr>
            <w:r w:rsidRPr="00D83EDB">
              <w:t>PRB bundling size</w:t>
            </w:r>
          </w:p>
        </w:tc>
        <w:tc>
          <w:tcPr>
            <w:tcW w:w="766" w:type="dxa"/>
            <w:shd w:val="clear" w:color="auto" w:fill="auto"/>
            <w:vAlign w:val="center"/>
          </w:tcPr>
          <w:p w14:paraId="7BEF81B4" w14:textId="77777777" w:rsidR="00364D72" w:rsidRPr="00D83EDB" w:rsidRDefault="00364D72" w:rsidP="00873D42">
            <w:pPr>
              <w:pStyle w:val="TAL"/>
            </w:pPr>
          </w:p>
        </w:tc>
        <w:tc>
          <w:tcPr>
            <w:tcW w:w="2948" w:type="dxa"/>
            <w:shd w:val="clear" w:color="auto" w:fill="auto"/>
            <w:vAlign w:val="center"/>
          </w:tcPr>
          <w:p w14:paraId="2E4FE1FC" w14:textId="77777777" w:rsidR="00364D72" w:rsidRPr="00D83EDB" w:rsidRDefault="00364D72" w:rsidP="00873D42">
            <w:pPr>
              <w:pStyle w:val="TAL"/>
            </w:pPr>
            <w:r w:rsidRPr="00D83EDB">
              <w:t xml:space="preserve">2 </w:t>
            </w:r>
          </w:p>
        </w:tc>
      </w:tr>
      <w:tr w:rsidR="00364D72" w:rsidRPr="00D83EDB" w14:paraId="09AAE5DD" w14:textId="77777777" w:rsidTr="00873D42">
        <w:trPr>
          <w:jc w:val="center"/>
        </w:trPr>
        <w:tc>
          <w:tcPr>
            <w:tcW w:w="1729" w:type="dxa"/>
            <w:vMerge/>
            <w:shd w:val="clear" w:color="auto" w:fill="auto"/>
            <w:vAlign w:val="center"/>
          </w:tcPr>
          <w:p w14:paraId="312C0178" w14:textId="77777777" w:rsidR="00364D72" w:rsidRPr="00D83EDB" w:rsidRDefault="00364D72" w:rsidP="00873D42">
            <w:pPr>
              <w:pStyle w:val="TAL"/>
            </w:pPr>
          </w:p>
        </w:tc>
        <w:tc>
          <w:tcPr>
            <w:tcW w:w="3907" w:type="dxa"/>
            <w:shd w:val="clear" w:color="auto" w:fill="auto"/>
            <w:vAlign w:val="center"/>
          </w:tcPr>
          <w:p w14:paraId="00413549" w14:textId="77777777" w:rsidR="00364D72" w:rsidRPr="00D83EDB" w:rsidRDefault="00364D72" w:rsidP="00873D42">
            <w:pPr>
              <w:pStyle w:val="TAL"/>
            </w:pPr>
            <w:r w:rsidRPr="00D83EDB">
              <w:t>Resource allocation type</w:t>
            </w:r>
          </w:p>
        </w:tc>
        <w:tc>
          <w:tcPr>
            <w:tcW w:w="766" w:type="dxa"/>
            <w:shd w:val="clear" w:color="auto" w:fill="auto"/>
            <w:vAlign w:val="center"/>
          </w:tcPr>
          <w:p w14:paraId="60A5D914" w14:textId="77777777" w:rsidR="00364D72" w:rsidRPr="00D83EDB" w:rsidRDefault="00364D72" w:rsidP="00873D42">
            <w:pPr>
              <w:pStyle w:val="TAL"/>
            </w:pPr>
          </w:p>
        </w:tc>
        <w:tc>
          <w:tcPr>
            <w:tcW w:w="2948" w:type="dxa"/>
            <w:shd w:val="clear" w:color="auto" w:fill="auto"/>
            <w:vAlign w:val="center"/>
          </w:tcPr>
          <w:p w14:paraId="5585D0DF" w14:textId="77777777" w:rsidR="00364D72" w:rsidRPr="00D83EDB" w:rsidRDefault="00364D72" w:rsidP="00873D42">
            <w:pPr>
              <w:pStyle w:val="TAL"/>
            </w:pPr>
            <w:r w:rsidRPr="00D83EDB">
              <w:t>Type 0</w:t>
            </w:r>
          </w:p>
        </w:tc>
      </w:tr>
      <w:tr w:rsidR="00364D72" w:rsidRPr="00D83EDB" w14:paraId="7DAC6E95" w14:textId="77777777" w:rsidTr="00873D42">
        <w:trPr>
          <w:jc w:val="center"/>
        </w:trPr>
        <w:tc>
          <w:tcPr>
            <w:tcW w:w="1729" w:type="dxa"/>
            <w:vMerge/>
            <w:shd w:val="clear" w:color="auto" w:fill="auto"/>
            <w:vAlign w:val="center"/>
          </w:tcPr>
          <w:p w14:paraId="7C410382" w14:textId="77777777" w:rsidR="00364D72" w:rsidRPr="00D83EDB" w:rsidRDefault="00364D72" w:rsidP="00873D42">
            <w:pPr>
              <w:pStyle w:val="TAL"/>
            </w:pPr>
          </w:p>
        </w:tc>
        <w:tc>
          <w:tcPr>
            <w:tcW w:w="3907" w:type="dxa"/>
            <w:shd w:val="clear" w:color="auto" w:fill="auto"/>
            <w:vAlign w:val="center"/>
          </w:tcPr>
          <w:p w14:paraId="65308337" w14:textId="77777777" w:rsidR="00364D72" w:rsidRPr="00D83EDB" w:rsidRDefault="00364D72" w:rsidP="00873D42">
            <w:pPr>
              <w:pStyle w:val="TAL"/>
            </w:pPr>
            <w:r w:rsidRPr="00D83EDB">
              <w:t>RBG size</w:t>
            </w:r>
          </w:p>
        </w:tc>
        <w:tc>
          <w:tcPr>
            <w:tcW w:w="766" w:type="dxa"/>
            <w:shd w:val="clear" w:color="auto" w:fill="auto"/>
            <w:vAlign w:val="center"/>
          </w:tcPr>
          <w:p w14:paraId="1126D1E4" w14:textId="77777777" w:rsidR="00364D72" w:rsidRPr="00D83EDB" w:rsidRDefault="00364D72" w:rsidP="00873D42">
            <w:pPr>
              <w:pStyle w:val="TAL"/>
            </w:pPr>
          </w:p>
        </w:tc>
        <w:tc>
          <w:tcPr>
            <w:tcW w:w="2948" w:type="dxa"/>
            <w:shd w:val="clear" w:color="auto" w:fill="auto"/>
            <w:vAlign w:val="center"/>
          </w:tcPr>
          <w:p w14:paraId="194EC370" w14:textId="77777777" w:rsidR="00364D72" w:rsidRPr="00D83EDB" w:rsidRDefault="00364D72" w:rsidP="00873D42">
            <w:pPr>
              <w:pStyle w:val="TAL"/>
            </w:pPr>
            <w:r w:rsidRPr="00D83EDB">
              <w:t>Config2</w:t>
            </w:r>
          </w:p>
        </w:tc>
      </w:tr>
      <w:tr w:rsidR="00364D72" w:rsidRPr="00D83EDB" w14:paraId="75B772A4" w14:textId="77777777" w:rsidTr="00873D42">
        <w:trPr>
          <w:jc w:val="center"/>
        </w:trPr>
        <w:tc>
          <w:tcPr>
            <w:tcW w:w="1729" w:type="dxa"/>
            <w:vMerge/>
            <w:shd w:val="clear" w:color="auto" w:fill="auto"/>
            <w:vAlign w:val="center"/>
          </w:tcPr>
          <w:p w14:paraId="5B1B5498" w14:textId="77777777" w:rsidR="00364D72" w:rsidRPr="00D83EDB" w:rsidRDefault="00364D72" w:rsidP="00873D42">
            <w:pPr>
              <w:pStyle w:val="TAL"/>
            </w:pPr>
          </w:p>
        </w:tc>
        <w:tc>
          <w:tcPr>
            <w:tcW w:w="3907" w:type="dxa"/>
            <w:shd w:val="clear" w:color="auto" w:fill="auto"/>
            <w:vAlign w:val="center"/>
          </w:tcPr>
          <w:p w14:paraId="42893ED5" w14:textId="77777777" w:rsidR="00364D72" w:rsidRPr="00D83EDB" w:rsidRDefault="00364D72" w:rsidP="00873D42">
            <w:pPr>
              <w:pStyle w:val="TAL"/>
            </w:pPr>
            <w:r w:rsidRPr="00D83EDB">
              <w:t>VRB-to-PRB mapping type</w:t>
            </w:r>
          </w:p>
        </w:tc>
        <w:tc>
          <w:tcPr>
            <w:tcW w:w="766" w:type="dxa"/>
            <w:shd w:val="clear" w:color="auto" w:fill="auto"/>
            <w:vAlign w:val="center"/>
          </w:tcPr>
          <w:p w14:paraId="263C55A3" w14:textId="77777777" w:rsidR="00364D72" w:rsidRPr="00D83EDB" w:rsidRDefault="00364D72" w:rsidP="00873D42">
            <w:pPr>
              <w:pStyle w:val="TAL"/>
            </w:pPr>
          </w:p>
        </w:tc>
        <w:tc>
          <w:tcPr>
            <w:tcW w:w="2948" w:type="dxa"/>
            <w:shd w:val="clear" w:color="auto" w:fill="auto"/>
            <w:vAlign w:val="center"/>
          </w:tcPr>
          <w:p w14:paraId="73AE0309" w14:textId="77777777" w:rsidR="00364D72" w:rsidRPr="00D83EDB" w:rsidRDefault="00364D72" w:rsidP="00873D42">
            <w:pPr>
              <w:pStyle w:val="TAL"/>
            </w:pPr>
            <w:r w:rsidRPr="00D83EDB">
              <w:t>Non-interleaved</w:t>
            </w:r>
          </w:p>
        </w:tc>
      </w:tr>
      <w:tr w:rsidR="00364D72" w:rsidRPr="00D83EDB" w14:paraId="70ED9541" w14:textId="77777777" w:rsidTr="00873D42">
        <w:trPr>
          <w:jc w:val="center"/>
        </w:trPr>
        <w:tc>
          <w:tcPr>
            <w:tcW w:w="1729" w:type="dxa"/>
            <w:vMerge/>
            <w:shd w:val="clear" w:color="auto" w:fill="auto"/>
            <w:vAlign w:val="center"/>
          </w:tcPr>
          <w:p w14:paraId="19B5FFE2" w14:textId="77777777" w:rsidR="00364D72" w:rsidRPr="00D83EDB" w:rsidRDefault="00364D72" w:rsidP="00873D42">
            <w:pPr>
              <w:pStyle w:val="TAL"/>
            </w:pPr>
          </w:p>
        </w:tc>
        <w:tc>
          <w:tcPr>
            <w:tcW w:w="3907" w:type="dxa"/>
            <w:shd w:val="clear" w:color="auto" w:fill="auto"/>
            <w:vAlign w:val="center"/>
          </w:tcPr>
          <w:p w14:paraId="76262FC7" w14:textId="77777777" w:rsidR="00364D72" w:rsidRPr="00D83EDB" w:rsidRDefault="00364D72" w:rsidP="00873D42">
            <w:pPr>
              <w:pStyle w:val="TAL"/>
            </w:pPr>
            <w:r w:rsidRPr="00D83EDB">
              <w:t>VRB-to-PRB mapping interleaver bundle size</w:t>
            </w:r>
          </w:p>
        </w:tc>
        <w:tc>
          <w:tcPr>
            <w:tcW w:w="766" w:type="dxa"/>
            <w:shd w:val="clear" w:color="auto" w:fill="auto"/>
            <w:vAlign w:val="center"/>
          </w:tcPr>
          <w:p w14:paraId="3203EBB7" w14:textId="77777777" w:rsidR="00364D72" w:rsidRPr="00D83EDB" w:rsidRDefault="00364D72" w:rsidP="00873D42">
            <w:pPr>
              <w:pStyle w:val="TAL"/>
            </w:pPr>
          </w:p>
        </w:tc>
        <w:tc>
          <w:tcPr>
            <w:tcW w:w="2948" w:type="dxa"/>
            <w:shd w:val="clear" w:color="auto" w:fill="auto"/>
            <w:vAlign w:val="center"/>
          </w:tcPr>
          <w:p w14:paraId="5B76A039" w14:textId="77777777" w:rsidR="00364D72" w:rsidRPr="00D83EDB" w:rsidRDefault="00364D72" w:rsidP="00873D42">
            <w:pPr>
              <w:pStyle w:val="TAL"/>
            </w:pPr>
            <w:r w:rsidRPr="00D83EDB">
              <w:t>N/A</w:t>
            </w:r>
          </w:p>
        </w:tc>
      </w:tr>
      <w:tr w:rsidR="00364D72" w:rsidRPr="00D83EDB" w14:paraId="0E1F12F5" w14:textId="77777777" w:rsidTr="00873D42">
        <w:trPr>
          <w:jc w:val="center"/>
        </w:trPr>
        <w:tc>
          <w:tcPr>
            <w:tcW w:w="1729" w:type="dxa"/>
            <w:vMerge w:val="restart"/>
            <w:shd w:val="clear" w:color="auto" w:fill="auto"/>
            <w:vAlign w:val="center"/>
          </w:tcPr>
          <w:p w14:paraId="6583C3B1" w14:textId="77777777" w:rsidR="00364D72" w:rsidRPr="00D83EDB" w:rsidRDefault="00364D72" w:rsidP="00873D42">
            <w:pPr>
              <w:pStyle w:val="TAL"/>
            </w:pPr>
            <w:r w:rsidRPr="00D83EDB">
              <w:t>PDSCH DMRS configuration</w:t>
            </w:r>
          </w:p>
        </w:tc>
        <w:tc>
          <w:tcPr>
            <w:tcW w:w="3907" w:type="dxa"/>
            <w:shd w:val="clear" w:color="auto" w:fill="auto"/>
            <w:vAlign w:val="center"/>
          </w:tcPr>
          <w:p w14:paraId="0AF7387E" w14:textId="77777777" w:rsidR="00364D72" w:rsidRPr="00D83EDB" w:rsidRDefault="00364D72" w:rsidP="00873D42">
            <w:pPr>
              <w:pStyle w:val="TAL"/>
            </w:pPr>
            <w:r w:rsidRPr="00D83EDB">
              <w:t>DMRS Type</w:t>
            </w:r>
          </w:p>
        </w:tc>
        <w:tc>
          <w:tcPr>
            <w:tcW w:w="766" w:type="dxa"/>
            <w:shd w:val="clear" w:color="auto" w:fill="auto"/>
            <w:vAlign w:val="center"/>
          </w:tcPr>
          <w:p w14:paraId="493EEF6C" w14:textId="77777777" w:rsidR="00364D72" w:rsidRPr="00D83EDB" w:rsidRDefault="00364D72" w:rsidP="00873D42">
            <w:pPr>
              <w:pStyle w:val="TAL"/>
            </w:pPr>
          </w:p>
        </w:tc>
        <w:tc>
          <w:tcPr>
            <w:tcW w:w="2948" w:type="dxa"/>
            <w:shd w:val="clear" w:color="auto" w:fill="auto"/>
            <w:vAlign w:val="center"/>
          </w:tcPr>
          <w:p w14:paraId="0E73DE2D" w14:textId="77777777" w:rsidR="00364D72" w:rsidRPr="00D83EDB" w:rsidRDefault="00364D72" w:rsidP="00873D42">
            <w:pPr>
              <w:pStyle w:val="TAL"/>
            </w:pPr>
            <w:r w:rsidRPr="00D83EDB">
              <w:t>Type 1</w:t>
            </w:r>
          </w:p>
        </w:tc>
      </w:tr>
      <w:tr w:rsidR="00364D72" w:rsidRPr="00D83EDB" w14:paraId="2816FA6D" w14:textId="77777777" w:rsidTr="00873D42">
        <w:trPr>
          <w:jc w:val="center"/>
        </w:trPr>
        <w:tc>
          <w:tcPr>
            <w:tcW w:w="1729" w:type="dxa"/>
            <w:vMerge/>
            <w:shd w:val="clear" w:color="auto" w:fill="auto"/>
            <w:vAlign w:val="center"/>
          </w:tcPr>
          <w:p w14:paraId="5926F3BB" w14:textId="77777777" w:rsidR="00364D72" w:rsidRPr="00D83EDB" w:rsidRDefault="00364D72" w:rsidP="00873D42">
            <w:pPr>
              <w:pStyle w:val="TAL"/>
            </w:pPr>
          </w:p>
        </w:tc>
        <w:tc>
          <w:tcPr>
            <w:tcW w:w="3907" w:type="dxa"/>
            <w:shd w:val="clear" w:color="auto" w:fill="auto"/>
            <w:vAlign w:val="center"/>
          </w:tcPr>
          <w:p w14:paraId="466125A6" w14:textId="77777777" w:rsidR="00364D72" w:rsidRPr="00D83EDB" w:rsidRDefault="00364D72" w:rsidP="00873D42">
            <w:pPr>
              <w:pStyle w:val="TAL"/>
            </w:pPr>
            <w:r w:rsidRPr="00D83EDB">
              <w:t>Number of additional DMRS</w:t>
            </w:r>
          </w:p>
        </w:tc>
        <w:tc>
          <w:tcPr>
            <w:tcW w:w="766" w:type="dxa"/>
            <w:shd w:val="clear" w:color="auto" w:fill="auto"/>
            <w:vAlign w:val="center"/>
          </w:tcPr>
          <w:p w14:paraId="17EE2D8B" w14:textId="77777777" w:rsidR="00364D72" w:rsidRPr="00D83EDB" w:rsidRDefault="00364D72" w:rsidP="00873D42">
            <w:pPr>
              <w:pStyle w:val="TAL"/>
            </w:pPr>
          </w:p>
        </w:tc>
        <w:tc>
          <w:tcPr>
            <w:tcW w:w="2948" w:type="dxa"/>
            <w:shd w:val="clear" w:color="auto" w:fill="auto"/>
            <w:vAlign w:val="center"/>
          </w:tcPr>
          <w:p w14:paraId="2755F7FA" w14:textId="77777777" w:rsidR="00364D72" w:rsidRPr="00D83EDB" w:rsidRDefault="00364D72" w:rsidP="00873D42">
            <w:pPr>
              <w:pStyle w:val="TAL"/>
            </w:pPr>
            <w:r w:rsidRPr="00D83EDB">
              <w:t>1</w:t>
            </w:r>
          </w:p>
        </w:tc>
      </w:tr>
      <w:tr w:rsidR="00364D72" w:rsidRPr="00D83EDB" w14:paraId="313FBFFB" w14:textId="77777777" w:rsidTr="00873D42">
        <w:trPr>
          <w:jc w:val="center"/>
        </w:trPr>
        <w:tc>
          <w:tcPr>
            <w:tcW w:w="1729" w:type="dxa"/>
            <w:vMerge/>
            <w:shd w:val="clear" w:color="auto" w:fill="auto"/>
            <w:vAlign w:val="center"/>
          </w:tcPr>
          <w:p w14:paraId="149201D0" w14:textId="77777777" w:rsidR="00364D72" w:rsidRPr="00D83EDB" w:rsidRDefault="00364D72" w:rsidP="00873D42">
            <w:pPr>
              <w:pStyle w:val="TAL"/>
            </w:pPr>
          </w:p>
        </w:tc>
        <w:tc>
          <w:tcPr>
            <w:tcW w:w="3907" w:type="dxa"/>
            <w:shd w:val="clear" w:color="auto" w:fill="auto"/>
            <w:vAlign w:val="center"/>
          </w:tcPr>
          <w:p w14:paraId="405C56B7"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31776F44" w14:textId="77777777" w:rsidR="00364D72" w:rsidRPr="00D83EDB" w:rsidRDefault="00364D72" w:rsidP="00873D42">
            <w:pPr>
              <w:pStyle w:val="TAL"/>
            </w:pPr>
          </w:p>
        </w:tc>
        <w:tc>
          <w:tcPr>
            <w:tcW w:w="2948" w:type="dxa"/>
            <w:shd w:val="clear" w:color="auto" w:fill="auto"/>
            <w:vAlign w:val="center"/>
          </w:tcPr>
          <w:p w14:paraId="4DF453CD" w14:textId="77777777" w:rsidR="00364D72" w:rsidRPr="00D83EDB" w:rsidRDefault="00364D72" w:rsidP="00873D42">
            <w:pPr>
              <w:pStyle w:val="TAL"/>
            </w:pPr>
            <w:r w:rsidRPr="00D83EDB">
              <w:t>1</w:t>
            </w:r>
          </w:p>
        </w:tc>
      </w:tr>
      <w:tr w:rsidR="00364D72" w:rsidRPr="00D83EDB" w14:paraId="18DA6898"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B4D839"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5D7ECF5"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AA3C5C" w14:textId="77777777" w:rsidR="00364D72" w:rsidRPr="00D83EDB" w:rsidRDefault="00364D72" w:rsidP="00873D42">
            <w:pPr>
              <w:pStyle w:val="TAL"/>
            </w:pPr>
            <w:r w:rsidRPr="00D83EDB">
              <w:t>8</w:t>
            </w:r>
          </w:p>
        </w:tc>
      </w:tr>
      <w:tr w:rsidR="00364D72" w:rsidRPr="00D83EDB" w14:paraId="4046E75C"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B5A86" w14:textId="77777777" w:rsidR="00364D72" w:rsidRPr="00D83EDB" w:rsidRDefault="00364D72" w:rsidP="00873D42">
            <w:pPr>
              <w:pStyle w:val="TAL"/>
            </w:pPr>
            <w:r w:rsidRPr="00D83EDB">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8FC8F37"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2C0EDDDD"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5162398E" w14:textId="77777777" w:rsidR="00364D72" w:rsidRPr="00D83EDB" w:rsidRDefault="00364D72" w:rsidP="00873D42">
            <w:pPr>
              <w:pStyle w:val="TAL"/>
            </w:pPr>
            <w:r w:rsidRPr="00D83EDB">
              <w:t xml:space="preserve">Table A.1.2-1 of TS 38.101-4 </w:t>
            </w:r>
            <w:r>
              <w:t>[8]</w:t>
            </w:r>
            <w:r w:rsidRPr="00D83EDB">
              <w:t>: TDD UL-DL configuration for SCS 15 kHz</w:t>
            </w:r>
          </w:p>
        </w:tc>
      </w:tr>
    </w:tbl>
    <w:p w14:paraId="2E23F8BA" w14:textId="77777777" w:rsidR="00832144" w:rsidRDefault="00832144" w:rsidP="00832144"/>
    <w:p w14:paraId="7B26880A" w14:textId="360D0FCD" w:rsidR="00364D72" w:rsidRPr="00D83EDB" w:rsidRDefault="00364D72" w:rsidP="00364D72">
      <w:pPr>
        <w:pStyle w:val="TH"/>
      </w:pPr>
      <w:r>
        <w:lastRenderedPageBreak/>
        <w:t>Table 9.2-9</w:t>
      </w:r>
      <w:r w:rsidRPr="00D83EDB">
        <w:t>: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309039F3" w14:textId="77777777" w:rsidTr="007974E8">
        <w:tc>
          <w:tcPr>
            <w:tcW w:w="2787" w:type="pct"/>
            <w:gridSpan w:val="2"/>
            <w:vMerge w:val="restart"/>
            <w:shd w:val="clear" w:color="auto" w:fill="D9D9D9" w:themeFill="background1" w:themeFillShade="D9"/>
            <w:vAlign w:val="center"/>
          </w:tcPr>
          <w:p w14:paraId="103DDCC0"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04A61A1" w14:textId="77777777" w:rsidR="00364D72" w:rsidRPr="00D83EDB" w:rsidRDefault="00364D72" w:rsidP="008C7243">
            <w:pPr>
              <w:pStyle w:val="TAH"/>
            </w:pPr>
            <w:r w:rsidRPr="00D83EDB">
              <w:t>5G NR band</w:t>
            </w:r>
          </w:p>
        </w:tc>
      </w:tr>
      <w:tr w:rsidR="00364D72" w:rsidRPr="00D83EDB" w14:paraId="07A03E9F" w14:textId="77777777" w:rsidTr="007974E8">
        <w:tc>
          <w:tcPr>
            <w:tcW w:w="2787" w:type="pct"/>
            <w:gridSpan w:val="2"/>
            <w:vMerge/>
            <w:shd w:val="clear" w:color="auto" w:fill="D9D9D9" w:themeFill="background1" w:themeFillShade="D9"/>
            <w:vAlign w:val="center"/>
          </w:tcPr>
          <w:p w14:paraId="280BFEAA" w14:textId="77777777" w:rsidR="00364D72" w:rsidRPr="00D83EDB" w:rsidRDefault="00364D72" w:rsidP="008C7243">
            <w:pPr>
              <w:pStyle w:val="TAH"/>
            </w:pPr>
          </w:p>
        </w:tc>
        <w:tc>
          <w:tcPr>
            <w:tcW w:w="553" w:type="pct"/>
            <w:shd w:val="clear" w:color="auto" w:fill="D9D9D9" w:themeFill="background1" w:themeFillShade="D9"/>
            <w:vAlign w:val="center"/>
          </w:tcPr>
          <w:p w14:paraId="6F357BFF"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71E2E756"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28D1B844"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1096E372" w14:textId="77777777" w:rsidR="00364D72" w:rsidRPr="00D83EDB" w:rsidRDefault="00364D72" w:rsidP="008C7243">
            <w:pPr>
              <w:pStyle w:val="TAH"/>
            </w:pPr>
            <w:r w:rsidRPr="00D83EDB">
              <w:t>n78</w:t>
            </w:r>
          </w:p>
        </w:tc>
      </w:tr>
      <w:tr w:rsidR="00364D72" w:rsidRPr="00D83EDB" w14:paraId="41BC2CC7" w14:textId="77777777" w:rsidTr="00873D42">
        <w:tc>
          <w:tcPr>
            <w:tcW w:w="2787" w:type="pct"/>
            <w:gridSpan w:val="2"/>
          </w:tcPr>
          <w:p w14:paraId="298F01B3" w14:textId="77777777" w:rsidR="00364D72" w:rsidRPr="00D83EDB" w:rsidRDefault="00364D72" w:rsidP="00873D42">
            <w:pPr>
              <w:pStyle w:val="TAL"/>
            </w:pPr>
            <w:r w:rsidRPr="00D83EDB">
              <w:t>Bandwidth (MHz)</w:t>
            </w:r>
          </w:p>
        </w:tc>
        <w:tc>
          <w:tcPr>
            <w:tcW w:w="553" w:type="pct"/>
          </w:tcPr>
          <w:p w14:paraId="6E4102BF" w14:textId="77777777" w:rsidR="00364D72" w:rsidRPr="00D83EDB" w:rsidRDefault="00364D72" w:rsidP="00873D42">
            <w:pPr>
              <w:pStyle w:val="TAL"/>
            </w:pPr>
            <w:r w:rsidRPr="00D83EDB">
              <w:t>100</w:t>
            </w:r>
          </w:p>
        </w:tc>
        <w:tc>
          <w:tcPr>
            <w:tcW w:w="553" w:type="pct"/>
          </w:tcPr>
          <w:p w14:paraId="4F13479B" w14:textId="77777777" w:rsidR="00364D72" w:rsidRPr="00D83EDB" w:rsidRDefault="00364D72" w:rsidP="00873D42">
            <w:pPr>
              <w:pStyle w:val="TAL"/>
            </w:pPr>
            <w:r w:rsidRPr="00D83EDB">
              <w:t>100</w:t>
            </w:r>
          </w:p>
        </w:tc>
        <w:tc>
          <w:tcPr>
            <w:tcW w:w="553" w:type="pct"/>
          </w:tcPr>
          <w:p w14:paraId="31AEE6A4" w14:textId="77777777" w:rsidR="00364D72" w:rsidRPr="00D83EDB" w:rsidRDefault="00364D72" w:rsidP="00873D42">
            <w:pPr>
              <w:pStyle w:val="TAL"/>
            </w:pPr>
            <w:r w:rsidRPr="00D83EDB">
              <w:t>100</w:t>
            </w:r>
          </w:p>
        </w:tc>
        <w:tc>
          <w:tcPr>
            <w:tcW w:w="553" w:type="pct"/>
          </w:tcPr>
          <w:p w14:paraId="1DD2F98C" w14:textId="77777777" w:rsidR="00364D72" w:rsidRPr="00D83EDB" w:rsidRDefault="00364D72" w:rsidP="00873D42">
            <w:pPr>
              <w:pStyle w:val="TAL"/>
            </w:pPr>
            <w:r w:rsidRPr="00D83EDB">
              <w:t>100</w:t>
            </w:r>
          </w:p>
        </w:tc>
      </w:tr>
      <w:tr w:rsidR="00364D72" w:rsidRPr="00D83EDB" w14:paraId="6F193F4E" w14:textId="77777777" w:rsidTr="00873D42">
        <w:tc>
          <w:tcPr>
            <w:tcW w:w="2787" w:type="pct"/>
            <w:gridSpan w:val="2"/>
          </w:tcPr>
          <w:p w14:paraId="6B0E9B9E" w14:textId="77777777" w:rsidR="00364D72" w:rsidRPr="00D83EDB" w:rsidRDefault="00364D72" w:rsidP="00873D42">
            <w:pPr>
              <w:pStyle w:val="TAL"/>
            </w:pPr>
            <w:r w:rsidRPr="00D83EDB">
              <w:t>SCS</w:t>
            </w:r>
          </w:p>
        </w:tc>
        <w:tc>
          <w:tcPr>
            <w:tcW w:w="553" w:type="pct"/>
          </w:tcPr>
          <w:p w14:paraId="2A74E79F" w14:textId="77777777" w:rsidR="00364D72" w:rsidRPr="00D83EDB" w:rsidRDefault="00364D72" w:rsidP="00873D42">
            <w:pPr>
              <w:pStyle w:val="TAL"/>
            </w:pPr>
            <w:r w:rsidRPr="00D83EDB">
              <w:t>30</w:t>
            </w:r>
          </w:p>
        </w:tc>
        <w:tc>
          <w:tcPr>
            <w:tcW w:w="553" w:type="pct"/>
          </w:tcPr>
          <w:p w14:paraId="61E695E7" w14:textId="77777777" w:rsidR="00364D72" w:rsidRPr="00D83EDB" w:rsidRDefault="00364D72" w:rsidP="00873D42">
            <w:pPr>
              <w:pStyle w:val="TAL"/>
            </w:pPr>
            <w:r w:rsidRPr="00D83EDB">
              <w:t>30</w:t>
            </w:r>
          </w:p>
        </w:tc>
        <w:tc>
          <w:tcPr>
            <w:tcW w:w="553" w:type="pct"/>
          </w:tcPr>
          <w:p w14:paraId="6611A245" w14:textId="77777777" w:rsidR="00364D72" w:rsidRPr="00D83EDB" w:rsidRDefault="00364D72" w:rsidP="00873D42">
            <w:pPr>
              <w:pStyle w:val="TAL"/>
            </w:pPr>
            <w:r w:rsidRPr="00D83EDB">
              <w:t>30</w:t>
            </w:r>
          </w:p>
        </w:tc>
        <w:tc>
          <w:tcPr>
            <w:tcW w:w="553" w:type="pct"/>
          </w:tcPr>
          <w:p w14:paraId="4D8B2BB9" w14:textId="77777777" w:rsidR="00364D72" w:rsidRPr="00D83EDB" w:rsidRDefault="00364D72" w:rsidP="00873D42">
            <w:pPr>
              <w:pStyle w:val="TAL"/>
            </w:pPr>
            <w:r w:rsidRPr="00D83EDB">
              <w:t>30</w:t>
            </w:r>
          </w:p>
        </w:tc>
      </w:tr>
      <w:tr w:rsidR="00364D72" w:rsidRPr="00D83EDB" w14:paraId="64486F17" w14:textId="77777777" w:rsidTr="00873D42">
        <w:tc>
          <w:tcPr>
            <w:tcW w:w="1383" w:type="pct"/>
            <w:vMerge w:val="restart"/>
            <w:vAlign w:val="center"/>
          </w:tcPr>
          <w:p w14:paraId="369E9124" w14:textId="77777777" w:rsidR="00364D72" w:rsidRPr="00D83EDB" w:rsidRDefault="00364D72" w:rsidP="00873D42">
            <w:pPr>
              <w:pStyle w:val="TAL"/>
            </w:pPr>
            <w:r w:rsidRPr="00D83EDB">
              <w:t>Reference channel measurement</w:t>
            </w:r>
          </w:p>
        </w:tc>
        <w:tc>
          <w:tcPr>
            <w:tcW w:w="1405" w:type="pct"/>
          </w:tcPr>
          <w:p w14:paraId="7C32EB04" w14:textId="77777777" w:rsidR="00364D72" w:rsidRPr="00D83EDB" w:rsidRDefault="00364D72" w:rsidP="00873D42">
            <w:pPr>
              <w:pStyle w:val="TAL"/>
            </w:pPr>
            <w:r w:rsidRPr="00D83EDB">
              <w:t>Allocated resource bocks</w:t>
            </w:r>
          </w:p>
        </w:tc>
        <w:tc>
          <w:tcPr>
            <w:tcW w:w="553" w:type="pct"/>
          </w:tcPr>
          <w:p w14:paraId="486EE998" w14:textId="77777777" w:rsidR="00364D72" w:rsidRPr="00D83EDB" w:rsidRDefault="00364D72" w:rsidP="00873D42">
            <w:pPr>
              <w:pStyle w:val="TAL"/>
            </w:pPr>
            <w:r w:rsidRPr="00D83EDB">
              <w:t>273</w:t>
            </w:r>
          </w:p>
        </w:tc>
        <w:tc>
          <w:tcPr>
            <w:tcW w:w="553" w:type="pct"/>
          </w:tcPr>
          <w:p w14:paraId="620450D8" w14:textId="77777777" w:rsidR="00364D72" w:rsidRPr="00D83EDB" w:rsidRDefault="00364D72" w:rsidP="00873D42">
            <w:pPr>
              <w:pStyle w:val="TAL"/>
            </w:pPr>
            <w:r w:rsidRPr="00D83EDB">
              <w:t>273</w:t>
            </w:r>
          </w:p>
        </w:tc>
        <w:tc>
          <w:tcPr>
            <w:tcW w:w="553" w:type="pct"/>
          </w:tcPr>
          <w:p w14:paraId="5A9E6C7F" w14:textId="77777777" w:rsidR="00364D72" w:rsidRPr="00D83EDB" w:rsidRDefault="00364D72" w:rsidP="00873D42">
            <w:pPr>
              <w:pStyle w:val="TAL"/>
            </w:pPr>
            <w:r w:rsidRPr="00D83EDB">
              <w:t>273</w:t>
            </w:r>
          </w:p>
        </w:tc>
        <w:tc>
          <w:tcPr>
            <w:tcW w:w="553" w:type="pct"/>
          </w:tcPr>
          <w:p w14:paraId="0AB531E9" w14:textId="77777777" w:rsidR="00364D72" w:rsidRPr="00D83EDB" w:rsidRDefault="00364D72" w:rsidP="00873D42">
            <w:pPr>
              <w:pStyle w:val="TAL"/>
            </w:pPr>
            <w:r w:rsidRPr="00D83EDB">
              <w:t>273</w:t>
            </w:r>
          </w:p>
        </w:tc>
      </w:tr>
      <w:tr w:rsidR="00364D72" w:rsidRPr="00D83EDB" w14:paraId="23FADE35" w14:textId="77777777" w:rsidTr="00873D42">
        <w:tc>
          <w:tcPr>
            <w:tcW w:w="1383" w:type="pct"/>
            <w:vMerge/>
          </w:tcPr>
          <w:p w14:paraId="49DAAF14" w14:textId="77777777" w:rsidR="00364D72" w:rsidRPr="00D83EDB" w:rsidRDefault="00364D72" w:rsidP="00873D42">
            <w:pPr>
              <w:pStyle w:val="TAL"/>
            </w:pPr>
          </w:p>
        </w:tc>
        <w:tc>
          <w:tcPr>
            <w:tcW w:w="1405" w:type="pct"/>
          </w:tcPr>
          <w:p w14:paraId="657B776B" w14:textId="77777777" w:rsidR="00364D72" w:rsidRPr="00D83EDB" w:rsidRDefault="00364D72" w:rsidP="00873D42">
            <w:pPr>
              <w:pStyle w:val="TAL"/>
            </w:pPr>
            <w:r w:rsidRPr="00D83EDB">
              <w:t>For 30 kHz</w:t>
            </w:r>
          </w:p>
          <w:p w14:paraId="4CA125F4" w14:textId="77777777" w:rsidR="00364D72" w:rsidRPr="00D83EDB" w:rsidRDefault="00364D72" w:rsidP="00873D42">
            <w:pPr>
              <w:pStyle w:val="TAL"/>
            </w:pPr>
            <w:r w:rsidRPr="00D83EDB">
              <w:t xml:space="preserve">  For Slot i, if mod(i, 10) = 7 for i from {0,…,39}</w:t>
            </w:r>
          </w:p>
        </w:tc>
        <w:tc>
          <w:tcPr>
            <w:tcW w:w="553" w:type="pct"/>
          </w:tcPr>
          <w:p w14:paraId="5D39D290" w14:textId="77777777" w:rsidR="00364D72" w:rsidRPr="00D83EDB" w:rsidRDefault="00364D72" w:rsidP="00873D42">
            <w:pPr>
              <w:pStyle w:val="TAL"/>
            </w:pPr>
            <w:r w:rsidRPr="00D83EDB">
              <w:t>4</w:t>
            </w:r>
          </w:p>
        </w:tc>
        <w:tc>
          <w:tcPr>
            <w:tcW w:w="553" w:type="pct"/>
          </w:tcPr>
          <w:p w14:paraId="0E4FBEC0" w14:textId="77777777" w:rsidR="00364D72" w:rsidRPr="00D83EDB" w:rsidRDefault="00364D72" w:rsidP="00873D42">
            <w:pPr>
              <w:pStyle w:val="TAL"/>
            </w:pPr>
            <w:r w:rsidRPr="00D83EDB">
              <w:t>4</w:t>
            </w:r>
          </w:p>
        </w:tc>
        <w:tc>
          <w:tcPr>
            <w:tcW w:w="553" w:type="pct"/>
          </w:tcPr>
          <w:p w14:paraId="24557676" w14:textId="77777777" w:rsidR="00364D72" w:rsidRPr="00D83EDB" w:rsidRDefault="00364D72" w:rsidP="00873D42">
            <w:pPr>
              <w:pStyle w:val="TAL"/>
            </w:pPr>
            <w:r w:rsidRPr="00D83EDB">
              <w:t>4</w:t>
            </w:r>
          </w:p>
        </w:tc>
        <w:tc>
          <w:tcPr>
            <w:tcW w:w="553" w:type="pct"/>
          </w:tcPr>
          <w:p w14:paraId="7DAE54DF" w14:textId="77777777" w:rsidR="00364D72" w:rsidRPr="00D83EDB" w:rsidRDefault="00364D72" w:rsidP="00873D42">
            <w:pPr>
              <w:pStyle w:val="TAL"/>
            </w:pPr>
            <w:r w:rsidRPr="00D83EDB">
              <w:t>4</w:t>
            </w:r>
          </w:p>
        </w:tc>
      </w:tr>
      <w:tr w:rsidR="00364D72" w:rsidRPr="00D83EDB" w14:paraId="0170D9E9" w14:textId="77777777" w:rsidTr="00873D42">
        <w:tc>
          <w:tcPr>
            <w:tcW w:w="1383" w:type="pct"/>
            <w:vMerge/>
          </w:tcPr>
          <w:p w14:paraId="6A2B6002" w14:textId="77777777" w:rsidR="00364D72" w:rsidRPr="00D83EDB" w:rsidRDefault="00364D72" w:rsidP="00873D42">
            <w:pPr>
              <w:pStyle w:val="TAL"/>
            </w:pPr>
          </w:p>
        </w:tc>
        <w:tc>
          <w:tcPr>
            <w:tcW w:w="1405" w:type="pct"/>
          </w:tcPr>
          <w:p w14:paraId="1D0F14E1" w14:textId="77777777" w:rsidR="00364D72" w:rsidRPr="00D83EDB" w:rsidRDefault="00364D72" w:rsidP="00873D42">
            <w:pPr>
              <w:pStyle w:val="TAL"/>
            </w:pPr>
            <w:r w:rsidRPr="00D83EDB">
              <w:t>For 15 kHz</w:t>
            </w:r>
          </w:p>
          <w:p w14:paraId="66A0C1A5" w14:textId="77777777" w:rsidR="00364D72" w:rsidRPr="00D83EDB" w:rsidRDefault="00364D72" w:rsidP="00873D42">
            <w:pPr>
              <w:pStyle w:val="TAL"/>
            </w:pPr>
            <w:r w:rsidRPr="00D83EDB">
              <w:t xml:space="preserve">For Slot i, if mod(i, 5) = 3 for i from {0,…,19} </w:t>
            </w:r>
          </w:p>
        </w:tc>
        <w:tc>
          <w:tcPr>
            <w:tcW w:w="553" w:type="pct"/>
          </w:tcPr>
          <w:p w14:paraId="4031C2D7" w14:textId="77777777" w:rsidR="00364D72" w:rsidRPr="00D83EDB" w:rsidRDefault="00364D72" w:rsidP="00873D42">
            <w:pPr>
              <w:pStyle w:val="TAL"/>
            </w:pPr>
          </w:p>
        </w:tc>
        <w:tc>
          <w:tcPr>
            <w:tcW w:w="553" w:type="pct"/>
          </w:tcPr>
          <w:p w14:paraId="500C7B29" w14:textId="77777777" w:rsidR="00364D72" w:rsidRPr="00D83EDB" w:rsidRDefault="00364D72" w:rsidP="00873D42">
            <w:pPr>
              <w:pStyle w:val="TAL"/>
            </w:pPr>
          </w:p>
        </w:tc>
        <w:tc>
          <w:tcPr>
            <w:tcW w:w="553" w:type="pct"/>
          </w:tcPr>
          <w:p w14:paraId="09DDB18F" w14:textId="77777777" w:rsidR="00364D72" w:rsidRPr="00D83EDB" w:rsidRDefault="00364D72" w:rsidP="00873D42">
            <w:pPr>
              <w:pStyle w:val="TAL"/>
            </w:pPr>
          </w:p>
        </w:tc>
        <w:tc>
          <w:tcPr>
            <w:tcW w:w="553" w:type="pct"/>
          </w:tcPr>
          <w:p w14:paraId="18F17060" w14:textId="77777777" w:rsidR="00364D72" w:rsidRPr="00D83EDB" w:rsidRDefault="00364D72" w:rsidP="00873D42">
            <w:pPr>
              <w:pStyle w:val="TAL"/>
            </w:pPr>
          </w:p>
        </w:tc>
      </w:tr>
      <w:tr w:rsidR="00364D72" w:rsidRPr="00D83EDB" w14:paraId="7471B8F1" w14:textId="77777777" w:rsidTr="00873D42">
        <w:trPr>
          <w:trHeight w:val="1484"/>
        </w:trPr>
        <w:tc>
          <w:tcPr>
            <w:tcW w:w="1383" w:type="pct"/>
            <w:vMerge/>
          </w:tcPr>
          <w:p w14:paraId="61647A9D" w14:textId="77777777" w:rsidR="00364D72" w:rsidRPr="00D83EDB" w:rsidRDefault="00364D72" w:rsidP="00873D42">
            <w:pPr>
              <w:pStyle w:val="TAL"/>
            </w:pPr>
          </w:p>
        </w:tc>
        <w:tc>
          <w:tcPr>
            <w:tcW w:w="1405" w:type="pct"/>
          </w:tcPr>
          <w:p w14:paraId="66C0B100" w14:textId="77777777" w:rsidR="00364D72" w:rsidRPr="00D83EDB" w:rsidRDefault="00364D72" w:rsidP="00873D42">
            <w:pPr>
              <w:pStyle w:val="TAL"/>
            </w:pPr>
            <w:r w:rsidRPr="00D83EDB">
              <w:t>For 15 kHz</w:t>
            </w:r>
          </w:p>
          <w:p w14:paraId="09533BBF" w14:textId="77777777" w:rsidR="00364D72" w:rsidRPr="00D83EDB" w:rsidRDefault="00364D72" w:rsidP="00873D42">
            <w:pPr>
              <w:pStyle w:val="TAL"/>
            </w:pPr>
            <w:r w:rsidRPr="00D83EDB">
              <w:t>For Slot i, if mod(i, 5) = {0,1,2} for i from {1,…,19}</w:t>
            </w:r>
          </w:p>
        </w:tc>
        <w:tc>
          <w:tcPr>
            <w:tcW w:w="553" w:type="pct"/>
          </w:tcPr>
          <w:p w14:paraId="5927D3B2" w14:textId="77777777" w:rsidR="00364D72" w:rsidRPr="00D83EDB" w:rsidRDefault="00364D72" w:rsidP="00873D42">
            <w:pPr>
              <w:pStyle w:val="TAL"/>
            </w:pPr>
          </w:p>
        </w:tc>
        <w:tc>
          <w:tcPr>
            <w:tcW w:w="553" w:type="pct"/>
          </w:tcPr>
          <w:p w14:paraId="67F12E2D" w14:textId="77777777" w:rsidR="00364D72" w:rsidRPr="00D83EDB" w:rsidRDefault="00364D72" w:rsidP="00873D42">
            <w:pPr>
              <w:pStyle w:val="TAL"/>
            </w:pPr>
          </w:p>
        </w:tc>
        <w:tc>
          <w:tcPr>
            <w:tcW w:w="553" w:type="pct"/>
          </w:tcPr>
          <w:p w14:paraId="2A855E5F" w14:textId="77777777" w:rsidR="00364D72" w:rsidRPr="00D83EDB" w:rsidRDefault="00364D72" w:rsidP="00873D42">
            <w:pPr>
              <w:pStyle w:val="TAL"/>
            </w:pPr>
          </w:p>
        </w:tc>
        <w:tc>
          <w:tcPr>
            <w:tcW w:w="553" w:type="pct"/>
          </w:tcPr>
          <w:p w14:paraId="59823D2C" w14:textId="77777777" w:rsidR="00364D72" w:rsidRPr="00D83EDB" w:rsidRDefault="00364D72" w:rsidP="00873D42">
            <w:pPr>
              <w:pStyle w:val="TAL"/>
            </w:pPr>
          </w:p>
        </w:tc>
      </w:tr>
      <w:tr w:rsidR="00364D72" w:rsidRPr="00D83EDB" w14:paraId="339CB497" w14:textId="77777777" w:rsidTr="00873D42">
        <w:tc>
          <w:tcPr>
            <w:tcW w:w="1383" w:type="pct"/>
            <w:vMerge/>
          </w:tcPr>
          <w:p w14:paraId="49D0EE56" w14:textId="77777777" w:rsidR="00364D72" w:rsidRPr="00D83EDB" w:rsidRDefault="00364D72" w:rsidP="00873D42">
            <w:pPr>
              <w:pStyle w:val="TAL"/>
            </w:pPr>
          </w:p>
        </w:tc>
        <w:tc>
          <w:tcPr>
            <w:tcW w:w="1405" w:type="pct"/>
            <w:vAlign w:val="center"/>
          </w:tcPr>
          <w:p w14:paraId="6F542B96" w14:textId="77777777" w:rsidR="00364D72" w:rsidRPr="00D83EDB" w:rsidRDefault="00364D72" w:rsidP="00873D42">
            <w:pPr>
              <w:pStyle w:val="TAL"/>
            </w:pPr>
            <w:r w:rsidRPr="00D83EDB">
              <w:t>For 30 kHz</w:t>
            </w:r>
          </w:p>
          <w:p w14:paraId="0B190B3D" w14:textId="77777777" w:rsidR="00364D72" w:rsidRPr="00D83EDB" w:rsidRDefault="00364D72" w:rsidP="00873D42">
            <w:pPr>
              <w:pStyle w:val="TAL"/>
            </w:pPr>
            <w:r w:rsidRPr="00D83EDB">
              <w:t>For Slot i, if mod(i, 10) = {0,1,2,3,4,5,6} for i from {1,…,39}</w:t>
            </w:r>
          </w:p>
        </w:tc>
        <w:tc>
          <w:tcPr>
            <w:tcW w:w="553" w:type="pct"/>
          </w:tcPr>
          <w:p w14:paraId="5AD0CC72" w14:textId="77777777" w:rsidR="00364D72" w:rsidRPr="00D83EDB" w:rsidRDefault="00364D72" w:rsidP="00873D42">
            <w:pPr>
              <w:pStyle w:val="TAL"/>
            </w:pPr>
            <w:r w:rsidRPr="00D83EDB">
              <w:t>12</w:t>
            </w:r>
          </w:p>
        </w:tc>
        <w:tc>
          <w:tcPr>
            <w:tcW w:w="553" w:type="pct"/>
          </w:tcPr>
          <w:p w14:paraId="17400E7A" w14:textId="77777777" w:rsidR="00364D72" w:rsidRPr="00D83EDB" w:rsidRDefault="00364D72" w:rsidP="00873D42">
            <w:pPr>
              <w:pStyle w:val="TAL"/>
            </w:pPr>
            <w:r w:rsidRPr="00D83EDB">
              <w:t>12</w:t>
            </w:r>
          </w:p>
        </w:tc>
        <w:tc>
          <w:tcPr>
            <w:tcW w:w="553" w:type="pct"/>
          </w:tcPr>
          <w:p w14:paraId="0F7828BA" w14:textId="77777777" w:rsidR="00364D72" w:rsidRPr="00D83EDB" w:rsidRDefault="00364D72" w:rsidP="00873D42">
            <w:pPr>
              <w:pStyle w:val="TAL"/>
            </w:pPr>
            <w:r w:rsidRPr="00D83EDB">
              <w:t>12</w:t>
            </w:r>
          </w:p>
        </w:tc>
        <w:tc>
          <w:tcPr>
            <w:tcW w:w="553" w:type="pct"/>
          </w:tcPr>
          <w:p w14:paraId="0FBF2936" w14:textId="77777777" w:rsidR="00364D72" w:rsidRPr="00D83EDB" w:rsidRDefault="00364D72" w:rsidP="00873D42">
            <w:pPr>
              <w:pStyle w:val="TAL"/>
            </w:pPr>
            <w:r w:rsidRPr="00D83EDB">
              <w:t>12</w:t>
            </w:r>
          </w:p>
        </w:tc>
      </w:tr>
      <w:tr w:rsidR="00364D72" w:rsidRPr="00D83EDB" w14:paraId="6BCE8ED5" w14:textId="77777777" w:rsidTr="00873D42">
        <w:tc>
          <w:tcPr>
            <w:tcW w:w="1383" w:type="pct"/>
            <w:vMerge/>
          </w:tcPr>
          <w:p w14:paraId="1DC8D2A2" w14:textId="77777777" w:rsidR="00364D72" w:rsidRPr="00D83EDB" w:rsidRDefault="00364D72" w:rsidP="00873D42">
            <w:pPr>
              <w:pStyle w:val="TAL"/>
            </w:pPr>
          </w:p>
        </w:tc>
        <w:tc>
          <w:tcPr>
            <w:tcW w:w="1405" w:type="pct"/>
          </w:tcPr>
          <w:p w14:paraId="3C455928" w14:textId="77777777" w:rsidR="00364D72" w:rsidRPr="00D83EDB" w:rsidRDefault="00364D72" w:rsidP="00873D42">
            <w:pPr>
              <w:pStyle w:val="TAL"/>
            </w:pPr>
            <w:r w:rsidRPr="00D83EDB">
              <w:t>Allocated slots per 2 frames</w:t>
            </w:r>
          </w:p>
        </w:tc>
        <w:tc>
          <w:tcPr>
            <w:tcW w:w="553" w:type="pct"/>
          </w:tcPr>
          <w:p w14:paraId="4B7A383C" w14:textId="77777777" w:rsidR="00364D72" w:rsidRPr="00D83EDB" w:rsidRDefault="00364D72" w:rsidP="00873D42">
            <w:pPr>
              <w:pStyle w:val="TAL"/>
            </w:pPr>
            <w:r w:rsidRPr="00D83EDB">
              <w:t>31</w:t>
            </w:r>
          </w:p>
        </w:tc>
        <w:tc>
          <w:tcPr>
            <w:tcW w:w="553" w:type="pct"/>
          </w:tcPr>
          <w:p w14:paraId="2ACC346F" w14:textId="77777777" w:rsidR="00364D72" w:rsidRPr="00D83EDB" w:rsidRDefault="00364D72" w:rsidP="00873D42">
            <w:pPr>
              <w:pStyle w:val="TAL"/>
            </w:pPr>
            <w:r w:rsidRPr="00D83EDB">
              <w:t>31</w:t>
            </w:r>
          </w:p>
        </w:tc>
        <w:tc>
          <w:tcPr>
            <w:tcW w:w="553" w:type="pct"/>
          </w:tcPr>
          <w:p w14:paraId="7704499B" w14:textId="77777777" w:rsidR="00364D72" w:rsidRPr="00D83EDB" w:rsidRDefault="00364D72" w:rsidP="00873D42">
            <w:pPr>
              <w:pStyle w:val="TAL"/>
            </w:pPr>
            <w:r w:rsidRPr="00D83EDB">
              <w:t>31</w:t>
            </w:r>
          </w:p>
        </w:tc>
        <w:tc>
          <w:tcPr>
            <w:tcW w:w="553" w:type="pct"/>
          </w:tcPr>
          <w:p w14:paraId="7A88C3DA" w14:textId="77777777" w:rsidR="00364D72" w:rsidRPr="00D83EDB" w:rsidRDefault="00364D72" w:rsidP="00873D42">
            <w:pPr>
              <w:pStyle w:val="TAL"/>
            </w:pPr>
            <w:r w:rsidRPr="00D83EDB">
              <w:t>31</w:t>
            </w:r>
          </w:p>
        </w:tc>
      </w:tr>
      <w:tr w:rsidR="00364D72" w:rsidRPr="00D83EDB" w14:paraId="6B645570" w14:textId="77777777" w:rsidTr="00873D42">
        <w:tc>
          <w:tcPr>
            <w:tcW w:w="1383" w:type="pct"/>
            <w:vMerge/>
          </w:tcPr>
          <w:p w14:paraId="6E4A7F55" w14:textId="77777777" w:rsidR="00364D72" w:rsidRPr="00D83EDB" w:rsidRDefault="00364D72" w:rsidP="00873D42">
            <w:pPr>
              <w:pStyle w:val="TAL"/>
            </w:pPr>
          </w:p>
        </w:tc>
        <w:tc>
          <w:tcPr>
            <w:tcW w:w="1405" w:type="pct"/>
          </w:tcPr>
          <w:p w14:paraId="3B03C6C2" w14:textId="77777777" w:rsidR="00364D72" w:rsidRPr="00D83EDB" w:rsidRDefault="00364D72" w:rsidP="00873D42">
            <w:pPr>
              <w:pStyle w:val="TAL"/>
            </w:pPr>
            <w:r w:rsidRPr="00D83EDB">
              <w:t>Number of MIMO layers</w:t>
            </w:r>
          </w:p>
        </w:tc>
        <w:tc>
          <w:tcPr>
            <w:tcW w:w="553" w:type="pct"/>
          </w:tcPr>
          <w:p w14:paraId="1AECC317" w14:textId="77777777" w:rsidR="00364D72" w:rsidRPr="00D83EDB" w:rsidRDefault="00364D72" w:rsidP="00873D42">
            <w:pPr>
              <w:pStyle w:val="TAL"/>
            </w:pPr>
            <w:r w:rsidRPr="00D83EDB">
              <w:t>2</w:t>
            </w:r>
          </w:p>
        </w:tc>
        <w:tc>
          <w:tcPr>
            <w:tcW w:w="553" w:type="pct"/>
          </w:tcPr>
          <w:p w14:paraId="08050F31" w14:textId="77777777" w:rsidR="00364D72" w:rsidRPr="00D83EDB" w:rsidRDefault="00364D72" w:rsidP="00873D42">
            <w:pPr>
              <w:pStyle w:val="TAL"/>
            </w:pPr>
            <w:r w:rsidRPr="00D83EDB">
              <w:t>2</w:t>
            </w:r>
          </w:p>
        </w:tc>
        <w:tc>
          <w:tcPr>
            <w:tcW w:w="553" w:type="pct"/>
          </w:tcPr>
          <w:p w14:paraId="4524895E" w14:textId="77777777" w:rsidR="00364D72" w:rsidRPr="00D83EDB" w:rsidRDefault="00364D72" w:rsidP="00873D42">
            <w:pPr>
              <w:pStyle w:val="TAL"/>
            </w:pPr>
            <w:r w:rsidRPr="00D83EDB">
              <w:t>2</w:t>
            </w:r>
          </w:p>
        </w:tc>
        <w:tc>
          <w:tcPr>
            <w:tcW w:w="553" w:type="pct"/>
          </w:tcPr>
          <w:p w14:paraId="25B6A854" w14:textId="77777777" w:rsidR="00364D72" w:rsidRPr="00D83EDB" w:rsidRDefault="00364D72" w:rsidP="00873D42">
            <w:pPr>
              <w:pStyle w:val="TAL"/>
            </w:pPr>
            <w:r w:rsidRPr="00D83EDB">
              <w:t>2</w:t>
            </w:r>
          </w:p>
        </w:tc>
      </w:tr>
      <w:tr w:rsidR="00364D72" w:rsidRPr="00D83EDB" w14:paraId="3CCD89F4" w14:textId="77777777" w:rsidTr="00873D42">
        <w:tc>
          <w:tcPr>
            <w:tcW w:w="1383" w:type="pct"/>
            <w:vMerge/>
          </w:tcPr>
          <w:p w14:paraId="032E8900" w14:textId="77777777" w:rsidR="00364D72" w:rsidRPr="00D83EDB" w:rsidRDefault="00364D72" w:rsidP="00873D42">
            <w:pPr>
              <w:pStyle w:val="TAL"/>
            </w:pPr>
          </w:p>
        </w:tc>
        <w:tc>
          <w:tcPr>
            <w:tcW w:w="1405" w:type="pct"/>
          </w:tcPr>
          <w:p w14:paraId="2B4A7A47" w14:textId="77777777" w:rsidR="00364D72" w:rsidRPr="00D83EDB" w:rsidRDefault="00364D72" w:rsidP="00873D42">
            <w:pPr>
              <w:pStyle w:val="TAL"/>
            </w:pPr>
            <w:r w:rsidRPr="00D83EDB">
              <w:t>Overhead for TBS determination</w:t>
            </w:r>
          </w:p>
        </w:tc>
        <w:tc>
          <w:tcPr>
            <w:tcW w:w="553" w:type="pct"/>
          </w:tcPr>
          <w:p w14:paraId="6341AEE4" w14:textId="77777777" w:rsidR="00364D72" w:rsidRPr="00D83EDB" w:rsidRDefault="00364D72" w:rsidP="00873D42">
            <w:pPr>
              <w:pStyle w:val="TAL"/>
            </w:pPr>
            <w:r w:rsidRPr="00D83EDB">
              <w:t>0</w:t>
            </w:r>
          </w:p>
        </w:tc>
        <w:tc>
          <w:tcPr>
            <w:tcW w:w="553" w:type="pct"/>
          </w:tcPr>
          <w:p w14:paraId="69DF3B0A" w14:textId="77777777" w:rsidR="00364D72" w:rsidRPr="00D83EDB" w:rsidRDefault="00364D72" w:rsidP="00873D42">
            <w:pPr>
              <w:pStyle w:val="TAL"/>
            </w:pPr>
            <w:r w:rsidRPr="00D83EDB">
              <w:t>0</w:t>
            </w:r>
          </w:p>
        </w:tc>
        <w:tc>
          <w:tcPr>
            <w:tcW w:w="553" w:type="pct"/>
          </w:tcPr>
          <w:p w14:paraId="33E8E326" w14:textId="77777777" w:rsidR="00364D72" w:rsidRPr="00D83EDB" w:rsidRDefault="00364D72" w:rsidP="00873D42">
            <w:pPr>
              <w:pStyle w:val="TAL"/>
            </w:pPr>
            <w:r w:rsidRPr="00D83EDB">
              <w:t>0</w:t>
            </w:r>
          </w:p>
        </w:tc>
        <w:tc>
          <w:tcPr>
            <w:tcW w:w="553" w:type="pct"/>
          </w:tcPr>
          <w:p w14:paraId="085EED98" w14:textId="77777777" w:rsidR="00364D72" w:rsidRPr="00D83EDB" w:rsidRDefault="00364D72" w:rsidP="00873D42">
            <w:pPr>
              <w:pStyle w:val="TAL"/>
            </w:pPr>
            <w:r w:rsidRPr="00D83EDB">
              <w:t>0</w:t>
            </w:r>
          </w:p>
        </w:tc>
      </w:tr>
    </w:tbl>
    <w:p w14:paraId="6E52C192" w14:textId="77777777" w:rsidR="00364D72" w:rsidRDefault="00364D72" w:rsidP="00D15BDF"/>
    <w:p w14:paraId="577C392B" w14:textId="77777777" w:rsidR="007B3825" w:rsidRDefault="007B3825" w:rsidP="007B3825">
      <w:pPr>
        <w:pStyle w:val="Heading2"/>
        <w:rPr>
          <w:lang w:eastAsia="zh-CN"/>
        </w:rPr>
      </w:pPr>
      <w:bookmarkStart w:id="181" w:name="_Toc180424254"/>
      <w:r>
        <w:rPr>
          <w:rFonts w:hint="eastAsia"/>
          <w:lang w:eastAsia="zh-CN"/>
        </w:rPr>
        <w:t>9.</w:t>
      </w:r>
      <w:r>
        <w:rPr>
          <w:lang w:eastAsia="zh-CN"/>
        </w:rPr>
        <w:t>3</w:t>
      </w:r>
      <w:r>
        <w:tab/>
      </w:r>
      <w:r w:rsidRPr="003A5827">
        <w:rPr>
          <w:lang w:eastAsia="zh-CN"/>
        </w:rPr>
        <w:t>Dynamic link adaptation for MCS, rank and MIMO precoding</w:t>
      </w:r>
      <w:bookmarkEnd w:id="181"/>
    </w:p>
    <w:p w14:paraId="53A9FA3D" w14:textId="77777777" w:rsidR="007B3825" w:rsidRPr="009F24EE" w:rsidRDefault="007B3825" w:rsidP="007B3825">
      <w:r w:rsidRPr="009F24EE">
        <w:t xml:space="preserve">In the 5G NR dynamic scenario, the DUT is moving and hence link adaptation as well as the PDSCH MIMO precoding and beam alignment needs to be considered. The dynamic scheduling for MCS and rank adaptation </w:t>
      </w:r>
      <w:r>
        <w:t xml:space="preserve">follows </w:t>
      </w:r>
      <w:r w:rsidRPr="00DA1B99">
        <w:t>Clause</w:t>
      </w:r>
      <w:r>
        <w:t>s</w:t>
      </w:r>
      <w:r w:rsidRPr="00DA1B99">
        <w:t xml:space="preserve"> 6.4.2 </w:t>
      </w:r>
      <w:r>
        <w:t xml:space="preserve">and 6.4.3 </w:t>
      </w:r>
      <w:r w:rsidRPr="00DA1B99">
        <w:t>of [8]</w:t>
      </w:r>
      <w:r>
        <w:t xml:space="preserve"> for 2RX and 4RX</w:t>
      </w:r>
      <w:r w:rsidRPr="00DA1B99">
        <w:t xml:space="preserve">, </w:t>
      </w:r>
      <w:r w:rsidRPr="009F24EE">
        <w:t xml:space="preserve">where the gNB emulator adjusts the MCS and Rank based on the </w:t>
      </w:r>
      <w:r>
        <w:t>D</w:t>
      </w:r>
      <w:r w:rsidRPr="009F24EE">
        <w:t>UT’s reporting (CQI/RI reporting). The PDCCH DCI 1_1 and PDCCH DCI_1_0 transmitted by the gNB contains the link adaptation parameter for the DUT.</w:t>
      </w:r>
    </w:p>
    <w:p w14:paraId="3AF1EB46" w14:textId="77777777" w:rsidR="007B3825" w:rsidRPr="009F24EE" w:rsidRDefault="007B3825" w:rsidP="007B3825">
      <w:r w:rsidRPr="009F24EE">
        <w:t xml:space="preserve">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w:t>
      </w:r>
      <w:r>
        <w:t>Table 9.3-1</w:t>
      </w:r>
      <w:r w:rsidRPr="009F24EE">
        <w:t>.</w:t>
      </w:r>
    </w:p>
    <w:p w14:paraId="6DDBB298" w14:textId="77777777" w:rsidR="007B3825" w:rsidRPr="009F24EE" w:rsidRDefault="007B3825" w:rsidP="007B3825">
      <w:pPr>
        <w:pStyle w:val="TH"/>
      </w:pPr>
      <w:bookmarkStart w:id="182" w:name="_Ref105583430"/>
      <w:bookmarkStart w:id="183" w:name="_Ref105583427"/>
      <w:r w:rsidRPr="009F24EE">
        <w:lastRenderedPageBreak/>
        <w:t xml:space="preserve">Table </w:t>
      </w:r>
      <w:bookmarkEnd w:id="182"/>
      <w:r>
        <w:t>9.3-1</w:t>
      </w:r>
      <w:r w:rsidRPr="009F24EE">
        <w:t>: CSI configuration</w:t>
      </w:r>
      <w:bookmarkEnd w:id="183"/>
      <w:r w:rsidRPr="009F24E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7B3825" w:rsidRPr="009F24EE" w14:paraId="43A710D7" w14:textId="77777777" w:rsidTr="007974E8">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5F6D14" w14:textId="77777777" w:rsidR="007B3825" w:rsidRPr="009F24EE" w:rsidRDefault="007B3825" w:rsidP="00873D42">
            <w:pPr>
              <w:pStyle w:val="TAH"/>
            </w:pPr>
            <w:r w:rsidRPr="009F24EE">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E8557C" w14:textId="77777777" w:rsidR="007B3825" w:rsidRPr="009F24EE" w:rsidRDefault="007B3825" w:rsidP="00873D42">
            <w:pPr>
              <w:pStyle w:val="TAH"/>
            </w:pPr>
            <w:r w:rsidRPr="009F24EE">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2438E1" w14:textId="77777777" w:rsidR="007B3825" w:rsidRPr="009F24EE" w:rsidRDefault="007B3825" w:rsidP="00873D42">
            <w:pPr>
              <w:pStyle w:val="TAH"/>
            </w:pPr>
            <w:r w:rsidRPr="009F24EE">
              <w:t xml:space="preserve">Test </w:t>
            </w:r>
          </w:p>
        </w:tc>
      </w:tr>
      <w:tr w:rsidR="007B3825" w:rsidRPr="009F24EE" w14:paraId="749E71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B3DE0BE" w14:textId="77777777" w:rsidR="007B3825" w:rsidRPr="009F24EE" w:rsidRDefault="007B3825" w:rsidP="00873D42">
            <w:pPr>
              <w:pStyle w:val="TAL"/>
            </w:pPr>
            <w:r w:rsidRPr="009F24EE">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0FE3D4A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261FFC8" w14:textId="77777777" w:rsidR="007B3825" w:rsidRPr="009F24EE" w:rsidRDefault="007B3825" w:rsidP="00873D42">
            <w:pPr>
              <w:pStyle w:val="TAL"/>
            </w:pPr>
            <w:r w:rsidRPr="009F24EE">
              <w:t>FR1.30-1</w:t>
            </w:r>
          </w:p>
        </w:tc>
      </w:tr>
      <w:tr w:rsidR="007B3825" w:rsidRPr="009F24EE" w14:paraId="17D8652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D818124" w14:textId="77777777" w:rsidR="007B3825" w:rsidRPr="009F24EE" w:rsidRDefault="007B3825" w:rsidP="00873D42">
            <w:pPr>
              <w:pStyle w:val="TAL"/>
            </w:pPr>
            <w:r w:rsidRPr="009F24EE">
              <w:t>SNR</w:t>
            </w:r>
          </w:p>
        </w:tc>
        <w:tc>
          <w:tcPr>
            <w:tcW w:w="354" w:type="pct"/>
            <w:tcBorders>
              <w:top w:val="single" w:sz="4" w:space="0" w:color="auto"/>
              <w:left w:val="single" w:sz="4" w:space="0" w:color="auto"/>
              <w:bottom w:val="single" w:sz="4" w:space="0" w:color="auto"/>
              <w:right w:val="single" w:sz="4" w:space="0" w:color="auto"/>
            </w:tcBorders>
            <w:vAlign w:val="center"/>
            <w:hideMark/>
          </w:tcPr>
          <w:p w14:paraId="6C444C05" w14:textId="77777777" w:rsidR="007B3825" w:rsidRPr="009F24EE" w:rsidRDefault="007B3825" w:rsidP="00873D42">
            <w:pPr>
              <w:pStyle w:val="TAL"/>
            </w:pPr>
            <w:r w:rsidRPr="009F24EE">
              <w:t>dB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13254518" w14:textId="77777777" w:rsidR="007B3825" w:rsidRPr="009F24EE" w:rsidRDefault="007B3825" w:rsidP="00873D42">
            <w:pPr>
              <w:pStyle w:val="TAL"/>
            </w:pPr>
            <w:r w:rsidRPr="009F24EE">
              <w:t>2</w:t>
            </w:r>
            <w:r>
              <w:t>2</w:t>
            </w:r>
          </w:p>
        </w:tc>
      </w:tr>
      <w:tr w:rsidR="007B3825" w:rsidRPr="009F24EE" w14:paraId="5350AFC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3ACCB20" w14:textId="77777777" w:rsidR="007B3825" w:rsidRPr="009F24EE" w:rsidRDefault="007B3825" w:rsidP="00873D42">
            <w:pPr>
              <w:pStyle w:val="TAL"/>
            </w:pPr>
            <w:r w:rsidRPr="009F24EE">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76F97B8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C055312" w14:textId="77777777" w:rsidR="007B3825" w:rsidRPr="009F24EE" w:rsidRDefault="007B3825" w:rsidP="00873D42">
            <w:pPr>
              <w:pStyle w:val="TAL"/>
            </w:pPr>
            <w:r w:rsidRPr="009F24EE">
              <w:t xml:space="preserve">As defined in </w:t>
            </w:r>
            <w:r>
              <w:t>Clause</w:t>
            </w:r>
            <w:r w:rsidRPr="009F24EE">
              <w:t xml:space="preserve"> B.4.1 in TS 38.101-4 </w:t>
            </w:r>
            <w:r>
              <w:t>[8]</w:t>
            </w:r>
          </w:p>
        </w:tc>
      </w:tr>
      <w:tr w:rsidR="007B3825" w:rsidRPr="009F24EE" w14:paraId="3C8EB64C"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5974681E" w14:textId="77777777" w:rsidR="007B3825" w:rsidRPr="009F24EE" w:rsidRDefault="007B3825" w:rsidP="00873D42">
            <w:pPr>
              <w:pStyle w:val="TAL"/>
            </w:pPr>
            <w:r w:rsidRPr="009F24EE">
              <w:t>CSI-IM configuration</w:t>
            </w:r>
          </w:p>
        </w:tc>
        <w:tc>
          <w:tcPr>
            <w:tcW w:w="2002" w:type="pct"/>
            <w:tcBorders>
              <w:top w:val="single" w:sz="4" w:space="0" w:color="auto"/>
              <w:left w:val="single" w:sz="4" w:space="0" w:color="auto"/>
              <w:bottom w:val="single" w:sz="4" w:space="0" w:color="auto"/>
              <w:right w:val="single" w:sz="4" w:space="0" w:color="auto"/>
            </w:tcBorders>
            <w:hideMark/>
          </w:tcPr>
          <w:p w14:paraId="61CB2648" w14:textId="77777777" w:rsidR="007B3825" w:rsidRPr="009F24EE" w:rsidRDefault="007B3825" w:rsidP="00873D42">
            <w:pPr>
              <w:pStyle w:val="TAL"/>
            </w:pPr>
            <w:r w:rsidRPr="009F24EE">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49887AC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3DA662E" w14:textId="77777777" w:rsidR="007B3825" w:rsidRPr="009F24EE" w:rsidRDefault="007B3825" w:rsidP="00873D42">
            <w:pPr>
              <w:pStyle w:val="TAL"/>
            </w:pPr>
            <w:r w:rsidRPr="009F24EE">
              <w:t>Periodic</w:t>
            </w:r>
          </w:p>
        </w:tc>
      </w:tr>
      <w:tr w:rsidR="007B3825" w:rsidRPr="009F24EE" w14:paraId="21F9407B"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9F4554E"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3D79670E" w14:textId="77777777" w:rsidR="007B3825" w:rsidRPr="009F24EE" w:rsidRDefault="007B3825" w:rsidP="00873D42">
            <w:pPr>
              <w:pStyle w:val="TAL"/>
            </w:pPr>
            <w:r w:rsidRPr="009F24EE">
              <w:t>CSI-IM RE pattern</w:t>
            </w:r>
          </w:p>
        </w:tc>
        <w:tc>
          <w:tcPr>
            <w:tcW w:w="354" w:type="pct"/>
            <w:tcBorders>
              <w:top w:val="single" w:sz="4" w:space="0" w:color="auto"/>
              <w:left w:val="single" w:sz="4" w:space="0" w:color="auto"/>
              <w:bottom w:val="single" w:sz="4" w:space="0" w:color="auto"/>
              <w:right w:val="single" w:sz="4" w:space="0" w:color="auto"/>
            </w:tcBorders>
            <w:vAlign w:val="center"/>
          </w:tcPr>
          <w:p w14:paraId="7573562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4BC2C38" w14:textId="77777777" w:rsidR="007B3825" w:rsidRPr="009F24EE" w:rsidRDefault="007B3825" w:rsidP="00873D42">
            <w:pPr>
              <w:pStyle w:val="TAL"/>
            </w:pPr>
            <w:r w:rsidRPr="009F24EE">
              <w:t>Pattern 0</w:t>
            </w:r>
          </w:p>
        </w:tc>
      </w:tr>
      <w:tr w:rsidR="007B3825" w:rsidRPr="009F24EE" w14:paraId="10F64404"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722B63E1"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05A3AD99" w14:textId="77777777" w:rsidR="007B3825" w:rsidRPr="00E66CD2" w:rsidRDefault="007B3825" w:rsidP="00873D42">
            <w:pPr>
              <w:pStyle w:val="TAL"/>
              <w:rPr>
                <w:lang w:val="de-DE"/>
              </w:rPr>
            </w:pPr>
            <w:r w:rsidRPr="00E66CD2">
              <w:rPr>
                <w:lang w:val="de-DE"/>
              </w:rPr>
              <w:t>CSI-IM Resource Mapping</w:t>
            </w:r>
          </w:p>
          <w:p w14:paraId="7347679F" w14:textId="77777777" w:rsidR="007B3825" w:rsidRPr="00E66CD2" w:rsidRDefault="007B3825" w:rsidP="00873D42">
            <w:pPr>
              <w:pStyle w:val="TAL"/>
              <w:rPr>
                <w:lang w:val="de-DE"/>
              </w:rPr>
            </w:pPr>
            <w:r w:rsidRPr="00E66CD2">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155F42F0" w14:textId="77777777" w:rsidR="007B3825" w:rsidRPr="00E66CD2" w:rsidRDefault="007B3825" w:rsidP="00873D42">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297B48D" w14:textId="77777777" w:rsidR="007B3825" w:rsidRPr="009F24EE" w:rsidRDefault="007B3825" w:rsidP="00873D42">
            <w:pPr>
              <w:pStyle w:val="TAL"/>
            </w:pPr>
            <w:r w:rsidRPr="009F24EE">
              <w:t>(4,9)</w:t>
            </w:r>
          </w:p>
        </w:tc>
      </w:tr>
      <w:tr w:rsidR="007B3825" w:rsidRPr="009F24EE" w14:paraId="08718BD8"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29C092C"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4718C4E9" w14:textId="77777777" w:rsidR="007B3825" w:rsidRPr="009F24EE" w:rsidRDefault="007B3825" w:rsidP="00873D42">
            <w:pPr>
              <w:pStyle w:val="TAL"/>
            </w:pPr>
            <w:r w:rsidRPr="009F24EE">
              <w:t>CSI-IM timeConfig-periodicity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1C46F603"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958A2FC" w14:textId="77777777" w:rsidR="007B3825" w:rsidRPr="009F24EE" w:rsidRDefault="007B3825" w:rsidP="00873D42">
            <w:pPr>
              <w:pStyle w:val="TAL"/>
            </w:pPr>
            <w:r w:rsidRPr="009F24EE">
              <w:t>10/1</w:t>
            </w:r>
          </w:p>
        </w:tc>
      </w:tr>
      <w:tr w:rsidR="007B3825" w:rsidRPr="009F24EE" w14:paraId="23654743"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70E9F56" w14:textId="77777777" w:rsidR="007B3825" w:rsidRPr="009F24EE" w:rsidRDefault="007B3825" w:rsidP="00873D42">
            <w:pPr>
              <w:pStyle w:val="TAL"/>
            </w:pPr>
            <w:r w:rsidRPr="009F24EE">
              <w:t>ReportConfigType</w:t>
            </w:r>
          </w:p>
        </w:tc>
        <w:tc>
          <w:tcPr>
            <w:tcW w:w="354" w:type="pct"/>
            <w:tcBorders>
              <w:top w:val="single" w:sz="4" w:space="0" w:color="auto"/>
              <w:left w:val="single" w:sz="4" w:space="0" w:color="auto"/>
              <w:bottom w:val="single" w:sz="4" w:space="0" w:color="auto"/>
              <w:right w:val="single" w:sz="4" w:space="0" w:color="auto"/>
            </w:tcBorders>
            <w:vAlign w:val="center"/>
          </w:tcPr>
          <w:p w14:paraId="57034CC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4A46FE4" w14:textId="77777777" w:rsidR="007B3825" w:rsidRPr="009F24EE" w:rsidRDefault="007B3825" w:rsidP="00873D42">
            <w:pPr>
              <w:pStyle w:val="TAL"/>
            </w:pPr>
            <w:r>
              <w:t>Periodic</w:t>
            </w:r>
          </w:p>
        </w:tc>
      </w:tr>
      <w:tr w:rsidR="007B3825" w:rsidRPr="009F24EE" w14:paraId="73A4303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F6B891D" w14:textId="77777777" w:rsidR="007B3825" w:rsidRPr="009F24EE" w:rsidRDefault="007B3825" w:rsidP="00873D42">
            <w:pPr>
              <w:pStyle w:val="TAL"/>
            </w:pPr>
            <w:r w:rsidRPr="009F24EE">
              <w:t>CQI-table</w:t>
            </w:r>
            <w:r>
              <w:t xml:space="preserve"> (Note 3)</w:t>
            </w:r>
          </w:p>
        </w:tc>
        <w:tc>
          <w:tcPr>
            <w:tcW w:w="354" w:type="pct"/>
            <w:tcBorders>
              <w:top w:val="single" w:sz="4" w:space="0" w:color="auto"/>
              <w:left w:val="single" w:sz="4" w:space="0" w:color="auto"/>
              <w:bottom w:val="single" w:sz="4" w:space="0" w:color="auto"/>
              <w:right w:val="single" w:sz="4" w:space="0" w:color="auto"/>
            </w:tcBorders>
            <w:vAlign w:val="center"/>
          </w:tcPr>
          <w:p w14:paraId="5B780B1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74DEDB0" w14:textId="77777777" w:rsidR="007B3825" w:rsidRPr="009F24EE" w:rsidRDefault="007B3825" w:rsidP="00873D42">
            <w:pPr>
              <w:pStyle w:val="TAL"/>
            </w:pPr>
            <w:r w:rsidRPr="009F24EE">
              <w:t>Table 2</w:t>
            </w:r>
          </w:p>
        </w:tc>
      </w:tr>
      <w:tr w:rsidR="007B3825" w:rsidRPr="009F24EE" w14:paraId="09CF68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CDB4995" w14:textId="77777777" w:rsidR="007B3825" w:rsidRPr="009F24EE" w:rsidRDefault="007B3825" w:rsidP="00873D42">
            <w:pPr>
              <w:pStyle w:val="TAL"/>
            </w:pPr>
            <w:r w:rsidRPr="009F24EE">
              <w:t>reportQuantity</w:t>
            </w:r>
          </w:p>
        </w:tc>
        <w:tc>
          <w:tcPr>
            <w:tcW w:w="354" w:type="pct"/>
            <w:tcBorders>
              <w:top w:val="single" w:sz="4" w:space="0" w:color="auto"/>
              <w:left w:val="single" w:sz="4" w:space="0" w:color="auto"/>
              <w:bottom w:val="single" w:sz="4" w:space="0" w:color="auto"/>
              <w:right w:val="single" w:sz="4" w:space="0" w:color="auto"/>
            </w:tcBorders>
            <w:vAlign w:val="center"/>
          </w:tcPr>
          <w:p w14:paraId="03A2C69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6A9C3F6" w14:textId="77777777" w:rsidR="007B3825" w:rsidRPr="009F24EE" w:rsidRDefault="007B3825" w:rsidP="00873D42">
            <w:pPr>
              <w:pStyle w:val="TAL"/>
            </w:pPr>
            <w:r w:rsidRPr="009F24EE">
              <w:t>cri-RI-PMI-CQI</w:t>
            </w:r>
          </w:p>
        </w:tc>
      </w:tr>
      <w:tr w:rsidR="007B3825" w:rsidRPr="009F24EE" w14:paraId="12A0ADA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4F4F975" w14:textId="77777777" w:rsidR="007B3825" w:rsidRPr="009F24EE" w:rsidRDefault="007B3825" w:rsidP="00873D42">
            <w:pPr>
              <w:pStyle w:val="TAL"/>
            </w:pPr>
            <w:r w:rsidRPr="009F24EE">
              <w:t>timeRestrictionForChannelMeasurements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7512EE0B"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243159A" w14:textId="77777777" w:rsidR="007B3825" w:rsidRPr="009F24EE" w:rsidRDefault="007B3825" w:rsidP="00873D42">
            <w:pPr>
              <w:pStyle w:val="TAL"/>
            </w:pPr>
            <w:r w:rsidRPr="009F24EE">
              <w:t>not configured</w:t>
            </w:r>
          </w:p>
        </w:tc>
      </w:tr>
      <w:tr w:rsidR="007B3825" w:rsidRPr="009F24EE" w14:paraId="32A2AC1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932D17C" w14:textId="77777777" w:rsidR="007B3825" w:rsidRPr="009F24EE" w:rsidRDefault="007B3825" w:rsidP="00873D42">
            <w:pPr>
              <w:pStyle w:val="TAL"/>
            </w:pPr>
            <w:r w:rsidRPr="009F24EE">
              <w:t>timeRestrictionForInterferenceMeasurements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6D9B58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B9F8AF4" w14:textId="77777777" w:rsidR="007B3825" w:rsidRPr="009F24EE" w:rsidRDefault="007B3825" w:rsidP="00873D42">
            <w:pPr>
              <w:pStyle w:val="TAL"/>
            </w:pPr>
            <w:r w:rsidRPr="009F24EE">
              <w:t>not configured</w:t>
            </w:r>
          </w:p>
        </w:tc>
      </w:tr>
      <w:tr w:rsidR="007B3825" w:rsidRPr="009F24EE" w14:paraId="22DDD20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5B125DB" w14:textId="77777777" w:rsidR="007B3825" w:rsidRPr="009F24EE" w:rsidRDefault="007B3825" w:rsidP="00873D42">
            <w:pPr>
              <w:pStyle w:val="TAL"/>
            </w:pPr>
            <w:r w:rsidRPr="009F24EE">
              <w:t>cqi-FormatIndicator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1806162E"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C8DB176" w14:textId="77777777" w:rsidR="007B3825" w:rsidRPr="009F24EE" w:rsidRDefault="007B3825" w:rsidP="00873D42">
            <w:pPr>
              <w:pStyle w:val="TAL"/>
            </w:pPr>
            <w:r w:rsidRPr="009F24EE">
              <w:t>Wideband</w:t>
            </w:r>
          </w:p>
        </w:tc>
      </w:tr>
      <w:tr w:rsidR="007B3825" w:rsidRPr="009F24EE" w14:paraId="1CC2616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2CF78C4" w14:textId="77777777" w:rsidR="007B3825" w:rsidRPr="009F24EE" w:rsidRDefault="007B3825" w:rsidP="00873D42">
            <w:pPr>
              <w:pStyle w:val="TAL"/>
            </w:pPr>
            <w:r w:rsidRPr="009F24EE">
              <w:t>pmi-FormatIndicator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5C58B458"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20B7633" w14:textId="77777777" w:rsidR="007B3825" w:rsidRPr="009F24EE" w:rsidRDefault="007B3825" w:rsidP="00873D42">
            <w:pPr>
              <w:pStyle w:val="TAL"/>
            </w:pPr>
            <w:r w:rsidRPr="009F24EE">
              <w:t>Wideband</w:t>
            </w:r>
          </w:p>
        </w:tc>
      </w:tr>
      <w:tr w:rsidR="007B3825" w:rsidRPr="009F24EE" w14:paraId="1503E72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81EEB27" w14:textId="77777777" w:rsidR="007B3825" w:rsidRPr="009F24EE" w:rsidRDefault="007B3825" w:rsidP="00873D42">
            <w:pPr>
              <w:pStyle w:val="TAL"/>
            </w:pPr>
            <w:r w:rsidRPr="009F24EE">
              <w:t>Sub-band Size</w:t>
            </w:r>
          </w:p>
        </w:tc>
        <w:tc>
          <w:tcPr>
            <w:tcW w:w="354" w:type="pct"/>
            <w:tcBorders>
              <w:top w:val="single" w:sz="4" w:space="0" w:color="auto"/>
              <w:left w:val="single" w:sz="4" w:space="0" w:color="auto"/>
              <w:bottom w:val="single" w:sz="4" w:space="0" w:color="auto"/>
              <w:right w:val="single" w:sz="4" w:space="0" w:color="auto"/>
            </w:tcBorders>
            <w:vAlign w:val="center"/>
            <w:hideMark/>
          </w:tcPr>
          <w:p w14:paraId="05302F5B" w14:textId="77777777" w:rsidR="007B3825" w:rsidRPr="009F24EE" w:rsidRDefault="007B3825" w:rsidP="00873D42">
            <w:pPr>
              <w:pStyle w:val="TAL"/>
            </w:pPr>
            <w:r w:rsidRPr="009F24EE">
              <w:t>RB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24957706" w14:textId="77777777" w:rsidR="007B3825" w:rsidRPr="009F24EE" w:rsidRDefault="007B3825" w:rsidP="00873D42">
            <w:pPr>
              <w:pStyle w:val="TAL"/>
            </w:pPr>
            <w:r w:rsidRPr="009F24EE">
              <w:t>16</w:t>
            </w:r>
          </w:p>
        </w:tc>
      </w:tr>
      <w:tr w:rsidR="007B3825" w:rsidRPr="009F24EE" w14:paraId="61344FFF"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1C802C2" w14:textId="77777777" w:rsidR="007B3825" w:rsidRPr="009F24EE" w:rsidRDefault="007B3825" w:rsidP="00873D42">
            <w:pPr>
              <w:pStyle w:val="TAL"/>
            </w:pPr>
            <w:r w:rsidRPr="009F24EE">
              <w:t>csi-ReportingBand</w:t>
            </w:r>
          </w:p>
        </w:tc>
        <w:tc>
          <w:tcPr>
            <w:tcW w:w="354" w:type="pct"/>
            <w:tcBorders>
              <w:top w:val="single" w:sz="4" w:space="0" w:color="auto"/>
              <w:left w:val="single" w:sz="4" w:space="0" w:color="auto"/>
              <w:bottom w:val="single" w:sz="4" w:space="0" w:color="auto"/>
              <w:right w:val="single" w:sz="4" w:space="0" w:color="auto"/>
            </w:tcBorders>
            <w:vAlign w:val="center"/>
          </w:tcPr>
          <w:p w14:paraId="011EB7C7"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27D04F8" w14:textId="77777777" w:rsidR="007B3825" w:rsidRPr="009F24EE" w:rsidRDefault="007B3825" w:rsidP="00873D42">
            <w:pPr>
              <w:pStyle w:val="TAL"/>
            </w:pPr>
            <w:r w:rsidRPr="009F24EE">
              <w:t>1111111</w:t>
            </w:r>
          </w:p>
        </w:tc>
      </w:tr>
      <w:tr w:rsidR="007B3825" w:rsidRPr="009F24EE" w14:paraId="1A50464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EEDCDEE" w14:textId="77777777" w:rsidR="007B3825" w:rsidRPr="009F24EE" w:rsidRDefault="007B3825" w:rsidP="00873D42">
            <w:pPr>
              <w:pStyle w:val="TAL"/>
            </w:pPr>
            <w:r w:rsidRPr="009F24EE">
              <w:t>CSI-Report 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7401EEFC"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093A3D59" w14:textId="77777777" w:rsidR="007B3825" w:rsidRPr="009F24EE" w:rsidRDefault="007B3825" w:rsidP="00873D42">
            <w:pPr>
              <w:pStyle w:val="TAL"/>
            </w:pPr>
            <w:r>
              <w:t>10/9</w:t>
            </w:r>
          </w:p>
        </w:tc>
      </w:tr>
      <w:tr w:rsidR="007B3825" w:rsidRPr="009F24EE" w14:paraId="3E78F664"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14A55F40" w14:textId="77777777" w:rsidR="007B3825" w:rsidRPr="009F24EE" w:rsidRDefault="007B3825" w:rsidP="00873D42">
            <w:pPr>
              <w:pStyle w:val="TAL"/>
            </w:pPr>
            <w:r w:rsidRPr="009F24EE">
              <w:t>Codebook configuration</w:t>
            </w:r>
          </w:p>
        </w:tc>
        <w:tc>
          <w:tcPr>
            <w:tcW w:w="2002" w:type="pct"/>
            <w:tcBorders>
              <w:top w:val="single" w:sz="4" w:space="0" w:color="auto"/>
              <w:left w:val="single" w:sz="4" w:space="0" w:color="auto"/>
              <w:bottom w:val="single" w:sz="4" w:space="0" w:color="auto"/>
              <w:right w:val="single" w:sz="4" w:space="0" w:color="auto"/>
            </w:tcBorders>
            <w:hideMark/>
          </w:tcPr>
          <w:p w14:paraId="2743CFFA" w14:textId="77777777" w:rsidR="007B3825" w:rsidRPr="009F24EE" w:rsidRDefault="007B3825" w:rsidP="00873D42">
            <w:pPr>
              <w:pStyle w:val="TAL"/>
            </w:pPr>
            <w:r w:rsidRPr="009F24EE">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6F8E665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F9CEA2" w14:textId="77777777" w:rsidR="007B3825" w:rsidRPr="009F24EE" w:rsidRDefault="007B3825" w:rsidP="00873D42">
            <w:pPr>
              <w:pStyle w:val="TAL"/>
            </w:pPr>
            <w:r w:rsidRPr="009F24EE">
              <w:t>typeI-SinglePanel</w:t>
            </w:r>
          </w:p>
        </w:tc>
      </w:tr>
      <w:tr w:rsidR="007B3825" w:rsidRPr="009F24EE" w14:paraId="0437473F"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191367D"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7AE44348" w14:textId="77777777" w:rsidR="007B3825" w:rsidRPr="009F24EE" w:rsidRDefault="007B3825" w:rsidP="00873D42">
            <w:pPr>
              <w:pStyle w:val="TAL"/>
            </w:pPr>
            <w:r w:rsidRPr="009F24EE">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21F61440"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8738EB9" w14:textId="77777777" w:rsidR="007B3825" w:rsidRPr="009F24EE" w:rsidRDefault="007B3825" w:rsidP="00873D42">
            <w:pPr>
              <w:pStyle w:val="TAL"/>
            </w:pPr>
            <w:r w:rsidRPr="009F24EE">
              <w:t>1</w:t>
            </w:r>
          </w:p>
        </w:tc>
      </w:tr>
      <w:tr w:rsidR="007B3825" w:rsidRPr="009F24EE" w14:paraId="3EF6C726"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7B4EF10"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534414F9" w14:textId="77777777" w:rsidR="007B3825" w:rsidRPr="009F24EE" w:rsidRDefault="007B3825" w:rsidP="00873D42">
            <w:pPr>
              <w:pStyle w:val="TAL"/>
            </w:pPr>
            <w:r w:rsidRPr="009F24EE">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75E57E5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02C4F9C" w14:textId="77777777" w:rsidR="007B3825" w:rsidRPr="009F24EE" w:rsidRDefault="007B3825" w:rsidP="00873D42">
            <w:pPr>
              <w:pStyle w:val="TAL"/>
            </w:pPr>
            <w:r w:rsidRPr="009F24EE">
              <w:t>2-1</w:t>
            </w:r>
          </w:p>
        </w:tc>
      </w:tr>
      <w:tr w:rsidR="007B3825" w:rsidRPr="009F24EE" w14:paraId="5D22621D"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1C42CE7B"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tcPr>
          <w:p w14:paraId="49F80619" w14:textId="77777777" w:rsidR="007B3825" w:rsidRPr="009F24EE" w:rsidRDefault="007B3825" w:rsidP="00873D42">
            <w:pPr>
              <w:pStyle w:val="TAL"/>
            </w:pPr>
            <w:r w:rsidRPr="001B65D5">
              <w:t>CodebookSubsetRestriction</w:t>
            </w:r>
          </w:p>
        </w:tc>
        <w:tc>
          <w:tcPr>
            <w:tcW w:w="354" w:type="pct"/>
            <w:tcBorders>
              <w:top w:val="single" w:sz="4" w:space="0" w:color="auto"/>
              <w:left w:val="single" w:sz="4" w:space="0" w:color="auto"/>
              <w:bottom w:val="single" w:sz="4" w:space="0" w:color="auto"/>
              <w:right w:val="single" w:sz="4" w:space="0" w:color="auto"/>
            </w:tcBorders>
            <w:vAlign w:val="center"/>
          </w:tcPr>
          <w:p w14:paraId="4B0EB6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E7C99BB" w14:textId="77777777" w:rsidR="007B3825" w:rsidRPr="009F24EE" w:rsidRDefault="007B3825" w:rsidP="00873D42">
            <w:pPr>
              <w:pStyle w:val="TAL"/>
            </w:pPr>
            <w:r w:rsidRPr="00AC372A">
              <w:t>11111111</w:t>
            </w:r>
          </w:p>
        </w:tc>
      </w:tr>
      <w:tr w:rsidR="007B3825" w:rsidRPr="009F24EE" w14:paraId="1D20649C"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0B1AE1CF"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21556B90" w14:textId="77777777" w:rsidR="007B3825" w:rsidRPr="009F24EE" w:rsidRDefault="007B3825" w:rsidP="00873D42">
            <w:pPr>
              <w:pStyle w:val="TAL"/>
            </w:pPr>
            <w:r w:rsidRPr="009F24EE">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650C30F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FBFD378" w14:textId="77777777" w:rsidR="007B3825" w:rsidRPr="009F24EE" w:rsidRDefault="007B3825" w:rsidP="00873D42">
            <w:pPr>
              <w:pStyle w:val="TAL"/>
            </w:pPr>
            <w:r w:rsidRPr="00C76EF8">
              <w:t>00001111 for follow RI</w:t>
            </w:r>
          </w:p>
        </w:tc>
      </w:tr>
      <w:tr w:rsidR="007B3825" w:rsidRPr="009F24EE" w14:paraId="6B81E6D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hideMark/>
          </w:tcPr>
          <w:p w14:paraId="7EC0691E" w14:textId="77777777" w:rsidR="007B3825" w:rsidRPr="009F24EE" w:rsidRDefault="007B3825" w:rsidP="00873D42">
            <w:pPr>
              <w:pStyle w:val="TAL"/>
            </w:pPr>
            <w:r w:rsidRPr="009F24EE">
              <w:t>Physical 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368DA9C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3B7C15C" w14:textId="77777777" w:rsidR="007B3825" w:rsidRPr="009F24EE" w:rsidRDefault="007B3825" w:rsidP="00873D42">
            <w:pPr>
              <w:pStyle w:val="TAL"/>
            </w:pPr>
            <w:r>
              <w:t>PUCCH</w:t>
            </w:r>
          </w:p>
        </w:tc>
      </w:tr>
      <w:tr w:rsidR="007B3825" w:rsidRPr="009F24EE" w14:paraId="55F0679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181F98E" w14:textId="77777777" w:rsidR="007B3825" w:rsidRPr="009F24EE" w:rsidRDefault="007B3825" w:rsidP="00873D42">
            <w:pPr>
              <w:pStyle w:val="TAL"/>
            </w:pPr>
            <w:r w:rsidRPr="009F24EE">
              <w:t>CQI/RI/PMI delay (Note 2)</w:t>
            </w:r>
          </w:p>
        </w:tc>
        <w:tc>
          <w:tcPr>
            <w:tcW w:w="354" w:type="pct"/>
            <w:tcBorders>
              <w:top w:val="single" w:sz="4" w:space="0" w:color="auto"/>
              <w:left w:val="single" w:sz="4" w:space="0" w:color="auto"/>
              <w:bottom w:val="single" w:sz="4" w:space="0" w:color="auto"/>
              <w:right w:val="single" w:sz="4" w:space="0" w:color="auto"/>
            </w:tcBorders>
            <w:vAlign w:val="center"/>
            <w:hideMark/>
          </w:tcPr>
          <w:p w14:paraId="224FBDFD" w14:textId="77777777" w:rsidR="007B3825" w:rsidRPr="009F24EE" w:rsidRDefault="007B3825" w:rsidP="00873D42">
            <w:pPr>
              <w:pStyle w:val="TAL"/>
            </w:pPr>
            <w:r w:rsidRPr="009F24EE">
              <w:t>ms</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838610F" w14:textId="77777777" w:rsidR="007B3825" w:rsidRPr="009F24EE" w:rsidRDefault="007B3825" w:rsidP="00873D42">
            <w:pPr>
              <w:pStyle w:val="TAL"/>
            </w:pPr>
            <w:r>
              <w:t>9.5</w:t>
            </w:r>
            <w:r w:rsidRPr="009F24EE">
              <w:t xml:space="preserve"> </w:t>
            </w:r>
          </w:p>
        </w:tc>
      </w:tr>
      <w:tr w:rsidR="007B3825" w:rsidRPr="009F24EE" w14:paraId="55A4F45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2C328AF" w14:textId="77777777" w:rsidR="007B3825" w:rsidRPr="009F24EE" w:rsidRDefault="007B3825" w:rsidP="00873D42">
            <w:pPr>
              <w:pStyle w:val="TAL"/>
            </w:pPr>
            <w:r w:rsidRPr="009F24EE">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13FC7BB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82319E3" w14:textId="77777777" w:rsidR="007B3825" w:rsidRPr="009F24EE" w:rsidRDefault="007B3825" w:rsidP="00873D42">
            <w:pPr>
              <w:pStyle w:val="TAL"/>
            </w:pPr>
            <w:r>
              <w:t>FFS</w:t>
            </w:r>
          </w:p>
        </w:tc>
      </w:tr>
      <w:tr w:rsidR="007B3825" w:rsidRPr="009F24EE" w14:paraId="276F1AB2" w14:textId="77777777" w:rsidTr="00873D42">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3F0733" w14:textId="77777777" w:rsidR="007B3825" w:rsidRPr="009F24EE" w:rsidRDefault="007B3825" w:rsidP="00873D42">
            <w:pPr>
              <w:pStyle w:val="TAL"/>
            </w:pPr>
            <w:r w:rsidRPr="009F24EE">
              <w:t xml:space="preserve">Note 1: FR1.30-1 is defined in </w:t>
            </w:r>
            <w:r>
              <w:t>Clause</w:t>
            </w:r>
            <w:r w:rsidRPr="009F24EE">
              <w:t xml:space="preserve"> A.1.2 of TS 38.101-4 </w:t>
            </w:r>
            <w:r>
              <w:t>[8]</w:t>
            </w:r>
          </w:p>
          <w:p w14:paraId="7103F595" w14:textId="77777777" w:rsidR="007B3825" w:rsidRDefault="007B3825" w:rsidP="00873D42">
            <w:pPr>
              <w:pStyle w:val="TAL"/>
            </w:pPr>
            <w:r w:rsidRPr="009F24EE">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3FF14EF6" w14:textId="77777777" w:rsidR="007B3825" w:rsidRPr="009F24EE" w:rsidRDefault="007B3825" w:rsidP="00873D42">
            <w:pPr>
              <w:pStyle w:val="TAL"/>
            </w:pPr>
            <w:r w:rsidRPr="00DB610F">
              <w:rPr>
                <w:rFonts w:eastAsia="SimSun"/>
                <w:lang w:eastAsia="zh-CN"/>
              </w:rPr>
              <w:t xml:space="preserve">Note </w:t>
            </w:r>
            <w:r>
              <w:rPr>
                <w:rFonts w:eastAsia="SimSun"/>
                <w:lang w:eastAsia="zh-CN"/>
              </w:rPr>
              <w:t>3</w:t>
            </w:r>
            <w:r w:rsidRPr="00DB610F">
              <w:rPr>
                <w:rFonts w:eastAsia="SimSun"/>
                <w:lang w:eastAsia="zh-CN"/>
              </w:rPr>
              <w:t>:</w:t>
            </w:r>
            <w:r>
              <w:rPr>
                <w:rFonts w:eastAsia="SimSun"/>
                <w:lang w:eastAsia="zh-CN"/>
              </w:rPr>
              <w:t xml:space="preserve"> CQI table to use for CQI calculation (see clause 5.2.2.1 of [9])</w:t>
            </w:r>
          </w:p>
        </w:tc>
      </w:tr>
    </w:tbl>
    <w:p w14:paraId="6C5FE4A5" w14:textId="77777777" w:rsidR="007B3825" w:rsidRPr="009F24EE" w:rsidRDefault="007B3825" w:rsidP="007B3825"/>
    <w:p w14:paraId="2FC6377B" w14:textId="3FD0583E" w:rsidR="0049426E" w:rsidRPr="007B3825" w:rsidRDefault="007B3825" w:rsidP="00536E03">
      <w:pPr>
        <w:rPr>
          <w:lang w:eastAsia="zh-CN"/>
        </w:rPr>
      </w:pPr>
      <w:r w:rsidRPr="00D83EDB">
        <w:t>The gNB emulator used to execute tests at FR1 frequencies described in this document shall be configured according to the common configuration parameters</w:t>
      </w:r>
    </w:p>
    <w:p w14:paraId="624B258D" w14:textId="77777777" w:rsidR="007F0F99" w:rsidRDefault="007F0F99" w:rsidP="00D15BDF">
      <w:pPr>
        <w:pStyle w:val="Heading8"/>
        <w:rPr>
          <w:rFonts w:eastAsia="SimSun"/>
          <w:lang w:eastAsia="zh-CN"/>
        </w:rPr>
      </w:pPr>
      <w:bookmarkStart w:id="184" w:name="_Toc180424255"/>
      <w:r w:rsidRPr="00C61007">
        <w:rPr>
          <w:rFonts w:eastAsia="SimSun"/>
        </w:rPr>
        <w:t>Annex A:</w:t>
      </w:r>
      <w:r w:rsidRPr="00C61007">
        <w:rPr>
          <w:rFonts w:eastAsia="SimSun"/>
        </w:rPr>
        <w:br/>
      </w:r>
      <w:r w:rsidRPr="007F0F99">
        <w:rPr>
          <w:rFonts w:eastAsia="SimSun"/>
        </w:rPr>
        <w:t xml:space="preserve">Channel </w:t>
      </w:r>
      <w:r>
        <w:rPr>
          <w:rFonts w:eastAsia="SimSun" w:hint="eastAsia"/>
          <w:lang w:eastAsia="zh-CN"/>
        </w:rPr>
        <w:t>m</w:t>
      </w:r>
      <w:r w:rsidRPr="007F0F99">
        <w:rPr>
          <w:rFonts w:eastAsia="SimSun"/>
        </w:rPr>
        <w:t xml:space="preserve">odel </w:t>
      </w:r>
      <w:r>
        <w:rPr>
          <w:rFonts w:eastAsia="SimSun" w:hint="eastAsia"/>
          <w:lang w:eastAsia="zh-CN"/>
        </w:rPr>
        <w:t>p</w:t>
      </w:r>
      <w:r w:rsidRPr="007F0F99">
        <w:rPr>
          <w:rFonts w:eastAsia="SimSun"/>
        </w:rPr>
        <w:t>arameter</w:t>
      </w:r>
      <w:r>
        <w:rPr>
          <w:rFonts w:eastAsia="SimSun" w:hint="eastAsia"/>
          <w:lang w:eastAsia="zh-CN"/>
        </w:rPr>
        <w:t>s</w:t>
      </w:r>
      <w:bookmarkEnd w:id="184"/>
    </w:p>
    <w:p w14:paraId="443F07A6" w14:textId="1B6F38A9" w:rsidR="007748F0" w:rsidRPr="00B322A8" w:rsidRDefault="007748F0" w:rsidP="007748F0">
      <w:pPr>
        <w:pStyle w:val="TH"/>
        <w:keepNext w:val="0"/>
      </w:pPr>
      <w:bookmarkStart w:id="185" w:name="_Ref82675630"/>
      <w:bookmarkStart w:id="186" w:name="_Ref82675620"/>
      <w:r w:rsidRPr="00B322A8">
        <w:t>Table A-1</w:t>
      </w:r>
      <w:r w:rsidR="00A442A8">
        <w:rPr>
          <w:rFonts w:hint="eastAsia"/>
          <w:lang w:eastAsia="zh-CN"/>
        </w:rPr>
        <w:t>:</w:t>
      </w:r>
      <w:r w:rsidRPr="00B322A8">
        <w:t xml:space="preserve"> </w:t>
      </w:r>
      <w:bookmarkEnd w:id="185"/>
      <w:r w:rsidRPr="00B322A8">
        <w:t xml:space="preserve">Parameter Table for Dynamic UMa Channel Model </w:t>
      </w:r>
      <w:bookmarkEnd w:id="1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4607F64A" w14:textId="77777777" w:rsidTr="00873D42">
        <w:trPr>
          <w:trHeight w:val="300"/>
        </w:trPr>
        <w:tc>
          <w:tcPr>
            <w:tcW w:w="1267" w:type="dxa"/>
            <w:shd w:val="clear" w:color="auto" w:fill="EDEDED" w:themeFill="accent3" w:themeFillTint="33"/>
            <w:noWrap/>
            <w:hideMark/>
          </w:tcPr>
          <w:p w14:paraId="4115483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88048CF"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1C761D72" w14:textId="77777777" w:rsidR="007748F0" w:rsidRPr="00B322A8" w:rsidRDefault="007748F0" w:rsidP="00873D42">
            <w:pPr>
              <w:pStyle w:val="TAL"/>
              <w:keepNext w:val="0"/>
            </w:pPr>
          </w:p>
        </w:tc>
        <w:tc>
          <w:tcPr>
            <w:tcW w:w="2082" w:type="dxa"/>
            <w:shd w:val="clear" w:color="auto" w:fill="EDEDED" w:themeFill="accent3" w:themeFillTint="33"/>
            <w:noWrap/>
            <w:hideMark/>
          </w:tcPr>
          <w:p w14:paraId="7A5455A2" w14:textId="77777777" w:rsidR="007748F0" w:rsidRPr="00B322A8" w:rsidRDefault="007748F0" w:rsidP="00873D42">
            <w:pPr>
              <w:pStyle w:val="TAL"/>
              <w:keepNext w:val="0"/>
            </w:pPr>
          </w:p>
        </w:tc>
        <w:tc>
          <w:tcPr>
            <w:tcW w:w="1058" w:type="dxa"/>
            <w:shd w:val="clear" w:color="auto" w:fill="EDEDED" w:themeFill="accent3" w:themeFillTint="33"/>
            <w:noWrap/>
            <w:hideMark/>
          </w:tcPr>
          <w:p w14:paraId="10662309" w14:textId="77777777" w:rsidR="007748F0" w:rsidRPr="00B322A8" w:rsidRDefault="007748F0" w:rsidP="00873D42">
            <w:pPr>
              <w:pStyle w:val="TAL"/>
              <w:keepNext w:val="0"/>
            </w:pPr>
          </w:p>
        </w:tc>
        <w:tc>
          <w:tcPr>
            <w:tcW w:w="873" w:type="dxa"/>
            <w:shd w:val="clear" w:color="auto" w:fill="EDEDED" w:themeFill="accent3" w:themeFillTint="33"/>
            <w:noWrap/>
            <w:hideMark/>
          </w:tcPr>
          <w:p w14:paraId="395ADB6C" w14:textId="77777777" w:rsidR="007748F0" w:rsidRPr="00B322A8" w:rsidRDefault="007748F0" w:rsidP="00873D42">
            <w:pPr>
              <w:pStyle w:val="TAL"/>
              <w:keepNext w:val="0"/>
            </w:pPr>
          </w:p>
        </w:tc>
        <w:tc>
          <w:tcPr>
            <w:tcW w:w="873" w:type="dxa"/>
            <w:shd w:val="clear" w:color="auto" w:fill="EDEDED" w:themeFill="accent3" w:themeFillTint="33"/>
            <w:noWrap/>
            <w:hideMark/>
          </w:tcPr>
          <w:p w14:paraId="6DA09F30" w14:textId="77777777" w:rsidR="007748F0" w:rsidRPr="00B322A8" w:rsidRDefault="007748F0" w:rsidP="00873D42">
            <w:pPr>
              <w:pStyle w:val="TAL"/>
              <w:keepNext w:val="0"/>
            </w:pPr>
          </w:p>
        </w:tc>
      </w:tr>
      <w:tr w:rsidR="007748F0" w:rsidRPr="00B322A8" w14:paraId="021E0C73" w14:textId="77777777" w:rsidTr="00873D42">
        <w:trPr>
          <w:trHeight w:val="300"/>
        </w:trPr>
        <w:tc>
          <w:tcPr>
            <w:tcW w:w="1267" w:type="dxa"/>
            <w:noWrap/>
            <w:hideMark/>
          </w:tcPr>
          <w:p w14:paraId="3A80467B" w14:textId="77777777" w:rsidR="007748F0" w:rsidRPr="00B322A8" w:rsidRDefault="007748F0" w:rsidP="00873D42">
            <w:pPr>
              <w:pStyle w:val="TAL"/>
              <w:keepNext w:val="0"/>
            </w:pPr>
            <w:r w:rsidRPr="00B322A8">
              <w:t>Cluster#</w:t>
            </w:r>
          </w:p>
        </w:tc>
        <w:tc>
          <w:tcPr>
            <w:tcW w:w="1100" w:type="dxa"/>
            <w:noWrap/>
            <w:hideMark/>
          </w:tcPr>
          <w:p w14:paraId="661CAF1A" w14:textId="77777777" w:rsidR="007748F0" w:rsidRPr="00B322A8" w:rsidRDefault="007748F0" w:rsidP="00873D42">
            <w:pPr>
              <w:pStyle w:val="TAL"/>
              <w:keepNext w:val="0"/>
            </w:pPr>
            <w:r w:rsidRPr="00B322A8">
              <w:t>Power [dB]</w:t>
            </w:r>
          </w:p>
        </w:tc>
        <w:tc>
          <w:tcPr>
            <w:tcW w:w="2107" w:type="dxa"/>
            <w:noWrap/>
            <w:hideMark/>
          </w:tcPr>
          <w:p w14:paraId="75767127" w14:textId="77777777" w:rsidR="007748F0" w:rsidRPr="00B322A8" w:rsidRDefault="007748F0" w:rsidP="00873D42">
            <w:pPr>
              <w:pStyle w:val="TAL"/>
              <w:keepNext w:val="0"/>
            </w:pPr>
            <w:r w:rsidRPr="00B322A8">
              <w:t>Excess delay [ns]</w:t>
            </w:r>
          </w:p>
        </w:tc>
        <w:tc>
          <w:tcPr>
            <w:tcW w:w="2082" w:type="dxa"/>
            <w:noWrap/>
            <w:hideMark/>
          </w:tcPr>
          <w:p w14:paraId="5BDFD6E8" w14:textId="77777777" w:rsidR="007748F0" w:rsidRPr="00B322A8" w:rsidRDefault="007748F0" w:rsidP="00873D42">
            <w:pPr>
              <w:pStyle w:val="TAL"/>
              <w:keepNext w:val="0"/>
            </w:pPr>
            <w:r w:rsidRPr="00B322A8">
              <w:t>AoA [°]</w:t>
            </w:r>
          </w:p>
        </w:tc>
        <w:tc>
          <w:tcPr>
            <w:tcW w:w="1058" w:type="dxa"/>
            <w:noWrap/>
            <w:hideMark/>
          </w:tcPr>
          <w:p w14:paraId="3544784B" w14:textId="77777777" w:rsidR="007748F0" w:rsidRPr="00B322A8" w:rsidRDefault="007748F0" w:rsidP="00873D42">
            <w:pPr>
              <w:pStyle w:val="TAL"/>
              <w:keepNext w:val="0"/>
            </w:pPr>
            <w:r w:rsidRPr="00B322A8">
              <w:t>AoD [°]</w:t>
            </w:r>
          </w:p>
        </w:tc>
        <w:tc>
          <w:tcPr>
            <w:tcW w:w="873" w:type="dxa"/>
            <w:noWrap/>
            <w:hideMark/>
          </w:tcPr>
          <w:p w14:paraId="1EC7B24F" w14:textId="77777777" w:rsidR="007748F0" w:rsidRPr="00B322A8" w:rsidRDefault="007748F0" w:rsidP="00873D42">
            <w:pPr>
              <w:pStyle w:val="TAL"/>
              <w:keepNext w:val="0"/>
            </w:pPr>
            <w:r w:rsidRPr="00B322A8">
              <w:t>ASA [°]</w:t>
            </w:r>
          </w:p>
        </w:tc>
        <w:tc>
          <w:tcPr>
            <w:tcW w:w="873" w:type="dxa"/>
            <w:noWrap/>
            <w:hideMark/>
          </w:tcPr>
          <w:p w14:paraId="6E104B1A" w14:textId="77777777" w:rsidR="007748F0" w:rsidRPr="00B322A8" w:rsidRDefault="007748F0" w:rsidP="00873D42">
            <w:pPr>
              <w:pStyle w:val="TAL"/>
              <w:keepNext w:val="0"/>
            </w:pPr>
            <w:r w:rsidRPr="00B322A8">
              <w:t>ZoD [°]</w:t>
            </w:r>
          </w:p>
        </w:tc>
      </w:tr>
      <w:tr w:rsidR="007748F0" w:rsidRPr="00B322A8" w14:paraId="1F0E2C67" w14:textId="77777777" w:rsidTr="00873D42">
        <w:trPr>
          <w:trHeight w:val="300"/>
        </w:trPr>
        <w:tc>
          <w:tcPr>
            <w:tcW w:w="1267" w:type="dxa"/>
            <w:noWrap/>
            <w:hideMark/>
          </w:tcPr>
          <w:p w14:paraId="55D04FBF" w14:textId="77777777" w:rsidR="007748F0" w:rsidRPr="00B322A8" w:rsidRDefault="007748F0" w:rsidP="00873D42">
            <w:pPr>
              <w:pStyle w:val="TAL"/>
              <w:keepNext w:val="0"/>
            </w:pPr>
            <w:r w:rsidRPr="00B322A8">
              <w:t>LOS</w:t>
            </w:r>
          </w:p>
        </w:tc>
        <w:tc>
          <w:tcPr>
            <w:tcW w:w="1100" w:type="dxa"/>
            <w:noWrap/>
            <w:hideMark/>
          </w:tcPr>
          <w:p w14:paraId="33904687" w14:textId="77777777" w:rsidR="007748F0" w:rsidRPr="00B322A8" w:rsidRDefault="007748F0" w:rsidP="00873D42">
            <w:pPr>
              <w:pStyle w:val="TAL"/>
              <w:keepNext w:val="0"/>
            </w:pPr>
            <w:r w:rsidRPr="00B322A8">
              <w:t>-0.51</w:t>
            </w:r>
          </w:p>
        </w:tc>
        <w:tc>
          <w:tcPr>
            <w:tcW w:w="2107" w:type="dxa"/>
            <w:noWrap/>
            <w:hideMark/>
          </w:tcPr>
          <w:p w14:paraId="40EE885A" w14:textId="77777777" w:rsidR="007748F0" w:rsidRPr="00B322A8" w:rsidRDefault="007748F0" w:rsidP="00873D42">
            <w:pPr>
              <w:pStyle w:val="TAL"/>
              <w:keepNext w:val="0"/>
            </w:pPr>
            <w:r w:rsidRPr="00B322A8">
              <w:t>0</w:t>
            </w:r>
          </w:p>
        </w:tc>
        <w:tc>
          <w:tcPr>
            <w:tcW w:w="2082" w:type="dxa"/>
            <w:noWrap/>
            <w:hideMark/>
          </w:tcPr>
          <w:p w14:paraId="19F1C056" w14:textId="77777777" w:rsidR="007748F0" w:rsidRPr="00B322A8" w:rsidRDefault="007748F0" w:rsidP="00873D42">
            <w:pPr>
              <w:pStyle w:val="TAL"/>
              <w:keepNext w:val="0"/>
            </w:pPr>
            <w:r w:rsidRPr="00B322A8">
              <w:t>179.99</w:t>
            </w:r>
          </w:p>
        </w:tc>
        <w:tc>
          <w:tcPr>
            <w:tcW w:w="1058" w:type="dxa"/>
            <w:noWrap/>
            <w:hideMark/>
          </w:tcPr>
          <w:p w14:paraId="6A6C5C56" w14:textId="77777777" w:rsidR="007748F0" w:rsidRPr="00B322A8" w:rsidRDefault="007748F0" w:rsidP="00873D42">
            <w:pPr>
              <w:pStyle w:val="TAL"/>
              <w:keepNext w:val="0"/>
            </w:pPr>
            <w:r w:rsidRPr="00B322A8">
              <w:t>-0.01</w:t>
            </w:r>
          </w:p>
        </w:tc>
        <w:tc>
          <w:tcPr>
            <w:tcW w:w="873" w:type="dxa"/>
            <w:noWrap/>
            <w:hideMark/>
          </w:tcPr>
          <w:p w14:paraId="5A1F38D1" w14:textId="77777777" w:rsidR="007748F0" w:rsidRPr="00B322A8" w:rsidRDefault="007748F0" w:rsidP="00873D42">
            <w:pPr>
              <w:pStyle w:val="TAL"/>
              <w:keepNext w:val="0"/>
            </w:pPr>
            <w:r w:rsidRPr="00B322A8">
              <w:t>0</w:t>
            </w:r>
          </w:p>
        </w:tc>
        <w:tc>
          <w:tcPr>
            <w:tcW w:w="873" w:type="dxa"/>
            <w:noWrap/>
            <w:hideMark/>
          </w:tcPr>
          <w:p w14:paraId="7AD38124" w14:textId="77777777" w:rsidR="007748F0" w:rsidRPr="00B322A8" w:rsidRDefault="007748F0" w:rsidP="00873D42">
            <w:pPr>
              <w:pStyle w:val="TAL"/>
              <w:keepNext w:val="0"/>
            </w:pPr>
            <w:r w:rsidRPr="00B322A8">
              <w:t>93.09</w:t>
            </w:r>
          </w:p>
        </w:tc>
      </w:tr>
      <w:tr w:rsidR="007748F0" w:rsidRPr="00B322A8" w14:paraId="52DD497A" w14:textId="77777777" w:rsidTr="00873D42">
        <w:trPr>
          <w:trHeight w:val="300"/>
        </w:trPr>
        <w:tc>
          <w:tcPr>
            <w:tcW w:w="1267" w:type="dxa"/>
            <w:noWrap/>
            <w:hideMark/>
          </w:tcPr>
          <w:p w14:paraId="7DCA3BAA" w14:textId="77777777" w:rsidR="007748F0" w:rsidRPr="00B322A8" w:rsidRDefault="007748F0" w:rsidP="00873D42">
            <w:pPr>
              <w:pStyle w:val="TAL"/>
              <w:keepNext w:val="0"/>
            </w:pPr>
            <w:r w:rsidRPr="00B322A8">
              <w:t>1</w:t>
            </w:r>
          </w:p>
        </w:tc>
        <w:tc>
          <w:tcPr>
            <w:tcW w:w="1100" w:type="dxa"/>
            <w:noWrap/>
            <w:hideMark/>
          </w:tcPr>
          <w:p w14:paraId="525FD734" w14:textId="77777777" w:rsidR="007748F0" w:rsidRPr="00B322A8" w:rsidRDefault="007748F0" w:rsidP="00873D42">
            <w:pPr>
              <w:pStyle w:val="TAL"/>
              <w:keepNext w:val="0"/>
            </w:pPr>
            <w:r w:rsidRPr="00B322A8">
              <w:t>-13.83</w:t>
            </w:r>
          </w:p>
        </w:tc>
        <w:tc>
          <w:tcPr>
            <w:tcW w:w="2107" w:type="dxa"/>
            <w:noWrap/>
            <w:hideMark/>
          </w:tcPr>
          <w:p w14:paraId="41CFB5D7" w14:textId="77777777" w:rsidR="007748F0" w:rsidRPr="00B322A8" w:rsidRDefault="007748F0" w:rsidP="00873D42">
            <w:pPr>
              <w:pStyle w:val="TAL"/>
              <w:keepNext w:val="0"/>
            </w:pPr>
            <w:r w:rsidRPr="00B322A8">
              <w:t>0</w:t>
            </w:r>
          </w:p>
        </w:tc>
        <w:tc>
          <w:tcPr>
            <w:tcW w:w="2082" w:type="dxa"/>
            <w:noWrap/>
            <w:hideMark/>
          </w:tcPr>
          <w:p w14:paraId="587FCBAD" w14:textId="77777777" w:rsidR="007748F0" w:rsidRPr="00B322A8" w:rsidRDefault="007748F0" w:rsidP="00873D42">
            <w:pPr>
              <w:pStyle w:val="TAL"/>
              <w:keepNext w:val="0"/>
            </w:pPr>
            <w:r w:rsidRPr="00B322A8">
              <w:t>179.99</w:t>
            </w:r>
          </w:p>
        </w:tc>
        <w:tc>
          <w:tcPr>
            <w:tcW w:w="1058" w:type="dxa"/>
            <w:noWrap/>
            <w:hideMark/>
          </w:tcPr>
          <w:p w14:paraId="39B58C22" w14:textId="77777777" w:rsidR="007748F0" w:rsidRPr="00B322A8" w:rsidRDefault="007748F0" w:rsidP="00873D42">
            <w:pPr>
              <w:pStyle w:val="TAL"/>
              <w:keepNext w:val="0"/>
            </w:pPr>
            <w:r w:rsidRPr="00B322A8">
              <w:t>-0.01</w:t>
            </w:r>
          </w:p>
        </w:tc>
        <w:tc>
          <w:tcPr>
            <w:tcW w:w="873" w:type="dxa"/>
            <w:noWrap/>
            <w:hideMark/>
          </w:tcPr>
          <w:p w14:paraId="04CDB77E" w14:textId="77777777" w:rsidR="007748F0" w:rsidRPr="00B322A8" w:rsidRDefault="007748F0" w:rsidP="00873D42">
            <w:pPr>
              <w:pStyle w:val="TAL"/>
              <w:keepNext w:val="0"/>
            </w:pPr>
            <w:r w:rsidRPr="00B322A8">
              <w:t>29.75</w:t>
            </w:r>
          </w:p>
        </w:tc>
        <w:tc>
          <w:tcPr>
            <w:tcW w:w="873" w:type="dxa"/>
            <w:noWrap/>
            <w:hideMark/>
          </w:tcPr>
          <w:p w14:paraId="630506A8" w14:textId="77777777" w:rsidR="007748F0" w:rsidRPr="00B322A8" w:rsidRDefault="007748F0" w:rsidP="00873D42">
            <w:pPr>
              <w:pStyle w:val="TAL"/>
              <w:keepNext w:val="0"/>
            </w:pPr>
            <w:r w:rsidRPr="00B322A8">
              <w:t>93.09</w:t>
            </w:r>
          </w:p>
        </w:tc>
      </w:tr>
      <w:tr w:rsidR="007748F0" w:rsidRPr="00B322A8" w14:paraId="44B7DE71" w14:textId="77777777" w:rsidTr="00873D42">
        <w:trPr>
          <w:trHeight w:val="300"/>
        </w:trPr>
        <w:tc>
          <w:tcPr>
            <w:tcW w:w="1267" w:type="dxa"/>
            <w:noWrap/>
            <w:hideMark/>
          </w:tcPr>
          <w:p w14:paraId="0E589D1F" w14:textId="77777777" w:rsidR="007748F0" w:rsidRPr="00B322A8" w:rsidRDefault="007748F0" w:rsidP="00873D42">
            <w:pPr>
              <w:pStyle w:val="TAL"/>
              <w:keepNext w:val="0"/>
            </w:pPr>
            <w:r w:rsidRPr="00B322A8">
              <w:t>2</w:t>
            </w:r>
          </w:p>
        </w:tc>
        <w:tc>
          <w:tcPr>
            <w:tcW w:w="1100" w:type="dxa"/>
            <w:noWrap/>
            <w:hideMark/>
          </w:tcPr>
          <w:p w14:paraId="789072E5" w14:textId="77777777" w:rsidR="007748F0" w:rsidRPr="00B322A8" w:rsidRDefault="007748F0" w:rsidP="00873D42">
            <w:pPr>
              <w:pStyle w:val="TAL"/>
              <w:keepNext w:val="0"/>
            </w:pPr>
            <w:r w:rsidRPr="00B322A8">
              <w:t>-19.13</w:t>
            </w:r>
          </w:p>
        </w:tc>
        <w:tc>
          <w:tcPr>
            <w:tcW w:w="2107" w:type="dxa"/>
            <w:noWrap/>
            <w:hideMark/>
          </w:tcPr>
          <w:p w14:paraId="5894A3B7" w14:textId="77777777" w:rsidR="007748F0" w:rsidRPr="00B322A8" w:rsidRDefault="007748F0" w:rsidP="00873D42">
            <w:pPr>
              <w:pStyle w:val="TAL"/>
              <w:keepNext w:val="0"/>
            </w:pPr>
            <w:r w:rsidRPr="00B322A8">
              <w:t>3</w:t>
            </w:r>
          </w:p>
        </w:tc>
        <w:tc>
          <w:tcPr>
            <w:tcW w:w="2082" w:type="dxa"/>
            <w:noWrap/>
            <w:hideMark/>
          </w:tcPr>
          <w:p w14:paraId="59598C4E" w14:textId="77777777" w:rsidR="007748F0" w:rsidRPr="00B322A8" w:rsidRDefault="007748F0" w:rsidP="00873D42">
            <w:pPr>
              <w:pStyle w:val="TAL"/>
              <w:keepNext w:val="0"/>
            </w:pPr>
            <w:r w:rsidRPr="00B322A8">
              <w:t>-157.71</w:t>
            </w:r>
          </w:p>
        </w:tc>
        <w:tc>
          <w:tcPr>
            <w:tcW w:w="1058" w:type="dxa"/>
            <w:noWrap/>
            <w:hideMark/>
          </w:tcPr>
          <w:p w14:paraId="5B686A98" w14:textId="77777777" w:rsidR="007748F0" w:rsidRPr="00B322A8" w:rsidRDefault="007748F0" w:rsidP="00873D42">
            <w:pPr>
              <w:pStyle w:val="TAL"/>
              <w:keepNext w:val="0"/>
            </w:pPr>
            <w:r w:rsidRPr="00B322A8">
              <w:t>79.75</w:t>
            </w:r>
          </w:p>
        </w:tc>
        <w:tc>
          <w:tcPr>
            <w:tcW w:w="873" w:type="dxa"/>
            <w:noWrap/>
            <w:hideMark/>
          </w:tcPr>
          <w:p w14:paraId="4FCE3663" w14:textId="77777777" w:rsidR="007748F0" w:rsidRPr="00B322A8" w:rsidRDefault="007748F0" w:rsidP="00873D42">
            <w:pPr>
              <w:pStyle w:val="TAL"/>
              <w:keepNext w:val="0"/>
            </w:pPr>
            <w:r w:rsidRPr="00B322A8">
              <w:t>29.75</w:t>
            </w:r>
          </w:p>
        </w:tc>
        <w:tc>
          <w:tcPr>
            <w:tcW w:w="873" w:type="dxa"/>
            <w:noWrap/>
            <w:hideMark/>
          </w:tcPr>
          <w:p w14:paraId="350966C2" w14:textId="77777777" w:rsidR="007748F0" w:rsidRPr="00B322A8" w:rsidRDefault="007748F0" w:rsidP="00873D42">
            <w:pPr>
              <w:pStyle w:val="TAL"/>
              <w:keepNext w:val="0"/>
            </w:pPr>
            <w:r w:rsidRPr="00B322A8">
              <w:t>89.46</w:t>
            </w:r>
          </w:p>
        </w:tc>
      </w:tr>
      <w:tr w:rsidR="007748F0" w:rsidRPr="00B322A8" w14:paraId="4F1E9C93" w14:textId="77777777" w:rsidTr="00873D42">
        <w:trPr>
          <w:trHeight w:val="300"/>
        </w:trPr>
        <w:tc>
          <w:tcPr>
            <w:tcW w:w="1267" w:type="dxa"/>
            <w:noWrap/>
            <w:hideMark/>
          </w:tcPr>
          <w:p w14:paraId="5CDD7735" w14:textId="77777777" w:rsidR="007748F0" w:rsidRPr="00B322A8" w:rsidRDefault="007748F0" w:rsidP="00873D42">
            <w:pPr>
              <w:pStyle w:val="TAL"/>
              <w:keepNext w:val="0"/>
            </w:pPr>
            <w:r w:rsidRPr="00B322A8">
              <w:t>3</w:t>
            </w:r>
          </w:p>
        </w:tc>
        <w:tc>
          <w:tcPr>
            <w:tcW w:w="1100" w:type="dxa"/>
            <w:noWrap/>
            <w:hideMark/>
          </w:tcPr>
          <w:p w14:paraId="37330425" w14:textId="77777777" w:rsidR="007748F0" w:rsidRPr="00B322A8" w:rsidRDefault="007748F0" w:rsidP="00873D42">
            <w:pPr>
              <w:pStyle w:val="TAL"/>
              <w:keepNext w:val="0"/>
            </w:pPr>
            <w:r w:rsidRPr="00B322A8">
              <w:t>-21.33</w:t>
            </w:r>
          </w:p>
        </w:tc>
        <w:tc>
          <w:tcPr>
            <w:tcW w:w="2107" w:type="dxa"/>
            <w:noWrap/>
            <w:hideMark/>
          </w:tcPr>
          <w:p w14:paraId="3B32DBC1" w14:textId="77777777" w:rsidR="007748F0" w:rsidRPr="00B322A8" w:rsidRDefault="007748F0" w:rsidP="00873D42">
            <w:pPr>
              <w:pStyle w:val="TAL"/>
              <w:keepNext w:val="0"/>
            </w:pPr>
            <w:r w:rsidRPr="00B322A8">
              <w:t>58</w:t>
            </w:r>
          </w:p>
        </w:tc>
        <w:tc>
          <w:tcPr>
            <w:tcW w:w="2082" w:type="dxa"/>
            <w:noWrap/>
            <w:hideMark/>
          </w:tcPr>
          <w:p w14:paraId="29254C90" w14:textId="77777777" w:rsidR="007748F0" w:rsidRPr="00B322A8" w:rsidRDefault="007748F0" w:rsidP="00873D42">
            <w:pPr>
              <w:pStyle w:val="TAL"/>
              <w:keepNext w:val="0"/>
            </w:pPr>
            <w:r w:rsidRPr="00B322A8">
              <w:t>-157.71</w:t>
            </w:r>
          </w:p>
        </w:tc>
        <w:tc>
          <w:tcPr>
            <w:tcW w:w="1058" w:type="dxa"/>
            <w:noWrap/>
            <w:hideMark/>
          </w:tcPr>
          <w:p w14:paraId="16F6F4CD" w14:textId="77777777" w:rsidR="007748F0" w:rsidRPr="00B322A8" w:rsidRDefault="007748F0" w:rsidP="00873D42">
            <w:pPr>
              <w:pStyle w:val="TAL"/>
              <w:keepNext w:val="0"/>
            </w:pPr>
            <w:r w:rsidRPr="00B322A8">
              <w:t>79.75</w:t>
            </w:r>
          </w:p>
        </w:tc>
        <w:tc>
          <w:tcPr>
            <w:tcW w:w="873" w:type="dxa"/>
            <w:noWrap/>
            <w:hideMark/>
          </w:tcPr>
          <w:p w14:paraId="1B1A10B3" w14:textId="77777777" w:rsidR="007748F0" w:rsidRPr="00B322A8" w:rsidRDefault="007748F0" w:rsidP="00873D42">
            <w:pPr>
              <w:pStyle w:val="TAL"/>
              <w:keepNext w:val="0"/>
            </w:pPr>
            <w:r w:rsidRPr="00B322A8">
              <w:t>26.775</w:t>
            </w:r>
          </w:p>
        </w:tc>
        <w:tc>
          <w:tcPr>
            <w:tcW w:w="873" w:type="dxa"/>
            <w:noWrap/>
            <w:hideMark/>
          </w:tcPr>
          <w:p w14:paraId="51FF6DA8" w14:textId="77777777" w:rsidR="007748F0" w:rsidRPr="00B322A8" w:rsidRDefault="007748F0" w:rsidP="00873D42">
            <w:pPr>
              <w:pStyle w:val="TAL"/>
              <w:keepNext w:val="0"/>
            </w:pPr>
            <w:r w:rsidRPr="00B322A8">
              <w:t>89.46</w:t>
            </w:r>
          </w:p>
        </w:tc>
      </w:tr>
      <w:tr w:rsidR="007748F0" w:rsidRPr="00B322A8" w14:paraId="70130882" w14:textId="77777777" w:rsidTr="00873D42">
        <w:trPr>
          <w:trHeight w:val="300"/>
        </w:trPr>
        <w:tc>
          <w:tcPr>
            <w:tcW w:w="1267" w:type="dxa"/>
            <w:noWrap/>
            <w:hideMark/>
          </w:tcPr>
          <w:p w14:paraId="6469855F" w14:textId="77777777" w:rsidR="007748F0" w:rsidRPr="00B322A8" w:rsidRDefault="007748F0" w:rsidP="00873D42">
            <w:pPr>
              <w:pStyle w:val="TAL"/>
              <w:keepNext w:val="0"/>
            </w:pPr>
            <w:r w:rsidRPr="00B322A8">
              <w:t>4</w:t>
            </w:r>
          </w:p>
        </w:tc>
        <w:tc>
          <w:tcPr>
            <w:tcW w:w="1100" w:type="dxa"/>
            <w:noWrap/>
            <w:hideMark/>
          </w:tcPr>
          <w:p w14:paraId="3F2E82C6" w14:textId="77777777" w:rsidR="007748F0" w:rsidRPr="00B322A8" w:rsidRDefault="007748F0" w:rsidP="00873D42">
            <w:pPr>
              <w:pStyle w:val="TAL"/>
              <w:keepNext w:val="0"/>
            </w:pPr>
            <w:r w:rsidRPr="00B322A8">
              <w:t>-23.13</w:t>
            </w:r>
          </w:p>
        </w:tc>
        <w:tc>
          <w:tcPr>
            <w:tcW w:w="2107" w:type="dxa"/>
            <w:noWrap/>
            <w:hideMark/>
          </w:tcPr>
          <w:p w14:paraId="765BCA08" w14:textId="77777777" w:rsidR="007748F0" w:rsidRPr="00B322A8" w:rsidRDefault="007748F0" w:rsidP="00873D42">
            <w:pPr>
              <w:pStyle w:val="TAL"/>
              <w:keepNext w:val="0"/>
            </w:pPr>
            <w:r w:rsidRPr="00B322A8">
              <w:t>128</w:t>
            </w:r>
          </w:p>
        </w:tc>
        <w:tc>
          <w:tcPr>
            <w:tcW w:w="2082" w:type="dxa"/>
            <w:noWrap/>
            <w:hideMark/>
          </w:tcPr>
          <w:p w14:paraId="3A628885" w14:textId="77777777" w:rsidR="007748F0" w:rsidRPr="00B322A8" w:rsidRDefault="007748F0" w:rsidP="00873D42">
            <w:pPr>
              <w:pStyle w:val="TAL"/>
              <w:keepNext w:val="0"/>
            </w:pPr>
            <w:r w:rsidRPr="00B322A8">
              <w:t>-157.71</w:t>
            </w:r>
          </w:p>
        </w:tc>
        <w:tc>
          <w:tcPr>
            <w:tcW w:w="1058" w:type="dxa"/>
            <w:noWrap/>
            <w:hideMark/>
          </w:tcPr>
          <w:p w14:paraId="711C3AA5" w14:textId="77777777" w:rsidR="007748F0" w:rsidRPr="00B322A8" w:rsidRDefault="007748F0" w:rsidP="00873D42">
            <w:pPr>
              <w:pStyle w:val="TAL"/>
              <w:keepNext w:val="0"/>
            </w:pPr>
            <w:r w:rsidRPr="00B322A8">
              <w:t>79.75</w:t>
            </w:r>
          </w:p>
        </w:tc>
        <w:tc>
          <w:tcPr>
            <w:tcW w:w="873" w:type="dxa"/>
            <w:noWrap/>
            <w:hideMark/>
          </w:tcPr>
          <w:p w14:paraId="6302AE18" w14:textId="77777777" w:rsidR="007748F0" w:rsidRPr="00B322A8" w:rsidRDefault="007748F0" w:rsidP="00873D42">
            <w:pPr>
              <w:pStyle w:val="TAL"/>
              <w:keepNext w:val="0"/>
            </w:pPr>
            <w:r w:rsidRPr="00B322A8">
              <w:t>23.8</w:t>
            </w:r>
          </w:p>
        </w:tc>
        <w:tc>
          <w:tcPr>
            <w:tcW w:w="873" w:type="dxa"/>
            <w:noWrap/>
            <w:hideMark/>
          </w:tcPr>
          <w:p w14:paraId="78DDCD1F" w14:textId="77777777" w:rsidR="007748F0" w:rsidRPr="00B322A8" w:rsidRDefault="007748F0" w:rsidP="00873D42">
            <w:pPr>
              <w:pStyle w:val="TAL"/>
              <w:keepNext w:val="0"/>
            </w:pPr>
            <w:r w:rsidRPr="00B322A8">
              <w:t>89.46</w:t>
            </w:r>
          </w:p>
        </w:tc>
      </w:tr>
      <w:tr w:rsidR="007748F0" w:rsidRPr="00B322A8" w14:paraId="3B056C80" w14:textId="77777777" w:rsidTr="00873D42">
        <w:trPr>
          <w:trHeight w:val="300"/>
        </w:trPr>
        <w:tc>
          <w:tcPr>
            <w:tcW w:w="1267" w:type="dxa"/>
            <w:noWrap/>
            <w:hideMark/>
          </w:tcPr>
          <w:p w14:paraId="253A52F2" w14:textId="77777777" w:rsidR="007748F0" w:rsidRPr="00B322A8" w:rsidRDefault="007748F0" w:rsidP="00873D42">
            <w:pPr>
              <w:pStyle w:val="TAL"/>
              <w:keepNext w:val="0"/>
            </w:pPr>
            <w:r w:rsidRPr="00B322A8">
              <w:t>5</w:t>
            </w:r>
          </w:p>
        </w:tc>
        <w:tc>
          <w:tcPr>
            <w:tcW w:w="1100" w:type="dxa"/>
            <w:noWrap/>
            <w:hideMark/>
          </w:tcPr>
          <w:p w14:paraId="498CE129" w14:textId="77777777" w:rsidR="007748F0" w:rsidRPr="00B322A8" w:rsidRDefault="007748F0" w:rsidP="00873D42">
            <w:pPr>
              <w:pStyle w:val="TAL"/>
              <w:keepNext w:val="0"/>
            </w:pPr>
            <w:r w:rsidRPr="00B322A8">
              <w:t>-18.23</w:t>
            </w:r>
          </w:p>
        </w:tc>
        <w:tc>
          <w:tcPr>
            <w:tcW w:w="2107" w:type="dxa"/>
            <w:noWrap/>
            <w:hideMark/>
          </w:tcPr>
          <w:p w14:paraId="3CA6B42B" w14:textId="77777777" w:rsidR="007748F0" w:rsidRPr="00B322A8" w:rsidRDefault="007748F0" w:rsidP="00873D42">
            <w:pPr>
              <w:pStyle w:val="TAL"/>
              <w:keepNext w:val="0"/>
            </w:pPr>
            <w:r w:rsidRPr="00B322A8">
              <w:t>132</w:t>
            </w:r>
          </w:p>
        </w:tc>
        <w:tc>
          <w:tcPr>
            <w:tcW w:w="2082" w:type="dxa"/>
            <w:noWrap/>
            <w:hideMark/>
          </w:tcPr>
          <w:p w14:paraId="625A9A07" w14:textId="77777777" w:rsidR="007748F0" w:rsidRPr="00B322A8" w:rsidRDefault="007748F0" w:rsidP="00873D42">
            <w:pPr>
              <w:pStyle w:val="TAL"/>
              <w:keepNext w:val="0"/>
            </w:pPr>
            <w:r w:rsidRPr="00B322A8">
              <w:t>116.76</w:t>
            </w:r>
          </w:p>
        </w:tc>
        <w:tc>
          <w:tcPr>
            <w:tcW w:w="1058" w:type="dxa"/>
            <w:noWrap/>
            <w:hideMark/>
          </w:tcPr>
          <w:p w14:paraId="48D3F887" w14:textId="77777777" w:rsidR="007748F0" w:rsidRPr="00B322A8" w:rsidRDefault="007748F0" w:rsidP="00873D42">
            <w:pPr>
              <w:pStyle w:val="TAL"/>
              <w:keepNext w:val="0"/>
            </w:pPr>
            <w:r w:rsidRPr="00B322A8">
              <w:t>11.61</w:t>
            </w:r>
          </w:p>
        </w:tc>
        <w:tc>
          <w:tcPr>
            <w:tcW w:w="873" w:type="dxa"/>
            <w:noWrap/>
            <w:hideMark/>
          </w:tcPr>
          <w:p w14:paraId="06F221CC" w14:textId="77777777" w:rsidR="007748F0" w:rsidRPr="00B322A8" w:rsidRDefault="007748F0" w:rsidP="00873D42">
            <w:pPr>
              <w:pStyle w:val="TAL"/>
              <w:keepNext w:val="0"/>
            </w:pPr>
            <w:r w:rsidRPr="00B322A8">
              <w:t>29.75</w:t>
            </w:r>
          </w:p>
        </w:tc>
        <w:tc>
          <w:tcPr>
            <w:tcW w:w="873" w:type="dxa"/>
            <w:noWrap/>
            <w:hideMark/>
          </w:tcPr>
          <w:p w14:paraId="12073EEB" w14:textId="77777777" w:rsidR="007748F0" w:rsidRPr="00B322A8" w:rsidRDefault="007748F0" w:rsidP="00873D42">
            <w:pPr>
              <w:pStyle w:val="TAL"/>
              <w:keepNext w:val="0"/>
            </w:pPr>
            <w:r w:rsidRPr="00B322A8">
              <w:t>92.81</w:t>
            </w:r>
          </w:p>
        </w:tc>
      </w:tr>
      <w:tr w:rsidR="007748F0" w:rsidRPr="00B322A8" w14:paraId="2112C4A0" w14:textId="77777777" w:rsidTr="00873D42">
        <w:trPr>
          <w:trHeight w:val="300"/>
        </w:trPr>
        <w:tc>
          <w:tcPr>
            <w:tcW w:w="1267" w:type="dxa"/>
            <w:noWrap/>
            <w:hideMark/>
          </w:tcPr>
          <w:p w14:paraId="5A204E01" w14:textId="77777777" w:rsidR="007748F0" w:rsidRPr="00B322A8" w:rsidRDefault="007748F0" w:rsidP="00873D42">
            <w:pPr>
              <w:pStyle w:val="TAL"/>
              <w:keepNext w:val="0"/>
            </w:pPr>
            <w:r w:rsidRPr="00B322A8">
              <w:t>6</w:t>
            </w:r>
          </w:p>
        </w:tc>
        <w:tc>
          <w:tcPr>
            <w:tcW w:w="1100" w:type="dxa"/>
            <w:noWrap/>
            <w:hideMark/>
          </w:tcPr>
          <w:p w14:paraId="245D5E99" w14:textId="77777777" w:rsidR="007748F0" w:rsidRPr="00B322A8" w:rsidRDefault="007748F0" w:rsidP="00873D42">
            <w:pPr>
              <w:pStyle w:val="TAL"/>
              <w:keepNext w:val="0"/>
            </w:pPr>
            <w:r w:rsidRPr="00B322A8">
              <w:t>-23.23</w:t>
            </w:r>
          </w:p>
        </w:tc>
        <w:tc>
          <w:tcPr>
            <w:tcW w:w="2107" w:type="dxa"/>
            <w:noWrap/>
            <w:hideMark/>
          </w:tcPr>
          <w:p w14:paraId="2D02CC14" w14:textId="77777777" w:rsidR="007748F0" w:rsidRPr="00B322A8" w:rsidRDefault="007748F0" w:rsidP="00873D42">
            <w:pPr>
              <w:pStyle w:val="TAL"/>
              <w:keepNext w:val="0"/>
            </w:pPr>
            <w:r w:rsidRPr="00B322A8">
              <w:t>167</w:t>
            </w:r>
          </w:p>
        </w:tc>
        <w:tc>
          <w:tcPr>
            <w:tcW w:w="2082" w:type="dxa"/>
            <w:noWrap/>
            <w:hideMark/>
          </w:tcPr>
          <w:p w14:paraId="5F5BF374" w14:textId="77777777" w:rsidR="007748F0" w:rsidRPr="00B322A8" w:rsidRDefault="007748F0" w:rsidP="00873D42">
            <w:pPr>
              <w:pStyle w:val="TAL"/>
              <w:keepNext w:val="0"/>
            </w:pPr>
            <w:r w:rsidRPr="00B322A8">
              <w:t>-20.09</w:t>
            </w:r>
          </w:p>
        </w:tc>
        <w:tc>
          <w:tcPr>
            <w:tcW w:w="1058" w:type="dxa"/>
            <w:noWrap/>
            <w:hideMark/>
          </w:tcPr>
          <w:p w14:paraId="6597A153" w14:textId="77777777" w:rsidR="007748F0" w:rsidRPr="00B322A8" w:rsidRDefault="007748F0" w:rsidP="00873D42">
            <w:pPr>
              <w:pStyle w:val="TAL"/>
              <w:keepNext w:val="0"/>
            </w:pPr>
            <w:r w:rsidRPr="00B322A8">
              <w:t>30.93</w:t>
            </w:r>
          </w:p>
        </w:tc>
        <w:tc>
          <w:tcPr>
            <w:tcW w:w="873" w:type="dxa"/>
            <w:noWrap/>
            <w:hideMark/>
          </w:tcPr>
          <w:p w14:paraId="0514D47B" w14:textId="77777777" w:rsidR="007748F0" w:rsidRPr="00B322A8" w:rsidRDefault="007748F0" w:rsidP="00873D42">
            <w:pPr>
              <w:pStyle w:val="TAL"/>
              <w:keepNext w:val="0"/>
            </w:pPr>
            <w:r w:rsidRPr="00B322A8">
              <w:t>29.75</w:t>
            </w:r>
          </w:p>
        </w:tc>
        <w:tc>
          <w:tcPr>
            <w:tcW w:w="873" w:type="dxa"/>
            <w:noWrap/>
            <w:hideMark/>
          </w:tcPr>
          <w:p w14:paraId="0B2838AC" w14:textId="77777777" w:rsidR="007748F0" w:rsidRPr="00B322A8" w:rsidRDefault="007748F0" w:rsidP="00873D42">
            <w:pPr>
              <w:pStyle w:val="TAL"/>
              <w:keepNext w:val="0"/>
            </w:pPr>
            <w:r w:rsidRPr="00B322A8">
              <w:t>93.09</w:t>
            </w:r>
          </w:p>
        </w:tc>
      </w:tr>
      <w:tr w:rsidR="007748F0" w:rsidRPr="00B322A8" w14:paraId="04849711" w14:textId="77777777" w:rsidTr="00873D42">
        <w:trPr>
          <w:trHeight w:val="300"/>
        </w:trPr>
        <w:tc>
          <w:tcPr>
            <w:tcW w:w="1267" w:type="dxa"/>
            <w:noWrap/>
            <w:hideMark/>
          </w:tcPr>
          <w:p w14:paraId="680DF30F" w14:textId="77777777" w:rsidR="007748F0" w:rsidRPr="00B322A8" w:rsidRDefault="007748F0" w:rsidP="00873D42">
            <w:pPr>
              <w:pStyle w:val="TAL"/>
              <w:keepNext w:val="0"/>
            </w:pPr>
            <w:r w:rsidRPr="00B322A8">
              <w:t>7</w:t>
            </w:r>
          </w:p>
        </w:tc>
        <w:tc>
          <w:tcPr>
            <w:tcW w:w="1100" w:type="dxa"/>
            <w:noWrap/>
            <w:hideMark/>
          </w:tcPr>
          <w:p w14:paraId="7A32647B" w14:textId="77777777" w:rsidR="007748F0" w:rsidRPr="00B322A8" w:rsidRDefault="007748F0" w:rsidP="00873D42">
            <w:pPr>
              <w:pStyle w:val="TAL"/>
              <w:keepNext w:val="0"/>
            </w:pPr>
            <w:r w:rsidRPr="00B322A8">
              <w:t>-20.43</w:t>
            </w:r>
          </w:p>
        </w:tc>
        <w:tc>
          <w:tcPr>
            <w:tcW w:w="2107" w:type="dxa"/>
            <w:noWrap/>
            <w:hideMark/>
          </w:tcPr>
          <w:p w14:paraId="7A45C14F" w14:textId="77777777" w:rsidR="007748F0" w:rsidRPr="00B322A8" w:rsidRDefault="007748F0" w:rsidP="00873D42">
            <w:pPr>
              <w:pStyle w:val="TAL"/>
              <w:keepNext w:val="0"/>
            </w:pPr>
            <w:r w:rsidRPr="00B322A8">
              <w:t>170</w:t>
            </w:r>
          </w:p>
        </w:tc>
        <w:tc>
          <w:tcPr>
            <w:tcW w:w="2082" w:type="dxa"/>
            <w:noWrap/>
            <w:hideMark/>
          </w:tcPr>
          <w:p w14:paraId="6115F300" w14:textId="77777777" w:rsidR="007748F0" w:rsidRPr="00B322A8" w:rsidRDefault="007748F0" w:rsidP="00873D42">
            <w:pPr>
              <w:pStyle w:val="TAL"/>
              <w:keepNext w:val="0"/>
            </w:pPr>
            <w:r w:rsidRPr="00B322A8">
              <w:t>116.76</w:t>
            </w:r>
          </w:p>
        </w:tc>
        <w:tc>
          <w:tcPr>
            <w:tcW w:w="1058" w:type="dxa"/>
            <w:noWrap/>
            <w:hideMark/>
          </w:tcPr>
          <w:p w14:paraId="22183838" w14:textId="77777777" w:rsidR="007748F0" w:rsidRPr="00B322A8" w:rsidRDefault="007748F0" w:rsidP="00873D42">
            <w:pPr>
              <w:pStyle w:val="TAL"/>
              <w:keepNext w:val="0"/>
            </w:pPr>
            <w:r w:rsidRPr="00B322A8">
              <w:t>11.61</w:t>
            </w:r>
          </w:p>
        </w:tc>
        <w:tc>
          <w:tcPr>
            <w:tcW w:w="873" w:type="dxa"/>
            <w:noWrap/>
            <w:hideMark/>
          </w:tcPr>
          <w:p w14:paraId="1631816E" w14:textId="77777777" w:rsidR="007748F0" w:rsidRPr="00B322A8" w:rsidRDefault="007748F0" w:rsidP="00873D42">
            <w:pPr>
              <w:pStyle w:val="TAL"/>
              <w:keepNext w:val="0"/>
            </w:pPr>
            <w:r w:rsidRPr="00B322A8">
              <w:t>26.775</w:t>
            </w:r>
          </w:p>
        </w:tc>
        <w:tc>
          <w:tcPr>
            <w:tcW w:w="873" w:type="dxa"/>
            <w:noWrap/>
            <w:hideMark/>
          </w:tcPr>
          <w:p w14:paraId="043F1E93" w14:textId="77777777" w:rsidR="007748F0" w:rsidRPr="00B322A8" w:rsidRDefault="007748F0" w:rsidP="00873D42">
            <w:pPr>
              <w:pStyle w:val="TAL"/>
              <w:keepNext w:val="0"/>
            </w:pPr>
            <w:r w:rsidRPr="00B322A8">
              <w:t>92.81</w:t>
            </w:r>
          </w:p>
        </w:tc>
      </w:tr>
      <w:tr w:rsidR="007748F0" w:rsidRPr="00B322A8" w14:paraId="688CC285" w14:textId="77777777" w:rsidTr="00873D42">
        <w:trPr>
          <w:trHeight w:val="300"/>
        </w:trPr>
        <w:tc>
          <w:tcPr>
            <w:tcW w:w="1267" w:type="dxa"/>
            <w:noWrap/>
            <w:hideMark/>
          </w:tcPr>
          <w:p w14:paraId="6DA41A59" w14:textId="77777777" w:rsidR="007748F0" w:rsidRPr="00B322A8" w:rsidRDefault="007748F0" w:rsidP="00873D42">
            <w:pPr>
              <w:pStyle w:val="TAL"/>
              <w:keepNext w:val="0"/>
            </w:pPr>
            <w:r w:rsidRPr="00B322A8">
              <w:t>8</w:t>
            </w:r>
          </w:p>
        </w:tc>
        <w:tc>
          <w:tcPr>
            <w:tcW w:w="1100" w:type="dxa"/>
            <w:noWrap/>
            <w:hideMark/>
          </w:tcPr>
          <w:p w14:paraId="4B93CADB" w14:textId="77777777" w:rsidR="007748F0" w:rsidRPr="00B322A8" w:rsidRDefault="007748F0" w:rsidP="00873D42">
            <w:pPr>
              <w:pStyle w:val="TAL"/>
              <w:keepNext w:val="0"/>
            </w:pPr>
            <w:r w:rsidRPr="00B322A8">
              <w:t>-22.23</w:t>
            </w:r>
          </w:p>
        </w:tc>
        <w:tc>
          <w:tcPr>
            <w:tcW w:w="2107" w:type="dxa"/>
            <w:noWrap/>
            <w:hideMark/>
          </w:tcPr>
          <w:p w14:paraId="7FDA1D94" w14:textId="77777777" w:rsidR="007748F0" w:rsidRPr="00B322A8" w:rsidRDefault="007748F0" w:rsidP="00873D42">
            <w:pPr>
              <w:pStyle w:val="TAL"/>
              <w:keepNext w:val="0"/>
            </w:pPr>
            <w:r w:rsidRPr="00B322A8">
              <w:t>244</w:t>
            </w:r>
          </w:p>
        </w:tc>
        <w:tc>
          <w:tcPr>
            <w:tcW w:w="2082" w:type="dxa"/>
            <w:noWrap/>
            <w:hideMark/>
          </w:tcPr>
          <w:p w14:paraId="6DADB7CA" w14:textId="77777777" w:rsidR="007748F0" w:rsidRPr="00B322A8" w:rsidRDefault="007748F0" w:rsidP="00873D42">
            <w:pPr>
              <w:pStyle w:val="TAL"/>
              <w:keepNext w:val="0"/>
            </w:pPr>
            <w:r w:rsidRPr="00B322A8">
              <w:t>116.76</w:t>
            </w:r>
          </w:p>
        </w:tc>
        <w:tc>
          <w:tcPr>
            <w:tcW w:w="1058" w:type="dxa"/>
            <w:noWrap/>
            <w:hideMark/>
          </w:tcPr>
          <w:p w14:paraId="3C70B87E" w14:textId="77777777" w:rsidR="007748F0" w:rsidRPr="00B322A8" w:rsidRDefault="007748F0" w:rsidP="00873D42">
            <w:pPr>
              <w:pStyle w:val="TAL"/>
              <w:keepNext w:val="0"/>
            </w:pPr>
            <w:r w:rsidRPr="00B322A8">
              <w:t>11.61</w:t>
            </w:r>
          </w:p>
        </w:tc>
        <w:tc>
          <w:tcPr>
            <w:tcW w:w="873" w:type="dxa"/>
            <w:noWrap/>
            <w:hideMark/>
          </w:tcPr>
          <w:p w14:paraId="4B629A35" w14:textId="77777777" w:rsidR="007748F0" w:rsidRPr="00B322A8" w:rsidRDefault="007748F0" w:rsidP="00873D42">
            <w:pPr>
              <w:pStyle w:val="TAL"/>
              <w:keepNext w:val="0"/>
            </w:pPr>
            <w:r w:rsidRPr="00B322A8">
              <w:t>23.8</w:t>
            </w:r>
          </w:p>
        </w:tc>
        <w:tc>
          <w:tcPr>
            <w:tcW w:w="873" w:type="dxa"/>
            <w:noWrap/>
            <w:hideMark/>
          </w:tcPr>
          <w:p w14:paraId="20C2B454" w14:textId="77777777" w:rsidR="007748F0" w:rsidRPr="00B322A8" w:rsidRDefault="007748F0" w:rsidP="00873D42">
            <w:pPr>
              <w:pStyle w:val="TAL"/>
              <w:keepNext w:val="0"/>
            </w:pPr>
            <w:r w:rsidRPr="00B322A8">
              <w:t>92.81</w:t>
            </w:r>
          </w:p>
        </w:tc>
      </w:tr>
      <w:tr w:rsidR="007748F0" w:rsidRPr="00B322A8" w14:paraId="7C74B8AD" w14:textId="77777777" w:rsidTr="00873D42">
        <w:trPr>
          <w:trHeight w:val="300"/>
        </w:trPr>
        <w:tc>
          <w:tcPr>
            <w:tcW w:w="1267" w:type="dxa"/>
            <w:noWrap/>
            <w:hideMark/>
          </w:tcPr>
          <w:p w14:paraId="7B0F5782" w14:textId="77777777" w:rsidR="007748F0" w:rsidRPr="00B322A8" w:rsidRDefault="007748F0" w:rsidP="00873D42">
            <w:pPr>
              <w:pStyle w:val="TAL"/>
              <w:keepNext w:val="0"/>
            </w:pPr>
            <w:r w:rsidRPr="00B322A8">
              <w:t>9</w:t>
            </w:r>
          </w:p>
        </w:tc>
        <w:tc>
          <w:tcPr>
            <w:tcW w:w="1100" w:type="dxa"/>
            <w:noWrap/>
            <w:hideMark/>
          </w:tcPr>
          <w:p w14:paraId="169D0559" w14:textId="77777777" w:rsidR="007748F0" w:rsidRPr="00B322A8" w:rsidRDefault="007748F0" w:rsidP="00873D42">
            <w:pPr>
              <w:pStyle w:val="TAL"/>
              <w:keepNext w:val="0"/>
            </w:pPr>
            <w:r w:rsidRPr="00B322A8">
              <w:t>-28.13</w:t>
            </w:r>
          </w:p>
        </w:tc>
        <w:tc>
          <w:tcPr>
            <w:tcW w:w="2107" w:type="dxa"/>
            <w:noWrap/>
            <w:hideMark/>
          </w:tcPr>
          <w:p w14:paraId="20E2E932" w14:textId="77777777" w:rsidR="007748F0" w:rsidRPr="00B322A8" w:rsidRDefault="007748F0" w:rsidP="00873D42">
            <w:pPr>
              <w:pStyle w:val="TAL"/>
              <w:keepNext w:val="0"/>
            </w:pPr>
            <w:r w:rsidRPr="00B322A8">
              <w:t>380</w:t>
            </w:r>
          </w:p>
        </w:tc>
        <w:tc>
          <w:tcPr>
            <w:tcW w:w="2082" w:type="dxa"/>
            <w:noWrap/>
            <w:hideMark/>
          </w:tcPr>
          <w:p w14:paraId="3C18F00B" w14:textId="77777777" w:rsidR="007748F0" w:rsidRPr="00B322A8" w:rsidRDefault="007748F0" w:rsidP="00873D42">
            <w:pPr>
              <w:pStyle w:val="TAL"/>
              <w:keepNext w:val="0"/>
            </w:pPr>
            <w:r w:rsidRPr="00B322A8">
              <w:t>147.62</w:t>
            </w:r>
          </w:p>
        </w:tc>
        <w:tc>
          <w:tcPr>
            <w:tcW w:w="1058" w:type="dxa"/>
            <w:noWrap/>
            <w:hideMark/>
          </w:tcPr>
          <w:p w14:paraId="23BD9769" w14:textId="77777777" w:rsidR="007748F0" w:rsidRPr="00B322A8" w:rsidRDefault="007748F0" w:rsidP="00873D42">
            <w:pPr>
              <w:pStyle w:val="TAL"/>
              <w:keepNext w:val="0"/>
            </w:pPr>
            <w:r w:rsidRPr="00B322A8">
              <w:t>-57.68</w:t>
            </w:r>
          </w:p>
        </w:tc>
        <w:tc>
          <w:tcPr>
            <w:tcW w:w="873" w:type="dxa"/>
            <w:noWrap/>
            <w:hideMark/>
          </w:tcPr>
          <w:p w14:paraId="3B666093" w14:textId="77777777" w:rsidR="007748F0" w:rsidRPr="00B322A8" w:rsidRDefault="007748F0" w:rsidP="00873D42">
            <w:pPr>
              <w:pStyle w:val="TAL"/>
              <w:keepNext w:val="0"/>
            </w:pPr>
            <w:r w:rsidRPr="00B322A8">
              <w:t>29.75</w:t>
            </w:r>
          </w:p>
        </w:tc>
        <w:tc>
          <w:tcPr>
            <w:tcW w:w="873" w:type="dxa"/>
            <w:noWrap/>
            <w:hideMark/>
          </w:tcPr>
          <w:p w14:paraId="6193C18A" w14:textId="77777777" w:rsidR="007748F0" w:rsidRPr="00B322A8" w:rsidRDefault="007748F0" w:rsidP="00873D42">
            <w:pPr>
              <w:pStyle w:val="TAL"/>
              <w:keepNext w:val="0"/>
            </w:pPr>
            <w:r w:rsidRPr="00B322A8">
              <w:t>90.27</w:t>
            </w:r>
          </w:p>
        </w:tc>
      </w:tr>
      <w:tr w:rsidR="007748F0" w:rsidRPr="00B322A8" w14:paraId="260081F4" w14:textId="77777777" w:rsidTr="00873D42">
        <w:trPr>
          <w:trHeight w:val="300"/>
        </w:trPr>
        <w:tc>
          <w:tcPr>
            <w:tcW w:w="1267" w:type="dxa"/>
            <w:noWrap/>
            <w:hideMark/>
          </w:tcPr>
          <w:p w14:paraId="24DDB41E" w14:textId="77777777" w:rsidR="007748F0" w:rsidRPr="00B322A8" w:rsidRDefault="007748F0" w:rsidP="00873D42">
            <w:pPr>
              <w:pStyle w:val="TAL"/>
              <w:keepNext w:val="0"/>
            </w:pPr>
            <w:r w:rsidRPr="00B322A8">
              <w:lastRenderedPageBreak/>
              <w:t>10</w:t>
            </w:r>
          </w:p>
        </w:tc>
        <w:tc>
          <w:tcPr>
            <w:tcW w:w="1100" w:type="dxa"/>
            <w:noWrap/>
            <w:hideMark/>
          </w:tcPr>
          <w:p w14:paraId="6853B2B2" w14:textId="77777777" w:rsidR="007748F0" w:rsidRPr="00B322A8" w:rsidRDefault="007748F0" w:rsidP="00873D42">
            <w:pPr>
              <w:pStyle w:val="TAL"/>
              <w:keepNext w:val="0"/>
            </w:pPr>
            <w:r w:rsidRPr="00B322A8">
              <w:t>-23.93</w:t>
            </w:r>
          </w:p>
        </w:tc>
        <w:tc>
          <w:tcPr>
            <w:tcW w:w="2107" w:type="dxa"/>
            <w:noWrap/>
            <w:hideMark/>
          </w:tcPr>
          <w:p w14:paraId="6DFB41A9" w14:textId="77777777" w:rsidR="007748F0" w:rsidRPr="00B322A8" w:rsidRDefault="007748F0" w:rsidP="00873D42">
            <w:pPr>
              <w:pStyle w:val="TAL"/>
              <w:keepNext w:val="0"/>
            </w:pPr>
            <w:r w:rsidRPr="00B322A8">
              <w:t>747</w:t>
            </w:r>
          </w:p>
        </w:tc>
        <w:tc>
          <w:tcPr>
            <w:tcW w:w="2082" w:type="dxa"/>
            <w:noWrap/>
            <w:hideMark/>
          </w:tcPr>
          <w:p w14:paraId="5B12D8EB" w14:textId="77777777" w:rsidR="007748F0" w:rsidRPr="00B322A8" w:rsidRDefault="007748F0" w:rsidP="00873D42">
            <w:pPr>
              <w:pStyle w:val="TAL"/>
              <w:keepNext w:val="0"/>
            </w:pPr>
            <w:r w:rsidRPr="00B322A8">
              <w:t>-14.52</w:t>
            </w:r>
          </w:p>
        </w:tc>
        <w:tc>
          <w:tcPr>
            <w:tcW w:w="1058" w:type="dxa"/>
            <w:noWrap/>
            <w:hideMark/>
          </w:tcPr>
          <w:p w14:paraId="7D189831" w14:textId="77777777" w:rsidR="007748F0" w:rsidRPr="00B322A8" w:rsidRDefault="007748F0" w:rsidP="00873D42">
            <w:pPr>
              <w:pStyle w:val="TAL"/>
              <w:keepNext w:val="0"/>
            </w:pPr>
            <w:r w:rsidRPr="00B322A8">
              <w:t>-29.43</w:t>
            </w:r>
          </w:p>
        </w:tc>
        <w:tc>
          <w:tcPr>
            <w:tcW w:w="873" w:type="dxa"/>
            <w:noWrap/>
            <w:hideMark/>
          </w:tcPr>
          <w:p w14:paraId="3393946D" w14:textId="77777777" w:rsidR="007748F0" w:rsidRPr="00B322A8" w:rsidRDefault="007748F0" w:rsidP="00873D42">
            <w:pPr>
              <w:pStyle w:val="TAL"/>
              <w:keepNext w:val="0"/>
            </w:pPr>
            <w:r w:rsidRPr="00B322A8">
              <w:t>29.75</w:t>
            </w:r>
          </w:p>
        </w:tc>
        <w:tc>
          <w:tcPr>
            <w:tcW w:w="873" w:type="dxa"/>
            <w:noWrap/>
            <w:hideMark/>
          </w:tcPr>
          <w:p w14:paraId="3FB1E08E" w14:textId="77777777" w:rsidR="007748F0" w:rsidRPr="00B322A8" w:rsidRDefault="007748F0" w:rsidP="00873D42">
            <w:pPr>
              <w:pStyle w:val="TAL"/>
              <w:keepNext w:val="0"/>
            </w:pPr>
            <w:r w:rsidRPr="00B322A8">
              <w:t>91.08</w:t>
            </w:r>
          </w:p>
        </w:tc>
      </w:tr>
      <w:tr w:rsidR="007748F0" w:rsidRPr="00B322A8" w14:paraId="1DFF6A90" w14:textId="77777777" w:rsidTr="00873D42">
        <w:trPr>
          <w:trHeight w:val="300"/>
        </w:trPr>
        <w:tc>
          <w:tcPr>
            <w:tcW w:w="1267" w:type="dxa"/>
            <w:noWrap/>
            <w:hideMark/>
          </w:tcPr>
          <w:p w14:paraId="7C86235C" w14:textId="77777777" w:rsidR="007748F0" w:rsidRPr="00B322A8" w:rsidRDefault="007748F0" w:rsidP="00873D42">
            <w:pPr>
              <w:pStyle w:val="TAL"/>
              <w:keepNext w:val="0"/>
            </w:pPr>
            <w:r w:rsidRPr="00B322A8">
              <w:t>11</w:t>
            </w:r>
          </w:p>
        </w:tc>
        <w:tc>
          <w:tcPr>
            <w:tcW w:w="1100" w:type="dxa"/>
            <w:noWrap/>
            <w:hideMark/>
          </w:tcPr>
          <w:p w14:paraId="410789B1" w14:textId="77777777" w:rsidR="007748F0" w:rsidRPr="00B322A8" w:rsidRDefault="007748F0" w:rsidP="00873D42">
            <w:pPr>
              <w:pStyle w:val="TAL"/>
              <w:keepNext w:val="0"/>
            </w:pPr>
            <w:r w:rsidRPr="00B322A8">
              <w:t>-25.13</w:t>
            </w:r>
          </w:p>
        </w:tc>
        <w:tc>
          <w:tcPr>
            <w:tcW w:w="2107" w:type="dxa"/>
            <w:noWrap/>
            <w:hideMark/>
          </w:tcPr>
          <w:p w14:paraId="593A1C26" w14:textId="77777777" w:rsidR="007748F0" w:rsidRPr="00B322A8" w:rsidRDefault="007748F0" w:rsidP="00873D42">
            <w:pPr>
              <w:pStyle w:val="TAL"/>
              <w:keepNext w:val="0"/>
            </w:pPr>
            <w:r w:rsidRPr="00B322A8">
              <w:t>887</w:t>
            </w:r>
          </w:p>
        </w:tc>
        <w:tc>
          <w:tcPr>
            <w:tcW w:w="2082" w:type="dxa"/>
            <w:noWrap/>
            <w:hideMark/>
          </w:tcPr>
          <w:p w14:paraId="2556B745" w14:textId="77777777" w:rsidR="007748F0" w:rsidRPr="00B322A8" w:rsidRDefault="007748F0" w:rsidP="00873D42">
            <w:pPr>
              <w:pStyle w:val="TAL"/>
              <w:keepNext w:val="0"/>
            </w:pPr>
            <w:r w:rsidRPr="00B322A8">
              <w:t>44.63</w:t>
            </w:r>
          </w:p>
        </w:tc>
        <w:tc>
          <w:tcPr>
            <w:tcW w:w="1058" w:type="dxa"/>
            <w:noWrap/>
            <w:hideMark/>
          </w:tcPr>
          <w:p w14:paraId="0AC1A743" w14:textId="77777777" w:rsidR="007748F0" w:rsidRPr="00B322A8" w:rsidRDefault="007748F0" w:rsidP="00873D42">
            <w:pPr>
              <w:pStyle w:val="TAL"/>
              <w:keepNext w:val="0"/>
            </w:pPr>
            <w:r w:rsidRPr="00B322A8">
              <w:t>47.02</w:t>
            </w:r>
          </w:p>
        </w:tc>
        <w:tc>
          <w:tcPr>
            <w:tcW w:w="873" w:type="dxa"/>
            <w:noWrap/>
            <w:hideMark/>
          </w:tcPr>
          <w:p w14:paraId="423A7CF9" w14:textId="77777777" w:rsidR="007748F0" w:rsidRPr="00B322A8" w:rsidRDefault="007748F0" w:rsidP="00873D42">
            <w:pPr>
              <w:pStyle w:val="TAL"/>
              <w:keepNext w:val="0"/>
            </w:pPr>
            <w:r w:rsidRPr="00B322A8">
              <w:t>29.75</w:t>
            </w:r>
          </w:p>
        </w:tc>
        <w:tc>
          <w:tcPr>
            <w:tcW w:w="873" w:type="dxa"/>
            <w:noWrap/>
            <w:hideMark/>
          </w:tcPr>
          <w:p w14:paraId="58D928CF" w14:textId="77777777" w:rsidR="007748F0" w:rsidRPr="00B322A8" w:rsidRDefault="007748F0" w:rsidP="00873D42">
            <w:pPr>
              <w:pStyle w:val="TAL"/>
              <w:keepNext w:val="0"/>
            </w:pPr>
            <w:r w:rsidRPr="00B322A8">
              <w:t>94.57</w:t>
            </w:r>
          </w:p>
        </w:tc>
      </w:tr>
      <w:tr w:rsidR="007748F0" w:rsidRPr="00B322A8" w14:paraId="41023C82" w14:textId="77777777" w:rsidTr="00873D42">
        <w:trPr>
          <w:trHeight w:val="300"/>
        </w:trPr>
        <w:tc>
          <w:tcPr>
            <w:tcW w:w="1267" w:type="dxa"/>
            <w:noWrap/>
            <w:hideMark/>
          </w:tcPr>
          <w:p w14:paraId="6AA7D639" w14:textId="77777777" w:rsidR="007748F0" w:rsidRPr="00B322A8" w:rsidRDefault="007748F0" w:rsidP="00873D42">
            <w:pPr>
              <w:pStyle w:val="TAL"/>
              <w:keepNext w:val="0"/>
            </w:pPr>
            <w:r w:rsidRPr="00B322A8">
              <w:t>12</w:t>
            </w:r>
          </w:p>
        </w:tc>
        <w:tc>
          <w:tcPr>
            <w:tcW w:w="1100" w:type="dxa"/>
            <w:noWrap/>
            <w:hideMark/>
          </w:tcPr>
          <w:p w14:paraId="43D24696" w14:textId="77777777" w:rsidR="007748F0" w:rsidRPr="00B322A8" w:rsidRDefault="007748F0" w:rsidP="00873D42">
            <w:pPr>
              <w:pStyle w:val="TAL"/>
              <w:keepNext w:val="0"/>
            </w:pPr>
            <w:r w:rsidRPr="00B322A8">
              <w:t>-30.33</w:t>
            </w:r>
          </w:p>
        </w:tc>
        <w:tc>
          <w:tcPr>
            <w:tcW w:w="2107" w:type="dxa"/>
            <w:noWrap/>
            <w:hideMark/>
          </w:tcPr>
          <w:p w14:paraId="74EAC853" w14:textId="77777777" w:rsidR="007748F0" w:rsidRPr="00B322A8" w:rsidRDefault="007748F0" w:rsidP="00873D42">
            <w:pPr>
              <w:pStyle w:val="TAL"/>
              <w:keepNext w:val="0"/>
            </w:pPr>
            <w:r w:rsidRPr="00B322A8">
              <w:t>913</w:t>
            </w:r>
          </w:p>
        </w:tc>
        <w:tc>
          <w:tcPr>
            <w:tcW w:w="2082" w:type="dxa"/>
            <w:noWrap/>
            <w:hideMark/>
          </w:tcPr>
          <w:p w14:paraId="6E13FE34" w14:textId="77777777" w:rsidR="007748F0" w:rsidRPr="00B322A8" w:rsidRDefault="007748F0" w:rsidP="00873D42">
            <w:pPr>
              <w:pStyle w:val="TAL"/>
              <w:keepNext w:val="0"/>
            </w:pPr>
            <w:r w:rsidRPr="00B322A8">
              <w:t>95.59</w:t>
            </w:r>
          </w:p>
        </w:tc>
        <w:tc>
          <w:tcPr>
            <w:tcW w:w="1058" w:type="dxa"/>
            <w:noWrap/>
            <w:hideMark/>
          </w:tcPr>
          <w:p w14:paraId="100BFA05" w14:textId="77777777" w:rsidR="007748F0" w:rsidRPr="00B322A8" w:rsidRDefault="007748F0" w:rsidP="00873D42">
            <w:pPr>
              <w:pStyle w:val="TAL"/>
              <w:keepNext w:val="0"/>
            </w:pPr>
            <w:r w:rsidRPr="00B322A8">
              <w:t>-118.13</w:t>
            </w:r>
          </w:p>
        </w:tc>
        <w:tc>
          <w:tcPr>
            <w:tcW w:w="873" w:type="dxa"/>
            <w:noWrap/>
            <w:hideMark/>
          </w:tcPr>
          <w:p w14:paraId="36833F4C" w14:textId="77777777" w:rsidR="007748F0" w:rsidRPr="00B322A8" w:rsidRDefault="007748F0" w:rsidP="00873D42">
            <w:pPr>
              <w:pStyle w:val="TAL"/>
              <w:keepNext w:val="0"/>
            </w:pPr>
            <w:r w:rsidRPr="00B322A8">
              <w:t>29.75</w:t>
            </w:r>
          </w:p>
        </w:tc>
        <w:tc>
          <w:tcPr>
            <w:tcW w:w="873" w:type="dxa"/>
            <w:noWrap/>
            <w:hideMark/>
          </w:tcPr>
          <w:p w14:paraId="64202A43" w14:textId="77777777" w:rsidR="007748F0" w:rsidRPr="00B322A8" w:rsidRDefault="007748F0" w:rsidP="00873D42">
            <w:pPr>
              <w:pStyle w:val="TAL"/>
              <w:keepNext w:val="0"/>
            </w:pPr>
            <w:r w:rsidRPr="00B322A8">
              <w:t>88</w:t>
            </w:r>
          </w:p>
        </w:tc>
      </w:tr>
      <w:tr w:rsidR="007748F0" w:rsidRPr="00B322A8" w14:paraId="54BD171B" w14:textId="77777777" w:rsidTr="00873D42">
        <w:trPr>
          <w:trHeight w:val="300"/>
        </w:trPr>
        <w:tc>
          <w:tcPr>
            <w:tcW w:w="1267" w:type="dxa"/>
            <w:noWrap/>
            <w:hideMark/>
          </w:tcPr>
          <w:p w14:paraId="0DD81DD9" w14:textId="77777777" w:rsidR="007748F0" w:rsidRPr="00B322A8" w:rsidRDefault="007748F0" w:rsidP="00873D42">
            <w:pPr>
              <w:pStyle w:val="TAL"/>
              <w:keepNext w:val="0"/>
            </w:pPr>
            <w:r w:rsidRPr="00B322A8">
              <w:t>13</w:t>
            </w:r>
          </w:p>
        </w:tc>
        <w:tc>
          <w:tcPr>
            <w:tcW w:w="1100" w:type="dxa"/>
            <w:noWrap/>
            <w:hideMark/>
          </w:tcPr>
          <w:p w14:paraId="36FDC069" w14:textId="77777777" w:rsidR="007748F0" w:rsidRPr="00B322A8" w:rsidRDefault="007748F0" w:rsidP="00873D42">
            <w:pPr>
              <w:pStyle w:val="TAL"/>
              <w:keepNext w:val="0"/>
            </w:pPr>
            <w:r w:rsidRPr="00B322A8">
              <w:t>-28.03</w:t>
            </w:r>
          </w:p>
        </w:tc>
        <w:tc>
          <w:tcPr>
            <w:tcW w:w="2107" w:type="dxa"/>
            <w:noWrap/>
            <w:hideMark/>
          </w:tcPr>
          <w:p w14:paraId="3FCB46EC" w14:textId="77777777" w:rsidR="007748F0" w:rsidRPr="00B322A8" w:rsidRDefault="007748F0" w:rsidP="00873D42">
            <w:pPr>
              <w:pStyle w:val="TAL"/>
              <w:keepNext w:val="0"/>
            </w:pPr>
            <w:r w:rsidRPr="00B322A8">
              <w:t>1178</w:t>
            </w:r>
          </w:p>
        </w:tc>
        <w:tc>
          <w:tcPr>
            <w:tcW w:w="2082" w:type="dxa"/>
            <w:noWrap/>
            <w:hideMark/>
          </w:tcPr>
          <w:p w14:paraId="746CB036" w14:textId="77777777" w:rsidR="007748F0" w:rsidRPr="00B322A8" w:rsidRDefault="007748F0" w:rsidP="00873D42">
            <w:pPr>
              <w:pStyle w:val="TAL"/>
              <w:keepNext w:val="0"/>
            </w:pPr>
            <w:r w:rsidRPr="00B322A8">
              <w:t>177.77</w:t>
            </w:r>
          </w:p>
        </w:tc>
        <w:tc>
          <w:tcPr>
            <w:tcW w:w="1058" w:type="dxa"/>
            <w:noWrap/>
            <w:hideMark/>
          </w:tcPr>
          <w:p w14:paraId="08B0F7B7" w14:textId="77777777" w:rsidR="007748F0" w:rsidRPr="00B322A8" w:rsidRDefault="007748F0" w:rsidP="00873D42">
            <w:pPr>
              <w:pStyle w:val="TAL"/>
              <w:keepNext w:val="0"/>
            </w:pPr>
            <w:r w:rsidRPr="00B322A8">
              <w:t>69.02</w:t>
            </w:r>
          </w:p>
        </w:tc>
        <w:tc>
          <w:tcPr>
            <w:tcW w:w="873" w:type="dxa"/>
            <w:noWrap/>
            <w:hideMark/>
          </w:tcPr>
          <w:p w14:paraId="081BD0C5" w14:textId="77777777" w:rsidR="007748F0" w:rsidRPr="00B322A8" w:rsidRDefault="007748F0" w:rsidP="00873D42">
            <w:pPr>
              <w:pStyle w:val="TAL"/>
              <w:keepNext w:val="0"/>
            </w:pPr>
            <w:r w:rsidRPr="00B322A8">
              <w:t>29.75</w:t>
            </w:r>
          </w:p>
        </w:tc>
        <w:tc>
          <w:tcPr>
            <w:tcW w:w="873" w:type="dxa"/>
            <w:noWrap/>
            <w:hideMark/>
          </w:tcPr>
          <w:p w14:paraId="2E24CC44" w14:textId="77777777" w:rsidR="007748F0" w:rsidRPr="00B322A8" w:rsidRDefault="007748F0" w:rsidP="00873D42">
            <w:pPr>
              <w:pStyle w:val="TAL"/>
              <w:keepNext w:val="0"/>
            </w:pPr>
            <w:r w:rsidRPr="00B322A8">
              <w:t>89.74</w:t>
            </w:r>
          </w:p>
        </w:tc>
      </w:tr>
      <w:tr w:rsidR="007748F0" w:rsidRPr="00B322A8" w14:paraId="3A7DA266" w14:textId="77777777" w:rsidTr="00873D42">
        <w:trPr>
          <w:trHeight w:val="300"/>
        </w:trPr>
        <w:tc>
          <w:tcPr>
            <w:tcW w:w="1267" w:type="dxa"/>
            <w:noWrap/>
            <w:hideMark/>
          </w:tcPr>
          <w:p w14:paraId="752C4ECE" w14:textId="77777777" w:rsidR="007748F0" w:rsidRPr="00B322A8" w:rsidRDefault="007748F0" w:rsidP="00873D42">
            <w:pPr>
              <w:pStyle w:val="TAL"/>
              <w:keepNext w:val="0"/>
            </w:pPr>
            <w:r w:rsidRPr="00B322A8">
              <w:t>Ini. delay [ns]</w:t>
            </w:r>
          </w:p>
        </w:tc>
        <w:tc>
          <w:tcPr>
            <w:tcW w:w="1100" w:type="dxa"/>
            <w:noWrap/>
            <w:hideMark/>
          </w:tcPr>
          <w:p w14:paraId="3FD83989" w14:textId="77777777" w:rsidR="007748F0" w:rsidRPr="00B322A8" w:rsidRDefault="007748F0" w:rsidP="00873D42">
            <w:pPr>
              <w:pStyle w:val="TAL"/>
              <w:keepNext w:val="0"/>
            </w:pPr>
            <w:r w:rsidRPr="00B322A8">
              <w:t>XPR [dB]</w:t>
            </w:r>
          </w:p>
        </w:tc>
        <w:tc>
          <w:tcPr>
            <w:tcW w:w="2107" w:type="dxa"/>
            <w:noWrap/>
            <w:hideMark/>
          </w:tcPr>
          <w:p w14:paraId="65240A9E" w14:textId="77777777" w:rsidR="007748F0" w:rsidRPr="00B322A8" w:rsidRDefault="007748F0" w:rsidP="00873D42">
            <w:pPr>
              <w:pStyle w:val="TAL"/>
              <w:keepNext w:val="0"/>
            </w:pPr>
            <w:r w:rsidRPr="00B322A8">
              <w:t>PL [dB]</w:t>
            </w:r>
          </w:p>
        </w:tc>
        <w:tc>
          <w:tcPr>
            <w:tcW w:w="2082" w:type="dxa"/>
            <w:noWrap/>
            <w:hideMark/>
          </w:tcPr>
          <w:p w14:paraId="32B84509" w14:textId="77777777" w:rsidR="007748F0" w:rsidRPr="00B322A8" w:rsidRDefault="007748F0" w:rsidP="00873D42">
            <w:pPr>
              <w:pStyle w:val="TAL"/>
              <w:keepNext w:val="0"/>
            </w:pPr>
            <w:r w:rsidRPr="00B322A8">
              <w:t>ZoA [°]</w:t>
            </w:r>
          </w:p>
        </w:tc>
        <w:tc>
          <w:tcPr>
            <w:tcW w:w="1058" w:type="dxa"/>
            <w:noWrap/>
            <w:hideMark/>
          </w:tcPr>
          <w:p w14:paraId="623D4ADA" w14:textId="77777777" w:rsidR="007748F0" w:rsidRPr="00B322A8" w:rsidRDefault="007748F0" w:rsidP="00873D42">
            <w:pPr>
              <w:pStyle w:val="TAL"/>
              <w:keepNext w:val="0"/>
            </w:pPr>
            <w:r w:rsidRPr="00B322A8">
              <w:t>ASD [°]</w:t>
            </w:r>
          </w:p>
        </w:tc>
        <w:tc>
          <w:tcPr>
            <w:tcW w:w="873" w:type="dxa"/>
            <w:noWrap/>
            <w:hideMark/>
          </w:tcPr>
          <w:p w14:paraId="646D6C34" w14:textId="77777777" w:rsidR="007748F0" w:rsidRPr="00B322A8" w:rsidRDefault="007748F0" w:rsidP="00873D42">
            <w:pPr>
              <w:pStyle w:val="TAL"/>
              <w:keepNext w:val="0"/>
            </w:pPr>
            <w:r w:rsidRPr="00B322A8">
              <w:t>ZSA [°]</w:t>
            </w:r>
          </w:p>
        </w:tc>
        <w:tc>
          <w:tcPr>
            <w:tcW w:w="873" w:type="dxa"/>
            <w:noWrap/>
            <w:hideMark/>
          </w:tcPr>
          <w:p w14:paraId="54DCED04" w14:textId="77777777" w:rsidR="007748F0" w:rsidRPr="00B322A8" w:rsidRDefault="007748F0" w:rsidP="00873D42">
            <w:pPr>
              <w:pStyle w:val="TAL"/>
              <w:keepNext w:val="0"/>
            </w:pPr>
            <w:r w:rsidRPr="00B322A8">
              <w:t>ZSD [°]</w:t>
            </w:r>
          </w:p>
        </w:tc>
      </w:tr>
      <w:tr w:rsidR="007748F0" w:rsidRPr="00B322A8" w14:paraId="143E00A9" w14:textId="77777777" w:rsidTr="00873D42">
        <w:trPr>
          <w:trHeight w:val="300"/>
        </w:trPr>
        <w:tc>
          <w:tcPr>
            <w:tcW w:w="1267" w:type="dxa"/>
            <w:noWrap/>
            <w:hideMark/>
          </w:tcPr>
          <w:p w14:paraId="00CBE4C5" w14:textId="77777777" w:rsidR="007748F0" w:rsidRPr="00B322A8" w:rsidRDefault="007748F0" w:rsidP="00873D42">
            <w:pPr>
              <w:pStyle w:val="TAL"/>
              <w:keepNext w:val="0"/>
            </w:pPr>
            <w:r w:rsidRPr="00B322A8">
              <w:t>1456</w:t>
            </w:r>
          </w:p>
        </w:tc>
        <w:tc>
          <w:tcPr>
            <w:tcW w:w="1100" w:type="dxa"/>
            <w:noWrap/>
            <w:hideMark/>
          </w:tcPr>
          <w:p w14:paraId="29141882" w14:textId="77777777" w:rsidR="007748F0" w:rsidRPr="00B322A8" w:rsidRDefault="007748F0" w:rsidP="00873D42">
            <w:pPr>
              <w:pStyle w:val="TAL"/>
              <w:keepNext w:val="0"/>
            </w:pPr>
            <w:r w:rsidRPr="00B322A8">
              <w:t>11</w:t>
            </w:r>
          </w:p>
        </w:tc>
        <w:tc>
          <w:tcPr>
            <w:tcW w:w="2107" w:type="dxa"/>
            <w:noWrap/>
            <w:hideMark/>
          </w:tcPr>
          <w:p w14:paraId="02FCFCE3" w14:textId="77777777" w:rsidR="007748F0" w:rsidRPr="00B322A8" w:rsidRDefault="007748F0" w:rsidP="00873D42">
            <w:pPr>
              <w:pStyle w:val="TAL"/>
              <w:keepNext w:val="0"/>
            </w:pPr>
            <w:r w:rsidRPr="00B322A8">
              <w:t>94.69</w:t>
            </w:r>
          </w:p>
        </w:tc>
        <w:tc>
          <w:tcPr>
            <w:tcW w:w="2082" w:type="dxa"/>
            <w:noWrap/>
            <w:hideMark/>
          </w:tcPr>
          <w:p w14:paraId="3E7E3E49" w14:textId="77777777" w:rsidR="007748F0" w:rsidRPr="00B322A8" w:rsidRDefault="007748F0" w:rsidP="00873D42">
            <w:pPr>
              <w:pStyle w:val="TAL"/>
              <w:keepNext w:val="0"/>
            </w:pPr>
            <w:r w:rsidRPr="00B322A8">
              <w:t>90</w:t>
            </w:r>
          </w:p>
        </w:tc>
        <w:tc>
          <w:tcPr>
            <w:tcW w:w="1058" w:type="dxa"/>
            <w:noWrap/>
            <w:hideMark/>
          </w:tcPr>
          <w:p w14:paraId="0C283FFE" w14:textId="77777777" w:rsidR="007748F0" w:rsidRPr="00B322A8" w:rsidRDefault="007748F0" w:rsidP="00873D42">
            <w:pPr>
              <w:pStyle w:val="TAL"/>
              <w:keepNext w:val="0"/>
            </w:pPr>
            <w:r w:rsidRPr="00B322A8">
              <w:t>4.47</w:t>
            </w:r>
          </w:p>
        </w:tc>
        <w:tc>
          <w:tcPr>
            <w:tcW w:w="873" w:type="dxa"/>
            <w:noWrap/>
            <w:hideMark/>
          </w:tcPr>
          <w:p w14:paraId="7F2BAE50" w14:textId="77777777" w:rsidR="007748F0" w:rsidRPr="00B322A8" w:rsidRDefault="007748F0" w:rsidP="00873D42">
            <w:pPr>
              <w:pStyle w:val="TAL"/>
              <w:keepNext w:val="0"/>
            </w:pPr>
            <w:r w:rsidRPr="00B322A8">
              <w:t>0</w:t>
            </w:r>
          </w:p>
        </w:tc>
        <w:tc>
          <w:tcPr>
            <w:tcW w:w="873" w:type="dxa"/>
            <w:noWrap/>
            <w:hideMark/>
          </w:tcPr>
          <w:p w14:paraId="49CB385C" w14:textId="77777777" w:rsidR="007748F0" w:rsidRPr="00B322A8" w:rsidRDefault="007748F0" w:rsidP="00873D42">
            <w:pPr>
              <w:pStyle w:val="TAL"/>
              <w:keepNext w:val="0"/>
            </w:pPr>
            <w:r w:rsidRPr="00B322A8">
              <w:t>0.84</w:t>
            </w:r>
          </w:p>
        </w:tc>
      </w:tr>
      <w:tr w:rsidR="007748F0" w:rsidRPr="00B322A8" w14:paraId="4671F301" w14:textId="77777777" w:rsidTr="00873D42">
        <w:trPr>
          <w:trHeight w:val="300"/>
        </w:trPr>
        <w:tc>
          <w:tcPr>
            <w:tcW w:w="1267" w:type="dxa"/>
            <w:noWrap/>
            <w:hideMark/>
          </w:tcPr>
          <w:p w14:paraId="29AC01B4" w14:textId="77777777" w:rsidR="007748F0" w:rsidRPr="00B322A8" w:rsidRDefault="007748F0" w:rsidP="00873D42">
            <w:pPr>
              <w:pStyle w:val="TAL"/>
              <w:keepNext w:val="0"/>
            </w:pPr>
            <w:r w:rsidRPr="00B322A8">
              <w:t>UE speed [m/s]</w:t>
            </w:r>
          </w:p>
        </w:tc>
        <w:tc>
          <w:tcPr>
            <w:tcW w:w="1100" w:type="dxa"/>
            <w:noWrap/>
            <w:hideMark/>
          </w:tcPr>
          <w:p w14:paraId="46CA139B" w14:textId="77777777" w:rsidR="007748F0" w:rsidRPr="00B322A8" w:rsidRDefault="007748F0" w:rsidP="00873D42">
            <w:pPr>
              <w:pStyle w:val="TAL"/>
              <w:keepNext w:val="0"/>
            </w:pPr>
            <w:r w:rsidRPr="00B322A8">
              <w:t>UE DoT Az [°]</w:t>
            </w:r>
          </w:p>
        </w:tc>
        <w:tc>
          <w:tcPr>
            <w:tcW w:w="2107" w:type="dxa"/>
            <w:noWrap/>
            <w:hideMark/>
          </w:tcPr>
          <w:p w14:paraId="515F0A82" w14:textId="77777777" w:rsidR="007748F0" w:rsidRPr="00B322A8" w:rsidRDefault="007748F0" w:rsidP="00873D42">
            <w:pPr>
              <w:pStyle w:val="TAL"/>
              <w:keepNext w:val="0"/>
            </w:pPr>
            <w:r w:rsidRPr="00B322A8">
              <w:t>UE coordinates (x,y,z) [m]</w:t>
            </w:r>
          </w:p>
        </w:tc>
        <w:tc>
          <w:tcPr>
            <w:tcW w:w="2082" w:type="dxa"/>
            <w:noWrap/>
            <w:hideMark/>
          </w:tcPr>
          <w:p w14:paraId="4622F7F7" w14:textId="77777777" w:rsidR="007748F0" w:rsidRPr="00B322A8" w:rsidRDefault="007748F0" w:rsidP="00873D42">
            <w:pPr>
              <w:pStyle w:val="TAL"/>
              <w:keepNext w:val="0"/>
            </w:pPr>
            <w:r w:rsidRPr="00B322A8">
              <w:t>BS coordinates (x,y,z) [m]</w:t>
            </w:r>
          </w:p>
        </w:tc>
        <w:tc>
          <w:tcPr>
            <w:tcW w:w="1058" w:type="dxa"/>
            <w:noWrap/>
            <w:hideMark/>
          </w:tcPr>
          <w:p w14:paraId="468F974C" w14:textId="77777777" w:rsidR="007748F0" w:rsidRPr="00B322A8" w:rsidRDefault="007748F0" w:rsidP="00873D42">
            <w:pPr>
              <w:pStyle w:val="TAL"/>
              <w:keepNext w:val="0"/>
            </w:pPr>
            <w:r w:rsidRPr="00B322A8">
              <w:t>K-factor [dB]</w:t>
            </w:r>
          </w:p>
        </w:tc>
        <w:tc>
          <w:tcPr>
            <w:tcW w:w="873" w:type="dxa"/>
            <w:noWrap/>
            <w:hideMark/>
          </w:tcPr>
          <w:p w14:paraId="0DAC0CEA" w14:textId="77777777" w:rsidR="007748F0" w:rsidRPr="00B322A8" w:rsidRDefault="007748F0" w:rsidP="00873D42">
            <w:pPr>
              <w:pStyle w:val="TAL"/>
              <w:keepNext w:val="0"/>
            </w:pPr>
            <w:r w:rsidRPr="00B322A8">
              <w:t xml:space="preserve"> </w:t>
            </w:r>
          </w:p>
        </w:tc>
        <w:tc>
          <w:tcPr>
            <w:tcW w:w="873" w:type="dxa"/>
            <w:noWrap/>
            <w:hideMark/>
          </w:tcPr>
          <w:p w14:paraId="1C78195E" w14:textId="77777777" w:rsidR="007748F0" w:rsidRPr="00B322A8" w:rsidRDefault="007748F0" w:rsidP="00873D42">
            <w:pPr>
              <w:pStyle w:val="TAL"/>
              <w:keepNext w:val="0"/>
            </w:pPr>
          </w:p>
        </w:tc>
      </w:tr>
      <w:tr w:rsidR="007748F0" w:rsidRPr="00B322A8" w14:paraId="77D2F00F" w14:textId="77777777" w:rsidTr="00873D42">
        <w:trPr>
          <w:trHeight w:val="300"/>
        </w:trPr>
        <w:tc>
          <w:tcPr>
            <w:tcW w:w="1267" w:type="dxa"/>
            <w:noWrap/>
            <w:hideMark/>
          </w:tcPr>
          <w:p w14:paraId="1C844E9F" w14:textId="77777777" w:rsidR="007748F0" w:rsidRPr="00B322A8" w:rsidRDefault="007748F0" w:rsidP="00873D42">
            <w:pPr>
              <w:pStyle w:val="TAL"/>
              <w:keepNext w:val="0"/>
            </w:pPr>
            <w:r w:rsidRPr="00B322A8">
              <w:t>8.33</w:t>
            </w:r>
          </w:p>
        </w:tc>
        <w:tc>
          <w:tcPr>
            <w:tcW w:w="1100" w:type="dxa"/>
            <w:noWrap/>
            <w:hideMark/>
          </w:tcPr>
          <w:p w14:paraId="1AC8FAC3" w14:textId="77777777" w:rsidR="007748F0" w:rsidRPr="00B322A8" w:rsidRDefault="007748F0" w:rsidP="00873D42">
            <w:pPr>
              <w:pStyle w:val="TAL"/>
              <w:keepNext w:val="0"/>
            </w:pPr>
            <w:r w:rsidRPr="00B322A8">
              <w:t>125.17</w:t>
            </w:r>
          </w:p>
        </w:tc>
        <w:tc>
          <w:tcPr>
            <w:tcW w:w="2107" w:type="dxa"/>
            <w:noWrap/>
            <w:hideMark/>
          </w:tcPr>
          <w:p w14:paraId="2B48CBE1" w14:textId="77777777" w:rsidR="007748F0" w:rsidRPr="00B322A8" w:rsidRDefault="007748F0" w:rsidP="00873D42">
            <w:pPr>
              <w:pStyle w:val="TAL"/>
              <w:keepNext w:val="0"/>
            </w:pPr>
            <w:r w:rsidRPr="00B322A8">
              <w:t>(435.78,-0.11,1.5)</w:t>
            </w:r>
          </w:p>
        </w:tc>
        <w:tc>
          <w:tcPr>
            <w:tcW w:w="2082" w:type="dxa"/>
            <w:noWrap/>
            <w:hideMark/>
          </w:tcPr>
          <w:p w14:paraId="22C243B1" w14:textId="77777777" w:rsidR="007748F0" w:rsidRPr="00B322A8" w:rsidRDefault="007748F0" w:rsidP="00873D42">
            <w:pPr>
              <w:pStyle w:val="TAL"/>
              <w:keepNext w:val="0"/>
            </w:pPr>
            <w:r w:rsidRPr="00B322A8">
              <w:t>(0,0,25)</w:t>
            </w:r>
          </w:p>
        </w:tc>
        <w:tc>
          <w:tcPr>
            <w:tcW w:w="1058" w:type="dxa"/>
            <w:noWrap/>
            <w:hideMark/>
          </w:tcPr>
          <w:p w14:paraId="11ABA5AF" w14:textId="77777777" w:rsidR="007748F0" w:rsidRPr="00B322A8" w:rsidRDefault="007748F0" w:rsidP="00873D42">
            <w:pPr>
              <w:pStyle w:val="TAL"/>
              <w:keepNext w:val="0"/>
            </w:pPr>
            <w:r w:rsidRPr="00B322A8">
              <w:t>9</w:t>
            </w:r>
          </w:p>
        </w:tc>
        <w:tc>
          <w:tcPr>
            <w:tcW w:w="873" w:type="dxa"/>
            <w:noWrap/>
            <w:hideMark/>
          </w:tcPr>
          <w:p w14:paraId="00FFEFE3" w14:textId="77777777" w:rsidR="007748F0" w:rsidRPr="00B322A8" w:rsidRDefault="007748F0" w:rsidP="00873D42">
            <w:pPr>
              <w:pStyle w:val="TAL"/>
              <w:keepNext w:val="0"/>
            </w:pPr>
          </w:p>
        </w:tc>
        <w:tc>
          <w:tcPr>
            <w:tcW w:w="873" w:type="dxa"/>
            <w:noWrap/>
            <w:hideMark/>
          </w:tcPr>
          <w:p w14:paraId="75A28B9D" w14:textId="77777777" w:rsidR="007748F0" w:rsidRPr="00B322A8" w:rsidRDefault="007748F0" w:rsidP="00873D42">
            <w:pPr>
              <w:pStyle w:val="TAL"/>
              <w:keepNext w:val="0"/>
            </w:pPr>
          </w:p>
        </w:tc>
      </w:tr>
      <w:tr w:rsidR="007748F0" w:rsidRPr="00B322A8" w14:paraId="6FC92AC5" w14:textId="77777777" w:rsidTr="00873D42">
        <w:trPr>
          <w:trHeight w:val="300"/>
        </w:trPr>
        <w:tc>
          <w:tcPr>
            <w:tcW w:w="1267" w:type="dxa"/>
            <w:noWrap/>
            <w:hideMark/>
          </w:tcPr>
          <w:p w14:paraId="725055B9" w14:textId="77777777" w:rsidR="007748F0" w:rsidRPr="00B322A8" w:rsidRDefault="007748F0" w:rsidP="00873D42">
            <w:pPr>
              <w:pStyle w:val="TAL"/>
              <w:keepNext w:val="0"/>
            </w:pPr>
          </w:p>
        </w:tc>
        <w:tc>
          <w:tcPr>
            <w:tcW w:w="1100" w:type="dxa"/>
            <w:noWrap/>
            <w:hideMark/>
          </w:tcPr>
          <w:p w14:paraId="0EF5982A" w14:textId="77777777" w:rsidR="007748F0" w:rsidRPr="00B322A8" w:rsidRDefault="007748F0" w:rsidP="00873D42">
            <w:pPr>
              <w:pStyle w:val="TAL"/>
              <w:keepNext w:val="0"/>
            </w:pPr>
          </w:p>
        </w:tc>
        <w:tc>
          <w:tcPr>
            <w:tcW w:w="2107" w:type="dxa"/>
            <w:noWrap/>
            <w:hideMark/>
          </w:tcPr>
          <w:p w14:paraId="7EDB43C4" w14:textId="77777777" w:rsidR="007748F0" w:rsidRPr="00B322A8" w:rsidRDefault="007748F0" w:rsidP="00873D42">
            <w:pPr>
              <w:pStyle w:val="TAL"/>
              <w:keepNext w:val="0"/>
            </w:pPr>
          </w:p>
        </w:tc>
        <w:tc>
          <w:tcPr>
            <w:tcW w:w="2082" w:type="dxa"/>
            <w:noWrap/>
            <w:hideMark/>
          </w:tcPr>
          <w:p w14:paraId="3CC3C577" w14:textId="77777777" w:rsidR="007748F0" w:rsidRPr="00B322A8" w:rsidRDefault="007748F0" w:rsidP="00873D42">
            <w:pPr>
              <w:pStyle w:val="TAL"/>
              <w:keepNext w:val="0"/>
            </w:pPr>
          </w:p>
        </w:tc>
        <w:tc>
          <w:tcPr>
            <w:tcW w:w="1058" w:type="dxa"/>
            <w:noWrap/>
            <w:hideMark/>
          </w:tcPr>
          <w:p w14:paraId="3D7B4B76" w14:textId="77777777" w:rsidR="007748F0" w:rsidRPr="00B322A8" w:rsidRDefault="007748F0" w:rsidP="00873D42">
            <w:pPr>
              <w:pStyle w:val="TAL"/>
              <w:keepNext w:val="0"/>
            </w:pPr>
          </w:p>
        </w:tc>
        <w:tc>
          <w:tcPr>
            <w:tcW w:w="873" w:type="dxa"/>
            <w:noWrap/>
            <w:hideMark/>
          </w:tcPr>
          <w:p w14:paraId="3E0AB08E" w14:textId="77777777" w:rsidR="007748F0" w:rsidRPr="00B322A8" w:rsidRDefault="007748F0" w:rsidP="00873D42">
            <w:pPr>
              <w:pStyle w:val="TAL"/>
              <w:keepNext w:val="0"/>
            </w:pPr>
          </w:p>
        </w:tc>
        <w:tc>
          <w:tcPr>
            <w:tcW w:w="873" w:type="dxa"/>
            <w:noWrap/>
            <w:hideMark/>
          </w:tcPr>
          <w:p w14:paraId="3B240463" w14:textId="77777777" w:rsidR="007748F0" w:rsidRPr="00B322A8" w:rsidRDefault="007748F0" w:rsidP="00873D42">
            <w:pPr>
              <w:pStyle w:val="TAL"/>
              <w:keepNext w:val="0"/>
            </w:pPr>
          </w:p>
        </w:tc>
      </w:tr>
      <w:tr w:rsidR="007748F0" w:rsidRPr="00B322A8" w14:paraId="2B325456" w14:textId="77777777" w:rsidTr="00873D42">
        <w:trPr>
          <w:trHeight w:val="300"/>
        </w:trPr>
        <w:tc>
          <w:tcPr>
            <w:tcW w:w="1267" w:type="dxa"/>
            <w:shd w:val="clear" w:color="auto" w:fill="EDEDED" w:themeFill="accent3" w:themeFillTint="33"/>
            <w:noWrap/>
            <w:hideMark/>
          </w:tcPr>
          <w:p w14:paraId="137ABB7C"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6773785"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0699E15B" w14:textId="77777777" w:rsidR="007748F0" w:rsidRPr="00B322A8" w:rsidRDefault="007748F0" w:rsidP="00873D42">
            <w:pPr>
              <w:pStyle w:val="TAL"/>
              <w:keepNext w:val="0"/>
            </w:pPr>
          </w:p>
        </w:tc>
        <w:tc>
          <w:tcPr>
            <w:tcW w:w="2082" w:type="dxa"/>
            <w:shd w:val="clear" w:color="auto" w:fill="EDEDED" w:themeFill="accent3" w:themeFillTint="33"/>
            <w:noWrap/>
            <w:hideMark/>
          </w:tcPr>
          <w:p w14:paraId="58671315" w14:textId="77777777" w:rsidR="007748F0" w:rsidRPr="00B322A8" w:rsidRDefault="007748F0" w:rsidP="00873D42">
            <w:pPr>
              <w:pStyle w:val="TAL"/>
              <w:keepNext w:val="0"/>
            </w:pPr>
          </w:p>
        </w:tc>
        <w:tc>
          <w:tcPr>
            <w:tcW w:w="1058" w:type="dxa"/>
            <w:shd w:val="clear" w:color="auto" w:fill="EDEDED" w:themeFill="accent3" w:themeFillTint="33"/>
            <w:noWrap/>
            <w:hideMark/>
          </w:tcPr>
          <w:p w14:paraId="05540139" w14:textId="77777777" w:rsidR="007748F0" w:rsidRPr="00B322A8" w:rsidRDefault="007748F0" w:rsidP="00873D42">
            <w:pPr>
              <w:pStyle w:val="TAL"/>
              <w:keepNext w:val="0"/>
            </w:pPr>
          </w:p>
        </w:tc>
        <w:tc>
          <w:tcPr>
            <w:tcW w:w="873" w:type="dxa"/>
            <w:shd w:val="clear" w:color="auto" w:fill="EDEDED" w:themeFill="accent3" w:themeFillTint="33"/>
            <w:noWrap/>
            <w:hideMark/>
          </w:tcPr>
          <w:p w14:paraId="02BF8D1A" w14:textId="77777777" w:rsidR="007748F0" w:rsidRPr="00B322A8" w:rsidRDefault="007748F0" w:rsidP="00873D42">
            <w:pPr>
              <w:pStyle w:val="TAL"/>
              <w:keepNext w:val="0"/>
            </w:pPr>
          </w:p>
        </w:tc>
        <w:tc>
          <w:tcPr>
            <w:tcW w:w="873" w:type="dxa"/>
            <w:shd w:val="clear" w:color="auto" w:fill="EDEDED" w:themeFill="accent3" w:themeFillTint="33"/>
            <w:noWrap/>
            <w:hideMark/>
          </w:tcPr>
          <w:p w14:paraId="0994C410" w14:textId="77777777" w:rsidR="007748F0" w:rsidRPr="00B322A8" w:rsidRDefault="007748F0" w:rsidP="00873D42">
            <w:pPr>
              <w:pStyle w:val="TAL"/>
              <w:keepNext w:val="0"/>
            </w:pPr>
          </w:p>
        </w:tc>
      </w:tr>
      <w:tr w:rsidR="007748F0" w:rsidRPr="00B322A8" w14:paraId="0AB5A77C" w14:textId="77777777" w:rsidTr="00873D42">
        <w:trPr>
          <w:trHeight w:val="300"/>
        </w:trPr>
        <w:tc>
          <w:tcPr>
            <w:tcW w:w="1267" w:type="dxa"/>
            <w:noWrap/>
            <w:hideMark/>
          </w:tcPr>
          <w:p w14:paraId="44DA2C64" w14:textId="77777777" w:rsidR="007748F0" w:rsidRPr="00B322A8" w:rsidRDefault="007748F0" w:rsidP="00873D42">
            <w:pPr>
              <w:pStyle w:val="TAL"/>
              <w:keepNext w:val="0"/>
            </w:pPr>
            <w:r w:rsidRPr="00B322A8">
              <w:t>Cluster#</w:t>
            </w:r>
          </w:p>
        </w:tc>
        <w:tc>
          <w:tcPr>
            <w:tcW w:w="1100" w:type="dxa"/>
            <w:noWrap/>
            <w:hideMark/>
          </w:tcPr>
          <w:p w14:paraId="00E5DC06" w14:textId="77777777" w:rsidR="007748F0" w:rsidRPr="00B322A8" w:rsidRDefault="007748F0" w:rsidP="00873D42">
            <w:pPr>
              <w:pStyle w:val="TAL"/>
              <w:keepNext w:val="0"/>
            </w:pPr>
            <w:r w:rsidRPr="00B322A8">
              <w:t>Power [dB]</w:t>
            </w:r>
          </w:p>
        </w:tc>
        <w:tc>
          <w:tcPr>
            <w:tcW w:w="2107" w:type="dxa"/>
            <w:noWrap/>
            <w:hideMark/>
          </w:tcPr>
          <w:p w14:paraId="0D368C54" w14:textId="77777777" w:rsidR="007748F0" w:rsidRPr="00B322A8" w:rsidRDefault="007748F0" w:rsidP="00873D42">
            <w:pPr>
              <w:pStyle w:val="TAL"/>
              <w:keepNext w:val="0"/>
            </w:pPr>
            <w:r w:rsidRPr="00B322A8">
              <w:t>Excess delay [ns]</w:t>
            </w:r>
          </w:p>
        </w:tc>
        <w:tc>
          <w:tcPr>
            <w:tcW w:w="2082" w:type="dxa"/>
            <w:noWrap/>
            <w:hideMark/>
          </w:tcPr>
          <w:p w14:paraId="00B22433" w14:textId="77777777" w:rsidR="007748F0" w:rsidRPr="00B322A8" w:rsidRDefault="007748F0" w:rsidP="00873D42">
            <w:pPr>
              <w:pStyle w:val="TAL"/>
              <w:keepNext w:val="0"/>
            </w:pPr>
            <w:r w:rsidRPr="00B322A8">
              <w:t>AoA [°]</w:t>
            </w:r>
          </w:p>
        </w:tc>
        <w:tc>
          <w:tcPr>
            <w:tcW w:w="1058" w:type="dxa"/>
            <w:noWrap/>
            <w:hideMark/>
          </w:tcPr>
          <w:p w14:paraId="4D23618D" w14:textId="77777777" w:rsidR="007748F0" w:rsidRPr="00B322A8" w:rsidRDefault="007748F0" w:rsidP="00873D42">
            <w:pPr>
              <w:pStyle w:val="TAL"/>
              <w:keepNext w:val="0"/>
            </w:pPr>
            <w:r w:rsidRPr="00B322A8">
              <w:t>AoD [°]</w:t>
            </w:r>
          </w:p>
        </w:tc>
        <w:tc>
          <w:tcPr>
            <w:tcW w:w="873" w:type="dxa"/>
            <w:noWrap/>
            <w:hideMark/>
          </w:tcPr>
          <w:p w14:paraId="61623613" w14:textId="77777777" w:rsidR="007748F0" w:rsidRPr="00B322A8" w:rsidRDefault="007748F0" w:rsidP="00873D42">
            <w:pPr>
              <w:pStyle w:val="TAL"/>
              <w:keepNext w:val="0"/>
            </w:pPr>
            <w:r w:rsidRPr="00B322A8">
              <w:t>ASA [°]</w:t>
            </w:r>
          </w:p>
        </w:tc>
        <w:tc>
          <w:tcPr>
            <w:tcW w:w="873" w:type="dxa"/>
            <w:noWrap/>
            <w:hideMark/>
          </w:tcPr>
          <w:p w14:paraId="0FC16E6B" w14:textId="77777777" w:rsidR="007748F0" w:rsidRPr="00B322A8" w:rsidRDefault="007748F0" w:rsidP="00873D42">
            <w:pPr>
              <w:pStyle w:val="TAL"/>
              <w:keepNext w:val="0"/>
            </w:pPr>
            <w:r w:rsidRPr="00B322A8">
              <w:t>ZoD [°]</w:t>
            </w:r>
          </w:p>
        </w:tc>
      </w:tr>
      <w:tr w:rsidR="007748F0" w:rsidRPr="00B322A8" w14:paraId="741DDDB5" w14:textId="77777777" w:rsidTr="00873D42">
        <w:trPr>
          <w:trHeight w:val="300"/>
        </w:trPr>
        <w:tc>
          <w:tcPr>
            <w:tcW w:w="1267" w:type="dxa"/>
            <w:noWrap/>
            <w:hideMark/>
          </w:tcPr>
          <w:p w14:paraId="75E704C1" w14:textId="77777777" w:rsidR="007748F0" w:rsidRPr="00B322A8" w:rsidRDefault="007748F0" w:rsidP="00873D42">
            <w:pPr>
              <w:pStyle w:val="TAL"/>
              <w:keepNext w:val="0"/>
            </w:pPr>
            <w:r w:rsidRPr="00B322A8">
              <w:t>LOS</w:t>
            </w:r>
          </w:p>
        </w:tc>
        <w:tc>
          <w:tcPr>
            <w:tcW w:w="1100" w:type="dxa"/>
            <w:noWrap/>
            <w:hideMark/>
          </w:tcPr>
          <w:p w14:paraId="3AAE4F9B" w14:textId="77777777" w:rsidR="007748F0" w:rsidRPr="00B322A8" w:rsidRDefault="007748F0" w:rsidP="00873D42">
            <w:pPr>
              <w:pStyle w:val="TAL"/>
              <w:keepNext w:val="0"/>
            </w:pPr>
            <w:r w:rsidRPr="00B322A8">
              <w:t>-0.51</w:t>
            </w:r>
          </w:p>
        </w:tc>
        <w:tc>
          <w:tcPr>
            <w:tcW w:w="2107" w:type="dxa"/>
            <w:noWrap/>
            <w:hideMark/>
          </w:tcPr>
          <w:p w14:paraId="4C30D1F0" w14:textId="77777777" w:rsidR="007748F0" w:rsidRPr="00B322A8" w:rsidRDefault="007748F0" w:rsidP="00873D42">
            <w:pPr>
              <w:pStyle w:val="TAL"/>
              <w:keepNext w:val="0"/>
            </w:pPr>
            <w:r w:rsidRPr="00B322A8">
              <w:t>0</w:t>
            </w:r>
          </w:p>
        </w:tc>
        <w:tc>
          <w:tcPr>
            <w:tcW w:w="2082" w:type="dxa"/>
            <w:noWrap/>
            <w:hideMark/>
          </w:tcPr>
          <w:p w14:paraId="07F2BBDB" w14:textId="77777777" w:rsidR="007748F0" w:rsidRPr="00B322A8" w:rsidRDefault="007748F0" w:rsidP="00873D42">
            <w:pPr>
              <w:pStyle w:val="TAL"/>
              <w:keepNext w:val="0"/>
            </w:pPr>
            <w:r w:rsidRPr="00B322A8">
              <w:t>-162.14</w:t>
            </w:r>
          </w:p>
        </w:tc>
        <w:tc>
          <w:tcPr>
            <w:tcW w:w="1058" w:type="dxa"/>
            <w:noWrap/>
            <w:hideMark/>
          </w:tcPr>
          <w:p w14:paraId="061D87F8" w14:textId="77777777" w:rsidR="007748F0" w:rsidRPr="00B322A8" w:rsidRDefault="007748F0" w:rsidP="00873D42">
            <w:pPr>
              <w:pStyle w:val="TAL"/>
              <w:keepNext w:val="0"/>
            </w:pPr>
            <w:r w:rsidRPr="00B322A8">
              <w:t>17.86</w:t>
            </w:r>
          </w:p>
        </w:tc>
        <w:tc>
          <w:tcPr>
            <w:tcW w:w="873" w:type="dxa"/>
            <w:noWrap/>
            <w:hideMark/>
          </w:tcPr>
          <w:p w14:paraId="35F5EC8B" w14:textId="77777777" w:rsidR="007748F0" w:rsidRPr="00B322A8" w:rsidRDefault="007748F0" w:rsidP="00873D42">
            <w:pPr>
              <w:pStyle w:val="TAL"/>
              <w:keepNext w:val="0"/>
            </w:pPr>
            <w:r w:rsidRPr="00B322A8">
              <w:t>0</w:t>
            </w:r>
          </w:p>
        </w:tc>
        <w:tc>
          <w:tcPr>
            <w:tcW w:w="873" w:type="dxa"/>
            <w:noWrap/>
            <w:hideMark/>
          </w:tcPr>
          <w:p w14:paraId="368053DC" w14:textId="77777777" w:rsidR="007748F0" w:rsidRPr="00B322A8" w:rsidRDefault="007748F0" w:rsidP="00873D42">
            <w:pPr>
              <w:pStyle w:val="TAL"/>
              <w:keepNext w:val="0"/>
            </w:pPr>
            <w:r w:rsidRPr="00B322A8">
              <w:t>93.6</w:t>
            </w:r>
          </w:p>
        </w:tc>
      </w:tr>
      <w:tr w:rsidR="007748F0" w:rsidRPr="00B322A8" w14:paraId="77A87232" w14:textId="77777777" w:rsidTr="00873D42">
        <w:trPr>
          <w:trHeight w:val="300"/>
        </w:trPr>
        <w:tc>
          <w:tcPr>
            <w:tcW w:w="1267" w:type="dxa"/>
            <w:noWrap/>
            <w:hideMark/>
          </w:tcPr>
          <w:p w14:paraId="38CF7133" w14:textId="77777777" w:rsidR="007748F0" w:rsidRPr="00B322A8" w:rsidRDefault="007748F0" w:rsidP="00873D42">
            <w:pPr>
              <w:pStyle w:val="TAL"/>
              <w:keepNext w:val="0"/>
            </w:pPr>
            <w:r w:rsidRPr="00B322A8">
              <w:t>1</w:t>
            </w:r>
          </w:p>
        </w:tc>
        <w:tc>
          <w:tcPr>
            <w:tcW w:w="1100" w:type="dxa"/>
            <w:noWrap/>
            <w:hideMark/>
          </w:tcPr>
          <w:p w14:paraId="09368287" w14:textId="77777777" w:rsidR="007748F0" w:rsidRPr="00B322A8" w:rsidRDefault="007748F0" w:rsidP="00873D42">
            <w:pPr>
              <w:pStyle w:val="TAL"/>
              <w:keepNext w:val="0"/>
            </w:pPr>
            <w:r w:rsidRPr="00B322A8">
              <w:t>-13.83</w:t>
            </w:r>
          </w:p>
        </w:tc>
        <w:tc>
          <w:tcPr>
            <w:tcW w:w="2107" w:type="dxa"/>
            <w:noWrap/>
            <w:hideMark/>
          </w:tcPr>
          <w:p w14:paraId="0B3A3616" w14:textId="77777777" w:rsidR="007748F0" w:rsidRPr="00B322A8" w:rsidRDefault="007748F0" w:rsidP="00873D42">
            <w:pPr>
              <w:pStyle w:val="TAL"/>
              <w:keepNext w:val="0"/>
            </w:pPr>
            <w:r w:rsidRPr="00B322A8">
              <w:t>0</w:t>
            </w:r>
          </w:p>
        </w:tc>
        <w:tc>
          <w:tcPr>
            <w:tcW w:w="2082" w:type="dxa"/>
            <w:noWrap/>
            <w:hideMark/>
          </w:tcPr>
          <w:p w14:paraId="53399094" w14:textId="77777777" w:rsidR="007748F0" w:rsidRPr="00B322A8" w:rsidRDefault="007748F0" w:rsidP="00873D42">
            <w:pPr>
              <w:pStyle w:val="TAL"/>
              <w:keepNext w:val="0"/>
            </w:pPr>
            <w:r w:rsidRPr="00B322A8">
              <w:t>-162.14</w:t>
            </w:r>
          </w:p>
        </w:tc>
        <w:tc>
          <w:tcPr>
            <w:tcW w:w="1058" w:type="dxa"/>
            <w:noWrap/>
            <w:hideMark/>
          </w:tcPr>
          <w:p w14:paraId="626C6C82" w14:textId="77777777" w:rsidR="007748F0" w:rsidRPr="00B322A8" w:rsidRDefault="007748F0" w:rsidP="00873D42">
            <w:pPr>
              <w:pStyle w:val="TAL"/>
              <w:keepNext w:val="0"/>
            </w:pPr>
            <w:r w:rsidRPr="00B322A8">
              <w:t>17.86</w:t>
            </w:r>
          </w:p>
        </w:tc>
        <w:tc>
          <w:tcPr>
            <w:tcW w:w="873" w:type="dxa"/>
            <w:noWrap/>
            <w:hideMark/>
          </w:tcPr>
          <w:p w14:paraId="748BA2E5" w14:textId="77777777" w:rsidR="007748F0" w:rsidRPr="00B322A8" w:rsidRDefault="007748F0" w:rsidP="00873D42">
            <w:pPr>
              <w:pStyle w:val="TAL"/>
              <w:keepNext w:val="0"/>
            </w:pPr>
            <w:r w:rsidRPr="00B322A8">
              <w:t>29.75</w:t>
            </w:r>
          </w:p>
        </w:tc>
        <w:tc>
          <w:tcPr>
            <w:tcW w:w="873" w:type="dxa"/>
            <w:noWrap/>
            <w:hideMark/>
          </w:tcPr>
          <w:p w14:paraId="2BF52C12" w14:textId="77777777" w:rsidR="007748F0" w:rsidRPr="00B322A8" w:rsidRDefault="007748F0" w:rsidP="00873D42">
            <w:pPr>
              <w:pStyle w:val="TAL"/>
              <w:keepNext w:val="0"/>
            </w:pPr>
            <w:r w:rsidRPr="00B322A8">
              <w:t>93.6</w:t>
            </w:r>
          </w:p>
        </w:tc>
      </w:tr>
      <w:tr w:rsidR="007748F0" w:rsidRPr="00B322A8" w14:paraId="58DF7DC8" w14:textId="77777777" w:rsidTr="00873D42">
        <w:trPr>
          <w:trHeight w:val="300"/>
        </w:trPr>
        <w:tc>
          <w:tcPr>
            <w:tcW w:w="1267" w:type="dxa"/>
            <w:noWrap/>
            <w:hideMark/>
          </w:tcPr>
          <w:p w14:paraId="1431E932" w14:textId="77777777" w:rsidR="007748F0" w:rsidRPr="00B322A8" w:rsidRDefault="007748F0" w:rsidP="00873D42">
            <w:pPr>
              <w:pStyle w:val="TAL"/>
              <w:keepNext w:val="0"/>
            </w:pPr>
            <w:r w:rsidRPr="00B322A8">
              <w:t>2</w:t>
            </w:r>
          </w:p>
        </w:tc>
        <w:tc>
          <w:tcPr>
            <w:tcW w:w="1100" w:type="dxa"/>
            <w:noWrap/>
            <w:hideMark/>
          </w:tcPr>
          <w:p w14:paraId="59CBCE8C" w14:textId="77777777" w:rsidR="007748F0" w:rsidRPr="00B322A8" w:rsidRDefault="007748F0" w:rsidP="00873D42">
            <w:pPr>
              <w:pStyle w:val="TAL"/>
              <w:keepNext w:val="0"/>
            </w:pPr>
            <w:r w:rsidRPr="00B322A8">
              <w:t>-19.13</w:t>
            </w:r>
          </w:p>
        </w:tc>
        <w:tc>
          <w:tcPr>
            <w:tcW w:w="2107" w:type="dxa"/>
            <w:noWrap/>
            <w:hideMark/>
          </w:tcPr>
          <w:p w14:paraId="7ABFB137" w14:textId="77777777" w:rsidR="007748F0" w:rsidRPr="00B322A8" w:rsidRDefault="007748F0" w:rsidP="00873D42">
            <w:pPr>
              <w:pStyle w:val="TAL"/>
              <w:keepNext w:val="0"/>
            </w:pPr>
            <w:r w:rsidRPr="00B322A8">
              <w:t>3</w:t>
            </w:r>
          </w:p>
        </w:tc>
        <w:tc>
          <w:tcPr>
            <w:tcW w:w="2082" w:type="dxa"/>
            <w:noWrap/>
            <w:hideMark/>
          </w:tcPr>
          <w:p w14:paraId="26FE7B73" w14:textId="77777777" w:rsidR="007748F0" w:rsidRPr="00B322A8" w:rsidRDefault="007748F0" w:rsidP="00873D42">
            <w:pPr>
              <w:pStyle w:val="TAL"/>
              <w:keepNext w:val="0"/>
            </w:pPr>
            <w:r w:rsidRPr="00B322A8">
              <w:t>-139.84</w:t>
            </w:r>
          </w:p>
        </w:tc>
        <w:tc>
          <w:tcPr>
            <w:tcW w:w="1058" w:type="dxa"/>
            <w:noWrap/>
            <w:hideMark/>
          </w:tcPr>
          <w:p w14:paraId="0BD2B6FC" w14:textId="77777777" w:rsidR="007748F0" w:rsidRPr="00B322A8" w:rsidRDefault="007748F0" w:rsidP="00873D42">
            <w:pPr>
              <w:pStyle w:val="TAL"/>
              <w:keepNext w:val="0"/>
            </w:pPr>
            <w:r w:rsidRPr="00B322A8">
              <w:t>97.62</w:t>
            </w:r>
          </w:p>
        </w:tc>
        <w:tc>
          <w:tcPr>
            <w:tcW w:w="873" w:type="dxa"/>
            <w:noWrap/>
            <w:hideMark/>
          </w:tcPr>
          <w:p w14:paraId="2DC28A9C" w14:textId="77777777" w:rsidR="007748F0" w:rsidRPr="00B322A8" w:rsidRDefault="007748F0" w:rsidP="00873D42">
            <w:pPr>
              <w:pStyle w:val="TAL"/>
              <w:keepNext w:val="0"/>
            </w:pPr>
            <w:r w:rsidRPr="00B322A8">
              <w:t>29.75</w:t>
            </w:r>
          </w:p>
        </w:tc>
        <w:tc>
          <w:tcPr>
            <w:tcW w:w="873" w:type="dxa"/>
            <w:noWrap/>
            <w:hideMark/>
          </w:tcPr>
          <w:p w14:paraId="1B4C4AD5" w14:textId="77777777" w:rsidR="007748F0" w:rsidRPr="00B322A8" w:rsidRDefault="007748F0" w:rsidP="00873D42">
            <w:pPr>
              <w:pStyle w:val="TAL"/>
              <w:keepNext w:val="0"/>
            </w:pPr>
            <w:r w:rsidRPr="00B322A8">
              <w:t>88.68</w:t>
            </w:r>
          </w:p>
        </w:tc>
      </w:tr>
      <w:tr w:rsidR="007748F0" w:rsidRPr="00B322A8" w14:paraId="5195C871" w14:textId="77777777" w:rsidTr="00873D42">
        <w:trPr>
          <w:trHeight w:val="300"/>
        </w:trPr>
        <w:tc>
          <w:tcPr>
            <w:tcW w:w="1267" w:type="dxa"/>
            <w:noWrap/>
            <w:hideMark/>
          </w:tcPr>
          <w:p w14:paraId="10E94889" w14:textId="77777777" w:rsidR="007748F0" w:rsidRPr="00B322A8" w:rsidRDefault="007748F0" w:rsidP="00873D42">
            <w:pPr>
              <w:pStyle w:val="TAL"/>
              <w:keepNext w:val="0"/>
            </w:pPr>
            <w:r w:rsidRPr="00B322A8">
              <w:t>3</w:t>
            </w:r>
          </w:p>
        </w:tc>
        <w:tc>
          <w:tcPr>
            <w:tcW w:w="1100" w:type="dxa"/>
            <w:noWrap/>
            <w:hideMark/>
          </w:tcPr>
          <w:p w14:paraId="6090724E" w14:textId="77777777" w:rsidR="007748F0" w:rsidRPr="00B322A8" w:rsidRDefault="007748F0" w:rsidP="00873D42">
            <w:pPr>
              <w:pStyle w:val="TAL"/>
              <w:keepNext w:val="0"/>
            </w:pPr>
            <w:r w:rsidRPr="00B322A8">
              <w:t>-21.33</w:t>
            </w:r>
          </w:p>
        </w:tc>
        <w:tc>
          <w:tcPr>
            <w:tcW w:w="2107" w:type="dxa"/>
            <w:noWrap/>
            <w:hideMark/>
          </w:tcPr>
          <w:p w14:paraId="207DFF91" w14:textId="77777777" w:rsidR="007748F0" w:rsidRPr="00B322A8" w:rsidRDefault="007748F0" w:rsidP="00873D42">
            <w:pPr>
              <w:pStyle w:val="TAL"/>
              <w:keepNext w:val="0"/>
            </w:pPr>
            <w:r w:rsidRPr="00B322A8">
              <w:t>58</w:t>
            </w:r>
          </w:p>
        </w:tc>
        <w:tc>
          <w:tcPr>
            <w:tcW w:w="2082" w:type="dxa"/>
            <w:noWrap/>
            <w:hideMark/>
          </w:tcPr>
          <w:p w14:paraId="1CC2205D" w14:textId="77777777" w:rsidR="007748F0" w:rsidRPr="00B322A8" w:rsidRDefault="007748F0" w:rsidP="00873D42">
            <w:pPr>
              <w:pStyle w:val="TAL"/>
              <w:keepNext w:val="0"/>
            </w:pPr>
            <w:r w:rsidRPr="00B322A8">
              <w:t>-139.84</w:t>
            </w:r>
          </w:p>
        </w:tc>
        <w:tc>
          <w:tcPr>
            <w:tcW w:w="1058" w:type="dxa"/>
            <w:noWrap/>
            <w:hideMark/>
          </w:tcPr>
          <w:p w14:paraId="5E605C96" w14:textId="77777777" w:rsidR="007748F0" w:rsidRPr="00B322A8" w:rsidRDefault="007748F0" w:rsidP="00873D42">
            <w:pPr>
              <w:pStyle w:val="TAL"/>
              <w:keepNext w:val="0"/>
            </w:pPr>
            <w:r w:rsidRPr="00B322A8">
              <w:t>97.62</w:t>
            </w:r>
          </w:p>
        </w:tc>
        <w:tc>
          <w:tcPr>
            <w:tcW w:w="873" w:type="dxa"/>
            <w:noWrap/>
            <w:hideMark/>
          </w:tcPr>
          <w:p w14:paraId="31CCC74D" w14:textId="77777777" w:rsidR="007748F0" w:rsidRPr="00B322A8" w:rsidRDefault="007748F0" w:rsidP="00873D42">
            <w:pPr>
              <w:pStyle w:val="TAL"/>
              <w:keepNext w:val="0"/>
            </w:pPr>
            <w:r w:rsidRPr="00B322A8">
              <w:t>26.775</w:t>
            </w:r>
          </w:p>
        </w:tc>
        <w:tc>
          <w:tcPr>
            <w:tcW w:w="873" w:type="dxa"/>
            <w:noWrap/>
            <w:hideMark/>
          </w:tcPr>
          <w:p w14:paraId="1806A287" w14:textId="77777777" w:rsidR="007748F0" w:rsidRPr="00B322A8" w:rsidRDefault="007748F0" w:rsidP="00873D42">
            <w:pPr>
              <w:pStyle w:val="TAL"/>
              <w:keepNext w:val="0"/>
            </w:pPr>
            <w:r w:rsidRPr="00B322A8">
              <w:t>88.68</w:t>
            </w:r>
          </w:p>
        </w:tc>
      </w:tr>
      <w:tr w:rsidR="007748F0" w:rsidRPr="00B322A8" w14:paraId="5DE6D2AD" w14:textId="77777777" w:rsidTr="00873D42">
        <w:trPr>
          <w:trHeight w:val="300"/>
        </w:trPr>
        <w:tc>
          <w:tcPr>
            <w:tcW w:w="1267" w:type="dxa"/>
            <w:noWrap/>
            <w:hideMark/>
          </w:tcPr>
          <w:p w14:paraId="7A37881D" w14:textId="77777777" w:rsidR="007748F0" w:rsidRPr="00B322A8" w:rsidRDefault="007748F0" w:rsidP="00873D42">
            <w:pPr>
              <w:pStyle w:val="TAL"/>
              <w:keepNext w:val="0"/>
            </w:pPr>
            <w:r w:rsidRPr="00B322A8">
              <w:t>4</w:t>
            </w:r>
          </w:p>
        </w:tc>
        <w:tc>
          <w:tcPr>
            <w:tcW w:w="1100" w:type="dxa"/>
            <w:noWrap/>
            <w:hideMark/>
          </w:tcPr>
          <w:p w14:paraId="3F6DC469" w14:textId="77777777" w:rsidR="007748F0" w:rsidRPr="00B322A8" w:rsidRDefault="007748F0" w:rsidP="00873D42">
            <w:pPr>
              <w:pStyle w:val="TAL"/>
              <w:keepNext w:val="0"/>
            </w:pPr>
            <w:r w:rsidRPr="00B322A8">
              <w:t>-23.13</w:t>
            </w:r>
          </w:p>
        </w:tc>
        <w:tc>
          <w:tcPr>
            <w:tcW w:w="2107" w:type="dxa"/>
            <w:noWrap/>
            <w:hideMark/>
          </w:tcPr>
          <w:p w14:paraId="7114BDFE" w14:textId="77777777" w:rsidR="007748F0" w:rsidRPr="00B322A8" w:rsidRDefault="007748F0" w:rsidP="00873D42">
            <w:pPr>
              <w:pStyle w:val="TAL"/>
              <w:keepNext w:val="0"/>
            </w:pPr>
            <w:r w:rsidRPr="00B322A8">
              <w:t>128</w:t>
            </w:r>
          </w:p>
        </w:tc>
        <w:tc>
          <w:tcPr>
            <w:tcW w:w="2082" w:type="dxa"/>
            <w:noWrap/>
            <w:hideMark/>
          </w:tcPr>
          <w:p w14:paraId="43C9AEE9" w14:textId="77777777" w:rsidR="007748F0" w:rsidRPr="00B322A8" w:rsidRDefault="007748F0" w:rsidP="00873D42">
            <w:pPr>
              <w:pStyle w:val="TAL"/>
              <w:keepNext w:val="0"/>
            </w:pPr>
            <w:r w:rsidRPr="00B322A8">
              <w:t>-139.84</w:t>
            </w:r>
          </w:p>
        </w:tc>
        <w:tc>
          <w:tcPr>
            <w:tcW w:w="1058" w:type="dxa"/>
            <w:noWrap/>
            <w:hideMark/>
          </w:tcPr>
          <w:p w14:paraId="2B480161" w14:textId="77777777" w:rsidR="007748F0" w:rsidRPr="00B322A8" w:rsidRDefault="007748F0" w:rsidP="00873D42">
            <w:pPr>
              <w:pStyle w:val="TAL"/>
              <w:keepNext w:val="0"/>
            </w:pPr>
            <w:r w:rsidRPr="00B322A8">
              <w:t>97.62</w:t>
            </w:r>
          </w:p>
        </w:tc>
        <w:tc>
          <w:tcPr>
            <w:tcW w:w="873" w:type="dxa"/>
            <w:noWrap/>
            <w:hideMark/>
          </w:tcPr>
          <w:p w14:paraId="0469ACD3" w14:textId="77777777" w:rsidR="007748F0" w:rsidRPr="00B322A8" w:rsidRDefault="007748F0" w:rsidP="00873D42">
            <w:pPr>
              <w:pStyle w:val="TAL"/>
              <w:keepNext w:val="0"/>
            </w:pPr>
            <w:r w:rsidRPr="00B322A8">
              <w:t>23.8</w:t>
            </w:r>
          </w:p>
        </w:tc>
        <w:tc>
          <w:tcPr>
            <w:tcW w:w="873" w:type="dxa"/>
            <w:noWrap/>
            <w:hideMark/>
          </w:tcPr>
          <w:p w14:paraId="6517D22C" w14:textId="77777777" w:rsidR="007748F0" w:rsidRPr="00B322A8" w:rsidRDefault="007748F0" w:rsidP="00873D42">
            <w:pPr>
              <w:pStyle w:val="TAL"/>
              <w:keepNext w:val="0"/>
            </w:pPr>
            <w:r w:rsidRPr="00B322A8">
              <w:t>88.68</w:t>
            </w:r>
          </w:p>
        </w:tc>
      </w:tr>
      <w:tr w:rsidR="007748F0" w:rsidRPr="00B322A8" w14:paraId="1B763A47" w14:textId="77777777" w:rsidTr="00873D42">
        <w:trPr>
          <w:trHeight w:val="300"/>
        </w:trPr>
        <w:tc>
          <w:tcPr>
            <w:tcW w:w="1267" w:type="dxa"/>
            <w:noWrap/>
            <w:hideMark/>
          </w:tcPr>
          <w:p w14:paraId="7B2D17E0" w14:textId="77777777" w:rsidR="007748F0" w:rsidRPr="00B322A8" w:rsidRDefault="007748F0" w:rsidP="00873D42">
            <w:pPr>
              <w:pStyle w:val="TAL"/>
              <w:keepNext w:val="0"/>
            </w:pPr>
            <w:r w:rsidRPr="00B322A8">
              <w:t>5</w:t>
            </w:r>
          </w:p>
        </w:tc>
        <w:tc>
          <w:tcPr>
            <w:tcW w:w="1100" w:type="dxa"/>
            <w:noWrap/>
            <w:hideMark/>
          </w:tcPr>
          <w:p w14:paraId="0BF9F533" w14:textId="77777777" w:rsidR="007748F0" w:rsidRPr="00B322A8" w:rsidRDefault="007748F0" w:rsidP="00873D42">
            <w:pPr>
              <w:pStyle w:val="TAL"/>
              <w:keepNext w:val="0"/>
            </w:pPr>
            <w:r w:rsidRPr="00B322A8">
              <w:t>-18.23</w:t>
            </w:r>
          </w:p>
        </w:tc>
        <w:tc>
          <w:tcPr>
            <w:tcW w:w="2107" w:type="dxa"/>
            <w:noWrap/>
            <w:hideMark/>
          </w:tcPr>
          <w:p w14:paraId="0F404CB8" w14:textId="77777777" w:rsidR="007748F0" w:rsidRPr="00B322A8" w:rsidRDefault="007748F0" w:rsidP="00873D42">
            <w:pPr>
              <w:pStyle w:val="TAL"/>
              <w:keepNext w:val="0"/>
            </w:pPr>
            <w:r w:rsidRPr="00B322A8">
              <w:t>132</w:t>
            </w:r>
          </w:p>
        </w:tc>
        <w:tc>
          <w:tcPr>
            <w:tcW w:w="2082" w:type="dxa"/>
            <w:noWrap/>
            <w:hideMark/>
          </w:tcPr>
          <w:p w14:paraId="30CBE23F" w14:textId="77777777" w:rsidR="007748F0" w:rsidRPr="00B322A8" w:rsidRDefault="007748F0" w:rsidP="00873D42">
            <w:pPr>
              <w:pStyle w:val="TAL"/>
              <w:keepNext w:val="0"/>
            </w:pPr>
            <w:r w:rsidRPr="00B322A8">
              <w:t>134.63</w:t>
            </w:r>
          </w:p>
        </w:tc>
        <w:tc>
          <w:tcPr>
            <w:tcW w:w="1058" w:type="dxa"/>
            <w:noWrap/>
            <w:hideMark/>
          </w:tcPr>
          <w:p w14:paraId="18B35598" w14:textId="77777777" w:rsidR="007748F0" w:rsidRPr="00B322A8" w:rsidRDefault="007748F0" w:rsidP="00873D42">
            <w:pPr>
              <w:pStyle w:val="TAL"/>
              <w:keepNext w:val="0"/>
            </w:pPr>
            <w:r w:rsidRPr="00B322A8">
              <w:t>29.48</w:t>
            </w:r>
          </w:p>
        </w:tc>
        <w:tc>
          <w:tcPr>
            <w:tcW w:w="873" w:type="dxa"/>
            <w:noWrap/>
            <w:hideMark/>
          </w:tcPr>
          <w:p w14:paraId="32E75F5E" w14:textId="77777777" w:rsidR="007748F0" w:rsidRPr="00B322A8" w:rsidRDefault="007748F0" w:rsidP="00873D42">
            <w:pPr>
              <w:pStyle w:val="TAL"/>
              <w:keepNext w:val="0"/>
            </w:pPr>
            <w:r w:rsidRPr="00B322A8">
              <w:t>29.75</w:t>
            </w:r>
          </w:p>
        </w:tc>
        <w:tc>
          <w:tcPr>
            <w:tcW w:w="873" w:type="dxa"/>
            <w:noWrap/>
            <w:hideMark/>
          </w:tcPr>
          <w:p w14:paraId="714266FF" w14:textId="77777777" w:rsidR="007748F0" w:rsidRPr="00B322A8" w:rsidRDefault="007748F0" w:rsidP="00873D42">
            <w:pPr>
              <w:pStyle w:val="TAL"/>
              <w:keepNext w:val="0"/>
            </w:pPr>
            <w:r w:rsidRPr="00B322A8">
              <w:t>93.22</w:t>
            </w:r>
          </w:p>
        </w:tc>
      </w:tr>
      <w:tr w:rsidR="007748F0" w:rsidRPr="00B322A8" w14:paraId="20353FFE" w14:textId="77777777" w:rsidTr="00873D42">
        <w:trPr>
          <w:trHeight w:val="300"/>
        </w:trPr>
        <w:tc>
          <w:tcPr>
            <w:tcW w:w="1267" w:type="dxa"/>
            <w:noWrap/>
            <w:hideMark/>
          </w:tcPr>
          <w:p w14:paraId="21A6702A" w14:textId="77777777" w:rsidR="007748F0" w:rsidRPr="00B322A8" w:rsidRDefault="007748F0" w:rsidP="00873D42">
            <w:pPr>
              <w:pStyle w:val="TAL"/>
              <w:keepNext w:val="0"/>
            </w:pPr>
            <w:r w:rsidRPr="00B322A8">
              <w:t>6</w:t>
            </w:r>
          </w:p>
        </w:tc>
        <w:tc>
          <w:tcPr>
            <w:tcW w:w="1100" w:type="dxa"/>
            <w:noWrap/>
            <w:hideMark/>
          </w:tcPr>
          <w:p w14:paraId="0929C1D8" w14:textId="77777777" w:rsidR="007748F0" w:rsidRPr="00B322A8" w:rsidRDefault="007748F0" w:rsidP="00873D42">
            <w:pPr>
              <w:pStyle w:val="TAL"/>
              <w:keepNext w:val="0"/>
            </w:pPr>
            <w:r w:rsidRPr="00B322A8">
              <w:t>-23.23</w:t>
            </w:r>
          </w:p>
        </w:tc>
        <w:tc>
          <w:tcPr>
            <w:tcW w:w="2107" w:type="dxa"/>
            <w:noWrap/>
            <w:hideMark/>
          </w:tcPr>
          <w:p w14:paraId="21FE32FE" w14:textId="77777777" w:rsidR="007748F0" w:rsidRPr="00B322A8" w:rsidRDefault="007748F0" w:rsidP="00873D42">
            <w:pPr>
              <w:pStyle w:val="TAL"/>
              <w:keepNext w:val="0"/>
            </w:pPr>
            <w:r w:rsidRPr="00B322A8">
              <w:t>167</w:t>
            </w:r>
          </w:p>
        </w:tc>
        <w:tc>
          <w:tcPr>
            <w:tcW w:w="2082" w:type="dxa"/>
            <w:noWrap/>
            <w:hideMark/>
          </w:tcPr>
          <w:p w14:paraId="2FF7049B" w14:textId="77777777" w:rsidR="007748F0" w:rsidRPr="00B322A8" w:rsidRDefault="007748F0" w:rsidP="00873D42">
            <w:pPr>
              <w:pStyle w:val="TAL"/>
              <w:keepNext w:val="0"/>
            </w:pPr>
            <w:r w:rsidRPr="00B322A8">
              <w:t>-2.22</w:t>
            </w:r>
          </w:p>
        </w:tc>
        <w:tc>
          <w:tcPr>
            <w:tcW w:w="1058" w:type="dxa"/>
            <w:noWrap/>
            <w:hideMark/>
          </w:tcPr>
          <w:p w14:paraId="327868FB" w14:textId="77777777" w:rsidR="007748F0" w:rsidRPr="00B322A8" w:rsidRDefault="007748F0" w:rsidP="00873D42">
            <w:pPr>
              <w:pStyle w:val="TAL"/>
              <w:keepNext w:val="0"/>
            </w:pPr>
            <w:r w:rsidRPr="00B322A8">
              <w:t>48.8</w:t>
            </w:r>
          </w:p>
        </w:tc>
        <w:tc>
          <w:tcPr>
            <w:tcW w:w="873" w:type="dxa"/>
            <w:noWrap/>
            <w:hideMark/>
          </w:tcPr>
          <w:p w14:paraId="50602147" w14:textId="77777777" w:rsidR="007748F0" w:rsidRPr="00B322A8" w:rsidRDefault="007748F0" w:rsidP="00873D42">
            <w:pPr>
              <w:pStyle w:val="TAL"/>
              <w:keepNext w:val="0"/>
            </w:pPr>
            <w:r w:rsidRPr="00B322A8">
              <w:t>29.75</w:t>
            </w:r>
          </w:p>
        </w:tc>
        <w:tc>
          <w:tcPr>
            <w:tcW w:w="873" w:type="dxa"/>
            <w:noWrap/>
            <w:hideMark/>
          </w:tcPr>
          <w:p w14:paraId="12E96E32" w14:textId="77777777" w:rsidR="007748F0" w:rsidRPr="00B322A8" w:rsidRDefault="007748F0" w:rsidP="00873D42">
            <w:pPr>
              <w:pStyle w:val="TAL"/>
              <w:keepNext w:val="0"/>
            </w:pPr>
            <w:r w:rsidRPr="00B322A8">
              <w:t>93.6</w:t>
            </w:r>
          </w:p>
        </w:tc>
      </w:tr>
      <w:tr w:rsidR="007748F0" w:rsidRPr="00B322A8" w14:paraId="1ADECEDD" w14:textId="77777777" w:rsidTr="00873D42">
        <w:trPr>
          <w:trHeight w:val="300"/>
        </w:trPr>
        <w:tc>
          <w:tcPr>
            <w:tcW w:w="1267" w:type="dxa"/>
            <w:noWrap/>
            <w:hideMark/>
          </w:tcPr>
          <w:p w14:paraId="35E4C638" w14:textId="77777777" w:rsidR="007748F0" w:rsidRPr="00B322A8" w:rsidRDefault="007748F0" w:rsidP="00873D42">
            <w:pPr>
              <w:pStyle w:val="TAL"/>
              <w:keepNext w:val="0"/>
            </w:pPr>
            <w:r w:rsidRPr="00B322A8">
              <w:t>7</w:t>
            </w:r>
          </w:p>
        </w:tc>
        <w:tc>
          <w:tcPr>
            <w:tcW w:w="1100" w:type="dxa"/>
            <w:noWrap/>
            <w:hideMark/>
          </w:tcPr>
          <w:p w14:paraId="24952F1B" w14:textId="77777777" w:rsidR="007748F0" w:rsidRPr="00B322A8" w:rsidRDefault="007748F0" w:rsidP="00873D42">
            <w:pPr>
              <w:pStyle w:val="TAL"/>
              <w:keepNext w:val="0"/>
            </w:pPr>
            <w:r w:rsidRPr="00B322A8">
              <w:t>-20.43</w:t>
            </w:r>
          </w:p>
        </w:tc>
        <w:tc>
          <w:tcPr>
            <w:tcW w:w="2107" w:type="dxa"/>
            <w:noWrap/>
            <w:hideMark/>
          </w:tcPr>
          <w:p w14:paraId="0A3CF3B5" w14:textId="77777777" w:rsidR="007748F0" w:rsidRPr="00B322A8" w:rsidRDefault="007748F0" w:rsidP="00873D42">
            <w:pPr>
              <w:pStyle w:val="TAL"/>
              <w:keepNext w:val="0"/>
            </w:pPr>
            <w:r w:rsidRPr="00B322A8">
              <w:t>170</w:t>
            </w:r>
          </w:p>
        </w:tc>
        <w:tc>
          <w:tcPr>
            <w:tcW w:w="2082" w:type="dxa"/>
            <w:noWrap/>
            <w:hideMark/>
          </w:tcPr>
          <w:p w14:paraId="5F5E1283" w14:textId="77777777" w:rsidR="007748F0" w:rsidRPr="00B322A8" w:rsidRDefault="007748F0" w:rsidP="00873D42">
            <w:pPr>
              <w:pStyle w:val="TAL"/>
              <w:keepNext w:val="0"/>
            </w:pPr>
            <w:r w:rsidRPr="00B322A8">
              <w:t>134.63</w:t>
            </w:r>
          </w:p>
        </w:tc>
        <w:tc>
          <w:tcPr>
            <w:tcW w:w="1058" w:type="dxa"/>
            <w:noWrap/>
            <w:hideMark/>
          </w:tcPr>
          <w:p w14:paraId="36F9086D" w14:textId="77777777" w:rsidR="007748F0" w:rsidRPr="00B322A8" w:rsidRDefault="007748F0" w:rsidP="00873D42">
            <w:pPr>
              <w:pStyle w:val="TAL"/>
              <w:keepNext w:val="0"/>
            </w:pPr>
            <w:r w:rsidRPr="00B322A8">
              <w:t>29.48</w:t>
            </w:r>
          </w:p>
        </w:tc>
        <w:tc>
          <w:tcPr>
            <w:tcW w:w="873" w:type="dxa"/>
            <w:noWrap/>
            <w:hideMark/>
          </w:tcPr>
          <w:p w14:paraId="0AC51977" w14:textId="77777777" w:rsidR="007748F0" w:rsidRPr="00B322A8" w:rsidRDefault="007748F0" w:rsidP="00873D42">
            <w:pPr>
              <w:pStyle w:val="TAL"/>
              <w:keepNext w:val="0"/>
            </w:pPr>
            <w:r w:rsidRPr="00B322A8">
              <w:t>26.775</w:t>
            </w:r>
          </w:p>
        </w:tc>
        <w:tc>
          <w:tcPr>
            <w:tcW w:w="873" w:type="dxa"/>
            <w:noWrap/>
            <w:hideMark/>
          </w:tcPr>
          <w:p w14:paraId="466E91DE" w14:textId="77777777" w:rsidR="007748F0" w:rsidRPr="00B322A8" w:rsidRDefault="007748F0" w:rsidP="00873D42">
            <w:pPr>
              <w:pStyle w:val="TAL"/>
              <w:keepNext w:val="0"/>
            </w:pPr>
            <w:r w:rsidRPr="00B322A8">
              <w:t>93.22</w:t>
            </w:r>
          </w:p>
        </w:tc>
      </w:tr>
      <w:tr w:rsidR="007748F0" w:rsidRPr="00B322A8" w14:paraId="0A7020C2" w14:textId="77777777" w:rsidTr="00873D42">
        <w:trPr>
          <w:trHeight w:val="300"/>
        </w:trPr>
        <w:tc>
          <w:tcPr>
            <w:tcW w:w="1267" w:type="dxa"/>
            <w:noWrap/>
            <w:hideMark/>
          </w:tcPr>
          <w:p w14:paraId="70B2A642" w14:textId="77777777" w:rsidR="007748F0" w:rsidRPr="00B322A8" w:rsidRDefault="007748F0" w:rsidP="00873D42">
            <w:pPr>
              <w:pStyle w:val="TAL"/>
              <w:keepNext w:val="0"/>
            </w:pPr>
            <w:r w:rsidRPr="00B322A8">
              <w:t>8</w:t>
            </w:r>
          </w:p>
        </w:tc>
        <w:tc>
          <w:tcPr>
            <w:tcW w:w="1100" w:type="dxa"/>
            <w:noWrap/>
            <w:hideMark/>
          </w:tcPr>
          <w:p w14:paraId="10A1381A" w14:textId="77777777" w:rsidR="007748F0" w:rsidRPr="00B322A8" w:rsidRDefault="007748F0" w:rsidP="00873D42">
            <w:pPr>
              <w:pStyle w:val="TAL"/>
              <w:keepNext w:val="0"/>
            </w:pPr>
            <w:r w:rsidRPr="00B322A8">
              <w:t>-22.23</w:t>
            </w:r>
          </w:p>
        </w:tc>
        <w:tc>
          <w:tcPr>
            <w:tcW w:w="2107" w:type="dxa"/>
            <w:noWrap/>
            <w:hideMark/>
          </w:tcPr>
          <w:p w14:paraId="13F1F652" w14:textId="77777777" w:rsidR="007748F0" w:rsidRPr="00B322A8" w:rsidRDefault="007748F0" w:rsidP="00873D42">
            <w:pPr>
              <w:pStyle w:val="TAL"/>
              <w:keepNext w:val="0"/>
            </w:pPr>
            <w:r w:rsidRPr="00B322A8">
              <w:t>244</w:t>
            </w:r>
          </w:p>
        </w:tc>
        <w:tc>
          <w:tcPr>
            <w:tcW w:w="2082" w:type="dxa"/>
            <w:noWrap/>
            <w:hideMark/>
          </w:tcPr>
          <w:p w14:paraId="44835618" w14:textId="77777777" w:rsidR="007748F0" w:rsidRPr="00B322A8" w:rsidRDefault="007748F0" w:rsidP="00873D42">
            <w:pPr>
              <w:pStyle w:val="TAL"/>
              <w:keepNext w:val="0"/>
            </w:pPr>
            <w:r w:rsidRPr="00B322A8">
              <w:t>134.63</w:t>
            </w:r>
          </w:p>
        </w:tc>
        <w:tc>
          <w:tcPr>
            <w:tcW w:w="1058" w:type="dxa"/>
            <w:noWrap/>
            <w:hideMark/>
          </w:tcPr>
          <w:p w14:paraId="7D8ABA4C" w14:textId="77777777" w:rsidR="007748F0" w:rsidRPr="00B322A8" w:rsidRDefault="007748F0" w:rsidP="00873D42">
            <w:pPr>
              <w:pStyle w:val="TAL"/>
              <w:keepNext w:val="0"/>
            </w:pPr>
            <w:r w:rsidRPr="00B322A8">
              <w:t>29.48</w:t>
            </w:r>
          </w:p>
        </w:tc>
        <w:tc>
          <w:tcPr>
            <w:tcW w:w="873" w:type="dxa"/>
            <w:noWrap/>
            <w:hideMark/>
          </w:tcPr>
          <w:p w14:paraId="4E19DECF" w14:textId="77777777" w:rsidR="007748F0" w:rsidRPr="00B322A8" w:rsidRDefault="007748F0" w:rsidP="00873D42">
            <w:pPr>
              <w:pStyle w:val="TAL"/>
              <w:keepNext w:val="0"/>
            </w:pPr>
            <w:r w:rsidRPr="00B322A8">
              <w:t>23.8</w:t>
            </w:r>
          </w:p>
        </w:tc>
        <w:tc>
          <w:tcPr>
            <w:tcW w:w="873" w:type="dxa"/>
            <w:noWrap/>
            <w:hideMark/>
          </w:tcPr>
          <w:p w14:paraId="518585F0" w14:textId="77777777" w:rsidR="007748F0" w:rsidRPr="00B322A8" w:rsidRDefault="007748F0" w:rsidP="00873D42">
            <w:pPr>
              <w:pStyle w:val="TAL"/>
              <w:keepNext w:val="0"/>
            </w:pPr>
            <w:r w:rsidRPr="00B322A8">
              <w:t>93.22</w:t>
            </w:r>
          </w:p>
        </w:tc>
      </w:tr>
      <w:tr w:rsidR="007748F0" w:rsidRPr="00B322A8" w14:paraId="2A89D044" w14:textId="77777777" w:rsidTr="00873D42">
        <w:trPr>
          <w:trHeight w:val="300"/>
        </w:trPr>
        <w:tc>
          <w:tcPr>
            <w:tcW w:w="1267" w:type="dxa"/>
            <w:noWrap/>
            <w:hideMark/>
          </w:tcPr>
          <w:p w14:paraId="0AA55A6B" w14:textId="77777777" w:rsidR="007748F0" w:rsidRPr="00B322A8" w:rsidRDefault="007748F0" w:rsidP="00873D42">
            <w:pPr>
              <w:pStyle w:val="TAL"/>
              <w:keepNext w:val="0"/>
            </w:pPr>
            <w:r w:rsidRPr="00B322A8">
              <w:t>9</w:t>
            </w:r>
          </w:p>
        </w:tc>
        <w:tc>
          <w:tcPr>
            <w:tcW w:w="1100" w:type="dxa"/>
            <w:noWrap/>
            <w:hideMark/>
          </w:tcPr>
          <w:p w14:paraId="048A673C" w14:textId="77777777" w:rsidR="007748F0" w:rsidRPr="00B322A8" w:rsidRDefault="007748F0" w:rsidP="00873D42">
            <w:pPr>
              <w:pStyle w:val="TAL"/>
              <w:keepNext w:val="0"/>
            </w:pPr>
            <w:r w:rsidRPr="00B322A8">
              <w:t>-28.13</w:t>
            </w:r>
          </w:p>
        </w:tc>
        <w:tc>
          <w:tcPr>
            <w:tcW w:w="2107" w:type="dxa"/>
            <w:noWrap/>
            <w:hideMark/>
          </w:tcPr>
          <w:p w14:paraId="4CA70A4A" w14:textId="77777777" w:rsidR="007748F0" w:rsidRPr="00B322A8" w:rsidRDefault="007748F0" w:rsidP="00873D42">
            <w:pPr>
              <w:pStyle w:val="TAL"/>
              <w:keepNext w:val="0"/>
            </w:pPr>
            <w:r w:rsidRPr="00B322A8">
              <w:t>380</w:t>
            </w:r>
          </w:p>
        </w:tc>
        <w:tc>
          <w:tcPr>
            <w:tcW w:w="2082" w:type="dxa"/>
            <w:noWrap/>
            <w:hideMark/>
          </w:tcPr>
          <w:p w14:paraId="3F429A24" w14:textId="77777777" w:rsidR="007748F0" w:rsidRPr="00B322A8" w:rsidRDefault="007748F0" w:rsidP="00873D42">
            <w:pPr>
              <w:pStyle w:val="TAL"/>
              <w:keepNext w:val="0"/>
            </w:pPr>
            <w:r w:rsidRPr="00B322A8">
              <w:t>165.49</w:t>
            </w:r>
          </w:p>
        </w:tc>
        <w:tc>
          <w:tcPr>
            <w:tcW w:w="1058" w:type="dxa"/>
            <w:noWrap/>
            <w:hideMark/>
          </w:tcPr>
          <w:p w14:paraId="79202813" w14:textId="77777777" w:rsidR="007748F0" w:rsidRPr="00B322A8" w:rsidRDefault="007748F0" w:rsidP="00873D42">
            <w:pPr>
              <w:pStyle w:val="TAL"/>
              <w:keepNext w:val="0"/>
            </w:pPr>
            <w:r w:rsidRPr="00B322A8">
              <w:t>-39.81</w:t>
            </w:r>
          </w:p>
        </w:tc>
        <w:tc>
          <w:tcPr>
            <w:tcW w:w="873" w:type="dxa"/>
            <w:noWrap/>
            <w:hideMark/>
          </w:tcPr>
          <w:p w14:paraId="61AE484D" w14:textId="77777777" w:rsidR="007748F0" w:rsidRPr="00B322A8" w:rsidRDefault="007748F0" w:rsidP="00873D42">
            <w:pPr>
              <w:pStyle w:val="TAL"/>
              <w:keepNext w:val="0"/>
            </w:pPr>
            <w:r w:rsidRPr="00B322A8">
              <w:t>29.75</w:t>
            </w:r>
          </w:p>
        </w:tc>
        <w:tc>
          <w:tcPr>
            <w:tcW w:w="873" w:type="dxa"/>
            <w:noWrap/>
            <w:hideMark/>
          </w:tcPr>
          <w:p w14:paraId="7618A549" w14:textId="77777777" w:rsidR="007748F0" w:rsidRPr="00B322A8" w:rsidRDefault="007748F0" w:rsidP="00873D42">
            <w:pPr>
              <w:pStyle w:val="TAL"/>
              <w:keepNext w:val="0"/>
            </w:pPr>
            <w:r w:rsidRPr="00B322A8">
              <w:t>89.78</w:t>
            </w:r>
          </w:p>
        </w:tc>
      </w:tr>
      <w:tr w:rsidR="007748F0" w:rsidRPr="00B322A8" w14:paraId="4F1904B9" w14:textId="77777777" w:rsidTr="00873D42">
        <w:trPr>
          <w:trHeight w:val="300"/>
        </w:trPr>
        <w:tc>
          <w:tcPr>
            <w:tcW w:w="1267" w:type="dxa"/>
            <w:noWrap/>
            <w:hideMark/>
          </w:tcPr>
          <w:p w14:paraId="0407862A" w14:textId="77777777" w:rsidR="007748F0" w:rsidRPr="00B322A8" w:rsidRDefault="007748F0" w:rsidP="00873D42">
            <w:pPr>
              <w:pStyle w:val="TAL"/>
              <w:keepNext w:val="0"/>
            </w:pPr>
            <w:r w:rsidRPr="00B322A8">
              <w:t>10</w:t>
            </w:r>
          </w:p>
        </w:tc>
        <w:tc>
          <w:tcPr>
            <w:tcW w:w="1100" w:type="dxa"/>
            <w:noWrap/>
            <w:hideMark/>
          </w:tcPr>
          <w:p w14:paraId="2FB2BB59" w14:textId="77777777" w:rsidR="007748F0" w:rsidRPr="00B322A8" w:rsidRDefault="007748F0" w:rsidP="00873D42">
            <w:pPr>
              <w:pStyle w:val="TAL"/>
              <w:keepNext w:val="0"/>
            </w:pPr>
            <w:r w:rsidRPr="00B322A8">
              <w:t>-23.93</w:t>
            </w:r>
          </w:p>
        </w:tc>
        <w:tc>
          <w:tcPr>
            <w:tcW w:w="2107" w:type="dxa"/>
            <w:noWrap/>
            <w:hideMark/>
          </w:tcPr>
          <w:p w14:paraId="76CA00BF" w14:textId="77777777" w:rsidR="007748F0" w:rsidRPr="00B322A8" w:rsidRDefault="007748F0" w:rsidP="00873D42">
            <w:pPr>
              <w:pStyle w:val="TAL"/>
              <w:keepNext w:val="0"/>
            </w:pPr>
            <w:r w:rsidRPr="00B322A8">
              <w:t>747</w:t>
            </w:r>
          </w:p>
        </w:tc>
        <w:tc>
          <w:tcPr>
            <w:tcW w:w="2082" w:type="dxa"/>
            <w:noWrap/>
            <w:hideMark/>
          </w:tcPr>
          <w:p w14:paraId="3E8BA12A" w14:textId="77777777" w:rsidR="007748F0" w:rsidRPr="00B322A8" w:rsidRDefault="007748F0" w:rsidP="00873D42">
            <w:pPr>
              <w:pStyle w:val="TAL"/>
              <w:keepNext w:val="0"/>
            </w:pPr>
            <w:r w:rsidRPr="00B322A8">
              <w:t>3.35</w:t>
            </w:r>
          </w:p>
        </w:tc>
        <w:tc>
          <w:tcPr>
            <w:tcW w:w="1058" w:type="dxa"/>
            <w:noWrap/>
            <w:hideMark/>
          </w:tcPr>
          <w:p w14:paraId="0DB292D1" w14:textId="77777777" w:rsidR="007748F0" w:rsidRPr="00B322A8" w:rsidRDefault="007748F0" w:rsidP="00873D42">
            <w:pPr>
              <w:pStyle w:val="TAL"/>
              <w:keepNext w:val="0"/>
            </w:pPr>
            <w:r w:rsidRPr="00B322A8">
              <w:t>-11.56</w:t>
            </w:r>
          </w:p>
        </w:tc>
        <w:tc>
          <w:tcPr>
            <w:tcW w:w="873" w:type="dxa"/>
            <w:noWrap/>
            <w:hideMark/>
          </w:tcPr>
          <w:p w14:paraId="16B70524" w14:textId="77777777" w:rsidR="007748F0" w:rsidRPr="00B322A8" w:rsidRDefault="007748F0" w:rsidP="00873D42">
            <w:pPr>
              <w:pStyle w:val="TAL"/>
              <w:keepNext w:val="0"/>
            </w:pPr>
            <w:r w:rsidRPr="00B322A8">
              <w:t>29.75</w:t>
            </w:r>
          </w:p>
        </w:tc>
        <w:tc>
          <w:tcPr>
            <w:tcW w:w="873" w:type="dxa"/>
            <w:noWrap/>
            <w:hideMark/>
          </w:tcPr>
          <w:p w14:paraId="064CE5D0" w14:textId="77777777" w:rsidR="007748F0" w:rsidRPr="00B322A8" w:rsidRDefault="007748F0" w:rsidP="00873D42">
            <w:pPr>
              <w:pStyle w:val="TAL"/>
              <w:keepNext w:val="0"/>
            </w:pPr>
            <w:r w:rsidRPr="00B322A8">
              <w:t>90.87</w:t>
            </w:r>
          </w:p>
        </w:tc>
      </w:tr>
      <w:tr w:rsidR="007748F0" w:rsidRPr="00B322A8" w14:paraId="3D04BF51" w14:textId="77777777" w:rsidTr="00873D42">
        <w:trPr>
          <w:trHeight w:val="300"/>
        </w:trPr>
        <w:tc>
          <w:tcPr>
            <w:tcW w:w="1267" w:type="dxa"/>
            <w:noWrap/>
            <w:hideMark/>
          </w:tcPr>
          <w:p w14:paraId="0DD714D6" w14:textId="77777777" w:rsidR="007748F0" w:rsidRPr="00B322A8" w:rsidRDefault="007748F0" w:rsidP="00873D42">
            <w:pPr>
              <w:pStyle w:val="TAL"/>
              <w:keepNext w:val="0"/>
            </w:pPr>
            <w:r w:rsidRPr="00B322A8">
              <w:t>11</w:t>
            </w:r>
          </w:p>
        </w:tc>
        <w:tc>
          <w:tcPr>
            <w:tcW w:w="1100" w:type="dxa"/>
            <w:noWrap/>
            <w:hideMark/>
          </w:tcPr>
          <w:p w14:paraId="0F47113D" w14:textId="77777777" w:rsidR="007748F0" w:rsidRPr="00B322A8" w:rsidRDefault="007748F0" w:rsidP="00873D42">
            <w:pPr>
              <w:pStyle w:val="TAL"/>
              <w:keepNext w:val="0"/>
            </w:pPr>
            <w:r w:rsidRPr="00B322A8">
              <w:t>-25.13</w:t>
            </w:r>
          </w:p>
        </w:tc>
        <w:tc>
          <w:tcPr>
            <w:tcW w:w="2107" w:type="dxa"/>
            <w:noWrap/>
            <w:hideMark/>
          </w:tcPr>
          <w:p w14:paraId="346D0D2E" w14:textId="77777777" w:rsidR="007748F0" w:rsidRPr="00B322A8" w:rsidRDefault="007748F0" w:rsidP="00873D42">
            <w:pPr>
              <w:pStyle w:val="TAL"/>
              <w:keepNext w:val="0"/>
            </w:pPr>
            <w:r w:rsidRPr="00B322A8">
              <w:t>887</w:t>
            </w:r>
          </w:p>
        </w:tc>
        <w:tc>
          <w:tcPr>
            <w:tcW w:w="2082" w:type="dxa"/>
            <w:noWrap/>
            <w:hideMark/>
          </w:tcPr>
          <w:p w14:paraId="569F6424" w14:textId="77777777" w:rsidR="007748F0" w:rsidRPr="00B322A8" w:rsidRDefault="007748F0" w:rsidP="00873D42">
            <w:pPr>
              <w:pStyle w:val="TAL"/>
              <w:keepNext w:val="0"/>
            </w:pPr>
            <w:r w:rsidRPr="00B322A8">
              <w:t>62.5</w:t>
            </w:r>
          </w:p>
        </w:tc>
        <w:tc>
          <w:tcPr>
            <w:tcW w:w="1058" w:type="dxa"/>
            <w:noWrap/>
            <w:hideMark/>
          </w:tcPr>
          <w:p w14:paraId="3BD1AF64" w14:textId="77777777" w:rsidR="007748F0" w:rsidRPr="00B322A8" w:rsidRDefault="007748F0" w:rsidP="00873D42">
            <w:pPr>
              <w:pStyle w:val="TAL"/>
              <w:keepNext w:val="0"/>
            </w:pPr>
            <w:r w:rsidRPr="00B322A8">
              <w:t>64.89</w:t>
            </w:r>
          </w:p>
        </w:tc>
        <w:tc>
          <w:tcPr>
            <w:tcW w:w="873" w:type="dxa"/>
            <w:noWrap/>
            <w:hideMark/>
          </w:tcPr>
          <w:p w14:paraId="764261E5" w14:textId="77777777" w:rsidR="007748F0" w:rsidRPr="00B322A8" w:rsidRDefault="007748F0" w:rsidP="00873D42">
            <w:pPr>
              <w:pStyle w:val="TAL"/>
              <w:keepNext w:val="0"/>
            </w:pPr>
            <w:r w:rsidRPr="00B322A8">
              <w:t>29.75</w:t>
            </w:r>
          </w:p>
        </w:tc>
        <w:tc>
          <w:tcPr>
            <w:tcW w:w="873" w:type="dxa"/>
            <w:noWrap/>
            <w:hideMark/>
          </w:tcPr>
          <w:p w14:paraId="6BB294D6" w14:textId="77777777" w:rsidR="007748F0" w:rsidRPr="00B322A8" w:rsidRDefault="007748F0" w:rsidP="00873D42">
            <w:pPr>
              <w:pStyle w:val="TAL"/>
              <w:keepNext w:val="0"/>
            </w:pPr>
            <w:r w:rsidRPr="00B322A8">
              <w:t>95.61</w:t>
            </w:r>
          </w:p>
        </w:tc>
      </w:tr>
      <w:tr w:rsidR="007748F0" w:rsidRPr="00B322A8" w14:paraId="0D7A817E" w14:textId="77777777" w:rsidTr="00873D42">
        <w:trPr>
          <w:trHeight w:val="300"/>
        </w:trPr>
        <w:tc>
          <w:tcPr>
            <w:tcW w:w="1267" w:type="dxa"/>
            <w:noWrap/>
            <w:hideMark/>
          </w:tcPr>
          <w:p w14:paraId="7A2C5DB7" w14:textId="77777777" w:rsidR="007748F0" w:rsidRPr="00B322A8" w:rsidRDefault="007748F0" w:rsidP="00873D42">
            <w:pPr>
              <w:pStyle w:val="TAL"/>
              <w:keepNext w:val="0"/>
            </w:pPr>
            <w:r w:rsidRPr="00B322A8">
              <w:t>12</w:t>
            </w:r>
          </w:p>
        </w:tc>
        <w:tc>
          <w:tcPr>
            <w:tcW w:w="1100" w:type="dxa"/>
            <w:noWrap/>
            <w:hideMark/>
          </w:tcPr>
          <w:p w14:paraId="131426C6" w14:textId="77777777" w:rsidR="007748F0" w:rsidRPr="00B322A8" w:rsidRDefault="007748F0" w:rsidP="00873D42">
            <w:pPr>
              <w:pStyle w:val="TAL"/>
              <w:keepNext w:val="0"/>
            </w:pPr>
            <w:r w:rsidRPr="00B322A8">
              <w:t>-30.33</w:t>
            </w:r>
          </w:p>
        </w:tc>
        <w:tc>
          <w:tcPr>
            <w:tcW w:w="2107" w:type="dxa"/>
            <w:noWrap/>
            <w:hideMark/>
          </w:tcPr>
          <w:p w14:paraId="072045FC" w14:textId="77777777" w:rsidR="007748F0" w:rsidRPr="00B322A8" w:rsidRDefault="007748F0" w:rsidP="00873D42">
            <w:pPr>
              <w:pStyle w:val="TAL"/>
              <w:keepNext w:val="0"/>
            </w:pPr>
            <w:r w:rsidRPr="00B322A8">
              <w:t>913</w:t>
            </w:r>
          </w:p>
        </w:tc>
        <w:tc>
          <w:tcPr>
            <w:tcW w:w="2082" w:type="dxa"/>
            <w:noWrap/>
            <w:hideMark/>
          </w:tcPr>
          <w:p w14:paraId="7C299608" w14:textId="77777777" w:rsidR="007748F0" w:rsidRPr="00B322A8" w:rsidRDefault="007748F0" w:rsidP="00873D42">
            <w:pPr>
              <w:pStyle w:val="TAL"/>
              <w:keepNext w:val="0"/>
            </w:pPr>
            <w:r w:rsidRPr="00B322A8">
              <w:t>113.46</w:t>
            </w:r>
          </w:p>
        </w:tc>
        <w:tc>
          <w:tcPr>
            <w:tcW w:w="1058" w:type="dxa"/>
            <w:noWrap/>
            <w:hideMark/>
          </w:tcPr>
          <w:p w14:paraId="626DA7AA" w14:textId="77777777" w:rsidR="007748F0" w:rsidRPr="00B322A8" w:rsidRDefault="007748F0" w:rsidP="00873D42">
            <w:pPr>
              <w:pStyle w:val="TAL"/>
              <w:keepNext w:val="0"/>
            </w:pPr>
            <w:r w:rsidRPr="00B322A8">
              <w:t>-100.26</w:t>
            </w:r>
          </w:p>
        </w:tc>
        <w:tc>
          <w:tcPr>
            <w:tcW w:w="873" w:type="dxa"/>
            <w:noWrap/>
            <w:hideMark/>
          </w:tcPr>
          <w:p w14:paraId="23C62137" w14:textId="77777777" w:rsidR="007748F0" w:rsidRPr="00B322A8" w:rsidRDefault="007748F0" w:rsidP="00873D42">
            <w:pPr>
              <w:pStyle w:val="TAL"/>
              <w:keepNext w:val="0"/>
            </w:pPr>
            <w:r w:rsidRPr="00B322A8">
              <w:t>29.75</w:t>
            </w:r>
          </w:p>
        </w:tc>
        <w:tc>
          <w:tcPr>
            <w:tcW w:w="873" w:type="dxa"/>
            <w:noWrap/>
            <w:hideMark/>
          </w:tcPr>
          <w:p w14:paraId="02F50982" w14:textId="77777777" w:rsidR="007748F0" w:rsidRPr="00B322A8" w:rsidRDefault="007748F0" w:rsidP="00873D42">
            <w:pPr>
              <w:pStyle w:val="TAL"/>
              <w:keepNext w:val="0"/>
            </w:pPr>
            <w:r w:rsidRPr="00B322A8">
              <w:t>86.71</w:t>
            </w:r>
          </w:p>
        </w:tc>
      </w:tr>
      <w:tr w:rsidR="007748F0" w:rsidRPr="00B322A8" w14:paraId="65D62A6A" w14:textId="77777777" w:rsidTr="00873D42">
        <w:trPr>
          <w:trHeight w:val="300"/>
        </w:trPr>
        <w:tc>
          <w:tcPr>
            <w:tcW w:w="1267" w:type="dxa"/>
            <w:noWrap/>
            <w:hideMark/>
          </w:tcPr>
          <w:p w14:paraId="2FC67A45" w14:textId="77777777" w:rsidR="007748F0" w:rsidRPr="00B322A8" w:rsidRDefault="007748F0" w:rsidP="00873D42">
            <w:pPr>
              <w:pStyle w:val="TAL"/>
              <w:keepNext w:val="0"/>
            </w:pPr>
            <w:r w:rsidRPr="00B322A8">
              <w:t>13</w:t>
            </w:r>
          </w:p>
        </w:tc>
        <w:tc>
          <w:tcPr>
            <w:tcW w:w="1100" w:type="dxa"/>
            <w:noWrap/>
            <w:hideMark/>
          </w:tcPr>
          <w:p w14:paraId="6C4D7C16" w14:textId="77777777" w:rsidR="007748F0" w:rsidRPr="00B322A8" w:rsidRDefault="007748F0" w:rsidP="00873D42">
            <w:pPr>
              <w:pStyle w:val="TAL"/>
              <w:keepNext w:val="0"/>
            </w:pPr>
            <w:r w:rsidRPr="00B322A8">
              <w:t>-28.03</w:t>
            </w:r>
          </w:p>
        </w:tc>
        <w:tc>
          <w:tcPr>
            <w:tcW w:w="2107" w:type="dxa"/>
            <w:noWrap/>
            <w:hideMark/>
          </w:tcPr>
          <w:p w14:paraId="739E3BB8" w14:textId="77777777" w:rsidR="007748F0" w:rsidRPr="00B322A8" w:rsidRDefault="007748F0" w:rsidP="00873D42">
            <w:pPr>
              <w:pStyle w:val="TAL"/>
              <w:keepNext w:val="0"/>
            </w:pPr>
            <w:r w:rsidRPr="00B322A8">
              <w:t>1178</w:t>
            </w:r>
          </w:p>
        </w:tc>
        <w:tc>
          <w:tcPr>
            <w:tcW w:w="2082" w:type="dxa"/>
            <w:noWrap/>
            <w:hideMark/>
          </w:tcPr>
          <w:p w14:paraId="1865F90F" w14:textId="77777777" w:rsidR="007748F0" w:rsidRPr="00B322A8" w:rsidRDefault="007748F0" w:rsidP="00873D42">
            <w:pPr>
              <w:pStyle w:val="TAL"/>
              <w:keepNext w:val="0"/>
            </w:pPr>
            <w:r w:rsidRPr="00B322A8">
              <w:t>-164.36</w:t>
            </w:r>
          </w:p>
        </w:tc>
        <w:tc>
          <w:tcPr>
            <w:tcW w:w="1058" w:type="dxa"/>
            <w:noWrap/>
            <w:hideMark/>
          </w:tcPr>
          <w:p w14:paraId="1B1067A1" w14:textId="77777777" w:rsidR="007748F0" w:rsidRPr="00B322A8" w:rsidRDefault="007748F0" w:rsidP="00873D42">
            <w:pPr>
              <w:pStyle w:val="TAL"/>
              <w:keepNext w:val="0"/>
            </w:pPr>
            <w:r w:rsidRPr="00B322A8">
              <w:t>86.89</w:t>
            </w:r>
          </w:p>
        </w:tc>
        <w:tc>
          <w:tcPr>
            <w:tcW w:w="873" w:type="dxa"/>
            <w:noWrap/>
            <w:hideMark/>
          </w:tcPr>
          <w:p w14:paraId="5F644149" w14:textId="77777777" w:rsidR="007748F0" w:rsidRPr="00B322A8" w:rsidRDefault="007748F0" w:rsidP="00873D42">
            <w:pPr>
              <w:pStyle w:val="TAL"/>
              <w:keepNext w:val="0"/>
            </w:pPr>
            <w:r w:rsidRPr="00B322A8">
              <w:t>29.75</w:t>
            </w:r>
          </w:p>
        </w:tc>
        <w:tc>
          <w:tcPr>
            <w:tcW w:w="873" w:type="dxa"/>
            <w:noWrap/>
            <w:hideMark/>
          </w:tcPr>
          <w:p w14:paraId="24297765" w14:textId="77777777" w:rsidR="007748F0" w:rsidRPr="00B322A8" w:rsidRDefault="007748F0" w:rsidP="00873D42">
            <w:pPr>
              <w:pStyle w:val="TAL"/>
              <w:keepNext w:val="0"/>
            </w:pPr>
            <w:r w:rsidRPr="00B322A8">
              <w:t>89.06</w:t>
            </w:r>
          </w:p>
        </w:tc>
      </w:tr>
      <w:tr w:rsidR="007748F0" w:rsidRPr="00B322A8" w14:paraId="57655A56" w14:textId="77777777" w:rsidTr="00873D42">
        <w:trPr>
          <w:trHeight w:val="300"/>
        </w:trPr>
        <w:tc>
          <w:tcPr>
            <w:tcW w:w="1267" w:type="dxa"/>
            <w:noWrap/>
            <w:hideMark/>
          </w:tcPr>
          <w:p w14:paraId="642624B5" w14:textId="77777777" w:rsidR="007748F0" w:rsidRPr="00B322A8" w:rsidRDefault="007748F0" w:rsidP="00873D42">
            <w:pPr>
              <w:pStyle w:val="TAL"/>
              <w:keepNext w:val="0"/>
            </w:pPr>
            <w:r w:rsidRPr="00B322A8">
              <w:t>Ini. delay [ns]</w:t>
            </w:r>
          </w:p>
        </w:tc>
        <w:tc>
          <w:tcPr>
            <w:tcW w:w="1100" w:type="dxa"/>
            <w:noWrap/>
            <w:hideMark/>
          </w:tcPr>
          <w:p w14:paraId="265B2BCA" w14:textId="77777777" w:rsidR="007748F0" w:rsidRPr="00B322A8" w:rsidRDefault="007748F0" w:rsidP="00873D42">
            <w:pPr>
              <w:pStyle w:val="TAL"/>
              <w:keepNext w:val="0"/>
            </w:pPr>
            <w:r w:rsidRPr="00B322A8">
              <w:t>XPR [dB]</w:t>
            </w:r>
          </w:p>
        </w:tc>
        <w:tc>
          <w:tcPr>
            <w:tcW w:w="2107" w:type="dxa"/>
            <w:noWrap/>
            <w:hideMark/>
          </w:tcPr>
          <w:p w14:paraId="12ABBDC6" w14:textId="77777777" w:rsidR="007748F0" w:rsidRPr="00B322A8" w:rsidRDefault="007748F0" w:rsidP="00873D42">
            <w:pPr>
              <w:pStyle w:val="TAL"/>
              <w:keepNext w:val="0"/>
            </w:pPr>
            <w:r w:rsidRPr="00B322A8">
              <w:t>PL [dB]</w:t>
            </w:r>
          </w:p>
        </w:tc>
        <w:tc>
          <w:tcPr>
            <w:tcW w:w="2082" w:type="dxa"/>
            <w:noWrap/>
            <w:hideMark/>
          </w:tcPr>
          <w:p w14:paraId="619C2327" w14:textId="77777777" w:rsidR="007748F0" w:rsidRPr="00B322A8" w:rsidRDefault="007748F0" w:rsidP="00873D42">
            <w:pPr>
              <w:pStyle w:val="TAL"/>
              <w:keepNext w:val="0"/>
            </w:pPr>
            <w:r w:rsidRPr="00B322A8">
              <w:t>ZoA [°]</w:t>
            </w:r>
          </w:p>
        </w:tc>
        <w:tc>
          <w:tcPr>
            <w:tcW w:w="1058" w:type="dxa"/>
            <w:noWrap/>
            <w:hideMark/>
          </w:tcPr>
          <w:p w14:paraId="3DFD8149" w14:textId="77777777" w:rsidR="007748F0" w:rsidRPr="00B322A8" w:rsidRDefault="007748F0" w:rsidP="00873D42">
            <w:pPr>
              <w:pStyle w:val="TAL"/>
              <w:keepNext w:val="0"/>
            </w:pPr>
            <w:r w:rsidRPr="00B322A8">
              <w:t>ASD [°]</w:t>
            </w:r>
          </w:p>
        </w:tc>
        <w:tc>
          <w:tcPr>
            <w:tcW w:w="873" w:type="dxa"/>
            <w:noWrap/>
            <w:hideMark/>
          </w:tcPr>
          <w:p w14:paraId="4155997F" w14:textId="77777777" w:rsidR="007748F0" w:rsidRPr="00B322A8" w:rsidRDefault="007748F0" w:rsidP="00873D42">
            <w:pPr>
              <w:pStyle w:val="TAL"/>
              <w:keepNext w:val="0"/>
            </w:pPr>
            <w:r w:rsidRPr="00B322A8">
              <w:t>ZSA [°]</w:t>
            </w:r>
          </w:p>
        </w:tc>
        <w:tc>
          <w:tcPr>
            <w:tcW w:w="873" w:type="dxa"/>
            <w:noWrap/>
            <w:hideMark/>
          </w:tcPr>
          <w:p w14:paraId="0BEE7E06" w14:textId="77777777" w:rsidR="007748F0" w:rsidRPr="00B322A8" w:rsidRDefault="007748F0" w:rsidP="00873D42">
            <w:pPr>
              <w:pStyle w:val="TAL"/>
              <w:keepNext w:val="0"/>
            </w:pPr>
            <w:r w:rsidRPr="00B322A8">
              <w:t>ZSD [°]</w:t>
            </w:r>
          </w:p>
        </w:tc>
      </w:tr>
      <w:tr w:rsidR="007748F0" w:rsidRPr="00B322A8" w14:paraId="336C5B54" w14:textId="77777777" w:rsidTr="00873D42">
        <w:trPr>
          <w:trHeight w:val="300"/>
        </w:trPr>
        <w:tc>
          <w:tcPr>
            <w:tcW w:w="1267" w:type="dxa"/>
            <w:noWrap/>
            <w:hideMark/>
          </w:tcPr>
          <w:p w14:paraId="66476AE2" w14:textId="77777777" w:rsidR="007748F0" w:rsidRPr="00B322A8" w:rsidRDefault="007748F0" w:rsidP="00873D42">
            <w:pPr>
              <w:pStyle w:val="TAL"/>
              <w:keepNext w:val="0"/>
            </w:pPr>
            <w:r w:rsidRPr="00B322A8">
              <w:t>1247</w:t>
            </w:r>
          </w:p>
        </w:tc>
        <w:tc>
          <w:tcPr>
            <w:tcW w:w="1100" w:type="dxa"/>
            <w:noWrap/>
            <w:hideMark/>
          </w:tcPr>
          <w:p w14:paraId="5CDC518B" w14:textId="77777777" w:rsidR="007748F0" w:rsidRPr="00B322A8" w:rsidRDefault="007748F0" w:rsidP="00873D42">
            <w:pPr>
              <w:pStyle w:val="TAL"/>
              <w:keepNext w:val="0"/>
            </w:pPr>
            <w:r w:rsidRPr="00B322A8">
              <w:t>11</w:t>
            </w:r>
          </w:p>
        </w:tc>
        <w:tc>
          <w:tcPr>
            <w:tcW w:w="2107" w:type="dxa"/>
            <w:noWrap/>
            <w:hideMark/>
          </w:tcPr>
          <w:p w14:paraId="0B311B7D" w14:textId="77777777" w:rsidR="007748F0" w:rsidRPr="00B322A8" w:rsidRDefault="007748F0" w:rsidP="00873D42">
            <w:pPr>
              <w:pStyle w:val="TAL"/>
              <w:keepNext w:val="0"/>
            </w:pPr>
            <w:r w:rsidRPr="00B322A8">
              <w:t>92.38</w:t>
            </w:r>
          </w:p>
        </w:tc>
        <w:tc>
          <w:tcPr>
            <w:tcW w:w="2082" w:type="dxa"/>
            <w:noWrap/>
            <w:hideMark/>
          </w:tcPr>
          <w:p w14:paraId="75F843A7" w14:textId="77777777" w:rsidR="007748F0" w:rsidRPr="00B322A8" w:rsidRDefault="007748F0" w:rsidP="00873D42">
            <w:pPr>
              <w:pStyle w:val="TAL"/>
              <w:keepNext w:val="0"/>
            </w:pPr>
            <w:r w:rsidRPr="00B322A8">
              <w:t>90</w:t>
            </w:r>
          </w:p>
        </w:tc>
        <w:tc>
          <w:tcPr>
            <w:tcW w:w="1058" w:type="dxa"/>
            <w:noWrap/>
            <w:hideMark/>
          </w:tcPr>
          <w:p w14:paraId="5048552E" w14:textId="77777777" w:rsidR="007748F0" w:rsidRPr="00B322A8" w:rsidRDefault="007748F0" w:rsidP="00873D42">
            <w:pPr>
              <w:pStyle w:val="TAL"/>
              <w:keepNext w:val="0"/>
            </w:pPr>
            <w:r w:rsidRPr="00B322A8">
              <w:t>4.47</w:t>
            </w:r>
          </w:p>
        </w:tc>
        <w:tc>
          <w:tcPr>
            <w:tcW w:w="873" w:type="dxa"/>
            <w:noWrap/>
            <w:hideMark/>
          </w:tcPr>
          <w:p w14:paraId="01F894C4" w14:textId="77777777" w:rsidR="007748F0" w:rsidRPr="00B322A8" w:rsidRDefault="007748F0" w:rsidP="00873D42">
            <w:pPr>
              <w:pStyle w:val="TAL"/>
              <w:keepNext w:val="0"/>
            </w:pPr>
            <w:r w:rsidRPr="00B322A8">
              <w:t>0</w:t>
            </w:r>
          </w:p>
        </w:tc>
        <w:tc>
          <w:tcPr>
            <w:tcW w:w="873" w:type="dxa"/>
            <w:noWrap/>
            <w:hideMark/>
          </w:tcPr>
          <w:p w14:paraId="386FC885" w14:textId="77777777" w:rsidR="007748F0" w:rsidRPr="00B322A8" w:rsidRDefault="007748F0" w:rsidP="00873D42">
            <w:pPr>
              <w:pStyle w:val="TAL"/>
              <w:keepNext w:val="0"/>
            </w:pPr>
            <w:r w:rsidRPr="00B322A8">
              <w:t>1.14</w:t>
            </w:r>
          </w:p>
        </w:tc>
      </w:tr>
      <w:tr w:rsidR="007748F0" w:rsidRPr="00B322A8" w14:paraId="2F52B88C" w14:textId="77777777" w:rsidTr="00873D42">
        <w:trPr>
          <w:trHeight w:val="300"/>
        </w:trPr>
        <w:tc>
          <w:tcPr>
            <w:tcW w:w="1267" w:type="dxa"/>
            <w:noWrap/>
            <w:hideMark/>
          </w:tcPr>
          <w:p w14:paraId="5EF87B28" w14:textId="77777777" w:rsidR="007748F0" w:rsidRPr="00B322A8" w:rsidRDefault="007748F0" w:rsidP="00873D42">
            <w:pPr>
              <w:pStyle w:val="TAL"/>
              <w:keepNext w:val="0"/>
            </w:pPr>
            <w:r w:rsidRPr="00B322A8">
              <w:t>UE speed [m/s]</w:t>
            </w:r>
          </w:p>
        </w:tc>
        <w:tc>
          <w:tcPr>
            <w:tcW w:w="1100" w:type="dxa"/>
            <w:noWrap/>
            <w:hideMark/>
          </w:tcPr>
          <w:p w14:paraId="7D999EF8" w14:textId="77777777" w:rsidR="007748F0" w:rsidRPr="00B322A8" w:rsidRDefault="007748F0" w:rsidP="00873D42">
            <w:pPr>
              <w:pStyle w:val="TAL"/>
              <w:keepNext w:val="0"/>
            </w:pPr>
            <w:r w:rsidRPr="00B322A8">
              <w:t>UE DoT Az [°]</w:t>
            </w:r>
          </w:p>
        </w:tc>
        <w:tc>
          <w:tcPr>
            <w:tcW w:w="2107" w:type="dxa"/>
            <w:noWrap/>
            <w:hideMark/>
          </w:tcPr>
          <w:p w14:paraId="09749073" w14:textId="77777777" w:rsidR="007748F0" w:rsidRPr="00B322A8" w:rsidRDefault="007748F0" w:rsidP="00873D42">
            <w:pPr>
              <w:pStyle w:val="TAL"/>
              <w:keepNext w:val="0"/>
            </w:pPr>
            <w:r w:rsidRPr="00B322A8">
              <w:t>UE coordinates (x,y,z) [m]</w:t>
            </w:r>
          </w:p>
        </w:tc>
        <w:tc>
          <w:tcPr>
            <w:tcW w:w="2082" w:type="dxa"/>
            <w:noWrap/>
            <w:hideMark/>
          </w:tcPr>
          <w:p w14:paraId="57D64519" w14:textId="77777777" w:rsidR="007748F0" w:rsidRPr="00B322A8" w:rsidRDefault="007748F0" w:rsidP="00873D42">
            <w:pPr>
              <w:pStyle w:val="TAL"/>
              <w:keepNext w:val="0"/>
            </w:pPr>
            <w:r w:rsidRPr="00B322A8">
              <w:t>BS coordinates (x,y,z) [m]</w:t>
            </w:r>
          </w:p>
        </w:tc>
        <w:tc>
          <w:tcPr>
            <w:tcW w:w="1058" w:type="dxa"/>
            <w:noWrap/>
            <w:hideMark/>
          </w:tcPr>
          <w:p w14:paraId="5225A832" w14:textId="77777777" w:rsidR="007748F0" w:rsidRPr="00B322A8" w:rsidRDefault="007748F0" w:rsidP="00873D42">
            <w:pPr>
              <w:pStyle w:val="TAL"/>
              <w:keepNext w:val="0"/>
            </w:pPr>
            <w:r w:rsidRPr="00B322A8">
              <w:t>K-factor [dB]</w:t>
            </w:r>
          </w:p>
        </w:tc>
        <w:tc>
          <w:tcPr>
            <w:tcW w:w="873" w:type="dxa"/>
            <w:noWrap/>
            <w:hideMark/>
          </w:tcPr>
          <w:p w14:paraId="09B27762" w14:textId="77777777" w:rsidR="007748F0" w:rsidRPr="00B322A8" w:rsidRDefault="007748F0" w:rsidP="00873D42">
            <w:pPr>
              <w:pStyle w:val="TAL"/>
              <w:keepNext w:val="0"/>
            </w:pPr>
            <w:r w:rsidRPr="00B322A8">
              <w:t xml:space="preserve"> </w:t>
            </w:r>
          </w:p>
        </w:tc>
        <w:tc>
          <w:tcPr>
            <w:tcW w:w="873" w:type="dxa"/>
            <w:noWrap/>
            <w:hideMark/>
          </w:tcPr>
          <w:p w14:paraId="1E9AAFB0" w14:textId="77777777" w:rsidR="007748F0" w:rsidRPr="00B322A8" w:rsidRDefault="007748F0" w:rsidP="00873D42">
            <w:pPr>
              <w:pStyle w:val="TAL"/>
              <w:keepNext w:val="0"/>
            </w:pPr>
          </w:p>
        </w:tc>
      </w:tr>
      <w:tr w:rsidR="007748F0" w:rsidRPr="00B322A8" w14:paraId="335BC6E7" w14:textId="77777777" w:rsidTr="00873D42">
        <w:trPr>
          <w:trHeight w:val="300"/>
        </w:trPr>
        <w:tc>
          <w:tcPr>
            <w:tcW w:w="1267" w:type="dxa"/>
            <w:noWrap/>
            <w:hideMark/>
          </w:tcPr>
          <w:p w14:paraId="137EA2E3" w14:textId="77777777" w:rsidR="007748F0" w:rsidRPr="00B322A8" w:rsidRDefault="007748F0" w:rsidP="00873D42">
            <w:pPr>
              <w:pStyle w:val="TAL"/>
              <w:keepNext w:val="0"/>
            </w:pPr>
            <w:r w:rsidRPr="00B322A8">
              <w:t>8.33</w:t>
            </w:r>
          </w:p>
        </w:tc>
        <w:tc>
          <w:tcPr>
            <w:tcW w:w="1100" w:type="dxa"/>
            <w:noWrap/>
            <w:hideMark/>
          </w:tcPr>
          <w:p w14:paraId="7C3B91A3" w14:textId="77777777" w:rsidR="007748F0" w:rsidRPr="00B322A8" w:rsidRDefault="007748F0" w:rsidP="00873D42">
            <w:pPr>
              <w:pStyle w:val="TAL"/>
              <w:keepNext w:val="0"/>
            </w:pPr>
            <w:r w:rsidRPr="00B322A8">
              <w:t>112.77</w:t>
            </w:r>
          </w:p>
        </w:tc>
        <w:tc>
          <w:tcPr>
            <w:tcW w:w="2107" w:type="dxa"/>
            <w:noWrap/>
            <w:hideMark/>
          </w:tcPr>
          <w:p w14:paraId="144F1CBE" w14:textId="77777777" w:rsidR="007748F0" w:rsidRPr="00B322A8" w:rsidRDefault="007748F0" w:rsidP="00873D42">
            <w:pPr>
              <w:pStyle w:val="TAL"/>
              <w:keepNext w:val="0"/>
            </w:pPr>
            <w:r w:rsidRPr="00B322A8">
              <w:t>(355.11,114.39,1.5)</w:t>
            </w:r>
          </w:p>
        </w:tc>
        <w:tc>
          <w:tcPr>
            <w:tcW w:w="2082" w:type="dxa"/>
            <w:noWrap/>
            <w:hideMark/>
          </w:tcPr>
          <w:p w14:paraId="3A0E68AF" w14:textId="77777777" w:rsidR="007748F0" w:rsidRPr="00B322A8" w:rsidRDefault="007748F0" w:rsidP="00873D42">
            <w:pPr>
              <w:pStyle w:val="TAL"/>
              <w:keepNext w:val="0"/>
            </w:pPr>
            <w:r w:rsidRPr="00B322A8">
              <w:t>(0,0,25)</w:t>
            </w:r>
          </w:p>
        </w:tc>
        <w:tc>
          <w:tcPr>
            <w:tcW w:w="1058" w:type="dxa"/>
            <w:noWrap/>
            <w:hideMark/>
          </w:tcPr>
          <w:p w14:paraId="55D2DC3D" w14:textId="77777777" w:rsidR="007748F0" w:rsidRPr="00B322A8" w:rsidRDefault="007748F0" w:rsidP="00873D42">
            <w:pPr>
              <w:pStyle w:val="TAL"/>
              <w:keepNext w:val="0"/>
            </w:pPr>
            <w:r w:rsidRPr="00B322A8">
              <w:t>9</w:t>
            </w:r>
          </w:p>
        </w:tc>
        <w:tc>
          <w:tcPr>
            <w:tcW w:w="873" w:type="dxa"/>
            <w:noWrap/>
            <w:hideMark/>
          </w:tcPr>
          <w:p w14:paraId="1557E1C3" w14:textId="77777777" w:rsidR="007748F0" w:rsidRPr="00B322A8" w:rsidRDefault="007748F0" w:rsidP="00873D42">
            <w:pPr>
              <w:pStyle w:val="TAL"/>
              <w:keepNext w:val="0"/>
            </w:pPr>
          </w:p>
        </w:tc>
        <w:tc>
          <w:tcPr>
            <w:tcW w:w="873" w:type="dxa"/>
            <w:noWrap/>
            <w:hideMark/>
          </w:tcPr>
          <w:p w14:paraId="677CA1E5" w14:textId="77777777" w:rsidR="007748F0" w:rsidRPr="00B322A8" w:rsidRDefault="007748F0" w:rsidP="00873D42">
            <w:pPr>
              <w:pStyle w:val="TAL"/>
              <w:keepNext w:val="0"/>
            </w:pPr>
          </w:p>
        </w:tc>
      </w:tr>
      <w:tr w:rsidR="007748F0" w:rsidRPr="00B322A8" w14:paraId="28C2E609" w14:textId="77777777" w:rsidTr="00873D42">
        <w:trPr>
          <w:trHeight w:val="300"/>
        </w:trPr>
        <w:tc>
          <w:tcPr>
            <w:tcW w:w="1267" w:type="dxa"/>
            <w:noWrap/>
            <w:hideMark/>
          </w:tcPr>
          <w:p w14:paraId="62EA574B" w14:textId="77777777" w:rsidR="007748F0" w:rsidRPr="00B322A8" w:rsidRDefault="007748F0" w:rsidP="00873D42">
            <w:pPr>
              <w:pStyle w:val="TAL"/>
              <w:keepNext w:val="0"/>
            </w:pPr>
          </w:p>
        </w:tc>
        <w:tc>
          <w:tcPr>
            <w:tcW w:w="1100" w:type="dxa"/>
            <w:noWrap/>
            <w:hideMark/>
          </w:tcPr>
          <w:p w14:paraId="5323CE1C" w14:textId="77777777" w:rsidR="007748F0" w:rsidRPr="00B322A8" w:rsidRDefault="007748F0" w:rsidP="00873D42">
            <w:pPr>
              <w:pStyle w:val="TAL"/>
              <w:keepNext w:val="0"/>
            </w:pPr>
          </w:p>
        </w:tc>
        <w:tc>
          <w:tcPr>
            <w:tcW w:w="2107" w:type="dxa"/>
            <w:noWrap/>
            <w:hideMark/>
          </w:tcPr>
          <w:p w14:paraId="1FA6D74C" w14:textId="77777777" w:rsidR="007748F0" w:rsidRPr="00B322A8" w:rsidRDefault="007748F0" w:rsidP="00873D42">
            <w:pPr>
              <w:pStyle w:val="TAL"/>
              <w:keepNext w:val="0"/>
            </w:pPr>
          </w:p>
        </w:tc>
        <w:tc>
          <w:tcPr>
            <w:tcW w:w="2082" w:type="dxa"/>
            <w:noWrap/>
            <w:hideMark/>
          </w:tcPr>
          <w:p w14:paraId="5E9E5141" w14:textId="77777777" w:rsidR="007748F0" w:rsidRPr="00B322A8" w:rsidRDefault="007748F0" w:rsidP="00873D42">
            <w:pPr>
              <w:pStyle w:val="TAL"/>
              <w:keepNext w:val="0"/>
            </w:pPr>
          </w:p>
        </w:tc>
        <w:tc>
          <w:tcPr>
            <w:tcW w:w="1058" w:type="dxa"/>
            <w:noWrap/>
            <w:hideMark/>
          </w:tcPr>
          <w:p w14:paraId="7AA011DC" w14:textId="77777777" w:rsidR="007748F0" w:rsidRPr="00B322A8" w:rsidRDefault="007748F0" w:rsidP="00873D42">
            <w:pPr>
              <w:pStyle w:val="TAL"/>
              <w:keepNext w:val="0"/>
            </w:pPr>
          </w:p>
        </w:tc>
        <w:tc>
          <w:tcPr>
            <w:tcW w:w="873" w:type="dxa"/>
            <w:noWrap/>
            <w:hideMark/>
          </w:tcPr>
          <w:p w14:paraId="69DA30A9" w14:textId="77777777" w:rsidR="007748F0" w:rsidRPr="00B322A8" w:rsidRDefault="007748F0" w:rsidP="00873D42">
            <w:pPr>
              <w:pStyle w:val="TAL"/>
              <w:keepNext w:val="0"/>
            </w:pPr>
          </w:p>
        </w:tc>
        <w:tc>
          <w:tcPr>
            <w:tcW w:w="873" w:type="dxa"/>
            <w:noWrap/>
            <w:hideMark/>
          </w:tcPr>
          <w:p w14:paraId="7289BA74" w14:textId="77777777" w:rsidR="007748F0" w:rsidRPr="00B322A8" w:rsidRDefault="007748F0" w:rsidP="00873D42">
            <w:pPr>
              <w:pStyle w:val="TAL"/>
              <w:keepNext w:val="0"/>
            </w:pPr>
          </w:p>
        </w:tc>
      </w:tr>
      <w:tr w:rsidR="007748F0" w:rsidRPr="00B322A8" w14:paraId="7C193C61" w14:textId="77777777" w:rsidTr="00873D42">
        <w:trPr>
          <w:trHeight w:val="300"/>
        </w:trPr>
        <w:tc>
          <w:tcPr>
            <w:tcW w:w="1267" w:type="dxa"/>
            <w:shd w:val="clear" w:color="auto" w:fill="EDEDED" w:themeFill="accent3" w:themeFillTint="33"/>
            <w:noWrap/>
            <w:hideMark/>
          </w:tcPr>
          <w:p w14:paraId="57FF9E5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6A5CDB"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7F78EA96" w14:textId="77777777" w:rsidR="007748F0" w:rsidRPr="00B322A8" w:rsidRDefault="007748F0" w:rsidP="00873D42">
            <w:pPr>
              <w:pStyle w:val="TAL"/>
              <w:keepNext w:val="0"/>
            </w:pPr>
          </w:p>
        </w:tc>
        <w:tc>
          <w:tcPr>
            <w:tcW w:w="2082" w:type="dxa"/>
            <w:shd w:val="clear" w:color="auto" w:fill="EDEDED" w:themeFill="accent3" w:themeFillTint="33"/>
            <w:noWrap/>
            <w:hideMark/>
          </w:tcPr>
          <w:p w14:paraId="5CCC8310" w14:textId="77777777" w:rsidR="007748F0" w:rsidRPr="00B322A8" w:rsidRDefault="007748F0" w:rsidP="00873D42">
            <w:pPr>
              <w:pStyle w:val="TAL"/>
              <w:keepNext w:val="0"/>
            </w:pPr>
          </w:p>
        </w:tc>
        <w:tc>
          <w:tcPr>
            <w:tcW w:w="1058" w:type="dxa"/>
            <w:shd w:val="clear" w:color="auto" w:fill="EDEDED" w:themeFill="accent3" w:themeFillTint="33"/>
            <w:noWrap/>
            <w:hideMark/>
          </w:tcPr>
          <w:p w14:paraId="2CCCDF58" w14:textId="77777777" w:rsidR="007748F0" w:rsidRPr="00B322A8" w:rsidRDefault="007748F0" w:rsidP="00873D42">
            <w:pPr>
              <w:pStyle w:val="TAL"/>
              <w:keepNext w:val="0"/>
            </w:pPr>
          </w:p>
        </w:tc>
        <w:tc>
          <w:tcPr>
            <w:tcW w:w="873" w:type="dxa"/>
            <w:shd w:val="clear" w:color="auto" w:fill="EDEDED" w:themeFill="accent3" w:themeFillTint="33"/>
            <w:noWrap/>
            <w:hideMark/>
          </w:tcPr>
          <w:p w14:paraId="4AA10756" w14:textId="77777777" w:rsidR="007748F0" w:rsidRPr="00B322A8" w:rsidRDefault="007748F0" w:rsidP="00873D42">
            <w:pPr>
              <w:pStyle w:val="TAL"/>
              <w:keepNext w:val="0"/>
            </w:pPr>
          </w:p>
        </w:tc>
        <w:tc>
          <w:tcPr>
            <w:tcW w:w="873" w:type="dxa"/>
            <w:shd w:val="clear" w:color="auto" w:fill="EDEDED" w:themeFill="accent3" w:themeFillTint="33"/>
            <w:noWrap/>
            <w:hideMark/>
          </w:tcPr>
          <w:p w14:paraId="1EA35C50" w14:textId="77777777" w:rsidR="007748F0" w:rsidRPr="00B322A8" w:rsidRDefault="007748F0" w:rsidP="00873D42">
            <w:pPr>
              <w:pStyle w:val="TAL"/>
              <w:keepNext w:val="0"/>
            </w:pPr>
          </w:p>
        </w:tc>
      </w:tr>
      <w:tr w:rsidR="007748F0" w:rsidRPr="00B322A8" w14:paraId="0198AA5B" w14:textId="77777777" w:rsidTr="00873D42">
        <w:trPr>
          <w:trHeight w:val="300"/>
        </w:trPr>
        <w:tc>
          <w:tcPr>
            <w:tcW w:w="1267" w:type="dxa"/>
            <w:noWrap/>
            <w:hideMark/>
          </w:tcPr>
          <w:p w14:paraId="6F2E54D7" w14:textId="77777777" w:rsidR="007748F0" w:rsidRPr="00B322A8" w:rsidRDefault="007748F0" w:rsidP="00873D42">
            <w:pPr>
              <w:pStyle w:val="TAL"/>
              <w:keepNext w:val="0"/>
            </w:pPr>
            <w:r w:rsidRPr="00B322A8">
              <w:t>Cluster#</w:t>
            </w:r>
          </w:p>
        </w:tc>
        <w:tc>
          <w:tcPr>
            <w:tcW w:w="1100" w:type="dxa"/>
            <w:noWrap/>
            <w:hideMark/>
          </w:tcPr>
          <w:p w14:paraId="5F79A2D5" w14:textId="77777777" w:rsidR="007748F0" w:rsidRPr="00B322A8" w:rsidRDefault="007748F0" w:rsidP="00873D42">
            <w:pPr>
              <w:pStyle w:val="TAL"/>
              <w:keepNext w:val="0"/>
            </w:pPr>
            <w:r w:rsidRPr="00B322A8">
              <w:t>Power [dB]</w:t>
            </w:r>
          </w:p>
        </w:tc>
        <w:tc>
          <w:tcPr>
            <w:tcW w:w="2107" w:type="dxa"/>
            <w:noWrap/>
            <w:hideMark/>
          </w:tcPr>
          <w:p w14:paraId="5868A06A" w14:textId="77777777" w:rsidR="007748F0" w:rsidRPr="00B322A8" w:rsidRDefault="007748F0" w:rsidP="00873D42">
            <w:pPr>
              <w:pStyle w:val="TAL"/>
              <w:keepNext w:val="0"/>
            </w:pPr>
            <w:r w:rsidRPr="00B322A8">
              <w:t>Excess delay [ns]</w:t>
            </w:r>
          </w:p>
        </w:tc>
        <w:tc>
          <w:tcPr>
            <w:tcW w:w="2082" w:type="dxa"/>
            <w:noWrap/>
            <w:hideMark/>
          </w:tcPr>
          <w:p w14:paraId="40DEF6F2" w14:textId="77777777" w:rsidR="007748F0" w:rsidRPr="00B322A8" w:rsidRDefault="007748F0" w:rsidP="00873D42">
            <w:pPr>
              <w:pStyle w:val="TAL"/>
              <w:keepNext w:val="0"/>
            </w:pPr>
            <w:r w:rsidRPr="00B322A8">
              <w:t>AoA [°]</w:t>
            </w:r>
          </w:p>
        </w:tc>
        <w:tc>
          <w:tcPr>
            <w:tcW w:w="1058" w:type="dxa"/>
            <w:noWrap/>
            <w:hideMark/>
          </w:tcPr>
          <w:p w14:paraId="44B48618" w14:textId="77777777" w:rsidR="007748F0" w:rsidRPr="00B322A8" w:rsidRDefault="007748F0" w:rsidP="00873D42">
            <w:pPr>
              <w:pStyle w:val="TAL"/>
              <w:keepNext w:val="0"/>
            </w:pPr>
            <w:r w:rsidRPr="00B322A8">
              <w:t>AoD [°]</w:t>
            </w:r>
          </w:p>
        </w:tc>
        <w:tc>
          <w:tcPr>
            <w:tcW w:w="873" w:type="dxa"/>
            <w:noWrap/>
            <w:hideMark/>
          </w:tcPr>
          <w:p w14:paraId="5C891AF0" w14:textId="77777777" w:rsidR="007748F0" w:rsidRPr="00B322A8" w:rsidRDefault="007748F0" w:rsidP="00873D42">
            <w:pPr>
              <w:pStyle w:val="TAL"/>
              <w:keepNext w:val="0"/>
            </w:pPr>
            <w:r w:rsidRPr="00B322A8">
              <w:t>ASA [°]</w:t>
            </w:r>
          </w:p>
        </w:tc>
        <w:tc>
          <w:tcPr>
            <w:tcW w:w="873" w:type="dxa"/>
            <w:noWrap/>
            <w:hideMark/>
          </w:tcPr>
          <w:p w14:paraId="12DB4953" w14:textId="77777777" w:rsidR="007748F0" w:rsidRPr="00B322A8" w:rsidRDefault="007748F0" w:rsidP="00873D42">
            <w:pPr>
              <w:pStyle w:val="TAL"/>
              <w:keepNext w:val="0"/>
            </w:pPr>
            <w:r w:rsidRPr="00B322A8">
              <w:t>ZoD [°]</w:t>
            </w:r>
          </w:p>
        </w:tc>
      </w:tr>
      <w:tr w:rsidR="007748F0" w:rsidRPr="00B322A8" w14:paraId="435705CF" w14:textId="77777777" w:rsidTr="00873D42">
        <w:trPr>
          <w:trHeight w:val="300"/>
        </w:trPr>
        <w:tc>
          <w:tcPr>
            <w:tcW w:w="1267" w:type="dxa"/>
            <w:noWrap/>
            <w:hideMark/>
          </w:tcPr>
          <w:p w14:paraId="58CC172F" w14:textId="77777777" w:rsidR="007748F0" w:rsidRPr="00B322A8" w:rsidRDefault="007748F0" w:rsidP="00873D42">
            <w:pPr>
              <w:pStyle w:val="TAL"/>
              <w:keepNext w:val="0"/>
            </w:pPr>
            <w:r w:rsidRPr="00B322A8">
              <w:t>1</w:t>
            </w:r>
          </w:p>
        </w:tc>
        <w:tc>
          <w:tcPr>
            <w:tcW w:w="1100" w:type="dxa"/>
            <w:noWrap/>
            <w:hideMark/>
          </w:tcPr>
          <w:p w14:paraId="28A253C6" w14:textId="77777777" w:rsidR="007748F0" w:rsidRPr="00B322A8" w:rsidRDefault="007748F0" w:rsidP="00873D42">
            <w:pPr>
              <w:pStyle w:val="TAL"/>
              <w:keepNext w:val="0"/>
            </w:pPr>
            <w:r w:rsidRPr="00B322A8">
              <w:t>-12.09</w:t>
            </w:r>
          </w:p>
        </w:tc>
        <w:tc>
          <w:tcPr>
            <w:tcW w:w="2107" w:type="dxa"/>
            <w:noWrap/>
            <w:hideMark/>
          </w:tcPr>
          <w:p w14:paraId="76748EDF" w14:textId="77777777" w:rsidR="007748F0" w:rsidRPr="00B322A8" w:rsidRDefault="007748F0" w:rsidP="00873D42">
            <w:pPr>
              <w:pStyle w:val="TAL"/>
              <w:keepNext w:val="0"/>
            </w:pPr>
            <w:r w:rsidRPr="00B322A8">
              <w:t>0</w:t>
            </w:r>
          </w:p>
        </w:tc>
        <w:tc>
          <w:tcPr>
            <w:tcW w:w="2082" w:type="dxa"/>
            <w:noWrap/>
            <w:hideMark/>
          </w:tcPr>
          <w:p w14:paraId="7099E6D6" w14:textId="77777777" w:rsidR="007748F0" w:rsidRPr="00B322A8" w:rsidRDefault="007748F0" w:rsidP="00873D42">
            <w:pPr>
              <w:pStyle w:val="TAL"/>
              <w:keepNext w:val="0"/>
            </w:pPr>
            <w:r w:rsidRPr="00B322A8">
              <w:t>-77.57</w:t>
            </w:r>
          </w:p>
        </w:tc>
        <w:tc>
          <w:tcPr>
            <w:tcW w:w="1058" w:type="dxa"/>
            <w:noWrap/>
            <w:hideMark/>
          </w:tcPr>
          <w:p w14:paraId="5B399A40" w14:textId="77777777" w:rsidR="007748F0" w:rsidRPr="00B322A8" w:rsidRDefault="007748F0" w:rsidP="00873D42">
            <w:pPr>
              <w:pStyle w:val="TAL"/>
              <w:keepNext w:val="0"/>
            </w:pPr>
            <w:r w:rsidRPr="00B322A8">
              <w:t>-18.59</w:t>
            </w:r>
          </w:p>
        </w:tc>
        <w:tc>
          <w:tcPr>
            <w:tcW w:w="873" w:type="dxa"/>
            <w:noWrap/>
            <w:hideMark/>
          </w:tcPr>
          <w:p w14:paraId="4BDF627D" w14:textId="77777777" w:rsidR="007748F0" w:rsidRPr="00B322A8" w:rsidRDefault="007748F0" w:rsidP="00873D42">
            <w:pPr>
              <w:pStyle w:val="TAL"/>
              <w:keepNext w:val="0"/>
            </w:pPr>
            <w:r w:rsidRPr="00B322A8">
              <w:t>15.63</w:t>
            </w:r>
          </w:p>
        </w:tc>
        <w:tc>
          <w:tcPr>
            <w:tcW w:w="873" w:type="dxa"/>
            <w:noWrap/>
            <w:hideMark/>
          </w:tcPr>
          <w:p w14:paraId="53D23C10" w14:textId="77777777" w:rsidR="007748F0" w:rsidRPr="00B322A8" w:rsidRDefault="007748F0" w:rsidP="00873D42">
            <w:pPr>
              <w:pStyle w:val="TAL"/>
              <w:keepNext w:val="0"/>
            </w:pPr>
            <w:r w:rsidRPr="00B322A8">
              <w:t>102.25</w:t>
            </w:r>
          </w:p>
        </w:tc>
      </w:tr>
      <w:tr w:rsidR="007748F0" w:rsidRPr="00B322A8" w14:paraId="5BC53F20" w14:textId="77777777" w:rsidTr="00873D42">
        <w:trPr>
          <w:trHeight w:val="300"/>
        </w:trPr>
        <w:tc>
          <w:tcPr>
            <w:tcW w:w="1267" w:type="dxa"/>
            <w:noWrap/>
            <w:hideMark/>
          </w:tcPr>
          <w:p w14:paraId="7C86A16D" w14:textId="77777777" w:rsidR="007748F0" w:rsidRPr="00B322A8" w:rsidRDefault="007748F0" w:rsidP="00873D42">
            <w:pPr>
              <w:pStyle w:val="TAL"/>
              <w:keepNext w:val="0"/>
            </w:pPr>
            <w:r w:rsidRPr="00B322A8">
              <w:t>2</w:t>
            </w:r>
          </w:p>
        </w:tc>
        <w:tc>
          <w:tcPr>
            <w:tcW w:w="1100" w:type="dxa"/>
            <w:noWrap/>
            <w:hideMark/>
          </w:tcPr>
          <w:p w14:paraId="53EBBA86" w14:textId="77777777" w:rsidR="007748F0" w:rsidRPr="00B322A8" w:rsidRDefault="007748F0" w:rsidP="00873D42">
            <w:pPr>
              <w:pStyle w:val="TAL"/>
              <w:keepNext w:val="0"/>
            </w:pPr>
            <w:r w:rsidRPr="00B322A8">
              <w:t>-8.89</w:t>
            </w:r>
          </w:p>
        </w:tc>
        <w:tc>
          <w:tcPr>
            <w:tcW w:w="2107" w:type="dxa"/>
            <w:noWrap/>
            <w:hideMark/>
          </w:tcPr>
          <w:p w14:paraId="155F7E20" w14:textId="77777777" w:rsidR="007748F0" w:rsidRPr="00B322A8" w:rsidRDefault="007748F0" w:rsidP="00873D42">
            <w:pPr>
              <w:pStyle w:val="TAL"/>
              <w:keepNext w:val="0"/>
            </w:pPr>
            <w:r w:rsidRPr="00B322A8">
              <w:t>76</w:t>
            </w:r>
          </w:p>
        </w:tc>
        <w:tc>
          <w:tcPr>
            <w:tcW w:w="2082" w:type="dxa"/>
            <w:noWrap/>
            <w:hideMark/>
          </w:tcPr>
          <w:p w14:paraId="0B764421" w14:textId="77777777" w:rsidR="007748F0" w:rsidRPr="00B322A8" w:rsidRDefault="007748F0" w:rsidP="00873D42">
            <w:pPr>
              <w:pStyle w:val="TAL"/>
              <w:keepNext w:val="0"/>
            </w:pPr>
            <w:r w:rsidRPr="00B322A8">
              <w:t>137.57</w:t>
            </w:r>
          </w:p>
        </w:tc>
        <w:tc>
          <w:tcPr>
            <w:tcW w:w="1058" w:type="dxa"/>
            <w:noWrap/>
            <w:hideMark/>
          </w:tcPr>
          <w:p w14:paraId="532069CC" w14:textId="77777777" w:rsidR="007748F0" w:rsidRPr="00B322A8" w:rsidRDefault="007748F0" w:rsidP="00873D42">
            <w:pPr>
              <w:pStyle w:val="TAL"/>
              <w:keepNext w:val="0"/>
            </w:pPr>
            <w:r w:rsidRPr="00B322A8">
              <w:t>-2.91</w:t>
            </w:r>
          </w:p>
        </w:tc>
        <w:tc>
          <w:tcPr>
            <w:tcW w:w="873" w:type="dxa"/>
            <w:noWrap/>
            <w:hideMark/>
          </w:tcPr>
          <w:p w14:paraId="1D879FB6" w14:textId="77777777" w:rsidR="007748F0" w:rsidRPr="00B322A8" w:rsidRDefault="007748F0" w:rsidP="00873D42">
            <w:pPr>
              <w:pStyle w:val="TAL"/>
              <w:keepNext w:val="0"/>
            </w:pPr>
            <w:r w:rsidRPr="00B322A8">
              <w:t>15.63</w:t>
            </w:r>
          </w:p>
        </w:tc>
        <w:tc>
          <w:tcPr>
            <w:tcW w:w="873" w:type="dxa"/>
            <w:noWrap/>
            <w:hideMark/>
          </w:tcPr>
          <w:p w14:paraId="7706D278" w14:textId="77777777" w:rsidR="007748F0" w:rsidRPr="00B322A8" w:rsidRDefault="007748F0" w:rsidP="00873D42">
            <w:pPr>
              <w:pStyle w:val="TAL"/>
              <w:keepNext w:val="0"/>
            </w:pPr>
            <w:r w:rsidRPr="00B322A8">
              <w:t>102.71</w:t>
            </w:r>
          </w:p>
        </w:tc>
      </w:tr>
      <w:tr w:rsidR="007748F0" w:rsidRPr="00B322A8" w14:paraId="2DBF3F90" w14:textId="77777777" w:rsidTr="00873D42">
        <w:trPr>
          <w:trHeight w:val="300"/>
        </w:trPr>
        <w:tc>
          <w:tcPr>
            <w:tcW w:w="1267" w:type="dxa"/>
            <w:noWrap/>
            <w:hideMark/>
          </w:tcPr>
          <w:p w14:paraId="3913A071" w14:textId="77777777" w:rsidR="007748F0" w:rsidRPr="00B322A8" w:rsidRDefault="007748F0" w:rsidP="00873D42">
            <w:pPr>
              <w:pStyle w:val="TAL"/>
              <w:keepNext w:val="0"/>
            </w:pPr>
            <w:r w:rsidRPr="00B322A8">
              <w:t>3</w:t>
            </w:r>
          </w:p>
        </w:tc>
        <w:tc>
          <w:tcPr>
            <w:tcW w:w="1100" w:type="dxa"/>
            <w:noWrap/>
            <w:hideMark/>
          </w:tcPr>
          <w:p w14:paraId="40FEE585" w14:textId="77777777" w:rsidR="007748F0" w:rsidRPr="00B322A8" w:rsidRDefault="007748F0" w:rsidP="00873D42">
            <w:pPr>
              <w:pStyle w:val="TAL"/>
              <w:keepNext w:val="0"/>
            </w:pPr>
            <w:r w:rsidRPr="00B322A8">
              <w:t>-10.19</w:t>
            </w:r>
          </w:p>
        </w:tc>
        <w:tc>
          <w:tcPr>
            <w:tcW w:w="2107" w:type="dxa"/>
            <w:noWrap/>
            <w:hideMark/>
          </w:tcPr>
          <w:p w14:paraId="0DB7EA53" w14:textId="77777777" w:rsidR="007748F0" w:rsidRPr="00B322A8" w:rsidRDefault="007748F0" w:rsidP="00873D42">
            <w:pPr>
              <w:pStyle w:val="TAL"/>
              <w:keepNext w:val="0"/>
            </w:pPr>
            <w:r w:rsidRPr="00B322A8">
              <w:t>79</w:t>
            </w:r>
          </w:p>
        </w:tc>
        <w:tc>
          <w:tcPr>
            <w:tcW w:w="2082" w:type="dxa"/>
            <w:noWrap/>
            <w:hideMark/>
          </w:tcPr>
          <w:p w14:paraId="63A51ECF" w14:textId="77777777" w:rsidR="007748F0" w:rsidRPr="00B322A8" w:rsidRDefault="007748F0" w:rsidP="00873D42">
            <w:pPr>
              <w:pStyle w:val="TAL"/>
              <w:keepNext w:val="0"/>
            </w:pPr>
            <w:r w:rsidRPr="00B322A8">
              <w:t>-105.19</w:t>
            </w:r>
          </w:p>
        </w:tc>
        <w:tc>
          <w:tcPr>
            <w:tcW w:w="1058" w:type="dxa"/>
            <w:noWrap/>
            <w:hideMark/>
          </w:tcPr>
          <w:p w14:paraId="509BCEEE" w14:textId="77777777" w:rsidR="007748F0" w:rsidRPr="00B322A8" w:rsidRDefault="007748F0" w:rsidP="00873D42">
            <w:pPr>
              <w:pStyle w:val="TAL"/>
              <w:keepNext w:val="0"/>
            </w:pPr>
            <w:r w:rsidRPr="00B322A8">
              <w:t>-14.7</w:t>
            </w:r>
          </w:p>
        </w:tc>
        <w:tc>
          <w:tcPr>
            <w:tcW w:w="873" w:type="dxa"/>
            <w:noWrap/>
            <w:hideMark/>
          </w:tcPr>
          <w:p w14:paraId="045E513D" w14:textId="77777777" w:rsidR="007748F0" w:rsidRPr="00B322A8" w:rsidRDefault="007748F0" w:rsidP="00873D42">
            <w:pPr>
              <w:pStyle w:val="TAL"/>
              <w:keepNext w:val="0"/>
            </w:pPr>
            <w:r w:rsidRPr="00B322A8">
              <w:t>15.63</w:t>
            </w:r>
          </w:p>
        </w:tc>
        <w:tc>
          <w:tcPr>
            <w:tcW w:w="873" w:type="dxa"/>
            <w:noWrap/>
            <w:hideMark/>
          </w:tcPr>
          <w:p w14:paraId="315F3D4B" w14:textId="77777777" w:rsidR="007748F0" w:rsidRPr="00B322A8" w:rsidRDefault="007748F0" w:rsidP="00873D42">
            <w:pPr>
              <w:pStyle w:val="TAL"/>
              <w:keepNext w:val="0"/>
            </w:pPr>
            <w:r w:rsidRPr="00B322A8">
              <w:t>103.35</w:t>
            </w:r>
          </w:p>
        </w:tc>
      </w:tr>
      <w:tr w:rsidR="007748F0" w:rsidRPr="00B322A8" w14:paraId="588059C0" w14:textId="77777777" w:rsidTr="00873D42">
        <w:trPr>
          <w:trHeight w:val="300"/>
        </w:trPr>
        <w:tc>
          <w:tcPr>
            <w:tcW w:w="1267" w:type="dxa"/>
            <w:noWrap/>
            <w:hideMark/>
          </w:tcPr>
          <w:p w14:paraId="1CF63E92" w14:textId="77777777" w:rsidR="007748F0" w:rsidRPr="00B322A8" w:rsidRDefault="007748F0" w:rsidP="00873D42">
            <w:pPr>
              <w:pStyle w:val="TAL"/>
              <w:keepNext w:val="0"/>
            </w:pPr>
            <w:r w:rsidRPr="00B322A8">
              <w:t>4</w:t>
            </w:r>
          </w:p>
        </w:tc>
        <w:tc>
          <w:tcPr>
            <w:tcW w:w="1100" w:type="dxa"/>
            <w:noWrap/>
            <w:hideMark/>
          </w:tcPr>
          <w:p w14:paraId="2DCB36EA" w14:textId="77777777" w:rsidR="007748F0" w:rsidRPr="00B322A8" w:rsidRDefault="007748F0" w:rsidP="00873D42">
            <w:pPr>
              <w:pStyle w:val="TAL"/>
              <w:keepNext w:val="0"/>
            </w:pPr>
            <w:r w:rsidRPr="00B322A8">
              <w:t>-11.19</w:t>
            </w:r>
          </w:p>
        </w:tc>
        <w:tc>
          <w:tcPr>
            <w:tcW w:w="2107" w:type="dxa"/>
            <w:noWrap/>
            <w:hideMark/>
          </w:tcPr>
          <w:p w14:paraId="68067A9C" w14:textId="77777777" w:rsidR="007748F0" w:rsidRPr="00B322A8" w:rsidRDefault="007748F0" w:rsidP="00873D42">
            <w:pPr>
              <w:pStyle w:val="TAL"/>
              <w:keepNext w:val="0"/>
            </w:pPr>
            <w:r w:rsidRPr="00B322A8">
              <w:t>81</w:t>
            </w:r>
          </w:p>
        </w:tc>
        <w:tc>
          <w:tcPr>
            <w:tcW w:w="2082" w:type="dxa"/>
            <w:noWrap/>
            <w:hideMark/>
          </w:tcPr>
          <w:p w14:paraId="5B9A9713" w14:textId="77777777" w:rsidR="007748F0" w:rsidRPr="00B322A8" w:rsidRDefault="007748F0" w:rsidP="00873D42">
            <w:pPr>
              <w:pStyle w:val="TAL"/>
              <w:keepNext w:val="0"/>
            </w:pPr>
            <w:r w:rsidRPr="00B322A8">
              <w:t>137.57</w:t>
            </w:r>
          </w:p>
        </w:tc>
        <w:tc>
          <w:tcPr>
            <w:tcW w:w="1058" w:type="dxa"/>
            <w:noWrap/>
            <w:hideMark/>
          </w:tcPr>
          <w:p w14:paraId="54A29D07" w14:textId="77777777" w:rsidR="007748F0" w:rsidRPr="00B322A8" w:rsidRDefault="007748F0" w:rsidP="00873D42">
            <w:pPr>
              <w:pStyle w:val="TAL"/>
              <w:keepNext w:val="0"/>
            </w:pPr>
            <w:r w:rsidRPr="00B322A8">
              <w:t>-2.91</w:t>
            </w:r>
          </w:p>
        </w:tc>
        <w:tc>
          <w:tcPr>
            <w:tcW w:w="873" w:type="dxa"/>
            <w:noWrap/>
            <w:hideMark/>
          </w:tcPr>
          <w:p w14:paraId="7D6EE94F" w14:textId="77777777" w:rsidR="007748F0" w:rsidRPr="00B322A8" w:rsidRDefault="007748F0" w:rsidP="00873D42">
            <w:pPr>
              <w:pStyle w:val="TAL"/>
              <w:keepNext w:val="0"/>
            </w:pPr>
            <w:r w:rsidRPr="00B322A8">
              <w:t>14.067</w:t>
            </w:r>
          </w:p>
        </w:tc>
        <w:tc>
          <w:tcPr>
            <w:tcW w:w="873" w:type="dxa"/>
            <w:noWrap/>
            <w:hideMark/>
          </w:tcPr>
          <w:p w14:paraId="22F97EC0" w14:textId="77777777" w:rsidR="007748F0" w:rsidRPr="00B322A8" w:rsidRDefault="007748F0" w:rsidP="00873D42">
            <w:pPr>
              <w:pStyle w:val="TAL"/>
              <w:keepNext w:val="0"/>
            </w:pPr>
            <w:r w:rsidRPr="00B322A8">
              <w:t>102.71</w:t>
            </w:r>
          </w:p>
        </w:tc>
      </w:tr>
      <w:tr w:rsidR="007748F0" w:rsidRPr="00B322A8" w14:paraId="7DAB3C54" w14:textId="77777777" w:rsidTr="00873D42">
        <w:trPr>
          <w:trHeight w:val="300"/>
        </w:trPr>
        <w:tc>
          <w:tcPr>
            <w:tcW w:w="1267" w:type="dxa"/>
            <w:noWrap/>
            <w:hideMark/>
          </w:tcPr>
          <w:p w14:paraId="4EFFF7F6" w14:textId="77777777" w:rsidR="007748F0" w:rsidRPr="00B322A8" w:rsidRDefault="007748F0" w:rsidP="00873D42">
            <w:pPr>
              <w:pStyle w:val="TAL"/>
              <w:keepNext w:val="0"/>
            </w:pPr>
            <w:r w:rsidRPr="00B322A8">
              <w:t>5</w:t>
            </w:r>
          </w:p>
        </w:tc>
        <w:tc>
          <w:tcPr>
            <w:tcW w:w="1100" w:type="dxa"/>
            <w:noWrap/>
            <w:hideMark/>
          </w:tcPr>
          <w:p w14:paraId="4CD870B5" w14:textId="77777777" w:rsidR="007748F0" w:rsidRPr="00B322A8" w:rsidRDefault="007748F0" w:rsidP="00873D42">
            <w:pPr>
              <w:pStyle w:val="TAL"/>
              <w:keepNext w:val="0"/>
            </w:pPr>
            <w:r w:rsidRPr="00B322A8">
              <w:t>-12.89</w:t>
            </w:r>
          </w:p>
        </w:tc>
        <w:tc>
          <w:tcPr>
            <w:tcW w:w="2107" w:type="dxa"/>
            <w:noWrap/>
            <w:hideMark/>
          </w:tcPr>
          <w:p w14:paraId="2668AF84" w14:textId="77777777" w:rsidR="007748F0" w:rsidRPr="00B322A8" w:rsidRDefault="007748F0" w:rsidP="00873D42">
            <w:pPr>
              <w:pStyle w:val="TAL"/>
              <w:keepNext w:val="0"/>
            </w:pPr>
            <w:r w:rsidRPr="00B322A8">
              <w:t>85</w:t>
            </w:r>
          </w:p>
        </w:tc>
        <w:tc>
          <w:tcPr>
            <w:tcW w:w="2082" w:type="dxa"/>
            <w:noWrap/>
            <w:hideMark/>
          </w:tcPr>
          <w:p w14:paraId="192213AD" w14:textId="77777777" w:rsidR="007748F0" w:rsidRPr="00B322A8" w:rsidRDefault="007748F0" w:rsidP="00873D42">
            <w:pPr>
              <w:pStyle w:val="TAL"/>
              <w:keepNext w:val="0"/>
            </w:pPr>
            <w:r w:rsidRPr="00B322A8">
              <w:t>137.57</w:t>
            </w:r>
          </w:p>
        </w:tc>
        <w:tc>
          <w:tcPr>
            <w:tcW w:w="1058" w:type="dxa"/>
            <w:noWrap/>
            <w:hideMark/>
          </w:tcPr>
          <w:p w14:paraId="4B599A94" w14:textId="77777777" w:rsidR="007748F0" w:rsidRPr="00B322A8" w:rsidRDefault="007748F0" w:rsidP="00873D42">
            <w:pPr>
              <w:pStyle w:val="TAL"/>
              <w:keepNext w:val="0"/>
            </w:pPr>
            <w:r w:rsidRPr="00B322A8">
              <w:t>-2.91</w:t>
            </w:r>
          </w:p>
        </w:tc>
        <w:tc>
          <w:tcPr>
            <w:tcW w:w="873" w:type="dxa"/>
            <w:noWrap/>
            <w:hideMark/>
          </w:tcPr>
          <w:p w14:paraId="478C0B96" w14:textId="77777777" w:rsidR="007748F0" w:rsidRPr="00B322A8" w:rsidRDefault="007748F0" w:rsidP="00873D42">
            <w:pPr>
              <w:pStyle w:val="TAL"/>
              <w:keepNext w:val="0"/>
            </w:pPr>
            <w:r w:rsidRPr="00B322A8">
              <w:t>12.504</w:t>
            </w:r>
          </w:p>
        </w:tc>
        <w:tc>
          <w:tcPr>
            <w:tcW w:w="873" w:type="dxa"/>
            <w:noWrap/>
            <w:hideMark/>
          </w:tcPr>
          <w:p w14:paraId="62A561F1" w14:textId="77777777" w:rsidR="007748F0" w:rsidRPr="00B322A8" w:rsidRDefault="007748F0" w:rsidP="00873D42">
            <w:pPr>
              <w:pStyle w:val="TAL"/>
              <w:keepNext w:val="0"/>
            </w:pPr>
            <w:r w:rsidRPr="00B322A8">
              <w:t>102.71</w:t>
            </w:r>
          </w:p>
        </w:tc>
      </w:tr>
      <w:tr w:rsidR="007748F0" w:rsidRPr="00B322A8" w14:paraId="54263DE2" w14:textId="77777777" w:rsidTr="00873D42">
        <w:trPr>
          <w:trHeight w:val="300"/>
        </w:trPr>
        <w:tc>
          <w:tcPr>
            <w:tcW w:w="1267" w:type="dxa"/>
            <w:noWrap/>
            <w:hideMark/>
          </w:tcPr>
          <w:p w14:paraId="2D36644B" w14:textId="77777777" w:rsidR="007748F0" w:rsidRPr="00B322A8" w:rsidRDefault="007748F0" w:rsidP="00873D42">
            <w:pPr>
              <w:pStyle w:val="TAL"/>
              <w:keepNext w:val="0"/>
            </w:pPr>
            <w:r w:rsidRPr="00B322A8">
              <w:t>6</w:t>
            </w:r>
          </w:p>
        </w:tc>
        <w:tc>
          <w:tcPr>
            <w:tcW w:w="1100" w:type="dxa"/>
            <w:noWrap/>
            <w:hideMark/>
          </w:tcPr>
          <w:p w14:paraId="1AB25BCD" w14:textId="77777777" w:rsidR="007748F0" w:rsidRPr="00B322A8" w:rsidRDefault="007748F0" w:rsidP="00873D42">
            <w:pPr>
              <w:pStyle w:val="TAL"/>
              <w:keepNext w:val="0"/>
            </w:pPr>
            <w:r w:rsidRPr="00B322A8">
              <w:t>-7.69</w:t>
            </w:r>
          </w:p>
        </w:tc>
        <w:tc>
          <w:tcPr>
            <w:tcW w:w="2107" w:type="dxa"/>
            <w:noWrap/>
            <w:hideMark/>
          </w:tcPr>
          <w:p w14:paraId="4778970C" w14:textId="77777777" w:rsidR="007748F0" w:rsidRPr="00B322A8" w:rsidRDefault="007748F0" w:rsidP="00873D42">
            <w:pPr>
              <w:pStyle w:val="TAL"/>
              <w:keepNext w:val="0"/>
            </w:pPr>
            <w:r w:rsidRPr="00B322A8">
              <w:t>232</w:t>
            </w:r>
          </w:p>
        </w:tc>
        <w:tc>
          <w:tcPr>
            <w:tcW w:w="2082" w:type="dxa"/>
            <w:noWrap/>
            <w:hideMark/>
          </w:tcPr>
          <w:p w14:paraId="78477D73" w14:textId="77777777" w:rsidR="007748F0" w:rsidRPr="00B322A8" w:rsidRDefault="007748F0" w:rsidP="00873D42">
            <w:pPr>
              <w:pStyle w:val="TAL"/>
              <w:keepNext w:val="0"/>
            </w:pPr>
            <w:r w:rsidRPr="00B322A8">
              <w:t>-169.91</w:t>
            </w:r>
          </w:p>
        </w:tc>
        <w:tc>
          <w:tcPr>
            <w:tcW w:w="1058" w:type="dxa"/>
            <w:noWrap/>
            <w:hideMark/>
          </w:tcPr>
          <w:p w14:paraId="69A499AA" w14:textId="77777777" w:rsidR="007748F0" w:rsidRPr="00B322A8" w:rsidRDefault="007748F0" w:rsidP="00873D42">
            <w:pPr>
              <w:pStyle w:val="TAL"/>
              <w:keepNext w:val="0"/>
            </w:pPr>
            <w:r w:rsidRPr="00B322A8">
              <w:t>12.32</w:t>
            </w:r>
          </w:p>
        </w:tc>
        <w:tc>
          <w:tcPr>
            <w:tcW w:w="873" w:type="dxa"/>
            <w:noWrap/>
            <w:hideMark/>
          </w:tcPr>
          <w:p w14:paraId="6AA7F662" w14:textId="77777777" w:rsidR="007748F0" w:rsidRPr="00B322A8" w:rsidRDefault="007748F0" w:rsidP="00873D42">
            <w:pPr>
              <w:pStyle w:val="TAL"/>
              <w:keepNext w:val="0"/>
            </w:pPr>
            <w:r w:rsidRPr="00B322A8">
              <w:t>15.63</w:t>
            </w:r>
          </w:p>
        </w:tc>
        <w:tc>
          <w:tcPr>
            <w:tcW w:w="873" w:type="dxa"/>
            <w:noWrap/>
            <w:hideMark/>
          </w:tcPr>
          <w:p w14:paraId="48A3EF75" w14:textId="77777777" w:rsidR="007748F0" w:rsidRPr="00B322A8" w:rsidRDefault="007748F0" w:rsidP="00873D42">
            <w:pPr>
              <w:pStyle w:val="TAL"/>
              <w:keepNext w:val="0"/>
            </w:pPr>
            <w:r w:rsidRPr="00B322A8">
              <w:t>102.9</w:t>
            </w:r>
          </w:p>
        </w:tc>
      </w:tr>
      <w:tr w:rsidR="007748F0" w:rsidRPr="00B322A8" w14:paraId="240AE5B9" w14:textId="77777777" w:rsidTr="00873D42">
        <w:trPr>
          <w:trHeight w:val="300"/>
        </w:trPr>
        <w:tc>
          <w:tcPr>
            <w:tcW w:w="1267" w:type="dxa"/>
            <w:noWrap/>
            <w:hideMark/>
          </w:tcPr>
          <w:p w14:paraId="5A20F3E5" w14:textId="77777777" w:rsidR="007748F0" w:rsidRPr="00B322A8" w:rsidRDefault="007748F0" w:rsidP="00873D42">
            <w:pPr>
              <w:pStyle w:val="TAL"/>
              <w:keepNext w:val="0"/>
            </w:pPr>
            <w:r w:rsidRPr="00B322A8">
              <w:t>7</w:t>
            </w:r>
          </w:p>
        </w:tc>
        <w:tc>
          <w:tcPr>
            <w:tcW w:w="1100" w:type="dxa"/>
            <w:noWrap/>
            <w:hideMark/>
          </w:tcPr>
          <w:p w14:paraId="3D398E81" w14:textId="77777777" w:rsidR="007748F0" w:rsidRPr="00B322A8" w:rsidRDefault="007748F0" w:rsidP="00873D42">
            <w:pPr>
              <w:pStyle w:val="TAL"/>
              <w:keepNext w:val="0"/>
            </w:pPr>
            <w:r w:rsidRPr="00B322A8">
              <w:t>-9.89</w:t>
            </w:r>
          </w:p>
        </w:tc>
        <w:tc>
          <w:tcPr>
            <w:tcW w:w="2107" w:type="dxa"/>
            <w:noWrap/>
            <w:hideMark/>
          </w:tcPr>
          <w:p w14:paraId="641CBD6F" w14:textId="77777777" w:rsidR="007748F0" w:rsidRPr="00B322A8" w:rsidRDefault="007748F0" w:rsidP="00873D42">
            <w:pPr>
              <w:pStyle w:val="TAL"/>
              <w:keepNext w:val="0"/>
            </w:pPr>
            <w:r w:rsidRPr="00B322A8">
              <w:t>235</w:t>
            </w:r>
          </w:p>
        </w:tc>
        <w:tc>
          <w:tcPr>
            <w:tcW w:w="2082" w:type="dxa"/>
            <w:noWrap/>
            <w:hideMark/>
          </w:tcPr>
          <w:p w14:paraId="3D9C2B9C" w14:textId="77777777" w:rsidR="007748F0" w:rsidRPr="00B322A8" w:rsidRDefault="007748F0" w:rsidP="00873D42">
            <w:pPr>
              <w:pStyle w:val="TAL"/>
              <w:keepNext w:val="0"/>
            </w:pPr>
            <w:r w:rsidRPr="00B322A8">
              <w:t>-169.91</w:t>
            </w:r>
          </w:p>
        </w:tc>
        <w:tc>
          <w:tcPr>
            <w:tcW w:w="1058" w:type="dxa"/>
            <w:noWrap/>
            <w:hideMark/>
          </w:tcPr>
          <w:p w14:paraId="2B41C2CF" w14:textId="77777777" w:rsidR="007748F0" w:rsidRPr="00B322A8" w:rsidRDefault="007748F0" w:rsidP="00873D42">
            <w:pPr>
              <w:pStyle w:val="TAL"/>
              <w:keepNext w:val="0"/>
            </w:pPr>
            <w:r w:rsidRPr="00B322A8">
              <w:t>12.32</w:t>
            </w:r>
          </w:p>
        </w:tc>
        <w:tc>
          <w:tcPr>
            <w:tcW w:w="873" w:type="dxa"/>
            <w:noWrap/>
            <w:hideMark/>
          </w:tcPr>
          <w:p w14:paraId="14DB4F73" w14:textId="77777777" w:rsidR="007748F0" w:rsidRPr="00B322A8" w:rsidRDefault="007748F0" w:rsidP="00873D42">
            <w:pPr>
              <w:pStyle w:val="TAL"/>
              <w:keepNext w:val="0"/>
            </w:pPr>
            <w:r w:rsidRPr="00B322A8">
              <w:t>14.067</w:t>
            </w:r>
          </w:p>
        </w:tc>
        <w:tc>
          <w:tcPr>
            <w:tcW w:w="873" w:type="dxa"/>
            <w:noWrap/>
            <w:hideMark/>
          </w:tcPr>
          <w:p w14:paraId="3C83B6DC" w14:textId="77777777" w:rsidR="007748F0" w:rsidRPr="00B322A8" w:rsidRDefault="007748F0" w:rsidP="00873D42">
            <w:pPr>
              <w:pStyle w:val="TAL"/>
              <w:keepNext w:val="0"/>
            </w:pPr>
            <w:r w:rsidRPr="00B322A8">
              <w:t>102.9</w:t>
            </w:r>
          </w:p>
        </w:tc>
      </w:tr>
      <w:tr w:rsidR="007748F0" w:rsidRPr="00B322A8" w14:paraId="0A62CD28" w14:textId="77777777" w:rsidTr="00873D42">
        <w:trPr>
          <w:trHeight w:val="300"/>
        </w:trPr>
        <w:tc>
          <w:tcPr>
            <w:tcW w:w="1267" w:type="dxa"/>
            <w:noWrap/>
            <w:hideMark/>
          </w:tcPr>
          <w:p w14:paraId="511BAED7" w14:textId="77777777" w:rsidR="007748F0" w:rsidRPr="00B322A8" w:rsidRDefault="007748F0" w:rsidP="00873D42">
            <w:pPr>
              <w:pStyle w:val="TAL"/>
              <w:keepNext w:val="0"/>
            </w:pPr>
            <w:r w:rsidRPr="00B322A8">
              <w:t>8</w:t>
            </w:r>
          </w:p>
        </w:tc>
        <w:tc>
          <w:tcPr>
            <w:tcW w:w="1100" w:type="dxa"/>
            <w:noWrap/>
            <w:hideMark/>
          </w:tcPr>
          <w:p w14:paraId="2E0F56A2" w14:textId="77777777" w:rsidR="007748F0" w:rsidRPr="00B322A8" w:rsidRDefault="007748F0" w:rsidP="00873D42">
            <w:pPr>
              <w:pStyle w:val="TAL"/>
              <w:keepNext w:val="0"/>
            </w:pPr>
            <w:r w:rsidRPr="00B322A8">
              <w:t>-11.59</w:t>
            </w:r>
          </w:p>
        </w:tc>
        <w:tc>
          <w:tcPr>
            <w:tcW w:w="2107" w:type="dxa"/>
            <w:noWrap/>
            <w:hideMark/>
          </w:tcPr>
          <w:p w14:paraId="1D7B473E" w14:textId="77777777" w:rsidR="007748F0" w:rsidRPr="00B322A8" w:rsidRDefault="007748F0" w:rsidP="00873D42">
            <w:pPr>
              <w:pStyle w:val="TAL"/>
              <w:keepNext w:val="0"/>
            </w:pPr>
            <w:r w:rsidRPr="00B322A8">
              <w:t>239</w:t>
            </w:r>
          </w:p>
        </w:tc>
        <w:tc>
          <w:tcPr>
            <w:tcW w:w="2082" w:type="dxa"/>
            <w:noWrap/>
            <w:hideMark/>
          </w:tcPr>
          <w:p w14:paraId="1D68C674" w14:textId="77777777" w:rsidR="007748F0" w:rsidRPr="00B322A8" w:rsidRDefault="007748F0" w:rsidP="00873D42">
            <w:pPr>
              <w:pStyle w:val="TAL"/>
              <w:keepNext w:val="0"/>
            </w:pPr>
            <w:r w:rsidRPr="00B322A8">
              <w:t>-169.91</w:t>
            </w:r>
          </w:p>
        </w:tc>
        <w:tc>
          <w:tcPr>
            <w:tcW w:w="1058" w:type="dxa"/>
            <w:noWrap/>
            <w:hideMark/>
          </w:tcPr>
          <w:p w14:paraId="57921B11" w14:textId="77777777" w:rsidR="007748F0" w:rsidRPr="00B322A8" w:rsidRDefault="007748F0" w:rsidP="00873D42">
            <w:pPr>
              <w:pStyle w:val="TAL"/>
              <w:keepNext w:val="0"/>
            </w:pPr>
            <w:r w:rsidRPr="00B322A8">
              <w:t>12.32</w:t>
            </w:r>
          </w:p>
        </w:tc>
        <w:tc>
          <w:tcPr>
            <w:tcW w:w="873" w:type="dxa"/>
            <w:noWrap/>
            <w:hideMark/>
          </w:tcPr>
          <w:p w14:paraId="1B254D98" w14:textId="77777777" w:rsidR="007748F0" w:rsidRPr="00B322A8" w:rsidRDefault="007748F0" w:rsidP="00873D42">
            <w:pPr>
              <w:pStyle w:val="TAL"/>
              <w:keepNext w:val="0"/>
            </w:pPr>
            <w:r w:rsidRPr="00B322A8">
              <w:t>12.504</w:t>
            </w:r>
          </w:p>
        </w:tc>
        <w:tc>
          <w:tcPr>
            <w:tcW w:w="873" w:type="dxa"/>
            <w:noWrap/>
            <w:hideMark/>
          </w:tcPr>
          <w:p w14:paraId="011E81B6" w14:textId="77777777" w:rsidR="007748F0" w:rsidRPr="00B322A8" w:rsidRDefault="007748F0" w:rsidP="00873D42">
            <w:pPr>
              <w:pStyle w:val="TAL"/>
              <w:keepNext w:val="0"/>
            </w:pPr>
            <w:r w:rsidRPr="00B322A8">
              <w:t>102.9</w:t>
            </w:r>
          </w:p>
        </w:tc>
      </w:tr>
      <w:tr w:rsidR="007748F0" w:rsidRPr="00B322A8" w14:paraId="2A03AB85" w14:textId="77777777" w:rsidTr="00873D42">
        <w:trPr>
          <w:trHeight w:val="300"/>
        </w:trPr>
        <w:tc>
          <w:tcPr>
            <w:tcW w:w="1267" w:type="dxa"/>
            <w:noWrap/>
            <w:hideMark/>
          </w:tcPr>
          <w:p w14:paraId="0B652731" w14:textId="77777777" w:rsidR="007748F0" w:rsidRPr="00B322A8" w:rsidRDefault="007748F0" w:rsidP="00873D42">
            <w:pPr>
              <w:pStyle w:val="TAL"/>
              <w:keepNext w:val="0"/>
            </w:pPr>
            <w:r w:rsidRPr="00B322A8">
              <w:t>9</w:t>
            </w:r>
          </w:p>
        </w:tc>
        <w:tc>
          <w:tcPr>
            <w:tcW w:w="1100" w:type="dxa"/>
            <w:noWrap/>
            <w:hideMark/>
          </w:tcPr>
          <w:p w14:paraId="429D2F7F" w14:textId="77777777" w:rsidR="007748F0" w:rsidRPr="00B322A8" w:rsidRDefault="007748F0" w:rsidP="00873D42">
            <w:pPr>
              <w:pStyle w:val="TAL"/>
              <w:keepNext w:val="0"/>
            </w:pPr>
            <w:r w:rsidRPr="00B322A8">
              <w:t>-15.09</w:t>
            </w:r>
          </w:p>
        </w:tc>
        <w:tc>
          <w:tcPr>
            <w:tcW w:w="2107" w:type="dxa"/>
            <w:noWrap/>
            <w:hideMark/>
          </w:tcPr>
          <w:p w14:paraId="2333EF2C" w14:textId="77777777" w:rsidR="007748F0" w:rsidRPr="00B322A8" w:rsidRDefault="007748F0" w:rsidP="00873D42">
            <w:pPr>
              <w:pStyle w:val="TAL"/>
              <w:keepNext w:val="0"/>
            </w:pPr>
            <w:r w:rsidRPr="00B322A8">
              <w:t>240</w:t>
            </w:r>
          </w:p>
        </w:tc>
        <w:tc>
          <w:tcPr>
            <w:tcW w:w="2082" w:type="dxa"/>
            <w:noWrap/>
            <w:hideMark/>
          </w:tcPr>
          <w:p w14:paraId="1A6B267B" w14:textId="77777777" w:rsidR="007748F0" w:rsidRPr="00B322A8" w:rsidRDefault="007748F0" w:rsidP="00873D42">
            <w:pPr>
              <w:pStyle w:val="TAL"/>
              <w:keepNext w:val="0"/>
            </w:pPr>
            <w:r w:rsidRPr="00B322A8">
              <w:t>70.25</w:t>
            </w:r>
          </w:p>
        </w:tc>
        <w:tc>
          <w:tcPr>
            <w:tcW w:w="1058" w:type="dxa"/>
            <w:noWrap/>
            <w:hideMark/>
          </w:tcPr>
          <w:p w14:paraId="1BAFF8B4" w14:textId="77777777" w:rsidR="007748F0" w:rsidRPr="00B322A8" w:rsidRDefault="007748F0" w:rsidP="00873D42">
            <w:pPr>
              <w:pStyle w:val="TAL"/>
              <w:keepNext w:val="0"/>
            </w:pPr>
            <w:r w:rsidRPr="00B322A8">
              <w:t>60.29</w:t>
            </w:r>
          </w:p>
        </w:tc>
        <w:tc>
          <w:tcPr>
            <w:tcW w:w="873" w:type="dxa"/>
            <w:noWrap/>
            <w:hideMark/>
          </w:tcPr>
          <w:p w14:paraId="48E4D7D3" w14:textId="77777777" w:rsidR="007748F0" w:rsidRPr="00B322A8" w:rsidRDefault="007748F0" w:rsidP="00873D42">
            <w:pPr>
              <w:pStyle w:val="TAL"/>
              <w:keepNext w:val="0"/>
            </w:pPr>
            <w:r w:rsidRPr="00B322A8">
              <w:t>15.63</w:t>
            </w:r>
          </w:p>
        </w:tc>
        <w:tc>
          <w:tcPr>
            <w:tcW w:w="873" w:type="dxa"/>
            <w:noWrap/>
            <w:hideMark/>
          </w:tcPr>
          <w:p w14:paraId="0E38899B" w14:textId="77777777" w:rsidR="007748F0" w:rsidRPr="00B322A8" w:rsidRDefault="007748F0" w:rsidP="00873D42">
            <w:pPr>
              <w:pStyle w:val="TAL"/>
              <w:keepNext w:val="0"/>
            </w:pPr>
            <w:r w:rsidRPr="00B322A8">
              <w:t>104.83</w:t>
            </w:r>
          </w:p>
        </w:tc>
      </w:tr>
      <w:tr w:rsidR="007748F0" w:rsidRPr="00B322A8" w14:paraId="2B2C2456" w14:textId="77777777" w:rsidTr="00873D42">
        <w:trPr>
          <w:trHeight w:val="300"/>
        </w:trPr>
        <w:tc>
          <w:tcPr>
            <w:tcW w:w="1267" w:type="dxa"/>
            <w:noWrap/>
            <w:hideMark/>
          </w:tcPr>
          <w:p w14:paraId="69D7C73C" w14:textId="77777777" w:rsidR="007748F0" w:rsidRPr="00B322A8" w:rsidRDefault="007748F0" w:rsidP="00873D42">
            <w:pPr>
              <w:pStyle w:val="TAL"/>
              <w:keepNext w:val="0"/>
            </w:pPr>
            <w:r w:rsidRPr="00B322A8">
              <w:t>10</w:t>
            </w:r>
          </w:p>
        </w:tc>
        <w:tc>
          <w:tcPr>
            <w:tcW w:w="1100" w:type="dxa"/>
            <w:noWrap/>
            <w:hideMark/>
          </w:tcPr>
          <w:p w14:paraId="1603324C" w14:textId="77777777" w:rsidR="007748F0" w:rsidRPr="00B322A8" w:rsidRDefault="007748F0" w:rsidP="00873D42">
            <w:pPr>
              <w:pStyle w:val="TAL"/>
              <w:keepNext w:val="0"/>
            </w:pPr>
            <w:r w:rsidRPr="00B322A8">
              <w:t>-14.79</w:t>
            </w:r>
          </w:p>
        </w:tc>
        <w:tc>
          <w:tcPr>
            <w:tcW w:w="2107" w:type="dxa"/>
            <w:noWrap/>
            <w:hideMark/>
          </w:tcPr>
          <w:p w14:paraId="13AD5DDC" w14:textId="77777777" w:rsidR="007748F0" w:rsidRPr="00B322A8" w:rsidRDefault="007748F0" w:rsidP="00873D42">
            <w:pPr>
              <w:pStyle w:val="TAL"/>
              <w:keepNext w:val="0"/>
            </w:pPr>
            <w:r w:rsidRPr="00B322A8">
              <w:t>289</w:t>
            </w:r>
          </w:p>
        </w:tc>
        <w:tc>
          <w:tcPr>
            <w:tcW w:w="2082" w:type="dxa"/>
            <w:noWrap/>
            <w:hideMark/>
          </w:tcPr>
          <w:p w14:paraId="7CF68900" w14:textId="77777777" w:rsidR="007748F0" w:rsidRPr="00B322A8" w:rsidRDefault="007748F0" w:rsidP="00873D42">
            <w:pPr>
              <w:pStyle w:val="TAL"/>
              <w:keepNext w:val="0"/>
            </w:pPr>
            <w:r w:rsidRPr="00B322A8">
              <w:t>81.82</w:t>
            </w:r>
          </w:p>
        </w:tc>
        <w:tc>
          <w:tcPr>
            <w:tcW w:w="1058" w:type="dxa"/>
            <w:noWrap/>
            <w:hideMark/>
          </w:tcPr>
          <w:p w14:paraId="18F2BB2A" w14:textId="77777777" w:rsidR="007748F0" w:rsidRPr="00B322A8" w:rsidRDefault="007748F0" w:rsidP="00873D42">
            <w:pPr>
              <w:pStyle w:val="TAL"/>
              <w:keepNext w:val="0"/>
            </w:pPr>
            <w:r w:rsidRPr="00B322A8">
              <w:t>-30.38</w:t>
            </w:r>
          </w:p>
        </w:tc>
        <w:tc>
          <w:tcPr>
            <w:tcW w:w="873" w:type="dxa"/>
            <w:noWrap/>
            <w:hideMark/>
          </w:tcPr>
          <w:p w14:paraId="3302FEF8" w14:textId="77777777" w:rsidR="007748F0" w:rsidRPr="00B322A8" w:rsidRDefault="007748F0" w:rsidP="00873D42">
            <w:pPr>
              <w:pStyle w:val="TAL"/>
              <w:keepNext w:val="0"/>
            </w:pPr>
            <w:r w:rsidRPr="00B322A8">
              <w:t>15.63</w:t>
            </w:r>
          </w:p>
        </w:tc>
        <w:tc>
          <w:tcPr>
            <w:tcW w:w="873" w:type="dxa"/>
            <w:noWrap/>
            <w:hideMark/>
          </w:tcPr>
          <w:p w14:paraId="14FC393A" w14:textId="77777777" w:rsidR="007748F0" w:rsidRPr="00B322A8" w:rsidRDefault="007748F0" w:rsidP="00873D42">
            <w:pPr>
              <w:pStyle w:val="TAL"/>
              <w:keepNext w:val="0"/>
            </w:pPr>
            <w:r w:rsidRPr="00B322A8">
              <w:t>101.64</w:t>
            </w:r>
          </w:p>
        </w:tc>
      </w:tr>
      <w:tr w:rsidR="007748F0" w:rsidRPr="00B322A8" w14:paraId="30CF0C24" w14:textId="77777777" w:rsidTr="00873D42">
        <w:trPr>
          <w:trHeight w:val="300"/>
        </w:trPr>
        <w:tc>
          <w:tcPr>
            <w:tcW w:w="1267" w:type="dxa"/>
            <w:noWrap/>
            <w:hideMark/>
          </w:tcPr>
          <w:p w14:paraId="577ACEE8" w14:textId="77777777" w:rsidR="007748F0" w:rsidRPr="00B322A8" w:rsidRDefault="007748F0" w:rsidP="00873D42">
            <w:pPr>
              <w:pStyle w:val="TAL"/>
              <w:keepNext w:val="0"/>
            </w:pPr>
            <w:r w:rsidRPr="00B322A8">
              <w:t>11</w:t>
            </w:r>
          </w:p>
        </w:tc>
        <w:tc>
          <w:tcPr>
            <w:tcW w:w="1100" w:type="dxa"/>
            <w:noWrap/>
            <w:hideMark/>
          </w:tcPr>
          <w:p w14:paraId="1D60880E" w14:textId="77777777" w:rsidR="007748F0" w:rsidRPr="00B322A8" w:rsidRDefault="007748F0" w:rsidP="00873D42">
            <w:pPr>
              <w:pStyle w:val="TAL"/>
              <w:keepNext w:val="0"/>
            </w:pPr>
            <w:r w:rsidRPr="00B322A8">
              <w:t>-18.39</w:t>
            </w:r>
          </w:p>
        </w:tc>
        <w:tc>
          <w:tcPr>
            <w:tcW w:w="2107" w:type="dxa"/>
            <w:noWrap/>
            <w:hideMark/>
          </w:tcPr>
          <w:p w14:paraId="1B503889" w14:textId="77777777" w:rsidR="007748F0" w:rsidRPr="00B322A8" w:rsidRDefault="007748F0" w:rsidP="00873D42">
            <w:pPr>
              <w:pStyle w:val="TAL"/>
              <w:keepNext w:val="0"/>
            </w:pPr>
            <w:r w:rsidRPr="00B322A8">
              <w:t>299</w:t>
            </w:r>
          </w:p>
        </w:tc>
        <w:tc>
          <w:tcPr>
            <w:tcW w:w="2082" w:type="dxa"/>
            <w:noWrap/>
            <w:hideMark/>
          </w:tcPr>
          <w:p w14:paraId="6F95A321" w14:textId="77777777" w:rsidR="007748F0" w:rsidRPr="00B322A8" w:rsidRDefault="007748F0" w:rsidP="00873D42">
            <w:pPr>
              <w:pStyle w:val="TAL"/>
              <w:keepNext w:val="0"/>
            </w:pPr>
            <w:r w:rsidRPr="00B322A8">
              <w:t>-22.44</w:t>
            </w:r>
          </w:p>
        </w:tc>
        <w:tc>
          <w:tcPr>
            <w:tcW w:w="1058" w:type="dxa"/>
            <w:noWrap/>
            <w:hideMark/>
          </w:tcPr>
          <w:p w14:paraId="5AA00E24" w14:textId="77777777" w:rsidR="007748F0" w:rsidRPr="00B322A8" w:rsidRDefault="007748F0" w:rsidP="00873D42">
            <w:pPr>
              <w:pStyle w:val="TAL"/>
              <w:keepNext w:val="0"/>
            </w:pPr>
            <w:r w:rsidRPr="00B322A8">
              <w:t>64.97</w:t>
            </w:r>
          </w:p>
        </w:tc>
        <w:tc>
          <w:tcPr>
            <w:tcW w:w="873" w:type="dxa"/>
            <w:noWrap/>
            <w:hideMark/>
          </w:tcPr>
          <w:p w14:paraId="494B5D4F" w14:textId="77777777" w:rsidR="007748F0" w:rsidRPr="00B322A8" w:rsidRDefault="007748F0" w:rsidP="00873D42">
            <w:pPr>
              <w:pStyle w:val="TAL"/>
              <w:keepNext w:val="0"/>
            </w:pPr>
            <w:r w:rsidRPr="00B322A8">
              <w:t>15.63</w:t>
            </w:r>
          </w:p>
        </w:tc>
        <w:tc>
          <w:tcPr>
            <w:tcW w:w="873" w:type="dxa"/>
            <w:noWrap/>
            <w:hideMark/>
          </w:tcPr>
          <w:p w14:paraId="6B477E8E" w14:textId="77777777" w:rsidR="007748F0" w:rsidRPr="00B322A8" w:rsidRDefault="007748F0" w:rsidP="00873D42">
            <w:pPr>
              <w:pStyle w:val="TAL"/>
              <w:keepNext w:val="0"/>
            </w:pPr>
            <w:r w:rsidRPr="00B322A8">
              <w:t>105.12</w:t>
            </w:r>
          </w:p>
        </w:tc>
      </w:tr>
      <w:tr w:rsidR="007748F0" w:rsidRPr="00B322A8" w14:paraId="4832CDD6" w14:textId="77777777" w:rsidTr="00873D42">
        <w:trPr>
          <w:trHeight w:val="300"/>
        </w:trPr>
        <w:tc>
          <w:tcPr>
            <w:tcW w:w="1267" w:type="dxa"/>
            <w:noWrap/>
            <w:hideMark/>
          </w:tcPr>
          <w:p w14:paraId="121192FA" w14:textId="77777777" w:rsidR="007748F0" w:rsidRPr="00B322A8" w:rsidRDefault="007748F0" w:rsidP="00873D42">
            <w:pPr>
              <w:pStyle w:val="TAL"/>
              <w:keepNext w:val="0"/>
            </w:pPr>
            <w:r w:rsidRPr="00B322A8">
              <w:t>12</w:t>
            </w:r>
          </w:p>
        </w:tc>
        <w:tc>
          <w:tcPr>
            <w:tcW w:w="1100" w:type="dxa"/>
            <w:noWrap/>
            <w:hideMark/>
          </w:tcPr>
          <w:p w14:paraId="474048C0" w14:textId="77777777" w:rsidR="007748F0" w:rsidRPr="00B322A8" w:rsidRDefault="007748F0" w:rsidP="00873D42">
            <w:pPr>
              <w:pStyle w:val="TAL"/>
              <w:keepNext w:val="0"/>
            </w:pPr>
            <w:r w:rsidRPr="00B322A8">
              <w:t>-18.79</w:t>
            </w:r>
          </w:p>
        </w:tc>
        <w:tc>
          <w:tcPr>
            <w:tcW w:w="2107" w:type="dxa"/>
            <w:noWrap/>
            <w:hideMark/>
          </w:tcPr>
          <w:p w14:paraId="0833D5FB" w14:textId="77777777" w:rsidR="007748F0" w:rsidRPr="00B322A8" w:rsidRDefault="007748F0" w:rsidP="00873D42">
            <w:pPr>
              <w:pStyle w:val="TAL"/>
              <w:keepNext w:val="0"/>
            </w:pPr>
            <w:r w:rsidRPr="00B322A8">
              <w:t>340</w:t>
            </w:r>
          </w:p>
        </w:tc>
        <w:tc>
          <w:tcPr>
            <w:tcW w:w="2082" w:type="dxa"/>
            <w:noWrap/>
            <w:hideMark/>
          </w:tcPr>
          <w:p w14:paraId="47A4A4B2" w14:textId="77777777" w:rsidR="007748F0" w:rsidRPr="00B322A8" w:rsidRDefault="007748F0" w:rsidP="00873D42">
            <w:pPr>
              <w:pStyle w:val="TAL"/>
              <w:keepNext w:val="0"/>
            </w:pPr>
            <w:r w:rsidRPr="00B322A8">
              <w:t>61.39</w:t>
            </w:r>
          </w:p>
        </w:tc>
        <w:tc>
          <w:tcPr>
            <w:tcW w:w="1058" w:type="dxa"/>
            <w:noWrap/>
            <w:hideMark/>
          </w:tcPr>
          <w:p w14:paraId="124F2871" w14:textId="77777777" w:rsidR="007748F0" w:rsidRPr="00B322A8" w:rsidRDefault="007748F0" w:rsidP="00873D42">
            <w:pPr>
              <w:pStyle w:val="TAL"/>
              <w:keepNext w:val="0"/>
            </w:pPr>
            <w:r w:rsidRPr="00B322A8">
              <w:t>-51.87</w:t>
            </w:r>
          </w:p>
        </w:tc>
        <w:tc>
          <w:tcPr>
            <w:tcW w:w="873" w:type="dxa"/>
            <w:noWrap/>
            <w:hideMark/>
          </w:tcPr>
          <w:p w14:paraId="01CF407C" w14:textId="77777777" w:rsidR="007748F0" w:rsidRPr="00B322A8" w:rsidRDefault="007748F0" w:rsidP="00873D42">
            <w:pPr>
              <w:pStyle w:val="TAL"/>
              <w:keepNext w:val="0"/>
            </w:pPr>
            <w:r w:rsidRPr="00B322A8">
              <w:t>15.63</w:t>
            </w:r>
          </w:p>
        </w:tc>
        <w:tc>
          <w:tcPr>
            <w:tcW w:w="873" w:type="dxa"/>
            <w:noWrap/>
            <w:hideMark/>
          </w:tcPr>
          <w:p w14:paraId="06E988D3" w14:textId="77777777" w:rsidR="007748F0" w:rsidRPr="00B322A8" w:rsidRDefault="007748F0" w:rsidP="00873D42">
            <w:pPr>
              <w:pStyle w:val="TAL"/>
              <w:keepNext w:val="0"/>
            </w:pPr>
            <w:r w:rsidRPr="00B322A8">
              <w:t>101.06</w:t>
            </w:r>
          </w:p>
        </w:tc>
      </w:tr>
      <w:tr w:rsidR="007748F0" w:rsidRPr="00B322A8" w14:paraId="7B2961B9" w14:textId="77777777" w:rsidTr="00873D42">
        <w:trPr>
          <w:trHeight w:val="300"/>
        </w:trPr>
        <w:tc>
          <w:tcPr>
            <w:tcW w:w="1267" w:type="dxa"/>
            <w:noWrap/>
            <w:hideMark/>
          </w:tcPr>
          <w:p w14:paraId="600F6AA4" w14:textId="77777777" w:rsidR="007748F0" w:rsidRPr="00B322A8" w:rsidRDefault="007748F0" w:rsidP="00873D42">
            <w:pPr>
              <w:pStyle w:val="TAL"/>
              <w:keepNext w:val="0"/>
            </w:pPr>
            <w:r w:rsidRPr="00B322A8">
              <w:lastRenderedPageBreak/>
              <w:t>13</w:t>
            </w:r>
          </w:p>
        </w:tc>
        <w:tc>
          <w:tcPr>
            <w:tcW w:w="1100" w:type="dxa"/>
            <w:noWrap/>
            <w:hideMark/>
          </w:tcPr>
          <w:p w14:paraId="4A7AF350" w14:textId="77777777" w:rsidR="007748F0" w:rsidRPr="00B322A8" w:rsidRDefault="007748F0" w:rsidP="00873D42">
            <w:pPr>
              <w:pStyle w:val="TAL"/>
              <w:keepNext w:val="0"/>
            </w:pPr>
            <w:r w:rsidRPr="00B322A8">
              <w:t>-12.79</w:t>
            </w:r>
          </w:p>
        </w:tc>
        <w:tc>
          <w:tcPr>
            <w:tcW w:w="2107" w:type="dxa"/>
            <w:noWrap/>
            <w:hideMark/>
          </w:tcPr>
          <w:p w14:paraId="69D526D1" w14:textId="77777777" w:rsidR="007748F0" w:rsidRPr="00B322A8" w:rsidRDefault="007748F0" w:rsidP="00873D42">
            <w:pPr>
              <w:pStyle w:val="TAL"/>
              <w:keepNext w:val="0"/>
            </w:pPr>
            <w:r w:rsidRPr="00B322A8">
              <w:t>447</w:t>
            </w:r>
          </w:p>
        </w:tc>
        <w:tc>
          <w:tcPr>
            <w:tcW w:w="2082" w:type="dxa"/>
            <w:noWrap/>
            <w:hideMark/>
          </w:tcPr>
          <w:p w14:paraId="313F0934" w14:textId="77777777" w:rsidR="007748F0" w:rsidRPr="00B322A8" w:rsidRDefault="007748F0" w:rsidP="00873D42">
            <w:pPr>
              <w:pStyle w:val="TAL"/>
              <w:keepNext w:val="0"/>
            </w:pPr>
            <w:r w:rsidRPr="00B322A8">
              <w:t>83.48</w:t>
            </w:r>
          </w:p>
        </w:tc>
        <w:tc>
          <w:tcPr>
            <w:tcW w:w="1058" w:type="dxa"/>
            <w:noWrap/>
            <w:hideMark/>
          </w:tcPr>
          <w:p w14:paraId="5A50CB3C" w14:textId="77777777" w:rsidR="007748F0" w:rsidRPr="00B322A8" w:rsidRDefault="007748F0" w:rsidP="00873D42">
            <w:pPr>
              <w:pStyle w:val="TAL"/>
              <w:keepNext w:val="0"/>
            </w:pPr>
            <w:r w:rsidRPr="00B322A8">
              <w:t>-24.32</w:t>
            </w:r>
          </w:p>
        </w:tc>
        <w:tc>
          <w:tcPr>
            <w:tcW w:w="873" w:type="dxa"/>
            <w:noWrap/>
            <w:hideMark/>
          </w:tcPr>
          <w:p w14:paraId="6891913D" w14:textId="77777777" w:rsidR="007748F0" w:rsidRPr="00B322A8" w:rsidRDefault="007748F0" w:rsidP="00873D42">
            <w:pPr>
              <w:pStyle w:val="TAL"/>
              <w:keepNext w:val="0"/>
            </w:pPr>
            <w:r w:rsidRPr="00B322A8">
              <w:t>15.63</w:t>
            </w:r>
          </w:p>
        </w:tc>
        <w:tc>
          <w:tcPr>
            <w:tcW w:w="873" w:type="dxa"/>
            <w:noWrap/>
            <w:hideMark/>
          </w:tcPr>
          <w:p w14:paraId="337DC633" w14:textId="77777777" w:rsidR="007748F0" w:rsidRPr="00B322A8" w:rsidRDefault="007748F0" w:rsidP="00873D42">
            <w:pPr>
              <w:pStyle w:val="TAL"/>
              <w:keepNext w:val="0"/>
            </w:pPr>
            <w:r w:rsidRPr="00B322A8">
              <w:t>104.35</w:t>
            </w:r>
          </w:p>
        </w:tc>
      </w:tr>
      <w:tr w:rsidR="007748F0" w:rsidRPr="00B322A8" w14:paraId="30ACA790" w14:textId="77777777" w:rsidTr="00873D42">
        <w:trPr>
          <w:trHeight w:val="300"/>
        </w:trPr>
        <w:tc>
          <w:tcPr>
            <w:tcW w:w="1267" w:type="dxa"/>
            <w:noWrap/>
            <w:hideMark/>
          </w:tcPr>
          <w:p w14:paraId="7D96F62E" w14:textId="77777777" w:rsidR="007748F0" w:rsidRPr="00B322A8" w:rsidRDefault="007748F0" w:rsidP="00873D42">
            <w:pPr>
              <w:pStyle w:val="TAL"/>
              <w:keepNext w:val="0"/>
            </w:pPr>
            <w:r w:rsidRPr="00B322A8">
              <w:t>14</w:t>
            </w:r>
          </w:p>
        </w:tc>
        <w:tc>
          <w:tcPr>
            <w:tcW w:w="1100" w:type="dxa"/>
            <w:noWrap/>
            <w:hideMark/>
          </w:tcPr>
          <w:p w14:paraId="236F4C35" w14:textId="77777777" w:rsidR="007748F0" w:rsidRPr="00B322A8" w:rsidRDefault="007748F0" w:rsidP="00873D42">
            <w:pPr>
              <w:pStyle w:val="TAL"/>
              <w:keepNext w:val="0"/>
            </w:pPr>
            <w:r w:rsidRPr="00B322A8">
              <w:t>-14.49</w:t>
            </w:r>
          </w:p>
        </w:tc>
        <w:tc>
          <w:tcPr>
            <w:tcW w:w="2107" w:type="dxa"/>
            <w:noWrap/>
            <w:hideMark/>
          </w:tcPr>
          <w:p w14:paraId="7FCB4CB7" w14:textId="77777777" w:rsidR="007748F0" w:rsidRPr="00B322A8" w:rsidRDefault="007748F0" w:rsidP="00873D42">
            <w:pPr>
              <w:pStyle w:val="TAL"/>
              <w:keepNext w:val="0"/>
            </w:pPr>
            <w:r w:rsidRPr="00B322A8">
              <w:t>476</w:t>
            </w:r>
          </w:p>
        </w:tc>
        <w:tc>
          <w:tcPr>
            <w:tcW w:w="2082" w:type="dxa"/>
            <w:noWrap/>
            <w:hideMark/>
          </w:tcPr>
          <w:p w14:paraId="354B02EA" w14:textId="77777777" w:rsidR="007748F0" w:rsidRPr="00B322A8" w:rsidRDefault="007748F0" w:rsidP="00873D42">
            <w:pPr>
              <w:pStyle w:val="TAL"/>
              <w:keepNext w:val="0"/>
            </w:pPr>
            <w:r w:rsidRPr="00B322A8">
              <w:t>-43.91</w:t>
            </w:r>
          </w:p>
        </w:tc>
        <w:tc>
          <w:tcPr>
            <w:tcW w:w="1058" w:type="dxa"/>
            <w:noWrap/>
            <w:hideMark/>
          </w:tcPr>
          <w:p w14:paraId="19BB9D5B" w14:textId="77777777" w:rsidR="007748F0" w:rsidRPr="00B322A8" w:rsidRDefault="007748F0" w:rsidP="00873D42">
            <w:pPr>
              <w:pStyle w:val="TAL"/>
              <w:keepNext w:val="0"/>
            </w:pPr>
            <w:r w:rsidRPr="00B322A8">
              <w:t>-30.25</w:t>
            </w:r>
          </w:p>
        </w:tc>
        <w:tc>
          <w:tcPr>
            <w:tcW w:w="873" w:type="dxa"/>
            <w:noWrap/>
            <w:hideMark/>
          </w:tcPr>
          <w:p w14:paraId="4D907770" w14:textId="77777777" w:rsidR="007748F0" w:rsidRPr="00B322A8" w:rsidRDefault="007748F0" w:rsidP="00873D42">
            <w:pPr>
              <w:pStyle w:val="TAL"/>
              <w:keepNext w:val="0"/>
            </w:pPr>
            <w:r w:rsidRPr="00B322A8">
              <w:t>15.63</w:t>
            </w:r>
          </w:p>
        </w:tc>
        <w:tc>
          <w:tcPr>
            <w:tcW w:w="873" w:type="dxa"/>
            <w:noWrap/>
            <w:hideMark/>
          </w:tcPr>
          <w:p w14:paraId="3A42D330" w14:textId="77777777" w:rsidR="007748F0" w:rsidRPr="00B322A8" w:rsidRDefault="007748F0" w:rsidP="00873D42">
            <w:pPr>
              <w:pStyle w:val="TAL"/>
              <w:keepNext w:val="0"/>
            </w:pPr>
            <w:r w:rsidRPr="00B322A8">
              <w:t>104.51</w:t>
            </w:r>
          </w:p>
        </w:tc>
      </w:tr>
      <w:tr w:rsidR="007748F0" w:rsidRPr="00B322A8" w14:paraId="38DD84FE" w14:textId="77777777" w:rsidTr="00873D42">
        <w:trPr>
          <w:trHeight w:val="300"/>
        </w:trPr>
        <w:tc>
          <w:tcPr>
            <w:tcW w:w="1267" w:type="dxa"/>
            <w:noWrap/>
            <w:hideMark/>
          </w:tcPr>
          <w:p w14:paraId="6AA511F5" w14:textId="77777777" w:rsidR="007748F0" w:rsidRPr="00B322A8" w:rsidRDefault="007748F0" w:rsidP="00873D42">
            <w:pPr>
              <w:pStyle w:val="TAL"/>
              <w:keepNext w:val="0"/>
            </w:pPr>
            <w:r w:rsidRPr="00B322A8">
              <w:t>15</w:t>
            </w:r>
          </w:p>
        </w:tc>
        <w:tc>
          <w:tcPr>
            <w:tcW w:w="1100" w:type="dxa"/>
            <w:noWrap/>
            <w:hideMark/>
          </w:tcPr>
          <w:p w14:paraId="59AECB41" w14:textId="77777777" w:rsidR="007748F0" w:rsidRPr="00B322A8" w:rsidRDefault="007748F0" w:rsidP="00873D42">
            <w:pPr>
              <w:pStyle w:val="TAL"/>
              <w:keepNext w:val="0"/>
            </w:pPr>
            <w:r w:rsidRPr="00B322A8">
              <w:t>-16.39</w:t>
            </w:r>
          </w:p>
        </w:tc>
        <w:tc>
          <w:tcPr>
            <w:tcW w:w="2107" w:type="dxa"/>
            <w:noWrap/>
            <w:hideMark/>
          </w:tcPr>
          <w:p w14:paraId="21B861FE" w14:textId="77777777" w:rsidR="007748F0" w:rsidRPr="00B322A8" w:rsidRDefault="007748F0" w:rsidP="00873D42">
            <w:pPr>
              <w:pStyle w:val="TAL"/>
              <w:keepNext w:val="0"/>
            </w:pPr>
            <w:r w:rsidRPr="00B322A8">
              <w:t>790</w:t>
            </w:r>
          </w:p>
        </w:tc>
        <w:tc>
          <w:tcPr>
            <w:tcW w:w="2082" w:type="dxa"/>
            <w:noWrap/>
            <w:hideMark/>
          </w:tcPr>
          <w:p w14:paraId="39941DE6" w14:textId="77777777" w:rsidR="007748F0" w:rsidRPr="00B322A8" w:rsidRDefault="007748F0" w:rsidP="00873D42">
            <w:pPr>
              <w:pStyle w:val="TAL"/>
              <w:keepNext w:val="0"/>
            </w:pPr>
            <w:r w:rsidRPr="00B322A8">
              <w:t>97.45</w:t>
            </w:r>
          </w:p>
        </w:tc>
        <w:tc>
          <w:tcPr>
            <w:tcW w:w="1058" w:type="dxa"/>
            <w:noWrap/>
            <w:hideMark/>
          </w:tcPr>
          <w:p w14:paraId="024BC51E" w14:textId="77777777" w:rsidR="007748F0" w:rsidRPr="00B322A8" w:rsidRDefault="007748F0" w:rsidP="00873D42">
            <w:pPr>
              <w:pStyle w:val="TAL"/>
              <w:keepNext w:val="0"/>
            </w:pPr>
            <w:r w:rsidRPr="00B322A8">
              <w:t>-39.61</w:t>
            </w:r>
          </w:p>
        </w:tc>
        <w:tc>
          <w:tcPr>
            <w:tcW w:w="873" w:type="dxa"/>
            <w:noWrap/>
            <w:hideMark/>
          </w:tcPr>
          <w:p w14:paraId="2FD5CB18" w14:textId="77777777" w:rsidR="007748F0" w:rsidRPr="00B322A8" w:rsidRDefault="007748F0" w:rsidP="00873D42">
            <w:pPr>
              <w:pStyle w:val="TAL"/>
              <w:keepNext w:val="0"/>
            </w:pPr>
            <w:r w:rsidRPr="00B322A8">
              <w:t>15.63</w:t>
            </w:r>
          </w:p>
        </w:tc>
        <w:tc>
          <w:tcPr>
            <w:tcW w:w="873" w:type="dxa"/>
            <w:noWrap/>
            <w:hideMark/>
          </w:tcPr>
          <w:p w14:paraId="37DD1E3B" w14:textId="77777777" w:rsidR="007748F0" w:rsidRPr="00B322A8" w:rsidRDefault="007748F0" w:rsidP="00873D42">
            <w:pPr>
              <w:pStyle w:val="TAL"/>
              <w:keepNext w:val="0"/>
            </w:pPr>
            <w:r w:rsidRPr="00B322A8">
              <w:t>100.9</w:t>
            </w:r>
          </w:p>
        </w:tc>
      </w:tr>
      <w:tr w:rsidR="007748F0" w:rsidRPr="00B322A8" w14:paraId="5E61C48F" w14:textId="77777777" w:rsidTr="00873D42">
        <w:trPr>
          <w:trHeight w:val="300"/>
        </w:trPr>
        <w:tc>
          <w:tcPr>
            <w:tcW w:w="1267" w:type="dxa"/>
            <w:noWrap/>
            <w:hideMark/>
          </w:tcPr>
          <w:p w14:paraId="2543C9A9" w14:textId="77777777" w:rsidR="007748F0" w:rsidRPr="00B322A8" w:rsidRDefault="007748F0" w:rsidP="00873D42">
            <w:pPr>
              <w:pStyle w:val="TAL"/>
              <w:keepNext w:val="0"/>
            </w:pPr>
            <w:r w:rsidRPr="00B322A8">
              <w:t>16</w:t>
            </w:r>
          </w:p>
        </w:tc>
        <w:tc>
          <w:tcPr>
            <w:tcW w:w="1100" w:type="dxa"/>
            <w:noWrap/>
            <w:hideMark/>
          </w:tcPr>
          <w:p w14:paraId="349C1384" w14:textId="77777777" w:rsidR="007748F0" w:rsidRPr="00B322A8" w:rsidRDefault="007748F0" w:rsidP="00873D42">
            <w:pPr>
              <w:pStyle w:val="TAL"/>
              <w:keepNext w:val="0"/>
            </w:pPr>
            <w:r w:rsidRPr="00B322A8">
              <w:t>-20.89</w:t>
            </w:r>
          </w:p>
        </w:tc>
        <w:tc>
          <w:tcPr>
            <w:tcW w:w="2107" w:type="dxa"/>
            <w:noWrap/>
            <w:hideMark/>
          </w:tcPr>
          <w:p w14:paraId="62A56E7E" w14:textId="77777777" w:rsidR="007748F0" w:rsidRPr="00B322A8" w:rsidRDefault="007748F0" w:rsidP="00873D42">
            <w:pPr>
              <w:pStyle w:val="TAL"/>
              <w:keepNext w:val="0"/>
            </w:pPr>
            <w:r w:rsidRPr="00B322A8">
              <w:t>987</w:t>
            </w:r>
          </w:p>
        </w:tc>
        <w:tc>
          <w:tcPr>
            <w:tcW w:w="2082" w:type="dxa"/>
            <w:noWrap/>
            <w:hideMark/>
          </w:tcPr>
          <w:p w14:paraId="7F8CB2CF" w14:textId="77777777" w:rsidR="007748F0" w:rsidRPr="00B322A8" w:rsidRDefault="007748F0" w:rsidP="00873D42">
            <w:pPr>
              <w:pStyle w:val="TAL"/>
              <w:keepNext w:val="0"/>
            </w:pPr>
            <w:r w:rsidRPr="00B322A8">
              <w:t>44.51</w:t>
            </w:r>
          </w:p>
        </w:tc>
        <w:tc>
          <w:tcPr>
            <w:tcW w:w="1058" w:type="dxa"/>
            <w:noWrap/>
            <w:hideMark/>
          </w:tcPr>
          <w:p w14:paraId="53B4A3A3" w14:textId="77777777" w:rsidR="007748F0" w:rsidRPr="00B322A8" w:rsidRDefault="007748F0" w:rsidP="00873D42">
            <w:pPr>
              <w:pStyle w:val="TAL"/>
              <w:keepNext w:val="0"/>
            </w:pPr>
            <w:r w:rsidRPr="00B322A8">
              <w:t>79.79</w:t>
            </w:r>
          </w:p>
        </w:tc>
        <w:tc>
          <w:tcPr>
            <w:tcW w:w="873" w:type="dxa"/>
            <w:noWrap/>
            <w:hideMark/>
          </w:tcPr>
          <w:p w14:paraId="53F6888B" w14:textId="77777777" w:rsidR="007748F0" w:rsidRPr="00B322A8" w:rsidRDefault="007748F0" w:rsidP="00873D42">
            <w:pPr>
              <w:pStyle w:val="TAL"/>
              <w:keepNext w:val="0"/>
            </w:pPr>
            <w:r w:rsidRPr="00B322A8">
              <w:t>15.63</w:t>
            </w:r>
          </w:p>
        </w:tc>
        <w:tc>
          <w:tcPr>
            <w:tcW w:w="873" w:type="dxa"/>
            <w:noWrap/>
            <w:hideMark/>
          </w:tcPr>
          <w:p w14:paraId="33E11EA7" w14:textId="77777777" w:rsidR="007748F0" w:rsidRPr="00B322A8" w:rsidRDefault="007748F0" w:rsidP="00873D42">
            <w:pPr>
              <w:pStyle w:val="TAL"/>
              <w:keepNext w:val="0"/>
            </w:pPr>
            <w:r w:rsidRPr="00B322A8">
              <w:t>104.51</w:t>
            </w:r>
          </w:p>
        </w:tc>
      </w:tr>
      <w:tr w:rsidR="007748F0" w:rsidRPr="00B322A8" w14:paraId="141545A5" w14:textId="77777777" w:rsidTr="00873D42">
        <w:trPr>
          <w:trHeight w:val="300"/>
        </w:trPr>
        <w:tc>
          <w:tcPr>
            <w:tcW w:w="1267" w:type="dxa"/>
            <w:noWrap/>
            <w:hideMark/>
          </w:tcPr>
          <w:p w14:paraId="67BE7E42" w14:textId="77777777" w:rsidR="007748F0" w:rsidRPr="00B322A8" w:rsidRDefault="007748F0" w:rsidP="00873D42">
            <w:pPr>
              <w:pStyle w:val="TAL"/>
              <w:keepNext w:val="0"/>
            </w:pPr>
            <w:r w:rsidRPr="00B322A8">
              <w:t>17</w:t>
            </w:r>
          </w:p>
        </w:tc>
        <w:tc>
          <w:tcPr>
            <w:tcW w:w="1100" w:type="dxa"/>
            <w:noWrap/>
            <w:hideMark/>
          </w:tcPr>
          <w:p w14:paraId="11FEA1CA" w14:textId="77777777" w:rsidR="007748F0" w:rsidRPr="00B322A8" w:rsidRDefault="007748F0" w:rsidP="00873D42">
            <w:pPr>
              <w:pStyle w:val="TAL"/>
              <w:keepNext w:val="0"/>
            </w:pPr>
            <w:r w:rsidRPr="00B322A8">
              <w:t>-21.59</w:t>
            </w:r>
          </w:p>
        </w:tc>
        <w:tc>
          <w:tcPr>
            <w:tcW w:w="2107" w:type="dxa"/>
            <w:noWrap/>
            <w:hideMark/>
          </w:tcPr>
          <w:p w14:paraId="709186DD" w14:textId="77777777" w:rsidR="007748F0" w:rsidRPr="00B322A8" w:rsidRDefault="007748F0" w:rsidP="00873D42">
            <w:pPr>
              <w:pStyle w:val="TAL"/>
              <w:keepNext w:val="0"/>
            </w:pPr>
            <w:r w:rsidRPr="00B322A8">
              <w:t>1551</w:t>
            </w:r>
          </w:p>
        </w:tc>
        <w:tc>
          <w:tcPr>
            <w:tcW w:w="2082" w:type="dxa"/>
            <w:noWrap/>
            <w:hideMark/>
          </w:tcPr>
          <w:p w14:paraId="19EFCD3D" w14:textId="77777777" w:rsidR="007748F0" w:rsidRPr="00B322A8" w:rsidRDefault="007748F0" w:rsidP="00873D42">
            <w:pPr>
              <w:pStyle w:val="TAL"/>
              <w:keepNext w:val="0"/>
            </w:pPr>
            <w:r w:rsidRPr="00B322A8">
              <w:t>-4.58</w:t>
            </w:r>
          </w:p>
        </w:tc>
        <w:tc>
          <w:tcPr>
            <w:tcW w:w="1058" w:type="dxa"/>
            <w:noWrap/>
            <w:hideMark/>
          </w:tcPr>
          <w:p w14:paraId="1FA167DE" w14:textId="77777777" w:rsidR="007748F0" w:rsidRPr="00B322A8" w:rsidRDefault="007748F0" w:rsidP="00873D42">
            <w:pPr>
              <w:pStyle w:val="TAL"/>
              <w:keepNext w:val="0"/>
            </w:pPr>
            <w:r w:rsidRPr="00B322A8">
              <w:t>77.49</w:t>
            </w:r>
          </w:p>
        </w:tc>
        <w:tc>
          <w:tcPr>
            <w:tcW w:w="873" w:type="dxa"/>
            <w:noWrap/>
            <w:hideMark/>
          </w:tcPr>
          <w:p w14:paraId="0E1A66CD" w14:textId="77777777" w:rsidR="007748F0" w:rsidRPr="00B322A8" w:rsidRDefault="007748F0" w:rsidP="00873D42">
            <w:pPr>
              <w:pStyle w:val="TAL"/>
              <w:keepNext w:val="0"/>
            </w:pPr>
            <w:r w:rsidRPr="00B322A8">
              <w:t>15.63</w:t>
            </w:r>
          </w:p>
        </w:tc>
        <w:tc>
          <w:tcPr>
            <w:tcW w:w="873" w:type="dxa"/>
            <w:noWrap/>
            <w:hideMark/>
          </w:tcPr>
          <w:p w14:paraId="25E66DF6" w14:textId="77777777" w:rsidR="007748F0" w:rsidRPr="00B322A8" w:rsidRDefault="007748F0" w:rsidP="00873D42">
            <w:pPr>
              <w:pStyle w:val="TAL"/>
              <w:keepNext w:val="0"/>
            </w:pPr>
            <w:r w:rsidRPr="00B322A8">
              <w:t>101.51</w:t>
            </w:r>
          </w:p>
        </w:tc>
      </w:tr>
      <w:tr w:rsidR="007748F0" w:rsidRPr="00B322A8" w14:paraId="740233A1" w14:textId="77777777" w:rsidTr="00873D42">
        <w:trPr>
          <w:trHeight w:val="300"/>
        </w:trPr>
        <w:tc>
          <w:tcPr>
            <w:tcW w:w="1267" w:type="dxa"/>
            <w:noWrap/>
            <w:hideMark/>
          </w:tcPr>
          <w:p w14:paraId="0F1D852A" w14:textId="77777777" w:rsidR="007748F0" w:rsidRPr="00B322A8" w:rsidRDefault="007748F0" w:rsidP="00873D42">
            <w:pPr>
              <w:pStyle w:val="TAL"/>
              <w:keepNext w:val="0"/>
            </w:pPr>
            <w:r w:rsidRPr="00B322A8">
              <w:t>18</w:t>
            </w:r>
          </w:p>
        </w:tc>
        <w:tc>
          <w:tcPr>
            <w:tcW w:w="1100" w:type="dxa"/>
            <w:noWrap/>
            <w:hideMark/>
          </w:tcPr>
          <w:p w14:paraId="7A8A54E6" w14:textId="77777777" w:rsidR="007748F0" w:rsidRPr="00B322A8" w:rsidRDefault="007748F0" w:rsidP="00873D42">
            <w:pPr>
              <w:pStyle w:val="TAL"/>
              <w:keepNext w:val="0"/>
            </w:pPr>
            <w:r w:rsidRPr="00B322A8">
              <w:t>-21.59</w:t>
            </w:r>
          </w:p>
        </w:tc>
        <w:tc>
          <w:tcPr>
            <w:tcW w:w="2107" w:type="dxa"/>
            <w:noWrap/>
            <w:hideMark/>
          </w:tcPr>
          <w:p w14:paraId="27E8080C" w14:textId="77777777" w:rsidR="007748F0" w:rsidRPr="00B322A8" w:rsidRDefault="007748F0" w:rsidP="00873D42">
            <w:pPr>
              <w:pStyle w:val="TAL"/>
              <w:keepNext w:val="0"/>
            </w:pPr>
            <w:r w:rsidRPr="00B322A8">
              <w:t>1675</w:t>
            </w:r>
          </w:p>
        </w:tc>
        <w:tc>
          <w:tcPr>
            <w:tcW w:w="2082" w:type="dxa"/>
            <w:noWrap/>
            <w:hideMark/>
          </w:tcPr>
          <w:p w14:paraId="0B897E04" w14:textId="77777777" w:rsidR="007748F0" w:rsidRPr="00B322A8" w:rsidRDefault="007748F0" w:rsidP="00873D42">
            <w:pPr>
              <w:pStyle w:val="TAL"/>
              <w:keepNext w:val="0"/>
            </w:pPr>
            <w:r w:rsidRPr="00B322A8">
              <w:t>16.47</w:t>
            </w:r>
          </w:p>
        </w:tc>
        <w:tc>
          <w:tcPr>
            <w:tcW w:w="1058" w:type="dxa"/>
            <w:noWrap/>
            <w:hideMark/>
          </w:tcPr>
          <w:p w14:paraId="34B42822" w14:textId="77777777" w:rsidR="007748F0" w:rsidRPr="00B322A8" w:rsidRDefault="007748F0" w:rsidP="00873D42">
            <w:pPr>
              <w:pStyle w:val="TAL"/>
              <w:keepNext w:val="0"/>
            </w:pPr>
            <w:r w:rsidRPr="00B322A8">
              <w:t>70.63</w:t>
            </w:r>
          </w:p>
        </w:tc>
        <w:tc>
          <w:tcPr>
            <w:tcW w:w="873" w:type="dxa"/>
            <w:noWrap/>
            <w:hideMark/>
          </w:tcPr>
          <w:p w14:paraId="7E748188" w14:textId="77777777" w:rsidR="007748F0" w:rsidRPr="00B322A8" w:rsidRDefault="007748F0" w:rsidP="00873D42">
            <w:pPr>
              <w:pStyle w:val="TAL"/>
              <w:keepNext w:val="0"/>
            </w:pPr>
            <w:r w:rsidRPr="00B322A8">
              <w:t>15.63</w:t>
            </w:r>
          </w:p>
        </w:tc>
        <w:tc>
          <w:tcPr>
            <w:tcW w:w="873" w:type="dxa"/>
            <w:noWrap/>
            <w:hideMark/>
          </w:tcPr>
          <w:p w14:paraId="569A2ECC" w14:textId="77777777" w:rsidR="007748F0" w:rsidRPr="00B322A8" w:rsidRDefault="007748F0" w:rsidP="00873D42">
            <w:pPr>
              <w:pStyle w:val="TAL"/>
              <w:keepNext w:val="0"/>
            </w:pPr>
            <w:r w:rsidRPr="00B322A8">
              <w:t>100.93</w:t>
            </w:r>
          </w:p>
        </w:tc>
      </w:tr>
      <w:tr w:rsidR="007748F0" w:rsidRPr="00B322A8" w14:paraId="564F7ED8" w14:textId="77777777" w:rsidTr="00873D42">
        <w:trPr>
          <w:trHeight w:val="300"/>
        </w:trPr>
        <w:tc>
          <w:tcPr>
            <w:tcW w:w="1267" w:type="dxa"/>
            <w:noWrap/>
            <w:hideMark/>
          </w:tcPr>
          <w:p w14:paraId="13839A6E" w14:textId="77777777" w:rsidR="007748F0" w:rsidRPr="00B322A8" w:rsidRDefault="007748F0" w:rsidP="00873D42">
            <w:pPr>
              <w:pStyle w:val="TAL"/>
              <w:keepNext w:val="0"/>
            </w:pPr>
            <w:r w:rsidRPr="00B322A8">
              <w:t>19</w:t>
            </w:r>
          </w:p>
        </w:tc>
        <w:tc>
          <w:tcPr>
            <w:tcW w:w="1100" w:type="dxa"/>
            <w:noWrap/>
            <w:hideMark/>
          </w:tcPr>
          <w:p w14:paraId="3AC83A04" w14:textId="77777777" w:rsidR="007748F0" w:rsidRPr="00B322A8" w:rsidRDefault="007748F0" w:rsidP="00873D42">
            <w:pPr>
              <w:pStyle w:val="TAL"/>
              <w:keepNext w:val="0"/>
            </w:pPr>
            <w:r w:rsidRPr="00B322A8">
              <w:t>-23.49</w:t>
            </w:r>
          </w:p>
        </w:tc>
        <w:tc>
          <w:tcPr>
            <w:tcW w:w="2107" w:type="dxa"/>
            <w:noWrap/>
            <w:hideMark/>
          </w:tcPr>
          <w:p w14:paraId="2E666CF1" w14:textId="77777777" w:rsidR="007748F0" w:rsidRPr="00B322A8" w:rsidRDefault="007748F0" w:rsidP="00873D42">
            <w:pPr>
              <w:pStyle w:val="TAL"/>
              <w:keepNext w:val="0"/>
            </w:pPr>
            <w:r w:rsidRPr="00B322A8">
              <w:t>1999</w:t>
            </w:r>
          </w:p>
        </w:tc>
        <w:tc>
          <w:tcPr>
            <w:tcW w:w="2082" w:type="dxa"/>
            <w:noWrap/>
            <w:hideMark/>
          </w:tcPr>
          <w:p w14:paraId="2A6E29F3" w14:textId="77777777" w:rsidR="007748F0" w:rsidRPr="00B322A8" w:rsidRDefault="007748F0" w:rsidP="00873D42">
            <w:pPr>
              <w:pStyle w:val="TAL"/>
              <w:keepNext w:val="0"/>
            </w:pPr>
            <w:r w:rsidRPr="00B322A8">
              <w:t>-1.76</w:t>
            </w:r>
          </w:p>
        </w:tc>
        <w:tc>
          <w:tcPr>
            <w:tcW w:w="1058" w:type="dxa"/>
            <w:noWrap/>
            <w:hideMark/>
          </w:tcPr>
          <w:p w14:paraId="5F4C254B" w14:textId="77777777" w:rsidR="007748F0" w:rsidRPr="00B322A8" w:rsidRDefault="007748F0" w:rsidP="00873D42">
            <w:pPr>
              <w:pStyle w:val="TAL"/>
              <w:keepNext w:val="0"/>
            </w:pPr>
            <w:r w:rsidRPr="00B322A8">
              <w:t>-55.03</w:t>
            </w:r>
          </w:p>
        </w:tc>
        <w:tc>
          <w:tcPr>
            <w:tcW w:w="873" w:type="dxa"/>
            <w:noWrap/>
            <w:hideMark/>
          </w:tcPr>
          <w:p w14:paraId="073F9C2B" w14:textId="77777777" w:rsidR="007748F0" w:rsidRPr="00B322A8" w:rsidRDefault="007748F0" w:rsidP="00873D42">
            <w:pPr>
              <w:pStyle w:val="TAL"/>
              <w:keepNext w:val="0"/>
            </w:pPr>
            <w:r w:rsidRPr="00B322A8">
              <w:t>15.63</w:t>
            </w:r>
          </w:p>
        </w:tc>
        <w:tc>
          <w:tcPr>
            <w:tcW w:w="873" w:type="dxa"/>
            <w:noWrap/>
            <w:hideMark/>
          </w:tcPr>
          <w:p w14:paraId="2E56E302" w14:textId="77777777" w:rsidR="007748F0" w:rsidRPr="00B322A8" w:rsidRDefault="007748F0" w:rsidP="00873D42">
            <w:pPr>
              <w:pStyle w:val="TAL"/>
              <w:keepNext w:val="0"/>
            </w:pPr>
            <w:r w:rsidRPr="00B322A8">
              <w:t>100.64</w:t>
            </w:r>
          </w:p>
        </w:tc>
      </w:tr>
      <w:tr w:rsidR="007748F0" w:rsidRPr="00B322A8" w14:paraId="34B02B82" w14:textId="77777777" w:rsidTr="00873D42">
        <w:trPr>
          <w:trHeight w:val="300"/>
        </w:trPr>
        <w:tc>
          <w:tcPr>
            <w:tcW w:w="1267" w:type="dxa"/>
            <w:noWrap/>
            <w:hideMark/>
          </w:tcPr>
          <w:p w14:paraId="42C20A5F" w14:textId="77777777" w:rsidR="007748F0" w:rsidRPr="00B322A8" w:rsidRDefault="007748F0" w:rsidP="00873D42">
            <w:pPr>
              <w:pStyle w:val="TAL"/>
              <w:keepNext w:val="0"/>
            </w:pPr>
            <w:r w:rsidRPr="00B322A8">
              <w:t>20</w:t>
            </w:r>
          </w:p>
        </w:tc>
        <w:tc>
          <w:tcPr>
            <w:tcW w:w="1100" w:type="dxa"/>
            <w:noWrap/>
            <w:hideMark/>
          </w:tcPr>
          <w:p w14:paraId="2914B98D" w14:textId="77777777" w:rsidR="007748F0" w:rsidRPr="00B322A8" w:rsidRDefault="007748F0" w:rsidP="00873D42">
            <w:pPr>
              <w:pStyle w:val="TAL"/>
              <w:keepNext w:val="0"/>
            </w:pPr>
            <w:r w:rsidRPr="00B322A8">
              <w:t>-24.79</w:t>
            </w:r>
          </w:p>
        </w:tc>
        <w:tc>
          <w:tcPr>
            <w:tcW w:w="2107" w:type="dxa"/>
            <w:noWrap/>
            <w:hideMark/>
          </w:tcPr>
          <w:p w14:paraId="1B1F244D" w14:textId="77777777" w:rsidR="007748F0" w:rsidRPr="00B322A8" w:rsidRDefault="007748F0" w:rsidP="00873D42">
            <w:pPr>
              <w:pStyle w:val="TAL"/>
              <w:keepNext w:val="0"/>
            </w:pPr>
            <w:r w:rsidRPr="00B322A8">
              <w:t>2042</w:t>
            </w:r>
          </w:p>
        </w:tc>
        <w:tc>
          <w:tcPr>
            <w:tcW w:w="2082" w:type="dxa"/>
            <w:noWrap/>
            <w:hideMark/>
          </w:tcPr>
          <w:p w14:paraId="14C05BCB" w14:textId="77777777" w:rsidR="007748F0" w:rsidRPr="00B322A8" w:rsidRDefault="007748F0" w:rsidP="00873D42">
            <w:pPr>
              <w:pStyle w:val="TAL"/>
              <w:keepNext w:val="0"/>
            </w:pPr>
            <w:r w:rsidRPr="00B322A8">
              <w:t>22.62</w:t>
            </w:r>
          </w:p>
        </w:tc>
        <w:tc>
          <w:tcPr>
            <w:tcW w:w="1058" w:type="dxa"/>
            <w:noWrap/>
            <w:hideMark/>
          </w:tcPr>
          <w:p w14:paraId="328E289A" w14:textId="77777777" w:rsidR="007748F0" w:rsidRPr="00B322A8" w:rsidRDefault="007748F0" w:rsidP="00873D42">
            <w:pPr>
              <w:pStyle w:val="TAL"/>
              <w:keepNext w:val="0"/>
            </w:pPr>
            <w:r w:rsidRPr="00B322A8">
              <w:t>72.87</w:t>
            </w:r>
          </w:p>
        </w:tc>
        <w:tc>
          <w:tcPr>
            <w:tcW w:w="873" w:type="dxa"/>
            <w:noWrap/>
            <w:hideMark/>
          </w:tcPr>
          <w:p w14:paraId="12B87C15" w14:textId="77777777" w:rsidR="007748F0" w:rsidRPr="00B322A8" w:rsidRDefault="007748F0" w:rsidP="00873D42">
            <w:pPr>
              <w:pStyle w:val="TAL"/>
              <w:keepNext w:val="0"/>
            </w:pPr>
            <w:r w:rsidRPr="00B322A8">
              <w:t>15.63</w:t>
            </w:r>
          </w:p>
        </w:tc>
        <w:tc>
          <w:tcPr>
            <w:tcW w:w="873" w:type="dxa"/>
            <w:noWrap/>
            <w:hideMark/>
          </w:tcPr>
          <w:p w14:paraId="4A7CE6D4" w14:textId="77777777" w:rsidR="007748F0" w:rsidRPr="00B322A8" w:rsidRDefault="007748F0" w:rsidP="00873D42">
            <w:pPr>
              <w:pStyle w:val="TAL"/>
              <w:keepNext w:val="0"/>
            </w:pPr>
            <w:r w:rsidRPr="00B322A8">
              <w:t>105.32</w:t>
            </w:r>
          </w:p>
        </w:tc>
      </w:tr>
      <w:tr w:rsidR="007748F0" w:rsidRPr="00B322A8" w14:paraId="5BBB963A" w14:textId="77777777" w:rsidTr="00873D42">
        <w:trPr>
          <w:trHeight w:val="300"/>
        </w:trPr>
        <w:tc>
          <w:tcPr>
            <w:tcW w:w="1267" w:type="dxa"/>
            <w:noWrap/>
            <w:hideMark/>
          </w:tcPr>
          <w:p w14:paraId="6581E18E" w14:textId="77777777" w:rsidR="007748F0" w:rsidRPr="00B322A8" w:rsidRDefault="007748F0" w:rsidP="00873D42">
            <w:pPr>
              <w:pStyle w:val="TAL"/>
              <w:keepNext w:val="0"/>
            </w:pPr>
            <w:r w:rsidRPr="00B322A8">
              <w:t>21</w:t>
            </w:r>
          </w:p>
        </w:tc>
        <w:tc>
          <w:tcPr>
            <w:tcW w:w="1100" w:type="dxa"/>
            <w:noWrap/>
            <w:hideMark/>
          </w:tcPr>
          <w:p w14:paraId="42B701CB" w14:textId="77777777" w:rsidR="007748F0" w:rsidRPr="00B322A8" w:rsidRDefault="007748F0" w:rsidP="00873D42">
            <w:pPr>
              <w:pStyle w:val="TAL"/>
              <w:keepNext w:val="0"/>
            </w:pPr>
            <w:r w:rsidRPr="00B322A8">
              <w:t>-23.69</w:t>
            </w:r>
          </w:p>
        </w:tc>
        <w:tc>
          <w:tcPr>
            <w:tcW w:w="2107" w:type="dxa"/>
            <w:noWrap/>
            <w:hideMark/>
          </w:tcPr>
          <w:p w14:paraId="01CC903B" w14:textId="77777777" w:rsidR="007748F0" w:rsidRPr="00B322A8" w:rsidRDefault="007748F0" w:rsidP="00873D42">
            <w:pPr>
              <w:pStyle w:val="TAL"/>
              <w:keepNext w:val="0"/>
            </w:pPr>
            <w:r w:rsidRPr="00B322A8">
              <w:t>2296</w:t>
            </w:r>
          </w:p>
        </w:tc>
        <w:tc>
          <w:tcPr>
            <w:tcW w:w="2082" w:type="dxa"/>
            <w:noWrap/>
            <w:hideMark/>
          </w:tcPr>
          <w:p w14:paraId="1FC5E5DA" w14:textId="77777777" w:rsidR="007748F0" w:rsidRPr="00B322A8" w:rsidRDefault="007748F0" w:rsidP="00873D42">
            <w:pPr>
              <w:pStyle w:val="TAL"/>
              <w:keepNext w:val="0"/>
            </w:pPr>
            <w:r w:rsidRPr="00B322A8">
              <w:t>18.35</w:t>
            </w:r>
          </w:p>
        </w:tc>
        <w:tc>
          <w:tcPr>
            <w:tcW w:w="1058" w:type="dxa"/>
            <w:noWrap/>
            <w:hideMark/>
          </w:tcPr>
          <w:p w14:paraId="060F9B71" w14:textId="77777777" w:rsidR="007748F0" w:rsidRPr="00B322A8" w:rsidRDefault="007748F0" w:rsidP="00873D42">
            <w:pPr>
              <w:pStyle w:val="TAL"/>
              <w:keepNext w:val="0"/>
            </w:pPr>
            <w:r w:rsidRPr="00B322A8">
              <w:t>73.6</w:t>
            </w:r>
          </w:p>
        </w:tc>
        <w:tc>
          <w:tcPr>
            <w:tcW w:w="873" w:type="dxa"/>
            <w:noWrap/>
            <w:hideMark/>
          </w:tcPr>
          <w:p w14:paraId="1FCAEDDB" w14:textId="77777777" w:rsidR="007748F0" w:rsidRPr="00B322A8" w:rsidRDefault="007748F0" w:rsidP="00873D42">
            <w:pPr>
              <w:pStyle w:val="TAL"/>
              <w:keepNext w:val="0"/>
            </w:pPr>
            <w:r w:rsidRPr="00B322A8">
              <w:t>15.63</w:t>
            </w:r>
          </w:p>
        </w:tc>
        <w:tc>
          <w:tcPr>
            <w:tcW w:w="873" w:type="dxa"/>
            <w:noWrap/>
            <w:hideMark/>
          </w:tcPr>
          <w:p w14:paraId="4713C00D" w14:textId="77777777" w:rsidR="007748F0" w:rsidRPr="00B322A8" w:rsidRDefault="007748F0" w:rsidP="00873D42">
            <w:pPr>
              <w:pStyle w:val="TAL"/>
              <w:keepNext w:val="0"/>
            </w:pPr>
            <w:r w:rsidRPr="00B322A8">
              <w:t>100.9</w:t>
            </w:r>
          </w:p>
        </w:tc>
      </w:tr>
      <w:tr w:rsidR="007748F0" w:rsidRPr="00B322A8" w14:paraId="727776E7" w14:textId="77777777" w:rsidTr="00873D42">
        <w:trPr>
          <w:trHeight w:val="300"/>
        </w:trPr>
        <w:tc>
          <w:tcPr>
            <w:tcW w:w="1267" w:type="dxa"/>
            <w:noWrap/>
            <w:hideMark/>
          </w:tcPr>
          <w:p w14:paraId="467F114D" w14:textId="77777777" w:rsidR="007748F0" w:rsidRPr="00B322A8" w:rsidRDefault="007748F0" w:rsidP="00873D42">
            <w:pPr>
              <w:pStyle w:val="TAL"/>
              <w:keepNext w:val="0"/>
            </w:pPr>
            <w:r w:rsidRPr="00B322A8">
              <w:t>22</w:t>
            </w:r>
          </w:p>
        </w:tc>
        <w:tc>
          <w:tcPr>
            <w:tcW w:w="1100" w:type="dxa"/>
            <w:noWrap/>
            <w:hideMark/>
          </w:tcPr>
          <w:p w14:paraId="13C795D6" w14:textId="77777777" w:rsidR="007748F0" w:rsidRPr="00B322A8" w:rsidRDefault="007748F0" w:rsidP="00873D42">
            <w:pPr>
              <w:pStyle w:val="TAL"/>
              <w:keepNext w:val="0"/>
            </w:pPr>
            <w:r w:rsidRPr="00B322A8">
              <w:t>-23.39</w:t>
            </w:r>
          </w:p>
        </w:tc>
        <w:tc>
          <w:tcPr>
            <w:tcW w:w="2107" w:type="dxa"/>
            <w:noWrap/>
            <w:hideMark/>
          </w:tcPr>
          <w:p w14:paraId="6ACBE491" w14:textId="77777777" w:rsidR="007748F0" w:rsidRPr="00B322A8" w:rsidRDefault="007748F0" w:rsidP="00873D42">
            <w:pPr>
              <w:pStyle w:val="TAL"/>
              <w:keepNext w:val="0"/>
            </w:pPr>
            <w:r w:rsidRPr="00B322A8">
              <w:t>2417</w:t>
            </w:r>
          </w:p>
        </w:tc>
        <w:tc>
          <w:tcPr>
            <w:tcW w:w="2082" w:type="dxa"/>
            <w:noWrap/>
            <w:hideMark/>
          </w:tcPr>
          <w:p w14:paraId="2B0C86DD" w14:textId="77777777" w:rsidR="007748F0" w:rsidRPr="00B322A8" w:rsidRDefault="007748F0" w:rsidP="00873D42">
            <w:pPr>
              <w:pStyle w:val="TAL"/>
              <w:keepNext w:val="0"/>
            </w:pPr>
            <w:r w:rsidRPr="00B322A8">
              <w:t>13.24</w:t>
            </w:r>
          </w:p>
        </w:tc>
        <w:tc>
          <w:tcPr>
            <w:tcW w:w="1058" w:type="dxa"/>
            <w:noWrap/>
            <w:hideMark/>
          </w:tcPr>
          <w:p w14:paraId="1A9E8D40" w14:textId="77777777" w:rsidR="007748F0" w:rsidRPr="00B322A8" w:rsidRDefault="007748F0" w:rsidP="00873D42">
            <w:pPr>
              <w:pStyle w:val="TAL"/>
              <w:keepNext w:val="0"/>
            </w:pPr>
            <w:r w:rsidRPr="00B322A8">
              <w:t>82.36</w:t>
            </w:r>
          </w:p>
        </w:tc>
        <w:tc>
          <w:tcPr>
            <w:tcW w:w="873" w:type="dxa"/>
            <w:noWrap/>
            <w:hideMark/>
          </w:tcPr>
          <w:p w14:paraId="4F9D963B" w14:textId="77777777" w:rsidR="007748F0" w:rsidRPr="00B322A8" w:rsidRDefault="007748F0" w:rsidP="00873D42">
            <w:pPr>
              <w:pStyle w:val="TAL"/>
              <w:keepNext w:val="0"/>
            </w:pPr>
            <w:r w:rsidRPr="00B322A8">
              <w:t>15.63</w:t>
            </w:r>
          </w:p>
        </w:tc>
        <w:tc>
          <w:tcPr>
            <w:tcW w:w="873" w:type="dxa"/>
            <w:noWrap/>
            <w:hideMark/>
          </w:tcPr>
          <w:p w14:paraId="6B99484C" w14:textId="77777777" w:rsidR="007748F0" w:rsidRPr="00B322A8" w:rsidRDefault="007748F0" w:rsidP="00873D42">
            <w:pPr>
              <w:pStyle w:val="TAL"/>
              <w:keepNext w:val="0"/>
            </w:pPr>
            <w:r w:rsidRPr="00B322A8">
              <w:t>100.87</w:t>
            </w:r>
          </w:p>
        </w:tc>
      </w:tr>
      <w:tr w:rsidR="007748F0" w:rsidRPr="00B322A8" w14:paraId="4ABDDAB5" w14:textId="77777777" w:rsidTr="00873D42">
        <w:trPr>
          <w:trHeight w:val="300"/>
        </w:trPr>
        <w:tc>
          <w:tcPr>
            <w:tcW w:w="1267" w:type="dxa"/>
            <w:noWrap/>
            <w:hideMark/>
          </w:tcPr>
          <w:p w14:paraId="6C198050" w14:textId="77777777" w:rsidR="007748F0" w:rsidRPr="00B322A8" w:rsidRDefault="007748F0" w:rsidP="00873D42">
            <w:pPr>
              <w:pStyle w:val="TAL"/>
              <w:keepNext w:val="0"/>
            </w:pPr>
            <w:r w:rsidRPr="00B322A8">
              <w:t>23</w:t>
            </w:r>
          </w:p>
        </w:tc>
        <w:tc>
          <w:tcPr>
            <w:tcW w:w="1100" w:type="dxa"/>
            <w:noWrap/>
            <w:hideMark/>
          </w:tcPr>
          <w:p w14:paraId="295C7BC5" w14:textId="77777777" w:rsidR="007748F0" w:rsidRPr="00B322A8" w:rsidRDefault="007748F0" w:rsidP="00873D42">
            <w:pPr>
              <w:pStyle w:val="TAL"/>
              <w:keepNext w:val="0"/>
            </w:pPr>
            <w:r w:rsidRPr="00B322A8">
              <w:t>-29.29</w:t>
            </w:r>
          </w:p>
        </w:tc>
        <w:tc>
          <w:tcPr>
            <w:tcW w:w="2107" w:type="dxa"/>
            <w:noWrap/>
            <w:hideMark/>
          </w:tcPr>
          <w:p w14:paraId="5C04EE09" w14:textId="77777777" w:rsidR="007748F0" w:rsidRPr="00B322A8" w:rsidRDefault="007748F0" w:rsidP="00873D42">
            <w:pPr>
              <w:pStyle w:val="TAL"/>
              <w:keepNext w:val="0"/>
            </w:pPr>
            <w:r w:rsidRPr="00B322A8">
              <w:t>2564</w:t>
            </w:r>
          </w:p>
        </w:tc>
        <w:tc>
          <w:tcPr>
            <w:tcW w:w="2082" w:type="dxa"/>
            <w:noWrap/>
            <w:hideMark/>
          </w:tcPr>
          <w:p w14:paraId="442CB552" w14:textId="77777777" w:rsidR="007748F0" w:rsidRPr="00B322A8" w:rsidRDefault="007748F0" w:rsidP="00873D42">
            <w:pPr>
              <w:pStyle w:val="TAL"/>
              <w:keepNext w:val="0"/>
            </w:pPr>
            <w:r w:rsidRPr="00B322A8">
              <w:t>-10.31</w:t>
            </w:r>
          </w:p>
        </w:tc>
        <w:tc>
          <w:tcPr>
            <w:tcW w:w="1058" w:type="dxa"/>
            <w:noWrap/>
            <w:hideMark/>
          </w:tcPr>
          <w:p w14:paraId="0234F3C5" w14:textId="77777777" w:rsidR="007748F0" w:rsidRPr="00B322A8" w:rsidRDefault="007748F0" w:rsidP="00873D42">
            <w:pPr>
              <w:pStyle w:val="TAL"/>
              <w:keepNext w:val="0"/>
            </w:pPr>
            <w:r w:rsidRPr="00B322A8">
              <w:t>90.86</w:t>
            </w:r>
          </w:p>
        </w:tc>
        <w:tc>
          <w:tcPr>
            <w:tcW w:w="873" w:type="dxa"/>
            <w:noWrap/>
            <w:hideMark/>
          </w:tcPr>
          <w:p w14:paraId="44786C09" w14:textId="77777777" w:rsidR="007748F0" w:rsidRPr="00B322A8" w:rsidRDefault="007748F0" w:rsidP="00873D42">
            <w:pPr>
              <w:pStyle w:val="TAL"/>
              <w:keepNext w:val="0"/>
            </w:pPr>
            <w:r w:rsidRPr="00B322A8">
              <w:t>15.63</w:t>
            </w:r>
          </w:p>
        </w:tc>
        <w:tc>
          <w:tcPr>
            <w:tcW w:w="873" w:type="dxa"/>
            <w:noWrap/>
            <w:hideMark/>
          </w:tcPr>
          <w:p w14:paraId="5AD57A33" w14:textId="77777777" w:rsidR="007748F0" w:rsidRPr="00B322A8" w:rsidRDefault="007748F0" w:rsidP="00873D42">
            <w:pPr>
              <w:pStyle w:val="TAL"/>
              <w:keepNext w:val="0"/>
            </w:pPr>
            <w:r w:rsidRPr="00B322A8">
              <w:t>104.83</w:t>
            </w:r>
          </w:p>
        </w:tc>
      </w:tr>
      <w:tr w:rsidR="007748F0" w:rsidRPr="00B322A8" w14:paraId="12D33EFC" w14:textId="77777777" w:rsidTr="00873D42">
        <w:trPr>
          <w:trHeight w:val="300"/>
        </w:trPr>
        <w:tc>
          <w:tcPr>
            <w:tcW w:w="1267" w:type="dxa"/>
            <w:noWrap/>
            <w:hideMark/>
          </w:tcPr>
          <w:p w14:paraId="707C25F8" w14:textId="77777777" w:rsidR="007748F0" w:rsidRPr="00B322A8" w:rsidRDefault="007748F0" w:rsidP="00873D42">
            <w:pPr>
              <w:pStyle w:val="TAL"/>
              <w:keepNext w:val="0"/>
            </w:pPr>
            <w:r w:rsidRPr="00B322A8">
              <w:t>24</w:t>
            </w:r>
          </w:p>
        </w:tc>
        <w:tc>
          <w:tcPr>
            <w:tcW w:w="1100" w:type="dxa"/>
            <w:noWrap/>
            <w:hideMark/>
          </w:tcPr>
          <w:p w14:paraId="65C9A197" w14:textId="77777777" w:rsidR="007748F0" w:rsidRPr="00B322A8" w:rsidRDefault="007748F0" w:rsidP="00873D42">
            <w:pPr>
              <w:pStyle w:val="TAL"/>
              <w:keepNext w:val="0"/>
            </w:pPr>
            <w:r w:rsidRPr="00B322A8">
              <w:t>-30.49</w:t>
            </w:r>
          </w:p>
        </w:tc>
        <w:tc>
          <w:tcPr>
            <w:tcW w:w="2107" w:type="dxa"/>
            <w:noWrap/>
            <w:hideMark/>
          </w:tcPr>
          <w:p w14:paraId="0348F97F" w14:textId="77777777" w:rsidR="007748F0" w:rsidRPr="00B322A8" w:rsidRDefault="007748F0" w:rsidP="00873D42">
            <w:pPr>
              <w:pStyle w:val="TAL"/>
              <w:keepNext w:val="0"/>
            </w:pPr>
            <w:r w:rsidRPr="00B322A8">
              <w:t>3151</w:t>
            </w:r>
          </w:p>
        </w:tc>
        <w:tc>
          <w:tcPr>
            <w:tcW w:w="2082" w:type="dxa"/>
            <w:noWrap/>
            <w:hideMark/>
          </w:tcPr>
          <w:p w14:paraId="2198363C" w14:textId="77777777" w:rsidR="007748F0" w:rsidRPr="00B322A8" w:rsidRDefault="007748F0" w:rsidP="00873D42">
            <w:pPr>
              <w:pStyle w:val="TAL"/>
              <w:keepNext w:val="0"/>
            </w:pPr>
            <w:r w:rsidRPr="00B322A8">
              <w:t>47.53</w:t>
            </w:r>
          </w:p>
        </w:tc>
        <w:tc>
          <w:tcPr>
            <w:tcW w:w="1058" w:type="dxa"/>
            <w:noWrap/>
            <w:hideMark/>
          </w:tcPr>
          <w:p w14:paraId="67655F02" w14:textId="77777777" w:rsidR="007748F0" w:rsidRPr="00B322A8" w:rsidRDefault="007748F0" w:rsidP="00873D42">
            <w:pPr>
              <w:pStyle w:val="TAL"/>
              <w:keepNext w:val="0"/>
            </w:pPr>
            <w:r w:rsidRPr="00B322A8">
              <w:t>-69.46</w:t>
            </w:r>
          </w:p>
        </w:tc>
        <w:tc>
          <w:tcPr>
            <w:tcW w:w="873" w:type="dxa"/>
            <w:noWrap/>
            <w:hideMark/>
          </w:tcPr>
          <w:p w14:paraId="36FABDF2" w14:textId="77777777" w:rsidR="007748F0" w:rsidRPr="00B322A8" w:rsidRDefault="007748F0" w:rsidP="00873D42">
            <w:pPr>
              <w:pStyle w:val="TAL"/>
              <w:keepNext w:val="0"/>
            </w:pPr>
            <w:r w:rsidRPr="00B322A8">
              <w:t>15.63</w:t>
            </w:r>
          </w:p>
        </w:tc>
        <w:tc>
          <w:tcPr>
            <w:tcW w:w="873" w:type="dxa"/>
            <w:noWrap/>
            <w:hideMark/>
          </w:tcPr>
          <w:p w14:paraId="4C55CE2C" w14:textId="77777777" w:rsidR="007748F0" w:rsidRPr="00B322A8" w:rsidRDefault="007748F0" w:rsidP="00873D42">
            <w:pPr>
              <w:pStyle w:val="TAL"/>
              <w:keepNext w:val="0"/>
            </w:pPr>
            <w:r w:rsidRPr="00B322A8">
              <w:t>105.67</w:t>
            </w:r>
          </w:p>
        </w:tc>
      </w:tr>
      <w:tr w:rsidR="007748F0" w:rsidRPr="00B322A8" w14:paraId="61529A96" w14:textId="77777777" w:rsidTr="00873D42">
        <w:trPr>
          <w:trHeight w:val="300"/>
        </w:trPr>
        <w:tc>
          <w:tcPr>
            <w:tcW w:w="1267" w:type="dxa"/>
            <w:noWrap/>
            <w:hideMark/>
          </w:tcPr>
          <w:p w14:paraId="4D240A96" w14:textId="77777777" w:rsidR="007748F0" w:rsidRPr="00B322A8" w:rsidRDefault="007748F0" w:rsidP="00873D42">
            <w:pPr>
              <w:pStyle w:val="TAL"/>
              <w:keepNext w:val="0"/>
            </w:pPr>
            <w:r w:rsidRPr="00B322A8">
              <w:t>Ini. delay [ns]</w:t>
            </w:r>
          </w:p>
        </w:tc>
        <w:tc>
          <w:tcPr>
            <w:tcW w:w="1100" w:type="dxa"/>
            <w:noWrap/>
            <w:hideMark/>
          </w:tcPr>
          <w:p w14:paraId="7AB6E971" w14:textId="77777777" w:rsidR="007748F0" w:rsidRPr="00B322A8" w:rsidRDefault="007748F0" w:rsidP="00873D42">
            <w:pPr>
              <w:pStyle w:val="TAL"/>
              <w:keepNext w:val="0"/>
            </w:pPr>
            <w:r w:rsidRPr="00B322A8">
              <w:t>XPR [dB]</w:t>
            </w:r>
          </w:p>
        </w:tc>
        <w:tc>
          <w:tcPr>
            <w:tcW w:w="2107" w:type="dxa"/>
            <w:noWrap/>
            <w:hideMark/>
          </w:tcPr>
          <w:p w14:paraId="562682CB" w14:textId="77777777" w:rsidR="007748F0" w:rsidRPr="00B322A8" w:rsidRDefault="007748F0" w:rsidP="00873D42">
            <w:pPr>
              <w:pStyle w:val="TAL"/>
              <w:keepNext w:val="0"/>
            </w:pPr>
            <w:r w:rsidRPr="00B322A8">
              <w:t>PL [dB]</w:t>
            </w:r>
          </w:p>
        </w:tc>
        <w:tc>
          <w:tcPr>
            <w:tcW w:w="2082" w:type="dxa"/>
            <w:noWrap/>
            <w:hideMark/>
          </w:tcPr>
          <w:p w14:paraId="1E749192" w14:textId="77777777" w:rsidR="007748F0" w:rsidRPr="00B322A8" w:rsidRDefault="007748F0" w:rsidP="00873D42">
            <w:pPr>
              <w:pStyle w:val="TAL"/>
              <w:keepNext w:val="0"/>
            </w:pPr>
            <w:r w:rsidRPr="00B322A8">
              <w:t>ZoA [°]</w:t>
            </w:r>
          </w:p>
        </w:tc>
        <w:tc>
          <w:tcPr>
            <w:tcW w:w="1058" w:type="dxa"/>
            <w:noWrap/>
            <w:hideMark/>
          </w:tcPr>
          <w:p w14:paraId="7901501F" w14:textId="77777777" w:rsidR="007748F0" w:rsidRPr="00B322A8" w:rsidRDefault="007748F0" w:rsidP="00873D42">
            <w:pPr>
              <w:pStyle w:val="TAL"/>
              <w:keepNext w:val="0"/>
            </w:pPr>
            <w:r w:rsidRPr="00B322A8">
              <w:t>ASD [°]</w:t>
            </w:r>
          </w:p>
        </w:tc>
        <w:tc>
          <w:tcPr>
            <w:tcW w:w="873" w:type="dxa"/>
            <w:noWrap/>
            <w:hideMark/>
          </w:tcPr>
          <w:p w14:paraId="426BBD68" w14:textId="77777777" w:rsidR="007748F0" w:rsidRPr="00B322A8" w:rsidRDefault="007748F0" w:rsidP="00873D42">
            <w:pPr>
              <w:pStyle w:val="TAL"/>
              <w:keepNext w:val="0"/>
            </w:pPr>
            <w:r w:rsidRPr="00B322A8">
              <w:t>ZSA [°]</w:t>
            </w:r>
          </w:p>
        </w:tc>
        <w:tc>
          <w:tcPr>
            <w:tcW w:w="873" w:type="dxa"/>
            <w:noWrap/>
            <w:hideMark/>
          </w:tcPr>
          <w:p w14:paraId="3A4E1A45" w14:textId="77777777" w:rsidR="007748F0" w:rsidRPr="00B322A8" w:rsidRDefault="007748F0" w:rsidP="00873D42">
            <w:pPr>
              <w:pStyle w:val="TAL"/>
              <w:keepNext w:val="0"/>
            </w:pPr>
            <w:r w:rsidRPr="00B322A8">
              <w:t>ZSD [°]</w:t>
            </w:r>
          </w:p>
        </w:tc>
      </w:tr>
      <w:tr w:rsidR="007748F0" w:rsidRPr="00B322A8" w14:paraId="377E7005" w14:textId="77777777" w:rsidTr="00873D42">
        <w:trPr>
          <w:trHeight w:val="300"/>
        </w:trPr>
        <w:tc>
          <w:tcPr>
            <w:tcW w:w="1267" w:type="dxa"/>
            <w:noWrap/>
            <w:hideMark/>
          </w:tcPr>
          <w:p w14:paraId="39015E4F" w14:textId="77777777" w:rsidR="007748F0" w:rsidRPr="00B322A8" w:rsidRDefault="007748F0" w:rsidP="00873D42">
            <w:pPr>
              <w:pStyle w:val="TAL"/>
              <w:keepNext w:val="0"/>
            </w:pPr>
            <w:r w:rsidRPr="00B322A8">
              <w:t>1245</w:t>
            </w:r>
          </w:p>
        </w:tc>
        <w:tc>
          <w:tcPr>
            <w:tcW w:w="1100" w:type="dxa"/>
            <w:noWrap/>
            <w:hideMark/>
          </w:tcPr>
          <w:p w14:paraId="048BD32C" w14:textId="77777777" w:rsidR="007748F0" w:rsidRPr="00B322A8" w:rsidRDefault="007748F0" w:rsidP="00873D42">
            <w:pPr>
              <w:pStyle w:val="TAL"/>
              <w:keepNext w:val="0"/>
            </w:pPr>
            <w:r w:rsidRPr="00B322A8">
              <w:t>7</w:t>
            </w:r>
          </w:p>
        </w:tc>
        <w:tc>
          <w:tcPr>
            <w:tcW w:w="2107" w:type="dxa"/>
            <w:noWrap/>
            <w:hideMark/>
          </w:tcPr>
          <w:p w14:paraId="0330E3A1" w14:textId="77777777" w:rsidR="007748F0" w:rsidRPr="00B322A8" w:rsidRDefault="007748F0" w:rsidP="00873D42">
            <w:pPr>
              <w:pStyle w:val="TAL"/>
              <w:keepNext w:val="0"/>
            </w:pPr>
            <w:r w:rsidRPr="00B322A8">
              <w:t>121.84</w:t>
            </w:r>
          </w:p>
        </w:tc>
        <w:tc>
          <w:tcPr>
            <w:tcW w:w="2082" w:type="dxa"/>
            <w:noWrap/>
            <w:hideMark/>
          </w:tcPr>
          <w:p w14:paraId="05994426" w14:textId="77777777" w:rsidR="007748F0" w:rsidRPr="00B322A8" w:rsidRDefault="007748F0" w:rsidP="00873D42">
            <w:pPr>
              <w:pStyle w:val="TAL"/>
              <w:keepNext w:val="0"/>
            </w:pPr>
            <w:r w:rsidRPr="00B322A8">
              <w:t>90</w:t>
            </w:r>
          </w:p>
        </w:tc>
        <w:tc>
          <w:tcPr>
            <w:tcW w:w="1058" w:type="dxa"/>
            <w:noWrap/>
            <w:hideMark/>
          </w:tcPr>
          <w:p w14:paraId="63D8232C" w14:textId="77777777" w:rsidR="007748F0" w:rsidRPr="00B322A8" w:rsidRDefault="007748F0" w:rsidP="00873D42">
            <w:pPr>
              <w:pStyle w:val="TAL"/>
              <w:keepNext w:val="0"/>
            </w:pPr>
            <w:r w:rsidRPr="00B322A8">
              <w:t>1.32</w:t>
            </w:r>
          </w:p>
        </w:tc>
        <w:tc>
          <w:tcPr>
            <w:tcW w:w="873" w:type="dxa"/>
            <w:noWrap/>
            <w:hideMark/>
          </w:tcPr>
          <w:p w14:paraId="75CA36BF" w14:textId="77777777" w:rsidR="007748F0" w:rsidRPr="00B322A8" w:rsidRDefault="007748F0" w:rsidP="00873D42">
            <w:pPr>
              <w:pStyle w:val="TAL"/>
              <w:keepNext w:val="0"/>
            </w:pPr>
            <w:r w:rsidRPr="00B322A8">
              <w:t>0</w:t>
            </w:r>
          </w:p>
        </w:tc>
        <w:tc>
          <w:tcPr>
            <w:tcW w:w="873" w:type="dxa"/>
            <w:noWrap/>
            <w:hideMark/>
          </w:tcPr>
          <w:p w14:paraId="69A34441" w14:textId="77777777" w:rsidR="007748F0" w:rsidRPr="00B322A8" w:rsidRDefault="007748F0" w:rsidP="00873D42">
            <w:pPr>
              <w:pStyle w:val="TAL"/>
              <w:keepNext w:val="0"/>
            </w:pPr>
            <w:r w:rsidRPr="00B322A8">
              <w:t>0.97</w:t>
            </w:r>
          </w:p>
        </w:tc>
      </w:tr>
      <w:tr w:rsidR="007748F0" w:rsidRPr="00B322A8" w14:paraId="04A16F11" w14:textId="77777777" w:rsidTr="00873D42">
        <w:trPr>
          <w:trHeight w:val="300"/>
        </w:trPr>
        <w:tc>
          <w:tcPr>
            <w:tcW w:w="1267" w:type="dxa"/>
            <w:noWrap/>
            <w:hideMark/>
          </w:tcPr>
          <w:p w14:paraId="089C33B5" w14:textId="77777777" w:rsidR="007748F0" w:rsidRPr="00B322A8" w:rsidRDefault="007748F0" w:rsidP="00873D42">
            <w:pPr>
              <w:pStyle w:val="TAL"/>
              <w:keepNext w:val="0"/>
            </w:pPr>
            <w:r w:rsidRPr="00B322A8">
              <w:t>UE speed [m/s]</w:t>
            </w:r>
          </w:p>
        </w:tc>
        <w:tc>
          <w:tcPr>
            <w:tcW w:w="1100" w:type="dxa"/>
            <w:noWrap/>
            <w:hideMark/>
          </w:tcPr>
          <w:p w14:paraId="6B784998" w14:textId="77777777" w:rsidR="007748F0" w:rsidRPr="00B322A8" w:rsidRDefault="007748F0" w:rsidP="00873D42">
            <w:pPr>
              <w:pStyle w:val="TAL"/>
              <w:keepNext w:val="0"/>
            </w:pPr>
            <w:r w:rsidRPr="00B322A8">
              <w:t>UE DoT Az [°]</w:t>
            </w:r>
          </w:p>
        </w:tc>
        <w:tc>
          <w:tcPr>
            <w:tcW w:w="2107" w:type="dxa"/>
            <w:noWrap/>
            <w:hideMark/>
          </w:tcPr>
          <w:p w14:paraId="00AC37D2" w14:textId="77777777" w:rsidR="007748F0" w:rsidRPr="00B322A8" w:rsidRDefault="007748F0" w:rsidP="00873D42">
            <w:pPr>
              <w:pStyle w:val="TAL"/>
              <w:keepNext w:val="0"/>
            </w:pPr>
            <w:r w:rsidRPr="00B322A8">
              <w:t>UE coordinates (x,y,z) [m]</w:t>
            </w:r>
          </w:p>
        </w:tc>
        <w:tc>
          <w:tcPr>
            <w:tcW w:w="2082" w:type="dxa"/>
            <w:noWrap/>
            <w:hideMark/>
          </w:tcPr>
          <w:p w14:paraId="69E62078" w14:textId="77777777" w:rsidR="007748F0" w:rsidRPr="00B322A8" w:rsidRDefault="007748F0" w:rsidP="00873D42">
            <w:pPr>
              <w:pStyle w:val="TAL"/>
              <w:keepNext w:val="0"/>
            </w:pPr>
            <w:r w:rsidRPr="00B322A8">
              <w:t>BS coordinates (x,y,z) [m]</w:t>
            </w:r>
          </w:p>
        </w:tc>
        <w:tc>
          <w:tcPr>
            <w:tcW w:w="1058" w:type="dxa"/>
            <w:noWrap/>
            <w:hideMark/>
          </w:tcPr>
          <w:p w14:paraId="3C7889BD" w14:textId="77777777" w:rsidR="007748F0" w:rsidRPr="00B322A8" w:rsidRDefault="007748F0" w:rsidP="00873D42">
            <w:pPr>
              <w:pStyle w:val="TAL"/>
              <w:keepNext w:val="0"/>
            </w:pPr>
            <w:r w:rsidRPr="00B322A8">
              <w:t>K-factor [dB]</w:t>
            </w:r>
          </w:p>
        </w:tc>
        <w:tc>
          <w:tcPr>
            <w:tcW w:w="873" w:type="dxa"/>
            <w:noWrap/>
            <w:hideMark/>
          </w:tcPr>
          <w:p w14:paraId="7748FD69" w14:textId="77777777" w:rsidR="007748F0" w:rsidRPr="00B322A8" w:rsidRDefault="007748F0" w:rsidP="00873D42">
            <w:pPr>
              <w:pStyle w:val="TAL"/>
              <w:keepNext w:val="0"/>
            </w:pPr>
            <w:r w:rsidRPr="00B322A8">
              <w:t xml:space="preserve"> </w:t>
            </w:r>
          </w:p>
        </w:tc>
        <w:tc>
          <w:tcPr>
            <w:tcW w:w="873" w:type="dxa"/>
            <w:noWrap/>
            <w:hideMark/>
          </w:tcPr>
          <w:p w14:paraId="462E989C" w14:textId="77777777" w:rsidR="007748F0" w:rsidRPr="00B322A8" w:rsidRDefault="007748F0" w:rsidP="00873D42">
            <w:pPr>
              <w:pStyle w:val="TAL"/>
              <w:keepNext w:val="0"/>
            </w:pPr>
          </w:p>
        </w:tc>
      </w:tr>
      <w:tr w:rsidR="007748F0" w:rsidRPr="00B322A8" w14:paraId="5F585650" w14:textId="77777777" w:rsidTr="00873D42">
        <w:trPr>
          <w:trHeight w:val="300"/>
        </w:trPr>
        <w:tc>
          <w:tcPr>
            <w:tcW w:w="1267" w:type="dxa"/>
            <w:noWrap/>
            <w:hideMark/>
          </w:tcPr>
          <w:p w14:paraId="402EA336" w14:textId="77777777" w:rsidR="007748F0" w:rsidRPr="00B322A8" w:rsidRDefault="007748F0" w:rsidP="00873D42">
            <w:pPr>
              <w:pStyle w:val="TAL"/>
              <w:keepNext w:val="0"/>
            </w:pPr>
            <w:r w:rsidRPr="00B322A8">
              <w:t>0.833</w:t>
            </w:r>
          </w:p>
        </w:tc>
        <w:tc>
          <w:tcPr>
            <w:tcW w:w="1100" w:type="dxa"/>
            <w:noWrap/>
            <w:hideMark/>
          </w:tcPr>
          <w:p w14:paraId="583825C2" w14:textId="77777777" w:rsidR="007748F0" w:rsidRPr="00B322A8" w:rsidRDefault="007748F0" w:rsidP="00873D42">
            <w:pPr>
              <w:pStyle w:val="TAL"/>
              <w:keepNext w:val="0"/>
            </w:pPr>
            <w:r w:rsidRPr="00B322A8">
              <w:t>161.92</w:t>
            </w:r>
          </w:p>
        </w:tc>
        <w:tc>
          <w:tcPr>
            <w:tcW w:w="2107" w:type="dxa"/>
            <w:noWrap/>
            <w:hideMark/>
          </w:tcPr>
          <w:p w14:paraId="7D0D66D4" w14:textId="77777777" w:rsidR="007748F0" w:rsidRPr="00B322A8" w:rsidRDefault="007748F0" w:rsidP="00873D42">
            <w:pPr>
              <w:pStyle w:val="TAL"/>
              <w:keepNext w:val="0"/>
            </w:pPr>
            <w:r w:rsidRPr="00B322A8">
              <w:t>(352.65,120.25,1.5)</w:t>
            </w:r>
          </w:p>
        </w:tc>
        <w:tc>
          <w:tcPr>
            <w:tcW w:w="2082" w:type="dxa"/>
            <w:noWrap/>
            <w:hideMark/>
          </w:tcPr>
          <w:p w14:paraId="062ECDAD" w14:textId="77777777" w:rsidR="007748F0" w:rsidRPr="00B322A8" w:rsidRDefault="007748F0" w:rsidP="00873D42">
            <w:pPr>
              <w:pStyle w:val="TAL"/>
              <w:keepNext w:val="0"/>
            </w:pPr>
            <w:r w:rsidRPr="00B322A8">
              <w:t>(0,0,25)</w:t>
            </w:r>
          </w:p>
        </w:tc>
        <w:tc>
          <w:tcPr>
            <w:tcW w:w="1058" w:type="dxa"/>
            <w:noWrap/>
            <w:hideMark/>
          </w:tcPr>
          <w:p w14:paraId="4C9526A9" w14:textId="77777777" w:rsidR="007748F0" w:rsidRPr="00B322A8" w:rsidRDefault="007748F0" w:rsidP="00873D42">
            <w:pPr>
              <w:pStyle w:val="TAL"/>
              <w:keepNext w:val="0"/>
            </w:pPr>
            <w:r w:rsidRPr="00B322A8">
              <w:t>-</w:t>
            </w:r>
          </w:p>
        </w:tc>
        <w:tc>
          <w:tcPr>
            <w:tcW w:w="873" w:type="dxa"/>
            <w:noWrap/>
            <w:hideMark/>
          </w:tcPr>
          <w:p w14:paraId="10F8FFCF" w14:textId="77777777" w:rsidR="007748F0" w:rsidRPr="00B322A8" w:rsidRDefault="007748F0" w:rsidP="00873D42">
            <w:pPr>
              <w:pStyle w:val="TAL"/>
              <w:keepNext w:val="0"/>
            </w:pPr>
          </w:p>
        </w:tc>
        <w:tc>
          <w:tcPr>
            <w:tcW w:w="873" w:type="dxa"/>
            <w:noWrap/>
            <w:hideMark/>
          </w:tcPr>
          <w:p w14:paraId="3B7A5695" w14:textId="77777777" w:rsidR="007748F0" w:rsidRPr="00B322A8" w:rsidRDefault="007748F0" w:rsidP="00873D42">
            <w:pPr>
              <w:pStyle w:val="TAL"/>
              <w:keepNext w:val="0"/>
            </w:pPr>
          </w:p>
        </w:tc>
      </w:tr>
      <w:tr w:rsidR="007748F0" w:rsidRPr="00B322A8" w14:paraId="10187FD3" w14:textId="77777777" w:rsidTr="00873D42">
        <w:trPr>
          <w:trHeight w:val="300"/>
        </w:trPr>
        <w:tc>
          <w:tcPr>
            <w:tcW w:w="1267" w:type="dxa"/>
            <w:noWrap/>
            <w:hideMark/>
          </w:tcPr>
          <w:p w14:paraId="5AF42024" w14:textId="77777777" w:rsidR="007748F0" w:rsidRPr="00B322A8" w:rsidRDefault="007748F0" w:rsidP="00873D42">
            <w:pPr>
              <w:pStyle w:val="TAL"/>
              <w:keepNext w:val="0"/>
            </w:pPr>
          </w:p>
        </w:tc>
        <w:tc>
          <w:tcPr>
            <w:tcW w:w="1100" w:type="dxa"/>
            <w:noWrap/>
            <w:hideMark/>
          </w:tcPr>
          <w:p w14:paraId="6281E030" w14:textId="77777777" w:rsidR="007748F0" w:rsidRPr="00B322A8" w:rsidRDefault="007748F0" w:rsidP="00873D42">
            <w:pPr>
              <w:pStyle w:val="TAL"/>
              <w:keepNext w:val="0"/>
            </w:pPr>
          </w:p>
        </w:tc>
        <w:tc>
          <w:tcPr>
            <w:tcW w:w="2107" w:type="dxa"/>
            <w:noWrap/>
            <w:hideMark/>
          </w:tcPr>
          <w:p w14:paraId="2B828CD9" w14:textId="77777777" w:rsidR="007748F0" w:rsidRPr="00B322A8" w:rsidRDefault="007748F0" w:rsidP="00873D42">
            <w:pPr>
              <w:pStyle w:val="TAL"/>
              <w:keepNext w:val="0"/>
            </w:pPr>
          </w:p>
        </w:tc>
        <w:tc>
          <w:tcPr>
            <w:tcW w:w="2082" w:type="dxa"/>
            <w:noWrap/>
            <w:hideMark/>
          </w:tcPr>
          <w:p w14:paraId="4A621A87" w14:textId="77777777" w:rsidR="007748F0" w:rsidRPr="00B322A8" w:rsidRDefault="007748F0" w:rsidP="00873D42">
            <w:pPr>
              <w:pStyle w:val="TAL"/>
              <w:keepNext w:val="0"/>
            </w:pPr>
          </w:p>
        </w:tc>
        <w:tc>
          <w:tcPr>
            <w:tcW w:w="1058" w:type="dxa"/>
            <w:noWrap/>
            <w:hideMark/>
          </w:tcPr>
          <w:p w14:paraId="30A081A3" w14:textId="77777777" w:rsidR="007748F0" w:rsidRPr="00B322A8" w:rsidRDefault="007748F0" w:rsidP="00873D42">
            <w:pPr>
              <w:pStyle w:val="TAL"/>
              <w:keepNext w:val="0"/>
            </w:pPr>
          </w:p>
        </w:tc>
        <w:tc>
          <w:tcPr>
            <w:tcW w:w="873" w:type="dxa"/>
            <w:noWrap/>
            <w:hideMark/>
          </w:tcPr>
          <w:p w14:paraId="189A26D4" w14:textId="77777777" w:rsidR="007748F0" w:rsidRPr="00B322A8" w:rsidRDefault="007748F0" w:rsidP="00873D42">
            <w:pPr>
              <w:pStyle w:val="TAL"/>
              <w:keepNext w:val="0"/>
            </w:pPr>
          </w:p>
        </w:tc>
        <w:tc>
          <w:tcPr>
            <w:tcW w:w="873" w:type="dxa"/>
            <w:noWrap/>
            <w:hideMark/>
          </w:tcPr>
          <w:p w14:paraId="6CD059F8" w14:textId="77777777" w:rsidR="007748F0" w:rsidRPr="00B322A8" w:rsidRDefault="007748F0" w:rsidP="00873D42">
            <w:pPr>
              <w:pStyle w:val="TAL"/>
              <w:keepNext w:val="0"/>
            </w:pPr>
          </w:p>
        </w:tc>
      </w:tr>
      <w:tr w:rsidR="007748F0" w:rsidRPr="00B322A8" w14:paraId="6EF095A6" w14:textId="77777777" w:rsidTr="00873D42">
        <w:trPr>
          <w:trHeight w:val="300"/>
        </w:trPr>
        <w:tc>
          <w:tcPr>
            <w:tcW w:w="1267" w:type="dxa"/>
            <w:shd w:val="clear" w:color="auto" w:fill="EDEDED" w:themeFill="accent3" w:themeFillTint="33"/>
            <w:noWrap/>
            <w:hideMark/>
          </w:tcPr>
          <w:p w14:paraId="16EC778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8B24087"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39621D49" w14:textId="77777777" w:rsidR="007748F0" w:rsidRPr="00B322A8" w:rsidRDefault="007748F0" w:rsidP="00873D42">
            <w:pPr>
              <w:pStyle w:val="TAL"/>
              <w:keepNext w:val="0"/>
            </w:pPr>
          </w:p>
        </w:tc>
        <w:tc>
          <w:tcPr>
            <w:tcW w:w="2082" w:type="dxa"/>
            <w:shd w:val="clear" w:color="auto" w:fill="EDEDED" w:themeFill="accent3" w:themeFillTint="33"/>
            <w:noWrap/>
            <w:hideMark/>
          </w:tcPr>
          <w:p w14:paraId="040A53BD" w14:textId="77777777" w:rsidR="007748F0" w:rsidRPr="00B322A8" w:rsidRDefault="007748F0" w:rsidP="00873D42">
            <w:pPr>
              <w:pStyle w:val="TAL"/>
              <w:keepNext w:val="0"/>
            </w:pPr>
          </w:p>
        </w:tc>
        <w:tc>
          <w:tcPr>
            <w:tcW w:w="1058" w:type="dxa"/>
            <w:shd w:val="clear" w:color="auto" w:fill="EDEDED" w:themeFill="accent3" w:themeFillTint="33"/>
            <w:noWrap/>
            <w:hideMark/>
          </w:tcPr>
          <w:p w14:paraId="1B3B2173" w14:textId="77777777" w:rsidR="007748F0" w:rsidRPr="00B322A8" w:rsidRDefault="007748F0" w:rsidP="00873D42">
            <w:pPr>
              <w:pStyle w:val="TAL"/>
              <w:keepNext w:val="0"/>
            </w:pPr>
          </w:p>
        </w:tc>
        <w:tc>
          <w:tcPr>
            <w:tcW w:w="873" w:type="dxa"/>
            <w:shd w:val="clear" w:color="auto" w:fill="EDEDED" w:themeFill="accent3" w:themeFillTint="33"/>
            <w:noWrap/>
            <w:hideMark/>
          </w:tcPr>
          <w:p w14:paraId="467EFD90" w14:textId="77777777" w:rsidR="007748F0" w:rsidRPr="00B322A8" w:rsidRDefault="007748F0" w:rsidP="00873D42">
            <w:pPr>
              <w:pStyle w:val="TAL"/>
              <w:keepNext w:val="0"/>
            </w:pPr>
          </w:p>
        </w:tc>
        <w:tc>
          <w:tcPr>
            <w:tcW w:w="873" w:type="dxa"/>
            <w:shd w:val="clear" w:color="auto" w:fill="EDEDED" w:themeFill="accent3" w:themeFillTint="33"/>
            <w:noWrap/>
            <w:hideMark/>
          </w:tcPr>
          <w:p w14:paraId="10D24D6A" w14:textId="77777777" w:rsidR="007748F0" w:rsidRPr="00B322A8" w:rsidRDefault="007748F0" w:rsidP="00873D42">
            <w:pPr>
              <w:pStyle w:val="TAL"/>
              <w:keepNext w:val="0"/>
            </w:pPr>
          </w:p>
        </w:tc>
      </w:tr>
      <w:tr w:rsidR="007748F0" w:rsidRPr="00B322A8" w14:paraId="6637A3CE" w14:textId="77777777" w:rsidTr="00873D42">
        <w:trPr>
          <w:trHeight w:val="300"/>
        </w:trPr>
        <w:tc>
          <w:tcPr>
            <w:tcW w:w="1267" w:type="dxa"/>
            <w:noWrap/>
            <w:hideMark/>
          </w:tcPr>
          <w:p w14:paraId="1EA9FFB6" w14:textId="77777777" w:rsidR="007748F0" w:rsidRPr="00B322A8" w:rsidRDefault="007748F0" w:rsidP="00873D42">
            <w:pPr>
              <w:pStyle w:val="TAL"/>
              <w:keepNext w:val="0"/>
            </w:pPr>
            <w:r w:rsidRPr="00B322A8">
              <w:t>Cluster#</w:t>
            </w:r>
          </w:p>
        </w:tc>
        <w:tc>
          <w:tcPr>
            <w:tcW w:w="1100" w:type="dxa"/>
            <w:noWrap/>
            <w:hideMark/>
          </w:tcPr>
          <w:p w14:paraId="7AC3AD13" w14:textId="77777777" w:rsidR="007748F0" w:rsidRPr="00B322A8" w:rsidRDefault="007748F0" w:rsidP="00873D42">
            <w:pPr>
              <w:pStyle w:val="TAL"/>
              <w:keepNext w:val="0"/>
            </w:pPr>
            <w:r w:rsidRPr="00B322A8">
              <w:t>Power [dB]</w:t>
            </w:r>
          </w:p>
        </w:tc>
        <w:tc>
          <w:tcPr>
            <w:tcW w:w="2107" w:type="dxa"/>
            <w:noWrap/>
            <w:hideMark/>
          </w:tcPr>
          <w:p w14:paraId="3FD3A870" w14:textId="77777777" w:rsidR="007748F0" w:rsidRPr="00B322A8" w:rsidRDefault="007748F0" w:rsidP="00873D42">
            <w:pPr>
              <w:pStyle w:val="TAL"/>
              <w:keepNext w:val="0"/>
            </w:pPr>
            <w:r w:rsidRPr="00B322A8">
              <w:t>Excess delay [ns]</w:t>
            </w:r>
          </w:p>
        </w:tc>
        <w:tc>
          <w:tcPr>
            <w:tcW w:w="2082" w:type="dxa"/>
            <w:noWrap/>
            <w:hideMark/>
          </w:tcPr>
          <w:p w14:paraId="35F1B850" w14:textId="77777777" w:rsidR="007748F0" w:rsidRPr="00B322A8" w:rsidRDefault="007748F0" w:rsidP="00873D42">
            <w:pPr>
              <w:pStyle w:val="TAL"/>
              <w:keepNext w:val="0"/>
            </w:pPr>
            <w:r w:rsidRPr="00B322A8">
              <w:t>AoA [°]</w:t>
            </w:r>
          </w:p>
        </w:tc>
        <w:tc>
          <w:tcPr>
            <w:tcW w:w="1058" w:type="dxa"/>
            <w:noWrap/>
            <w:hideMark/>
          </w:tcPr>
          <w:p w14:paraId="1538B6EC" w14:textId="77777777" w:rsidR="007748F0" w:rsidRPr="00B322A8" w:rsidRDefault="007748F0" w:rsidP="00873D42">
            <w:pPr>
              <w:pStyle w:val="TAL"/>
              <w:keepNext w:val="0"/>
            </w:pPr>
            <w:r w:rsidRPr="00B322A8">
              <w:t>AoD [°]</w:t>
            </w:r>
          </w:p>
        </w:tc>
        <w:tc>
          <w:tcPr>
            <w:tcW w:w="873" w:type="dxa"/>
            <w:noWrap/>
            <w:hideMark/>
          </w:tcPr>
          <w:p w14:paraId="3BCE37C1" w14:textId="77777777" w:rsidR="007748F0" w:rsidRPr="00B322A8" w:rsidRDefault="007748F0" w:rsidP="00873D42">
            <w:pPr>
              <w:pStyle w:val="TAL"/>
              <w:keepNext w:val="0"/>
            </w:pPr>
            <w:r w:rsidRPr="00B322A8">
              <w:t>ASA [°]</w:t>
            </w:r>
          </w:p>
        </w:tc>
        <w:tc>
          <w:tcPr>
            <w:tcW w:w="873" w:type="dxa"/>
            <w:noWrap/>
            <w:hideMark/>
          </w:tcPr>
          <w:p w14:paraId="713DAD8B" w14:textId="77777777" w:rsidR="007748F0" w:rsidRPr="00B322A8" w:rsidRDefault="007748F0" w:rsidP="00873D42">
            <w:pPr>
              <w:pStyle w:val="TAL"/>
              <w:keepNext w:val="0"/>
            </w:pPr>
            <w:r w:rsidRPr="00B322A8">
              <w:t>ZoD [°]</w:t>
            </w:r>
          </w:p>
        </w:tc>
      </w:tr>
      <w:tr w:rsidR="007748F0" w:rsidRPr="00B322A8" w14:paraId="70FF4A70" w14:textId="77777777" w:rsidTr="00873D42">
        <w:trPr>
          <w:trHeight w:val="300"/>
        </w:trPr>
        <w:tc>
          <w:tcPr>
            <w:tcW w:w="1267" w:type="dxa"/>
            <w:noWrap/>
            <w:hideMark/>
          </w:tcPr>
          <w:p w14:paraId="7F940ED7" w14:textId="77777777" w:rsidR="007748F0" w:rsidRPr="00B322A8" w:rsidRDefault="007748F0" w:rsidP="00873D42">
            <w:pPr>
              <w:pStyle w:val="TAL"/>
              <w:keepNext w:val="0"/>
            </w:pPr>
            <w:r w:rsidRPr="00B322A8">
              <w:t>1</w:t>
            </w:r>
          </w:p>
        </w:tc>
        <w:tc>
          <w:tcPr>
            <w:tcW w:w="1100" w:type="dxa"/>
            <w:noWrap/>
            <w:hideMark/>
          </w:tcPr>
          <w:p w14:paraId="6E0A5BB8" w14:textId="77777777" w:rsidR="007748F0" w:rsidRPr="00B322A8" w:rsidRDefault="007748F0" w:rsidP="00873D42">
            <w:pPr>
              <w:pStyle w:val="TAL"/>
              <w:keepNext w:val="0"/>
            </w:pPr>
            <w:r w:rsidRPr="00B322A8">
              <w:t>-18.8</w:t>
            </w:r>
          </w:p>
        </w:tc>
        <w:tc>
          <w:tcPr>
            <w:tcW w:w="2107" w:type="dxa"/>
            <w:noWrap/>
            <w:hideMark/>
          </w:tcPr>
          <w:p w14:paraId="1E6D8760" w14:textId="77777777" w:rsidR="007748F0" w:rsidRPr="00B322A8" w:rsidRDefault="007748F0" w:rsidP="00873D42">
            <w:pPr>
              <w:pStyle w:val="TAL"/>
              <w:keepNext w:val="0"/>
            </w:pPr>
            <w:r w:rsidRPr="00B322A8">
              <w:t>0</w:t>
            </w:r>
          </w:p>
        </w:tc>
        <w:tc>
          <w:tcPr>
            <w:tcW w:w="2082" w:type="dxa"/>
            <w:noWrap/>
            <w:hideMark/>
          </w:tcPr>
          <w:p w14:paraId="6AEF2625" w14:textId="77777777" w:rsidR="007748F0" w:rsidRPr="00B322A8" w:rsidRDefault="007748F0" w:rsidP="00873D42">
            <w:pPr>
              <w:pStyle w:val="TAL"/>
              <w:keepNext w:val="0"/>
            </w:pPr>
            <w:r w:rsidRPr="00B322A8">
              <w:t>91.07</w:t>
            </w:r>
          </w:p>
        </w:tc>
        <w:tc>
          <w:tcPr>
            <w:tcW w:w="1058" w:type="dxa"/>
            <w:noWrap/>
            <w:hideMark/>
          </w:tcPr>
          <w:p w14:paraId="73974316" w14:textId="77777777" w:rsidR="007748F0" w:rsidRPr="00B322A8" w:rsidRDefault="007748F0" w:rsidP="00873D42">
            <w:pPr>
              <w:pStyle w:val="TAL"/>
              <w:keepNext w:val="0"/>
            </w:pPr>
            <w:r w:rsidRPr="00B322A8">
              <w:t>-42.7</w:t>
            </w:r>
          </w:p>
        </w:tc>
        <w:tc>
          <w:tcPr>
            <w:tcW w:w="873" w:type="dxa"/>
            <w:noWrap/>
            <w:hideMark/>
          </w:tcPr>
          <w:p w14:paraId="0CF5A7B2" w14:textId="77777777" w:rsidR="007748F0" w:rsidRPr="00B322A8" w:rsidRDefault="007748F0" w:rsidP="00873D42">
            <w:pPr>
              <w:pStyle w:val="TAL"/>
              <w:keepNext w:val="0"/>
            </w:pPr>
            <w:r w:rsidRPr="00B322A8">
              <w:t>9.56</w:t>
            </w:r>
          </w:p>
        </w:tc>
        <w:tc>
          <w:tcPr>
            <w:tcW w:w="873" w:type="dxa"/>
            <w:noWrap/>
            <w:hideMark/>
          </w:tcPr>
          <w:p w14:paraId="472EFF27" w14:textId="77777777" w:rsidR="007748F0" w:rsidRPr="00B322A8" w:rsidRDefault="007748F0" w:rsidP="00873D42">
            <w:pPr>
              <w:pStyle w:val="TAL"/>
              <w:keepNext w:val="0"/>
            </w:pPr>
            <w:r w:rsidRPr="00B322A8">
              <w:t>98.71</w:t>
            </w:r>
          </w:p>
        </w:tc>
      </w:tr>
      <w:tr w:rsidR="007748F0" w:rsidRPr="00B322A8" w14:paraId="49F51958" w14:textId="77777777" w:rsidTr="00873D42">
        <w:trPr>
          <w:trHeight w:val="300"/>
        </w:trPr>
        <w:tc>
          <w:tcPr>
            <w:tcW w:w="1267" w:type="dxa"/>
            <w:noWrap/>
            <w:hideMark/>
          </w:tcPr>
          <w:p w14:paraId="0CD7B1A3" w14:textId="77777777" w:rsidR="007748F0" w:rsidRPr="00B322A8" w:rsidRDefault="007748F0" w:rsidP="00873D42">
            <w:pPr>
              <w:pStyle w:val="TAL"/>
              <w:keepNext w:val="0"/>
            </w:pPr>
            <w:r w:rsidRPr="00B322A8">
              <w:t>2</w:t>
            </w:r>
          </w:p>
        </w:tc>
        <w:tc>
          <w:tcPr>
            <w:tcW w:w="1100" w:type="dxa"/>
            <w:noWrap/>
            <w:hideMark/>
          </w:tcPr>
          <w:p w14:paraId="49C672EF" w14:textId="77777777" w:rsidR="007748F0" w:rsidRPr="00B322A8" w:rsidRDefault="007748F0" w:rsidP="00873D42">
            <w:pPr>
              <w:pStyle w:val="TAL"/>
              <w:keepNext w:val="0"/>
            </w:pPr>
            <w:r w:rsidRPr="00B322A8">
              <w:t>-5.4</w:t>
            </w:r>
          </w:p>
        </w:tc>
        <w:tc>
          <w:tcPr>
            <w:tcW w:w="2107" w:type="dxa"/>
            <w:noWrap/>
            <w:hideMark/>
          </w:tcPr>
          <w:p w14:paraId="5D3427EB" w14:textId="77777777" w:rsidR="007748F0" w:rsidRPr="00B322A8" w:rsidRDefault="007748F0" w:rsidP="00873D42">
            <w:pPr>
              <w:pStyle w:val="TAL"/>
              <w:keepNext w:val="0"/>
            </w:pPr>
            <w:r w:rsidRPr="00B322A8">
              <w:t>139</w:t>
            </w:r>
          </w:p>
        </w:tc>
        <w:tc>
          <w:tcPr>
            <w:tcW w:w="2082" w:type="dxa"/>
            <w:noWrap/>
            <w:hideMark/>
          </w:tcPr>
          <w:p w14:paraId="34EC4E32" w14:textId="77777777" w:rsidR="007748F0" w:rsidRPr="00B322A8" w:rsidRDefault="007748F0" w:rsidP="00873D42">
            <w:pPr>
              <w:pStyle w:val="TAL"/>
              <w:keepNext w:val="0"/>
            </w:pPr>
            <w:r w:rsidRPr="00B322A8">
              <w:t>-133.34</w:t>
            </w:r>
          </w:p>
        </w:tc>
        <w:tc>
          <w:tcPr>
            <w:tcW w:w="1058" w:type="dxa"/>
            <w:noWrap/>
            <w:hideMark/>
          </w:tcPr>
          <w:p w14:paraId="68809640" w14:textId="77777777" w:rsidR="007748F0" w:rsidRPr="00B322A8" w:rsidRDefault="007748F0" w:rsidP="00873D42">
            <w:pPr>
              <w:pStyle w:val="TAL"/>
              <w:keepNext w:val="0"/>
            </w:pPr>
            <w:r w:rsidRPr="00B322A8">
              <w:t>18.09</w:t>
            </w:r>
          </w:p>
        </w:tc>
        <w:tc>
          <w:tcPr>
            <w:tcW w:w="873" w:type="dxa"/>
            <w:noWrap/>
            <w:hideMark/>
          </w:tcPr>
          <w:p w14:paraId="2810F709" w14:textId="77777777" w:rsidR="007748F0" w:rsidRPr="00B322A8" w:rsidRDefault="007748F0" w:rsidP="00873D42">
            <w:pPr>
              <w:pStyle w:val="TAL"/>
              <w:keepNext w:val="0"/>
            </w:pPr>
            <w:r w:rsidRPr="00B322A8">
              <w:t>9.56</w:t>
            </w:r>
          </w:p>
        </w:tc>
        <w:tc>
          <w:tcPr>
            <w:tcW w:w="873" w:type="dxa"/>
            <w:noWrap/>
            <w:hideMark/>
          </w:tcPr>
          <w:p w14:paraId="2DE1C952" w14:textId="77777777" w:rsidR="007748F0" w:rsidRPr="00B322A8" w:rsidRDefault="007748F0" w:rsidP="00873D42">
            <w:pPr>
              <w:pStyle w:val="TAL"/>
              <w:keepNext w:val="0"/>
            </w:pPr>
            <w:r w:rsidRPr="00B322A8">
              <w:t>100.85</w:t>
            </w:r>
          </w:p>
        </w:tc>
      </w:tr>
      <w:tr w:rsidR="007748F0" w:rsidRPr="00B322A8" w14:paraId="00730AED" w14:textId="77777777" w:rsidTr="00873D42">
        <w:trPr>
          <w:trHeight w:val="300"/>
        </w:trPr>
        <w:tc>
          <w:tcPr>
            <w:tcW w:w="1267" w:type="dxa"/>
            <w:noWrap/>
            <w:hideMark/>
          </w:tcPr>
          <w:p w14:paraId="5ADA148B" w14:textId="77777777" w:rsidR="007748F0" w:rsidRPr="00B322A8" w:rsidRDefault="007748F0" w:rsidP="00873D42">
            <w:pPr>
              <w:pStyle w:val="TAL"/>
              <w:keepNext w:val="0"/>
            </w:pPr>
            <w:r w:rsidRPr="00B322A8">
              <w:t>3</w:t>
            </w:r>
          </w:p>
        </w:tc>
        <w:tc>
          <w:tcPr>
            <w:tcW w:w="1100" w:type="dxa"/>
            <w:noWrap/>
            <w:hideMark/>
          </w:tcPr>
          <w:p w14:paraId="7B52EE96" w14:textId="77777777" w:rsidR="007748F0" w:rsidRPr="00B322A8" w:rsidRDefault="007748F0" w:rsidP="00873D42">
            <w:pPr>
              <w:pStyle w:val="TAL"/>
              <w:keepNext w:val="0"/>
            </w:pPr>
            <w:r w:rsidRPr="00B322A8">
              <w:t>-7.6</w:t>
            </w:r>
          </w:p>
        </w:tc>
        <w:tc>
          <w:tcPr>
            <w:tcW w:w="2107" w:type="dxa"/>
            <w:noWrap/>
            <w:hideMark/>
          </w:tcPr>
          <w:p w14:paraId="3797E562" w14:textId="77777777" w:rsidR="007748F0" w:rsidRPr="00B322A8" w:rsidRDefault="007748F0" w:rsidP="00873D42">
            <w:pPr>
              <w:pStyle w:val="TAL"/>
              <w:keepNext w:val="0"/>
            </w:pPr>
            <w:r w:rsidRPr="00B322A8">
              <w:t>147</w:t>
            </w:r>
          </w:p>
        </w:tc>
        <w:tc>
          <w:tcPr>
            <w:tcW w:w="2082" w:type="dxa"/>
            <w:noWrap/>
            <w:hideMark/>
          </w:tcPr>
          <w:p w14:paraId="5947A1DD" w14:textId="77777777" w:rsidR="007748F0" w:rsidRPr="00B322A8" w:rsidRDefault="007748F0" w:rsidP="00873D42">
            <w:pPr>
              <w:pStyle w:val="TAL"/>
              <w:keepNext w:val="0"/>
            </w:pPr>
            <w:r w:rsidRPr="00B322A8">
              <w:t>-133.34</w:t>
            </w:r>
          </w:p>
        </w:tc>
        <w:tc>
          <w:tcPr>
            <w:tcW w:w="1058" w:type="dxa"/>
            <w:noWrap/>
            <w:hideMark/>
          </w:tcPr>
          <w:p w14:paraId="2C197D25" w14:textId="77777777" w:rsidR="007748F0" w:rsidRPr="00B322A8" w:rsidRDefault="007748F0" w:rsidP="00873D42">
            <w:pPr>
              <w:pStyle w:val="TAL"/>
              <w:keepNext w:val="0"/>
            </w:pPr>
            <w:r w:rsidRPr="00B322A8">
              <w:t>18.09</w:t>
            </w:r>
          </w:p>
        </w:tc>
        <w:tc>
          <w:tcPr>
            <w:tcW w:w="873" w:type="dxa"/>
            <w:noWrap/>
            <w:hideMark/>
          </w:tcPr>
          <w:p w14:paraId="68E2B075" w14:textId="77777777" w:rsidR="007748F0" w:rsidRPr="00B322A8" w:rsidRDefault="007748F0" w:rsidP="00873D42">
            <w:pPr>
              <w:pStyle w:val="TAL"/>
              <w:keepNext w:val="0"/>
            </w:pPr>
            <w:r w:rsidRPr="00B322A8">
              <w:t>8.604</w:t>
            </w:r>
          </w:p>
        </w:tc>
        <w:tc>
          <w:tcPr>
            <w:tcW w:w="873" w:type="dxa"/>
            <w:noWrap/>
            <w:hideMark/>
          </w:tcPr>
          <w:p w14:paraId="5B98654C" w14:textId="77777777" w:rsidR="007748F0" w:rsidRPr="00B322A8" w:rsidRDefault="007748F0" w:rsidP="00873D42">
            <w:pPr>
              <w:pStyle w:val="TAL"/>
              <w:keepNext w:val="0"/>
            </w:pPr>
            <w:r w:rsidRPr="00B322A8">
              <w:t>100.85</w:t>
            </w:r>
          </w:p>
        </w:tc>
      </w:tr>
      <w:tr w:rsidR="007748F0" w:rsidRPr="00B322A8" w14:paraId="7181DA9B" w14:textId="77777777" w:rsidTr="00873D42">
        <w:trPr>
          <w:trHeight w:val="300"/>
        </w:trPr>
        <w:tc>
          <w:tcPr>
            <w:tcW w:w="1267" w:type="dxa"/>
            <w:noWrap/>
            <w:hideMark/>
          </w:tcPr>
          <w:p w14:paraId="5876D24E" w14:textId="77777777" w:rsidR="007748F0" w:rsidRPr="00B322A8" w:rsidRDefault="007748F0" w:rsidP="00873D42">
            <w:pPr>
              <w:pStyle w:val="TAL"/>
              <w:keepNext w:val="0"/>
            </w:pPr>
            <w:r w:rsidRPr="00B322A8">
              <w:t>4</w:t>
            </w:r>
          </w:p>
        </w:tc>
        <w:tc>
          <w:tcPr>
            <w:tcW w:w="1100" w:type="dxa"/>
            <w:noWrap/>
            <w:hideMark/>
          </w:tcPr>
          <w:p w14:paraId="616EDA9E" w14:textId="77777777" w:rsidR="007748F0" w:rsidRPr="00B322A8" w:rsidRDefault="007748F0" w:rsidP="00873D42">
            <w:pPr>
              <w:pStyle w:val="TAL"/>
              <w:keepNext w:val="0"/>
            </w:pPr>
            <w:r w:rsidRPr="00B322A8">
              <w:t>-11.4</w:t>
            </w:r>
          </w:p>
        </w:tc>
        <w:tc>
          <w:tcPr>
            <w:tcW w:w="2107" w:type="dxa"/>
            <w:noWrap/>
            <w:hideMark/>
          </w:tcPr>
          <w:p w14:paraId="74C5D45C" w14:textId="77777777" w:rsidR="007748F0" w:rsidRPr="00B322A8" w:rsidRDefault="007748F0" w:rsidP="00873D42">
            <w:pPr>
              <w:pStyle w:val="TAL"/>
              <w:keepNext w:val="0"/>
            </w:pPr>
            <w:r w:rsidRPr="00B322A8">
              <w:t>168</w:t>
            </w:r>
          </w:p>
        </w:tc>
        <w:tc>
          <w:tcPr>
            <w:tcW w:w="2082" w:type="dxa"/>
            <w:noWrap/>
            <w:hideMark/>
          </w:tcPr>
          <w:p w14:paraId="6470BC04" w14:textId="77777777" w:rsidR="007748F0" w:rsidRPr="00B322A8" w:rsidRDefault="007748F0" w:rsidP="00873D42">
            <w:pPr>
              <w:pStyle w:val="TAL"/>
              <w:keepNext w:val="0"/>
            </w:pPr>
            <w:r w:rsidRPr="00B322A8">
              <w:t>113.06</w:t>
            </w:r>
          </w:p>
        </w:tc>
        <w:tc>
          <w:tcPr>
            <w:tcW w:w="1058" w:type="dxa"/>
            <w:noWrap/>
            <w:hideMark/>
          </w:tcPr>
          <w:p w14:paraId="53E9C330" w14:textId="77777777" w:rsidR="007748F0" w:rsidRPr="00B322A8" w:rsidRDefault="007748F0" w:rsidP="00873D42">
            <w:pPr>
              <w:pStyle w:val="TAL"/>
              <w:keepNext w:val="0"/>
            </w:pPr>
            <w:r w:rsidRPr="00B322A8">
              <w:t>51.08</w:t>
            </w:r>
          </w:p>
        </w:tc>
        <w:tc>
          <w:tcPr>
            <w:tcW w:w="873" w:type="dxa"/>
            <w:noWrap/>
            <w:hideMark/>
          </w:tcPr>
          <w:p w14:paraId="49F1EB31" w14:textId="77777777" w:rsidR="007748F0" w:rsidRPr="00B322A8" w:rsidRDefault="007748F0" w:rsidP="00873D42">
            <w:pPr>
              <w:pStyle w:val="TAL"/>
              <w:keepNext w:val="0"/>
            </w:pPr>
            <w:r w:rsidRPr="00B322A8">
              <w:t>9.56</w:t>
            </w:r>
          </w:p>
        </w:tc>
        <w:tc>
          <w:tcPr>
            <w:tcW w:w="873" w:type="dxa"/>
            <w:noWrap/>
            <w:hideMark/>
          </w:tcPr>
          <w:p w14:paraId="60D8A013" w14:textId="77777777" w:rsidR="007748F0" w:rsidRPr="00B322A8" w:rsidRDefault="007748F0" w:rsidP="00873D42">
            <w:pPr>
              <w:pStyle w:val="TAL"/>
              <w:keepNext w:val="0"/>
            </w:pPr>
            <w:r w:rsidRPr="00B322A8">
              <w:t>102.28</w:t>
            </w:r>
          </w:p>
        </w:tc>
      </w:tr>
      <w:tr w:rsidR="007748F0" w:rsidRPr="00B322A8" w14:paraId="2A515D87" w14:textId="77777777" w:rsidTr="00873D42">
        <w:trPr>
          <w:trHeight w:val="300"/>
        </w:trPr>
        <w:tc>
          <w:tcPr>
            <w:tcW w:w="1267" w:type="dxa"/>
            <w:noWrap/>
            <w:hideMark/>
          </w:tcPr>
          <w:p w14:paraId="1DAC671E" w14:textId="77777777" w:rsidR="007748F0" w:rsidRPr="00B322A8" w:rsidRDefault="007748F0" w:rsidP="00873D42">
            <w:pPr>
              <w:pStyle w:val="TAL"/>
              <w:keepNext w:val="0"/>
            </w:pPr>
            <w:r w:rsidRPr="00B322A8">
              <w:t>5</w:t>
            </w:r>
          </w:p>
        </w:tc>
        <w:tc>
          <w:tcPr>
            <w:tcW w:w="1100" w:type="dxa"/>
            <w:noWrap/>
            <w:hideMark/>
          </w:tcPr>
          <w:p w14:paraId="79FCB8A5" w14:textId="77777777" w:rsidR="007748F0" w:rsidRPr="00B322A8" w:rsidRDefault="007748F0" w:rsidP="00873D42">
            <w:pPr>
              <w:pStyle w:val="TAL"/>
              <w:keepNext w:val="0"/>
            </w:pPr>
            <w:r w:rsidRPr="00B322A8">
              <w:t>-13.6</w:t>
            </w:r>
          </w:p>
        </w:tc>
        <w:tc>
          <w:tcPr>
            <w:tcW w:w="2107" w:type="dxa"/>
            <w:noWrap/>
            <w:hideMark/>
          </w:tcPr>
          <w:p w14:paraId="6F448E78" w14:textId="77777777" w:rsidR="007748F0" w:rsidRPr="00B322A8" w:rsidRDefault="007748F0" w:rsidP="00873D42">
            <w:pPr>
              <w:pStyle w:val="TAL"/>
              <w:keepNext w:val="0"/>
            </w:pPr>
            <w:r w:rsidRPr="00B322A8">
              <w:t>196</w:t>
            </w:r>
          </w:p>
        </w:tc>
        <w:tc>
          <w:tcPr>
            <w:tcW w:w="2082" w:type="dxa"/>
            <w:noWrap/>
            <w:hideMark/>
          </w:tcPr>
          <w:p w14:paraId="341A8D9A" w14:textId="77777777" w:rsidR="007748F0" w:rsidRPr="00B322A8" w:rsidRDefault="007748F0" w:rsidP="00873D42">
            <w:pPr>
              <w:pStyle w:val="TAL"/>
              <w:keepNext w:val="0"/>
            </w:pPr>
            <w:r w:rsidRPr="00B322A8">
              <w:t>113.06</w:t>
            </w:r>
          </w:p>
        </w:tc>
        <w:tc>
          <w:tcPr>
            <w:tcW w:w="1058" w:type="dxa"/>
            <w:noWrap/>
            <w:hideMark/>
          </w:tcPr>
          <w:p w14:paraId="79B71818" w14:textId="77777777" w:rsidR="007748F0" w:rsidRPr="00B322A8" w:rsidRDefault="007748F0" w:rsidP="00873D42">
            <w:pPr>
              <w:pStyle w:val="TAL"/>
              <w:keepNext w:val="0"/>
            </w:pPr>
            <w:r w:rsidRPr="00B322A8">
              <w:t>51.08</w:t>
            </w:r>
          </w:p>
        </w:tc>
        <w:tc>
          <w:tcPr>
            <w:tcW w:w="873" w:type="dxa"/>
            <w:noWrap/>
            <w:hideMark/>
          </w:tcPr>
          <w:p w14:paraId="0024580B" w14:textId="77777777" w:rsidR="007748F0" w:rsidRPr="00B322A8" w:rsidRDefault="007748F0" w:rsidP="00873D42">
            <w:pPr>
              <w:pStyle w:val="TAL"/>
              <w:keepNext w:val="0"/>
            </w:pPr>
            <w:r w:rsidRPr="00B322A8">
              <w:t>8.604</w:t>
            </w:r>
          </w:p>
        </w:tc>
        <w:tc>
          <w:tcPr>
            <w:tcW w:w="873" w:type="dxa"/>
            <w:noWrap/>
            <w:hideMark/>
          </w:tcPr>
          <w:p w14:paraId="0D525346" w14:textId="77777777" w:rsidR="007748F0" w:rsidRPr="00B322A8" w:rsidRDefault="007748F0" w:rsidP="00873D42">
            <w:pPr>
              <w:pStyle w:val="TAL"/>
              <w:keepNext w:val="0"/>
            </w:pPr>
            <w:r w:rsidRPr="00B322A8">
              <w:t>102.28</w:t>
            </w:r>
          </w:p>
        </w:tc>
      </w:tr>
      <w:tr w:rsidR="007748F0" w:rsidRPr="00B322A8" w14:paraId="62DD3EDC" w14:textId="77777777" w:rsidTr="00873D42">
        <w:trPr>
          <w:trHeight w:val="300"/>
        </w:trPr>
        <w:tc>
          <w:tcPr>
            <w:tcW w:w="1267" w:type="dxa"/>
            <w:noWrap/>
            <w:hideMark/>
          </w:tcPr>
          <w:p w14:paraId="0E7DD5A2" w14:textId="77777777" w:rsidR="007748F0" w:rsidRPr="00B322A8" w:rsidRDefault="007748F0" w:rsidP="00873D42">
            <w:pPr>
              <w:pStyle w:val="TAL"/>
              <w:keepNext w:val="0"/>
            </w:pPr>
            <w:r w:rsidRPr="00B322A8">
              <w:t>6</w:t>
            </w:r>
          </w:p>
        </w:tc>
        <w:tc>
          <w:tcPr>
            <w:tcW w:w="1100" w:type="dxa"/>
            <w:noWrap/>
            <w:hideMark/>
          </w:tcPr>
          <w:p w14:paraId="0C796B07" w14:textId="77777777" w:rsidR="007748F0" w:rsidRPr="00B322A8" w:rsidRDefault="007748F0" w:rsidP="00873D42">
            <w:pPr>
              <w:pStyle w:val="TAL"/>
              <w:keepNext w:val="0"/>
            </w:pPr>
            <w:r w:rsidRPr="00B322A8">
              <w:t>-15.9</w:t>
            </w:r>
          </w:p>
        </w:tc>
        <w:tc>
          <w:tcPr>
            <w:tcW w:w="2107" w:type="dxa"/>
            <w:noWrap/>
            <w:hideMark/>
          </w:tcPr>
          <w:p w14:paraId="290BAC18" w14:textId="77777777" w:rsidR="007748F0" w:rsidRPr="00B322A8" w:rsidRDefault="007748F0" w:rsidP="00873D42">
            <w:pPr>
              <w:pStyle w:val="TAL"/>
              <w:keepNext w:val="0"/>
            </w:pPr>
            <w:r w:rsidRPr="00B322A8">
              <w:t>209</w:t>
            </w:r>
          </w:p>
        </w:tc>
        <w:tc>
          <w:tcPr>
            <w:tcW w:w="2082" w:type="dxa"/>
            <w:noWrap/>
            <w:hideMark/>
          </w:tcPr>
          <w:p w14:paraId="3FD5EDEC" w14:textId="77777777" w:rsidR="007748F0" w:rsidRPr="00B322A8" w:rsidRDefault="007748F0" w:rsidP="00873D42">
            <w:pPr>
              <w:pStyle w:val="TAL"/>
              <w:keepNext w:val="0"/>
            </w:pPr>
            <w:r w:rsidRPr="00B322A8">
              <w:t>-2.18</w:t>
            </w:r>
          </w:p>
        </w:tc>
        <w:tc>
          <w:tcPr>
            <w:tcW w:w="1058" w:type="dxa"/>
            <w:noWrap/>
            <w:hideMark/>
          </w:tcPr>
          <w:p w14:paraId="0D1546B9" w14:textId="77777777" w:rsidR="007748F0" w:rsidRPr="00B322A8" w:rsidRDefault="007748F0" w:rsidP="00873D42">
            <w:pPr>
              <w:pStyle w:val="TAL"/>
              <w:keepNext w:val="0"/>
            </w:pPr>
            <w:r w:rsidRPr="00B322A8">
              <w:t>62.03</w:t>
            </w:r>
          </w:p>
        </w:tc>
        <w:tc>
          <w:tcPr>
            <w:tcW w:w="873" w:type="dxa"/>
            <w:noWrap/>
            <w:hideMark/>
          </w:tcPr>
          <w:p w14:paraId="0446EA0C" w14:textId="77777777" w:rsidR="007748F0" w:rsidRPr="00B322A8" w:rsidRDefault="007748F0" w:rsidP="00873D42">
            <w:pPr>
              <w:pStyle w:val="TAL"/>
              <w:keepNext w:val="0"/>
            </w:pPr>
            <w:r w:rsidRPr="00B322A8">
              <w:t>9.56</w:t>
            </w:r>
          </w:p>
        </w:tc>
        <w:tc>
          <w:tcPr>
            <w:tcW w:w="873" w:type="dxa"/>
            <w:noWrap/>
            <w:hideMark/>
          </w:tcPr>
          <w:p w14:paraId="2F8D82BC" w14:textId="77777777" w:rsidR="007748F0" w:rsidRPr="00B322A8" w:rsidRDefault="007748F0" w:rsidP="00873D42">
            <w:pPr>
              <w:pStyle w:val="TAL"/>
              <w:keepNext w:val="0"/>
            </w:pPr>
            <w:r w:rsidRPr="00B322A8">
              <w:t>103.69</w:t>
            </w:r>
          </w:p>
        </w:tc>
      </w:tr>
      <w:tr w:rsidR="007748F0" w:rsidRPr="00B322A8" w14:paraId="344D5FE0" w14:textId="77777777" w:rsidTr="00873D42">
        <w:trPr>
          <w:trHeight w:val="300"/>
        </w:trPr>
        <w:tc>
          <w:tcPr>
            <w:tcW w:w="1267" w:type="dxa"/>
            <w:noWrap/>
            <w:hideMark/>
          </w:tcPr>
          <w:p w14:paraId="5CC17295" w14:textId="77777777" w:rsidR="007748F0" w:rsidRPr="00B322A8" w:rsidRDefault="007748F0" w:rsidP="00873D42">
            <w:pPr>
              <w:pStyle w:val="TAL"/>
              <w:keepNext w:val="0"/>
            </w:pPr>
            <w:r w:rsidRPr="00B322A8">
              <w:t>7</w:t>
            </w:r>
          </w:p>
        </w:tc>
        <w:tc>
          <w:tcPr>
            <w:tcW w:w="1100" w:type="dxa"/>
            <w:noWrap/>
            <w:hideMark/>
          </w:tcPr>
          <w:p w14:paraId="0455B738" w14:textId="77777777" w:rsidR="007748F0" w:rsidRPr="00B322A8" w:rsidRDefault="007748F0" w:rsidP="00873D42">
            <w:pPr>
              <w:pStyle w:val="TAL"/>
              <w:keepNext w:val="0"/>
            </w:pPr>
            <w:r w:rsidRPr="00B322A8">
              <w:t>-9.4</w:t>
            </w:r>
          </w:p>
        </w:tc>
        <w:tc>
          <w:tcPr>
            <w:tcW w:w="2107" w:type="dxa"/>
            <w:noWrap/>
            <w:hideMark/>
          </w:tcPr>
          <w:p w14:paraId="676280D6" w14:textId="77777777" w:rsidR="007748F0" w:rsidRPr="00B322A8" w:rsidRDefault="007748F0" w:rsidP="00873D42">
            <w:pPr>
              <w:pStyle w:val="TAL"/>
              <w:keepNext w:val="0"/>
            </w:pPr>
            <w:r w:rsidRPr="00B322A8">
              <w:t>214</w:t>
            </w:r>
          </w:p>
        </w:tc>
        <w:tc>
          <w:tcPr>
            <w:tcW w:w="2082" w:type="dxa"/>
            <w:noWrap/>
            <w:hideMark/>
          </w:tcPr>
          <w:p w14:paraId="48F57300" w14:textId="77777777" w:rsidR="007748F0" w:rsidRPr="00B322A8" w:rsidRDefault="007748F0" w:rsidP="00873D42">
            <w:pPr>
              <w:pStyle w:val="TAL"/>
              <w:keepNext w:val="0"/>
            </w:pPr>
            <w:r w:rsidRPr="00B322A8">
              <w:t>-133.34</w:t>
            </w:r>
          </w:p>
        </w:tc>
        <w:tc>
          <w:tcPr>
            <w:tcW w:w="1058" w:type="dxa"/>
            <w:noWrap/>
            <w:hideMark/>
          </w:tcPr>
          <w:p w14:paraId="0B499800" w14:textId="77777777" w:rsidR="007748F0" w:rsidRPr="00B322A8" w:rsidRDefault="007748F0" w:rsidP="00873D42">
            <w:pPr>
              <w:pStyle w:val="TAL"/>
              <w:keepNext w:val="0"/>
            </w:pPr>
            <w:r w:rsidRPr="00B322A8">
              <w:t>18.09</w:t>
            </w:r>
          </w:p>
        </w:tc>
        <w:tc>
          <w:tcPr>
            <w:tcW w:w="873" w:type="dxa"/>
            <w:noWrap/>
            <w:hideMark/>
          </w:tcPr>
          <w:p w14:paraId="2158F90A" w14:textId="77777777" w:rsidR="007748F0" w:rsidRPr="00B322A8" w:rsidRDefault="007748F0" w:rsidP="00873D42">
            <w:pPr>
              <w:pStyle w:val="TAL"/>
              <w:keepNext w:val="0"/>
            </w:pPr>
            <w:r w:rsidRPr="00B322A8">
              <w:t>7.648</w:t>
            </w:r>
          </w:p>
        </w:tc>
        <w:tc>
          <w:tcPr>
            <w:tcW w:w="873" w:type="dxa"/>
            <w:noWrap/>
            <w:hideMark/>
          </w:tcPr>
          <w:p w14:paraId="6D56C195" w14:textId="77777777" w:rsidR="007748F0" w:rsidRPr="00B322A8" w:rsidRDefault="007748F0" w:rsidP="00873D42">
            <w:pPr>
              <w:pStyle w:val="TAL"/>
              <w:keepNext w:val="0"/>
            </w:pPr>
            <w:r w:rsidRPr="00B322A8">
              <w:t>100.85</w:t>
            </w:r>
          </w:p>
        </w:tc>
      </w:tr>
      <w:tr w:rsidR="007748F0" w:rsidRPr="00B322A8" w14:paraId="4C21AD13" w14:textId="77777777" w:rsidTr="00873D42">
        <w:trPr>
          <w:trHeight w:val="300"/>
        </w:trPr>
        <w:tc>
          <w:tcPr>
            <w:tcW w:w="1267" w:type="dxa"/>
            <w:noWrap/>
            <w:hideMark/>
          </w:tcPr>
          <w:p w14:paraId="1763D9D6" w14:textId="77777777" w:rsidR="007748F0" w:rsidRPr="00B322A8" w:rsidRDefault="007748F0" w:rsidP="00873D42">
            <w:pPr>
              <w:pStyle w:val="TAL"/>
              <w:keepNext w:val="0"/>
            </w:pPr>
            <w:r w:rsidRPr="00B322A8">
              <w:t>8</w:t>
            </w:r>
          </w:p>
        </w:tc>
        <w:tc>
          <w:tcPr>
            <w:tcW w:w="1100" w:type="dxa"/>
            <w:noWrap/>
            <w:hideMark/>
          </w:tcPr>
          <w:p w14:paraId="6CA8A8D4" w14:textId="77777777" w:rsidR="007748F0" w:rsidRPr="00B322A8" w:rsidRDefault="007748F0" w:rsidP="00873D42">
            <w:pPr>
              <w:pStyle w:val="TAL"/>
              <w:keepNext w:val="0"/>
            </w:pPr>
            <w:r w:rsidRPr="00B322A8">
              <w:t>-15.3</w:t>
            </w:r>
          </w:p>
        </w:tc>
        <w:tc>
          <w:tcPr>
            <w:tcW w:w="2107" w:type="dxa"/>
            <w:noWrap/>
            <w:hideMark/>
          </w:tcPr>
          <w:p w14:paraId="1D61AECD" w14:textId="77777777" w:rsidR="007748F0" w:rsidRPr="00B322A8" w:rsidRDefault="007748F0" w:rsidP="00873D42">
            <w:pPr>
              <w:pStyle w:val="TAL"/>
              <w:keepNext w:val="0"/>
            </w:pPr>
            <w:r w:rsidRPr="00B322A8">
              <w:t>244</w:t>
            </w:r>
          </w:p>
        </w:tc>
        <w:tc>
          <w:tcPr>
            <w:tcW w:w="2082" w:type="dxa"/>
            <w:noWrap/>
            <w:hideMark/>
          </w:tcPr>
          <w:p w14:paraId="477BA399" w14:textId="77777777" w:rsidR="007748F0" w:rsidRPr="00B322A8" w:rsidRDefault="007748F0" w:rsidP="00873D42">
            <w:pPr>
              <w:pStyle w:val="TAL"/>
              <w:keepNext w:val="0"/>
            </w:pPr>
            <w:r w:rsidRPr="00B322A8">
              <w:t>113.06</w:t>
            </w:r>
          </w:p>
        </w:tc>
        <w:tc>
          <w:tcPr>
            <w:tcW w:w="1058" w:type="dxa"/>
            <w:noWrap/>
            <w:hideMark/>
          </w:tcPr>
          <w:p w14:paraId="6D3FF61A" w14:textId="77777777" w:rsidR="007748F0" w:rsidRPr="00B322A8" w:rsidRDefault="007748F0" w:rsidP="00873D42">
            <w:pPr>
              <w:pStyle w:val="TAL"/>
              <w:keepNext w:val="0"/>
            </w:pPr>
            <w:r w:rsidRPr="00B322A8">
              <w:t>51.08</w:t>
            </w:r>
          </w:p>
        </w:tc>
        <w:tc>
          <w:tcPr>
            <w:tcW w:w="873" w:type="dxa"/>
            <w:noWrap/>
            <w:hideMark/>
          </w:tcPr>
          <w:p w14:paraId="49D13543" w14:textId="77777777" w:rsidR="007748F0" w:rsidRPr="00B322A8" w:rsidRDefault="007748F0" w:rsidP="00873D42">
            <w:pPr>
              <w:pStyle w:val="TAL"/>
              <w:keepNext w:val="0"/>
            </w:pPr>
            <w:r w:rsidRPr="00B322A8">
              <w:t>7.648</w:t>
            </w:r>
          </w:p>
        </w:tc>
        <w:tc>
          <w:tcPr>
            <w:tcW w:w="873" w:type="dxa"/>
            <w:noWrap/>
            <w:hideMark/>
          </w:tcPr>
          <w:p w14:paraId="79F521E1" w14:textId="77777777" w:rsidR="007748F0" w:rsidRPr="00B322A8" w:rsidRDefault="007748F0" w:rsidP="00873D42">
            <w:pPr>
              <w:pStyle w:val="TAL"/>
              <w:keepNext w:val="0"/>
            </w:pPr>
            <w:r w:rsidRPr="00B322A8">
              <w:t>102.28</w:t>
            </w:r>
          </w:p>
        </w:tc>
      </w:tr>
      <w:tr w:rsidR="007748F0" w:rsidRPr="00B322A8" w14:paraId="7557D86E" w14:textId="77777777" w:rsidTr="00873D42">
        <w:trPr>
          <w:trHeight w:val="300"/>
        </w:trPr>
        <w:tc>
          <w:tcPr>
            <w:tcW w:w="1267" w:type="dxa"/>
            <w:noWrap/>
            <w:hideMark/>
          </w:tcPr>
          <w:p w14:paraId="42F980F4" w14:textId="77777777" w:rsidR="007748F0" w:rsidRPr="00B322A8" w:rsidRDefault="007748F0" w:rsidP="00873D42">
            <w:pPr>
              <w:pStyle w:val="TAL"/>
              <w:keepNext w:val="0"/>
            </w:pPr>
            <w:r w:rsidRPr="00B322A8">
              <w:t>9</w:t>
            </w:r>
          </w:p>
        </w:tc>
        <w:tc>
          <w:tcPr>
            <w:tcW w:w="1100" w:type="dxa"/>
            <w:noWrap/>
            <w:hideMark/>
          </w:tcPr>
          <w:p w14:paraId="78D4DC51" w14:textId="77777777" w:rsidR="007748F0" w:rsidRPr="00B322A8" w:rsidRDefault="007748F0" w:rsidP="00873D42">
            <w:pPr>
              <w:pStyle w:val="TAL"/>
              <w:keepNext w:val="0"/>
            </w:pPr>
            <w:r w:rsidRPr="00B322A8">
              <w:t>-12.9</w:t>
            </w:r>
          </w:p>
        </w:tc>
        <w:tc>
          <w:tcPr>
            <w:tcW w:w="2107" w:type="dxa"/>
            <w:noWrap/>
            <w:hideMark/>
          </w:tcPr>
          <w:p w14:paraId="1914FACD" w14:textId="77777777" w:rsidR="007748F0" w:rsidRPr="00B322A8" w:rsidRDefault="007748F0" w:rsidP="00873D42">
            <w:pPr>
              <w:pStyle w:val="TAL"/>
              <w:keepNext w:val="0"/>
            </w:pPr>
            <w:r w:rsidRPr="00B322A8">
              <w:t>277</w:t>
            </w:r>
          </w:p>
        </w:tc>
        <w:tc>
          <w:tcPr>
            <w:tcW w:w="2082" w:type="dxa"/>
            <w:noWrap/>
            <w:hideMark/>
          </w:tcPr>
          <w:p w14:paraId="54E64930" w14:textId="77777777" w:rsidR="007748F0" w:rsidRPr="00B322A8" w:rsidRDefault="007748F0" w:rsidP="00873D42">
            <w:pPr>
              <w:pStyle w:val="TAL"/>
              <w:keepNext w:val="0"/>
            </w:pPr>
            <w:r w:rsidRPr="00B322A8">
              <w:t>-37.03</w:t>
            </w:r>
          </w:p>
        </w:tc>
        <w:tc>
          <w:tcPr>
            <w:tcW w:w="1058" w:type="dxa"/>
            <w:noWrap/>
            <w:hideMark/>
          </w:tcPr>
          <w:p w14:paraId="2192918D" w14:textId="77777777" w:rsidR="007748F0" w:rsidRPr="00B322A8" w:rsidRDefault="007748F0" w:rsidP="00873D42">
            <w:pPr>
              <w:pStyle w:val="TAL"/>
              <w:keepNext w:val="0"/>
            </w:pPr>
            <w:r w:rsidRPr="00B322A8">
              <w:t>-9</w:t>
            </w:r>
          </w:p>
        </w:tc>
        <w:tc>
          <w:tcPr>
            <w:tcW w:w="873" w:type="dxa"/>
            <w:noWrap/>
            <w:hideMark/>
          </w:tcPr>
          <w:p w14:paraId="0EE6A345" w14:textId="77777777" w:rsidR="007748F0" w:rsidRPr="00B322A8" w:rsidRDefault="007748F0" w:rsidP="00873D42">
            <w:pPr>
              <w:pStyle w:val="TAL"/>
              <w:keepNext w:val="0"/>
            </w:pPr>
            <w:r w:rsidRPr="00B322A8">
              <w:t>9.56</w:t>
            </w:r>
          </w:p>
        </w:tc>
        <w:tc>
          <w:tcPr>
            <w:tcW w:w="873" w:type="dxa"/>
            <w:noWrap/>
            <w:hideMark/>
          </w:tcPr>
          <w:p w14:paraId="411247C3" w14:textId="77777777" w:rsidR="007748F0" w:rsidRPr="00B322A8" w:rsidRDefault="007748F0" w:rsidP="00873D42">
            <w:pPr>
              <w:pStyle w:val="TAL"/>
              <w:keepNext w:val="0"/>
            </w:pPr>
            <w:r w:rsidRPr="00B322A8">
              <w:t>98.96</w:t>
            </w:r>
          </w:p>
        </w:tc>
      </w:tr>
      <w:tr w:rsidR="007748F0" w:rsidRPr="00B322A8" w14:paraId="64B0D7BE" w14:textId="77777777" w:rsidTr="00873D42">
        <w:trPr>
          <w:trHeight w:val="300"/>
        </w:trPr>
        <w:tc>
          <w:tcPr>
            <w:tcW w:w="1267" w:type="dxa"/>
            <w:noWrap/>
            <w:hideMark/>
          </w:tcPr>
          <w:p w14:paraId="4616F6EF" w14:textId="77777777" w:rsidR="007748F0" w:rsidRPr="00B322A8" w:rsidRDefault="007748F0" w:rsidP="00873D42">
            <w:pPr>
              <w:pStyle w:val="TAL"/>
              <w:keepNext w:val="0"/>
            </w:pPr>
            <w:r w:rsidRPr="00B322A8">
              <w:t>10</w:t>
            </w:r>
          </w:p>
        </w:tc>
        <w:tc>
          <w:tcPr>
            <w:tcW w:w="1100" w:type="dxa"/>
            <w:noWrap/>
            <w:hideMark/>
          </w:tcPr>
          <w:p w14:paraId="7A0C1C24" w14:textId="77777777" w:rsidR="007748F0" w:rsidRPr="00B322A8" w:rsidRDefault="007748F0" w:rsidP="00873D42">
            <w:pPr>
              <w:pStyle w:val="TAL"/>
              <w:keepNext w:val="0"/>
            </w:pPr>
            <w:r w:rsidRPr="00B322A8">
              <w:t>-21.3</w:t>
            </w:r>
          </w:p>
        </w:tc>
        <w:tc>
          <w:tcPr>
            <w:tcW w:w="2107" w:type="dxa"/>
            <w:noWrap/>
            <w:hideMark/>
          </w:tcPr>
          <w:p w14:paraId="3DA091CE" w14:textId="77777777" w:rsidR="007748F0" w:rsidRPr="00B322A8" w:rsidRDefault="007748F0" w:rsidP="00873D42">
            <w:pPr>
              <w:pStyle w:val="TAL"/>
              <w:keepNext w:val="0"/>
            </w:pPr>
            <w:r w:rsidRPr="00B322A8">
              <w:t>560</w:t>
            </w:r>
          </w:p>
        </w:tc>
        <w:tc>
          <w:tcPr>
            <w:tcW w:w="2082" w:type="dxa"/>
            <w:noWrap/>
            <w:hideMark/>
          </w:tcPr>
          <w:p w14:paraId="54066812" w14:textId="77777777" w:rsidR="007748F0" w:rsidRPr="00B322A8" w:rsidRDefault="007748F0" w:rsidP="00873D42">
            <w:pPr>
              <w:pStyle w:val="TAL"/>
              <w:keepNext w:val="0"/>
            </w:pPr>
            <w:r w:rsidRPr="00B322A8">
              <w:t>128.35</w:t>
            </w:r>
          </w:p>
        </w:tc>
        <w:tc>
          <w:tcPr>
            <w:tcW w:w="1058" w:type="dxa"/>
            <w:noWrap/>
            <w:hideMark/>
          </w:tcPr>
          <w:p w14:paraId="14D36B62" w14:textId="77777777" w:rsidR="007748F0" w:rsidRPr="00B322A8" w:rsidRDefault="007748F0" w:rsidP="00873D42">
            <w:pPr>
              <w:pStyle w:val="TAL"/>
              <w:keepNext w:val="0"/>
            </w:pPr>
            <w:r w:rsidRPr="00B322A8">
              <w:t>74.92</w:t>
            </w:r>
          </w:p>
        </w:tc>
        <w:tc>
          <w:tcPr>
            <w:tcW w:w="873" w:type="dxa"/>
            <w:noWrap/>
            <w:hideMark/>
          </w:tcPr>
          <w:p w14:paraId="0DCB5736" w14:textId="77777777" w:rsidR="007748F0" w:rsidRPr="00B322A8" w:rsidRDefault="007748F0" w:rsidP="00873D42">
            <w:pPr>
              <w:pStyle w:val="TAL"/>
              <w:keepNext w:val="0"/>
            </w:pPr>
            <w:r w:rsidRPr="00B322A8">
              <w:t>9.56</w:t>
            </w:r>
          </w:p>
        </w:tc>
        <w:tc>
          <w:tcPr>
            <w:tcW w:w="873" w:type="dxa"/>
            <w:noWrap/>
            <w:hideMark/>
          </w:tcPr>
          <w:p w14:paraId="4CDD6678" w14:textId="77777777" w:rsidR="007748F0" w:rsidRPr="00B322A8" w:rsidRDefault="007748F0" w:rsidP="00873D42">
            <w:pPr>
              <w:pStyle w:val="TAL"/>
              <w:keepNext w:val="0"/>
            </w:pPr>
            <w:r w:rsidRPr="00B322A8">
              <w:t>97.52</w:t>
            </w:r>
          </w:p>
        </w:tc>
      </w:tr>
      <w:tr w:rsidR="007748F0" w:rsidRPr="00B322A8" w14:paraId="7390AFAD" w14:textId="77777777" w:rsidTr="00873D42">
        <w:trPr>
          <w:trHeight w:val="300"/>
        </w:trPr>
        <w:tc>
          <w:tcPr>
            <w:tcW w:w="1267" w:type="dxa"/>
            <w:noWrap/>
            <w:hideMark/>
          </w:tcPr>
          <w:p w14:paraId="6F517F2B" w14:textId="77777777" w:rsidR="007748F0" w:rsidRPr="00B322A8" w:rsidRDefault="007748F0" w:rsidP="00873D42">
            <w:pPr>
              <w:pStyle w:val="TAL"/>
              <w:keepNext w:val="0"/>
            </w:pPr>
            <w:r w:rsidRPr="00B322A8">
              <w:t>11</w:t>
            </w:r>
          </w:p>
        </w:tc>
        <w:tc>
          <w:tcPr>
            <w:tcW w:w="1100" w:type="dxa"/>
            <w:noWrap/>
            <w:hideMark/>
          </w:tcPr>
          <w:p w14:paraId="24888B16" w14:textId="77777777" w:rsidR="007748F0" w:rsidRPr="00B322A8" w:rsidRDefault="007748F0" w:rsidP="00873D42">
            <w:pPr>
              <w:pStyle w:val="TAL"/>
              <w:keepNext w:val="0"/>
            </w:pPr>
            <w:r w:rsidRPr="00B322A8">
              <w:t>-12</w:t>
            </w:r>
          </w:p>
        </w:tc>
        <w:tc>
          <w:tcPr>
            <w:tcW w:w="2107" w:type="dxa"/>
            <w:noWrap/>
            <w:hideMark/>
          </w:tcPr>
          <w:p w14:paraId="254C8537" w14:textId="77777777" w:rsidR="007748F0" w:rsidRPr="00B322A8" w:rsidRDefault="007748F0" w:rsidP="00873D42">
            <w:pPr>
              <w:pStyle w:val="TAL"/>
              <w:keepNext w:val="0"/>
            </w:pPr>
            <w:r w:rsidRPr="00B322A8">
              <w:t>691</w:t>
            </w:r>
          </w:p>
        </w:tc>
        <w:tc>
          <w:tcPr>
            <w:tcW w:w="2082" w:type="dxa"/>
            <w:noWrap/>
            <w:hideMark/>
          </w:tcPr>
          <w:p w14:paraId="039F47A1" w14:textId="77777777" w:rsidR="007748F0" w:rsidRPr="00B322A8" w:rsidRDefault="007748F0" w:rsidP="00873D42">
            <w:pPr>
              <w:pStyle w:val="TAL"/>
              <w:keepNext w:val="0"/>
            </w:pPr>
            <w:r w:rsidRPr="00B322A8">
              <w:t>91.59</w:t>
            </w:r>
          </w:p>
        </w:tc>
        <w:tc>
          <w:tcPr>
            <w:tcW w:w="1058" w:type="dxa"/>
            <w:noWrap/>
            <w:hideMark/>
          </w:tcPr>
          <w:p w14:paraId="108BAB41" w14:textId="77777777" w:rsidR="007748F0" w:rsidRPr="00B322A8" w:rsidRDefault="007748F0" w:rsidP="00873D42">
            <w:pPr>
              <w:pStyle w:val="TAL"/>
              <w:keepNext w:val="0"/>
            </w:pPr>
            <w:r w:rsidRPr="00B322A8">
              <w:t>-9.46</w:t>
            </w:r>
          </w:p>
        </w:tc>
        <w:tc>
          <w:tcPr>
            <w:tcW w:w="873" w:type="dxa"/>
            <w:noWrap/>
            <w:hideMark/>
          </w:tcPr>
          <w:p w14:paraId="5935A631" w14:textId="77777777" w:rsidR="007748F0" w:rsidRPr="00B322A8" w:rsidRDefault="007748F0" w:rsidP="00873D42">
            <w:pPr>
              <w:pStyle w:val="TAL"/>
              <w:keepNext w:val="0"/>
            </w:pPr>
            <w:r w:rsidRPr="00B322A8">
              <w:t>9.56</w:t>
            </w:r>
          </w:p>
        </w:tc>
        <w:tc>
          <w:tcPr>
            <w:tcW w:w="873" w:type="dxa"/>
            <w:noWrap/>
            <w:hideMark/>
          </w:tcPr>
          <w:p w14:paraId="7A358DDF" w14:textId="77777777" w:rsidR="007748F0" w:rsidRPr="00B322A8" w:rsidRDefault="007748F0" w:rsidP="00873D42">
            <w:pPr>
              <w:pStyle w:val="TAL"/>
              <w:keepNext w:val="0"/>
            </w:pPr>
            <w:r w:rsidRPr="00B322A8">
              <w:t>102.5</w:t>
            </w:r>
          </w:p>
        </w:tc>
      </w:tr>
      <w:tr w:rsidR="007748F0" w:rsidRPr="00B322A8" w14:paraId="7495DA70" w14:textId="77777777" w:rsidTr="00873D42">
        <w:trPr>
          <w:trHeight w:val="300"/>
        </w:trPr>
        <w:tc>
          <w:tcPr>
            <w:tcW w:w="1267" w:type="dxa"/>
            <w:noWrap/>
            <w:hideMark/>
          </w:tcPr>
          <w:p w14:paraId="10B06FDE" w14:textId="77777777" w:rsidR="007748F0" w:rsidRPr="00B322A8" w:rsidRDefault="007748F0" w:rsidP="00873D42">
            <w:pPr>
              <w:pStyle w:val="TAL"/>
              <w:keepNext w:val="0"/>
            </w:pPr>
            <w:r w:rsidRPr="00B322A8">
              <w:t>12</w:t>
            </w:r>
          </w:p>
        </w:tc>
        <w:tc>
          <w:tcPr>
            <w:tcW w:w="1100" w:type="dxa"/>
            <w:noWrap/>
            <w:hideMark/>
          </w:tcPr>
          <w:p w14:paraId="5BC06067" w14:textId="77777777" w:rsidR="007748F0" w:rsidRPr="00B322A8" w:rsidRDefault="007748F0" w:rsidP="00873D42">
            <w:pPr>
              <w:pStyle w:val="TAL"/>
              <w:keepNext w:val="0"/>
            </w:pPr>
            <w:r w:rsidRPr="00B322A8">
              <w:t>-17.8</w:t>
            </w:r>
          </w:p>
        </w:tc>
        <w:tc>
          <w:tcPr>
            <w:tcW w:w="2107" w:type="dxa"/>
            <w:noWrap/>
            <w:hideMark/>
          </w:tcPr>
          <w:p w14:paraId="7E3F3791" w14:textId="77777777" w:rsidR="007748F0" w:rsidRPr="00B322A8" w:rsidRDefault="007748F0" w:rsidP="00873D42">
            <w:pPr>
              <w:pStyle w:val="TAL"/>
              <w:keepNext w:val="0"/>
            </w:pPr>
            <w:r w:rsidRPr="00B322A8">
              <w:t>791</w:t>
            </w:r>
          </w:p>
        </w:tc>
        <w:tc>
          <w:tcPr>
            <w:tcW w:w="2082" w:type="dxa"/>
            <w:noWrap/>
            <w:hideMark/>
          </w:tcPr>
          <w:p w14:paraId="5A43A1F2" w14:textId="77777777" w:rsidR="007748F0" w:rsidRPr="00B322A8" w:rsidRDefault="007748F0" w:rsidP="00873D42">
            <w:pPr>
              <w:pStyle w:val="TAL"/>
              <w:keepNext w:val="0"/>
            </w:pPr>
            <w:r w:rsidRPr="00B322A8">
              <w:t>69.6</w:t>
            </w:r>
          </w:p>
        </w:tc>
        <w:tc>
          <w:tcPr>
            <w:tcW w:w="1058" w:type="dxa"/>
            <w:noWrap/>
            <w:hideMark/>
          </w:tcPr>
          <w:p w14:paraId="6FA8ACE2" w14:textId="77777777" w:rsidR="007748F0" w:rsidRPr="00B322A8" w:rsidRDefault="007748F0" w:rsidP="00873D42">
            <w:pPr>
              <w:pStyle w:val="TAL"/>
              <w:keepNext w:val="0"/>
            </w:pPr>
            <w:r w:rsidRPr="00B322A8">
              <w:t>-33.93</w:t>
            </w:r>
          </w:p>
        </w:tc>
        <w:tc>
          <w:tcPr>
            <w:tcW w:w="873" w:type="dxa"/>
            <w:noWrap/>
            <w:hideMark/>
          </w:tcPr>
          <w:p w14:paraId="34FD507D" w14:textId="77777777" w:rsidR="007748F0" w:rsidRPr="00B322A8" w:rsidRDefault="007748F0" w:rsidP="00873D42">
            <w:pPr>
              <w:pStyle w:val="TAL"/>
              <w:keepNext w:val="0"/>
            </w:pPr>
            <w:r w:rsidRPr="00B322A8">
              <w:t>9.56</w:t>
            </w:r>
          </w:p>
        </w:tc>
        <w:tc>
          <w:tcPr>
            <w:tcW w:w="873" w:type="dxa"/>
            <w:noWrap/>
            <w:hideMark/>
          </w:tcPr>
          <w:p w14:paraId="7505A4F2" w14:textId="77777777" w:rsidR="007748F0" w:rsidRPr="00B322A8" w:rsidRDefault="007748F0" w:rsidP="00873D42">
            <w:pPr>
              <w:pStyle w:val="TAL"/>
              <w:keepNext w:val="0"/>
            </w:pPr>
            <w:r w:rsidRPr="00B322A8">
              <w:t>103.75</w:t>
            </w:r>
          </w:p>
        </w:tc>
      </w:tr>
      <w:tr w:rsidR="007748F0" w:rsidRPr="00B322A8" w14:paraId="7ACF3D4D" w14:textId="77777777" w:rsidTr="00873D42">
        <w:trPr>
          <w:trHeight w:val="300"/>
        </w:trPr>
        <w:tc>
          <w:tcPr>
            <w:tcW w:w="1267" w:type="dxa"/>
            <w:noWrap/>
            <w:hideMark/>
          </w:tcPr>
          <w:p w14:paraId="33E9E4B6" w14:textId="77777777" w:rsidR="007748F0" w:rsidRPr="00B322A8" w:rsidRDefault="007748F0" w:rsidP="00873D42">
            <w:pPr>
              <w:pStyle w:val="TAL"/>
              <w:keepNext w:val="0"/>
            </w:pPr>
            <w:r w:rsidRPr="00B322A8">
              <w:t>13</w:t>
            </w:r>
          </w:p>
        </w:tc>
        <w:tc>
          <w:tcPr>
            <w:tcW w:w="1100" w:type="dxa"/>
            <w:noWrap/>
            <w:hideMark/>
          </w:tcPr>
          <w:p w14:paraId="2EF7F4DB" w14:textId="77777777" w:rsidR="007748F0" w:rsidRPr="00B322A8" w:rsidRDefault="007748F0" w:rsidP="00873D42">
            <w:pPr>
              <w:pStyle w:val="TAL"/>
              <w:keepNext w:val="0"/>
            </w:pPr>
            <w:r w:rsidRPr="00B322A8">
              <w:t>-22.1</w:t>
            </w:r>
          </w:p>
        </w:tc>
        <w:tc>
          <w:tcPr>
            <w:tcW w:w="2107" w:type="dxa"/>
            <w:noWrap/>
            <w:hideMark/>
          </w:tcPr>
          <w:p w14:paraId="79794E1F" w14:textId="77777777" w:rsidR="007748F0" w:rsidRPr="00B322A8" w:rsidRDefault="007748F0" w:rsidP="00873D42">
            <w:pPr>
              <w:pStyle w:val="TAL"/>
              <w:keepNext w:val="0"/>
            </w:pPr>
            <w:r w:rsidRPr="00B322A8">
              <w:t>810</w:t>
            </w:r>
          </w:p>
        </w:tc>
        <w:tc>
          <w:tcPr>
            <w:tcW w:w="2082" w:type="dxa"/>
            <w:noWrap/>
            <w:hideMark/>
          </w:tcPr>
          <w:p w14:paraId="3DB6EFED" w14:textId="77777777" w:rsidR="007748F0" w:rsidRPr="00B322A8" w:rsidRDefault="007748F0" w:rsidP="00873D42">
            <w:pPr>
              <w:pStyle w:val="TAL"/>
              <w:keepNext w:val="0"/>
            </w:pPr>
            <w:r w:rsidRPr="00B322A8">
              <w:t>-101.35</w:t>
            </w:r>
          </w:p>
        </w:tc>
        <w:tc>
          <w:tcPr>
            <w:tcW w:w="1058" w:type="dxa"/>
            <w:noWrap/>
            <w:hideMark/>
          </w:tcPr>
          <w:p w14:paraId="2E1F29E5" w14:textId="77777777" w:rsidR="007748F0" w:rsidRPr="00B322A8" w:rsidRDefault="007748F0" w:rsidP="00873D42">
            <w:pPr>
              <w:pStyle w:val="TAL"/>
              <w:keepNext w:val="0"/>
            </w:pPr>
            <w:r w:rsidRPr="00B322A8">
              <w:t>66.67</w:t>
            </w:r>
          </w:p>
        </w:tc>
        <w:tc>
          <w:tcPr>
            <w:tcW w:w="873" w:type="dxa"/>
            <w:noWrap/>
            <w:hideMark/>
          </w:tcPr>
          <w:p w14:paraId="7C970503" w14:textId="77777777" w:rsidR="007748F0" w:rsidRPr="00B322A8" w:rsidRDefault="007748F0" w:rsidP="00873D42">
            <w:pPr>
              <w:pStyle w:val="TAL"/>
              <w:keepNext w:val="0"/>
            </w:pPr>
            <w:r w:rsidRPr="00B322A8">
              <w:t>9.56</w:t>
            </w:r>
          </w:p>
        </w:tc>
        <w:tc>
          <w:tcPr>
            <w:tcW w:w="873" w:type="dxa"/>
            <w:noWrap/>
            <w:hideMark/>
          </w:tcPr>
          <w:p w14:paraId="48A84797" w14:textId="77777777" w:rsidR="007748F0" w:rsidRPr="00B322A8" w:rsidRDefault="007748F0" w:rsidP="00873D42">
            <w:pPr>
              <w:pStyle w:val="TAL"/>
              <w:keepNext w:val="0"/>
            </w:pPr>
            <w:r w:rsidRPr="00B322A8">
              <w:t>104.75</w:t>
            </w:r>
          </w:p>
        </w:tc>
      </w:tr>
      <w:tr w:rsidR="007748F0" w:rsidRPr="00B322A8" w14:paraId="2A71FFAA" w14:textId="77777777" w:rsidTr="00873D42">
        <w:trPr>
          <w:trHeight w:val="300"/>
        </w:trPr>
        <w:tc>
          <w:tcPr>
            <w:tcW w:w="1267" w:type="dxa"/>
            <w:noWrap/>
            <w:hideMark/>
          </w:tcPr>
          <w:p w14:paraId="7B6F9DD1" w14:textId="77777777" w:rsidR="007748F0" w:rsidRPr="00B322A8" w:rsidRDefault="007748F0" w:rsidP="00873D42">
            <w:pPr>
              <w:pStyle w:val="TAL"/>
              <w:keepNext w:val="0"/>
            </w:pPr>
            <w:r w:rsidRPr="00B322A8">
              <w:t>14</w:t>
            </w:r>
          </w:p>
        </w:tc>
        <w:tc>
          <w:tcPr>
            <w:tcW w:w="1100" w:type="dxa"/>
            <w:noWrap/>
            <w:hideMark/>
          </w:tcPr>
          <w:p w14:paraId="04065C08" w14:textId="77777777" w:rsidR="007748F0" w:rsidRPr="00B322A8" w:rsidRDefault="007748F0" w:rsidP="00873D42">
            <w:pPr>
              <w:pStyle w:val="TAL"/>
              <w:keepNext w:val="0"/>
            </w:pPr>
            <w:r w:rsidRPr="00B322A8">
              <w:t>-20.6</w:t>
            </w:r>
          </w:p>
        </w:tc>
        <w:tc>
          <w:tcPr>
            <w:tcW w:w="2107" w:type="dxa"/>
            <w:noWrap/>
            <w:hideMark/>
          </w:tcPr>
          <w:p w14:paraId="03055130" w14:textId="77777777" w:rsidR="007748F0" w:rsidRPr="00B322A8" w:rsidRDefault="007748F0" w:rsidP="00873D42">
            <w:pPr>
              <w:pStyle w:val="TAL"/>
              <w:keepNext w:val="0"/>
            </w:pPr>
            <w:r w:rsidRPr="00B322A8">
              <w:t>908</w:t>
            </w:r>
          </w:p>
        </w:tc>
        <w:tc>
          <w:tcPr>
            <w:tcW w:w="2082" w:type="dxa"/>
            <w:noWrap/>
            <w:hideMark/>
          </w:tcPr>
          <w:p w14:paraId="7E084D57" w14:textId="77777777" w:rsidR="007748F0" w:rsidRPr="00B322A8" w:rsidRDefault="007748F0" w:rsidP="00873D42">
            <w:pPr>
              <w:pStyle w:val="TAL"/>
              <w:keepNext w:val="0"/>
            </w:pPr>
            <w:r w:rsidRPr="00B322A8">
              <w:t>113.06</w:t>
            </w:r>
          </w:p>
        </w:tc>
        <w:tc>
          <w:tcPr>
            <w:tcW w:w="1058" w:type="dxa"/>
            <w:noWrap/>
            <w:hideMark/>
          </w:tcPr>
          <w:p w14:paraId="1F8BF793" w14:textId="77777777" w:rsidR="007748F0" w:rsidRPr="00B322A8" w:rsidRDefault="007748F0" w:rsidP="00873D42">
            <w:pPr>
              <w:pStyle w:val="TAL"/>
              <w:keepNext w:val="0"/>
            </w:pPr>
            <w:r w:rsidRPr="00B322A8">
              <w:t>-40.57</w:t>
            </w:r>
          </w:p>
        </w:tc>
        <w:tc>
          <w:tcPr>
            <w:tcW w:w="873" w:type="dxa"/>
            <w:noWrap/>
            <w:hideMark/>
          </w:tcPr>
          <w:p w14:paraId="57A57B46" w14:textId="77777777" w:rsidR="007748F0" w:rsidRPr="00B322A8" w:rsidRDefault="007748F0" w:rsidP="00873D42">
            <w:pPr>
              <w:pStyle w:val="TAL"/>
              <w:keepNext w:val="0"/>
            </w:pPr>
            <w:r w:rsidRPr="00B322A8">
              <w:t>9.56</w:t>
            </w:r>
          </w:p>
        </w:tc>
        <w:tc>
          <w:tcPr>
            <w:tcW w:w="873" w:type="dxa"/>
            <w:noWrap/>
            <w:hideMark/>
          </w:tcPr>
          <w:p w14:paraId="0277011A" w14:textId="77777777" w:rsidR="007748F0" w:rsidRPr="00B322A8" w:rsidRDefault="007748F0" w:rsidP="00873D42">
            <w:pPr>
              <w:pStyle w:val="TAL"/>
              <w:keepNext w:val="0"/>
            </w:pPr>
            <w:r w:rsidRPr="00B322A8">
              <w:t>104.04</w:t>
            </w:r>
          </w:p>
        </w:tc>
      </w:tr>
      <w:tr w:rsidR="007748F0" w:rsidRPr="00B322A8" w14:paraId="641D4042" w14:textId="77777777" w:rsidTr="00873D42">
        <w:trPr>
          <w:trHeight w:val="300"/>
        </w:trPr>
        <w:tc>
          <w:tcPr>
            <w:tcW w:w="1267" w:type="dxa"/>
            <w:noWrap/>
            <w:hideMark/>
          </w:tcPr>
          <w:p w14:paraId="7269DF98" w14:textId="77777777" w:rsidR="007748F0" w:rsidRPr="00B322A8" w:rsidRDefault="007748F0" w:rsidP="00873D42">
            <w:pPr>
              <w:pStyle w:val="TAL"/>
              <w:keepNext w:val="0"/>
            </w:pPr>
            <w:r w:rsidRPr="00B322A8">
              <w:t>15</w:t>
            </w:r>
          </w:p>
        </w:tc>
        <w:tc>
          <w:tcPr>
            <w:tcW w:w="1100" w:type="dxa"/>
            <w:noWrap/>
            <w:hideMark/>
          </w:tcPr>
          <w:p w14:paraId="62B3BBF5" w14:textId="77777777" w:rsidR="007748F0" w:rsidRPr="00B322A8" w:rsidRDefault="007748F0" w:rsidP="00873D42">
            <w:pPr>
              <w:pStyle w:val="TAL"/>
              <w:keepNext w:val="0"/>
            </w:pPr>
            <w:r w:rsidRPr="00B322A8">
              <w:t>-16.2</w:t>
            </w:r>
          </w:p>
        </w:tc>
        <w:tc>
          <w:tcPr>
            <w:tcW w:w="2107" w:type="dxa"/>
            <w:noWrap/>
            <w:hideMark/>
          </w:tcPr>
          <w:p w14:paraId="243E9C05" w14:textId="77777777" w:rsidR="007748F0" w:rsidRPr="00B322A8" w:rsidRDefault="007748F0" w:rsidP="00873D42">
            <w:pPr>
              <w:pStyle w:val="TAL"/>
              <w:keepNext w:val="0"/>
            </w:pPr>
            <w:r w:rsidRPr="00B322A8">
              <w:t>915</w:t>
            </w:r>
          </w:p>
        </w:tc>
        <w:tc>
          <w:tcPr>
            <w:tcW w:w="2082" w:type="dxa"/>
            <w:noWrap/>
            <w:hideMark/>
          </w:tcPr>
          <w:p w14:paraId="10F42284" w14:textId="77777777" w:rsidR="007748F0" w:rsidRPr="00B322A8" w:rsidRDefault="007748F0" w:rsidP="00873D42">
            <w:pPr>
              <w:pStyle w:val="TAL"/>
              <w:keepNext w:val="0"/>
            </w:pPr>
            <w:r w:rsidRPr="00B322A8">
              <w:t>-6.7</w:t>
            </w:r>
          </w:p>
        </w:tc>
        <w:tc>
          <w:tcPr>
            <w:tcW w:w="1058" w:type="dxa"/>
            <w:noWrap/>
            <w:hideMark/>
          </w:tcPr>
          <w:p w14:paraId="00DCEC5C" w14:textId="77777777" w:rsidR="007748F0" w:rsidRPr="00B322A8" w:rsidRDefault="007748F0" w:rsidP="00873D42">
            <w:pPr>
              <w:pStyle w:val="TAL"/>
              <w:keepNext w:val="0"/>
            </w:pPr>
            <w:r w:rsidRPr="00B322A8">
              <w:t>-25.85</w:t>
            </w:r>
          </w:p>
        </w:tc>
        <w:tc>
          <w:tcPr>
            <w:tcW w:w="873" w:type="dxa"/>
            <w:noWrap/>
            <w:hideMark/>
          </w:tcPr>
          <w:p w14:paraId="3664470F" w14:textId="77777777" w:rsidR="007748F0" w:rsidRPr="00B322A8" w:rsidRDefault="007748F0" w:rsidP="00873D42">
            <w:pPr>
              <w:pStyle w:val="TAL"/>
              <w:keepNext w:val="0"/>
            </w:pPr>
            <w:r w:rsidRPr="00B322A8">
              <w:t>9.56</w:t>
            </w:r>
          </w:p>
        </w:tc>
        <w:tc>
          <w:tcPr>
            <w:tcW w:w="873" w:type="dxa"/>
            <w:noWrap/>
            <w:hideMark/>
          </w:tcPr>
          <w:p w14:paraId="4006E8C9" w14:textId="77777777" w:rsidR="007748F0" w:rsidRPr="00B322A8" w:rsidRDefault="007748F0" w:rsidP="00873D42">
            <w:pPr>
              <w:pStyle w:val="TAL"/>
              <w:keepNext w:val="0"/>
            </w:pPr>
            <w:r w:rsidRPr="00B322A8">
              <w:t>98.56</w:t>
            </w:r>
          </w:p>
        </w:tc>
      </w:tr>
      <w:tr w:rsidR="007748F0" w:rsidRPr="00B322A8" w14:paraId="00BF0068" w14:textId="77777777" w:rsidTr="00873D42">
        <w:trPr>
          <w:trHeight w:val="300"/>
        </w:trPr>
        <w:tc>
          <w:tcPr>
            <w:tcW w:w="1267" w:type="dxa"/>
            <w:noWrap/>
            <w:hideMark/>
          </w:tcPr>
          <w:p w14:paraId="51370AA1" w14:textId="77777777" w:rsidR="007748F0" w:rsidRPr="00B322A8" w:rsidRDefault="007748F0" w:rsidP="00873D42">
            <w:pPr>
              <w:pStyle w:val="TAL"/>
              <w:keepNext w:val="0"/>
            </w:pPr>
            <w:r w:rsidRPr="00B322A8">
              <w:t>16</w:t>
            </w:r>
          </w:p>
        </w:tc>
        <w:tc>
          <w:tcPr>
            <w:tcW w:w="1100" w:type="dxa"/>
            <w:noWrap/>
            <w:hideMark/>
          </w:tcPr>
          <w:p w14:paraId="479F967C" w14:textId="77777777" w:rsidR="007748F0" w:rsidRPr="00B322A8" w:rsidRDefault="007748F0" w:rsidP="00873D42">
            <w:pPr>
              <w:pStyle w:val="TAL"/>
              <w:keepNext w:val="0"/>
            </w:pPr>
            <w:r w:rsidRPr="00B322A8">
              <w:t>-16.7</w:t>
            </w:r>
          </w:p>
        </w:tc>
        <w:tc>
          <w:tcPr>
            <w:tcW w:w="2107" w:type="dxa"/>
            <w:noWrap/>
            <w:hideMark/>
          </w:tcPr>
          <w:p w14:paraId="505CDE46" w14:textId="77777777" w:rsidR="007748F0" w:rsidRPr="00B322A8" w:rsidRDefault="007748F0" w:rsidP="00873D42">
            <w:pPr>
              <w:pStyle w:val="TAL"/>
              <w:keepNext w:val="0"/>
            </w:pPr>
            <w:r w:rsidRPr="00B322A8">
              <w:t>1114</w:t>
            </w:r>
          </w:p>
        </w:tc>
        <w:tc>
          <w:tcPr>
            <w:tcW w:w="2082" w:type="dxa"/>
            <w:noWrap/>
            <w:hideMark/>
          </w:tcPr>
          <w:p w14:paraId="15C80B5C" w14:textId="77777777" w:rsidR="007748F0" w:rsidRPr="00B322A8" w:rsidRDefault="007748F0" w:rsidP="00873D42">
            <w:pPr>
              <w:pStyle w:val="TAL"/>
              <w:keepNext w:val="0"/>
            </w:pPr>
            <w:r w:rsidRPr="00B322A8">
              <w:t>-20.61</w:t>
            </w:r>
          </w:p>
        </w:tc>
        <w:tc>
          <w:tcPr>
            <w:tcW w:w="1058" w:type="dxa"/>
            <w:noWrap/>
            <w:hideMark/>
          </w:tcPr>
          <w:p w14:paraId="3668796D" w14:textId="77777777" w:rsidR="007748F0" w:rsidRPr="00B322A8" w:rsidRDefault="007748F0" w:rsidP="00873D42">
            <w:pPr>
              <w:pStyle w:val="TAL"/>
              <w:keepNext w:val="0"/>
            </w:pPr>
            <w:r w:rsidRPr="00B322A8">
              <w:t>-27.99</w:t>
            </w:r>
          </w:p>
        </w:tc>
        <w:tc>
          <w:tcPr>
            <w:tcW w:w="873" w:type="dxa"/>
            <w:noWrap/>
            <w:hideMark/>
          </w:tcPr>
          <w:p w14:paraId="61071C7E" w14:textId="77777777" w:rsidR="007748F0" w:rsidRPr="00B322A8" w:rsidRDefault="007748F0" w:rsidP="00873D42">
            <w:pPr>
              <w:pStyle w:val="TAL"/>
              <w:keepNext w:val="0"/>
            </w:pPr>
            <w:r w:rsidRPr="00B322A8">
              <w:t>9.56</w:t>
            </w:r>
          </w:p>
        </w:tc>
        <w:tc>
          <w:tcPr>
            <w:tcW w:w="873" w:type="dxa"/>
            <w:noWrap/>
            <w:hideMark/>
          </w:tcPr>
          <w:p w14:paraId="68DCFC11" w14:textId="77777777" w:rsidR="007748F0" w:rsidRPr="00B322A8" w:rsidRDefault="007748F0" w:rsidP="00873D42">
            <w:pPr>
              <w:pStyle w:val="TAL"/>
              <w:keepNext w:val="0"/>
            </w:pPr>
            <w:r w:rsidRPr="00B322A8">
              <w:t>98.22</w:t>
            </w:r>
          </w:p>
        </w:tc>
      </w:tr>
      <w:tr w:rsidR="007748F0" w:rsidRPr="00B322A8" w14:paraId="2C886E8D" w14:textId="77777777" w:rsidTr="00873D42">
        <w:trPr>
          <w:trHeight w:val="300"/>
        </w:trPr>
        <w:tc>
          <w:tcPr>
            <w:tcW w:w="1267" w:type="dxa"/>
            <w:noWrap/>
            <w:hideMark/>
          </w:tcPr>
          <w:p w14:paraId="3A7F3C4C" w14:textId="77777777" w:rsidR="007748F0" w:rsidRPr="00B322A8" w:rsidRDefault="007748F0" w:rsidP="00873D42">
            <w:pPr>
              <w:pStyle w:val="TAL"/>
              <w:keepNext w:val="0"/>
            </w:pPr>
            <w:r w:rsidRPr="00B322A8">
              <w:t>17</w:t>
            </w:r>
          </w:p>
        </w:tc>
        <w:tc>
          <w:tcPr>
            <w:tcW w:w="1100" w:type="dxa"/>
            <w:noWrap/>
            <w:hideMark/>
          </w:tcPr>
          <w:p w14:paraId="3E38F106" w14:textId="77777777" w:rsidR="007748F0" w:rsidRPr="00B322A8" w:rsidRDefault="007748F0" w:rsidP="00873D42">
            <w:pPr>
              <w:pStyle w:val="TAL"/>
              <w:keepNext w:val="0"/>
            </w:pPr>
            <w:r w:rsidRPr="00B322A8">
              <w:t>-18.1</w:t>
            </w:r>
          </w:p>
        </w:tc>
        <w:tc>
          <w:tcPr>
            <w:tcW w:w="2107" w:type="dxa"/>
            <w:noWrap/>
            <w:hideMark/>
          </w:tcPr>
          <w:p w14:paraId="29834813" w14:textId="77777777" w:rsidR="007748F0" w:rsidRPr="00B322A8" w:rsidRDefault="007748F0" w:rsidP="00873D42">
            <w:pPr>
              <w:pStyle w:val="TAL"/>
              <w:keepNext w:val="0"/>
            </w:pPr>
            <w:r w:rsidRPr="00B322A8">
              <w:t>1486</w:t>
            </w:r>
          </w:p>
        </w:tc>
        <w:tc>
          <w:tcPr>
            <w:tcW w:w="2082" w:type="dxa"/>
            <w:noWrap/>
            <w:hideMark/>
          </w:tcPr>
          <w:p w14:paraId="2C70D306" w14:textId="77777777" w:rsidR="007748F0" w:rsidRPr="00B322A8" w:rsidRDefault="007748F0" w:rsidP="00873D42">
            <w:pPr>
              <w:pStyle w:val="TAL"/>
              <w:keepNext w:val="0"/>
            </w:pPr>
            <w:r w:rsidRPr="00B322A8">
              <w:t>-41.64</w:t>
            </w:r>
          </w:p>
        </w:tc>
        <w:tc>
          <w:tcPr>
            <w:tcW w:w="1058" w:type="dxa"/>
            <w:noWrap/>
            <w:hideMark/>
          </w:tcPr>
          <w:p w14:paraId="7F5C6A03" w14:textId="77777777" w:rsidR="007748F0" w:rsidRPr="00B322A8" w:rsidRDefault="007748F0" w:rsidP="00873D42">
            <w:pPr>
              <w:pStyle w:val="TAL"/>
              <w:keepNext w:val="0"/>
            </w:pPr>
            <w:r w:rsidRPr="00B322A8">
              <w:t>77.37</w:t>
            </w:r>
          </w:p>
        </w:tc>
        <w:tc>
          <w:tcPr>
            <w:tcW w:w="873" w:type="dxa"/>
            <w:noWrap/>
            <w:hideMark/>
          </w:tcPr>
          <w:p w14:paraId="175BF751" w14:textId="77777777" w:rsidR="007748F0" w:rsidRPr="00B322A8" w:rsidRDefault="007748F0" w:rsidP="00873D42">
            <w:pPr>
              <w:pStyle w:val="TAL"/>
              <w:keepNext w:val="0"/>
            </w:pPr>
            <w:r w:rsidRPr="00B322A8">
              <w:t>9.56</w:t>
            </w:r>
          </w:p>
        </w:tc>
        <w:tc>
          <w:tcPr>
            <w:tcW w:w="873" w:type="dxa"/>
            <w:noWrap/>
            <w:hideMark/>
          </w:tcPr>
          <w:p w14:paraId="3E2BAC94" w14:textId="77777777" w:rsidR="007748F0" w:rsidRPr="00B322A8" w:rsidRDefault="007748F0" w:rsidP="00873D42">
            <w:pPr>
              <w:pStyle w:val="TAL"/>
              <w:keepNext w:val="0"/>
            </w:pPr>
            <w:r w:rsidRPr="00B322A8">
              <w:t>98.37</w:t>
            </w:r>
          </w:p>
        </w:tc>
      </w:tr>
      <w:tr w:rsidR="007748F0" w:rsidRPr="00B322A8" w14:paraId="5BBA1E02" w14:textId="77777777" w:rsidTr="00873D42">
        <w:trPr>
          <w:trHeight w:val="300"/>
        </w:trPr>
        <w:tc>
          <w:tcPr>
            <w:tcW w:w="1267" w:type="dxa"/>
            <w:noWrap/>
            <w:hideMark/>
          </w:tcPr>
          <w:p w14:paraId="0905E753" w14:textId="77777777" w:rsidR="007748F0" w:rsidRPr="00B322A8" w:rsidRDefault="007748F0" w:rsidP="00873D42">
            <w:pPr>
              <w:pStyle w:val="TAL"/>
              <w:keepNext w:val="0"/>
            </w:pPr>
            <w:r w:rsidRPr="00B322A8">
              <w:t>18</w:t>
            </w:r>
          </w:p>
        </w:tc>
        <w:tc>
          <w:tcPr>
            <w:tcW w:w="1100" w:type="dxa"/>
            <w:noWrap/>
            <w:hideMark/>
          </w:tcPr>
          <w:p w14:paraId="4288154C" w14:textId="77777777" w:rsidR="007748F0" w:rsidRPr="00B322A8" w:rsidRDefault="007748F0" w:rsidP="00873D42">
            <w:pPr>
              <w:pStyle w:val="TAL"/>
              <w:keepNext w:val="0"/>
            </w:pPr>
            <w:r w:rsidRPr="00B322A8">
              <w:t>-21.6</w:t>
            </w:r>
          </w:p>
        </w:tc>
        <w:tc>
          <w:tcPr>
            <w:tcW w:w="2107" w:type="dxa"/>
            <w:noWrap/>
            <w:hideMark/>
          </w:tcPr>
          <w:p w14:paraId="79A5DCA6" w14:textId="77777777" w:rsidR="007748F0" w:rsidRPr="00B322A8" w:rsidRDefault="007748F0" w:rsidP="00873D42">
            <w:pPr>
              <w:pStyle w:val="TAL"/>
              <w:keepNext w:val="0"/>
            </w:pPr>
            <w:r w:rsidRPr="00B322A8">
              <w:t>1623</w:t>
            </w:r>
          </w:p>
        </w:tc>
        <w:tc>
          <w:tcPr>
            <w:tcW w:w="2082" w:type="dxa"/>
            <w:noWrap/>
            <w:hideMark/>
          </w:tcPr>
          <w:p w14:paraId="6B0EB68D" w14:textId="77777777" w:rsidR="007748F0" w:rsidRPr="00B322A8" w:rsidRDefault="007748F0" w:rsidP="00873D42">
            <w:pPr>
              <w:pStyle w:val="TAL"/>
              <w:keepNext w:val="0"/>
            </w:pPr>
            <w:r w:rsidRPr="00B322A8">
              <w:t>142.43</w:t>
            </w:r>
          </w:p>
        </w:tc>
        <w:tc>
          <w:tcPr>
            <w:tcW w:w="1058" w:type="dxa"/>
            <w:noWrap/>
            <w:hideMark/>
          </w:tcPr>
          <w:p w14:paraId="2E7E2EF1" w14:textId="77777777" w:rsidR="007748F0" w:rsidRPr="00B322A8" w:rsidRDefault="007748F0" w:rsidP="00873D42">
            <w:pPr>
              <w:pStyle w:val="TAL"/>
              <w:keepNext w:val="0"/>
            </w:pPr>
            <w:r w:rsidRPr="00B322A8">
              <w:t>71.43</w:t>
            </w:r>
          </w:p>
        </w:tc>
        <w:tc>
          <w:tcPr>
            <w:tcW w:w="873" w:type="dxa"/>
            <w:noWrap/>
            <w:hideMark/>
          </w:tcPr>
          <w:p w14:paraId="39DBA6CC" w14:textId="77777777" w:rsidR="007748F0" w:rsidRPr="00B322A8" w:rsidRDefault="007748F0" w:rsidP="00873D42">
            <w:pPr>
              <w:pStyle w:val="TAL"/>
              <w:keepNext w:val="0"/>
            </w:pPr>
            <w:r w:rsidRPr="00B322A8">
              <w:t>9.56</w:t>
            </w:r>
          </w:p>
        </w:tc>
        <w:tc>
          <w:tcPr>
            <w:tcW w:w="873" w:type="dxa"/>
            <w:noWrap/>
            <w:hideMark/>
          </w:tcPr>
          <w:p w14:paraId="3A9AB262" w14:textId="77777777" w:rsidR="007748F0" w:rsidRPr="00B322A8" w:rsidRDefault="007748F0" w:rsidP="00873D42">
            <w:pPr>
              <w:pStyle w:val="TAL"/>
              <w:keepNext w:val="0"/>
            </w:pPr>
            <w:r w:rsidRPr="00B322A8">
              <w:t>104.27</w:t>
            </w:r>
          </w:p>
        </w:tc>
      </w:tr>
      <w:tr w:rsidR="007748F0" w:rsidRPr="00B322A8" w14:paraId="130CBC51" w14:textId="77777777" w:rsidTr="00873D42">
        <w:trPr>
          <w:trHeight w:val="300"/>
        </w:trPr>
        <w:tc>
          <w:tcPr>
            <w:tcW w:w="1267" w:type="dxa"/>
            <w:noWrap/>
            <w:hideMark/>
          </w:tcPr>
          <w:p w14:paraId="0E1E2CB7" w14:textId="77777777" w:rsidR="007748F0" w:rsidRPr="00B322A8" w:rsidRDefault="007748F0" w:rsidP="00873D42">
            <w:pPr>
              <w:pStyle w:val="TAL"/>
              <w:keepNext w:val="0"/>
            </w:pPr>
            <w:r w:rsidRPr="00B322A8">
              <w:t>19</w:t>
            </w:r>
          </w:p>
        </w:tc>
        <w:tc>
          <w:tcPr>
            <w:tcW w:w="1100" w:type="dxa"/>
            <w:noWrap/>
            <w:hideMark/>
          </w:tcPr>
          <w:p w14:paraId="36A610DE" w14:textId="77777777" w:rsidR="007748F0" w:rsidRPr="00B322A8" w:rsidRDefault="007748F0" w:rsidP="00873D42">
            <w:pPr>
              <w:pStyle w:val="TAL"/>
              <w:keepNext w:val="0"/>
            </w:pPr>
            <w:r w:rsidRPr="00B322A8">
              <w:t>-23.7</w:t>
            </w:r>
          </w:p>
        </w:tc>
        <w:tc>
          <w:tcPr>
            <w:tcW w:w="2107" w:type="dxa"/>
            <w:noWrap/>
            <w:hideMark/>
          </w:tcPr>
          <w:p w14:paraId="1BE1EAD2" w14:textId="77777777" w:rsidR="007748F0" w:rsidRPr="00B322A8" w:rsidRDefault="007748F0" w:rsidP="00873D42">
            <w:pPr>
              <w:pStyle w:val="TAL"/>
              <w:keepNext w:val="0"/>
            </w:pPr>
            <w:r w:rsidRPr="00B322A8">
              <w:t>1664</w:t>
            </w:r>
          </w:p>
        </w:tc>
        <w:tc>
          <w:tcPr>
            <w:tcW w:w="2082" w:type="dxa"/>
            <w:noWrap/>
            <w:hideMark/>
          </w:tcPr>
          <w:p w14:paraId="44FA296B" w14:textId="77777777" w:rsidR="007748F0" w:rsidRPr="00B322A8" w:rsidRDefault="007748F0" w:rsidP="00873D42">
            <w:pPr>
              <w:pStyle w:val="TAL"/>
              <w:keepNext w:val="0"/>
            </w:pPr>
            <w:r w:rsidRPr="00B322A8">
              <w:t>172.07</w:t>
            </w:r>
          </w:p>
        </w:tc>
        <w:tc>
          <w:tcPr>
            <w:tcW w:w="1058" w:type="dxa"/>
            <w:noWrap/>
            <w:hideMark/>
          </w:tcPr>
          <w:p w14:paraId="4C13D160" w14:textId="77777777" w:rsidR="007748F0" w:rsidRPr="00B322A8" w:rsidRDefault="007748F0" w:rsidP="00873D42">
            <w:pPr>
              <w:pStyle w:val="TAL"/>
              <w:keepNext w:val="0"/>
            </w:pPr>
            <w:r w:rsidRPr="00B322A8">
              <w:t>65.94</w:t>
            </w:r>
          </w:p>
        </w:tc>
        <w:tc>
          <w:tcPr>
            <w:tcW w:w="873" w:type="dxa"/>
            <w:noWrap/>
            <w:hideMark/>
          </w:tcPr>
          <w:p w14:paraId="2F54321B" w14:textId="77777777" w:rsidR="007748F0" w:rsidRPr="00B322A8" w:rsidRDefault="007748F0" w:rsidP="00873D42">
            <w:pPr>
              <w:pStyle w:val="TAL"/>
              <w:keepNext w:val="0"/>
            </w:pPr>
            <w:r w:rsidRPr="00B322A8">
              <w:t>9.56</w:t>
            </w:r>
          </w:p>
        </w:tc>
        <w:tc>
          <w:tcPr>
            <w:tcW w:w="873" w:type="dxa"/>
            <w:noWrap/>
            <w:hideMark/>
          </w:tcPr>
          <w:p w14:paraId="4C1314AB" w14:textId="77777777" w:rsidR="007748F0" w:rsidRPr="00B322A8" w:rsidRDefault="007748F0" w:rsidP="00873D42">
            <w:pPr>
              <w:pStyle w:val="TAL"/>
              <w:keepNext w:val="0"/>
            </w:pPr>
            <w:r w:rsidRPr="00B322A8">
              <w:t>96.75</w:t>
            </w:r>
          </w:p>
        </w:tc>
      </w:tr>
      <w:tr w:rsidR="007748F0" w:rsidRPr="00B322A8" w14:paraId="692C5CC9" w14:textId="77777777" w:rsidTr="00873D42">
        <w:trPr>
          <w:trHeight w:val="300"/>
        </w:trPr>
        <w:tc>
          <w:tcPr>
            <w:tcW w:w="1267" w:type="dxa"/>
            <w:noWrap/>
            <w:hideMark/>
          </w:tcPr>
          <w:p w14:paraId="6AA11AE2" w14:textId="77777777" w:rsidR="007748F0" w:rsidRPr="00B322A8" w:rsidRDefault="007748F0" w:rsidP="00873D42">
            <w:pPr>
              <w:pStyle w:val="TAL"/>
              <w:keepNext w:val="0"/>
            </w:pPr>
            <w:r w:rsidRPr="00B322A8">
              <w:t>20</w:t>
            </w:r>
          </w:p>
        </w:tc>
        <w:tc>
          <w:tcPr>
            <w:tcW w:w="1100" w:type="dxa"/>
            <w:noWrap/>
            <w:hideMark/>
          </w:tcPr>
          <w:p w14:paraId="4191376E" w14:textId="77777777" w:rsidR="007748F0" w:rsidRPr="00B322A8" w:rsidRDefault="007748F0" w:rsidP="00873D42">
            <w:pPr>
              <w:pStyle w:val="TAL"/>
              <w:keepNext w:val="0"/>
            </w:pPr>
            <w:r w:rsidRPr="00B322A8">
              <w:t>-24.3</w:t>
            </w:r>
          </w:p>
        </w:tc>
        <w:tc>
          <w:tcPr>
            <w:tcW w:w="2107" w:type="dxa"/>
            <w:noWrap/>
            <w:hideMark/>
          </w:tcPr>
          <w:p w14:paraId="7B083CF1" w14:textId="77777777" w:rsidR="007748F0" w:rsidRPr="00B322A8" w:rsidRDefault="007748F0" w:rsidP="00873D42">
            <w:pPr>
              <w:pStyle w:val="TAL"/>
              <w:keepNext w:val="0"/>
            </w:pPr>
            <w:r w:rsidRPr="00B322A8">
              <w:t>1747</w:t>
            </w:r>
          </w:p>
        </w:tc>
        <w:tc>
          <w:tcPr>
            <w:tcW w:w="2082" w:type="dxa"/>
            <w:noWrap/>
            <w:hideMark/>
          </w:tcPr>
          <w:p w14:paraId="0616DC6B" w14:textId="77777777" w:rsidR="007748F0" w:rsidRPr="00B322A8" w:rsidRDefault="007748F0" w:rsidP="00873D42">
            <w:pPr>
              <w:pStyle w:val="TAL"/>
              <w:keepNext w:val="0"/>
            </w:pPr>
            <w:r w:rsidRPr="00B322A8">
              <w:t>-178.54</w:t>
            </w:r>
          </w:p>
        </w:tc>
        <w:tc>
          <w:tcPr>
            <w:tcW w:w="1058" w:type="dxa"/>
            <w:noWrap/>
            <w:hideMark/>
          </w:tcPr>
          <w:p w14:paraId="3612B9E2" w14:textId="77777777" w:rsidR="007748F0" w:rsidRPr="00B322A8" w:rsidRDefault="007748F0" w:rsidP="00873D42">
            <w:pPr>
              <w:pStyle w:val="TAL"/>
              <w:keepNext w:val="0"/>
            </w:pPr>
            <w:r w:rsidRPr="00B322A8">
              <w:t>-21.9</w:t>
            </w:r>
          </w:p>
        </w:tc>
        <w:tc>
          <w:tcPr>
            <w:tcW w:w="873" w:type="dxa"/>
            <w:noWrap/>
            <w:hideMark/>
          </w:tcPr>
          <w:p w14:paraId="0771D1BF" w14:textId="77777777" w:rsidR="007748F0" w:rsidRPr="00B322A8" w:rsidRDefault="007748F0" w:rsidP="00873D42">
            <w:pPr>
              <w:pStyle w:val="TAL"/>
              <w:keepNext w:val="0"/>
            </w:pPr>
            <w:r w:rsidRPr="00B322A8">
              <w:t>9.56</w:t>
            </w:r>
          </w:p>
        </w:tc>
        <w:tc>
          <w:tcPr>
            <w:tcW w:w="873" w:type="dxa"/>
            <w:noWrap/>
            <w:hideMark/>
          </w:tcPr>
          <w:p w14:paraId="34883A2B" w14:textId="77777777" w:rsidR="007748F0" w:rsidRPr="00B322A8" w:rsidRDefault="007748F0" w:rsidP="00873D42">
            <w:pPr>
              <w:pStyle w:val="TAL"/>
              <w:keepNext w:val="0"/>
            </w:pPr>
            <w:r w:rsidRPr="00B322A8">
              <w:t>97.04</w:t>
            </w:r>
          </w:p>
        </w:tc>
      </w:tr>
      <w:tr w:rsidR="007748F0" w:rsidRPr="00B322A8" w14:paraId="7527A7DB" w14:textId="77777777" w:rsidTr="00873D42">
        <w:trPr>
          <w:trHeight w:val="300"/>
        </w:trPr>
        <w:tc>
          <w:tcPr>
            <w:tcW w:w="1267" w:type="dxa"/>
            <w:noWrap/>
            <w:hideMark/>
          </w:tcPr>
          <w:p w14:paraId="65F06AB3" w14:textId="77777777" w:rsidR="007748F0" w:rsidRPr="00B322A8" w:rsidRDefault="007748F0" w:rsidP="00873D42">
            <w:pPr>
              <w:pStyle w:val="TAL"/>
              <w:keepNext w:val="0"/>
            </w:pPr>
            <w:r w:rsidRPr="00B322A8">
              <w:t>21</w:t>
            </w:r>
          </w:p>
        </w:tc>
        <w:tc>
          <w:tcPr>
            <w:tcW w:w="1100" w:type="dxa"/>
            <w:noWrap/>
            <w:hideMark/>
          </w:tcPr>
          <w:p w14:paraId="533A5381" w14:textId="77777777" w:rsidR="007748F0" w:rsidRPr="00B322A8" w:rsidRDefault="007748F0" w:rsidP="00873D42">
            <w:pPr>
              <w:pStyle w:val="TAL"/>
              <w:keepNext w:val="0"/>
            </w:pPr>
            <w:r w:rsidRPr="00B322A8">
              <w:t>-22</w:t>
            </w:r>
          </w:p>
        </w:tc>
        <w:tc>
          <w:tcPr>
            <w:tcW w:w="2107" w:type="dxa"/>
            <w:noWrap/>
            <w:hideMark/>
          </w:tcPr>
          <w:p w14:paraId="7FA26D14" w14:textId="77777777" w:rsidR="007748F0" w:rsidRPr="00B322A8" w:rsidRDefault="007748F0" w:rsidP="00873D42">
            <w:pPr>
              <w:pStyle w:val="TAL"/>
              <w:keepNext w:val="0"/>
            </w:pPr>
            <w:r w:rsidRPr="00B322A8">
              <w:t>1823</w:t>
            </w:r>
          </w:p>
        </w:tc>
        <w:tc>
          <w:tcPr>
            <w:tcW w:w="2082" w:type="dxa"/>
            <w:noWrap/>
            <w:hideMark/>
          </w:tcPr>
          <w:p w14:paraId="153F83B7" w14:textId="77777777" w:rsidR="007748F0" w:rsidRPr="00B322A8" w:rsidRDefault="007748F0" w:rsidP="00873D42">
            <w:pPr>
              <w:pStyle w:val="TAL"/>
              <w:keepNext w:val="0"/>
            </w:pPr>
            <w:r w:rsidRPr="00B322A8">
              <w:t>135.13</w:t>
            </w:r>
          </w:p>
        </w:tc>
        <w:tc>
          <w:tcPr>
            <w:tcW w:w="1058" w:type="dxa"/>
            <w:noWrap/>
            <w:hideMark/>
          </w:tcPr>
          <w:p w14:paraId="40ACC93D" w14:textId="77777777" w:rsidR="007748F0" w:rsidRPr="00B322A8" w:rsidRDefault="007748F0" w:rsidP="00873D42">
            <w:pPr>
              <w:pStyle w:val="TAL"/>
              <w:keepNext w:val="0"/>
            </w:pPr>
            <w:r w:rsidRPr="00B322A8">
              <w:t>-34.31</w:t>
            </w:r>
          </w:p>
        </w:tc>
        <w:tc>
          <w:tcPr>
            <w:tcW w:w="873" w:type="dxa"/>
            <w:noWrap/>
            <w:hideMark/>
          </w:tcPr>
          <w:p w14:paraId="3FB1071F" w14:textId="77777777" w:rsidR="007748F0" w:rsidRPr="00B322A8" w:rsidRDefault="007748F0" w:rsidP="00873D42">
            <w:pPr>
              <w:pStyle w:val="TAL"/>
              <w:keepNext w:val="0"/>
            </w:pPr>
            <w:r w:rsidRPr="00B322A8">
              <w:t>9.56</w:t>
            </w:r>
          </w:p>
        </w:tc>
        <w:tc>
          <w:tcPr>
            <w:tcW w:w="873" w:type="dxa"/>
            <w:noWrap/>
            <w:hideMark/>
          </w:tcPr>
          <w:p w14:paraId="056B0190" w14:textId="77777777" w:rsidR="007748F0" w:rsidRPr="00B322A8" w:rsidRDefault="007748F0" w:rsidP="00873D42">
            <w:pPr>
              <w:pStyle w:val="TAL"/>
              <w:keepNext w:val="0"/>
            </w:pPr>
            <w:r w:rsidRPr="00B322A8">
              <w:t>104.76</w:t>
            </w:r>
          </w:p>
        </w:tc>
      </w:tr>
      <w:tr w:rsidR="007748F0" w:rsidRPr="00B322A8" w14:paraId="31336554" w14:textId="77777777" w:rsidTr="00873D42">
        <w:trPr>
          <w:trHeight w:val="300"/>
        </w:trPr>
        <w:tc>
          <w:tcPr>
            <w:tcW w:w="1267" w:type="dxa"/>
            <w:noWrap/>
            <w:hideMark/>
          </w:tcPr>
          <w:p w14:paraId="0D5F85C1" w14:textId="77777777" w:rsidR="007748F0" w:rsidRPr="00B322A8" w:rsidRDefault="007748F0" w:rsidP="00873D42">
            <w:pPr>
              <w:pStyle w:val="TAL"/>
              <w:keepNext w:val="0"/>
            </w:pPr>
            <w:r w:rsidRPr="00B322A8">
              <w:t>22</w:t>
            </w:r>
          </w:p>
        </w:tc>
        <w:tc>
          <w:tcPr>
            <w:tcW w:w="1100" w:type="dxa"/>
            <w:noWrap/>
            <w:hideMark/>
          </w:tcPr>
          <w:p w14:paraId="249B0712" w14:textId="77777777" w:rsidR="007748F0" w:rsidRPr="00B322A8" w:rsidRDefault="007748F0" w:rsidP="00873D42">
            <w:pPr>
              <w:pStyle w:val="TAL"/>
              <w:keepNext w:val="0"/>
            </w:pPr>
            <w:r w:rsidRPr="00B322A8">
              <w:t>-25.3</w:t>
            </w:r>
          </w:p>
        </w:tc>
        <w:tc>
          <w:tcPr>
            <w:tcW w:w="2107" w:type="dxa"/>
            <w:noWrap/>
            <w:hideMark/>
          </w:tcPr>
          <w:p w14:paraId="6A6AFBBA" w14:textId="77777777" w:rsidR="007748F0" w:rsidRPr="00B322A8" w:rsidRDefault="007748F0" w:rsidP="00873D42">
            <w:pPr>
              <w:pStyle w:val="TAL"/>
              <w:keepNext w:val="0"/>
            </w:pPr>
            <w:r w:rsidRPr="00B322A8">
              <w:t>1931</w:t>
            </w:r>
          </w:p>
        </w:tc>
        <w:tc>
          <w:tcPr>
            <w:tcW w:w="2082" w:type="dxa"/>
            <w:noWrap/>
            <w:hideMark/>
          </w:tcPr>
          <w:p w14:paraId="254805A2" w14:textId="77777777" w:rsidR="007748F0" w:rsidRPr="00B322A8" w:rsidRDefault="007748F0" w:rsidP="00873D42">
            <w:pPr>
              <w:pStyle w:val="TAL"/>
              <w:keepNext w:val="0"/>
            </w:pPr>
            <w:r w:rsidRPr="00B322A8">
              <w:t>-132.56</w:t>
            </w:r>
          </w:p>
        </w:tc>
        <w:tc>
          <w:tcPr>
            <w:tcW w:w="1058" w:type="dxa"/>
            <w:noWrap/>
            <w:hideMark/>
          </w:tcPr>
          <w:p w14:paraId="570CE361" w14:textId="77777777" w:rsidR="007748F0" w:rsidRPr="00B322A8" w:rsidRDefault="007748F0" w:rsidP="00873D42">
            <w:pPr>
              <w:pStyle w:val="TAL"/>
              <w:keepNext w:val="0"/>
            </w:pPr>
            <w:r w:rsidRPr="00B322A8">
              <w:t>63.77</w:t>
            </w:r>
          </w:p>
        </w:tc>
        <w:tc>
          <w:tcPr>
            <w:tcW w:w="873" w:type="dxa"/>
            <w:noWrap/>
            <w:hideMark/>
          </w:tcPr>
          <w:p w14:paraId="247BDDAD" w14:textId="77777777" w:rsidR="007748F0" w:rsidRPr="00B322A8" w:rsidRDefault="007748F0" w:rsidP="00873D42">
            <w:pPr>
              <w:pStyle w:val="TAL"/>
              <w:keepNext w:val="0"/>
            </w:pPr>
            <w:r w:rsidRPr="00B322A8">
              <w:t>9.56</w:t>
            </w:r>
          </w:p>
        </w:tc>
        <w:tc>
          <w:tcPr>
            <w:tcW w:w="873" w:type="dxa"/>
            <w:noWrap/>
            <w:hideMark/>
          </w:tcPr>
          <w:p w14:paraId="3EF3FCBB" w14:textId="77777777" w:rsidR="007748F0" w:rsidRPr="00B322A8" w:rsidRDefault="007748F0" w:rsidP="00873D42">
            <w:pPr>
              <w:pStyle w:val="TAL"/>
              <w:keepNext w:val="0"/>
            </w:pPr>
            <w:r w:rsidRPr="00B322A8">
              <w:t>97.34</w:t>
            </w:r>
          </w:p>
        </w:tc>
      </w:tr>
      <w:tr w:rsidR="007748F0" w:rsidRPr="00B322A8" w14:paraId="083DB98A" w14:textId="77777777" w:rsidTr="00873D42">
        <w:trPr>
          <w:trHeight w:val="300"/>
        </w:trPr>
        <w:tc>
          <w:tcPr>
            <w:tcW w:w="1267" w:type="dxa"/>
            <w:noWrap/>
            <w:hideMark/>
          </w:tcPr>
          <w:p w14:paraId="1BC327BA" w14:textId="77777777" w:rsidR="007748F0" w:rsidRPr="00B322A8" w:rsidRDefault="007748F0" w:rsidP="00873D42">
            <w:pPr>
              <w:pStyle w:val="TAL"/>
              <w:keepNext w:val="0"/>
            </w:pPr>
            <w:r w:rsidRPr="00B322A8">
              <w:t>23</w:t>
            </w:r>
          </w:p>
        </w:tc>
        <w:tc>
          <w:tcPr>
            <w:tcW w:w="1100" w:type="dxa"/>
            <w:noWrap/>
            <w:hideMark/>
          </w:tcPr>
          <w:p w14:paraId="28D7C6BD" w14:textId="77777777" w:rsidR="007748F0" w:rsidRPr="00B322A8" w:rsidRDefault="007748F0" w:rsidP="00873D42">
            <w:pPr>
              <w:pStyle w:val="TAL"/>
              <w:keepNext w:val="0"/>
            </w:pPr>
            <w:r w:rsidRPr="00B322A8">
              <w:t>-35.1</w:t>
            </w:r>
          </w:p>
        </w:tc>
        <w:tc>
          <w:tcPr>
            <w:tcW w:w="2107" w:type="dxa"/>
            <w:noWrap/>
            <w:hideMark/>
          </w:tcPr>
          <w:p w14:paraId="78F01507" w14:textId="77777777" w:rsidR="007748F0" w:rsidRPr="00B322A8" w:rsidRDefault="007748F0" w:rsidP="00873D42">
            <w:pPr>
              <w:pStyle w:val="TAL"/>
              <w:keepNext w:val="0"/>
            </w:pPr>
            <w:r w:rsidRPr="00B322A8">
              <w:t>3517</w:t>
            </w:r>
          </w:p>
        </w:tc>
        <w:tc>
          <w:tcPr>
            <w:tcW w:w="2082" w:type="dxa"/>
            <w:noWrap/>
            <w:hideMark/>
          </w:tcPr>
          <w:p w14:paraId="2D639B9D" w14:textId="77777777" w:rsidR="007748F0" w:rsidRPr="00B322A8" w:rsidRDefault="007748F0" w:rsidP="00873D42">
            <w:pPr>
              <w:pStyle w:val="TAL"/>
              <w:keepNext w:val="0"/>
            </w:pPr>
            <w:r w:rsidRPr="00B322A8">
              <w:t>94.46</w:t>
            </w:r>
          </w:p>
        </w:tc>
        <w:tc>
          <w:tcPr>
            <w:tcW w:w="1058" w:type="dxa"/>
            <w:noWrap/>
            <w:hideMark/>
          </w:tcPr>
          <w:p w14:paraId="6155A96E" w14:textId="77777777" w:rsidR="007748F0" w:rsidRPr="00B322A8" w:rsidRDefault="007748F0" w:rsidP="00873D42">
            <w:pPr>
              <w:pStyle w:val="TAL"/>
              <w:keepNext w:val="0"/>
            </w:pPr>
            <w:r w:rsidRPr="00B322A8">
              <w:t>-0.09</w:t>
            </w:r>
          </w:p>
        </w:tc>
        <w:tc>
          <w:tcPr>
            <w:tcW w:w="873" w:type="dxa"/>
            <w:noWrap/>
            <w:hideMark/>
          </w:tcPr>
          <w:p w14:paraId="2E51C12C" w14:textId="77777777" w:rsidR="007748F0" w:rsidRPr="00B322A8" w:rsidRDefault="007748F0" w:rsidP="00873D42">
            <w:pPr>
              <w:pStyle w:val="TAL"/>
              <w:keepNext w:val="0"/>
            </w:pPr>
            <w:r w:rsidRPr="00B322A8">
              <w:t>9.56</w:t>
            </w:r>
          </w:p>
        </w:tc>
        <w:tc>
          <w:tcPr>
            <w:tcW w:w="873" w:type="dxa"/>
            <w:noWrap/>
            <w:hideMark/>
          </w:tcPr>
          <w:p w14:paraId="116C7128" w14:textId="77777777" w:rsidR="007748F0" w:rsidRPr="00B322A8" w:rsidRDefault="007748F0" w:rsidP="00873D42">
            <w:pPr>
              <w:pStyle w:val="TAL"/>
              <w:keepNext w:val="0"/>
            </w:pPr>
            <w:r w:rsidRPr="00B322A8">
              <w:t>103.42</w:t>
            </w:r>
          </w:p>
        </w:tc>
      </w:tr>
      <w:tr w:rsidR="007748F0" w:rsidRPr="00B322A8" w14:paraId="6FDEE4CF" w14:textId="77777777" w:rsidTr="00873D42">
        <w:trPr>
          <w:trHeight w:val="300"/>
        </w:trPr>
        <w:tc>
          <w:tcPr>
            <w:tcW w:w="1267" w:type="dxa"/>
            <w:noWrap/>
            <w:hideMark/>
          </w:tcPr>
          <w:p w14:paraId="4303AAD7" w14:textId="77777777" w:rsidR="007748F0" w:rsidRPr="00B322A8" w:rsidRDefault="007748F0" w:rsidP="00873D42">
            <w:pPr>
              <w:pStyle w:val="TAL"/>
              <w:keepNext w:val="0"/>
            </w:pPr>
            <w:r w:rsidRPr="00B322A8">
              <w:t>Ini. delay [ns]</w:t>
            </w:r>
          </w:p>
        </w:tc>
        <w:tc>
          <w:tcPr>
            <w:tcW w:w="1100" w:type="dxa"/>
            <w:noWrap/>
            <w:hideMark/>
          </w:tcPr>
          <w:p w14:paraId="7EBDCD6C" w14:textId="77777777" w:rsidR="007748F0" w:rsidRPr="00B322A8" w:rsidRDefault="007748F0" w:rsidP="00873D42">
            <w:pPr>
              <w:pStyle w:val="TAL"/>
              <w:keepNext w:val="0"/>
            </w:pPr>
            <w:r w:rsidRPr="00B322A8">
              <w:t>XPR [dB]</w:t>
            </w:r>
          </w:p>
        </w:tc>
        <w:tc>
          <w:tcPr>
            <w:tcW w:w="2107" w:type="dxa"/>
            <w:noWrap/>
            <w:hideMark/>
          </w:tcPr>
          <w:p w14:paraId="527EA7D6" w14:textId="77777777" w:rsidR="007748F0" w:rsidRPr="00B322A8" w:rsidRDefault="007748F0" w:rsidP="00873D42">
            <w:pPr>
              <w:pStyle w:val="TAL"/>
              <w:keepNext w:val="0"/>
            </w:pPr>
            <w:r w:rsidRPr="00B322A8">
              <w:t>PL [dB]</w:t>
            </w:r>
          </w:p>
        </w:tc>
        <w:tc>
          <w:tcPr>
            <w:tcW w:w="2082" w:type="dxa"/>
            <w:noWrap/>
            <w:hideMark/>
          </w:tcPr>
          <w:p w14:paraId="5FF9A378" w14:textId="77777777" w:rsidR="007748F0" w:rsidRPr="00B322A8" w:rsidRDefault="007748F0" w:rsidP="00873D42">
            <w:pPr>
              <w:pStyle w:val="TAL"/>
              <w:keepNext w:val="0"/>
            </w:pPr>
            <w:r w:rsidRPr="00B322A8">
              <w:t>ZoA [°]</w:t>
            </w:r>
          </w:p>
        </w:tc>
        <w:tc>
          <w:tcPr>
            <w:tcW w:w="1058" w:type="dxa"/>
            <w:noWrap/>
            <w:hideMark/>
          </w:tcPr>
          <w:p w14:paraId="07010D8F" w14:textId="77777777" w:rsidR="007748F0" w:rsidRPr="00B322A8" w:rsidRDefault="007748F0" w:rsidP="00873D42">
            <w:pPr>
              <w:pStyle w:val="TAL"/>
              <w:keepNext w:val="0"/>
            </w:pPr>
            <w:r w:rsidRPr="00B322A8">
              <w:t>ASD [°]</w:t>
            </w:r>
          </w:p>
        </w:tc>
        <w:tc>
          <w:tcPr>
            <w:tcW w:w="873" w:type="dxa"/>
            <w:noWrap/>
            <w:hideMark/>
          </w:tcPr>
          <w:p w14:paraId="4E71EE0E" w14:textId="77777777" w:rsidR="007748F0" w:rsidRPr="00B322A8" w:rsidRDefault="007748F0" w:rsidP="00873D42">
            <w:pPr>
              <w:pStyle w:val="TAL"/>
              <w:keepNext w:val="0"/>
            </w:pPr>
            <w:r w:rsidRPr="00B322A8">
              <w:t>ZSA [°]</w:t>
            </w:r>
          </w:p>
        </w:tc>
        <w:tc>
          <w:tcPr>
            <w:tcW w:w="873" w:type="dxa"/>
            <w:noWrap/>
            <w:hideMark/>
          </w:tcPr>
          <w:p w14:paraId="03C67764" w14:textId="77777777" w:rsidR="007748F0" w:rsidRPr="00B322A8" w:rsidRDefault="007748F0" w:rsidP="00873D42">
            <w:pPr>
              <w:pStyle w:val="TAL"/>
              <w:keepNext w:val="0"/>
            </w:pPr>
            <w:r w:rsidRPr="00B322A8">
              <w:t>ZSD [°]</w:t>
            </w:r>
          </w:p>
        </w:tc>
      </w:tr>
      <w:tr w:rsidR="007748F0" w:rsidRPr="00B322A8" w14:paraId="5B192B27" w14:textId="77777777" w:rsidTr="00873D42">
        <w:trPr>
          <w:trHeight w:val="300"/>
        </w:trPr>
        <w:tc>
          <w:tcPr>
            <w:tcW w:w="1267" w:type="dxa"/>
            <w:noWrap/>
            <w:hideMark/>
          </w:tcPr>
          <w:p w14:paraId="54FCBCDA" w14:textId="77777777" w:rsidR="007748F0" w:rsidRPr="00B322A8" w:rsidRDefault="007748F0" w:rsidP="00873D42">
            <w:pPr>
              <w:pStyle w:val="TAL"/>
              <w:keepNext w:val="0"/>
            </w:pPr>
            <w:r w:rsidRPr="00B322A8">
              <w:t>1189</w:t>
            </w:r>
          </w:p>
        </w:tc>
        <w:tc>
          <w:tcPr>
            <w:tcW w:w="1100" w:type="dxa"/>
            <w:noWrap/>
            <w:hideMark/>
          </w:tcPr>
          <w:p w14:paraId="7EE5E782" w14:textId="77777777" w:rsidR="007748F0" w:rsidRPr="00B322A8" w:rsidRDefault="007748F0" w:rsidP="00873D42">
            <w:pPr>
              <w:pStyle w:val="TAL"/>
              <w:keepNext w:val="0"/>
            </w:pPr>
            <w:r w:rsidRPr="00B322A8">
              <w:t>10</w:t>
            </w:r>
          </w:p>
        </w:tc>
        <w:tc>
          <w:tcPr>
            <w:tcW w:w="2107" w:type="dxa"/>
            <w:noWrap/>
            <w:hideMark/>
          </w:tcPr>
          <w:p w14:paraId="54EF7125" w14:textId="77777777" w:rsidR="007748F0" w:rsidRPr="00B322A8" w:rsidRDefault="007748F0" w:rsidP="00873D42">
            <w:pPr>
              <w:pStyle w:val="TAL"/>
              <w:keepNext w:val="0"/>
            </w:pPr>
            <w:r w:rsidRPr="00B322A8">
              <w:t>121.06</w:t>
            </w:r>
          </w:p>
        </w:tc>
        <w:tc>
          <w:tcPr>
            <w:tcW w:w="2082" w:type="dxa"/>
            <w:noWrap/>
            <w:hideMark/>
          </w:tcPr>
          <w:p w14:paraId="00D4694B" w14:textId="77777777" w:rsidR="007748F0" w:rsidRPr="00B322A8" w:rsidRDefault="007748F0" w:rsidP="00873D42">
            <w:pPr>
              <w:pStyle w:val="TAL"/>
              <w:keepNext w:val="0"/>
            </w:pPr>
            <w:r w:rsidRPr="00B322A8">
              <w:t>90</w:t>
            </w:r>
          </w:p>
        </w:tc>
        <w:tc>
          <w:tcPr>
            <w:tcW w:w="1058" w:type="dxa"/>
            <w:noWrap/>
            <w:hideMark/>
          </w:tcPr>
          <w:p w14:paraId="6FD81558" w14:textId="77777777" w:rsidR="007748F0" w:rsidRPr="00B322A8" w:rsidRDefault="007748F0" w:rsidP="00873D42">
            <w:pPr>
              <w:pStyle w:val="TAL"/>
              <w:keepNext w:val="0"/>
            </w:pPr>
            <w:r w:rsidRPr="00B322A8">
              <w:t>1.75</w:t>
            </w:r>
          </w:p>
        </w:tc>
        <w:tc>
          <w:tcPr>
            <w:tcW w:w="873" w:type="dxa"/>
            <w:noWrap/>
            <w:hideMark/>
          </w:tcPr>
          <w:p w14:paraId="4FB7CC87" w14:textId="77777777" w:rsidR="007748F0" w:rsidRPr="00B322A8" w:rsidRDefault="007748F0" w:rsidP="00873D42">
            <w:pPr>
              <w:pStyle w:val="TAL"/>
              <w:keepNext w:val="0"/>
            </w:pPr>
            <w:r w:rsidRPr="00B322A8">
              <w:t>0</w:t>
            </w:r>
          </w:p>
        </w:tc>
        <w:tc>
          <w:tcPr>
            <w:tcW w:w="873" w:type="dxa"/>
            <w:noWrap/>
            <w:hideMark/>
          </w:tcPr>
          <w:p w14:paraId="592E2A49" w14:textId="77777777" w:rsidR="007748F0" w:rsidRPr="00B322A8" w:rsidRDefault="007748F0" w:rsidP="00873D42">
            <w:pPr>
              <w:pStyle w:val="TAL"/>
              <w:keepNext w:val="0"/>
            </w:pPr>
            <w:r w:rsidRPr="00B322A8">
              <w:t>0.15</w:t>
            </w:r>
          </w:p>
        </w:tc>
      </w:tr>
      <w:tr w:rsidR="007748F0" w:rsidRPr="00B322A8" w14:paraId="6EF2B998" w14:textId="77777777" w:rsidTr="00873D42">
        <w:trPr>
          <w:trHeight w:val="300"/>
        </w:trPr>
        <w:tc>
          <w:tcPr>
            <w:tcW w:w="1267" w:type="dxa"/>
            <w:noWrap/>
            <w:hideMark/>
          </w:tcPr>
          <w:p w14:paraId="6F9961F0" w14:textId="77777777" w:rsidR="007748F0" w:rsidRPr="00B322A8" w:rsidRDefault="007748F0" w:rsidP="00873D42">
            <w:pPr>
              <w:pStyle w:val="TAL"/>
              <w:keepNext w:val="0"/>
            </w:pPr>
            <w:r w:rsidRPr="00B322A8">
              <w:lastRenderedPageBreak/>
              <w:t>UE speed [m/s]</w:t>
            </w:r>
          </w:p>
        </w:tc>
        <w:tc>
          <w:tcPr>
            <w:tcW w:w="1100" w:type="dxa"/>
            <w:noWrap/>
            <w:hideMark/>
          </w:tcPr>
          <w:p w14:paraId="6A4F2E2B" w14:textId="77777777" w:rsidR="007748F0" w:rsidRPr="00B322A8" w:rsidRDefault="007748F0" w:rsidP="00873D42">
            <w:pPr>
              <w:pStyle w:val="TAL"/>
              <w:keepNext w:val="0"/>
            </w:pPr>
            <w:r w:rsidRPr="00B322A8">
              <w:t>UE DoT Az [°]</w:t>
            </w:r>
          </w:p>
        </w:tc>
        <w:tc>
          <w:tcPr>
            <w:tcW w:w="2107" w:type="dxa"/>
            <w:noWrap/>
            <w:hideMark/>
          </w:tcPr>
          <w:p w14:paraId="7AAB1CBB" w14:textId="77777777" w:rsidR="007748F0" w:rsidRPr="00B322A8" w:rsidRDefault="007748F0" w:rsidP="00873D42">
            <w:pPr>
              <w:pStyle w:val="TAL"/>
              <w:keepNext w:val="0"/>
            </w:pPr>
            <w:r w:rsidRPr="00B322A8">
              <w:t>UE coordinates (x,y,z) [m]</w:t>
            </w:r>
          </w:p>
        </w:tc>
        <w:tc>
          <w:tcPr>
            <w:tcW w:w="2082" w:type="dxa"/>
            <w:noWrap/>
            <w:hideMark/>
          </w:tcPr>
          <w:p w14:paraId="117A2E78" w14:textId="77777777" w:rsidR="007748F0" w:rsidRPr="00B322A8" w:rsidRDefault="007748F0" w:rsidP="00873D42">
            <w:pPr>
              <w:pStyle w:val="TAL"/>
              <w:keepNext w:val="0"/>
            </w:pPr>
            <w:r w:rsidRPr="00B322A8">
              <w:t>BS coordinates (x,y,z) [m]</w:t>
            </w:r>
          </w:p>
        </w:tc>
        <w:tc>
          <w:tcPr>
            <w:tcW w:w="1058" w:type="dxa"/>
            <w:noWrap/>
            <w:hideMark/>
          </w:tcPr>
          <w:p w14:paraId="175560E0" w14:textId="77777777" w:rsidR="007748F0" w:rsidRPr="00B322A8" w:rsidRDefault="007748F0" w:rsidP="00873D42">
            <w:pPr>
              <w:pStyle w:val="TAL"/>
              <w:keepNext w:val="0"/>
            </w:pPr>
            <w:r w:rsidRPr="00B322A8">
              <w:t>K-factor [dB]</w:t>
            </w:r>
          </w:p>
        </w:tc>
        <w:tc>
          <w:tcPr>
            <w:tcW w:w="873" w:type="dxa"/>
            <w:noWrap/>
            <w:hideMark/>
          </w:tcPr>
          <w:p w14:paraId="41723C74" w14:textId="77777777" w:rsidR="007748F0" w:rsidRPr="00B322A8" w:rsidRDefault="007748F0" w:rsidP="00873D42">
            <w:pPr>
              <w:pStyle w:val="TAL"/>
              <w:keepNext w:val="0"/>
            </w:pPr>
            <w:r w:rsidRPr="00B322A8">
              <w:t xml:space="preserve"> </w:t>
            </w:r>
          </w:p>
        </w:tc>
        <w:tc>
          <w:tcPr>
            <w:tcW w:w="873" w:type="dxa"/>
            <w:noWrap/>
            <w:hideMark/>
          </w:tcPr>
          <w:p w14:paraId="56860821" w14:textId="77777777" w:rsidR="007748F0" w:rsidRPr="00B322A8" w:rsidRDefault="007748F0" w:rsidP="00873D42">
            <w:pPr>
              <w:pStyle w:val="TAL"/>
              <w:keepNext w:val="0"/>
            </w:pPr>
          </w:p>
        </w:tc>
      </w:tr>
      <w:tr w:rsidR="007748F0" w:rsidRPr="00B322A8" w14:paraId="4488DE3F" w14:textId="77777777" w:rsidTr="00873D42">
        <w:trPr>
          <w:trHeight w:val="300"/>
        </w:trPr>
        <w:tc>
          <w:tcPr>
            <w:tcW w:w="1267" w:type="dxa"/>
            <w:noWrap/>
            <w:hideMark/>
          </w:tcPr>
          <w:p w14:paraId="70C6F3BA" w14:textId="77777777" w:rsidR="007748F0" w:rsidRPr="00B322A8" w:rsidRDefault="007748F0" w:rsidP="00873D42">
            <w:pPr>
              <w:pStyle w:val="TAL"/>
              <w:keepNext w:val="0"/>
            </w:pPr>
            <w:r w:rsidRPr="00B322A8">
              <w:t>0.833</w:t>
            </w:r>
          </w:p>
        </w:tc>
        <w:tc>
          <w:tcPr>
            <w:tcW w:w="1100" w:type="dxa"/>
            <w:noWrap/>
            <w:hideMark/>
          </w:tcPr>
          <w:p w14:paraId="1B811BFC" w14:textId="77777777" w:rsidR="007748F0" w:rsidRPr="00B322A8" w:rsidRDefault="007748F0" w:rsidP="00873D42">
            <w:pPr>
              <w:pStyle w:val="TAL"/>
              <w:keepNext w:val="0"/>
            </w:pPr>
            <w:r w:rsidRPr="00B322A8">
              <w:t>155.87</w:t>
            </w:r>
          </w:p>
        </w:tc>
        <w:tc>
          <w:tcPr>
            <w:tcW w:w="2107" w:type="dxa"/>
            <w:noWrap/>
            <w:hideMark/>
          </w:tcPr>
          <w:p w14:paraId="431B5E4D" w14:textId="77777777" w:rsidR="007748F0" w:rsidRPr="00B322A8" w:rsidRDefault="007748F0" w:rsidP="00873D42">
            <w:pPr>
              <w:pStyle w:val="TAL"/>
              <w:keepNext w:val="0"/>
            </w:pPr>
            <w:r w:rsidRPr="00B322A8">
              <w:t>(332.43,126.85,1.5)</w:t>
            </w:r>
          </w:p>
        </w:tc>
        <w:tc>
          <w:tcPr>
            <w:tcW w:w="2082" w:type="dxa"/>
            <w:noWrap/>
            <w:hideMark/>
          </w:tcPr>
          <w:p w14:paraId="0BFD7BF4" w14:textId="77777777" w:rsidR="007748F0" w:rsidRPr="00B322A8" w:rsidRDefault="007748F0" w:rsidP="00873D42">
            <w:pPr>
              <w:pStyle w:val="TAL"/>
              <w:keepNext w:val="0"/>
            </w:pPr>
            <w:r w:rsidRPr="00B322A8">
              <w:t>(0,0,25)</w:t>
            </w:r>
          </w:p>
        </w:tc>
        <w:tc>
          <w:tcPr>
            <w:tcW w:w="1058" w:type="dxa"/>
            <w:noWrap/>
            <w:hideMark/>
          </w:tcPr>
          <w:p w14:paraId="1688FA2A" w14:textId="77777777" w:rsidR="007748F0" w:rsidRPr="00B322A8" w:rsidRDefault="007748F0" w:rsidP="00873D42">
            <w:pPr>
              <w:pStyle w:val="TAL"/>
              <w:keepNext w:val="0"/>
            </w:pPr>
            <w:r w:rsidRPr="00B322A8">
              <w:t>-</w:t>
            </w:r>
          </w:p>
        </w:tc>
        <w:tc>
          <w:tcPr>
            <w:tcW w:w="873" w:type="dxa"/>
            <w:noWrap/>
            <w:hideMark/>
          </w:tcPr>
          <w:p w14:paraId="1FF1CB6A" w14:textId="77777777" w:rsidR="007748F0" w:rsidRPr="00B322A8" w:rsidRDefault="007748F0" w:rsidP="00873D42">
            <w:pPr>
              <w:pStyle w:val="TAL"/>
              <w:keepNext w:val="0"/>
            </w:pPr>
          </w:p>
        </w:tc>
        <w:tc>
          <w:tcPr>
            <w:tcW w:w="873" w:type="dxa"/>
            <w:noWrap/>
            <w:hideMark/>
          </w:tcPr>
          <w:p w14:paraId="1A157727" w14:textId="77777777" w:rsidR="007748F0" w:rsidRPr="00B322A8" w:rsidRDefault="007748F0" w:rsidP="00873D42">
            <w:pPr>
              <w:pStyle w:val="TAL"/>
              <w:keepNext w:val="0"/>
            </w:pPr>
          </w:p>
        </w:tc>
      </w:tr>
      <w:tr w:rsidR="007748F0" w:rsidRPr="00B322A8" w14:paraId="7456AC82" w14:textId="77777777" w:rsidTr="00873D42">
        <w:trPr>
          <w:trHeight w:val="300"/>
        </w:trPr>
        <w:tc>
          <w:tcPr>
            <w:tcW w:w="1267" w:type="dxa"/>
            <w:noWrap/>
            <w:hideMark/>
          </w:tcPr>
          <w:p w14:paraId="51C2F0E0" w14:textId="77777777" w:rsidR="007748F0" w:rsidRPr="00B322A8" w:rsidRDefault="007748F0" w:rsidP="00873D42">
            <w:pPr>
              <w:pStyle w:val="TAL"/>
              <w:keepNext w:val="0"/>
            </w:pPr>
          </w:p>
        </w:tc>
        <w:tc>
          <w:tcPr>
            <w:tcW w:w="1100" w:type="dxa"/>
            <w:noWrap/>
            <w:hideMark/>
          </w:tcPr>
          <w:p w14:paraId="3E9FA0FC" w14:textId="77777777" w:rsidR="007748F0" w:rsidRPr="00B322A8" w:rsidRDefault="007748F0" w:rsidP="00873D42">
            <w:pPr>
              <w:pStyle w:val="TAL"/>
              <w:keepNext w:val="0"/>
            </w:pPr>
          </w:p>
        </w:tc>
        <w:tc>
          <w:tcPr>
            <w:tcW w:w="2107" w:type="dxa"/>
            <w:noWrap/>
            <w:hideMark/>
          </w:tcPr>
          <w:p w14:paraId="0CEFB4B3" w14:textId="77777777" w:rsidR="007748F0" w:rsidRPr="00B322A8" w:rsidRDefault="007748F0" w:rsidP="00873D42">
            <w:pPr>
              <w:pStyle w:val="TAL"/>
              <w:keepNext w:val="0"/>
            </w:pPr>
          </w:p>
        </w:tc>
        <w:tc>
          <w:tcPr>
            <w:tcW w:w="2082" w:type="dxa"/>
            <w:noWrap/>
            <w:hideMark/>
          </w:tcPr>
          <w:p w14:paraId="62F3DFA3" w14:textId="77777777" w:rsidR="007748F0" w:rsidRPr="00B322A8" w:rsidRDefault="007748F0" w:rsidP="00873D42">
            <w:pPr>
              <w:pStyle w:val="TAL"/>
              <w:keepNext w:val="0"/>
            </w:pPr>
          </w:p>
        </w:tc>
        <w:tc>
          <w:tcPr>
            <w:tcW w:w="1058" w:type="dxa"/>
            <w:noWrap/>
            <w:hideMark/>
          </w:tcPr>
          <w:p w14:paraId="40D75B4A" w14:textId="77777777" w:rsidR="007748F0" w:rsidRPr="00B322A8" w:rsidRDefault="007748F0" w:rsidP="00873D42">
            <w:pPr>
              <w:pStyle w:val="TAL"/>
              <w:keepNext w:val="0"/>
            </w:pPr>
          </w:p>
        </w:tc>
        <w:tc>
          <w:tcPr>
            <w:tcW w:w="873" w:type="dxa"/>
            <w:noWrap/>
            <w:hideMark/>
          </w:tcPr>
          <w:p w14:paraId="20D5EF04" w14:textId="77777777" w:rsidR="007748F0" w:rsidRPr="00B322A8" w:rsidRDefault="007748F0" w:rsidP="00873D42">
            <w:pPr>
              <w:pStyle w:val="TAL"/>
              <w:keepNext w:val="0"/>
            </w:pPr>
          </w:p>
        </w:tc>
        <w:tc>
          <w:tcPr>
            <w:tcW w:w="873" w:type="dxa"/>
            <w:noWrap/>
            <w:hideMark/>
          </w:tcPr>
          <w:p w14:paraId="4A3F2AB8" w14:textId="77777777" w:rsidR="007748F0" w:rsidRPr="00B322A8" w:rsidRDefault="007748F0" w:rsidP="00873D42">
            <w:pPr>
              <w:pStyle w:val="TAL"/>
              <w:keepNext w:val="0"/>
            </w:pPr>
          </w:p>
        </w:tc>
      </w:tr>
      <w:tr w:rsidR="007748F0" w:rsidRPr="00B322A8" w14:paraId="60580080" w14:textId="77777777" w:rsidTr="00873D42">
        <w:trPr>
          <w:trHeight w:val="300"/>
        </w:trPr>
        <w:tc>
          <w:tcPr>
            <w:tcW w:w="1267" w:type="dxa"/>
            <w:shd w:val="clear" w:color="auto" w:fill="EDEDED" w:themeFill="accent3" w:themeFillTint="33"/>
            <w:noWrap/>
            <w:hideMark/>
          </w:tcPr>
          <w:p w14:paraId="3C24E4F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E71E885"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22F22703" w14:textId="77777777" w:rsidR="007748F0" w:rsidRPr="00B322A8" w:rsidRDefault="007748F0" w:rsidP="00873D42">
            <w:pPr>
              <w:pStyle w:val="TAL"/>
              <w:keepNext w:val="0"/>
            </w:pPr>
          </w:p>
        </w:tc>
        <w:tc>
          <w:tcPr>
            <w:tcW w:w="2082" w:type="dxa"/>
            <w:shd w:val="clear" w:color="auto" w:fill="EDEDED" w:themeFill="accent3" w:themeFillTint="33"/>
            <w:noWrap/>
            <w:hideMark/>
          </w:tcPr>
          <w:p w14:paraId="3ECF58C2" w14:textId="77777777" w:rsidR="007748F0" w:rsidRPr="00B322A8" w:rsidRDefault="007748F0" w:rsidP="00873D42">
            <w:pPr>
              <w:pStyle w:val="TAL"/>
              <w:keepNext w:val="0"/>
            </w:pPr>
          </w:p>
        </w:tc>
        <w:tc>
          <w:tcPr>
            <w:tcW w:w="1058" w:type="dxa"/>
            <w:shd w:val="clear" w:color="auto" w:fill="EDEDED" w:themeFill="accent3" w:themeFillTint="33"/>
            <w:noWrap/>
            <w:hideMark/>
          </w:tcPr>
          <w:p w14:paraId="338CECEF" w14:textId="77777777" w:rsidR="007748F0" w:rsidRPr="00B322A8" w:rsidRDefault="007748F0" w:rsidP="00873D42">
            <w:pPr>
              <w:pStyle w:val="TAL"/>
              <w:keepNext w:val="0"/>
            </w:pPr>
          </w:p>
        </w:tc>
        <w:tc>
          <w:tcPr>
            <w:tcW w:w="873" w:type="dxa"/>
            <w:shd w:val="clear" w:color="auto" w:fill="EDEDED" w:themeFill="accent3" w:themeFillTint="33"/>
            <w:noWrap/>
            <w:hideMark/>
          </w:tcPr>
          <w:p w14:paraId="406A5A3A" w14:textId="77777777" w:rsidR="007748F0" w:rsidRPr="00B322A8" w:rsidRDefault="007748F0" w:rsidP="00873D42">
            <w:pPr>
              <w:pStyle w:val="TAL"/>
              <w:keepNext w:val="0"/>
            </w:pPr>
          </w:p>
        </w:tc>
        <w:tc>
          <w:tcPr>
            <w:tcW w:w="873" w:type="dxa"/>
            <w:shd w:val="clear" w:color="auto" w:fill="EDEDED" w:themeFill="accent3" w:themeFillTint="33"/>
            <w:noWrap/>
            <w:hideMark/>
          </w:tcPr>
          <w:p w14:paraId="4B142EE6" w14:textId="77777777" w:rsidR="007748F0" w:rsidRPr="00B322A8" w:rsidRDefault="007748F0" w:rsidP="00873D42">
            <w:pPr>
              <w:pStyle w:val="TAL"/>
              <w:keepNext w:val="0"/>
            </w:pPr>
          </w:p>
        </w:tc>
      </w:tr>
      <w:tr w:rsidR="007748F0" w:rsidRPr="00B322A8" w14:paraId="575F0D8B" w14:textId="77777777" w:rsidTr="00873D42">
        <w:trPr>
          <w:trHeight w:val="300"/>
        </w:trPr>
        <w:tc>
          <w:tcPr>
            <w:tcW w:w="1267" w:type="dxa"/>
            <w:noWrap/>
            <w:hideMark/>
          </w:tcPr>
          <w:p w14:paraId="2B180B43" w14:textId="77777777" w:rsidR="007748F0" w:rsidRPr="00B322A8" w:rsidRDefault="007748F0" w:rsidP="00873D42">
            <w:pPr>
              <w:pStyle w:val="TAL"/>
              <w:keepNext w:val="0"/>
            </w:pPr>
            <w:r w:rsidRPr="00B322A8">
              <w:t>Cluster#</w:t>
            </w:r>
          </w:p>
        </w:tc>
        <w:tc>
          <w:tcPr>
            <w:tcW w:w="1100" w:type="dxa"/>
            <w:noWrap/>
            <w:hideMark/>
          </w:tcPr>
          <w:p w14:paraId="5474DE3C" w14:textId="77777777" w:rsidR="007748F0" w:rsidRPr="00B322A8" w:rsidRDefault="007748F0" w:rsidP="00873D42">
            <w:pPr>
              <w:pStyle w:val="TAL"/>
              <w:keepNext w:val="0"/>
            </w:pPr>
            <w:r w:rsidRPr="00B322A8">
              <w:t>Power [dB]</w:t>
            </w:r>
          </w:p>
        </w:tc>
        <w:tc>
          <w:tcPr>
            <w:tcW w:w="2107" w:type="dxa"/>
            <w:noWrap/>
            <w:hideMark/>
          </w:tcPr>
          <w:p w14:paraId="227E75EC" w14:textId="77777777" w:rsidR="007748F0" w:rsidRPr="00B322A8" w:rsidRDefault="007748F0" w:rsidP="00873D42">
            <w:pPr>
              <w:pStyle w:val="TAL"/>
              <w:keepNext w:val="0"/>
            </w:pPr>
            <w:r w:rsidRPr="00B322A8">
              <w:t>Excess delay [ns]</w:t>
            </w:r>
          </w:p>
        </w:tc>
        <w:tc>
          <w:tcPr>
            <w:tcW w:w="2082" w:type="dxa"/>
            <w:noWrap/>
            <w:hideMark/>
          </w:tcPr>
          <w:p w14:paraId="687E9535" w14:textId="77777777" w:rsidR="007748F0" w:rsidRPr="00B322A8" w:rsidRDefault="007748F0" w:rsidP="00873D42">
            <w:pPr>
              <w:pStyle w:val="TAL"/>
              <w:keepNext w:val="0"/>
            </w:pPr>
            <w:r w:rsidRPr="00B322A8">
              <w:t>AoA [°]</w:t>
            </w:r>
          </w:p>
        </w:tc>
        <w:tc>
          <w:tcPr>
            <w:tcW w:w="1058" w:type="dxa"/>
            <w:noWrap/>
            <w:hideMark/>
          </w:tcPr>
          <w:p w14:paraId="5B2EEE1D" w14:textId="77777777" w:rsidR="007748F0" w:rsidRPr="00B322A8" w:rsidRDefault="007748F0" w:rsidP="00873D42">
            <w:pPr>
              <w:pStyle w:val="TAL"/>
              <w:keepNext w:val="0"/>
            </w:pPr>
            <w:r w:rsidRPr="00B322A8">
              <w:t>AoD [°]</w:t>
            </w:r>
          </w:p>
        </w:tc>
        <w:tc>
          <w:tcPr>
            <w:tcW w:w="873" w:type="dxa"/>
            <w:noWrap/>
            <w:hideMark/>
          </w:tcPr>
          <w:p w14:paraId="3271C2E6" w14:textId="77777777" w:rsidR="007748F0" w:rsidRPr="00B322A8" w:rsidRDefault="007748F0" w:rsidP="00873D42">
            <w:pPr>
              <w:pStyle w:val="TAL"/>
              <w:keepNext w:val="0"/>
            </w:pPr>
            <w:r w:rsidRPr="00B322A8">
              <w:t>ASA [°]</w:t>
            </w:r>
          </w:p>
        </w:tc>
        <w:tc>
          <w:tcPr>
            <w:tcW w:w="873" w:type="dxa"/>
            <w:noWrap/>
            <w:hideMark/>
          </w:tcPr>
          <w:p w14:paraId="514ECEC4" w14:textId="77777777" w:rsidR="007748F0" w:rsidRPr="00B322A8" w:rsidRDefault="007748F0" w:rsidP="00873D42">
            <w:pPr>
              <w:pStyle w:val="TAL"/>
              <w:keepNext w:val="0"/>
            </w:pPr>
            <w:r w:rsidRPr="00B322A8">
              <w:t>ZoD [°]</w:t>
            </w:r>
          </w:p>
        </w:tc>
      </w:tr>
      <w:tr w:rsidR="007748F0" w:rsidRPr="00B322A8" w14:paraId="1068F8DE" w14:textId="77777777" w:rsidTr="00873D42">
        <w:trPr>
          <w:trHeight w:val="300"/>
        </w:trPr>
        <w:tc>
          <w:tcPr>
            <w:tcW w:w="1267" w:type="dxa"/>
            <w:noWrap/>
            <w:hideMark/>
          </w:tcPr>
          <w:p w14:paraId="74976D40" w14:textId="77777777" w:rsidR="007748F0" w:rsidRPr="00B322A8" w:rsidRDefault="007748F0" w:rsidP="00873D42">
            <w:pPr>
              <w:pStyle w:val="TAL"/>
              <w:keepNext w:val="0"/>
            </w:pPr>
            <w:r w:rsidRPr="00B322A8">
              <w:t>1</w:t>
            </w:r>
          </w:p>
        </w:tc>
        <w:tc>
          <w:tcPr>
            <w:tcW w:w="1100" w:type="dxa"/>
            <w:noWrap/>
            <w:hideMark/>
          </w:tcPr>
          <w:p w14:paraId="704735B2" w14:textId="77777777" w:rsidR="007748F0" w:rsidRPr="00B322A8" w:rsidRDefault="007748F0" w:rsidP="00873D42">
            <w:pPr>
              <w:pStyle w:val="TAL"/>
              <w:keepNext w:val="0"/>
            </w:pPr>
            <w:r w:rsidRPr="00B322A8">
              <w:t>-18.8</w:t>
            </w:r>
          </w:p>
        </w:tc>
        <w:tc>
          <w:tcPr>
            <w:tcW w:w="2107" w:type="dxa"/>
            <w:noWrap/>
            <w:hideMark/>
          </w:tcPr>
          <w:p w14:paraId="76E3DAD5" w14:textId="77777777" w:rsidR="007748F0" w:rsidRPr="00B322A8" w:rsidRDefault="007748F0" w:rsidP="00873D42">
            <w:pPr>
              <w:pStyle w:val="TAL"/>
              <w:keepNext w:val="0"/>
            </w:pPr>
            <w:r w:rsidRPr="00B322A8">
              <w:t>0</w:t>
            </w:r>
          </w:p>
        </w:tc>
        <w:tc>
          <w:tcPr>
            <w:tcW w:w="2082" w:type="dxa"/>
            <w:noWrap/>
            <w:hideMark/>
          </w:tcPr>
          <w:p w14:paraId="1E4F103F" w14:textId="77777777" w:rsidR="007748F0" w:rsidRPr="00B322A8" w:rsidRDefault="007748F0" w:rsidP="00873D42">
            <w:pPr>
              <w:pStyle w:val="TAL"/>
              <w:keepNext w:val="0"/>
            </w:pPr>
            <w:r w:rsidRPr="00B322A8">
              <w:t>92.44</w:t>
            </w:r>
          </w:p>
        </w:tc>
        <w:tc>
          <w:tcPr>
            <w:tcW w:w="1058" w:type="dxa"/>
            <w:noWrap/>
            <w:hideMark/>
          </w:tcPr>
          <w:p w14:paraId="5A2F05E5" w14:textId="77777777" w:rsidR="007748F0" w:rsidRPr="00B322A8" w:rsidRDefault="007748F0" w:rsidP="00873D42">
            <w:pPr>
              <w:pStyle w:val="TAL"/>
              <w:keepNext w:val="0"/>
            </w:pPr>
            <w:r w:rsidRPr="00B322A8">
              <w:t>-41.33</w:t>
            </w:r>
          </w:p>
        </w:tc>
        <w:tc>
          <w:tcPr>
            <w:tcW w:w="873" w:type="dxa"/>
            <w:noWrap/>
            <w:hideMark/>
          </w:tcPr>
          <w:p w14:paraId="59020732" w14:textId="77777777" w:rsidR="007748F0" w:rsidRPr="00B322A8" w:rsidRDefault="007748F0" w:rsidP="00873D42">
            <w:pPr>
              <w:pStyle w:val="TAL"/>
              <w:keepNext w:val="0"/>
            </w:pPr>
            <w:r w:rsidRPr="00B322A8">
              <w:t>9.56</w:t>
            </w:r>
          </w:p>
        </w:tc>
        <w:tc>
          <w:tcPr>
            <w:tcW w:w="873" w:type="dxa"/>
            <w:noWrap/>
            <w:hideMark/>
          </w:tcPr>
          <w:p w14:paraId="3DDADD4F" w14:textId="77777777" w:rsidR="007748F0" w:rsidRPr="00B322A8" w:rsidRDefault="007748F0" w:rsidP="00873D42">
            <w:pPr>
              <w:pStyle w:val="TAL"/>
              <w:keepNext w:val="0"/>
            </w:pPr>
            <w:r w:rsidRPr="00B322A8">
              <w:t>98.7</w:t>
            </w:r>
          </w:p>
        </w:tc>
      </w:tr>
      <w:tr w:rsidR="007748F0" w:rsidRPr="00B322A8" w14:paraId="5C9879EC" w14:textId="77777777" w:rsidTr="00873D42">
        <w:trPr>
          <w:trHeight w:val="300"/>
        </w:trPr>
        <w:tc>
          <w:tcPr>
            <w:tcW w:w="1267" w:type="dxa"/>
            <w:noWrap/>
            <w:hideMark/>
          </w:tcPr>
          <w:p w14:paraId="262015F8" w14:textId="77777777" w:rsidR="007748F0" w:rsidRPr="00B322A8" w:rsidRDefault="007748F0" w:rsidP="00873D42">
            <w:pPr>
              <w:pStyle w:val="TAL"/>
              <w:keepNext w:val="0"/>
            </w:pPr>
            <w:r w:rsidRPr="00B322A8">
              <w:t>2</w:t>
            </w:r>
          </w:p>
        </w:tc>
        <w:tc>
          <w:tcPr>
            <w:tcW w:w="1100" w:type="dxa"/>
            <w:noWrap/>
            <w:hideMark/>
          </w:tcPr>
          <w:p w14:paraId="37F7A336" w14:textId="77777777" w:rsidR="007748F0" w:rsidRPr="00B322A8" w:rsidRDefault="007748F0" w:rsidP="00873D42">
            <w:pPr>
              <w:pStyle w:val="TAL"/>
              <w:keepNext w:val="0"/>
            </w:pPr>
            <w:r w:rsidRPr="00B322A8">
              <w:t>-5.4</w:t>
            </w:r>
          </w:p>
        </w:tc>
        <w:tc>
          <w:tcPr>
            <w:tcW w:w="2107" w:type="dxa"/>
            <w:noWrap/>
            <w:hideMark/>
          </w:tcPr>
          <w:p w14:paraId="323D1979" w14:textId="77777777" w:rsidR="007748F0" w:rsidRPr="00B322A8" w:rsidRDefault="007748F0" w:rsidP="00873D42">
            <w:pPr>
              <w:pStyle w:val="TAL"/>
              <w:keepNext w:val="0"/>
            </w:pPr>
            <w:r w:rsidRPr="00B322A8">
              <w:t>139</w:t>
            </w:r>
          </w:p>
        </w:tc>
        <w:tc>
          <w:tcPr>
            <w:tcW w:w="2082" w:type="dxa"/>
            <w:noWrap/>
            <w:hideMark/>
          </w:tcPr>
          <w:p w14:paraId="6D06FC0A" w14:textId="77777777" w:rsidR="007748F0" w:rsidRPr="00B322A8" w:rsidRDefault="007748F0" w:rsidP="00873D42">
            <w:pPr>
              <w:pStyle w:val="TAL"/>
              <w:keepNext w:val="0"/>
            </w:pPr>
            <w:r w:rsidRPr="00B322A8">
              <w:t>-131.97</w:t>
            </w:r>
          </w:p>
        </w:tc>
        <w:tc>
          <w:tcPr>
            <w:tcW w:w="1058" w:type="dxa"/>
            <w:noWrap/>
            <w:hideMark/>
          </w:tcPr>
          <w:p w14:paraId="3FFFF79B" w14:textId="77777777" w:rsidR="007748F0" w:rsidRPr="00B322A8" w:rsidRDefault="007748F0" w:rsidP="00873D42">
            <w:pPr>
              <w:pStyle w:val="TAL"/>
              <w:keepNext w:val="0"/>
            </w:pPr>
            <w:r w:rsidRPr="00B322A8">
              <w:t>19.46</w:t>
            </w:r>
          </w:p>
        </w:tc>
        <w:tc>
          <w:tcPr>
            <w:tcW w:w="873" w:type="dxa"/>
            <w:noWrap/>
            <w:hideMark/>
          </w:tcPr>
          <w:p w14:paraId="59CAC568" w14:textId="77777777" w:rsidR="007748F0" w:rsidRPr="00B322A8" w:rsidRDefault="007748F0" w:rsidP="00873D42">
            <w:pPr>
              <w:pStyle w:val="TAL"/>
              <w:keepNext w:val="0"/>
            </w:pPr>
            <w:r w:rsidRPr="00B322A8">
              <w:t>9.56</w:t>
            </w:r>
          </w:p>
        </w:tc>
        <w:tc>
          <w:tcPr>
            <w:tcW w:w="873" w:type="dxa"/>
            <w:noWrap/>
            <w:hideMark/>
          </w:tcPr>
          <w:p w14:paraId="5304074A" w14:textId="77777777" w:rsidR="007748F0" w:rsidRPr="00B322A8" w:rsidRDefault="007748F0" w:rsidP="00873D42">
            <w:pPr>
              <w:pStyle w:val="TAL"/>
              <w:keepNext w:val="0"/>
            </w:pPr>
            <w:r w:rsidRPr="00B322A8">
              <w:t>100.93</w:t>
            </w:r>
          </w:p>
        </w:tc>
      </w:tr>
      <w:tr w:rsidR="007748F0" w:rsidRPr="00B322A8" w14:paraId="73F0209F" w14:textId="77777777" w:rsidTr="00873D42">
        <w:trPr>
          <w:trHeight w:val="300"/>
        </w:trPr>
        <w:tc>
          <w:tcPr>
            <w:tcW w:w="1267" w:type="dxa"/>
            <w:noWrap/>
            <w:hideMark/>
          </w:tcPr>
          <w:p w14:paraId="608A3CFB" w14:textId="77777777" w:rsidR="007748F0" w:rsidRPr="00B322A8" w:rsidRDefault="007748F0" w:rsidP="00873D42">
            <w:pPr>
              <w:pStyle w:val="TAL"/>
              <w:keepNext w:val="0"/>
            </w:pPr>
            <w:r w:rsidRPr="00B322A8">
              <w:t>3</w:t>
            </w:r>
          </w:p>
        </w:tc>
        <w:tc>
          <w:tcPr>
            <w:tcW w:w="1100" w:type="dxa"/>
            <w:noWrap/>
            <w:hideMark/>
          </w:tcPr>
          <w:p w14:paraId="325258C1" w14:textId="77777777" w:rsidR="007748F0" w:rsidRPr="00B322A8" w:rsidRDefault="007748F0" w:rsidP="00873D42">
            <w:pPr>
              <w:pStyle w:val="TAL"/>
              <w:keepNext w:val="0"/>
            </w:pPr>
            <w:r w:rsidRPr="00B322A8">
              <w:t>-7.6</w:t>
            </w:r>
          </w:p>
        </w:tc>
        <w:tc>
          <w:tcPr>
            <w:tcW w:w="2107" w:type="dxa"/>
            <w:noWrap/>
            <w:hideMark/>
          </w:tcPr>
          <w:p w14:paraId="1C23A959" w14:textId="77777777" w:rsidR="007748F0" w:rsidRPr="00B322A8" w:rsidRDefault="007748F0" w:rsidP="00873D42">
            <w:pPr>
              <w:pStyle w:val="TAL"/>
              <w:keepNext w:val="0"/>
            </w:pPr>
            <w:r w:rsidRPr="00B322A8">
              <w:t>147</w:t>
            </w:r>
          </w:p>
        </w:tc>
        <w:tc>
          <w:tcPr>
            <w:tcW w:w="2082" w:type="dxa"/>
            <w:noWrap/>
            <w:hideMark/>
          </w:tcPr>
          <w:p w14:paraId="1F248EE1" w14:textId="77777777" w:rsidR="007748F0" w:rsidRPr="00B322A8" w:rsidRDefault="007748F0" w:rsidP="00873D42">
            <w:pPr>
              <w:pStyle w:val="TAL"/>
              <w:keepNext w:val="0"/>
            </w:pPr>
            <w:r w:rsidRPr="00B322A8">
              <w:t>-131.97</w:t>
            </w:r>
          </w:p>
        </w:tc>
        <w:tc>
          <w:tcPr>
            <w:tcW w:w="1058" w:type="dxa"/>
            <w:noWrap/>
            <w:hideMark/>
          </w:tcPr>
          <w:p w14:paraId="588A1585" w14:textId="77777777" w:rsidR="007748F0" w:rsidRPr="00B322A8" w:rsidRDefault="007748F0" w:rsidP="00873D42">
            <w:pPr>
              <w:pStyle w:val="TAL"/>
              <w:keepNext w:val="0"/>
            </w:pPr>
            <w:r w:rsidRPr="00B322A8">
              <w:t>19.46</w:t>
            </w:r>
          </w:p>
        </w:tc>
        <w:tc>
          <w:tcPr>
            <w:tcW w:w="873" w:type="dxa"/>
            <w:noWrap/>
            <w:hideMark/>
          </w:tcPr>
          <w:p w14:paraId="4468699B" w14:textId="77777777" w:rsidR="007748F0" w:rsidRPr="00B322A8" w:rsidRDefault="007748F0" w:rsidP="00873D42">
            <w:pPr>
              <w:pStyle w:val="TAL"/>
              <w:keepNext w:val="0"/>
            </w:pPr>
            <w:r w:rsidRPr="00B322A8">
              <w:t>8.604</w:t>
            </w:r>
          </w:p>
        </w:tc>
        <w:tc>
          <w:tcPr>
            <w:tcW w:w="873" w:type="dxa"/>
            <w:noWrap/>
            <w:hideMark/>
          </w:tcPr>
          <w:p w14:paraId="74A8346D" w14:textId="77777777" w:rsidR="007748F0" w:rsidRPr="00B322A8" w:rsidRDefault="007748F0" w:rsidP="00873D42">
            <w:pPr>
              <w:pStyle w:val="TAL"/>
              <w:keepNext w:val="0"/>
            </w:pPr>
            <w:r w:rsidRPr="00B322A8">
              <w:t>100.93</w:t>
            </w:r>
          </w:p>
        </w:tc>
      </w:tr>
      <w:tr w:rsidR="007748F0" w:rsidRPr="00B322A8" w14:paraId="4062C73A" w14:textId="77777777" w:rsidTr="00873D42">
        <w:trPr>
          <w:trHeight w:val="300"/>
        </w:trPr>
        <w:tc>
          <w:tcPr>
            <w:tcW w:w="1267" w:type="dxa"/>
            <w:noWrap/>
            <w:hideMark/>
          </w:tcPr>
          <w:p w14:paraId="5E206AAC" w14:textId="77777777" w:rsidR="007748F0" w:rsidRPr="00B322A8" w:rsidRDefault="007748F0" w:rsidP="00873D42">
            <w:pPr>
              <w:pStyle w:val="TAL"/>
              <w:keepNext w:val="0"/>
            </w:pPr>
            <w:r w:rsidRPr="00B322A8">
              <w:t>4</w:t>
            </w:r>
          </w:p>
        </w:tc>
        <w:tc>
          <w:tcPr>
            <w:tcW w:w="1100" w:type="dxa"/>
            <w:noWrap/>
            <w:hideMark/>
          </w:tcPr>
          <w:p w14:paraId="1CA92C84" w14:textId="77777777" w:rsidR="007748F0" w:rsidRPr="00B322A8" w:rsidRDefault="007748F0" w:rsidP="00873D42">
            <w:pPr>
              <w:pStyle w:val="TAL"/>
              <w:keepNext w:val="0"/>
            </w:pPr>
            <w:r w:rsidRPr="00B322A8">
              <w:t>-11.4</w:t>
            </w:r>
          </w:p>
        </w:tc>
        <w:tc>
          <w:tcPr>
            <w:tcW w:w="2107" w:type="dxa"/>
            <w:noWrap/>
            <w:hideMark/>
          </w:tcPr>
          <w:p w14:paraId="211D8A3D" w14:textId="77777777" w:rsidR="007748F0" w:rsidRPr="00B322A8" w:rsidRDefault="007748F0" w:rsidP="00873D42">
            <w:pPr>
              <w:pStyle w:val="TAL"/>
              <w:keepNext w:val="0"/>
            </w:pPr>
            <w:r w:rsidRPr="00B322A8">
              <w:t>168</w:t>
            </w:r>
          </w:p>
        </w:tc>
        <w:tc>
          <w:tcPr>
            <w:tcW w:w="2082" w:type="dxa"/>
            <w:noWrap/>
            <w:hideMark/>
          </w:tcPr>
          <w:p w14:paraId="054D082D" w14:textId="77777777" w:rsidR="007748F0" w:rsidRPr="00B322A8" w:rsidRDefault="007748F0" w:rsidP="00873D42">
            <w:pPr>
              <w:pStyle w:val="TAL"/>
              <w:keepNext w:val="0"/>
            </w:pPr>
            <w:r w:rsidRPr="00B322A8">
              <w:t>114.43</w:t>
            </w:r>
          </w:p>
        </w:tc>
        <w:tc>
          <w:tcPr>
            <w:tcW w:w="1058" w:type="dxa"/>
            <w:noWrap/>
            <w:hideMark/>
          </w:tcPr>
          <w:p w14:paraId="773F5ACB" w14:textId="77777777" w:rsidR="007748F0" w:rsidRPr="00B322A8" w:rsidRDefault="007748F0" w:rsidP="00873D42">
            <w:pPr>
              <w:pStyle w:val="TAL"/>
              <w:keepNext w:val="0"/>
            </w:pPr>
            <w:r w:rsidRPr="00B322A8">
              <w:t>52.45</w:t>
            </w:r>
          </w:p>
        </w:tc>
        <w:tc>
          <w:tcPr>
            <w:tcW w:w="873" w:type="dxa"/>
            <w:noWrap/>
            <w:hideMark/>
          </w:tcPr>
          <w:p w14:paraId="548B23A4" w14:textId="77777777" w:rsidR="007748F0" w:rsidRPr="00B322A8" w:rsidRDefault="007748F0" w:rsidP="00873D42">
            <w:pPr>
              <w:pStyle w:val="TAL"/>
              <w:keepNext w:val="0"/>
            </w:pPr>
            <w:r w:rsidRPr="00B322A8">
              <w:t>9.56</w:t>
            </w:r>
          </w:p>
        </w:tc>
        <w:tc>
          <w:tcPr>
            <w:tcW w:w="873" w:type="dxa"/>
            <w:noWrap/>
            <w:hideMark/>
          </w:tcPr>
          <w:p w14:paraId="78E33B31" w14:textId="77777777" w:rsidR="007748F0" w:rsidRPr="00B322A8" w:rsidRDefault="007748F0" w:rsidP="00873D42">
            <w:pPr>
              <w:pStyle w:val="TAL"/>
              <w:keepNext w:val="0"/>
            </w:pPr>
            <w:r w:rsidRPr="00B322A8">
              <w:t>102.42</w:t>
            </w:r>
          </w:p>
        </w:tc>
      </w:tr>
      <w:tr w:rsidR="007748F0" w:rsidRPr="00B322A8" w14:paraId="75172775" w14:textId="77777777" w:rsidTr="00873D42">
        <w:trPr>
          <w:trHeight w:val="300"/>
        </w:trPr>
        <w:tc>
          <w:tcPr>
            <w:tcW w:w="1267" w:type="dxa"/>
            <w:noWrap/>
            <w:hideMark/>
          </w:tcPr>
          <w:p w14:paraId="2881E2CC" w14:textId="77777777" w:rsidR="007748F0" w:rsidRPr="00B322A8" w:rsidRDefault="007748F0" w:rsidP="00873D42">
            <w:pPr>
              <w:pStyle w:val="TAL"/>
              <w:keepNext w:val="0"/>
            </w:pPr>
            <w:r w:rsidRPr="00B322A8">
              <w:t>5</w:t>
            </w:r>
          </w:p>
        </w:tc>
        <w:tc>
          <w:tcPr>
            <w:tcW w:w="1100" w:type="dxa"/>
            <w:noWrap/>
            <w:hideMark/>
          </w:tcPr>
          <w:p w14:paraId="19E68713" w14:textId="77777777" w:rsidR="007748F0" w:rsidRPr="00B322A8" w:rsidRDefault="007748F0" w:rsidP="00873D42">
            <w:pPr>
              <w:pStyle w:val="TAL"/>
              <w:keepNext w:val="0"/>
            </w:pPr>
            <w:r w:rsidRPr="00B322A8">
              <w:t>-13.6</w:t>
            </w:r>
          </w:p>
        </w:tc>
        <w:tc>
          <w:tcPr>
            <w:tcW w:w="2107" w:type="dxa"/>
            <w:noWrap/>
            <w:hideMark/>
          </w:tcPr>
          <w:p w14:paraId="3BD8AB03" w14:textId="77777777" w:rsidR="007748F0" w:rsidRPr="00B322A8" w:rsidRDefault="007748F0" w:rsidP="00873D42">
            <w:pPr>
              <w:pStyle w:val="TAL"/>
              <w:keepNext w:val="0"/>
            </w:pPr>
            <w:r w:rsidRPr="00B322A8">
              <w:t>196</w:t>
            </w:r>
          </w:p>
        </w:tc>
        <w:tc>
          <w:tcPr>
            <w:tcW w:w="2082" w:type="dxa"/>
            <w:noWrap/>
            <w:hideMark/>
          </w:tcPr>
          <w:p w14:paraId="02255408" w14:textId="77777777" w:rsidR="007748F0" w:rsidRPr="00B322A8" w:rsidRDefault="007748F0" w:rsidP="00873D42">
            <w:pPr>
              <w:pStyle w:val="TAL"/>
              <w:keepNext w:val="0"/>
            </w:pPr>
            <w:r w:rsidRPr="00B322A8">
              <w:t>114.43</w:t>
            </w:r>
          </w:p>
        </w:tc>
        <w:tc>
          <w:tcPr>
            <w:tcW w:w="1058" w:type="dxa"/>
            <w:noWrap/>
            <w:hideMark/>
          </w:tcPr>
          <w:p w14:paraId="6D156463" w14:textId="77777777" w:rsidR="007748F0" w:rsidRPr="00B322A8" w:rsidRDefault="007748F0" w:rsidP="00873D42">
            <w:pPr>
              <w:pStyle w:val="TAL"/>
              <w:keepNext w:val="0"/>
            </w:pPr>
            <w:r w:rsidRPr="00B322A8">
              <w:t>52.45</w:t>
            </w:r>
          </w:p>
        </w:tc>
        <w:tc>
          <w:tcPr>
            <w:tcW w:w="873" w:type="dxa"/>
            <w:noWrap/>
            <w:hideMark/>
          </w:tcPr>
          <w:p w14:paraId="68B90D9F" w14:textId="77777777" w:rsidR="007748F0" w:rsidRPr="00B322A8" w:rsidRDefault="007748F0" w:rsidP="00873D42">
            <w:pPr>
              <w:pStyle w:val="TAL"/>
              <w:keepNext w:val="0"/>
            </w:pPr>
            <w:r w:rsidRPr="00B322A8">
              <w:t>8.604</w:t>
            </w:r>
          </w:p>
        </w:tc>
        <w:tc>
          <w:tcPr>
            <w:tcW w:w="873" w:type="dxa"/>
            <w:noWrap/>
            <w:hideMark/>
          </w:tcPr>
          <w:p w14:paraId="1E4C6DA5" w14:textId="77777777" w:rsidR="007748F0" w:rsidRPr="00B322A8" w:rsidRDefault="007748F0" w:rsidP="00873D42">
            <w:pPr>
              <w:pStyle w:val="TAL"/>
              <w:keepNext w:val="0"/>
            </w:pPr>
            <w:r w:rsidRPr="00B322A8">
              <w:t>102.42</w:t>
            </w:r>
          </w:p>
        </w:tc>
      </w:tr>
      <w:tr w:rsidR="007748F0" w:rsidRPr="00B322A8" w14:paraId="224292A9" w14:textId="77777777" w:rsidTr="00873D42">
        <w:trPr>
          <w:trHeight w:val="300"/>
        </w:trPr>
        <w:tc>
          <w:tcPr>
            <w:tcW w:w="1267" w:type="dxa"/>
            <w:noWrap/>
            <w:hideMark/>
          </w:tcPr>
          <w:p w14:paraId="1451AF83" w14:textId="77777777" w:rsidR="007748F0" w:rsidRPr="00B322A8" w:rsidRDefault="007748F0" w:rsidP="00873D42">
            <w:pPr>
              <w:pStyle w:val="TAL"/>
              <w:keepNext w:val="0"/>
            </w:pPr>
            <w:r w:rsidRPr="00B322A8">
              <w:t>6</w:t>
            </w:r>
          </w:p>
        </w:tc>
        <w:tc>
          <w:tcPr>
            <w:tcW w:w="1100" w:type="dxa"/>
            <w:noWrap/>
            <w:hideMark/>
          </w:tcPr>
          <w:p w14:paraId="1CC6FFBF" w14:textId="77777777" w:rsidR="007748F0" w:rsidRPr="00B322A8" w:rsidRDefault="007748F0" w:rsidP="00873D42">
            <w:pPr>
              <w:pStyle w:val="TAL"/>
              <w:keepNext w:val="0"/>
            </w:pPr>
            <w:r w:rsidRPr="00B322A8">
              <w:t>-15.9</w:t>
            </w:r>
          </w:p>
        </w:tc>
        <w:tc>
          <w:tcPr>
            <w:tcW w:w="2107" w:type="dxa"/>
            <w:noWrap/>
            <w:hideMark/>
          </w:tcPr>
          <w:p w14:paraId="194DFCFC" w14:textId="77777777" w:rsidR="007748F0" w:rsidRPr="00B322A8" w:rsidRDefault="007748F0" w:rsidP="00873D42">
            <w:pPr>
              <w:pStyle w:val="TAL"/>
              <w:keepNext w:val="0"/>
            </w:pPr>
            <w:r w:rsidRPr="00B322A8">
              <w:t>209</w:t>
            </w:r>
          </w:p>
        </w:tc>
        <w:tc>
          <w:tcPr>
            <w:tcW w:w="2082" w:type="dxa"/>
            <w:noWrap/>
            <w:hideMark/>
          </w:tcPr>
          <w:p w14:paraId="5FEF04AB" w14:textId="77777777" w:rsidR="007748F0" w:rsidRPr="00B322A8" w:rsidRDefault="007748F0" w:rsidP="00873D42">
            <w:pPr>
              <w:pStyle w:val="TAL"/>
              <w:keepNext w:val="0"/>
            </w:pPr>
            <w:r w:rsidRPr="00B322A8">
              <w:t>-0.81</w:t>
            </w:r>
          </w:p>
        </w:tc>
        <w:tc>
          <w:tcPr>
            <w:tcW w:w="1058" w:type="dxa"/>
            <w:noWrap/>
            <w:hideMark/>
          </w:tcPr>
          <w:p w14:paraId="6F930C01" w14:textId="77777777" w:rsidR="007748F0" w:rsidRPr="00B322A8" w:rsidRDefault="007748F0" w:rsidP="00873D42">
            <w:pPr>
              <w:pStyle w:val="TAL"/>
              <w:keepNext w:val="0"/>
            </w:pPr>
            <w:r w:rsidRPr="00B322A8">
              <w:t>63.4</w:t>
            </w:r>
          </w:p>
        </w:tc>
        <w:tc>
          <w:tcPr>
            <w:tcW w:w="873" w:type="dxa"/>
            <w:noWrap/>
            <w:hideMark/>
          </w:tcPr>
          <w:p w14:paraId="7740742D" w14:textId="77777777" w:rsidR="007748F0" w:rsidRPr="00B322A8" w:rsidRDefault="007748F0" w:rsidP="00873D42">
            <w:pPr>
              <w:pStyle w:val="TAL"/>
              <w:keepNext w:val="0"/>
            </w:pPr>
            <w:r w:rsidRPr="00B322A8">
              <w:t>9.56</w:t>
            </w:r>
          </w:p>
        </w:tc>
        <w:tc>
          <w:tcPr>
            <w:tcW w:w="873" w:type="dxa"/>
            <w:noWrap/>
            <w:hideMark/>
          </w:tcPr>
          <w:p w14:paraId="7EB5DF40" w14:textId="77777777" w:rsidR="007748F0" w:rsidRPr="00B322A8" w:rsidRDefault="007748F0" w:rsidP="00873D42">
            <w:pPr>
              <w:pStyle w:val="TAL"/>
              <w:keepNext w:val="0"/>
            </w:pPr>
            <w:r w:rsidRPr="00B322A8">
              <w:t>103.89</w:t>
            </w:r>
          </w:p>
        </w:tc>
      </w:tr>
      <w:tr w:rsidR="007748F0" w:rsidRPr="00B322A8" w14:paraId="60B29F23" w14:textId="77777777" w:rsidTr="00873D42">
        <w:trPr>
          <w:trHeight w:val="300"/>
        </w:trPr>
        <w:tc>
          <w:tcPr>
            <w:tcW w:w="1267" w:type="dxa"/>
            <w:noWrap/>
            <w:hideMark/>
          </w:tcPr>
          <w:p w14:paraId="6F013356" w14:textId="77777777" w:rsidR="007748F0" w:rsidRPr="00B322A8" w:rsidRDefault="007748F0" w:rsidP="00873D42">
            <w:pPr>
              <w:pStyle w:val="TAL"/>
              <w:keepNext w:val="0"/>
            </w:pPr>
            <w:r w:rsidRPr="00B322A8">
              <w:t>7</w:t>
            </w:r>
          </w:p>
        </w:tc>
        <w:tc>
          <w:tcPr>
            <w:tcW w:w="1100" w:type="dxa"/>
            <w:noWrap/>
            <w:hideMark/>
          </w:tcPr>
          <w:p w14:paraId="1C1B5132" w14:textId="77777777" w:rsidR="007748F0" w:rsidRPr="00B322A8" w:rsidRDefault="007748F0" w:rsidP="00873D42">
            <w:pPr>
              <w:pStyle w:val="TAL"/>
              <w:keepNext w:val="0"/>
            </w:pPr>
            <w:r w:rsidRPr="00B322A8">
              <w:t>-9.4</w:t>
            </w:r>
          </w:p>
        </w:tc>
        <w:tc>
          <w:tcPr>
            <w:tcW w:w="2107" w:type="dxa"/>
            <w:noWrap/>
            <w:hideMark/>
          </w:tcPr>
          <w:p w14:paraId="5F06B4D1" w14:textId="77777777" w:rsidR="007748F0" w:rsidRPr="00B322A8" w:rsidRDefault="007748F0" w:rsidP="00873D42">
            <w:pPr>
              <w:pStyle w:val="TAL"/>
              <w:keepNext w:val="0"/>
            </w:pPr>
            <w:r w:rsidRPr="00B322A8">
              <w:t>214</w:t>
            </w:r>
          </w:p>
        </w:tc>
        <w:tc>
          <w:tcPr>
            <w:tcW w:w="2082" w:type="dxa"/>
            <w:noWrap/>
            <w:hideMark/>
          </w:tcPr>
          <w:p w14:paraId="1F53A4F9" w14:textId="77777777" w:rsidR="007748F0" w:rsidRPr="00B322A8" w:rsidRDefault="007748F0" w:rsidP="00873D42">
            <w:pPr>
              <w:pStyle w:val="TAL"/>
              <w:keepNext w:val="0"/>
            </w:pPr>
            <w:r w:rsidRPr="00B322A8">
              <w:t>-131.97</w:t>
            </w:r>
          </w:p>
        </w:tc>
        <w:tc>
          <w:tcPr>
            <w:tcW w:w="1058" w:type="dxa"/>
            <w:noWrap/>
            <w:hideMark/>
          </w:tcPr>
          <w:p w14:paraId="66EC9F46" w14:textId="77777777" w:rsidR="007748F0" w:rsidRPr="00B322A8" w:rsidRDefault="007748F0" w:rsidP="00873D42">
            <w:pPr>
              <w:pStyle w:val="TAL"/>
              <w:keepNext w:val="0"/>
            </w:pPr>
            <w:r w:rsidRPr="00B322A8">
              <w:t>19.46</w:t>
            </w:r>
          </w:p>
        </w:tc>
        <w:tc>
          <w:tcPr>
            <w:tcW w:w="873" w:type="dxa"/>
            <w:noWrap/>
            <w:hideMark/>
          </w:tcPr>
          <w:p w14:paraId="1EA730D3" w14:textId="77777777" w:rsidR="007748F0" w:rsidRPr="00B322A8" w:rsidRDefault="007748F0" w:rsidP="00873D42">
            <w:pPr>
              <w:pStyle w:val="TAL"/>
              <w:keepNext w:val="0"/>
            </w:pPr>
            <w:r w:rsidRPr="00B322A8">
              <w:t>7.648</w:t>
            </w:r>
          </w:p>
        </w:tc>
        <w:tc>
          <w:tcPr>
            <w:tcW w:w="873" w:type="dxa"/>
            <w:noWrap/>
            <w:hideMark/>
          </w:tcPr>
          <w:p w14:paraId="0F08D3D1" w14:textId="77777777" w:rsidR="007748F0" w:rsidRPr="00B322A8" w:rsidRDefault="007748F0" w:rsidP="00873D42">
            <w:pPr>
              <w:pStyle w:val="TAL"/>
              <w:keepNext w:val="0"/>
            </w:pPr>
            <w:r w:rsidRPr="00B322A8">
              <w:t>100.93</w:t>
            </w:r>
          </w:p>
        </w:tc>
      </w:tr>
      <w:tr w:rsidR="007748F0" w:rsidRPr="00B322A8" w14:paraId="170CD765" w14:textId="77777777" w:rsidTr="00873D42">
        <w:trPr>
          <w:trHeight w:val="300"/>
        </w:trPr>
        <w:tc>
          <w:tcPr>
            <w:tcW w:w="1267" w:type="dxa"/>
            <w:noWrap/>
            <w:hideMark/>
          </w:tcPr>
          <w:p w14:paraId="3F8FF3FB" w14:textId="77777777" w:rsidR="007748F0" w:rsidRPr="00B322A8" w:rsidRDefault="007748F0" w:rsidP="00873D42">
            <w:pPr>
              <w:pStyle w:val="TAL"/>
              <w:keepNext w:val="0"/>
            </w:pPr>
            <w:r w:rsidRPr="00B322A8">
              <w:t>8</w:t>
            </w:r>
          </w:p>
        </w:tc>
        <w:tc>
          <w:tcPr>
            <w:tcW w:w="1100" w:type="dxa"/>
            <w:noWrap/>
            <w:hideMark/>
          </w:tcPr>
          <w:p w14:paraId="108FBE1A" w14:textId="77777777" w:rsidR="007748F0" w:rsidRPr="00B322A8" w:rsidRDefault="007748F0" w:rsidP="00873D42">
            <w:pPr>
              <w:pStyle w:val="TAL"/>
              <w:keepNext w:val="0"/>
            </w:pPr>
            <w:r w:rsidRPr="00B322A8">
              <w:t>-15.3</w:t>
            </w:r>
          </w:p>
        </w:tc>
        <w:tc>
          <w:tcPr>
            <w:tcW w:w="2107" w:type="dxa"/>
            <w:noWrap/>
            <w:hideMark/>
          </w:tcPr>
          <w:p w14:paraId="757C9DB8" w14:textId="77777777" w:rsidR="007748F0" w:rsidRPr="00B322A8" w:rsidRDefault="007748F0" w:rsidP="00873D42">
            <w:pPr>
              <w:pStyle w:val="TAL"/>
              <w:keepNext w:val="0"/>
            </w:pPr>
            <w:r w:rsidRPr="00B322A8">
              <w:t>244</w:t>
            </w:r>
          </w:p>
        </w:tc>
        <w:tc>
          <w:tcPr>
            <w:tcW w:w="2082" w:type="dxa"/>
            <w:noWrap/>
            <w:hideMark/>
          </w:tcPr>
          <w:p w14:paraId="48BB977A" w14:textId="77777777" w:rsidR="007748F0" w:rsidRPr="00B322A8" w:rsidRDefault="007748F0" w:rsidP="00873D42">
            <w:pPr>
              <w:pStyle w:val="TAL"/>
              <w:keepNext w:val="0"/>
            </w:pPr>
            <w:r w:rsidRPr="00B322A8">
              <w:t>114.43</w:t>
            </w:r>
          </w:p>
        </w:tc>
        <w:tc>
          <w:tcPr>
            <w:tcW w:w="1058" w:type="dxa"/>
            <w:noWrap/>
            <w:hideMark/>
          </w:tcPr>
          <w:p w14:paraId="5FAEF211" w14:textId="77777777" w:rsidR="007748F0" w:rsidRPr="00B322A8" w:rsidRDefault="007748F0" w:rsidP="00873D42">
            <w:pPr>
              <w:pStyle w:val="TAL"/>
              <w:keepNext w:val="0"/>
            </w:pPr>
            <w:r w:rsidRPr="00B322A8">
              <w:t>52.45</w:t>
            </w:r>
          </w:p>
        </w:tc>
        <w:tc>
          <w:tcPr>
            <w:tcW w:w="873" w:type="dxa"/>
            <w:noWrap/>
            <w:hideMark/>
          </w:tcPr>
          <w:p w14:paraId="558972B5" w14:textId="77777777" w:rsidR="007748F0" w:rsidRPr="00B322A8" w:rsidRDefault="007748F0" w:rsidP="00873D42">
            <w:pPr>
              <w:pStyle w:val="TAL"/>
              <w:keepNext w:val="0"/>
            </w:pPr>
            <w:r w:rsidRPr="00B322A8">
              <w:t>7.648</w:t>
            </w:r>
          </w:p>
        </w:tc>
        <w:tc>
          <w:tcPr>
            <w:tcW w:w="873" w:type="dxa"/>
            <w:noWrap/>
            <w:hideMark/>
          </w:tcPr>
          <w:p w14:paraId="15025F40" w14:textId="77777777" w:rsidR="007748F0" w:rsidRPr="00B322A8" w:rsidRDefault="007748F0" w:rsidP="00873D42">
            <w:pPr>
              <w:pStyle w:val="TAL"/>
              <w:keepNext w:val="0"/>
            </w:pPr>
            <w:r w:rsidRPr="00B322A8">
              <w:t>102.42</w:t>
            </w:r>
          </w:p>
        </w:tc>
      </w:tr>
      <w:tr w:rsidR="007748F0" w:rsidRPr="00B322A8" w14:paraId="7B6D4C5C" w14:textId="77777777" w:rsidTr="00873D42">
        <w:trPr>
          <w:trHeight w:val="300"/>
        </w:trPr>
        <w:tc>
          <w:tcPr>
            <w:tcW w:w="1267" w:type="dxa"/>
            <w:noWrap/>
            <w:hideMark/>
          </w:tcPr>
          <w:p w14:paraId="62AFF98F" w14:textId="77777777" w:rsidR="007748F0" w:rsidRPr="00B322A8" w:rsidRDefault="007748F0" w:rsidP="00873D42">
            <w:pPr>
              <w:pStyle w:val="TAL"/>
              <w:keepNext w:val="0"/>
            </w:pPr>
            <w:r w:rsidRPr="00B322A8">
              <w:t>9</w:t>
            </w:r>
          </w:p>
        </w:tc>
        <w:tc>
          <w:tcPr>
            <w:tcW w:w="1100" w:type="dxa"/>
            <w:noWrap/>
            <w:hideMark/>
          </w:tcPr>
          <w:p w14:paraId="1405C1D0" w14:textId="77777777" w:rsidR="007748F0" w:rsidRPr="00B322A8" w:rsidRDefault="007748F0" w:rsidP="00873D42">
            <w:pPr>
              <w:pStyle w:val="TAL"/>
              <w:keepNext w:val="0"/>
            </w:pPr>
            <w:r w:rsidRPr="00B322A8">
              <w:t>-12.9</w:t>
            </w:r>
          </w:p>
        </w:tc>
        <w:tc>
          <w:tcPr>
            <w:tcW w:w="2107" w:type="dxa"/>
            <w:noWrap/>
            <w:hideMark/>
          </w:tcPr>
          <w:p w14:paraId="3BE8FA64" w14:textId="77777777" w:rsidR="007748F0" w:rsidRPr="00B322A8" w:rsidRDefault="007748F0" w:rsidP="00873D42">
            <w:pPr>
              <w:pStyle w:val="TAL"/>
              <w:keepNext w:val="0"/>
            </w:pPr>
            <w:r w:rsidRPr="00B322A8">
              <w:t>277</w:t>
            </w:r>
          </w:p>
        </w:tc>
        <w:tc>
          <w:tcPr>
            <w:tcW w:w="2082" w:type="dxa"/>
            <w:noWrap/>
            <w:hideMark/>
          </w:tcPr>
          <w:p w14:paraId="73DAA026" w14:textId="77777777" w:rsidR="007748F0" w:rsidRPr="00B322A8" w:rsidRDefault="007748F0" w:rsidP="00873D42">
            <w:pPr>
              <w:pStyle w:val="TAL"/>
              <w:keepNext w:val="0"/>
            </w:pPr>
            <w:r w:rsidRPr="00B322A8">
              <w:t>-35.66</w:t>
            </w:r>
          </w:p>
        </w:tc>
        <w:tc>
          <w:tcPr>
            <w:tcW w:w="1058" w:type="dxa"/>
            <w:noWrap/>
            <w:hideMark/>
          </w:tcPr>
          <w:p w14:paraId="253EB922" w14:textId="77777777" w:rsidR="007748F0" w:rsidRPr="00B322A8" w:rsidRDefault="007748F0" w:rsidP="00873D42">
            <w:pPr>
              <w:pStyle w:val="TAL"/>
              <w:keepNext w:val="0"/>
            </w:pPr>
            <w:r w:rsidRPr="00B322A8">
              <w:t>-7.63</w:t>
            </w:r>
          </w:p>
        </w:tc>
        <w:tc>
          <w:tcPr>
            <w:tcW w:w="873" w:type="dxa"/>
            <w:noWrap/>
            <w:hideMark/>
          </w:tcPr>
          <w:p w14:paraId="72511368" w14:textId="77777777" w:rsidR="007748F0" w:rsidRPr="00B322A8" w:rsidRDefault="007748F0" w:rsidP="00873D42">
            <w:pPr>
              <w:pStyle w:val="TAL"/>
              <w:keepNext w:val="0"/>
            </w:pPr>
            <w:r w:rsidRPr="00B322A8">
              <w:t>9.56</w:t>
            </w:r>
          </w:p>
        </w:tc>
        <w:tc>
          <w:tcPr>
            <w:tcW w:w="873" w:type="dxa"/>
            <w:noWrap/>
            <w:hideMark/>
          </w:tcPr>
          <w:p w14:paraId="2B62769E" w14:textId="77777777" w:rsidR="007748F0" w:rsidRPr="00B322A8" w:rsidRDefault="007748F0" w:rsidP="00873D42">
            <w:pPr>
              <w:pStyle w:val="TAL"/>
              <w:keepNext w:val="0"/>
            </w:pPr>
            <w:r w:rsidRPr="00B322A8">
              <w:t>98.96</w:t>
            </w:r>
          </w:p>
        </w:tc>
      </w:tr>
      <w:tr w:rsidR="007748F0" w:rsidRPr="00B322A8" w14:paraId="4E276338" w14:textId="77777777" w:rsidTr="00873D42">
        <w:trPr>
          <w:trHeight w:val="300"/>
        </w:trPr>
        <w:tc>
          <w:tcPr>
            <w:tcW w:w="1267" w:type="dxa"/>
            <w:noWrap/>
            <w:hideMark/>
          </w:tcPr>
          <w:p w14:paraId="2B1751C5" w14:textId="77777777" w:rsidR="007748F0" w:rsidRPr="00B322A8" w:rsidRDefault="007748F0" w:rsidP="00873D42">
            <w:pPr>
              <w:pStyle w:val="TAL"/>
              <w:keepNext w:val="0"/>
            </w:pPr>
            <w:r w:rsidRPr="00B322A8">
              <w:t>10</w:t>
            </w:r>
          </w:p>
        </w:tc>
        <w:tc>
          <w:tcPr>
            <w:tcW w:w="1100" w:type="dxa"/>
            <w:noWrap/>
            <w:hideMark/>
          </w:tcPr>
          <w:p w14:paraId="38A8BF38" w14:textId="77777777" w:rsidR="007748F0" w:rsidRPr="00B322A8" w:rsidRDefault="007748F0" w:rsidP="00873D42">
            <w:pPr>
              <w:pStyle w:val="TAL"/>
              <w:keepNext w:val="0"/>
            </w:pPr>
            <w:r w:rsidRPr="00B322A8">
              <w:t>-21.3</w:t>
            </w:r>
          </w:p>
        </w:tc>
        <w:tc>
          <w:tcPr>
            <w:tcW w:w="2107" w:type="dxa"/>
            <w:noWrap/>
            <w:hideMark/>
          </w:tcPr>
          <w:p w14:paraId="3CBC9A37" w14:textId="77777777" w:rsidR="007748F0" w:rsidRPr="00B322A8" w:rsidRDefault="007748F0" w:rsidP="00873D42">
            <w:pPr>
              <w:pStyle w:val="TAL"/>
              <w:keepNext w:val="0"/>
            </w:pPr>
            <w:r w:rsidRPr="00B322A8">
              <w:t>560</w:t>
            </w:r>
          </w:p>
        </w:tc>
        <w:tc>
          <w:tcPr>
            <w:tcW w:w="2082" w:type="dxa"/>
            <w:noWrap/>
            <w:hideMark/>
          </w:tcPr>
          <w:p w14:paraId="2A7505C6" w14:textId="77777777" w:rsidR="007748F0" w:rsidRPr="00B322A8" w:rsidRDefault="007748F0" w:rsidP="00873D42">
            <w:pPr>
              <w:pStyle w:val="TAL"/>
              <w:keepNext w:val="0"/>
            </w:pPr>
            <w:r w:rsidRPr="00B322A8">
              <w:t>129.72</w:t>
            </w:r>
          </w:p>
        </w:tc>
        <w:tc>
          <w:tcPr>
            <w:tcW w:w="1058" w:type="dxa"/>
            <w:noWrap/>
            <w:hideMark/>
          </w:tcPr>
          <w:p w14:paraId="666B55F1" w14:textId="77777777" w:rsidR="007748F0" w:rsidRPr="00B322A8" w:rsidRDefault="007748F0" w:rsidP="00873D42">
            <w:pPr>
              <w:pStyle w:val="TAL"/>
              <w:keepNext w:val="0"/>
            </w:pPr>
            <w:r w:rsidRPr="00B322A8">
              <w:t>76.29</w:t>
            </w:r>
          </w:p>
        </w:tc>
        <w:tc>
          <w:tcPr>
            <w:tcW w:w="873" w:type="dxa"/>
            <w:noWrap/>
            <w:hideMark/>
          </w:tcPr>
          <w:p w14:paraId="3ECCF6A9" w14:textId="77777777" w:rsidR="007748F0" w:rsidRPr="00B322A8" w:rsidRDefault="007748F0" w:rsidP="00873D42">
            <w:pPr>
              <w:pStyle w:val="TAL"/>
              <w:keepNext w:val="0"/>
            </w:pPr>
            <w:r w:rsidRPr="00B322A8">
              <w:t>9.56</w:t>
            </w:r>
          </w:p>
        </w:tc>
        <w:tc>
          <w:tcPr>
            <w:tcW w:w="873" w:type="dxa"/>
            <w:noWrap/>
            <w:hideMark/>
          </w:tcPr>
          <w:p w14:paraId="581F91C0" w14:textId="77777777" w:rsidR="007748F0" w:rsidRPr="00B322A8" w:rsidRDefault="007748F0" w:rsidP="00873D42">
            <w:pPr>
              <w:pStyle w:val="TAL"/>
              <w:keepNext w:val="0"/>
            </w:pPr>
            <w:r w:rsidRPr="00B322A8">
              <w:t>97.47</w:t>
            </w:r>
          </w:p>
        </w:tc>
      </w:tr>
      <w:tr w:rsidR="007748F0" w:rsidRPr="00B322A8" w14:paraId="64776E55" w14:textId="77777777" w:rsidTr="00873D42">
        <w:trPr>
          <w:trHeight w:val="300"/>
        </w:trPr>
        <w:tc>
          <w:tcPr>
            <w:tcW w:w="1267" w:type="dxa"/>
            <w:noWrap/>
            <w:hideMark/>
          </w:tcPr>
          <w:p w14:paraId="58162778" w14:textId="77777777" w:rsidR="007748F0" w:rsidRPr="00B322A8" w:rsidRDefault="007748F0" w:rsidP="00873D42">
            <w:pPr>
              <w:pStyle w:val="TAL"/>
              <w:keepNext w:val="0"/>
            </w:pPr>
            <w:r w:rsidRPr="00B322A8">
              <w:t>11</w:t>
            </w:r>
          </w:p>
        </w:tc>
        <w:tc>
          <w:tcPr>
            <w:tcW w:w="1100" w:type="dxa"/>
            <w:noWrap/>
            <w:hideMark/>
          </w:tcPr>
          <w:p w14:paraId="64F51569" w14:textId="77777777" w:rsidR="007748F0" w:rsidRPr="00B322A8" w:rsidRDefault="007748F0" w:rsidP="00873D42">
            <w:pPr>
              <w:pStyle w:val="TAL"/>
              <w:keepNext w:val="0"/>
            </w:pPr>
            <w:r w:rsidRPr="00B322A8">
              <w:t>-12</w:t>
            </w:r>
          </w:p>
        </w:tc>
        <w:tc>
          <w:tcPr>
            <w:tcW w:w="2107" w:type="dxa"/>
            <w:noWrap/>
            <w:hideMark/>
          </w:tcPr>
          <w:p w14:paraId="29434FC9" w14:textId="77777777" w:rsidR="007748F0" w:rsidRPr="00B322A8" w:rsidRDefault="007748F0" w:rsidP="00873D42">
            <w:pPr>
              <w:pStyle w:val="TAL"/>
              <w:keepNext w:val="0"/>
            </w:pPr>
            <w:r w:rsidRPr="00B322A8">
              <w:t>691</w:t>
            </w:r>
          </w:p>
        </w:tc>
        <w:tc>
          <w:tcPr>
            <w:tcW w:w="2082" w:type="dxa"/>
            <w:noWrap/>
            <w:hideMark/>
          </w:tcPr>
          <w:p w14:paraId="1658A86A" w14:textId="77777777" w:rsidR="007748F0" w:rsidRPr="00B322A8" w:rsidRDefault="007748F0" w:rsidP="00873D42">
            <w:pPr>
              <w:pStyle w:val="TAL"/>
              <w:keepNext w:val="0"/>
            </w:pPr>
            <w:r w:rsidRPr="00B322A8">
              <w:t>92.96</w:t>
            </w:r>
          </w:p>
        </w:tc>
        <w:tc>
          <w:tcPr>
            <w:tcW w:w="1058" w:type="dxa"/>
            <w:noWrap/>
            <w:hideMark/>
          </w:tcPr>
          <w:p w14:paraId="6241AE8A" w14:textId="77777777" w:rsidR="007748F0" w:rsidRPr="00B322A8" w:rsidRDefault="007748F0" w:rsidP="00873D42">
            <w:pPr>
              <w:pStyle w:val="TAL"/>
              <w:keepNext w:val="0"/>
            </w:pPr>
            <w:r w:rsidRPr="00B322A8">
              <w:t>-8.09</w:t>
            </w:r>
          </w:p>
        </w:tc>
        <w:tc>
          <w:tcPr>
            <w:tcW w:w="873" w:type="dxa"/>
            <w:noWrap/>
            <w:hideMark/>
          </w:tcPr>
          <w:p w14:paraId="0CD1E1A4" w14:textId="77777777" w:rsidR="007748F0" w:rsidRPr="00B322A8" w:rsidRDefault="007748F0" w:rsidP="00873D42">
            <w:pPr>
              <w:pStyle w:val="TAL"/>
              <w:keepNext w:val="0"/>
            </w:pPr>
            <w:r w:rsidRPr="00B322A8">
              <w:t>9.56</w:t>
            </w:r>
          </w:p>
        </w:tc>
        <w:tc>
          <w:tcPr>
            <w:tcW w:w="873" w:type="dxa"/>
            <w:noWrap/>
            <w:hideMark/>
          </w:tcPr>
          <w:p w14:paraId="6ACA0D91" w14:textId="77777777" w:rsidR="007748F0" w:rsidRPr="00B322A8" w:rsidRDefault="007748F0" w:rsidP="00873D42">
            <w:pPr>
              <w:pStyle w:val="TAL"/>
              <w:keepNext w:val="0"/>
            </w:pPr>
            <w:r w:rsidRPr="00B322A8">
              <w:t>102.65</w:t>
            </w:r>
          </w:p>
        </w:tc>
      </w:tr>
      <w:tr w:rsidR="007748F0" w:rsidRPr="00B322A8" w14:paraId="2F5EBCD0" w14:textId="77777777" w:rsidTr="00873D42">
        <w:trPr>
          <w:trHeight w:val="300"/>
        </w:trPr>
        <w:tc>
          <w:tcPr>
            <w:tcW w:w="1267" w:type="dxa"/>
            <w:noWrap/>
            <w:hideMark/>
          </w:tcPr>
          <w:p w14:paraId="54D09A0E" w14:textId="77777777" w:rsidR="007748F0" w:rsidRPr="00B322A8" w:rsidRDefault="007748F0" w:rsidP="00873D42">
            <w:pPr>
              <w:pStyle w:val="TAL"/>
              <w:keepNext w:val="0"/>
            </w:pPr>
            <w:r w:rsidRPr="00B322A8">
              <w:t>12</w:t>
            </w:r>
          </w:p>
        </w:tc>
        <w:tc>
          <w:tcPr>
            <w:tcW w:w="1100" w:type="dxa"/>
            <w:noWrap/>
            <w:hideMark/>
          </w:tcPr>
          <w:p w14:paraId="61B2E97E" w14:textId="77777777" w:rsidR="007748F0" w:rsidRPr="00B322A8" w:rsidRDefault="007748F0" w:rsidP="00873D42">
            <w:pPr>
              <w:pStyle w:val="TAL"/>
              <w:keepNext w:val="0"/>
            </w:pPr>
            <w:r w:rsidRPr="00B322A8">
              <w:t>-17.8</w:t>
            </w:r>
          </w:p>
        </w:tc>
        <w:tc>
          <w:tcPr>
            <w:tcW w:w="2107" w:type="dxa"/>
            <w:noWrap/>
            <w:hideMark/>
          </w:tcPr>
          <w:p w14:paraId="27B481E2" w14:textId="77777777" w:rsidR="007748F0" w:rsidRPr="00B322A8" w:rsidRDefault="007748F0" w:rsidP="00873D42">
            <w:pPr>
              <w:pStyle w:val="TAL"/>
              <w:keepNext w:val="0"/>
            </w:pPr>
            <w:r w:rsidRPr="00B322A8">
              <w:t>791</w:t>
            </w:r>
          </w:p>
        </w:tc>
        <w:tc>
          <w:tcPr>
            <w:tcW w:w="2082" w:type="dxa"/>
            <w:noWrap/>
            <w:hideMark/>
          </w:tcPr>
          <w:p w14:paraId="52E77F49" w14:textId="77777777" w:rsidR="007748F0" w:rsidRPr="00B322A8" w:rsidRDefault="007748F0" w:rsidP="00873D42">
            <w:pPr>
              <w:pStyle w:val="TAL"/>
              <w:keepNext w:val="0"/>
            </w:pPr>
            <w:r w:rsidRPr="00B322A8">
              <w:t>70.97</w:t>
            </w:r>
          </w:p>
        </w:tc>
        <w:tc>
          <w:tcPr>
            <w:tcW w:w="1058" w:type="dxa"/>
            <w:noWrap/>
            <w:hideMark/>
          </w:tcPr>
          <w:p w14:paraId="160AF89A" w14:textId="77777777" w:rsidR="007748F0" w:rsidRPr="00B322A8" w:rsidRDefault="007748F0" w:rsidP="00873D42">
            <w:pPr>
              <w:pStyle w:val="TAL"/>
              <w:keepNext w:val="0"/>
            </w:pPr>
            <w:r w:rsidRPr="00B322A8">
              <w:t>-32.56</w:t>
            </w:r>
          </w:p>
        </w:tc>
        <w:tc>
          <w:tcPr>
            <w:tcW w:w="873" w:type="dxa"/>
            <w:noWrap/>
            <w:hideMark/>
          </w:tcPr>
          <w:p w14:paraId="3DEFE0B2" w14:textId="77777777" w:rsidR="007748F0" w:rsidRPr="00B322A8" w:rsidRDefault="007748F0" w:rsidP="00873D42">
            <w:pPr>
              <w:pStyle w:val="TAL"/>
              <w:keepNext w:val="0"/>
            </w:pPr>
            <w:r w:rsidRPr="00B322A8">
              <w:t>9.56</w:t>
            </w:r>
          </w:p>
        </w:tc>
        <w:tc>
          <w:tcPr>
            <w:tcW w:w="873" w:type="dxa"/>
            <w:noWrap/>
            <w:hideMark/>
          </w:tcPr>
          <w:p w14:paraId="368BE1B5" w14:textId="77777777" w:rsidR="007748F0" w:rsidRPr="00B322A8" w:rsidRDefault="007748F0" w:rsidP="00873D42">
            <w:pPr>
              <w:pStyle w:val="TAL"/>
              <w:keepNext w:val="0"/>
            </w:pPr>
            <w:r w:rsidRPr="00B322A8">
              <w:t>103.95</w:t>
            </w:r>
          </w:p>
        </w:tc>
      </w:tr>
      <w:tr w:rsidR="007748F0" w:rsidRPr="00B322A8" w14:paraId="60844567" w14:textId="77777777" w:rsidTr="00873D42">
        <w:trPr>
          <w:trHeight w:val="300"/>
        </w:trPr>
        <w:tc>
          <w:tcPr>
            <w:tcW w:w="1267" w:type="dxa"/>
            <w:noWrap/>
            <w:hideMark/>
          </w:tcPr>
          <w:p w14:paraId="607E4C28" w14:textId="77777777" w:rsidR="007748F0" w:rsidRPr="00B322A8" w:rsidRDefault="007748F0" w:rsidP="00873D42">
            <w:pPr>
              <w:pStyle w:val="TAL"/>
              <w:keepNext w:val="0"/>
            </w:pPr>
            <w:r w:rsidRPr="00B322A8">
              <w:t>13</w:t>
            </w:r>
          </w:p>
        </w:tc>
        <w:tc>
          <w:tcPr>
            <w:tcW w:w="1100" w:type="dxa"/>
            <w:noWrap/>
            <w:hideMark/>
          </w:tcPr>
          <w:p w14:paraId="683C7724" w14:textId="77777777" w:rsidR="007748F0" w:rsidRPr="00B322A8" w:rsidRDefault="007748F0" w:rsidP="00873D42">
            <w:pPr>
              <w:pStyle w:val="TAL"/>
              <w:keepNext w:val="0"/>
            </w:pPr>
            <w:r w:rsidRPr="00B322A8">
              <w:t>-22.1</w:t>
            </w:r>
          </w:p>
        </w:tc>
        <w:tc>
          <w:tcPr>
            <w:tcW w:w="2107" w:type="dxa"/>
            <w:noWrap/>
            <w:hideMark/>
          </w:tcPr>
          <w:p w14:paraId="72B38D65" w14:textId="77777777" w:rsidR="007748F0" w:rsidRPr="00B322A8" w:rsidRDefault="007748F0" w:rsidP="00873D42">
            <w:pPr>
              <w:pStyle w:val="TAL"/>
              <w:keepNext w:val="0"/>
            </w:pPr>
            <w:r w:rsidRPr="00B322A8">
              <w:t>810</w:t>
            </w:r>
          </w:p>
        </w:tc>
        <w:tc>
          <w:tcPr>
            <w:tcW w:w="2082" w:type="dxa"/>
            <w:noWrap/>
            <w:hideMark/>
          </w:tcPr>
          <w:p w14:paraId="6D445C6A" w14:textId="77777777" w:rsidR="007748F0" w:rsidRPr="00B322A8" w:rsidRDefault="007748F0" w:rsidP="00873D42">
            <w:pPr>
              <w:pStyle w:val="TAL"/>
              <w:keepNext w:val="0"/>
            </w:pPr>
            <w:r w:rsidRPr="00B322A8">
              <w:t>-99.98</w:t>
            </w:r>
          </w:p>
        </w:tc>
        <w:tc>
          <w:tcPr>
            <w:tcW w:w="1058" w:type="dxa"/>
            <w:noWrap/>
            <w:hideMark/>
          </w:tcPr>
          <w:p w14:paraId="729A511B" w14:textId="77777777" w:rsidR="007748F0" w:rsidRPr="00B322A8" w:rsidRDefault="007748F0" w:rsidP="00873D42">
            <w:pPr>
              <w:pStyle w:val="TAL"/>
              <w:keepNext w:val="0"/>
            </w:pPr>
            <w:r w:rsidRPr="00B322A8">
              <w:t>68.04</w:t>
            </w:r>
          </w:p>
        </w:tc>
        <w:tc>
          <w:tcPr>
            <w:tcW w:w="873" w:type="dxa"/>
            <w:noWrap/>
            <w:hideMark/>
          </w:tcPr>
          <w:p w14:paraId="252669BA" w14:textId="77777777" w:rsidR="007748F0" w:rsidRPr="00B322A8" w:rsidRDefault="007748F0" w:rsidP="00873D42">
            <w:pPr>
              <w:pStyle w:val="TAL"/>
              <w:keepNext w:val="0"/>
            </w:pPr>
            <w:r w:rsidRPr="00B322A8">
              <w:t>9.56</w:t>
            </w:r>
          </w:p>
        </w:tc>
        <w:tc>
          <w:tcPr>
            <w:tcW w:w="873" w:type="dxa"/>
            <w:noWrap/>
            <w:hideMark/>
          </w:tcPr>
          <w:p w14:paraId="4DB2D438" w14:textId="77777777" w:rsidR="007748F0" w:rsidRPr="00B322A8" w:rsidRDefault="007748F0" w:rsidP="00873D42">
            <w:pPr>
              <w:pStyle w:val="TAL"/>
              <w:keepNext w:val="0"/>
            </w:pPr>
            <w:r w:rsidRPr="00B322A8">
              <w:t>104.99</w:t>
            </w:r>
          </w:p>
        </w:tc>
      </w:tr>
      <w:tr w:rsidR="007748F0" w:rsidRPr="00B322A8" w14:paraId="0401A54B" w14:textId="77777777" w:rsidTr="00873D42">
        <w:trPr>
          <w:trHeight w:val="300"/>
        </w:trPr>
        <w:tc>
          <w:tcPr>
            <w:tcW w:w="1267" w:type="dxa"/>
            <w:noWrap/>
            <w:hideMark/>
          </w:tcPr>
          <w:p w14:paraId="4D67712F" w14:textId="77777777" w:rsidR="007748F0" w:rsidRPr="00B322A8" w:rsidRDefault="007748F0" w:rsidP="00873D42">
            <w:pPr>
              <w:pStyle w:val="TAL"/>
              <w:keepNext w:val="0"/>
            </w:pPr>
            <w:r w:rsidRPr="00B322A8">
              <w:t>14</w:t>
            </w:r>
          </w:p>
        </w:tc>
        <w:tc>
          <w:tcPr>
            <w:tcW w:w="1100" w:type="dxa"/>
            <w:noWrap/>
            <w:hideMark/>
          </w:tcPr>
          <w:p w14:paraId="146E0014" w14:textId="77777777" w:rsidR="007748F0" w:rsidRPr="00B322A8" w:rsidRDefault="007748F0" w:rsidP="00873D42">
            <w:pPr>
              <w:pStyle w:val="TAL"/>
              <w:keepNext w:val="0"/>
            </w:pPr>
            <w:r w:rsidRPr="00B322A8">
              <w:t>-20.6</w:t>
            </w:r>
          </w:p>
        </w:tc>
        <w:tc>
          <w:tcPr>
            <w:tcW w:w="2107" w:type="dxa"/>
            <w:noWrap/>
            <w:hideMark/>
          </w:tcPr>
          <w:p w14:paraId="5B05B73C" w14:textId="77777777" w:rsidR="007748F0" w:rsidRPr="00B322A8" w:rsidRDefault="007748F0" w:rsidP="00873D42">
            <w:pPr>
              <w:pStyle w:val="TAL"/>
              <w:keepNext w:val="0"/>
            </w:pPr>
            <w:r w:rsidRPr="00B322A8">
              <w:t>908</w:t>
            </w:r>
          </w:p>
        </w:tc>
        <w:tc>
          <w:tcPr>
            <w:tcW w:w="2082" w:type="dxa"/>
            <w:noWrap/>
            <w:hideMark/>
          </w:tcPr>
          <w:p w14:paraId="05536CF1" w14:textId="77777777" w:rsidR="007748F0" w:rsidRPr="00B322A8" w:rsidRDefault="007748F0" w:rsidP="00873D42">
            <w:pPr>
              <w:pStyle w:val="TAL"/>
              <w:keepNext w:val="0"/>
            </w:pPr>
            <w:r w:rsidRPr="00B322A8">
              <w:t>114.43</w:t>
            </w:r>
          </w:p>
        </w:tc>
        <w:tc>
          <w:tcPr>
            <w:tcW w:w="1058" w:type="dxa"/>
            <w:noWrap/>
            <w:hideMark/>
          </w:tcPr>
          <w:p w14:paraId="6C86FB7E" w14:textId="77777777" w:rsidR="007748F0" w:rsidRPr="00B322A8" w:rsidRDefault="007748F0" w:rsidP="00873D42">
            <w:pPr>
              <w:pStyle w:val="TAL"/>
              <w:keepNext w:val="0"/>
            </w:pPr>
            <w:r w:rsidRPr="00B322A8">
              <w:t>-39.2</w:t>
            </w:r>
          </w:p>
        </w:tc>
        <w:tc>
          <w:tcPr>
            <w:tcW w:w="873" w:type="dxa"/>
            <w:noWrap/>
            <w:hideMark/>
          </w:tcPr>
          <w:p w14:paraId="116AF57B" w14:textId="77777777" w:rsidR="007748F0" w:rsidRPr="00B322A8" w:rsidRDefault="007748F0" w:rsidP="00873D42">
            <w:pPr>
              <w:pStyle w:val="TAL"/>
              <w:keepNext w:val="0"/>
            </w:pPr>
            <w:r w:rsidRPr="00B322A8">
              <w:t>9.56</w:t>
            </w:r>
          </w:p>
        </w:tc>
        <w:tc>
          <w:tcPr>
            <w:tcW w:w="873" w:type="dxa"/>
            <w:noWrap/>
            <w:hideMark/>
          </w:tcPr>
          <w:p w14:paraId="4F5827F4" w14:textId="77777777" w:rsidR="007748F0" w:rsidRPr="00B322A8" w:rsidRDefault="007748F0" w:rsidP="00873D42">
            <w:pPr>
              <w:pStyle w:val="TAL"/>
              <w:keepNext w:val="0"/>
            </w:pPr>
            <w:r w:rsidRPr="00B322A8">
              <w:t>104.25</w:t>
            </w:r>
          </w:p>
        </w:tc>
      </w:tr>
      <w:tr w:rsidR="007748F0" w:rsidRPr="00B322A8" w14:paraId="1DABA146" w14:textId="77777777" w:rsidTr="00873D42">
        <w:trPr>
          <w:trHeight w:val="300"/>
        </w:trPr>
        <w:tc>
          <w:tcPr>
            <w:tcW w:w="1267" w:type="dxa"/>
            <w:noWrap/>
            <w:hideMark/>
          </w:tcPr>
          <w:p w14:paraId="4E2EE611" w14:textId="77777777" w:rsidR="007748F0" w:rsidRPr="00B322A8" w:rsidRDefault="007748F0" w:rsidP="00873D42">
            <w:pPr>
              <w:pStyle w:val="TAL"/>
              <w:keepNext w:val="0"/>
            </w:pPr>
            <w:r w:rsidRPr="00B322A8">
              <w:t>15</w:t>
            </w:r>
          </w:p>
        </w:tc>
        <w:tc>
          <w:tcPr>
            <w:tcW w:w="1100" w:type="dxa"/>
            <w:noWrap/>
            <w:hideMark/>
          </w:tcPr>
          <w:p w14:paraId="783D0060" w14:textId="77777777" w:rsidR="007748F0" w:rsidRPr="00B322A8" w:rsidRDefault="007748F0" w:rsidP="00873D42">
            <w:pPr>
              <w:pStyle w:val="TAL"/>
              <w:keepNext w:val="0"/>
            </w:pPr>
            <w:r w:rsidRPr="00B322A8">
              <w:t>-16.2</w:t>
            </w:r>
          </w:p>
        </w:tc>
        <w:tc>
          <w:tcPr>
            <w:tcW w:w="2107" w:type="dxa"/>
            <w:noWrap/>
            <w:hideMark/>
          </w:tcPr>
          <w:p w14:paraId="574459C9" w14:textId="77777777" w:rsidR="007748F0" w:rsidRPr="00B322A8" w:rsidRDefault="007748F0" w:rsidP="00873D42">
            <w:pPr>
              <w:pStyle w:val="TAL"/>
              <w:keepNext w:val="0"/>
            </w:pPr>
            <w:r w:rsidRPr="00B322A8">
              <w:t>915</w:t>
            </w:r>
          </w:p>
        </w:tc>
        <w:tc>
          <w:tcPr>
            <w:tcW w:w="2082" w:type="dxa"/>
            <w:noWrap/>
            <w:hideMark/>
          </w:tcPr>
          <w:p w14:paraId="7435580C" w14:textId="77777777" w:rsidR="007748F0" w:rsidRPr="00B322A8" w:rsidRDefault="007748F0" w:rsidP="00873D42">
            <w:pPr>
              <w:pStyle w:val="TAL"/>
              <w:keepNext w:val="0"/>
            </w:pPr>
            <w:r w:rsidRPr="00B322A8">
              <w:t>-5.33</w:t>
            </w:r>
          </w:p>
        </w:tc>
        <w:tc>
          <w:tcPr>
            <w:tcW w:w="1058" w:type="dxa"/>
            <w:noWrap/>
            <w:hideMark/>
          </w:tcPr>
          <w:p w14:paraId="3D7FB102" w14:textId="77777777" w:rsidR="007748F0" w:rsidRPr="00B322A8" w:rsidRDefault="007748F0" w:rsidP="00873D42">
            <w:pPr>
              <w:pStyle w:val="TAL"/>
              <w:keepNext w:val="0"/>
            </w:pPr>
            <w:r w:rsidRPr="00B322A8">
              <w:t>-24.48</w:t>
            </w:r>
          </w:p>
        </w:tc>
        <w:tc>
          <w:tcPr>
            <w:tcW w:w="873" w:type="dxa"/>
            <w:noWrap/>
            <w:hideMark/>
          </w:tcPr>
          <w:p w14:paraId="66B65BE3" w14:textId="77777777" w:rsidR="007748F0" w:rsidRPr="00B322A8" w:rsidRDefault="007748F0" w:rsidP="00873D42">
            <w:pPr>
              <w:pStyle w:val="TAL"/>
              <w:keepNext w:val="0"/>
            </w:pPr>
            <w:r w:rsidRPr="00B322A8">
              <w:t>9.56</w:t>
            </w:r>
          </w:p>
        </w:tc>
        <w:tc>
          <w:tcPr>
            <w:tcW w:w="873" w:type="dxa"/>
            <w:noWrap/>
            <w:hideMark/>
          </w:tcPr>
          <w:p w14:paraId="7CEFFC36" w14:textId="77777777" w:rsidR="007748F0" w:rsidRPr="00B322A8" w:rsidRDefault="007748F0" w:rsidP="00873D42">
            <w:pPr>
              <w:pStyle w:val="TAL"/>
              <w:keepNext w:val="0"/>
            </w:pPr>
            <w:r w:rsidRPr="00B322A8">
              <w:t>98.55</w:t>
            </w:r>
          </w:p>
        </w:tc>
      </w:tr>
      <w:tr w:rsidR="007748F0" w:rsidRPr="00B322A8" w14:paraId="59F1234A" w14:textId="77777777" w:rsidTr="00873D42">
        <w:trPr>
          <w:trHeight w:val="300"/>
        </w:trPr>
        <w:tc>
          <w:tcPr>
            <w:tcW w:w="1267" w:type="dxa"/>
            <w:noWrap/>
            <w:hideMark/>
          </w:tcPr>
          <w:p w14:paraId="5C56C56E" w14:textId="77777777" w:rsidR="007748F0" w:rsidRPr="00B322A8" w:rsidRDefault="007748F0" w:rsidP="00873D42">
            <w:pPr>
              <w:pStyle w:val="TAL"/>
              <w:keepNext w:val="0"/>
            </w:pPr>
            <w:r w:rsidRPr="00B322A8">
              <w:t>16</w:t>
            </w:r>
          </w:p>
        </w:tc>
        <w:tc>
          <w:tcPr>
            <w:tcW w:w="1100" w:type="dxa"/>
            <w:noWrap/>
            <w:hideMark/>
          </w:tcPr>
          <w:p w14:paraId="07E10659" w14:textId="77777777" w:rsidR="007748F0" w:rsidRPr="00B322A8" w:rsidRDefault="007748F0" w:rsidP="00873D42">
            <w:pPr>
              <w:pStyle w:val="TAL"/>
              <w:keepNext w:val="0"/>
            </w:pPr>
            <w:r w:rsidRPr="00B322A8">
              <w:t>-16.7</w:t>
            </w:r>
          </w:p>
        </w:tc>
        <w:tc>
          <w:tcPr>
            <w:tcW w:w="2107" w:type="dxa"/>
            <w:noWrap/>
            <w:hideMark/>
          </w:tcPr>
          <w:p w14:paraId="5EBD41B2" w14:textId="77777777" w:rsidR="007748F0" w:rsidRPr="00B322A8" w:rsidRDefault="007748F0" w:rsidP="00873D42">
            <w:pPr>
              <w:pStyle w:val="TAL"/>
              <w:keepNext w:val="0"/>
            </w:pPr>
            <w:r w:rsidRPr="00B322A8">
              <w:t>1114</w:t>
            </w:r>
          </w:p>
        </w:tc>
        <w:tc>
          <w:tcPr>
            <w:tcW w:w="2082" w:type="dxa"/>
            <w:noWrap/>
            <w:hideMark/>
          </w:tcPr>
          <w:p w14:paraId="1D8E40CD" w14:textId="77777777" w:rsidR="007748F0" w:rsidRPr="00B322A8" w:rsidRDefault="007748F0" w:rsidP="00873D42">
            <w:pPr>
              <w:pStyle w:val="TAL"/>
              <w:keepNext w:val="0"/>
            </w:pPr>
            <w:r w:rsidRPr="00B322A8">
              <w:t>-19.24</w:t>
            </w:r>
          </w:p>
        </w:tc>
        <w:tc>
          <w:tcPr>
            <w:tcW w:w="1058" w:type="dxa"/>
            <w:noWrap/>
            <w:hideMark/>
          </w:tcPr>
          <w:p w14:paraId="7558CAF7" w14:textId="77777777" w:rsidR="007748F0" w:rsidRPr="00B322A8" w:rsidRDefault="007748F0" w:rsidP="00873D42">
            <w:pPr>
              <w:pStyle w:val="TAL"/>
              <w:keepNext w:val="0"/>
            </w:pPr>
            <w:r w:rsidRPr="00B322A8">
              <w:t>-26.62</w:t>
            </w:r>
          </w:p>
        </w:tc>
        <w:tc>
          <w:tcPr>
            <w:tcW w:w="873" w:type="dxa"/>
            <w:noWrap/>
            <w:hideMark/>
          </w:tcPr>
          <w:p w14:paraId="6A6F6568" w14:textId="77777777" w:rsidR="007748F0" w:rsidRPr="00B322A8" w:rsidRDefault="007748F0" w:rsidP="00873D42">
            <w:pPr>
              <w:pStyle w:val="TAL"/>
              <w:keepNext w:val="0"/>
            </w:pPr>
            <w:r w:rsidRPr="00B322A8">
              <w:t>9.56</w:t>
            </w:r>
          </w:p>
        </w:tc>
        <w:tc>
          <w:tcPr>
            <w:tcW w:w="873" w:type="dxa"/>
            <w:noWrap/>
            <w:hideMark/>
          </w:tcPr>
          <w:p w14:paraId="4E923467" w14:textId="77777777" w:rsidR="007748F0" w:rsidRPr="00B322A8" w:rsidRDefault="007748F0" w:rsidP="00873D42">
            <w:pPr>
              <w:pStyle w:val="TAL"/>
              <w:keepNext w:val="0"/>
            </w:pPr>
            <w:r w:rsidRPr="00B322A8">
              <w:t>98.2</w:t>
            </w:r>
          </w:p>
        </w:tc>
      </w:tr>
      <w:tr w:rsidR="007748F0" w:rsidRPr="00B322A8" w14:paraId="0E9687D3" w14:textId="77777777" w:rsidTr="00873D42">
        <w:trPr>
          <w:trHeight w:val="300"/>
        </w:trPr>
        <w:tc>
          <w:tcPr>
            <w:tcW w:w="1267" w:type="dxa"/>
            <w:noWrap/>
            <w:hideMark/>
          </w:tcPr>
          <w:p w14:paraId="12E3BFDA" w14:textId="77777777" w:rsidR="007748F0" w:rsidRPr="00B322A8" w:rsidRDefault="007748F0" w:rsidP="00873D42">
            <w:pPr>
              <w:pStyle w:val="TAL"/>
              <w:keepNext w:val="0"/>
            </w:pPr>
            <w:r w:rsidRPr="00B322A8">
              <w:t>17</w:t>
            </w:r>
          </w:p>
        </w:tc>
        <w:tc>
          <w:tcPr>
            <w:tcW w:w="1100" w:type="dxa"/>
            <w:noWrap/>
            <w:hideMark/>
          </w:tcPr>
          <w:p w14:paraId="4643CC3C" w14:textId="77777777" w:rsidR="007748F0" w:rsidRPr="00B322A8" w:rsidRDefault="007748F0" w:rsidP="00873D42">
            <w:pPr>
              <w:pStyle w:val="TAL"/>
              <w:keepNext w:val="0"/>
            </w:pPr>
            <w:r w:rsidRPr="00B322A8">
              <w:t>-18.1</w:t>
            </w:r>
          </w:p>
        </w:tc>
        <w:tc>
          <w:tcPr>
            <w:tcW w:w="2107" w:type="dxa"/>
            <w:noWrap/>
            <w:hideMark/>
          </w:tcPr>
          <w:p w14:paraId="31FF02EC" w14:textId="77777777" w:rsidR="007748F0" w:rsidRPr="00B322A8" w:rsidRDefault="007748F0" w:rsidP="00873D42">
            <w:pPr>
              <w:pStyle w:val="TAL"/>
              <w:keepNext w:val="0"/>
            </w:pPr>
            <w:r w:rsidRPr="00B322A8">
              <w:t>1486</w:t>
            </w:r>
          </w:p>
        </w:tc>
        <w:tc>
          <w:tcPr>
            <w:tcW w:w="2082" w:type="dxa"/>
            <w:noWrap/>
            <w:hideMark/>
          </w:tcPr>
          <w:p w14:paraId="1F1FEB82" w14:textId="77777777" w:rsidR="007748F0" w:rsidRPr="00B322A8" w:rsidRDefault="007748F0" w:rsidP="00873D42">
            <w:pPr>
              <w:pStyle w:val="TAL"/>
              <w:keepNext w:val="0"/>
            </w:pPr>
            <w:r w:rsidRPr="00B322A8">
              <w:t>-40.27</w:t>
            </w:r>
          </w:p>
        </w:tc>
        <w:tc>
          <w:tcPr>
            <w:tcW w:w="1058" w:type="dxa"/>
            <w:noWrap/>
            <w:hideMark/>
          </w:tcPr>
          <w:p w14:paraId="269A908D" w14:textId="77777777" w:rsidR="007748F0" w:rsidRPr="00B322A8" w:rsidRDefault="007748F0" w:rsidP="00873D42">
            <w:pPr>
              <w:pStyle w:val="TAL"/>
              <w:keepNext w:val="0"/>
            </w:pPr>
            <w:r w:rsidRPr="00B322A8">
              <w:t>78.74</w:t>
            </w:r>
          </w:p>
        </w:tc>
        <w:tc>
          <w:tcPr>
            <w:tcW w:w="873" w:type="dxa"/>
            <w:noWrap/>
            <w:hideMark/>
          </w:tcPr>
          <w:p w14:paraId="12A83F27" w14:textId="77777777" w:rsidR="007748F0" w:rsidRPr="00B322A8" w:rsidRDefault="007748F0" w:rsidP="00873D42">
            <w:pPr>
              <w:pStyle w:val="TAL"/>
              <w:keepNext w:val="0"/>
            </w:pPr>
            <w:r w:rsidRPr="00B322A8">
              <w:t>9.56</w:t>
            </w:r>
          </w:p>
        </w:tc>
        <w:tc>
          <w:tcPr>
            <w:tcW w:w="873" w:type="dxa"/>
            <w:noWrap/>
            <w:hideMark/>
          </w:tcPr>
          <w:p w14:paraId="5B8B6B0C" w14:textId="77777777" w:rsidR="007748F0" w:rsidRPr="00B322A8" w:rsidRDefault="007748F0" w:rsidP="00873D42">
            <w:pPr>
              <w:pStyle w:val="TAL"/>
              <w:keepNext w:val="0"/>
            </w:pPr>
            <w:r w:rsidRPr="00B322A8">
              <w:t>98.35</w:t>
            </w:r>
          </w:p>
        </w:tc>
      </w:tr>
      <w:tr w:rsidR="007748F0" w:rsidRPr="00B322A8" w14:paraId="6B85FC6C" w14:textId="77777777" w:rsidTr="00873D42">
        <w:trPr>
          <w:trHeight w:val="300"/>
        </w:trPr>
        <w:tc>
          <w:tcPr>
            <w:tcW w:w="1267" w:type="dxa"/>
            <w:noWrap/>
            <w:hideMark/>
          </w:tcPr>
          <w:p w14:paraId="3FE562AC" w14:textId="77777777" w:rsidR="007748F0" w:rsidRPr="00B322A8" w:rsidRDefault="007748F0" w:rsidP="00873D42">
            <w:pPr>
              <w:pStyle w:val="TAL"/>
              <w:keepNext w:val="0"/>
            </w:pPr>
            <w:r w:rsidRPr="00B322A8">
              <w:t>18</w:t>
            </w:r>
          </w:p>
        </w:tc>
        <w:tc>
          <w:tcPr>
            <w:tcW w:w="1100" w:type="dxa"/>
            <w:noWrap/>
            <w:hideMark/>
          </w:tcPr>
          <w:p w14:paraId="5E074317" w14:textId="77777777" w:rsidR="007748F0" w:rsidRPr="00B322A8" w:rsidRDefault="007748F0" w:rsidP="00873D42">
            <w:pPr>
              <w:pStyle w:val="TAL"/>
              <w:keepNext w:val="0"/>
            </w:pPr>
            <w:r w:rsidRPr="00B322A8">
              <w:t>-21.6</w:t>
            </w:r>
          </w:p>
        </w:tc>
        <w:tc>
          <w:tcPr>
            <w:tcW w:w="2107" w:type="dxa"/>
            <w:noWrap/>
            <w:hideMark/>
          </w:tcPr>
          <w:p w14:paraId="57A5A4B1" w14:textId="77777777" w:rsidR="007748F0" w:rsidRPr="00B322A8" w:rsidRDefault="007748F0" w:rsidP="00873D42">
            <w:pPr>
              <w:pStyle w:val="TAL"/>
              <w:keepNext w:val="0"/>
            </w:pPr>
            <w:r w:rsidRPr="00B322A8">
              <w:t>1623</w:t>
            </w:r>
          </w:p>
        </w:tc>
        <w:tc>
          <w:tcPr>
            <w:tcW w:w="2082" w:type="dxa"/>
            <w:noWrap/>
            <w:hideMark/>
          </w:tcPr>
          <w:p w14:paraId="08AC0441" w14:textId="77777777" w:rsidR="007748F0" w:rsidRPr="00B322A8" w:rsidRDefault="007748F0" w:rsidP="00873D42">
            <w:pPr>
              <w:pStyle w:val="TAL"/>
              <w:keepNext w:val="0"/>
            </w:pPr>
            <w:r w:rsidRPr="00B322A8">
              <w:t>143.8</w:t>
            </w:r>
          </w:p>
        </w:tc>
        <w:tc>
          <w:tcPr>
            <w:tcW w:w="1058" w:type="dxa"/>
            <w:noWrap/>
            <w:hideMark/>
          </w:tcPr>
          <w:p w14:paraId="4A2BDEF2" w14:textId="77777777" w:rsidR="007748F0" w:rsidRPr="00B322A8" w:rsidRDefault="007748F0" w:rsidP="00873D42">
            <w:pPr>
              <w:pStyle w:val="TAL"/>
              <w:keepNext w:val="0"/>
            </w:pPr>
            <w:r w:rsidRPr="00B322A8">
              <w:t>72.8</w:t>
            </w:r>
          </w:p>
        </w:tc>
        <w:tc>
          <w:tcPr>
            <w:tcW w:w="873" w:type="dxa"/>
            <w:noWrap/>
            <w:hideMark/>
          </w:tcPr>
          <w:p w14:paraId="1014BFA3" w14:textId="77777777" w:rsidR="007748F0" w:rsidRPr="00B322A8" w:rsidRDefault="007748F0" w:rsidP="00873D42">
            <w:pPr>
              <w:pStyle w:val="TAL"/>
              <w:keepNext w:val="0"/>
            </w:pPr>
            <w:r w:rsidRPr="00B322A8">
              <w:t>9.56</w:t>
            </w:r>
          </w:p>
        </w:tc>
        <w:tc>
          <w:tcPr>
            <w:tcW w:w="873" w:type="dxa"/>
            <w:noWrap/>
            <w:hideMark/>
          </w:tcPr>
          <w:p w14:paraId="07087BE7" w14:textId="77777777" w:rsidR="007748F0" w:rsidRPr="00B322A8" w:rsidRDefault="007748F0" w:rsidP="00873D42">
            <w:pPr>
              <w:pStyle w:val="TAL"/>
              <w:keepNext w:val="0"/>
            </w:pPr>
            <w:r w:rsidRPr="00B322A8">
              <w:t>104.49</w:t>
            </w:r>
          </w:p>
        </w:tc>
      </w:tr>
      <w:tr w:rsidR="007748F0" w:rsidRPr="00B322A8" w14:paraId="0AD656F8" w14:textId="77777777" w:rsidTr="00873D42">
        <w:trPr>
          <w:trHeight w:val="300"/>
        </w:trPr>
        <w:tc>
          <w:tcPr>
            <w:tcW w:w="1267" w:type="dxa"/>
            <w:noWrap/>
            <w:hideMark/>
          </w:tcPr>
          <w:p w14:paraId="0E319B39" w14:textId="77777777" w:rsidR="007748F0" w:rsidRPr="00B322A8" w:rsidRDefault="007748F0" w:rsidP="00873D42">
            <w:pPr>
              <w:pStyle w:val="TAL"/>
              <w:keepNext w:val="0"/>
            </w:pPr>
            <w:r w:rsidRPr="00B322A8">
              <w:t>19</w:t>
            </w:r>
          </w:p>
        </w:tc>
        <w:tc>
          <w:tcPr>
            <w:tcW w:w="1100" w:type="dxa"/>
            <w:noWrap/>
            <w:hideMark/>
          </w:tcPr>
          <w:p w14:paraId="201C810C" w14:textId="77777777" w:rsidR="007748F0" w:rsidRPr="00B322A8" w:rsidRDefault="007748F0" w:rsidP="00873D42">
            <w:pPr>
              <w:pStyle w:val="TAL"/>
              <w:keepNext w:val="0"/>
            </w:pPr>
            <w:r w:rsidRPr="00B322A8">
              <w:t>-23.7</w:t>
            </w:r>
          </w:p>
        </w:tc>
        <w:tc>
          <w:tcPr>
            <w:tcW w:w="2107" w:type="dxa"/>
            <w:noWrap/>
            <w:hideMark/>
          </w:tcPr>
          <w:p w14:paraId="008F6AB3" w14:textId="77777777" w:rsidR="007748F0" w:rsidRPr="00B322A8" w:rsidRDefault="007748F0" w:rsidP="00873D42">
            <w:pPr>
              <w:pStyle w:val="TAL"/>
              <w:keepNext w:val="0"/>
            </w:pPr>
            <w:r w:rsidRPr="00B322A8">
              <w:t>1664</w:t>
            </w:r>
          </w:p>
        </w:tc>
        <w:tc>
          <w:tcPr>
            <w:tcW w:w="2082" w:type="dxa"/>
            <w:noWrap/>
            <w:hideMark/>
          </w:tcPr>
          <w:p w14:paraId="18FD177E" w14:textId="77777777" w:rsidR="007748F0" w:rsidRPr="00B322A8" w:rsidRDefault="007748F0" w:rsidP="00873D42">
            <w:pPr>
              <w:pStyle w:val="TAL"/>
              <w:keepNext w:val="0"/>
            </w:pPr>
            <w:r w:rsidRPr="00B322A8">
              <w:t>173.44</w:t>
            </w:r>
          </w:p>
        </w:tc>
        <w:tc>
          <w:tcPr>
            <w:tcW w:w="1058" w:type="dxa"/>
            <w:noWrap/>
            <w:hideMark/>
          </w:tcPr>
          <w:p w14:paraId="407AF4AC" w14:textId="77777777" w:rsidR="007748F0" w:rsidRPr="00B322A8" w:rsidRDefault="007748F0" w:rsidP="00873D42">
            <w:pPr>
              <w:pStyle w:val="TAL"/>
              <w:keepNext w:val="0"/>
            </w:pPr>
            <w:r w:rsidRPr="00B322A8">
              <w:t>67.31</w:t>
            </w:r>
          </w:p>
        </w:tc>
        <w:tc>
          <w:tcPr>
            <w:tcW w:w="873" w:type="dxa"/>
            <w:noWrap/>
            <w:hideMark/>
          </w:tcPr>
          <w:p w14:paraId="48093CCB" w14:textId="77777777" w:rsidR="007748F0" w:rsidRPr="00B322A8" w:rsidRDefault="007748F0" w:rsidP="00873D42">
            <w:pPr>
              <w:pStyle w:val="TAL"/>
              <w:keepNext w:val="0"/>
            </w:pPr>
            <w:r w:rsidRPr="00B322A8">
              <w:t>9.56</w:t>
            </w:r>
          </w:p>
        </w:tc>
        <w:tc>
          <w:tcPr>
            <w:tcW w:w="873" w:type="dxa"/>
            <w:noWrap/>
            <w:hideMark/>
          </w:tcPr>
          <w:p w14:paraId="256E12DC" w14:textId="77777777" w:rsidR="007748F0" w:rsidRPr="00B322A8" w:rsidRDefault="007748F0" w:rsidP="00873D42">
            <w:pPr>
              <w:pStyle w:val="TAL"/>
              <w:keepNext w:val="0"/>
            </w:pPr>
            <w:r w:rsidRPr="00B322A8">
              <w:t>96.66</w:t>
            </w:r>
          </w:p>
        </w:tc>
      </w:tr>
      <w:tr w:rsidR="007748F0" w:rsidRPr="00B322A8" w14:paraId="0C24DF35" w14:textId="77777777" w:rsidTr="00873D42">
        <w:trPr>
          <w:trHeight w:val="300"/>
        </w:trPr>
        <w:tc>
          <w:tcPr>
            <w:tcW w:w="1267" w:type="dxa"/>
            <w:noWrap/>
            <w:hideMark/>
          </w:tcPr>
          <w:p w14:paraId="5BD321CA" w14:textId="77777777" w:rsidR="007748F0" w:rsidRPr="00B322A8" w:rsidRDefault="007748F0" w:rsidP="00873D42">
            <w:pPr>
              <w:pStyle w:val="TAL"/>
              <w:keepNext w:val="0"/>
            </w:pPr>
            <w:r w:rsidRPr="00B322A8">
              <w:t>20</w:t>
            </w:r>
          </w:p>
        </w:tc>
        <w:tc>
          <w:tcPr>
            <w:tcW w:w="1100" w:type="dxa"/>
            <w:noWrap/>
            <w:hideMark/>
          </w:tcPr>
          <w:p w14:paraId="4DC416FA" w14:textId="77777777" w:rsidR="007748F0" w:rsidRPr="00B322A8" w:rsidRDefault="007748F0" w:rsidP="00873D42">
            <w:pPr>
              <w:pStyle w:val="TAL"/>
              <w:keepNext w:val="0"/>
            </w:pPr>
            <w:r w:rsidRPr="00B322A8">
              <w:t>-24.3</w:t>
            </w:r>
          </w:p>
        </w:tc>
        <w:tc>
          <w:tcPr>
            <w:tcW w:w="2107" w:type="dxa"/>
            <w:noWrap/>
            <w:hideMark/>
          </w:tcPr>
          <w:p w14:paraId="76B2516E" w14:textId="77777777" w:rsidR="007748F0" w:rsidRPr="00B322A8" w:rsidRDefault="007748F0" w:rsidP="00873D42">
            <w:pPr>
              <w:pStyle w:val="TAL"/>
              <w:keepNext w:val="0"/>
            </w:pPr>
            <w:r w:rsidRPr="00B322A8">
              <w:t>1747</w:t>
            </w:r>
          </w:p>
        </w:tc>
        <w:tc>
          <w:tcPr>
            <w:tcW w:w="2082" w:type="dxa"/>
            <w:noWrap/>
            <w:hideMark/>
          </w:tcPr>
          <w:p w14:paraId="31EAD648" w14:textId="77777777" w:rsidR="007748F0" w:rsidRPr="00B322A8" w:rsidRDefault="007748F0" w:rsidP="00873D42">
            <w:pPr>
              <w:pStyle w:val="TAL"/>
              <w:keepNext w:val="0"/>
            </w:pPr>
            <w:r w:rsidRPr="00B322A8">
              <w:t>-177.17</w:t>
            </w:r>
          </w:p>
        </w:tc>
        <w:tc>
          <w:tcPr>
            <w:tcW w:w="1058" w:type="dxa"/>
            <w:noWrap/>
            <w:hideMark/>
          </w:tcPr>
          <w:p w14:paraId="192B6299" w14:textId="77777777" w:rsidR="007748F0" w:rsidRPr="00B322A8" w:rsidRDefault="007748F0" w:rsidP="00873D42">
            <w:pPr>
              <w:pStyle w:val="TAL"/>
              <w:keepNext w:val="0"/>
            </w:pPr>
            <w:r w:rsidRPr="00B322A8">
              <w:t>-20.53</w:t>
            </w:r>
          </w:p>
        </w:tc>
        <w:tc>
          <w:tcPr>
            <w:tcW w:w="873" w:type="dxa"/>
            <w:noWrap/>
            <w:hideMark/>
          </w:tcPr>
          <w:p w14:paraId="30724446" w14:textId="77777777" w:rsidR="007748F0" w:rsidRPr="00B322A8" w:rsidRDefault="007748F0" w:rsidP="00873D42">
            <w:pPr>
              <w:pStyle w:val="TAL"/>
              <w:keepNext w:val="0"/>
            </w:pPr>
            <w:r w:rsidRPr="00B322A8">
              <w:t>9.56</w:t>
            </w:r>
          </w:p>
        </w:tc>
        <w:tc>
          <w:tcPr>
            <w:tcW w:w="873" w:type="dxa"/>
            <w:noWrap/>
            <w:hideMark/>
          </w:tcPr>
          <w:p w14:paraId="2AB21037" w14:textId="77777777" w:rsidR="007748F0" w:rsidRPr="00B322A8" w:rsidRDefault="007748F0" w:rsidP="00873D42">
            <w:pPr>
              <w:pStyle w:val="TAL"/>
              <w:keepNext w:val="0"/>
            </w:pPr>
            <w:r w:rsidRPr="00B322A8">
              <w:t>96.97</w:t>
            </w:r>
          </w:p>
        </w:tc>
      </w:tr>
      <w:tr w:rsidR="007748F0" w:rsidRPr="00B322A8" w14:paraId="48365451" w14:textId="77777777" w:rsidTr="00873D42">
        <w:trPr>
          <w:trHeight w:val="300"/>
        </w:trPr>
        <w:tc>
          <w:tcPr>
            <w:tcW w:w="1267" w:type="dxa"/>
            <w:noWrap/>
            <w:hideMark/>
          </w:tcPr>
          <w:p w14:paraId="7D93A3D4" w14:textId="77777777" w:rsidR="007748F0" w:rsidRPr="00B322A8" w:rsidRDefault="007748F0" w:rsidP="00873D42">
            <w:pPr>
              <w:pStyle w:val="TAL"/>
              <w:keepNext w:val="0"/>
            </w:pPr>
            <w:r w:rsidRPr="00B322A8">
              <w:t>21</w:t>
            </w:r>
          </w:p>
        </w:tc>
        <w:tc>
          <w:tcPr>
            <w:tcW w:w="1100" w:type="dxa"/>
            <w:noWrap/>
            <w:hideMark/>
          </w:tcPr>
          <w:p w14:paraId="24010955" w14:textId="77777777" w:rsidR="007748F0" w:rsidRPr="00B322A8" w:rsidRDefault="007748F0" w:rsidP="00873D42">
            <w:pPr>
              <w:pStyle w:val="TAL"/>
              <w:keepNext w:val="0"/>
            </w:pPr>
            <w:r w:rsidRPr="00B322A8">
              <w:t>-22</w:t>
            </w:r>
          </w:p>
        </w:tc>
        <w:tc>
          <w:tcPr>
            <w:tcW w:w="2107" w:type="dxa"/>
            <w:noWrap/>
            <w:hideMark/>
          </w:tcPr>
          <w:p w14:paraId="56CFCB88" w14:textId="77777777" w:rsidR="007748F0" w:rsidRPr="00B322A8" w:rsidRDefault="007748F0" w:rsidP="00873D42">
            <w:pPr>
              <w:pStyle w:val="TAL"/>
              <w:keepNext w:val="0"/>
            </w:pPr>
            <w:r w:rsidRPr="00B322A8">
              <w:t>1823</w:t>
            </w:r>
          </w:p>
        </w:tc>
        <w:tc>
          <w:tcPr>
            <w:tcW w:w="2082" w:type="dxa"/>
            <w:noWrap/>
            <w:hideMark/>
          </w:tcPr>
          <w:p w14:paraId="7CC00F72" w14:textId="77777777" w:rsidR="007748F0" w:rsidRPr="00B322A8" w:rsidRDefault="007748F0" w:rsidP="00873D42">
            <w:pPr>
              <w:pStyle w:val="TAL"/>
              <w:keepNext w:val="0"/>
            </w:pPr>
            <w:r w:rsidRPr="00B322A8">
              <w:t>136.5</w:t>
            </w:r>
          </w:p>
        </w:tc>
        <w:tc>
          <w:tcPr>
            <w:tcW w:w="1058" w:type="dxa"/>
            <w:noWrap/>
            <w:hideMark/>
          </w:tcPr>
          <w:p w14:paraId="6F1D8FF5" w14:textId="77777777" w:rsidR="007748F0" w:rsidRPr="00B322A8" w:rsidRDefault="007748F0" w:rsidP="00873D42">
            <w:pPr>
              <w:pStyle w:val="TAL"/>
              <w:keepNext w:val="0"/>
            </w:pPr>
            <w:r w:rsidRPr="00B322A8">
              <w:t>-32.94</w:t>
            </w:r>
          </w:p>
        </w:tc>
        <w:tc>
          <w:tcPr>
            <w:tcW w:w="873" w:type="dxa"/>
            <w:noWrap/>
            <w:hideMark/>
          </w:tcPr>
          <w:p w14:paraId="5C289A78" w14:textId="77777777" w:rsidR="007748F0" w:rsidRPr="00B322A8" w:rsidRDefault="007748F0" w:rsidP="00873D42">
            <w:pPr>
              <w:pStyle w:val="TAL"/>
              <w:keepNext w:val="0"/>
            </w:pPr>
            <w:r w:rsidRPr="00B322A8">
              <w:t>9.56</w:t>
            </w:r>
          </w:p>
        </w:tc>
        <w:tc>
          <w:tcPr>
            <w:tcW w:w="873" w:type="dxa"/>
            <w:noWrap/>
            <w:hideMark/>
          </w:tcPr>
          <w:p w14:paraId="1CBAE029" w14:textId="77777777" w:rsidR="007748F0" w:rsidRPr="00B322A8" w:rsidRDefault="007748F0" w:rsidP="00873D42">
            <w:pPr>
              <w:pStyle w:val="TAL"/>
              <w:keepNext w:val="0"/>
            </w:pPr>
            <w:r w:rsidRPr="00B322A8">
              <w:t>105</w:t>
            </w:r>
          </w:p>
        </w:tc>
      </w:tr>
      <w:tr w:rsidR="007748F0" w:rsidRPr="00B322A8" w14:paraId="311BF281" w14:textId="77777777" w:rsidTr="00873D42">
        <w:trPr>
          <w:trHeight w:val="300"/>
        </w:trPr>
        <w:tc>
          <w:tcPr>
            <w:tcW w:w="1267" w:type="dxa"/>
            <w:noWrap/>
            <w:hideMark/>
          </w:tcPr>
          <w:p w14:paraId="674D95F1" w14:textId="77777777" w:rsidR="007748F0" w:rsidRPr="00B322A8" w:rsidRDefault="007748F0" w:rsidP="00873D42">
            <w:pPr>
              <w:pStyle w:val="TAL"/>
              <w:keepNext w:val="0"/>
            </w:pPr>
            <w:r w:rsidRPr="00B322A8">
              <w:t>22</w:t>
            </w:r>
          </w:p>
        </w:tc>
        <w:tc>
          <w:tcPr>
            <w:tcW w:w="1100" w:type="dxa"/>
            <w:noWrap/>
            <w:hideMark/>
          </w:tcPr>
          <w:p w14:paraId="267E3BAF" w14:textId="77777777" w:rsidR="007748F0" w:rsidRPr="00B322A8" w:rsidRDefault="007748F0" w:rsidP="00873D42">
            <w:pPr>
              <w:pStyle w:val="TAL"/>
              <w:keepNext w:val="0"/>
            </w:pPr>
            <w:r w:rsidRPr="00B322A8">
              <w:t>-25.3</w:t>
            </w:r>
          </w:p>
        </w:tc>
        <w:tc>
          <w:tcPr>
            <w:tcW w:w="2107" w:type="dxa"/>
            <w:noWrap/>
            <w:hideMark/>
          </w:tcPr>
          <w:p w14:paraId="53C46916" w14:textId="77777777" w:rsidR="007748F0" w:rsidRPr="00B322A8" w:rsidRDefault="007748F0" w:rsidP="00873D42">
            <w:pPr>
              <w:pStyle w:val="TAL"/>
              <w:keepNext w:val="0"/>
            </w:pPr>
            <w:r w:rsidRPr="00B322A8">
              <w:t>1931</w:t>
            </w:r>
          </w:p>
        </w:tc>
        <w:tc>
          <w:tcPr>
            <w:tcW w:w="2082" w:type="dxa"/>
            <w:noWrap/>
            <w:hideMark/>
          </w:tcPr>
          <w:p w14:paraId="310059E5" w14:textId="77777777" w:rsidR="007748F0" w:rsidRPr="00B322A8" w:rsidRDefault="007748F0" w:rsidP="00873D42">
            <w:pPr>
              <w:pStyle w:val="TAL"/>
              <w:keepNext w:val="0"/>
            </w:pPr>
            <w:r w:rsidRPr="00B322A8">
              <w:t>-131.19</w:t>
            </w:r>
          </w:p>
        </w:tc>
        <w:tc>
          <w:tcPr>
            <w:tcW w:w="1058" w:type="dxa"/>
            <w:noWrap/>
            <w:hideMark/>
          </w:tcPr>
          <w:p w14:paraId="7585650E" w14:textId="77777777" w:rsidR="007748F0" w:rsidRPr="00B322A8" w:rsidRDefault="007748F0" w:rsidP="00873D42">
            <w:pPr>
              <w:pStyle w:val="TAL"/>
              <w:keepNext w:val="0"/>
            </w:pPr>
            <w:r w:rsidRPr="00B322A8">
              <w:t>65.14</w:t>
            </w:r>
          </w:p>
        </w:tc>
        <w:tc>
          <w:tcPr>
            <w:tcW w:w="873" w:type="dxa"/>
            <w:noWrap/>
            <w:hideMark/>
          </w:tcPr>
          <w:p w14:paraId="1982B323" w14:textId="77777777" w:rsidR="007748F0" w:rsidRPr="00B322A8" w:rsidRDefault="007748F0" w:rsidP="00873D42">
            <w:pPr>
              <w:pStyle w:val="TAL"/>
              <w:keepNext w:val="0"/>
            </w:pPr>
            <w:r w:rsidRPr="00B322A8">
              <w:t>9.56</w:t>
            </w:r>
          </w:p>
        </w:tc>
        <w:tc>
          <w:tcPr>
            <w:tcW w:w="873" w:type="dxa"/>
            <w:noWrap/>
            <w:hideMark/>
          </w:tcPr>
          <w:p w14:paraId="461F12AB" w14:textId="77777777" w:rsidR="007748F0" w:rsidRPr="00B322A8" w:rsidRDefault="007748F0" w:rsidP="00873D42">
            <w:pPr>
              <w:pStyle w:val="TAL"/>
              <w:keepNext w:val="0"/>
            </w:pPr>
            <w:r w:rsidRPr="00B322A8">
              <w:t>97.28</w:t>
            </w:r>
          </w:p>
        </w:tc>
      </w:tr>
      <w:tr w:rsidR="007748F0" w:rsidRPr="00B322A8" w14:paraId="6A2D3CB4" w14:textId="77777777" w:rsidTr="00873D42">
        <w:trPr>
          <w:trHeight w:val="300"/>
        </w:trPr>
        <w:tc>
          <w:tcPr>
            <w:tcW w:w="1267" w:type="dxa"/>
            <w:noWrap/>
            <w:hideMark/>
          </w:tcPr>
          <w:p w14:paraId="1833042D" w14:textId="77777777" w:rsidR="007748F0" w:rsidRPr="00B322A8" w:rsidRDefault="007748F0" w:rsidP="00873D42">
            <w:pPr>
              <w:pStyle w:val="TAL"/>
              <w:keepNext w:val="0"/>
            </w:pPr>
            <w:r w:rsidRPr="00B322A8">
              <w:t>23</w:t>
            </w:r>
          </w:p>
        </w:tc>
        <w:tc>
          <w:tcPr>
            <w:tcW w:w="1100" w:type="dxa"/>
            <w:noWrap/>
            <w:hideMark/>
          </w:tcPr>
          <w:p w14:paraId="7833E67F" w14:textId="77777777" w:rsidR="007748F0" w:rsidRPr="00B322A8" w:rsidRDefault="007748F0" w:rsidP="00873D42">
            <w:pPr>
              <w:pStyle w:val="TAL"/>
              <w:keepNext w:val="0"/>
            </w:pPr>
            <w:r w:rsidRPr="00B322A8">
              <w:t>-35.1</w:t>
            </w:r>
          </w:p>
        </w:tc>
        <w:tc>
          <w:tcPr>
            <w:tcW w:w="2107" w:type="dxa"/>
            <w:noWrap/>
            <w:hideMark/>
          </w:tcPr>
          <w:p w14:paraId="7A1E8028" w14:textId="77777777" w:rsidR="007748F0" w:rsidRPr="00B322A8" w:rsidRDefault="007748F0" w:rsidP="00873D42">
            <w:pPr>
              <w:pStyle w:val="TAL"/>
              <w:keepNext w:val="0"/>
            </w:pPr>
            <w:r w:rsidRPr="00B322A8">
              <w:t>3517</w:t>
            </w:r>
          </w:p>
        </w:tc>
        <w:tc>
          <w:tcPr>
            <w:tcW w:w="2082" w:type="dxa"/>
            <w:noWrap/>
            <w:hideMark/>
          </w:tcPr>
          <w:p w14:paraId="7F277FA1" w14:textId="77777777" w:rsidR="007748F0" w:rsidRPr="00B322A8" w:rsidRDefault="007748F0" w:rsidP="00873D42">
            <w:pPr>
              <w:pStyle w:val="TAL"/>
              <w:keepNext w:val="0"/>
            </w:pPr>
            <w:r w:rsidRPr="00B322A8">
              <w:t>95.83</w:t>
            </w:r>
          </w:p>
        </w:tc>
        <w:tc>
          <w:tcPr>
            <w:tcW w:w="1058" w:type="dxa"/>
            <w:noWrap/>
            <w:hideMark/>
          </w:tcPr>
          <w:p w14:paraId="2958427E" w14:textId="77777777" w:rsidR="007748F0" w:rsidRPr="00B322A8" w:rsidRDefault="007748F0" w:rsidP="00873D42">
            <w:pPr>
              <w:pStyle w:val="TAL"/>
              <w:keepNext w:val="0"/>
            </w:pPr>
            <w:r w:rsidRPr="00B322A8">
              <w:t>1.28</w:t>
            </w:r>
          </w:p>
        </w:tc>
        <w:tc>
          <w:tcPr>
            <w:tcW w:w="873" w:type="dxa"/>
            <w:noWrap/>
            <w:hideMark/>
          </w:tcPr>
          <w:p w14:paraId="39FBB11E" w14:textId="77777777" w:rsidR="007748F0" w:rsidRPr="00B322A8" w:rsidRDefault="007748F0" w:rsidP="00873D42">
            <w:pPr>
              <w:pStyle w:val="TAL"/>
              <w:keepNext w:val="0"/>
            </w:pPr>
            <w:r w:rsidRPr="00B322A8">
              <w:t>9.56</w:t>
            </w:r>
          </w:p>
        </w:tc>
        <w:tc>
          <w:tcPr>
            <w:tcW w:w="873" w:type="dxa"/>
            <w:noWrap/>
            <w:hideMark/>
          </w:tcPr>
          <w:p w14:paraId="07C6A178" w14:textId="77777777" w:rsidR="007748F0" w:rsidRPr="00B322A8" w:rsidRDefault="007748F0" w:rsidP="00873D42">
            <w:pPr>
              <w:pStyle w:val="TAL"/>
              <w:keepNext w:val="0"/>
            </w:pPr>
            <w:r w:rsidRPr="00B322A8">
              <w:t>103.61</w:t>
            </w:r>
          </w:p>
        </w:tc>
      </w:tr>
      <w:tr w:rsidR="007748F0" w:rsidRPr="00B322A8" w14:paraId="7273F2DC" w14:textId="77777777" w:rsidTr="00873D42">
        <w:trPr>
          <w:trHeight w:val="300"/>
        </w:trPr>
        <w:tc>
          <w:tcPr>
            <w:tcW w:w="1267" w:type="dxa"/>
            <w:noWrap/>
            <w:hideMark/>
          </w:tcPr>
          <w:p w14:paraId="647EA380" w14:textId="77777777" w:rsidR="007748F0" w:rsidRPr="00B322A8" w:rsidRDefault="007748F0" w:rsidP="00873D42">
            <w:pPr>
              <w:pStyle w:val="TAL"/>
              <w:keepNext w:val="0"/>
            </w:pPr>
            <w:r w:rsidRPr="00B322A8">
              <w:t>Ini. delay [ns]</w:t>
            </w:r>
          </w:p>
        </w:tc>
        <w:tc>
          <w:tcPr>
            <w:tcW w:w="1100" w:type="dxa"/>
            <w:noWrap/>
            <w:hideMark/>
          </w:tcPr>
          <w:p w14:paraId="695344BB" w14:textId="77777777" w:rsidR="007748F0" w:rsidRPr="00B322A8" w:rsidRDefault="007748F0" w:rsidP="00873D42">
            <w:pPr>
              <w:pStyle w:val="TAL"/>
              <w:keepNext w:val="0"/>
            </w:pPr>
            <w:r w:rsidRPr="00B322A8">
              <w:t>XPR [dB]</w:t>
            </w:r>
          </w:p>
        </w:tc>
        <w:tc>
          <w:tcPr>
            <w:tcW w:w="2107" w:type="dxa"/>
            <w:noWrap/>
            <w:hideMark/>
          </w:tcPr>
          <w:p w14:paraId="3A80B4F7" w14:textId="77777777" w:rsidR="007748F0" w:rsidRPr="00B322A8" w:rsidRDefault="007748F0" w:rsidP="00873D42">
            <w:pPr>
              <w:pStyle w:val="TAL"/>
              <w:keepNext w:val="0"/>
            </w:pPr>
            <w:r w:rsidRPr="00B322A8">
              <w:t>PL [dB]</w:t>
            </w:r>
          </w:p>
        </w:tc>
        <w:tc>
          <w:tcPr>
            <w:tcW w:w="2082" w:type="dxa"/>
            <w:noWrap/>
            <w:hideMark/>
          </w:tcPr>
          <w:p w14:paraId="76AB4B4F" w14:textId="77777777" w:rsidR="007748F0" w:rsidRPr="00B322A8" w:rsidRDefault="007748F0" w:rsidP="00873D42">
            <w:pPr>
              <w:pStyle w:val="TAL"/>
              <w:keepNext w:val="0"/>
            </w:pPr>
            <w:r w:rsidRPr="00B322A8">
              <w:t>ZoA [°]</w:t>
            </w:r>
          </w:p>
        </w:tc>
        <w:tc>
          <w:tcPr>
            <w:tcW w:w="1058" w:type="dxa"/>
            <w:noWrap/>
            <w:hideMark/>
          </w:tcPr>
          <w:p w14:paraId="2474FEE7" w14:textId="77777777" w:rsidR="007748F0" w:rsidRPr="00B322A8" w:rsidRDefault="007748F0" w:rsidP="00873D42">
            <w:pPr>
              <w:pStyle w:val="TAL"/>
              <w:keepNext w:val="0"/>
            </w:pPr>
            <w:r w:rsidRPr="00B322A8">
              <w:t>ASD [°]</w:t>
            </w:r>
          </w:p>
        </w:tc>
        <w:tc>
          <w:tcPr>
            <w:tcW w:w="873" w:type="dxa"/>
            <w:noWrap/>
            <w:hideMark/>
          </w:tcPr>
          <w:p w14:paraId="3763984B" w14:textId="77777777" w:rsidR="007748F0" w:rsidRPr="00B322A8" w:rsidRDefault="007748F0" w:rsidP="00873D42">
            <w:pPr>
              <w:pStyle w:val="TAL"/>
              <w:keepNext w:val="0"/>
            </w:pPr>
            <w:r w:rsidRPr="00B322A8">
              <w:t>ZSA [°]</w:t>
            </w:r>
          </w:p>
        </w:tc>
        <w:tc>
          <w:tcPr>
            <w:tcW w:w="873" w:type="dxa"/>
            <w:noWrap/>
            <w:hideMark/>
          </w:tcPr>
          <w:p w14:paraId="02D64DD1" w14:textId="77777777" w:rsidR="007748F0" w:rsidRPr="00B322A8" w:rsidRDefault="007748F0" w:rsidP="00873D42">
            <w:pPr>
              <w:pStyle w:val="TAL"/>
              <w:keepNext w:val="0"/>
            </w:pPr>
            <w:r w:rsidRPr="00B322A8">
              <w:t>ZSD [°]</w:t>
            </w:r>
          </w:p>
        </w:tc>
      </w:tr>
      <w:tr w:rsidR="007748F0" w:rsidRPr="00B322A8" w14:paraId="1F8B7DC8" w14:textId="77777777" w:rsidTr="00873D42">
        <w:trPr>
          <w:trHeight w:val="300"/>
        </w:trPr>
        <w:tc>
          <w:tcPr>
            <w:tcW w:w="1267" w:type="dxa"/>
            <w:noWrap/>
            <w:hideMark/>
          </w:tcPr>
          <w:p w14:paraId="6538DB02" w14:textId="77777777" w:rsidR="007748F0" w:rsidRPr="00B322A8" w:rsidRDefault="007748F0" w:rsidP="00873D42">
            <w:pPr>
              <w:pStyle w:val="TAL"/>
              <w:keepNext w:val="0"/>
            </w:pPr>
            <w:r w:rsidRPr="00B322A8">
              <w:t>1162</w:t>
            </w:r>
          </w:p>
        </w:tc>
        <w:tc>
          <w:tcPr>
            <w:tcW w:w="1100" w:type="dxa"/>
            <w:noWrap/>
            <w:hideMark/>
          </w:tcPr>
          <w:p w14:paraId="5136BAA9" w14:textId="77777777" w:rsidR="007748F0" w:rsidRPr="00B322A8" w:rsidRDefault="007748F0" w:rsidP="00873D42">
            <w:pPr>
              <w:pStyle w:val="TAL"/>
              <w:keepNext w:val="0"/>
            </w:pPr>
            <w:r w:rsidRPr="00B322A8">
              <w:t>10</w:t>
            </w:r>
          </w:p>
        </w:tc>
        <w:tc>
          <w:tcPr>
            <w:tcW w:w="2107" w:type="dxa"/>
            <w:noWrap/>
            <w:hideMark/>
          </w:tcPr>
          <w:p w14:paraId="3BA3C48E" w14:textId="77777777" w:rsidR="007748F0" w:rsidRPr="00B322A8" w:rsidRDefault="007748F0" w:rsidP="00873D42">
            <w:pPr>
              <w:pStyle w:val="TAL"/>
              <w:keepNext w:val="0"/>
            </w:pPr>
            <w:r w:rsidRPr="00B322A8">
              <w:t>120.67</w:t>
            </w:r>
          </w:p>
        </w:tc>
        <w:tc>
          <w:tcPr>
            <w:tcW w:w="2082" w:type="dxa"/>
            <w:noWrap/>
            <w:hideMark/>
          </w:tcPr>
          <w:p w14:paraId="14B8494A" w14:textId="77777777" w:rsidR="007748F0" w:rsidRPr="00B322A8" w:rsidRDefault="007748F0" w:rsidP="00873D42">
            <w:pPr>
              <w:pStyle w:val="TAL"/>
              <w:keepNext w:val="0"/>
            </w:pPr>
            <w:r w:rsidRPr="00B322A8">
              <w:t>90</w:t>
            </w:r>
          </w:p>
        </w:tc>
        <w:tc>
          <w:tcPr>
            <w:tcW w:w="1058" w:type="dxa"/>
            <w:noWrap/>
            <w:hideMark/>
          </w:tcPr>
          <w:p w14:paraId="7CE05D38" w14:textId="77777777" w:rsidR="007748F0" w:rsidRPr="00B322A8" w:rsidRDefault="007748F0" w:rsidP="00873D42">
            <w:pPr>
              <w:pStyle w:val="TAL"/>
              <w:keepNext w:val="0"/>
            </w:pPr>
            <w:r w:rsidRPr="00B322A8">
              <w:t>1.75</w:t>
            </w:r>
          </w:p>
        </w:tc>
        <w:tc>
          <w:tcPr>
            <w:tcW w:w="873" w:type="dxa"/>
            <w:noWrap/>
            <w:hideMark/>
          </w:tcPr>
          <w:p w14:paraId="4665162B" w14:textId="77777777" w:rsidR="007748F0" w:rsidRPr="00B322A8" w:rsidRDefault="007748F0" w:rsidP="00873D42">
            <w:pPr>
              <w:pStyle w:val="TAL"/>
              <w:keepNext w:val="0"/>
            </w:pPr>
            <w:r w:rsidRPr="00B322A8">
              <w:t>0</w:t>
            </w:r>
          </w:p>
        </w:tc>
        <w:tc>
          <w:tcPr>
            <w:tcW w:w="873" w:type="dxa"/>
            <w:noWrap/>
            <w:hideMark/>
          </w:tcPr>
          <w:p w14:paraId="2F104DF5" w14:textId="77777777" w:rsidR="007748F0" w:rsidRPr="00B322A8" w:rsidRDefault="007748F0" w:rsidP="00873D42">
            <w:pPr>
              <w:pStyle w:val="TAL"/>
              <w:keepNext w:val="0"/>
            </w:pPr>
            <w:r w:rsidRPr="00B322A8">
              <w:t>0.16</w:t>
            </w:r>
          </w:p>
        </w:tc>
      </w:tr>
      <w:tr w:rsidR="007748F0" w:rsidRPr="00B322A8" w14:paraId="42C62FE5" w14:textId="77777777" w:rsidTr="00873D42">
        <w:trPr>
          <w:trHeight w:val="300"/>
        </w:trPr>
        <w:tc>
          <w:tcPr>
            <w:tcW w:w="1267" w:type="dxa"/>
            <w:noWrap/>
            <w:hideMark/>
          </w:tcPr>
          <w:p w14:paraId="456529F6" w14:textId="77777777" w:rsidR="007748F0" w:rsidRPr="00B322A8" w:rsidRDefault="007748F0" w:rsidP="00873D42">
            <w:pPr>
              <w:pStyle w:val="TAL"/>
              <w:keepNext w:val="0"/>
            </w:pPr>
            <w:r w:rsidRPr="00B322A8">
              <w:t>UE speed [m/s]</w:t>
            </w:r>
          </w:p>
        </w:tc>
        <w:tc>
          <w:tcPr>
            <w:tcW w:w="1100" w:type="dxa"/>
            <w:noWrap/>
            <w:hideMark/>
          </w:tcPr>
          <w:p w14:paraId="5507A712" w14:textId="77777777" w:rsidR="007748F0" w:rsidRPr="00B322A8" w:rsidRDefault="007748F0" w:rsidP="00873D42">
            <w:pPr>
              <w:pStyle w:val="TAL"/>
              <w:keepNext w:val="0"/>
            </w:pPr>
            <w:r w:rsidRPr="00B322A8">
              <w:t>UE DoT Az [°]</w:t>
            </w:r>
          </w:p>
        </w:tc>
        <w:tc>
          <w:tcPr>
            <w:tcW w:w="2107" w:type="dxa"/>
            <w:noWrap/>
            <w:hideMark/>
          </w:tcPr>
          <w:p w14:paraId="21A13C2D" w14:textId="77777777" w:rsidR="007748F0" w:rsidRPr="00B322A8" w:rsidRDefault="007748F0" w:rsidP="00873D42">
            <w:pPr>
              <w:pStyle w:val="TAL"/>
              <w:keepNext w:val="0"/>
            </w:pPr>
            <w:r w:rsidRPr="00B322A8">
              <w:t>UE coordinates (x,y,z) [m]</w:t>
            </w:r>
          </w:p>
        </w:tc>
        <w:tc>
          <w:tcPr>
            <w:tcW w:w="2082" w:type="dxa"/>
            <w:noWrap/>
            <w:hideMark/>
          </w:tcPr>
          <w:p w14:paraId="418E4DA2" w14:textId="77777777" w:rsidR="007748F0" w:rsidRPr="00B322A8" w:rsidRDefault="007748F0" w:rsidP="00873D42">
            <w:pPr>
              <w:pStyle w:val="TAL"/>
              <w:keepNext w:val="0"/>
            </w:pPr>
            <w:r w:rsidRPr="00B322A8">
              <w:t>BS coordinates (x,y,z) [m]</w:t>
            </w:r>
          </w:p>
        </w:tc>
        <w:tc>
          <w:tcPr>
            <w:tcW w:w="1058" w:type="dxa"/>
            <w:noWrap/>
            <w:hideMark/>
          </w:tcPr>
          <w:p w14:paraId="0B451E0A" w14:textId="77777777" w:rsidR="007748F0" w:rsidRPr="00B322A8" w:rsidRDefault="007748F0" w:rsidP="00873D42">
            <w:pPr>
              <w:pStyle w:val="TAL"/>
              <w:keepNext w:val="0"/>
            </w:pPr>
            <w:r w:rsidRPr="00B322A8">
              <w:t>K-factor [dB]</w:t>
            </w:r>
          </w:p>
        </w:tc>
        <w:tc>
          <w:tcPr>
            <w:tcW w:w="873" w:type="dxa"/>
            <w:noWrap/>
            <w:hideMark/>
          </w:tcPr>
          <w:p w14:paraId="759E2578" w14:textId="77777777" w:rsidR="007748F0" w:rsidRPr="00B322A8" w:rsidRDefault="007748F0" w:rsidP="00873D42">
            <w:pPr>
              <w:pStyle w:val="TAL"/>
              <w:keepNext w:val="0"/>
            </w:pPr>
            <w:r w:rsidRPr="00B322A8">
              <w:t xml:space="preserve"> </w:t>
            </w:r>
          </w:p>
        </w:tc>
        <w:tc>
          <w:tcPr>
            <w:tcW w:w="873" w:type="dxa"/>
            <w:noWrap/>
            <w:hideMark/>
          </w:tcPr>
          <w:p w14:paraId="4F106381" w14:textId="77777777" w:rsidR="007748F0" w:rsidRPr="00B322A8" w:rsidRDefault="007748F0" w:rsidP="00873D42">
            <w:pPr>
              <w:pStyle w:val="TAL"/>
              <w:keepNext w:val="0"/>
            </w:pPr>
          </w:p>
        </w:tc>
      </w:tr>
      <w:tr w:rsidR="007748F0" w:rsidRPr="00B322A8" w14:paraId="75694F00" w14:textId="77777777" w:rsidTr="00873D42">
        <w:trPr>
          <w:trHeight w:val="300"/>
        </w:trPr>
        <w:tc>
          <w:tcPr>
            <w:tcW w:w="1267" w:type="dxa"/>
            <w:noWrap/>
            <w:hideMark/>
          </w:tcPr>
          <w:p w14:paraId="48282A79" w14:textId="77777777" w:rsidR="007748F0" w:rsidRPr="00B322A8" w:rsidRDefault="007748F0" w:rsidP="00873D42">
            <w:pPr>
              <w:pStyle w:val="TAL"/>
              <w:keepNext w:val="0"/>
            </w:pPr>
            <w:r w:rsidRPr="00B322A8">
              <w:t>8.33</w:t>
            </w:r>
          </w:p>
        </w:tc>
        <w:tc>
          <w:tcPr>
            <w:tcW w:w="1100" w:type="dxa"/>
            <w:noWrap/>
            <w:hideMark/>
          </w:tcPr>
          <w:p w14:paraId="47F24C55" w14:textId="77777777" w:rsidR="007748F0" w:rsidRPr="00B322A8" w:rsidRDefault="007748F0" w:rsidP="00873D42">
            <w:pPr>
              <w:pStyle w:val="TAL"/>
              <w:keepNext w:val="0"/>
            </w:pPr>
            <w:r w:rsidRPr="00B322A8">
              <w:t>-130.59</w:t>
            </w:r>
          </w:p>
        </w:tc>
        <w:tc>
          <w:tcPr>
            <w:tcW w:w="2107" w:type="dxa"/>
            <w:noWrap/>
            <w:hideMark/>
          </w:tcPr>
          <w:p w14:paraId="356733B1" w14:textId="77777777" w:rsidR="007748F0" w:rsidRPr="00B322A8" w:rsidRDefault="007748F0" w:rsidP="00873D42">
            <w:pPr>
              <w:pStyle w:val="TAL"/>
              <w:keepNext w:val="0"/>
            </w:pPr>
            <w:r w:rsidRPr="00B322A8">
              <w:t>(321.65,131.68,1.5)</w:t>
            </w:r>
          </w:p>
        </w:tc>
        <w:tc>
          <w:tcPr>
            <w:tcW w:w="2082" w:type="dxa"/>
            <w:noWrap/>
            <w:hideMark/>
          </w:tcPr>
          <w:p w14:paraId="5336ECD5" w14:textId="77777777" w:rsidR="007748F0" w:rsidRPr="00B322A8" w:rsidRDefault="007748F0" w:rsidP="00873D42">
            <w:pPr>
              <w:pStyle w:val="TAL"/>
              <w:keepNext w:val="0"/>
            </w:pPr>
            <w:r w:rsidRPr="00B322A8">
              <w:t>(0,0,25)</w:t>
            </w:r>
          </w:p>
        </w:tc>
        <w:tc>
          <w:tcPr>
            <w:tcW w:w="1058" w:type="dxa"/>
            <w:noWrap/>
            <w:hideMark/>
          </w:tcPr>
          <w:p w14:paraId="7D2897EB" w14:textId="77777777" w:rsidR="007748F0" w:rsidRPr="00B322A8" w:rsidRDefault="007748F0" w:rsidP="00873D42">
            <w:pPr>
              <w:pStyle w:val="TAL"/>
              <w:keepNext w:val="0"/>
            </w:pPr>
            <w:r w:rsidRPr="00B322A8">
              <w:t>-</w:t>
            </w:r>
          </w:p>
        </w:tc>
        <w:tc>
          <w:tcPr>
            <w:tcW w:w="873" w:type="dxa"/>
            <w:noWrap/>
            <w:hideMark/>
          </w:tcPr>
          <w:p w14:paraId="19590BD5" w14:textId="77777777" w:rsidR="007748F0" w:rsidRPr="00B322A8" w:rsidRDefault="007748F0" w:rsidP="00873D42">
            <w:pPr>
              <w:pStyle w:val="TAL"/>
              <w:keepNext w:val="0"/>
            </w:pPr>
          </w:p>
        </w:tc>
        <w:tc>
          <w:tcPr>
            <w:tcW w:w="873" w:type="dxa"/>
            <w:noWrap/>
            <w:hideMark/>
          </w:tcPr>
          <w:p w14:paraId="0827AECB" w14:textId="77777777" w:rsidR="007748F0" w:rsidRPr="00B322A8" w:rsidRDefault="007748F0" w:rsidP="00873D42">
            <w:pPr>
              <w:pStyle w:val="TAL"/>
              <w:keepNext w:val="0"/>
            </w:pPr>
          </w:p>
        </w:tc>
      </w:tr>
      <w:tr w:rsidR="007748F0" w:rsidRPr="00B322A8" w14:paraId="41F8B435" w14:textId="77777777" w:rsidTr="00873D42">
        <w:trPr>
          <w:trHeight w:val="300"/>
        </w:trPr>
        <w:tc>
          <w:tcPr>
            <w:tcW w:w="1267" w:type="dxa"/>
            <w:noWrap/>
            <w:hideMark/>
          </w:tcPr>
          <w:p w14:paraId="6408A81C" w14:textId="77777777" w:rsidR="007748F0" w:rsidRPr="00B322A8" w:rsidRDefault="007748F0" w:rsidP="00873D42">
            <w:pPr>
              <w:pStyle w:val="TAL"/>
              <w:keepNext w:val="0"/>
            </w:pPr>
          </w:p>
        </w:tc>
        <w:tc>
          <w:tcPr>
            <w:tcW w:w="1100" w:type="dxa"/>
            <w:noWrap/>
            <w:hideMark/>
          </w:tcPr>
          <w:p w14:paraId="3B2636C7" w14:textId="77777777" w:rsidR="007748F0" w:rsidRPr="00B322A8" w:rsidRDefault="007748F0" w:rsidP="00873D42">
            <w:pPr>
              <w:pStyle w:val="TAL"/>
              <w:keepNext w:val="0"/>
            </w:pPr>
          </w:p>
        </w:tc>
        <w:tc>
          <w:tcPr>
            <w:tcW w:w="2107" w:type="dxa"/>
            <w:noWrap/>
            <w:hideMark/>
          </w:tcPr>
          <w:p w14:paraId="44104CC1" w14:textId="77777777" w:rsidR="007748F0" w:rsidRPr="00B322A8" w:rsidRDefault="007748F0" w:rsidP="00873D42">
            <w:pPr>
              <w:pStyle w:val="TAL"/>
              <w:keepNext w:val="0"/>
            </w:pPr>
          </w:p>
        </w:tc>
        <w:tc>
          <w:tcPr>
            <w:tcW w:w="2082" w:type="dxa"/>
            <w:noWrap/>
            <w:hideMark/>
          </w:tcPr>
          <w:p w14:paraId="405D677F" w14:textId="77777777" w:rsidR="007748F0" w:rsidRPr="00B322A8" w:rsidRDefault="007748F0" w:rsidP="00873D42">
            <w:pPr>
              <w:pStyle w:val="TAL"/>
              <w:keepNext w:val="0"/>
            </w:pPr>
          </w:p>
        </w:tc>
        <w:tc>
          <w:tcPr>
            <w:tcW w:w="1058" w:type="dxa"/>
            <w:noWrap/>
            <w:hideMark/>
          </w:tcPr>
          <w:p w14:paraId="5A5855BE" w14:textId="77777777" w:rsidR="007748F0" w:rsidRPr="00B322A8" w:rsidRDefault="007748F0" w:rsidP="00873D42">
            <w:pPr>
              <w:pStyle w:val="TAL"/>
              <w:keepNext w:val="0"/>
            </w:pPr>
          </w:p>
        </w:tc>
        <w:tc>
          <w:tcPr>
            <w:tcW w:w="873" w:type="dxa"/>
            <w:noWrap/>
            <w:hideMark/>
          </w:tcPr>
          <w:p w14:paraId="09DE355D" w14:textId="77777777" w:rsidR="007748F0" w:rsidRPr="00B322A8" w:rsidRDefault="007748F0" w:rsidP="00873D42">
            <w:pPr>
              <w:pStyle w:val="TAL"/>
              <w:keepNext w:val="0"/>
            </w:pPr>
          </w:p>
        </w:tc>
        <w:tc>
          <w:tcPr>
            <w:tcW w:w="873" w:type="dxa"/>
            <w:noWrap/>
            <w:hideMark/>
          </w:tcPr>
          <w:p w14:paraId="2CB1F45F" w14:textId="77777777" w:rsidR="007748F0" w:rsidRPr="00B322A8" w:rsidRDefault="007748F0" w:rsidP="00873D42">
            <w:pPr>
              <w:pStyle w:val="TAL"/>
              <w:keepNext w:val="0"/>
            </w:pPr>
          </w:p>
        </w:tc>
      </w:tr>
      <w:tr w:rsidR="007748F0" w:rsidRPr="00B322A8" w14:paraId="72A28E82" w14:textId="77777777" w:rsidTr="00873D42">
        <w:trPr>
          <w:trHeight w:val="300"/>
        </w:trPr>
        <w:tc>
          <w:tcPr>
            <w:tcW w:w="1267" w:type="dxa"/>
            <w:shd w:val="clear" w:color="auto" w:fill="EDEDED" w:themeFill="accent3" w:themeFillTint="33"/>
            <w:noWrap/>
            <w:hideMark/>
          </w:tcPr>
          <w:p w14:paraId="7D262AF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C4B6481"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335B7ECF" w14:textId="77777777" w:rsidR="007748F0" w:rsidRPr="00B322A8" w:rsidRDefault="007748F0" w:rsidP="00873D42">
            <w:pPr>
              <w:pStyle w:val="TAL"/>
              <w:keepNext w:val="0"/>
            </w:pPr>
          </w:p>
        </w:tc>
        <w:tc>
          <w:tcPr>
            <w:tcW w:w="2082" w:type="dxa"/>
            <w:shd w:val="clear" w:color="auto" w:fill="EDEDED" w:themeFill="accent3" w:themeFillTint="33"/>
            <w:noWrap/>
            <w:hideMark/>
          </w:tcPr>
          <w:p w14:paraId="581C8BC9" w14:textId="77777777" w:rsidR="007748F0" w:rsidRPr="00B322A8" w:rsidRDefault="007748F0" w:rsidP="00873D42">
            <w:pPr>
              <w:pStyle w:val="TAL"/>
              <w:keepNext w:val="0"/>
            </w:pPr>
          </w:p>
        </w:tc>
        <w:tc>
          <w:tcPr>
            <w:tcW w:w="1058" w:type="dxa"/>
            <w:shd w:val="clear" w:color="auto" w:fill="EDEDED" w:themeFill="accent3" w:themeFillTint="33"/>
            <w:noWrap/>
            <w:hideMark/>
          </w:tcPr>
          <w:p w14:paraId="5A2B8DE3" w14:textId="77777777" w:rsidR="007748F0" w:rsidRPr="00B322A8" w:rsidRDefault="007748F0" w:rsidP="00873D42">
            <w:pPr>
              <w:pStyle w:val="TAL"/>
              <w:keepNext w:val="0"/>
            </w:pPr>
          </w:p>
        </w:tc>
        <w:tc>
          <w:tcPr>
            <w:tcW w:w="873" w:type="dxa"/>
            <w:shd w:val="clear" w:color="auto" w:fill="EDEDED" w:themeFill="accent3" w:themeFillTint="33"/>
            <w:noWrap/>
            <w:hideMark/>
          </w:tcPr>
          <w:p w14:paraId="53EF1E92" w14:textId="77777777" w:rsidR="007748F0" w:rsidRPr="00B322A8" w:rsidRDefault="007748F0" w:rsidP="00873D42">
            <w:pPr>
              <w:pStyle w:val="TAL"/>
              <w:keepNext w:val="0"/>
            </w:pPr>
          </w:p>
        </w:tc>
        <w:tc>
          <w:tcPr>
            <w:tcW w:w="873" w:type="dxa"/>
            <w:shd w:val="clear" w:color="auto" w:fill="EDEDED" w:themeFill="accent3" w:themeFillTint="33"/>
            <w:noWrap/>
            <w:hideMark/>
          </w:tcPr>
          <w:p w14:paraId="1774B077" w14:textId="77777777" w:rsidR="007748F0" w:rsidRPr="00B322A8" w:rsidRDefault="007748F0" w:rsidP="00873D42">
            <w:pPr>
              <w:pStyle w:val="TAL"/>
              <w:keepNext w:val="0"/>
            </w:pPr>
          </w:p>
        </w:tc>
      </w:tr>
      <w:tr w:rsidR="007748F0" w:rsidRPr="00B322A8" w14:paraId="0739315D" w14:textId="77777777" w:rsidTr="00873D42">
        <w:trPr>
          <w:trHeight w:val="300"/>
        </w:trPr>
        <w:tc>
          <w:tcPr>
            <w:tcW w:w="1267" w:type="dxa"/>
            <w:noWrap/>
            <w:hideMark/>
          </w:tcPr>
          <w:p w14:paraId="614203CA" w14:textId="77777777" w:rsidR="007748F0" w:rsidRPr="00B322A8" w:rsidRDefault="007748F0" w:rsidP="00873D42">
            <w:pPr>
              <w:pStyle w:val="TAL"/>
              <w:keepNext w:val="0"/>
            </w:pPr>
            <w:r w:rsidRPr="00B322A8">
              <w:t>Cluster#</w:t>
            </w:r>
          </w:p>
        </w:tc>
        <w:tc>
          <w:tcPr>
            <w:tcW w:w="1100" w:type="dxa"/>
            <w:noWrap/>
            <w:hideMark/>
          </w:tcPr>
          <w:p w14:paraId="3C98523F" w14:textId="77777777" w:rsidR="007748F0" w:rsidRPr="00B322A8" w:rsidRDefault="007748F0" w:rsidP="00873D42">
            <w:pPr>
              <w:pStyle w:val="TAL"/>
              <w:keepNext w:val="0"/>
            </w:pPr>
            <w:r w:rsidRPr="00B322A8">
              <w:t>Power [dB]</w:t>
            </w:r>
          </w:p>
        </w:tc>
        <w:tc>
          <w:tcPr>
            <w:tcW w:w="2107" w:type="dxa"/>
            <w:noWrap/>
            <w:hideMark/>
          </w:tcPr>
          <w:p w14:paraId="3A980A03" w14:textId="77777777" w:rsidR="007748F0" w:rsidRPr="00B322A8" w:rsidRDefault="007748F0" w:rsidP="00873D42">
            <w:pPr>
              <w:pStyle w:val="TAL"/>
              <w:keepNext w:val="0"/>
            </w:pPr>
            <w:r w:rsidRPr="00B322A8">
              <w:t>Excess delay [ns]</w:t>
            </w:r>
          </w:p>
        </w:tc>
        <w:tc>
          <w:tcPr>
            <w:tcW w:w="2082" w:type="dxa"/>
            <w:noWrap/>
            <w:hideMark/>
          </w:tcPr>
          <w:p w14:paraId="75C4E7BC" w14:textId="77777777" w:rsidR="007748F0" w:rsidRPr="00B322A8" w:rsidRDefault="007748F0" w:rsidP="00873D42">
            <w:pPr>
              <w:pStyle w:val="TAL"/>
              <w:keepNext w:val="0"/>
            </w:pPr>
            <w:r w:rsidRPr="00B322A8">
              <w:t>AoA [°]</w:t>
            </w:r>
          </w:p>
        </w:tc>
        <w:tc>
          <w:tcPr>
            <w:tcW w:w="1058" w:type="dxa"/>
            <w:noWrap/>
            <w:hideMark/>
          </w:tcPr>
          <w:p w14:paraId="1DFAFE8D" w14:textId="77777777" w:rsidR="007748F0" w:rsidRPr="00B322A8" w:rsidRDefault="007748F0" w:rsidP="00873D42">
            <w:pPr>
              <w:pStyle w:val="TAL"/>
              <w:keepNext w:val="0"/>
            </w:pPr>
            <w:r w:rsidRPr="00B322A8">
              <w:t>AoD [°]</w:t>
            </w:r>
          </w:p>
        </w:tc>
        <w:tc>
          <w:tcPr>
            <w:tcW w:w="873" w:type="dxa"/>
            <w:noWrap/>
            <w:hideMark/>
          </w:tcPr>
          <w:p w14:paraId="41042663" w14:textId="77777777" w:rsidR="007748F0" w:rsidRPr="00B322A8" w:rsidRDefault="007748F0" w:rsidP="00873D42">
            <w:pPr>
              <w:pStyle w:val="TAL"/>
              <w:keepNext w:val="0"/>
            </w:pPr>
            <w:r w:rsidRPr="00B322A8">
              <w:t>ASA [°]</w:t>
            </w:r>
          </w:p>
        </w:tc>
        <w:tc>
          <w:tcPr>
            <w:tcW w:w="873" w:type="dxa"/>
            <w:noWrap/>
            <w:hideMark/>
          </w:tcPr>
          <w:p w14:paraId="57418286" w14:textId="77777777" w:rsidR="007748F0" w:rsidRPr="00B322A8" w:rsidRDefault="007748F0" w:rsidP="00873D42">
            <w:pPr>
              <w:pStyle w:val="TAL"/>
              <w:keepNext w:val="0"/>
            </w:pPr>
            <w:r w:rsidRPr="00B322A8">
              <w:t>ZoD [°]</w:t>
            </w:r>
          </w:p>
        </w:tc>
      </w:tr>
      <w:tr w:rsidR="007748F0" w:rsidRPr="00B322A8" w14:paraId="1F3C6437" w14:textId="77777777" w:rsidTr="00873D42">
        <w:trPr>
          <w:trHeight w:val="300"/>
        </w:trPr>
        <w:tc>
          <w:tcPr>
            <w:tcW w:w="1267" w:type="dxa"/>
            <w:noWrap/>
            <w:hideMark/>
          </w:tcPr>
          <w:p w14:paraId="382778BB" w14:textId="77777777" w:rsidR="007748F0" w:rsidRPr="00B322A8" w:rsidRDefault="007748F0" w:rsidP="00873D42">
            <w:pPr>
              <w:pStyle w:val="TAL"/>
              <w:keepNext w:val="0"/>
            </w:pPr>
            <w:r w:rsidRPr="00B322A8">
              <w:t>1</w:t>
            </w:r>
          </w:p>
        </w:tc>
        <w:tc>
          <w:tcPr>
            <w:tcW w:w="1100" w:type="dxa"/>
            <w:noWrap/>
            <w:hideMark/>
          </w:tcPr>
          <w:p w14:paraId="5D4F5D65" w14:textId="77777777" w:rsidR="007748F0" w:rsidRPr="00B322A8" w:rsidRDefault="007748F0" w:rsidP="00873D42">
            <w:pPr>
              <w:pStyle w:val="TAL"/>
              <w:keepNext w:val="0"/>
            </w:pPr>
            <w:r w:rsidRPr="00B322A8">
              <w:t>-12.09</w:t>
            </w:r>
          </w:p>
        </w:tc>
        <w:tc>
          <w:tcPr>
            <w:tcW w:w="2107" w:type="dxa"/>
            <w:noWrap/>
            <w:hideMark/>
          </w:tcPr>
          <w:p w14:paraId="48BEE620" w14:textId="77777777" w:rsidR="007748F0" w:rsidRPr="00B322A8" w:rsidRDefault="007748F0" w:rsidP="00873D42">
            <w:pPr>
              <w:pStyle w:val="TAL"/>
              <w:keepNext w:val="0"/>
            </w:pPr>
            <w:r w:rsidRPr="00B322A8">
              <w:t>0</w:t>
            </w:r>
          </w:p>
        </w:tc>
        <w:tc>
          <w:tcPr>
            <w:tcW w:w="2082" w:type="dxa"/>
            <w:noWrap/>
            <w:hideMark/>
          </w:tcPr>
          <w:p w14:paraId="5E8F2BD2" w14:textId="77777777" w:rsidR="007748F0" w:rsidRPr="00B322A8" w:rsidRDefault="007748F0" w:rsidP="00873D42">
            <w:pPr>
              <w:pStyle w:val="TAL"/>
              <w:keepNext w:val="0"/>
            </w:pPr>
            <w:r w:rsidRPr="00B322A8">
              <w:t>-96.5</w:t>
            </w:r>
          </w:p>
        </w:tc>
        <w:tc>
          <w:tcPr>
            <w:tcW w:w="1058" w:type="dxa"/>
            <w:noWrap/>
            <w:hideMark/>
          </w:tcPr>
          <w:p w14:paraId="3590FB18" w14:textId="77777777" w:rsidR="007748F0" w:rsidRPr="00B322A8" w:rsidRDefault="007748F0" w:rsidP="00873D42">
            <w:pPr>
              <w:pStyle w:val="TAL"/>
              <w:keepNext w:val="0"/>
            </w:pPr>
            <w:r w:rsidRPr="00B322A8">
              <w:t>-37.52</w:t>
            </w:r>
          </w:p>
        </w:tc>
        <w:tc>
          <w:tcPr>
            <w:tcW w:w="873" w:type="dxa"/>
            <w:noWrap/>
            <w:hideMark/>
          </w:tcPr>
          <w:p w14:paraId="15FD9F76" w14:textId="77777777" w:rsidR="007748F0" w:rsidRPr="00B322A8" w:rsidRDefault="007748F0" w:rsidP="00873D42">
            <w:pPr>
              <w:pStyle w:val="TAL"/>
              <w:keepNext w:val="0"/>
            </w:pPr>
            <w:r w:rsidRPr="00B322A8">
              <w:t>15.63</w:t>
            </w:r>
          </w:p>
        </w:tc>
        <w:tc>
          <w:tcPr>
            <w:tcW w:w="873" w:type="dxa"/>
            <w:noWrap/>
            <w:hideMark/>
          </w:tcPr>
          <w:p w14:paraId="3DDB403E" w14:textId="77777777" w:rsidR="007748F0" w:rsidRPr="00B322A8" w:rsidRDefault="007748F0" w:rsidP="00873D42">
            <w:pPr>
              <w:pStyle w:val="TAL"/>
              <w:keepNext w:val="0"/>
            </w:pPr>
            <w:r w:rsidRPr="00B322A8">
              <w:t>104.24</w:t>
            </w:r>
          </w:p>
        </w:tc>
      </w:tr>
      <w:tr w:rsidR="007748F0" w:rsidRPr="00B322A8" w14:paraId="46B5D239" w14:textId="77777777" w:rsidTr="00873D42">
        <w:trPr>
          <w:trHeight w:val="300"/>
        </w:trPr>
        <w:tc>
          <w:tcPr>
            <w:tcW w:w="1267" w:type="dxa"/>
            <w:noWrap/>
            <w:hideMark/>
          </w:tcPr>
          <w:p w14:paraId="6ADD55B7" w14:textId="77777777" w:rsidR="007748F0" w:rsidRPr="00B322A8" w:rsidRDefault="007748F0" w:rsidP="00873D42">
            <w:pPr>
              <w:pStyle w:val="TAL"/>
              <w:keepNext w:val="0"/>
            </w:pPr>
            <w:r w:rsidRPr="00B322A8">
              <w:t>2</w:t>
            </w:r>
          </w:p>
        </w:tc>
        <w:tc>
          <w:tcPr>
            <w:tcW w:w="1100" w:type="dxa"/>
            <w:noWrap/>
            <w:hideMark/>
          </w:tcPr>
          <w:p w14:paraId="482E2F1D" w14:textId="77777777" w:rsidR="007748F0" w:rsidRPr="00B322A8" w:rsidRDefault="007748F0" w:rsidP="00873D42">
            <w:pPr>
              <w:pStyle w:val="TAL"/>
              <w:keepNext w:val="0"/>
            </w:pPr>
            <w:r w:rsidRPr="00B322A8">
              <w:t>-8.89</w:t>
            </w:r>
          </w:p>
        </w:tc>
        <w:tc>
          <w:tcPr>
            <w:tcW w:w="2107" w:type="dxa"/>
            <w:noWrap/>
            <w:hideMark/>
          </w:tcPr>
          <w:p w14:paraId="2ED23916" w14:textId="77777777" w:rsidR="007748F0" w:rsidRPr="00B322A8" w:rsidRDefault="007748F0" w:rsidP="00873D42">
            <w:pPr>
              <w:pStyle w:val="TAL"/>
              <w:keepNext w:val="0"/>
            </w:pPr>
            <w:r w:rsidRPr="00B322A8">
              <w:t>76</w:t>
            </w:r>
          </w:p>
        </w:tc>
        <w:tc>
          <w:tcPr>
            <w:tcW w:w="2082" w:type="dxa"/>
            <w:noWrap/>
            <w:hideMark/>
          </w:tcPr>
          <w:p w14:paraId="51E4DAC1" w14:textId="77777777" w:rsidR="007748F0" w:rsidRPr="00B322A8" w:rsidRDefault="007748F0" w:rsidP="00873D42">
            <w:pPr>
              <w:pStyle w:val="TAL"/>
              <w:keepNext w:val="0"/>
            </w:pPr>
            <w:r w:rsidRPr="00B322A8">
              <w:t>118.64</w:t>
            </w:r>
          </w:p>
        </w:tc>
        <w:tc>
          <w:tcPr>
            <w:tcW w:w="1058" w:type="dxa"/>
            <w:noWrap/>
            <w:hideMark/>
          </w:tcPr>
          <w:p w14:paraId="53A90F2E" w14:textId="77777777" w:rsidR="007748F0" w:rsidRPr="00B322A8" w:rsidRDefault="007748F0" w:rsidP="00873D42">
            <w:pPr>
              <w:pStyle w:val="TAL"/>
              <w:keepNext w:val="0"/>
            </w:pPr>
            <w:r w:rsidRPr="00B322A8">
              <w:t>-21.84</w:t>
            </w:r>
          </w:p>
        </w:tc>
        <w:tc>
          <w:tcPr>
            <w:tcW w:w="873" w:type="dxa"/>
            <w:noWrap/>
            <w:hideMark/>
          </w:tcPr>
          <w:p w14:paraId="17B83539" w14:textId="77777777" w:rsidR="007748F0" w:rsidRPr="00B322A8" w:rsidRDefault="007748F0" w:rsidP="00873D42">
            <w:pPr>
              <w:pStyle w:val="TAL"/>
              <w:keepNext w:val="0"/>
            </w:pPr>
            <w:r w:rsidRPr="00B322A8">
              <w:t>15.63</w:t>
            </w:r>
          </w:p>
        </w:tc>
        <w:tc>
          <w:tcPr>
            <w:tcW w:w="873" w:type="dxa"/>
            <w:noWrap/>
            <w:hideMark/>
          </w:tcPr>
          <w:p w14:paraId="10DE9990" w14:textId="77777777" w:rsidR="007748F0" w:rsidRPr="00B322A8" w:rsidRDefault="007748F0" w:rsidP="00873D42">
            <w:pPr>
              <w:pStyle w:val="TAL"/>
              <w:keepNext w:val="0"/>
            </w:pPr>
            <w:r w:rsidRPr="00B322A8">
              <w:t>105.24</w:t>
            </w:r>
          </w:p>
        </w:tc>
      </w:tr>
      <w:tr w:rsidR="007748F0" w:rsidRPr="00B322A8" w14:paraId="2C5D1E60" w14:textId="77777777" w:rsidTr="00873D42">
        <w:trPr>
          <w:trHeight w:val="300"/>
        </w:trPr>
        <w:tc>
          <w:tcPr>
            <w:tcW w:w="1267" w:type="dxa"/>
            <w:noWrap/>
            <w:hideMark/>
          </w:tcPr>
          <w:p w14:paraId="484EB54A" w14:textId="77777777" w:rsidR="007748F0" w:rsidRPr="00B322A8" w:rsidRDefault="007748F0" w:rsidP="00873D42">
            <w:pPr>
              <w:pStyle w:val="TAL"/>
              <w:keepNext w:val="0"/>
            </w:pPr>
            <w:r w:rsidRPr="00B322A8">
              <w:t>3</w:t>
            </w:r>
          </w:p>
        </w:tc>
        <w:tc>
          <w:tcPr>
            <w:tcW w:w="1100" w:type="dxa"/>
            <w:noWrap/>
            <w:hideMark/>
          </w:tcPr>
          <w:p w14:paraId="0E8DB6E5" w14:textId="77777777" w:rsidR="007748F0" w:rsidRPr="00B322A8" w:rsidRDefault="007748F0" w:rsidP="00873D42">
            <w:pPr>
              <w:pStyle w:val="TAL"/>
              <w:keepNext w:val="0"/>
            </w:pPr>
            <w:r w:rsidRPr="00B322A8">
              <w:t>-10.19</w:t>
            </w:r>
          </w:p>
        </w:tc>
        <w:tc>
          <w:tcPr>
            <w:tcW w:w="2107" w:type="dxa"/>
            <w:noWrap/>
            <w:hideMark/>
          </w:tcPr>
          <w:p w14:paraId="6DAE2EF4" w14:textId="77777777" w:rsidR="007748F0" w:rsidRPr="00B322A8" w:rsidRDefault="007748F0" w:rsidP="00873D42">
            <w:pPr>
              <w:pStyle w:val="TAL"/>
              <w:keepNext w:val="0"/>
            </w:pPr>
            <w:r w:rsidRPr="00B322A8">
              <w:t>79</w:t>
            </w:r>
          </w:p>
        </w:tc>
        <w:tc>
          <w:tcPr>
            <w:tcW w:w="2082" w:type="dxa"/>
            <w:noWrap/>
            <w:hideMark/>
          </w:tcPr>
          <w:p w14:paraId="4E4C3695" w14:textId="77777777" w:rsidR="007748F0" w:rsidRPr="00B322A8" w:rsidRDefault="007748F0" w:rsidP="00873D42">
            <w:pPr>
              <w:pStyle w:val="TAL"/>
              <w:keepNext w:val="0"/>
            </w:pPr>
            <w:r w:rsidRPr="00B322A8">
              <w:t>-124.12</w:t>
            </w:r>
          </w:p>
        </w:tc>
        <w:tc>
          <w:tcPr>
            <w:tcW w:w="1058" w:type="dxa"/>
            <w:noWrap/>
            <w:hideMark/>
          </w:tcPr>
          <w:p w14:paraId="5CD6DA5A" w14:textId="77777777" w:rsidR="007748F0" w:rsidRPr="00B322A8" w:rsidRDefault="007748F0" w:rsidP="00873D42">
            <w:pPr>
              <w:pStyle w:val="TAL"/>
              <w:keepNext w:val="0"/>
            </w:pPr>
            <w:r w:rsidRPr="00B322A8">
              <w:t>-33.63</w:t>
            </w:r>
          </w:p>
        </w:tc>
        <w:tc>
          <w:tcPr>
            <w:tcW w:w="873" w:type="dxa"/>
            <w:noWrap/>
            <w:hideMark/>
          </w:tcPr>
          <w:p w14:paraId="3983A1F0" w14:textId="77777777" w:rsidR="007748F0" w:rsidRPr="00B322A8" w:rsidRDefault="007748F0" w:rsidP="00873D42">
            <w:pPr>
              <w:pStyle w:val="TAL"/>
              <w:keepNext w:val="0"/>
            </w:pPr>
            <w:r w:rsidRPr="00B322A8">
              <w:t>15.63</w:t>
            </w:r>
          </w:p>
        </w:tc>
        <w:tc>
          <w:tcPr>
            <w:tcW w:w="873" w:type="dxa"/>
            <w:noWrap/>
            <w:hideMark/>
          </w:tcPr>
          <w:p w14:paraId="09E8359B" w14:textId="77777777" w:rsidR="007748F0" w:rsidRPr="00B322A8" w:rsidRDefault="007748F0" w:rsidP="00873D42">
            <w:pPr>
              <w:pStyle w:val="TAL"/>
              <w:keepNext w:val="0"/>
            </w:pPr>
            <w:r w:rsidRPr="00B322A8">
              <w:t>106.67</w:t>
            </w:r>
          </w:p>
        </w:tc>
      </w:tr>
      <w:tr w:rsidR="007748F0" w:rsidRPr="00B322A8" w14:paraId="3E280A7B" w14:textId="77777777" w:rsidTr="00873D42">
        <w:trPr>
          <w:trHeight w:val="300"/>
        </w:trPr>
        <w:tc>
          <w:tcPr>
            <w:tcW w:w="1267" w:type="dxa"/>
            <w:noWrap/>
            <w:hideMark/>
          </w:tcPr>
          <w:p w14:paraId="0B632304" w14:textId="77777777" w:rsidR="007748F0" w:rsidRPr="00B322A8" w:rsidRDefault="007748F0" w:rsidP="00873D42">
            <w:pPr>
              <w:pStyle w:val="TAL"/>
              <w:keepNext w:val="0"/>
            </w:pPr>
            <w:r w:rsidRPr="00B322A8">
              <w:t>4</w:t>
            </w:r>
          </w:p>
        </w:tc>
        <w:tc>
          <w:tcPr>
            <w:tcW w:w="1100" w:type="dxa"/>
            <w:noWrap/>
            <w:hideMark/>
          </w:tcPr>
          <w:p w14:paraId="754317A2" w14:textId="77777777" w:rsidR="007748F0" w:rsidRPr="00B322A8" w:rsidRDefault="007748F0" w:rsidP="00873D42">
            <w:pPr>
              <w:pStyle w:val="TAL"/>
              <w:keepNext w:val="0"/>
            </w:pPr>
            <w:r w:rsidRPr="00B322A8">
              <w:t>-11.19</w:t>
            </w:r>
          </w:p>
        </w:tc>
        <w:tc>
          <w:tcPr>
            <w:tcW w:w="2107" w:type="dxa"/>
            <w:noWrap/>
            <w:hideMark/>
          </w:tcPr>
          <w:p w14:paraId="29EE911F" w14:textId="77777777" w:rsidR="007748F0" w:rsidRPr="00B322A8" w:rsidRDefault="007748F0" w:rsidP="00873D42">
            <w:pPr>
              <w:pStyle w:val="TAL"/>
              <w:keepNext w:val="0"/>
            </w:pPr>
            <w:r w:rsidRPr="00B322A8">
              <w:t>81</w:t>
            </w:r>
          </w:p>
        </w:tc>
        <w:tc>
          <w:tcPr>
            <w:tcW w:w="2082" w:type="dxa"/>
            <w:noWrap/>
            <w:hideMark/>
          </w:tcPr>
          <w:p w14:paraId="40422210" w14:textId="77777777" w:rsidR="007748F0" w:rsidRPr="00B322A8" w:rsidRDefault="007748F0" w:rsidP="00873D42">
            <w:pPr>
              <w:pStyle w:val="TAL"/>
              <w:keepNext w:val="0"/>
            </w:pPr>
            <w:r w:rsidRPr="00B322A8">
              <w:t>118.64</w:t>
            </w:r>
          </w:p>
        </w:tc>
        <w:tc>
          <w:tcPr>
            <w:tcW w:w="1058" w:type="dxa"/>
            <w:noWrap/>
            <w:hideMark/>
          </w:tcPr>
          <w:p w14:paraId="44218472" w14:textId="77777777" w:rsidR="007748F0" w:rsidRPr="00B322A8" w:rsidRDefault="007748F0" w:rsidP="00873D42">
            <w:pPr>
              <w:pStyle w:val="TAL"/>
              <w:keepNext w:val="0"/>
            </w:pPr>
            <w:r w:rsidRPr="00B322A8">
              <w:t>-21.84</w:t>
            </w:r>
          </w:p>
        </w:tc>
        <w:tc>
          <w:tcPr>
            <w:tcW w:w="873" w:type="dxa"/>
            <w:noWrap/>
            <w:hideMark/>
          </w:tcPr>
          <w:p w14:paraId="54E2F1F0" w14:textId="77777777" w:rsidR="007748F0" w:rsidRPr="00B322A8" w:rsidRDefault="007748F0" w:rsidP="00873D42">
            <w:pPr>
              <w:pStyle w:val="TAL"/>
              <w:keepNext w:val="0"/>
            </w:pPr>
            <w:r w:rsidRPr="00B322A8">
              <w:t>14.067</w:t>
            </w:r>
          </w:p>
        </w:tc>
        <w:tc>
          <w:tcPr>
            <w:tcW w:w="873" w:type="dxa"/>
            <w:noWrap/>
            <w:hideMark/>
          </w:tcPr>
          <w:p w14:paraId="21686CF0" w14:textId="77777777" w:rsidR="007748F0" w:rsidRPr="00B322A8" w:rsidRDefault="007748F0" w:rsidP="00873D42">
            <w:pPr>
              <w:pStyle w:val="TAL"/>
              <w:keepNext w:val="0"/>
            </w:pPr>
            <w:r w:rsidRPr="00B322A8">
              <w:t>105.24</w:t>
            </w:r>
          </w:p>
        </w:tc>
      </w:tr>
      <w:tr w:rsidR="007748F0" w:rsidRPr="00B322A8" w14:paraId="779DA8E6" w14:textId="77777777" w:rsidTr="00873D42">
        <w:trPr>
          <w:trHeight w:val="300"/>
        </w:trPr>
        <w:tc>
          <w:tcPr>
            <w:tcW w:w="1267" w:type="dxa"/>
            <w:noWrap/>
            <w:hideMark/>
          </w:tcPr>
          <w:p w14:paraId="2126DB9D" w14:textId="77777777" w:rsidR="007748F0" w:rsidRPr="00B322A8" w:rsidRDefault="007748F0" w:rsidP="00873D42">
            <w:pPr>
              <w:pStyle w:val="TAL"/>
              <w:keepNext w:val="0"/>
            </w:pPr>
            <w:r w:rsidRPr="00B322A8">
              <w:t>5</w:t>
            </w:r>
          </w:p>
        </w:tc>
        <w:tc>
          <w:tcPr>
            <w:tcW w:w="1100" w:type="dxa"/>
            <w:noWrap/>
            <w:hideMark/>
          </w:tcPr>
          <w:p w14:paraId="6AC3E216" w14:textId="77777777" w:rsidR="007748F0" w:rsidRPr="00B322A8" w:rsidRDefault="007748F0" w:rsidP="00873D42">
            <w:pPr>
              <w:pStyle w:val="TAL"/>
              <w:keepNext w:val="0"/>
            </w:pPr>
            <w:r w:rsidRPr="00B322A8">
              <w:t>-12.89</w:t>
            </w:r>
          </w:p>
        </w:tc>
        <w:tc>
          <w:tcPr>
            <w:tcW w:w="2107" w:type="dxa"/>
            <w:noWrap/>
            <w:hideMark/>
          </w:tcPr>
          <w:p w14:paraId="77C54DD7" w14:textId="77777777" w:rsidR="007748F0" w:rsidRPr="00B322A8" w:rsidRDefault="007748F0" w:rsidP="00873D42">
            <w:pPr>
              <w:pStyle w:val="TAL"/>
              <w:keepNext w:val="0"/>
            </w:pPr>
            <w:r w:rsidRPr="00B322A8">
              <w:t>85</w:t>
            </w:r>
          </w:p>
        </w:tc>
        <w:tc>
          <w:tcPr>
            <w:tcW w:w="2082" w:type="dxa"/>
            <w:noWrap/>
            <w:hideMark/>
          </w:tcPr>
          <w:p w14:paraId="674827DD" w14:textId="77777777" w:rsidR="007748F0" w:rsidRPr="00B322A8" w:rsidRDefault="007748F0" w:rsidP="00873D42">
            <w:pPr>
              <w:pStyle w:val="TAL"/>
              <w:keepNext w:val="0"/>
            </w:pPr>
            <w:r w:rsidRPr="00B322A8">
              <w:t>118.64</w:t>
            </w:r>
          </w:p>
        </w:tc>
        <w:tc>
          <w:tcPr>
            <w:tcW w:w="1058" w:type="dxa"/>
            <w:noWrap/>
            <w:hideMark/>
          </w:tcPr>
          <w:p w14:paraId="562E45BD" w14:textId="77777777" w:rsidR="007748F0" w:rsidRPr="00B322A8" w:rsidRDefault="007748F0" w:rsidP="00873D42">
            <w:pPr>
              <w:pStyle w:val="TAL"/>
              <w:keepNext w:val="0"/>
            </w:pPr>
            <w:r w:rsidRPr="00B322A8">
              <w:t>-21.84</w:t>
            </w:r>
          </w:p>
        </w:tc>
        <w:tc>
          <w:tcPr>
            <w:tcW w:w="873" w:type="dxa"/>
            <w:noWrap/>
            <w:hideMark/>
          </w:tcPr>
          <w:p w14:paraId="4836588C" w14:textId="77777777" w:rsidR="007748F0" w:rsidRPr="00B322A8" w:rsidRDefault="007748F0" w:rsidP="00873D42">
            <w:pPr>
              <w:pStyle w:val="TAL"/>
              <w:keepNext w:val="0"/>
            </w:pPr>
            <w:r w:rsidRPr="00B322A8">
              <w:t>12.504</w:t>
            </w:r>
          </w:p>
        </w:tc>
        <w:tc>
          <w:tcPr>
            <w:tcW w:w="873" w:type="dxa"/>
            <w:noWrap/>
            <w:hideMark/>
          </w:tcPr>
          <w:p w14:paraId="67EFDA7C" w14:textId="77777777" w:rsidR="007748F0" w:rsidRPr="00B322A8" w:rsidRDefault="007748F0" w:rsidP="00873D42">
            <w:pPr>
              <w:pStyle w:val="TAL"/>
              <w:keepNext w:val="0"/>
            </w:pPr>
            <w:r w:rsidRPr="00B322A8">
              <w:t>105.24</w:t>
            </w:r>
          </w:p>
        </w:tc>
      </w:tr>
      <w:tr w:rsidR="007748F0" w:rsidRPr="00B322A8" w14:paraId="06268A9E" w14:textId="77777777" w:rsidTr="00873D42">
        <w:trPr>
          <w:trHeight w:val="300"/>
        </w:trPr>
        <w:tc>
          <w:tcPr>
            <w:tcW w:w="1267" w:type="dxa"/>
            <w:noWrap/>
            <w:hideMark/>
          </w:tcPr>
          <w:p w14:paraId="7665884C" w14:textId="77777777" w:rsidR="007748F0" w:rsidRPr="00B322A8" w:rsidRDefault="007748F0" w:rsidP="00873D42">
            <w:pPr>
              <w:pStyle w:val="TAL"/>
              <w:keepNext w:val="0"/>
            </w:pPr>
            <w:r w:rsidRPr="00B322A8">
              <w:t>6</w:t>
            </w:r>
          </w:p>
        </w:tc>
        <w:tc>
          <w:tcPr>
            <w:tcW w:w="1100" w:type="dxa"/>
            <w:noWrap/>
            <w:hideMark/>
          </w:tcPr>
          <w:p w14:paraId="302AB87B" w14:textId="77777777" w:rsidR="007748F0" w:rsidRPr="00B322A8" w:rsidRDefault="007748F0" w:rsidP="00873D42">
            <w:pPr>
              <w:pStyle w:val="TAL"/>
              <w:keepNext w:val="0"/>
            </w:pPr>
            <w:r w:rsidRPr="00B322A8">
              <w:t>-7.69</w:t>
            </w:r>
          </w:p>
        </w:tc>
        <w:tc>
          <w:tcPr>
            <w:tcW w:w="2107" w:type="dxa"/>
            <w:noWrap/>
            <w:hideMark/>
          </w:tcPr>
          <w:p w14:paraId="71F41DAC" w14:textId="77777777" w:rsidR="007748F0" w:rsidRPr="00B322A8" w:rsidRDefault="007748F0" w:rsidP="00873D42">
            <w:pPr>
              <w:pStyle w:val="TAL"/>
              <w:keepNext w:val="0"/>
            </w:pPr>
            <w:r w:rsidRPr="00B322A8">
              <w:t>232</w:t>
            </w:r>
          </w:p>
        </w:tc>
        <w:tc>
          <w:tcPr>
            <w:tcW w:w="2082" w:type="dxa"/>
            <w:noWrap/>
            <w:hideMark/>
          </w:tcPr>
          <w:p w14:paraId="3D234B44" w14:textId="77777777" w:rsidR="007748F0" w:rsidRPr="00B322A8" w:rsidRDefault="007748F0" w:rsidP="00873D42">
            <w:pPr>
              <w:pStyle w:val="TAL"/>
              <w:keepNext w:val="0"/>
            </w:pPr>
            <w:r w:rsidRPr="00B322A8">
              <w:t>171.16</w:t>
            </w:r>
          </w:p>
        </w:tc>
        <w:tc>
          <w:tcPr>
            <w:tcW w:w="1058" w:type="dxa"/>
            <w:noWrap/>
            <w:hideMark/>
          </w:tcPr>
          <w:p w14:paraId="0E0B4C3E" w14:textId="77777777" w:rsidR="007748F0" w:rsidRPr="00B322A8" w:rsidRDefault="007748F0" w:rsidP="00873D42">
            <w:pPr>
              <w:pStyle w:val="TAL"/>
              <w:keepNext w:val="0"/>
            </w:pPr>
            <w:r w:rsidRPr="00B322A8">
              <w:t>-6.61</w:t>
            </w:r>
          </w:p>
        </w:tc>
        <w:tc>
          <w:tcPr>
            <w:tcW w:w="873" w:type="dxa"/>
            <w:noWrap/>
            <w:hideMark/>
          </w:tcPr>
          <w:p w14:paraId="6278A683" w14:textId="77777777" w:rsidR="007748F0" w:rsidRPr="00B322A8" w:rsidRDefault="007748F0" w:rsidP="00873D42">
            <w:pPr>
              <w:pStyle w:val="TAL"/>
              <w:keepNext w:val="0"/>
            </w:pPr>
            <w:r w:rsidRPr="00B322A8">
              <w:t>15.63</w:t>
            </w:r>
          </w:p>
        </w:tc>
        <w:tc>
          <w:tcPr>
            <w:tcW w:w="873" w:type="dxa"/>
            <w:noWrap/>
            <w:hideMark/>
          </w:tcPr>
          <w:p w14:paraId="4998CE13" w14:textId="77777777" w:rsidR="007748F0" w:rsidRPr="00B322A8" w:rsidRDefault="007748F0" w:rsidP="00873D42">
            <w:pPr>
              <w:pStyle w:val="TAL"/>
              <w:keepNext w:val="0"/>
            </w:pPr>
            <w:r w:rsidRPr="00B322A8">
              <w:t>105.67</w:t>
            </w:r>
          </w:p>
        </w:tc>
      </w:tr>
      <w:tr w:rsidR="007748F0" w:rsidRPr="00B322A8" w14:paraId="3CC784DD" w14:textId="77777777" w:rsidTr="00873D42">
        <w:trPr>
          <w:trHeight w:val="300"/>
        </w:trPr>
        <w:tc>
          <w:tcPr>
            <w:tcW w:w="1267" w:type="dxa"/>
            <w:noWrap/>
            <w:hideMark/>
          </w:tcPr>
          <w:p w14:paraId="0FA08F77" w14:textId="77777777" w:rsidR="007748F0" w:rsidRPr="00B322A8" w:rsidRDefault="007748F0" w:rsidP="00873D42">
            <w:pPr>
              <w:pStyle w:val="TAL"/>
              <w:keepNext w:val="0"/>
            </w:pPr>
            <w:r w:rsidRPr="00B322A8">
              <w:t>7</w:t>
            </w:r>
          </w:p>
        </w:tc>
        <w:tc>
          <w:tcPr>
            <w:tcW w:w="1100" w:type="dxa"/>
            <w:noWrap/>
            <w:hideMark/>
          </w:tcPr>
          <w:p w14:paraId="1DAC8753" w14:textId="77777777" w:rsidR="007748F0" w:rsidRPr="00B322A8" w:rsidRDefault="007748F0" w:rsidP="00873D42">
            <w:pPr>
              <w:pStyle w:val="TAL"/>
              <w:keepNext w:val="0"/>
            </w:pPr>
            <w:r w:rsidRPr="00B322A8">
              <w:t>-9.89</w:t>
            </w:r>
          </w:p>
        </w:tc>
        <w:tc>
          <w:tcPr>
            <w:tcW w:w="2107" w:type="dxa"/>
            <w:noWrap/>
            <w:hideMark/>
          </w:tcPr>
          <w:p w14:paraId="7ED02C60" w14:textId="77777777" w:rsidR="007748F0" w:rsidRPr="00B322A8" w:rsidRDefault="007748F0" w:rsidP="00873D42">
            <w:pPr>
              <w:pStyle w:val="TAL"/>
              <w:keepNext w:val="0"/>
            </w:pPr>
            <w:r w:rsidRPr="00B322A8">
              <w:t>235</w:t>
            </w:r>
          </w:p>
        </w:tc>
        <w:tc>
          <w:tcPr>
            <w:tcW w:w="2082" w:type="dxa"/>
            <w:noWrap/>
            <w:hideMark/>
          </w:tcPr>
          <w:p w14:paraId="13436C0B" w14:textId="77777777" w:rsidR="007748F0" w:rsidRPr="00B322A8" w:rsidRDefault="007748F0" w:rsidP="00873D42">
            <w:pPr>
              <w:pStyle w:val="TAL"/>
              <w:keepNext w:val="0"/>
            </w:pPr>
            <w:r w:rsidRPr="00B322A8">
              <w:t>171.16</w:t>
            </w:r>
          </w:p>
        </w:tc>
        <w:tc>
          <w:tcPr>
            <w:tcW w:w="1058" w:type="dxa"/>
            <w:noWrap/>
            <w:hideMark/>
          </w:tcPr>
          <w:p w14:paraId="1C949D91" w14:textId="77777777" w:rsidR="007748F0" w:rsidRPr="00B322A8" w:rsidRDefault="007748F0" w:rsidP="00873D42">
            <w:pPr>
              <w:pStyle w:val="TAL"/>
              <w:keepNext w:val="0"/>
            </w:pPr>
            <w:r w:rsidRPr="00B322A8">
              <w:t>-6.61</w:t>
            </w:r>
          </w:p>
        </w:tc>
        <w:tc>
          <w:tcPr>
            <w:tcW w:w="873" w:type="dxa"/>
            <w:noWrap/>
            <w:hideMark/>
          </w:tcPr>
          <w:p w14:paraId="0C6D86AA" w14:textId="77777777" w:rsidR="007748F0" w:rsidRPr="00B322A8" w:rsidRDefault="007748F0" w:rsidP="00873D42">
            <w:pPr>
              <w:pStyle w:val="TAL"/>
              <w:keepNext w:val="0"/>
            </w:pPr>
            <w:r w:rsidRPr="00B322A8">
              <w:t>14.067</w:t>
            </w:r>
          </w:p>
        </w:tc>
        <w:tc>
          <w:tcPr>
            <w:tcW w:w="873" w:type="dxa"/>
            <w:noWrap/>
            <w:hideMark/>
          </w:tcPr>
          <w:p w14:paraId="60D3EA11" w14:textId="77777777" w:rsidR="007748F0" w:rsidRPr="00B322A8" w:rsidRDefault="007748F0" w:rsidP="00873D42">
            <w:pPr>
              <w:pStyle w:val="TAL"/>
              <w:keepNext w:val="0"/>
            </w:pPr>
            <w:r w:rsidRPr="00B322A8">
              <w:t>105.67</w:t>
            </w:r>
          </w:p>
        </w:tc>
      </w:tr>
      <w:tr w:rsidR="007748F0" w:rsidRPr="00B322A8" w14:paraId="3050272E" w14:textId="77777777" w:rsidTr="00873D42">
        <w:trPr>
          <w:trHeight w:val="300"/>
        </w:trPr>
        <w:tc>
          <w:tcPr>
            <w:tcW w:w="1267" w:type="dxa"/>
            <w:noWrap/>
            <w:hideMark/>
          </w:tcPr>
          <w:p w14:paraId="4D40E156" w14:textId="77777777" w:rsidR="007748F0" w:rsidRPr="00B322A8" w:rsidRDefault="007748F0" w:rsidP="00873D42">
            <w:pPr>
              <w:pStyle w:val="TAL"/>
              <w:keepNext w:val="0"/>
            </w:pPr>
            <w:r w:rsidRPr="00B322A8">
              <w:t>8</w:t>
            </w:r>
          </w:p>
        </w:tc>
        <w:tc>
          <w:tcPr>
            <w:tcW w:w="1100" w:type="dxa"/>
            <w:noWrap/>
            <w:hideMark/>
          </w:tcPr>
          <w:p w14:paraId="4D116BEB" w14:textId="77777777" w:rsidR="007748F0" w:rsidRPr="00B322A8" w:rsidRDefault="007748F0" w:rsidP="00873D42">
            <w:pPr>
              <w:pStyle w:val="TAL"/>
              <w:keepNext w:val="0"/>
            </w:pPr>
            <w:r w:rsidRPr="00B322A8">
              <w:t>-11.59</w:t>
            </w:r>
          </w:p>
        </w:tc>
        <w:tc>
          <w:tcPr>
            <w:tcW w:w="2107" w:type="dxa"/>
            <w:noWrap/>
            <w:hideMark/>
          </w:tcPr>
          <w:p w14:paraId="306601BF" w14:textId="77777777" w:rsidR="007748F0" w:rsidRPr="00B322A8" w:rsidRDefault="007748F0" w:rsidP="00873D42">
            <w:pPr>
              <w:pStyle w:val="TAL"/>
              <w:keepNext w:val="0"/>
            </w:pPr>
            <w:r w:rsidRPr="00B322A8">
              <w:t>239</w:t>
            </w:r>
          </w:p>
        </w:tc>
        <w:tc>
          <w:tcPr>
            <w:tcW w:w="2082" w:type="dxa"/>
            <w:noWrap/>
            <w:hideMark/>
          </w:tcPr>
          <w:p w14:paraId="545DBB07" w14:textId="77777777" w:rsidR="007748F0" w:rsidRPr="00B322A8" w:rsidRDefault="007748F0" w:rsidP="00873D42">
            <w:pPr>
              <w:pStyle w:val="TAL"/>
              <w:keepNext w:val="0"/>
            </w:pPr>
            <w:r w:rsidRPr="00B322A8">
              <w:t>171.16</w:t>
            </w:r>
          </w:p>
        </w:tc>
        <w:tc>
          <w:tcPr>
            <w:tcW w:w="1058" w:type="dxa"/>
            <w:noWrap/>
            <w:hideMark/>
          </w:tcPr>
          <w:p w14:paraId="2ADCCFB0" w14:textId="77777777" w:rsidR="007748F0" w:rsidRPr="00B322A8" w:rsidRDefault="007748F0" w:rsidP="00873D42">
            <w:pPr>
              <w:pStyle w:val="TAL"/>
              <w:keepNext w:val="0"/>
            </w:pPr>
            <w:r w:rsidRPr="00B322A8">
              <w:t>-6.61</w:t>
            </w:r>
          </w:p>
        </w:tc>
        <w:tc>
          <w:tcPr>
            <w:tcW w:w="873" w:type="dxa"/>
            <w:noWrap/>
            <w:hideMark/>
          </w:tcPr>
          <w:p w14:paraId="74186C19" w14:textId="77777777" w:rsidR="007748F0" w:rsidRPr="00B322A8" w:rsidRDefault="007748F0" w:rsidP="00873D42">
            <w:pPr>
              <w:pStyle w:val="TAL"/>
              <w:keepNext w:val="0"/>
            </w:pPr>
            <w:r w:rsidRPr="00B322A8">
              <w:t>12.504</w:t>
            </w:r>
          </w:p>
        </w:tc>
        <w:tc>
          <w:tcPr>
            <w:tcW w:w="873" w:type="dxa"/>
            <w:noWrap/>
            <w:hideMark/>
          </w:tcPr>
          <w:p w14:paraId="67F80120" w14:textId="77777777" w:rsidR="007748F0" w:rsidRPr="00B322A8" w:rsidRDefault="007748F0" w:rsidP="00873D42">
            <w:pPr>
              <w:pStyle w:val="TAL"/>
              <w:keepNext w:val="0"/>
            </w:pPr>
            <w:r w:rsidRPr="00B322A8">
              <w:t>105.67</w:t>
            </w:r>
          </w:p>
        </w:tc>
      </w:tr>
      <w:tr w:rsidR="007748F0" w:rsidRPr="00B322A8" w14:paraId="389F9233" w14:textId="77777777" w:rsidTr="00873D42">
        <w:trPr>
          <w:trHeight w:val="300"/>
        </w:trPr>
        <w:tc>
          <w:tcPr>
            <w:tcW w:w="1267" w:type="dxa"/>
            <w:noWrap/>
            <w:hideMark/>
          </w:tcPr>
          <w:p w14:paraId="0DFBE189" w14:textId="77777777" w:rsidR="007748F0" w:rsidRPr="00B322A8" w:rsidRDefault="007748F0" w:rsidP="00873D42">
            <w:pPr>
              <w:pStyle w:val="TAL"/>
              <w:keepNext w:val="0"/>
            </w:pPr>
            <w:r w:rsidRPr="00B322A8">
              <w:t>9</w:t>
            </w:r>
          </w:p>
        </w:tc>
        <w:tc>
          <w:tcPr>
            <w:tcW w:w="1100" w:type="dxa"/>
            <w:noWrap/>
            <w:hideMark/>
          </w:tcPr>
          <w:p w14:paraId="130805BC" w14:textId="77777777" w:rsidR="007748F0" w:rsidRPr="00B322A8" w:rsidRDefault="007748F0" w:rsidP="00873D42">
            <w:pPr>
              <w:pStyle w:val="TAL"/>
              <w:keepNext w:val="0"/>
            </w:pPr>
            <w:r w:rsidRPr="00B322A8">
              <w:t>-15.09</w:t>
            </w:r>
          </w:p>
        </w:tc>
        <w:tc>
          <w:tcPr>
            <w:tcW w:w="2107" w:type="dxa"/>
            <w:noWrap/>
            <w:hideMark/>
          </w:tcPr>
          <w:p w14:paraId="35D0C348" w14:textId="77777777" w:rsidR="007748F0" w:rsidRPr="00B322A8" w:rsidRDefault="007748F0" w:rsidP="00873D42">
            <w:pPr>
              <w:pStyle w:val="TAL"/>
              <w:keepNext w:val="0"/>
            </w:pPr>
            <w:r w:rsidRPr="00B322A8">
              <w:t>240</w:t>
            </w:r>
          </w:p>
        </w:tc>
        <w:tc>
          <w:tcPr>
            <w:tcW w:w="2082" w:type="dxa"/>
            <w:noWrap/>
            <w:hideMark/>
          </w:tcPr>
          <w:p w14:paraId="24E06DA9" w14:textId="77777777" w:rsidR="007748F0" w:rsidRPr="00B322A8" w:rsidRDefault="007748F0" w:rsidP="00873D42">
            <w:pPr>
              <w:pStyle w:val="TAL"/>
              <w:keepNext w:val="0"/>
            </w:pPr>
            <w:r w:rsidRPr="00B322A8">
              <w:t>51.32</w:t>
            </w:r>
          </w:p>
        </w:tc>
        <w:tc>
          <w:tcPr>
            <w:tcW w:w="1058" w:type="dxa"/>
            <w:noWrap/>
            <w:hideMark/>
          </w:tcPr>
          <w:p w14:paraId="50DBB154" w14:textId="77777777" w:rsidR="007748F0" w:rsidRPr="00B322A8" w:rsidRDefault="007748F0" w:rsidP="00873D42">
            <w:pPr>
              <w:pStyle w:val="TAL"/>
              <w:keepNext w:val="0"/>
            </w:pPr>
            <w:r w:rsidRPr="00B322A8">
              <w:t>41.36</w:t>
            </w:r>
          </w:p>
        </w:tc>
        <w:tc>
          <w:tcPr>
            <w:tcW w:w="873" w:type="dxa"/>
            <w:noWrap/>
            <w:hideMark/>
          </w:tcPr>
          <w:p w14:paraId="172EC18E" w14:textId="77777777" w:rsidR="007748F0" w:rsidRPr="00B322A8" w:rsidRDefault="007748F0" w:rsidP="00873D42">
            <w:pPr>
              <w:pStyle w:val="TAL"/>
              <w:keepNext w:val="0"/>
            </w:pPr>
            <w:r w:rsidRPr="00B322A8">
              <w:t>15.63</w:t>
            </w:r>
          </w:p>
        </w:tc>
        <w:tc>
          <w:tcPr>
            <w:tcW w:w="873" w:type="dxa"/>
            <w:noWrap/>
            <w:hideMark/>
          </w:tcPr>
          <w:p w14:paraId="77C4167C" w14:textId="77777777" w:rsidR="007748F0" w:rsidRPr="00B322A8" w:rsidRDefault="007748F0" w:rsidP="00873D42">
            <w:pPr>
              <w:pStyle w:val="TAL"/>
              <w:keepNext w:val="0"/>
            </w:pPr>
            <w:r w:rsidRPr="00B322A8">
              <w:t>109.94</w:t>
            </w:r>
          </w:p>
        </w:tc>
      </w:tr>
      <w:tr w:rsidR="007748F0" w:rsidRPr="00B322A8" w14:paraId="15DF7B6E" w14:textId="77777777" w:rsidTr="00873D42">
        <w:trPr>
          <w:trHeight w:val="300"/>
        </w:trPr>
        <w:tc>
          <w:tcPr>
            <w:tcW w:w="1267" w:type="dxa"/>
            <w:noWrap/>
            <w:hideMark/>
          </w:tcPr>
          <w:p w14:paraId="5CB891CE" w14:textId="77777777" w:rsidR="007748F0" w:rsidRPr="00B322A8" w:rsidRDefault="007748F0" w:rsidP="00873D42">
            <w:pPr>
              <w:pStyle w:val="TAL"/>
              <w:keepNext w:val="0"/>
            </w:pPr>
            <w:r w:rsidRPr="00B322A8">
              <w:lastRenderedPageBreak/>
              <w:t>10</w:t>
            </w:r>
          </w:p>
        </w:tc>
        <w:tc>
          <w:tcPr>
            <w:tcW w:w="1100" w:type="dxa"/>
            <w:noWrap/>
            <w:hideMark/>
          </w:tcPr>
          <w:p w14:paraId="2FBE7F87" w14:textId="77777777" w:rsidR="007748F0" w:rsidRPr="00B322A8" w:rsidRDefault="007748F0" w:rsidP="00873D42">
            <w:pPr>
              <w:pStyle w:val="TAL"/>
              <w:keepNext w:val="0"/>
            </w:pPr>
            <w:r w:rsidRPr="00B322A8">
              <w:t>-14.79</w:t>
            </w:r>
          </w:p>
        </w:tc>
        <w:tc>
          <w:tcPr>
            <w:tcW w:w="2107" w:type="dxa"/>
            <w:noWrap/>
            <w:hideMark/>
          </w:tcPr>
          <w:p w14:paraId="3A2F22E7" w14:textId="77777777" w:rsidR="007748F0" w:rsidRPr="00B322A8" w:rsidRDefault="007748F0" w:rsidP="00873D42">
            <w:pPr>
              <w:pStyle w:val="TAL"/>
              <w:keepNext w:val="0"/>
            </w:pPr>
            <w:r w:rsidRPr="00B322A8">
              <w:t>289</w:t>
            </w:r>
          </w:p>
        </w:tc>
        <w:tc>
          <w:tcPr>
            <w:tcW w:w="2082" w:type="dxa"/>
            <w:noWrap/>
            <w:hideMark/>
          </w:tcPr>
          <w:p w14:paraId="3D5ACEFC" w14:textId="77777777" w:rsidR="007748F0" w:rsidRPr="00B322A8" w:rsidRDefault="007748F0" w:rsidP="00873D42">
            <w:pPr>
              <w:pStyle w:val="TAL"/>
              <w:keepNext w:val="0"/>
            </w:pPr>
            <w:r w:rsidRPr="00B322A8">
              <w:t>62.89</w:t>
            </w:r>
          </w:p>
        </w:tc>
        <w:tc>
          <w:tcPr>
            <w:tcW w:w="1058" w:type="dxa"/>
            <w:noWrap/>
            <w:hideMark/>
          </w:tcPr>
          <w:p w14:paraId="5FC375EF" w14:textId="77777777" w:rsidR="007748F0" w:rsidRPr="00B322A8" w:rsidRDefault="007748F0" w:rsidP="00873D42">
            <w:pPr>
              <w:pStyle w:val="TAL"/>
              <w:keepNext w:val="0"/>
            </w:pPr>
            <w:r w:rsidRPr="00B322A8">
              <w:t>-49.31</w:t>
            </w:r>
          </w:p>
        </w:tc>
        <w:tc>
          <w:tcPr>
            <w:tcW w:w="873" w:type="dxa"/>
            <w:noWrap/>
            <w:hideMark/>
          </w:tcPr>
          <w:p w14:paraId="68902A3D" w14:textId="77777777" w:rsidR="007748F0" w:rsidRPr="00B322A8" w:rsidRDefault="007748F0" w:rsidP="00873D42">
            <w:pPr>
              <w:pStyle w:val="TAL"/>
              <w:keepNext w:val="0"/>
            </w:pPr>
            <w:r w:rsidRPr="00B322A8">
              <w:t>15.63</w:t>
            </w:r>
          </w:p>
        </w:tc>
        <w:tc>
          <w:tcPr>
            <w:tcW w:w="873" w:type="dxa"/>
            <w:noWrap/>
            <w:hideMark/>
          </w:tcPr>
          <w:p w14:paraId="7DB14CE2" w14:textId="77777777" w:rsidR="007748F0" w:rsidRPr="00B322A8" w:rsidRDefault="007748F0" w:rsidP="00873D42">
            <w:pPr>
              <w:pStyle w:val="TAL"/>
              <w:keepNext w:val="0"/>
            </w:pPr>
            <w:r w:rsidRPr="00B322A8">
              <w:t>102.89</w:t>
            </w:r>
          </w:p>
        </w:tc>
      </w:tr>
      <w:tr w:rsidR="007748F0" w:rsidRPr="00B322A8" w14:paraId="397D1009" w14:textId="77777777" w:rsidTr="00873D42">
        <w:trPr>
          <w:trHeight w:val="300"/>
        </w:trPr>
        <w:tc>
          <w:tcPr>
            <w:tcW w:w="1267" w:type="dxa"/>
            <w:noWrap/>
            <w:hideMark/>
          </w:tcPr>
          <w:p w14:paraId="398EF238" w14:textId="77777777" w:rsidR="007748F0" w:rsidRPr="00B322A8" w:rsidRDefault="007748F0" w:rsidP="00873D42">
            <w:pPr>
              <w:pStyle w:val="TAL"/>
              <w:keepNext w:val="0"/>
            </w:pPr>
            <w:r w:rsidRPr="00B322A8">
              <w:t>11</w:t>
            </w:r>
          </w:p>
        </w:tc>
        <w:tc>
          <w:tcPr>
            <w:tcW w:w="1100" w:type="dxa"/>
            <w:noWrap/>
            <w:hideMark/>
          </w:tcPr>
          <w:p w14:paraId="3BEF1E38" w14:textId="77777777" w:rsidR="007748F0" w:rsidRPr="00B322A8" w:rsidRDefault="007748F0" w:rsidP="00873D42">
            <w:pPr>
              <w:pStyle w:val="TAL"/>
              <w:keepNext w:val="0"/>
            </w:pPr>
            <w:r w:rsidRPr="00B322A8">
              <w:t>-18.39</w:t>
            </w:r>
          </w:p>
        </w:tc>
        <w:tc>
          <w:tcPr>
            <w:tcW w:w="2107" w:type="dxa"/>
            <w:noWrap/>
            <w:hideMark/>
          </w:tcPr>
          <w:p w14:paraId="5F6715F2" w14:textId="77777777" w:rsidR="007748F0" w:rsidRPr="00B322A8" w:rsidRDefault="007748F0" w:rsidP="00873D42">
            <w:pPr>
              <w:pStyle w:val="TAL"/>
              <w:keepNext w:val="0"/>
            </w:pPr>
            <w:r w:rsidRPr="00B322A8">
              <w:t>299</w:t>
            </w:r>
          </w:p>
        </w:tc>
        <w:tc>
          <w:tcPr>
            <w:tcW w:w="2082" w:type="dxa"/>
            <w:noWrap/>
            <w:hideMark/>
          </w:tcPr>
          <w:p w14:paraId="10C1C952" w14:textId="77777777" w:rsidR="007748F0" w:rsidRPr="00B322A8" w:rsidRDefault="007748F0" w:rsidP="00873D42">
            <w:pPr>
              <w:pStyle w:val="TAL"/>
              <w:keepNext w:val="0"/>
            </w:pPr>
            <w:r w:rsidRPr="00B322A8">
              <w:t>-41.37</w:t>
            </w:r>
          </w:p>
        </w:tc>
        <w:tc>
          <w:tcPr>
            <w:tcW w:w="1058" w:type="dxa"/>
            <w:noWrap/>
            <w:hideMark/>
          </w:tcPr>
          <w:p w14:paraId="7555118C" w14:textId="77777777" w:rsidR="007748F0" w:rsidRPr="00B322A8" w:rsidRDefault="007748F0" w:rsidP="00873D42">
            <w:pPr>
              <w:pStyle w:val="TAL"/>
              <w:keepNext w:val="0"/>
            </w:pPr>
            <w:r w:rsidRPr="00B322A8">
              <w:t>46.04</w:t>
            </w:r>
          </w:p>
        </w:tc>
        <w:tc>
          <w:tcPr>
            <w:tcW w:w="873" w:type="dxa"/>
            <w:noWrap/>
            <w:hideMark/>
          </w:tcPr>
          <w:p w14:paraId="5B8F21FE" w14:textId="77777777" w:rsidR="007748F0" w:rsidRPr="00B322A8" w:rsidRDefault="007748F0" w:rsidP="00873D42">
            <w:pPr>
              <w:pStyle w:val="TAL"/>
              <w:keepNext w:val="0"/>
            </w:pPr>
            <w:r w:rsidRPr="00B322A8">
              <w:t>15.63</w:t>
            </w:r>
          </w:p>
        </w:tc>
        <w:tc>
          <w:tcPr>
            <w:tcW w:w="873" w:type="dxa"/>
            <w:noWrap/>
            <w:hideMark/>
          </w:tcPr>
          <w:p w14:paraId="1D17EA1D" w14:textId="77777777" w:rsidR="007748F0" w:rsidRPr="00B322A8" w:rsidRDefault="007748F0" w:rsidP="00873D42">
            <w:pPr>
              <w:pStyle w:val="TAL"/>
              <w:keepNext w:val="0"/>
            </w:pPr>
            <w:r w:rsidRPr="00B322A8">
              <w:t>110.59</w:t>
            </w:r>
          </w:p>
        </w:tc>
      </w:tr>
      <w:tr w:rsidR="007748F0" w:rsidRPr="00B322A8" w14:paraId="6DFB3038" w14:textId="77777777" w:rsidTr="00873D42">
        <w:trPr>
          <w:trHeight w:val="300"/>
        </w:trPr>
        <w:tc>
          <w:tcPr>
            <w:tcW w:w="1267" w:type="dxa"/>
            <w:noWrap/>
            <w:hideMark/>
          </w:tcPr>
          <w:p w14:paraId="0DDCF746" w14:textId="77777777" w:rsidR="007748F0" w:rsidRPr="00B322A8" w:rsidRDefault="007748F0" w:rsidP="00873D42">
            <w:pPr>
              <w:pStyle w:val="TAL"/>
              <w:keepNext w:val="0"/>
            </w:pPr>
            <w:r w:rsidRPr="00B322A8">
              <w:t>12</w:t>
            </w:r>
          </w:p>
        </w:tc>
        <w:tc>
          <w:tcPr>
            <w:tcW w:w="1100" w:type="dxa"/>
            <w:noWrap/>
            <w:hideMark/>
          </w:tcPr>
          <w:p w14:paraId="7106EF46" w14:textId="77777777" w:rsidR="007748F0" w:rsidRPr="00B322A8" w:rsidRDefault="007748F0" w:rsidP="00873D42">
            <w:pPr>
              <w:pStyle w:val="TAL"/>
              <w:keepNext w:val="0"/>
            </w:pPr>
            <w:r w:rsidRPr="00B322A8">
              <w:t>-18.79</w:t>
            </w:r>
          </w:p>
        </w:tc>
        <w:tc>
          <w:tcPr>
            <w:tcW w:w="2107" w:type="dxa"/>
            <w:noWrap/>
            <w:hideMark/>
          </w:tcPr>
          <w:p w14:paraId="32164F22" w14:textId="77777777" w:rsidR="007748F0" w:rsidRPr="00B322A8" w:rsidRDefault="007748F0" w:rsidP="00873D42">
            <w:pPr>
              <w:pStyle w:val="TAL"/>
              <w:keepNext w:val="0"/>
            </w:pPr>
            <w:r w:rsidRPr="00B322A8">
              <w:t>340</w:t>
            </w:r>
          </w:p>
        </w:tc>
        <w:tc>
          <w:tcPr>
            <w:tcW w:w="2082" w:type="dxa"/>
            <w:noWrap/>
            <w:hideMark/>
          </w:tcPr>
          <w:p w14:paraId="1CE6AB30" w14:textId="77777777" w:rsidR="007748F0" w:rsidRPr="00B322A8" w:rsidRDefault="007748F0" w:rsidP="00873D42">
            <w:pPr>
              <w:pStyle w:val="TAL"/>
              <w:keepNext w:val="0"/>
            </w:pPr>
            <w:r w:rsidRPr="00B322A8">
              <w:t>42.46</w:t>
            </w:r>
          </w:p>
        </w:tc>
        <w:tc>
          <w:tcPr>
            <w:tcW w:w="1058" w:type="dxa"/>
            <w:noWrap/>
            <w:hideMark/>
          </w:tcPr>
          <w:p w14:paraId="58421020" w14:textId="77777777" w:rsidR="007748F0" w:rsidRPr="00B322A8" w:rsidRDefault="007748F0" w:rsidP="00873D42">
            <w:pPr>
              <w:pStyle w:val="TAL"/>
              <w:keepNext w:val="0"/>
            </w:pPr>
            <w:r w:rsidRPr="00B322A8">
              <w:t>-70.8</w:t>
            </w:r>
          </w:p>
        </w:tc>
        <w:tc>
          <w:tcPr>
            <w:tcW w:w="873" w:type="dxa"/>
            <w:noWrap/>
            <w:hideMark/>
          </w:tcPr>
          <w:p w14:paraId="79718499" w14:textId="77777777" w:rsidR="007748F0" w:rsidRPr="00B322A8" w:rsidRDefault="007748F0" w:rsidP="00873D42">
            <w:pPr>
              <w:pStyle w:val="TAL"/>
              <w:keepNext w:val="0"/>
            </w:pPr>
            <w:r w:rsidRPr="00B322A8">
              <w:t>15.63</w:t>
            </w:r>
          </w:p>
        </w:tc>
        <w:tc>
          <w:tcPr>
            <w:tcW w:w="873" w:type="dxa"/>
            <w:noWrap/>
            <w:hideMark/>
          </w:tcPr>
          <w:p w14:paraId="12F8CDC8" w14:textId="77777777" w:rsidR="007748F0" w:rsidRPr="00B322A8" w:rsidRDefault="007748F0" w:rsidP="00873D42">
            <w:pPr>
              <w:pStyle w:val="TAL"/>
              <w:keepNext w:val="0"/>
            </w:pPr>
            <w:r w:rsidRPr="00B322A8">
              <w:t>101.61</w:t>
            </w:r>
          </w:p>
        </w:tc>
      </w:tr>
      <w:tr w:rsidR="007748F0" w:rsidRPr="00B322A8" w14:paraId="13022933" w14:textId="77777777" w:rsidTr="00873D42">
        <w:trPr>
          <w:trHeight w:val="300"/>
        </w:trPr>
        <w:tc>
          <w:tcPr>
            <w:tcW w:w="1267" w:type="dxa"/>
            <w:noWrap/>
            <w:hideMark/>
          </w:tcPr>
          <w:p w14:paraId="5875C7E2" w14:textId="77777777" w:rsidR="007748F0" w:rsidRPr="00B322A8" w:rsidRDefault="007748F0" w:rsidP="00873D42">
            <w:pPr>
              <w:pStyle w:val="TAL"/>
              <w:keepNext w:val="0"/>
            </w:pPr>
            <w:r w:rsidRPr="00B322A8">
              <w:t>13</w:t>
            </w:r>
          </w:p>
        </w:tc>
        <w:tc>
          <w:tcPr>
            <w:tcW w:w="1100" w:type="dxa"/>
            <w:noWrap/>
            <w:hideMark/>
          </w:tcPr>
          <w:p w14:paraId="3982068A" w14:textId="77777777" w:rsidR="007748F0" w:rsidRPr="00B322A8" w:rsidRDefault="007748F0" w:rsidP="00873D42">
            <w:pPr>
              <w:pStyle w:val="TAL"/>
              <w:keepNext w:val="0"/>
            </w:pPr>
            <w:r w:rsidRPr="00B322A8">
              <w:t>-12.79</w:t>
            </w:r>
          </w:p>
        </w:tc>
        <w:tc>
          <w:tcPr>
            <w:tcW w:w="2107" w:type="dxa"/>
            <w:noWrap/>
            <w:hideMark/>
          </w:tcPr>
          <w:p w14:paraId="4C41A304" w14:textId="77777777" w:rsidR="007748F0" w:rsidRPr="00B322A8" w:rsidRDefault="007748F0" w:rsidP="00873D42">
            <w:pPr>
              <w:pStyle w:val="TAL"/>
              <w:keepNext w:val="0"/>
            </w:pPr>
            <w:r w:rsidRPr="00B322A8">
              <w:t>447</w:t>
            </w:r>
          </w:p>
        </w:tc>
        <w:tc>
          <w:tcPr>
            <w:tcW w:w="2082" w:type="dxa"/>
            <w:noWrap/>
            <w:hideMark/>
          </w:tcPr>
          <w:p w14:paraId="0D17A3DA" w14:textId="77777777" w:rsidR="007748F0" w:rsidRPr="00B322A8" w:rsidRDefault="007748F0" w:rsidP="00873D42">
            <w:pPr>
              <w:pStyle w:val="TAL"/>
              <w:keepNext w:val="0"/>
            </w:pPr>
            <w:r w:rsidRPr="00B322A8">
              <w:t>64.55</w:t>
            </w:r>
          </w:p>
        </w:tc>
        <w:tc>
          <w:tcPr>
            <w:tcW w:w="1058" w:type="dxa"/>
            <w:noWrap/>
            <w:hideMark/>
          </w:tcPr>
          <w:p w14:paraId="5EF59C0A" w14:textId="77777777" w:rsidR="007748F0" w:rsidRPr="00B322A8" w:rsidRDefault="007748F0" w:rsidP="00873D42">
            <w:pPr>
              <w:pStyle w:val="TAL"/>
              <w:keepNext w:val="0"/>
            </w:pPr>
            <w:r w:rsidRPr="00B322A8">
              <w:t>-43.25</w:t>
            </w:r>
          </w:p>
        </w:tc>
        <w:tc>
          <w:tcPr>
            <w:tcW w:w="873" w:type="dxa"/>
            <w:noWrap/>
            <w:hideMark/>
          </w:tcPr>
          <w:p w14:paraId="0F700E2B" w14:textId="77777777" w:rsidR="007748F0" w:rsidRPr="00B322A8" w:rsidRDefault="007748F0" w:rsidP="00873D42">
            <w:pPr>
              <w:pStyle w:val="TAL"/>
              <w:keepNext w:val="0"/>
            </w:pPr>
            <w:r w:rsidRPr="00B322A8">
              <w:t>15.63</w:t>
            </w:r>
          </w:p>
        </w:tc>
        <w:tc>
          <w:tcPr>
            <w:tcW w:w="873" w:type="dxa"/>
            <w:noWrap/>
            <w:hideMark/>
          </w:tcPr>
          <w:p w14:paraId="58DC35A0" w14:textId="77777777" w:rsidR="007748F0" w:rsidRPr="00B322A8" w:rsidRDefault="007748F0" w:rsidP="00873D42">
            <w:pPr>
              <w:pStyle w:val="TAL"/>
              <w:keepNext w:val="0"/>
            </w:pPr>
            <w:r w:rsidRPr="00B322A8">
              <w:t>108.87</w:t>
            </w:r>
          </w:p>
        </w:tc>
      </w:tr>
      <w:tr w:rsidR="007748F0" w:rsidRPr="00B322A8" w14:paraId="08E3B92E" w14:textId="77777777" w:rsidTr="00873D42">
        <w:trPr>
          <w:trHeight w:val="300"/>
        </w:trPr>
        <w:tc>
          <w:tcPr>
            <w:tcW w:w="1267" w:type="dxa"/>
            <w:noWrap/>
            <w:hideMark/>
          </w:tcPr>
          <w:p w14:paraId="54F3367C" w14:textId="77777777" w:rsidR="007748F0" w:rsidRPr="00B322A8" w:rsidRDefault="007748F0" w:rsidP="00873D42">
            <w:pPr>
              <w:pStyle w:val="TAL"/>
              <w:keepNext w:val="0"/>
            </w:pPr>
            <w:r w:rsidRPr="00B322A8">
              <w:t>14</w:t>
            </w:r>
          </w:p>
        </w:tc>
        <w:tc>
          <w:tcPr>
            <w:tcW w:w="1100" w:type="dxa"/>
            <w:noWrap/>
            <w:hideMark/>
          </w:tcPr>
          <w:p w14:paraId="117E0C4A" w14:textId="77777777" w:rsidR="007748F0" w:rsidRPr="00B322A8" w:rsidRDefault="007748F0" w:rsidP="00873D42">
            <w:pPr>
              <w:pStyle w:val="TAL"/>
              <w:keepNext w:val="0"/>
            </w:pPr>
            <w:r w:rsidRPr="00B322A8">
              <w:t>-14.49</w:t>
            </w:r>
          </w:p>
        </w:tc>
        <w:tc>
          <w:tcPr>
            <w:tcW w:w="2107" w:type="dxa"/>
            <w:noWrap/>
            <w:hideMark/>
          </w:tcPr>
          <w:p w14:paraId="2BAA332C" w14:textId="77777777" w:rsidR="007748F0" w:rsidRPr="00B322A8" w:rsidRDefault="007748F0" w:rsidP="00873D42">
            <w:pPr>
              <w:pStyle w:val="TAL"/>
              <w:keepNext w:val="0"/>
            </w:pPr>
            <w:r w:rsidRPr="00B322A8">
              <w:t>476</w:t>
            </w:r>
          </w:p>
        </w:tc>
        <w:tc>
          <w:tcPr>
            <w:tcW w:w="2082" w:type="dxa"/>
            <w:noWrap/>
            <w:hideMark/>
          </w:tcPr>
          <w:p w14:paraId="3B79F2FB" w14:textId="77777777" w:rsidR="007748F0" w:rsidRPr="00B322A8" w:rsidRDefault="007748F0" w:rsidP="00873D42">
            <w:pPr>
              <w:pStyle w:val="TAL"/>
              <w:keepNext w:val="0"/>
            </w:pPr>
            <w:r w:rsidRPr="00B322A8">
              <w:t>-62.84</w:t>
            </w:r>
          </w:p>
        </w:tc>
        <w:tc>
          <w:tcPr>
            <w:tcW w:w="1058" w:type="dxa"/>
            <w:noWrap/>
            <w:hideMark/>
          </w:tcPr>
          <w:p w14:paraId="506B5269" w14:textId="77777777" w:rsidR="007748F0" w:rsidRPr="00B322A8" w:rsidRDefault="007748F0" w:rsidP="00873D42">
            <w:pPr>
              <w:pStyle w:val="TAL"/>
              <w:keepNext w:val="0"/>
            </w:pPr>
            <w:r w:rsidRPr="00B322A8">
              <w:t>-49.18</w:t>
            </w:r>
          </w:p>
        </w:tc>
        <w:tc>
          <w:tcPr>
            <w:tcW w:w="873" w:type="dxa"/>
            <w:noWrap/>
            <w:hideMark/>
          </w:tcPr>
          <w:p w14:paraId="40456E12" w14:textId="77777777" w:rsidR="007748F0" w:rsidRPr="00B322A8" w:rsidRDefault="007748F0" w:rsidP="00873D42">
            <w:pPr>
              <w:pStyle w:val="TAL"/>
              <w:keepNext w:val="0"/>
            </w:pPr>
            <w:r w:rsidRPr="00B322A8">
              <w:t>15.63</w:t>
            </w:r>
          </w:p>
        </w:tc>
        <w:tc>
          <w:tcPr>
            <w:tcW w:w="873" w:type="dxa"/>
            <w:noWrap/>
            <w:hideMark/>
          </w:tcPr>
          <w:p w14:paraId="429C7FE8" w14:textId="77777777" w:rsidR="007748F0" w:rsidRPr="00B322A8" w:rsidRDefault="007748F0" w:rsidP="00873D42">
            <w:pPr>
              <w:pStyle w:val="TAL"/>
              <w:keepNext w:val="0"/>
            </w:pPr>
            <w:r w:rsidRPr="00B322A8">
              <w:t>109.23</w:t>
            </w:r>
          </w:p>
        </w:tc>
      </w:tr>
      <w:tr w:rsidR="007748F0" w:rsidRPr="00B322A8" w14:paraId="0BCB0016" w14:textId="77777777" w:rsidTr="00873D42">
        <w:trPr>
          <w:trHeight w:val="300"/>
        </w:trPr>
        <w:tc>
          <w:tcPr>
            <w:tcW w:w="1267" w:type="dxa"/>
            <w:noWrap/>
            <w:hideMark/>
          </w:tcPr>
          <w:p w14:paraId="2343E1A5" w14:textId="77777777" w:rsidR="007748F0" w:rsidRPr="00B322A8" w:rsidRDefault="007748F0" w:rsidP="00873D42">
            <w:pPr>
              <w:pStyle w:val="TAL"/>
              <w:keepNext w:val="0"/>
            </w:pPr>
            <w:r w:rsidRPr="00B322A8">
              <w:t>15</w:t>
            </w:r>
          </w:p>
        </w:tc>
        <w:tc>
          <w:tcPr>
            <w:tcW w:w="1100" w:type="dxa"/>
            <w:noWrap/>
            <w:hideMark/>
          </w:tcPr>
          <w:p w14:paraId="7E3438CD" w14:textId="77777777" w:rsidR="007748F0" w:rsidRPr="00B322A8" w:rsidRDefault="007748F0" w:rsidP="00873D42">
            <w:pPr>
              <w:pStyle w:val="TAL"/>
              <w:keepNext w:val="0"/>
            </w:pPr>
            <w:r w:rsidRPr="00B322A8">
              <w:t>-16.39</w:t>
            </w:r>
          </w:p>
        </w:tc>
        <w:tc>
          <w:tcPr>
            <w:tcW w:w="2107" w:type="dxa"/>
            <w:noWrap/>
            <w:hideMark/>
          </w:tcPr>
          <w:p w14:paraId="347403B7" w14:textId="77777777" w:rsidR="007748F0" w:rsidRPr="00B322A8" w:rsidRDefault="007748F0" w:rsidP="00873D42">
            <w:pPr>
              <w:pStyle w:val="TAL"/>
              <w:keepNext w:val="0"/>
            </w:pPr>
            <w:r w:rsidRPr="00B322A8">
              <w:t>790</w:t>
            </w:r>
          </w:p>
        </w:tc>
        <w:tc>
          <w:tcPr>
            <w:tcW w:w="2082" w:type="dxa"/>
            <w:noWrap/>
            <w:hideMark/>
          </w:tcPr>
          <w:p w14:paraId="61BF450A" w14:textId="77777777" w:rsidR="007748F0" w:rsidRPr="00B322A8" w:rsidRDefault="007748F0" w:rsidP="00873D42">
            <w:pPr>
              <w:pStyle w:val="TAL"/>
              <w:keepNext w:val="0"/>
            </w:pPr>
            <w:r w:rsidRPr="00B322A8">
              <w:t>78.52</w:t>
            </w:r>
          </w:p>
        </w:tc>
        <w:tc>
          <w:tcPr>
            <w:tcW w:w="1058" w:type="dxa"/>
            <w:noWrap/>
            <w:hideMark/>
          </w:tcPr>
          <w:p w14:paraId="01C88E5E" w14:textId="77777777" w:rsidR="007748F0" w:rsidRPr="00B322A8" w:rsidRDefault="007748F0" w:rsidP="00873D42">
            <w:pPr>
              <w:pStyle w:val="TAL"/>
              <w:keepNext w:val="0"/>
            </w:pPr>
            <w:r w:rsidRPr="00B322A8">
              <w:t>-58.54</w:t>
            </w:r>
          </w:p>
        </w:tc>
        <w:tc>
          <w:tcPr>
            <w:tcW w:w="873" w:type="dxa"/>
            <w:noWrap/>
            <w:hideMark/>
          </w:tcPr>
          <w:p w14:paraId="060A57B0" w14:textId="77777777" w:rsidR="007748F0" w:rsidRPr="00B322A8" w:rsidRDefault="007748F0" w:rsidP="00873D42">
            <w:pPr>
              <w:pStyle w:val="TAL"/>
              <w:keepNext w:val="0"/>
            </w:pPr>
            <w:r w:rsidRPr="00B322A8">
              <w:t>15.63</w:t>
            </w:r>
          </w:p>
        </w:tc>
        <w:tc>
          <w:tcPr>
            <w:tcW w:w="873" w:type="dxa"/>
            <w:noWrap/>
            <w:hideMark/>
          </w:tcPr>
          <w:p w14:paraId="55D29C82" w14:textId="77777777" w:rsidR="007748F0" w:rsidRPr="00B322A8" w:rsidRDefault="007748F0" w:rsidP="00873D42">
            <w:pPr>
              <w:pStyle w:val="TAL"/>
              <w:keepNext w:val="0"/>
            </w:pPr>
            <w:r w:rsidRPr="00B322A8">
              <w:t>101.25</w:t>
            </w:r>
          </w:p>
        </w:tc>
      </w:tr>
      <w:tr w:rsidR="007748F0" w:rsidRPr="00B322A8" w14:paraId="4A40566A" w14:textId="77777777" w:rsidTr="00873D42">
        <w:trPr>
          <w:trHeight w:val="300"/>
        </w:trPr>
        <w:tc>
          <w:tcPr>
            <w:tcW w:w="1267" w:type="dxa"/>
            <w:noWrap/>
            <w:hideMark/>
          </w:tcPr>
          <w:p w14:paraId="05CF0085" w14:textId="77777777" w:rsidR="007748F0" w:rsidRPr="00B322A8" w:rsidRDefault="007748F0" w:rsidP="00873D42">
            <w:pPr>
              <w:pStyle w:val="TAL"/>
              <w:keepNext w:val="0"/>
            </w:pPr>
            <w:r w:rsidRPr="00B322A8">
              <w:t>16</w:t>
            </w:r>
          </w:p>
        </w:tc>
        <w:tc>
          <w:tcPr>
            <w:tcW w:w="1100" w:type="dxa"/>
            <w:noWrap/>
            <w:hideMark/>
          </w:tcPr>
          <w:p w14:paraId="7153AE74" w14:textId="77777777" w:rsidR="007748F0" w:rsidRPr="00B322A8" w:rsidRDefault="007748F0" w:rsidP="00873D42">
            <w:pPr>
              <w:pStyle w:val="TAL"/>
              <w:keepNext w:val="0"/>
            </w:pPr>
            <w:r w:rsidRPr="00B322A8">
              <w:t>-20.89</w:t>
            </w:r>
          </w:p>
        </w:tc>
        <w:tc>
          <w:tcPr>
            <w:tcW w:w="2107" w:type="dxa"/>
            <w:noWrap/>
            <w:hideMark/>
          </w:tcPr>
          <w:p w14:paraId="32588490" w14:textId="77777777" w:rsidR="007748F0" w:rsidRPr="00B322A8" w:rsidRDefault="007748F0" w:rsidP="00873D42">
            <w:pPr>
              <w:pStyle w:val="TAL"/>
              <w:keepNext w:val="0"/>
            </w:pPr>
            <w:r w:rsidRPr="00B322A8">
              <w:t>987</w:t>
            </w:r>
          </w:p>
        </w:tc>
        <w:tc>
          <w:tcPr>
            <w:tcW w:w="2082" w:type="dxa"/>
            <w:noWrap/>
            <w:hideMark/>
          </w:tcPr>
          <w:p w14:paraId="08E25BDC" w14:textId="77777777" w:rsidR="007748F0" w:rsidRPr="00B322A8" w:rsidRDefault="007748F0" w:rsidP="00873D42">
            <w:pPr>
              <w:pStyle w:val="TAL"/>
              <w:keepNext w:val="0"/>
            </w:pPr>
            <w:r w:rsidRPr="00B322A8">
              <w:t>25.58</w:t>
            </w:r>
          </w:p>
        </w:tc>
        <w:tc>
          <w:tcPr>
            <w:tcW w:w="1058" w:type="dxa"/>
            <w:noWrap/>
            <w:hideMark/>
          </w:tcPr>
          <w:p w14:paraId="6EEACEB3" w14:textId="77777777" w:rsidR="007748F0" w:rsidRPr="00B322A8" w:rsidRDefault="007748F0" w:rsidP="00873D42">
            <w:pPr>
              <w:pStyle w:val="TAL"/>
              <w:keepNext w:val="0"/>
            </w:pPr>
            <w:r w:rsidRPr="00B322A8">
              <w:t>60.86</w:t>
            </w:r>
          </w:p>
        </w:tc>
        <w:tc>
          <w:tcPr>
            <w:tcW w:w="873" w:type="dxa"/>
            <w:noWrap/>
            <w:hideMark/>
          </w:tcPr>
          <w:p w14:paraId="4108A9AE" w14:textId="77777777" w:rsidR="007748F0" w:rsidRPr="00B322A8" w:rsidRDefault="007748F0" w:rsidP="00873D42">
            <w:pPr>
              <w:pStyle w:val="TAL"/>
              <w:keepNext w:val="0"/>
            </w:pPr>
            <w:r w:rsidRPr="00B322A8">
              <w:t>15.63</w:t>
            </w:r>
          </w:p>
        </w:tc>
        <w:tc>
          <w:tcPr>
            <w:tcW w:w="873" w:type="dxa"/>
            <w:noWrap/>
            <w:hideMark/>
          </w:tcPr>
          <w:p w14:paraId="04624D69" w14:textId="77777777" w:rsidR="007748F0" w:rsidRPr="00B322A8" w:rsidRDefault="007748F0" w:rsidP="00873D42">
            <w:pPr>
              <w:pStyle w:val="TAL"/>
              <w:keepNext w:val="0"/>
            </w:pPr>
            <w:r w:rsidRPr="00B322A8">
              <w:t>109.23</w:t>
            </w:r>
          </w:p>
        </w:tc>
      </w:tr>
      <w:tr w:rsidR="007748F0" w:rsidRPr="00B322A8" w14:paraId="78EB979F" w14:textId="77777777" w:rsidTr="00873D42">
        <w:trPr>
          <w:trHeight w:val="300"/>
        </w:trPr>
        <w:tc>
          <w:tcPr>
            <w:tcW w:w="1267" w:type="dxa"/>
            <w:noWrap/>
            <w:hideMark/>
          </w:tcPr>
          <w:p w14:paraId="213FECDD" w14:textId="77777777" w:rsidR="007748F0" w:rsidRPr="00B322A8" w:rsidRDefault="007748F0" w:rsidP="00873D42">
            <w:pPr>
              <w:pStyle w:val="TAL"/>
              <w:keepNext w:val="0"/>
            </w:pPr>
            <w:r w:rsidRPr="00B322A8">
              <w:t>17</w:t>
            </w:r>
          </w:p>
        </w:tc>
        <w:tc>
          <w:tcPr>
            <w:tcW w:w="1100" w:type="dxa"/>
            <w:noWrap/>
            <w:hideMark/>
          </w:tcPr>
          <w:p w14:paraId="2C6E9149" w14:textId="77777777" w:rsidR="007748F0" w:rsidRPr="00B322A8" w:rsidRDefault="007748F0" w:rsidP="00873D42">
            <w:pPr>
              <w:pStyle w:val="TAL"/>
              <w:keepNext w:val="0"/>
            </w:pPr>
            <w:r w:rsidRPr="00B322A8">
              <w:t>-21.59</w:t>
            </w:r>
          </w:p>
        </w:tc>
        <w:tc>
          <w:tcPr>
            <w:tcW w:w="2107" w:type="dxa"/>
            <w:noWrap/>
            <w:hideMark/>
          </w:tcPr>
          <w:p w14:paraId="28C85D6F" w14:textId="77777777" w:rsidR="007748F0" w:rsidRPr="00B322A8" w:rsidRDefault="007748F0" w:rsidP="00873D42">
            <w:pPr>
              <w:pStyle w:val="TAL"/>
              <w:keepNext w:val="0"/>
            </w:pPr>
            <w:r w:rsidRPr="00B322A8">
              <w:t>1551</w:t>
            </w:r>
          </w:p>
        </w:tc>
        <w:tc>
          <w:tcPr>
            <w:tcW w:w="2082" w:type="dxa"/>
            <w:noWrap/>
            <w:hideMark/>
          </w:tcPr>
          <w:p w14:paraId="29B542D8" w14:textId="77777777" w:rsidR="007748F0" w:rsidRPr="00B322A8" w:rsidRDefault="007748F0" w:rsidP="00873D42">
            <w:pPr>
              <w:pStyle w:val="TAL"/>
              <w:keepNext w:val="0"/>
            </w:pPr>
            <w:r w:rsidRPr="00B322A8">
              <w:t>-23.51</w:t>
            </w:r>
          </w:p>
        </w:tc>
        <w:tc>
          <w:tcPr>
            <w:tcW w:w="1058" w:type="dxa"/>
            <w:noWrap/>
            <w:hideMark/>
          </w:tcPr>
          <w:p w14:paraId="29D211F1" w14:textId="77777777" w:rsidR="007748F0" w:rsidRPr="00B322A8" w:rsidRDefault="007748F0" w:rsidP="00873D42">
            <w:pPr>
              <w:pStyle w:val="TAL"/>
              <w:keepNext w:val="0"/>
            </w:pPr>
            <w:r w:rsidRPr="00B322A8">
              <w:t>58.56</w:t>
            </w:r>
          </w:p>
        </w:tc>
        <w:tc>
          <w:tcPr>
            <w:tcW w:w="873" w:type="dxa"/>
            <w:noWrap/>
            <w:hideMark/>
          </w:tcPr>
          <w:p w14:paraId="7B070A3D" w14:textId="77777777" w:rsidR="007748F0" w:rsidRPr="00B322A8" w:rsidRDefault="007748F0" w:rsidP="00873D42">
            <w:pPr>
              <w:pStyle w:val="TAL"/>
              <w:keepNext w:val="0"/>
            </w:pPr>
            <w:r w:rsidRPr="00B322A8">
              <w:t>15.63</w:t>
            </w:r>
          </w:p>
        </w:tc>
        <w:tc>
          <w:tcPr>
            <w:tcW w:w="873" w:type="dxa"/>
            <w:noWrap/>
            <w:hideMark/>
          </w:tcPr>
          <w:p w14:paraId="5820AF22" w14:textId="77777777" w:rsidR="007748F0" w:rsidRPr="00B322A8" w:rsidRDefault="007748F0" w:rsidP="00873D42">
            <w:pPr>
              <w:pStyle w:val="TAL"/>
              <w:keepNext w:val="0"/>
            </w:pPr>
            <w:r w:rsidRPr="00B322A8">
              <w:t>102.6</w:t>
            </w:r>
          </w:p>
        </w:tc>
      </w:tr>
      <w:tr w:rsidR="007748F0" w:rsidRPr="00B322A8" w14:paraId="58E69189" w14:textId="77777777" w:rsidTr="00873D42">
        <w:trPr>
          <w:trHeight w:val="300"/>
        </w:trPr>
        <w:tc>
          <w:tcPr>
            <w:tcW w:w="1267" w:type="dxa"/>
            <w:noWrap/>
            <w:hideMark/>
          </w:tcPr>
          <w:p w14:paraId="01249AAA" w14:textId="77777777" w:rsidR="007748F0" w:rsidRPr="00B322A8" w:rsidRDefault="007748F0" w:rsidP="00873D42">
            <w:pPr>
              <w:pStyle w:val="TAL"/>
              <w:keepNext w:val="0"/>
            </w:pPr>
            <w:r w:rsidRPr="00B322A8">
              <w:t>18</w:t>
            </w:r>
          </w:p>
        </w:tc>
        <w:tc>
          <w:tcPr>
            <w:tcW w:w="1100" w:type="dxa"/>
            <w:noWrap/>
            <w:hideMark/>
          </w:tcPr>
          <w:p w14:paraId="744E0E72" w14:textId="77777777" w:rsidR="007748F0" w:rsidRPr="00B322A8" w:rsidRDefault="007748F0" w:rsidP="00873D42">
            <w:pPr>
              <w:pStyle w:val="TAL"/>
              <w:keepNext w:val="0"/>
            </w:pPr>
            <w:r w:rsidRPr="00B322A8">
              <w:t>-21.59</w:t>
            </w:r>
          </w:p>
        </w:tc>
        <w:tc>
          <w:tcPr>
            <w:tcW w:w="2107" w:type="dxa"/>
            <w:noWrap/>
            <w:hideMark/>
          </w:tcPr>
          <w:p w14:paraId="718D2F70" w14:textId="77777777" w:rsidR="007748F0" w:rsidRPr="00B322A8" w:rsidRDefault="007748F0" w:rsidP="00873D42">
            <w:pPr>
              <w:pStyle w:val="TAL"/>
              <w:keepNext w:val="0"/>
            </w:pPr>
            <w:r w:rsidRPr="00B322A8">
              <w:t>1675</w:t>
            </w:r>
          </w:p>
        </w:tc>
        <w:tc>
          <w:tcPr>
            <w:tcW w:w="2082" w:type="dxa"/>
            <w:noWrap/>
            <w:hideMark/>
          </w:tcPr>
          <w:p w14:paraId="5061C303" w14:textId="77777777" w:rsidR="007748F0" w:rsidRPr="00B322A8" w:rsidRDefault="007748F0" w:rsidP="00873D42">
            <w:pPr>
              <w:pStyle w:val="TAL"/>
              <w:keepNext w:val="0"/>
            </w:pPr>
            <w:r w:rsidRPr="00B322A8">
              <w:t>-2.46</w:t>
            </w:r>
          </w:p>
        </w:tc>
        <w:tc>
          <w:tcPr>
            <w:tcW w:w="1058" w:type="dxa"/>
            <w:noWrap/>
            <w:hideMark/>
          </w:tcPr>
          <w:p w14:paraId="51833683" w14:textId="77777777" w:rsidR="007748F0" w:rsidRPr="00B322A8" w:rsidRDefault="007748F0" w:rsidP="00873D42">
            <w:pPr>
              <w:pStyle w:val="TAL"/>
              <w:keepNext w:val="0"/>
            </w:pPr>
            <w:r w:rsidRPr="00B322A8">
              <w:t>51.7</w:t>
            </w:r>
          </w:p>
        </w:tc>
        <w:tc>
          <w:tcPr>
            <w:tcW w:w="873" w:type="dxa"/>
            <w:noWrap/>
            <w:hideMark/>
          </w:tcPr>
          <w:p w14:paraId="31CF1310" w14:textId="77777777" w:rsidR="007748F0" w:rsidRPr="00B322A8" w:rsidRDefault="007748F0" w:rsidP="00873D42">
            <w:pPr>
              <w:pStyle w:val="TAL"/>
              <w:keepNext w:val="0"/>
            </w:pPr>
            <w:r w:rsidRPr="00B322A8">
              <w:t>15.63</w:t>
            </w:r>
          </w:p>
        </w:tc>
        <w:tc>
          <w:tcPr>
            <w:tcW w:w="873" w:type="dxa"/>
            <w:noWrap/>
            <w:hideMark/>
          </w:tcPr>
          <w:p w14:paraId="701B0D9F" w14:textId="77777777" w:rsidR="007748F0" w:rsidRPr="00B322A8" w:rsidRDefault="007748F0" w:rsidP="00873D42">
            <w:pPr>
              <w:pStyle w:val="TAL"/>
              <w:keepNext w:val="0"/>
            </w:pPr>
            <w:r w:rsidRPr="00B322A8">
              <w:t>101.32</w:t>
            </w:r>
          </w:p>
        </w:tc>
      </w:tr>
      <w:tr w:rsidR="007748F0" w:rsidRPr="00B322A8" w14:paraId="16FB956F" w14:textId="77777777" w:rsidTr="00873D42">
        <w:trPr>
          <w:trHeight w:val="300"/>
        </w:trPr>
        <w:tc>
          <w:tcPr>
            <w:tcW w:w="1267" w:type="dxa"/>
            <w:noWrap/>
            <w:hideMark/>
          </w:tcPr>
          <w:p w14:paraId="206A0984" w14:textId="77777777" w:rsidR="007748F0" w:rsidRPr="00B322A8" w:rsidRDefault="007748F0" w:rsidP="00873D42">
            <w:pPr>
              <w:pStyle w:val="TAL"/>
              <w:keepNext w:val="0"/>
            </w:pPr>
            <w:r w:rsidRPr="00B322A8">
              <w:t>19</w:t>
            </w:r>
          </w:p>
        </w:tc>
        <w:tc>
          <w:tcPr>
            <w:tcW w:w="1100" w:type="dxa"/>
            <w:noWrap/>
            <w:hideMark/>
          </w:tcPr>
          <w:p w14:paraId="1EFBD124" w14:textId="77777777" w:rsidR="007748F0" w:rsidRPr="00B322A8" w:rsidRDefault="007748F0" w:rsidP="00873D42">
            <w:pPr>
              <w:pStyle w:val="TAL"/>
              <w:keepNext w:val="0"/>
            </w:pPr>
            <w:r w:rsidRPr="00B322A8">
              <w:t>-23.49</w:t>
            </w:r>
          </w:p>
        </w:tc>
        <w:tc>
          <w:tcPr>
            <w:tcW w:w="2107" w:type="dxa"/>
            <w:noWrap/>
            <w:hideMark/>
          </w:tcPr>
          <w:p w14:paraId="3D9310CB" w14:textId="77777777" w:rsidR="007748F0" w:rsidRPr="00B322A8" w:rsidRDefault="007748F0" w:rsidP="00873D42">
            <w:pPr>
              <w:pStyle w:val="TAL"/>
              <w:keepNext w:val="0"/>
            </w:pPr>
            <w:r w:rsidRPr="00B322A8">
              <w:t>1999</w:t>
            </w:r>
          </w:p>
        </w:tc>
        <w:tc>
          <w:tcPr>
            <w:tcW w:w="2082" w:type="dxa"/>
            <w:noWrap/>
            <w:hideMark/>
          </w:tcPr>
          <w:p w14:paraId="4DF816DC" w14:textId="77777777" w:rsidR="007748F0" w:rsidRPr="00B322A8" w:rsidRDefault="007748F0" w:rsidP="00873D42">
            <w:pPr>
              <w:pStyle w:val="TAL"/>
              <w:keepNext w:val="0"/>
            </w:pPr>
            <w:r w:rsidRPr="00B322A8">
              <w:t>-20.69</w:t>
            </w:r>
          </w:p>
        </w:tc>
        <w:tc>
          <w:tcPr>
            <w:tcW w:w="1058" w:type="dxa"/>
            <w:noWrap/>
            <w:hideMark/>
          </w:tcPr>
          <w:p w14:paraId="4191CAF7" w14:textId="77777777" w:rsidR="007748F0" w:rsidRPr="00B322A8" w:rsidRDefault="007748F0" w:rsidP="00873D42">
            <w:pPr>
              <w:pStyle w:val="TAL"/>
              <w:keepNext w:val="0"/>
            </w:pPr>
            <w:r w:rsidRPr="00B322A8">
              <w:t>-73.96</w:t>
            </w:r>
          </w:p>
        </w:tc>
        <w:tc>
          <w:tcPr>
            <w:tcW w:w="873" w:type="dxa"/>
            <w:noWrap/>
            <w:hideMark/>
          </w:tcPr>
          <w:p w14:paraId="112445CB" w14:textId="77777777" w:rsidR="007748F0" w:rsidRPr="00B322A8" w:rsidRDefault="007748F0" w:rsidP="00873D42">
            <w:pPr>
              <w:pStyle w:val="TAL"/>
              <w:keepNext w:val="0"/>
            </w:pPr>
            <w:r w:rsidRPr="00B322A8">
              <w:t>15.63</w:t>
            </w:r>
          </w:p>
        </w:tc>
        <w:tc>
          <w:tcPr>
            <w:tcW w:w="873" w:type="dxa"/>
            <w:noWrap/>
            <w:hideMark/>
          </w:tcPr>
          <w:p w14:paraId="37962AFA" w14:textId="77777777" w:rsidR="007748F0" w:rsidRPr="00B322A8" w:rsidRDefault="007748F0" w:rsidP="00873D42">
            <w:pPr>
              <w:pStyle w:val="TAL"/>
              <w:keepNext w:val="0"/>
            </w:pPr>
            <w:r w:rsidRPr="00B322A8">
              <w:t>100.68</w:t>
            </w:r>
          </w:p>
        </w:tc>
      </w:tr>
      <w:tr w:rsidR="007748F0" w:rsidRPr="00B322A8" w14:paraId="1F348F0C" w14:textId="77777777" w:rsidTr="00873D42">
        <w:trPr>
          <w:trHeight w:val="300"/>
        </w:trPr>
        <w:tc>
          <w:tcPr>
            <w:tcW w:w="1267" w:type="dxa"/>
            <w:noWrap/>
            <w:hideMark/>
          </w:tcPr>
          <w:p w14:paraId="4CA08A48" w14:textId="77777777" w:rsidR="007748F0" w:rsidRPr="00B322A8" w:rsidRDefault="007748F0" w:rsidP="00873D42">
            <w:pPr>
              <w:pStyle w:val="TAL"/>
              <w:keepNext w:val="0"/>
            </w:pPr>
            <w:r w:rsidRPr="00B322A8">
              <w:t>20</w:t>
            </w:r>
          </w:p>
        </w:tc>
        <w:tc>
          <w:tcPr>
            <w:tcW w:w="1100" w:type="dxa"/>
            <w:noWrap/>
            <w:hideMark/>
          </w:tcPr>
          <w:p w14:paraId="45E5C685" w14:textId="77777777" w:rsidR="007748F0" w:rsidRPr="00B322A8" w:rsidRDefault="007748F0" w:rsidP="00873D42">
            <w:pPr>
              <w:pStyle w:val="TAL"/>
              <w:keepNext w:val="0"/>
            </w:pPr>
            <w:r w:rsidRPr="00B322A8">
              <w:t>-24.79</w:t>
            </w:r>
          </w:p>
        </w:tc>
        <w:tc>
          <w:tcPr>
            <w:tcW w:w="2107" w:type="dxa"/>
            <w:noWrap/>
            <w:hideMark/>
          </w:tcPr>
          <w:p w14:paraId="1AFDB868" w14:textId="77777777" w:rsidR="007748F0" w:rsidRPr="00B322A8" w:rsidRDefault="007748F0" w:rsidP="00873D42">
            <w:pPr>
              <w:pStyle w:val="TAL"/>
              <w:keepNext w:val="0"/>
            </w:pPr>
            <w:r w:rsidRPr="00B322A8">
              <w:t>2042</w:t>
            </w:r>
          </w:p>
        </w:tc>
        <w:tc>
          <w:tcPr>
            <w:tcW w:w="2082" w:type="dxa"/>
            <w:noWrap/>
            <w:hideMark/>
          </w:tcPr>
          <w:p w14:paraId="12982A54" w14:textId="77777777" w:rsidR="007748F0" w:rsidRPr="00B322A8" w:rsidRDefault="007748F0" w:rsidP="00873D42">
            <w:pPr>
              <w:pStyle w:val="TAL"/>
              <w:keepNext w:val="0"/>
            </w:pPr>
            <w:r w:rsidRPr="00B322A8">
              <w:t>3.69</w:t>
            </w:r>
          </w:p>
        </w:tc>
        <w:tc>
          <w:tcPr>
            <w:tcW w:w="1058" w:type="dxa"/>
            <w:noWrap/>
            <w:hideMark/>
          </w:tcPr>
          <w:p w14:paraId="729C82FF" w14:textId="77777777" w:rsidR="007748F0" w:rsidRPr="00B322A8" w:rsidRDefault="007748F0" w:rsidP="00873D42">
            <w:pPr>
              <w:pStyle w:val="TAL"/>
              <w:keepNext w:val="0"/>
            </w:pPr>
            <w:r w:rsidRPr="00B322A8">
              <w:t>53.94</w:t>
            </w:r>
          </w:p>
        </w:tc>
        <w:tc>
          <w:tcPr>
            <w:tcW w:w="873" w:type="dxa"/>
            <w:noWrap/>
            <w:hideMark/>
          </w:tcPr>
          <w:p w14:paraId="795A7076" w14:textId="77777777" w:rsidR="007748F0" w:rsidRPr="00B322A8" w:rsidRDefault="007748F0" w:rsidP="00873D42">
            <w:pPr>
              <w:pStyle w:val="TAL"/>
              <w:keepNext w:val="0"/>
            </w:pPr>
            <w:r w:rsidRPr="00B322A8">
              <w:t>15.63</w:t>
            </w:r>
          </w:p>
        </w:tc>
        <w:tc>
          <w:tcPr>
            <w:tcW w:w="873" w:type="dxa"/>
            <w:noWrap/>
            <w:hideMark/>
          </w:tcPr>
          <w:p w14:paraId="1D995A94" w14:textId="77777777" w:rsidR="007748F0" w:rsidRPr="00B322A8" w:rsidRDefault="007748F0" w:rsidP="00873D42">
            <w:pPr>
              <w:pStyle w:val="TAL"/>
              <w:keepNext w:val="0"/>
            </w:pPr>
            <w:r w:rsidRPr="00B322A8">
              <w:t>111.01</w:t>
            </w:r>
          </w:p>
        </w:tc>
      </w:tr>
      <w:tr w:rsidR="007748F0" w:rsidRPr="00B322A8" w14:paraId="489369BD" w14:textId="77777777" w:rsidTr="00873D42">
        <w:trPr>
          <w:trHeight w:val="300"/>
        </w:trPr>
        <w:tc>
          <w:tcPr>
            <w:tcW w:w="1267" w:type="dxa"/>
            <w:noWrap/>
            <w:hideMark/>
          </w:tcPr>
          <w:p w14:paraId="3E608A70" w14:textId="77777777" w:rsidR="007748F0" w:rsidRPr="00B322A8" w:rsidRDefault="007748F0" w:rsidP="00873D42">
            <w:pPr>
              <w:pStyle w:val="TAL"/>
              <w:keepNext w:val="0"/>
            </w:pPr>
            <w:r w:rsidRPr="00B322A8">
              <w:t>21</w:t>
            </w:r>
          </w:p>
        </w:tc>
        <w:tc>
          <w:tcPr>
            <w:tcW w:w="1100" w:type="dxa"/>
            <w:noWrap/>
            <w:hideMark/>
          </w:tcPr>
          <w:p w14:paraId="18ABC4AE" w14:textId="77777777" w:rsidR="007748F0" w:rsidRPr="00B322A8" w:rsidRDefault="007748F0" w:rsidP="00873D42">
            <w:pPr>
              <w:pStyle w:val="TAL"/>
              <w:keepNext w:val="0"/>
            </w:pPr>
            <w:r w:rsidRPr="00B322A8">
              <w:t>-23.69</w:t>
            </w:r>
          </w:p>
        </w:tc>
        <w:tc>
          <w:tcPr>
            <w:tcW w:w="2107" w:type="dxa"/>
            <w:noWrap/>
            <w:hideMark/>
          </w:tcPr>
          <w:p w14:paraId="10A50076" w14:textId="77777777" w:rsidR="007748F0" w:rsidRPr="00B322A8" w:rsidRDefault="007748F0" w:rsidP="00873D42">
            <w:pPr>
              <w:pStyle w:val="TAL"/>
              <w:keepNext w:val="0"/>
            </w:pPr>
            <w:r w:rsidRPr="00B322A8">
              <w:t>2296</w:t>
            </w:r>
          </w:p>
        </w:tc>
        <w:tc>
          <w:tcPr>
            <w:tcW w:w="2082" w:type="dxa"/>
            <w:noWrap/>
            <w:hideMark/>
          </w:tcPr>
          <w:p w14:paraId="250F59A7" w14:textId="77777777" w:rsidR="007748F0" w:rsidRPr="00B322A8" w:rsidRDefault="007748F0" w:rsidP="00873D42">
            <w:pPr>
              <w:pStyle w:val="TAL"/>
              <w:keepNext w:val="0"/>
            </w:pPr>
            <w:r w:rsidRPr="00B322A8">
              <w:t>-0.58</w:t>
            </w:r>
          </w:p>
        </w:tc>
        <w:tc>
          <w:tcPr>
            <w:tcW w:w="1058" w:type="dxa"/>
            <w:noWrap/>
            <w:hideMark/>
          </w:tcPr>
          <w:p w14:paraId="58EF2AA4" w14:textId="77777777" w:rsidR="007748F0" w:rsidRPr="00B322A8" w:rsidRDefault="007748F0" w:rsidP="00873D42">
            <w:pPr>
              <w:pStyle w:val="TAL"/>
              <w:keepNext w:val="0"/>
            </w:pPr>
            <w:r w:rsidRPr="00B322A8">
              <w:t>54.67</w:t>
            </w:r>
          </w:p>
        </w:tc>
        <w:tc>
          <w:tcPr>
            <w:tcW w:w="873" w:type="dxa"/>
            <w:noWrap/>
            <w:hideMark/>
          </w:tcPr>
          <w:p w14:paraId="6A43C0A6" w14:textId="77777777" w:rsidR="007748F0" w:rsidRPr="00B322A8" w:rsidRDefault="007748F0" w:rsidP="00873D42">
            <w:pPr>
              <w:pStyle w:val="TAL"/>
              <w:keepNext w:val="0"/>
            </w:pPr>
            <w:r w:rsidRPr="00B322A8">
              <w:t>15.63</w:t>
            </w:r>
          </w:p>
        </w:tc>
        <w:tc>
          <w:tcPr>
            <w:tcW w:w="873" w:type="dxa"/>
            <w:noWrap/>
            <w:hideMark/>
          </w:tcPr>
          <w:p w14:paraId="44428FCC" w14:textId="77777777" w:rsidR="007748F0" w:rsidRPr="00B322A8" w:rsidRDefault="007748F0" w:rsidP="00873D42">
            <w:pPr>
              <w:pStyle w:val="TAL"/>
              <w:keepNext w:val="0"/>
            </w:pPr>
            <w:r w:rsidRPr="00B322A8">
              <w:t>101.25</w:t>
            </w:r>
          </w:p>
        </w:tc>
      </w:tr>
      <w:tr w:rsidR="007748F0" w:rsidRPr="00B322A8" w14:paraId="0E92C624" w14:textId="77777777" w:rsidTr="00873D42">
        <w:trPr>
          <w:trHeight w:val="300"/>
        </w:trPr>
        <w:tc>
          <w:tcPr>
            <w:tcW w:w="1267" w:type="dxa"/>
            <w:noWrap/>
            <w:hideMark/>
          </w:tcPr>
          <w:p w14:paraId="5A4C4F53" w14:textId="77777777" w:rsidR="007748F0" w:rsidRPr="00B322A8" w:rsidRDefault="007748F0" w:rsidP="00873D42">
            <w:pPr>
              <w:pStyle w:val="TAL"/>
              <w:keepNext w:val="0"/>
            </w:pPr>
            <w:r w:rsidRPr="00B322A8">
              <w:t>22</w:t>
            </w:r>
          </w:p>
        </w:tc>
        <w:tc>
          <w:tcPr>
            <w:tcW w:w="1100" w:type="dxa"/>
            <w:noWrap/>
            <w:hideMark/>
          </w:tcPr>
          <w:p w14:paraId="3C8C10EC" w14:textId="77777777" w:rsidR="007748F0" w:rsidRPr="00B322A8" w:rsidRDefault="007748F0" w:rsidP="00873D42">
            <w:pPr>
              <w:pStyle w:val="TAL"/>
              <w:keepNext w:val="0"/>
            </w:pPr>
            <w:r w:rsidRPr="00B322A8">
              <w:t>-23.39</w:t>
            </w:r>
          </w:p>
        </w:tc>
        <w:tc>
          <w:tcPr>
            <w:tcW w:w="2107" w:type="dxa"/>
            <w:noWrap/>
            <w:hideMark/>
          </w:tcPr>
          <w:p w14:paraId="64720B8B" w14:textId="77777777" w:rsidR="007748F0" w:rsidRPr="00B322A8" w:rsidRDefault="007748F0" w:rsidP="00873D42">
            <w:pPr>
              <w:pStyle w:val="TAL"/>
              <w:keepNext w:val="0"/>
            </w:pPr>
            <w:r w:rsidRPr="00B322A8">
              <w:t>2417</w:t>
            </w:r>
          </w:p>
        </w:tc>
        <w:tc>
          <w:tcPr>
            <w:tcW w:w="2082" w:type="dxa"/>
            <w:noWrap/>
            <w:hideMark/>
          </w:tcPr>
          <w:p w14:paraId="0631BD39" w14:textId="77777777" w:rsidR="007748F0" w:rsidRPr="00B322A8" w:rsidRDefault="007748F0" w:rsidP="00873D42">
            <w:pPr>
              <w:pStyle w:val="TAL"/>
              <w:keepNext w:val="0"/>
            </w:pPr>
            <w:r w:rsidRPr="00B322A8">
              <w:t>-5.69</w:t>
            </w:r>
          </w:p>
        </w:tc>
        <w:tc>
          <w:tcPr>
            <w:tcW w:w="1058" w:type="dxa"/>
            <w:noWrap/>
            <w:hideMark/>
          </w:tcPr>
          <w:p w14:paraId="3D34F27F" w14:textId="77777777" w:rsidR="007748F0" w:rsidRPr="00B322A8" w:rsidRDefault="007748F0" w:rsidP="00873D42">
            <w:pPr>
              <w:pStyle w:val="TAL"/>
              <w:keepNext w:val="0"/>
            </w:pPr>
            <w:r w:rsidRPr="00B322A8">
              <w:t>63.43</w:t>
            </w:r>
          </w:p>
        </w:tc>
        <w:tc>
          <w:tcPr>
            <w:tcW w:w="873" w:type="dxa"/>
            <w:noWrap/>
            <w:hideMark/>
          </w:tcPr>
          <w:p w14:paraId="3347D438" w14:textId="77777777" w:rsidR="007748F0" w:rsidRPr="00B322A8" w:rsidRDefault="007748F0" w:rsidP="00873D42">
            <w:pPr>
              <w:pStyle w:val="TAL"/>
              <w:keepNext w:val="0"/>
            </w:pPr>
            <w:r w:rsidRPr="00B322A8">
              <w:t>15.63</w:t>
            </w:r>
          </w:p>
        </w:tc>
        <w:tc>
          <w:tcPr>
            <w:tcW w:w="873" w:type="dxa"/>
            <w:noWrap/>
            <w:hideMark/>
          </w:tcPr>
          <w:p w14:paraId="65A53944" w14:textId="77777777" w:rsidR="007748F0" w:rsidRPr="00B322A8" w:rsidRDefault="007748F0" w:rsidP="00873D42">
            <w:pPr>
              <w:pStyle w:val="TAL"/>
              <w:keepNext w:val="0"/>
            </w:pPr>
            <w:r w:rsidRPr="00B322A8">
              <w:t>101.18</w:t>
            </w:r>
          </w:p>
        </w:tc>
      </w:tr>
      <w:tr w:rsidR="007748F0" w:rsidRPr="00B322A8" w14:paraId="363760EC" w14:textId="77777777" w:rsidTr="00873D42">
        <w:trPr>
          <w:trHeight w:val="300"/>
        </w:trPr>
        <w:tc>
          <w:tcPr>
            <w:tcW w:w="1267" w:type="dxa"/>
            <w:noWrap/>
            <w:hideMark/>
          </w:tcPr>
          <w:p w14:paraId="2FC7FDCA" w14:textId="77777777" w:rsidR="007748F0" w:rsidRPr="00B322A8" w:rsidRDefault="007748F0" w:rsidP="00873D42">
            <w:pPr>
              <w:pStyle w:val="TAL"/>
              <w:keepNext w:val="0"/>
            </w:pPr>
            <w:r w:rsidRPr="00B322A8">
              <w:t>23</w:t>
            </w:r>
          </w:p>
        </w:tc>
        <w:tc>
          <w:tcPr>
            <w:tcW w:w="1100" w:type="dxa"/>
            <w:noWrap/>
            <w:hideMark/>
          </w:tcPr>
          <w:p w14:paraId="265FF664" w14:textId="77777777" w:rsidR="007748F0" w:rsidRPr="00B322A8" w:rsidRDefault="007748F0" w:rsidP="00873D42">
            <w:pPr>
              <w:pStyle w:val="TAL"/>
              <w:keepNext w:val="0"/>
            </w:pPr>
            <w:r w:rsidRPr="00B322A8">
              <w:t>-29.29</w:t>
            </w:r>
          </w:p>
        </w:tc>
        <w:tc>
          <w:tcPr>
            <w:tcW w:w="2107" w:type="dxa"/>
            <w:noWrap/>
            <w:hideMark/>
          </w:tcPr>
          <w:p w14:paraId="4A7C2328" w14:textId="77777777" w:rsidR="007748F0" w:rsidRPr="00B322A8" w:rsidRDefault="007748F0" w:rsidP="00873D42">
            <w:pPr>
              <w:pStyle w:val="TAL"/>
              <w:keepNext w:val="0"/>
            </w:pPr>
            <w:r w:rsidRPr="00B322A8">
              <w:t>2564</w:t>
            </w:r>
          </w:p>
        </w:tc>
        <w:tc>
          <w:tcPr>
            <w:tcW w:w="2082" w:type="dxa"/>
            <w:noWrap/>
            <w:hideMark/>
          </w:tcPr>
          <w:p w14:paraId="175DA4A7" w14:textId="77777777" w:rsidR="007748F0" w:rsidRPr="00B322A8" w:rsidRDefault="007748F0" w:rsidP="00873D42">
            <w:pPr>
              <w:pStyle w:val="TAL"/>
              <w:keepNext w:val="0"/>
            </w:pPr>
            <w:r w:rsidRPr="00B322A8">
              <w:t>-29.24</w:t>
            </w:r>
          </w:p>
        </w:tc>
        <w:tc>
          <w:tcPr>
            <w:tcW w:w="1058" w:type="dxa"/>
            <w:noWrap/>
            <w:hideMark/>
          </w:tcPr>
          <w:p w14:paraId="7E825C74" w14:textId="77777777" w:rsidR="007748F0" w:rsidRPr="00B322A8" w:rsidRDefault="007748F0" w:rsidP="00873D42">
            <w:pPr>
              <w:pStyle w:val="TAL"/>
              <w:keepNext w:val="0"/>
            </w:pPr>
            <w:r w:rsidRPr="00B322A8">
              <w:t>71.93</w:t>
            </w:r>
          </w:p>
        </w:tc>
        <w:tc>
          <w:tcPr>
            <w:tcW w:w="873" w:type="dxa"/>
            <w:noWrap/>
            <w:hideMark/>
          </w:tcPr>
          <w:p w14:paraId="6A21BA69" w14:textId="77777777" w:rsidR="007748F0" w:rsidRPr="00B322A8" w:rsidRDefault="007748F0" w:rsidP="00873D42">
            <w:pPr>
              <w:pStyle w:val="TAL"/>
              <w:keepNext w:val="0"/>
            </w:pPr>
            <w:r w:rsidRPr="00B322A8">
              <w:t>15.63</w:t>
            </w:r>
          </w:p>
        </w:tc>
        <w:tc>
          <w:tcPr>
            <w:tcW w:w="873" w:type="dxa"/>
            <w:noWrap/>
            <w:hideMark/>
          </w:tcPr>
          <w:p w14:paraId="2AF93A1E" w14:textId="77777777" w:rsidR="007748F0" w:rsidRPr="00B322A8" w:rsidRDefault="007748F0" w:rsidP="00873D42">
            <w:pPr>
              <w:pStyle w:val="TAL"/>
              <w:keepNext w:val="0"/>
            </w:pPr>
            <w:r w:rsidRPr="00B322A8">
              <w:t>109.94</w:t>
            </w:r>
          </w:p>
        </w:tc>
      </w:tr>
      <w:tr w:rsidR="007748F0" w:rsidRPr="00B322A8" w14:paraId="501FC5C5" w14:textId="77777777" w:rsidTr="00873D42">
        <w:trPr>
          <w:trHeight w:val="300"/>
        </w:trPr>
        <w:tc>
          <w:tcPr>
            <w:tcW w:w="1267" w:type="dxa"/>
            <w:noWrap/>
            <w:hideMark/>
          </w:tcPr>
          <w:p w14:paraId="058E1747" w14:textId="77777777" w:rsidR="007748F0" w:rsidRPr="00B322A8" w:rsidRDefault="007748F0" w:rsidP="00873D42">
            <w:pPr>
              <w:pStyle w:val="TAL"/>
              <w:keepNext w:val="0"/>
            </w:pPr>
            <w:r w:rsidRPr="00B322A8">
              <w:t>24</w:t>
            </w:r>
          </w:p>
        </w:tc>
        <w:tc>
          <w:tcPr>
            <w:tcW w:w="1100" w:type="dxa"/>
            <w:noWrap/>
            <w:hideMark/>
          </w:tcPr>
          <w:p w14:paraId="371FB498" w14:textId="77777777" w:rsidR="007748F0" w:rsidRPr="00B322A8" w:rsidRDefault="007748F0" w:rsidP="00873D42">
            <w:pPr>
              <w:pStyle w:val="TAL"/>
              <w:keepNext w:val="0"/>
            </w:pPr>
            <w:r w:rsidRPr="00B322A8">
              <w:t>-30.49</w:t>
            </w:r>
          </w:p>
        </w:tc>
        <w:tc>
          <w:tcPr>
            <w:tcW w:w="2107" w:type="dxa"/>
            <w:noWrap/>
            <w:hideMark/>
          </w:tcPr>
          <w:p w14:paraId="565FEEBA" w14:textId="77777777" w:rsidR="007748F0" w:rsidRPr="00B322A8" w:rsidRDefault="007748F0" w:rsidP="00873D42">
            <w:pPr>
              <w:pStyle w:val="TAL"/>
              <w:keepNext w:val="0"/>
            </w:pPr>
            <w:r w:rsidRPr="00B322A8">
              <w:t>3151</w:t>
            </w:r>
          </w:p>
        </w:tc>
        <w:tc>
          <w:tcPr>
            <w:tcW w:w="2082" w:type="dxa"/>
            <w:noWrap/>
            <w:hideMark/>
          </w:tcPr>
          <w:p w14:paraId="395648A9" w14:textId="77777777" w:rsidR="007748F0" w:rsidRPr="00B322A8" w:rsidRDefault="007748F0" w:rsidP="00873D42">
            <w:pPr>
              <w:pStyle w:val="TAL"/>
              <w:keepNext w:val="0"/>
            </w:pPr>
            <w:r w:rsidRPr="00B322A8">
              <w:t>28.6</w:t>
            </w:r>
          </w:p>
        </w:tc>
        <w:tc>
          <w:tcPr>
            <w:tcW w:w="1058" w:type="dxa"/>
            <w:noWrap/>
            <w:hideMark/>
          </w:tcPr>
          <w:p w14:paraId="3E2E553C" w14:textId="77777777" w:rsidR="007748F0" w:rsidRPr="00B322A8" w:rsidRDefault="007748F0" w:rsidP="00873D42">
            <w:pPr>
              <w:pStyle w:val="TAL"/>
              <w:keepNext w:val="0"/>
            </w:pPr>
            <w:r w:rsidRPr="00B322A8">
              <w:t>-88.39</w:t>
            </w:r>
          </w:p>
        </w:tc>
        <w:tc>
          <w:tcPr>
            <w:tcW w:w="873" w:type="dxa"/>
            <w:noWrap/>
            <w:hideMark/>
          </w:tcPr>
          <w:p w14:paraId="1288B079" w14:textId="77777777" w:rsidR="007748F0" w:rsidRPr="00B322A8" w:rsidRDefault="007748F0" w:rsidP="00873D42">
            <w:pPr>
              <w:pStyle w:val="TAL"/>
              <w:keepNext w:val="0"/>
            </w:pPr>
            <w:r w:rsidRPr="00B322A8">
              <w:t>15.63</w:t>
            </w:r>
          </w:p>
        </w:tc>
        <w:tc>
          <w:tcPr>
            <w:tcW w:w="873" w:type="dxa"/>
            <w:noWrap/>
            <w:hideMark/>
          </w:tcPr>
          <w:p w14:paraId="20E6C4FC" w14:textId="77777777" w:rsidR="007748F0" w:rsidRPr="00B322A8" w:rsidRDefault="007748F0" w:rsidP="00873D42">
            <w:pPr>
              <w:pStyle w:val="TAL"/>
              <w:keepNext w:val="0"/>
            </w:pPr>
            <w:r w:rsidRPr="00B322A8">
              <w:t>111.8</w:t>
            </w:r>
          </w:p>
        </w:tc>
      </w:tr>
      <w:tr w:rsidR="007748F0" w:rsidRPr="00B322A8" w14:paraId="38906922" w14:textId="77777777" w:rsidTr="00873D42">
        <w:trPr>
          <w:trHeight w:val="300"/>
        </w:trPr>
        <w:tc>
          <w:tcPr>
            <w:tcW w:w="1267" w:type="dxa"/>
            <w:noWrap/>
            <w:hideMark/>
          </w:tcPr>
          <w:p w14:paraId="6DF308AE" w14:textId="77777777" w:rsidR="007748F0" w:rsidRPr="00B322A8" w:rsidRDefault="007748F0" w:rsidP="00873D42">
            <w:pPr>
              <w:pStyle w:val="TAL"/>
              <w:keepNext w:val="0"/>
            </w:pPr>
            <w:r w:rsidRPr="00B322A8">
              <w:t>Ini. delay [ns]</w:t>
            </w:r>
          </w:p>
        </w:tc>
        <w:tc>
          <w:tcPr>
            <w:tcW w:w="1100" w:type="dxa"/>
            <w:noWrap/>
            <w:hideMark/>
          </w:tcPr>
          <w:p w14:paraId="1FA0ED8E" w14:textId="77777777" w:rsidR="007748F0" w:rsidRPr="00B322A8" w:rsidRDefault="007748F0" w:rsidP="00873D42">
            <w:pPr>
              <w:pStyle w:val="TAL"/>
              <w:keepNext w:val="0"/>
            </w:pPr>
            <w:r w:rsidRPr="00B322A8">
              <w:t>XPR [dB]</w:t>
            </w:r>
          </w:p>
        </w:tc>
        <w:tc>
          <w:tcPr>
            <w:tcW w:w="2107" w:type="dxa"/>
            <w:noWrap/>
            <w:hideMark/>
          </w:tcPr>
          <w:p w14:paraId="7BC61B40" w14:textId="77777777" w:rsidR="007748F0" w:rsidRPr="00B322A8" w:rsidRDefault="007748F0" w:rsidP="00873D42">
            <w:pPr>
              <w:pStyle w:val="TAL"/>
              <w:keepNext w:val="0"/>
            </w:pPr>
            <w:r w:rsidRPr="00B322A8">
              <w:t>PL [dB]</w:t>
            </w:r>
          </w:p>
        </w:tc>
        <w:tc>
          <w:tcPr>
            <w:tcW w:w="2082" w:type="dxa"/>
            <w:noWrap/>
            <w:hideMark/>
          </w:tcPr>
          <w:p w14:paraId="7A106F11" w14:textId="77777777" w:rsidR="007748F0" w:rsidRPr="00B322A8" w:rsidRDefault="007748F0" w:rsidP="00873D42">
            <w:pPr>
              <w:pStyle w:val="TAL"/>
              <w:keepNext w:val="0"/>
            </w:pPr>
            <w:r w:rsidRPr="00B322A8">
              <w:t>ZoA [°]</w:t>
            </w:r>
          </w:p>
        </w:tc>
        <w:tc>
          <w:tcPr>
            <w:tcW w:w="1058" w:type="dxa"/>
            <w:noWrap/>
            <w:hideMark/>
          </w:tcPr>
          <w:p w14:paraId="6381D317" w14:textId="77777777" w:rsidR="007748F0" w:rsidRPr="00B322A8" w:rsidRDefault="007748F0" w:rsidP="00873D42">
            <w:pPr>
              <w:pStyle w:val="TAL"/>
              <w:keepNext w:val="0"/>
            </w:pPr>
            <w:r w:rsidRPr="00B322A8">
              <w:t>ASD [°]</w:t>
            </w:r>
          </w:p>
        </w:tc>
        <w:tc>
          <w:tcPr>
            <w:tcW w:w="873" w:type="dxa"/>
            <w:noWrap/>
            <w:hideMark/>
          </w:tcPr>
          <w:p w14:paraId="068BF333" w14:textId="77777777" w:rsidR="007748F0" w:rsidRPr="00B322A8" w:rsidRDefault="007748F0" w:rsidP="00873D42">
            <w:pPr>
              <w:pStyle w:val="TAL"/>
              <w:keepNext w:val="0"/>
            </w:pPr>
            <w:r w:rsidRPr="00B322A8">
              <w:t>ZSA [°]</w:t>
            </w:r>
          </w:p>
        </w:tc>
        <w:tc>
          <w:tcPr>
            <w:tcW w:w="873" w:type="dxa"/>
            <w:noWrap/>
            <w:hideMark/>
          </w:tcPr>
          <w:p w14:paraId="41FD96D6" w14:textId="77777777" w:rsidR="007748F0" w:rsidRPr="00B322A8" w:rsidRDefault="007748F0" w:rsidP="00873D42">
            <w:pPr>
              <w:pStyle w:val="TAL"/>
              <w:keepNext w:val="0"/>
            </w:pPr>
            <w:r w:rsidRPr="00B322A8">
              <w:t>ZSD [°]</w:t>
            </w:r>
          </w:p>
        </w:tc>
      </w:tr>
      <w:tr w:rsidR="007748F0" w:rsidRPr="00B322A8" w14:paraId="14D42F16" w14:textId="77777777" w:rsidTr="00873D42">
        <w:trPr>
          <w:trHeight w:val="300"/>
        </w:trPr>
        <w:tc>
          <w:tcPr>
            <w:tcW w:w="1267" w:type="dxa"/>
            <w:noWrap/>
            <w:hideMark/>
          </w:tcPr>
          <w:p w14:paraId="171E0B94" w14:textId="77777777" w:rsidR="007748F0" w:rsidRPr="00B322A8" w:rsidRDefault="007748F0" w:rsidP="00873D42">
            <w:pPr>
              <w:pStyle w:val="TAL"/>
              <w:keepNext w:val="0"/>
            </w:pPr>
            <w:r w:rsidRPr="00B322A8">
              <w:t>700</w:t>
            </w:r>
          </w:p>
        </w:tc>
        <w:tc>
          <w:tcPr>
            <w:tcW w:w="1100" w:type="dxa"/>
            <w:noWrap/>
            <w:hideMark/>
          </w:tcPr>
          <w:p w14:paraId="76AEF884" w14:textId="77777777" w:rsidR="007748F0" w:rsidRPr="00B322A8" w:rsidRDefault="007748F0" w:rsidP="00873D42">
            <w:pPr>
              <w:pStyle w:val="TAL"/>
              <w:keepNext w:val="0"/>
            </w:pPr>
            <w:r w:rsidRPr="00B322A8">
              <w:t>7</w:t>
            </w:r>
          </w:p>
        </w:tc>
        <w:tc>
          <w:tcPr>
            <w:tcW w:w="2107" w:type="dxa"/>
            <w:noWrap/>
            <w:hideMark/>
          </w:tcPr>
          <w:p w14:paraId="3180D24B" w14:textId="77777777" w:rsidR="007748F0" w:rsidRPr="00B322A8" w:rsidRDefault="007748F0" w:rsidP="00873D42">
            <w:pPr>
              <w:pStyle w:val="TAL"/>
              <w:keepNext w:val="0"/>
            </w:pPr>
            <w:r w:rsidRPr="00B322A8">
              <w:t>112.06</w:t>
            </w:r>
          </w:p>
        </w:tc>
        <w:tc>
          <w:tcPr>
            <w:tcW w:w="2082" w:type="dxa"/>
            <w:noWrap/>
            <w:hideMark/>
          </w:tcPr>
          <w:p w14:paraId="36106847" w14:textId="77777777" w:rsidR="007748F0" w:rsidRPr="00B322A8" w:rsidRDefault="007748F0" w:rsidP="00873D42">
            <w:pPr>
              <w:pStyle w:val="TAL"/>
              <w:keepNext w:val="0"/>
            </w:pPr>
            <w:r w:rsidRPr="00B322A8">
              <w:t>90</w:t>
            </w:r>
          </w:p>
        </w:tc>
        <w:tc>
          <w:tcPr>
            <w:tcW w:w="1058" w:type="dxa"/>
            <w:noWrap/>
            <w:hideMark/>
          </w:tcPr>
          <w:p w14:paraId="2E7D4E40" w14:textId="77777777" w:rsidR="007748F0" w:rsidRPr="00B322A8" w:rsidRDefault="007748F0" w:rsidP="00873D42">
            <w:pPr>
              <w:pStyle w:val="TAL"/>
              <w:keepNext w:val="0"/>
            </w:pPr>
            <w:r w:rsidRPr="00B322A8">
              <w:t>1.32</w:t>
            </w:r>
          </w:p>
        </w:tc>
        <w:tc>
          <w:tcPr>
            <w:tcW w:w="873" w:type="dxa"/>
            <w:noWrap/>
            <w:hideMark/>
          </w:tcPr>
          <w:p w14:paraId="182FBAA7" w14:textId="77777777" w:rsidR="007748F0" w:rsidRPr="00B322A8" w:rsidRDefault="007748F0" w:rsidP="00873D42">
            <w:pPr>
              <w:pStyle w:val="TAL"/>
              <w:keepNext w:val="0"/>
            </w:pPr>
            <w:r w:rsidRPr="00B322A8">
              <w:t>0</w:t>
            </w:r>
          </w:p>
        </w:tc>
        <w:tc>
          <w:tcPr>
            <w:tcW w:w="873" w:type="dxa"/>
            <w:noWrap/>
            <w:hideMark/>
          </w:tcPr>
          <w:p w14:paraId="7A18647E" w14:textId="77777777" w:rsidR="007748F0" w:rsidRPr="00B322A8" w:rsidRDefault="007748F0" w:rsidP="00873D42">
            <w:pPr>
              <w:pStyle w:val="TAL"/>
              <w:keepNext w:val="0"/>
            </w:pPr>
            <w:r w:rsidRPr="00B322A8">
              <w:t>2.14</w:t>
            </w:r>
          </w:p>
        </w:tc>
      </w:tr>
      <w:tr w:rsidR="007748F0" w:rsidRPr="00B322A8" w14:paraId="28A2BE40" w14:textId="77777777" w:rsidTr="00873D42">
        <w:trPr>
          <w:trHeight w:val="300"/>
        </w:trPr>
        <w:tc>
          <w:tcPr>
            <w:tcW w:w="1267" w:type="dxa"/>
            <w:noWrap/>
            <w:hideMark/>
          </w:tcPr>
          <w:p w14:paraId="2B1F1577" w14:textId="77777777" w:rsidR="007748F0" w:rsidRPr="00B322A8" w:rsidRDefault="007748F0" w:rsidP="00873D42">
            <w:pPr>
              <w:pStyle w:val="TAL"/>
              <w:keepNext w:val="0"/>
            </w:pPr>
            <w:r w:rsidRPr="00B322A8">
              <w:t>UE speed [m/s]</w:t>
            </w:r>
          </w:p>
        </w:tc>
        <w:tc>
          <w:tcPr>
            <w:tcW w:w="1100" w:type="dxa"/>
            <w:noWrap/>
            <w:hideMark/>
          </w:tcPr>
          <w:p w14:paraId="62875217" w14:textId="77777777" w:rsidR="007748F0" w:rsidRPr="00B322A8" w:rsidRDefault="007748F0" w:rsidP="00873D42">
            <w:pPr>
              <w:pStyle w:val="TAL"/>
              <w:keepNext w:val="0"/>
            </w:pPr>
            <w:r w:rsidRPr="00B322A8">
              <w:t>UE DoT Az [°]</w:t>
            </w:r>
          </w:p>
        </w:tc>
        <w:tc>
          <w:tcPr>
            <w:tcW w:w="2107" w:type="dxa"/>
            <w:noWrap/>
            <w:hideMark/>
          </w:tcPr>
          <w:p w14:paraId="7C6530B7" w14:textId="77777777" w:rsidR="007748F0" w:rsidRPr="00B322A8" w:rsidRDefault="007748F0" w:rsidP="00873D42">
            <w:pPr>
              <w:pStyle w:val="TAL"/>
              <w:keepNext w:val="0"/>
            </w:pPr>
            <w:r w:rsidRPr="00B322A8">
              <w:t>UE coordinates (x,y,z) [m]</w:t>
            </w:r>
          </w:p>
        </w:tc>
        <w:tc>
          <w:tcPr>
            <w:tcW w:w="2082" w:type="dxa"/>
            <w:noWrap/>
            <w:hideMark/>
          </w:tcPr>
          <w:p w14:paraId="510AE00E" w14:textId="77777777" w:rsidR="007748F0" w:rsidRPr="00B322A8" w:rsidRDefault="007748F0" w:rsidP="00873D42">
            <w:pPr>
              <w:pStyle w:val="TAL"/>
              <w:keepNext w:val="0"/>
            </w:pPr>
            <w:r w:rsidRPr="00B322A8">
              <w:t>BS coordinates (x,y,z) [m]</w:t>
            </w:r>
          </w:p>
        </w:tc>
        <w:tc>
          <w:tcPr>
            <w:tcW w:w="1058" w:type="dxa"/>
            <w:noWrap/>
            <w:hideMark/>
          </w:tcPr>
          <w:p w14:paraId="2942516E" w14:textId="77777777" w:rsidR="007748F0" w:rsidRPr="00B322A8" w:rsidRDefault="007748F0" w:rsidP="00873D42">
            <w:pPr>
              <w:pStyle w:val="TAL"/>
              <w:keepNext w:val="0"/>
            </w:pPr>
            <w:r w:rsidRPr="00B322A8">
              <w:t>K-factor [dB]</w:t>
            </w:r>
          </w:p>
        </w:tc>
        <w:tc>
          <w:tcPr>
            <w:tcW w:w="873" w:type="dxa"/>
            <w:noWrap/>
            <w:hideMark/>
          </w:tcPr>
          <w:p w14:paraId="703AA25A" w14:textId="77777777" w:rsidR="007748F0" w:rsidRPr="00B322A8" w:rsidRDefault="007748F0" w:rsidP="00873D42">
            <w:pPr>
              <w:pStyle w:val="TAL"/>
              <w:keepNext w:val="0"/>
            </w:pPr>
            <w:r w:rsidRPr="00B322A8">
              <w:t xml:space="preserve"> </w:t>
            </w:r>
          </w:p>
        </w:tc>
        <w:tc>
          <w:tcPr>
            <w:tcW w:w="873" w:type="dxa"/>
            <w:noWrap/>
            <w:hideMark/>
          </w:tcPr>
          <w:p w14:paraId="14735C25" w14:textId="77777777" w:rsidR="007748F0" w:rsidRPr="00B322A8" w:rsidRDefault="007748F0" w:rsidP="00873D42">
            <w:pPr>
              <w:pStyle w:val="TAL"/>
              <w:keepNext w:val="0"/>
            </w:pPr>
          </w:p>
        </w:tc>
      </w:tr>
      <w:tr w:rsidR="007748F0" w:rsidRPr="00B322A8" w14:paraId="2E2D7243" w14:textId="77777777" w:rsidTr="00873D42">
        <w:trPr>
          <w:trHeight w:val="300"/>
        </w:trPr>
        <w:tc>
          <w:tcPr>
            <w:tcW w:w="1267" w:type="dxa"/>
            <w:noWrap/>
            <w:hideMark/>
          </w:tcPr>
          <w:p w14:paraId="066969AE" w14:textId="77777777" w:rsidR="007748F0" w:rsidRPr="00B322A8" w:rsidRDefault="007748F0" w:rsidP="00873D42">
            <w:pPr>
              <w:pStyle w:val="TAL"/>
              <w:keepNext w:val="0"/>
            </w:pPr>
            <w:r w:rsidRPr="00B322A8">
              <w:t>8.33</w:t>
            </w:r>
          </w:p>
        </w:tc>
        <w:tc>
          <w:tcPr>
            <w:tcW w:w="1100" w:type="dxa"/>
            <w:noWrap/>
            <w:hideMark/>
          </w:tcPr>
          <w:p w14:paraId="1507F62E" w14:textId="77777777" w:rsidR="007748F0" w:rsidRPr="00B322A8" w:rsidRDefault="007748F0" w:rsidP="00873D42">
            <w:pPr>
              <w:pStyle w:val="TAL"/>
              <w:keepNext w:val="0"/>
            </w:pPr>
            <w:r w:rsidRPr="00B322A8">
              <w:t>-51.25</w:t>
            </w:r>
          </w:p>
        </w:tc>
        <w:tc>
          <w:tcPr>
            <w:tcW w:w="2107" w:type="dxa"/>
            <w:noWrap/>
            <w:hideMark/>
          </w:tcPr>
          <w:p w14:paraId="6D7BFE80" w14:textId="77777777" w:rsidR="007748F0" w:rsidRPr="00B322A8" w:rsidRDefault="007748F0" w:rsidP="00873D42">
            <w:pPr>
              <w:pStyle w:val="TAL"/>
              <w:keepNext w:val="0"/>
            </w:pPr>
            <w:r w:rsidRPr="00B322A8">
              <w:t>(208.50,-0.36,1.5)</w:t>
            </w:r>
          </w:p>
        </w:tc>
        <w:tc>
          <w:tcPr>
            <w:tcW w:w="2082" w:type="dxa"/>
            <w:noWrap/>
            <w:hideMark/>
          </w:tcPr>
          <w:p w14:paraId="48DF72C1" w14:textId="77777777" w:rsidR="007748F0" w:rsidRPr="00B322A8" w:rsidRDefault="007748F0" w:rsidP="00873D42">
            <w:pPr>
              <w:pStyle w:val="TAL"/>
              <w:keepNext w:val="0"/>
            </w:pPr>
            <w:r w:rsidRPr="00B322A8">
              <w:t>(0,0,25)</w:t>
            </w:r>
          </w:p>
        </w:tc>
        <w:tc>
          <w:tcPr>
            <w:tcW w:w="1058" w:type="dxa"/>
            <w:noWrap/>
            <w:hideMark/>
          </w:tcPr>
          <w:p w14:paraId="3F423280" w14:textId="77777777" w:rsidR="007748F0" w:rsidRPr="00B322A8" w:rsidRDefault="007748F0" w:rsidP="00873D42">
            <w:pPr>
              <w:pStyle w:val="TAL"/>
              <w:keepNext w:val="0"/>
            </w:pPr>
            <w:r w:rsidRPr="00B322A8">
              <w:t>-</w:t>
            </w:r>
          </w:p>
        </w:tc>
        <w:tc>
          <w:tcPr>
            <w:tcW w:w="873" w:type="dxa"/>
            <w:noWrap/>
            <w:hideMark/>
          </w:tcPr>
          <w:p w14:paraId="699830EA" w14:textId="77777777" w:rsidR="007748F0" w:rsidRPr="00B322A8" w:rsidRDefault="007748F0" w:rsidP="00873D42">
            <w:pPr>
              <w:pStyle w:val="TAL"/>
              <w:keepNext w:val="0"/>
            </w:pPr>
          </w:p>
        </w:tc>
        <w:tc>
          <w:tcPr>
            <w:tcW w:w="873" w:type="dxa"/>
            <w:noWrap/>
            <w:hideMark/>
          </w:tcPr>
          <w:p w14:paraId="0E9967BD" w14:textId="77777777" w:rsidR="007748F0" w:rsidRPr="00B322A8" w:rsidRDefault="007748F0" w:rsidP="00873D42">
            <w:pPr>
              <w:pStyle w:val="TAL"/>
              <w:keepNext w:val="0"/>
            </w:pPr>
          </w:p>
        </w:tc>
      </w:tr>
      <w:tr w:rsidR="007748F0" w:rsidRPr="00B322A8" w14:paraId="3DF76B5F" w14:textId="77777777" w:rsidTr="00873D42">
        <w:trPr>
          <w:trHeight w:val="300"/>
        </w:trPr>
        <w:tc>
          <w:tcPr>
            <w:tcW w:w="1267" w:type="dxa"/>
            <w:noWrap/>
            <w:hideMark/>
          </w:tcPr>
          <w:p w14:paraId="20853B73" w14:textId="77777777" w:rsidR="007748F0" w:rsidRPr="00B322A8" w:rsidRDefault="007748F0" w:rsidP="00873D42">
            <w:pPr>
              <w:pStyle w:val="TAL"/>
              <w:keepNext w:val="0"/>
            </w:pPr>
          </w:p>
        </w:tc>
        <w:tc>
          <w:tcPr>
            <w:tcW w:w="1100" w:type="dxa"/>
            <w:noWrap/>
            <w:hideMark/>
          </w:tcPr>
          <w:p w14:paraId="32466CB7" w14:textId="77777777" w:rsidR="007748F0" w:rsidRPr="00B322A8" w:rsidRDefault="007748F0" w:rsidP="00873D42">
            <w:pPr>
              <w:pStyle w:val="TAL"/>
              <w:keepNext w:val="0"/>
            </w:pPr>
          </w:p>
        </w:tc>
        <w:tc>
          <w:tcPr>
            <w:tcW w:w="2107" w:type="dxa"/>
            <w:noWrap/>
            <w:hideMark/>
          </w:tcPr>
          <w:p w14:paraId="52C57C53" w14:textId="77777777" w:rsidR="007748F0" w:rsidRPr="00B322A8" w:rsidRDefault="007748F0" w:rsidP="00873D42">
            <w:pPr>
              <w:pStyle w:val="TAL"/>
              <w:keepNext w:val="0"/>
            </w:pPr>
          </w:p>
        </w:tc>
        <w:tc>
          <w:tcPr>
            <w:tcW w:w="2082" w:type="dxa"/>
            <w:noWrap/>
            <w:hideMark/>
          </w:tcPr>
          <w:p w14:paraId="7D3F5FCE" w14:textId="77777777" w:rsidR="007748F0" w:rsidRPr="00B322A8" w:rsidRDefault="007748F0" w:rsidP="00873D42">
            <w:pPr>
              <w:pStyle w:val="TAL"/>
              <w:keepNext w:val="0"/>
            </w:pPr>
          </w:p>
        </w:tc>
        <w:tc>
          <w:tcPr>
            <w:tcW w:w="1058" w:type="dxa"/>
            <w:noWrap/>
            <w:hideMark/>
          </w:tcPr>
          <w:p w14:paraId="034B5202" w14:textId="77777777" w:rsidR="007748F0" w:rsidRPr="00B322A8" w:rsidRDefault="007748F0" w:rsidP="00873D42">
            <w:pPr>
              <w:pStyle w:val="TAL"/>
              <w:keepNext w:val="0"/>
            </w:pPr>
          </w:p>
        </w:tc>
        <w:tc>
          <w:tcPr>
            <w:tcW w:w="873" w:type="dxa"/>
            <w:noWrap/>
            <w:hideMark/>
          </w:tcPr>
          <w:p w14:paraId="7B95C70D" w14:textId="77777777" w:rsidR="007748F0" w:rsidRPr="00B322A8" w:rsidRDefault="007748F0" w:rsidP="00873D42">
            <w:pPr>
              <w:pStyle w:val="TAL"/>
              <w:keepNext w:val="0"/>
            </w:pPr>
          </w:p>
        </w:tc>
        <w:tc>
          <w:tcPr>
            <w:tcW w:w="873" w:type="dxa"/>
            <w:noWrap/>
            <w:hideMark/>
          </w:tcPr>
          <w:p w14:paraId="3C0243FF" w14:textId="77777777" w:rsidR="007748F0" w:rsidRPr="00B322A8" w:rsidRDefault="007748F0" w:rsidP="00873D42">
            <w:pPr>
              <w:pStyle w:val="TAL"/>
              <w:keepNext w:val="0"/>
            </w:pPr>
          </w:p>
        </w:tc>
      </w:tr>
      <w:tr w:rsidR="007748F0" w:rsidRPr="00B322A8" w14:paraId="16AB7213" w14:textId="77777777" w:rsidTr="00873D42">
        <w:trPr>
          <w:trHeight w:val="300"/>
        </w:trPr>
        <w:tc>
          <w:tcPr>
            <w:tcW w:w="1267" w:type="dxa"/>
            <w:shd w:val="clear" w:color="auto" w:fill="EDEDED" w:themeFill="accent3" w:themeFillTint="33"/>
            <w:noWrap/>
            <w:hideMark/>
          </w:tcPr>
          <w:p w14:paraId="57DEFE4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0CD5FFB"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01E7DB88" w14:textId="77777777" w:rsidR="007748F0" w:rsidRPr="00B322A8" w:rsidRDefault="007748F0" w:rsidP="00873D42">
            <w:pPr>
              <w:pStyle w:val="TAL"/>
              <w:keepNext w:val="0"/>
            </w:pPr>
          </w:p>
        </w:tc>
        <w:tc>
          <w:tcPr>
            <w:tcW w:w="2082" w:type="dxa"/>
            <w:shd w:val="clear" w:color="auto" w:fill="EDEDED" w:themeFill="accent3" w:themeFillTint="33"/>
            <w:noWrap/>
            <w:hideMark/>
          </w:tcPr>
          <w:p w14:paraId="36DD9E7D" w14:textId="77777777" w:rsidR="007748F0" w:rsidRPr="00B322A8" w:rsidRDefault="007748F0" w:rsidP="00873D42">
            <w:pPr>
              <w:pStyle w:val="TAL"/>
              <w:keepNext w:val="0"/>
            </w:pPr>
          </w:p>
        </w:tc>
        <w:tc>
          <w:tcPr>
            <w:tcW w:w="1058" w:type="dxa"/>
            <w:shd w:val="clear" w:color="auto" w:fill="EDEDED" w:themeFill="accent3" w:themeFillTint="33"/>
            <w:noWrap/>
            <w:hideMark/>
          </w:tcPr>
          <w:p w14:paraId="6F15F016" w14:textId="77777777" w:rsidR="007748F0" w:rsidRPr="00B322A8" w:rsidRDefault="007748F0" w:rsidP="00873D42">
            <w:pPr>
              <w:pStyle w:val="TAL"/>
              <w:keepNext w:val="0"/>
            </w:pPr>
          </w:p>
        </w:tc>
        <w:tc>
          <w:tcPr>
            <w:tcW w:w="873" w:type="dxa"/>
            <w:shd w:val="clear" w:color="auto" w:fill="EDEDED" w:themeFill="accent3" w:themeFillTint="33"/>
            <w:noWrap/>
            <w:hideMark/>
          </w:tcPr>
          <w:p w14:paraId="37A86232" w14:textId="77777777" w:rsidR="007748F0" w:rsidRPr="00B322A8" w:rsidRDefault="007748F0" w:rsidP="00873D42">
            <w:pPr>
              <w:pStyle w:val="TAL"/>
              <w:keepNext w:val="0"/>
            </w:pPr>
          </w:p>
        </w:tc>
        <w:tc>
          <w:tcPr>
            <w:tcW w:w="873" w:type="dxa"/>
            <w:shd w:val="clear" w:color="auto" w:fill="EDEDED" w:themeFill="accent3" w:themeFillTint="33"/>
            <w:noWrap/>
            <w:hideMark/>
          </w:tcPr>
          <w:p w14:paraId="51CBE8B6" w14:textId="77777777" w:rsidR="007748F0" w:rsidRPr="00B322A8" w:rsidRDefault="007748F0" w:rsidP="00873D42">
            <w:pPr>
              <w:pStyle w:val="TAL"/>
              <w:keepNext w:val="0"/>
            </w:pPr>
          </w:p>
        </w:tc>
      </w:tr>
      <w:tr w:rsidR="007748F0" w:rsidRPr="00B322A8" w14:paraId="77B80C36" w14:textId="77777777" w:rsidTr="00873D42">
        <w:trPr>
          <w:trHeight w:val="300"/>
        </w:trPr>
        <w:tc>
          <w:tcPr>
            <w:tcW w:w="1267" w:type="dxa"/>
            <w:noWrap/>
            <w:hideMark/>
          </w:tcPr>
          <w:p w14:paraId="4A440237" w14:textId="77777777" w:rsidR="007748F0" w:rsidRPr="00B322A8" w:rsidRDefault="007748F0" w:rsidP="00873D42">
            <w:pPr>
              <w:pStyle w:val="TAL"/>
              <w:keepNext w:val="0"/>
            </w:pPr>
            <w:r w:rsidRPr="00B322A8">
              <w:t>Cluster#</w:t>
            </w:r>
          </w:p>
        </w:tc>
        <w:tc>
          <w:tcPr>
            <w:tcW w:w="1100" w:type="dxa"/>
            <w:noWrap/>
            <w:hideMark/>
          </w:tcPr>
          <w:p w14:paraId="2E15E47A" w14:textId="77777777" w:rsidR="007748F0" w:rsidRPr="00B322A8" w:rsidRDefault="007748F0" w:rsidP="00873D42">
            <w:pPr>
              <w:pStyle w:val="TAL"/>
              <w:keepNext w:val="0"/>
            </w:pPr>
            <w:r w:rsidRPr="00B322A8">
              <w:t>Power [dB]</w:t>
            </w:r>
          </w:p>
        </w:tc>
        <w:tc>
          <w:tcPr>
            <w:tcW w:w="2107" w:type="dxa"/>
            <w:noWrap/>
            <w:hideMark/>
          </w:tcPr>
          <w:p w14:paraId="18EAF6C3" w14:textId="77777777" w:rsidR="007748F0" w:rsidRPr="00B322A8" w:rsidRDefault="007748F0" w:rsidP="00873D42">
            <w:pPr>
              <w:pStyle w:val="TAL"/>
              <w:keepNext w:val="0"/>
            </w:pPr>
            <w:r w:rsidRPr="00B322A8">
              <w:t>Excess delay [ns]</w:t>
            </w:r>
          </w:p>
        </w:tc>
        <w:tc>
          <w:tcPr>
            <w:tcW w:w="2082" w:type="dxa"/>
            <w:noWrap/>
            <w:hideMark/>
          </w:tcPr>
          <w:p w14:paraId="09095389" w14:textId="77777777" w:rsidR="007748F0" w:rsidRPr="00B322A8" w:rsidRDefault="007748F0" w:rsidP="00873D42">
            <w:pPr>
              <w:pStyle w:val="TAL"/>
              <w:keepNext w:val="0"/>
            </w:pPr>
            <w:r w:rsidRPr="00B322A8">
              <w:t>AoA [°]</w:t>
            </w:r>
          </w:p>
        </w:tc>
        <w:tc>
          <w:tcPr>
            <w:tcW w:w="1058" w:type="dxa"/>
            <w:noWrap/>
            <w:hideMark/>
          </w:tcPr>
          <w:p w14:paraId="45D66731" w14:textId="77777777" w:rsidR="007748F0" w:rsidRPr="00B322A8" w:rsidRDefault="007748F0" w:rsidP="00873D42">
            <w:pPr>
              <w:pStyle w:val="TAL"/>
              <w:keepNext w:val="0"/>
            </w:pPr>
            <w:r w:rsidRPr="00B322A8">
              <w:t>AoD [°]</w:t>
            </w:r>
          </w:p>
        </w:tc>
        <w:tc>
          <w:tcPr>
            <w:tcW w:w="873" w:type="dxa"/>
            <w:noWrap/>
            <w:hideMark/>
          </w:tcPr>
          <w:p w14:paraId="4D419406" w14:textId="77777777" w:rsidR="007748F0" w:rsidRPr="00B322A8" w:rsidRDefault="007748F0" w:rsidP="00873D42">
            <w:pPr>
              <w:pStyle w:val="TAL"/>
              <w:keepNext w:val="0"/>
            </w:pPr>
            <w:r w:rsidRPr="00B322A8">
              <w:t>ASA [°]</w:t>
            </w:r>
          </w:p>
        </w:tc>
        <w:tc>
          <w:tcPr>
            <w:tcW w:w="873" w:type="dxa"/>
            <w:noWrap/>
            <w:hideMark/>
          </w:tcPr>
          <w:p w14:paraId="67D8801F" w14:textId="77777777" w:rsidR="007748F0" w:rsidRPr="00B322A8" w:rsidRDefault="007748F0" w:rsidP="00873D42">
            <w:pPr>
              <w:pStyle w:val="TAL"/>
              <w:keepNext w:val="0"/>
            </w:pPr>
            <w:r w:rsidRPr="00B322A8">
              <w:t>ZoD [°]</w:t>
            </w:r>
          </w:p>
        </w:tc>
      </w:tr>
      <w:tr w:rsidR="007748F0" w:rsidRPr="00B322A8" w14:paraId="709FFA8C" w14:textId="77777777" w:rsidTr="00873D42">
        <w:trPr>
          <w:trHeight w:val="300"/>
        </w:trPr>
        <w:tc>
          <w:tcPr>
            <w:tcW w:w="1267" w:type="dxa"/>
            <w:noWrap/>
            <w:hideMark/>
          </w:tcPr>
          <w:p w14:paraId="6AB9637C" w14:textId="77777777" w:rsidR="007748F0" w:rsidRPr="00B322A8" w:rsidRDefault="007748F0" w:rsidP="00873D42">
            <w:pPr>
              <w:pStyle w:val="TAL"/>
              <w:keepNext w:val="0"/>
            </w:pPr>
            <w:r w:rsidRPr="00B322A8">
              <w:t>1</w:t>
            </w:r>
          </w:p>
        </w:tc>
        <w:tc>
          <w:tcPr>
            <w:tcW w:w="1100" w:type="dxa"/>
            <w:noWrap/>
            <w:hideMark/>
          </w:tcPr>
          <w:p w14:paraId="652A6D3A" w14:textId="77777777" w:rsidR="007748F0" w:rsidRPr="00B322A8" w:rsidRDefault="007748F0" w:rsidP="00873D42">
            <w:pPr>
              <w:pStyle w:val="TAL"/>
              <w:keepNext w:val="0"/>
            </w:pPr>
            <w:r w:rsidRPr="00B322A8">
              <w:t>-12.09</w:t>
            </w:r>
          </w:p>
        </w:tc>
        <w:tc>
          <w:tcPr>
            <w:tcW w:w="2107" w:type="dxa"/>
            <w:noWrap/>
            <w:hideMark/>
          </w:tcPr>
          <w:p w14:paraId="27AD3A77" w14:textId="77777777" w:rsidR="007748F0" w:rsidRPr="00B322A8" w:rsidRDefault="007748F0" w:rsidP="00873D42">
            <w:pPr>
              <w:pStyle w:val="TAL"/>
              <w:keepNext w:val="0"/>
            </w:pPr>
            <w:r w:rsidRPr="00B322A8">
              <w:t>0</w:t>
            </w:r>
          </w:p>
        </w:tc>
        <w:tc>
          <w:tcPr>
            <w:tcW w:w="2082" w:type="dxa"/>
            <w:noWrap/>
            <w:hideMark/>
          </w:tcPr>
          <w:p w14:paraId="3BA8AC64" w14:textId="77777777" w:rsidR="007748F0" w:rsidRPr="00B322A8" w:rsidRDefault="007748F0" w:rsidP="00873D42">
            <w:pPr>
              <w:pStyle w:val="TAL"/>
              <w:keepNext w:val="0"/>
            </w:pPr>
            <w:r w:rsidRPr="00B322A8">
              <w:t>-119.5</w:t>
            </w:r>
          </w:p>
        </w:tc>
        <w:tc>
          <w:tcPr>
            <w:tcW w:w="1058" w:type="dxa"/>
            <w:noWrap/>
            <w:hideMark/>
          </w:tcPr>
          <w:p w14:paraId="50EA44E7" w14:textId="77777777" w:rsidR="007748F0" w:rsidRPr="00B322A8" w:rsidRDefault="007748F0" w:rsidP="00873D42">
            <w:pPr>
              <w:pStyle w:val="TAL"/>
              <w:keepNext w:val="0"/>
            </w:pPr>
            <w:r w:rsidRPr="00B322A8">
              <w:t>-60.52</w:t>
            </w:r>
          </w:p>
        </w:tc>
        <w:tc>
          <w:tcPr>
            <w:tcW w:w="873" w:type="dxa"/>
            <w:noWrap/>
            <w:hideMark/>
          </w:tcPr>
          <w:p w14:paraId="4662442F" w14:textId="77777777" w:rsidR="007748F0" w:rsidRPr="00B322A8" w:rsidRDefault="007748F0" w:rsidP="00873D42">
            <w:pPr>
              <w:pStyle w:val="TAL"/>
              <w:keepNext w:val="0"/>
            </w:pPr>
            <w:r w:rsidRPr="00B322A8">
              <w:t>15.63</w:t>
            </w:r>
          </w:p>
        </w:tc>
        <w:tc>
          <w:tcPr>
            <w:tcW w:w="873" w:type="dxa"/>
            <w:noWrap/>
            <w:hideMark/>
          </w:tcPr>
          <w:p w14:paraId="42DE98FD" w14:textId="77777777" w:rsidR="007748F0" w:rsidRPr="00B322A8" w:rsidRDefault="007748F0" w:rsidP="00873D42">
            <w:pPr>
              <w:pStyle w:val="TAL"/>
              <w:keepNext w:val="0"/>
            </w:pPr>
            <w:r w:rsidRPr="00B322A8">
              <w:t>102.45</w:t>
            </w:r>
          </w:p>
        </w:tc>
      </w:tr>
      <w:tr w:rsidR="007748F0" w:rsidRPr="00B322A8" w14:paraId="75301B96" w14:textId="77777777" w:rsidTr="00873D42">
        <w:trPr>
          <w:trHeight w:val="300"/>
        </w:trPr>
        <w:tc>
          <w:tcPr>
            <w:tcW w:w="1267" w:type="dxa"/>
            <w:noWrap/>
            <w:hideMark/>
          </w:tcPr>
          <w:p w14:paraId="445BC87E" w14:textId="77777777" w:rsidR="007748F0" w:rsidRPr="00B322A8" w:rsidRDefault="007748F0" w:rsidP="00873D42">
            <w:pPr>
              <w:pStyle w:val="TAL"/>
              <w:keepNext w:val="0"/>
            </w:pPr>
            <w:r w:rsidRPr="00B322A8">
              <w:t>2</w:t>
            </w:r>
          </w:p>
        </w:tc>
        <w:tc>
          <w:tcPr>
            <w:tcW w:w="1100" w:type="dxa"/>
            <w:noWrap/>
            <w:hideMark/>
          </w:tcPr>
          <w:p w14:paraId="10275887" w14:textId="77777777" w:rsidR="007748F0" w:rsidRPr="00B322A8" w:rsidRDefault="007748F0" w:rsidP="00873D42">
            <w:pPr>
              <w:pStyle w:val="TAL"/>
              <w:keepNext w:val="0"/>
            </w:pPr>
            <w:r w:rsidRPr="00B322A8">
              <w:t>-8.89</w:t>
            </w:r>
          </w:p>
        </w:tc>
        <w:tc>
          <w:tcPr>
            <w:tcW w:w="2107" w:type="dxa"/>
            <w:noWrap/>
            <w:hideMark/>
          </w:tcPr>
          <w:p w14:paraId="507BE2D9" w14:textId="77777777" w:rsidR="007748F0" w:rsidRPr="00B322A8" w:rsidRDefault="007748F0" w:rsidP="00873D42">
            <w:pPr>
              <w:pStyle w:val="TAL"/>
              <w:keepNext w:val="0"/>
            </w:pPr>
            <w:r w:rsidRPr="00B322A8">
              <w:t>76</w:t>
            </w:r>
          </w:p>
        </w:tc>
        <w:tc>
          <w:tcPr>
            <w:tcW w:w="2082" w:type="dxa"/>
            <w:noWrap/>
            <w:hideMark/>
          </w:tcPr>
          <w:p w14:paraId="3BBA7453" w14:textId="77777777" w:rsidR="007748F0" w:rsidRPr="00B322A8" w:rsidRDefault="007748F0" w:rsidP="00873D42">
            <w:pPr>
              <w:pStyle w:val="TAL"/>
              <w:keepNext w:val="0"/>
            </w:pPr>
            <w:r w:rsidRPr="00B322A8">
              <w:t>95.64</w:t>
            </w:r>
          </w:p>
        </w:tc>
        <w:tc>
          <w:tcPr>
            <w:tcW w:w="1058" w:type="dxa"/>
            <w:noWrap/>
            <w:hideMark/>
          </w:tcPr>
          <w:p w14:paraId="7B0D77A7" w14:textId="77777777" w:rsidR="007748F0" w:rsidRPr="00B322A8" w:rsidRDefault="007748F0" w:rsidP="00873D42">
            <w:pPr>
              <w:pStyle w:val="TAL"/>
              <w:keepNext w:val="0"/>
            </w:pPr>
            <w:r w:rsidRPr="00B322A8">
              <w:t>-44.84</w:t>
            </w:r>
          </w:p>
        </w:tc>
        <w:tc>
          <w:tcPr>
            <w:tcW w:w="873" w:type="dxa"/>
            <w:noWrap/>
            <w:hideMark/>
          </w:tcPr>
          <w:p w14:paraId="4EB44A43" w14:textId="77777777" w:rsidR="007748F0" w:rsidRPr="00B322A8" w:rsidRDefault="007748F0" w:rsidP="00873D42">
            <w:pPr>
              <w:pStyle w:val="TAL"/>
              <w:keepNext w:val="0"/>
            </w:pPr>
            <w:r w:rsidRPr="00B322A8">
              <w:t>15.63</w:t>
            </w:r>
          </w:p>
        </w:tc>
        <w:tc>
          <w:tcPr>
            <w:tcW w:w="873" w:type="dxa"/>
            <w:noWrap/>
            <w:hideMark/>
          </w:tcPr>
          <w:p w14:paraId="7591CB45" w14:textId="77777777" w:rsidR="007748F0" w:rsidRPr="00B322A8" w:rsidRDefault="007748F0" w:rsidP="00873D42">
            <w:pPr>
              <w:pStyle w:val="TAL"/>
              <w:keepNext w:val="0"/>
            </w:pPr>
            <w:r w:rsidRPr="00B322A8">
              <w:t>102.97</w:t>
            </w:r>
          </w:p>
        </w:tc>
      </w:tr>
      <w:tr w:rsidR="007748F0" w:rsidRPr="00B322A8" w14:paraId="200AB36A" w14:textId="77777777" w:rsidTr="00873D42">
        <w:trPr>
          <w:trHeight w:val="300"/>
        </w:trPr>
        <w:tc>
          <w:tcPr>
            <w:tcW w:w="1267" w:type="dxa"/>
            <w:noWrap/>
            <w:hideMark/>
          </w:tcPr>
          <w:p w14:paraId="519F3DB5" w14:textId="77777777" w:rsidR="007748F0" w:rsidRPr="00B322A8" w:rsidRDefault="007748F0" w:rsidP="00873D42">
            <w:pPr>
              <w:pStyle w:val="TAL"/>
              <w:keepNext w:val="0"/>
            </w:pPr>
            <w:r w:rsidRPr="00B322A8">
              <w:t>3</w:t>
            </w:r>
          </w:p>
        </w:tc>
        <w:tc>
          <w:tcPr>
            <w:tcW w:w="1100" w:type="dxa"/>
            <w:noWrap/>
            <w:hideMark/>
          </w:tcPr>
          <w:p w14:paraId="650F181A" w14:textId="77777777" w:rsidR="007748F0" w:rsidRPr="00B322A8" w:rsidRDefault="007748F0" w:rsidP="00873D42">
            <w:pPr>
              <w:pStyle w:val="TAL"/>
              <w:keepNext w:val="0"/>
            </w:pPr>
            <w:r w:rsidRPr="00B322A8">
              <w:t>-10.19</w:t>
            </w:r>
          </w:p>
        </w:tc>
        <w:tc>
          <w:tcPr>
            <w:tcW w:w="2107" w:type="dxa"/>
            <w:noWrap/>
            <w:hideMark/>
          </w:tcPr>
          <w:p w14:paraId="0F1C8500" w14:textId="77777777" w:rsidR="007748F0" w:rsidRPr="00B322A8" w:rsidRDefault="007748F0" w:rsidP="00873D42">
            <w:pPr>
              <w:pStyle w:val="TAL"/>
              <w:keepNext w:val="0"/>
            </w:pPr>
            <w:r w:rsidRPr="00B322A8">
              <w:t>79</w:t>
            </w:r>
          </w:p>
        </w:tc>
        <w:tc>
          <w:tcPr>
            <w:tcW w:w="2082" w:type="dxa"/>
            <w:noWrap/>
            <w:hideMark/>
          </w:tcPr>
          <w:p w14:paraId="54270586" w14:textId="77777777" w:rsidR="007748F0" w:rsidRPr="00B322A8" w:rsidRDefault="007748F0" w:rsidP="00873D42">
            <w:pPr>
              <w:pStyle w:val="TAL"/>
              <w:keepNext w:val="0"/>
            </w:pPr>
            <w:r w:rsidRPr="00B322A8">
              <w:t>-147.12</w:t>
            </w:r>
          </w:p>
        </w:tc>
        <w:tc>
          <w:tcPr>
            <w:tcW w:w="1058" w:type="dxa"/>
            <w:noWrap/>
            <w:hideMark/>
          </w:tcPr>
          <w:p w14:paraId="780BCC2E" w14:textId="77777777" w:rsidR="007748F0" w:rsidRPr="00B322A8" w:rsidRDefault="007748F0" w:rsidP="00873D42">
            <w:pPr>
              <w:pStyle w:val="TAL"/>
              <w:keepNext w:val="0"/>
            </w:pPr>
            <w:r w:rsidRPr="00B322A8">
              <w:t>-56.63</w:t>
            </w:r>
          </w:p>
        </w:tc>
        <w:tc>
          <w:tcPr>
            <w:tcW w:w="873" w:type="dxa"/>
            <w:noWrap/>
            <w:hideMark/>
          </w:tcPr>
          <w:p w14:paraId="77A4ED21" w14:textId="77777777" w:rsidR="007748F0" w:rsidRPr="00B322A8" w:rsidRDefault="007748F0" w:rsidP="00873D42">
            <w:pPr>
              <w:pStyle w:val="TAL"/>
              <w:keepNext w:val="0"/>
            </w:pPr>
            <w:r w:rsidRPr="00B322A8">
              <w:t>15.63</w:t>
            </w:r>
          </w:p>
        </w:tc>
        <w:tc>
          <w:tcPr>
            <w:tcW w:w="873" w:type="dxa"/>
            <w:noWrap/>
            <w:hideMark/>
          </w:tcPr>
          <w:p w14:paraId="0D2A04E6" w14:textId="77777777" w:rsidR="007748F0" w:rsidRPr="00B322A8" w:rsidRDefault="007748F0" w:rsidP="00873D42">
            <w:pPr>
              <w:pStyle w:val="TAL"/>
              <w:keepNext w:val="0"/>
            </w:pPr>
            <w:r w:rsidRPr="00B322A8">
              <w:t>103.71</w:t>
            </w:r>
          </w:p>
        </w:tc>
      </w:tr>
      <w:tr w:rsidR="007748F0" w:rsidRPr="00B322A8" w14:paraId="2F63B177" w14:textId="77777777" w:rsidTr="00873D42">
        <w:trPr>
          <w:trHeight w:val="300"/>
        </w:trPr>
        <w:tc>
          <w:tcPr>
            <w:tcW w:w="1267" w:type="dxa"/>
            <w:noWrap/>
            <w:hideMark/>
          </w:tcPr>
          <w:p w14:paraId="5591A467" w14:textId="77777777" w:rsidR="007748F0" w:rsidRPr="00B322A8" w:rsidRDefault="007748F0" w:rsidP="00873D42">
            <w:pPr>
              <w:pStyle w:val="TAL"/>
              <w:keepNext w:val="0"/>
            </w:pPr>
            <w:r w:rsidRPr="00B322A8">
              <w:t>4</w:t>
            </w:r>
          </w:p>
        </w:tc>
        <w:tc>
          <w:tcPr>
            <w:tcW w:w="1100" w:type="dxa"/>
            <w:noWrap/>
            <w:hideMark/>
          </w:tcPr>
          <w:p w14:paraId="4F5CD46A" w14:textId="77777777" w:rsidR="007748F0" w:rsidRPr="00B322A8" w:rsidRDefault="007748F0" w:rsidP="00873D42">
            <w:pPr>
              <w:pStyle w:val="TAL"/>
              <w:keepNext w:val="0"/>
            </w:pPr>
            <w:r w:rsidRPr="00B322A8">
              <w:t>-11.19</w:t>
            </w:r>
          </w:p>
        </w:tc>
        <w:tc>
          <w:tcPr>
            <w:tcW w:w="2107" w:type="dxa"/>
            <w:noWrap/>
            <w:hideMark/>
          </w:tcPr>
          <w:p w14:paraId="374DCDE9" w14:textId="77777777" w:rsidR="007748F0" w:rsidRPr="00B322A8" w:rsidRDefault="007748F0" w:rsidP="00873D42">
            <w:pPr>
              <w:pStyle w:val="TAL"/>
              <w:keepNext w:val="0"/>
            </w:pPr>
            <w:r w:rsidRPr="00B322A8">
              <w:t>81</w:t>
            </w:r>
          </w:p>
        </w:tc>
        <w:tc>
          <w:tcPr>
            <w:tcW w:w="2082" w:type="dxa"/>
            <w:noWrap/>
            <w:hideMark/>
          </w:tcPr>
          <w:p w14:paraId="3EE13099" w14:textId="77777777" w:rsidR="007748F0" w:rsidRPr="00B322A8" w:rsidRDefault="007748F0" w:rsidP="00873D42">
            <w:pPr>
              <w:pStyle w:val="TAL"/>
              <w:keepNext w:val="0"/>
            </w:pPr>
            <w:r w:rsidRPr="00B322A8">
              <w:t>95.64</w:t>
            </w:r>
          </w:p>
        </w:tc>
        <w:tc>
          <w:tcPr>
            <w:tcW w:w="1058" w:type="dxa"/>
            <w:noWrap/>
            <w:hideMark/>
          </w:tcPr>
          <w:p w14:paraId="601225F6" w14:textId="77777777" w:rsidR="007748F0" w:rsidRPr="00B322A8" w:rsidRDefault="007748F0" w:rsidP="00873D42">
            <w:pPr>
              <w:pStyle w:val="TAL"/>
              <w:keepNext w:val="0"/>
            </w:pPr>
            <w:r w:rsidRPr="00B322A8">
              <w:t>-44.84</w:t>
            </w:r>
          </w:p>
        </w:tc>
        <w:tc>
          <w:tcPr>
            <w:tcW w:w="873" w:type="dxa"/>
            <w:noWrap/>
            <w:hideMark/>
          </w:tcPr>
          <w:p w14:paraId="33473A0A" w14:textId="77777777" w:rsidR="007748F0" w:rsidRPr="00B322A8" w:rsidRDefault="007748F0" w:rsidP="00873D42">
            <w:pPr>
              <w:pStyle w:val="TAL"/>
              <w:keepNext w:val="0"/>
            </w:pPr>
            <w:r w:rsidRPr="00B322A8">
              <w:t>14.067</w:t>
            </w:r>
          </w:p>
        </w:tc>
        <w:tc>
          <w:tcPr>
            <w:tcW w:w="873" w:type="dxa"/>
            <w:noWrap/>
            <w:hideMark/>
          </w:tcPr>
          <w:p w14:paraId="4E8A6C25" w14:textId="77777777" w:rsidR="007748F0" w:rsidRPr="00B322A8" w:rsidRDefault="007748F0" w:rsidP="00873D42">
            <w:pPr>
              <w:pStyle w:val="TAL"/>
              <w:keepNext w:val="0"/>
            </w:pPr>
            <w:r w:rsidRPr="00B322A8">
              <w:t>102.97</w:t>
            </w:r>
          </w:p>
        </w:tc>
      </w:tr>
      <w:tr w:rsidR="007748F0" w:rsidRPr="00B322A8" w14:paraId="2431D70A" w14:textId="77777777" w:rsidTr="00873D42">
        <w:trPr>
          <w:trHeight w:val="300"/>
        </w:trPr>
        <w:tc>
          <w:tcPr>
            <w:tcW w:w="1267" w:type="dxa"/>
            <w:noWrap/>
            <w:hideMark/>
          </w:tcPr>
          <w:p w14:paraId="1E9BFCE5" w14:textId="77777777" w:rsidR="007748F0" w:rsidRPr="00B322A8" w:rsidRDefault="007748F0" w:rsidP="00873D42">
            <w:pPr>
              <w:pStyle w:val="TAL"/>
              <w:keepNext w:val="0"/>
            </w:pPr>
            <w:r w:rsidRPr="00B322A8">
              <w:t>5</w:t>
            </w:r>
          </w:p>
        </w:tc>
        <w:tc>
          <w:tcPr>
            <w:tcW w:w="1100" w:type="dxa"/>
            <w:noWrap/>
            <w:hideMark/>
          </w:tcPr>
          <w:p w14:paraId="6141AEC9" w14:textId="77777777" w:rsidR="007748F0" w:rsidRPr="00B322A8" w:rsidRDefault="007748F0" w:rsidP="00873D42">
            <w:pPr>
              <w:pStyle w:val="TAL"/>
              <w:keepNext w:val="0"/>
            </w:pPr>
            <w:r w:rsidRPr="00B322A8">
              <w:t>-12.89</w:t>
            </w:r>
          </w:p>
        </w:tc>
        <w:tc>
          <w:tcPr>
            <w:tcW w:w="2107" w:type="dxa"/>
            <w:noWrap/>
            <w:hideMark/>
          </w:tcPr>
          <w:p w14:paraId="2FDB4DCE" w14:textId="77777777" w:rsidR="007748F0" w:rsidRPr="00B322A8" w:rsidRDefault="007748F0" w:rsidP="00873D42">
            <w:pPr>
              <w:pStyle w:val="TAL"/>
              <w:keepNext w:val="0"/>
            </w:pPr>
            <w:r w:rsidRPr="00B322A8">
              <w:t>85</w:t>
            </w:r>
          </w:p>
        </w:tc>
        <w:tc>
          <w:tcPr>
            <w:tcW w:w="2082" w:type="dxa"/>
            <w:noWrap/>
            <w:hideMark/>
          </w:tcPr>
          <w:p w14:paraId="0B44AA30" w14:textId="77777777" w:rsidR="007748F0" w:rsidRPr="00B322A8" w:rsidRDefault="007748F0" w:rsidP="00873D42">
            <w:pPr>
              <w:pStyle w:val="TAL"/>
              <w:keepNext w:val="0"/>
            </w:pPr>
            <w:r w:rsidRPr="00B322A8">
              <w:t>95.64</w:t>
            </w:r>
          </w:p>
        </w:tc>
        <w:tc>
          <w:tcPr>
            <w:tcW w:w="1058" w:type="dxa"/>
            <w:noWrap/>
            <w:hideMark/>
          </w:tcPr>
          <w:p w14:paraId="64419873" w14:textId="77777777" w:rsidR="007748F0" w:rsidRPr="00B322A8" w:rsidRDefault="007748F0" w:rsidP="00873D42">
            <w:pPr>
              <w:pStyle w:val="TAL"/>
              <w:keepNext w:val="0"/>
            </w:pPr>
            <w:r w:rsidRPr="00B322A8">
              <w:t>-44.84</w:t>
            </w:r>
          </w:p>
        </w:tc>
        <w:tc>
          <w:tcPr>
            <w:tcW w:w="873" w:type="dxa"/>
            <w:noWrap/>
            <w:hideMark/>
          </w:tcPr>
          <w:p w14:paraId="438269A4" w14:textId="77777777" w:rsidR="007748F0" w:rsidRPr="00B322A8" w:rsidRDefault="007748F0" w:rsidP="00873D42">
            <w:pPr>
              <w:pStyle w:val="TAL"/>
              <w:keepNext w:val="0"/>
            </w:pPr>
            <w:r w:rsidRPr="00B322A8">
              <w:t>12.504</w:t>
            </w:r>
          </w:p>
        </w:tc>
        <w:tc>
          <w:tcPr>
            <w:tcW w:w="873" w:type="dxa"/>
            <w:noWrap/>
            <w:hideMark/>
          </w:tcPr>
          <w:p w14:paraId="7D1B87B3" w14:textId="77777777" w:rsidR="007748F0" w:rsidRPr="00B322A8" w:rsidRDefault="007748F0" w:rsidP="00873D42">
            <w:pPr>
              <w:pStyle w:val="TAL"/>
              <w:keepNext w:val="0"/>
            </w:pPr>
            <w:r w:rsidRPr="00B322A8">
              <w:t>102.97</w:t>
            </w:r>
          </w:p>
        </w:tc>
      </w:tr>
      <w:tr w:rsidR="007748F0" w:rsidRPr="00B322A8" w14:paraId="54A5CFDC" w14:textId="77777777" w:rsidTr="00873D42">
        <w:trPr>
          <w:trHeight w:val="300"/>
        </w:trPr>
        <w:tc>
          <w:tcPr>
            <w:tcW w:w="1267" w:type="dxa"/>
            <w:noWrap/>
            <w:hideMark/>
          </w:tcPr>
          <w:p w14:paraId="27135B99" w14:textId="77777777" w:rsidR="007748F0" w:rsidRPr="00B322A8" w:rsidRDefault="007748F0" w:rsidP="00873D42">
            <w:pPr>
              <w:pStyle w:val="TAL"/>
              <w:keepNext w:val="0"/>
            </w:pPr>
            <w:r w:rsidRPr="00B322A8">
              <w:t>6</w:t>
            </w:r>
          </w:p>
        </w:tc>
        <w:tc>
          <w:tcPr>
            <w:tcW w:w="1100" w:type="dxa"/>
            <w:noWrap/>
            <w:hideMark/>
          </w:tcPr>
          <w:p w14:paraId="2CADC291" w14:textId="77777777" w:rsidR="007748F0" w:rsidRPr="00B322A8" w:rsidRDefault="007748F0" w:rsidP="00873D42">
            <w:pPr>
              <w:pStyle w:val="TAL"/>
              <w:keepNext w:val="0"/>
            </w:pPr>
            <w:r w:rsidRPr="00B322A8">
              <w:t>-7.69</w:t>
            </w:r>
          </w:p>
        </w:tc>
        <w:tc>
          <w:tcPr>
            <w:tcW w:w="2107" w:type="dxa"/>
            <w:noWrap/>
            <w:hideMark/>
          </w:tcPr>
          <w:p w14:paraId="210E012E" w14:textId="77777777" w:rsidR="007748F0" w:rsidRPr="00B322A8" w:rsidRDefault="007748F0" w:rsidP="00873D42">
            <w:pPr>
              <w:pStyle w:val="TAL"/>
              <w:keepNext w:val="0"/>
            </w:pPr>
            <w:r w:rsidRPr="00B322A8">
              <w:t>232</w:t>
            </w:r>
          </w:p>
        </w:tc>
        <w:tc>
          <w:tcPr>
            <w:tcW w:w="2082" w:type="dxa"/>
            <w:noWrap/>
            <w:hideMark/>
          </w:tcPr>
          <w:p w14:paraId="315006A5" w14:textId="77777777" w:rsidR="007748F0" w:rsidRPr="00B322A8" w:rsidRDefault="007748F0" w:rsidP="00873D42">
            <w:pPr>
              <w:pStyle w:val="TAL"/>
              <w:keepNext w:val="0"/>
            </w:pPr>
            <w:r w:rsidRPr="00B322A8">
              <w:t>148.16</w:t>
            </w:r>
          </w:p>
        </w:tc>
        <w:tc>
          <w:tcPr>
            <w:tcW w:w="1058" w:type="dxa"/>
            <w:noWrap/>
            <w:hideMark/>
          </w:tcPr>
          <w:p w14:paraId="661BC5F9" w14:textId="77777777" w:rsidR="007748F0" w:rsidRPr="00B322A8" w:rsidRDefault="007748F0" w:rsidP="00873D42">
            <w:pPr>
              <w:pStyle w:val="TAL"/>
              <w:keepNext w:val="0"/>
            </w:pPr>
            <w:r w:rsidRPr="00B322A8">
              <w:t>-29.61</w:t>
            </w:r>
          </w:p>
        </w:tc>
        <w:tc>
          <w:tcPr>
            <w:tcW w:w="873" w:type="dxa"/>
            <w:noWrap/>
            <w:hideMark/>
          </w:tcPr>
          <w:p w14:paraId="5286E016" w14:textId="77777777" w:rsidR="007748F0" w:rsidRPr="00B322A8" w:rsidRDefault="007748F0" w:rsidP="00873D42">
            <w:pPr>
              <w:pStyle w:val="TAL"/>
              <w:keepNext w:val="0"/>
            </w:pPr>
            <w:r w:rsidRPr="00B322A8">
              <w:t>15.63</w:t>
            </w:r>
          </w:p>
        </w:tc>
        <w:tc>
          <w:tcPr>
            <w:tcW w:w="873" w:type="dxa"/>
            <w:noWrap/>
            <w:hideMark/>
          </w:tcPr>
          <w:p w14:paraId="1B4F84C9" w14:textId="77777777" w:rsidR="007748F0" w:rsidRPr="00B322A8" w:rsidRDefault="007748F0" w:rsidP="00873D42">
            <w:pPr>
              <w:pStyle w:val="TAL"/>
              <w:keepNext w:val="0"/>
            </w:pPr>
            <w:r w:rsidRPr="00B322A8">
              <w:t>103.19</w:t>
            </w:r>
          </w:p>
        </w:tc>
      </w:tr>
      <w:tr w:rsidR="007748F0" w:rsidRPr="00B322A8" w14:paraId="63177CD6" w14:textId="77777777" w:rsidTr="00873D42">
        <w:trPr>
          <w:trHeight w:val="300"/>
        </w:trPr>
        <w:tc>
          <w:tcPr>
            <w:tcW w:w="1267" w:type="dxa"/>
            <w:noWrap/>
            <w:hideMark/>
          </w:tcPr>
          <w:p w14:paraId="782417A4" w14:textId="77777777" w:rsidR="007748F0" w:rsidRPr="00B322A8" w:rsidRDefault="007748F0" w:rsidP="00873D42">
            <w:pPr>
              <w:pStyle w:val="TAL"/>
              <w:keepNext w:val="0"/>
            </w:pPr>
            <w:r w:rsidRPr="00B322A8">
              <w:t>7</w:t>
            </w:r>
          </w:p>
        </w:tc>
        <w:tc>
          <w:tcPr>
            <w:tcW w:w="1100" w:type="dxa"/>
            <w:noWrap/>
            <w:hideMark/>
          </w:tcPr>
          <w:p w14:paraId="1BABDDED" w14:textId="77777777" w:rsidR="007748F0" w:rsidRPr="00B322A8" w:rsidRDefault="007748F0" w:rsidP="00873D42">
            <w:pPr>
              <w:pStyle w:val="TAL"/>
              <w:keepNext w:val="0"/>
            </w:pPr>
            <w:r w:rsidRPr="00B322A8">
              <w:t>-9.89</w:t>
            </w:r>
          </w:p>
        </w:tc>
        <w:tc>
          <w:tcPr>
            <w:tcW w:w="2107" w:type="dxa"/>
            <w:noWrap/>
            <w:hideMark/>
          </w:tcPr>
          <w:p w14:paraId="2B6D7D94" w14:textId="77777777" w:rsidR="007748F0" w:rsidRPr="00B322A8" w:rsidRDefault="007748F0" w:rsidP="00873D42">
            <w:pPr>
              <w:pStyle w:val="TAL"/>
              <w:keepNext w:val="0"/>
            </w:pPr>
            <w:r w:rsidRPr="00B322A8">
              <w:t>235</w:t>
            </w:r>
          </w:p>
        </w:tc>
        <w:tc>
          <w:tcPr>
            <w:tcW w:w="2082" w:type="dxa"/>
            <w:noWrap/>
            <w:hideMark/>
          </w:tcPr>
          <w:p w14:paraId="22775E40" w14:textId="77777777" w:rsidR="007748F0" w:rsidRPr="00B322A8" w:rsidRDefault="007748F0" w:rsidP="00873D42">
            <w:pPr>
              <w:pStyle w:val="TAL"/>
              <w:keepNext w:val="0"/>
            </w:pPr>
            <w:r w:rsidRPr="00B322A8">
              <w:t>148.16</w:t>
            </w:r>
          </w:p>
        </w:tc>
        <w:tc>
          <w:tcPr>
            <w:tcW w:w="1058" w:type="dxa"/>
            <w:noWrap/>
            <w:hideMark/>
          </w:tcPr>
          <w:p w14:paraId="58677BAA" w14:textId="77777777" w:rsidR="007748F0" w:rsidRPr="00B322A8" w:rsidRDefault="007748F0" w:rsidP="00873D42">
            <w:pPr>
              <w:pStyle w:val="TAL"/>
              <w:keepNext w:val="0"/>
            </w:pPr>
            <w:r w:rsidRPr="00B322A8">
              <w:t>-29.61</w:t>
            </w:r>
          </w:p>
        </w:tc>
        <w:tc>
          <w:tcPr>
            <w:tcW w:w="873" w:type="dxa"/>
            <w:noWrap/>
            <w:hideMark/>
          </w:tcPr>
          <w:p w14:paraId="15000E5D" w14:textId="77777777" w:rsidR="007748F0" w:rsidRPr="00B322A8" w:rsidRDefault="007748F0" w:rsidP="00873D42">
            <w:pPr>
              <w:pStyle w:val="TAL"/>
              <w:keepNext w:val="0"/>
            </w:pPr>
            <w:r w:rsidRPr="00B322A8">
              <w:t>14.067</w:t>
            </w:r>
          </w:p>
        </w:tc>
        <w:tc>
          <w:tcPr>
            <w:tcW w:w="873" w:type="dxa"/>
            <w:noWrap/>
            <w:hideMark/>
          </w:tcPr>
          <w:p w14:paraId="3E33C4F3" w14:textId="77777777" w:rsidR="007748F0" w:rsidRPr="00B322A8" w:rsidRDefault="007748F0" w:rsidP="00873D42">
            <w:pPr>
              <w:pStyle w:val="TAL"/>
              <w:keepNext w:val="0"/>
            </w:pPr>
            <w:r w:rsidRPr="00B322A8">
              <w:t>103.19</w:t>
            </w:r>
          </w:p>
        </w:tc>
      </w:tr>
      <w:tr w:rsidR="007748F0" w:rsidRPr="00B322A8" w14:paraId="5EB79672" w14:textId="77777777" w:rsidTr="00873D42">
        <w:trPr>
          <w:trHeight w:val="300"/>
        </w:trPr>
        <w:tc>
          <w:tcPr>
            <w:tcW w:w="1267" w:type="dxa"/>
            <w:noWrap/>
            <w:hideMark/>
          </w:tcPr>
          <w:p w14:paraId="171D006D" w14:textId="77777777" w:rsidR="007748F0" w:rsidRPr="00B322A8" w:rsidRDefault="007748F0" w:rsidP="00873D42">
            <w:pPr>
              <w:pStyle w:val="TAL"/>
              <w:keepNext w:val="0"/>
            </w:pPr>
            <w:r w:rsidRPr="00B322A8">
              <w:t>8</w:t>
            </w:r>
          </w:p>
        </w:tc>
        <w:tc>
          <w:tcPr>
            <w:tcW w:w="1100" w:type="dxa"/>
            <w:noWrap/>
            <w:hideMark/>
          </w:tcPr>
          <w:p w14:paraId="4EA6118A" w14:textId="77777777" w:rsidR="007748F0" w:rsidRPr="00B322A8" w:rsidRDefault="007748F0" w:rsidP="00873D42">
            <w:pPr>
              <w:pStyle w:val="TAL"/>
              <w:keepNext w:val="0"/>
            </w:pPr>
            <w:r w:rsidRPr="00B322A8">
              <w:t>-11.59</w:t>
            </w:r>
          </w:p>
        </w:tc>
        <w:tc>
          <w:tcPr>
            <w:tcW w:w="2107" w:type="dxa"/>
            <w:noWrap/>
            <w:hideMark/>
          </w:tcPr>
          <w:p w14:paraId="53FBC0F6" w14:textId="77777777" w:rsidR="007748F0" w:rsidRPr="00B322A8" w:rsidRDefault="007748F0" w:rsidP="00873D42">
            <w:pPr>
              <w:pStyle w:val="TAL"/>
              <w:keepNext w:val="0"/>
            </w:pPr>
            <w:r w:rsidRPr="00B322A8">
              <w:t>239</w:t>
            </w:r>
          </w:p>
        </w:tc>
        <w:tc>
          <w:tcPr>
            <w:tcW w:w="2082" w:type="dxa"/>
            <w:noWrap/>
            <w:hideMark/>
          </w:tcPr>
          <w:p w14:paraId="7C26716F" w14:textId="77777777" w:rsidR="007748F0" w:rsidRPr="00B322A8" w:rsidRDefault="007748F0" w:rsidP="00873D42">
            <w:pPr>
              <w:pStyle w:val="TAL"/>
              <w:keepNext w:val="0"/>
            </w:pPr>
            <w:r w:rsidRPr="00B322A8">
              <w:t>148.16</w:t>
            </w:r>
          </w:p>
        </w:tc>
        <w:tc>
          <w:tcPr>
            <w:tcW w:w="1058" w:type="dxa"/>
            <w:noWrap/>
            <w:hideMark/>
          </w:tcPr>
          <w:p w14:paraId="69DAA7E2" w14:textId="77777777" w:rsidR="007748F0" w:rsidRPr="00B322A8" w:rsidRDefault="007748F0" w:rsidP="00873D42">
            <w:pPr>
              <w:pStyle w:val="TAL"/>
              <w:keepNext w:val="0"/>
            </w:pPr>
            <w:r w:rsidRPr="00B322A8">
              <w:t>-29.61</w:t>
            </w:r>
          </w:p>
        </w:tc>
        <w:tc>
          <w:tcPr>
            <w:tcW w:w="873" w:type="dxa"/>
            <w:noWrap/>
            <w:hideMark/>
          </w:tcPr>
          <w:p w14:paraId="04676CFC" w14:textId="77777777" w:rsidR="007748F0" w:rsidRPr="00B322A8" w:rsidRDefault="007748F0" w:rsidP="00873D42">
            <w:pPr>
              <w:pStyle w:val="TAL"/>
              <w:keepNext w:val="0"/>
            </w:pPr>
            <w:r w:rsidRPr="00B322A8">
              <w:t>12.504</w:t>
            </w:r>
          </w:p>
        </w:tc>
        <w:tc>
          <w:tcPr>
            <w:tcW w:w="873" w:type="dxa"/>
            <w:noWrap/>
            <w:hideMark/>
          </w:tcPr>
          <w:p w14:paraId="0ECCB7E5" w14:textId="77777777" w:rsidR="007748F0" w:rsidRPr="00B322A8" w:rsidRDefault="007748F0" w:rsidP="00873D42">
            <w:pPr>
              <w:pStyle w:val="TAL"/>
              <w:keepNext w:val="0"/>
            </w:pPr>
            <w:r w:rsidRPr="00B322A8">
              <w:t>103.19</w:t>
            </w:r>
          </w:p>
        </w:tc>
      </w:tr>
      <w:tr w:rsidR="007748F0" w:rsidRPr="00B322A8" w14:paraId="357DED29" w14:textId="77777777" w:rsidTr="00873D42">
        <w:trPr>
          <w:trHeight w:val="300"/>
        </w:trPr>
        <w:tc>
          <w:tcPr>
            <w:tcW w:w="1267" w:type="dxa"/>
            <w:noWrap/>
            <w:hideMark/>
          </w:tcPr>
          <w:p w14:paraId="44136D7A" w14:textId="77777777" w:rsidR="007748F0" w:rsidRPr="00B322A8" w:rsidRDefault="007748F0" w:rsidP="00873D42">
            <w:pPr>
              <w:pStyle w:val="TAL"/>
              <w:keepNext w:val="0"/>
            </w:pPr>
            <w:r w:rsidRPr="00B322A8">
              <w:t>9</w:t>
            </w:r>
          </w:p>
        </w:tc>
        <w:tc>
          <w:tcPr>
            <w:tcW w:w="1100" w:type="dxa"/>
            <w:noWrap/>
            <w:hideMark/>
          </w:tcPr>
          <w:p w14:paraId="385BC7E6" w14:textId="77777777" w:rsidR="007748F0" w:rsidRPr="00B322A8" w:rsidRDefault="007748F0" w:rsidP="00873D42">
            <w:pPr>
              <w:pStyle w:val="TAL"/>
              <w:keepNext w:val="0"/>
            </w:pPr>
            <w:r w:rsidRPr="00B322A8">
              <w:t>-15.09</w:t>
            </w:r>
          </w:p>
        </w:tc>
        <w:tc>
          <w:tcPr>
            <w:tcW w:w="2107" w:type="dxa"/>
            <w:noWrap/>
            <w:hideMark/>
          </w:tcPr>
          <w:p w14:paraId="34108F95" w14:textId="77777777" w:rsidR="007748F0" w:rsidRPr="00B322A8" w:rsidRDefault="007748F0" w:rsidP="00873D42">
            <w:pPr>
              <w:pStyle w:val="TAL"/>
              <w:keepNext w:val="0"/>
            </w:pPr>
            <w:r w:rsidRPr="00B322A8">
              <w:t>240</w:t>
            </w:r>
          </w:p>
        </w:tc>
        <w:tc>
          <w:tcPr>
            <w:tcW w:w="2082" w:type="dxa"/>
            <w:noWrap/>
            <w:hideMark/>
          </w:tcPr>
          <w:p w14:paraId="7A61167A" w14:textId="77777777" w:rsidR="007748F0" w:rsidRPr="00B322A8" w:rsidRDefault="007748F0" w:rsidP="00873D42">
            <w:pPr>
              <w:pStyle w:val="TAL"/>
              <w:keepNext w:val="0"/>
            </w:pPr>
            <w:r w:rsidRPr="00B322A8">
              <w:t>28.32</w:t>
            </w:r>
          </w:p>
        </w:tc>
        <w:tc>
          <w:tcPr>
            <w:tcW w:w="1058" w:type="dxa"/>
            <w:noWrap/>
            <w:hideMark/>
          </w:tcPr>
          <w:p w14:paraId="79A82DDE" w14:textId="77777777" w:rsidR="007748F0" w:rsidRPr="00B322A8" w:rsidRDefault="007748F0" w:rsidP="00873D42">
            <w:pPr>
              <w:pStyle w:val="TAL"/>
              <w:keepNext w:val="0"/>
            </w:pPr>
            <w:r w:rsidRPr="00B322A8">
              <w:t>18.36</w:t>
            </w:r>
          </w:p>
        </w:tc>
        <w:tc>
          <w:tcPr>
            <w:tcW w:w="873" w:type="dxa"/>
            <w:noWrap/>
            <w:hideMark/>
          </w:tcPr>
          <w:p w14:paraId="43F49F0D" w14:textId="77777777" w:rsidR="007748F0" w:rsidRPr="00B322A8" w:rsidRDefault="007748F0" w:rsidP="00873D42">
            <w:pPr>
              <w:pStyle w:val="TAL"/>
              <w:keepNext w:val="0"/>
            </w:pPr>
            <w:r w:rsidRPr="00B322A8">
              <w:t>15.63</w:t>
            </w:r>
          </w:p>
        </w:tc>
        <w:tc>
          <w:tcPr>
            <w:tcW w:w="873" w:type="dxa"/>
            <w:noWrap/>
            <w:hideMark/>
          </w:tcPr>
          <w:p w14:paraId="1A8683E0" w14:textId="77777777" w:rsidR="007748F0" w:rsidRPr="00B322A8" w:rsidRDefault="007748F0" w:rsidP="00873D42">
            <w:pPr>
              <w:pStyle w:val="TAL"/>
              <w:keepNext w:val="0"/>
            </w:pPr>
            <w:r w:rsidRPr="00B322A8">
              <w:t>105.41</w:t>
            </w:r>
          </w:p>
        </w:tc>
      </w:tr>
      <w:tr w:rsidR="007748F0" w:rsidRPr="00B322A8" w14:paraId="144F53D4" w14:textId="77777777" w:rsidTr="00873D42">
        <w:trPr>
          <w:trHeight w:val="300"/>
        </w:trPr>
        <w:tc>
          <w:tcPr>
            <w:tcW w:w="1267" w:type="dxa"/>
            <w:noWrap/>
            <w:hideMark/>
          </w:tcPr>
          <w:p w14:paraId="3B000DFE" w14:textId="77777777" w:rsidR="007748F0" w:rsidRPr="00B322A8" w:rsidRDefault="007748F0" w:rsidP="00873D42">
            <w:pPr>
              <w:pStyle w:val="TAL"/>
              <w:keepNext w:val="0"/>
            </w:pPr>
            <w:r w:rsidRPr="00B322A8">
              <w:t>10</w:t>
            </w:r>
          </w:p>
        </w:tc>
        <w:tc>
          <w:tcPr>
            <w:tcW w:w="1100" w:type="dxa"/>
            <w:noWrap/>
            <w:hideMark/>
          </w:tcPr>
          <w:p w14:paraId="0C25A9C9" w14:textId="77777777" w:rsidR="007748F0" w:rsidRPr="00B322A8" w:rsidRDefault="007748F0" w:rsidP="00873D42">
            <w:pPr>
              <w:pStyle w:val="TAL"/>
              <w:keepNext w:val="0"/>
            </w:pPr>
            <w:r w:rsidRPr="00B322A8">
              <w:t>-14.79</w:t>
            </w:r>
          </w:p>
        </w:tc>
        <w:tc>
          <w:tcPr>
            <w:tcW w:w="2107" w:type="dxa"/>
            <w:noWrap/>
            <w:hideMark/>
          </w:tcPr>
          <w:p w14:paraId="1BEF35B3" w14:textId="77777777" w:rsidR="007748F0" w:rsidRPr="00B322A8" w:rsidRDefault="007748F0" w:rsidP="00873D42">
            <w:pPr>
              <w:pStyle w:val="TAL"/>
              <w:keepNext w:val="0"/>
            </w:pPr>
            <w:r w:rsidRPr="00B322A8">
              <w:t>289</w:t>
            </w:r>
          </w:p>
        </w:tc>
        <w:tc>
          <w:tcPr>
            <w:tcW w:w="2082" w:type="dxa"/>
            <w:noWrap/>
            <w:hideMark/>
          </w:tcPr>
          <w:p w14:paraId="42EBD7EA" w14:textId="77777777" w:rsidR="007748F0" w:rsidRPr="00B322A8" w:rsidRDefault="007748F0" w:rsidP="00873D42">
            <w:pPr>
              <w:pStyle w:val="TAL"/>
              <w:keepNext w:val="0"/>
            </w:pPr>
            <w:r w:rsidRPr="00B322A8">
              <w:t>39.89</w:t>
            </w:r>
          </w:p>
        </w:tc>
        <w:tc>
          <w:tcPr>
            <w:tcW w:w="1058" w:type="dxa"/>
            <w:noWrap/>
            <w:hideMark/>
          </w:tcPr>
          <w:p w14:paraId="6CC6F536" w14:textId="77777777" w:rsidR="007748F0" w:rsidRPr="00B322A8" w:rsidRDefault="007748F0" w:rsidP="00873D42">
            <w:pPr>
              <w:pStyle w:val="TAL"/>
              <w:keepNext w:val="0"/>
            </w:pPr>
            <w:r w:rsidRPr="00B322A8">
              <w:t>-72.31</w:t>
            </w:r>
          </w:p>
        </w:tc>
        <w:tc>
          <w:tcPr>
            <w:tcW w:w="873" w:type="dxa"/>
            <w:noWrap/>
            <w:hideMark/>
          </w:tcPr>
          <w:p w14:paraId="27BA0437" w14:textId="77777777" w:rsidR="007748F0" w:rsidRPr="00B322A8" w:rsidRDefault="007748F0" w:rsidP="00873D42">
            <w:pPr>
              <w:pStyle w:val="TAL"/>
              <w:keepNext w:val="0"/>
            </w:pPr>
            <w:r w:rsidRPr="00B322A8">
              <w:t>15.63</w:t>
            </w:r>
          </w:p>
        </w:tc>
        <w:tc>
          <w:tcPr>
            <w:tcW w:w="873" w:type="dxa"/>
            <w:noWrap/>
            <w:hideMark/>
          </w:tcPr>
          <w:p w14:paraId="26408587" w14:textId="77777777" w:rsidR="007748F0" w:rsidRPr="00B322A8" w:rsidRDefault="007748F0" w:rsidP="00873D42">
            <w:pPr>
              <w:pStyle w:val="TAL"/>
              <w:keepNext w:val="0"/>
            </w:pPr>
            <w:r w:rsidRPr="00B322A8">
              <w:t>101.75</w:t>
            </w:r>
          </w:p>
        </w:tc>
      </w:tr>
      <w:tr w:rsidR="007748F0" w:rsidRPr="00B322A8" w14:paraId="0C0E3249" w14:textId="77777777" w:rsidTr="00873D42">
        <w:trPr>
          <w:trHeight w:val="300"/>
        </w:trPr>
        <w:tc>
          <w:tcPr>
            <w:tcW w:w="1267" w:type="dxa"/>
            <w:noWrap/>
            <w:hideMark/>
          </w:tcPr>
          <w:p w14:paraId="424F9FF1" w14:textId="77777777" w:rsidR="007748F0" w:rsidRPr="00B322A8" w:rsidRDefault="007748F0" w:rsidP="00873D42">
            <w:pPr>
              <w:pStyle w:val="TAL"/>
              <w:keepNext w:val="0"/>
            </w:pPr>
            <w:r w:rsidRPr="00B322A8">
              <w:t>11</w:t>
            </w:r>
          </w:p>
        </w:tc>
        <w:tc>
          <w:tcPr>
            <w:tcW w:w="1100" w:type="dxa"/>
            <w:noWrap/>
            <w:hideMark/>
          </w:tcPr>
          <w:p w14:paraId="03B7B5AC" w14:textId="77777777" w:rsidR="007748F0" w:rsidRPr="00B322A8" w:rsidRDefault="007748F0" w:rsidP="00873D42">
            <w:pPr>
              <w:pStyle w:val="TAL"/>
              <w:keepNext w:val="0"/>
            </w:pPr>
            <w:r w:rsidRPr="00B322A8">
              <w:t>-18.39</w:t>
            </w:r>
          </w:p>
        </w:tc>
        <w:tc>
          <w:tcPr>
            <w:tcW w:w="2107" w:type="dxa"/>
            <w:noWrap/>
            <w:hideMark/>
          </w:tcPr>
          <w:p w14:paraId="39C14826" w14:textId="77777777" w:rsidR="007748F0" w:rsidRPr="00B322A8" w:rsidRDefault="007748F0" w:rsidP="00873D42">
            <w:pPr>
              <w:pStyle w:val="TAL"/>
              <w:keepNext w:val="0"/>
            </w:pPr>
            <w:r w:rsidRPr="00B322A8">
              <w:t>299</w:t>
            </w:r>
          </w:p>
        </w:tc>
        <w:tc>
          <w:tcPr>
            <w:tcW w:w="2082" w:type="dxa"/>
            <w:noWrap/>
            <w:hideMark/>
          </w:tcPr>
          <w:p w14:paraId="46F9AA47" w14:textId="77777777" w:rsidR="007748F0" w:rsidRPr="00B322A8" w:rsidRDefault="007748F0" w:rsidP="00873D42">
            <w:pPr>
              <w:pStyle w:val="TAL"/>
              <w:keepNext w:val="0"/>
            </w:pPr>
            <w:r w:rsidRPr="00B322A8">
              <w:t>-64.37</w:t>
            </w:r>
          </w:p>
        </w:tc>
        <w:tc>
          <w:tcPr>
            <w:tcW w:w="1058" w:type="dxa"/>
            <w:noWrap/>
            <w:hideMark/>
          </w:tcPr>
          <w:p w14:paraId="730642C7" w14:textId="77777777" w:rsidR="007748F0" w:rsidRPr="00B322A8" w:rsidRDefault="007748F0" w:rsidP="00873D42">
            <w:pPr>
              <w:pStyle w:val="TAL"/>
              <w:keepNext w:val="0"/>
            </w:pPr>
            <w:r w:rsidRPr="00B322A8">
              <w:t>23.04</w:t>
            </w:r>
          </w:p>
        </w:tc>
        <w:tc>
          <w:tcPr>
            <w:tcW w:w="873" w:type="dxa"/>
            <w:noWrap/>
            <w:hideMark/>
          </w:tcPr>
          <w:p w14:paraId="523CB617" w14:textId="77777777" w:rsidR="007748F0" w:rsidRPr="00B322A8" w:rsidRDefault="007748F0" w:rsidP="00873D42">
            <w:pPr>
              <w:pStyle w:val="TAL"/>
              <w:keepNext w:val="0"/>
            </w:pPr>
            <w:r w:rsidRPr="00B322A8">
              <w:t>15.63</w:t>
            </w:r>
          </w:p>
        </w:tc>
        <w:tc>
          <w:tcPr>
            <w:tcW w:w="873" w:type="dxa"/>
            <w:noWrap/>
            <w:hideMark/>
          </w:tcPr>
          <w:p w14:paraId="7E227C79" w14:textId="77777777" w:rsidR="007748F0" w:rsidRPr="00B322A8" w:rsidRDefault="007748F0" w:rsidP="00873D42">
            <w:pPr>
              <w:pStyle w:val="TAL"/>
              <w:keepNext w:val="0"/>
            </w:pPr>
            <w:r w:rsidRPr="00B322A8">
              <w:t>105.74</w:t>
            </w:r>
          </w:p>
        </w:tc>
      </w:tr>
      <w:tr w:rsidR="007748F0" w:rsidRPr="00B322A8" w14:paraId="4F3E1CF0" w14:textId="77777777" w:rsidTr="00873D42">
        <w:trPr>
          <w:trHeight w:val="300"/>
        </w:trPr>
        <w:tc>
          <w:tcPr>
            <w:tcW w:w="1267" w:type="dxa"/>
            <w:noWrap/>
            <w:hideMark/>
          </w:tcPr>
          <w:p w14:paraId="17ABC59B" w14:textId="77777777" w:rsidR="007748F0" w:rsidRPr="00B322A8" w:rsidRDefault="007748F0" w:rsidP="00873D42">
            <w:pPr>
              <w:pStyle w:val="TAL"/>
              <w:keepNext w:val="0"/>
            </w:pPr>
            <w:r w:rsidRPr="00B322A8">
              <w:t>12</w:t>
            </w:r>
          </w:p>
        </w:tc>
        <w:tc>
          <w:tcPr>
            <w:tcW w:w="1100" w:type="dxa"/>
            <w:noWrap/>
            <w:hideMark/>
          </w:tcPr>
          <w:p w14:paraId="33C88FCB" w14:textId="77777777" w:rsidR="007748F0" w:rsidRPr="00B322A8" w:rsidRDefault="007748F0" w:rsidP="00873D42">
            <w:pPr>
              <w:pStyle w:val="TAL"/>
              <w:keepNext w:val="0"/>
            </w:pPr>
            <w:r w:rsidRPr="00B322A8">
              <w:t>-18.79</w:t>
            </w:r>
          </w:p>
        </w:tc>
        <w:tc>
          <w:tcPr>
            <w:tcW w:w="2107" w:type="dxa"/>
            <w:noWrap/>
            <w:hideMark/>
          </w:tcPr>
          <w:p w14:paraId="30413956" w14:textId="77777777" w:rsidR="007748F0" w:rsidRPr="00B322A8" w:rsidRDefault="007748F0" w:rsidP="00873D42">
            <w:pPr>
              <w:pStyle w:val="TAL"/>
              <w:keepNext w:val="0"/>
            </w:pPr>
            <w:r w:rsidRPr="00B322A8">
              <w:t>340</w:t>
            </w:r>
          </w:p>
        </w:tc>
        <w:tc>
          <w:tcPr>
            <w:tcW w:w="2082" w:type="dxa"/>
            <w:noWrap/>
            <w:hideMark/>
          </w:tcPr>
          <w:p w14:paraId="514162DF" w14:textId="77777777" w:rsidR="007748F0" w:rsidRPr="00B322A8" w:rsidRDefault="007748F0" w:rsidP="00873D42">
            <w:pPr>
              <w:pStyle w:val="TAL"/>
              <w:keepNext w:val="0"/>
            </w:pPr>
            <w:r w:rsidRPr="00B322A8">
              <w:t>19.46</w:t>
            </w:r>
          </w:p>
        </w:tc>
        <w:tc>
          <w:tcPr>
            <w:tcW w:w="1058" w:type="dxa"/>
            <w:noWrap/>
            <w:hideMark/>
          </w:tcPr>
          <w:p w14:paraId="547ADB8E" w14:textId="77777777" w:rsidR="007748F0" w:rsidRPr="00B322A8" w:rsidRDefault="007748F0" w:rsidP="00873D42">
            <w:pPr>
              <w:pStyle w:val="TAL"/>
              <w:keepNext w:val="0"/>
            </w:pPr>
            <w:r w:rsidRPr="00B322A8">
              <w:t>-93.8</w:t>
            </w:r>
          </w:p>
        </w:tc>
        <w:tc>
          <w:tcPr>
            <w:tcW w:w="873" w:type="dxa"/>
            <w:noWrap/>
            <w:hideMark/>
          </w:tcPr>
          <w:p w14:paraId="0845A890" w14:textId="77777777" w:rsidR="007748F0" w:rsidRPr="00B322A8" w:rsidRDefault="007748F0" w:rsidP="00873D42">
            <w:pPr>
              <w:pStyle w:val="TAL"/>
              <w:keepNext w:val="0"/>
            </w:pPr>
            <w:r w:rsidRPr="00B322A8">
              <w:t>15.63</w:t>
            </w:r>
          </w:p>
        </w:tc>
        <w:tc>
          <w:tcPr>
            <w:tcW w:w="873" w:type="dxa"/>
            <w:noWrap/>
            <w:hideMark/>
          </w:tcPr>
          <w:p w14:paraId="736044D9" w14:textId="77777777" w:rsidR="007748F0" w:rsidRPr="00B322A8" w:rsidRDefault="007748F0" w:rsidP="00873D42">
            <w:pPr>
              <w:pStyle w:val="TAL"/>
              <w:keepNext w:val="0"/>
            </w:pPr>
            <w:r w:rsidRPr="00B322A8">
              <w:t>101.09</w:t>
            </w:r>
          </w:p>
        </w:tc>
      </w:tr>
      <w:tr w:rsidR="007748F0" w:rsidRPr="00B322A8" w14:paraId="7F5E5CB6" w14:textId="77777777" w:rsidTr="00873D42">
        <w:trPr>
          <w:trHeight w:val="300"/>
        </w:trPr>
        <w:tc>
          <w:tcPr>
            <w:tcW w:w="1267" w:type="dxa"/>
            <w:noWrap/>
            <w:hideMark/>
          </w:tcPr>
          <w:p w14:paraId="1CE8F071" w14:textId="77777777" w:rsidR="007748F0" w:rsidRPr="00B322A8" w:rsidRDefault="007748F0" w:rsidP="00873D42">
            <w:pPr>
              <w:pStyle w:val="TAL"/>
              <w:keepNext w:val="0"/>
            </w:pPr>
            <w:r w:rsidRPr="00B322A8">
              <w:t>13</w:t>
            </w:r>
          </w:p>
        </w:tc>
        <w:tc>
          <w:tcPr>
            <w:tcW w:w="1100" w:type="dxa"/>
            <w:noWrap/>
            <w:hideMark/>
          </w:tcPr>
          <w:p w14:paraId="2F5CDCF1" w14:textId="77777777" w:rsidR="007748F0" w:rsidRPr="00B322A8" w:rsidRDefault="007748F0" w:rsidP="00873D42">
            <w:pPr>
              <w:pStyle w:val="TAL"/>
              <w:keepNext w:val="0"/>
            </w:pPr>
            <w:r w:rsidRPr="00B322A8">
              <w:t>-12.79</w:t>
            </w:r>
          </w:p>
        </w:tc>
        <w:tc>
          <w:tcPr>
            <w:tcW w:w="2107" w:type="dxa"/>
            <w:noWrap/>
            <w:hideMark/>
          </w:tcPr>
          <w:p w14:paraId="1894E4BE" w14:textId="77777777" w:rsidR="007748F0" w:rsidRPr="00B322A8" w:rsidRDefault="007748F0" w:rsidP="00873D42">
            <w:pPr>
              <w:pStyle w:val="TAL"/>
              <w:keepNext w:val="0"/>
            </w:pPr>
            <w:r w:rsidRPr="00B322A8">
              <w:t>447</w:t>
            </w:r>
          </w:p>
        </w:tc>
        <w:tc>
          <w:tcPr>
            <w:tcW w:w="2082" w:type="dxa"/>
            <w:noWrap/>
            <w:hideMark/>
          </w:tcPr>
          <w:p w14:paraId="231802AD" w14:textId="77777777" w:rsidR="007748F0" w:rsidRPr="00B322A8" w:rsidRDefault="007748F0" w:rsidP="00873D42">
            <w:pPr>
              <w:pStyle w:val="TAL"/>
              <w:keepNext w:val="0"/>
            </w:pPr>
            <w:r w:rsidRPr="00B322A8">
              <w:t>41.55</w:t>
            </w:r>
          </w:p>
        </w:tc>
        <w:tc>
          <w:tcPr>
            <w:tcW w:w="1058" w:type="dxa"/>
            <w:noWrap/>
            <w:hideMark/>
          </w:tcPr>
          <w:p w14:paraId="6B2B5C6B" w14:textId="77777777" w:rsidR="007748F0" w:rsidRPr="00B322A8" w:rsidRDefault="007748F0" w:rsidP="00873D42">
            <w:pPr>
              <w:pStyle w:val="TAL"/>
              <w:keepNext w:val="0"/>
            </w:pPr>
            <w:r w:rsidRPr="00B322A8">
              <w:t>-66.25</w:t>
            </w:r>
          </w:p>
        </w:tc>
        <w:tc>
          <w:tcPr>
            <w:tcW w:w="873" w:type="dxa"/>
            <w:noWrap/>
            <w:hideMark/>
          </w:tcPr>
          <w:p w14:paraId="79857033" w14:textId="77777777" w:rsidR="007748F0" w:rsidRPr="00B322A8" w:rsidRDefault="007748F0" w:rsidP="00873D42">
            <w:pPr>
              <w:pStyle w:val="TAL"/>
              <w:keepNext w:val="0"/>
            </w:pPr>
            <w:r w:rsidRPr="00B322A8">
              <w:t>15.63</w:t>
            </w:r>
          </w:p>
        </w:tc>
        <w:tc>
          <w:tcPr>
            <w:tcW w:w="873" w:type="dxa"/>
            <w:noWrap/>
            <w:hideMark/>
          </w:tcPr>
          <w:p w14:paraId="0F2E5422" w14:textId="77777777" w:rsidR="007748F0" w:rsidRPr="00B322A8" w:rsidRDefault="007748F0" w:rsidP="00873D42">
            <w:pPr>
              <w:pStyle w:val="TAL"/>
              <w:keepNext w:val="0"/>
            </w:pPr>
            <w:r w:rsidRPr="00B322A8">
              <w:t>104.86</w:t>
            </w:r>
          </w:p>
        </w:tc>
      </w:tr>
      <w:tr w:rsidR="007748F0" w:rsidRPr="00B322A8" w14:paraId="604A0E7D" w14:textId="77777777" w:rsidTr="00873D42">
        <w:trPr>
          <w:trHeight w:val="300"/>
        </w:trPr>
        <w:tc>
          <w:tcPr>
            <w:tcW w:w="1267" w:type="dxa"/>
            <w:noWrap/>
            <w:hideMark/>
          </w:tcPr>
          <w:p w14:paraId="6217B371" w14:textId="77777777" w:rsidR="007748F0" w:rsidRPr="00B322A8" w:rsidRDefault="007748F0" w:rsidP="00873D42">
            <w:pPr>
              <w:pStyle w:val="TAL"/>
              <w:keepNext w:val="0"/>
            </w:pPr>
            <w:r w:rsidRPr="00B322A8">
              <w:t>14</w:t>
            </w:r>
          </w:p>
        </w:tc>
        <w:tc>
          <w:tcPr>
            <w:tcW w:w="1100" w:type="dxa"/>
            <w:noWrap/>
            <w:hideMark/>
          </w:tcPr>
          <w:p w14:paraId="424BE3AC" w14:textId="77777777" w:rsidR="007748F0" w:rsidRPr="00B322A8" w:rsidRDefault="007748F0" w:rsidP="00873D42">
            <w:pPr>
              <w:pStyle w:val="TAL"/>
              <w:keepNext w:val="0"/>
            </w:pPr>
            <w:r w:rsidRPr="00B322A8">
              <w:t>-14.49</w:t>
            </w:r>
          </w:p>
        </w:tc>
        <w:tc>
          <w:tcPr>
            <w:tcW w:w="2107" w:type="dxa"/>
            <w:noWrap/>
            <w:hideMark/>
          </w:tcPr>
          <w:p w14:paraId="746A0D5B" w14:textId="77777777" w:rsidR="007748F0" w:rsidRPr="00B322A8" w:rsidRDefault="007748F0" w:rsidP="00873D42">
            <w:pPr>
              <w:pStyle w:val="TAL"/>
              <w:keepNext w:val="0"/>
            </w:pPr>
            <w:r w:rsidRPr="00B322A8">
              <w:t>476</w:t>
            </w:r>
          </w:p>
        </w:tc>
        <w:tc>
          <w:tcPr>
            <w:tcW w:w="2082" w:type="dxa"/>
            <w:noWrap/>
            <w:hideMark/>
          </w:tcPr>
          <w:p w14:paraId="238F4E07" w14:textId="77777777" w:rsidR="007748F0" w:rsidRPr="00B322A8" w:rsidRDefault="007748F0" w:rsidP="00873D42">
            <w:pPr>
              <w:pStyle w:val="TAL"/>
              <w:keepNext w:val="0"/>
            </w:pPr>
            <w:r w:rsidRPr="00B322A8">
              <w:t>-85.84</w:t>
            </w:r>
          </w:p>
        </w:tc>
        <w:tc>
          <w:tcPr>
            <w:tcW w:w="1058" w:type="dxa"/>
            <w:noWrap/>
            <w:hideMark/>
          </w:tcPr>
          <w:p w14:paraId="4BB120A8" w14:textId="77777777" w:rsidR="007748F0" w:rsidRPr="00B322A8" w:rsidRDefault="007748F0" w:rsidP="00873D42">
            <w:pPr>
              <w:pStyle w:val="TAL"/>
              <w:keepNext w:val="0"/>
            </w:pPr>
            <w:r w:rsidRPr="00B322A8">
              <w:t>-72.18</w:t>
            </w:r>
          </w:p>
        </w:tc>
        <w:tc>
          <w:tcPr>
            <w:tcW w:w="873" w:type="dxa"/>
            <w:noWrap/>
            <w:hideMark/>
          </w:tcPr>
          <w:p w14:paraId="653EBD1F" w14:textId="77777777" w:rsidR="007748F0" w:rsidRPr="00B322A8" w:rsidRDefault="007748F0" w:rsidP="00873D42">
            <w:pPr>
              <w:pStyle w:val="TAL"/>
              <w:keepNext w:val="0"/>
            </w:pPr>
            <w:r w:rsidRPr="00B322A8">
              <w:t>15.63</w:t>
            </w:r>
          </w:p>
        </w:tc>
        <w:tc>
          <w:tcPr>
            <w:tcW w:w="873" w:type="dxa"/>
            <w:noWrap/>
            <w:hideMark/>
          </w:tcPr>
          <w:p w14:paraId="32EA4446" w14:textId="77777777" w:rsidR="007748F0" w:rsidRPr="00B322A8" w:rsidRDefault="007748F0" w:rsidP="00873D42">
            <w:pPr>
              <w:pStyle w:val="TAL"/>
              <w:keepNext w:val="0"/>
            </w:pPr>
            <w:r w:rsidRPr="00B322A8">
              <w:t>105.04</w:t>
            </w:r>
          </w:p>
        </w:tc>
      </w:tr>
      <w:tr w:rsidR="007748F0" w:rsidRPr="00B322A8" w14:paraId="53B5AC20" w14:textId="77777777" w:rsidTr="00873D42">
        <w:trPr>
          <w:trHeight w:val="300"/>
        </w:trPr>
        <w:tc>
          <w:tcPr>
            <w:tcW w:w="1267" w:type="dxa"/>
            <w:noWrap/>
            <w:hideMark/>
          </w:tcPr>
          <w:p w14:paraId="141AC22E" w14:textId="77777777" w:rsidR="007748F0" w:rsidRPr="00B322A8" w:rsidRDefault="007748F0" w:rsidP="00873D42">
            <w:pPr>
              <w:pStyle w:val="TAL"/>
              <w:keepNext w:val="0"/>
            </w:pPr>
            <w:r w:rsidRPr="00B322A8">
              <w:t>15</w:t>
            </w:r>
          </w:p>
        </w:tc>
        <w:tc>
          <w:tcPr>
            <w:tcW w:w="1100" w:type="dxa"/>
            <w:noWrap/>
            <w:hideMark/>
          </w:tcPr>
          <w:p w14:paraId="61982059" w14:textId="77777777" w:rsidR="007748F0" w:rsidRPr="00B322A8" w:rsidRDefault="007748F0" w:rsidP="00873D42">
            <w:pPr>
              <w:pStyle w:val="TAL"/>
              <w:keepNext w:val="0"/>
            </w:pPr>
            <w:r w:rsidRPr="00B322A8">
              <w:t>-16.39</w:t>
            </w:r>
          </w:p>
        </w:tc>
        <w:tc>
          <w:tcPr>
            <w:tcW w:w="2107" w:type="dxa"/>
            <w:noWrap/>
            <w:hideMark/>
          </w:tcPr>
          <w:p w14:paraId="241DD4AB" w14:textId="77777777" w:rsidR="007748F0" w:rsidRPr="00B322A8" w:rsidRDefault="007748F0" w:rsidP="00873D42">
            <w:pPr>
              <w:pStyle w:val="TAL"/>
              <w:keepNext w:val="0"/>
            </w:pPr>
            <w:r w:rsidRPr="00B322A8">
              <w:t>790</w:t>
            </w:r>
          </w:p>
        </w:tc>
        <w:tc>
          <w:tcPr>
            <w:tcW w:w="2082" w:type="dxa"/>
            <w:noWrap/>
            <w:hideMark/>
          </w:tcPr>
          <w:p w14:paraId="277471E6" w14:textId="77777777" w:rsidR="007748F0" w:rsidRPr="00B322A8" w:rsidRDefault="007748F0" w:rsidP="00873D42">
            <w:pPr>
              <w:pStyle w:val="TAL"/>
              <w:keepNext w:val="0"/>
            </w:pPr>
            <w:r w:rsidRPr="00B322A8">
              <w:t>55.52</w:t>
            </w:r>
          </w:p>
        </w:tc>
        <w:tc>
          <w:tcPr>
            <w:tcW w:w="1058" w:type="dxa"/>
            <w:noWrap/>
            <w:hideMark/>
          </w:tcPr>
          <w:p w14:paraId="39424CDC" w14:textId="77777777" w:rsidR="007748F0" w:rsidRPr="00B322A8" w:rsidRDefault="007748F0" w:rsidP="00873D42">
            <w:pPr>
              <w:pStyle w:val="TAL"/>
              <w:keepNext w:val="0"/>
            </w:pPr>
            <w:r w:rsidRPr="00B322A8">
              <w:t>-81.54</w:t>
            </w:r>
          </w:p>
        </w:tc>
        <w:tc>
          <w:tcPr>
            <w:tcW w:w="873" w:type="dxa"/>
            <w:noWrap/>
            <w:hideMark/>
          </w:tcPr>
          <w:p w14:paraId="3F8B78A0" w14:textId="77777777" w:rsidR="007748F0" w:rsidRPr="00B322A8" w:rsidRDefault="007748F0" w:rsidP="00873D42">
            <w:pPr>
              <w:pStyle w:val="TAL"/>
              <w:keepNext w:val="0"/>
            </w:pPr>
            <w:r w:rsidRPr="00B322A8">
              <w:t>15.63</w:t>
            </w:r>
          </w:p>
        </w:tc>
        <w:tc>
          <w:tcPr>
            <w:tcW w:w="873" w:type="dxa"/>
            <w:noWrap/>
            <w:hideMark/>
          </w:tcPr>
          <w:p w14:paraId="649F70C2" w14:textId="77777777" w:rsidR="007748F0" w:rsidRPr="00B322A8" w:rsidRDefault="007748F0" w:rsidP="00873D42">
            <w:pPr>
              <w:pStyle w:val="TAL"/>
              <w:keepNext w:val="0"/>
            </w:pPr>
            <w:r w:rsidRPr="00B322A8">
              <w:t>100.9</w:t>
            </w:r>
          </w:p>
        </w:tc>
      </w:tr>
      <w:tr w:rsidR="007748F0" w:rsidRPr="00B322A8" w14:paraId="0AE0D2B6" w14:textId="77777777" w:rsidTr="00873D42">
        <w:trPr>
          <w:trHeight w:val="300"/>
        </w:trPr>
        <w:tc>
          <w:tcPr>
            <w:tcW w:w="1267" w:type="dxa"/>
            <w:noWrap/>
            <w:hideMark/>
          </w:tcPr>
          <w:p w14:paraId="7B9925CE" w14:textId="77777777" w:rsidR="007748F0" w:rsidRPr="00B322A8" w:rsidRDefault="007748F0" w:rsidP="00873D42">
            <w:pPr>
              <w:pStyle w:val="TAL"/>
              <w:keepNext w:val="0"/>
            </w:pPr>
            <w:r w:rsidRPr="00B322A8">
              <w:t>16</w:t>
            </w:r>
          </w:p>
        </w:tc>
        <w:tc>
          <w:tcPr>
            <w:tcW w:w="1100" w:type="dxa"/>
            <w:noWrap/>
            <w:hideMark/>
          </w:tcPr>
          <w:p w14:paraId="3D4C5C67" w14:textId="77777777" w:rsidR="007748F0" w:rsidRPr="00B322A8" w:rsidRDefault="007748F0" w:rsidP="00873D42">
            <w:pPr>
              <w:pStyle w:val="TAL"/>
              <w:keepNext w:val="0"/>
            </w:pPr>
            <w:r w:rsidRPr="00B322A8">
              <w:t>-20.89</w:t>
            </w:r>
          </w:p>
        </w:tc>
        <w:tc>
          <w:tcPr>
            <w:tcW w:w="2107" w:type="dxa"/>
            <w:noWrap/>
            <w:hideMark/>
          </w:tcPr>
          <w:p w14:paraId="3581ABF8" w14:textId="77777777" w:rsidR="007748F0" w:rsidRPr="00B322A8" w:rsidRDefault="007748F0" w:rsidP="00873D42">
            <w:pPr>
              <w:pStyle w:val="TAL"/>
              <w:keepNext w:val="0"/>
            </w:pPr>
            <w:r w:rsidRPr="00B322A8">
              <w:t>987</w:t>
            </w:r>
          </w:p>
        </w:tc>
        <w:tc>
          <w:tcPr>
            <w:tcW w:w="2082" w:type="dxa"/>
            <w:noWrap/>
            <w:hideMark/>
          </w:tcPr>
          <w:p w14:paraId="4AAF06AF" w14:textId="77777777" w:rsidR="007748F0" w:rsidRPr="00B322A8" w:rsidRDefault="007748F0" w:rsidP="00873D42">
            <w:pPr>
              <w:pStyle w:val="TAL"/>
              <w:keepNext w:val="0"/>
            </w:pPr>
            <w:r w:rsidRPr="00B322A8">
              <w:t>2.58</w:t>
            </w:r>
          </w:p>
        </w:tc>
        <w:tc>
          <w:tcPr>
            <w:tcW w:w="1058" w:type="dxa"/>
            <w:noWrap/>
            <w:hideMark/>
          </w:tcPr>
          <w:p w14:paraId="37A04D41" w14:textId="77777777" w:rsidR="007748F0" w:rsidRPr="00B322A8" w:rsidRDefault="007748F0" w:rsidP="00873D42">
            <w:pPr>
              <w:pStyle w:val="TAL"/>
              <w:keepNext w:val="0"/>
            </w:pPr>
            <w:r w:rsidRPr="00B322A8">
              <w:t>37.86</w:t>
            </w:r>
          </w:p>
        </w:tc>
        <w:tc>
          <w:tcPr>
            <w:tcW w:w="873" w:type="dxa"/>
            <w:noWrap/>
            <w:hideMark/>
          </w:tcPr>
          <w:p w14:paraId="1BC07CC0" w14:textId="77777777" w:rsidR="007748F0" w:rsidRPr="00B322A8" w:rsidRDefault="007748F0" w:rsidP="00873D42">
            <w:pPr>
              <w:pStyle w:val="TAL"/>
              <w:keepNext w:val="0"/>
            </w:pPr>
            <w:r w:rsidRPr="00B322A8">
              <w:t>15.63</w:t>
            </w:r>
          </w:p>
        </w:tc>
        <w:tc>
          <w:tcPr>
            <w:tcW w:w="873" w:type="dxa"/>
            <w:noWrap/>
            <w:hideMark/>
          </w:tcPr>
          <w:p w14:paraId="427E85D3" w14:textId="77777777" w:rsidR="007748F0" w:rsidRPr="00B322A8" w:rsidRDefault="007748F0" w:rsidP="00873D42">
            <w:pPr>
              <w:pStyle w:val="TAL"/>
              <w:keepNext w:val="0"/>
            </w:pPr>
            <w:r w:rsidRPr="00B322A8">
              <w:t>105.04</w:t>
            </w:r>
          </w:p>
        </w:tc>
      </w:tr>
      <w:tr w:rsidR="007748F0" w:rsidRPr="00B322A8" w14:paraId="72DC35CC" w14:textId="77777777" w:rsidTr="00873D42">
        <w:trPr>
          <w:trHeight w:val="300"/>
        </w:trPr>
        <w:tc>
          <w:tcPr>
            <w:tcW w:w="1267" w:type="dxa"/>
            <w:noWrap/>
            <w:hideMark/>
          </w:tcPr>
          <w:p w14:paraId="6E004889" w14:textId="77777777" w:rsidR="007748F0" w:rsidRPr="00B322A8" w:rsidRDefault="007748F0" w:rsidP="00873D42">
            <w:pPr>
              <w:pStyle w:val="TAL"/>
              <w:keepNext w:val="0"/>
            </w:pPr>
            <w:r w:rsidRPr="00B322A8">
              <w:t>17</w:t>
            </w:r>
          </w:p>
        </w:tc>
        <w:tc>
          <w:tcPr>
            <w:tcW w:w="1100" w:type="dxa"/>
            <w:noWrap/>
            <w:hideMark/>
          </w:tcPr>
          <w:p w14:paraId="1BEBA75C" w14:textId="77777777" w:rsidR="007748F0" w:rsidRPr="00B322A8" w:rsidRDefault="007748F0" w:rsidP="00873D42">
            <w:pPr>
              <w:pStyle w:val="TAL"/>
              <w:keepNext w:val="0"/>
            </w:pPr>
            <w:r w:rsidRPr="00B322A8">
              <w:t>-21.59</w:t>
            </w:r>
          </w:p>
        </w:tc>
        <w:tc>
          <w:tcPr>
            <w:tcW w:w="2107" w:type="dxa"/>
            <w:noWrap/>
            <w:hideMark/>
          </w:tcPr>
          <w:p w14:paraId="3A802401" w14:textId="77777777" w:rsidR="007748F0" w:rsidRPr="00B322A8" w:rsidRDefault="007748F0" w:rsidP="00873D42">
            <w:pPr>
              <w:pStyle w:val="TAL"/>
              <w:keepNext w:val="0"/>
            </w:pPr>
            <w:r w:rsidRPr="00B322A8">
              <w:t>1551</w:t>
            </w:r>
          </w:p>
        </w:tc>
        <w:tc>
          <w:tcPr>
            <w:tcW w:w="2082" w:type="dxa"/>
            <w:noWrap/>
            <w:hideMark/>
          </w:tcPr>
          <w:p w14:paraId="60F1FAF3" w14:textId="77777777" w:rsidR="007748F0" w:rsidRPr="00B322A8" w:rsidRDefault="007748F0" w:rsidP="00873D42">
            <w:pPr>
              <w:pStyle w:val="TAL"/>
              <w:keepNext w:val="0"/>
            </w:pPr>
            <w:r w:rsidRPr="00B322A8">
              <w:t>-46.51</w:t>
            </w:r>
          </w:p>
        </w:tc>
        <w:tc>
          <w:tcPr>
            <w:tcW w:w="1058" w:type="dxa"/>
            <w:noWrap/>
            <w:hideMark/>
          </w:tcPr>
          <w:p w14:paraId="3E352C25" w14:textId="77777777" w:rsidR="007748F0" w:rsidRPr="00B322A8" w:rsidRDefault="007748F0" w:rsidP="00873D42">
            <w:pPr>
              <w:pStyle w:val="TAL"/>
              <w:keepNext w:val="0"/>
            </w:pPr>
            <w:r w:rsidRPr="00B322A8">
              <w:t>35.56</w:t>
            </w:r>
          </w:p>
        </w:tc>
        <w:tc>
          <w:tcPr>
            <w:tcW w:w="873" w:type="dxa"/>
            <w:noWrap/>
            <w:hideMark/>
          </w:tcPr>
          <w:p w14:paraId="18EB688D" w14:textId="77777777" w:rsidR="007748F0" w:rsidRPr="00B322A8" w:rsidRDefault="007748F0" w:rsidP="00873D42">
            <w:pPr>
              <w:pStyle w:val="TAL"/>
              <w:keepNext w:val="0"/>
            </w:pPr>
            <w:r w:rsidRPr="00B322A8">
              <w:t>15.63</w:t>
            </w:r>
          </w:p>
        </w:tc>
        <w:tc>
          <w:tcPr>
            <w:tcW w:w="873" w:type="dxa"/>
            <w:noWrap/>
            <w:hideMark/>
          </w:tcPr>
          <w:p w14:paraId="1A16AC49" w14:textId="77777777" w:rsidR="007748F0" w:rsidRPr="00B322A8" w:rsidRDefault="007748F0" w:rsidP="00873D42">
            <w:pPr>
              <w:pStyle w:val="TAL"/>
              <w:keepNext w:val="0"/>
            </w:pPr>
            <w:r w:rsidRPr="00B322A8">
              <w:t>101.6</w:t>
            </w:r>
          </w:p>
        </w:tc>
      </w:tr>
      <w:tr w:rsidR="007748F0" w:rsidRPr="00B322A8" w14:paraId="12CF031F" w14:textId="77777777" w:rsidTr="00873D42">
        <w:trPr>
          <w:trHeight w:val="300"/>
        </w:trPr>
        <w:tc>
          <w:tcPr>
            <w:tcW w:w="1267" w:type="dxa"/>
            <w:noWrap/>
            <w:hideMark/>
          </w:tcPr>
          <w:p w14:paraId="0508C5AE" w14:textId="77777777" w:rsidR="007748F0" w:rsidRPr="00B322A8" w:rsidRDefault="007748F0" w:rsidP="00873D42">
            <w:pPr>
              <w:pStyle w:val="TAL"/>
              <w:keepNext w:val="0"/>
            </w:pPr>
            <w:r w:rsidRPr="00B322A8">
              <w:t>18</w:t>
            </w:r>
          </w:p>
        </w:tc>
        <w:tc>
          <w:tcPr>
            <w:tcW w:w="1100" w:type="dxa"/>
            <w:noWrap/>
            <w:hideMark/>
          </w:tcPr>
          <w:p w14:paraId="3C944D59" w14:textId="77777777" w:rsidR="007748F0" w:rsidRPr="00B322A8" w:rsidRDefault="007748F0" w:rsidP="00873D42">
            <w:pPr>
              <w:pStyle w:val="TAL"/>
              <w:keepNext w:val="0"/>
            </w:pPr>
            <w:r w:rsidRPr="00B322A8">
              <w:t>-21.59</w:t>
            </w:r>
          </w:p>
        </w:tc>
        <w:tc>
          <w:tcPr>
            <w:tcW w:w="2107" w:type="dxa"/>
            <w:noWrap/>
            <w:hideMark/>
          </w:tcPr>
          <w:p w14:paraId="20681E75" w14:textId="77777777" w:rsidR="007748F0" w:rsidRPr="00B322A8" w:rsidRDefault="007748F0" w:rsidP="00873D42">
            <w:pPr>
              <w:pStyle w:val="TAL"/>
              <w:keepNext w:val="0"/>
            </w:pPr>
            <w:r w:rsidRPr="00B322A8">
              <w:t>1675</w:t>
            </w:r>
          </w:p>
        </w:tc>
        <w:tc>
          <w:tcPr>
            <w:tcW w:w="2082" w:type="dxa"/>
            <w:noWrap/>
            <w:hideMark/>
          </w:tcPr>
          <w:p w14:paraId="55654126" w14:textId="77777777" w:rsidR="007748F0" w:rsidRPr="00B322A8" w:rsidRDefault="007748F0" w:rsidP="00873D42">
            <w:pPr>
              <w:pStyle w:val="TAL"/>
              <w:keepNext w:val="0"/>
            </w:pPr>
            <w:r w:rsidRPr="00B322A8">
              <w:t>-25.46</w:t>
            </w:r>
          </w:p>
        </w:tc>
        <w:tc>
          <w:tcPr>
            <w:tcW w:w="1058" w:type="dxa"/>
            <w:noWrap/>
            <w:hideMark/>
          </w:tcPr>
          <w:p w14:paraId="2881360F" w14:textId="77777777" w:rsidR="007748F0" w:rsidRPr="00B322A8" w:rsidRDefault="007748F0" w:rsidP="00873D42">
            <w:pPr>
              <w:pStyle w:val="TAL"/>
              <w:keepNext w:val="0"/>
            </w:pPr>
            <w:r w:rsidRPr="00B322A8">
              <w:t>28.7</w:t>
            </w:r>
          </w:p>
        </w:tc>
        <w:tc>
          <w:tcPr>
            <w:tcW w:w="873" w:type="dxa"/>
            <w:noWrap/>
            <w:hideMark/>
          </w:tcPr>
          <w:p w14:paraId="00039C78" w14:textId="77777777" w:rsidR="007748F0" w:rsidRPr="00B322A8" w:rsidRDefault="007748F0" w:rsidP="00873D42">
            <w:pPr>
              <w:pStyle w:val="TAL"/>
              <w:keepNext w:val="0"/>
            </w:pPr>
            <w:r w:rsidRPr="00B322A8">
              <w:t>15.63</w:t>
            </w:r>
          </w:p>
        </w:tc>
        <w:tc>
          <w:tcPr>
            <w:tcW w:w="873" w:type="dxa"/>
            <w:noWrap/>
            <w:hideMark/>
          </w:tcPr>
          <w:p w14:paraId="259651DB" w14:textId="77777777" w:rsidR="007748F0" w:rsidRPr="00B322A8" w:rsidRDefault="007748F0" w:rsidP="00873D42">
            <w:pPr>
              <w:pStyle w:val="TAL"/>
              <w:keepNext w:val="0"/>
            </w:pPr>
            <w:r w:rsidRPr="00B322A8">
              <w:t>100.94</w:t>
            </w:r>
          </w:p>
        </w:tc>
      </w:tr>
      <w:tr w:rsidR="007748F0" w:rsidRPr="00B322A8" w14:paraId="2962C9FD" w14:textId="77777777" w:rsidTr="00873D42">
        <w:trPr>
          <w:trHeight w:val="300"/>
        </w:trPr>
        <w:tc>
          <w:tcPr>
            <w:tcW w:w="1267" w:type="dxa"/>
            <w:noWrap/>
            <w:hideMark/>
          </w:tcPr>
          <w:p w14:paraId="2AB78548" w14:textId="77777777" w:rsidR="007748F0" w:rsidRPr="00B322A8" w:rsidRDefault="007748F0" w:rsidP="00873D42">
            <w:pPr>
              <w:pStyle w:val="TAL"/>
              <w:keepNext w:val="0"/>
            </w:pPr>
            <w:r w:rsidRPr="00B322A8">
              <w:t>19</w:t>
            </w:r>
          </w:p>
        </w:tc>
        <w:tc>
          <w:tcPr>
            <w:tcW w:w="1100" w:type="dxa"/>
            <w:noWrap/>
            <w:hideMark/>
          </w:tcPr>
          <w:p w14:paraId="5D80E226" w14:textId="77777777" w:rsidR="007748F0" w:rsidRPr="00B322A8" w:rsidRDefault="007748F0" w:rsidP="00873D42">
            <w:pPr>
              <w:pStyle w:val="TAL"/>
              <w:keepNext w:val="0"/>
            </w:pPr>
            <w:r w:rsidRPr="00B322A8">
              <w:t>-23.49</w:t>
            </w:r>
          </w:p>
        </w:tc>
        <w:tc>
          <w:tcPr>
            <w:tcW w:w="2107" w:type="dxa"/>
            <w:noWrap/>
            <w:hideMark/>
          </w:tcPr>
          <w:p w14:paraId="3470BCD6" w14:textId="77777777" w:rsidR="007748F0" w:rsidRPr="00B322A8" w:rsidRDefault="007748F0" w:rsidP="00873D42">
            <w:pPr>
              <w:pStyle w:val="TAL"/>
              <w:keepNext w:val="0"/>
            </w:pPr>
            <w:r w:rsidRPr="00B322A8">
              <w:t>1999</w:t>
            </w:r>
          </w:p>
        </w:tc>
        <w:tc>
          <w:tcPr>
            <w:tcW w:w="2082" w:type="dxa"/>
            <w:noWrap/>
            <w:hideMark/>
          </w:tcPr>
          <w:p w14:paraId="6409249F" w14:textId="77777777" w:rsidR="007748F0" w:rsidRPr="00B322A8" w:rsidRDefault="007748F0" w:rsidP="00873D42">
            <w:pPr>
              <w:pStyle w:val="TAL"/>
              <w:keepNext w:val="0"/>
            </w:pPr>
            <w:r w:rsidRPr="00B322A8">
              <w:t>-43.69</w:t>
            </w:r>
          </w:p>
        </w:tc>
        <w:tc>
          <w:tcPr>
            <w:tcW w:w="1058" w:type="dxa"/>
            <w:noWrap/>
            <w:hideMark/>
          </w:tcPr>
          <w:p w14:paraId="4DCEE185" w14:textId="77777777" w:rsidR="007748F0" w:rsidRPr="00B322A8" w:rsidRDefault="007748F0" w:rsidP="00873D42">
            <w:pPr>
              <w:pStyle w:val="TAL"/>
              <w:keepNext w:val="0"/>
            </w:pPr>
            <w:r w:rsidRPr="00B322A8">
              <w:t>-96.96</w:t>
            </w:r>
          </w:p>
        </w:tc>
        <w:tc>
          <w:tcPr>
            <w:tcW w:w="873" w:type="dxa"/>
            <w:noWrap/>
            <w:hideMark/>
          </w:tcPr>
          <w:p w14:paraId="14AE8B87" w14:textId="77777777" w:rsidR="007748F0" w:rsidRPr="00B322A8" w:rsidRDefault="007748F0" w:rsidP="00873D42">
            <w:pPr>
              <w:pStyle w:val="TAL"/>
              <w:keepNext w:val="0"/>
            </w:pPr>
            <w:r w:rsidRPr="00B322A8">
              <w:t>15.63</w:t>
            </w:r>
          </w:p>
        </w:tc>
        <w:tc>
          <w:tcPr>
            <w:tcW w:w="873" w:type="dxa"/>
            <w:noWrap/>
            <w:hideMark/>
          </w:tcPr>
          <w:p w14:paraId="072B7637" w14:textId="77777777" w:rsidR="007748F0" w:rsidRPr="00B322A8" w:rsidRDefault="007748F0" w:rsidP="00873D42">
            <w:pPr>
              <w:pStyle w:val="TAL"/>
              <w:keepNext w:val="0"/>
            </w:pPr>
            <w:r w:rsidRPr="00B322A8">
              <w:t>100.6</w:t>
            </w:r>
          </w:p>
        </w:tc>
      </w:tr>
      <w:tr w:rsidR="007748F0" w:rsidRPr="00B322A8" w14:paraId="2C696DC4" w14:textId="77777777" w:rsidTr="00873D42">
        <w:trPr>
          <w:trHeight w:val="300"/>
        </w:trPr>
        <w:tc>
          <w:tcPr>
            <w:tcW w:w="1267" w:type="dxa"/>
            <w:noWrap/>
            <w:hideMark/>
          </w:tcPr>
          <w:p w14:paraId="4DEBB69E" w14:textId="77777777" w:rsidR="007748F0" w:rsidRPr="00B322A8" w:rsidRDefault="007748F0" w:rsidP="00873D42">
            <w:pPr>
              <w:pStyle w:val="TAL"/>
              <w:keepNext w:val="0"/>
            </w:pPr>
            <w:r w:rsidRPr="00B322A8">
              <w:t>20</w:t>
            </w:r>
          </w:p>
        </w:tc>
        <w:tc>
          <w:tcPr>
            <w:tcW w:w="1100" w:type="dxa"/>
            <w:noWrap/>
            <w:hideMark/>
          </w:tcPr>
          <w:p w14:paraId="66C99EB7" w14:textId="77777777" w:rsidR="007748F0" w:rsidRPr="00B322A8" w:rsidRDefault="007748F0" w:rsidP="00873D42">
            <w:pPr>
              <w:pStyle w:val="TAL"/>
              <w:keepNext w:val="0"/>
            </w:pPr>
            <w:r w:rsidRPr="00B322A8">
              <w:t>-24.79</w:t>
            </w:r>
          </w:p>
        </w:tc>
        <w:tc>
          <w:tcPr>
            <w:tcW w:w="2107" w:type="dxa"/>
            <w:noWrap/>
            <w:hideMark/>
          </w:tcPr>
          <w:p w14:paraId="5FDAD215" w14:textId="77777777" w:rsidR="007748F0" w:rsidRPr="00B322A8" w:rsidRDefault="007748F0" w:rsidP="00873D42">
            <w:pPr>
              <w:pStyle w:val="TAL"/>
              <w:keepNext w:val="0"/>
            </w:pPr>
            <w:r w:rsidRPr="00B322A8">
              <w:t>2042</w:t>
            </w:r>
          </w:p>
        </w:tc>
        <w:tc>
          <w:tcPr>
            <w:tcW w:w="2082" w:type="dxa"/>
            <w:noWrap/>
            <w:hideMark/>
          </w:tcPr>
          <w:p w14:paraId="68BA5647" w14:textId="77777777" w:rsidR="007748F0" w:rsidRPr="00B322A8" w:rsidRDefault="007748F0" w:rsidP="00873D42">
            <w:pPr>
              <w:pStyle w:val="TAL"/>
              <w:keepNext w:val="0"/>
            </w:pPr>
            <w:r w:rsidRPr="00B322A8">
              <w:t>-19.31</w:t>
            </w:r>
          </w:p>
        </w:tc>
        <w:tc>
          <w:tcPr>
            <w:tcW w:w="1058" w:type="dxa"/>
            <w:noWrap/>
            <w:hideMark/>
          </w:tcPr>
          <w:p w14:paraId="4F8CDC26" w14:textId="77777777" w:rsidR="007748F0" w:rsidRPr="00B322A8" w:rsidRDefault="007748F0" w:rsidP="00873D42">
            <w:pPr>
              <w:pStyle w:val="TAL"/>
              <w:keepNext w:val="0"/>
            </w:pPr>
            <w:r w:rsidRPr="00B322A8">
              <w:t>30.94</w:t>
            </w:r>
          </w:p>
        </w:tc>
        <w:tc>
          <w:tcPr>
            <w:tcW w:w="873" w:type="dxa"/>
            <w:noWrap/>
            <w:hideMark/>
          </w:tcPr>
          <w:p w14:paraId="69E68F65" w14:textId="77777777" w:rsidR="007748F0" w:rsidRPr="00B322A8" w:rsidRDefault="007748F0" w:rsidP="00873D42">
            <w:pPr>
              <w:pStyle w:val="TAL"/>
              <w:keepNext w:val="0"/>
            </w:pPr>
            <w:r w:rsidRPr="00B322A8">
              <w:t>15.63</w:t>
            </w:r>
          </w:p>
        </w:tc>
        <w:tc>
          <w:tcPr>
            <w:tcW w:w="873" w:type="dxa"/>
            <w:noWrap/>
            <w:hideMark/>
          </w:tcPr>
          <w:p w14:paraId="4D17FD9E" w14:textId="77777777" w:rsidR="007748F0" w:rsidRPr="00B322A8" w:rsidRDefault="007748F0" w:rsidP="00873D42">
            <w:pPr>
              <w:pStyle w:val="TAL"/>
              <w:keepNext w:val="0"/>
            </w:pPr>
            <w:r w:rsidRPr="00B322A8">
              <w:t>105.97</w:t>
            </w:r>
          </w:p>
        </w:tc>
      </w:tr>
      <w:tr w:rsidR="007748F0" w:rsidRPr="00B322A8" w14:paraId="17493376" w14:textId="77777777" w:rsidTr="00873D42">
        <w:trPr>
          <w:trHeight w:val="300"/>
        </w:trPr>
        <w:tc>
          <w:tcPr>
            <w:tcW w:w="1267" w:type="dxa"/>
            <w:noWrap/>
            <w:hideMark/>
          </w:tcPr>
          <w:p w14:paraId="63A4CA19" w14:textId="77777777" w:rsidR="007748F0" w:rsidRPr="00B322A8" w:rsidRDefault="007748F0" w:rsidP="00873D42">
            <w:pPr>
              <w:pStyle w:val="TAL"/>
              <w:keepNext w:val="0"/>
            </w:pPr>
            <w:r w:rsidRPr="00B322A8">
              <w:t>21</w:t>
            </w:r>
          </w:p>
        </w:tc>
        <w:tc>
          <w:tcPr>
            <w:tcW w:w="1100" w:type="dxa"/>
            <w:noWrap/>
            <w:hideMark/>
          </w:tcPr>
          <w:p w14:paraId="43EA0F60" w14:textId="77777777" w:rsidR="007748F0" w:rsidRPr="00B322A8" w:rsidRDefault="007748F0" w:rsidP="00873D42">
            <w:pPr>
              <w:pStyle w:val="TAL"/>
              <w:keepNext w:val="0"/>
            </w:pPr>
            <w:r w:rsidRPr="00B322A8">
              <w:t>-23.69</w:t>
            </w:r>
          </w:p>
        </w:tc>
        <w:tc>
          <w:tcPr>
            <w:tcW w:w="2107" w:type="dxa"/>
            <w:noWrap/>
            <w:hideMark/>
          </w:tcPr>
          <w:p w14:paraId="055CBE1B" w14:textId="77777777" w:rsidR="007748F0" w:rsidRPr="00B322A8" w:rsidRDefault="007748F0" w:rsidP="00873D42">
            <w:pPr>
              <w:pStyle w:val="TAL"/>
              <w:keepNext w:val="0"/>
            </w:pPr>
            <w:r w:rsidRPr="00B322A8">
              <w:t>2296</w:t>
            </w:r>
          </w:p>
        </w:tc>
        <w:tc>
          <w:tcPr>
            <w:tcW w:w="2082" w:type="dxa"/>
            <w:noWrap/>
            <w:hideMark/>
          </w:tcPr>
          <w:p w14:paraId="51F5B852" w14:textId="77777777" w:rsidR="007748F0" w:rsidRPr="00B322A8" w:rsidRDefault="007748F0" w:rsidP="00873D42">
            <w:pPr>
              <w:pStyle w:val="TAL"/>
              <w:keepNext w:val="0"/>
            </w:pPr>
            <w:r w:rsidRPr="00B322A8">
              <w:t>-23.58</w:t>
            </w:r>
          </w:p>
        </w:tc>
        <w:tc>
          <w:tcPr>
            <w:tcW w:w="1058" w:type="dxa"/>
            <w:noWrap/>
            <w:hideMark/>
          </w:tcPr>
          <w:p w14:paraId="5AAD0990" w14:textId="77777777" w:rsidR="007748F0" w:rsidRPr="00B322A8" w:rsidRDefault="007748F0" w:rsidP="00873D42">
            <w:pPr>
              <w:pStyle w:val="TAL"/>
              <w:keepNext w:val="0"/>
            </w:pPr>
            <w:r w:rsidRPr="00B322A8">
              <w:t>31.67</w:t>
            </w:r>
          </w:p>
        </w:tc>
        <w:tc>
          <w:tcPr>
            <w:tcW w:w="873" w:type="dxa"/>
            <w:noWrap/>
            <w:hideMark/>
          </w:tcPr>
          <w:p w14:paraId="3B54C91B" w14:textId="77777777" w:rsidR="007748F0" w:rsidRPr="00B322A8" w:rsidRDefault="007748F0" w:rsidP="00873D42">
            <w:pPr>
              <w:pStyle w:val="TAL"/>
              <w:keepNext w:val="0"/>
            </w:pPr>
            <w:r w:rsidRPr="00B322A8">
              <w:t>15.63</w:t>
            </w:r>
          </w:p>
        </w:tc>
        <w:tc>
          <w:tcPr>
            <w:tcW w:w="873" w:type="dxa"/>
            <w:noWrap/>
            <w:hideMark/>
          </w:tcPr>
          <w:p w14:paraId="3EB3EAF3" w14:textId="77777777" w:rsidR="007748F0" w:rsidRPr="00B322A8" w:rsidRDefault="007748F0" w:rsidP="00873D42">
            <w:pPr>
              <w:pStyle w:val="TAL"/>
              <w:keepNext w:val="0"/>
            </w:pPr>
            <w:r w:rsidRPr="00B322A8">
              <w:t>100.9</w:t>
            </w:r>
          </w:p>
        </w:tc>
      </w:tr>
      <w:tr w:rsidR="007748F0" w:rsidRPr="00B322A8" w14:paraId="365BA9A2" w14:textId="77777777" w:rsidTr="00873D42">
        <w:trPr>
          <w:trHeight w:val="300"/>
        </w:trPr>
        <w:tc>
          <w:tcPr>
            <w:tcW w:w="1267" w:type="dxa"/>
            <w:noWrap/>
            <w:hideMark/>
          </w:tcPr>
          <w:p w14:paraId="6E47FEC5" w14:textId="77777777" w:rsidR="007748F0" w:rsidRPr="00B322A8" w:rsidRDefault="007748F0" w:rsidP="00873D42">
            <w:pPr>
              <w:pStyle w:val="TAL"/>
              <w:keepNext w:val="0"/>
            </w:pPr>
            <w:r w:rsidRPr="00B322A8">
              <w:t>22</w:t>
            </w:r>
          </w:p>
        </w:tc>
        <w:tc>
          <w:tcPr>
            <w:tcW w:w="1100" w:type="dxa"/>
            <w:noWrap/>
            <w:hideMark/>
          </w:tcPr>
          <w:p w14:paraId="5B05C1A7" w14:textId="77777777" w:rsidR="007748F0" w:rsidRPr="00B322A8" w:rsidRDefault="007748F0" w:rsidP="00873D42">
            <w:pPr>
              <w:pStyle w:val="TAL"/>
              <w:keepNext w:val="0"/>
            </w:pPr>
            <w:r w:rsidRPr="00B322A8">
              <w:t>-23.39</w:t>
            </w:r>
          </w:p>
        </w:tc>
        <w:tc>
          <w:tcPr>
            <w:tcW w:w="2107" w:type="dxa"/>
            <w:noWrap/>
            <w:hideMark/>
          </w:tcPr>
          <w:p w14:paraId="06E307B3" w14:textId="77777777" w:rsidR="007748F0" w:rsidRPr="00B322A8" w:rsidRDefault="007748F0" w:rsidP="00873D42">
            <w:pPr>
              <w:pStyle w:val="TAL"/>
              <w:keepNext w:val="0"/>
            </w:pPr>
            <w:r w:rsidRPr="00B322A8">
              <w:t>2417</w:t>
            </w:r>
          </w:p>
        </w:tc>
        <w:tc>
          <w:tcPr>
            <w:tcW w:w="2082" w:type="dxa"/>
            <w:noWrap/>
            <w:hideMark/>
          </w:tcPr>
          <w:p w14:paraId="4EAB244F" w14:textId="77777777" w:rsidR="007748F0" w:rsidRPr="00B322A8" w:rsidRDefault="007748F0" w:rsidP="00873D42">
            <w:pPr>
              <w:pStyle w:val="TAL"/>
              <w:keepNext w:val="0"/>
            </w:pPr>
            <w:r w:rsidRPr="00B322A8">
              <w:t>-28.69</w:t>
            </w:r>
          </w:p>
        </w:tc>
        <w:tc>
          <w:tcPr>
            <w:tcW w:w="1058" w:type="dxa"/>
            <w:noWrap/>
            <w:hideMark/>
          </w:tcPr>
          <w:p w14:paraId="169CD314" w14:textId="77777777" w:rsidR="007748F0" w:rsidRPr="00B322A8" w:rsidRDefault="007748F0" w:rsidP="00873D42">
            <w:pPr>
              <w:pStyle w:val="TAL"/>
              <w:keepNext w:val="0"/>
            </w:pPr>
            <w:r w:rsidRPr="00B322A8">
              <w:t>40.43</w:t>
            </w:r>
          </w:p>
        </w:tc>
        <w:tc>
          <w:tcPr>
            <w:tcW w:w="873" w:type="dxa"/>
            <w:noWrap/>
            <w:hideMark/>
          </w:tcPr>
          <w:p w14:paraId="195A5AB8" w14:textId="77777777" w:rsidR="007748F0" w:rsidRPr="00B322A8" w:rsidRDefault="007748F0" w:rsidP="00873D42">
            <w:pPr>
              <w:pStyle w:val="TAL"/>
              <w:keepNext w:val="0"/>
            </w:pPr>
            <w:r w:rsidRPr="00B322A8">
              <w:t>15.63</w:t>
            </w:r>
          </w:p>
        </w:tc>
        <w:tc>
          <w:tcPr>
            <w:tcW w:w="873" w:type="dxa"/>
            <w:noWrap/>
            <w:hideMark/>
          </w:tcPr>
          <w:p w14:paraId="3A56FE04" w14:textId="77777777" w:rsidR="007748F0" w:rsidRPr="00B322A8" w:rsidRDefault="007748F0" w:rsidP="00873D42">
            <w:pPr>
              <w:pStyle w:val="TAL"/>
              <w:keepNext w:val="0"/>
            </w:pPr>
            <w:r w:rsidRPr="00B322A8">
              <w:t>100.86</w:t>
            </w:r>
          </w:p>
        </w:tc>
      </w:tr>
      <w:tr w:rsidR="007748F0" w:rsidRPr="00B322A8" w14:paraId="1E4CF8D9" w14:textId="77777777" w:rsidTr="00873D42">
        <w:trPr>
          <w:trHeight w:val="300"/>
        </w:trPr>
        <w:tc>
          <w:tcPr>
            <w:tcW w:w="1267" w:type="dxa"/>
            <w:noWrap/>
            <w:hideMark/>
          </w:tcPr>
          <w:p w14:paraId="75877EF2" w14:textId="77777777" w:rsidR="007748F0" w:rsidRPr="00B322A8" w:rsidRDefault="007748F0" w:rsidP="00873D42">
            <w:pPr>
              <w:pStyle w:val="TAL"/>
              <w:keepNext w:val="0"/>
            </w:pPr>
            <w:r w:rsidRPr="00B322A8">
              <w:t>23</w:t>
            </w:r>
          </w:p>
        </w:tc>
        <w:tc>
          <w:tcPr>
            <w:tcW w:w="1100" w:type="dxa"/>
            <w:noWrap/>
            <w:hideMark/>
          </w:tcPr>
          <w:p w14:paraId="6A1DF49C" w14:textId="77777777" w:rsidR="007748F0" w:rsidRPr="00B322A8" w:rsidRDefault="007748F0" w:rsidP="00873D42">
            <w:pPr>
              <w:pStyle w:val="TAL"/>
              <w:keepNext w:val="0"/>
            </w:pPr>
            <w:r w:rsidRPr="00B322A8">
              <w:t>-29.29</w:t>
            </w:r>
          </w:p>
        </w:tc>
        <w:tc>
          <w:tcPr>
            <w:tcW w:w="2107" w:type="dxa"/>
            <w:noWrap/>
            <w:hideMark/>
          </w:tcPr>
          <w:p w14:paraId="1A3DF7B0" w14:textId="77777777" w:rsidR="007748F0" w:rsidRPr="00B322A8" w:rsidRDefault="007748F0" w:rsidP="00873D42">
            <w:pPr>
              <w:pStyle w:val="TAL"/>
              <w:keepNext w:val="0"/>
            </w:pPr>
            <w:r w:rsidRPr="00B322A8">
              <w:t>2564</w:t>
            </w:r>
          </w:p>
        </w:tc>
        <w:tc>
          <w:tcPr>
            <w:tcW w:w="2082" w:type="dxa"/>
            <w:noWrap/>
            <w:hideMark/>
          </w:tcPr>
          <w:p w14:paraId="5653EDCF" w14:textId="77777777" w:rsidR="007748F0" w:rsidRPr="00B322A8" w:rsidRDefault="007748F0" w:rsidP="00873D42">
            <w:pPr>
              <w:pStyle w:val="TAL"/>
              <w:keepNext w:val="0"/>
            </w:pPr>
            <w:r w:rsidRPr="00B322A8">
              <w:t>-52.24</w:t>
            </w:r>
          </w:p>
        </w:tc>
        <w:tc>
          <w:tcPr>
            <w:tcW w:w="1058" w:type="dxa"/>
            <w:noWrap/>
            <w:hideMark/>
          </w:tcPr>
          <w:p w14:paraId="6CD6F3FD" w14:textId="77777777" w:rsidR="007748F0" w:rsidRPr="00B322A8" w:rsidRDefault="007748F0" w:rsidP="00873D42">
            <w:pPr>
              <w:pStyle w:val="TAL"/>
              <w:keepNext w:val="0"/>
            </w:pPr>
            <w:r w:rsidRPr="00B322A8">
              <w:t>48.93</w:t>
            </w:r>
          </w:p>
        </w:tc>
        <w:tc>
          <w:tcPr>
            <w:tcW w:w="873" w:type="dxa"/>
            <w:noWrap/>
            <w:hideMark/>
          </w:tcPr>
          <w:p w14:paraId="0D5B304B" w14:textId="77777777" w:rsidR="007748F0" w:rsidRPr="00B322A8" w:rsidRDefault="007748F0" w:rsidP="00873D42">
            <w:pPr>
              <w:pStyle w:val="TAL"/>
              <w:keepNext w:val="0"/>
            </w:pPr>
            <w:r w:rsidRPr="00B322A8">
              <w:t>15.63</w:t>
            </w:r>
          </w:p>
        </w:tc>
        <w:tc>
          <w:tcPr>
            <w:tcW w:w="873" w:type="dxa"/>
            <w:noWrap/>
            <w:hideMark/>
          </w:tcPr>
          <w:p w14:paraId="7E5858A0" w14:textId="77777777" w:rsidR="007748F0" w:rsidRPr="00B322A8" w:rsidRDefault="007748F0" w:rsidP="00873D42">
            <w:pPr>
              <w:pStyle w:val="TAL"/>
              <w:keepNext w:val="0"/>
            </w:pPr>
            <w:r w:rsidRPr="00B322A8">
              <w:t>105.41</w:t>
            </w:r>
          </w:p>
        </w:tc>
      </w:tr>
      <w:tr w:rsidR="007748F0" w:rsidRPr="00B322A8" w14:paraId="2011E767" w14:textId="77777777" w:rsidTr="00873D42">
        <w:trPr>
          <w:trHeight w:val="300"/>
        </w:trPr>
        <w:tc>
          <w:tcPr>
            <w:tcW w:w="1267" w:type="dxa"/>
            <w:noWrap/>
            <w:hideMark/>
          </w:tcPr>
          <w:p w14:paraId="09F36717" w14:textId="77777777" w:rsidR="007748F0" w:rsidRPr="00B322A8" w:rsidRDefault="007748F0" w:rsidP="00873D42">
            <w:pPr>
              <w:pStyle w:val="TAL"/>
              <w:keepNext w:val="0"/>
            </w:pPr>
            <w:r w:rsidRPr="00B322A8">
              <w:lastRenderedPageBreak/>
              <w:t>24</w:t>
            </w:r>
          </w:p>
        </w:tc>
        <w:tc>
          <w:tcPr>
            <w:tcW w:w="1100" w:type="dxa"/>
            <w:noWrap/>
            <w:hideMark/>
          </w:tcPr>
          <w:p w14:paraId="59C6910E" w14:textId="77777777" w:rsidR="007748F0" w:rsidRPr="00B322A8" w:rsidRDefault="007748F0" w:rsidP="00873D42">
            <w:pPr>
              <w:pStyle w:val="TAL"/>
              <w:keepNext w:val="0"/>
            </w:pPr>
            <w:r w:rsidRPr="00B322A8">
              <w:t>-30.49</w:t>
            </w:r>
          </w:p>
        </w:tc>
        <w:tc>
          <w:tcPr>
            <w:tcW w:w="2107" w:type="dxa"/>
            <w:noWrap/>
            <w:hideMark/>
          </w:tcPr>
          <w:p w14:paraId="31B7ACAA" w14:textId="77777777" w:rsidR="007748F0" w:rsidRPr="00B322A8" w:rsidRDefault="007748F0" w:rsidP="00873D42">
            <w:pPr>
              <w:pStyle w:val="TAL"/>
              <w:keepNext w:val="0"/>
            </w:pPr>
            <w:r w:rsidRPr="00B322A8">
              <w:t>3151</w:t>
            </w:r>
          </w:p>
        </w:tc>
        <w:tc>
          <w:tcPr>
            <w:tcW w:w="2082" w:type="dxa"/>
            <w:noWrap/>
            <w:hideMark/>
          </w:tcPr>
          <w:p w14:paraId="6E67C2C8" w14:textId="77777777" w:rsidR="007748F0" w:rsidRPr="00B322A8" w:rsidRDefault="007748F0" w:rsidP="00873D42">
            <w:pPr>
              <w:pStyle w:val="TAL"/>
              <w:keepNext w:val="0"/>
            </w:pPr>
            <w:r w:rsidRPr="00B322A8">
              <w:t>5.6</w:t>
            </w:r>
          </w:p>
        </w:tc>
        <w:tc>
          <w:tcPr>
            <w:tcW w:w="1058" w:type="dxa"/>
            <w:noWrap/>
            <w:hideMark/>
          </w:tcPr>
          <w:p w14:paraId="1DA8685F" w14:textId="77777777" w:rsidR="007748F0" w:rsidRPr="00B322A8" w:rsidRDefault="007748F0" w:rsidP="00873D42">
            <w:pPr>
              <w:pStyle w:val="TAL"/>
              <w:keepNext w:val="0"/>
            </w:pPr>
            <w:r w:rsidRPr="00B322A8">
              <w:t>-111.39</w:t>
            </w:r>
          </w:p>
        </w:tc>
        <w:tc>
          <w:tcPr>
            <w:tcW w:w="873" w:type="dxa"/>
            <w:noWrap/>
            <w:hideMark/>
          </w:tcPr>
          <w:p w14:paraId="60B8C5C6" w14:textId="77777777" w:rsidR="007748F0" w:rsidRPr="00B322A8" w:rsidRDefault="007748F0" w:rsidP="00873D42">
            <w:pPr>
              <w:pStyle w:val="TAL"/>
              <w:keepNext w:val="0"/>
            </w:pPr>
            <w:r w:rsidRPr="00B322A8">
              <w:t>15.63</w:t>
            </w:r>
          </w:p>
        </w:tc>
        <w:tc>
          <w:tcPr>
            <w:tcW w:w="873" w:type="dxa"/>
            <w:noWrap/>
            <w:hideMark/>
          </w:tcPr>
          <w:p w14:paraId="2B881ECA" w14:textId="77777777" w:rsidR="007748F0" w:rsidRPr="00B322A8" w:rsidRDefault="007748F0" w:rsidP="00873D42">
            <w:pPr>
              <w:pStyle w:val="TAL"/>
              <w:keepNext w:val="0"/>
            </w:pPr>
            <w:r w:rsidRPr="00B322A8">
              <w:t>106.37</w:t>
            </w:r>
          </w:p>
        </w:tc>
      </w:tr>
      <w:tr w:rsidR="007748F0" w:rsidRPr="00B322A8" w14:paraId="252BE1BD" w14:textId="77777777" w:rsidTr="00873D42">
        <w:trPr>
          <w:trHeight w:val="300"/>
        </w:trPr>
        <w:tc>
          <w:tcPr>
            <w:tcW w:w="1267" w:type="dxa"/>
            <w:noWrap/>
            <w:hideMark/>
          </w:tcPr>
          <w:p w14:paraId="69E720D9" w14:textId="77777777" w:rsidR="007748F0" w:rsidRPr="00B322A8" w:rsidRDefault="007748F0" w:rsidP="00873D42">
            <w:pPr>
              <w:pStyle w:val="TAL"/>
              <w:keepNext w:val="0"/>
            </w:pPr>
            <w:r w:rsidRPr="00B322A8">
              <w:t>Ini. delay [ns]</w:t>
            </w:r>
          </w:p>
        </w:tc>
        <w:tc>
          <w:tcPr>
            <w:tcW w:w="1100" w:type="dxa"/>
            <w:noWrap/>
            <w:hideMark/>
          </w:tcPr>
          <w:p w14:paraId="62E41B24" w14:textId="77777777" w:rsidR="007748F0" w:rsidRPr="00B322A8" w:rsidRDefault="007748F0" w:rsidP="00873D42">
            <w:pPr>
              <w:pStyle w:val="TAL"/>
              <w:keepNext w:val="0"/>
            </w:pPr>
            <w:r w:rsidRPr="00B322A8">
              <w:t>XPR [dB]</w:t>
            </w:r>
          </w:p>
        </w:tc>
        <w:tc>
          <w:tcPr>
            <w:tcW w:w="2107" w:type="dxa"/>
            <w:noWrap/>
            <w:hideMark/>
          </w:tcPr>
          <w:p w14:paraId="63F22D03" w14:textId="77777777" w:rsidR="007748F0" w:rsidRPr="00B322A8" w:rsidRDefault="007748F0" w:rsidP="00873D42">
            <w:pPr>
              <w:pStyle w:val="TAL"/>
              <w:keepNext w:val="0"/>
            </w:pPr>
            <w:r w:rsidRPr="00B322A8">
              <w:t>PL [dB]</w:t>
            </w:r>
          </w:p>
        </w:tc>
        <w:tc>
          <w:tcPr>
            <w:tcW w:w="2082" w:type="dxa"/>
            <w:noWrap/>
            <w:hideMark/>
          </w:tcPr>
          <w:p w14:paraId="5CB5AC5F" w14:textId="77777777" w:rsidR="007748F0" w:rsidRPr="00B322A8" w:rsidRDefault="007748F0" w:rsidP="00873D42">
            <w:pPr>
              <w:pStyle w:val="TAL"/>
              <w:keepNext w:val="0"/>
            </w:pPr>
            <w:r w:rsidRPr="00B322A8">
              <w:t>ZoA [°]</w:t>
            </w:r>
          </w:p>
        </w:tc>
        <w:tc>
          <w:tcPr>
            <w:tcW w:w="1058" w:type="dxa"/>
            <w:noWrap/>
            <w:hideMark/>
          </w:tcPr>
          <w:p w14:paraId="40A2A203" w14:textId="77777777" w:rsidR="007748F0" w:rsidRPr="00B322A8" w:rsidRDefault="007748F0" w:rsidP="00873D42">
            <w:pPr>
              <w:pStyle w:val="TAL"/>
              <w:keepNext w:val="0"/>
            </w:pPr>
            <w:r w:rsidRPr="00B322A8">
              <w:t>ASD [°]</w:t>
            </w:r>
          </w:p>
        </w:tc>
        <w:tc>
          <w:tcPr>
            <w:tcW w:w="873" w:type="dxa"/>
            <w:noWrap/>
            <w:hideMark/>
          </w:tcPr>
          <w:p w14:paraId="3A2E1D57" w14:textId="77777777" w:rsidR="007748F0" w:rsidRPr="00B322A8" w:rsidRDefault="007748F0" w:rsidP="00873D42">
            <w:pPr>
              <w:pStyle w:val="TAL"/>
              <w:keepNext w:val="0"/>
            </w:pPr>
            <w:r w:rsidRPr="00B322A8">
              <w:t>ZSA [°]</w:t>
            </w:r>
          </w:p>
        </w:tc>
        <w:tc>
          <w:tcPr>
            <w:tcW w:w="873" w:type="dxa"/>
            <w:noWrap/>
            <w:hideMark/>
          </w:tcPr>
          <w:p w14:paraId="16285AB0" w14:textId="77777777" w:rsidR="007748F0" w:rsidRPr="00B322A8" w:rsidRDefault="007748F0" w:rsidP="00873D42">
            <w:pPr>
              <w:pStyle w:val="TAL"/>
              <w:keepNext w:val="0"/>
            </w:pPr>
            <w:r w:rsidRPr="00B322A8">
              <w:t>ZSD [°]</w:t>
            </w:r>
          </w:p>
        </w:tc>
      </w:tr>
      <w:tr w:rsidR="007748F0" w:rsidRPr="00B322A8" w14:paraId="2E2B8B8A" w14:textId="77777777" w:rsidTr="00873D42">
        <w:trPr>
          <w:trHeight w:val="300"/>
        </w:trPr>
        <w:tc>
          <w:tcPr>
            <w:tcW w:w="1267" w:type="dxa"/>
            <w:noWrap/>
            <w:hideMark/>
          </w:tcPr>
          <w:p w14:paraId="1F7FD44C" w14:textId="77777777" w:rsidR="007748F0" w:rsidRPr="00B322A8" w:rsidRDefault="007748F0" w:rsidP="00873D42">
            <w:pPr>
              <w:pStyle w:val="TAL"/>
              <w:keepNext w:val="0"/>
            </w:pPr>
            <w:r w:rsidRPr="00B322A8">
              <w:t>1151</w:t>
            </w:r>
          </w:p>
        </w:tc>
        <w:tc>
          <w:tcPr>
            <w:tcW w:w="1100" w:type="dxa"/>
            <w:noWrap/>
            <w:hideMark/>
          </w:tcPr>
          <w:p w14:paraId="060029C6" w14:textId="77777777" w:rsidR="007748F0" w:rsidRPr="00B322A8" w:rsidRDefault="007748F0" w:rsidP="00873D42">
            <w:pPr>
              <w:pStyle w:val="TAL"/>
              <w:keepNext w:val="0"/>
            </w:pPr>
            <w:r w:rsidRPr="00B322A8">
              <w:t>7</w:t>
            </w:r>
          </w:p>
        </w:tc>
        <w:tc>
          <w:tcPr>
            <w:tcW w:w="2107" w:type="dxa"/>
            <w:noWrap/>
            <w:hideMark/>
          </w:tcPr>
          <w:p w14:paraId="4F4F5351" w14:textId="77777777" w:rsidR="007748F0" w:rsidRPr="00B322A8" w:rsidRDefault="007748F0" w:rsidP="00873D42">
            <w:pPr>
              <w:pStyle w:val="TAL"/>
              <w:keepNext w:val="0"/>
            </w:pPr>
            <w:r w:rsidRPr="00B322A8">
              <w:t>120.5</w:t>
            </w:r>
          </w:p>
        </w:tc>
        <w:tc>
          <w:tcPr>
            <w:tcW w:w="2082" w:type="dxa"/>
            <w:noWrap/>
            <w:hideMark/>
          </w:tcPr>
          <w:p w14:paraId="313C21B8" w14:textId="77777777" w:rsidR="007748F0" w:rsidRPr="00B322A8" w:rsidRDefault="007748F0" w:rsidP="00873D42">
            <w:pPr>
              <w:pStyle w:val="TAL"/>
              <w:keepNext w:val="0"/>
            </w:pPr>
            <w:r w:rsidRPr="00B322A8">
              <w:t>90</w:t>
            </w:r>
          </w:p>
        </w:tc>
        <w:tc>
          <w:tcPr>
            <w:tcW w:w="1058" w:type="dxa"/>
            <w:noWrap/>
            <w:hideMark/>
          </w:tcPr>
          <w:p w14:paraId="6AE65AC5" w14:textId="77777777" w:rsidR="007748F0" w:rsidRPr="00B322A8" w:rsidRDefault="007748F0" w:rsidP="00873D42">
            <w:pPr>
              <w:pStyle w:val="TAL"/>
              <w:keepNext w:val="0"/>
            </w:pPr>
            <w:r w:rsidRPr="00B322A8">
              <w:t>1.32</w:t>
            </w:r>
          </w:p>
        </w:tc>
        <w:tc>
          <w:tcPr>
            <w:tcW w:w="873" w:type="dxa"/>
            <w:noWrap/>
            <w:hideMark/>
          </w:tcPr>
          <w:p w14:paraId="223529FC" w14:textId="77777777" w:rsidR="007748F0" w:rsidRPr="00B322A8" w:rsidRDefault="007748F0" w:rsidP="00873D42">
            <w:pPr>
              <w:pStyle w:val="TAL"/>
              <w:keepNext w:val="0"/>
            </w:pPr>
            <w:r w:rsidRPr="00B322A8">
              <w:t>0</w:t>
            </w:r>
          </w:p>
        </w:tc>
        <w:tc>
          <w:tcPr>
            <w:tcW w:w="873" w:type="dxa"/>
            <w:noWrap/>
            <w:hideMark/>
          </w:tcPr>
          <w:p w14:paraId="6C986A1B" w14:textId="77777777" w:rsidR="007748F0" w:rsidRPr="00B322A8" w:rsidRDefault="007748F0" w:rsidP="00873D42">
            <w:pPr>
              <w:pStyle w:val="TAL"/>
              <w:keepNext w:val="0"/>
            </w:pPr>
            <w:r w:rsidRPr="00B322A8">
              <w:t>1.11</w:t>
            </w:r>
          </w:p>
        </w:tc>
      </w:tr>
      <w:tr w:rsidR="007748F0" w:rsidRPr="00B322A8" w14:paraId="657256E7" w14:textId="77777777" w:rsidTr="00873D42">
        <w:trPr>
          <w:trHeight w:val="300"/>
        </w:trPr>
        <w:tc>
          <w:tcPr>
            <w:tcW w:w="1267" w:type="dxa"/>
            <w:noWrap/>
            <w:hideMark/>
          </w:tcPr>
          <w:p w14:paraId="5794FF2E" w14:textId="77777777" w:rsidR="007748F0" w:rsidRPr="00B322A8" w:rsidRDefault="007748F0" w:rsidP="00873D42">
            <w:pPr>
              <w:pStyle w:val="TAL"/>
              <w:keepNext w:val="0"/>
            </w:pPr>
            <w:r w:rsidRPr="00B322A8">
              <w:t>UE speed [m/s]</w:t>
            </w:r>
          </w:p>
        </w:tc>
        <w:tc>
          <w:tcPr>
            <w:tcW w:w="1100" w:type="dxa"/>
            <w:noWrap/>
            <w:hideMark/>
          </w:tcPr>
          <w:p w14:paraId="0A0E5D95" w14:textId="77777777" w:rsidR="007748F0" w:rsidRPr="00B322A8" w:rsidRDefault="007748F0" w:rsidP="00873D42">
            <w:pPr>
              <w:pStyle w:val="TAL"/>
              <w:keepNext w:val="0"/>
            </w:pPr>
            <w:r w:rsidRPr="00B322A8">
              <w:t>UE DoT Az [°]</w:t>
            </w:r>
          </w:p>
        </w:tc>
        <w:tc>
          <w:tcPr>
            <w:tcW w:w="2107" w:type="dxa"/>
            <w:noWrap/>
            <w:hideMark/>
          </w:tcPr>
          <w:p w14:paraId="6428D6BF" w14:textId="77777777" w:rsidR="007748F0" w:rsidRPr="00B322A8" w:rsidRDefault="007748F0" w:rsidP="00873D42">
            <w:pPr>
              <w:pStyle w:val="TAL"/>
              <w:keepNext w:val="0"/>
            </w:pPr>
            <w:r w:rsidRPr="00B322A8">
              <w:t>UE coordinates (x,y,z) [m]</w:t>
            </w:r>
          </w:p>
        </w:tc>
        <w:tc>
          <w:tcPr>
            <w:tcW w:w="2082" w:type="dxa"/>
            <w:noWrap/>
            <w:hideMark/>
          </w:tcPr>
          <w:p w14:paraId="0DC35161" w14:textId="77777777" w:rsidR="007748F0" w:rsidRPr="00B322A8" w:rsidRDefault="007748F0" w:rsidP="00873D42">
            <w:pPr>
              <w:pStyle w:val="TAL"/>
              <w:keepNext w:val="0"/>
            </w:pPr>
            <w:r w:rsidRPr="00B322A8">
              <w:t>BS coordinates (x,y,z) [m]</w:t>
            </w:r>
          </w:p>
        </w:tc>
        <w:tc>
          <w:tcPr>
            <w:tcW w:w="1058" w:type="dxa"/>
            <w:noWrap/>
            <w:hideMark/>
          </w:tcPr>
          <w:p w14:paraId="1915B09C" w14:textId="77777777" w:rsidR="007748F0" w:rsidRPr="00B322A8" w:rsidRDefault="007748F0" w:rsidP="00873D42">
            <w:pPr>
              <w:pStyle w:val="TAL"/>
              <w:keepNext w:val="0"/>
            </w:pPr>
            <w:r w:rsidRPr="00B322A8">
              <w:t>K-factor [dB]</w:t>
            </w:r>
          </w:p>
        </w:tc>
        <w:tc>
          <w:tcPr>
            <w:tcW w:w="873" w:type="dxa"/>
            <w:noWrap/>
            <w:hideMark/>
          </w:tcPr>
          <w:p w14:paraId="70251740" w14:textId="77777777" w:rsidR="007748F0" w:rsidRPr="00B322A8" w:rsidRDefault="007748F0" w:rsidP="00873D42">
            <w:pPr>
              <w:pStyle w:val="TAL"/>
              <w:keepNext w:val="0"/>
            </w:pPr>
            <w:r w:rsidRPr="00B322A8">
              <w:t xml:space="preserve"> </w:t>
            </w:r>
          </w:p>
        </w:tc>
        <w:tc>
          <w:tcPr>
            <w:tcW w:w="873" w:type="dxa"/>
            <w:noWrap/>
            <w:hideMark/>
          </w:tcPr>
          <w:p w14:paraId="59F9F67F" w14:textId="77777777" w:rsidR="007748F0" w:rsidRPr="00B322A8" w:rsidRDefault="007748F0" w:rsidP="00873D42">
            <w:pPr>
              <w:pStyle w:val="TAL"/>
              <w:keepNext w:val="0"/>
            </w:pPr>
          </w:p>
        </w:tc>
      </w:tr>
      <w:tr w:rsidR="007748F0" w:rsidRPr="00B322A8" w14:paraId="12D3822D" w14:textId="77777777" w:rsidTr="00873D42">
        <w:trPr>
          <w:trHeight w:val="300"/>
        </w:trPr>
        <w:tc>
          <w:tcPr>
            <w:tcW w:w="1267" w:type="dxa"/>
            <w:noWrap/>
            <w:hideMark/>
          </w:tcPr>
          <w:p w14:paraId="6E7CC3EA" w14:textId="77777777" w:rsidR="007748F0" w:rsidRPr="00B322A8" w:rsidRDefault="007748F0" w:rsidP="00873D42">
            <w:pPr>
              <w:pStyle w:val="TAL"/>
              <w:keepNext w:val="0"/>
            </w:pPr>
            <w:r w:rsidRPr="00B322A8">
              <w:t>8.33</w:t>
            </w:r>
          </w:p>
        </w:tc>
        <w:tc>
          <w:tcPr>
            <w:tcW w:w="1100" w:type="dxa"/>
            <w:noWrap/>
            <w:hideMark/>
          </w:tcPr>
          <w:p w14:paraId="4374ECB5" w14:textId="77777777" w:rsidR="007748F0" w:rsidRPr="00B322A8" w:rsidRDefault="007748F0" w:rsidP="00873D42">
            <w:pPr>
              <w:pStyle w:val="TAL"/>
              <w:keepNext w:val="0"/>
            </w:pPr>
            <w:r w:rsidRPr="00B322A8">
              <w:t>45.03</w:t>
            </w:r>
          </w:p>
        </w:tc>
        <w:tc>
          <w:tcPr>
            <w:tcW w:w="2107" w:type="dxa"/>
            <w:noWrap/>
            <w:hideMark/>
          </w:tcPr>
          <w:p w14:paraId="77A9A99A" w14:textId="77777777" w:rsidR="007748F0" w:rsidRPr="00B322A8" w:rsidRDefault="007748F0" w:rsidP="00873D42">
            <w:pPr>
              <w:pStyle w:val="TAL"/>
              <w:keepNext w:val="0"/>
            </w:pPr>
            <w:r w:rsidRPr="00B322A8">
              <w:t>(316.65,-135.09,1.5)</w:t>
            </w:r>
          </w:p>
        </w:tc>
        <w:tc>
          <w:tcPr>
            <w:tcW w:w="2082" w:type="dxa"/>
            <w:noWrap/>
            <w:hideMark/>
          </w:tcPr>
          <w:p w14:paraId="42DC6E95" w14:textId="77777777" w:rsidR="007748F0" w:rsidRPr="00B322A8" w:rsidRDefault="007748F0" w:rsidP="00873D42">
            <w:pPr>
              <w:pStyle w:val="TAL"/>
              <w:keepNext w:val="0"/>
            </w:pPr>
            <w:r w:rsidRPr="00B322A8">
              <w:t>(0,0,25)</w:t>
            </w:r>
          </w:p>
        </w:tc>
        <w:tc>
          <w:tcPr>
            <w:tcW w:w="1058" w:type="dxa"/>
            <w:noWrap/>
            <w:hideMark/>
          </w:tcPr>
          <w:p w14:paraId="1D8B2ADD" w14:textId="77777777" w:rsidR="007748F0" w:rsidRPr="00B322A8" w:rsidRDefault="007748F0" w:rsidP="00873D42">
            <w:pPr>
              <w:pStyle w:val="TAL"/>
              <w:keepNext w:val="0"/>
            </w:pPr>
            <w:r w:rsidRPr="00B322A8">
              <w:t>-</w:t>
            </w:r>
          </w:p>
        </w:tc>
        <w:tc>
          <w:tcPr>
            <w:tcW w:w="873" w:type="dxa"/>
            <w:noWrap/>
            <w:hideMark/>
          </w:tcPr>
          <w:p w14:paraId="7EF826DD" w14:textId="77777777" w:rsidR="007748F0" w:rsidRPr="00B322A8" w:rsidRDefault="007748F0" w:rsidP="00873D42">
            <w:pPr>
              <w:pStyle w:val="TAL"/>
              <w:keepNext w:val="0"/>
            </w:pPr>
          </w:p>
        </w:tc>
        <w:tc>
          <w:tcPr>
            <w:tcW w:w="873" w:type="dxa"/>
            <w:noWrap/>
            <w:hideMark/>
          </w:tcPr>
          <w:p w14:paraId="10F7F089" w14:textId="77777777" w:rsidR="007748F0" w:rsidRPr="00B322A8" w:rsidRDefault="007748F0" w:rsidP="00873D42">
            <w:pPr>
              <w:pStyle w:val="TAL"/>
              <w:keepNext w:val="0"/>
            </w:pPr>
          </w:p>
        </w:tc>
      </w:tr>
      <w:tr w:rsidR="007748F0" w:rsidRPr="00B322A8" w14:paraId="3072ED0E" w14:textId="77777777" w:rsidTr="00873D42">
        <w:trPr>
          <w:trHeight w:val="300"/>
        </w:trPr>
        <w:tc>
          <w:tcPr>
            <w:tcW w:w="1267" w:type="dxa"/>
            <w:noWrap/>
            <w:hideMark/>
          </w:tcPr>
          <w:p w14:paraId="5735B9FC" w14:textId="77777777" w:rsidR="007748F0" w:rsidRPr="00B322A8" w:rsidRDefault="007748F0" w:rsidP="00873D42">
            <w:pPr>
              <w:pStyle w:val="TAL"/>
              <w:keepNext w:val="0"/>
            </w:pPr>
          </w:p>
        </w:tc>
        <w:tc>
          <w:tcPr>
            <w:tcW w:w="1100" w:type="dxa"/>
            <w:noWrap/>
            <w:hideMark/>
          </w:tcPr>
          <w:p w14:paraId="432CD6E2" w14:textId="77777777" w:rsidR="007748F0" w:rsidRPr="00B322A8" w:rsidRDefault="007748F0" w:rsidP="00873D42">
            <w:pPr>
              <w:pStyle w:val="TAL"/>
              <w:keepNext w:val="0"/>
            </w:pPr>
          </w:p>
        </w:tc>
        <w:tc>
          <w:tcPr>
            <w:tcW w:w="2107" w:type="dxa"/>
            <w:noWrap/>
            <w:hideMark/>
          </w:tcPr>
          <w:p w14:paraId="2A3C69E1" w14:textId="77777777" w:rsidR="007748F0" w:rsidRPr="00B322A8" w:rsidRDefault="007748F0" w:rsidP="00873D42">
            <w:pPr>
              <w:pStyle w:val="TAL"/>
              <w:keepNext w:val="0"/>
            </w:pPr>
          </w:p>
        </w:tc>
        <w:tc>
          <w:tcPr>
            <w:tcW w:w="2082" w:type="dxa"/>
            <w:noWrap/>
            <w:hideMark/>
          </w:tcPr>
          <w:p w14:paraId="6AB6A50B" w14:textId="77777777" w:rsidR="007748F0" w:rsidRPr="00B322A8" w:rsidRDefault="007748F0" w:rsidP="00873D42">
            <w:pPr>
              <w:pStyle w:val="TAL"/>
              <w:keepNext w:val="0"/>
            </w:pPr>
          </w:p>
        </w:tc>
        <w:tc>
          <w:tcPr>
            <w:tcW w:w="1058" w:type="dxa"/>
            <w:noWrap/>
            <w:hideMark/>
          </w:tcPr>
          <w:p w14:paraId="7BE67BB2" w14:textId="77777777" w:rsidR="007748F0" w:rsidRPr="00B322A8" w:rsidRDefault="007748F0" w:rsidP="00873D42">
            <w:pPr>
              <w:pStyle w:val="TAL"/>
              <w:keepNext w:val="0"/>
            </w:pPr>
          </w:p>
        </w:tc>
        <w:tc>
          <w:tcPr>
            <w:tcW w:w="873" w:type="dxa"/>
            <w:noWrap/>
            <w:hideMark/>
          </w:tcPr>
          <w:p w14:paraId="542460A9" w14:textId="77777777" w:rsidR="007748F0" w:rsidRPr="00B322A8" w:rsidRDefault="007748F0" w:rsidP="00873D42">
            <w:pPr>
              <w:pStyle w:val="TAL"/>
              <w:keepNext w:val="0"/>
            </w:pPr>
          </w:p>
        </w:tc>
        <w:tc>
          <w:tcPr>
            <w:tcW w:w="873" w:type="dxa"/>
            <w:noWrap/>
            <w:hideMark/>
          </w:tcPr>
          <w:p w14:paraId="129D1D1F" w14:textId="77777777" w:rsidR="007748F0" w:rsidRPr="00B322A8" w:rsidRDefault="007748F0" w:rsidP="00873D42">
            <w:pPr>
              <w:pStyle w:val="TAL"/>
              <w:keepNext w:val="0"/>
            </w:pPr>
          </w:p>
        </w:tc>
      </w:tr>
      <w:tr w:rsidR="007748F0" w:rsidRPr="00B322A8" w14:paraId="1142BFC3" w14:textId="77777777" w:rsidTr="00873D42">
        <w:trPr>
          <w:trHeight w:val="300"/>
        </w:trPr>
        <w:tc>
          <w:tcPr>
            <w:tcW w:w="1267" w:type="dxa"/>
            <w:shd w:val="clear" w:color="auto" w:fill="EDEDED" w:themeFill="accent3" w:themeFillTint="33"/>
            <w:noWrap/>
            <w:hideMark/>
          </w:tcPr>
          <w:p w14:paraId="43FCEDC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93BC8C2"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65919AE8" w14:textId="77777777" w:rsidR="007748F0" w:rsidRPr="00B322A8" w:rsidRDefault="007748F0" w:rsidP="00873D42">
            <w:pPr>
              <w:pStyle w:val="TAL"/>
              <w:keepNext w:val="0"/>
            </w:pPr>
          </w:p>
        </w:tc>
        <w:tc>
          <w:tcPr>
            <w:tcW w:w="2082" w:type="dxa"/>
            <w:shd w:val="clear" w:color="auto" w:fill="EDEDED" w:themeFill="accent3" w:themeFillTint="33"/>
            <w:noWrap/>
            <w:hideMark/>
          </w:tcPr>
          <w:p w14:paraId="1DF0ADB8"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533DA" w14:textId="77777777" w:rsidR="007748F0" w:rsidRPr="00B322A8" w:rsidRDefault="007748F0" w:rsidP="00873D42">
            <w:pPr>
              <w:pStyle w:val="TAL"/>
              <w:keepNext w:val="0"/>
            </w:pPr>
          </w:p>
        </w:tc>
        <w:tc>
          <w:tcPr>
            <w:tcW w:w="873" w:type="dxa"/>
            <w:shd w:val="clear" w:color="auto" w:fill="EDEDED" w:themeFill="accent3" w:themeFillTint="33"/>
            <w:noWrap/>
            <w:hideMark/>
          </w:tcPr>
          <w:p w14:paraId="3AE2FB07" w14:textId="77777777" w:rsidR="007748F0" w:rsidRPr="00B322A8" w:rsidRDefault="007748F0" w:rsidP="00873D42">
            <w:pPr>
              <w:pStyle w:val="TAL"/>
              <w:keepNext w:val="0"/>
            </w:pPr>
          </w:p>
        </w:tc>
        <w:tc>
          <w:tcPr>
            <w:tcW w:w="873" w:type="dxa"/>
            <w:shd w:val="clear" w:color="auto" w:fill="EDEDED" w:themeFill="accent3" w:themeFillTint="33"/>
            <w:noWrap/>
            <w:hideMark/>
          </w:tcPr>
          <w:p w14:paraId="30C5044D" w14:textId="77777777" w:rsidR="007748F0" w:rsidRPr="00B322A8" w:rsidRDefault="007748F0" w:rsidP="00873D42">
            <w:pPr>
              <w:pStyle w:val="TAL"/>
              <w:keepNext w:val="0"/>
            </w:pPr>
          </w:p>
        </w:tc>
      </w:tr>
      <w:tr w:rsidR="007748F0" w:rsidRPr="00B322A8" w14:paraId="59FFD922" w14:textId="77777777" w:rsidTr="00873D42">
        <w:trPr>
          <w:trHeight w:val="300"/>
        </w:trPr>
        <w:tc>
          <w:tcPr>
            <w:tcW w:w="1267" w:type="dxa"/>
            <w:noWrap/>
            <w:hideMark/>
          </w:tcPr>
          <w:p w14:paraId="48C361BF" w14:textId="77777777" w:rsidR="007748F0" w:rsidRPr="00B322A8" w:rsidRDefault="007748F0" w:rsidP="00873D42">
            <w:pPr>
              <w:pStyle w:val="TAL"/>
              <w:keepNext w:val="0"/>
            </w:pPr>
            <w:r w:rsidRPr="00B322A8">
              <w:t>Cluster#</w:t>
            </w:r>
          </w:p>
        </w:tc>
        <w:tc>
          <w:tcPr>
            <w:tcW w:w="1100" w:type="dxa"/>
            <w:noWrap/>
            <w:hideMark/>
          </w:tcPr>
          <w:p w14:paraId="0A89C849" w14:textId="77777777" w:rsidR="007748F0" w:rsidRPr="00B322A8" w:rsidRDefault="007748F0" w:rsidP="00873D42">
            <w:pPr>
              <w:pStyle w:val="TAL"/>
              <w:keepNext w:val="0"/>
            </w:pPr>
            <w:r w:rsidRPr="00B322A8">
              <w:t>Power [dB]</w:t>
            </w:r>
          </w:p>
        </w:tc>
        <w:tc>
          <w:tcPr>
            <w:tcW w:w="2107" w:type="dxa"/>
            <w:noWrap/>
            <w:hideMark/>
          </w:tcPr>
          <w:p w14:paraId="62D56193" w14:textId="77777777" w:rsidR="007748F0" w:rsidRPr="00B322A8" w:rsidRDefault="007748F0" w:rsidP="00873D42">
            <w:pPr>
              <w:pStyle w:val="TAL"/>
              <w:keepNext w:val="0"/>
            </w:pPr>
            <w:r w:rsidRPr="00B322A8">
              <w:t>Excess delay [ns]</w:t>
            </w:r>
          </w:p>
        </w:tc>
        <w:tc>
          <w:tcPr>
            <w:tcW w:w="2082" w:type="dxa"/>
            <w:noWrap/>
            <w:hideMark/>
          </w:tcPr>
          <w:p w14:paraId="2F0D2210" w14:textId="77777777" w:rsidR="007748F0" w:rsidRPr="00B322A8" w:rsidRDefault="007748F0" w:rsidP="00873D42">
            <w:pPr>
              <w:pStyle w:val="TAL"/>
              <w:keepNext w:val="0"/>
            </w:pPr>
            <w:r w:rsidRPr="00B322A8">
              <w:t>AoA [°]</w:t>
            </w:r>
          </w:p>
        </w:tc>
        <w:tc>
          <w:tcPr>
            <w:tcW w:w="1058" w:type="dxa"/>
            <w:noWrap/>
            <w:hideMark/>
          </w:tcPr>
          <w:p w14:paraId="25E09B9A" w14:textId="77777777" w:rsidR="007748F0" w:rsidRPr="00B322A8" w:rsidRDefault="007748F0" w:rsidP="00873D42">
            <w:pPr>
              <w:pStyle w:val="TAL"/>
              <w:keepNext w:val="0"/>
            </w:pPr>
            <w:r w:rsidRPr="00B322A8">
              <w:t>AoD [°]</w:t>
            </w:r>
          </w:p>
        </w:tc>
        <w:tc>
          <w:tcPr>
            <w:tcW w:w="873" w:type="dxa"/>
            <w:noWrap/>
            <w:hideMark/>
          </w:tcPr>
          <w:p w14:paraId="34BE29FA" w14:textId="77777777" w:rsidR="007748F0" w:rsidRPr="00B322A8" w:rsidRDefault="007748F0" w:rsidP="00873D42">
            <w:pPr>
              <w:pStyle w:val="TAL"/>
              <w:keepNext w:val="0"/>
            </w:pPr>
            <w:r w:rsidRPr="00B322A8">
              <w:t>ASA [°]</w:t>
            </w:r>
          </w:p>
        </w:tc>
        <w:tc>
          <w:tcPr>
            <w:tcW w:w="873" w:type="dxa"/>
            <w:noWrap/>
            <w:hideMark/>
          </w:tcPr>
          <w:p w14:paraId="7E5D3D26" w14:textId="77777777" w:rsidR="007748F0" w:rsidRPr="00B322A8" w:rsidRDefault="007748F0" w:rsidP="00873D42">
            <w:pPr>
              <w:pStyle w:val="TAL"/>
              <w:keepNext w:val="0"/>
            </w:pPr>
            <w:r w:rsidRPr="00B322A8">
              <w:t>ZoD [°]</w:t>
            </w:r>
          </w:p>
        </w:tc>
      </w:tr>
      <w:tr w:rsidR="007748F0" w:rsidRPr="00B322A8" w14:paraId="6DC56357" w14:textId="77777777" w:rsidTr="00873D42">
        <w:trPr>
          <w:trHeight w:val="300"/>
        </w:trPr>
        <w:tc>
          <w:tcPr>
            <w:tcW w:w="1267" w:type="dxa"/>
            <w:noWrap/>
            <w:hideMark/>
          </w:tcPr>
          <w:p w14:paraId="4739D0C8" w14:textId="77777777" w:rsidR="007748F0" w:rsidRPr="00B322A8" w:rsidRDefault="007748F0" w:rsidP="00873D42">
            <w:pPr>
              <w:pStyle w:val="TAL"/>
              <w:keepNext w:val="0"/>
            </w:pPr>
            <w:r w:rsidRPr="00B322A8">
              <w:t>LOS</w:t>
            </w:r>
          </w:p>
        </w:tc>
        <w:tc>
          <w:tcPr>
            <w:tcW w:w="1100" w:type="dxa"/>
            <w:noWrap/>
            <w:hideMark/>
          </w:tcPr>
          <w:p w14:paraId="100B63EC" w14:textId="77777777" w:rsidR="007748F0" w:rsidRPr="00B322A8" w:rsidRDefault="007748F0" w:rsidP="00873D42">
            <w:pPr>
              <w:pStyle w:val="TAL"/>
              <w:keepNext w:val="0"/>
            </w:pPr>
            <w:r w:rsidRPr="00B322A8">
              <w:t>-0.51</w:t>
            </w:r>
          </w:p>
        </w:tc>
        <w:tc>
          <w:tcPr>
            <w:tcW w:w="2107" w:type="dxa"/>
            <w:noWrap/>
            <w:hideMark/>
          </w:tcPr>
          <w:p w14:paraId="2005115B" w14:textId="77777777" w:rsidR="007748F0" w:rsidRPr="00B322A8" w:rsidRDefault="007748F0" w:rsidP="00873D42">
            <w:pPr>
              <w:pStyle w:val="TAL"/>
              <w:keepNext w:val="0"/>
            </w:pPr>
            <w:r w:rsidRPr="00B322A8">
              <w:t>0</w:t>
            </w:r>
          </w:p>
        </w:tc>
        <w:tc>
          <w:tcPr>
            <w:tcW w:w="2082" w:type="dxa"/>
            <w:noWrap/>
            <w:hideMark/>
          </w:tcPr>
          <w:p w14:paraId="7D778182" w14:textId="77777777" w:rsidR="007748F0" w:rsidRPr="00B322A8" w:rsidRDefault="007748F0" w:rsidP="00873D42">
            <w:pPr>
              <w:pStyle w:val="TAL"/>
              <w:keepNext w:val="0"/>
            </w:pPr>
            <w:r w:rsidRPr="00B322A8">
              <w:t>158.87</w:t>
            </w:r>
          </w:p>
        </w:tc>
        <w:tc>
          <w:tcPr>
            <w:tcW w:w="1058" w:type="dxa"/>
            <w:noWrap/>
            <w:hideMark/>
          </w:tcPr>
          <w:p w14:paraId="6CB053EE" w14:textId="77777777" w:rsidR="007748F0" w:rsidRPr="00B322A8" w:rsidRDefault="007748F0" w:rsidP="00873D42">
            <w:pPr>
              <w:pStyle w:val="TAL"/>
              <w:keepNext w:val="0"/>
            </w:pPr>
            <w:r w:rsidRPr="00B322A8">
              <w:t>-21.13</w:t>
            </w:r>
          </w:p>
        </w:tc>
        <w:tc>
          <w:tcPr>
            <w:tcW w:w="873" w:type="dxa"/>
            <w:noWrap/>
            <w:hideMark/>
          </w:tcPr>
          <w:p w14:paraId="4390CD78" w14:textId="77777777" w:rsidR="007748F0" w:rsidRPr="00B322A8" w:rsidRDefault="007748F0" w:rsidP="00873D42">
            <w:pPr>
              <w:pStyle w:val="TAL"/>
              <w:keepNext w:val="0"/>
            </w:pPr>
            <w:r w:rsidRPr="00B322A8">
              <w:t>0</w:t>
            </w:r>
          </w:p>
        </w:tc>
        <w:tc>
          <w:tcPr>
            <w:tcW w:w="873" w:type="dxa"/>
            <w:noWrap/>
            <w:hideMark/>
          </w:tcPr>
          <w:p w14:paraId="25273FC0" w14:textId="77777777" w:rsidR="007748F0" w:rsidRPr="00B322A8" w:rsidRDefault="007748F0" w:rsidP="00873D42">
            <w:pPr>
              <w:pStyle w:val="TAL"/>
              <w:keepNext w:val="0"/>
            </w:pPr>
            <w:r w:rsidRPr="00B322A8">
              <w:t>93.85</w:t>
            </w:r>
          </w:p>
        </w:tc>
      </w:tr>
      <w:tr w:rsidR="007748F0" w:rsidRPr="00B322A8" w14:paraId="18B2BBDA" w14:textId="77777777" w:rsidTr="00873D42">
        <w:trPr>
          <w:trHeight w:val="300"/>
        </w:trPr>
        <w:tc>
          <w:tcPr>
            <w:tcW w:w="1267" w:type="dxa"/>
            <w:noWrap/>
            <w:hideMark/>
          </w:tcPr>
          <w:p w14:paraId="48810275" w14:textId="77777777" w:rsidR="007748F0" w:rsidRPr="00B322A8" w:rsidRDefault="007748F0" w:rsidP="00873D42">
            <w:pPr>
              <w:pStyle w:val="TAL"/>
              <w:keepNext w:val="0"/>
            </w:pPr>
            <w:r w:rsidRPr="00B322A8">
              <w:t>1</w:t>
            </w:r>
          </w:p>
        </w:tc>
        <w:tc>
          <w:tcPr>
            <w:tcW w:w="1100" w:type="dxa"/>
            <w:noWrap/>
            <w:hideMark/>
          </w:tcPr>
          <w:p w14:paraId="1848141B" w14:textId="77777777" w:rsidR="007748F0" w:rsidRPr="00B322A8" w:rsidRDefault="007748F0" w:rsidP="00873D42">
            <w:pPr>
              <w:pStyle w:val="TAL"/>
              <w:keepNext w:val="0"/>
            </w:pPr>
            <w:r w:rsidRPr="00B322A8">
              <w:t>-22.24</w:t>
            </w:r>
          </w:p>
        </w:tc>
        <w:tc>
          <w:tcPr>
            <w:tcW w:w="2107" w:type="dxa"/>
            <w:noWrap/>
            <w:hideMark/>
          </w:tcPr>
          <w:p w14:paraId="2037FBDE" w14:textId="77777777" w:rsidR="007748F0" w:rsidRPr="00B322A8" w:rsidRDefault="007748F0" w:rsidP="00873D42">
            <w:pPr>
              <w:pStyle w:val="TAL"/>
              <w:keepNext w:val="0"/>
            </w:pPr>
            <w:r w:rsidRPr="00B322A8">
              <w:t>0</w:t>
            </w:r>
          </w:p>
        </w:tc>
        <w:tc>
          <w:tcPr>
            <w:tcW w:w="2082" w:type="dxa"/>
            <w:noWrap/>
            <w:hideMark/>
          </w:tcPr>
          <w:p w14:paraId="1EC645FF" w14:textId="77777777" w:rsidR="007748F0" w:rsidRPr="00B322A8" w:rsidRDefault="007748F0" w:rsidP="00873D42">
            <w:pPr>
              <w:pStyle w:val="TAL"/>
              <w:keepNext w:val="0"/>
            </w:pPr>
            <w:r w:rsidRPr="00B322A8">
              <w:t>158.87</w:t>
            </w:r>
          </w:p>
        </w:tc>
        <w:tc>
          <w:tcPr>
            <w:tcW w:w="1058" w:type="dxa"/>
            <w:noWrap/>
            <w:hideMark/>
          </w:tcPr>
          <w:p w14:paraId="37781304" w14:textId="77777777" w:rsidR="007748F0" w:rsidRPr="00B322A8" w:rsidRDefault="007748F0" w:rsidP="00873D42">
            <w:pPr>
              <w:pStyle w:val="TAL"/>
              <w:keepNext w:val="0"/>
            </w:pPr>
            <w:r w:rsidRPr="00B322A8">
              <w:t>-21.13</w:t>
            </w:r>
          </w:p>
        </w:tc>
        <w:tc>
          <w:tcPr>
            <w:tcW w:w="873" w:type="dxa"/>
            <w:noWrap/>
            <w:hideMark/>
          </w:tcPr>
          <w:p w14:paraId="147E4FF4" w14:textId="77777777" w:rsidR="007748F0" w:rsidRPr="00B322A8" w:rsidRDefault="007748F0" w:rsidP="00873D42">
            <w:pPr>
              <w:pStyle w:val="TAL"/>
              <w:keepNext w:val="0"/>
            </w:pPr>
            <w:r w:rsidRPr="00B322A8">
              <w:t>18.91</w:t>
            </w:r>
          </w:p>
        </w:tc>
        <w:tc>
          <w:tcPr>
            <w:tcW w:w="873" w:type="dxa"/>
            <w:noWrap/>
            <w:hideMark/>
          </w:tcPr>
          <w:p w14:paraId="4CCE12C4" w14:textId="77777777" w:rsidR="007748F0" w:rsidRPr="00B322A8" w:rsidRDefault="007748F0" w:rsidP="00873D42">
            <w:pPr>
              <w:pStyle w:val="TAL"/>
              <w:keepNext w:val="0"/>
            </w:pPr>
            <w:r w:rsidRPr="00B322A8">
              <w:t>93.85</w:t>
            </w:r>
          </w:p>
        </w:tc>
      </w:tr>
      <w:tr w:rsidR="007748F0" w:rsidRPr="00B322A8" w14:paraId="4C0589C0" w14:textId="77777777" w:rsidTr="00873D42">
        <w:trPr>
          <w:trHeight w:val="300"/>
        </w:trPr>
        <w:tc>
          <w:tcPr>
            <w:tcW w:w="1267" w:type="dxa"/>
            <w:noWrap/>
            <w:hideMark/>
          </w:tcPr>
          <w:p w14:paraId="1BDD5B16" w14:textId="77777777" w:rsidR="007748F0" w:rsidRPr="00B322A8" w:rsidRDefault="007748F0" w:rsidP="00873D42">
            <w:pPr>
              <w:pStyle w:val="TAL"/>
              <w:keepNext w:val="0"/>
            </w:pPr>
            <w:r w:rsidRPr="00B322A8">
              <w:t>2</w:t>
            </w:r>
          </w:p>
        </w:tc>
        <w:tc>
          <w:tcPr>
            <w:tcW w:w="1100" w:type="dxa"/>
            <w:noWrap/>
            <w:hideMark/>
          </w:tcPr>
          <w:p w14:paraId="15FC1A03" w14:textId="77777777" w:rsidR="007748F0" w:rsidRPr="00B322A8" w:rsidRDefault="007748F0" w:rsidP="00873D42">
            <w:pPr>
              <w:pStyle w:val="TAL"/>
              <w:keepNext w:val="0"/>
            </w:pPr>
            <w:r w:rsidRPr="00B322A8">
              <w:t>-16.01</w:t>
            </w:r>
          </w:p>
        </w:tc>
        <w:tc>
          <w:tcPr>
            <w:tcW w:w="2107" w:type="dxa"/>
            <w:noWrap/>
            <w:hideMark/>
          </w:tcPr>
          <w:p w14:paraId="037E8F5A" w14:textId="77777777" w:rsidR="007748F0" w:rsidRPr="00B322A8" w:rsidRDefault="007748F0" w:rsidP="00873D42">
            <w:pPr>
              <w:pStyle w:val="TAL"/>
              <w:keepNext w:val="0"/>
            </w:pPr>
            <w:r w:rsidRPr="00B322A8">
              <w:t>47</w:t>
            </w:r>
          </w:p>
        </w:tc>
        <w:tc>
          <w:tcPr>
            <w:tcW w:w="2082" w:type="dxa"/>
            <w:noWrap/>
            <w:hideMark/>
          </w:tcPr>
          <w:p w14:paraId="294E3442" w14:textId="77777777" w:rsidR="007748F0" w:rsidRPr="00B322A8" w:rsidRDefault="007748F0" w:rsidP="00873D42">
            <w:pPr>
              <w:pStyle w:val="TAL"/>
              <w:keepNext w:val="0"/>
            </w:pPr>
            <w:r w:rsidRPr="00B322A8">
              <w:t>-119.23</w:t>
            </w:r>
          </w:p>
        </w:tc>
        <w:tc>
          <w:tcPr>
            <w:tcW w:w="1058" w:type="dxa"/>
            <w:noWrap/>
            <w:hideMark/>
          </w:tcPr>
          <w:p w14:paraId="3837832C" w14:textId="77777777" w:rsidR="007748F0" w:rsidRPr="00B322A8" w:rsidRDefault="007748F0" w:rsidP="00873D42">
            <w:pPr>
              <w:pStyle w:val="TAL"/>
              <w:keepNext w:val="0"/>
            </w:pPr>
            <w:r w:rsidRPr="00B322A8">
              <w:t>40.14</w:t>
            </w:r>
          </w:p>
        </w:tc>
        <w:tc>
          <w:tcPr>
            <w:tcW w:w="873" w:type="dxa"/>
            <w:noWrap/>
            <w:hideMark/>
          </w:tcPr>
          <w:p w14:paraId="44AFF57E" w14:textId="77777777" w:rsidR="007748F0" w:rsidRPr="00B322A8" w:rsidRDefault="007748F0" w:rsidP="00873D42">
            <w:pPr>
              <w:pStyle w:val="TAL"/>
              <w:keepNext w:val="0"/>
            </w:pPr>
            <w:r w:rsidRPr="00B322A8">
              <w:t>18.91</w:t>
            </w:r>
          </w:p>
        </w:tc>
        <w:tc>
          <w:tcPr>
            <w:tcW w:w="873" w:type="dxa"/>
            <w:noWrap/>
            <w:hideMark/>
          </w:tcPr>
          <w:p w14:paraId="2D69B9B1" w14:textId="77777777" w:rsidR="007748F0" w:rsidRPr="00B322A8" w:rsidRDefault="007748F0" w:rsidP="00873D42">
            <w:pPr>
              <w:pStyle w:val="TAL"/>
              <w:keepNext w:val="0"/>
            </w:pPr>
            <w:r w:rsidRPr="00B322A8">
              <w:t>97.13</w:t>
            </w:r>
          </w:p>
        </w:tc>
      </w:tr>
      <w:tr w:rsidR="007748F0" w:rsidRPr="00B322A8" w14:paraId="31BF7ECC" w14:textId="77777777" w:rsidTr="00873D42">
        <w:trPr>
          <w:trHeight w:val="300"/>
        </w:trPr>
        <w:tc>
          <w:tcPr>
            <w:tcW w:w="1267" w:type="dxa"/>
            <w:noWrap/>
            <w:hideMark/>
          </w:tcPr>
          <w:p w14:paraId="0B826B69" w14:textId="77777777" w:rsidR="007748F0" w:rsidRPr="00B322A8" w:rsidRDefault="007748F0" w:rsidP="00873D42">
            <w:pPr>
              <w:pStyle w:val="TAL"/>
              <w:keepNext w:val="0"/>
            </w:pPr>
            <w:r w:rsidRPr="00B322A8">
              <w:t>3</w:t>
            </w:r>
          </w:p>
        </w:tc>
        <w:tc>
          <w:tcPr>
            <w:tcW w:w="1100" w:type="dxa"/>
            <w:noWrap/>
            <w:hideMark/>
          </w:tcPr>
          <w:p w14:paraId="255F5AC3" w14:textId="77777777" w:rsidR="007748F0" w:rsidRPr="00B322A8" w:rsidRDefault="007748F0" w:rsidP="00873D42">
            <w:pPr>
              <w:pStyle w:val="TAL"/>
              <w:keepNext w:val="0"/>
            </w:pPr>
            <w:r w:rsidRPr="00B322A8">
              <w:t>-18.31</w:t>
            </w:r>
          </w:p>
        </w:tc>
        <w:tc>
          <w:tcPr>
            <w:tcW w:w="2107" w:type="dxa"/>
            <w:noWrap/>
            <w:hideMark/>
          </w:tcPr>
          <w:p w14:paraId="5629A67B" w14:textId="77777777" w:rsidR="007748F0" w:rsidRPr="00B322A8" w:rsidRDefault="007748F0" w:rsidP="00873D42">
            <w:pPr>
              <w:pStyle w:val="TAL"/>
              <w:keepNext w:val="0"/>
            </w:pPr>
            <w:r w:rsidRPr="00B322A8">
              <w:t>49</w:t>
            </w:r>
          </w:p>
        </w:tc>
        <w:tc>
          <w:tcPr>
            <w:tcW w:w="2082" w:type="dxa"/>
            <w:noWrap/>
            <w:hideMark/>
          </w:tcPr>
          <w:p w14:paraId="16E4AD01" w14:textId="77777777" w:rsidR="007748F0" w:rsidRPr="00B322A8" w:rsidRDefault="007748F0" w:rsidP="00873D42">
            <w:pPr>
              <w:pStyle w:val="TAL"/>
              <w:keepNext w:val="0"/>
            </w:pPr>
            <w:r w:rsidRPr="00B322A8">
              <w:t>-119.23</w:t>
            </w:r>
          </w:p>
        </w:tc>
        <w:tc>
          <w:tcPr>
            <w:tcW w:w="1058" w:type="dxa"/>
            <w:noWrap/>
            <w:hideMark/>
          </w:tcPr>
          <w:p w14:paraId="5DCDBD8D" w14:textId="77777777" w:rsidR="007748F0" w:rsidRPr="00B322A8" w:rsidRDefault="007748F0" w:rsidP="00873D42">
            <w:pPr>
              <w:pStyle w:val="TAL"/>
              <w:keepNext w:val="0"/>
            </w:pPr>
            <w:r w:rsidRPr="00B322A8">
              <w:t>40.14</w:t>
            </w:r>
          </w:p>
        </w:tc>
        <w:tc>
          <w:tcPr>
            <w:tcW w:w="873" w:type="dxa"/>
            <w:noWrap/>
            <w:hideMark/>
          </w:tcPr>
          <w:p w14:paraId="38EDC149" w14:textId="77777777" w:rsidR="007748F0" w:rsidRPr="00B322A8" w:rsidRDefault="007748F0" w:rsidP="00873D42">
            <w:pPr>
              <w:pStyle w:val="TAL"/>
              <w:keepNext w:val="0"/>
            </w:pPr>
            <w:r w:rsidRPr="00B322A8">
              <w:t>17.019</w:t>
            </w:r>
          </w:p>
        </w:tc>
        <w:tc>
          <w:tcPr>
            <w:tcW w:w="873" w:type="dxa"/>
            <w:noWrap/>
            <w:hideMark/>
          </w:tcPr>
          <w:p w14:paraId="141CD90D" w14:textId="77777777" w:rsidR="007748F0" w:rsidRPr="00B322A8" w:rsidRDefault="007748F0" w:rsidP="00873D42">
            <w:pPr>
              <w:pStyle w:val="TAL"/>
              <w:keepNext w:val="0"/>
            </w:pPr>
            <w:r w:rsidRPr="00B322A8">
              <w:t>97.13</w:t>
            </w:r>
          </w:p>
        </w:tc>
      </w:tr>
      <w:tr w:rsidR="007748F0" w:rsidRPr="00B322A8" w14:paraId="5DDCADFF" w14:textId="77777777" w:rsidTr="00873D42">
        <w:trPr>
          <w:trHeight w:val="300"/>
        </w:trPr>
        <w:tc>
          <w:tcPr>
            <w:tcW w:w="1267" w:type="dxa"/>
            <w:noWrap/>
            <w:hideMark/>
          </w:tcPr>
          <w:p w14:paraId="1A701EFF" w14:textId="77777777" w:rsidR="007748F0" w:rsidRPr="00B322A8" w:rsidRDefault="007748F0" w:rsidP="00873D42">
            <w:pPr>
              <w:pStyle w:val="TAL"/>
              <w:keepNext w:val="0"/>
            </w:pPr>
            <w:r w:rsidRPr="00B322A8">
              <w:t>4</w:t>
            </w:r>
          </w:p>
        </w:tc>
        <w:tc>
          <w:tcPr>
            <w:tcW w:w="1100" w:type="dxa"/>
            <w:noWrap/>
            <w:hideMark/>
          </w:tcPr>
          <w:p w14:paraId="5A61C9AB" w14:textId="77777777" w:rsidR="007748F0" w:rsidRPr="00B322A8" w:rsidRDefault="007748F0" w:rsidP="00873D42">
            <w:pPr>
              <w:pStyle w:val="TAL"/>
              <w:keepNext w:val="0"/>
            </w:pPr>
            <w:r w:rsidRPr="00B322A8">
              <w:t>-23.11</w:t>
            </w:r>
          </w:p>
        </w:tc>
        <w:tc>
          <w:tcPr>
            <w:tcW w:w="2107" w:type="dxa"/>
            <w:noWrap/>
            <w:hideMark/>
          </w:tcPr>
          <w:p w14:paraId="74828553" w14:textId="77777777" w:rsidR="007748F0" w:rsidRPr="00B322A8" w:rsidRDefault="007748F0" w:rsidP="00873D42">
            <w:pPr>
              <w:pStyle w:val="TAL"/>
              <w:keepNext w:val="0"/>
            </w:pPr>
            <w:r w:rsidRPr="00B322A8">
              <w:t>49</w:t>
            </w:r>
          </w:p>
        </w:tc>
        <w:tc>
          <w:tcPr>
            <w:tcW w:w="2082" w:type="dxa"/>
            <w:noWrap/>
            <w:hideMark/>
          </w:tcPr>
          <w:p w14:paraId="4E41CA0C" w14:textId="77777777" w:rsidR="007748F0" w:rsidRPr="00B322A8" w:rsidRDefault="007748F0" w:rsidP="00873D42">
            <w:pPr>
              <w:pStyle w:val="TAL"/>
              <w:keepNext w:val="0"/>
            </w:pPr>
            <w:r w:rsidRPr="00B322A8">
              <w:t>24.46</w:t>
            </w:r>
          </w:p>
        </w:tc>
        <w:tc>
          <w:tcPr>
            <w:tcW w:w="1058" w:type="dxa"/>
            <w:noWrap/>
            <w:hideMark/>
          </w:tcPr>
          <w:p w14:paraId="4CF102CE" w14:textId="77777777" w:rsidR="007748F0" w:rsidRPr="00B322A8" w:rsidRDefault="007748F0" w:rsidP="00873D42">
            <w:pPr>
              <w:pStyle w:val="TAL"/>
              <w:keepNext w:val="0"/>
            </w:pPr>
            <w:r w:rsidRPr="00B322A8">
              <w:t>-42.55</w:t>
            </w:r>
          </w:p>
        </w:tc>
        <w:tc>
          <w:tcPr>
            <w:tcW w:w="873" w:type="dxa"/>
            <w:noWrap/>
            <w:hideMark/>
          </w:tcPr>
          <w:p w14:paraId="55056782" w14:textId="77777777" w:rsidR="007748F0" w:rsidRPr="00B322A8" w:rsidRDefault="007748F0" w:rsidP="00873D42">
            <w:pPr>
              <w:pStyle w:val="TAL"/>
              <w:keepNext w:val="0"/>
            </w:pPr>
            <w:r w:rsidRPr="00B322A8">
              <w:t>18.91</w:t>
            </w:r>
          </w:p>
        </w:tc>
        <w:tc>
          <w:tcPr>
            <w:tcW w:w="873" w:type="dxa"/>
            <w:noWrap/>
            <w:hideMark/>
          </w:tcPr>
          <w:p w14:paraId="4B60DBCA" w14:textId="77777777" w:rsidR="007748F0" w:rsidRPr="00B322A8" w:rsidRDefault="007748F0" w:rsidP="00873D42">
            <w:pPr>
              <w:pStyle w:val="TAL"/>
              <w:keepNext w:val="0"/>
            </w:pPr>
            <w:r w:rsidRPr="00B322A8">
              <w:t>93.71</w:t>
            </w:r>
          </w:p>
        </w:tc>
      </w:tr>
      <w:tr w:rsidR="007748F0" w:rsidRPr="00B322A8" w14:paraId="695B42B0" w14:textId="77777777" w:rsidTr="00873D42">
        <w:trPr>
          <w:trHeight w:val="300"/>
        </w:trPr>
        <w:tc>
          <w:tcPr>
            <w:tcW w:w="1267" w:type="dxa"/>
            <w:noWrap/>
            <w:hideMark/>
          </w:tcPr>
          <w:p w14:paraId="760BF2C4" w14:textId="77777777" w:rsidR="007748F0" w:rsidRPr="00B322A8" w:rsidRDefault="007748F0" w:rsidP="00873D42">
            <w:pPr>
              <w:pStyle w:val="TAL"/>
              <w:keepNext w:val="0"/>
            </w:pPr>
            <w:r w:rsidRPr="00B322A8">
              <w:t>5</w:t>
            </w:r>
          </w:p>
        </w:tc>
        <w:tc>
          <w:tcPr>
            <w:tcW w:w="1100" w:type="dxa"/>
            <w:noWrap/>
            <w:hideMark/>
          </w:tcPr>
          <w:p w14:paraId="436D2EF5" w14:textId="77777777" w:rsidR="007748F0" w:rsidRPr="00B322A8" w:rsidRDefault="007748F0" w:rsidP="00873D42">
            <w:pPr>
              <w:pStyle w:val="TAL"/>
              <w:keepNext w:val="0"/>
            </w:pPr>
            <w:r w:rsidRPr="00B322A8">
              <w:t>-20.01</w:t>
            </w:r>
          </w:p>
        </w:tc>
        <w:tc>
          <w:tcPr>
            <w:tcW w:w="2107" w:type="dxa"/>
            <w:noWrap/>
            <w:hideMark/>
          </w:tcPr>
          <w:p w14:paraId="4EAF3A41" w14:textId="77777777" w:rsidR="007748F0" w:rsidRPr="00B322A8" w:rsidRDefault="007748F0" w:rsidP="00873D42">
            <w:pPr>
              <w:pStyle w:val="TAL"/>
              <w:keepNext w:val="0"/>
            </w:pPr>
            <w:r w:rsidRPr="00B322A8">
              <w:t>51</w:t>
            </w:r>
          </w:p>
        </w:tc>
        <w:tc>
          <w:tcPr>
            <w:tcW w:w="2082" w:type="dxa"/>
            <w:noWrap/>
            <w:hideMark/>
          </w:tcPr>
          <w:p w14:paraId="335AB3DE" w14:textId="77777777" w:rsidR="007748F0" w:rsidRPr="00B322A8" w:rsidRDefault="007748F0" w:rsidP="00873D42">
            <w:pPr>
              <w:pStyle w:val="TAL"/>
              <w:keepNext w:val="0"/>
            </w:pPr>
            <w:r w:rsidRPr="00B322A8">
              <w:t>-119.23</w:t>
            </w:r>
          </w:p>
        </w:tc>
        <w:tc>
          <w:tcPr>
            <w:tcW w:w="1058" w:type="dxa"/>
            <w:noWrap/>
            <w:hideMark/>
          </w:tcPr>
          <w:p w14:paraId="39B326D6" w14:textId="77777777" w:rsidR="007748F0" w:rsidRPr="00B322A8" w:rsidRDefault="007748F0" w:rsidP="00873D42">
            <w:pPr>
              <w:pStyle w:val="TAL"/>
              <w:keepNext w:val="0"/>
            </w:pPr>
            <w:r w:rsidRPr="00B322A8">
              <w:t>40.14</w:t>
            </w:r>
          </w:p>
        </w:tc>
        <w:tc>
          <w:tcPr>
            <w:tcW w:w="873" w:type="dxa"/>
            <w:noWrap/>
            <w:hideMark/>
          </w:tcPr>
          <w:p w14:paraId="28E5BBC2" w14:textId="77777777" w:rsidR="007748F0" w:rsidRPr="00B322A8" w:rsidRDefault="007748F0" w:rsidP="00873D42">
            <w:pPr>
              <w:pStyle w:val="TAL"/>
              <w:keepNext w:val="0"/>
            </w:pPr>
            <w:r w:rsidRPr="00B322A8">
              <w:t>15.128</w:t>
            </w:r>
          </w:p>
        </w:tc>
        <w:tc>
          <w:tcPr>
            <w:tcW w:w="873" w:type="dxa"/>
            <w:noWrap/>
            <w:hideMark/>
          </w:tcPr>
          <w:p w14:paraId="1060B70E" w14:textId="77777777" w:rsidR="007748F0" w:rsidRPr="00B322A8" w:rsidRDefault="007748F0" w:rsidP="00873D42">
            <w:pPr>
              <w:pStyle w:val="TAL"/>
              <w:keepNext w:val="0"/>
            </w:pPr>
            <w:r w:rsidRPr="00B322A8">
              <w:t>97.13</w:t>
            </w:r>
          </w:p>
        </w:tc>
      </w:tr>
      <w:tr w:rsidR="007748F0" w:rsidRPr="00B322A8" w14:paraId="564DED20" w14:textId="77777777" w:rsidTr="00873D42">
        <w:trPr>
          <w:trHeight w:val="300"/>
        </w:trPr>
        <w:tc>
          <w:tcPr>
            <w:tcW w:w="1267" w:type="dxa"/>
            <w:noWrap/>
            <w:hideMark/>
          </w:tcPr>
          <w:p w14:paraId="6D1A5963" w14:textId="77777777" w:rsidR="007748F0" w:rsidRPr="00B322A8" w:rsidRDefault="007748F0" w:rsidP="00873D42">
            <w:pPr>
              <w:pStyle w:val="TAL"/>
              <w:keepNext w:val="0"/>
            </w:pPr>
            <w:r w:rsidRPr="00B322A8">
              <w:t>6</w:t>
            </w:r>
          </w:p>
        </w:tc>
        <w:tc>
          <w:tcPr>
            <w:tcW w:w="1100" w:type="dxa"/>
            <w:noWrap/>
            <w:hideMark/>
          </w:tcPr>
          <w:p w14:paraId="26E42A0C" w14:textId="77777777" w:rsidR="007748F0" w:rsidRPr="00B322A8" w:rsidRDefault="007748F0" w:rsidP="00873D42">
            <w:pPr>
              <w:pStyle w:val="TAL"/>
              <w:keepNext w:val="0"/>
            </w:pPr>
            <w:r w:rsidRPr="00B322A8">
              <w:t>-22.61</w:t>
            </w:r>
          </w:p>
        </w:tc>
        <w:tc>
          <w:tcPr>
            <w:tcW w:w="2107" w:type="dxa"/>
            <w:noWrap/>
            <w:hideMark/>
          </w:tcPr>
          <w:p w14:paraId="1A2DC43C" w14:textId="77777777" w:rsidR="007748F0" w:rsidRPr="00B322A8" w:rsidRDefault="007748F0" w:rsidP="00873D42">
            <w:pPr>
              <w:pStyle w:val="TAL"/>
              <w:keepNext w:val="0"/>
            </w:pPr>
            <w:r w:rsidRPr="00B322A8">
              <w:t>65</w:t>
            </w:r>
          </w:p>
        </w:tc>
        <w:tc>
          <w:tcPr>
            <w:tcW w:w="2082" w:type="dxa"/>
            <w:noWrap/>
            <w:hideMark/>
          </w:tcPr>
          <w:p w14:paraId="68CDFC46" w14:textId="77777777" w:rsidR="007748F0" w:rsidRPr="00B322A8" w:rsidRDefault="007748F0" w:rsidP="00873D42">
            <w:pPr>
              <w:pStyle w:val="TAL"/>
              <w:keepNext w:val="0"/>
            </w:pPr>
            <w:r w:rsidRPr="00B322A8">
              <w:t>43.54</w:t>
            </w:r>
          </w:p>
        </w:tc>
        <w:tc>
          <w:tcPr>
            <w:tcW w:w="1058" w:type="dxa"/>
            <w:noWrap/>
            <w:hideMark/>
          </w:tcPr>
          <w:p w14:paraId="4153F866" w14:textId="77777777" w:rsidR="007748F0" w:rsidRPr="00B322A8" w:rsidRDefault="007748F0" w:rsidP="00873D42">
            <w:pPr>
              <w:pStyle w:val="TAL"/>
              <w:keepNext w:val="0"/>
            </w:pPr>
            <w:r w:rsidRPr="00B322A8">
              <w:t>-3.87</w:t>
            </w:r>
          </w:p>
        </w:tc>
        <w:tc>
          <w:tcPr>
            <w:tcW w:w="873" w:type="dxa"/>
            <w:noWrap/>
            <w:hideMark/>
          </w:tcPr>
          <w:p w14:paraId="4D6D3B45" w14:textId="77777777" w:rsidR="007748F0" w:rsidRPr="00B322A8" w:rsidRDefault="007748F0" w:rsidP="00873D42">
            <w:pPr>
              <w:pStyle w:val="TAL"/>
              <w:keepNext w:val="0"/>
            </w:pPr>
            <w:r w:rsidRPr="00B322A8">
              <w:t>18.91</w:t>
            </w:r>
          </w:p>
        </w:tc>
        <w:tc>
          <w:tcPr>
            <w:tcW w:w="873" w:type="dxa"/>
            <w:noWrap/>
            <w:hideMark/>
          </w:tcPr>
          <w:p w14:paraId="72879437" w14:textId="77777777" w:rsidR="007748F0" w:rsidRPr="00B322A8" w:rsidRDefault="007748F0" w:rsidP="00873D42">
            <w:pPr>
              <w:pStyle w:val="TAL"/>
              <w:keepNext w:val="0"/>
            </w:pPr>
            <w:r w:rsidRPr="00B322A8">
              <w:t>94.71</w:t>
            </w:r>
          </w:p>
        </w:tc>
      </w:tr>
      <w:tr w:rsidR="007748F0" w:rsidRPr="00B322A8" w14:paraId="40B65288" w14:textId="77777777" w:rsidTr="00873D42">
        <w:trPr>
          <w:trHeight w:val="300"/>
        </w:trPr>
        <w:tc>
          <w:tcPr>
            <w:tcW w:w="1267" w:type="dxa"/>
            <w:noWrap/>
            <w:hideMark/>
          </w:tcPr>
          <w:p w14:paraId="068EDB3E" w14:textId="77777777" w:rsidR="007748F0" w:rsidRPr="00B322A8" w:rsidRDefault="007748F0" w:rsidP="00873D42">
            <w:pPr>
              <w:pStyle w:val="TAL"/>
              <w:keepNext w:val="0"/>
            </w:pPr>
            <w:r w:rsidRPr="00B322A8">
              <w:t>7</w:t>
            </w:r>
          </w:p>
        </w:tc>
        <w:tc>
          <w:tcPr>
            <w:tcW w:w="1100" w:type="dxa"/>
            <w:noWrap/>
            <w:hideMark/>
          </w:tcPr>
          <w:p w14:paraId="317D7B3E" w14:textId="77777777" w:rsidR="007748F0" w:rsidRPr="00B322A8" w:rsidRDefault="007748F0" w:rsidP="00873D42">
            <w:pPr>
              <w:pStyle w:val="TAL"/>
              <w:keepNext w:val="0"/>
            </w:pPr>
            <w:r w:rsidRPr="00B322A8">
              <w:t>-18.81</w:t>
            </w:r>
          </w:p>
        </w:tc>
        <w:tc>
          <w:tcPr>
            <w:tcW w:w="2107" w:type="dxa"/>
            <w:noWrap/>
            <w:hideMark/>
          </w:tcPr>
          <w:p w14:paraId="35EDC953" w14:textId="77777777" w:rsidR="007748F0" w:rsidRPr="00B322A8" w:rsidRDefault="007748F0" w:rsidP="00873D42">
            <w:pPr>
              <w:pStyle w:val="TAL"/>
              <w:keepNext w:val="0"/>
            </w:pPr>
            <w:r w:rsidRPr="00B322A8">
              <w:t>173</w:t>
            </w:r>
          </w:p>
        </w:tc>
        <w:tc>
          <w:tcPr>
            <w:tcW w:w="2082" w:type="dxa"/>
            <w:noWrap/>
            <w:hideMark/>
          </w:tcPr>
          <w:p w14:paraId="7E5139C8" w14:textId="77777777" w:rsidR="007748F0" w:rsidRPr="00B322A8" w:rsidRDefault="007748F0" w:rsidP="00873D42">
            <w:pPr>
              <w:pStyle w:val="TAL"/>
              <w:keepNext w:val="0"/>
            </w:pPr>
            <w:r w:rsidRPr="00B322A8">
              <w:t>-159.02</w:t>
            </w:r>
          </w:p>
        </w:tc>
        <w:tc>
          <w:tcPr>
            <w:tcW w:w="1058" w:type="dxa"/>
            <w:noWrap/>
            <w:hideMark/>
          </w:tcPr>
          <w:p w14:paraId="0D22BC8C" w14:textId="77777777" w:rsidR="007748F0" w:rsidRPr="00B322A8" w:rsidRDefault="007748F0" w:rsidP="00873D42">
            <w:pPr>
              <w:pStyle w:val="TAL"/>
              <w:keepNext w:val="0"/>
            </w:pPr>
            <w:r w:rsidRPr="00B322A8">
              <w:t>-11.22</w:t>
            </w:r>
          </w:p>
        </w:tc>
        <w:tc>
          <w:tcPr>
            <w:tcW w:w="873" w:type="dxa"/>
            <w:noWrap/>
            <w:hideMark/>
          </w:tcPr>
          <w:p w14:paraId="08A80953" w14:textId="77777777" w:rsidR="007748F0" w:rsidRPr="00B322A8" w:rsidRDefault="007748F0" w:rsidP="00873D42">
            <w:pPr>
              <w:pStyle w:val="TAL"/>
              <w:keepNext w:val="0"/>
            </w:pPr>
            <w:r w:rsidRPr="00B322A8">
              <w:t>18.91</w:t>
            </w:r>
          </w:p>
        </w:tc>
        <w:tc>
          <w:tcPr>
            <w:tcW w:w="873" w:type="dxa"/>
            <w:noWrap/>
            <w:hideMark/>
          </w:tcPr>
          <w:p w14:paraId="317A6D0D" w14:textId="77777777" w:rsidR="007748F0" w:rsidRPr="00B322A8" w:rsidRDefault="007748F0" w:rsidP="00873D42">
            <w:pPr>
              <w:pStyle w:val="TAL"/>
              <w:keepNext w:val="0"/>
            </w:pPr>
            <w:r w:rsidRPr="00B322A8">
              <w:t>93.28</w:t>
            </w:r>
          </w:p>
        </w:tc>
      </w:tr>
      <w:tr w:rsidR="007748F0" w:rsidRPr="00B322A8" w14:paraId="269AB206" w14:textId="77777777" w:rsidTr="00873D42">
        <w:trPr>
          <w:trHeight w:val="300"/>
        </w:trPr>
        <w:tc>
          <w:tcPr>
            <w:tcW w:w="1267" w:type="dxa"/>
            <w:noWrap/>
            <w:hideMark/>
          </w:tcPr>
          <w:p w14:paraId="2D88F7D6" w14:textId="77777777" w:rsidR="007748F0" w:rsidRPr="00B322A8" w:rsidRDefault="007748F0" w:rsidP="00873D42">
            <w:pPr>
              <w:pStyle w:val="TAL"/>
              <w:keepNext w:val="0"/>
            </w:pPr>
            <w:r w:rsidRPr="00B322A8">
              <w:t>8</w:t>
            </w:r>
          </w:p>
        </w:tc>
        <w:tc>
          <w:tcPr>
            <w:tcW w:w="1100" w:type="dxa"/>
            <w:noWrap/>
            <w:hideMark/>
          </w:tcPr>
          <w:p w14:paraId="7A988AB4" w14:textId="77777777" w:rsidR="007748F0" w:rsidRPr="00B322A8" w:rsidRDefault="007748F0" w:rsidP="00873D42">
            <w:pPr>
              <w:pStyle w:val="TAL"/>
              <w:keepNext w:val="0"/>
            </w:pPr>
            <w:r w:rsidRPr="00B322A8">
              <w:t>-21.01</w:t>
            </w:r>
          </w:p>
        </w:tc>
        <w:tc>
          <w:tcPr>
            <w:tcW w:w="2107" w:type="dxa"/>
            <w:noWrap/>
            <w:hideMark/>
          </w:tcPr>
          <w:p w14:paraId="490E23E9" w14:textId="77777777" w:rsidR="007748F0" w:rsidRPr="00B322A8" w:rsidRDefault="007748F0" w:rsidP="00873D42">
            <w:pPr>
              <w:pStyle w:val="TAL"/>
              <w:keepNext w:val="0"/>
            </w:pPr>
            <w:r w:rsidRPr="00B322A8">
              <w:t>175</w:t>
            </w:r>
          </w:p>
        </w:tc>
        <w:tc>
          <w:tcPr>
            <w:tcW w:w="2082" w:type="dxa"/>
            <w:noWrap/>
            <w:hideMark/>
          </w:tcPr>
          <w:p w14:paraId="3E8479B0" w14:textId="77777777" w:rsidR="007748F0" w:rsidRPr="00B322A8" w:rsidRDefault="007748F0" w:rsidP="00873D42">
            <w:pPr>
              <w:pStyle w:val="TAL"/>
              <w:keepNext w:val="0"/>
            </w:pPr>
            <w:r w:rsidRPr="00B322A8">
              <w:t>-159.02</w:t>
            </w:r>
          </w:p>
        </w:tc>
        <w:tc>
          <w:tcPr>
            <w:tcW w:w="1058" w:type="dxa"/>
            <w:noWrap/>
            <w:hideMark/>
          </w:tcPr>
          <w:p w14:paraId="7B3D18D2" w14:textId="77777777" w:rsidR="007748F0" w:rsidRPr="00B322A8" w:rsidRDefault="007748F0" w:rsidP="00873D42">
            <w:pPr>
              <w:pStyle w:val="TAL"/>
              <w:keepNext w:val="0"/>
            </w:pPr>
            <w:r w:rsidRPr="00B322A8">
              <w:t>-11.22</w:t>
            </w:r>
          </w:p>
        </w:tc>
        <w:tc>
          <w:tcPr>
            <w:tcW w:w="873" w:type="dxa"/>
            <w:noWrap/>
            <w:hideMark/>
          </w:tcPr>
          <w:p w14:paraId="71EE1FDB" w14:textId="77777777" w:rsidR="007748F0" w:rsidRPr="00B322A8" w:rsidRDefault="007748F0" w:rsidP="00873D42">
            <w:pPr>
              <w:pStyle w:val="TAL"/>
              <w:keepNext w:val="0"/>
            </w:pPr>
            <w:r w:rsidRPr="00B322A8">
              <w:t>17.019</w:t>
            </w:r>
          </w:p>
        </w:tc>
        <w:tc>
          <w:tcPr>
            <w:tcW w:w="873" w:type="dxa"/>
            <w:noWrap/>
            <w:hideMark/>
          </w:tcPr>
          <w:p w14:paraId="5749003B" w14:textId="77777777" w:rsidR="007748F0" w:rsidRPr="00B322A8" w:rsidRDefault="007748F0" w:rsidP="00873D42">
            <w:pPr>
              <w:pStyle w:val="TAL"/>
              <w:keepNext w:val="0"/>
            </w:pPr>
            <w:r w:rsidRPr="00B322A8">
              <w:t>93.28</w:t>
            </w:r>
          </w:p>
        </w:tc>
      </w:tr>
      <w:tr w:rsidR="007748F0" w:rsidRPr="00B322A8" w14:paraId="3B710585" w14:textId="77777777" w:rsidTr="00873D42">
        <w:trPr>
          <w:trHeight w:val="300"/>
        </w:trPr>
        <w:tc>
          <w:tcPr>
            <w:tcW w:w="1267" w:type="dxa"/>
            <w:noWrap/>
            <w:hideMark/>
          </w:tcPr>
          <w:p w14:paraId="17AC5AD0" w14:textId="77777777" w:rsidR="007748F0" w:rsidRPr="00B322A8" w:rsidRDefault="007748F0" w:rsidP="00873D42">
            <w:pPr>
              <w:pStyle w:val="TAL"/>
              <w:keepNext w:val="0"/>
            </w:pPr>
            <w:r w:rsidRPr="00B322A8">
              <w:t>9</w:t>
            </w:r>
          </w:p>
        </w:tc>
        <w:tc>
          <w:tcPr>
            <w:tcW w:w="1100" w:type="dxa"/>
            <w:noWrap/>
            <w:hideMark/>
          </w:tcPr>
          <w:p w14:paraId="4A248DBE" w14:textId="77777777" w:rsidR="007748F0" w:rsidRPr="00B322A8" w:rsidRDefault="007748F0" w:rsidP="00873D42">
            <w:pPr>
              <w:pStyle w:val="TAL"/>
              <w:keepNext w:val="0"/>
            </w:pPr>
            <w:r w:rsidRPr="00B322A8">
              <w:t>-22.81</w:t>
            </w:r>
          </w:p>
        </w:tc>
        <w:tc>
          <w:tcPr>
            <w:tcW w:w="2107" w:type="dxa"/>
            <w:noWrap/>
            <w:hideMark/>
          </w:tcPr>
          <w:p w14:paraId="775E83FE" w14:textId="77777777" w:rsidR="007748F0" w:rsidRPr="00B322A8" w:rsidRDefault="007748F0" w:rsidP="00873D42">
            <w:pPr>
              <w:pStyle w:val="TAL"/>
              <w:keepNext w:val="0"/>
            </w:pPr>
            <w:r w:rsidRPr="00B322A8">
              <w:t>178</w:t>
            </w:r>
          </w:p>
        </w:tc>
        <w:tc>
          <w:tcPr>
            <w:tcW w:w="2082" w:type="dxa"/>
            <w:noWrap/>
            <w:hideMark/>
          </w:tcPr>
          <w:p w14:paraId="7FFA9C88" w14:textId="77777777" w:rsidR="007748F0" w:rsidRPr="00B322A8" w:rsidRDefault="007748F0" w:rsidP="00873D42">
            <w:pPr>
              <w:pStyle w:val="TAL"/>
              <w:keepNext w:val="0"/>
            </w:pPr>
            <w:r w:rsidRPr="00B322A8">
              <w:t>-159.02</w:t>
            </w:r>
          </w:p>
        </w:tc>
        <w:tc>
          <w:tcPr>
            <w:tcW w:w="1058" w:type="dxa"/>
            <w:noWrap/>
            <w:hideMark/>
          </w:tcPr>
          <w:p w14:paraId="4C5417F3" w14:textId="77777777" w:rsidR="007748F0" w:rsidRPr="00B322A8" w:rsidRDefault="007748F0" w:rsidP="00873D42">
            <w:pPr>
              <w:pStyle w:val="TAL"/>
              <w:keepNext w:val="0"/>
            </w:pPr>
            <w:r w:rsidRPr="00B322A8">
              <w:t>-11.22</w:t>
            </w:r>
          </w:p>
        </w:tc>
        <w:tc>
          <w:tcPr>
            <w:tcW w:w="873" w:type="dxa"/>
            <w:noWrap/>
            <w:hideMark/>
          </w:tcPr>
          <w:p w14:paraId="51279992" w14:textId="77777777" w:rsidR="007748F0" w:rsidRPr="00B322A8" w:rsidRDefault="007748F0" w:rsidP="00873D42">
            <w:pPr>
              <w:pStyle w:val="TAL"/>
              <w:keepNext w:val="0"/>
            </w:pPr>
            <w:r w:rsidRPr="00B322A8">
              <w:t>15.128</w:t>
            </w:r>
          </w:p>
        </w:tc>
        <w:tc>
          <w:tcPr>
            <w:tcW w:w="873" w:type="dxa"/>
            <w:noWrap/>
            <w:hideMark/>
          </w:tcPr>
          <w:p w14:paraId="773B5D23" w14:textId="77777777" w:rsidR="007748F0" w:rsidRPr="00B322A8" w:rsidRDefault="007748F0" w:rsidP="00873D42">
            <w:pPr>
              <w:pStyle w:val="TAL"/>
              <w:keepNext w:val="0"/>
            </w:pPr>
            <w:r w:rsidRPr="00B322A8">
              <w:t>93.28</w:t>
            </w:r>
          </w:p>
        </w:tc>
      </w:tr>
      <w:tr w:rsidR="007748F0" w:rsidRPr="00B322A8" w14:paraId="34C1806C" w14:textId="77777777" w:rsidTr="00873D42">
        <w:trPr>
          <w:trHeight w:val="300"/>
        </w:trPr>
        <w:tc>
          <w:tcPr>
            <w:tcW w:w="1267" w:type="dxa"/>
            <w:noWrap/>
            <w:hideMark/>
          </w:tcPr>
          <w:p w14:paraId="79ED9841" w14:textId="77777777" w:rsidR="007748F0" w:rsidRPr="00B322A8" w:rsidRDefault="007748F0" w:rsidP="00873D42">
            <w:pPr>
              <w:pStyle w:val="TAL"/>
              <w:keepNext w:val="0"/>
            </w:pPr>
            <w:r w:rsidRPr="00B322A8">
              <w:t>10</w:t>
            </w:r>
          </w:p>
        </w:tc>
        <w:tc>
          <w:tcPr>
            <w:tcW w:w="1100" w:type="dxa"/>
            <w:noWrap/>
            <w:hideMark/>
          </w:tcPr>
          <w:p w14:paraId="2AF6E6C2" w14:textId="77777777" w:rsidR="007748F0" w:rsidRPr="00B322A8" w:rsidRDefault="007748F0" w:rsidP="00873D42">
            <w:pPr>
              <w:pStyle w:val="TAL"/>
              <w:keepNext w:val="0"/>
            </w:pPr>
            <w:r w:rsidRPr="00B322A8">
              <w:t>-22.51</w:t>
            </w:r>
          </w:p>
        </w:tc>
        <w:tc>
          <w:tcPr>
            <w:tcW w:w="2107" w:type="dxa"/>
            <w:noWrap/>
            <w:hideMark/>
          </w:tcPr>
          <w:p w14:paraId="5CFF5EBE" w14:textId="77777777" w:rsidR="007748F0" w:rsidRPr="00B322A8" w:rsidRDefault="007748F0" w:rsidP="00873D42">
            <w:pPr>
              <w:pStyle w:val="TAL"/>
              <w:keepNext w:val="0"/>
            </w:pPr>
            <w:r w:rsidRPr="00B322A8">
              <w:t>240</w:t>
            </w:r>
          </w:p>
        </w:tc>
        <w:tc>
          <w:tcPr>
            <w:tcW w:w="2082" w:type="dxa"/>
            <w:noWrap/>
            <w:hideMark/>
          </w:tcPr>
          <w:p w14:paraId="4BE276B0" w14:textId="77777777" w:rsidR="007748F0" w:rsidRPr="00B322A8" w:rsidRDefault="007748F0" w:rsidP="00873D42">
            <w:pPr>
              <w:pStyle w:val="TAL"/>
              <w:keepNext w:val="0"/>
            </w:pPr>
            <w:r w:rsidRPr="00B322A8">
              <w:t>-138.05</w:t>
            </w:r>
          </w:p>
        </w:tc>
        <w:tc>
          <w:tcPr>
            <w:tcW w:w="1058" w:type="dxa"/>
            <w:noWrap/>
            <w:hideMark/>
          </w:tcPr>
          <w:p w14:paraId="49F02BB5" w14:textId="77777777" w:rsidR="007748F0" w:rsidRPr="00B322A8" w:rsidRDefault="007748F0" w:rsidP="00873D42">
            <w:pPr>
              <w:pStyle w:val="TAL"/>
              <w:keepNext w:val="0"/>
            </w:pPr>
            <w:r w:rsidRPr="00B322A8">
              <w:t>-0.88</w:t>
            </w:r>
          </w:p>
        </w:tc>
        <w:tc>
          <w:tcPr>
            <w:tcW w:w="873" w:type="dxa"/>
            <w:noWrap/>
            <w:hideMark/>
          </w:tcPr>
          <w:p w14:paraId="1DC99C91" w14:textId="77777777" w:rsidR="007748F0" w:rsidRPr="00B322A8" w:rsidRDefault="007748F0" w:rsidP="00873D42">
            <w:pPr>
              <w:pStyle w:val="TAL"/>
              <w:keepNext w:val="0"/>
            </w:pPr>
            <w:r w:rsidRPr="00B322A8">
              <w:t>18.91</w:t>
            </w:r>
          </w:p>
        </w:tc>
        <w:tc>
          <w:tcPr>
            <w:tcW w:w="873" w:type="dxa"/>
            <w:noWrap/>
            <w:hideMark/>
          </w:tcPr>
          <w:p w14:paraId="5A882A09" w14:textId="77777777" w:rsidR="007748F0" w:rsidRPr="00B322A8" w:rsidRDefault="007748F0" w:rsidP="00873D42">
            <w:pPr>
              <w:pStyle w:val="TAL"/>
              <w:keepNext w:val="0"/>
            </w:pPr>
            <w:r w:rsidRPr="00B322A8">
              <w:t>94.71</w:t>
            </w:r>
          </w:p>
        </w:tc>
      </w:tr>
      <w:tr w:rsidR="007748F0" w:rsidRPr="00B322A8" w14:paraId="500C9681" w14:textId="77777777" w:rsidTr="00873D42">
        <w:trPr>
          <w:trHeight w:val="300"/>
        </w:trPr>
        <w:tc>
          <w:tcPr>
            <w:tcW w:w="1267" w:type="dxa"/>
            <w:noWrap/>
            <w:hideMark/>
          </w:tcPr>
          <w:p w14:paraId="7E689150" w14:textId="77777777" w:rsidR="007748F0" w:rsidRPr="00B322A8" w:rsidRDefault="007748F0" w:rsidP="00873D42">
            <w:pPr>
              <w:pStyle w:val="TAL"/>
              <w:keepNext w:val="0"/>
            </w:pPr>
            <w:r w:rsidRPr="00B322A8">
              <w:t>11</w:t>
            </w:r>
          </w:p>
        </w:tc>
        <w:tc>
          <w:tcPr>
            <w:tcW w:w="1100" w:type="dxa"/>
            <w:noWrap/>
            <w:hideMark/>
          </w:tcPr>
          <w:p w14:paraId="0C9BA15A" w14:textId="77777777" w:rsidR="007748F0" w:rsidRPr="00B322A8" w:rsidRDefault="007748F0" w:rsidP="00873D42">
            <w:pPr>
              <w:pStyle w:val="TAL"/>
              <w:keepNext w:val="0"/>
            </w:pPr>
            <w:r w:rsidRPr="00B322A8">
              <w:t>-25.81</w:t>
            </w:r>
          </w:p>
        </w:tc>
        <w:tc>
          <w:tcPr>
            <w:tcW w:w="2107" w:type="dxa"/>
            <w:noWrap/>
            <w:hideMark/>
          </w:tcPr>
          <w:p w14:paraId="4989B3C4" w14:textId="77777777" w:rsidR="007748F0" w:rsidRPr="00B322A8" w:rsidRDefault="007748F0" w:rsidP="00873D42">
            <w:pPr>
              <w:pStyle w:val="TAL"/>
              <w:keepNext w:val="0"/>
            </w:pPr>
            <w:r w:rsidRPr="00B322A8">
              <w:t>337</w:t>
            </w:r>
          </w:p>
        </w:tc>
        <w:tc>
          <w:tcPr>
            <w:tcW w:w="2082" w:type="dxa"/>
            <w:noWrap/>
            <w:hideMark/>
          </w:tcPr>
          <w:p w14:paraId="42C23747" w14:textId="77777777" w:rsidR="007748F0" w:rsidRPr="00B322A8" w:rsidRDefault="007748F0" w:rsidP="00873D42">
            <w:pPr>
              <w:pStyle w:val="TAL"/>
              <w:keepNext w:val="0"/>
            </w:pPr>
            <w:r w:rsidRPr="00B322A8">
              <w:t>-54.52</w:t>
            </w:r>
          </w:p>
        </w:tc>
        <w:tc>
          <w:tcPr>
            <w:tcW w:w="1058" w:type="dxa"/>
            <w:noWrap/>
            <w:hideMark/>
          </w:tcPr>
          <w:p w14:paraId="2FCF66CD" w14:textId="77777777" w:rsidR="007748F0" w:rsidRPr="00B322A8" w:rsidRDefault="007748F0" w:rsidP="00873D42">
            <w:pPr>
              <w:pStyle w:val="TAL"/>
              <w:keepNext w:val="0"/>
            </w:pPr>
            <w:r w:rsidRPr="00B322A8">
              <w:t>13.72</w:t>
            </w:r>
          </w:p>
        </w:tc>
        <w:tc>
          <w:tcPr>
            <w:tcW w:w="873" w:type="dxa"/>
            <w:noWrap/>
            <w:hideMark/>
          </w:tcPr>
          <w:p w14:paraId="42A78F4E" w14:textId="77777777" w:rsidR="007748F0" w:rsidRPr="00B322A8" w:rsidRDefault="007748F0" w:rsidP="00873D42">
            <w:pPr>
              <w:pStyle w:val="TAL"/>
              <w:keepNext w:val="0"/>
            </w:pPr>
            <w:r w:rsidRPr="00B322A8">
              <w:t>18.91</w:t>
            </w:r>
          </w:p>
        </w:tc>
        <w:tc>
          <w:tcPr>
            <w:tcW w:w="873" w:type="dxa"/>
            <w:noWrap/>
            <w:hideMark/>
          </w:tcPr>
          <w:p w14:paraId="31316C18" w14:textId="77777777" w:rsidR="007748F0" w:rsidRPr="00B322A8" w:rsidRDefault="007748F0" w:rsidP="00873D42">
            <w:pPr>
              <w:pStyle w:val="TAL"/>
              <w:keepNext w:val="0"/>
            </w:pPr>
            <w:r w:rsidRPr="00B322A8">
              <w:t>91.57</w:t>
            </w:r>
          </w:p>
        </w:tc>
      </w:tr>
      <w:tr w:rsidR="007748F0" w:rsidRPr="00B322A8" w14:paraId="6D880F41" w14:textId="77777777" w:rsidTr="00873D42">
        <w:trPr>
          <w:trHeight w:val="300"/>
        </w:trPr>
        <w:tc>
          <w:tcPr>
            <w:tcW w:w="1267" w:type="dxa"/>
            <w:noWrap/>
            <w:hideMark/>
          </w:tcPr>
          <w:p w14:paraId="0DF6BF23" w14:textId="77777777" w:rsidR="007748F0" w:rsidRPr="00B322A8" w:rsidRDefault="007748F0" w:rsidP="00873D42">
            <w:pPr>
              <w:pStyle w:val="TAL"/>
              <w:keepNext w:val="0"/>
            </w:pPr>
            <w:r w:rsidRPr="00B322A8">
              <w:t>12</w:t>
            </w:r>
          </w:p>
        </w:tc>
        <w:tc>
          <w:tcPr>
            <w:tcW w:w="1100" w:type="dxa"/>
            <w:noWrap/>
            <w:hideMark/>
          </w:tcPr>
          <w:p w14:paraId="4E0F673F" w14:textId="77777777" w:rsidR="007748F0" w:rsidRPr="00B322A8" w:rsidRDefault="007748F0" w:rsidP="00873D42">
            <w:pPr>
              <w:pStyle w:val="TAL"/>
              <w:keepNext w:val="0"/>
            </w:pPr>
            <w:r w:rsidRPr="00B322A8">
              <w:t>-20.41</w:t>
            </w:r>
          </w:p>
        </w:tc>
        <w:tc>
          <w:tcPr>
            <w:tcW w:w="2107" w:type="dxa"/>
            <w:noWrap/>
            <w:hideMark/>
          </w:tcPr>
          <w:p w14:paraId="3FF8CB4E" w14:textId="77777777" w:rsidR="007748F0" w:rsidRPr="00B322A8" w:rsidRDefault="007748F0" w:rsidP="00873D42">
            <w:pPr>
              <w:pStyle w:val="TAL"/>
              <w:keepNext w:val="0"/>
            </w:pPr>
            <w:r w:rsidRPr="00B322A8">
              <w:t>495</w:t>
            </w:r>
          </w:p>
        </w:tc>
        <w:tc>
          <w:tcPr>
            <w:tcW w:w="2082" w:type="dxa"/>
            <w:noWrap/>
            <w:hideMark/>
          </w:tcPr>
          <w:p w14:paraId="469C4CFF" w14:textId="77777777" w:rsidR="007748F0" w:rsidRPr="00B322A8" w:rsidRDefault="007748F0" w:rsidP="00873D42">
            <w:pPr>
              <w:pStyle w:val="TAL"/>
              <w:keepNext w:val="0"/>
            </w:pPr>
            <w:r w:rsidRPr="00B322A8">
              <w:t>102.15</w:t>
            </w:r>
          </w:p>
        </w:tc>
        <w:tc>
          <w:tcPr>
            <w:tcW w:w="1058" w:type="dxa"/>
            <w:noWrap/>
            <w:hideMark/>
          </w:tcPr>
          <w:p w14:paraId="7542AE6C" w14:textId="77777777" w:rsidR="007748F0" w:rsidRPr="00B322A8" w:rsidRDefault="007748F0" w:rsidP="00873D42">
            <w:pPr>
              <w:pStyle w:val="TAL"/>
              <w:keepNext w:val="0"/>
            </w:pPr>
            <w:r w:rsidRPr="00B322A8">
              <w:t>-20.6</w:t>
            </w:r>
          </w:p>
        </w:tc>
        <w:tc>
          <w:tcPr>
            <w:tcW w:w="873" w:type="dxa"/>
            <w:noWrap/>
            <w:hideMark/>
          </w:tcPr>
          <w:p w14:paraId="1A2A52A2" w14:textId="77777777" w:rsidR="007748F0" w:rsidRPr="00B322A8" w:rsidRDefault="007748F0" w:rsidP="00873D42">
            <w:pPr>
              <w:pStyle w:val="TAL"/>
              <w:keepNext w:val="0"/>
            </w:pPr>
            <w:r w:rsidRPr="00B322A8">
              <w:t>18.91</w:t>
            </w:r>
          </w:p>
        </w:tc>
        <w:tc>
          <w:tcPr>
            <w:tcW w:w="873" w:type="dxa"/>
            <w:noWrap/>
            <w:hideMark/>
          </w:tcPr>
          <w:p w14:paraId="64B0CBD1" w14:textId="77777777" w:rsidR="007748F0" w:rsidRPr="00B322A8" w:rsidRDefault="007748F0" w:rsidP="00873D42">
            <w:pPr>
              <w:pStyle w:val="TAL"/>
              <w:keepNext w:val="0"/>
            </w:pPr>
            <w:r w:rsidRPr="00B322A8">
              <w:t>93.35</w:t>
            </w:r>
          </w:p>
        </w:tc>
      </w:tr>
      <w:tr w:rsidR="007748F0" w:rsidRPr="00B322A8" w14:paraId="2C8CB163" w14:textId="77777777" w:rsidTr="00873D42">
        <w:trPr>
          <w:trHeight w:val="300"/>
        </w:trPr>
        <w:tc>
          <w:tcPr>
            <w:tcW w:w="1267" w:type="dxa"/>
            <w:noWrap/>
            <w:hideMark/>
          </w:tcPr>
          <w:p w14:paraId="17BE13E5" w14:textId="77777777" w:rsidR="007748F0" w:rsidRPr="00B322A8" w:rsidRDefault="007748F0" w:rsidP="00873D42">
            <w:pPr>
              <w:pStyle w:val="TAL"/>
              <w:keepNext w:val="0"/>
            </w:pPr>
            <w:r w:rsidRPr="00B322A8">
              <w:t>13</w:t>
            </w:r>
          </w:p>
        </w:tc>
        <w:tc>
          <w:tcPr>
            <w:tcW w:w="1100" w:type="dxa"/>
            <w:noWrap/>
            <w:hideMark/>
          </w:tcPr>
          <w:p w14:paraId="720E0597" w14:textId="77777777" w:rsidR="007748F0" w:rsidRPr="00B322A8" w:rsidRDefault="007748F0" w:rsidP="00873D42">
            <w:pPr>
              <w:pStyle w:val="TAL"/>
              <w:keepNext w:val="0"/>
            </w:pPr>
            <w:r w:rsidRPr="00B322A8">
              <w:t>-30.01</w:t>
            </w:r>
          </w:p>
        </w:tc>
        <w:tc>
          <w:tcPr>
            <w:tcW w:w="2107" w:type="dxa"/>
            <w:noWrap/>
            <w:hideMark/>
          </w:tcPr>
          <w:p w14:paraId="1EF9640C" w14:textId="77777777" w:rsidR="007748F0" w:rsidRPr="00B322A8" w:rsidRDefault="007748F0" w:rsidP="00873D42">
            <w:pPr>
              <w:pStyle w:val="TAL"/>
              <w:keepNext w:val="0"/>
            </w:pPr>
            <w:r w:rsidRPr="00B322A8">
              <w:t>1091</w:t>
            </w:r>
          </w:p>
        </w:tc>
        <w:tc>
          <w:tcPr>
            <w:tcW w:w="2082" w:type="dxa"/>
            <w:noWrap/>
            <w:hideMark/>
          </w:tcPr>
          <w:p w14:paraId="607FF34E" w14:textId="77777777" w:rsidR="007748F0" w:rsidRPr="00B322A8" w:rsidRDefault="007748F0" w:rsidP="00873D42">
            <w:pPr>
              <w:pStyle w:val="TAL"/>
              <w:keepNext w:val="0"/>
            </w:pPr>
            <w:r w:rsidRPr="00B322A8">
              <w:t>46.04</w:t>
            </w:r>
          </w:p>
        </w:tc>
        <w:tc>
          <w:tcPr>
            <w:tcW w:w="1058" w:type="dxa"/>
            <w:noWrap/>
            <w:hideMark/>
          </w:tcPr>
          <w:p w14:paraId="27A5D419" w14:textId="77777777" w:rsidR="007748F0" w:rsidRPr="00B322A8" w:rsidRDefault="007748F0" w:rsidP="00873D42">
            <w:pPr>
              <w:pStyle w:val="TAL"/>
              <w:keepNext w:val="0"/>
            </w:pPr>
            <w:r w:rsidRPr="00B322A8">
              <w:t>38.44</w:t>
            </w:r>
          </w:p>
        </w:tc>
        <w:tc>
          <w:tcPr>
            <w:tcW w:w="873" w:type="dxa"/>
            <w:noWrap/>
            <w:hideMark/>
          </w:tcPr>
          <w:p w14:paraId="1FC697FA" w14:textId="77777777" w:rsidR="007748F0" w:rsidRPr="00B322A8" w:rsidRDefault="007748F0" w:rsidP="00873D42">
            <w:pPr>
              <w:pStyle w:val="TAL"/>
              <w:keepNext w:val="0"/>
            </w:pPr>
            <w:r w:rsidRPr="00B322A8">
              <w:t>18.91</w:t>
            </w:r>
          </w:p>
        </w:tc>
        <w:tc>
          <w:tcPr>
            <w:tcW w:w="873" w:type="dxa"/>
            <w:noWrap/>
            <w:hideMark/>
          </w:tcPr>
          <w:p w14:paraId="20C123F2" w14:textId="77777777" w:rsidR="007748F0" w:rsidRPr="00B322A8" w:rsidRDefault="007748F0" w:rsidP="00873D42">
            <w:pPr>
              <w:pStyle w:val="TAL"/>
              <w:keepNext w:val="0"/>
            </w:pPr>
            <w:r w:rsidRPr="00B322A8">
              <w:t>91</w:t>
            </w:r>
          </w:p>
        </w:tc>
      </w:tr>
      <w:tr w:rsidR="007748F0" w:rsidRPr="00B322A8" w14:paraId="32A9F557" w14:textId="77777777" w:rsidTr="00873D42">
        <w:trPr>
          <w:trHeight w:val="300"/>
        </w:trPr>
        <w:tc>
          <w:tcPr>
            <w:tcW w:w="1267" w:type="dxa"/>
            <w:noWrap/>
            <w:hideMark/>
          </w:tcPr>
          <w:p w14:paraId="2C7DFED4" w14:textId="77777777" w:rsidR="007748F0" w:rsidRPr="00B322A8" w:rsidRDefault="007748F0" w:rsidP="00873D42">
            <w:pPr>
              <w:pStyle w:val="TAL"/>
              <w:keepNext w:val="0"/>
            </w:pPr>
            <w:r w:rsidRPr="00B322A8">
              <w:t>14</w:t>
            </w:r>
          </w:p>
        </w:tc>
        <w:tc>
          <w:tcPr>
            <w:tcW w:w="1100" w:type="dxa"/>
            <w:noWrap/>
            <w:hideMark/>
          </w:tcPr>
          <w:p w14:paraId="78A5D903" w14:textId="77777777" w:rsidR="007748F0" w:rsidRPr="00B322A8" w:rsidRDefault="007748F0" w:rsidP="00873D42">
            <w:pPr>
              <w:pStyle w:val="TAL"/>
              <w:keepNext w:val="0"/>
            </w:pPr>
            <w:r w:rsidRPr="00B322A8">
              <w:t>-29.41</w:t>
            </w:r>
          </w:p>
        </w:tc>
        <w:tc>
          <w:tcPr>
            <w:tcW w:w="2107" w:type="dxa"/>
            <w:noWrap/>
            <w:hideMark/>
          </w:tcPr>
          <w:p w14:paraId="0D834BAB" w14:textId="77777777" w:rsidR="007748F0" w:rsidRPr="00B322A8" w:rsidRDefault="007748F0" w:rsidP="00873D42">
            <w:pPr>
              <w:pStyle w:val="TAL"/>
              <w:keepNext w:val="0"/>
            </w:pPr>
            <w:r w:rsidRPr="00B322A8">
              <w:t>1876</w:t>
            </w:r>
          </w:p>
        </w:tc>
        <w:tc>
          <w:tcPr>
            <w:tcW w:w="2082" w:type="dxa"/>
            <w:noWrap/>
            <w:hideMark/>
          </w:tcPr>
          <w:p w14:paraId="00FA911A" w14:textId="77777777" w:rsidR="007748F0" w:rsidRPr="00B322A8" w:rsidRDefault="007748F0" w:rsidP="00873D42">
            <w:pPr>
              <w:pStyle w:val="TAL"/>
              <w:keepNext w:val="0"/>
            </w:pPr>
            <w:r w:rsidRPr="00B322A8">
              <w:t>63.57</w:t>
            </w:r>
          </w:p>
        </w:tc>
        <w:tc>
          <w:tcPr>
            <w:tcW w:w="1058" w:type="dxa"/>
            <w:noWrap/>
            <w:hideMark/>
          </w:tcPr>
          <w:p w14:paraId="279D4BD8" w14:textId="77777777" w:rsidR="007748F0" w:rsidRPr="00B322A8" w:rsidRDefault="007748F0" w:rsidP="00873D42">
            <w:pPr>
              <w:pStyle w:val="TAL"/>
              <w:keepNext w:val="0"/>
            </w:pPr>
            <w:r w:rsidRPr="00B322A8">
              <w:t>40.25</w:t>
            </w:r>
          </w:p>
        </w:tc>
        <w:tc>
          <w:tcPr>
            <w:tcW w:w="873" w:type="dxa"/>
            <w:noWrap/>
            <w:hideMark/>
          </w:tcPr>
          <w:p w14:paraId="58735631" w14:textId="77777777" w:rsidR="007748F0" w:rsidRPr="00B322A8" w:rsidRDefault="007748F0" w:rsidP="00873D42">
            <w:pPr>
              <w:pStyle w:val="TAL"/>
              <w:keepNext w:val="0"/>
            </w:pPr>
            <w:r w:rsidRPr="00B322A8">
              <w:t>18.91</w:t>
            </w:r>
          </w:p>
        </w:tc>
        <w:tc>
          <w:tcPr>
            <w:tcW w:w="873" w:type="dxa"/>
            <w:noWrap/>
            <w:hideMark/>
          </w:tcPr>
          <w:p w14:paraId="5BBE6809" w14:textId="77777777" w:rsidR="007748F0" w:rsidRPr="00B322A8" w:rsidRDefault="007748F0" w:rsidP="00873D42">
            <w:pPr>
              <w:pStyle w:val="TAL"/>
              <w:keepNext w:val="0"/>
            </w:pPr>
            <w:r w:rsidRPr="00B322A8">
              <w:t>97.41</w:t>
            </w:r>
          </w:p>
        </w:tc>
      </w:tr>
      <w:tr w:rsidR="007748F0" w:rsidRPr="00B322A8" w14:paraId="01E29C7F" w14:textId="77777777" w:rsidTr="00873D42">
        <w:trPr>
          <w:trHeight w:val="300"/>
        </w:trPr>
        <w:tc>
          <w:tcPr>
            <w:tcW w:w="1267" w:type="dxa"/>
            <w:noWrap/>
            <w:hideMark/>
          </w:tcPr>
          <w:p w14:paraId="3D35DCCD" w14:textId="77777777" w:rsidR="007748F0" w:rsidRPr="00B322A8" w:rsidRDefault="007748F0" w:rsidP="00873D42">
            <w:pPr>
              <w:pStyle w:val="TAL"/>
              <w:keepNext w:val="0"/>
            </w:pPr>
            <w:r w:rsidRPr="00B322A8">
              <w:t>Ini. delay [ns]</w:t>
            </w:r>
          </w:p>
        </w:tc>
        <w:tc>
          <w:tcPr>
            <w:tcW w:w="1100" w:type="dxa"/>
            <w:noWrap/>
            <w:hideMark/>
          </w:tcPr>
          <w:p w14:paraId="56648847" w14:textId="77777777" w:rsidR="007748F0" w:rsidRPr="00B322A8" w:rsidRDefault="007748F0" w:rsidP="00873D42">
            <w:pPr>
              <w:pStyle w:val="TAL"/>
              <w:keepNext w:val="0"/>
            </w:pPr>
            <w:r w:rsidRPr="00B322A8">
              <w:t>XPR [dB]</w:t>
            </w:r>
          </w:p>
        </w:tc>
        <w:tc>
          <w:tcPr>
            <w:tcW w:w="2107" w:type="dxa"/>
            <w:noWrap/>
            <w:hideMark/>
          </w:tcPr>
          <w:p w14:paraId="69CCE388" w14:textId="77777777" w:rsidR="007748F0" w:rsidRPr="00B322A8" w:rsidRDefault="007748F0" w:rsidP="00873D42">
            <w:pPr>
              <w:pStyle w:val="TAL"/>
              <w:keepNext w:val="0"/>
            </w:pPr>
            <w:r w:rsidRPr="00B322A8">
              <w:t>PL [dB]</w:t>
            </w:r>
          </w:p>
        </w:tc>
        <w:tc>
          <w:tcPr>
            <w:tcW w:w="2082" w:type="dxa"/>
            <w:noWrap/>
            <w:hideMark/>
          </w:tcPr>
          <w:p w14:paraId="7441CD24" w14:textId="77777777" w:rsidR="007748F0" w:rsidRPr="00B322A8" w:rsidRDefault="007748F0" w:rsidP="00873D42">
            <w:pPr>
              <w:pStyle w:val="TAL"/>
              <w:keepNext w:val="0"/>
            </w:pPr>
            <w:r w:rsidRPr="00B322A8">
              <w:t>ZoA [°]</w:t>
            </w:r>
          </w:p>
        </w:tc>
        <w:tc>
          <w:tcPr>
            <w:tcW w:w="1058" w:type="dxa"/>
            <w:noWrap/>
            <w:hideMark/>
          </w:tcPr>
          <w:p w14:paraId="1B67DE22" w14:textId="77777777" w:rsidR="007748F0" w:rsidRPr="00B322A8" w:rsidRDefault="007748F0" w:rsidP="00873D42">
            <w:pPr>
              <w:pStyle w:val="TAL"/>
              <w:keepNext w:val="0"/>
            </w:pPr>
            <w:r w:rsidRPr="00B322A8">
              <w:t>ASD [°]</w:t>
            </w:r>
          </w:p>
        </w:tc>
        <w:tc>
          <w:tcPr>
            <w:tcW w:w="873" w:type="dxa"/>
            <w:noWrap/>
            <w:hideMark/>
          </w:tcPr>
          <w:p w14:paraId="7AC18229" w14:textId="77777777" w:rsidR="007748F0" w:rsidRPr="00B322A8" w:rsidRDefault="007748F0" w:rsidP="00873D42">
            <w:pPr>
              <w:pStyle w:val="TAL"/>
              <w:keepNext w:val="0"/>
            </w:pPr>
            <w:r w:rsidRPr="00B322A8">
              <w:t>ZSA [°]</w:t>
            </w:r>
          </w:p>
        </w:tc>
        <w:tc>
          <w:tcPr>
            <w:tcW w:w="873" w:type="dxa"/>
            <w:noWrap/>
            <w:hideMark/>
          </w:tcPr>
          <w:p w14:paraId="6CAB477E" w14:textId="77777777" w:rsidR="007748F0" w:rsidRPr="00B322A8" w:rsidRDefault="007748F0" w:rsidP="00873D42">
            <w:pPr>
              <w:pStyle w:val="TAL"/>
              <w:keepNext w:val="0"/>
            </w:pPr>
            <w:r w:rsidRPr="00B322A8">
              <w:t>ZSD [°]</w:t>
            </w:r>
          </w:p>
        </w:tc>
      </w:tr>
      <w:tr w:rsidR="007748F0" w:rsidRPr="00B322A8" w14:paraId="3EB92E3C" w14:textId="77777777" w:rsidTr="00873D42">
        <w:trPr>
          <w:trHeight w:val="300"/>
        </w:trPr>
        <w:tc>
          <w:tcPr>
            <w:tcW w:w="1267" w:type="dxa"/>
            <w:noWrap/>
            <w:hideMark/>
          </w:tcPr>
          <w:p w14:paraId="6D9A6104" w14:textId="77777777" w:rsidR="007748F0" w:rsidRPr="00B322A8" w:rsidRDefault="007748F0" w:rsidP="00873D42">
            <w:pPr>
              <w:pStyle w:val="TAL"/>
              <w:keepNext w:val="0"/>
            </w:pPr>
            <w:r w:rsidRPr="00B322A8">
              <w:t>1168</w:t>
            </w:r>
          </w:p>
        </w:tc>
        <w:tc>
          <w:tcPr>
            <w:tcW w:w="1100" w:type="dxa"/>
            <w:noWrap/>
            <w:hideMark/>
          </w:tcPr>
          <w:p w14:paraId="5688CF17" w14:textId="77777777" w:rsidR="007748F0" w:rsidRPr="00B322A8" w:rsidRDefault="007748F0" w:rsidP="00873D42">
            <w:pPr>
              <w:pStyle w:val="TAL"/>
              <w:keepNext w:val="0"/>
            </w:pPr>
            <w:r w:rsidRPr="00B322A8">
              <w:t>8</w:t>
            </w:r>
          </w:p>
        </w:tc>
        <w:tc>
          <w:tcPr>
            <w:tcW w:w="2107" w:type="dxa"/>
            <w:noWrap/>
            <w:hideMark/>
          </w:tcPr>
          <w:p w14:paraId="597D80D7" w14:textId="77777777" w:rsidR="007748F0" w:rsidRPr="00B322A8" w:rsidRDefault="007748F0" w:rsidP="00873D42">
            <w:pPr>
              <w:pStyle w:val="TAL"/>
              <w:keepNext w:val="0"/>
            </w:pPr>
            <w:r w:rsidRPr="00B322A8">
              <w:t>91.</w:t>
            </w:r>
            <w:r w:rsidRPr="00B322A8" w:rsidDel="00B51ECB">
              <w:t xml:space="preserve"> </w:t>
            </w:r>
            <w:r w:rsidRPr="00B322A8">
              <w:t>76</w:t>
            </w:r>
          </w:p>
        </w:tc>
        <w:tc>
          <w:tcPr>
            <w:tcW w:w="2082" w:type="dxa"/>
            <w:noWrap/>
            <w:hideMark/>
          </w:tcPr>
          <w:p w14:paraId="3EC4AFFE" w14:textId="77777777" w:rsidR="007748F0" w:rsidRPr="00B322A8" w:rsidRDefault="007748F0" w:rsidP="00873D42">
            <w:pPr>
              <w:pStyle w:val="TAL"/>
              <w:keepNext w:val="0"/>
            </w:pPr>
            <w:r w:rsidRPr="00B322A8">
              <w:t>90</w:t>
            </w:r>
          </w:p>
        </w:tc>
        <w:tc>
          <w:tcPr>
            <w:tcW w:w="1058" w:type="dxa"/>
            <w:noWrap/>
            <w:hideMark/>
          </w:tcPr>
          <w:p w14:paraId="1AA06EBB" w14:textId="77777777" w:rsidR="007748F0" w:rsidRPr="00B322A8" w:rsidRDefault="007748F0" w:rsidP="00873D42">
            <w:pPr>
              <w:pStyle w:val="TAL"/>
              <w:keepNext w:val="0"/>
            </w:pPr>
            <w:r w:rsidRPr="00B322A8">
              <w:t>5.33</w:t>
            </w:r>
          </w:p>
        </w:tc>
        <w:tc>
          <w:tcPr>
            <w:tcW w:w="873" w:type="dxa"/>
            <w:noWrap/>
            <w:hideMark/>
          </w:tcPr>
          <w:p w14:paraId="17C4AC0A" w14:textId="77777777" w:rsidR="007748F0" w:rsidRPr="00B322A8" w:rsidRDefault="007748F0" w:rsidP="00873D42">
            <w:pPr>
              <w:pStyle w:val="TAL"/>
              <w:keepNext w:val="0"/>
            </w:pPr>
            <w:r w:rsidRPr="00B322A8">
              <w:t>0</w:t>
            </w:r>
          </w:p>
        </w:tc>
        <w:tc>
          <w:tcPr>
            <w:tcW w:w="873" w:type="dxa"/>
            <w:noWrap/>
            <w:hideMark/>
          </w:tcPr>
          <w:p w14:paraId="6F08C6A2" w14:textId="77777777" w:rsidR="007748F0" w:rsidRPr="00B322A8" w:rsidRDefault="007748F0" w:rsidP="00873D42">
            <w:pPr>
              <w:pStyle w:val="TAL"/>
              <w:keepNext w:val="0"/>
            </w:pPr>
            <w:r w:rsidRPr="00B322A8">
              <w:t>2.14</w:t>
            </w:r>
          </w:p>
        </w:tc>
      </w:tr>
      <w:tr w:rsidR="007748F0" w:rsidRPr="00B322A8" w14:paraId="1854D417" w14:textId="77777777" w:rsidTr="00873D42">
        <w:trPr>
          <w:trHeight w:val="300"/>
        </w:trPr>
        <w:tc>
          <w:tcPr>
            <w:tcW w:w="1267" w:type="dxa"/>
            <w:noWrap/>
            <w:hideMark/>
          </w:tcPr>
          <w:p w14:paraId="612F9786" w14:textId="77777777" w:rsidR="007748F0" w:rsidRPr="00B322A8" w:rsidRDefault="007748F0" w:rsidP="00873D42">
            <w:pPr>
              <w:pStyle w:val="TAL"/>
              <w:keepNext w:val="0"/>
            </w:pPr>
            <w:r w:rsidRPr="00B322A8">
              <w:t>UE speed [m/s]</w:t>
            </w:r>
          </w:p>
        </w:tc>
        <w:tc>
          <w:tcPr>
            <w:tcW w:w="1100" w:type="dxa"/>
            <w:noWrap/>
            <w:hideMark/>
          </w:tcPr>
          <w:p w14:paraId="79D4E6D0" w14:textId="77777777" w:rsidR="007748F0" w:rsidRPr="00B322A8" w:rsidRDefault="007748F0" w:rsidP="00873D42">
            <w:pPr>
              <w:pStyle w:val="TAL"/>
              <w:keepNext w:val="0"/>
            </w:pPr>
            <w:r w:rsidRPr="00B322A8">
              <w:t>UE DoT Az [°]</w:t>
            </w:r>
          </w:p>
        </w:tc>
        <w:tc>
          <w:tcPr>
            <w:tcW w:w="2107" w:type="dxa"/>
            <w:noWrap/>
            <w:hideMark/>
          </w:tcPr>
          <w:p w14:paraId="77A7B26B" w14:textId="77777777" w:rsidR="007748F0" w:rsidRPr="00B322A8" w:rsidRDefault="007748F0" w:rsidP="00873D42">
            <w:pPr>
              <w:pStyle w:val="TAL"/>
              <w:keepNext w:val="0"/>
            </w:pPr>
            <w:r w:rsidRPr="00B322A8">
              <w:t>UE coordinates (x,y,z) [m]</w:t>
            </w:r>
          </w:p>
        </w:tc>
        <w:tc>
          <w:tcPr>
            <w:tcW w:w="2082" w:type="dxa"/>
            <w:noWrap/>
            <w:hideMark/>
          </w:tcPr>
          <w:p w14:paraId="7774B29F" w14:textId="77777777" w:rsidR="007748F0" w:rsidRPr="00B322A8" w:rsidRDefault="007748F0" w:rsidP="00873D42">
            <w:pPr>
              <w:pStyle w:val="TAL"/>
              <w:keepNext w:val="0"/>
            </w:pPr>
            <w:r w:rsidRPr="00B322A8">
              <w:t>BS coordinates (x,y,z) [m]</w:t>
            </w:r>
          </w:p>
        </w:tc>
        <w:tc>
          <w:tcPr>
            <w:tcW w:w="1058" w:type="dxa"/>
            <w:noWrap/>
            <w:hideMark/>
          </w:tcPr>
          <w:p w14:paraId="52F5726D" w14:textId="77777777" w:rsidR="007748F0" w:rsidRPr="00B322A8" w:rsidRDefault="007748F0" w:rsidP="00873D42">
            <w:pPr>
              <w:pStyle w:val="TAL"/>
              <w:keepNext w:val="0"/>
            </w:pPr>
            <w:r w:rsidRPr="00B322A8">
              <w:t>K-factor [dB]</w:t>
            </w:r>
          </w:p>
        </w:tc>
        <w:tc>
          <w:tcPr>
            <w:tcW w:w="873" w:type="dxa"/>
            <w:noWrap/>
            <w:hideMark/>
          </w:tcPr>
          <w:p w14:paraId="2D339265" w14:textId="77777777" w:rsidR="007748F0" w:rsidRPr="00B322A8" w:rsidRDefault="007748F0" w:rsidP="00873D42">
            <w:pPr>
              <w:pStyle w:val="TAL"/>
              <w:keepNext w:val="0"/>
            </w:pPr>
            <w:r w:rsidRPr="00B322A8">
              <w:t xml:space="preserve"> </w:t>
            </w:r>
          </w:p>
        </w:tc>
        <w:tc>
          <w:tcPr>
            <w:tcW w:w="873" w:type="dxa"/>
            <w:noWrap/>
            <w:hideMark/>
          </w:tcPr>
          <w:p w14:paraId="2E83FB84" w14:textId="77777777" w:rsidR="007748F0" w:rsidRPr="00B322A8" w:rsidRDefault="007748F0" w:rsidP="00873D42">
            <w:pPr>
              <w:pStyle w:val="TAL"/>
              <w:keepNext w:val="0"/>
            </w:pPr>
          </w:p>
        </w:tc>
      </w:tr>
      <w:tr w:rsidR="007748F0" w:rsidRPr="00B322A8" w14:paraId="2717DB33" w14:textId="77777777" w:rsidTr="00873D42">
        <w:trPr>
          <w:trHeight w:val="300"/>
        </w:trPr>
        <w:tc>
          <w:tcPr>
            <w:tcW w:w="1267" w:type="dxa"/>
            <w:noWrap/>
            <w:hideMark/>
          </w:tcPr>
          <w:p w14:paraId="095947BB" w14:textId="77777777" w:rsidR="007748F0" w:rsidRPr="00B322A8" w:rsidRDefault="007748F0" w:rsidP="00873D42">
            <w:pPr>
              <w:pStyle w:val="TAL"/>
              <w:keepNext w:val="0"/>
            </w:pPr>
            <w:r w:rsidRPr="00B322A8">
              <w:t>8.33</w:t>
            </w:r>
          </w:p>
        </w:tc>
        <w:tc>
          <w:tcPr>
            <w:tcW w:w="1100" w:type="dxa"/>
            <w:noWrap/>
            <w:hideMark/>
          </w:tcPr>
          <w:p w14:paraId="41218E73" w14:textId="77777777" w:rsidR="007748F0" w:rsidRPr="00B322A8" w:rsidRDefault="007748F0" w:rsidP="00873D42">
            <w:pPr>
              <w:pStyle w:val="TAL"/>
              <w:keepNext w:val="0"/>
            </w:pPr>
            <w:r w:rsidRPr="00B322A8">
              <w:t>5.64</w:t>
            </w:r>
          </w:p>
        </w:tc>
        <w:tc>
          <w:tcPr>
            <w:tcW w:w="2107" w:type="dxa"/>
            <w:noWrap/>
            <w:hideMark/>
          </w:tcPr>
          <w:p w14:paraId="3F62B07D" w14:textId="77777777" w:rsidR="007748F0" w:rsidRPr="00B322A8" w:rsidRDefault="007748F0" w:rsidP="00873D42">
            <w:pPr>
              <w:pStyle w:val="TAL"/>
              <w:keepNext w:val="0"/>
            </w:pPr>
            <w:r w:rsidRPr="00B322A8">
              <w:t>(325.81,-125.92,1.5)</w:t>
            </w:r>
          </w:p>
        </w:tc>
        <w:tc>
          <w:tcPr>
            <w:tcW w:w="2082" w:type="dxa"/>
            <w:noWrap/>
            <w:hideMark/>
          </w:tcPr>
          <w:p w14:paraId="481975AA" w14:textId="77777777" w:rsidR="007748F0" w:rsidRPr="00B322A8" w:rsidRDefault="007748F0" w:rsidP="00873D42">
            <w:pPr>
              <w:pStyle w:val="TAL"/>
              <w:keepNext w:val="0"/>
            </w:pPr>
            <w:r w:rsidRPr="00B322A8">
              <w:t>(0,0,25)</w:t>
            </w:r>
          </w:p>
        </w:tc>
        <w:tc>
          <w:tcPr>
            <w:tcW w:w="1058" w:type="dxa"/>
            <w:noWrap/>
            <w:hideMark/>
          </w:tcPr>
          <w:p w14:paraId="13C3D4D3" w14:textId="77777777" w:rsidR="007748F0" w:rsidRPr="00B322A8" w:rsidRDefault="007748F0" w:rsidP="00873D42">
            <w:pPr>
              <w:pStyle w:val="TAL"/>
              <w:keepNext w:val="0"/>
            </w:pPr>
            <w:r w:rsidRPr="00B322A8">
              <w:t>9</w:t>
            </w:r>
          </w:p>
        </w:tc>
        <w:tc>
          <w:tcPr>
            <w:tcW w:w="873" w:type="dxa"/>
            <w:noWrap/>
            <w:hideMark/>
          </w:tcPr>
          <w:p w14:paraId="5AC862DD" w14:textId="77777777" w:rsidR="007748F0" w:rsidRPr="00B322A8" w:rsidRDefault="007748F0" w:rsidP="00873D42">
            <w:pPr>
              <w:pStyle w:val="TAL"/>
              <w:keepNext w:val="0"/>
            </w:pPr>
          </w:p>
        </w:tc>
        <w:tc>
          <w:tcPr>
            <w:tcW w:w="873" w:type="dxa"/>
            <w:noWrap/>
            <w:hideMark/>
          </w:tcPr>
          <w:p w14:paraId="5485ABAC" w14:textId="77777777" w:rsidR="007748F0" w:rsidRPr="00B322A8" w:rsidRDefault="007748F0" w:rsidP="00873D42">
            <w:pPr>
              <w:pStyle w:val="TAL"/>
              <w:keepNext w:val="0"/>
            </w:pPr>
          </w:p>
        </w:tc>
      </w:tr>
      <w:tr w:rsidR="007748F0" w:rsidRPr="00B322A8" w14:paraId="05410C6B" w14:textId="77777777" w:rsidTr="00873D42">
        <w:trPr>
          <w:trHeight w:val="300"/>
        </w:trPr>
        <w:tc>
          <w:tcPr>
            <w:tcW w:w="1267" w:type="dxa"/>
            <w:noWrap/>
            <w:hideMark/>
          </w:tcPr>
          <w:p w14:paraId="5940F4B7" w14:textId="77777777" w:rsidR="007748F0" w:rsidRPr="00B322A8" w:rsidRDefault="007748F0" w:rsidP="00873D42">
            <w:pPr>
              <w:pStyle w:val="TAL"/>
              <w:keepNext w:val="0"/>
            </w:pPr>
          </w:p>
        </w:tc>
        <w:tc>
          <w:tcPr>
            <w:tcW w:w="1100" w:type="dxa"/>
            <w:noWrap/>
            <w:hideMark/>
          </w:tcPr>
          <w:p w14:paraId="2BF8EB5F" w14:textId="77777777" w:rsidR="007748F0" w:rsidRPr="00B322A8" w:rsidRDefault="007748F0" w:rsidP="00873D42">
            <w:pPr>
              <w:pStyle w:val="TAL"/>
              <w:keepNext w:val="0"/>
            </w:pPr>
          </w:p>
        </w:tc>
        <w:tc>
          <w:tcPr>
            <w:tcW w:w="2107" w:type="dxa"/>
            <w:noWrap/>
            <w:hideMark/>
          </w:tcPr>
          <w:p w14:paraId="076A5BA7" w14:textId="77777777" w:rsidR="007748F0" w:rsidRPr="00B322A8" w:rsidRDefault="007748F0" w:rsidP="00873D42">
            <w:pPr>
              <w:pStyle w:val="TAL"/>
              <w:keepNext w:val="0"/>
            </w:pPr>
          </w:p>
        </w:tc>
        <w:tc>
          <w:tcPr>
            <w:tcW w:w="2082" w:type="dxa"/>
            <w:noWrap/>
            <w:hideMark/>
          </w:tcPr>
          <w:p w14:paraId="164ADBBB" w14:textId="77777777" w:rsidR="007748F0" w:rsidRPr="00B322A8" w:rsidRDefault="007748F0" w:rsidP="00873D42">
            <w:pPr>
              <w:pStyle w:val="TAL"/>
              <w:keepNext w:val="0"/>
            </w:pPr>
          </w:p>
        </w:tc>
        <w:tc>
          <w:tcPr>
            <w:tcW w:w="1058" w:type="dxa"/>
            <w:noWrap/>
            <w:hideMark/>
          </w:tcPr>
          <w:p w14:paraId="50DC420A" w14:textId="77777777" w:rsidR="007748F0" w:rsidRPr="00B322A8" w:rsidRDefault="007748F0" w:rsidP="00873D42">
            <w:pPr>
              <w:pStyle w:val="TAL"/>
              <w:keepNext w:val="0"/>
            </w:pPr>
          </w:p>
        </w:tc>
        <w:tc>
          <w:tcPr>
            <w:tcW w:w="873" w:type="dxa"/>
            <w:noWrap/>
            <w:hideMark/>
          </w:tcPr>
          <w:p w14:paraId="2CDE60D0" w14:textId="77777777" w:rsidR="007748F0" w:rsidRPr="00B322A8" w:rsidRDefault="007748F0" w:rsidP="00873D42">
            <w:pPr>
              <w:pStyle w:val="TAL"/>
              <w:keepNext w:val="0"/>
            </w:pPr>
          </w:p>
        </w:tc>
        <w:tc>
          <w:tcPr>
            <w:tcW w:w="873" w:type="dxa"/>
            <w:noWrap/>
            <w:hideMark/>
          </w:tcPr>
          <w:p w14:paraId="6A34C39B" w14:textId="77777777" w:rsidR="007748F0" w:rsidRPr="00B322A8" w:rsidRDefault="007748F0" w:rsidP="00873D42">
            <w:pPr>
              <w:pStyle w:val="TAL"/>
              <w:keepNext w:val="0"/>
            </w:pPr>
          </w:p>
        </w:tc>
      </w:tr>
      <w:tr w:rsidR="007748F0" w:rsidRPr="00B322A8" w14:paraId="20ED5581" w14:textId="77777777" w:rsidTr="00873D42">
        <w:trPr>
          <w:trHeight w:val="300"/>
        </w:trPr>
        <w:tc>
          <w:tcPr>
            <w:tcW w:w="1267" w:type="dxa"/>
            <w:shd w:val="clear" w:color="auto" w:fill="EDEDED" w:themeFill="accent3" w:themeFillTint="33"/>
            <w:noWrap/>
            <w:hideMark/>
          </w:tcPr>
          <w:p w14:paraId="2B86290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4E1E32A"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78D49D5E" w14:textId="77777777" w:rsidR="007748F0" w:rsidRPr="00B322A8" w:rsidRDefault="007748F0" w:rsidP="00873D42">
            <w:pPr>
              <w:pStyle w:val="TAL"/>
              <w:keepNext w:val="0"/>
            </w:pPr>
          </w:p>
        </w:tc>
        <w:tc>
          <w:tcPr>
            <w:tcW w:w="2082" w:type="dxa"/>
            <w:shd w:val="clear" w:color="auto" w:fill="EDEDED" w:themeFill="accent3" w:themeFillTint="33"/>
            <w:noWrap/>
            <w:hideMark/>
          </w:tcPr>
          <w:p w14:paraId="0FA61A8F" w14:textId="77777777" w:rsidR="007748F0" w:rsidRPr="00B322A8" w:rsidRDefault="007748F0" w:rsidP="00873D42">
            <w:pPr>
              <w:pStyle w:val="TAL"/>
              <w:keepNext w:val="0"/>
            </w:pPr>
          </w:p>
        </w:tc>
        <w:tc>
          <w:tcPr>
            <w:tcW w:w="1058" w:type="dxa"/>
            <w:shd w:val="clear" w:color="auto" w:fill="EDEDED" w:themeFill="accent3" w:themeFillTint="33"/>
            <w:noWrap/>
            <w:hideMark/>
          </w:tcPr>
          <w:p w14:paraId="725599B7" w14:textId="77777777" w:rsidR="007748F0" w:rsidRPr="00B322A8" w:rsidRDefault="007748F0" w:rsidP="00873D42">
            <w:pPr>
              <w:pStyle w:val="TAL"/>
              <w:keepNext w:val="0"/>
            </w:pPr>
          </w:p>
        </w:tc>
        <w:tc>
          <w:tcPr>
            <w:tcW w:w="873" w:type="dxa"/>
            <w:shd w:val="clear" w:color="auto" w:fill="EDEDED" w:themeFill="accent3" w:themeFillTint="33"/>
            <w:noWrap/>
            <w:hideMark/>
          </w:tcPr>
          <w:p w14:paraId="58F70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74A856D" w14:textId="77777777" w:rsidR="007748F0" w:rsidRPr="00B322A8" w:rsidRDefault="007748F0" w:rsidP="00873D42">
            <w:pPr>
              <w:pStyle w:val="TAL"/>
              <w:keepNext w:val="0"/>
            </w:pPr>
          </w:p>
        </w:tc>
      </w:tr>
      <w:tr w:rsidR="007748F0" w:rsidRPr="00B322A8" w14:paraId="38835CCA" w14:textId="77777777" w:rsidTr="00873D42">
        <w:trPr>
          <w:trHeight w:val="300"/>
        </w:trPr>
        <w:tc>
          <w:tcPr>
            <w:tcW w:w="1267" w:type="dxa"/>
            <w:noWrap/>
            <w:hideMark/>
          </w:tcPr>
          <w:p w14:paraId="4BF60476" w14:textId="77777777" w:rsidR="007748F0" w:rsidRPr="00B322A8" w:rsidRDefault="007748F0" w:rsidP="00873D42">
            <w:pPr>
              <w:pStyle w:val="TAL"/>
              <w:keepNext w:val="0"/>
            </w:pPr>
            <w:r w:rsidRPr="00B322A8">
              <w:t>Cluster#</w:t>
            </w:r>
          </w:p>
        </w:tc>
        <w:tc>
          <w:tcPr>
            <w:tcW w:w="1100" w:type="dxa"/>
            <w:noWrap/>
            <w:hideMark/>
          </w:tcPr>
          <w:p w14:paraId="38161176" w14:textId="77777777" w:rsidR="007748F0" w:rsidRPr="00B322A8" w:rsidRDefault="007748F0" w:rsidP="00873D42">
            <w:pPr>
              <w:pStyle w:val="TAL"/>
              <w:keepNext w:val="0"/>
            </w:pPr>
            <w:r w:rsidRPr="00B322A8">
              <w:t>Power [dB]</w:t>
            </w:r>
          </w:p>
        </w:tc>
        <w:tc>
          <w:tcPr>
            <w:tcW w:w="2107" w:type="dxa"/>
            <w:noWrap/>
            <w:hideMark/>
          </w:tcPr>
          <w:p w14:paraId="41A8B99A" w14:textId="77777777" w:rsidR="007748F0" w:rsidRPr="00B322A8" w:rsidRDefault="007748F0" w:rsidP="00873D42">
            <w:pPr>
              <w:pStyle w:val="TAL"/>
              <w:keepNext w:val="0"/>
            </w:pPr>
            <w:r w:rsidRPr="00B322A8">
              <w:t>Excess delay [ns]</w:t>
            </w:r>
          </w:p>
        </w:tc>
        <w:tc>
          <w:tcPr>
            <w:tcW w:w="2082" w:type="dxa"/>
            <w:noWrap/>
            <w:hideMark/>
          </w:tcPr>
          <w:p w14:paraId="00E52BB4" w14:textId="77777777" w:rsidR="007748F0" w:rsidRPr="00B322A8" w:rsidRDefault="007748F0" w:rsidP="00873D42">
            <w:pPr>
              <w:pStyle w:val="TAL"/>
              <w:keepNext w:val="0"/>
            </w:pPr>
            <w:r w:rsidRPr="00B322A8">
              <w:t>AoA [°]</w:t>
            </w:r>
          </w:p>
        </w:tc>
        <w:tc>
          <w:tcPr>
            <w:tcW w:w="1058" w:type="dxa"/>
            <w:noWrap/>
            <w:hideMark/>
          </w:tcPr>
          <w:p w14:paraId="72CA5B4C" w14:textId="77777777" w:rsidR="007748F0" w:rsidRPr="00B322A8" w:rsidRDefault="007748F0" w:rsidP="00873D42">
            <w:pPr>
              <w:pStyle w:val="TAL"/>
              <w:keepNext w:val="0"/>
            </w:pPr>
            <w:r w:rsidRPr="00B322A8">
              <w:t>AoD [°]</w:t>
            </w:r>
          </w:p>
        </w:tc>
        <w:tc>
          <w:tcPr>
            <w:tcW w:w="873" w:type="dxa"/>
            <w:noWrap/>
            <w:hideMark/>
          </w:tcPr>
          <w:p w14:paraId="581D7AAE" w14:textId="77777777" w:rsidR="007748F0" w:rsidRPr="00B322A8" w:rsidRDefault="007748F0" w:rsidP="00873D42">
            <w:pPr>
              <w:pStyle w:val="TAL"/>
              <w:keepNext w:val="0"/>
            </w:pPr>
            <w:r w:rsidRPr="00B322A8">
              <w:t>ASA [°]</w:t>
            </w:r>
          </w:p>
        </w:tc>
        <w:tc>
          <w:tcPr>
            <w:tcW w:w="873" w:type="dxa"/>
            <w:noWrap/>
            <w:hideMark/>
          </w:tcPr>
          <w:p w14:paraId="7DF84531" w14:textId="77777777" w:rsidR="007748F0" w:rsidRPr="00B322A8" w:rsidRDefault="007748F0" w:rsidP="00873D42">
            <w:pPr>
              <w:pStyle w:val="TAL"/>
              <w:keepNext w:val="0"/>
            </w:pPr>
            <w:r w:rsidRPr="00B322A8">
              <w:t>ZoD [°]</w:t>
            </w:r>
          </w:p>
        </w:tc>
      </w:tr>
      <w:tr w:rsidR="007748F0" w:rsidRPr="00B322A8" w14:paraId="767B5514" w14:textId="77777777" w:rsidTr="00873D42">
        <w:trPr>
          <w:trHeight w:val="300"/>
        </w:trPr>
        <w:tc>
          <w:tcPr>
            <w:tcW w:w="1267" w:type="dxa"/>
            <w:noWrap/>
            <w:hideMark/>
          </w:tcPr>
          <w:p w14:paraId="228B921E" w14:textId="77777777" w:rsidR="007748F0" w:rsidRPr="00B322A8" w:rsidRDefault="007748F0" w:rsidP="00873D42">
            <w:pPr>
              <w:pStyle w:val="TAL"/>
              <w:keepNext w:val="0"/>
            </w:pPr>
            <w:r w:rsidRPr="00B322A8">
              <w:t>LOS</w:t>
            </w:r>
          </w:p>
        </w:tc>
        <w:tc>
          <w:tcPr>
            <w:tcW w:w="1100" w:type="dxa"/>
            <w:noWrap/>
            <w:hideMark/>
          </w:tcPr>
          <w:p w14:paraId="5F714F7B" w14:textId="77777777" w:rsidR="007748F0" w:rsidRPr="00B322A8" w:rsidRDefault="007748F0" w:rsidP="00873D42">
            <w:pPr>
              <w:pStyle w:val="TAL"/>
              <w:keepNext w:val="0"/>
            </w:pPr>
            <w:r w:rsidRPr="00B322A8">
              <w:t>-0.51</w:t>
            </w:r>
          </w:p>
        </w:tc>
        <w:tc>
          <w:tcPr>
            <w:tcW w:w="2107" w:type="dxa"/>
            <w:noWrap/>
            <w:hideMark/>
          </w:tcPr>
          <w:p w14:paraId="1902FF92" w14:textId="77777777" w:rsidR="007748F0" w:rsidRPr="00B322A8" w:rsidRDefault="007748F0" w:rsidP="00873D42">
            <w:pPr>
              <w:pStyle w:val="TAL"/>
              <w:keepNext w:val="0"/>
            </w:pPr>
            <w:r w:rsidRPr="00B322A8">
              <w:t>0</w:t>
            </w:r>
          </w:p>
        </w:tc>
        <w:tc>
          <w:tcPr>
            <w:tcW w:w="2082" w:type="dxa"/>
            <w:noWrap/>
            <w:hideMark/>
          </w:tcPr>
          <w:p w14:paraId="23134E5F" w14:textId="77777777" w:rsidR="007748F0" w:rsidRPr="00B322A8" w:rsidRDefault="007748F0" w:rsidP="00873D42">
            <w:pPr>
              <w:pStyle w:val="TAL"/>
              <w:keepNext w:val="0"/>
            </w:pPr>
            <w:r w:rsidRPr="00B322A8">
              <w:t>163.96</w:t>
            </w:r>
          </w:p>
        </w:tc>
        <w:tc>
          <w:tcPr>
            <w:tcW w:w="1058" w:type="dxa"/>
            <w:noWrap/>
            <w:hideMark/>
          </w:tcPr>
          <w:p w14:paraId="36B24D2E" w14:textId="77777777" w:rsidR="007748F0" w:rsidRPr="00B322A8" w:rsidRDefault="007748F0" w:rsidP="00873D42">
            <w:pPr>
              <w:pStyle w:val="TAL"/>
              <w:keepNext w:val="0"/>
            </w:pPr>
            <w:r w:rsidRPr="00B322A8">
              <w:t>-16.04</w:t>
            </w:r>
          </w:p>
        </w:tc>
        <w:tc>
          <w:tcPr>
            <w:tcW w:w="873" w:type="dxa"/>
            <w:noWrap/>
            <w:hideMark/>
          </w:tcPr>
          <w:p w14:paraId="7147C02A" w14:textId="77777777" w:rsidR="007748F0" w:rsidRPr="00B322A8" w:rsidRDefault="007748F0" w:rsidP="00873D42">
            <w:pPr>
              <w:pStyle w:val="TAL"/>
              <w:keepNext w:val="0"/>
            </w:pPr>
            <w:r w:rsidRPr="00B322A8">
              <w:t>0</w:t>
            </w:r>
          </w:p>
        </w:tc>
        <w:tc>
          <w:tcPr>
            <w:tcW w:w="873" w:type="dxa"/>
            <w:noWrap/>
            <w:hideMark/>
          </w:tcPr>
          <w:p w14:paraId="68A3FF05" w14:textId="77777777" w:rsidR="007748F0" w:rsidRPr="00B322A8" w:rsidRDefault="007748F0" w:rsidP="00873D42">
            <w:pPr>
              <w:pStyle w:val="TAL"/>
              <w:keepNext w:val="0"/>
            </w:pPr>
            <w:r w:rsidRPr="00B322A8">
              <w:t>93.16</w:t>
            </w:r>
          </w:p>
        </w:tc>
      </w:tr>
      <w:tr w:rsidR="007748F0" w:rsidRPr="00B322A8" w14:paraId="306D2F7D" w14:textId="77777777" w:rsidTr="00873D42">
        <w:trPr>
          <w:trHeight w:val="300"/>
        </w:trPr>
        <w:tc>
          <w:tcPr>
            <w:tcW w:w="1267" w:type="dxa"/>
            <w:noWrap/>
            <w:hideMark/>
          </w:tcPr>
          <w:p w14:paraId="747BE08A" w14:textId="77777777" w:rsidR="007748F0" w:rsidRPr="00B322A8" w:rsidRDefault="007748F0" w:rsidP="00873D42">
            <w:pPr>
              <w:pStyle w:val="TAL"/>
              <w:keepNext w:val="0"/>
            </w:pPr>
            <w:r w:rsidRPr="00B322A8">
              <w:t>1</w:t>
            </w:r>
          </w:p>
        </w:tc>
        <w:tc>
          <w:tcPr>
            <w:tcW w:w="1100" w:type="dxa"/>
            <w:noWrap/>
            <w:hideMark/>
          </w:tcPr>
          <w:p w14:paraId="4F620D23" w14:textId="77777777" w:rsidR="007748F0" w:rsidRPr="00B322A8" w:rsidRDefault="007748F0" w:rsidP="00873D42">
            <w:pPr>
              <w:pStyle w:val="TAL"/>
              <w:keepNext w:val="0"/>
            </w:pPr>
            <w:r w:rsidRPr="00B322A8">
              <w:t>-22.24</w:t>
            </w:r>
          </w:p>
        </w:tc>
        <w:tc>
          <w:tcPr>
            <w:tcW w:w="2107" w:type="dxa"/>
            <w:noWrap/>
            <w:hideMark/>
          </w:tcPr>
          <w:p w14:paraId="7F9ECD0E" w14:textId="77777777" w:rsidR="007748F0" w:rsidRPr="00B322A8" w:rsidRDefault="007748F0" w:rsidP="00873D42">
            <w:pPr>
              <w:pStyle w:val="TAL"/>
              <w:keepNext w:val="0"/>
            </w:pPr>
            <w:r w:rsidRPr="00B322A8">
              <w:t>0</w:t>
            </w:r>
          </w:p>
        </w:tc>
        <w:tc>
          <w:tcPr>
            <w:tcW w:w="2082" w:type="dxa"/>
            <w:noWrap/>
            <w:hideMark/>
          </w:tcPr>
          <w:p w14:paraId="0A2D8E05" w14:textId="77777777" w:rsidR="007748F0" w:rsidRPr="00B322A8" w:rsidRDefault="007748F0" w:rsidP="00873D42">
            <w:pPr>
              <w:pStyle w:val="TAL"/>
              <w:keepNext w:val="0"/>
            </w:pPr>
            <w:r w:rsidRPr="00B322A8">
              <w:t>163.96</w:t>
            </w:r>
          </w:p>
        </w:tc>
        <w:tc>
          <w:tcPr>
            <w:tcW w:w="1058" w:type="dxa"/>
            <w:noWrap/>
            <w:hideMark/>
          </w:tcPr>
          <w:p w14:paraId="10AE1A14" w14:textId="77777777" w:rsidR="007748F0" w:rsidRPr="00B322A8" w:rsidRDefault="007748F0" w:rsidP="00873D42">
            <w:pPr>
              <w:pStyle w:val="TAL"/>
              <w:keepNext w:val="0"/>
            </w:pPr>
            <w:r w:rsidRPr="00B322A8">
              <w:t>-16.04</w:t>
            </w:r>
          </w:p>
        </w:tc>
        <w:tc>
          <w:tcPr>
            <w:tcW w:w="873" w:type="dxa"/>
            <w:noWrap/>
            <w:hideMark/>
          </w:tcPr>
          <w:p w14:paraId="022B36F4" w14:textId="77777777" w:rsidR="007748F0" w:rsidRPr="00B322A8" w:rsidRDefault="007748F0" w:rsidP="00873D42">
            <w:pPr>
              <w:pStyle w:val="TAL"/>
              <w:keepNext w:val="0"/>
            </w:pPr>
            <w:r w:rsidRPr="00B322A8">
              <w:t>18.91</w:t>
            </w:r>
          </w:p>
        </w:tc>
        <w:tc>
          <w:tcPr>
            <w:tcW w:w="873" w:type="dxa"/>
            <w:noWrap/>
            <w:hideMark/>
          </w:tcPr>
          <w:p w14:paraId="4EE7DF45" w14:textId="77777777" w:rsidR="007748F0" w:rsidRPr="00B322A8" w:rsidRDefault="007748F0" w:rsidP="00873D42">
            <w:pPr>
              <w:pStyle w:val="TAL"/>
              <w:keepNext w:val="0"/>
            </w:pPr>
            <w:r w:rsidRPr="00B322A8">
              <w:t>93.16</w:t>
            </w:r>
          </w:p>
        </w:tc>
      </w:tr>
      <w:tr w:rsidR="007748F0" w:rsidRPr="00B322A8" w14:paraId="108F92A8" w14:textId="77777777" w:rsidTr="00873D42">
        <w:trPr>
          <w:trHeight w:val="300"/>
        </w:trPr>
        <w:tc>
          <w:tcPr>
            <w:tcW w:w="1267" w:type="dxa"/>
            <w:noWrap/>
            <w:hideMark/>
          </w:tcPr>
          <w:p w14:paraId="67C39B96" w14:textId="77777777" w:rsidR="007748F0" w:rsidRPr="00B322A8" w:rsidRDefault="007748F0" w:rsidP="00873D42">
            <w:pPr>
              <w:pStyle w:val="TAL"/>
              <w:keepNext w:val="0"/>
            </w:pPr>
            <w:r w:rsidRPr="00B322A8">
              <w:t>2</w:t>
            </w:r>
          </w:p>
        </w:tc>
        <w:tc>
          <w:tcPr>
            <w:tcW w:w="1100" w:type="dxa"/>
            <w:noWrap/>
            <w:hideMark/>
          </w:tcPr>
          <w:p w14:paraId="5634A6C7" w14:textId="77777777" w:rsidR="007748F0" w:rsidRPr="00B322A8" w:rsidRDefault="007748F0" w:rsidP="00873D42">
            <w:pPr>
              <w:pStyle w:val="TAL"/>
              <w:keepNext w:val="0"/>
            </w:pPr>
            <w:r w:rsidRPr="00B322A8">
              <w:t>-16.01</w:t>
            </w:r>
          </w:p>
        </w:tc>
        <w:tc>
          <w:tcPr>
            <w:tcW w:w="2107" w:type="dxa"/>
            <w:noWrap/>
            <w:hideMark/>
          </w:tcPr>
          <w:p w14:paraId="3CEEFF9A" w14:textId="77777777" w:rsidR="007748F0" w:rsidRPr="00B322A8" w:rsidRDefault="007748F0" w:rsidP="00873D42">
            <w:pPr>
              <w:pStyle w:val="TAL"/>
              <w:keepNext w:val="0"/>
            </w:pPr>
            <w:r w:rsidRPr="00B322A8">
              <w:t>47</w:t>
            </w:r>
          </w:p>
        </w:tc>
        <w:tc>
          <w:tcPr>
            <w:tcW w:w="2082" w:type="dxa"/>
            <w:noWrap/>
            <w:hideMark/>
          </w:tcPr>
          <w:p w14:paraId="37D09295" w14:textId="77777777" w:rsidR="007748F0" w:rsidRPr="00B322A8" w:rsidRDefault="007748F0" w:rsidP="00873D42">
            <w:pPr>
              <w:pStyle w:val="TAL"/>
              <w:keepNext w:val="0"/>
            </w:pPr>
            <w:r w:rsidRPr="00B322A8">
              <w:t>-114.14</w:t>
            </w:r>
          </w:p>
        </w:tc>
        <w:tc>
          <w:tcPr>
            <w:tcW w:w="1058" w:type="dxa"/>
            <w:noWrap/>
            <w:hideMark/>
          </w:tcPr>
          <w:p w14:paraId="57943D96" w14:textId="77777777" w:rsidR="007748F0" w:rsidRPr="00B322A8" w:rsidRDefault="007748F0" w:rsidP="00873D42">
            <w:pPr>
              <w:pStyle w:val="TAL"/>
              <w:keepNext w:val="0"/>
            </w:pPr>
            <w:r w:rsidRPr="00B322A8">
              <w:t>45.23</w:t>
            </w:r>
          </w:p>
        </w:tc>
        <w:tc>
          <w:tcPr>
            <w:tcW w:w="873" w:type="dxa"/>
            <w:noWrap/>
            <w:hideMark/>
          </w:tcPr>
          <w:p w14:paraId="6D0B8D10" w14:textId="77777777" w:rsidR="007748F0" w:rsidRPr="00B322A8" w:rsidRDefault="007748F0" w:rsidP="00873D42">
            <w:pPr>
              <w:pStyle w:val="TAL"/>
              <w:keepNext w:val="0"/>
            </w:pPr>
            <w:r w:rsidRPr="00B322A8">
              <w:t>18.91</w:t>
            </w:r>
          </w:p>
        </w:tc>
        <w:tc>
          <w:tcPr>
            <w:tcW w:w="873" w:type="dxa"/>
            <w:noWrap/>
            <w:hideMark/>
          </w:tcPr>
          <w:p w14:paraId="6F2F9C64" w14:textId="77777777" w:rsidR="007748F0" w:rsidRPr="00B322A8" w:rsidRDefault="007748F0" w:rsidP="00873D42">
            <w:pPr>
              <w:pStyle w:val="TAL"/>
              <w:keepNext w:val="0"/>
            </w:pPr>
            <w:r w:rsidRPr="00B322A8">
              <w:t>95.42</w:t>
            </w:r>
          </w:p>
        </w:tc>
      </w:tr>
      <w:tr w:rsidR="007748F0" w:rsidRPr="00B322A8" w14:paraId="2448C5FA" w14:textId="77777777" w:rsidTr="00873D42">
        <w:trPr>
          <w:trHeight w:val="300"/>
        </w:trPr>
        <w:tc>
          <w:tcPr>
            <w:tcW w:w="1267" w:type="dxa"/>
            <w:noWrap/>
            <w:hideMark/>
          </w:tcPr>
          <w:p w14:paraId="6EF9E0EA" w14:textId="77777777" w:rsidR="007748F0" w:rsidRPr="00B322A8" w:rsidRDefault="007748F0" w:rsidP="00873D42">
            <w:pPr>
              <w:pStyle w:val="TAL"/>
              <w:keepNext w:val="0"/>
            </w:pPr>
            <w:r w:rsidRPr="00B322A8">
              <w:t>3</w:t>
            </w:r>
          </w:p>
        </w:tc>
        <w:tc>
          <w:tcPr>
            <w:tcW w:w="1100" w:type="dxa"/>
            <w:noWrap/>
            <w:hideMark/>
          </w:tcPr>
          <w:p w14:paraId="03365F75" w14:textId="77777777" w:rsidR="007748F0" w:rsidRPr="00B322A8" w:rsidRDefault="007748F0" w:rsidP="00873D42">
            <w:pPr>
              <w:pStyle w:val="TAL"/>
              <w:keepNext w:val="0"/>
            </w:pPr>
            <w:r w:rsidRPr="00B322A8">
              <w:t>-18.31</w:t>
            </w:r>
          </w:p>
        </w:tc>
        <w:tc>
          <w:tcPr>
            <w:tcW w:w="2107" w:type="dxa"/>
            <w:noWrap/>
            <w:hideMark/>
          </w:tcPr>
          <w:p w14:paraId="57F8B517" w14:textId="77777777" w:rsidR="007748F0" w:rsidRPr="00B322A8" w:rsidRDefault="007748F0" w:rsidP="00873D42">
            <w:pPr>
              <w:pStyle w:val="TAL"/>
              <w:keepNext w:val="0"/>
            </w:pPr>
            <w:r w:rsidRPr="00B322A8">
              <w:t>49</w:t>
            </w:r>
          </w:p>
        </w:tc>
        <w:tc>
          <w:tcPr>
            <w:tcW w:w="2082" w:type="dxa"/>
            <w:noWrap/>
            <w:hideMark/>
          </w:tcPr>
          <w:p w14:paraId="7B4805ED" w14:textId="77777777" w:rsidR="007748F0" w:rsidRPr="00B322A8" w:rsidRDefault="007748F0" w:rsidP="00873D42">
            <w:pPr>
              <w:pStyle w:val="TAL"/>
              <w:keepNext w:val="0"/>
            </w:pPr>
            <w:r w:rsidRPr="00B322A8">
              <w:t>-114.14</w:t>
            </w:r>
          </w:p>
        </w:tc>
        <w:tc>
          <w:tcPr>
            <w:tcW w:w="1058" w:type="dxa"/>
            <w:noWrap/>
            <w:hideMark/>
          </w:tcPr>
          <w:p w14:paraId="15184C63" w14:textId="77777777" w:rsidR="007748F0" w:rsidRPr="00B322A8" w:rsidRDefault="007748F0" w:rsidP="00873D42">
            <w:pPr>
              <w:pStyle w:val="TAL"/>
              <w:keepNext w:val="0"/>
            </w:pPr>
            <w:r w:rsidRPr="00B322A8">
              <w:t>45.23</w:t>
            </w:r>
          </w:p>
        </w:tc>
        <w:tc>
          <w:tcPr>
            <w:tcW w:w="873" w:type="dxa"/>
            <w:noWrap/>
            <w:hideMark/>
          </w:tcPr>
          <w:p w14:paraId="60372C08" w14:textId="77777777" w:rsidR="007748F0" w:rsidRPr="00B322A8" w:rsidRDefault="007748F0" w:rsidP="00873D42">
            <w:pPr>
              <w:pStyle w:val="TAL"/>
              <w:keepNext w:val="0"/>
            </w:pPr>
            <w:r w:rsidRPr="00B322A8">
              <w:t>17.019</w:t>
            </w:r>
          </w:p>
        </w:tc>
        <w:tc>
          <w:tcPr>
            <w:tcW w:w="873" w:type="dxa"/>
            <w:noWrap/>
            <w:hideMark/>
          </w:tcPr>
          <w:p w14:paraId="3FA12658" w14:textId="77777777" w:rsidR="007748F0" w:rsidRPr="00B322A8" w:rsidRDefault="007748F0" w:rsidP="00873D42">
            <w:pPr>
              <w:pStyle w:val="TAL"/>
              <w:keepNext w:val="0"/>
            </w:pPr>
            <w:r w:rsidRPr="00B322A8">
              <w:t>95.42</w:t>
            </w:r>
          </w:p>
        </w:tc>
      </w:tr>
      <w:tr w:rsidR="007748F0" w:rsidRPr="00B322A8" w14:paraId="2AD6D1EE" w14:textId="77777777" w:rsidTr="00873D42">
        <w:trPr>
          <w:trHeight w:val="300"/>
        </w:trPr>
        <w:tc>
          <w:tcPr>
            <w:tcW w:w="1267" w:type="dxa"/>
            <w:noWrap/>
            <w:hideMark/>
          </w:tcPr>
          <w:p w14:paraId="16DFD0A7" w14:textId="77777777" w:rsidR="007748F0" w:rsidRPr="00B322A8" w:rsidRDefault="007748F0" w:rsidP="00873D42">
            <w:pPr>
              <w:pStyle w:val="TAL"/>
              <w:keepNext w:val="0"/>
            </w:pPr>
            <w:r w:rsidRPr="00B322A8">
              <w:t>4</w:t>
            </w:r>
          </w:p>
        </w:tc>
        <w:tc>
          <w:tcPr>
            <w:tcW w:w="1100" w:type="dxa"/>
            <w:noWrap/>
            <w:hideMark/>
          </w:tcPr>
          <w:p w14:paraId="23545F6D" w14:textId="77777777" w:rsidR="007748F0" w:rsidRPr="00B322A8" w:rsidRDefault="007748F0" w:rsidP="00873D42">
            <w:pPr>
              <w:pStyle w:val="TAL"/>
              <w:keepNext w:val="0"/>
            </w:pPr>
            <w:r w:rsidRPr="00B322A8">
              <w:t>-23.11</w:t>
            </w:r>
          </w:p>
        </w:tc>
        <w:tc>
          <w:tcPr>
            <w:tcW w:w="2107" w:type="dxa"/>
            <w:noWrap/>
            <w:hideMark/>
          </w:tcPr>
          <w:p w14:paraId="76DD9A62" w14:textId="77777777" w:rsidR="007748F0" w:rsidRPr="00B322A8" w:rsidRDefault="007748F0" w:rsidP="00873D42">
            <w:pPr>
              <w:pStyle w:val="TAL"/>
              <w:keepNext w:val="0"/>
            </w:pPr>
            <w:r w:rsidRPr="00B322A8">
              <w:t>49</w:t>
            </w:r>
          </w:p>
        </w:tc>
        <w:tc>
          <w:tcPr>
            <w:tcW w:w="2082" w:type="dxa"/>
            <w:noWrap/>
            <w:hideMark/>
          </w:tcPr>
          <w:p w14:paraId="2E788DE0" w14:textId="77777777" w:rsidR="007748F0" w:rsidRPr="00B322A8" w:rsidRDefault="007748F0" w:rsidP="00873D42">
            <w:pPr>
              <w:pStyle w:val="TAL"/>
              <w:keepNext w:val="0"/>
            </w:pPr>
            <w:r w:rsidRPr="00B322A8">
              <w:t>29.55</w:t>
            </w:r>
          </w:p>
        </w:tc>
        <w:tc>
          <w:tcPr>
            <w:tcW w:w="1058" w:type="dxa"/>
            <w:noWrap/>
            <w:hideMark/>
          </w:tcPr>
          <w:p w14:paraId="61E78FFB" w14:textId="77777777" w:rsidR="007748F0" w:rsidRPr="00B322A8" w:rsidRDefault="007748F0" w:rsidP="00873D42">
            <w:pPr>
              <w:pStyle w:val="TAL"/>
              <w:keepNext w:val="0"/>
            </w:pPr>
            <w:r w:rsidRPr="00B322A8">
              <w:t>-37.46</w:t>
            </w:r>
          </w:p>
        </w:tc>
        <w:tc>
          <w:tcPr>
            <w:tcW w:w="873" w:type="dxa"/>
            <w:noWrap/>
            <w:hideMark/>
          </w:tcPr>
          <w:p w14:paraId="0B8B8693" w14:textId="77777777" w:rsidR="007748F0" w:rsidRPr="00B322A8" w:rsidRDefault="007748F0" w:rsidP="00873D42">
            <w:pPr>
              <w:pStyle w:val="TAL"/>
              <w:keepNext w:val="0"/>
            </w:pPr>
            <w:r w:rsidRPr="00B322A8">
              <w:t>18.91</w:t>
            </w:r>
          </w:p>
        </w:tc>
        <w:tc>
          <w:tcPr>
            <w:tcW w:w="873" w:type="dxa"/>
            <w:noWrap/>
            <w:hideMark/>
          </w:tcPr>
          <w:p w14:paraId="02B66895" w14:textId="77777777" w:rsidR="007748F0" w:rsidRPr="00B322A8" w:rsidRDefault="007748F0" w:rsidP="00873D42">
            <w:pPr>
              <w:pStyle w:val="TAL"/>
              <w:keepNext w:val="0"/>
            </w:pPr>
            <w:r w:rsidRPr="00B322A8">
              <w:t>93.06</w:t>
            </w:r>
          </w:p>
        </w:tc>
      </w:tr>
      <w:tr w:rsidR="007748F0" w:rsidRPr="00B322A8" w14:paraId="1D563FEE" w14:textId="77777777" w:rsidTr="00873D42">
        <w:trPr>
          <w:trHeight w:val="300"/>
        </w:trPr>
        <w:tc>
          <w:tcPr>
            <w:tcW w:w="1267" w:type="dxa"/>
            <w:noWrap/>
            <w:hideMark/>
          </w:tcPr>
          <w:p w14:paraId="0E405AFA" w14:textId="77777777" w:rsidR="007748F0" w:rsidRPr="00B322A8" w:rsidRDefault="007748F0" w:rsidP="00873D42">
            <w:pPr>
              <w:pStyle w:val="TAL"/>
              <w:keepNext w:val="0"/>
            </w:pPr>
            <w:r w:rsidRPr="00B322A8">
              <w:t>5</w:t>
            </w:r>
          </w:p>
        </w:tc>
        <w:tc>
          <w:tcPr>
            <w:tcW w:w="1100" w:type="dxa"/>
            <w:noWrap/>
            <w:hideMark/>
          </w:tcPr>
          <w:p w14:paraId="55EEE630" w14:textId="77777777" w:rsidR="007748F0" w:rsidRPr="00B322A8" w:rsidRDefault="007748F0" w:rsidP="00873D42">
            <w:pPr>
              <w:pStyle w:val="TAL"/>
              <w:keepNext w:val="0"/>
            </w:pPr>
            <w:r w:rsidRPr="00B322A8">
              <w:t>-20.01</w:t>
            </w:r>
          </w:p>
        </w:tc>
        <w:tc>
          <w:tcPr>
            <w:tcW w:w="2107" w:type="dxa"/>
            <w:noWrap/>
            <w:hideMark/>
          </w:tcPr>
          <w:p w14:paraId="49019036" w14:textId="77777777" w:rsidR="007748F0" w:rsidRPr="00B322A8" w:rsidRDefault="007748F0" w:rsidP="00873D42">
            <w:pPr>
              <w:pStyle w:val="TAL"/>
              <w:keepNext w:val="0"/>
            </w:pPr>
            <w:r w:rsidRPr="00B322A8">
              <w:t>51</w:t>
            </w:r>
          </w:p>
        </w:tc>
        <w:tc>
          <w:tcPr>
            <w:tcW w:w="2082" w:type="dxa"/>
            <w:noWrap/>
            <w:hideMark/>
          </w:tcPr>
          <w:p w14:paraId="5C063A1D" w14:textId="77777777" w:rsidR="007748F0" w:rsidRPr="00B322A8" w:rsidRDefault="007748F0" w:rsidP="00873D42">
            <w:pPr>
              <w:pStyle w:val="TAL"/>
              <w:keepNext w:val="0"/>
            </w:pPr>
            <w:r w:rsidRPr="00B322A8">
              <w:t>-114.14</w:t>
            </w:r>
          </w:p>
        </w:tc>
        <w:tc>
          <w:tcPr>
            <w:tcW w:w="1058" w:type="dxa"/>
            <w:noWrap/>
            <w:hideMark/>
          </w:tcPr>
          <w:p w14:paraId="75F043D9" w14:textId="77777777" w:rsidR="007748F0" w:rsidRPr="00B322A8" w:rsidRDefault="007748F0" w:rsidP="00873D42">
            <w:pPr>
              <w:pStyle w:val="TAL"/>
              <w:keepNext w:val="0"/>
            </w:pPr>
            <w:r w:rsidRPr="00B322A8">
              <w:t>45.23</w:t>
            </w:r>
          </w:p>
        </w:tc>
        <w:tc>
          <w:tcPr>
            <w:tcW w:w="873" w:type="dxa"/>
            <w:noWrap/>
            <w:hideMark/>
          </w:tcPr>
          <w:p w14:paraId="1D67C974" w14:textId="77777777" w:rsidR="007748F0" w:rsidRPr="00B322A8" w:rsidRDefault="007748F0" w:rsidP="00873D42">
            <w:pPr>
              <w:pStyle w:val="TAL"/>
              <w:keepNext w:val="0"/>
            </w:pPr>
            <w:r w:rsidRPr="00B322A8">
              <w:t>15.128</w:t>
            </w:r>
          </w:p>
        </w:tc>
        <w:tc>
          <w:tcPr>
            <w:tcW w:w="873" w:type="dxa"/>
            <w:noWrap/>
            <w:hideMark/>
          </w:tcPr>
          <w:p w14:paraId="31A83717" w14:textId="77777777" w:rsidR="007748F0" w:rsidRPr="00B322A8" w:rsidRDefault="007748F0" w:rsidP="00873D42">
            <w:pPr>
              <w:pStyle w:val="TAL"/>
              <w:keepNext w:val="0"/>
            </w:pPr>
            <w:r w:rsidRPr="00B322A8">
              <w:t>95.42</w:t>
            </w:r>
          </w:p>
        </w:tc>
      </w:tr>
      <w:tr w:rsidR="007748F0" w:rsidRPr="00B322A8" w14:paraId="2ED5125F" w14:textId="77777777" w:rsidTr="00873D42">
        <w:trPr>
          <w:trHeight w:val="300"/>
        </w:trPr>
        <w:tc>
          <w:tcPr>
            <w:tcW w:w="1267" w:type="dxa"/>
            <w:noWrap/>
            <w:hideMark/>
          </w:tcPr>
          <w:p w14:paraId="10DF4762" w14:textId="77777777" w:rsidR="007748F0" w:rsidRPr="00B322A8" w:rsidRDefault="007748F0" w:rsidP="00873D42">
            <w:pPr>
              <w:pStyle w:val="TAL"/>
              <w:keepNext w:val="0"/>
            </w:pPr>
            <w:r w:rsidRPr="00B322A8">
              <w:t>6</w:t>
            </w:r>
          </w:p>
        </w:tc>
        <w:tc>
          <w:tcPr>
            <w:tcW w:w="1100" w:type="dxa"/>
            <w:noWrap/>
            <w:hideMark/>
          </w:tcPr>
          <w:p w14:paraId="60C23DBC" w14:textId="77777777" w:rsidR="007748F0" w:rsidRPr="00B322A8" w:rsidRDefault="007748F0" w:rsidP="00873D42">
            <w:pPr>
              <w:pStyle w:val="TAL"/>
              <w:keepNext w:val="0"/>
            </w:pPr>
            <w:r w:rsidRPr="00B322A8">
              <w:t>-22.61</w:t>
            </w:r>
          </w:p>
        </w:tc>
        <w:tc>
          <w:tcPr>
            <w:tcW w:w="2107" w:type="dxa"/>
            <w:noWrap/>
            <w:hideMark/>
          </w:tcPr>
          <w:p w14:paraId="16C74BE9" w14:textId="77777777" w:rsidR="007748F0" w:rsidRPr="00B322A8" w:rsidRDefault="007748F0" w:rsidP="00873D42">
            <w:pPr>
              <w:pStyle w:val="TAL"/>
              <w:keepNext w:val="0"/>
            </w:pPr>
            <w:r w:rsidRPr="00B322A8">
              <w:t>65</w:t>
            </w:r>
          </w:p>
        </w:tc>
        <w:tc>
          <w:tcPr>
            <w:tcW w:w="2082" w:type="dxa"/>
            <w:noWrap/>
            <w:hideMark/>
          </w:tcPr>
          <w:p w14:paraId="76B7F1B9" w14:textId="77777777" w:rsidR="007748F0" w:rsidRPr="00B322A8" w:rsidRDefault="007748F0" w:rsidP="00873D42">
            <w:pPr>
              <w:pStyle w:val="TAL"/>
              <w:keepNext w:val="0"/>
            </w:pPr>
            <w:r w:rsidRPr="00B322A8">
              <w:t>48.63</w:t>
            </w:r>
          </w:p>
        </w:tc>
        <w:tc>
          <w:tcPr>
            <w:tcW w:w="1058" w:type="dxa"/>
            <w:noWrap/>
            <w:hideMark/>
          </w:tcPr>
          <w:p w14:paraId="09C13C5F" w14:textId="77777777" w:rsidR="007748F0" w:rsidRPr="00B322A8" w:rsidRDefault="007748F0" w:rsidP="00873D42">
            <w:pPr>
              <w:pStyle w:val="TAL"/>
              <w:keepNext w:val="0"/>
            </w:pPr>
            <w:r w:rsidRPr="00B322A8">
              <w:t>1.22</w:t>
            </w:r>
          </w:p>
        </w:tc>
        <w:tc>
          <w:tcPr>
            <w:tcW w:w="873" w:type="dxa"/>
            <w:noWrap/>
            <w:hideMark/>
          </w:tcPr>
          <w:p w14:paraId="5535CD38" w14:textId="77777777" w:rsidR="007748F0" w:rsidRPr="00B322A8" w:rsidRDefault="007748F0" w:rsidP="00873D42">
            <w:pPr>
              <w:pStyle w:val="TAL"/>
              <w:keepNext w:val="0"/>
            </w:pPr>
            <w:r w:rsidRPr="00B322A8">
              <w:t>18.91</w:t>
            </w:r>
          </w:p>
        </w:tc>
        <w:tc>
          <w:tcPr>
            <w:tcW w:w="873" w:type="dxa"/>
            <w:noWrap/>
            <w:hideMark/>
          </w:tcPr>
          <w:p w14:paraId="0C0ECCD7" w14:textId="77777777" w:rsidR="007748F0" w:rsidRPr="00B322A8" w:rsidRDefault="007748F0" w:rsidP="00873D42">
            <w:pPr>
              <w:pStyle w:val="TAL"/>
              <w:keepNext w:val="0"/>
            </w:pPr>
            <w:r w:rsidRPr="00B322A8">
              <w:t>93.75</w:t>
            </w:r>
          </w:p>
        </w:tc>
      </w:tr>
      <w:tr w:rsidR="007748F0" w:rsidRPr="00B322A8" w14:paraId="05EAFC52" w14:textId="77777777" w:rsidTr="00873D42">
        <w:trPr>
          <w:trHeight w:val="300"/>
        </w:trPr>
        <w:tc>
          <w:tcPr>
            <w:tcW w:w="1267" w:type="dxa"/>
            <w:noWrap/>
            <w:hideMark/>
          </w:tcPr>
          <w:p w14:paraId="3F2E9E2E" w14:textId="77777777" w:rsidR="007748F0" w:rsidRPr="00B322A8" w:rsidRDefault="007748F0" w:rsidP="00873D42">
            <w:pPr>
              <w:pStyle w:val="TAL"/>
              <w:keepNext w:val="0"/>
            </w:pPr>
            <w:r w:rsidRPr="00B322A8">
              <w:t>7</w:t>
            </w:r>
          </w:p>
        </w:tc>
        <w:tc>
          <w:tcPr>
            <w:tcW w:w="1100" w:type="dxa"/>
            <w:noWrap/>
            <w:hideMark/>
          </w:tcPr>
          <w:p w14:paraId="7A77121D" w14:textId="77777777" w:rsidR="007748F0" w:rsidRPr="00B322A8" w:rsidRDefault="007748F0" w:rsidP="00873D42">
            <w:pPr>
              <w:pStyle w:val="TAL"/>
              <w:keepNext w:val="0"/>
            </w:pPr>
            <w:r w:rsidRPr="00B322A8">
              <w:t>-18.81</w:t>
            </w:r>
          </w:p>
        </w:tc>
        <w:tc>
          <w:tcPr>
            <w:tcW w:w="2107" w:type="dxa"/>
            <w:noWrap/>
            <w:hideMark/>
          </w:tcPr>
          <w:p w14:paraId="44FEE6B5" w14:textId="77777777" w:rsidR="007748F0" w:rsidRPr="00B322A8" w:rsidRDefault="007748F0" w:rsidP="00873D42">
            <w:pPr>
              <w:pStyle w:val="TAL"/>
              <w:keepNext w:val="0"/>
            </w:pPr>
            <w:r w:rsidRPr="00B322A8">
              <w:t>173</w:t>
            </w:r>
          </w:p>
        </w:tc>
        <w:tc>
          <w:tcPr>
            <w:tcW w:w="2082" w:type="dxa"/>
            <w:noWrap/>
            <w:hideMark/>
          </w:tcPr>
          <w:p w14:paraId="01E5977B" w14:textId="77777777" w:rsidR="007748F0" w:rsidRPr="00B322A8" w:rsidRDefault="007748F0" w:rsidP="00873D42">
            <w:pPr>
              <w:pStyle w:val="TAL"/>
              <w:keepNext w:val="0"/>
            </w:pPr>
            <w:r w:rsidRPr="00B322A8">
              <w:t>-153.93</w:t>
            </w:r>
          </w:p>
        </w:tc>
        <w:tc>
          <w:tcPr>
            <w:tcW w:w="1058" w:type="dxa"/>
            <w:noWrap/>
            <w:hideMark/>
          </w:tcPr>
          <w:p w14:paraId="5FF10879" w14:textId="77777777" w:rsidR="007748F0" w:rsidRPr="00B322A8" w:rsidRDefault="007748F0" w:rsidP="00873D42">
            <w:pPr>
              <w:pStyle w:val="TAL"/>
              <w:keepNext w:val="0"/>
            </w:pPr>
            <w:r w:rsidRPr="00B322A8">
              <w:t>-6.13</w:t>
            </w:r>
          </w:p>
        </w:tc>
        <w:tc>
          <w:tcPr>
            <w:tcW w:w="873" w:type="dxa"/>
            <w:noWrap/>
            <w:hideMark/>
          </w:tcPr>
          <w:p w14:paraId="3CDEEC0B" w14:textId="77777777" w:rsidR="007748F0" w:rsidRPr="00B322A8" w:rsidRDefault="007748F0" w:rsidP="00873D42">
            <w:pPr>
              <w:pStyle w:val="TAL"/>
              <w:keepNext w:val="0"/>
            </w:pPr>
            <w:r w:rsidRPr="00B322A8">
              <w:t>18.91</w:t>
            </w:r>
          </w:p>
        </w:tc>
        <w:tc>
          <w:tcPr>
            <w:tcW w:w="873" w:type="dxa"/>
            <w:noWrap/>
            <w:hideMark/>
          </w:tcPr>
          <w:p w14:paraId="4F12238F" w14:textId="77777777" w:rsidR="007748F0" w:rsidRPr="00B322A8" w:rsidRDefault="007748F0" w:rsidP="00873D42">
            <w:pPr>
              <w:pStyle w:val="TAL"/>
              <w:keepNext w:val="0"/>
            </w:pPr>
            <w:r w:rsidRPr="00B322A8">
              <w:t>92.77</w:t>
            </w:r>
          </w:p>
        </w:tc>
      </w:tr>
      <w:tr w:rsidR="007748F0" w:rsidRPr="00B322A8" w14:paraId="540FD222" w14:textId="77777777" w:rsidTr="00873D42">
        <w:trPr>
          <w:trHeight w:val="300"/>
        </w:trPr>
        <w:tc>
          <w:tcPr>
            <w:tcW w:w="1267" w:type="dxa"/>
            <w:noWrap/>
            <w:hideMark/>
          </w:tcPr>
          <w:p w14:paraId="22DE8153" w14:textId="77777777" w:rsidR="007748F0" w:rsidRPr="00B322A8" w:rsidRDefault="007748F0" w:rsidP="00873D42">
            <w:pPr>
              <w:pStyle w:val="TAL"/>
              <w:keepNext w:val="0"/>
            </w:pPr>
            <w:r w:rsidRPr="00B322A8">
              <w:t>8</w:t>
            </w:r>
          </w:p>
        </w:tc>
        <w:tc>
          <w:tcPr>
            <w:tcW w:w="1100" w:type="dxa"/>
            <w:noWrap/>
            <w:hideMark/>
          </w:tcPr>
          <w:p w14:paraId="4D141515" w14:textId="77777777" w:rsidR="007748F0" w:rsidRPr="00B322A8" w:rsidRDefault="007748F0" w:rsidP="00873D42">
            <w:pPr>
              <w:pStyle w:val="TAL"/>
              <w:keepNext w:val="0"/>
            </w:pPr>
            <w:r w:rsidRPr="00B322A8">
              <w:t>-21.01</w:t>
            </w:r>
          </w:p>
        </w:tc>
        <w:tc>
          <w:tcPr>
            <w:tcW w:w="2107" w:type="dxa"/>
            <w:noWrap/>
            <w:hideMark/>
          </w:tcPr>
          <w:p w14:paraId="1679AEDB" w14:textId="77777777" w:rsidR="007748F0" w:rsidRPr="00B322A8" w:rsidRDefault="007748F0" w:rsidP="00873D42">
            <w:pPr>
              <w:pStyle w:val="TAL"/>
              <w:keepNext w:val="0"/>
            </w:pPr>
            <w:r w:rsidRPr="00B322A8">
              <w:t>175</w:t>
            </w:r>
          </w:p>
        </w:tc>
        <w:tc>
          <w:tcPr>
            <w:tcW w:w="2082" w:type="dxa"/>
            <w:noWrap/>
            <w:hideMark/>
          </w:tcPr>
          <w:p w14:paraId="5535D46F" w14:textId="77777777" w:rsidR="007748F0" w:rsidRPr="00B322A8" w:rsidRDefault="007748F0" w:rsidP="00873D42">
            <w:pPr>
              <w:pStyle w:val="TAL"/>
              <w:keepNext w:val="0"/>
            </w:pPr>
            <w:r w:rsidRPr="00B322A8">
              <w:t>-153.93</w:t>
            </w:r>
          </w:p>
        </w:tc>
        <w:tc>
          <w:tcPr>
            <w:tcW w:w="1058" w:type="dxa"/>
            <w:noWrap/>
            <w:hideMark/>
          </w:tcPr>
          <w:p w14:paraId="0D238E1A" w14:textId="77777777" w:rsidR="007748F0" w:rsidRPr="00B322A8" w:rsidRDefault="007748F0" w:rsidP="00873D42">
            <w:pPr>
              <w:pStyle w:val="TAL"/>
              <w:keepNext w:val="0"/>
            </w:pPr>
            <w:r w:rsidRPr="00B322A8">
              <w:t>-6.13</w:t>
            </w:r>
          </w:p>
        </w:tc>
        <w:tc>
          <w:tcPr>
            <w:tcW w:w="873" w:type="dxa"/>
            <w:noWrap/>
            <w:hideMark/>
          </w:tcPr>
          <w:p w14:paraId="280F44E0" w14:textId="77777777" w:rsidR="007748F0" w:rsidRPr="00B322A8" w:rsidRDefault="007748F0" w:rsidP="00873D42">
            <w:pPr>
              <w:pStyle w:val="TAL"/>
              <w:keepNext w:val="0"/>
            </w:pPr>
            <w:r w:rsidRPr="00B322A8">
              <w:t>17.019</w:t>
            </w:r>
          </w:p>
        </w:tc>
        <w:tc>
          <w:tcPr>
            <w:tcW w:w="873" w:type="dxa"/>
            <w:noWrap/>
            <w:hideMark/>
          </w:tcPr>
          <w:p w14:paraId="6CD21F83" w14:textId="77777777" w:rsidR="007748F0" w:rsidRPr="00B322A8" w:rsidRDefault="007748F0" w:rsidP="00873D42">
            <w:pPr>
              <w:pStyle w:val="TAL"/>
              <w:keepNext w:val="0"/>
            </w:pPr>
            <w:r w:rsidRPr="00B322A8">
              <w:t>92.77</w:t>
            </w:r>
          </w:p>
        </w:tc>
      </w:tr>
      <w:tr w:rsidR="007748F0" w:rsidRPr="00B322A8" w14:paraId="4FD92376" w14:textId="77777777" w:rsidTr="00873D42">
        <w:trPr>
          <w:trHeight w:val="300"/>
        </w:trPr>
        <w:tc>
          <w:tcPr>
            <w:tcW w:w="1267" w:type="dxa"/>
            <w:noWrap/>
            <w:hideMark/>
          </w:tcPr>
          <w:p w14:paraId="7DFD51C4" w14:textId="77777777" w:rsidR="007748F0" w:rsidRPr="00B322A8" w:rsidRDefault="007748F0" w:rsidP="00873D42">
            <w:pPr>
              <w:pStyle w:val="TAL"/>
              <w:keepNext w:val="0"/>
            </w:pPr>
            <w:r w:rsidRPr="00B322A8">
              <w:t>9</w:t>
            </w:r>
          </w:p>
        </w:tc>
        <w:tc>
          <w:tcPr>
            <w:tcW w:w="1100" w:type="dxa"/>
            <w:noWrap/>
            <w:hideMark/>
          </w:tcPr>
          <w:p w14:paraId="7A36D039" w14:textId="77777777" w:rsidR="007748F0" w:rsidRPr="00B322A8" w:rsidRDefault="007748F0" w:rsidP="00873D42">
            <w:pPr>
              <w:pStyle w:val="TAL"/>
              <w:keepNext w:val="0"/>
            </w:pPr>
            <w:r w:rsidRPr="00B322A8">
              <w:t>-22.81</w:t>
            </w:r>
          </w:p>
        </w:tc>
        <w:tc>
          <w:tcPr>
            <w:tcW w:w="2107" w:type="dxa"/>
            <w:noWrap/>
            <w:hideMark/>
          </w:tcPr>
          <w:p w14:paraId="23DF1D02" w14:textId="77777777" w:rsidR="007748F0" w:rsidRPr="00B322A8" w:rsidRDefault="007748F0" w:rsidP="00873D42">
            <w:pPr>
              <w:pStyle w:val="TAL"/>
              <w:keepNext w:val="0"/>
            </w:pPr>
            <w:r w:rsidRPr="00B322A8">
              <w:t>178</w:t>
            </w:r>
          </w:p>
        </w:tc>
        <w:tc>
          <w:tcPr>
            <w:tcW w:w="2082" w:type="dxa"/>
            <w:noWrap/>
            <w:hideMark/>
          </w:tcPr>
          <w:p w14:paraId="4168AAC5" w14:textId="77777777" w:rsidR="007748F0" w:rsidRPr="00B322A8" w:rsidRDefault="007748F0" w:rsidP="00873D42">
            <w:pPr>
              <w:pStyle w:val="TAL"/>
              <w:keepNext w:val="0"/>
            </w:pPr>
            <w:r w:rsidRPr="00B322A8">
              <w:t>-153.93</w:t>
            </w:r>
          </w:p>
        </w:tc>
        <w:tc>
          <w:tcPr>
            <w:tcW w:w="1058" w:type="dxa"/>
            <w:noWrap/>
            <w:hideMark/>
          </w:tcPr>
          <w:p w14:paraId="676C279F" w14:textId="77777777" w:rsidR="007748F0" w:rsidRPr="00B322A8" w:rsidRDefault="007748F0" w:rsidP="00873D42">
            <w:pPr>
              <w:pStyle w:val="TAL"/>
              <w:keepNext w:val="0"/>
            </w:pPr>
            <w:r w:rsidRPr="00B322A8">
              <w:t>-6.13</w:t>
            </w:r>
          </w:p>
        </w:tc>
        <w:tc>
          <w:tcPr>
            <w:tcW w:w="873" w:type="dxa"/>
            <w:noWrap/>
            <w:hideMark/>
          </w:tcPr>
          <w:p w14:paraId="3B38F9B8" w14:textId="77777777" w:rsidR="007748F0" w:rsidRPr="00B322A8" w:rsidRDefault="007748F0" w:rsidP="00873D42">
            <w:pPr>
              <w:pStyle w:val="TAL"/>
              <w:keepNext w:val="0"/>
            </w:pPr>
            <w:r w:rsidRPr="00B322A8">
              <w:t>15.128</w:t>
            </w:r>
          </w:p>
        </w:tc>
        <w:tc>
          <w:tcPr>
            <w:tcW w:w="873" w:type="dxa"/>
            <w:noWrap/>
            <w:hideMark/>
          </w:tcPr>
          <w:p w14:paraId="13D0E475" w14:textId="77777777" w:rsidR="007748F0" w:rsidRPr="00B322A8" w:rsidRDefault="007748F0" w:rsidP="00873D42">
            <w:pPr>
              <w:pStyle w:val="TAL"/>
              <w:keepNext w:val="0"/>
            </w:pPr>
            <w:r w:rsidRPr="00B322A8">
              <w:t>92.77</w:t>
            </w:r>
          </w:p>
        </w:tc>
      </w:tr>
      <w:tr w:rsidR="007748F0" w:rsidRPr="00B322A8" w14:paraId="7CA5FCB6" w14:textId="77777777" w:rsidTr="00873D42">
        <w:trPr>
          <w:trHeight w:val="300"/>
        </w:trPr>
        <w:tc>
          <w:tcPr>
            <w:tcW w:w="1267" w:type="dxa"/>
            <w:noWrap/>
            <w:hideMark/>
          </w:tcPr>
          <w:p w14:paraId="5832403B" w14:textId="77777777" w:rsidR="007748F0" w:rsidRPr="00B322A8" w:rsidRDefault="007748F0" w:rsidP="00873D42">
            <w:pPr>
              <w:pStyle w:val="TAL"/>
              <w:keepNext w:val="0"/>
            </w:pPr>
            <w:r w:rsidRPr="00B322A8">
              <w:t>10</w:t>
            </w:r>
          </w:p>
        </w:tc>
        <w:tc>
          <w:tcPr>
            <w:tcW w:w="1100" w:type="dxa"/>
            <w:noWrap/>
            <w:hideMark/>
          </w:tcPr>
          <w:p w14:paraId="1AD6F386" w14:textId="77777777" w:rsidR="007748F0" w:rsidRPr="00B322A8" w:rsidRDefault="007748F0" w:rsidP="00873D42">
            <w:pPr>
              <w:pStyle w:val="TAL"/>
              <w:keepNext w:val="0"/>
            </w:pPr>
            <w:r w:rsidRPr="00B322A8">
              <w:t>-22.51</w:t>
            </w:r>
          </w:p>
        </w:tc>
        <w:tc>
          <w:tcPr>
            <w:tcW w:w="2107" w:type="dxa"/>
            <w:noWrap/>
            <w:hideMark/>
          </w:tcPr>
          <w:p w14:paraId="43491839" w14:textId="77777777" w:rsidR="007748F0" w:rsidRPr="00B322A8" w:rsidRDefault="007748F0" w:rsidP="00873D42">
            <w:pPr>
              <w:pStyle w:val="TAL"/>
              <w:keepNext w:val="0"/>
            </w:pPr>
            <w:r w:rsidRPr="00B322A8">
              <w:t>240</w:t>
            </w:r>
          </w:p>
        </w:tc>
        <w:tc>
          <w:tcPr>
            <w:tcW w:w="2082" w:type="dxa"/>
            <w:noWrap/>
            <w:hideMark/>
          </w:tcPr>
          <w:p w14:paraId="6633138D" w14:textId="77777777" w:rsidR="007748F0" w:rsidRPr="00B322A8" w:rsidRDefault="007748F0" w:rsidP="00873D42">
            <w:pPr>
              <w:pStyle w:val="TAL"/>
              <w:keepNext w:val="0"/>
            </w:pPr>
            <w:r w:rsidRPr="00B322A8">
              <w:t>-132.96</w:t>
            </w:r>
          </w:p>
        </w:tc>
        <w:tc>
          <w:tcPr>
            <w:tcW w:w="1058" w:type="dxa"/>
            <w:noWrap/>
            <w:hideMark/>
          </w:tcPr>
          <w:p w14:paraId="5082080D" w14:textId="77777777" w:rsidR="007748F0" w:rsidRPr="00B322A8" w:rsidRDefault="007748F0" w:rsidP="00873D42">
            <w:pPr>
              <w:pStyle w:val="TAL"/>
              <w:keepNext w:val="0"/>
            </w:pPr>
            <w:r w:rsidRPr="00B322A8">
              <w:t>4.21</w:t>
            </w:r>
          </w:p>
        </w:tc>
        <w:tc>
          <w:tcPr>
            <w:tcW w:w="873" w:type="dxa"/>
            <w:noWrap/>
            <w:hideMark/>
          </w:tcPr>
          <w:p w14:paraId="277BAFEB" w14:textId="77777777" w:rsidR="007748F0" w:rsidRPr="00B322A8" w:rsidRDefault="007748F0" w:rsidP="00873D42">
            <w:pPr>
              <w:pStyle w:val="TAL"/>
              <w:keepNext w:val="0"/>
            </w:pPr>
            <w:r w:rsidRPr="00B322A8">
              <w:t>18.91</w:t>
            </w:r>
          </w:p>
        </w:tc>
        <w:tc>
          <w:tcPr>
            <w:tcW w:w="873" w:type="dxa"/>
            <w:noWrap/>
            <w:hideMark/>
          </w:tcPr>
          <w:p w14:paraId="4F189200" w14:textId="77777777" w:rsidR="007748F0" w:rsidRPr="00B322A8" w:rsidRDefault="007748F0" w:rsidP="00873D42">
            <w:pPr>
              <w:pStyle w:val="TAL"/>
              <w:keepNext w:val="0"/>
            </w:pPr>
            <w:r w:rsidRPr="00B322A8">
              <w:t>93.75</w:t>
            </w:r>
          </w:p>
        </w:tc>
      </w:tr>
      <w:tr w:rsidR="007748F0" w:rsidRPr="00B322A8" w14:paraId="1801DBB4" w14:textId="77777777" w:rsidTr="00873D42">
        <w:trPr>
          <w:trHeight w:val="300"/>
        </w:trPr>
        <w:tc>
          <w:tcPr>
            <w:tcW w:w="1267" w:type="dxa"/>
            <w:noWrap/>
            <w:hideMark/>
          </w:tcPr>
          <w:p w14:paraId="06DCD5D8" w14:textId="77777777" w:rsidR="007748F0" w:rsidRPr="00B322A8" w:rsidRDefault="007748F0" w:rsidP="00873D42">
            <w:pPr>
              <w:pStyle w:val="TAL"/>
              <w:keepNext w:val="0"/>
            </w:pPr>
            <w:r w:rsidRPr="00B322A8">
              <w:t>11</w:t>
            </w:r>
          </w:p>
        </w:tc>
        <w:tc>
          <w:tcPr>
            <w:tcW w:w="1100" w:type="dxa"/>
            <w:noWrap/>
            <w:hideMark/>
          </w:tcPr>
          <w:p w14:paraId="61047F88" w14:textId="77777777" w:rsidR="007748F0" w:rsidRPr="00B322A8" w:rsidRDefault="007748F0" w:rsidP="00873D42">
            <w:pPr>
              <w:pStyle w:val="TAL"/>
              <w:keepNext w:val="0"/>
            </w:pPr>
            <w:r w:rsidRPr="00B322A8">
              <w:t>-25.81</w:t>
            </w:r>
          </w:p>
        </w:tc>
        <w:tc>
          <w:tcPr>
            <w:tcW w:w="2107" w:type="dxa"/>
            <w:noWrap/>
            <w:hideMark/>
          </w:tcPr>
          <w:p w14:paraId="049D69DD" w14:textId="77777777" w:rsidR="007748F0" w:rsidRPr="00B322A8" w:rsidRDefault="007748F0" w:rsidP="00873D42">
            <w:pPr>
              <w:pStyle w:val="TAL"/>
              <w:keepNext w:val="0"/>
            </w:pPr>
            <w:r w:rsidRPr="00B322A8">
              <w:t>337</w:t>
            </w:r>
          </w:p>
        </w:tc>
        <w:tc>
          <w:tcPr>
            <w:tcW w:w="2082" w:type="dxa"/>
            <w:noWrap/>
            <w:hideMark/>
          </w:tcPr>
          <w:p w14:paraId="25F2F484" w14:textId="77777777" w:rsidR="007748F0" w:rsidRPr="00B322A8" w:rsidRDefault="007748F0" w:rsidP="00873D42">
            <w:pPr>
              <w:pStyle w:val="TAL"/>
              <w:keepNext w:val="0"/>
            </w:pPr>
            <w:r w:rsidRPr="00B322A8">
              <w:t>-49.43</w:t>
            </w:r>
          </w:p>
        </w:tc>
        <w:tc>
          <w:tcPr>
            <w:tcW w:w="1058" w:type="dxa"/>
            <w:noWrap/>
            <w:hideMark/>
          </w:tcPr>
          <w:p w14:paraId="749B2C63" w14:textId="77777777" w:rsidR="007748F0" w:rsidRPr="00B322A8" w:rsidRDefault="007748F0" w:rsidP="00873D42">
            <w:pPr>
              <w:pStyle w:val="TAL"/>
              <w:keepNext w:val="0"/>
            </w:pPr>
            <w:r w:rsidRPr="00B322A8">
              <w:t>18.81</w:t>
            </w:r>
          </w:p>
        </w:tc>
        <w:tc>
          <w:tcPr>
            <w:tcW w:w="873" w:type="dxa"/>
            <w:noWrap/>
            <w:hideMark/>
          </w:tcPr>
          <w:p w14:paraId="0002DA43" w14:textId="77777777" w:rsidR="007748F0" w:rsidRPr="00B322A8" w:rsidRDefault="007748F0" w:rsidP="00873D42">
            <w:pPr>
              <w:pStyle w:val="TAL"/>
              <w:keepNext w:val="0"/>
            </w:pPr>
            <w:r w:rsidRPr="00B322A8">
              <w:t>18.91</w:t>
            </w:r>
          </w:p>
        </w:tc>
        <w:tc>
          <w:tcPr>
            <w:tcW w:w="873" w:type="dxa"/>
            <w:noWrap/>
            <w:hideMark/>
          </w:tcPr>
          <w:p w14:paraId="087BFF68" w14:textId="77777777" w:rsidR="007748F0" w:rsidRPr="00B322A8" w:rsidRDefault="007748F0" w:rsidP="00873D42">
            <w:pPr>
              <w:pStyle w:val="TAL"/>
              <w:keepNext w:val="0"/>
            </w:pPr>
            <w:r w:rsidRPr="00B322A8">
              <w:t>91.58</w:t>
            </w:r>
          </w:p>
        </w:tc>
      </w:tr>
      <w:tr w:rsidR="007748F0" w:rsidRPr="00B322A8" w14:paraId="48C3FDE4" w14:textId="77777777" w:rsidTr="00873D42">
        <w:trPr>
          <w:trHeight w:val="300"/>
        </w:trPr>
        <w:tc>
          <w:tcPr>
            <w:tcW w:w="1267" w:type="dxa"/>
            <w:noWrap/>
            <w:hideMark/>
          </w:tcPr>
          <w:p w14:paraId="1A563C11" w14:textId="77777777" w:rsidR="007748F0" w:rsidRPr="00B322A8" w:rsidRDefault="007748F0" w:rsidP="00873D42">
            <w:pPr>
              <w:pStyle w:val="TAL"/>
              <w:keepNext w:val="0"/>
            </w:pPr>
            <w:r w:rsidRPr="00B322A8">
              <w:t>12</w:t>
            </w:r>
          </w:p>
        </w:tc>
        <w:tc>
          <w:tcPr>
            <w:tcW w:w="1100" w:type="dxa"/>
            <w:noWrap/>
            <w:hideMark/>
          </w:tcPr>
          <w:p w14:paraId="794B10F8" w14:textId="77777777" w:rsidR="007748F0" w:rsidRPr="00B322A8" w:rsidRDefault="007748F0" w:rsidP="00873D42">
            <w:pPr>
              <w:pStyle w:val="TAL"/>
              <w:keepNext w:val="0"/>
            </w:pPr>
            <w:r w:rsidRPr="00B322A8">
              <w:t>-20.41</w:t>
            </w:r>
          </w:p>
        </w:tc>
        <w:tc>
          <w:tcPr>
            <w:tcW w:w="2107" w:type="dxa"/>
            <w:noWrap/>
            <w:hideMark/>
          </w:tcPr>
          <w:p w14:paraId="4FD6EE28" w14:textId="77777777" w:rsidR="007748F0" w:rsidRPr="00B322A8" w:rsidRDefault="007748F0" w:rsidP="00873D42">
            <w:pPr>
              <w:pStyle w:val="TAL"/>
              <w:keepNext w:val="0"/>
            </w:pPr>
            <w:r w:rsidRPr="00B322A8">
              <w:t>495</w:t>
            </w:r>
          </w:p>
        </w:tc>
        <w:tc>
          <w:tcPr>
            <w:tcW w:w="2082" w:type="dxa"/>
            <w:noWrap/>
            <w:hideMark/>
          </w:tcPr>
          <w:p w14:paraId="037B5C50" w14:textId="77777777" w:rsidR="007748F0" w:rsidRPr="00B322A8" w:rsidRDefault="007748F0" w:rsidP="00873D42">
            <w:pPr>
              <w:pStyle w:val="TAL"/>
              <w:keepNext w:val="0"/>
            </w:pPr>
            <w:r w:rsidRPr="00B322A8">
              <w:t>107.24</w:t>
            </w:r>
          </w:p>
        </w:tc>
        <w:tc>
          <w:tcPr>
            <w:tcW w:w="1058" w:type="dxa"/>
            <w:noWrap/>
            <w:hideMark/>
          </w:tcPr>
          <w:p w14:paraId="2E910C21" w14:textId="77777777" w:rsidR="007748F0" w:rsidRPr="00B322A8" w:rsidRDefault="007748F0" w:rsidP="00873D42">
            <w:pPr>
              <w:pStyle w:val="TAL"/>
              <w:keepNext w:val="0"/>
            </w:pPr>
            <w:r w:rsidRPr="00B322A8">
              <w:t>-15.51</w:t>
            </w:r>
          </w:p>
        </w:tc>
        <w:tc>
          <w:tcPr>
            <w:tcW w:w="873" w:type="dxa"/>
            <w:noWrap/>
            <w:hideMark/>
          </w:tcPr>
          <w:p w14:paraId="0D8B2821" w14:textId="77777777" w:rsidR="007748F0" w:rsidRPr="00B322A8" w:rsidRDefault="007748F0" w:rsidP="00873D42">
            <w:pPr>
              <w:pStyle w:val="TAL"/>
              <w:keepNext w:val="0"/>
            </w:pPr>
            <w:r w:rsidRPr="00B322A8">
              <w:t>18.91</w:t>
            </w:r>
          </w:p>
        </w:tc>
        <w:tc>
          <w:tcPr>
            <w:tcW w:w="873" w:type="dxa"/>
            <w:noWrap/>
            <w:hideMark/>
          </w:tcPr>
          <w:p w14:paraId="2E8F412C" w14:textId="77777777" w:rsidR="007748F0" w:rsidRPr="00B322A8" w:rsidRDefault="007748F0" w:rsidP="00873D42">
            <w:pPr>
              <w:pStyle w:val="TAL"/>
              <w:keepNext w:val="0"/>
            </w:pPr>
            <w:r w:rsidRPr="00B322A8">
              <w:t>92.82</w:t>
            </w:r>
          </w:p>
        </w:tc>
      </w:tr>
      <w:tr w:rsidR="007748F0" w:rsidRPr="00B322A8" w14:paraId="503520AF" w14:textId="77777777" w:rsidTr="00873D42">
        <w:trPr>
          <w:trHeight w:val="300"/>
        </w:trPr>
        <w:tc>
          <w:tcPr>
            <w:tcW w:w="1267" w:type="dxa"/>
            <w:noWrap/>
            <w:hideMark/>
          </w:tcPr>
          <w:p w14:paraId="21EFE38E" w14:textId="77777777" w:rsidR="007748F0" w:rsidRPr="00B322A8" w:rsidRDefault="007748F0" w:rsidP="00873D42">
            <w:pPr>
              <w:pStyle w:val="TAL"/>
              <w:keepNext w:val="0"/>
            </w:pPr>
            <w:r w:rsidRPr="00B322A8">
              <w:t>13</w:t>
            </w:r>
          </w:p>
        </w:tc>
        <w:tc>
          <w:tcPr>
            <w:tcW w:w="1100" w:type="dxa"/>
            <w:noWrap/>
            <w:hideMark/>
          </w:tcPr>
          <w:p w14:paraId="0AF97C41" w14:textId="77777777" w:rsidR="007748F0" w:rsidRPr="00B322A8" w:rsidRDefault="007748F0" w:rsidP="00873D42">
            <w:pPr>
              <w:pStyle w:val="TAL"/>
              <w:keepNext w:val="0"/>
            </w:pPr>
            <w:r w:rsidRPr="00B322A8">
              <w:t>-30.01</w:t>
            </w:r>
          </w:p>
        </w:tc>
        <w:tc>
          <w:tcPr>
            <w:tcW w:w="2107" w:type="dxa"/>
            <w:noWrap/>
            <w:hideMark/>
          </w:tcPr>
          <w:p w14:paraId="20208FE6" w14:textId="77777777" w:rsidR="007748F0" w:rsidRPr="00B322A8" w:rsidRDefault="007748F0" w:rsidP="00873D42">
            <w:pPr>
              <w:pStyle w:val="TAL"/>
              <w:keepNext w:val="0"/>
            </w:pPr>
            <w:r w:rsidRPr="00B322A8">
              <w:t>1091</w:t>
            </w:r>
          </w:p>
        </w:tc>
        <w:tc>
          <w:tcPr>
            <w:tcW w:w="2082" w:type="dxa"/>
            <w:noWrap/>
            <w:hideMark/>
          </w:tcPr>
          <w:p w14:paraId="1C3D2C92" w14:textId="77777777" w:rsidR="007748F0" w:rsidRPr="00B322A8" w:rsidRDefault="007748F0" w:rsidP="00873D42">
            <w:pPr>
              <w:pStyle w:val="TAL"/>
              <w:keepNext w:val="0"/>
            </w:pPr>
            <w:r w:rsidRPr="00B322A8">
              <w:t>51.13</w:t>
            </w:r>
          </w:p>
        </w:tc>
        <w:tc>
          <w:tcPr>
            <w:tcW w:w="1058" w:type="dxa"/>
            <w:noWrap/>
            <w:hideMark/>
          </w:tcPr>
          <w:p w14:paraId="71E3917C" w14:textId="77777777" w:rsidR="007748F0" w:rsidRPr="00B322A8" w:rsidRDefault="007748F0" w:rsidP="00873D42">
            <w:pPr>
              <w:pStyle w:val="TAL"/>
              <w:keepNext w:val="0"/>
            </w:pPr>
            <w:r w:rsidRPr="00B322A8">
              <w:t>43.53</w:t>
            </w:r>
          </w:p>
        </w:tc>
        <w:tc>
          <w:tcPr>
            <w:tcW w:w="873" w:type="dxa"/>
            <w:noWrap/>
            <w:hideMark/>
          </w:tcPr>
          <w:p w14:paraId="425147F2" w14:textId="77777777" w:rsidR="007748F0" w:rsidRPr="00B322A8" w:rsidRDefault="007748F0" w:rsidP="00873D42">
            <w:pPr>
              <w:pStyle w:val="TAL"/>
              <w:keepNext w:val="0"/>
            </w:pPr>
            <w:r w:rsidRPr="00B322A8">
              <w:t>18.91</w:t>
            </w:r>
          </w:p>
        </w:tc>
        <w:tc>
          <w:tcPr>
            <w:tcW w:w="873" w:type="dxa"/>
            <w:noWrap/>
            <w:hideMark/>
          </w:tcPr>
          <w:p w14:paraId="4341D92B" w14:textId="77777777" w:rsidR="007748F0" w:rsidRPr="00B322A8" w:rsidRDefault="007748F0" w:rsidP="00873D42">
            <w:pPr>
              <w:pStyle w:val="TAL"/>
              <w:keepNext w:val="0"/>
            </w:pPr>
            <w:r w:rsidRPr="00B322A8">
              <w:t>91.19</w:t>
            </w:r>
          </w:p>
        </w:tc>
      </w:tr>
      <w:tr w:rsidR="007748F0" w:rsidRPr="00B322A8" w14:paraId="0EF48708" w14:textId="77777777" w:rsidTr="00873D42">
        <w:trPr>
          <w:trHeight w:val="300"/>
        </w:trPr>
        <w:tc>
          <w:tcPr>
            <w:tcW w:w="1267" w:type="dxa"/>
            <w:noWrap/>
            <w:hideMark/>
          </w:tcPr>
          <w:p w14:paraId="2133C027" w14:textId="77777777" w:rsidR="007748F0" w:rsidRPr="00B322A8" w:rsidRDefault="007748F0" w:rsidP="00873D42">
            <w:pPr>
              <w:pStyle w:val="TAL"/>
              <w:keepNext w:val="0"/>
            </w:pPr>
            <w:r w:rsidRPr="00B322A8">
              <w:lastRenderedPageBreak/>
              <w:t>14</w:t>
            </w:r>
          </w:p>
        </w:tc>
        <w:tc>
          <w:tcPr>
            <w:tcW w:w="1100" w:type="dxa"/>
            <w:noWrap/>
            <w:hideMark/>
          </w:tcPr>
          <w:p w14:paraId="595F6531" w14:textId="77777777" w:rsidR="007748F0" w:rsidRPr="00B322A8" w:rsidRDefault="007748F0" w:rsidP="00873D42">
            <w:pPr>
              <w:pStyle w:val="TAL"/>
              <w:keepNext w:val="0"/>
            </w:pPr>
            <w:r w:rsidRPr="00B322A8">
              <w:t>-29.41</w:t>
            </w:r>
          </w:p>
        </w:tc>
        <w:tc>
          <w:tcPr>
            <w:tcW w:w="2107" w:type="dxa"/>
            <w:noWrap/>
            <w:hideMark/>
          </w:tcPr>
          <w:p w14:paraId="3BB9FE84" w14:textId="77777777" w:rsidR="007748F0" w:rsidRPr="00B322A8" w:rsidRDefault="007748F0" w:rsidP="00873D42">
            <w:pPr>
              <w:pStyle w:val="TAL"/>
              <w:keepNext w:val="0"/>
            </w:pPr>
            <w:r w:rsidRPr="00B322A8">
              <w:t>1876</w:t>
            </w:r>
          </w:p>
        </w:tc>
        <w:tc>
          <w:tcPr>
            <w:tcW w:w="2082" w:type="dxa"/>
            <w:noWrap/>
            <w:hideMark/>
          </w:tcPr>
          <w:p w14:paraId="6965CF23" w14:textId="77777777" w:rsidR="007748F0" w:rsidRPr="00B322A8" w:rsidRDefault="007748F0" w:rsidP="00873D42">
            <w:pPr>
              <w:pStyle w:val="TAL"/>
              <w:keepNext w:val="0"/>
            </w:pPr>
            <w:r w:rsidRPr="00B322A8">
              <w:t>68.66</w:t>
            </w:r>
          </w:p>
        </w:tc>
        <w:tc>
          <w:tcPr>
            <w:tcW w:w="1058" w:type="dxa"/>
            <w:noWrap/>
            <w:hideMark/>
          </w:tcPr>
          <w:p w14:paraId="01C872F8" w14:textId="77777777" w:rsidR="007748F0" w:rsidRPr="00B322A8" w:rsidRDefault="007748F0" w:rsidP="00873D42">
            <w:pPr>
              <w:pStyle w:val="TAL"/>
              <w:keepNext w:val="0"/>
            </w:pPr>
            <w:r w:rsidRPr="00B322A8">
              <w:t>45.34</w:t>
            </w:r>
          </w:p>
        </w:tc>
        <w:tc>
          <w:tcPr>
            <w:tcW w:w="873" w:type="dxa"/>
            <w:noWrap/>
            <w:hideMark/>
          </w:tcPr>
          <w:p w14:paraId="01EF543D" w14:textId="77777777" w:rsidR="007748F0" w:rsidRPr="00B322A8" w:rsidRDefault="007748F0" w:rsidP="00873D42">
            <w:pPr>
              <w:pStyle w:val="TAL"/>
              <w:keepNext w:val="0"/>
            </w:pPr>
            <w:r w:rsidRPr="00B322A8">
              <w:t>18.91</w:t>
            </w:r>
          </w:p>
        </w:tc>
        <w:tc>
          <w:tcPr>
            <w:tcW w:w="873" w:type="dxa"/>
            <w:noWrap/>
            <w:hideMark/>
          </w:tcPr>
          <w:p w14:paraId="557F47DB" w14:textId="77777777" w:rsidR="007748F0" w:rsidRPr="00B322A8" w:rsidRDefault="007748F0" w:rsidP="00873D42">
            <w:pPr>
              <w:pStyle w:val="TAL"/>
              <w:keepNext w:val="0"/>
            </w:pPr>
            <w:r w:rsidRPr="00B322A8">
              <w:t>95.62</w:t>
            </w:r>
          </w:p>
        </w:tc>
      </w:tr>
      <w:tr w:rsidR="007748F0" w:rsidRPr="00B322A8" w14:paraId="361EB2C7" w14:textId="77777777" w:rsidTr="00873D42">
        <w:trPr>
          <w:trHeight w:val="300"/>
        </w:trPr>
        <w:tc>
          <w:tcPr>
            <w:tcW w:w="1267" w:type="dxa"/>
            <w:noWrap/>
            <w:hideMark/>
          </w:tcPr>
          <w:p w14:paraId="55ECEE02" w14:textId="77777777" w:rsidR="007748F0" w:rsidRPr="00B322A8" w:rsidRDefault="007748F0" w:rsidP="00873D42">
            <w:pPr>
              <w:pStyle w:val="TAL"/>
              <w:keepNext w:val="0"/>
            </w:pPr>
            <w:r w:rsidRPr="00B322A8">
              <w:t>Ini. delay [ns]</w:t>
            </w:r>
          </w:p>
        </w:tc>
        <w:tc>
          <w:tcPr>
            <w:tcW w:w="1100" w:type="dxa"/>
            <w:noWrap/>
            <w:hideMark/>
          </w:tcPr>
          <w:p w14:paraId="7D73B417" w14:textId="77777777" w:rsidR="007748F0" w:rsidRPr="00B322A8" w:rsidRDefault="007748F0" w:rsidP="00873D42">
            <w:pPr>
              <w:pStyle w:val="TAL"/>
              <w:keepNext w:val="0"/>
            </w:pPr>
            <w:r w:rsidRPr="00B322A8">
              <w:t>XPR [dB]</w:t>
            </w:r>
          </w:p>
        </w:tc>
        <w:tc>
          <w:tcPr>
            <w:tcW w:w="2107" w:type="dxa"/>
            <w:noWrap/>
            <w:hideMark/>
          </w:tcPr>
          <w:p w14:paraId="5AD0CFBD" w14:textId="77777777" w:rsidR="007748F0" w:rsidRPr="00B322A8" w:rsidRDefault="007748F0" w:rsidP="00873D42">
            <w:pPr>
              <w:pStyle w:val="TAL"/>
              <w:keepNext w:val="0"/>
            </w:pPr>
            <w:r w:rsidRPr="00B322A8">
              <w:t>PL [dB]</w:t>
            </w:r>
          </w:p>
        </w:tc>
        <w:tc>
          <w:tcPr>
            <w:tcW w:w="2082" w:type="dxa"/>
            <w:noWrap/>
            <w:hideMark/>
          </w:tcPr>
          <w:p w14:paraId="17BE6964" w14:textId="77777777" w:rsidR="007748F0" w:rsidRPr="00B322A8" w:rsidRDefault="007748F0" w:rsidP="00873D42">
            <w:pPr>
              <w:pStyle w:val="TAL"/>
              <w:keepNext w:val="0"/>
            </w:pPr>
            <w:r w:rsidRPr="00B322A8">
              <w:t>ZoA [°]</w:t>
            </w:r>
          </w:p>
        </w:tc>
        <w:tc>
          <w:tcPr>
            <w:tcW w:w="1058" w:type="dxa"/>
            <w:noWrap/>
            <w:hideMark/>
          </w:tcPr>
          <w:p w14:paraId="7EDDF219" w14:textId="77777777" w:rsidR="007748F0" w:rsidRPr="00B322A8" w:rsidRDefault="007748F0" w:rsidP="00873D42">
            <w:pPr>
              <w:pStyle w:val="TAL"/>
              <w:keepNext w:val="0"/>
            </w:pPr>
            <w:r w:rsidRPr="00B322A8">
              <w:t>ASD [°]</w:t>
            </w:r>
          </w:p>
        </w:tc>
        <w:tc>
          <w:tcPr>
            <w:tcW w:w="873" w:type="dxa"/>
            <w:noWrap/>
            <w:hideMark/>
          </w:tcPr>
          <w:p w14:paraId="239DA1F2" w14:textId="77777777" w:rsidR="007748F0" w:rsidRPr="00B322A8" w:rsidRDefault="007748F0" w:rsidP="00873D42">
            <w:pPr>
              <w:pStyle w:val="TAL"/>
              <w:keepNext w:val="0"/>
            </w:pPr>
            <w:r w:rsidRPr="00B322A8">
              <w:t>ZSA [°]</w:t>
            </w:r>
          </w:p>
        </w:tc>
        <w:tc>
          <w:tcPr>
            <w:tcW w:w="873" w:type="dxa"/>
            <w:noWrap/>
            <w:hideMark/>
          </w:tcPr>
          <w:p w14:paraId="715A73F0" w14:textId="77777777" w:rsidR="007748F0" w:rsidRPr="00B322A8" w:rsidRDefault="007748F0" w:rsidP="00873D42">
            <w:pPr>
              <w:pStyle w:val="TAL"/>
              <w:keepNext w:val="0"/>
            </w:pPr>
            <w:r w:rsidRPr="00B322A8">
              <w:t>ZSD [°]</w:t>
            </w:r>
          </w:p>
        </w:tc>
      </w:tr>
      <w:tr w:rsidR="007748F0" w:rsidRPr="00B322A8" w14:paraId="7489D5A4" w14:textId="77777777" w:rsidTr="00873D42">
        <w:trPr>
          <w:trHeight w:val="300"/>
        </w:trPr>
        <w:tc>
          <w:tcPr>
            <w:tcW w:w="1267" w:type="dxa"/>
            <w:noWrap/>
            <w:hideMark/>
          </w:tcPr>
          <w:p w14:paraId="52BD480B" w14:textId="77777777" w:rsidR="007748F0" w:rsidRPr="00B322A8" w:rsidRDefault="007748F0" w:rsidP="00873D42">
            <w:pPr>
              <w:pStyle w:val="TAL"/>
              <w:keepNext w:val="0"/>
            </w:pPr>
            <w:r w:rsidRPr="00B322A8">
              <w:t>1422</w:t>
            </w:r>
          </w:p>
        </w:tc>
        <w:tc>
          <w:tcPr>
            <w:tcW w:w="1100" w:type="dxa"/>
            <w:noWrap/>
            <w:hideMark/>
          </w:tcPr>
          <w:p w14:paraId="4281C056" w14:textId="77777777" w:rsidR="007748F0" w:rsidRPr="00B322A8" w:rsidRDefault="007748F0" w:rsidP="00873D42">
            <w:pPr>
              <w:pStyle w:val="TAL"/>
              <w:keepNext w:val="0"/>
            </w:pPr>
            <w:r w:rsidRPr="00B322A8">
              <w:t>8</w:t>
            </w:r>
          </w:p>
        </w:tc>
        <w:tc>
          <w:tcPr>
            <w:tcW w:w="2107" w:type="dxa"/>
            <w:noWrap/>
            <w:hideMark/>
          </w:tcPr>
          <w:p w14:paraId="06BC8421" w14:textId="77777777" w:rsidR="007748F0" w:rsidRPr="00B322A8" w:rsidRDefault="007748F0" w:rsidP="00873D42">
            <w:pPr>
              <w:pStyle w:val="TAL"/>
              <w:keepNext w:val="0"/>
            </w:pPr>
            <w:r w:rsidRPr="00B322A8">
              <w:t>94.28</w:t>
            </w:r>
          </w:p>
        </w:tc>
        <w:tc>
          <w:tcPr>
            <w:tcW w:w="2082" w:type="dxa"/>
            <w:noWrap/>
            <w:hideMark/>
          </w:tcPr>
          <w:p w14:paraId="09259426" w14:textId="77777777" w:rsidR="007748F0" w:rsidRPr="00B322A8" w:rsidRDefault="007748F0" w:rsidP="00873D42">
            <w:pPr>
              <w:pStyle w:val="TAL"/>
              <w:keepNext w:val="0"/>
            </w:pPr>
            <w:r w:rsidRPr="00B322A8">
              <w:t>90</w:t>
            </w:r>
          </w:p>
        </w:tc>
        <w:tc>
          <w:tcPr>
            <w:tcW w:w="1058" w:type="dxa"/>
            <w:noWrap/>
            <w:hideMark/>
          </w:tcPr>
          <w:p w14:paraId="01B12517" w14:textId="77777777" w:rsidR="007748F0" w:rsidRPr="00B322A8" w:rsidRDefault="007748F0" w:rsidP="00873D42">
            <w:pPr>
              <w:pStyle w:val="TAL"/>
              <w:keepNext w:val="0"/>
            </w:pPr>
            <w:r w:rsidRPr="00B322A8">
              <w:t>5.33</w:t>
            </w:r>
          </w:p>
        </w:tc>
        <w:tc>
          <w:tcPr>
            <w:tcW w:w="873" w:type="dxa"/>
            <w:noWrap/>
            <w:hideMark/>
          </w:tcPr>
          <w:p w14:paraId="03E88813" w14:textId="77777777" w:rsidR="007748F0" w:rsidRPr="00B322A8" w:rsidRDefault="007748F0" w:rsidP="00873D42">
            <w:pPr>
              <w:pStyle w:val="TAL"/>
              <w:keepNext w:val="0"/>
            </w:pPr>
            <w:r w:rsidRPr="00B322A8">
              <w:t>0</w:t>
            </w:r>
          </w:p>
        </w:tc>
        <w:tc>
          <w:tcPr>
            <w:tcW w:w="873" w:type="dxa"/>
            <w:noWrap/>
            <w:hideMark/>
          </w:tcPr>
          <w:p w14:paraId="0AB8F489" w14:textId="77777777" w:rsidR="007748F0" w:rsidRPr="00B322A8" w:rsidRDefault="007748F0" w:rsidP="00873D42">
            <w:pPr>
              <w:pStyle w:val="TAL"/>
              <w:keepNext w:val="0"/>
            </w:pPr>
            <w:r w:rsidRPr="00B322A8">
              <w:t>1.48</w:t>
            </w:r>
          </w:p>
        </w:tc>
      </w:tr>
      <w:tr w:rsidR="007748F0" w:rsidRPr="00B322A8" w14:paraId="2089FC28" w14:textId="77777777" w:rsidTr="00873D42">
        <w:trPr>
          <w:trHeight w:val="300"/>
        </w:trPr>
        <w:tc>
          <w:tcPr>
            <w:tcW w:w="1267" w:type="dxa"/>
            <w:noWrap/>
            <w:hideMark/>
          </w:tcPr>
          <w:p w14:paraId="66D5FA20" w14:textId="77777777" w:rsidR="007748F0" w:rsidRPr="00B322A8" w:rsidRDefault="007748F0" w:rsidP="00873D42">
            <w:pPr>
              <w:pStyle w:val="TAL"/>
              <w:keepNext w:val="0"/>
            </w:pPr>
            <w:r w:rsidRPr="00B322A8">
              <w:t>UE speed [m/s]</w:t>
            </w:r>
          </w:p>
        </w:tc>
        <w:tc>
          <w:tcPr>
            <w:tcW w:w="1100" w:type="dxa"/>
            <w:noWrap/>
            <w:hideMark/>
          </w:tcPr>
          <w:p w14:paraId="39E9992F" w14:textId="77777777" w:rsidR="007748F0" w:rsidRPr="00B322A8" w:rsidRDefault="007748F0" w:rsidP="00873D42">
            <w:pPr>
              <w:pStyle w:val="TAL"/>
              <w:keepNext w:val="0"/>
            </w:pPr>
            <w:r w:rsidRPr="00B322A8">
              <w:t>UE DoT Az [°]</w:t>
            </w:r>
          </w:p>
        </w:tc>
        <w:tc>
          <w:tcPr>
            <w:tcW w:w="2107" w:type="dxa"/>
            <w:noWrap/>
            <w:hideMark/>
          </w:tcPr>
          <w:p w14:paraId="51A667B4" w14:textId="77777777" w:rsidR="007748F0" w:rsidRPr="00B322A8" w:rsidRDefault="007748F0" w:rsidP="00873D42">
            <w:pPr>
              <w:pStyle w:val="TAL"/>
              <w:keepNext w:val="0"/>
            </w:pPr>
            <w:r w:rsidRPr="00B322A8">
              <w:t>UE coordinates (x,y,z) [m]</w:t>
            </w:r>
          </w:p>
        </w:tc>
        <w:tc>
          <w:tcPr>
            <w:tcW w:w="2082" w:type="dxa"/>
            <w:noWrap/>
            <w:hideMark/>
          </w:tcPr>
          <w:p w14:paraId="77E5571A" w14:textId="77777777" w:rsidR="007748F0" w:rsidRPr="00B322A8" w:rsidRDefault="007748F0" w:rsidP="00873D42">
            <w:pPr>
              <w:pStyle w:val="TAL"/>
              <w:keepNext w:val="0"/>
            </w:pPr>
            <w:r w:rsidRPr="00B322A8">
              <w:t>BS coordinates (x,y,z) [m]</w:t>
            </w:r>
          </w:p>
        </w:tc>
        <w:tc>
          <w:tcPr>
            <w:tcW w:w="1058" w:type="dxa"/>
            <w:noWrap/>
            <w:hideMark/>
          </w:tcPr>
          <w:p w14:paraId="344B842C" w14:textId="77777777" w:rsidR="007748F0" w:rsidRPr="00B322A8" w:rsidRDefault="007748F0" w:rsidP="00873D42">
            <w:pPr>
              <w:pStyle w:val="TAL"/>
              <w:keepNext w:val="0"/>
            </w:pPr>
            <w:r w:rsidRPr="00B322A8">
              <w:t>K-factor [dB]</w:t>
            </w:r>
          </w:p>
        </w:tc>
        <w:tc>
          <w:tcPr>
            <w:tcW w:w="873" w:type="dxa"/>
            <w:noWrap/>
            <w:hideMark/>
          </w:tcPr>
          <w:p w14:paraId="501A4C0C" w14:textId="77777777" w:rsidR="007748F0" w:rsidRPr="00B322A8" w:rsidRDefault="007748F0" w:rsidP="00873D42">
            <w:pPr>
              <w:pStyle w:val="TAL"/>
              <w:keepNext w:val="0"/>
            </w:pPr>
            <w:r w:rsidRPr="00B322A8">
              <w:t xml:space="preserve"> </w:t>
            </w:r>
          </w:p>
        </w:tc>
        <w:tc>
          <w:tcPr>
            <w:tcW w:w="873" w:type="dxa"/>
            <w:noWrap/>
            <w:hideMark/>
          </w:tcPr>
          <w:p w14:paraId="1BE44DD1" w14:textId="77777777" w:rsidR="007748F0" w:rsidRPr="00B322A8" w:rsidRDefault="007748F0" w:rsidP="00873D42">
            <w:pPr>
              <w:pStyle w:val="TAL"/>
              <w:keepNext w:val="0"/>
            </w:pPr>
          </w:p>
        </w:tc>
      </w:tr>
      <w:tr w:rsidR="007748F0" w:rsidRPr="00B322A8" w14:paraId="6366BD44" w14:textId="77777777" w:rsidTr="00873D42">
        <w:trPr>
          <w:trHeight w:val="300"/>
        </w:trPr>
        <w:tc>
          <w:tcPr>
            <w:tcW w:w="1267" w:type="dxa"/>
            <w:noWrap/>
            <w:hideMark/>
          </w:tcPr>
          <w:p w14:paraId="689B4AF8" w14:textId="77777777" w:rsidR="007748F0" w:rsidRPr="00B322A8" w:rsidRDefault="007748F0" w:rsidP="00873D42">
            <w:pPr>
              <w:pStyle w:val="TAL"/>
              <w:keepNext w:val="0"/>
            </w:pPr>
            <w:r w:rsidRPr="00B322A8">
              <w:t>8.33</w:t>
            </w:r>
          </w:p>
        </w:tc>
        <w:tc>
          <w:tcPr>
            <w:tcW w:w="1100" w:type="dxa"/>
            <w:noWrap/>
            <w:hideMark/>
          </w:tcPr>
          <w:p w14:paraId="2897EE07" w14:textId="77777777" w:rsidR="007748F0" w:rsidRPr="00B322A8" w:rsidRDefault="007748F0" w:rsidP="00873D42">
            <w:pPr>
              <w:pStyle w:val="TAL"/>
              <w:keepNext w:val="0"/>
            </w:pPr>
            <w:r w:rsidRPr="00B322A8">
              <w:t>142.83</w:t>
            </w:r>
          </w:p>
        </w:tc>
        <w:tc>
          <w:tcPr>
            <w:tcW w:w="2107" w:type="dxa"/>
            <w:noWrap/>
            <w:hideMark/>
          </w:tcPr>
          <w:p w14:paraId="67934587" w14:textId="77777777" w:rsidR="007748F0" w:rsidRPr="00B322A8" w:rsidRDefault="007748F0" w:rsidP="00873D42">
            <w:pPr>
              <w:pStyle w:val="TAL"/>
              <w:keepNext w:val="0"/>
            </w:pPr>
            <w:r w:rsidRPr="00B322A8">
              <w:t>(409.22,-117.68,1.5)</w:t>
            </w:r>
          </w:p>
        </w:tc>
        <w:tc>
          <w:tcPr>
            <w:tcW w:w="2082" w:type="dxa"/>
            <w:noWrap/>
            <w:hideMark/>
          </w:tcPr>
          <w:p w14:paraId="17DF34B8" w14:textId="77777777" w:rsidR="007748F0" w:rsidRPr="00B322A8" w:rsidRDefault="007748F0" w:rsidP="00873D42">
            <w:pPr>
              <w:pStyle w:val="TAL"/>
              <w:keepNext w:val="0"/>
            </w:pPr>
            <w:r w:rsidRPr="00B322A8">
              <w:t>(0,0,25)</w:t>
            </w:r>
          </w:p>
        </w:tc>
        <w:tc>
          <w:tcPr>
            <w:tcW w:w="1058" w:type="dxa"/>
            <w:noWrap/>
            <w:hideMark/>
          </w:tcPr>
          <w:p w14:paraId="68F6472A" w14:textId="77777777" w:rsidR="007748F0" w:rsidRPr="00B322A8" w:rsidRDefault="007748F0" w:rsidP="00873D42">
            <w:pPr>
              <w:pStyle w:val="TAL"/>
              <w:keepNext w:val="0"/>
            </w:pPr>
            <w:r w:rsidRPr="00B322A8">
              <w:t>9</w:t>
            </w:r>
          </w:p>
        </w:tc>
        <w:tc>
          <w:tcPr>
            <w:tcW w:w="873" w:type="dxa"/>
            <w:noWrap/>
            <w:hideMark/>
          </w:tcPr>
          <w:p w14:paraId="4B150BAC" w14:textId="77777777" w:rsidR="007748F0" w:rsidRPr="00B322A8" w:rsidRDefault="007748F0" w:rsidP="00873D42">
            <w:pPr>
              <w:pStyle w:val="TAL"/>
              <w:keepNext w:val="0"/>
            </w:pPr>
          </w:p>
        </w:tc>
        <w:tc>
          <w:tcPr>
            <w:tcW w:w="873" w:type="dxa"/>
            <w:noWrap/>
            <w:hideMark/>
          </w:tcPr>
          <w:p w14:paraId="016D912B" w14:textId="77777777" w:rsidR="007748F0" w:rsidRPr="00B322A8" w:rsidRDefault="007748F0" w:rsidP="00873D42">
            <w:pPr>
              <w:pStyle w:val="TAL"/>
              <w:keepNext w:val="0"/>
            </w:pPr>
          </w:p>
        </w:tc>
      </w:tr>
      <w:tr w:rsidR="007748F0" w:rsidRPr="00B322A8" w14:paraId="62A2C247" w14:textId="77777777" w:rsidTr="00873D42">
        <w:trPr>
          <w:trHeight w:val="300"/>
        </w:trPr>
        <w:tc>
          <w:tcPr>
            <w:tcW w:w="1267" w:type="dxa"/>
            <w:noWrap/>
            <w:hideMark/>
          </w:tcPr>
          <w:p w14:paraId="7777BEB4" w14:textId="77777777" w:rsidR="007748F0" w:rsidRPr="00B322A8" w:rsidRDefault="007748F0" w:rsidP="00873D42">
            <w:pPr>
              <w:pStyle w:val="TAL"/>
              <w:keepNext w:val="0"/>
            </w:pPr>
          </w:p>
        </w:tc>
        <w:tc>
          <w:tcPr>
            <w:tcW w:w="1100" w:type="dxa"/>
            <w:noWrap/>
            <w:hideMark/>
          </w:tcPr>
          <w:p w14:paraId="47DC055D" w14:textId="77777777" w:rsidR="007748F0" w:rsidRPr="00B322A8" w:rsidRDefault="007748F0" w:rsidP="00873D42">
            <w:pPr>
              <w:pStyle w:val="TAL"/>
              <w:keepNext w:val="0"/>
            </w:pPr>
          </w:p>
        </w:tc>
        <w:tc>
          <w:tcPr>
            <w:tcW w:w="2107" w:type="dxa"/>
            <w:noWrap/>
            <w:hideMark/>
          </w:tcPr>
          <w:p w14:paraId="5EC691EE" w14:textId="77777777" w:rsidR="007748F0" w:rsidRPr="00B322A8" w:rsidRDefault="007748F0" w:rsidP="00873D42">
            <w:pPr>
              <w:pStyle w:val="TAL"/>
              <w:keepNext w:val="0"/>
            </w:pPr>
          </w:p>
        </w:tc>
        <w:tc>
          <w:tcPr>
            <w:tcW w:w="2082" w:type="dxa"/>
            <w:noWrap/>
            <w:hideMark/>
          </w:tcPr>
          <w:p w14:paraId="02D94CCD" w14:textId="77777777" w:rsidR="007748F0" w:rsidRPr="00B322A8" w:rsidRDefault="007748F0" w:rsidP="00873D42">
            <w:pPr>
              <w:pStyle w:val="TAL"/>
              <w:keepNext w:val="0"/>
            </w:pPr>
          </w:p>
        </w:tc>
        <w:tc>
          <w:tcPr>
            <w:tcW w:w="1058" w:type="dxa"/>
            <w:noWrap/>
            <w:hideMark/>
          </w:tcPr>
          <w:p w14:paraId="6564192E" w14:textId="77777777" w:rsidR="007748F0" w:rsidRPr="00B322A8" w:rsidRDefault="007748F0" w:rsidP="00873D42">
            <w:pPr>
              <w:pStyle w:val="TAL"/>
              <w:keepNext w:val="0"/>
            </w:pPr>
          </w:p>
        </w:tc>
        <w:tc>
          <w:tcPr>
            <w:tcW w:w="873" w:type="dxa"/>
            <w:noWrap/>
            <w:hideMark/>
          </w:tcPr>
          <w:p w14:paraId="4C26E935" w14:textId="77777777" w:rsidR="007748F0" w:rsidRPr="00B322A8" w:rsidRDefault="007748F0" w:rsidP="00873D42">
            <w:pPr>
              <w:pStyle w:val="TAL"/>
              <w:keepNext w:val="0"/>
            </w:pPr>
          </w:p>
        </w:tc>
        <w:tc>
          <w:tcPr>
            <w:tcW w:w="873" w:type="dxa"/>
            <w:noWrap/>
            <w:hideMark/>
          </w:tcPr>
          <w:p w14:paraId="0BCD6B87" w14:textId="77777777" w:rsidR="007748F0" w:rsidRPr="00B322A8" w:rsidRDefault="007748F0" w:rsidP="00873D42">
            <w:pPr>
              <w:pStyle w:val="TAL"/>
              <w:keepNext w:val="0"/>
            </w:pPr>
          </w:p>
        </w:tc>
      </w:tr>
      <w:tr w:rsidR="007748F0" w:rsidRPr="00B322A8" w14:paraId="1BA49766" w14:textId="77777777" w:rsidTr="00873D42">
        <w:trPr>
          <w:trHeight w:val="300"/>
        </w:trPr>
        <w:tc>
          <w:tcPr>
            <w:tcW w:w="1267" w:type="dxa"/>
            <w:shd w:val="clear" w:color="auto" w:fill="EDEDED" w:themeFill="accent3" w:themeFillTint="33"/>
            <w:noWrap/>
            <w:hideMark/>
          </w:tcPr>
          <w:p w14:paraId="19040C6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B5C0FB3"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5D328C9" w14:textId="77777777" w:rsidR="007748F0" w:rsidRPr="00B322A8" w:rsidRDefault="007748F0" w:rsidP="00873D42">
            <w:pPr>
              <w:pStyle w:val="TAL"/>
              <w:keepNext w:val="0"/>
            </w:pPr>
          </w:p>
        </w:tc>
        <w:tc>
          <w:tcPr>
            <w:tcW w:w="2082" w:type="dxa"/>
            <w:shd w:val="clear" w:color="auto" w:fill="EDEDED" w:themeFill="accent3" w:themeFillTint="33"/>
            <w:noWrap/>
            <w:hideMark/>
          </w:tcPr>
          <w:p w14:paraId="30D069EF" w14:textId="77777777" w:rsidR="007748F0" w:rsidRPr="00B322A8" w:rsidRDefault="007748F0" w:rsidP="00873D42">
            <w:pPr>
              <w:pStyle w:val="TAL"/>
              <w:keepNext w:val="0"/>
            </w:pPr>
          </w:p>
        </w:tc>
        <w:tc>
          <w:tcPr>
            <w:tcW w:w="1058" w:type="dxa"/>
            <w:shd w:val="clear" w:color="auto" w:fill="EDEDED" w:themeFill="accent3" w:themeFillTint="33"/>
            <w:noWrap/>
            <w:hideMark/>
          </w:tcPr>
          <w:p w14:paraId="467CB12B" w14:textId="77777777" w:rsidR="007748F0" w:rsidRPr="00B322A8" w:rsidRDefault="007748F0" w:rsidP="00873D42">
            <w:pPr>
              <w:pStyle w:val="TAL"/>
              <w:keepNext w:val="0"/>
            </w:pPr>
          </w:p>
        </w:tc>
        <w:tc>
          <w:tcPr>
            <w:tcW w:w="873" w:type="dxa"/>
            <w:shd w:val="clear" w:color="auto" w:fill="EDEDED" w:themeFill="accent3" w:themeFillTint="33"/>
            <w:noWrap/>
            <w:hideMark/>
          </w:tcPr>
          <w:p w14:paraId="38A59311" w14:textId="77777777" w:rsidR="007748F0" w:rsidRPr="00B322A8" w:rsidRDefault="007748F0" w:rsidP="00873D42">
            <w:pPr>
              <w:pStyle w:val="TAL"/>
              <w:keepNext w:val="0"/>
            </w:pPr>
          </w:p>
        </w:tc>
        <w:tc>
          <w:tcPr>
            <w:tcW w:w="873" w:type="dxa"/>
            <w:shd w:val="clear" w:color="auto" w:fill="EDEDED" w:themeFill="accent3" w:themeFillTint="33"/>
            <w:noWrap/>
            <w:hideMark/>
          </w:tcPr>
          <w:p w14:paraId="4307C1DA" w14:textId="77777777" w:rsidR="007748F0" w:rsidRPr="00B322A8" w:rsidRDefault="007748F0" w:rsidP="00873D42">
            <w:pPr>
              <w:pStyle w:val="TAL"/>
              <w:keepNext w:val="0"/>
            </w:pPr>
          </w:p>
        </w:tc>
      </w:tr>
      <w:tr w:rsidR="007748F0" w:rsidRPr="00B322A8" w14:paraId="2F277B88" w14:textId="77777777" w:rsidTr="00873D42">
        <w:trPr>
          <w:trHeight w:val="300"/>
        </w:trPr>
        <w:tc>
          <w:tcPr>
            <w:tcW w:w="1267" w:type="dxa"/>
            <w:noWrap/>
            <w:hideMark/>
          </w:tcPr>
          <w:p w14:paraId="1450D74F" w14:textId="77777777" w:rsidR="007748F0" w:rsidRPr="00B322A8" w:rsidRDefault="007748F0" w:rsidP="00873D42">
            <w:pPr>
              <w:pStyle w:val="TAL"/>
              <w:keepNext w:val="0"/>
            </w:pPr>
            <w:r w:rsidRPr="00B322A8">
              <w:t>Cluster#</w:t>
            </w:r>
          </w:p>
        </w:tc>
        <w:tc>
          <w:tcPr>
            <w:tcW w:w="1100" w:type="dxa"/>
            <w:noWrap/>
            <w:hideMark/>
          </w:tcPr>
          <w:p w14:paraId="7C60AE76" w14:textId="77777777" w:rsidR="007748F0" w:rsidRPr="00B322A8" w:rsidRDefault="007748F0" w:rsidP="00873D42">
            <w:pPr>
              <w:pStyle w:val="TAL"/>
              <w:keepNext w:val="0"/>
            </w:pPr>
            <w:r w:rsidRPr="00B322A8">
              <w:t>Power [dB]</w:t>
            </w:r>
          </w:p>
        </w:tc>
        <w:tc>
          <w:tcPr>
            <w:tcW w:w="2107" w:type="dxa"/>
            <w:noWrap/>
            <w:hideMark/>
          </w:tcPr>
          <w:p w14:paraId="2411F0FC" w14:textId="77777777" w:rsidR="007748F0" w:rsidRPr="00B322A8" w:rsidRDefault="007748F0" w:rsidP="00873D42">
            <w:pPr>
              <w:pStyle w:val="TAL"/>
              <w:keepNext w:val="0"/>
            </w:pPr>
            <w:r w:rsidRPr="00B322A8">
              <w:t>Excess delay [ns]</w:t>
            </w:r>
          </w:p>
        </w:tc>
        <w:tc>
          <w:tcPr>
            <w:tcW w:w="2082" w:type="dxa"/>
            <w:noWrap/>
            <w:hideMark/>
          </w:tcPr>
          <w:p w14:paraId="5F56C0CC" w14:textId="77777777" w:rsidR="007748F0" w:rsidRPr="00B322A8" w:rsidRDefault="007748F0" w:rsidP="00873D42">
            <w:pPr>
              <w:pStyle w:val="TAL"/>
              <w:keepNext w:val="0"/>
            </w:pPr>
            <w:r w:rsidRPr="00B322A8">
              <w:t>AoA [°]</w:t>
            </w:r>
          </w:p>
        </w:tc>
        <w:tc>
          <w:tcPr>
            <w:tcW w:w="1058" w:type="dxa"/>
            <w:noWrap/>
            <w:hideMark/>
          </w:tcPr>
          <w:p w14:paraId="1E2F365E" w14:textId="77777777" w:rsidR="007748F0" w:rsidRPr="00B322A8" w:rsidRDefault="007748F0" w:rsidP="00873D42">
            <w:pPr>
              <w:pStyle w:val="TAL"/>
              <w:keepNext w:val="0"/>
            </w:pPr>
            <w:r w:rsidRPr="00B322A8">
              <w:t>AoD [°]</w:t>
            </w:r>
          </w:p>
        </w:tc>
        <w:tc>
          <w:tcPr>
            <w:tcW w:w="873" w:type="dxa"/>
            <w:noWrap/>
            <w:hideMark/>
          </w:tcPr>
          <w:p w14:paraId="144568FA" w14:textId="77777777" w:rsidR="007748F0" w:rsidRPr="00B322A8" w:rsidRDefault="007748F0" w:rsidP="00873D42">
            <w:pPr>
              <w:pStyle w:val="TAL"/>
              <w:keepNext w:val="0"/>
            </w:pPr>
            <w:r w:rsidRPr="00B322A8">
              <w:t>ASA [°]</w:t>
            </w:r>
          </w:p>
        </w:tc>
        <w:tc>
          <w:tcPr>
            <w:tcW w:w="873" w:type="dxa"/>
            <w:noWrap/>
            <w:hideMark/>
          </w:tcPr>
          <w:p w14:paraId="45D8F478" w14:textId="77777777" w:rsidR="007748F0" w:rsidRPr="00B322A8" w:rsidRDefault="007748F0" w:rsidP="00873D42">
            <w:pPr>
              <w:pStyle w:val="TAL"/>
              <w:keepNext w:val="0"/>
            </w:pPr>
            <w:r w:rsidRPr="00B322A8">
              <w:t>ZoD [°]</w:t>
            </w:r>
          </w:p>
        </w:tc>
      </w:tr>
      <w:tr w:rsidR="007748F0" w:rsidRPr="00B322A8" w14:paraId="3713ED93" w14:textId="77777777" w:rsidTr="00873D42">
        <w:trPr>
          <w:trHeight w:val="300"/>
        </w:trPr>
        <w:tc>
          <w:tcPr>
            <w:tcW w:w="1267" w:type="dxa"/>
            <w:noWrap/>
            <w:hideMark/>
          </w:tcPr>
          <w:p w14:paraId="18BAE561" w14:textId="77777777" w:rsidR="007748F0" w:rsidRPr="00B322A8" w:rsidRDefault="007748F0" w:rsidP="00873D42">
            <w:pPr>
              <w:pStyle w:val="TAL"/>
              <w:keepNext w:val="0"/>
            </w:pPr>
            <w:r w:rsidRPr="00B322A8">
              <w:t>1</w:t>
            </w:r>
          </w:p>
        </w:tc>
        <w:tc>
          <w:tcPr>
            <w:tcW w:w="1100" w:type="dxa"/>
            <w:noWrap/>
            <w:hideMark/>
          </w:tcPr>
          <w:p w14:paraId="54FE6CF7" w14:textId="77777777" w:rsidR="007748F0" w:rsidRPr="00B322A8" w:rsidRDefault="007748F0" w:rsidP="00873D42">
            <w:pPr>
              <w:pStyle w:val="TAL"/>
              <w:keepNext w:val="0"/>
            </w:pPr>
            <w:r w:rsidRPr="00B322A8">
              <w:t>-18.8</w:t>
            </w:r>
          </w:p>
        </w:tc>
        <w:tc>
          <w:tcPr>
            <w:tcW w:w="2107" w:type="dxa"/>
            <w:noWrap/>
            <w:hideMark/>
          </w:tcPr>
          <w:p w14:paraId="3FA71872" w14:textId="77777777" w:rsidR="007748F0" w:rsidRPr="00B322A8" w:rsidRDefault="007748F0" w:rsidP="00873D42">
            <w:pPr>
              <w:pStyle w:val="TAL"/>
              <w:keepNext w:val="0"/>
            </w:pPr>
            <w:r w:rsidRPr="00B322A8">
              <w:t>0</w:t>
            </w:r>
          </w:p>
        </w:tc>
        <w:tc>
          <w:tcPr>
            <w:tcW w:w="2082" w:type="dxa"/>
            <w:noWrap/>
            <w:hideMark/>
          </w:tcPr>
          <w:p w14:paraId="0861A9A8" w14:textId="77777777" w:rsidR="007748F0" w:rsidRPr="00B322A8" w:rsidRDefault="007748F0" w:rsidP="00873D42">
            <w:pPr>
              <w:pStyle w:val="TAL"/>
              <w:keepNext w:val="0"/>
            </w:pPr>
            <w:r w:rsidRPr="00B322A8">
              <w:t>56.01</w:t>
            </w:r>
          </w:p>
        </w:tc>
        <w:tc>
          <w:tcPr>
            <w:tcW w:w="1058" w:type="dxa"/>
            <w:noWrap/>
            <w:hideMark/>
          </w:tcPr>
          <w:p w14:paraId="25B63626" w14:textId="77777777" w:rsidR="007748F0" w:rsidRPr="00B322A8" w:rsidRDefault="007748F0" w:rsidP="00873D42">
            <w:pPr>
              <w:pStyle w:val="TAL"/>
              <w:keepNext w:val="0"/>
            </w:pPr>
            <w:r w:rsidRPr="00B322A8">
              <w:t>-77.76</w:t>
            </w:r>
          </w:p>
        </w:tc>
        <w:tc>
          <w:tcPr>
            <w:tcW w:w="873" w:type="dxa"/>
            <w:noWrap/>
            <w:hideMark/>
          </w:tcPr>
          <w:p w14:paraId="5A481869" w14:textId="77777777" w:rsidR="007748F0" w:rsidRPr="00B322A8" w:rsidRDefault="007748F0" w:rsidP="00873D42">
            <w:pPr>
              <w:pStyle w:val="TAL"/>
              <w:keepNext w:val="0"/>
            </w:pPr>
            <w:r w:rsidRPr="00B322A8">
              <w:t>9.56</w:t>
            </w:r>
          </w:p>
        </w:tc>
        <w:tc>
          <w:tcPr>
            <w:tcW w:w="873" w:type="dxa"/>
            <w:noWrap/>
            <w:hideMark/>
          </w:tcPr>
          <w:p w14:paraId="1ADD4E5C" w14:textId="77777777" w:rsidR="007748F0" w:rsidRPr="00B322A8" w:rsidRDefault="007748F0" w:rsidP="00873D42">
            <w:pPr>
              <w:pStyle w:val="TAL"/>
              <w:keepNext w:val="0"/>
            </w:pPr>
            <w:r w:rsidRPr="00B322A8">
              <w:t>98.73</w:t>
            </w:r>
          </w:p>
        </w:tc>
      </w:tr>
      <w:tr w:rsidR="007748F0" w:rsidRPr="00B322A8" w14:paraId="589A0719" w14:textId="77777777" w:rsidTr="00873D42">
        <w:trPr>
          <w:trHeight w:val="300"/>
        </w:trPr>
        <w:tc>
          <w:tcPr>
            <w:tcW w:w="1267" w:type="dxa"/>
            <w:noWrap/>
            <w:hideMark/>
          </w:tcPr>
          <w:p w14:paraId="128DE531" w14:textId="77777777" w:rsidR="007748F0" w:rsidRPr="00B322A8" w:rsidRDefault="007748F0" w:rsidP="00873D42">
            <w:pPr>
              <w:pStyle w:val="TAL"/>
              <w:keepNext w:val="0"/>
            </w:pPr>
            <w:r w:rsidRPr="00B322A8">
              <w:t>2</w:t>
            </w:r>
          </w:p>
        </w:tc>
        <w:tc>
          <w:tcPr>
            <w:tcW w:w="1100" w:type="dxa"/>
            <w:noWrap/>
            <w:hideMark/>
          </w:tcPr>
          <w:p w14:paraId="689E3289" w14:textId="77777777" w:rsidR="007748F0" w:rsidRPr="00B322A8" w:rsidRDefault="007748F0" w:rsidP="00873D42">
            <w:pPr>
              <w:pStyle w:val="TAL"/>
              <w:keepNext w:val="0"/>
            </w:pPr>
            <w:r w:rsidRPr="00B322A8">
              <w:t>-5.4</w:t>
            </w:r>
          </w:p>
        </w:tc>
        <w:tc>
          <w:tcPr>
            <w:tcW w:w="2107" w:type="dxa"/>
            <w:noWrap/>
            <w:hideMark/>
          </w:tcPr>
          <w:p w14:paraId="18059248" w14:textId="77777777" w:rsidR="007748F0" w:rsidRPr="00B322A8" w:rsidRDefault="007748F0" w:rsidP="00873D42">
            <w:pPr>
              <w:pStyle w:val="TAL"/>
              <w:keepNext w:val="0"/>
            </w:pPr>
            <w:r w:rsidRPr="00B322A8">
              <w:t>139</w:t>
            </w:r>
          </w:p>
        </w:tc>
        <w:tc>
          <w:tcPr>
            <w:tcW w:w="2082" w:type="dxa"/>
            <w:noWrap/>
            <w:hideMark/>
          </w:tcPr>
          <w:p w14:paraId="28C985D6" w14:textId="77777777" w:rsidR="007748F0" w:rsidRPr="00B322A8" w:rsidRDefault="007748F0" w:rsidP="00873D42">
            <w:pPr>
              <w:pStyle w:val="TAL"/>
              <w:keepNext w:val="0"/>
            </w:pPr>
            <w:r w:rsidRPr="00B322A8">
              <w:t>-168.4</w:t>
            </w:r>
          </w:p>
        </w:tc>
        <w:tc>
          <w:tcPr>
            <w:tcW w:w="1058" w:type="dxa"/>
            <w:noWrap/>
            <w:hideMark/>
          </w:tcPr>
          <w:p w14:paraId="562026A0" w14:textId="77777777" w:rsidR="007748F0" w:rsidRPr="00B322A8" w:rsidRDefault="007748F0" w:rsidP="00873D42">
            <w:pPr>
              <w:pStyle w:val="TAL"/>
              <w:keepNext w:val="0"/>
            </w:pPr>
            <w:r w:rsidRPr="00B322A8">
              <w:t>-16.97</w:t>
            </w:r>
          </w:p>
        </w:tc>
        <w:tc>
          <w:tcPr>
            <w:tcW w:w="873" w:type="dxa"/>
            <w:noWrap/>
            <w:hideMark/>
          </w:tcPr>
          <w:p w14:paraId="2A76B7B2" w14:textId="77777777" w:rsidR="007748F0" w:rsidRPr="00B322A8" w:rsidRDefault="007748F0" w:rsidP="00873D42">
            <w:pPr>
              <w:pStyle w:val="TAL"/>
              <w:keepNext w:val="0"/>
            </w:pPr>
            <w:r w:rsidRPr="00B322A8">
              <w:t>9.56</w:t>
            </w:r>
          </w:p>
        </w:tc>
        <w:tc>
          <w:tcPr>
            <w:tcW w:w="873" w:type="dxa"/>
            <w:noWrap/>
            <w:hideMark/>
          </w:tcPr>
          <w:p w14:paraId="2771ECE6" w14:textId="77777777" w:rsidR="007748F0" w:rsidRPr="00B322A8" w:rsidRDefault="007748F0" w:rsidP="00873D42">
            <w:pPr>
              <w:pStyle w:val="TAL"/>
              <w:keepNext w:val="0"/>
            </w:pPr>
            <w:r w:rsidRPr="00B322A8">
              <w:t>100.52</w:t>
            </w:r>
          </w:p>
        </w:tc>
      </w:tr>
      <w:tr w:rsidR="007748F0" w:rsidRPr="00B322A8" w14:paraId="06DC01EE" w14:textId="77777777" w:rsidTr="00873D42">
        <w:trPr>
          <w:trHeight w:val="300"/>
        </w:trPr>
        <w:tc>
          <w:tcPr>
            <w:tcW w:w="1267" w:type="dxa"/>
            <w:noWrap/>
            <w:hideMark/>
          </w:tcPr>
          <w:p w14:paraId="280F383A" w14:textId="77777777" w:rsidR="007748F0" w:rsidRPr="00B322A8" w:rsidRDefault="007748F0" w:rsidP="00873D42">
            <w:pPr>
              <w:pStyle w:val="TAL"/>
              <w:keepNext w:val="0"/>
            </w:pPr>
            <w:r w:rsidRPr="00B322A8">
              <w:t>3</w:t>
            </w:r>
          </w:p>
        </w:tc>
        <w:tc>
          <w:tcPr>
            <w:tcW w:w="1100" w:type="dxa"/>
            <w:noWrap/>
            <w:hideMark/>
          </w:tcPr>
          <w:p w14:paraId="6AECE35B" w14:textId="77777777" w:rsidR="007748F0" w:rsidRPr="00B322A8" w:rsidRDefault="007748F0" w:rsidP="00873D42">
            <w:pPr>
              <w:pStyle w:val="TAL"/>
              <w:keepNext w:val="0"/>
            </w:pPr>
            <w:r w:rsidRPr="00B322A8">
              <w:t>-7.6</w:t>
            </w:r>
          </w:p>
        </w:tc>
        <w:tc>
          <w:tcPr>
            <w:tcW w:w="2107" w:type="dxa"/>
            <w:noWrap/>
            <w:hideMark/>
          </w:tcPr>
          <w:p w14:paraId="1CDB158B" w14:textId="77777777" w:rsidR="007748F0" w:rsidRPr="00B322A8" w:rsidRDefault="007748F0" w:rsidP="00873D42">
            <w:pPr>
              <w:pStyle w:val="TAL"/>
              <w:keepNext w:val="0"/>
            </w:pPr>
            <w:r w:rsidRPr="00B322A8">
              <w:t>147</w:t>
            </w:r>
          </w:p>
        </w:tc>
        <w:tc>
          <w:tcPr>
            <w:tcW w:w="2082" w:type="dxa"/>
            <w:noWrap/>
            <w:hideMark/>
          </w:tcPr>
          <w:p w14:paraId="1BD63629" w14:textId="77777777" w:rsidR="007748F0" w:rsidRPr="00B322A8" w:rsidRDefault="007748F0" w:rsidP="00873D42">
            <w:pPr>
              <w:pStyle w:val="TAL"/>
              <w:keepNext w:val="0"/>
            </w:pPr>
            <w:r w:rsidRPr="00B322A8">
              <w:t>-168.4</w:t>
            </w:r>
          </w:p>
        </w:tc>
        <w:tc>
          <w:tcPr>
            <w:tcW w:w="1058" w:type="dxa"/>
            <w:noWrap/>
            <w:hideMark/>
          </w:tcPr>
          <w:p w14:paraId="03E8935F" w14:textId="77777777" w:rsidR="007748F0" w:rsidRPr="00B322A8" w:rsidRDefault="007748F0" w:rsidP="00873D42">
            <w:pPr>
              <w:pStyle w:val="TAL"/>
              <w:keepNext w:val="0"/>
            </w:pPr>
            <w:r w:rsidRPr="00B322A8">
              <w:t>-16.97</w:t>
            </w:r>
          </w:p>
        </w:tc>
        <w:tc>
          <w:tcPr>
            <w:tcW w:w="873" w:type="dxa"/>
            <w:noWrap/>
            <w:hideMark/>
          </w:tcPr>
          <w:p w14:paraId="0C6A5A23" w14:textId="77777777" w:rsidR="007748F0" w:rsidRPr="00B322A8" w:rsidRDefault="007748F0" w:rsidP="00873D42">
            <w:pPr>
              <w:pStyle w:val="TAL"/>
              <w:keepNext w:val="0"/>
            </w:pPr>
            <w:r w:rsidRPr="00B322A8">
              <w:t>8.604</w:t>
            </w:r>
          </w:p>
        </w:tc>
        <w:tc>
          <w:tcPr>
            <w:tcW w:w="873" w:type="dxa"/>
            <w:noWrap/>
            <w:hideMark/>
          </w:tcPr>
          <w:p w14:paraId="6710B426" w14:textId="77777777" w:rsidR="007748F0" w:rsidRPr="00B322A8" w:rsidRDefault="007748F0" w:rsidP="00873D42">
            <w:pPr>
              <w:pStyle w:val="TAL"/>
              <w:keepNext w:val="0"/>
            </w:pPr>
            <w:r w:rsidRPr="00B322A8">
              <w:t>100.52</w:t>
            </w:r>
          </w:p>
        </w:tc>
      </w:tr>
      <w:tr w:rsidR="007748F0" w:rsidRPr="00B322A8" w14:paraId="5477B9DD" w14:textId="77777777" w:rsidTr="00873D42">
        <w:trPr>
          <w:trHeight w:val="300"/>
        </w:trPr>
        <w:tc>
          <w:tcPr>
            <w:tcW w:w="1267" w:type="dxa"/>
            <w:noWrap/>
            <w:hideMark/>
          </w:tcPr>
          <w:p w14:paraId="4142BF0F" w14:textId="77777777" w:rsidR="007748F0" w:rsidRPr="00B322A8" w:rsidRDefault="007748F0" w:rsidP="00873D42">
            <w:pPr>
              <w:pStyle w:val="TAL"/>
              <w:keepNext w:val="0"/>
            </w:pPr>
            <w:r w:rsidRPr="00B322A8">
              <w:t>4</w:t>
            </w:r>
          </w:p>
        </w:tc>
        <w:tc>
          <w:tcPr>
            <w:tcW w:w="1100" w:type="dxa"/>
            <w:noWrap/>
            <w:hideMark/>
          </w:tcPr>
          <w:p w14:paraId="38A873BF" w14:textId="77777777" w:rsidR="007748F0" w:rsidRPr="00B322A8" w:rsidRDefault="007748F0" w:rsidP="00873D42">
            <w:pPr>
              <w:pStyle w:val="TAL"/>
              <w:keepNext w:val="0"/>
            </w:pPr>
            <w:r w:rsidRPr="00B322A8">
              <w:t>-11.4</w:t>
            </w:r>
          </w:p>
        </w:tc>
        <w:tc>
          <w:tcPr>
            <w:tcW w:w="2107" w:type="dxa"/>
            <w:noWrap/>
            <w:hideMark/>
          </w:tcPr>
          <w:p w14:paraId="316D434D" w14:textId="77777777" w:rsidR="007748F0" w:rsidRPr="00B322A8" w:rsidRDefault="007748F0" w:rsidP="00873D42">
            <w:pPr>
              <w:pStyle w:val="TAL"/>
              <w:keepNext w:val="0"/>
            </w:pPr>
            <w:r w:rsidRPr="00B322A8">
              <w:t>168</w:t>
            </w:r>
          </w:p>
        </w:tc>
        <w:tc>
          <w:tcPr>
            <w:tcW w:w="2082" w:type="dxa"/>
            <w:noWrap/>
            <w:hideMark/>
          </w:tcPr>
          <w:p w14:paraId="47BB9D71" w14:textId="77777777" w:rsidR="007748F0" w:rsidRPr="00B322A8" w:rsidRDefault="007748F0" w:rsidP="00873D42">
            <w:pPr>
              <w:pStyle w:val="TAL"/>
              <w:keepNext w:val="0"/>
            </w:pPr>
            <w:r w:rsidRPr="00B322A8">
              <w:t>78</w:t>
            </w:r>
          </w:p>
        </w:tc>
        <w:tc>
          <w:tcPr>
            <w:tcW w:w="1058" w:type="dxa"/>
            <w:noWrap/>
            <w:hideMark/>
          </w:tcPr>
          <w:p w14:paraId="0393C1EF" w14:textId="77777777" w:rsidR="007748F0" w:rsidRPr="00B322A8" w:rsidRDefault="007748F0" w:rsidP="00873D42">
            <w:pPr>
              <w:pStyle w:val="TAL"/>
              <w:keepNext w:val="0"/>
            </w:pPr>
            <w:r w:rsidRPr="00B322A8">
              <w:t>16.02</w:t>
            </w:r>
          </w:p>
        </w:tc>
        <w:tc>
          <w:tcPr>
            <w:tcW w:w="873" w:type="dxa"/>
            <w:noWrap/>
            <w:hideMark/>
          </w:tcPr>
          <w:p w14:paraId="5683A50C" w14:textId="77777777" w:rsidR="007748F0" w:rsidRPr="00B322A8" w:rsidRDefault="007748F0" w:rsidP="00873D42">
            <w:pPr>
              <w:pStyle w:val="TAL"/>
              <w:keepNext w:val="0"/>
            </w:pPr>
            <w:r w:rsidRPr="00B322A8">
              <w:t>9.56</w:t>
            </w:r>
          </w:p>
        </w:tc>
        <w:tc>
          <w:tcPr>
            <w:tcW w:w="873" w:type="dxa"/>
            <w:noWrap/>
            <w:hideMark/>
          </w:tcPr>
          <w:p w14:paraId="135F922E" w14:textId="77777777" w:rsidR="007748F0" w:rsidRPr="00B322A8" w:rsidRDefault="007748F0" w:rsidP="00873D42">
            <w:pPr>
              <w:pStyle w:val="TAL"/>
              <w:keepNext w:val="0"/>
            </w:pPr>
            <w:r w:rsidRPr="00B322A8">
              <w:t>101.72</w:t>
            </w:r>
          </w:p>
        </w:tc>
      </w:tr>
      <w:tr w:rsidR="007748F0" w:rsidRPr="00B322A8" w14:paraId="46C83CEE" w14:textId="77777777" w:rsidTr="00873D42">
        <w:trPr>
          <w:trHeight w:val="300"/>
        </w:trPr>
        <w:tc>
          <w:tcPr>
            <w:tcW w:w="1267" w:type="dxa"/>
            <w:noWrap/>
            <w:hideMark/>
          </w:tcPr>
          <w:p w14:paraId="1022343F" w14:textId="77777777" w:rsidR="007748F0" w:rsidRPr="00B322A8" w:rsidRDefault="007748F0" w:rsidP="00873D42">
            <w:pPr>
              <w:pStyle w:val="TAL"/>
              <w:keepNext w:val="0"/>
            </w:pPr>
            <w:r w:rsidRPr="00B322A8">
              <w:t>5</w:t>
            </w:r>
          </w:p>
        </w:tc>
        <w:tc>
          <w:tcPr>
            <w:tcW w:w="1100" w:type="dxa"/>
            <w:noWrap/>
            <w:hideMark/>
          </w:tcPr>
          <w:p w14:paraId="0B3B0A04" w14:textId="77777777" w:rsidR="007748F0" w:rsidRPr="00B322A8" w:rsidRDefault="007748F0" w:rsidP="00873D42">
            <w:pPr>
              <w:pStyle w:val="TAL"/>
              <w:keepNext w:val="0"/>
            </w:pPr>
            <w:r w:rsidRPr="00B322A8">
              <w:t>-13.6</w:t>
            </w:r>
          </w:p>
        </w:tc>
        <w:tc>
          <w:tcPr>
            <w:tcW w:w="2107" w:type="dxa"/>
            <w:noWrap/>
            <w:hideMark/>
          </w:tcPr>
          <w:p w14:paraId="72FBE69C" w14:textId="77777777" w:rsidR="007748F0" w:rsidRPr="00B322A8" w:rsidRDefault="007748F0" w:rsidP="00873D42">
            <w:pPr>
              <w:pStyle w:val="TAL"/>
              <w:keepNext w:val="0"/>
            </w:pPr>
            <w:r w:rsidRPr="00B322A8">
              <w:t>196</w:t>
            </w:r>
          </w:p>
        </w:tc>
        <w:tc>
          <w:tcPr>
            <w:tcW w:w="2082" w:type="dxa"/>
            <w:noWrap/>
            <w:hideMark/>
          </w:tcPr>
          <w:p w14:paraId="44CAE07D" w14:textId="77777777" w:rsidR="007748F0" w:rsidRPr="00B322A8" w:rsidRDefault="007748F0" w:rsidP="00873D42">
            <w:pPr>
              <w:pStyle w:val="TAL"/>
              <w:keepNext w:val="0"/>
            </w:pPr>
            <w:r w:rsidRPr="00B322A8">
              <w:t>78</w:t>
            </w:r>
          </w:p>
        </w:tc>
        <w:tc>
          <w:tcPr>
            <w:tcW w:w="1058" w:type="dxa"/>
            <w:noWrap/>
            <w:hideMark/>
          </w:tcPr>
          <w:p w14:paraId="3612F1F4" w14:textId="77777777" w:rsidR="007748F0" w:rsidRPr="00B322A8" w:rsidRDefault="007748F0" w:rsidP="00873D42">
            <w:pPr>
              <w:pStyle w:val="TAL"/>
              <w:keepNext w:val="0"/>
            </w:pPr>
            <w:r w:rsidRPr="00B322A8">
              <w:t>16.02</w:t>
            </w:r>
          </w:p>
        </w:tc>
        <w:tc>
          <w:tcPr>
            <w:tcW w:w="873" w:type="dxa"/>
            <w:noWrap/>
            <w:hideMark/>
          </w:tcPr>
          <w:p w14:paraId="0FD8EF9E" w14:textId="77777777" w:rsidR="007748F0" w:rsidRPr="00B322A8" w:rsidRDefault="007748F0" w:rsidP="00873D42">
            <w:pPr>
              <w:pStyle w:val="TAL"/>
              <w:keepNext w:val="0"/>
            </w:pPr>
            <w:r w:rsidRPr="00B322A8">
              <w:t>8.604</w:t>
            </w:r>
          </w:p>
        </w:tc>
        <w:tc>
          <w:tcPr>
            <w:tcW w:w="873" w:type="dxa"/>
            <w:noWrap/>
            <w:hideMark/>
          </w:tcPr>
          <w:p w14:paraId="106D28F0" w14:textId="77777777" w:rsidR="007748F0" w:rsidRPr="00B322A8" w:rsidRDefault="007748F0" w:rsidP="00873D42">
            <w:pPr>
              <w:pStyle w:val="TAL"/>
              <w:keepNext w:val="0"/>
            </w:pPr>
            <w:r w:rsidRPr="00B322A8">
              <w:t>101.72</w:t>
            </w:r>
          </w:p>
        </w:tc>
      </w:tr>
      <w:tr w:rsidR="007748F0" w:rsidRPr="00B322A8" w14:paraId="19830BA5" w14:textId="77777777" w:rsidTr="00873D42">
        <w:trPr>
          <w:trHeight w:val="300"/>
        </w:trPr>
        <w:tc>
          <w:tcPr>
            <w:tcW w:w="1267" w:type="dxa"/>
            <w:noWrap/>
            <w:hideMark/>
          </w:tcPr>
          <w:p w14:paraId="0AD643B7" w14:textId="77777777" w:rsidR="007748F0" w:rsidRPr="00B322A8" w:rsidRDefault="007748F0" w:rsidP="00873D42">
            <w:pPr>
              <w:pStyle w:val="TAL"/>
              <w:keepNext w:val="0"/>
            </w:pPr>
            <w:r w:rsidRPr="00B322A8">
              <w:t>6</w:t>
            </w:r>
          </w:p>
        </w:tc>
        <w:tc>
          <w:tcPr>
            <w:tcW w:w="1100" w:type="dxa"/>
            <w:noWrap/>
            <w:hideMark/>
          </w:tcPr>
          <w:p w14:paraId="58F0815F" w14:textId="77777777" w:rsidR="007748F0" w:rsidRPr="00B322A8" w:rsidRDefault="007748F0" w:rsidP="00873D42">
            <w:pPr>
              <w:pStyle w:val="TAL"/>
              <w:keepNext w:val="0"/>
            </w:pPr>
            <w:r w:rsidRPr="00B322A8">
              <w:t>-15.9</w:t>
            </w:r>
          </w:p>
        </w:tc>
        <w:tc>
          <w:tcPr>
            <w:tcW w:w="2107" w:type="dxa"/>
            <w:noWrap/>
            <w:hideMark/>
          </w:tcPr>
          <w:p w14:paraId="1D9FF4B4" w14:textId="77777777" w:rsidR="007748F0" w:rsidRPr="00B322A8" w:rsidRDefault="007748F0" w:rsidP="00873D42">
            <w:pPr>
              <w:pStyle w:val="TAL"/>
              <w:keepNext w:val="0"/>
            </w:pPr>
            <w:r w:rsidRPr="00B322A8">
              <w:t>209</w:t>
            </w:r>
          </w:p>
        </w:tc>
        <w:tc>
          <w:tcPr>
            <w:tcW w:w="2082" w:type="dxa"/>
            <w:noWrap/>
            <w:hideMark/>
          </w:tcPr>
          <w:p w14:paraId="1C7B530B" w14:textId="77777777" w:rsidR="007748F0" w:rsidRPr="00B322A8" w:rsidRDefault="007748F0" w:rsidP="00873D42">
            <w:pPr>
              <w:pStyle w:val="TAL"/>
              <w:keepNext w:val="0"/>
            </w:pPr>
            <w:r w:rsidRPr="00B322A8">
              <w:t>-37.24</w:t>
            </w:r>
          </w:p>
        </w:tc>
        <w:tc>
          <w:tcPr>
            <w:tcW w:w="1058" w:type="dxa"/>
            <w:noWrap/>
            <w:hideMark/>
          </w:tcPr>
          <w:p w14:paraId="422D8292" w14:textId="77777777" w:rsidR="007748F0" w:rsidRPr="00B322A8" w:rsidRDefault="007748F0" w:rsidP="00873D42">
            <w:pPr>
              <w:pStyle w:val="TAL"/>
              <w:keepNext w:val="0"/>
            </w:pPr>
            <w:r w:rsidRPr="00B322A8">
              <w:t>26.97</w:t>
            </w:r>
          </w:p>
        </w:tc>
        <w:tc>
          <w:tcPr>
            <w:tcW w:w="873" w:type="dxa"/>
            <w:noWrap/>
            <w:hideMark/>
          </w:tcPr>
          <w:p w14:paraId="66F6F001" w14:textId="77777777" w:rsidR="007748F0" w:rsidRPr="00B322A8" w:rsidRDefault="007748F0" w:rsidP="00873D42">
            <w:pPr>
              <w:pStyle w:val="TAL"/>
              <w:keepNext w:val="0"/>
            </w:pPr>
            <w:r w:rsidRPr="00B322A8">
              <w:t>9.56</w:t>
            </w:r>
          </w:p>
        </w:tc>
        <w:tc>
          <w:tcPr>
            <w:tcW w:w="873" w:type="dxa"/>
            <w:noWrap/>
            <w:hideMark/>
          </w:tcPr>
          <w:p w14:paraId="2A6255D1" w14:textId="77777777" w:rsidR="007748F0" w:rsidRPr="00B322A8" w:rsidRDefault="007748F0" w:rsidP="00873D42">
            <w:pPr>
              <w:pStyle w:val="TAL"/>
              <w:keepNext w:val="0"/>
            </w:pPr>
            <w:r w:rsidRPr="00B322A8">
              <w:t>102.9</w:t>
            </w:r>
          </w:p>
        </w:tc>
      </w:tr>
      <w:tr w:rsidR="007748F0" w:rsidRPr="00B322A8" w14:paraId="3F74C2D8" w14:textId="77777777" w:rsidTr="00873D42">
        <w:trPr>
          <w:trHeight w:val="300"/>
        </w:trPr>
        <w:tc>
          <w:tcPr>
            <w:tcW w:w="1267" w:type="dxa"/>
            <w:noWrap/>
            <w:hideMark/>
          </w:tcPr>
          <w:p w14:paraId="53626ED0" w14:textId="77777777" w:rsidR="007748F0" w:rsidRPr="00B322A8" w:rsidRDefault="007748F0" w:rsidP="00873D42">
            <w:pPr>
              <w:pStyle w:val="TAL"/>
              <w:keepNext w:val="0"/>
            </w:pPr>
            <w:r w:rsidRPr="00B322A8">
              <w:t>7</w:t>
            </w:r>
          </w:p>
        </w:tc>
        <w:tc>
          <w:tcPr>
            <w:tcW w:w="1100" w:type="dxa"/>
            <w:noWrap/>
            <w:hideMark/>
          </w:tcPr>
          <w:p w14:paraId="02421269" w14:textId="77777777" w:rsidR="007748F0" w:rsidRPr="00B322A8" w:rsidRDefault="007748F0" w:rsidP="00873D42">
            <w:pPr>
              <w:pStyle w:val="TAL"/>
              <w:keepNext w:val="0"/>
            </w:pPr>
            <w:r w:rsidRPr="00B322A8">
              <w:t>-9.4</w:t>
            </w:r>
          </w:p>
        </w:tc>
        <w:tc>
          <w:tcPr>
            <w:tcW w:w="2107" w:type="dxa"/>
            <w:noWrap/>
            <w:hideMark/>
          </w:tcPr>
          <w:p w14:paraId="3BC8E863" w14:textId="77777777" w:rsidR="007748F0" w:rsidRPr="00B322A8" w:rsidRDefault="007748F0" w:rsidP="00873D42">
            <w:pPr>
              <w:pStyle w:val="TAL"/>
              <w:keepNext w:val="0"/>
            </w:pPr>
            <w:r w:rsidRPr="00B322A8">
              <w:t>214</w:t>
            </w:r>
          </w:p>
        </w:tc>
        <w:tc>
          <w:tcPr>
            <w:tcW w:w="2082" w:type="dxa"/>
            <w:noWrap/>
            <w:hideMark/>
          </w:tcPr>
          <w:p w14:paraId="2587F82F" w14:textId="77777777" w:rsidR="007748F0" w:rsidRPr="00B322A8" w:rsidRDefault="007748F0" w:rsidP="00873D42">
            <w:pPr>
              <w:pStyle w:val="TAL"/>
              <w:keepNext w:val="0"/>
            </w:pPr>
            <w:r w:rsidRPr="00B322A8">
              <w:t>-168.4</w:t>
            </w:r>
          </w:p>
        </w:tc>
        <w:tc>
          <w:tcPr>
            <w:tcW w:w="1058" w:type="dxa"/>
            <w:noWrap/>
            <w:hideMark/>
          </w:tcPr>
          <w:p w14:paraId="6C48E1DD" w14:textId="77777777" w:rsidR="007748F0" w:rsidRPr="00B322A8" w:rsidRDefault="007748F0" w:rsidP="00873D42">
            <w:pPr>
              <w:pStyle w:val="TAL"/>
              <w:keepNext w:val="0"/>
            </w:pPr>
            <w:r w:rsidRPr="00B322A8">
              <w:t>-16.97</w:t>
            </w:r>
          </w:p>
        </w:tc>
        <w:tc>
          <w:tcPr>
            <w:tcW w:w="873" w:type="dxa"/>
            <w:noWrap/>
            <w:hideMark/>
          </w:tcPr>
          <w:p w14:paraId="430DBD5E" w14:textId="77777777" w:rsidR="007748F0" w:rsidRPr="00B322A8" w:rsidRDefault="007748F0" w:rsidP="00873D42">
            <w:pPr>
              <w:pStyle w:val="TAL"/>
              <w:keepNext w:val="0"/>
            </w:pPr>
            <w:r w:rsidRPr="00B322A8">
              <w:t>7.648</w:t>
            </w:r>
          </w:p>
        </w:tc>
        <w:tc>
          <w:tcPr>
            <w:tcW w:w="873" w:type="dxa"/>
            <w:noWrap/>
            <w:hideMark/>
          </w:tcPr>
          <w:p w14:paraId="01269026" w14:textId="77777777" w:rsidR="007748F0" w:rsidRPr="00B322A8" w:rsidRDefault="007748F0" w:rsidP="00873D42">
            <w:pPr>
              <w:pStyle w:val="TAL"/>
              <w:keepNext w:val="0"/>
            </w:pPr>
            <w:r w:rsidRPr="00B322A8">
              <w:t>100.52</w:t>
            </w:r>
          </w:p>
        </w:tc>
      </w:tr>
      <w:tr w:rsidR="007748F0" w:rsidRPr="00B322A8" w14:paraId="2589F206" w14:textId="77777777" w:rsidTr="00873D42">
        <w:trPr>
          <w:trHeight w:val="300"/>
        </w:trPr>
        <w:tc>
          <w:tcPr>
            <w:tcW w:w="1267" w:type="dxa"/>
            <w:noWrap/>
            <w:hideMark/>
          </w:tcPr>
          <w:p w14:paraId="7D63A56B" w14:textId="77777777" w:rsidR="007748F0" w:rsidRPr="00B322A8" w:rsidRDefault="007748F0" w:rsidP="00873D42">
            <w:pPr>
              <w:pStyle w:val="TAL"/>
              <w:keepNext w:val="0"/>
            </w:pPr>
            <w:r w:rsidRPr="00B322A8">
              <w:t>8</w:t>
            </w:r>
          </w:p>
        </w:tc>
        <w:tc>
          <w:tcPr>
            <w:tcW w:w="1100" w:type="dxa"/>
            <w:noWrap/>
            <w:hideMark/>
          </w:tcPr>
          <w:p w14:paraId="72CDF414" w14:textId="77777777" w:rsidR="007748F0" w:rsidRPr="00B322A8" w:rsidRDefault="007748F0" w:rsidP="00873D42">
            <w:pPr>
              <w:pStyle w:val="TAL"/>
              <w:keepNext w:val="0"/>
            </w:pPr>
            <w:r w:rsidRPr="00B322A8">
              <w:t>-15.3</w:t>
            </w:r>
          </w:p>
        </w:tc>
        <w:tc>
          <w:tcPr>
            <w:tcW w:w="2107" w:type="dxa"/>
            <w:noWrap/>
            <w:hideMark/>
          </w:tcPr>
          <w:p w14:paraId="621986FE" w14:textId="77777777" w:rsidR="007748F0" w:rsidRPr="00B322A8" w:rsidRDefault="007748F0" w:rsidP="00873D42">
            <w:pPr>
              <w:pStyle w:val="TAL"/>
              <w:keepNext w:val="0"/>
            </w:pPr>
            <w:r w:rsidRPr="00B322A8">
              <w:t>244</w:t>
            </w:r>
          </w:p>
        </w:tc>
        <w:tc>
          <w:tcPr>
            <w:tcW w:w="2082" w:type="dxa"/>
            <w:noWrap/>
            <w:hideMark/>
          </w:tcPr>
          <w:p w14:paraId="085CB57D" w14:textId="77777777" w:rsidR="007748F0" w:rsidRPr="00B322A8" w:rsidRDefault="007748F0" w:rsidP="00873D42">
            <w:pPr>
              <w:pStyle w:val="TAL"/>
              <w:keepNext w:val="0"/>
            </w:pPr>
            <w:r w:rsidRPr="00B322A8">
              <w:t>78</w:t>
            </w:r>
          </w:p>
        </w:tc>
        <w:tc>
          <w:tcPr>
            <w:tcW w:w="1058" w:type="dxa"/>
            <w:noWrap/>
            <w:hideMark/>
          </w:tcPr>
          <w:p w14:paraId="67AB2F82" w14:textId="77777777" w:rsidR="007748F0" w:rsidRPr="00B322A8" w:rsidRDefault="007748F0" w:rsidP="00873D42">
            <w:pPr>
              <w:pStyle w:val="TAL"/>
              <w:keepNext w:val="0"/>
            </w:pPr>
            <w:r w:rsidRPr="00B322A8">
              <w:t>16.02</w:t>
            </w:r>
          </w:p>
        </w:tc>
        <w:tc>
          <w:tcPr>
            <w:tcW w:w="873" w:type="dxa"/>
            <w:noWrap/>
            <w:hideMark/>
          </w:tcPr>
          <w:p w14:paraId="2D4A89C9" w14:textId="77777777" w:rsidR="007748F0" w:rsidRPr="00B322A8" w:rsidRDefault="007748F0" w:rsidP="00873D42">
            <w:pPr>
              <w:pStyle w:val="TAL"/>
              <w:keepNext w:val="0"/>
            </w:pPr>
            <w:r w:rsidRPr="00B322A8">
              <w:t>7.648</w:t>
            </w:r>
          </w:p>
        </w:tc>
        <w:tc>
          <w:tcPr>
            <w:tcW w:w="873" w:type="dxa"/>
            <w:noWrap/>
            <w:hideMark/>
          </w:tcPr>
          <w:p w14:paraId="1F94ABA7" w14:textId="77777777" w:rsidR="007748F0" w:rsidRPr="00B322A8" w:rsidRDefault="007748F0" w:rsidP="00873D42">
            <w:pPr>
              <w:pStyle w:val="TAL"/>
              <w:keepNext w:val="0"/>
            </w:pPr>
            <w:r w:rsidRPr="00B322A8">
              <w:t>101.72</w:t>
            </w:r>
          </w:p>
        </w:tc>
      </w:tr>
      <w:tr w:rsidR="007748F0" w:rsidRPr="00B322A8" w14:paraId="6A4A9192" w14:textId="77777777" w:rsidTr="00873D42">
        <w:trPr>
          <w:trHeight w:val="300"/>
        </w:trPr>
        <w:tc>
          <w:tcPr>
            <w:tcW w:w="1267" w:type="dxa"/>
            <w:noWrap/>
            <w:hideMark/>
          </w:tcPr>
          <w:p w14:paraId="3816872E" w14:textId="77777777" w:rsidR="007748F0" w:rsidRPr="00B322A8" w:rsidRDefault="007748F0" w:rsidP="00873D42">
            <w:pPr>
              <w:pStyle w:val="TAL"/>
              <w:keepNext w:val="0"/>
            </w:pPr>
            <w:r w:rsidRPr="00B322A8">
              <w:t>9</w:t>
            </w:r>
          </w:p>
        </w:tc>
        <w:tc>
          <w:tcPr>
            <w:tcW w:w="1100" w:type="dxa"/>
            <w:noWrap/>
            <w:hideMark/>
          </w:tcPr>
          <w:p w14:paraId="534CAFA0" w14:textId="77777777" w:rsidR="007748F0" w:rsidRPr="00B322A8" w:rsidRDefault="007748F0" w:rsidP="00873D42">
            <w:pPr>
              <w:pStyle w:val="TAL"/>
              <w:keepNext w:val="0"/>
            </w:pPr>
            <w:r w:rsidRPr="00B322A8">
              <w:t>-12.9</w:t>
            </w:r>
          </w:p>
        </w:tc>
        <w:tc>
          <w:tcPr>
            <w:tcW w:w="2107" w:type="dxa"/>
            <w:noWrap/>
            <w:hideMark/>
          </w:tcPr>
          <w:p w14:paraId="3FFA64A4" w14:textId="77777777" w:rsidR="007748F0" w:rsidRPr="00B322A8" w:rsidRDefault="007748F0" w:rsidP="00873D42">
            <w:pPr>
              <w:pStyle w:val="TAL"/>
              <w:keepNext w:val="0"/>
            </w:pPr>
            <w:r w:rsidRPr="00B322A8">
              <w:t>277</w:t>
            </w:r>
          </w:p>
        </w:tc>
        <w:tc>
          <w:tcPr>
            <w:tcW w:w="2082" w:type="dxa"/>
            <w:noWrap/>
            <w:hideMark/>
          </w:tcPr>
          <w:p w14:paraId="03F3C76A" w14:textId="77777777" w:rsidR="007748F0" w:rsidRPr="00B322A8" w:rsidRDefault="007748F0" w:rsidP="00873D42">
            <w:pPr>
              <w:pStyle w:val="TAL"/>
              <w:keepNext w:val="0"/>
            </w:pPr>
            <w:r w:rsidRPr="00B322A8">
              <w:t>-72.09</w:t>
            </w:r>
          </w:p>
        </w:tc>
        <w:tc>
          <w:tcPr>
            <w:tcW w:w="1058" w:type="dxa"/>
            <w:noWrap/>
            <w:hideMark/>
          </w:tcPr>
          <w:p w14:paraId="3A35ED33" w14:textId="77777777" w:rsidR="007748F0" w:rsidRPr="00B322A8" w:rsidRDefault="007748F0" w:rsidP="00873D42">
            <w:pPr>
              <w:pStyle w:val="TAL"/>
              <w:keepNext w:val="0"/>
            </w:pPr>
            <w:r w:rsidRPr="00B322A8">
              <w:t>-44.06</w:t>
            </w:r>
          </w:p>
        </w:tc>
        <w:tc>
          <w:tcPr>
            <w:tcW w:w="873" w:type="dxa"/>
            <w:noWrap/>
            <w:hideMark/>
          </w:tcPr>
          <w:p w14:paraId="41D98024" w14:textId="77777777" w:rsidR="007748F0" w:rsidRPr="00B322A8" w:rsidRDefault="007748F0" w:rsidP="00873D42">
            <w:pPr>
              <w:pStyle w:val="TAL"/>
              <w:keepNext w:val="0"/>
            </w:pPr>
            <w:r w:rsidRPr="00B322A8">
              <w:t>9.56</w:t>
            </w:r>
          </w:p>
        </w:tc>
        <w:tc>
          <w:tcPr>
            <w:tcW w:w="873" w:type="dxa"/>
            <w:noWrap/>
            <w:hideMark/>
          </w:tcPr>
          <w:p w14:paraId="5015AAE9" w14:textId="77777777" w:rsidR="007748F0" w:rsidRPr="00B322A8" w:rsidRDefault="007748F0" w:rsidP="00873D42">
            <w:pPr>
              <w:pStyle w:val="TAL"/>
              <w:keepNext w:val="0"/>
            </w:pPr>
            <w:r w:rsidRPr="00B322A8">
              <w:t>98.94</w:t>
            </w:r>
          </w:p>
        </w:tc>
      </w:tr>
      <w:tr w:rsidR="007748F0" w:rsidRPr="00B322A8" w14:paraId="0332D27E" w14:textId="77777777" w:rsidTr="00873D42">
        <w:trPr>
          <w:trHeight w:val="300"/>
        </w:trPr>
        <w:tc>
          <w:tcPr>
            <w:tcW w:w="1267" w:type="dxa"/>
            <w:noWrap/>
            <w:hideMark/>
          </w:tcPr>
          <w:p w14:paraId="49BF8194" w14:textId="77777777" w:rsidR="007748F0" w:rsidRPr="00B322A8" w:rsidRDefault="007748F0" w:rsidP="00873D42">
            <w:pPr>
              <w:pStyle w:val="TAL"/>
              <w:keepNext w:val="0"/>
            </w:pPr>
            <w:r w:rsidRPr="00B322A8">
              <w:t>10</w:t>
            </w:r>
          </w:p>
        </w:tc>
        <w:tc>
          <w:tcPr>
            <w:tcW w:w="1100" w:type="dxa"/>
            <w:noWrap/>
            <w:hideMark/>
          </w:tcPr>
          <w:p w14:paraId="52DAE80D" w14:textId="77777777" w:rsidR="007748F0" w:rsidRPr="00B322A8" w:rsidRDefault="007748F0" w:rsidP="00873D42">
            <w:pPr>
              <w:pStyle w:val="TAL"/>
              <w:keepNext w:val="0"/>
            </w:pPr>
            <w:r w:rsidRPr="00B322A8">
              <w:t>-21.3</w:t>
            </w:r>
          </w:p>
        </w:tc>
        <w:tc>
          <w:tcPr>
            <w:tcW w:w="2107" w:type="dxa"/>
            <w:noWrap/>
            <w:hideMark/>
          </w:tcPr>
          <w:p w14:paraId="33051A08" w14:textId="77777777" w:rsidR="007748F0" w:rsidRPr="00B322A8" w:rsidRDefault="007748F0" w:rsidP="00873D42">
            <w:pPr>
              <w:pStyle w:val="TAL"/>
              <w:keepNext w:val="0"/>
            </w:pPr>
            <w:r w:rsidRPr="00B322A8">
              <w:t>560</w:t>
            </w:r>
          </w:p>
        </w:tc>
        <w:tc>
          <w:tcPr>
            <w:tcW w:w="2082" w:type="dxa"/>
            <w:noWrap/>
            <w:hideMark/>
          </w:tcPr>
          <w:p w14:paraId="65C4808B" w14:textId="77777777" w:rsidR="007748F0" w:rsidRPr="00B322A8" w:rsidRDefault="007748F0" w:rsidP="00873D42">
            <w:pPr>
              <w:pStyle w:val="TAL"/>
              <w:keepNext w:val="0"/>
            </w:pPr>
            <w:r w:rsidRPr="00B322A8">
              <w:t>93.29</w:t>
            </w:r>
          </w:p>
        </w:tc>
        <w:tc>
          <w:tcPr>
            <w:tcW w:w="1058" w:type="dxa"/>
            <w:noWrap/>
            <w:hideMark/>
          </w:tcPr>
          <w:p w14:paraId="3E8433F5" w14:textId="77777777" w:rsidR="007748F0" w:rsidRPr="00B322A8" w:rsidRDefault="007748F0" w:rsidP="00873D42">
            <w:pPr>
              <w:pStyle w:val="TAL"/>
              <w:keepNext w:val="0"/>
            </w:pPr>
            <w:r w:rsidRPr="00B322A8">
              <w:t>39.86</w:t>
            </w:r>
          </w:p>
        </w:tc>
        <w:tc>
          <w:tcPr>
            <w:tcW w:w="873" w:type="dxa"/>
            <w:noWrap/>
            <w:hideMark/>
          </w:tcPr>
          <w:p w14:paraId="70CA0136" w14:textId="77777777" w:rsidR="007748F0" w:rsidRPr="00B322A8" w:rsidRDefault="007748F0" w:rsidP="00873D42">
            <w:pPr>
              <w:pStyle w:val="TAL"/>
              <w:keepNext w:val="0"/>
            </w:pPr>
            <w:r w:rsidRPr="00B322A8">
              <w:t>9.56</w:t>
            </w:r>
          </w:p>
        </w:tc>
        <w:tc>
          <w:tcPr>
            <w:tcW w:w="873" w:type="dxa"/>
            <w:noWrap/>
            <w:hideMark/>
          </w:tcPr>
          <w:p w14:paraId="109D7233" w14:textId="77777777" w:rsidR="007748F0" w:rsidRPr="00B322A8" w:rsidRDefault="007748F0" w:rsidP="00873D42">
            <w:pPr>
              <w:pStyle w:val="TAL"/>
              <w:keepNext w:val="0"/>
            </w:pPr>
            <w:r w:rsidRPr="00B322A8">
              <w:t>97.74</w:t>
            </w:r>
          </w:p>
        </w:tc>
      </w:tr>
      <w:tr w:rsidR="007748F0" w:rsidRPr="00B322A8" w14:paraId="187856DB" w14:textId="77777777" w:rsidTr="00873D42">
        <w:trPr>
          <w:trHeight w:val="300"/>
        </w:trPr>
        <w:tc>
          <w:tcPr>
            <w:tcW w:w="1267" w:type="dxa"/>
            <w:noWrap/>
            <w:hideMark/>
          </w:tcPr>
          <w:p w14:paraId="4FC1D595" w14:textId="77777777" w:rsidR="007748F0" w:rsidRPr="00B322A8" w:rsidRDefault="007748F0" w:rsidP="00873D42">
            <w:pPr>
              <w:pStyle w:val="TAL"/>
              <w:keepNext w:val="0"/>
            </w:pPr>
            <w:r w:rsidRPr="00B322A8">
              <w:t>11</w:t>
            </w:r>
          </w:p>
        </w:tc>
        <w:tc>
          <w:tcPr>
            <w:tcW w:w="1100" w:type="dxa"/>
            <w:noWrap/>
            <w:hideMark/>
          </w:tcPr>
          <w:p w14:paraId="5A2B9C9B" w14:textId="77777777" w:rsidR="007748F0" w:rsidRPr="00B322A8" w:rsidRDefault="007748F0" w:rsidP="00873D42">
            <w:pPr>
              <w:pStyle w:val="TAL"/>
              <w:keepNext w:val="0"/>
            </w:pPr>
            <w:r w:rsidRPr="00B322A8">
              <w:t>-12</w:t>
            </w:r>
          </w:p>
        </w:tc>
        <w:tc>
          <w:tcPr>
            <w:tcW w:w="2107" w:type="dxa"/>
            <w:noWrap/>
            <w:hideMark/>
          </w:tcPr>
          <w:p w14:paraId="5623D13B" w14:textId="77777777" w:rsidR="007748F0" w:rsidRPr="00B322A8" w:rsidRDefault="007748F0" w:rsidP="00873D42">
            <w:pPr>
              <w:pStyle w:val="TAL"/>
              <w:keepNext w:val="0"/>
            </w:pPr>
            <w:r w:rsidRPr="00B322A8">
              <w:t>691</w:t>
            </w:r>
          </w:p>
        </w:tc>
        <w:tc>
          <w:tcPr>
            <w:tcW w:w="2082" w:type="dxa"/>
            <w:noWrap/>
            <w:hideMark/>
          </w:tcPr>
          <w:p w14:paraId="371EA5FE" w14:textId="77777777" w:rsidR="007748F0" w:rsidRPr="00B322A8" w:rsidRDefault="007748F0" w:rsidP="00873D42">
            <w:pPr>
              <w:pStyle w:val="TAL"/>
              <w:keepNext w:val="0"/>
            </w:pPr>
            <w:r w:rsidRPr="00B322A8">
              <w:t>56.53</w:t>
            </w:r>
          </w:p>
        </w:tc>
        <w:tc>
          <w:tcPr>
            <w:tcW w:w="1058" w:type="dxa"/>
            <w:noWrap/>
            <w:hideMark/>
          </w:tcPr>
          <w:p w14:paraId="2DD2C7C8" w14:textId="77777777" w:rsidR="007748F0" w:rsidRPr="00B322A8" w:rsidRDefault="007748F0" w:rsidP="00873D42">
            <w:pPr>
              <w:pStyle w:val="TAL"/>
              <w:keepNext w:val="0"/>
            </w:pPr>
            <w:r w:rsidRPr="00B322A8">
              <w:t>-44.52</w:t>
            </w:r>
          </w:p>
        </w:tc>
        <w:tc>
          <w:tcPr>
            <w:tcW w:w="873" w:type="dxa"/>
            <w:noWrap/>
            <w:hideMark/>
          </w:tcPr>
          <w:p w14:paraId="0A471A94" w14:textId="77777777" w:rsidR="007748F0" w:rsidRPr="00B322A8" w:rsidRDefault="007748F0" w:rsidP="00873D42">
            <w:pPr>
              <w:pStyle w:val="TAL"/>
              <w:keepNext w:val="0"/>
            </w:pPr>
            <w:r w:rsidRPr="00B322A8">
              <w:t>9.56</w:t>
            </w:r>
          </w:p>
        </w:tc>
        <w:tc>
          <w:tcPr>
            <w:tcW w:w="873" w:type="dxa"/>
            <w:noWrap/>
            <w:hideMark/>
          </w:tcPr>
          <w:p w14:paraId="64D347DA" w14:textId="77777777" w:rsidR="007748F0" w:rsidRPr="00B322A8" w:rsidRDefault="007748F0" w:rsidP="00873D42">
            <w:pPr>
              <w:pStyle w:val="TAL"/>
              <w:keepNext w:val="0"/>
            </w:pPr>
            <w:r w:rsidRPr="00B322A8">
              <w:t>101.91</w:t>
            </w:r>
          </w:p>
        </w:tc>
      </w:tr>
      <w:tr w:rsidR="007748F0" w:rsidRPr="00B322A8" w14:paraId="6F04390E" w14:textId="77777777" w:rsidTr="00873D42">
        <w:trPr>
          <w:trHeight w:val="300"/>
        </w:trPr>
        <w:tc>
          <w:tcPr>
            <w:tcW w:w="1267" w:type="dxa"/>
            <w:noWrap/>
            <w:hideMark/>
          </w:tcPr>
          <w:p w14:paraId="5BA8CF2C" w14:textId="77777777" w:rsidR="007748F0" w:rsidRPr="00B322A8" w:rsidRDefault="007748F0" w:rsidP="00873D42">
            <w:pPr>
              <w:pStyle w:val="TAL"/>
              <w:keepNext w:val="0"/>
            </w:pPr>
            <w:r w:rsidRPr="00B322A8">
              <w:t>12</w:t>
            </w:r>
          </w:p>
        </w:tc>
        <w:tc>
          <w:tcPr>
            <w:tcW w:w="1100" w:type="dxa"/>
            <w:noWrap/>
            <w:hideMark/>
          </w:tcPr>
          <w:p w14:paraId="7620ACFD" w14:textId="77777777" w:rsidR="007748F0" w:rsidRPr="00B322A8" w:rsidRDefault="007748F0" w:rsidP="00873D42">
            <w:pPr>
              <w:pStyle w:val="TAL"/>
              <w:keepNext w:val="0"/>
            </w:pPr>
            <w:r w:rsidRPr="00B322A8">
              <w:t>-17.8</w:t>
            </w:r>
          </w:p>
        </w:tc>
        <w:tc>
          <w:tcPr>
            <w:tcW w:w="2107" w:type="dxa"/>
            <w:noWrap/>
            <w:hideMark/>
          </w:tcPr>
          <w:p w14:paraId="5E99563A" w14:textId="77777777" w:rsidR="007748F0" w:rsidRPr="00B322A8" w:rsidRDefault="007748F0" w:rsidP="00873D42">
            <w:pPr>
              <w:pStyle w:val="TAL"/>
              <w:keepNext w:val="0"/>
            </w:pPr>
            <w:r w:rsidRPr="00B322A8">
              <w:t>791</w:t>
            </w:r>
          </w:p>
        </w:tc>
        <w:tc>
          <w:tcPr>
            <w:tcW w:w="2082" w:type="dxa"/>
            <w:noWrap/>
            <w:hideMark/>
          </w:tcPr>
          <w:p w14:paraId="3B8DD3B3" w14:textId="77777777" w:rsidR="007748F0" w:rsidRPr="00B322A8" w:rsidRDefault="007748F0" w:rsidP="00873D42">
            <w:pPr>
              <w:pStyle w:val="TAL"/>
              <w:keepNext w:val="0"/>
            </w:pPr>
            <w:r w:rsidRPr="00B322A8">
              <w:t>34.54</w:t>
            </w:r>
          </w:p>
        </w:tc>
        <w:tc>
          <w:tcPr>
            <w:tcW w:w="1058" w:type="dxa"/>
            <w:noWrap/>
            <w:hideMark/>
          </w:tcPr>
          <w:p w14:paraId="4AFF51B1" w14:textId="77777777" w:rsidR="007748F0" w:rsidRPr="00B322A8" w:rsidRDefault="007748F0" w:rsidP="00873D42">
            <w:pPr>
              <w:pStyle w:val="TAL"/>
              <w:keepNext w:val="0"/>
            </w:pPr>
            <w:r w:rsidRPr="00B322A8">
              <w:t>-68.99</w:t>
            </w:r>
          </w:p>
        </w:tc>
        <w:tc>
          <w:tcPr>
            <w:tcW w:w="873" w:type="dxa"/>
            <w:noWrap/>
            <w:hideMark/>
          </w:tcPr>
          <w:p w14:paraId="3FEDE112" w14:textId="77777777" w:rsidR="007748F0" w:rsidRPr="00B322A8" w:rsidRDefault="007748F0" w:rsidP="00873D42">
            <w:pPr>
              <w:pStyle w:val="TAL"/>
              <w:keepNext w:val="0"/>
            </w:pPr>
            <w:r w:rsidRPr="00B322A8">
              <w:t>9.56</w:t>
            </w:r>
          </w:p>
        </w:tc>
        <w:tc>
          <w:tcPr>
            <w:tcW w:w="873" w:type="dxa"/>
            <w:noWrap/>
            <w:hideMark/>
          </w:tcPr>
          <w:p w14:paraId="23E04D5A" w14:textId="77777777" w:rsidR="007748F0" w:rsidRPr="00B322A8" w:rsidRDefault="007748F0" w:rsidP="00873D42">
            <w:pPr>
              <w:pStyle w:val="TAL"/>
              <w:keepNext w:val="0"/>
            </w:pPr>
            <w:r w:rsidRPr="00B322A8">
              <w:t>102.95</w:t>
            </w:r>
          </w:p>
        </w:tc>
      </w:tr>
      <w:tr w:rsidR="007748F0" w:rsidRPr="00B322A8" w14:paraId="1A57957D" w14:textId="77777777" w:rsidTr="00873D42">
        <w:trPr>
          <w:trHeight w:val="300"/>
        </w:trPr>
        <w:tc>
          <w:tcPr>
            <w:tcW w:w="1267" w:type="dxa"/>
            <w:noWrap/>
            <w:hideMark/>
          </w:tcPr>
          <w:p w14:paraId="100DB33E" w14:textId="77777777" w:rsidR="007748F0" w:rsidRPr="00B322A8" w:rsidRDefault="007748F0" w:rsidP="00873D42">
            <w:pPr>
              <w:pStyle w:val="TAL"/>
              <w:keepNext w:val="0"/>
            </w:pPr>
            <w:r w:rsidRPr="00B322A8">
              <w:t>13</w:t>
            </w:r>
          </w:p>
        </w:tc>
        <w:tc>
          <w:tcPr>
            <w:tcW w:w="1100" w:type="dxa"/>
            <w:noWrap/>
            <w:hideMark/>
          </w:tcPr>
          <w:p w14:paraId="78A20D63" w14:textId="77777777" w:rsidR="007748F0" w:rsidRPr="00B322A8" w:rsidRDefault="007748F0" w:rsidP="00873D42">
            <w:pPr>
              <w:pStyle w:val="TAL"/>
              <w:keepNext w:val="0"/>
            </w:pPr>
            <w:r w:rsidRPr="00B322A8">
              <w:t>-22.1</w:t>
            </w:r>
          </w:p>
        </w:tc>
        <w:tc>
          <w:tcPr>
            <w:tcW w:w="2107" w:type="dxa"/>
            <w:noWrap/>
            <w:hideMark/>
          </w:tcPr>
          <w:p w14:paraId="7BE8942F" w14:textId="77777777" w:rsidR="007748F0" w:rsidRPr="00B322A8" w:rsidRDefault="007748F0" w:rsidP="00873D42">
            <w:pPr>
              <w:pStyle w:val="TAL"/>
              <w:keepNext w:val="0"/>
            </w:pPr>
            <w:r w:rsidRPr="00B322A8">
              <w:t>810</w:t>
            </w:r>
          </w:p>
        </w:tc>
        <w:tc>
          <w:tcPr>
            <w:tcW w:w="2082" w:type="dxa"/>
            <w:noWrap/>
            <w:hideMark/>
          </w:tcPr>
          <w:p w14:paraId="2489CDC8" w14:textId="77777777" w:rsidR="007748F0" w:rsidRPr="00B322A8" w:rsidRDefault="007748F0" w:rsidP="00873D42">
            <w:pPr>
              <w:pStyle w:val="TAL"/>
              <w:keepNext w:val="0"/>
            </w:pPr>
            <w:r w:rsidRPr="00B322A8">
              <w:t>-136.41</w:t>
            </w:r>
          </w:p>
        </w:tc>
        <w:tc>
          <w:tcPr>
            <w:tcW w:w="1058" w:type="dxa"/>
            <w:noWrap/>
            <w:hideMark/>
          </w:tcPr>
          <w:p w14:paraId="55A82B20" w14:textId="77777777" w:rsidR="007748F0" w:rsidRPr="00B322A8" w:rsidRDefault="007748F0" w:rsidP="00873D42">
            <w:pPr>
              <w:pStyle w:val="TAL"/>
              <w:keepNext w:val="0"/>
            </w:pPr>
            <w:r w:rsidRPr="00B322A8">
              <w:t>31.61</w:t>
            </w:r>
          </w:p>
        </w:tc>
        <w:tc>
          <w:tcPr>
            <w:tcW w:w="873" w:type="dxa"/>
            <w:noWrap/>
            <w:hideMark/>
          </w:tcPr>
          <w:p w14:paraId="2F8B50AE" w14:textId="77777777" w:rsidR="007748F0" w:rsidRPr="00B322A8" w:rsidRDefault="007748F0" w:rsidP="00873D42">
            <w:pPr>
              <w:pStyle w:val="TAL"/>
              <w:keepNext w:val="0"/>
            </w:pPr>
            <w:r w:rsidRPr="00B322A8">
              <w:t>9.56</w:t>
            </w:r>
          </w:p>
        </w:tc>
        <w:tc>
          <w:tcPr>
            <w:tcW w:w="873" w:type="dxa"/>
            <w:noWrap/>
            <w:hideMark/>
          </w:tcPr>
          <w:p w14:paraId="0EA2E5D3" w14:textId="77777777" w:rsidR="007748F0" w:rsidRPr="00B322A8" w:rsidRDefault="007748F0" w:rsidP="00873D42">
            <w:pPr>
              <w:pStyle w:val="TAL"/>
              <w:keepNext w:val="0"/>
            </w:pPr>
            <w:r w:rsidRPr="00B322A8">
              <w:t>103.79</w:t>
            </w:r>
          </w:p>
        </w:tc>
      </w:tr>
      <w:tr w:rsidR="007748F0" w:rsidRPr="00B322A8" w14:paraId="242E49EB" w14:textId="77777777" w:rsidTr="00873D42">
        <w:trPr>
          <w:trHeight w:val="300"/>
        </w:trPr>
        <w:tc>
          <w:tcPr>
            <w:tcW w:w="1267" w:type="dxa"/>
            <w:noWrap/>
            <w:hideMark/>
          </w:tcPr>
          <w:p w14:paraId="2D0E9AFA" w14:textId="77777777" w:rsidR="007748F0" w:rsidRPr="00B322A8" w:rsidRDefault="007748F0" w:rsidP="00873D42">
            <w:pPr>
              <w:pStyle w:val="TAL"/>
              <w:keepNext w:val="0"/>
            </w:pPr>
            <w:r w:rsidRPr="00B322A8">
              <w:t>14</w:t>
            </w:r>
          </w:p>
        </w:tc>
        <w:tc>
          <w:tcPr>
            <w:tcW w:w="1100" w:type="dxa"/>
            <w:noWrap/>
            <w:hideMark/>
          </w:tcPr>
          <w:p w14:paraId="245C3600" w14:textId="77777777" w:rsidR="007748F0" w:rsidRPr="00B322A8" w:rsidRDefault="007748F0" w:rsidP="00873D42">
            <w:pPr>
              <w:pStyle w:val="TAL"/>
              <w:keepNext w:val="0"/>
            </w:pPr>
            <w:r w:rsidRPr="00B322A8">
              <w:t>-20.6</w:t>
            </w:r>
          </w:p>
        </w:tc>
        <w:tc>
          <w:tcPr>
            <w:tcW w:w="2107" w:type="dxa"/>
            <w:noWrap/>
            <w:hideMark/>
          </w:tcPr>
          <w:p w14:paraId="009054ED" w14:textId="77777777" w:rsidR="007748F0" w:rsidRPr="00B322A8" w:rsidRDefault="007748F0" w:rsidP="00873D42">
            <w:pPr>
              <w:pStyle w:val="TAL"/>
              <w:keepNext w:val="0"/>
            </w:pPr>
            <w:r w:rsidRPr="00B322A8">
              <w:t>908</w:t>
            </w:r>
          </w:p>
        </w:tc>
        <w:tc>
          <w:tcPr>
            <w:tcW w:w="2082" w:type="dxa"/>
            <w:noWrap/>
            <w:hideMark/>
          </w:tcPr>
          <w:p w14:paraId="3C16C10B" w14:textId="77777777" w:rsidR="007748F0" w:rsidRPr="00B322A8" w:rsidRDefault="007748F0" w:rsidP="00873D42">
            <w:pPr>
              <w:pStyle w:val="TAL"/>
              <w:keepNext w:val="0"/>
            </w:pPr>
            <w:r w:rsidRPr="00B322A8">
              <w:t>78</w:t>
            </w:r>
          </w:p>
        </w:tc>
        <w:tc>
          <w:tcPr>
            <w:tcW w:w="1058" w:type="dxa"/>
            <w:noWrap/>
            <w:hideMark/>
          </w:tcPr>
          <w:p w14:paraId="4FF89EA2" w14:textId="77777777" w:rsidR="007748F0" w:rsidRPr="00B322A8" w:rsidRDefault="007748F0" w:rsidP="00873D42">
            <w:pPr>
              <w:pStyle w:val="TAL"/>
              <w:keepNext w:val="0"/>
            </w:pPr>
            <w:r w:rsidRPr="00B322A8">
              <w:t>-75.63</w:t>
            </w:r>
          </w:p>
        </w:tc>
        <w:tc>
          <w:tcPr>
            <w:tcW w:w="873" w:type="dxa"/>
            <w:noWrap/>
            <w:hideMark/>
          </w:tcPr>
          <w:p w14:paraId="0FEA97C7" w14:textId="77777777" w:rsidR="007748F0" w:rsidRPr="00B322A8" w:rsidRDefault="007748F0" w:rsidP="00873D42">
            <w:pPr>
              <w:pStyle w:val="TAL"/>
              <w:keepNext w:val="0"/>
            </w:pPr>
            <w:r w:rsidRPr="00B322A8">
              <w:t>9.56</w:t>
            </w:r>
          </w:p>
        </w:tc>
        <w:tc>
          <w:tcPr>
            <w:tcW w:w="873" w:type="dxa"/>
            <w:noWrap/>
            <w:hideMark/>
          </w:tcPr>
          <w:p w14:paraId="35CD687D" w14:textId="77777777" w:rsidR="007748F0" w:rsidRPr="00B322A8" w:rsidRDefault="007748F0" w:rsidP="00873D42">
            <w:pPr>
              <w:pStyle w:val="TAL"/>
              <w:keepNext w:val="0"/>
            </w:pPr>
            <w:r w:rsidRPr="00B322A8">
              <w:t>103.19</w:t>
            </w:r>
          </w:p>
        </w:tc>
      </w:tr>
      <w:tr w:rsidR="007748F0" w:rsidRPr="00B322A8" w14:paraId="6B81D1D5" w14:textId="77777777" w:rsidTr="00873D42">
        <w:trPr>
          <w:trHeight w:val="300"/>
        </w:trPr>
        <w:tc>
          <w:tcPr>
            <w:tcW w:w="1267" w:type="dxa"/>
            <w:noWrap/>
            <w:hideMark/>
          </w:tcPr>
          <w:p w14:paraId="1ED6934A" w14:textId="77777777" w:rsidR="007748F0" w:rsidRPr="00B322A8" w:rsidRDefault="007748F0" w:rsidP="00873D42">
            <w:pPr>
              <w:pStyle w:val="TAL"/>
              <w:keepNext w:val="0"/>
            </w:pPr>
            <w:r w:rsidRPr="00B322A8">
              <w:t>15</w:t>
            </w:r>
          </w:p>
        </w:tc>
        <w:tc>
          <w:tcPr>
            <w:tcW w:w="1100" w:type="dxa"/>
            <w:noWrap/>
            <w:hideMark/>
          </w:tcPr>
          <w:p w14:paraId="28DD4C56" w14:textId="77777777" w:rsidR="007748F0" w:rsidRPr="00B322A8" w:rsidRDefault="007748F0" w:rsidP="00873D42">
            <w:pPr>
              <w:pStyle w:val="TAL"/>
              <w:keepNext w:val="0"/>
            </w:pPr>
            <w:r w:rsidRPr="00B322A8">
              <w:t>-16.2</w:t>
            </w:r>
          </w:p>
        </w:tc>
        <w:tc>
          <w:tcPr>
            <w:tcW w:w="2107" w:type="dxa"/>
            <w:noWrap/>
            <w:hideMark/>
          </w:tcPr>
          <w:p w14:paraId="4CC63989" w14:textId="77777777" w:rsidR="007748F0" w:rsidRPr="00B322A8" w:rsidRDefault="007748F0" w:rsidP="00873D42">
            <w:pPr>
              <w:pStyle w:val="TAL"/>
              <w:keepNext w:val="0"/>
            </w:pPr>
            <w:r w:rsidRPr="00B322A8">
              <w:t>915</w:t>
            </w:r>
          </w:p>
        </w:tc>
        <w:tc>
          <w:tcPr>
            <w:tcW w:w="2082" w:type="dxa"/>
            <w:noWrap/>
            <w:hideMark/>
          </w:tcPr>
          <w:p w14:paraId="6B9A22BF" w14:textId="77777777" w:rsidR="007748F0" w:rsidRPr="00B322A8" w:rsidRDefault="007748F0" w:rsidP="00873D42">
            <w:pPr>
              <w:pStyle w:val="TAL"/>
              <w:keepNext w:val="0"/>
            </w:pPr>
            <w:r w:rsidRPr="00B322A8">
              <w:t>-41.76</w:t>
            </w:r>
          </w:p>
        </w:tc>
        <w:tc>
          <w:tcPr>
            <w:tcW w:w="1058" w:type="dxa"/>
            <w:noWrap/>
            <w:hideMark/>
          </w:tcPr>
          <w:p w14:paraId="1333DB65" w14:textId="77777777" w:rsidR="007748F0" w:rsidRPr="00B322A8" w:rsidRDefault="007748F0" w:rsidP="00873D42">
            <w:pPr>
              <w:pStyle w:val="TAL"/>
              <w:keepNext w:val="0"/>
            </w:pPr>
            <w:r w:rsidRPr="00B322A8">
              <w:t>-60.91</w:t>
            </w:r>
          </w:p>
        </w:tc>
        <w:tc>
          <w:tcPr>
            <w:tcW w:w="873" w:type="dxa"/>
            <w:noWrap/>
            <w:hideMark/>
          </w:tcPr>
          <w:p w14:paraId="47747BA5" w14:textId="77777777" w:rsidR="007748F0" w:rsidRPr="00B322A8" w:rsidRDefault="007748F0" w:rsidP="00873D42">
            <w:pPr>
              <w:pStyle w:val="TAL"/>
              <w:keepNext w:val="0"/>
            </w:pPr>
            <w:r w:rsidRPr="00B322A8">
              <w:t>9.56</w:t>
            </w:r>
          </w:p>
        </w:tc>
        <w:tc>
          <w:tcPr>
            <w:tcW w:w="873" w:type="dxa"/>
            <w:noWrap/>
            <w:hideMark/>
          </w:tcPr>
          <w:p w14:paraId="5AB84D7E" w14:textId="77777777" w:rsidR="007748F0" w:rsidRPr="00B322A8" w:rsidRDefault="007748F0" w:rsidP="00873D42">
            <w:pPr>
              <w:pStyle w:val="TAL"/>
              <w:keepNext w:val="0"/>
            </w:pPr>
            <w:r w:rsidRPr="00B322A8">
              <w:t>98.61</w:t>
            </w:r>
          </w:p>
        </w:tc>
      </w:tr>
      <w:tr w:rsidR="007748F0" w:rsidRPr="00B322A8" w14:paraId="2E832B39" w14:textId="77777777" w:rsidTr="00873D42">
        <w:trPr>
          <w:trHeight w:val="300"/>
        </w:trPr>
        <w:tc>
          <w:tcPr>
            <w:tcW w:w="1267" w:type="dxa"/>
            <w:noWrap/>
            <w:hideMark/>
          </w:tcPr>
          <w:p w14:paraId="6E5BCA44" w14:textId="77777777" w:rsidR="007748F0" w:rsidRPr="00B322A8" w:rsidRDefault="007748F0" w:rsidP="00873D42">
            <w:pPr>
              <w:pStyle w:val="TAL"/>
              <w:keepNext w:val="0"/>
            </w:pPr>
            <w:r w:rsidRPr="00B322A8">
              <w:t>16</w:t>
            </w:r>
          </w:p>
        </w:tc>
        <w:tc>
          <w:tcPr>
            <w:tcW w:w="1100" w:type="dxa"/>
            <w:noWrap/>
            <w:hideMark/>
          </w:tcPr>
          <w:p w14:paraId="526B9680" w14:textId="77777777" w:rsidR="007748F0" w:rsidRPr="00B322A8" w:rsidRDefault="007748F0" w:rsidP="00873D42">
            <w:pPr>
              <w:pStyle w:val="TAL"/>
              <w:keepNext w:val="0"/>
            </w:pPr>
            <w:r w:rsidRPr="00B322A8">
              <w:t>-16.7</w:t>
            </w:r>
          </w:p>
        </w:tc>
        <w:tc>
          <w:tcPr>
            <w:tcW w:w="2107" w:type="dxa"/>
            <w:noWrap/>
            <w:hideMark/>
          </w:tcPr>
          <w:p w14:paraId="047999D3" w14:textId="77777777" w:rsidR="007748F0" w:rsidRPr="00B322A8" w:rsidRDefault="007748F0" w:rsidP="00873D42">
            <w:pPr>
              <w:pStyle w:val="TAL"/>
              <w:keepNext w:val="0"/>
            </w:pPr>
            <w:r w:rsidRPr="00B322A8">
              <w:t>1114</w:t>
            </w:r>
          </w:p>
        </w:tc>
        <w:tc>
          <w:tcPr>
            <w:tcW w:w="2082" w:type="dxa"/>
            <w:noWrap/>
            <w:hideMark/>
          </w:tcPr>
          <w:p w14:paraId="480EE7A7" w14:textId="77777777" w:rsidR="007748F0" w:rsidRPr="00B322A8" w:rsidRDefault="007748F0" w:rsidP="00873D42">
            <w:pPr>
              <w:pStyle w:val="TAL"/>
              <w:keepNext w:val="0"/>
            </w:pPr>
            <w:r w:rsidRPr="00B322A8">
              <w:t>-55.67</w:t>
            </w:r>
          </w:p>
        </w:tc>
        <w:tc>
          <w:tcPr>
            <w:tcW w:w="1058" w:type="dxa"/>
            <w:noWrap/>
            <w:hideMark/>
          </w:tcPr>
          <w:p w14:paraId="7ED9CDC0" w14:textId="77777777" w:rsidR="007748F0" w:rsidRPr="00B322A8" w:rsidRDefault="007748F0" w:rsidP="00873D42">
            <w:pPr>
              <w:pStyle w:val="TAL"/>
              <w:keepNext w:val="0"/>
            </w:pPr>
            <w:r w:rsidRPr="00B322A8">
              <w:t>-63.05</w:t>
            </w:r>
          </w:p>
        </w:tc>
        <w:tc>
          <w:tcPr>
            <w:tcW w:w="873" w:type="dxa"/>
            <w:noWrap/>
            <w:hideMark/>
          </w:tcPr>
          <w:p w14:paraId="04B74806" w14:textId="77777777" w:rsidR="007748F0" w:rsidRPr="00B322A8" w:rsidRDefault="007748F0" w:rsidP="00873D42">
            <w:pPr>
              <w:pStyle w:val="TAL"/>
              <w:keepNext w:val="0"/>
            </w:pPr>
            <w:r w:rsidRPr="00B322A8">
              <w:t>9.56</w:t>
            </w:r>
          </w:p>
        </w:tc>
        <w:tc>
          <w:tcPr>
            <w:tcW w:w="873" w:type="dxa"/>
            <w:noWrap/>
            <w:hideMark/>
          </w:tcPr>
          <w:p w14:paraId="0652B8AB" w14:textId="77777777" w:rsidR="007748F0" w:rsidRPr="00B322A8" w:rsidRDefault="007748F0" w:rsidP="00873D42">
            <w:pPr>
              <w:pStyle w:val="TAL"/>
              <w:keepNext w:val="0"/>
            </w:pPr>
            <w:r w:rsidRPr="00B322A8">
              <w:t>98.33</w:t>
            </w:r>
          </w:p>
        </w:tc>
      </w:tr>
      <w:tr w:rsidR="007748F0" w:rsidRPr="00B322A8" w14:paraId="10B2CABC" w14:textId="77777777" w:rsidTr="00873D42">
        <w:trPr>
          <w:trHeight w:val="300"/>
        </w:trPr>
        <w:tc>
          <w:tcPr>
            <w:tcW w:w="1267" w:type="dxa"/>
            <w:noWrap/>
            <w:hideMark/>
          </w:tcPr>
          <w:p w14:paraId="791DFEE6" w14:textId="77777777" w:rsidR="007748F0" w:rsidRPr="00B322A8" w:rsidRDefault="007748F0" w:rsidP="00873D42">
            <w:pPr>
              <w:pStyle w:val="TAL"/>
              <w:keepNext w:val="0"/>
            </w:pPr>
            <w:r w:rsidRPr="00B322A8">
              <w:t>17</w:t>
            </w:r>
          </w:p>
        </w:tc>
        <w:tc>
          <w:tcPr>
            <w:tcW w:w="1100" w:type="dxa"/>
            <w:noWrap/>
            <w:hideMark/>
          </w:tcPr>
          <w:p w14:paraId="0EC8AB8E" w14:textId="77777777" w:rsidR="007748F0" w:rsidRPr="00B322A8" w:rsidRDefault="007748F0" w:rsidP="00873D42">
            <w:pPr>
              <w:pStyle w:val="TAL"/>
              <w:keepNext w:val="0"/>
            </w:pPr>
            <w:r w:rsidRPr="00B322A8">
              <w:t>-18.1</w:t>
            </w:r>
          </w:p>
        </w:tc>
        <w:tc>
          <w:tcPr>
            <w:tcW w:w="2107" w:type="dxa"/>
            <w:noWrap/>
            <w:hideMark/>
          </w:tcPr>
          <w:p w14:paraId="436A0C93" w14:textId="77777777" w:rsidR="007748F0" w:rsidRPr="00B322A8" w:rsidRDefault="007748F0" w:rsidP="00873D42">
            <w:pPr>
              <w:pStyle w:val="TAL"/>
              <w:keepNext w:val="0"/>
            </w:pPr>
            <w:r w:rsidRPr="00B322A8">
              <w:t>1486</w:t>
            </w:r>
          </w:p>
        </w:tc>
        <w:tc>
          <w:tcPr>
            <w:tcW w:w="2082" w:type="dxa"/>
            <w:noWrap/>
            <w:hideMark/>
          </w:tcPr>
          <w:p w14:paraId="567140C3" w14:textId="77777777" w:rsidR="007748F0" w:rsidRPr="00B322A8" w:rsidRDefault="007748F0" w:rsidP="00873D42">
            <w:pPr>
              <w:pStyle w:val="TAL"/>
              <w:keepNext w:val="0"/>
            </w:pPr>
            <w:r w:rsidRPr="00B322A8">
              <w:t>-76.7</w:t>
            </w:r>
          </w:p>
        </w:tc>
        <w:tc>
          <w:tcPr>
            <w:tcW w:w="1058" w:type="dxa"/>
            <w:noWrap/>
            <w:hideMark/>
          </w:tcPr>
          <w:p w14:paraId="51CE5F1E" w14:textId="77777777" w:rsidR="007748F0" w:rsidRPr="00B322A8" w:rsidRDefault="007748F0" w:rsidP="00873D42">
            <w:pPr>
              <w:pStyle w:val="TAL"/>
              <w:keepNext w:val="0"/>
            </w:pPr>
            <w:r w:rsidRPr="00B322A8">
              <w:t>42.31</w:t>
            </w:r>
          </w:p>
        </w:tc>
        <w:tc>
          <w:tcPr>
            <w:tcW w:w="873" w:type="dxa"/>
            <w:noWrap/>
            <w:hideMark/>
          </w:tcPr>
          <w:p w14:paraId="7523D969" w14:textId="77777777" w:rsidR="007748F0" w:rsidRPr="00B322A8" w:rsidRDefault="007748F0" w:rsidP="00873D42">
            <w:pPr>
              <w:pStyle w:val="TAL"/>
              <w:keepNext w:val="0"/>
            </w:pPr>
            <w:r w:rsidRPr="00B322A8">
              <w:t>9.56</w:t>
            </w:r>
          </w:p>
        </w:tc>
        <w:tc>
          <w:tcPr>
            <w:tcW w:w="873" w:type="dxa"/>
            <w:noWrap/>
            <w:hideMark/>
          </w:tcPr>
          <w:p w14:paraId="7B589756" w14:textId="77777777" w:rsidR="007748F0" w:rsidRPr="00B322A8" w:rsidRDefault="007748F0" w:rsidP="00873D42">
            <w:pPr>
              <w:pStyle w:val="TAL"/>
              <w:keepNext w:val="0"/>
            </w:pPr>
            <w:r w:rsidRPr="00B322A8">
              <w:t>98.45</w:t>
            </w:r>
          </w:p>
        </w:tc>
      </w:tr>
      <w:tr w:rsidR="007748F0" w:rsidRPr="00B322A8" w14:paraId="29599DF7" w14:textId="77777777" w:rsidTr="00873D42">
        <w:trPr>
          <w:trHeight w:val="300"/>
        </w:trPr>
        <w:tc>
          <w:tcPr>
            <w:tcW w:w="1267" w:type="dxa"/>
            <w:noWrap/>
            <w:hideMark/>
          </w:tcPr>
          <w:p w14:paraId="361857F4" w14:textId="77777777" w:rsidR="007748F0" w:rsidRPr="00B322A8" w:rsidRDefault="007748F0" w:rsidP="00873D42">
            <w:pPr>
              <w:pStyle w:val="TAL"/>
              <w:keepNext w:val="0"/>
            </w:pPr>
            <w:r w:rsidRPr="00B322A8">
              <w:t>18</w:t>
            </w:r>
          </w:p>
        </w:tc>
        <w:tc>
          <w:tcPr>
            <w:tcW w:w="1100" w:type="dxa"/>
            <w:noWrap/>
            <w:hideMark/>
          </w:tcPr>
          <w:p w14:paraId="5EF2F452" w14:textId="77777777" w:rsidR="007748F0" w:rsidRPr="00B322A8" w:rsidRDefault="007748F0" w:rsidP="00873D42">
            <w:pPr>
              <w:pStyle w:val="TAL"/>
              <w:keepNext w:val="0"/>
            </w:pPr>
            <w:r w:rsidRPr="00B322A8">
              <w:t>-21.6</w:t>
            </w:r>
          </w:p>
        </w:tc>
        <w:tc>
          <w:tcPr>
            <w:tcW w:w="2107" w:type="dxa"/>
            <w:noWrap/>
            <w:hideMark/>
          </w:tcPr>
          <w:p w14:paraId="2993CEF9" w14:textId="77777777" w:rsidR="007748F0" w:rsidRPr="00B322A8" w:rsidRDefault="007748F0" w:rsidP="00873D42">
            <w:pPr>
              <w:pStyle w:val="TAL"/>
              <w:keepNext w:val="0"/>
            </w:pPr>
            <w:r w:rsidRPr="00B322A8">
              <w:t>1623</w:t>
            </w:r>
          </w:p>
        </w:tc>
        <w:tc>
          <w:tcPr>
            <w:tcW w:w="2082" w:type="dxa"/>
            <w:noWrap/>
            <w:hideMark/>
          </w:tcPr>
          <w:p w14:paraId="2677F07D" w14:textId="77777777" w:rsidR="007748F0" w:rsidRPr="00B322A8" w:rsidRDefault="007748F0" w:rsidP="00873D42">
            <w:pPr>
              <w:pStyle w:val="TAL"/>
              <w:keepNext w:val="0"/>
            </w:pPr>
            <w:r w:rsidRPr="00B322A8">
              <w:t>107.37</w:t>
            </w:r>
          </w:p>
        </w:tc>
        <w:tc>
          <w:tcPr>
            <w:tcW w:w="1058" w:type="dxa"/>
            <w:noWrap/>
            <w:hideMark/>
          </w:tcPr>
          <w:p w14:paraId="6251B091" w14:textId="77777777" w:rsidR="007748F0" w:rsidRPr="00B322A8" w:rsidRDefault="007748F0" w:rsidP="00873D42">
            <w:pPr>
              <w:pStyle w:val="TAL"/>
              <w:keepNext w:val="0"/>
            </w:pPr>
            <w:r w:rsidRPr="00B322A8">
              <w:t>36.37</w:t>
            </w:r>
          </w:p>
        </w:tc>
        <w:tc>
          <w:tcPr>
            <w:tcW w:w="873" w:type="dxa"/>
            <w:noWrap/>
            <w:hideMark/>
          </w:tcPr>
          <w:p w14:paraId="72EF9D9D" w14:textId="77777777" w:rsidR="007748F0" w:rsidRPr="00B322A8" w:rsidRDefault="007748F0" w:rsidP="00873D42">
            <w:pPr>
              <w:pStyle w:val="TAL"/>
              <w:keepNext w:val="0"/>
            </w:pPr>
            <w:r w:rsidRPr="00B322A8">
              <w:t>9.56</w:t>
            </w:r>
          </w:p>
        </w:tc>
        <w:tc>
          <w:tcPr>
            <w:tcW w:w="873" w:type="dxa"/>
            <w:noWrap/>
            <w:hideMark/>
          </w:tcPr>
          <w:p w14:paraId="6D7E824C" w14:textId="77777777" w:rsidR="007748F0" w:rsidRPr="00B322A8" w:rsidRDefault="007748F0" w:rsidP="00873D42">
            <w:pPr>
              <w:pStyle w:val="TAL"/>
              <w:keepNext w:val="0"/>
            </w:pPr>
            <w:r w:rsidRPr="00B322A8">
              <w:t>103.38</w:t>
            </w:r>
          </w:p>
        </w:tc>
      </w:tr>
      <w:tr w:rsidR="007748F0" w:rsidRPr="00B322A8" w14:paraId="1C409D2A" w14:textId="77777777" w:rsidTr="00873D42">
        <w:trPr>
          <w:trHeight w:val="300"/>
        </w:trPr>
        <w:tc>
          <w:tcPr>
            <w:tcW w:w="1267" w:type="dxa"/>
            <w:noWrap/>
            <w:hideMark/>
          </w:tcPr>
          <w:p w14:paraId="6E0DC60C" w14:textId="77777777" w:rsidR="007748F0" w:rsidRPr="00B322A8" w:rsidRDefault="007748F0" w:rsidP="00873D42">
            <w:pPr>
              <w:pStyle w:val="TAL"/>
              <w:keepNext w:val="0"/>
            </w:pPr>
            <w:r w:rsidRPr="00B322A8">
              <w:t>19</w:t>
            </w:r>
          </w:p>
        </w:tc>
        <w:tc>
          <w:tcPr>
            <w:tcW w:w="1100" w:type="dxa"/>
            <w:noWrap/>
            <w:hideMark/>
          </w:tcPr>
          <w:p w14:paraId="2173B8D7" w14:textId="77777777" w:rsidR="007748F0" w:rsidRPr="00B322A8" w:rsidRDefault="007748F0" w:rsidP="00873D42">
            <w:pPr>
              <w:pStyle w:val="TAL"/>
              <w:keepNext w:val="0"/>
            </w:pPr>
            <w:r w:rsidRPr="00B322A8">
              <w:t>-23.7</w:t>
            </w:r>
          </w:p>
        </w:tc>
        <w:tc>
          <w:tcPr>
            <w:tcW w:w="2107" w:type="dxa"/>
            <w:noWrap/>
            <w:hideMark/>
          </w:tcPr>
          <w:p w14:paraId="6F86DAF5" w14:textId="77777777" w:rsidR="007748F0" w:rsidRPr="00B322A8" w:rsidRDefault="007748F0" w:rsidP="00873D42">
            <w:pPr>
              <w:pStyle w:val="TAL"/>
              <w:keepNext w:val="0"/>
            </w:pPr>
            <w:r w:rsidRPr="00B322A8">
              <w:t>1664</w:t>
            </w:r>
          </w:p>
        </w:tc>
        <w:tc>
          <w:tcPr>
            <w:tcW w:w="2082" w:type="dxa"/>
            <w:noWrap/>
            <w:hideMark/>
          </w:tcPr>
          <w:p w14:paraId="238AD474" w14:textId="77777777" w:rsidR="007748F0" w:rsidRPr="00B322A8" w:rsidRDefault="007748F0" w:rsidP="00873D42">
            <w:pPr>
              <w:pStyle w:val="TAL"/>
              <w:keepNext w:val="0"/>
            </w:pPr>
            <w:r w:rsidRPr="00B322A8">
              <w:t>137.01</w:t>
            </w:r>
          </w:p>
        </w:tc>
        <w:tc>
          <w:tcPr>
            <w:tcW w:w="1058" w:type="dxa"/>
            <w:noWrap/>
            <w:hideMark/>
          </w:tcPr>
          <w:p w14:paraId="20052BE7" w14:textId="77777777" w:rsidR="007748F0" w:rsidRPr="00B322A8" w:rsidRDefault="007748F0" w:rsidP="00873D42">
            <w:pPr>
              <w:pStyle w:val="TAL"/>
              <w:keepNext w:val="0"/>
            </w:pPr>
            <w:r w:rsidRPr="00B322A8">
              <w:t>30.88</w:t>
            </w:r>
          </w:p>
        </w:tc>
        <w:tc>
          <w:tcPr>
            <w:tcW w:w="873" w:type="dxa"/>
            <w:noWrap/>
            <w:hideMark/>
          </w:tcPr>
          <w:p w14:paraId="0171F485" w14:textId="77777777" w:rsidR="007748F0" w:rsidRPr="00B322A8" w:rsidRDefault="007748F0" w:rsidP="00873D42">
            <w:pPr>
              <w:pStyle w:val="TAL"/>
              <w:keepNext w:val="0"/>
            </w:pPr>
            <w:r w:rsidRPr="00B322A8">
              <w:t>9.56</w:t>
            </w:r>
          </w:p>
        </w:tc>
        <w:tc>
          <w:tcPr>
            <w:tcW w:w="873" w:type="dxa"/>
            <w:noWrap/>
            <w:hideMark/>
          </w:tcPr>
          <w:p w14:paraId="0BBE3D41" w14:textId="77777777" w:rsidR="007748F0" w:rsidRPr="00B322A8" w:rsidRDefault="007748F0" w:rsidP="00873D42">
            <w:pPr>
              <w:pStyle w:val="TAL"/>
              <w:keepNext w:val="0"/>
            </w:pPr>
            <w:r w:rsidRPr="00B322A8">
              <w:t>97.09</w:t>
            </w:r>
          </w:p>
        </w:tc>
      </w:tr>
      <w:tr w:rsidR="007748F0" w:rsidRPr="00B322A8" w14:paraId="4AEE9DA4" w14:textId="77777777" w:rsidTr="00873D42">
        <w:trPr>
          <w:trHeight w:val="300"/>
        </w:trPr>
        <w:tc>
          <w:tcPr>
            <w:tcW w:w="1267" w:type="dxa"/>
            <w:noWrap/>
            <w:hideMark/>
          </w:tcPr>
          <w:p w14:paraId="75DA1C39" w14:textId="77777777" w:rsidR="007748F0" w:rsidRPr="00B322A8" w:rsidRDefault="007748F0" w:rsidP="00873D42">
            <w:pPr>
              <w:pStyle w:val="TAL"/>
              <w:keepNext w:val="0"/>
            </w:pPr>
            <w:r w:rsidRPr="00B322A8">
              <w:t>20</w:t>
            </w:r>
          </w:p>
        </w:tc>
        <w:tc>
          <w:tcPr>
            <w:tcW w:w="1100" w:type="dxa"/>
            <w:noWrap/>
            <w:hideMark/>
          </w:tcPr>
          <w:p w14:paraId="4B79B599" w14:textId="77777777" w:rsidR="007748F0" w:rsidRPr="00B322A8" w:rsidRDefault="007748F0" w:rsidP="00873D42">
            <w:pPr>
              <w:pStyle w:val="TAL"/>
              <w:keepNext w:val="0"/>
            </w:pPr>
            <w:r w:rsidRPr="00B322A8">
              <w:t>-24.3</w:t>
            </w:r>
          </w:p>
        </w:tc>
        <w:tc>
          <w:tcPr>
            <w:tcW w:w="2107" w:type="dxa"/>
            <w:noWrap/>
            <w:hideMark/>
          </w:tcPr>
          <w:p w14:paraId="17388C9F" w14:textId="77777777" w:rsidR="007748F0" w:rsidRPr="00B322A8" w:rsidRDefault="007748F0" w:rsidP="00873D42">
            <w:pPr>
              <w:pStyle w:val="TAL"/>
              <w:keepNext w:val="0"/>
            </w:pPr>
            <w:r w:rsidRPr="00B322A8">
              <w:t>1747</w:t>
            </w:r>
          </w:p>
        </w:tc>
        <w:tc>
          <w:tcPr>
            <w:tcW w:w="2082" w:type="dxa"/>
            <w:noWrap/>
            <w:hideMark/>
          </w:tcPr>
          <w:p w14:paraId="6F7761A9" w14:textId="77777777" w:rsidR="007748F0" w:rsidRPr="00B322A8" w:rsidRDefault="007748F0" w:rsidP="00873D42">
            <w:pPr>
              <w:pStyle w:val="TAL"/>
              <w:keepNext w:val="0"/>
            </w:pPr>
            <w:r w:rsidRPr="00B322A8">
              <w:t>146.4</w:t>
            </w:r>
          </w:p>
        </w:tc>
        <w:tc>
          <w:tcPr>
            <w:tcW w:w="1058" w:type="dxa"/>
            <w:noWrap/>
            <w:hideMark/>
          </w:tcPr>
          <w:p w14:paraId="51EA8F8C" w14:textId="77777777" w:rsidR="007748F0" w:rsidRPr="00B322A8" w:rsidRDefault="007748F0" w:rsidP="00873D42">
            <w:pPr>
              <w:pStyle w:val="TAL"/>
              <w:keepNext w:val="0"/>
            </w:pPr>
            <w:r w:rsidRPr="00B322A8">
              <w:t>-56.96</w:t>
            </w:r>
          </w:p>
        </w:tc>
        <w:tc>
          <w:tcPr>
            <w:tcW w:w="873" w:type="dxa"/>
            <w:noWrap/>
            <w:hideMark/>
          </w:tcPr>
          <w:p w14:paraId="2E91D124" w14:textId="77777777" w:rsidR="007748F0" w:rsidRPr="00B322A8" w:rsidRDefault="007748F0" w:rsidP="00873D42">
            <w:pPr>
              <w:pStyle w:val="TAL"/>
              <w:keepNext w:val="0"/>
            </w:pPr>
            <w:r w:rsidRPr="00B322A8">
              <w:t>9.56</w:t>
            </w:r>
          </w:p>
        </w:tc>
        <w:tc>
          <w:tcPr>
            <w:tcW w:w="873" w:type="dxa"/>
            <w:noWrap/>
            <w:hideMark/>
          </w:tcPr>
          <w:p w14:paraId="2B111F68" w14:textId="77777777" w:rsidR="007748F0" w:rsidRPr="00B322A8" w:rsidRDefault="007748F0" w:rsidP="00873D42">
            <w:pPr>
              <w:pStyle w:val="TAL"/>
              <w:keepNext w:val="0"/>
            </w:pPr>
            <w:r w:rsidRPr="00B322A8">
              <w:t>97.34</w:t>
            </w:r>
          </w:p>
        </w:tc>
      </w:tr>
      <w:tr w:rsidR="007748F0" w:rsidRPr="00B322A8" w14:paraId="298AEB08" w14:textId="77777777" w:rsidTr="00873D42">
        <w:trPr>
          <w:trHeight w:val="300"/>
        </w:trPr>
        <w:tc>
          <w:tcPr>
            <w:tcW w:w="1267" w:type="dxa"/>
            <w:noWrap/>
            <w:hideMark/>
          </w:tcPr>
          <w:p w14:paraId="3F2273A5" w14:textId="77777777" w:rsidR="007748F0" w:rsidRPr="00B322A8" w:rsidRDefault="007748F0" w:rsidP="00873D42">
            <w:pPr>
              <w:pStyle w:val="TAL"/>
              <w:keepNext w:val="0"/>
            </w:pPr>
            <w:r w:rsidRPr="00B322A8">
              <w:t>21</w:t>
            </w:r>
          </w:p>
        </w:tc>
        <w:tc>
          <w:tcPr>
            <w:tcW w:w="1100" w:type="dxa"/>
            <w:noWrap/>
            <w:hideMark/>
          </w:tcPr>
          <w:p w14:paraId="27BB5D54" w14:textId="77777777" w:rsidR="007748F0" w:rsidRPr="00B322A8" w:rsidRDefault="007748F0" w:rsidP="00873D42">
            <w:pPr>
              <w:pStyle w:val="TAL"/>
              <w:keepNext w:val="0"/>
            </w:pPr>
            <w:r w:rsidRPr="00B322A8">
              <w:t>-22</w:t>
            </w:r>
          </w:p>
        </w:tc>
        <w:tc>
          <w:tcPr>
            <w:tcW w:w="2107" w:type="dxa"/>
            <w:noWrap/>
            <w:hideMark/>
          </w:tcPr>
          <w:p w14:paraId="59F837EE" w14:textId="77777777" w:rsidR="007748F0" w:rsidRPr="00B322A8" w:rsidRDefault="007748F0" w:rsidP="00873D42">
            <w:pPr>
              <w:pStyle w:val="TAL"/>
              <w:keepNext w:val="0"/>
            </w:pPr>
            <w:r w:rsidRPr="00B322A8">
              <w:t>1823</w:t>
            </w:r>
          </w:p>
        </w:tc>
        <w:tc>
          <w:tcPr>
            <w:tcW w:w="2082" w:type="dxa"/>
            <w:noWrap/>
            <w:hideMark/>
          </w:tcPr>
          <w:p w14:paraId="22868C31" w14:textId="77777777" w:rsidR="007748F0" w:rsidRPr="00B322A8" w:rsidRDefault="007748F0" w:rsidP="00873D42">
            <w:pPr>
              <w:pStyle w:val="TAL"/>
              <w:keepNext w:val="0"/>
            </w:pPr>
            <w:r w:rsidRPr="00B322A8">
              <w:t>100.07</w:t>
            </w:r>
          </w:p>
        </w:tc>
        <w:tc>
          <w:tcPr>
            <w:tcW w:w="1058" w:type="dxa"/>
            <w:noWrap/>
            <w:hideMark/>
          </w:tcPr>
          <w:p w14:paraId="1EBCE867" w14:textId="77777777" w:rsidR="007748F0" w:rsidRPr="00B322A8" w:rsidRDefault="007748F0" w:rsidP="00873D42">
            <w:pPr>
              <w:pStyle w:val="TAL"/>
              <w:keepNext w:val="0"/>
            </w:pPr>
            <w:r w:rsidRPr="00B322A8">
              <w:t>-69.37</w:t>
            </w:r>
          </w:p>
        </w:tc>
        <w:tc>
          <w:tcPr>
            <w:tcW w:w="873" w:type="dxa"/>
            <w:noWrap/>
            <w:hideMark/>
          </w:tcPr>
          <w:p w14:paraId="502C7E86" w14:textId="77777777" w:rsidR="007748F0" w:rsidRPr="00B322A8" w:rsidRDefault="007748F0" w:rsidP="00873D42">
            <w:pPr>
              <w:pStyle w:val="TAL"/>
              <w:keepNext w:val="0"/>
            </w:pPr>
            <w:r w:rsidRPr="00B322A8">
              <w:t>9.56</w:t>
            </w:r>
          </w:p>
        </w:tc>
        <w:tc>
          <w:tcPr>
            <w:tcW w:w="873" w:type="dxa"/>
            <w:noWrap/>
            <w:hideMark/>
          </w:tcPr>
          <w:p w14:paraId="55FEC2FB" w14:textId="77777777" w:rsidR="007748F0" w:rsidRPr="00B322A8" w:rsidRDefault="007748F0" w:rsidP="00873D42">
            <w:pPr>
              <w:pStyle w:val="TAL"/>
              <w:keepNext w:val="0"/>
            </w:pPr>
            <w:r w:rsidRPr="00B322A8">
              <w:t>103.79</w:t>
            </w:r>
          </w:p>
        </w:tc>
      </w:tr>
      <w:tr w:rsidR="007748F0" w:rsidRPr="00B322A8" w14:paraId="31D7995F" w14:textId="77777777" w:rsidTr="00873D42">
        <w:trPr>
          <w:trHeight w:val="300"/>
        </w:trPr>
        <w:tc>
          <w:tcPr>
            <w:tcW w:w="1267" w:type="dxa"/>
            <w:noWrap/>
            <w:hideMark/>
          </w:tcPr>
          <w:p w14:paraId="51674F32" w14:textId="77777777" w:rsidR="007748F0" w:rsidRPr="00B322A8" w:rsidRDefault="007748F0" w:rsidP="00873D42">
            <w:pPr>
              <w:pStyle w:val="TAL"/>
              <w:keepNext w:val="0"/>
            </w:pPr>
            <w:r w:rsidRPr="00B322A8">
              <w:t>22</w:t>
            </w:r>
          </w:p>
        </w:tc>
        <w:tc>
          <w:tcPr>
            <w:tcW w:w="1100" w:type="dxa"/>
            <w:noWrap/>
            <w:hideMark/>
          </w:tcPr>
          <w:p w14:paraId="03562156" w14:textId="77777777" w:rsidR="007748F0" w:rsidRPr="00B322A8" w:rsidRDefault="007748F0" w:rsidP="00873D42">
            <w:pPr>
              <w:pStyle w:val="TAL"/>
              <w:keepNext w:val="0"/>
            </w:pPr>
            <w:r w:rsidRPr="00B322A8">
              <w:t>-25.3</w:t>
            </w:r>
          </w:p>
        </w:tc>
        <w:tc>
          <w:tcPr>
            <w:tcW w:w="2107" w:type="dxa"/>
            <w:noWrap/>
            <w:hideMark/>
          </w:tcPr>
          <w:p w14:paraId="1A499080" w14:textId="77777777" w:rsidR="007748F0" w:rsidRPr="00B322A8" w:rsidRDefault="007748F0" w:rsidP="00873D42">
            <w:pPr>
              <w:pStyle w:val="TAL"/>
              <w:keepNext w:val="0"/>
            </w:pPr>
            <w:r w:rsidRPr="00B322A8">
              <w:t>1931</w:t>
            </w:r>
          </w:p>
        </w:tc>
        <w:tc>
          <w:tcPr>
            <w:tcW w:w="2082" w:type="dxa"/>
            <w:noWrap/>
            <w:hideMark/>
          </w:tcPr>
          <w:p w14:paraId="13393114" w14:textId="77777777" w:rsidR="007748F0" w:rsidRPr="00B322A8" w:rsidRDefault="007748F0" w:rsidP="00873D42">
            <w:pPr>
              <w:pStyle w:val="TAL"/>
              <w:keepNext w:val="0"/>
            </w:pPr>
            <w:r w:rsidRPr="00B322A8">
              <w:t>-167.62</w:t>
            </w:r>
          </w:p>
        </w:tc>
        <w:tc>
          <w:tcPr>
            <w:tcW w:w="1058" w:type="dxa"/>
            <w:noWrap/>
            <w:hideMark/>
          </w:tcPr>
          <w:p w14:paraId="141C970C" w14:textId="77777777" w:rsidR="007748F0" w:rsidRPr="00B322A8" w:rsidRDefault="007748F0" w:rsidP="00873D42">
            <w:pPr>
              <w:pStyle w:val="TAL"/>
              <w:keepNext w:val="0"/>
            </w:pPr>
            <w:r w:rsidRPr="00B322A8">
              <w:t>28.71</w:t>
            </w:r>
          </w:p>
        </w:tc>
        <w:tc>
          <w:tcPr>
            <w:tcW w:w="873" w:type="dxa"/>
            <w:noWrap/>
            <w:hideMark/>
          </w:tcPr>
          <w:p w14:paraId="27DB657A" w14:textId="77777777" w:rsidR="007748F0" w:rsidRPr="00B322A8" w:rsidRDefault="007748F0" w:rsidP="00873D42">
            <w:pPr>
              <w:pStyle w:val="TAL"/>
              <w:keepNext w:val="0"/>
            </w:pPr>
            <w:r w:rsidRPr="00B322A8">
              <w:t>9.56</w:t>
            </w:r>
          </w:p>
        </w:tc>
        <w:tc>
          <w:tcPr>
            <w:tcW w:w="873" w:type="dxa"/>
            <w:noWrap/>
            <w:hideMark/>
          </w:tcPr>
          <w:p w14:paraId="26D0C30D" w14:textId="77777777" w:rsidR="007748F0" w:rsidRPr="00B322A8" w:rsidRDefault="007748F0" w:rsidP="00873D42">
            <w:pPr>
              <w:pStyle w:val="TAL"/>
              <w:keepNext w:val="0"/>
            </w:pPr>
            <w:r w:rsidRPr="00B322A8">
              <w:t>97.59</w:t>
            </w:r>
          </w:p>
        </w:tc>
      </w:tr>
      <w:tr w:rsidR="007748F0" w:rsidRPr="00B322A8" w14:paraId="14600D7C" w14:textId="77777777" w:rsidTr="00873D42">
        <w:trPr>
          <w:trHeight w:val="300"/>
        </w:trPr>
        <w:tc>
          <w:tcPr>
            <w:tcW w:w="1267" w:type="dxa"/>
            <w:noWrap/>
            <w:hideMark/>
          </w:tcPr>
          <w:p w14:paraId="3723AE93" w14:textId="77777777" w:rsidR="007748F0" w:rsidRPr="00B322A8" w:rsidRDefault="007748F0" w:rsidP="00873D42">
            <w:pPr>
              <w:pStyle w:val="TAL"/>
              <w:keepNext w:val="0"/>
            </w:pPr>
            <w:r w:rsidRPr="00B322A8">
              <w:t>23</w:t>
            </w:r>
          </w:p>
        </w:tc>
        <w:tc>
          <w:tcPr>
            <w:tcW w:w="1100" w:type="dxa"/>
            <w:noWrap/>
            <w:hideMark/>
          </w:tcPr>
          <w:p w14:paraId="6EED07CE" w14:textId="77777777" w:rsidR="007748F0" w:rsidRPr="00B322A8" w:rsidRDefault="007748F0" w:rsidP="00873D42">
            <w:pPr>
              <w:pStyle w:val="TAL"/>
              <w:keepNext w:val="0"/>
            </w:pPr>
            <w:r w:rsidRPr="00B322A8">
              <w:t>-35.1</w:t>
            </w:r>
          </w:p>
        </w:tc>
        <w:tc>
          <w:tcPr>
            <w:tcW w:w="2107" w:type="dxa"/>
            <w:noWrap/>
            <w:hideMark/>
          </w:tcPr>
          <w:p w14:paraId="165151D7" w14:textId="77777777" w:rsidR="007748F0" w:rsidRPr="00B322A8" w:rsidRDefault="007748F0" w:rsidP="00873D42">
            <w:pPr>
              <w:pStyle w:val="TAL"/>
              <w:keepNext w:val="0"/>
            </w:pPr>
            <w:r w:rsidRPr="00B322A8">
              <w:t>3517</w:t>
            </w:r>
          </w:p>
        </w:tc>
        <w:tc>
          <w:tcPr>
            <w:tcW w:w="2082" w:type="dxa"/>
            <w:noWrap/>
            <w:hideMark/>
          </w:tcPr>
          <w:p w14:paraId="48BD5D14" w14:textId="77777777" w:rsidR="007748F0" w:rsidRPr="00B322A8" w:rsidRDefault="007748F0" w:rsidP="00873D42">
            <w:pPr>
              <w:pStyle w:val="TAL"/>
              <w:keepNext w:val="0"/>
            </w:pPr>
            <w:r w:rsidRPr="00B322A8">
              <w:t>59.4</w:t>
            </w:r>
          </w:p>
        </w:tc>
        <w:tc>
          <w:tcPr>
            <w:tcW w:w="1058" w:type="dxa"/>
            <w:noWrap/>
            <w:hideMark/>
          </w:tcPr>
          <w:p w14:paraId="23A8960B" w14:textId="77777777" w:rsidR="007748F0" w:rsidRPr="00B322A8" w:rsidRDefault="007748F0" w:rsidP="00873D42">
            <w:pPr>
              <w:pStyle w:val="TAL"/>
              <w:keepNext w:val="0"/>
            </w:pPr>
            <w:r w:rsidRPr="00B322A8">
              <w:t>-35.15</w:t>
            </w:r>
          </w:p>
        </w:tc>
        <w:tc>
          <w:tcPr>
            <w:tcW w:w="873" w:type="dxa"/>
            <w:noWrap/>
            <w:hideMark/>
          </w:tcPr>
          <w:p w14:paraId="1590EC4E" w14:textId="77777777" w:rsidR="007748F0" w:rsidRPr="00B322A8" w:rsidRDefault="007748F0" w:rsidP="00873D42">
            <w:pPr>
              <w:pStyle w:val="TAL"/>
              <w:keepNext w:val="0"/>
            </w:pPr>
            <w:r w:rsidRPr="00B322A8">
              <w:t>9.56</w:t>
            </w:r>
          </w:p>
        </w:tc>
        <w:tc>
          <w:tcPr>
            <w:tcW w:w="873" w:type="dxa"/>
            <w:noWrap/>
            <w:hideMark/>
          </w:tcPr>
          <w:p w14:paraId="73C62AAC" w14:textId="77777777" w:rsidR="007748F0" w:rsidRPr="00B322A8" w:rsidRDefault="007748F0" w:rsidP="00873D42">
            <w:pPr>
              <w:pStyle w:val="TAL"/>
              <w:keepNext w:val="0"/>
            </w:pPr>
            <w:r w:rsidRPr="00B322A8">
              <w:t>102.68</w:t>
            </w:r>
          </w:p>
        </w:tc>
      </w:tr>
      <w:tr w:rsidR="007748F0" w:rsidRPr="00B322A8" w14:paraId="6B8724DB" w14:textId="77777777" w:rsidTr="00873D42">
        <w:trPr>
          <w:trHeight w:val="300"/>
        </w:trPr>
        <w:tc>
          <w:tcPr>
            <w:tcW w:w="1267" w:type="dxa"/>
            <w:noWrap/>
            <w:hideMark/>
          </w:tcPr>
          <w:p w14:paraId="43F21168" w14:textId="77777777" w:rsidR="007748F0" w:rsidRPr="00B322A8" w:rsidRDefault="007748F0" w:rsidP="00873D42">
            <w:pPr>
              <w:pStyle w:val="TAL"/>
              <w:keepNext w:val="0"/>
            </w:pPr>
            <w:r w:rsidRPr="00B322A8">
              <w:t>Ini. delay [ns]</w:t>
            </w:r>
          </w:p>
        </w:tc>
        <w:tc>
          <w:tcPr>
            <w:tcW w:w="1100" w:type="dxa"/>
            <w:noWrap/>
            <w:hideMark/>
          </w:tcPr>
          <w:p w14:paraId="3892A7EF" w14:textId="77777777" w:rsidR="007748F0" w:rsidRPr="00B322A8" w:rsidRDefault="007748F0" w:rsidP="00873D42">
            <w:pPr>
              <w:pStyle w:val="TAL"/>
              <w:keepNext w:val="0"/>
            </w:pPr>
            <w:r w:rsidRPr="00B322A8">
              <w:t>XPR [dB]</w:t>
            </w:r>
          </w:p>
        </w:tc>
        <w:tc>
          <w:tcPr>
            <w:tcW w:w="2107" w:type="dxa"/>
            <w:noWrap/>
            <w:hideMark/>
          </w:tcPr>
          <w:p w14:paraId="6D415DE7" w14:textId="77777777" w:rsidR="007748F0" w:rsidRPr="00B322A8" w:rsidRDefault="007748F0" w:rsidP="00873D42">
            <w:pPr>
              <w:pStyle w:val="TAL"/>
              <w:keepNext w:val="0"/>
            </w:pPr>
            <w:r w:rsidRPr="00B322A8">
              <w:t>PL [dB]</w:t>
            </w:r>
          </w:p>
        </w:tc>
        <w:tc>
          <w:tcPr>
            <w:tcW w:w="2082" w:type="dxa"/>
            <w:noWrap/>
            <w:hideMark/>
          </w:tcPr>
          <w:p w14:paraId="7FBC5E33" w14:textId="77777777" w:rsidR="007748F0" w:rsidRPr="00B322A8" w:rsidRDefault="007748F0" w:rsidP="00873D42">
            <w:pPr>
              <w:pStyle w:val="TAL"/>
              <w:keepNext w:val="0"/>
            </w:pPr>
            <w:r w:rsidRPr="00B322A8">
              <w:t>ZoA [°]</w:t>
            </w:r>
          </w:p>
        </w:tc>
        <w:tc>
          <w:tcPr>
            <w:tcW w:w="1058" w:type="dxa"/>
            <w:noWrap/>
            <w:hideMark/>
          </w:tcPr>
          <w:p w14:paraId="7876D152" w14:textId="77777777" w:rsidR="007748F0" w:rsidRPr="00B322A8" w:rsidRDefault="007748F0" w:rsidP="00873D42">
            <w:pPr>
              <w:pStyle w:val="TAL"/>
              <w:keepNext w:val="0"/>
            </w:pPr>
            <w:r w:rsidRPr="00B322A8">
              <w:t>ASD [°]</w:t>
            </w:r>
          </w:p>
        </w:tc>
        <w:tc>
          <w:tcPr>
            <w:tcW w:w="873" w:type="dxa"/>
            <w:noWrap/>
            <w:hideMark/>
          </w:tcPr>
          <w:p w14:paraId="01492E4E" w14:textId="77777777" w:rsidR="007748F0" w:rsidRPr="00B322A8" w:rsidRDefault="007748F0" w:rsidP="00873D42">
            <w:pPr>
              <w:pStyle w:val="TAL"/>
              <w:keepNext w:val="0"/>
            </w:pPr>
            <w:r w:rsidRPr="00B322A8">
              <w:t>ZSA [°]</w:t>
            </w:r>
          </w:p>
        </w:tc>
        <w:tc>
          <w:tcPr>
            <w:tcW w:w="873" w:type="dxa"/>
            <w:noWrap/>
            <w:hideMark/>
          </w:tcPr>
          <w:p w14:paraId="6F820F05" w14:textId="77777777" w:rsidR="007748F0" w:rsidRPr="00B322A8" w:rsidRDefault="007748F0" w:rsidP="00873D42">
            <w:pPr>
              <w:pStyle w:val="TAL"/>
              <w:keepNext w:val="0"/>
            </w:pPr>
            <w:r w:rsidRPr="00B322A8">
              <w:t>ZSD [°]</w:t>
            </w:r>
          </w:p>
        </w:tc>
      </w:tr>
      <w:tr w:rsidR="007748F0" w:rsidRPr="00B322A8" w14:paraId="1EC83118" w14:textId="77777777" w:rsidTr="00873D42">
        <w:trPr>
          <w:trHeight w:val="300"/>
        </w:trPr>
        <w:tc>
          <w:tcPr>
            <w:tcW w:w="1267" w:type="dxa"/>
            <w:noWrap/>
            <w:hideMark/>
          </w:tcPr>
          <w:p w14:paraId="3A9DDC78" w14:textId="77777777" w:rsidR="007748F0" w:rsidRPr="00B322A8" w:rsidRDefault="007748F0" w:rsidP="00873D42">
            <w:pPr>
              <w:pStyle w:val="TAL"/>
              <w:keepNext w:val="0"/>
            </w:pPr>
            <w:r w:rsidRPr="00B322A8">
              <w:t>1312</w:t>
            </w:r>
          </w:p>
        </w:tc>
        <w:tc>
          <w:tcPr>
            <w:tcW w:w="1100" w:type="dxa"/>
            <w:noWrap/>
            <w:hideMark/>
          </w:tcPr>
          <w:p w14:paraId="551FCB9F" w14:textId="77777777" w:rsidR="007748F0" w:rsidRPr="00B322A8" w:rsidRDefault="007748F0" w:rsidP="00873D42">
            <w:pPr>
              <w:pStyle w:val="TAL"/>
              <w:keepNext w:val="0"/>
            </w:pPr>
            <w:r w:rsidRPr="00B322A8">
              <w:t>10</w:t>
            </w:r>
          </w:p>
        </w:tc>
        <w:tc>
          <w:tcPr>
            <w:tcW w:w="2107" w:type="dxa"/>
            <w:noWrap/>
            <w:hideMark/>
          </w:tcPr>
          <w:p w14:paraId="3FD37F68" w14:textId="77777777" w:rsidR="007748F0" w:rsidRPr="00B322A8" w:rsidRDefault="007748F0" w:rsidP="00873D42">
            <w:pPr>
              <w:pStyle w:val="TAL"/>
              <w:keepNext w:val="0"/>
            </w:pPr>
            <w:r w:rsidRPr="00B322A8">
              <w:t>122.73</w:t>
            </w:r>
          </w:p>
        </w:tc>
        <w:tc>
          <w:tcPr>
            <w:tcW w:w="2082" w:type="dxa"/>
            <w:noWrap/>
            <w:hideMark/>
          </w:tcPr>
          <w:p w14:paraId="2FCBA128" w14:textId="77777777" w:rsidR="007748F0" w:rsidRPr="00B322A8" w:rsidRDefault="007748F0" w:rsidP="00873D42">
            <w:pPr>
              <w:pStyle w:val="TAL"/>
              <w:keepNext w:val="0"/>
            </w:pPr>
            <w:r w:rsidRPr="00B322A8">
              <w:t>90</w:t>
            </w:r>
          </w:p>
        </w:tc>
        <w:tc>
          <w:tcPr>
            <w:tcW w:w="1058" w:type="dxa"/>
            <w:noWrap/>
            <w:hideMark/>
          </w:tcPr>
          <w:p w14:paraId="31F25658" w14:textId="77777777" w:rsidR="007748F0" w:rsidRPr="00B322A8" w:rsidRDefault="007748F0" w:rsidP="00873D42">
            <w:pPr>
              <w:pStyle w:val="TAL"/>
              <w:keepNext w:val="0"/>
            </w:pPr>
            <w:r w:rsidRPr="00B322A8">
              <w:t>1.75</w:t>
            </w:r>
          </w:p>
        </w:tc>
        <w:tc>
          <w:tcPr>
            <w:tcW w:w="873" w:type="dxa"/>
            <w:noWrap/>
            <w:hideMark/>
          </w:tcPr>
          <w:p w14:paraId="38E74D81" w14:textId="77777777" w:rsidR="007748F0" w:rsidRPr="00B322A8" w:rsidRDefault="007748F0" w:rsidP="00873D42">
            <w:pPr>
              <w:pStyle w:val="TAL"/>
              <w:keepNext w:val="0"/>
            </w:pPr>
            <w:r w:rsidRPr="00B322A8">
              <w:t>0</w:t>
            </w:r>
          </w:p>
        </w:tc>
        <w:tc>
          <w:tcPr>
            <w:tcW w:w="873" w:type="dxa"/>
            <w:noWrap/>
            <w:hideMark/>
          </w:tcPr>
          <w:p w14:paraId="1C95180B" w14:textId="77777777" w:rsidR="007748F0" w:rsidRPr="00B322A8" w:rsidRDefault="007748F0" w:rsidP="00873D42">
            <w:pPr>
              <w:pStyle w:val="TAL"/>
              <w:keepNext w:val="0"/>
            </w:pPr>
            <w:r w:rsidRPr="00B322A8">
              <w:t>0.12</w:t>
            </w:r>
          </w:p>
        </w:tc>
      </w:tr>
      <w:tr w:rsidR="007748F0" w:rsidRPr="00B322A8" w14:paraId="6036C98D" w14:textId="77777777" w:rsidTr="00873D42">
        <w:trPr>
          <w:trHeight w:val="300"/>
        </w:trPr>
        <w:tc>
          <w:tcPr>
            <w:tcW w:w="1267" w:type="dxa"/>
            <w:noWrap/>
            <w:hideMark/>
          </w:tcPr>
          <w:p w14:paraId="01102A0F" w14:textId="77777777" w:rsidR="007748F0" w:rsidRPr="00B322A8" w:rsidRDefault="007748F0" w:rsidP="00873D42">
            <w:pPr>
              <w:pStyle w:val="TAL"/>
              <w:keepNext w:val="0"/>
            </w:pPr>
            <w:r w:rsidRPr="00B322A8">
              <w:t>UE speed [m/s]</w:t>
            </w:r>
          </w:p>
        </w:tc>
        <w:tc>
          <w:tcPr>
            <w:tcW w:w="1100" w:type="dxa"/>
            <w:noWrap/>
            <w:hideMark/>
          </w:tcPr>
          <w:p w14:paraId="642A27BC" w14:textId="77777777" w:rsidR="007748F0" w:rsidRPr="00B322A8" w:rsidRDefault="007748F0" w:rsidP="00873D42">
            <w:pPr>
              <w:pStyle w:val="TAL"/>
              <w:keepNext w:val="0"/>
            </w:pPr>
            <w:r w:rsidRPr="00B322A8">
              <w:t>UE DoT Az [°]</w:t>
            </w:r>
          </w:p>
        </w:tc>
        <w:tc>
          <w:tcPr>
            <w:tcW w:w="2107" w:type="dxa"/>
            <w:noWrap/>
            <w:hideMark/>
          </w:tcPr>
          <w:p w14:paraId="40435088" w14:textId="77777777" w:rsidR="007748F0" w:rsidRPr="00B322A8" w:rsidRDefault="007748F0" w:rsidP="00873D42">
            <w:pPr>
              <w:pStyle w:val="TAL"/>
              <w:keepNext w:val="0"/>
            </w:pPr>
            <w:r w:rsidRPr="00B322A8">
              <w:t>UE coordinates (x,y,z) [m]</w:t>
            </w:r>
          </w:p>
        </w:tc>
        <w:tc>
          <w:tcPr>
            <w:tcW w:w="2082" w:type="dxa"/>
            <w:noWrap/>
            <w:hideMark/>
          </w:tcPr>
          <w:p w14:paraId="717552A9" w14:textId="77777777" w:rsidR="007748F0" w:rsidRPr="00B322A8" w:rsidRDefault="007748F0" w:rsidP="00873D42">
            <w:pPr>
              <w:pStyle w:val="TAL"/>
              <w:keepNext w:val="0"/>
            </w:pPr>
            <w:r w:rsidRPr="00B322A8">
              <w:t>BS coordinates (x,y,z) [m]</w:t>
            </w:r>
          </w:p>
        </w:tc>
        <w:tc>
          <w:tcPr>
            <w:tcW w:w="1058" w:type="dxa"/>
            <w:noWrap/>
            <w:hideMark/>
          </w:tcPr>
          <w:p w14:paraId="3CF114C1" w14:textId="77777777" w:rsidR="007748F0" w:rsidRPr="00B322A8" w:rsidRDefault="007748F0" w:rsidP="00873D42">
            <w:pPr>
              <w:pStyle w:val="TAL"/>
              <w:keepNext w:val="0"/>
            </w:pPr>
            <w:r w:rsidRPr="00B322A8">
              <w:t>K-factor [dB]</w:t>
            </w:r>
          </w:p>
        </w:tc>
        <w:tc>
          <w:tcPr>
            <w:tcW w:w="873" w:type="dxa"/>
            <w:noWrap/>
            <w:hideMark/>
          </w:tcPr>
          <w:p w14:paraId="07B61798" w14:textId="77777777" w:rsidR="007748F0" w:rsidRPr="00B322A8" w:rsidRDefault="007748F0" w:rsidP="00873D42">
            <w:pPr>
              <w:pStyle w:val="TAL"/>
              <w:keepNext w:val="0"/>
            </w:pPr>
            <w:r w:rsidRPr="00B322A8">
              <w:t xml:space="preserve"> </w:t>
            </w:r>
          </w:p>
        </w:tc>
        <w:tc>
          <w:tcPr>
            <w:tcW w:w="873" w:type="dxa"/>
            <w:noWrap/>
            <w:hideMark/>
          </w:tcPr>
          <w:p w14:paraId="6FB3CFC6" w14:textId="77777777" w:rsidR="007748F0" w:rsidRPr="00B322A8" w:rsidRDefault="007748F0" w:rsidP="00873D42">
            <w:pPr>
              <w:pStyle w:val="TAL"/>
              <w:keepNext w:val="0"/>
            </w:pPr>
          </w:p>
        </w:tc>
      </w:tr>
      <w:tr w:rsidR="007748F0" w:rsidRPr="00B322A8" w14:paraId="56D1C753" w14:textId="77777777" w:rsidTr="00873D42">
        <w:trPr>
          <w:trHeight w:val="300"/>
        </w:trPr>
        <w:tc>
          <w:tcPr>
            <w:tcW w:w="1267" w:type="dxa"/>
            <w:noWrap/>
            <w:hideMark/>
          </w:tcPr>
          <w:p w14:paraId="30DF1258" w14:textId="77777777" w:rsidR="007748F0" w:rsidRPr="00B322A8" w:rsidRDefault="007748F0" w:rsidP="00873D42">
            <w:pPr>
              <w:pStyle w:val="TAL"/>
              <w:keepNext w:val="0"/>
            </w:pPr>
            <w:r w:rsidRPr="00B322A8">
              <w:t>0.833</w:t>
            </w:r>
          </w:p>
        </w:tc>
        <w:tc>
          <w:tcPr>
            <w:tcW w:w="1100" w:type="dxa"/>
            <w:noWrap/>
            <w:hideMark/>
          </w:tcPr>
          <w:p w14:paraId="78CF97ED" w14:textId="77777777" w:rsidR="007748F0" w:rsidRPr="00B322A8" w:rsidRDefault="007748F0" w:rsidP="00873D42">
            <w:pPr>
              <w:pStyle w:val="TAL"/>
              <w:keepNext w:val="0"/>
            </w:pPr>
            <w:r w:rsidRPr="00B322A8">
              <w:t>34.08</w:t>
            </w:r>
          </w:p>
        </w:tc>
        <w:tc>
          <w:tcPr>
            <w:tcW w:w="2107" w:type="dxa"/>
            <w:noWrap/>
            <w:hideMark/>
          </w:tcPr>
          <w:p w14:paraId="4F0456C2" w14:textId="77777777" w:rsidR="007748F0" w:rsidRPr="00B322A8" w:rsidRDefault="007748F0" w:rsidP="00873D42">
            <w:pPr>
              <w:pStyle w:val="TAL"/>
              <w:keepNext w:val="0"/>
            </w:pPr>
            <w:r w:rsidRPr="00B322A8">
              <w:t>(380.81,-96.14,1.5)</w:t>
            </w:r>
          </w:p>
        </w:tc>
        <w:tc>
          <w:tcPr>
            <w:tcW w:w="2082" w:type="dxa"/>
            <w:noWrap/>
            <w:hideMark/>
          </w:tcPr>
          <w:p w14:paraId="74812D76" w14:textId="77777777" w:rsidR="007748F0" w:rsidRPr="00B322A8" w:rsidRDefault="007748F0" w:rsidP="00873D42">
            <w:pPr>
              <w:pStyle w:val="TAL"/>
              <w:keepNext w:val="0"/>
            </w:pPr>
            <w:r w:rsidRPr="00B322A8">
              <w:t>(0,0,25)</w:t>
            </w:r>
          </w:p>
        </w:tc>
        <w:tc>
          <w:tcPr>
            <w:tcW w:w="1058" w:type="dxa"/>
            <w:noWrap/>
            <w:hideMark/>
          </w:tcPr>
          <w:p w14:paraId="1AB9F1AB" w14:textId="77777777" w:rsidR="007748F0" w:rsidRPr="00B322A8" w:rsidRDefault="007748F0" w:rsidP="00873D42">
            <w:pPr>
              <w:pStyle w:val="TAL"/>
              <w:keepNext w:val="0"/>
            </w:pPr>
            <w:r w:rsidRPr="00B322A8">
              <w:t>-</w:t>
            </w:r>
          </w:p>
        </w:tc>
        <w:tc>
          <w:tcPr>
            <w:tcW w:w="873" w:type="dxa"/>
            <w:noWrap/>
            <w:hideMark/>
          </w:tcPr>
          <w:p w14:paraId="6A78F2E1" w14:textId="77777777" w:rsidR="007748F0" w:rsidRPr="00B322A8" w:rsidRDefault="007748F0" w:rsidP="00873D42">
            <w:pPr>
              <w:pStyle w:val="TAL"/>
              <w:keepNext w:val="0"/>
            </w:pPr>
          </w:p>
        </w:tc>
        <w:tc>
          <w:tcPr>
            <w:tcW w:w="873" w:type="dxa"/>
            <w:noWrap/>
            <w:hideMark/>
          </w:tcPr>
          <w:p w14:paraId="3D0A7FB3" w14:textId="77777777" w:rsidR="007748F0" w:rsidRPr="00B322A8" w:rsidRDefault="007748F0" w:rsidP="00873D42">
            <w:pPr>
              <w:pStyle w:val="TAL"/>
              <w:keepNext w:val="0"/>
            </w:pPr>
          </w:p>
        </w:tc>
      </w:tr>
      <w:tr w:rsidR="007748F0" w:rsidRPr="00B322A8" w14:paraId="5C317A16" w14:textId="77777777" w:rsidTr="00873D42">
        <w:trPr>
          <w:trHeight w:val="300"/>
        </w:trPr>
        <w:tc>
          <w:tcPr>
            <w:tcW w:w="1267" w:type="dxa"/>
            <w:noWrap/>
            <w:hideMark/>
          </w:tcPr>
          <w:p w14:paraId="48D89810" w14:textId="77777777" w:rsidR="007748F0" w:rsidRPr="00B322A8" w:rsidRDefault="007748F0" w:rsidP="00873D42">
            <w:pPr>
              <w:pStyle w:val="TAL"/>
              <w:keepNext w:val="0"/>
            </w:pPr>
          </w:p>
        </w:tc>
        <w:tc>
          <w:tcPr>
            <w:tcW w:w="1100" w:type="dxa"/>
            <w:noWrap/>
            <w:hideMark/>
          </w:tcPr>
          <w:p w14:paraId="384E80A5" w14:textId="77777777" w:rsidR="007748F0" w:rsidRPr="00B322A8" w:rsidRDefault="007748F0" w:rsidP="00873D42">
            <w:pPr>
              <w:pStyle w:val="TAL"/>
              <w:keepNext w:val="0"/>
            </w:pPr>
          </w:p>
        </w:tc>
        <w:tc>
          <w:tcPr>
            <w:tcW w:w="2107" w:type="dxa"/>
            <w:noWrap/>
            <w:hideMark/>
          </w:tcPr>
          <w:p w14:paraId="36AA03D2" w14:textId="77777777" w:rsidR="007748F0" w:rsidRPr="00B322A8" w:rsidRDefault="007748F0" w:rsidP="00873D42">
            <w:pPr>
              <w:pStyle w:val="TAL"/>
              <w:keepNext w:val="0"/>
            </w:pPr>
          </w:p>
        </w:tc>
        <w:tc>
          <w:tcPr>
            <w:tcW w:w="2082" w:type="dxa"/>
            <w:noWrap/>
            <w:hideMark/>
          </w:tcPr>
          <w:p w14:paraId="33616CE0" w14:textId="77777777" w:rsidR="007748F0" w:rsidRPr="00B322A8" w:rsidRDefault="007748F0" w:rsidP="00873D42">
            <w:pPr>
              <w:pStyle w:val="TAL"/>
              <w:keepNext w:val="0"/>
            </w:pPr>
          </w:p>
        </w:tc>
        <w:tc>
          <w:tcPr>
            <w:tcW w:w="1058" w:type="dxa"/>
            <w:noWrap/>
            <w:hideMark/>
          </w:tcPr>
          <w:p w14:paraId="3B9AA232" w14:textId="77777777" w:rsidR="007748F0" w:rsidRPr="00B322A8" w:rsidRDefault="007748F0" w:rsidP="00873D42">
            <w:pPr>
              <w:pStyle w:val="TAL"/>
              <w:keepNext w:val="0"/>
            </w:pPr>
          </w:p>
        </w:tc>
        <w:tc>
          <w:tcPr>
            <w:tcW w:w="873" w:type="dxa"/>
            <w:noWrap/>
            <w:hideMark/>
          </w:tcPr>
          <w:p w14:paraId="364D2351" w14:textId="77777777" w:rsidR="007748F0" w:rsidRPr="00B322A8" w:rsidRDefault="007748F0" w:rsidP="00873D42">
            <w:pPr>
              <w:pStyle w:val="TAL"/>
              <w:keepNext w:val="0"/>
            </w:pPr>
          </w:p>
        </w:tc>
        <w:tc>
          <w:tcPr>
            <w:tcW w:w="873" w:type="dxa"/>
            <w:noWrap/>
            <w:hideMark/>
          </w:tcPr>
          <w:p w14:paraId="4850BB62" w14:textId="77777777" w:rsidR="007748F0" w:rsidRPr="00B322A8" w:rsidRDefault="007748F0" w:rsidP="00873D42">
            <w:pPr>
              <w:pStyle w:val="TAL"/>
              <w:keepNext w:val="0"/>
            </w:pPr>
          </w:p>
        </w:tc>
      </w:tr>
      <w:tr w:rsidR="007748F0" w:rsidRPr="00B322A8" w14:paraId="1571DDF4" w14:textId="77777777" w:rsidTr="00873D42">
        <w:trPr>
          <w:trHeight w:val="300"/>
        </w:trPr>
        <w:tc>
          <w:tcPr>
            <w:tcW w:w="1267" w:type="dxa"/>
            <w:shd w:val="clear" w:color="auto" w:fill="EDEDED" w:themeFill="accent3" w:themeFillTint="33"/>
            <w:noWrap/>
            <w:hideMark/>
          </w:tcPr>
          <w:p w14:paraId="712595E0"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9F3A431" w14:textId="77777777" w:rsidR="007748F0" w:rsidRPr="00B322A8" w:rsidRDefault="007748F0" w:rsidP="00873D42">
            <w:pPr>
              <w:pStyle w:val="TAL"/>
              <w:keepNext w:val="0"/>
            </w:pPr>
            <w:r w:rsidRPr="00B322A8">
              <w:t>11</w:t>
            </w:r>
          </w:p>
        </w:tc>
        <w:tc>
          <w:tcPr>
            <w:tcW w:w="2107" w:type="dxa"/>
            <w:shd w:val="clear" w:color="auto" w:fill="EDEDED" w:themeFill="accent3" w:themeFillTint="33"/>
            <w:noWrap/>
            <w:hideMark/>
          </w:tcPr>
          <w:p w14:paraId="22EEC258" w14:textId="77777777" w:rsidR="007748F0" w:rsidRPr="00B322A8" w:rsidRDefault="007748F0" w:rsidP="00873D42">
            <w:pPr>
              <w:pStyle w:val="TAL"/>
              <w:keepNext w:val="0"/>
            </w:pPr>
          </w:p>
        </w:tc>
        <w:tc>
          <w:tcPr>
            <w:tcW w:w="2082" w:type="dxa"/>
            <w:shd w:val="clear" w:color="auto" w:fill="EDEDED" w:themeFill="accent3" w:themeFillTint="33"/>
            <w:noWrap/>
            <w:hideMark/>
          </w:tcPr>
          <w:p w14:paraId="3CA27BF1" w14:textId="77777777" w:rsidR="007748F0" w:rsidRPr="00B322A8" w:rsidRDefault="007748F0" w:rsidP="00873D42">
            <w:pPr>
              <w:pStyle w:val="TAL"/>
              <w:keepNext w:val="0"/>
            </w:pPr>
          </w:p>
        </w:tc>
        <w:tc>
          <w:tcPr>
            <w:tcW w:w="1058" w:type="dxa"/>
            <w:shd w:val="clear" w:color="auto" w:fill="EDEDED" w:themeFill="accent3" w:themeFillTint="33"/>
            <w:noWrap/>
            <w:hideMark/>
          </w:tcPr>
          <w:p w14:paraId="40799B73" w14:textId="77777777" w:rsidR="007748F0" w:rsidRPr="00B322A8" w:rsidRDefault="007748F0" w:rsidP="00873D42">
            <w:pPr>
              <w:pStyle w:val="TAL"/>
              <w:keepNext w:val="0"/>
            </w:pPr>
          </w:p>
        </w:tc>
        <w:tc>
          <w:tcPr>
            <w:tcW w:w="873" w:type="dxa"/>
            <w:shd w:val="clear" w:color="auto" w:fill="EDEDED" w:themeFill="accent3" w:themeFillTint="33"/>
            <w:noWrap/>
            <w:hideMark/>
          </w:tcPr>
          <w:p w14:paraId="144D6EE2" w14:textId="77777777" w:rsidR="007748F0" w:rsidRPr="00B322A8" w:rsidRDefault="007748F0" w:rsidP="00873D42">
            <w:pPr>
              <w:pStyle w:val="TAL"/>
              <w:keepNext w:val="0"/>
            </w:pPr>
          </w:p>
        </w:tc>
        <w:tc>
          <w:tcPr>
            <w:tcW w:w="873" w:type="dxa"/>
            <w:shd w:val="clear" w:color="auto" w:fill="EDEDED" w:themeFill="accent3" w:themeFillTint="33"/>
            <w:noWrap/>
            <w:hideMark/>
          </w:tcPr>
          <w:p w14:paraId="79A3A159" w14:textId="77777777" w:rsidR="007748F0" w:rsidRPr="00B322A8" w:rsidRDefault="007748F0" w:rsidP="00873D42">
            <w:pPr>
              <w:pStyle w:val="TAL"/>
              <w:keepNext w:val="0"/>
            </w:pPr>
          </w:p>
        </w:tc>
      </w:tr>
      <w:tr w:rsidR="007748F0" w:rsidRPr="00B322A8" w14:paraId="674D8554" w14:textId="77777777" w:rsidTr="00873D42">
        <w:trPr>
          <w:trHeight w:val="300"/>
        </w:trPr>
        <w:tc>
          <w:tcPr>
            <w:tcW w:w="1267" w:type="dxa"/>
            <w:noWrap/>
            <w:hideMark/>
          </w:tcPr>
          <w:p w14:paraId="4C5C8E9D" w14:textId="77777777" w:rsidR="007748F0" w:rsidRPr="00B322A8" w:rsidRDefault="007748F0" w:rsidP="00873D42">
            <w:pPr>
              <w:pStyle w:val="TAL"/>
              <w:keepNext w:val="0"/>
            </w:pPr>
            <w:r w:rsidRPr="00B322A8">
              <w:t>Cluster#</w:t>
            </w:r>
          </w:p>
        </w:tc>
        <w:tc>
          <w:tcPr>
            <w:tcW w:w="1100" w:type="dxa"/>
            <w:noWrap/>
            <w:hideMark/>
          </w:tcPr>
          <w:p w14:paraId="15D806FD" w14:textId="77777777" w:rsidR="007748F0" w:rsidRPr="00B322A8" w:rsidRDefault="007748F0" w:rsidP="00873D42">
            <w:pPr>
              <w:pStyle w:val="TAL"/>
              <w:keepNext w:val="0"/>
            </w:pPr>
            <w:r w:rsidRPr="00B322A8">
              <w:t>Power [dB]</w:t>
            </w:r>
          </w:p>
        </w:tc>
        <w:tc>
          <w:tcPr>
            <w:tcW w:w="2107" w:type="dxa"/>
            <w:noWrap/>
            <w:hideMark/>
          </w:tcPr>
          <w:p w14:paraId="1B90C53F" w14:textId="77777777" w:rsidR="007748F0" w:rsidRPr="00B322A8" w:rsidRDefault="007748F0" w:rsidP="00873D42">
            <w:pPr>
              <w:pStyle w:val="TAL"/>
              <w:keepNext w:val="0"/>
            </w:pPr>
            <w:r w:rsidRPr="00B322A8">
              <w:t>Excess delay [ns]</w:t>
            </w:r>
          </w:p>
        </w:tc>
        <w:tc>
          <w:tcPr>
            <w:tcW w:w="2082" w:type="dxa"/>
            <w:noWrap/>
            <w:hideMark/>
          </w:tcPr>
          <w:p w14:paraId="1BEBB13E" w14:textId="77777777" w:rsidR="007748F0" w:rsidRPr="00B322A8" w:rsidRDefault="007748F0" w:rsidP="00873D42">
            <w:pPr>
              <w:pStyle w:val="TAL"/>
              <w:keepNext w:val="0"/>
            </w:pPr>
            <w:r w:rsidRPr="00B322A8">
              <w:t>AoA [°]</w:t>
            </w:r>
          </w:p>
        </w:tc>
        <w:tc>
          <w:tcPr>
            <w:tcW w:w="1058" w:type="dxa"/>
            <w:noWrap/>
            <w:hideMark/>
          </w:tcPr>
          <w:p w14:paraId="3BFB6992" w14:textId="77777777" w:rsidR="007748F0" w:rsidRPr="00B322A8" w:rsidRDefault="007748F0" w:rsidP="00873D42">
            <w:pPr>
              <w:pStyle w:val="TAL"/>
              <w:keepNext w:val="0"/>
            </w:pPr>
            <w:r w:rsidRPr="00B322A8">
              <w:t>AoD [°]</w:t>
            </w:r>
          </w:p>
        </w:tc>
        <w:tc>
          <w:tcPr>
            <w:tcW w:w="873" w:type="dxa"/>
            <w:noWrap/>
            <w:hideMark/>
          </w:tcPr>
          <w:p w14:paraId="370DDBE8" w14:textId="77777777" w:rsidR="007748F0" w:rsidRPr="00B322A8" w:rsidRDefault="007748F0" w:rsidP="00873D42">
            <w:pPr>
              <w:pStyle w:val="TAL"/>
              <w:keepNext w:val="0"/>
            </w:pPr>
            <w:r w:rsidRPr="00B322A8">
              <w:t>ASA [°]</w:t>
            </w:r>
          </w:p>
        </w:tc>
        <w:tc>
          <w:tcPr>
            <w:tcW w:w="873" w:type="dxa"/>
            <w:noWrap/>
            <w:hideMark/>
          </w:tcPr>
          <w:p w14:paraId="29BA3344" w14:textId="77777777" w:rsidR="007748F0" w:rsidRPr="00B322A8" w:rsidRDefault="007748F0" w:rsidP="00873D42">
            <w:pPr>
              <w:pStyle w:val="TAL"/>
              <w:keepNext w:val="0"/>
            </w:pPr>
            <w:r w:rsidRPr="00B322A8">
              <w:t>ZoD [°]</w:t>
            </w:r>
          </w:p>
        </w:tc>
      </w:tr>
      <w:tr w:rsidR="007748F0" w:rsidRPr="00B322A8" w14:paraId="3213ADB0" w14:textId="77777777" w:rsidTr="00873D42">
        <w:trPr>
          <w:trHeight w:val="300"/>
        </w:trPr>
        <w:tc>
          <w:tcPr>
            <w:tcW w:w="1267" w:type="dxa"/>
            <w:noWrap/>
            <w:hideMark/>
          </w:tcPr>
          <w:p w14:paraId="2400C840" w14:textId="77777777" w:rsidR="007748F0" w:rsidRPr="00B322A8" w:rsidRDefault="007748F0" w:rsidP="00873D42">
            <w:pPr>
              <w:pStyle w:val="TAL"/>
              <w:keepNext w:val="0"/>
            </w:pPr>
            <w:r w:rsidRPr="00B322A8">
              <w:t>LOS</w:t>
            </w:r>
          </w:p>
        </w:tc>
        <w:tc>
          <w:tcPr>
            <w:tcW w:w="1100" w:type="dxa"/>
            <w:noWrap/>
            <w:hideMark/>
          </w:tcPr>
          <w:p w14:paraId="4D0F05D5" w14:textId="77777777" w:rsidR="007748F0" w:rsidRPr="00B322A8" w:rsidRDefault="007748F0" w:rsidP="00873D42">
            <w:pPr>
              <w:pStyle w:val="TAL"/>
              <w:keepNext w:val="0"/>
            </w:pPr>
            <w:r w:rsidRPr="00B322A8">
              <w:t>-0.51</w:t>
            </w:r>
          </w:p>
        </w:tc>
        <w:tc>
          <w:tcPr>
            <w:tcW w:w="2107" w:type="dxa"/>
            <w:noWrap/>
            <w:hideMark/>
          </w:tcPr>
          <w:p w14:paraId="545F9A43" w14:textId="77777777" w:rsidR="007748F0" w:rsidRPr="00B322A8" w:rsidRDefault="007748F0" w:rsidP="00873D42">
            <w:pPr>
              <w:pStyle w:val="TAL"/>
              <w:keepNext w:val="0"/>
            </w:pPr>
            <w:r w:rsidRPr="00B322A8">
              <w:t>0</w:t>
            </w:r>
          </w:p>
        </w:tc>
        <w:tc>
          <w:tcPr>
            <w:tcW w:w="2082" w:type="dxa"/>
            <w:noWrap/>
            <w:hideMark/>
          </w:tcPr>
          <w:p w14:paraId="72ADED07" w14:textId="77777777" w:rsidR="007748F0" w:rsidRPr="00B322A8" w:rsidRDefault="007748F0" w:rsidP="00873D42">
            <w:pPr>
              <w:pStyle w:val="TAL"/>
              <w:keepNext w:val="0"/>
            </w:pPr>
            <w:r w:rsidRPr="00B322A8">
              <w:t>167.81</w:t>
            </w:r>
          </w:p>
        </w:tc>
        <w:tc>
          <w:tcPr>
            <w:tcW w:w="1058" w:type="dxa"/>
            <w:noWrap/>
            <w:hideMark/>
          </w:tcPr>
          <w:p w14:paraId="156B2CF1" w14:textId="77777777" w:rsidR="007748F0" w:rsidRPr="00B322A8" w:rsidRDefault="007748F0" w:rsidP="00873D42">
            <w:pPr>
              <w:pStyle w:val="TAL"/>
              <w:keepNext w:val="0"/>
            </w:pPr>
            <w:r w:rsidRPr="00B322A8">
              <w:t>-12.19</w:t>
            </w:r>
          </w:p>
        </w:tc>
        <w:tc>
          <w:tcPr>
            <w:tcW w:w="873" w:type="dxa"/>
            <w:noWrap/>
            <w:hideMark/>
          </w:tcPr>
          <w:p w14:paraId="4BA7D5B8" w14:textId="77777777" w:rsidR="007748F0" w:rsidRPr="00B322A8" w:rsidRDefault="007748F0" w:rsidP="00873D42">
            <w:pPr>
              <w:pStyle w:val="TAL"/>
              <w:keepNext w:val="0"/>
            </w:pPr>
            <w:r w:rsidRPr="00B322A8">
              <w:t>0</w:t>
            </w:r>
          </w:p>
        </w:tc>
        <w:tc>
          <w:tcPr>
            <w:tcW w:w="873" w:type="dxa"/>
            <w:noWrap/>
            <w:hideMark/>
          </w:tcPr>
          <w:p w14:paraId="00BEC838" w14:textId="77777777" w:rsidR="007748F0" w:rsidRPr="00B322A8" w:rsidRDefault="007748F0" w:rsidP="00873D42">
            <w:pPr>
              <w:pStyle w:val="TAL"/>
              <w:keepNext w:val="0"/>
            </w:pPr>
            <w:r w:rsidRPr="00B322A8">
              <w:t>93.32</w:t>
            </w:r>
          </w:p>
        </w:tc>
      </w:tr>
      <w:tr w:rsidR="007748F0" w:rsidRPr="00B322A8" w14:paraId="1DA79588" w14:textId="77777777" w:rsidTr="00873D42">
        <w:trPr>
          <w:trHeight w:val="300"/>
        </w:trPr>
        <w:tc>
          <w:tcPr>
            <w:tcW w:w="1267" w:type="dxa"/>
            <w:noWrap/>
            <w:hideMark/>
          </w:tcPr>
          <w:p w14:paraId="37FB0C42" w14:textId="77777777" w:rsidR="007748F0" w:rsidRPr="00B322A8" w:rsidRDefault="007748F0" w:rsidP="00873D42">
            <w:pPr>
              <w:pStyle w:val="TAL"/>
              <w:keepNext w:val="0"/>
            </w:pPr>
            <w:r w:rsidRPr="00B322A8">
              <w:t>1</w:t>
            </w:r>
          </w:p>
        </w:tc>
        <w:tc>
          <w:tcPr>
            <w:tcW w:w="1100" w:type="dxa"/>
            <w:noWrap/>
            <w:hideMark/>
          </w:tcPr>
          <w:p w14:paraId="351224B8" w14:textId="77777777" w:rsidR="007748F0" w:rsidRPr="00B322A8" w:rsidRDefault="007748F0" w:rsidP="00873D42">
            <w:pPr>
              <w:pStyle w:val="TAL"/>
              <w:keepNext w:val="0"/>
            </w:pPr>
            <w:r w:rsidRPr="00B322A8">
              <w:t>-13.83</w:t>
            </w:r>
          </w:p>
        </w:tc>
        <w:tc>
          <w:tcPr>
            <w:tcW w:w="2107" w:type="dxa"/>
            <w:noWrap/>
            <w:hideMark/>
          </w:tcPr>
          <w:p w14:paraId="141775D2" w14:textId="77777777" w:rsidR="007748F0" w:rsidRPr="00B322A8" w:rsidRDefault="007748F0" w:rsidP="00873D42">
            <w:pPr>
              <w:pStyle w:val="TAL"/>
              <w:keepNext w:val="0"/>
            </w:pPr>
            <w:r w:rsidRPr="00B322A8">
              <w:t>0</w:t>
            </w:r>
          </w:p>
        </w:tc>
        <w:tc>
          <w:tcPr>
            <w:tcW w:w="2082" w:type="dxa"/>
            <w:noWrap/>
            <w:hideMark/>
          </w:tcPr>
          <w:p w14:paraId="630FBDFF" w14:textId="77777777" w:rsidR="007748F0" w:rsidRPr="00B322A8" w:rsidRDefault="007748F0" w:rsidP="00873D42">
            <w:pPr>
              <w:pStyle w:val="TAL"/>
              <w:keepNext w:val="0"/>
            </w:pPr>
            <w:r w:rsidRPr="00B322A8">
              <w:t>167.81</w:t>
            </w:r>
          </w:p>
        </w:tc>
        <w:tc>
          <w:tcPr>
            <w:tcW w:w="1058" w:type="dxa"/>
            <w:noWrap/>
            <w:hideMark/>
          </w:tcPr>
          <w:p w14:paraId="6DF8CF21" w14:textId="77777777" w:rsidR="007748F0" w:rsidRPr="00B322A8" w:rsidRDefault="007748F0" w:rsidP="00873D42">
            <w:pPr>
              <w:pStyle w:val="TAL"/>
              <w:keepNext w:val="0"/>
            </w:pPr>
            <w:r w:rsidRPr="00B322A8">
              <w:t>-12.19</w:t>
            </w:r>
          </w:p>
        </w:tc>
        <w:tc>
          <w:tcPr>
            <w:tcW w:w="873" w:type="dxa"/>
            <w:noWrap/>
            <w:hideMark/>
          </w:tcPr>
          <w:p w14:paraId="7D2F099D" w14:textId="77777777" w:rsidR="007748F0" w:rsidRPr="00B322A8" w:rsidRDefault="007748F0" w:rsidP="00873D42">
            <w:pPr>
              <w:pStyle w:val="TAL"/>
              <w:keepNext w:val="0"/>
            </w:pPr>
            <w:r w:rsidRPr="00B322A8">
              <w:t>29.75</w:t>
            </w:r>
          </w:p>
        </w:tc>
        <w:tc>
          <w:tcPr>
            <w:tcW w:w="873" w:type="dxa"/>
            <w:noWrap/>
            <w:hideMark/>
          </w:tcPr>
          <w:p w14:paraId="1090CA25" w14:textId="77777777" w:rsidR="007748F0" w:rsidRPr="00B322A8" w:rsidRDefault="007748F0" w:rsidP="00873D42">
            <w:pPr>
              <w:pStyle w:val="TAL"/>
              <w:keepNext w:val="0"/>
            </w:pPr>
            <w:r w:rsidRPr="00B322A8">
              <w:t>93.32</w:t>
            </w:r>
          </w:p>
        </w:tc>
      </w:tr>
      <w:tr w:rsidR="007748F0" w:rsidRPr="00B322A8" w14:paraId="50578299" w14:textId="77777777" w:rsidTr="00873D42">
        <w:trPr>
          <w:trHeight w:val="300"/>
        </w:trPr>
        <w:tc>
          <w:tcPr>
            <w:tcW w:w="1267" w:type="dxa"/>
            <w:noWrap/>
            <w:hideMark/>
          </w:tcPr>
          <w:p w14:paraId="41203CB3" w14:textId="77777777" w:rsidR="007748F0" w:rsidRPr="00B322A8" w:rsidRDefault="007748F0" w:rsidP="00873D42">
            <w:pPr>
              <w:pStyle w:val="TAL"/>
              <w:keepNext w:val="0"/>
            </w:pPr>
            <w:r w:rsidRPr="00B322A8">
              <w:t>2</w:t>
            </w:r>
          </w:p>
        </w:tc>
        <w:tc>
          <w:tcPr>
            <w:tcW w:w="1100" w:type="dxa"/>
            <w:noWrap/>
            <w:hideMark/>
          </w:tcPr>
          <w:p w14:paraId="0CC58502" w14:textId="77777777" w:rsidR="007748F0" w:rsidRPr="00B322A8" w:rsidRDefault="007748F0" w:rsidP="00873D42">
            <w:pPr>
              <w:pStyle w:val="TAL"/>
              <w:keepNext w:val="0"/>
            </w:pPr>
            <w:r w:rsidRPr="00B322A8">
              <w:t>-19.13</w:t>
            </w:r>
          </w:p>
        </w:tc>
        <w:tc>
          <w:tcPr>
            <w:tcW w:w="2107" w:type="dxa"/>
            <w:noWrap/>
            <w:hideMark/>
          </w:tcPr>
          <w:p w14:paraId="108C595F" w14:textId="77777777" w:rsidR="007748F0" w:rsidRPr="00B322A8" w:rsidRDefault="007748F0" w:rsidP="00873D42">
            <w:pPr>
              <w:pStyle w:val="TAL"/>
              <w:keepNext w:val="0"/>
            </w:pPr>
            <w:r w:rsidRPr="00B322A8">
              <w:t>3</w:t>
            </w:r>
          </w:p>
        </w:tc>
        <w:tc>
          <w:tcPr>
            <w:tcW w:w="2082" w:type="dxa"/>
            <w:noWrap/>
            <w:hideMark/>
          </w:tcPr>
          <w:p w14:paraId="734D5B77" w14:textId="77777777" w:rsidR="007748F0" w:rsidRPr="00B322A8" w:rsidRDefault="007748F0" w:rsidP="00873D42">
            <w:pPr>
              <w:pStyle w:val="TAL"/>
              <w:keepNext w:val="0"/>
            </w:pPr>
            <w:r w:rsidRPr="00B322A8">
              <w:t>-169.89</w:t>
            </w:r>
          </w:p>
        </w:tc>
        <w:tc>
          <w:tcPr>
            <w:tcW w:w="1058" w:type="dxa"/>
            <w:noWrap/>
            <w:hideMark/>
          </w:tcPr>
          <w:p w14:paraId="79BAC8C8" w14:textId="77777777" w:rsidR="007748F0" w:rsidRPr="00B322A8" w:rsidRDefault="007748F0" w:rsidP="00873D42">
            <w:pPr>
              <w:pStyle w:val="TAL"/>
              <w:keepNext w:val="0"/>
            </w:pPr>
            <w:r w:rsidRPr="00B322A8">
              <w:t>67.57</w:t>
            </w:r>
          </w:p>
        </w:tc>
        <w:tc>
          <w:tcPr>
            <w:tcW w:w="873" w:type="dxa"/>
            <w:noWrap/>
            <w:hideMark/>
          </w:tcPr>
          <w:p w14:paraId="0DB597DF" w14:textId="77777777" w:rsidR="007748F0" w:rsidRPr="00B322A8" w:rsidRDefault="007748F0" w:rsidP="00873D42">
            <w:pPr>
              <w:pStyle w:val="TAL"/>
              <w:keepNext w:val="0"/>
            </w:pPr>
            <w:r w:rsidRPr="00B322A8">
              <w:t>29.75</w:t>
            </w:r>
          </w:p>
        </w:tc>
        <w:tc>
          <w:tcPr>
            <w:tcW w:w="873" w:type="dxa"/>
            <w:noWrap/>
            <w:hideMark/>
          </w:tcPr>
          <w:p w14:paraId="0A8FF931" w14:textId="77777777" w:rsidR="007748F0" w:rsidRPr="00B322A8" w:rsidRDefault="007748F0" w:rsidP="00873D42">
            <w:pPr>
              <w:pStyle w:val="TAL"/>
              <w:keepNext w:val="0"/>
            </w:pPr>
            <w:r w:rsidRPr="00B322A8">
              <w:t>89.11</w:t>
            </w:r>
          </w:p>
        </w:tc>
      </w:tr>
      <w:tr w:rsidR="007748F0" w:rsidRPr="00B322A8" w14:paraId="74E0E40C" w14:textId="77777777" w:rsidTr="00873D42">
        <w:trPr>
          <w:trHeight w:val="300"/>
        </w:trPr>
        <w:tc>
          <w:tcPr>
            <w:tcW w:w="1267" w:type="dxa"/>
            <w:noWrap/>
            <w:hideMark/>
          </w:tcPr>
          <w:p w14:paraId="483A1175" w14:textId="77777777" w:rsidR="007748F0" w:rsidRPr="00B322A8" w:rsidRDefault="007748F0" w:rsidP="00873D42">
            <w:pPr>
              <w:pStyle w:val="TAL"/>
              <w:keepNext w:val="0"/>
            </w:pPr>
            <w:r w:rsidRPr="00B322A8">
              <w:t>3</w:t>
            </w:r>
          </w:p>
        </w:tc>
        <w:tc>
          <w:tcPr>
            <w:tcW w:w="1100" w:type="dxa"/>
            <w:noWrap/>
            <w:hideMark/>
          </w:tcPr>
          <w:p w14:paraId="76BC823A" w14:textId="77777777" w:rsidR="007748F0" w:rsidRPr="00B322A8" w:rsidRDefault="007748F0" w:rsidP="00873D42">
            <w:pPr>
              <w:pStyle w:val="TAL"/>
              <w:keepNext w:val="0"/>
            </w:pPr>
            <w:r w:rsidRPr="00B322A8">
              <w:t>-21.33</w:t>
            </w:r>
          </w:p>
        </w:tc>
        <w:tc>
          <w:tcPr>
            <w:tcW w:w="2107" w:type="dxa"/>
            <w:noWrap/>
            <w:hideMark/>
          </w:tcPr>
          <w:p w14:paraId="38DCEB46" w14:textId="77777777" w:rsidR="007748F0" w:rsidRPr="00B322A8" w:rsidRDefault="007748F0" w:rsidP="00873D42">
            <w:pPr>
              <w:pStyle w:val="TAL"/>
              <w:keepNext w:val="0"/>
            </w:pPr>
            <w:r w:rsidRPr="00B322A8">
              <w:t>58</w:t>
            </w:r>
          </w:p>
        </w:tc>
        <w:tc>
          <w:tcPr>
            <w:tcW w:w="2082" w:type="dxa"/>
            <w:noWrap/>
            <w:hideMark/>
          </w:tcPr>
          <w:p w14:paraId="0E3AAE2E" w14:textId="77777777" w:rsidR="007748F0" w:rsidRPr="00B322A8" w:rsidRDefault="007748F0" w:rsidP="00873D42">
            <w:pPr>
              <w:pStyle w:val="TAL"/>
              <w:keepNext w:val="0"/>
            </w:pPr>
            <w:r w:rsidRPr="00B322A8">
              <w:t>-169.89</w:t>
            </w:r>
          </w:p>
        </w:tc>
        <w:tc>
          <w:tcPr>
            <w:tcW w:w="1058" w:type="dxa"/>
            <w:noWrap/>
            <w:hideMark/>
          </w:tcPr>
          <w:p w14:paraId="7C38D4B4" w14:textId="77777777" w:rsidR="007748F0" w:rsidRPr="00B322A8" w:rsidRDefault="007748F0" w:rsidP="00873D42">
            <w:pPr>
              <w:pStyle w:val="TAL"/>
              <w:keepNext w:val="0"/>
            </w:pPr>
            <w:r w:rsidRPr="00B322A8">
              <w:t>67.57</w:t>
            </w:r>
          </w:p>
        </w:tc>
        <w:tc>
          <w:tcPr>
            <w:tcW w:w="873" w:type="dxa"/>
            <w:noWrap/>
            <w:hideMark/>
          </w:tcPr>
          <w:p w14:paraId="2B44EDDC" w14:textId="77777777" w:rsidR="007748F0" w:rsidRPr="00B322A8" w:rsidRDefault="007748F0" w:rsidP="00873D42">
            <w:pPr>
              <w:pStyle w:val="TAL"/>
              <w:keepNext w:val="0"/>
            </w:pPr>
            <w:r w:rsidRPr="00B322A8">
              <w:t>26.775</w:t>
            </w:r>
          </w:p>
        </w:tc>
        <w:tc>
          <w:tcPr>
            <w:tcW w:w="873" w:type="dxa"/>
            <w:noWrap/>
            <w:hideMark/>
          </w:tcPr>
          <w:p w14:paraId="0E65DD21" w14:textId="77777777" w:rsidR="007748F0" w:rsidRPr="00B322A8" w:rsidRDefault="007748F0" w:rsidP="00873D42">
            <w:pPr>
              <w:pStyle w:val="TAL"/>
              <w:keepNext w:val="0"/>
            </w:pPr>
            <w:r w:rsidRPr="00B322A8">
              <w:t>89.11</w:t>
            </w:r>
          </w:p>
        </w:tc>
      </w:tr>
      <w:tr w:rsidR="007748F0" w:rsidRPr="00B322A8" w14:paraId="121E626E" w14:textId="77777777" w:rsidTr="00873D42">
        <w:trPr>
          <w:trHeight w:val="300"/>
        </w:trPr>
        <w:tc>
          <w:tcPr>
            <w:tcW w:w="1267" w:type="dxa"/>
            <w:noWrap/>
            <w:hideMark/>
          </w:tcPr>
          <w:p w14:paraId="72998EE0" w14:textId="77777777" w:rsidR="007748F0" w:rsidRPr="00B322A8" w:rsidRDefault="007748F0" w:rsidP="00873D42">
            <w:pPr>
              <w:pStyle w:val="TAL"/>
              <w:keepNext w:val="0"/>
            </w:pPr>
            <w:r w:rsidRPr="00B322A8">
              <w:t>4</w:t>
            </w:r>
          </w:p>
        </w:tc>
        <w:tc>
          <w:tcPr>
            <w:tcW w:w="1100" w:type="dxa"/>
            <w:noWrap/>
            <w:hideMark/>
          </w:tcPr>
          <w:p w14:paraId="080B2495" w14:textId="77777777" w:rsidR="007748F0" w:rsidRPr="00B322A8" w:rsidRDefault="007748F0" w:rsidP="00873D42">
            <w:pPr>
              <w:pStyle w:val="TAL"/>
              <w:keepNext w:val="0"/>
            </w:pPr>
            <w:r w:rsidRPr="00B322A8">
              <w:t>-23.13</w:t>
            </w:r>
          </w:p>
        </w:tc>
        <w:tc>
          <w:tcPr>
            <w:tcW w:w="2107" w:type="dxa"/>
            <w:noWrap/>
            <w:hideMark/>
          </w:tcPr>
          <w:p w14:paraId="2E872FB0" w14:textId="77777777" w:rsidR="007748F0" w:rsidRPr="00B322A8" w:rsidRDefault="007748F0" w:rsidP="00873D42">
            <w:pPr>
              <w:pStyle w:val="TAL"/>
              <w:keepNext w:val="0"/>
            </w:pPr>
            <w:r w:rsidRPr="00B322A8">
              <w:t>128</w:t>
            </w:r>
          </w:p>
        </w:tc>
        <w:tc>
          <w:tcPr>
            <w:tcW w:w="2082" w:type="dxa"/>
            <w:noWrap/>
            <w:hideMark/>
          </w:tcPr>
          <w:p w14:paraId="133D3853" w14:textId="77777777" w:rsidR="007748F0" w:rsidRPr="00B322A8" w:rsidRDefault="007748F0" w:rsidP="00873D42">
            <w:pPr>
              <w:pStyle w:val="TAL"/>
              <w:keepNext w:val="0"/>
            </w:pPr>
            <w:r w:rsidRPr="00B322A8">
              <w:t>-169.89</w:t>
            </w:r>
          </w:p>
        </w:tc>
        <w:tc>
          <w:tcPr>
            <w:tcW w:w="1058" w:type="dxa"/>
            <w:noWrap/>
            <w:hideMark/>
          </w:tcPr>
          <w:p w14:paraId="2EA68346" w14:textId="77777777" w:rsidR="007748F0" w:rsidRPr="00B322A8" w:rsidRDefault="007748F0" w:rsidP="00873D42">
            <w:pPr>
              <w:pStyle w:val="TAL"/>
              <w:keepNext w:val="0"/>
            </w:pPr>
            <w:r w:rsidRPr="00B322A8">
              <w:t>67.57</w:t>
            </w:r>
          </w:p>
        </w:tc>
        <w:tc>
          <w:tcPr>
            <w:tcW w:w="873" w:type="dxa"/>
            <w:noWrap/>
            <w:hideMark/>
          </w:tcPr>
          <w:p w14:paraId="4506D3F8" w14:textId="77777777" w:rsidR="007748F0" w:rsidRPr="00B322A8" w:rsidRDefault="007748F0" w:rsidP="00873D42">
            <w:pPr>
              <w:pStyle w:val="TAL"/>
              <w:keepNext w:val="0"/>
            </w:pPr>
            <w:r w:rsidRPr="00B322A8">
              <w:t>23.8</w:t>
            </w:r>
          </w:p>
        </w:tc>
        <w:tc>
          <w:tcPr>
            <w:tcW w:w="873" w:type="dxa"/>
            <w:noWrap/>
            <w:hideMark/>
          </w:tcPr>
          <w:p w14:paraId="31FEAC22" w14:textId="77777777" w:rsidR="007748F0" w:rsidRPr="00B322A8" w:rsidRDefault="007748F0" w:rsidP="00873D42">
            <w:pPr>
              <w:pStyle w:val="TAL"/>
              <w:keepNext w:val="0"/>
            </w:pPr>
            <w:r w:rsidRPr="00B322A8">
              <w:t>89.11</w:t>
            </w:r>
          </w:p>
        </w:tc>
      </w:tr>
      <w:tr w:rsidR="007748F0" w:rsidRPr="00B322A8" w14:paraId="4D377B0E" w14:textId="77777777" w:rsidTr="00873D42">
        <w:trPr>
          <w:trHeight w:val="300"/>
        </w:trPr>
        <w:tc>
          <w:tcPr>
            <w:tcW w:w="1267" w:type="dxa"/>
            <w:noWrap/>
            <w:hideMark/>
          </w:tcPr>
          <w:p w14:paraId="32B2D3C7" w14:textId="77777777" w:rsidR="007748F0" w:rsidRPr="00B322A8" w:rsidRDefault="007748F0" w:rsidP="00873D42">
            <w:pPr>
              <w:pStyle w:val="TAL"/>
              <w:keepNext w:val="0"/>
            </w:pPr>
            <w:r w:rsidRPr="00B322A8">
              <w:t>5</w:t>
            </w:r>
          </w:p>
        </w:tc>
        <w:tc>
          <w:tcPr>
            <w:tcW w:w="1100" w:type="dxa"/>
            <w:noWrap/>
            <w:hideMark/>
          </w:tcPr>
          <w:p w14:paraId="11734D84" w14:textId="77777777" w:rsidR="007748F0" w:rsidRPr="00B322A8" w:rsidRDefault="007748F0" w:rsidP="00873D42">
            <w:pPr>
              <w:pStyle w:val="TAL"/>
              <w:keepNext w:val="0"/>
            </w:pPr>
            <w:r w:rsidRPr="00B322A8">
              <w:t>-18.23</w:t>
            </w:r>
          </w:p>
        </w:tc>
        <w:tc>
          <w:tcPr>
            <w:tcW w:w="2107" w:type="dxa"/>
            <w:noWrap/>
            <w:hideMark/>
          </w:tcPr>
          <w:p w14:paraId="0F717ABA" w14:textId="77777777" w:rsidR="007748F0" w:rsidRPr="00B322A8" w:rsidRDefault="007748F0" w:rsidP="00873D42">
            <w:pPr>
              <w:pStyle w:val="TAL"/>
              <w:keepNext w:val="0"/>
            </w:pPr>
            <w:r w:rsidRPr="00B322A8">
              <w:t>132</w:t>
            </w:r>
          </w:p>
        </w:tc>
        <w:tc>
          <w:tcPr>
            <w:tcW w:w="2082" w:type="dxa"/>
            <w:noWrap/>
            <w:hideMark/>
          </w:tcPr>
          <w:p w14:paraId="0F7DE6C6" w14:textId="77777777" w:rsidR="007748F0" w:rsidRPr="00B322A8" w:rsidRDefault="007748F0" w:rsidP="00873D42">
            <w:pPr>
              <w:pStyle w:val="TAL"/>
              <w:keepNext w:val="0"/>
            </w:pPr>
            <w:r w:rsidRPr="00B322A8">
              <w:t>104.58</w:t>
            </w:r>
          </w:p>
        </w:tc>
        <w:tc>
          <w:tcPr>
            <w:tcW w:w="1058" w:type="dxa"/>
            <w:noWrap/>
            <w:hideMark/>
          </w:tcPr>
          <w:p w14:paraId="6C0AEC0E" w14:textId="77777777" w:rsidR="007748F0" w:rsidRPr="00B322A8" w:rsidRDefault="007748F0" w:rsidP="00873D42">
            <w:pPr>
              <w:pStyle w:val="TAL"/>
              <w:keepNext w:val="0"/>
            </w:pPr>
            <w:r w:rsidRPr="00B322A8">
              <w:t>-0.57</w:t>
            </w:r>
          </w:p>
        </w:tc>
        <w:tc>
          <w:tcPr>
            <w:tcW w:w="873" w:type="dxa"/>
            <w:noWrap/>
            <w:hideMark/>
          </w:tcPr>
          <w:p w14:paraId="7A0EC2C7" w14:textId="77777777" w:rsidR="007748F0" w:rsidRPr="00B322A8" w:rsidRDefault="007748F0" w:rsidP="00873D42">
            <w:pPr>
              <w:pStyle w:val="TAL"/>
              <w:keepNext w:val="0"/>
            </w:pPr>
            <w:r w:rsidRPr="00B322A8">
              <w:t>29.75</w:t>
            </w:r>
          </w:p>
        </w:tc>
        <w:tc>
          <w:tcPr>
            <w:tcW w:w="873" w:type="dxa"/>
            <w:noWrap/>
            <w:hideMark/>
          </w:tcPr>
          <w:p w14:paraId="23534980" w14:textId="77777777" w:rsidR="007748F0" w:rsidRPr="00B322A8" w:rsidRDefault="007748F0" w:rsidP="00873D42">
            <w:pPr>
              <w:pStyle w:val="TAL"/>
              <w:keepNext w:val="0"/>
            </w:pPr>
            <w:r w:rsidRPr="00B322A8">
              <w:t>93</w:t>
            </w:r>
          </w:p>
        </w:tc>
      </w:tr>
      <w:tr w:rsidR="007748F0" w:rsidRPr="00B322A8" w14:paraId="50F00978" w14:textId="77777777" w:rsidTr="00873D42">
        <w:trPr>
          <w:trHeight w:val="300"/>
        </w:trPr>
        <w:tc>
          <w:tcPr>
            <w:tcW w:w="1267" w:type="dxa"/>
            <w:noWrap/>
            <w:hideMark/>
          </w:tcPr>
          <w:p w14:paraId="6478B3D5" w14:textId="77777777" w:rsidR="007748F0" w:rsidRPr="00B322A8" w:rsidRDefault="007748F0" w:rsidP="00873D42">
            <w:pPr>
              <w:pStyle w:val="TAL"/>
              <w:keepNext w:val="0"/>
            </w:pPr>
            <w:r w:rsidRPr="00B322A8">
              <w:lastRenderedPageBreak/>
              <w:t>6</w:t>
            </w:r>
          </w:p>
        </w:tc>
        <w:tc>
          <w:tcPr>
            <w:tcW w:w="1100" w:type="dxa"/>
            <w:noWrap/>
            <w:hideMark/>
          </w:tcPr>
          <w:p w14:paraId="0597D3DD" w14:textId="77777777" w:rsidR="007748F0" w:rsidRPr="00B322A8" w:rsidRDefault="007748F0" w:rsidP="00873D42">
            <w:pPr>
              <w:pStyle w:val="TAL"/>
              <w:keepNext w:val="0"/>
            </w:pPr>
            <w:r w:rsidRPr="00B322A8">
              <w:t>-23.23</w:t>
            </w:r>
          </w:p>
        </w:tc>
        <w:tc>
          <w:tcPr>
            <w:tcW w:w="2107" w:type="dxa"/>
            <w:noWrap/>
            <w:hideMark/>
          </w:tcPr>
          <w:p w14:paraId="2CA784D3" w14:textId="77777777" w:rsidR="007748F0" w:rsidRPr="00B322A8" w:rsidRDefault="007748F0" w:rsidP="00873D42">
            <w:pPr>
              <w:pStyle w:val="TAL"/>
              <w:keepNext w:val="0"/>
            </w:pPr>
            <w:r w:rsidRPr="00B322A8">
              <w:t>167</w:t>
            </w:r>
          </w:p>
        </w:tc>
        <w:tc>
          <w:tcPr>
            <w:tcW w:w="2082" w:type="dxa"/>
            <w:noWrap/>
            <w:hideMark/>
          </w:tcPr>
          <w:p w14:paraId="319F6DB1" w14:textId="77777777" w:rsidR="007748F0" w:rsidRPr="00B322A8" w:rsidRDefault="007748F0" w:rsidP="00873D42">
            <w:pPr>
              <w:pStyle w:val="TAL"/>
              <w:keepNext w:val="0"/>
            </w:pPr>
            <w:r w:rsidRPr="00B322A8">
              <w:t>-32.27</w:t>
            </w:r>
          </w:p>
        </w:tc>
        <w:tc>
          <w:tcPr>
            <w:tcW w:w="1058" w:type="dxa"/>
            <w:noWrap/>
            <w:hideMark/>
          </w:tcPr>
          <w:p w14:paraId="4C3FED60" w14:textId="77777777" w:rsidR="007748F0" w:rsidRPr="00B322A8" w:rsidRDefault="007748F0" w:rsidP="00873D42">
            <w:pPr>
              <w:pStyle w:val="TAL"/>
              <w:keepNext w:val="0"/>
            </w:pPr>
            <w:r w:rsidRPr="00B322A8">
              <w:t>18.75</w:t>
            </w:r>
          </w:p>
        </w:tc>
        <w:tc>
          <w:tcPr>
            <w:tcW w:w="873" w:type="dxa"/>
            <w:noWrap/>
            <w:hideMark/>
          </w:tcPr>
          <w:p w14:paraId="4B82600E" w14:textId="77777777" w:rsidR="007748F0" w:rsidRPr="00B322A8" w:rsidRDefault="007748F0" w:rsidP="00873D42">
            <w:pPr>
              <w:pStyle w:val="TAL"/>
              <w:keepNext w:val="0"/>
            </w:pPr>
            <w:r w:rsidRPr="00B322A8">
              <w:t>29.75</w:t>
            </w:r>
          </w:p>
        </w:tc>
        <w:tc>
          <w:tcPr>
            <w:tcW w:w="873" w:type="dxa"/>
            <w:noWrap/>
            <w:hideMark/>
          </w:tcPr>
          <w:p w14:paraId="63ABCD4E" w14:textId="77777777" w:rsidR="007748F0" w:rsidRPr="00B322A8" w:rsidRDefault="007748F0" w:rsidP="00873D42">
            <w:pPr>
              <w:pStyle w:val="TAL"/>
              <w:keepNext w:val="0"/>
            </w:pPr>
            <w:r w:rsidRPr="00B322A8">
              <w:t>93.32</w:t>
            </w:r>
          </w:p>
        </w:tc>
      </w:tr>
      <w:tr w:rsidR="007748F0" w:rsidRPr="00B322A8" w14:paraId="584F5111" w14:textId="77777777" w:rsidTr="00873D42">
        <w:trPr>
          <w:trHeight w:val="300"/>
        </w:trPr>
        <w:tc>
          <w:tcPr>
            <w:tcW w:w="1267" w:type="dxa"/>
            <w:noWrap/>
            <w:hideMark/>
          </w:tcPr>
          <w:p w14:paraId="23A81C28" w14:textId="77777777" w:rsidR="007748F0" w:rsidRPr="00B322A8" w:rsidRDefault="007748F0" w:rsidP="00873D42">
            <w:pPr>
              <w:pStyle w:val="TAL"/>
              <w:keepNext w:val="0"/>
            </w:pPr>
            <w:r w:rsidRPr="00B322A8">
              <w:t>7</w:t>
            </w:r>
          </w:p>
        </w:tc>
        <w:tc>
          <w:tcPr>
            <w:tcW w:w="1100" w:type="dxa"/>
            <w:noWrap/>
            <w:hideMark/>
          </w:tcPr>
          <w:p w14:paraId="034D0307" w14:textId="77777777" w:rsidR="007748F0" w:rsidRPr="00B322A8" w:rsidRDefault="007748F0" w:rsidP="00873D42">
            <w:pPr>
              <w:pStyle w:val="TAL"/>
              <w:keepNext w:val="0"/>
            </w:pPr>
            <w:r w:rsidRPr="00B322A8">
              <w:t>-20.43</w:t>
            </w:r>
          </w:p>
        </w:tc>
        <w:tc>
          <w:tcPr>
            <w:tcW w:w="2107" w:type="dxa"/>
            <w:noWrap/>
            <w:hideMark/>
          </w:tcPr>
          <w:p w14:paraId="3C79C483" w14:textId="77777777" w:rsidR="007748F0" w:rsidRPr="00B322A8" w:rsidRDefault="007748F0" w:rsidP="00873D42">
            <w:pPr>
              <w:pStyle w:val="TAL"/>
              <w:keepNext w:val="0"/>
            </w:pPr>
            <w:r w:rsidRPr="00B322A8">
              <w:t>170</w:t>
            </w:r>
          </w:p>
        </w:tc>
        <w:tc>
          <w:tcPr>
            <w:tcW w:w="2082" w:type="dxa"/>
            <w:noWrap/>
            <w:hideMark/>
          </w:tcPr>
          <w:p w14:paraId="2674AC70" w14:textId="77777777" w:rsidR="007748F0" w:rsidRPr="00B322A8" w:rsidRDefault="007748F0" w:rsidP="00873D42">
            <w:pPr>
              <w:pStyle w:val="TAL"/>
              <w:keepNext w:val="0"/>
            </w:pPr>
            <w:r w:rsidRPr="00B322A8">
              <w:t>104.58</w:t>
            </w:r>
          </w:p>
        </w:tc>
        <w:tc>
          <w:tcPr>
            <w:tcW w:w="1058" w:type="dxa"/>
            <w:noWrap/>
            <w:hideMark/>
          </w:tcPr>
          <w:p w14:paraId="6507FCCF" w14:textId="77777777" w:rsidR="007748F0" w:rsidRPr="00B322A8" w:rsidRDefault="007748F0" w:rsidP="00873D42">
            <w:pPr>
              <w:pStyle w:val="TAL"/>
              <w:keepNext w:val="0"/>
            </w:pPr>
            <w:r w:rsidRPr="00B322A8">
              <w:t>-0.57</w:t>
            </w:r>
          </w:p>
        </w:tc>
        <w:tc>
          <w:tcPr>
            <w:tcW w:w="873" w:type="dxa"/>
            <w:noWrap/>
            <w:hideMark/>
          </w:tcPr>
          <w:p w14:paraId="7E7A6CE8" w14:textId="77777777" w:rsidR="007748F0" w:rsidRPr="00B322A8" w:rsidRDefault="007748F0" w:rsidP="00873D42">
            <w:pPr>
              <w:pStyle w:val="TAL"/>
              <w:keepNext w:val="0"/>
            </w:pPr>
            <w:r w:rsidRPr="00B322A8">
              <w:t>26.775</w:t>
            </w:r>
          </w:p>
        </w:tc>
        <w:tc>
          <w:tcPr>
            <w:tcW w:w="873" w:type="dxa"/>
            <w:noWrap/>
            <w:hideMark/>
          </w:tcPr>
          <w:p w14:paraId="39B10D12" w14:textId="77777777" w:rsidR="007748F0" w:rsidRPr="00B322A8" w:rsidRDefault="007748F0" w:rsidP="00873D42">
            <w:pPr>
              <w:pStyle w:val="TAL"/>
              <w:keepNext w:val="0"/>
            </w:pPr>
            <w:r w:rsidRPr="00B322A8">
              <w:t>93</w:t>
            </w:r>
          </w:p>
        </w:tc>
      </w:tr>
      <w:tr w:rsidR="007748F0" w:rsidRPr="00B322A8" w14:paraId="592A89CB" w14:textId="77777777" w:rsidTr="00873D42">
        <w:trPr>
          <w:trHeight w:val="300"/>
        </w:trPr>
        <w:tc>
          <w:tcPr>
            <w:tcW w:w="1267" w:type="dxa"/>
            <w:noWrap/>
            <w:hideMark/>
          </w:tcPr>
          <w:p w14:paraId="75E5D7BB" w14:textId="77777777" w:rsidR="007748F0" w:rsidRPr="00B322A8" w:rsidRDefault="007748F0" w:rsidP="00873D42">
            <w:pPr>
              <w:pStyle w:val="TAL"/>
              <w:keepNext w:val="0"/>
            </w:pPr>
            <w:r w:rsidRPr="00B322A8">
              <w:t>8</w:t>
            </w:r>
          </w:p>
        </w:tc>
        <w:tc>
          <w:tcPr>
            <w:tcW w:w="1100" w:type="dxa"/>
            <w:noWrap/>
            <w:hideMark/>
          </w:tcPr>
          <w:p w14:paraId="0D9229FB" w14:textId="77777777" w:rsidR="007748F0" w:rsidRPr="00B322A8" w:rsidRDefault="007748F0" w:rsidP="00873D42">
            <w:pPr>
              <w:pStyle w:val="TAL"/>
              <w:keepNext w:val="0"/>
            </w:pPr>
            <w:r w:rsidRPr="00B322A8">
              <w:t>-22.23</w:t>
            </w:r>
          </w:p>
        </w:tc>
        <w:tc>
          <w:tcPr>
            <w:tcW w:w="2107" w:type="dxa"/>
            <w:noWrap/>
            <w:hideMark/>
          </w:tcPr>
          <w:p w14:paraId="3B613E34" w14:textId="77777777" w:rsidR="007748F0" w:rsidRPr="00B322A8" w:rsidRDefault="007748F0" w:rsidP="00873D42">
            <w:pPr>
              <w:pStyle w:val="TAL"/>
              <w:keepNext w:val="0"/>
            </w:pPr>
            <w:r w:rsidRPr="00B322A8">
              <w:t>244</w:t>
            </w:r>
          </w:p>
        </w:tc>
        <w:tc>
          <w:tcPr>
            <w:tcW w:w="2082" w:type="dxa"/>
            <w:noWrap/>
            <w:hideMark/>
          </w:tcPr>
          <w:p w14:paraId="1C9C1753" w14:textId="77777777" w:rsidR="007748F0" w:rsidRPr="00B322A8" w:rsidRDefault="007748F0" w:rsidP="00873D42">
            <w:pPr>
              <w:pStyle w:val="TAL"/>
              <w:keepNext w:val="0"/>
            </w:pPr>
            <w:r w:rsidRPr="00B322A8">
              <w:t>104.58</w:t>
            </w:r>
          </w:p>
        </w:tc>
        <w:tc>
          <w:tcPr>
            <w:tcW w:w="1058" w:type="dxa"/>
            <w:noWrap/>
            <w:hideMark/>
          </w:tcPr>
          <w:p w14:paraId="2B379B1A" w14:textId="77777777" w:rsidR="007748F0" w:rsidRPr="00B322A8" w:rsidRDefault="007748F0" w:rsidP="00873D42">
            <w:pPr>
              <w:pStyle w:val="TAL"/>
              <w:keepNext w:val="0"/>
            </w:pPr>
            <w:r w:rsidRPr="00B322A8">
              <w:t>-0.57</w:t>
            </w:r>
          </w:p>
        </w:tc>
        <w:tc>
          <w:tcPr>
            <w:tcW w:w="873" w:type="dxa"/>
            <w:noWrap/>
            <w:hideMark/>
          </w:tcPr>
          <w:p w14:paraId="0F460705" w14:textId="77777777" w:rsidR="007748F0" w:rsidRPr="00B322A8" w:rsidRDefault="007748F0" w:rsidP="00873D42">
            <w:pPr>
              <w:pStyle w:val="TAL"/>
              <w:keepNext w:val="0"/>
            </w:pPr>
            <w:r w:rsidRPr="00B322A8">
              <w:t>23.8</w:t>
            </w:r>
          </w:p>
        </w:tc>
        <w:tc>
          <w:tcPr>
            <w:tcW w:w="873" w:type="dxa"/>
            <w:noWrap/>
            <w:hideMark/>
          </w:tcPr>
          <w:p w14:paraId="0C8804BD" w14:textId="77777777" w:rsidR="007748F0" w:rsidRPr="00B322A8" w:rsidRDefault="007748F0" w:rsidP="00873D42">
            <w:pPr>
              <w:pStyle w:val="TAL"/>
              <w:keepNext w:val="0"/>
            </w:pPr>
            <w:r w:rsidRPr="00B322A8">
              <w:t>93</w:t>
            </w:r>
          </w:p>
        </w:tc>
      </w:tr>
      <w:tr w:rsidR="007748F0" w:rsidRPr="00B322A8" w14:paraId="6FD1B82E" w14:textId="77777777" w:rsidTr="00873D42">
        <w:trPr>
          <w:trHeight w:val="300"/>
        </w:trPr>
        <w:tc>
          <w:tcPr>
            <w:tcW w:w="1267" w:type="dxa"/>
            <w:noWrap/>
            <w:hideMark/>
          </w:tcPr>
          <w:p w14:paraId="4FF5275B" w14:textId="77777777" w:rsidR="007748F0" w:rsidRPr="00B322A8" w:rsidRDefault="007748F0" w:rsidP="00873D42">
            <w:pPr>
              <w:pStyle w:val="TAL"/>
              <w:keepNext w:val="0"/>
            </w:pPr>
            <w:r w:rsidRPr="00B322A8">
              <w:t>9</w:t>
            </w:r>
          </w:p>
        </w:tc>
        <w:tc>
          <w:tcPr>
            <w:tcW w:w="1100" w:type="dxa"/>
            <w:noWrap/>
            <w:hideMark/>
          </w:tcPr>
          <w:p w14:paraId="0AF3BC82" w14:textId="77777777" w:rsidR="007748F0" w:rsidRPr="00B322A8" w:rsidRDefault="007748F0" w:rsidP="00873D42">
            <w:pPr>
              <w:pStyle w:val="TAL"/>
              <w:keepNext w:val="0"/>
            </w:pPr>
            <w:r w:rsidRPr="00B322A8">
              <w:t>-28.13</w:t>
            </w:r>
          </w:p>
        </w:tc>
        <w:tc>
          <w:tcPr>
            <w:tcW w:w="2107" w:type="dxa"/>
            <w:noWrap/>
            <w:hideMark/>
          </w:tcPr>
          <w:p w14:paraId="439370A9" w14:textId="77777777" w:rsidR="007748F0" w:rsidRPr="00B322A8" w:rsidRDefault="007748F0" w:rsidP="00873D42">
            <w:pPr>
              <w:pStyle w:val="TAL"/>
              <w:keepNext w:val="0"/>
            </w:pPr>
            <w:r w:rsidRPr="00B322A8">
              <w:t>380</w:t>
            </w:r>
          </w:p>
        </w:tc>
        <w:tc>
          <w:tcPr>
            <w:tcW w:w="2082" w:type="dxa"/>
            <w:noWrap/>
            <w:hideMark/>
          </w:tcPr>
          <w:p w14:paraId="0A55EE65" w14:textId="77777777" w:rsidR="007748F0" w:rsidRPr="00B322A8" w:rsidRDefault="007748F0" w:rsidP="00873D42">
            <w:pPr>
              <w:pStyle w:val="TAL"/>
              <w:keepNext w:val="0"/>
            </w:pPr>
            <w:r w:rsidRPr="00B322A8">
              <w:t>135.44</w:t>
            </w:r>
          </w:p>
        </w:tc>
        <w:tc>
          <w:tcPr>
            <w:tcW w:w="1058" w:type="dxa"/>
            <w:noWrap/>
            <w:hideMark/>
          </w:tcPr>
          <w:p w14:paraId="1DA75ADB" w14:textId="77777777" w:rsidR="007748F0" w:rsidRPr="00B322A8" w:rsidRDefault="007748F0" w:rsidP="00873D42">
            <w:pPr>
              <w:pStyle w:val="TAL"/>
              <w:keepNext w:val="0"/>
            </w:pPr>
            <w:r w:rsidRPr="00B322A8">
              <w:t>-69.86</w:t>
            </w:r>
          </w:p>
        </w:tc>
        <w:tc>
          <w:tcPr>
            <w:tcW w:w="873" w:type="dxa"/>
            <w:noWrap/>
            <w:hideMark/>
          </w:tcPr>
          <w:p w14:paraId="385545F2" w14:textId="77777777" w:rsidR="007748F0" w:rsidRPr="00B322A8" w:rsidRDefault="007748F0" w:rsidP="00873D42">
            <w:pPr>
              <w:pStyle w:val="TAL"/>
              <w:keepNext w:val="0"/>
            </w:pPr>
            <w:r w:rsidRPr="00B322A8">
              <w:t>29.75</w:t>
            </w:r>
          </w:p>
        </w:tc>
        <w:tc>
          <w:tcPr>
            <w:tcW w:w="873" w:type="dxa"/>
            <w:noWrap/>
            <w:hideMark/>
          </w:tcPr>
          <w:p w14:paraId="3A692C35" w14:textId="77777777" w:rsidR="007748F0" w:rsidRPr="00B322A8" w:rsidRDefault="007748F0" w:rsidP="00873D42">
            <w:pPr>
              <w:pStyle w:val="TAL"/>
              <w:keepNext w:val="0"/>
            </w:pPr>
            <w:r w:rsidRPr="00B322A8">
              <w:t>90.05</w:t>
            </w:r>
          </w:p>
        </w:tc>
      </w:tr>
      <w:tr w:rsidR="007748F0" w:rsidRPr="00B322A8" w14:paraId="6B2B590D" w14:textId="77777777" w:rsidTr="00873D42">
        <w:trPr>
          <w:trHeight w:val="300"/>
        </w:trPr>
        <w:tc>
          <w:tcPr>
            <w:tcW w:w="1267" w:type="dxa"/>
            <w:noWrap/>
            <w:hideMark/>
          </w:tcPr>
          <w:p w14:paraId="5B93AF20" w14:textId="77777777" w:rsidR="007748F0" w:rsidRPr="00B322A8" w:rsidRDefault="007748F0" w:rsidP="00873D42">
            <w:pPr>
              <w:pStyle w:val="TAL"/>
              <w:keepNext w:val="0"/>
            </w:pPr>
            <w:r w:rsidRPr="00B322A8">
              <w:t>10</w:t>
            </w:r>
          </w:p>
        </w:tc>
        <w:tc>
          <w:tcPr>
            <w:tcW w:w="1100" w:type="dxa"/>
            <w:noWrap/>
            <w:hideMark/>
          </w:tcPr>
          <w:p w14:paraId="4BB2468D" w14:textId="77777777" w:rsidR="007748F0" w:rsidRPr="00B322A8" w:rsidRDefault="007748F0" w:rsidP="00873D42">
            <w:pPr>
              <w:pStyle w:val="TAL"/>
              <w:keepNext w:val="0"/>
            </w:pPr>
            <w:r w:rsidRPr="00B322A8">
              <w:t>-23.93</w:t>
            </w:r>
          </w:p>
        </w:tc>
        <w:tc>
          <w:tcPr>
            <w:tcW w:w="2107" w:type="dxa"/>
            <w:noWrap/>
            <w:hideMark/>
          </w:tcPr>
          <w:p w14:paraId="11496698" w14:textId="77777777" w:rsidR="007748F0" w:rsidRPr="00B322A8" w:rsidRDefault="007748F0" w:rsidP="00873D42">
            <w:pPr>
              <w:pStyle w:val="TAL"/>
              <w:keepNext w:val="0"/>
            </w:pPr>
            <w:r w:rsidRPr="00B322A8">
              <w:t>747</w:t>
            </w:r>
          </w:p>
        </w:tc>
        <w:tc>
          <w:tcPr>
            <w:tcW w:w="2082" w:type="dxa"/>
            <w:noWrap/>
            <w:hideMark/>
          </w:tcPr>
          <w:p w14:paraId="47F180C0" w14:textId="77777777" w:rsidR="007748F0" w:rsidRPr="00B322A8" w:rsidRDefault="007748F0" w:rsidP="00873D42">
            <w:pPr>
              <w:pStyle w:val="TAL"/>
              <w:keepNext w:val="0"/>
            </w:pPr>
            <w:r w:rsidRPr="00B322A8">
              <w:t>-26.7</w:t>
            </w:r>
          </w:p>
        </w:tc>
        <w:tc>
          <w:tcPr>
            <w:tcW w:w="1058" w:type="dxa"/>
            <w:noWrap/>
            <w:hideMark/>
          </w:tcPr>
          <w:p w14:paraId="16E5340C" w14:textId="77777777" w:rsidR="007748F0" w:rsidRPr="00B322A8" w:rsidRDefault="007748F0" w:rsidP="00873D42">
            <w:pPr>
              <w:pStyle w:val="TAL"/>
              <w:keepNext w:val="0"/>
            </w:pPr>
            <w:r w:rsidRPr="00B322A8">
              <w:t>-41.61</w:t>
            </w:r>
          </w:p>
        </w:tc>
        <w:tc>
          <w:tcPr>
            <w:tcW w:w="873" w:type="dxa"/>
            <w:noWrap/>
            <w:hideMark/>
          </w:tcPr>
          <w:p w14:paraId="720A7238" w14:textId="77777777" w:rsidR="007748F0" w:rsidRPr="00B322A8" w:rsidRDefault="007748F0" w:rsidP="00873D42">
            <w:pPr>
              <w:pStyle w:val="TAL"/>
              <w:keepNext w:val="0"/>
            </w:pPr>
            <w:r w:rsidRPr="00B322A8">
              <w:t>29.75</w:t>
            </w:r>
          </w:p>
        </w:tc>
        <w:tc>
          <w:tcPr>
            <w:tcW w:w="873" w:type="dxa"/>
            <w:noWrap/>
            <w:hideMark/>
          </w:tcPr>
          <w:p w14:paraId="15CCC196" w14:textId="77777777" w:rsidR="007748F0" w:rsidRPr="00B322A8" w:rsidRDefault="007748F0" w:rsidP="00873D42">
            <w:pPr>
              <w:pStyle w:val="TAL"/>
              <w:keepNext w:val="0"/>
            </w:pPr>
            <w:r w:rsidRPr="00B322A8">
              <w:t>90.99</w:t>
            </w:r>
          </w:p>
        </w:tc>
      </w:tr>
      <w:tr w:rsidR="007748F0" w:rsidRPr="00B322A8" w14:paraId="1686AF9A" w14:textId="77777777" w:rsidTr="00873D42">
        <w:trPr>
          <w:trHeight w:val="300"/>
        </w:trPr>
        <w:tc>
          <w:tcPr>
            <w:tcW w:w="1267" w:type="dxa"/>
            <w:noWrap/>
            <w:hideMark/>
          </w:tcPr>
          <w:p w14:paraId="79044573" w14:textId="77777777" w:rsidR="007748F0" w:rsidRPr="00B322A8" w:rsidRDefault="007748F0" w:rsidP="00873D42">
            <w:pPr>
              <w:pStyle w:val="TAL"/>
              <w:keepNext w:val="0"/>
            </w:pPr>
            <w:r w:rsidRPr="00B322A8">
              <w:t>11</w:t>
            </w:r>
          </w:p>
        </w:tc>
        <w:tc>
          <w:tcPr>
            <w:tcW w:w="1100" w:type="dxa"/>
            <w:noWrap/>
            <w:hideMark/>
          </w:tcPr>
          <w:p w14:paraId="33E94530" w14:textId="77777777" w:rsidR="007748F0" w:rsidRPr="00B322A8" w:rsidRDefault="007748F0" w:rsidP="00873D42">
            <w:pPr>
              <w:pStyle w:val="TAL"/>
              <w:keepNext w:val="0"/>
            </w:pPr>
            <w:r w:rsidRPr="00B322A8">
              <w:t>-25.13</w:t>
            </w:r>
          </w:p>
        </w:tc>
        <w:tc>
          <w:tcPr>
            <w:tcW w:w="2107" w:type="dxa"/>
            <w:noWrap/>
            <w:hideMark/>
          </w:tcPr>
          <w:p w14:paraId="17101862" w14:textId="77777777" w:rsidR="007748F0" w:rsidRPr="00B322A8" w:rsidRDefault="007748F0" w:rsidP="00873D42">
            <w:pPr>
              <w:pStyle w:val="TAL"/>
              <w:keepNext w:val="0"/>
            </w:pPr>
            <w:r w:rsidRPr="00B322A8">
              <w:t>887</w:t>
            </w:r>
          </w:p>
        </w:tc>
        <w:tc>
          <w:tcPr>
            <w:tcW w:w="2082" w:type="dxa"/>
            <w:noWrap/>
            <w:hideMark/>
          </w:tcPr>
          <w:p w14:paraId="5F842830" w14:textId="77777777" w:rsidR="007748F0" w:rsidRPr="00B322A8" w:rsidRDefault="007748F0" w:rsidP="00873D42">
            <w:pPr>
              <w:pStyle w:val="TAL"/>
              <w:keepNext w:val="0"/>
            </w:pPr>
            <w:r w:rsidRPr="00B322A8">
              <w:t>32.45</w:t>
            </w:r>
          </w:p>
        </w:tc>
        <w:tc>
          <w:tcPr>
            <w:tcW w:w="1058" w:type="dxa"/>
            <w:noWrap/>
            <w:hideMark/>
          </w:tcPr>
          <w:p w14:paraId="6C06A94E" w14:textId="77777777" w:rsidR="007748F0" w:rsidRPr="00B322A8" w:rsidRDefault="007748F0" w:rsidP="00873D42">
            <w:pPr>
              <w:pStyle w:val="TAL"/>
              <w:keepNext w:val="0"/>
            </w:pPr>
            <w:r w:rsidRPr="00B322A8">
              <w:t>34.84</w:t>
            </w:r>
          </w:p>
        </w:tc>
        <w:tc>
          <w:tcPr>
            <w:tcW w:w="873" w:type="dxa"/>
            <w:noWrap/>
            <w:hideMark/>
          </w:tcPr>
          <w:p w14:paraId="5699F671" w14:textId="77777777" w:rsidR="007748F0" w:rsidRPr="00B322A8" w:rsidRDefault="007748F0" w:rsidP="00873D42">
            <w:pPr>
              <w:pStyle w:val="TAL"/>
              <w:keepNext w:val="0"/>
            </w:pPr>
            <w:r w:rsidRPr="00B322A8">
              <w:t>29.75</w:t>
            </w:r>
          </w:p>
        </w:tc>
        <w:tc>
          <w:tcPr>
            <w:tcW w:w="873" w:type="dxa"/>
            <w:noWrap/>
            <w:hideMark/>
          </w:tcPr>
          <w:p w14:paraId="6B903679" w14:textId="77777777" w:rsidR="007748F0" w:rsidRPr="00B322A8" w:rsidRDefault="007748F0" w:rsidP="00873D42">
            <w:pPr>
              <w:pStyle w:val="TAL"/>
              <w:keepNext w:val="0"/>
            </w:pPr>
            <w:r w:rsidRPr="00B322A8">
              <w:t>95.03</w:t>
            </w:r>
          </w:p>
        </w:tc>
      </w:tr>
      <w:tr w:rsidR="007748F0" w:rsidRPr="00B322A8" w14:paraId="24BB061B" w14:textId="77777777" w:rsidTr="00873D42">
        <w:trPr>
          <w:trHeight w:val="300"/>
        </w:trPr>
        <w:tc>
          <w:tcPr>
            <w:tcW w:w="1267" w:type="dxa"/>
            <w:noWrap/>
            <w:hideMark/>
          </w:tcPr>
          <w:p w14:paraId="480B734C" w14:textId="77777777" w:rsidR="007748F0" w:rsidRPr="00B322A8" w:rsidRDefault="007748F0" w:rsidP="00873D42">
            <w:pPr>
              <w:pStyle w:val="TAL"/>
              <w:keepNext w:val="0"/>
            </w:pPr>
            <w:r w:rsidRPr="00B322A8">
              <w:t>12</w:t>
            </w:r>
          </w:p>
        </w:tc>
        <w:tc>
          <w:tcPr>
            <w:tcW w:w="1100" w:type="dxa"/>
            <w:noWrap/>
            <w:hideMark/>
          </w:tcPr>
          <w:p w14:paraId="7A5307F7" w14:textId="77777777" w:rsidR="007748F0" w:rsidRPr="00B322A8" w:rsidRDefault="007748F0" w:rsidP="00873D42">
            <w:pPr>
              <w:pStyle w:val="TAL"/>
              <w:keepNext w:val="0"/>
            </w:pPr>
            <w:r w:rsidRPr="00B322A8">
              <w:t>-30.33</w:t>
            </w:r>
          </w:p>
        </w:tc>
        <w:tc>
          <w:tcPr>
            <w:tcW w:w="2107" w:type="dxa"/>
            <w:noWrap/>
            <w:hideMark/>
          </w:tcPr>
          <w:p w14:paraId="5E659B5F" w14:textId="77777777" w:rsidR="007748F0" w:rsidRPr="00B322A8" w:rsidRDefault="007748F0" w:rsidP="00873D42">
            <w:pPr>
              <w:pStyle w:val="TAL"/>
              <w:keepNext w:val="0"/>
            </w:pPr>
            <w:r w:rsidRPr="00B322A8">
              <w:t>913</w:t>
            </w:r>
          </w:p>
        </w:tc>
        <w:tc>
          <w:tcPr>
            <w:tcW w:w="2082" w:type="dxa"/>
            <w:noWrap/>
            <w:hideMark/>
          </w:tcPr>
          <w:p w14:paraId="7B06631A" w14:textId="77777777" w:rsidR="007748F0" w:rsidRPr="00B322A8" w:rsidRDefault="007748F0" w:rsidP="00873D42">
            <w:pPr>
              <w:pStyle w:val="TAL"/>
              <w:keepNext w:val="0"/>
            </w:pPr>
            <w:r w:rsidRPr="00B322A8">
              <w:t>83.41</w:t>
            </w:r>
          </w:p>
        </w:tc>
        <w:tc>
          <w:tcPr>
            <w:tcW w:w="1058" w:type="dxa"/>
            <w:noWrap/>
            <w:hideMark/>
          </w:tcPr>
          <w:p w14:paraId="3F14C33F" w14:textId="77777777" w:rsidR="007748F0" w:rsidRPr="00B322A8" w:rsidRDefault="007748F0" w:rsidP="00873D42">
            <w:pPr>
              <w:pStyle w:val="TAL"/>
              <w:keepNext w:val="0"/>
            </w:pPr>
            <w:r w:rsidRPr="00B322A8">
              <w:t>-130.31</w:t>
            </w:r>
          </w:p>
        </w:tc>
        <w:tc>
          <w:tcPr>
            <w:tcW w:w="873" w:type="dxa"/>
            <w:noWrap/>
            <w:hideMark/>
          </w:tcPr>
          <w:p w14:paraId="1A9329D2" w14:textId="77777777" w:rsidR="007748F0" w:rsidRPr="00B322A8" w:rsidRDefault="007748F0" w:rsidP="00873D42">
            <w:pPr>
              <w:pStyle w:val="TAL"/>
              <w:keepNext w:val="0"/>
            </w:pPr>
            <w:r w:rsidRPr="00B322A8">
              <w:t>29.75</w:t>
            </w:r>
          </w:p>
        </w:tc>
        <w:tc>
          <w:tcPr>
            <w:tcW w:w="873" w:type="dxa"/>
            <w:noWrap/>
            <w:hideMark/>
          </w:tcPr>
          <w:p w14:paraId="1AB82047" w14:textId="77777777" w:rsidR="007748F0" w:rsidRPr="00B322A8" w:rsidRDefault="007748F0" w:rsidP="00873D42">
            <w:pPr>
              <w:pStyle w:val="TAL"/>
              <w:keepNext w:val="0"/>
            </w:pPr>
            <w:r w:rsidRPr="00B322A8">
              <w:t>87.43</w:t>
            </w:r>
          </w:p>
        </w:tc>
      </w:tr>
      <w:tr w:rsidR="007748F0" w:rsidRPr="00B322A8" w14:paraId="72193AC9" w14:textId="77777777" w:rsidTr="00873D42">
        <w:trPr>
          <w:trHeight w:val="300"/>
        </w:trPr>
        <w:tc>
          <w:tcPr>
            <w:tcW w:w="1267" w:type="dxa"/>
            <w:noWrap/>
            <w:hideMark/>
          </w:tcPr>
          <w:p w14:paraId="35E60A22" w14:textId="77777777" w:rsidR="007748F0" w:rsidRPr="00B322A8" w:rsidRDefault="007748F0" w:rsidP="00873D42">
            <w:pPr>
              <w:pStyle w:val="TAL"/>
              <w:keepNext w:val="0"/>
            </w:pPr>
            <w:r w:rsidRPr="00B322A8">
              <w:t>13</w:t>
            </w:r>
          </w:p>
        </w:tc>
        <w:tc>
          <w:tcPr>
            <w:tcW w:w="1100" w:type="dxa"/>
            <w:noWrap/>
            <w:hideMark/>
          </w:tcPr>
          <w:p w14:paraId="551F8966" w14:textId="77777777" w:rsidR="007748F0" w:rsidRPr="00B322A8" w:rsidRDefault="007748F0" w:rsidP="00873D42">
            <w:pPr>
              <w:pStyle w:val="TAL"/>
              <w:keepNext w:val="0"/>
            </w:pPr>
            <w:r w:rsidRPr="00B322A8">
              <w:t>-28.03</w:t>
            </w:r>
          </w:p>
        </w:tc>
        <w:tc>
          <w:tcPr>
            <w:tcW w:w="2107" w:type="dxa"/>
            <w:noWrap/>
            <w:hideMark/>
          </w:tcPr>
          <w:p w14:paraId="35E70019" w14:textId="77777777" w:rsidR="007748F0" w:rsidRPr="00B322A8" w:rsidRDefault="007748F0" w:rsidP="00873D42">
            <w:pPr>
              <w:pStyle w:val="TAL"/>
              <w:keepNext w:val="0"/>
            </w:pPr>
            <w:r w:rsidRPr="00B322A8">
              <w:t>1178</w:t>
            </w:r>
          </w:p>
        </w:tc>
        <w:tc>
          <w:tcPr>
            <w:tcW w:w="2082" w:type="dxa"/>
            <w:noWrap/>
            <w:hideMark/>
          </w:tcPr>
          <w:p w14:paraId="79FB8416" w14:textId="77777777" w:rsidR="007748F0" w:rsidRPr="00B322A8" w:rsidRDefault="007748F0" w:rsidP="00873D42">
            <w:pPr>
              <w:pStyle w:val="TAL"/>
              <w:keepNext w:val="0"/>
            </w:pPr>
            <w:r w:rsidRPr="00B322A8">
              <w:t>165.59</w:t>
            </w:r>
          </w:p>
        </w:tc>
        <w:tc>
          <w:tcPr>
            <w:tcW w:w="1058" w:type="dxa"/>
            <w:noWrap/>
            <w:hideMark/>
          </w:tcPr>
          <w:p w14:paraId="41074B5C" w14:textId="77777777" w:rsidR="007748F0" w:rsidRPr="00B322A8" w:rsidRDefault="007748F0" w:rsidP="00873D42">
            <w:pPr>
              <w:pStyle w:val="TAL"/>
              <w:keepNext w:val="0"/>
            </w:pPr>
            <w:r w:rsidRPr="00B322A8">
              <w:t>56.84</w:t>
            </w:r>
          </w:p>
        </w:tc>
        <w:tc>
          <w:tcPr>
            <w:tcW w:w="873" w:type="dxa"/>
            <w:noWrap/>
            <w:hideMark/>
          </w:tcPr>
          <w:p w14:paraId="4FE2DC91" w14:textId="77777777" w:rsidR="007748F0" w:rsidRPr="00B322A8" w:rsidRDefault="007748F0" w:rsidP="00873D42">
            <w:pPr>
              <w:pStyle w:val="TAL"/>
              <w:keepNext w:val="0"/>
            </w:pPr>
            <w:r w:rsidRPr="00B322A8">
              <w:t>29.75</w:t>
            </w:r>
          </w:p>
        </w:tc>
        <w:tc>
          <w:tcPr>
            <w:tcW w:w="873" w:type="dxa"/>
            <w:noWrap/>
            <w:hideMark/>
          </w:tcPr>
          <w:p w14:paraId="4D347FD7" w14:textId="77777777" w:rsidR="007748F0" w:rsidRPr="00B322A8" w:rsidRDefault="007748F0" w:rsidP="00873D42">
            <w:pPr>
              <w:pStyle w:val="TAL"/>
              <w:keepNext w:val="0"/>
            </w:pPr>
            <w:r w:rsidRPr="00B322A8">
              <w:t>89.44</w:t>
            </w:r>
          </w:p>
        </w:tc>
      </w:tr>
      <w:tr w:rsidR="007748F0" w:rsidRPr="00B322A8" w14:paraId="170424B9" w14:textId="77777777" w:rsidTr="00873D42">
        <w:trPr>
          <w:trHeight w:val="300"/>
        </w:trPr>
        <w:tc>
          <w:tcPr>
            <w:tcW w:w="1267" w:type="dxa"/>
            <w:noWrap/>
            <w:hideMark/>
          </w:tcPr>
          <w:p w14:paraId="4CF12F7F" w14:textId="77777777" w:rsidR="007748F0" w:rsidRPr="00B322A8" w:rsidRDefault="007748F0" w:rsidP="00873D42">
            <w:pPr>
              <w:pStyle w:val="TAL"/>
              <w:keepNext w:val="0"/>
            </w:pPr>
            <w:r w:rsidRPr="00B322A8">
              <w:t>Ini. delay [ns]</w:t>
            </w:r>
          </w:p>
        </w:tc>
        <w:tc>
          <w:tcPr>
            <w:tcW w:w="1100" w:type="dxa"/>
            <w:noWrap/>
            <w:hideMark/>
          </w:tcPr>
          <w:p w14:paraId="5BB80C5A" w14:textId="77777777" w:rsidR="007748F0" w:rsidRPr="00B322A8" w:rsidRDefault="007748F0" w:rsidP="00873D42">
            <w:pPr>
              <w:pStyle w:val="TAL"/>
              <w:keepNext w:val="0"/>
            </w:pPr>
            <w:r w:rsidRPr="00B322A8">
              <w:t>XPR [dB]</w:t>
            </w:r>
          </w:p>
        </w:tc>
        <w:tc>
          <w:tcPr>
            <w:tcW w:w="2107" w:type="dxa"/>
            <w:noWrap/>
            <w:hideMark/>
          </w:tcPr>
          <w:p w14:paraId="3EBEC425" w14:textId="77777777" w:rsidR="007748F0" w:rsidRPr="00B322A8" w:rsidRDefault="007748F0" w:rsidP="00873D42">
            <w:pPr>
              <w:pStyle w:val="TAL"/>
              <w:keepNext w:val="0"/>
            </w:pPr>
            <w:r w:rsidRPr="00B322A8">
              <w:t>PL [dB]</w:t>
            </w:r>
          </w:p>
        </w:tc>
        <w:tc>
          <w:tcPr>
            <w:tcW w:w="2082" w:type="dxa"/>
            <w:noWrap/>
            <w:hideMark/>
          </w:tcPr>
          <w:p w14:paraId="3777850D" w14:textId="77777777" w:rsidR="007748F0" w:rsidRPr="00B322A8" w:rsidRDefault="007748F0" w:rsidP="00873D42">
            <w:pPr>
              <w:pStyle w:val="TAL"/>
              <w:keepNext w:val="0"/>
            </w:pPr>
            <w:r w:rsidRPr="00B322A8">
              <w:t>ZoA [°]</w:t>
            </w:r>
          </w:p>
        </w:tc>
        <w:tc>
          <w:tcPr>
            <w:tcW w:w="1058" w:type="dxa"/>
            <w:noWrap/>
            <w:hideMark/>
          </w:tcPr>
          <w:p w14:paraId="7F3813BE" w14:textId="77777777" w:rsidR="007748F0" w:rsidRPr="00B322A8" w:rsidRDefault="007748F0" w:rsidP="00873D42">
            <w:pPr>
              <w:pStyle w:val="TAL"/>
              <w:keepNext w:val="0"/>
            </w:pPr>
            <w:r w:rsidRPr="00B322A8">
              <w:t>ASD [°]</w:t>
            </w:r>
          </w:p>
        </w:tc>
        <w:tc>
          <w:tcPr>
            <w:tcW w:w="873" w:type="dxa"/>
            <w:noWrap/>
            <w:hideMark/>
          </w:tcPr>
          <w:p w14:paraId="255A5FEE" w14:textId="77777777" w:rsidR="007748F0" w:rsidRPr="00B322A8" w:rsidRDefault="007748F0" w:rsidP="00873D42">
            <w:pPr>
              <w:pStyle w:val="TAL"/>
              <w:keepNext w:val="0"/>
            </w:pPr>
            <w:r w:rsidRPr="00B322A8">
              <w:t>ZSA [°]</w:t>
            </w:r>
          </w:p>
        </w:tc>
        <w:tc>
          <w:tcPr>
            <w:tcW w:w="873" w:type="dxa"/>
            <w:noWrap/>
            <w:hideMark/>
          </w:tcPr>
          <w:p w14:paraId="171EE356" w14:textId="77777777" w:rsidR="007748F0" w:rsidRPr="00B322A8" w:rsidRDefault="007748F0" w:rsidP="00873D42">
            <w:pPr>
              <w:pStyle w:val="TAL"/>
              <w:keepNext w:val="0"/>
            </w:pPr>
            <w:r w:rsidRPr="00B322A8">
              <w:t>ZSD [°]</w:t>
            </w:r>
          </w:p>
        </w:tc>
      </w:tr>
      <w:tr w:rsidR="007748F0" w:rsidRPr="00B322A8" w14:paraId="1E2B1073" w14:textId="77777777" w:rsidTr="00873D42">
        <w:trPr>
          <w:trHeight w:val="300"/>
        </w:trPr>
        <w:tc>
          <w:tcPr>
            <w:tcW w:w="1267" w:type="dxa"/>
            <w:noWrap/>
            <w:hideMark/>
          </w:tcPr>
          <w:p w14:paraId="150195D1" w14:textId="77777777" w:rsidR="007748F0" w:rsidRPr="00B322A8" w:rsidRDefault="007748F0" w:rsidP="00873D42">
            <w:pPr>
              <w:pStyle w:val="TAL"/>
              <w:keepNext w:val="0"/>
            </w:pPr>
            <w:r w:rsidRPr="00B322A8">
              <w:t>1355</w:t>
            </w:r>
          </w:p>
        </w:tc>
        <w:tc>
          <w:tcPr>
            <w:tcW w:w="1100" w:type="dxa"/>
            <w:noWrap/>
            <w:hideMark/>
          </w:tcPr>
          <w:p w14:paraId="78DD26C6" w14:textId="77777777" w:rsidR="007748F0" w:rsidRPr="00B322A8" w:rsidRDefault="007748F0" w:rsidP="00873D42">
            <w:pPr>
              <w:pStyle w:val="TAL"/>
              <w:keepNext w:val="0"/>
            </w:pPr>
            <w:r w:rsidRPr="00B322A8">
              <w:t>11</w:t>
            </w:r>
          </w:p>
        </w:tc>
        <w:tc>
          <w:tcPr>
            <w:tcW w:w="2107" w:type="dxa"/>
            <w:noWrap/>
            <w:hideMark/>
          </w:tcPr>
          <w:p w14:paraId="57256E71" w14:textId="77777777" w:rsidR="007748F0" w:rsidRPr="00B322A8" w:rsidRDefault="007748F0" w:rsidP="00873D42">
            <w:pPr>
              <w:pStyle w:val="TAL"/>
              <w:keepNext w:val="0"/>
            </w:pPr>
            <w:r w:rsidRPr="00B322A8">
              <w:t>93.44</w:t>
            </w:r>
          </w:p>
        </w:tc>
        <w:tc>
          <w:tcPr>
            <w:tcW w:w="2082" w:type="dxa"/>
            <w:noWrap/>
            <w:hideMark/>
          </w:tcPr>
          <w:p w14:paraId="520AD046" w14:textId="77777777" w:rsidR="007748F0" w:rsidRPr="00B322A8" w:rsidRDefault="007748F0" w:rsidP="00873D42">
            <w:pPr>
              <w:pStyle w:val="TAL"/>
              <w:keepNext w:val="0"/>
            </w:pPr>
            <w:r w:rsidRPr="00B322A8">
              <w:t>90</w:t>
            </w:r>
          </w:p>
        </w:tc>
        <w:tc>
          <w:tcPr>
            <w:tcW w:w="1058" w:type="dxa"/>
            <w:noWrap/>
            <w:hideMark/>
          </w:tcPr>
          <w:p w14:paraId="03E4E480" w14:textId="77777777" w:rsidR="007748F0" w:rsidRPr="00B322A8" w:rsidRDefault="007748F0" w:rsidP="00873D42">
            <w:pPr>
              <w:pStyle w:val="TAL"/>
              <w:keepNext w:val="0"/>
            </w:pPr>
            <w:r w:rsidRPr="00B322A8">
              <w:t>4.47</w:t>
            </w:r>
          </w:p>
        </w:tc>
        <w:tc>
          <w:tcPr>
            <w:tcW w:w="873" w:type="dxa"/>
            <w:noWrap/>
            <w:hideMark/>
          </w:tcPr>
          <w:p w14:paraId="7F1EB885" w14:textId="77777777" w:rsidR="007748F0" w:rsidRPr="00B322A8" w:rsidRDefault="007748F0" w:rsidP="00873D42">
            <w:pPr>
              <w:pStyle w:val="TAL"/>
              <w:keepNext w:val="0"/>
            </w:pPr>
            <w:r w:rsidRPr="00B322A8">
              <w:t>0</w:t>
            </w:r>
          </w:p>
        </w:tc>
        <w:tc>
          <w:tcPr>
            <w:tcW w:w="873" w:type="dxa"/>
            <w:noWrap/>
            <w:hideMark/>
          </w:tcPr>
          <w:p w14:paraId="5899C518" w14:textId="77777777" w:rsidR="007748F0" w:rsidRPr="00B322A8" w:rsidRDefault="007748F0" w:rsidP="00873D42">
            <w:pPr>
              <w:pStyle w:val="TAL"/>
              <w:keepNext w:val="0"/>
            </w:pPr>
            <w:r w:rsidRPr="00B322A8">
              <w:t>0.97</w:t>
            </w:r>
          </w:p>
        </w:tc>
      </w:tr>
      <w:tr w:rsidR="007748F0" w:rsidRPr="00B322A8" w14:paraId="66A0517D" w14:textId="77777777" w:rsidTr="00873D42">
        <w:trPr>
          <w:trHeight w:val="300"/>
        </w:trPr>
        <w:tc>
          <w:tcPr>
            <w:tcW w:w="1267" w:type="dxa"/>
            <w:noWrap/>
            <w:hideMark/>
          </w:tcPr>
          <w:p w14:paraId="7522C060" w14:textId="77777777" w:rsidR="007748F0" w:rsidRPr="00B322A8" w:rsidRDefault="007748F0" w:rsidP="00873D42">
            <w:pPr>
              <w:pStyle w:val="TAL"/>
              <w:keepNext w:val="0"/>
            </w:pPr>
            <w:r w:rsidRPr="00B322A8">
              <w:t>UE speed [m/s]</w:t>
            </w:r>
          </w:p>
        </w:tc>
        <w:tc>
          <w:tcPr>
            <w:tcW w:w="1100" w:type="dxa"/>
            <w:noWrap/>
            <w:hideMark/>
          </w:tcPr>
          <w:p w14:paraId="513B1058" w14:textId="77777777" w:rsidR="007748F0" w:rsidRPr="00B322A8" w:rsidRDefault="007748F0" w:rsidP="00873D42">
            <w:pPr>
              <w:pStyle w:val="TAL"/>
              <w:keepNext w:val="0"/>
            </w:pPr>
            <w:r w:rsidRPr="00B322A8">
              <w:t>UE DoT Az [°]</w:t>
            </w:r>
          </w:p>
        </w:tc>
        <w:tc>
          <w:tcPr>
            <w:tcW w:w="2107" w:type="dxa"/>
            <w:noWrap/>
            <w:hideMark/>
          </w:tcPr>
          <w:p w14:paraId="61EEE858" w14:textId="77777777" w:rsidR="007748F0" w:rsidRPr="00B322A8" w:rsidRDefault="007748F0" w:rsidP="00873D42">
            <w:pPr>
              <w:pStyle w:val="TAL"/>
              <w:keepNext w:val="0"/>
            </w:pPr>
            <w:r w:rsidRPr="00B322A8">
              <w:t>UE coordinates (x,y,z) [m]</w:t>
            </w:r>
          </w:p>
        </w:tc>
        <w:tc>
          <w:tcPr>
            <w:tcW w:w="2082" w:type="dxa"/>
            <w:noWrap/>
            <w:hideMark/>
          </w:tcPr>
          <w:p w14:paraId="255452C9" w14:textId="77777777" w:rsidR="007748F0" w:rsidRPr="00B322A8" w:rsidRDefault="007748F0" w:rsidP="00873D42">
            <w:pPr>
              <w:pStyle w:val="TAL"/>
              <w:keepNext w:val="0"/>
            </w:pPr>
            <w:r w:rsidRPr="00B322A8">
              <w:t>BS coordinates (x,y,z) [m]</w:t>
            </w:r>
          </w:p>
        </w:tc>
        <w:tc>
          <w:tcPr>
            <w:tcW w:w="1058" w:type="dxa"/>
            <w:noWrap/>
            <w:hideMark/>
          </w:tcPr>
          <w:p w14:paraId="2EF8A231" w14:textId="77777777" w:rsidR="007748F0" w:rsidRPr="00B322A8" w:rsidRDefault="007748F0" w:rsidP="00873D42">
            <w:pPr>
              <w:pStyle w:val="TAL"/>
              <w:keepNext w:val="0"/>
            </w:pPr>
            <w:r w:rsidRPr="00B322A8">
              <w:t>K-factor [dB]</w:t>
            </w:r>
          </w:p>
        </w:tc>
        <w:tc>
          <w:tcPr>
            <w:tcW w:w="873" w:type="dxa"/>
            <w:noWrap/>
            <w:hideMark/>
          </w:tcPr>
          <w:p w14:paraId="1372FBFC" w14:textId="77777777" w:rsidR="007748F0" w:rsidRPr="00B322A8" w:rsidRDefault="007748F0" w:rsidP="00873D42">
            <w:pPr>
              <w:pStyle w:val="TAL"/>
              <w:keepNext w:val="0"/>
            </w:pPr>
            <w:r w:rsidRPr="00B322A8">
              <w:t xml:space="preserve"> </w:t>
            </w:r>
          </w:p>
        </w:tc>
        <w:tc>
          <w:tcPr>
            <w:tcW w:w="873" w:type="dxa"/>
            <w:noWrap/>
            <w:hideMark/>
          </w:tcPr>
          <w:p w14:paraId="3D399F48" w14:textId="77777777" w:rsidR="007748F0" w:rsidRPr="00B322A8" w:rsidRDefault="007748F0" w:rsidP="00873D42">
            <w:pPr>
              <w:pStyle w:val="TAL"/>
              <w:keepNext w:val="0"/>
            </w:pPr>
          </w:p>
        </w:tc>
      </w:tr>
      <w:tr w:rsidR="007748F0" w:rsidRPr="00B322A8" w14:paraId="2F5412D2" w14:textId="77777777" w:rsidTr="00873D42">
        <w:trPr>
          <w:trHeight w:val="300"/>
        </w:trPr>
        <w:tc>
          <w:tcPr>
            <w:tcW w:w="1267" w:type="dxa"/>
            <w:noWrap/>
            <w:hideMark/>
          </w:tcPr>
          <w:p w14:paraId="2F631B6D" w14:textId="77777777" w:rsidR="007748F0" w:rsidRPr="00B322A8" w:rsidRDefault="007748F0" w:rsidP="00873D42">
            <w:pPr>
              <w:pStyle w:val="TAL"/>
              <w:keepNext w:val="0"/>
            </w:pPr>
            <w:r w:rsidRPr="00B322A8">
              <w:t>8.33</w:t>
            </w:r>
          </w:p>
        </w:tc>
        <w:tc>
          <w:tcPr>
            <w:tcW w:w="1100" w:type="dxa"/>
            <w:noWrap/>
            <w:hideMark/>
          </w:tcPr>
          <w:p w14:paraId="081FF779" w14:textId="77777777" w:rsidR="007748F0" w:rsidRPr="00B322A8" w:rsidRDefault="007748F0" w:rsidP="00873D42">
            <w:pPr>
              <w:pStyle w:val="TAL"/>
              <w:keepNext w:val="0"/>
            </w:pPr>
            <w:r w:rsidRPr="00B322A8">
              <w:t>65.26</w:t>
            </w:r>
          </w:p>
        </w:tc>
        <w:tc>
          <w:tcPr>
            <w:tcW w:w="2107" w:type="dxa"/>
            <w:noWrap/>
            <w:hideMark/>
          </w:tcPr>
          <w:p w14:paraId="4D658C63" w14:textId="77777777" w:rsidR="007748F0" w:rsidRPr="00B322A8" w:rsidRDefault="007748F0" w:rsidP="00873D42">
            <w:pPr>
              <w:pStyle w:val="TAL"/>
              <w:keepNext w:val="0"/>
            </w:pPr>
            <w:r w:rsidRPr="00B322A8">
              <w:t>(396.39,-85.60,1.5)</w:t>
            </w:r>
          </w:p>
        </w:tc>
        <w:tc>
          <w:tcPr>
            <w:tcW w:w="2082" w:type="dxa"/>
            <w:noWrap/>
            <w:hideMark/>
          </w:tcPr>
          <w:p w14:paraId="4BC78AFB" w14:textId="77777777" w:rsidR="007748F0" w:rsidRPr="00B322A8" w:rsidRDefault="007748F0" w:rsidP="00873D42">
            <w:pPr>
              <w:pStyle w:val="TAL"/>
              <w:keepNext w:val="0"/>
            </w:pPr>
            <w:r w:rsidRPr="00B322A8">
              <w:t>(0,0,25)</w:t>
            </w:r>
          </w:p>
        </w:tc>
        <w:tc>
          <w:tcPr>
            <w:tcW w:w="1058" w:type="dxa"/>
            <w:noWrap/>
            <w:hideMark/>
          </w:tcPr>
          <w:p w14:paraId="412B90EE" w14:textId="77777777" w:rsidR="007748F0" w:rsidRPr="00B322A8" w:rsidRDefault="007748F0" w:rsidP="00873D42">
            <w:pPr>
              <w:pStyle w:val="TAL"/>
              <w:keepNext w:val="0"/>
            </w:pPr>
            <w:r w:rsidRPr="00B322A8">
              <w:t>9</w:t>
            </w:r>
          </w:p>
        </w:tc>
        <w:tc>
          <w:tcPr>
            <w:tcW w:w="873" w:type="dxa"/>
            <w:noWrap/>
            <w:hideMark/>
          </w:tcPr>
          <w:p w14:paraId="3F63DAD2" w14:textId="77777777" w:rsidR="007748F0" w:rsidRPr="00B322A8" w:rsidRDefault="007748F0" w:rsidP="00873D42">
            <w:pPr>
              <w:pStyle w:val="TAL"/>
              <w:keepNext w:val="0"/>
            </w:pPr>
          </w:p>
        </w:tc>
        <w:tc>
          <w:tcPr>
            <w:tcW w:w="873" w:type="dxa"/>
            <w:noWrap/>
            <w:hideMark/>
          </w:tcPr>
          <w:p w14:paraId="74CE7464" w14:textId="77777777" w:rsidR="007748F0" w:rsidRPr="00B322A8" w:rsidRDefault="007748F0" w:rsidP="00873D42">
            <w:pPr>
              <w:pStyle w:val="TAL"/>
              <w:keepNext w:val="0"/>
            </w:pPr>
          </w:p>
        </w:tc>
      </w:tr>
    </w:tbl>
    <w:p w14:paraId="4762CABF" w14:textId="77777777" w:rsidR="007748F0" w:rsidRPr="00B322A8" w:rsidRDefault="007748F0" w:rsidP="007748F0"/>
    <w:p w14:paraId="3408CDAA" w14:textId="3274CE62" w:rsidR="007748F0" w:rsidRPr="00B322A8" w:rsidRDefault="007748F0" w:rsidP="007748F0">
      <w:pPr>
        <w:pStyle w:val="TH"/>
        <w:keepNext w:val="0"/>
      </w:pPr>
      <w:bookmarkStart w:id="187" w:name="_Ref82675644"/>
      <w:r w:rsidRPr="00B322A8">
        <w:t>Table A-2</w:t>
      </w:r>
      <w:r w:rsidR="00A442A8">
        <w:rPr>
          <w:rFonts w:hint="eastAsia"/>
          <w:lang w:eastAsia="zh-CN"/>
        </w:rPr>
        <w:t>:</w:t>
      </w:r>
      <w:r w:rsidRPr="00B322A8">
        <w:t xml:space="preserve"> </w:t>
      </w:r>
      <w:bookmarkEnd w:id="187"/>
      <w:r w:rsidRPr="00B322A8">
        <w:t xml:space="preserve">Parameter Table for Dynamic UMi Channel Model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073EC5CC" w14:textId="77777777" w:rsidTr="00873D42">
        <w:trPr>
          <w:trHeight w:val="300"/>
        </w:trPr>
        <w:tc>
          <w:tcPr>
            <w:tcW w:w="1267" w:type="dxa"/>
            <w:shd w:val="clear" w:color="auto" w:fill="EDEDED" w:themeFill="accent3" w:themeFillTint="33"/>
            <w:noWrap/>
            <w:hideMark/>
          </w:tcPr>
          <w:p w14:paraId="50C6C926"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751FA133"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59781F08" w14:textId="77777777" w:rsidR="007748F0" w:rsidRPr="00B322A8" w:rsidRDefault="007748F0" w:rsidP="00873D42">
            <w:pPr>
              <w:pStyle w:val="TAL"/>
              <w:keepNext w:val="0"/>
            </w:pPr>
          </w:p>
        </w:tc>
        <w:tc>
          <w:tcPr>
            <w:tcW w:w="2082" w:type="dxa"/>
            <w:shd w:val="clear" w:color="auto" w:fill="EDEDED" w:themeFill="accent3" w:themeFillTint="33"/>
            <w:noWrap/>
            <w:hideMark/>
          </w:tcPr>
          <w:p w14:paraId="704B5955" w14:textId="77777777" w:rsidR="007748F0" w:rsidRPr="00B322A8" w:rsidRDefault="007748F0" w:rsidP="00873D42">
            <w:pPr>
              <w:pStyle w:val="TAL"/>
              <w:keepNext w:val="0"/>
            </w:pPr>
          </w:p>
        </w:tc>
        <w:tc>
          <w:tcPr>
            <w:tcW w:w="1058" w:type="dxa"/>
            <w:shd w:val="clear" w:color="auto" w:fill="EDEDED" w:themeFill="accent3" w:themeFillTint="33"/>
            <w:noWrap/>
            <w:hideMark/>
          </w:tcPr>
          <w:p w14:paraId="15AF1382" w14:textId="77777777" w:rsidR="007748F0" w:rsidRPr="00B322A8" w:rsidRDefault="007748F0" w:rsidP="00873D42">
            <w:pPr>
              <w:pStyle w:val="TAL"/>
              <w:keepNext w:val="0"/>
            </w:pPr>
          </w:p>
        </w:tc>
        <w:tc>
          <w:tcPr>
            <w:tcW w:w="873" w:type="dxa"/>
            <w:shd w:val="clear" w:color="auto" w:fill="EDEDED" w:themeFill="accent3" w:themeFillTint="33"/>
            <w:noWrap/>
            <w:hideMark/>
          </w:tcPr>
          <w:p w14:paraId="788C1EFE" w14:textId="77777777" w:rsidR="007748F0" w:rsidRPr="00B322A8" w:rsidRDefault="007748F0" w:rsidP="00873D42">
            <w:pPr>
              <w:pStyle w:val="TAL"/>
              <w:keepNext w:val="0"/>
            </w:pPr>
          </w:p>
        </w:tc>
        <w:tc>
          <w:tcPr>
            <w:tcW w:w="873" w:type="dxa"/>
            <w:shd w:val="clear" w:color="auto" w:fill="EDEDED" w:themeFill="accent3" w:themeFillTint="33"/>
            <w:noWrap/>
            <w:hideMark/>
          </w:tcPr>
          <w:p w14:paraId="328DDC07" w14:textId="77777777" w:rsidR="007748F0" w:rsidRPr="00B322A8" w:rsidRDefault="007748F0" w:rsidP="00873D42">
            <w:pPr>
              <w:pStyle w:val="TAL"/>
              <w:keepNext w:val="0"/>
            </w:pPr>
          </w:p>
        </w:tc>
      </w:tr>
      <w:tr w:rsidR="007748F0" w:rsidRPr="00B322A8" w14:paraId="032AF607" w14:textId="77777777" w:rsidTr="00873D42">
        <w:trPr>
          <w:trHeight w:val="300"/>
        </w:trPr>
        <w:tc>
          <w:tcPr>
            <w:tcW w:w="1267" w:type="dxa"/>
            <w:noWrap/>
            <w:hideMark/>
          </w:tcPr>
          <w:p w14:paraId="0E36E101" w14:textId="77777777" w:rsidR="007748F0" w:rsidRPr="00B322A8" w:rsidRDefault="007748F0" w:rsidP="00873D42">
            <w:pPr>
              <w:pStyle w:val="TAL"/>
              <w:keepNext w:val="0"/>
            </w:pPr>
            <w:r w:rsidRPr="00B322A8">
              <w:t>Cluster#</w:t>
            </w:r>
          </w:p>
        </w:tc>
        <w:tc>
          <w:tcPr>
            <w:tcW w:w="1100" w:type="dxa"/>
            <w:noWrap/>
            <w:hideMark/>
          </w:tcPr>
          <w:p w14:paraId="6A62982F" w14:textId="77777777" w:rsidR="007748F0" w:rsidRPr="00B322A8" w:rsidRDefault="007748F0" w:rsidP="00873D42">
            <w:pPr>
              <w:pStyle w:val="TAL"/>
              <w:keepNext w:val="0"/>
            </w:pPr>
            <w:r w:rsidRPr="00B322A8">
              <w:t>Power [dB]</w:t>
            </w:r>
          </w:p>
        </w:tc>
        <w:tc>
          <w:tcPr>
            <w:tcW w:w="2107" w:type="dxa"/>
            <w:noWrap/>
            <w:hideMark/>
          </w:tcPr>
          <w:p w14:paraId="63754573" w14:textId="77777777" w:rsidR="007748F0" w:rsidRPr="00B322A8" w:rsidRDefault="007748F0" w:rsidP="00873D42">
            <w:pPr>
              <w:pStyle w:val="TAL"/>
              <w:keepNext w:val="0"/>
            </w:pPr>
            <w:r w:rsidRPr="00B322A8">
              <w:t>Excess delay [ns]</w:t>
            </w:r>
          </w:p>
        </w:tc>
        <w:tc>
          <w:tcPr>
            <w:tcW w:w="2082" w:type="dxa"/>
            <w:noWrap/>
            <w:hideMark/>
          </w:tcPr>
          <w:p w14:paraId="24F628B7" w14:textId="77777777" w:rsidR="007748F0" w:rsidRPr="00B322A8" w:rsidRDefault="007748F0" w:rsidP="00873D42">
            <w:pPr>
              <w:pStyle w:val="TAL"/>
              <w:keepNext w:val="0"/>
            </w:pPr>
            <w:r w:rsidRPr="00B322A8">
              <w:t>AoA [°]</w:t>
            </w:r>
          </w:p>
        </w:tc>
        <w:tc>
          <w:tcPr>
            <w:tcW w:w="1058" w:type="dxa"/>
            <w:noWrap/>
            <w:hideMark/>
          </w:tcPr>
          <w:p w14:paraId="1284C974" w14:textId="77777777" w:rsidR="007748F0" w:rsidRPr="00B322A8" w:rsidRDefault="007748F0" w:rsidP="00873D42">
            <w:pPr>
              <w:pStyle w:val="TAL"/>
              <w:keepNext w:val="0"/>
            </w:pPr>
            <w:r w:rsidRPr="00B322A8">
              <w:t>AoD [°]</w:t>
            </w:r>
          </w:p>
        </w:tc>
        <w:tc>
          <w:tcPr>
            <w:tcW w:w="873" w:type="dxa"/>
            <w:noWrap/>
            <w:hideMark/>
          </w:tcPr>
          <w:p w14:paraId="0B3119DF" w14:textId="77777777" w:rsidR="007748F0" w:rsidRPr="00B322A8" w:rsidRDefault="007748F0" w:rsidP="00873D42">
            <w:pPr>
              <w:pStyle w:val="TAL"/>
              <w:keepNext w:val="0"/>
            </w:pPr>
            <w:r w:rsidRPr="00B322A8">
              <w:t>ASA [°]</w:t>
            </w:r>
          </w:p>
        </w:tc>
        <w:tc>
          <w:tcPr>
            <w:tcW w:w="873" w:type="dxa"/>
            <w:noWrap/>
            <w:hideMark/>
          </w:tcPr>
          <w:p w14:paraId="75BA325C" w14:textId="77777777" w:rsidR="007748F0" w:rsidRPr="00B322A8" w:rsidRDefault="007748F0" w:rsidP="00873D42">
            <w:pPr>
              <w:pStyle w:val="TAL"/>
              <w:keepNext w:val="0"/>
            </w:pPr>
            <w:r w:rsidRPr="00B322A8">
              <w:t>ZoD [°]</w:t>
            </w:r>
          </w:p>
        </w:tc>
      </w:tr>
      <w:tr w:rsidR="007748F0" w:rsidRPr="00B322A8" w14:paraId="658B9EC7" w14:textId="77777777" w:rsidTr="00873D42">
        <w:trPr>
          <w:trHeight w:val="300"/>
        </w:trPr>
        <w:tc>
          <w:tcPr>
            <w:tcW w:w="1267" w:type="dxa"/>
            <w:noWrap/>
            <w:hideMark/>
          </w:tcPr>
          <w:p w14:paraId="222D0EBC" w14:textId="77777777" w:rsidR="007748F0" w:rsidRPr="00B322A8" w:rsidRDefault="007748F0" w:rsidP="00873D42">
            <w:pPr>
              <w:pStyle w:val="TAL"/>
              <w:keepNext w:val="0"/>
            </w:pPr>
            <w:r w:rsidRPr="00B322A8">
              <w:t>1</w:t>
            </w:r>
          </w:p>
        </w:tc>
        <w:tc>
          <w:tcPr>
            <w:tcW w:w="1100" w:type="dxa"/>
            <w:noWrap/>
            <w:hideMark/>
          </w:tcPr>
          <w:p w14:paraId="359B11E0" w14:textId="77777777" w:rsidR="007748F0" w:rsidRPr="00B322A8" w:rsidRDefault="007748F0" w:rsidP="00873D42">
            <w:pPr>
              <w:pStyle w:val="TAL"/>
              <w:keepNext w:val="0"/>
            </w:pPr>
            <w:r w:rsidRPr="00B322A8">
              <w:t>-12.09</w:t>
            </w:r>
          </w:p>
        </w:tc>
        <w:tc>
          <w:tcPr>
            <w:tcW w:w="2107" w:type="dxa"/>
            <w:noWrap/>
            <w:hideMark/>
          </w:tcPr>
          <w:p w14:paraId="1909851C" w14:textId="77777777" w:rsidR="007748F0" w:rsidRPr="00B322A8" w:rsidRDefault="007748F0" w:rsidP="00873D42">
            <w:pPr>
              <w:pStyle w:val="TAL"/>
              <w:keepNext w:val="0"/>
            </w:pPr>
            <w:r w:rsidRPr="00B322A8">
              <w:t>0</w:t>
            </w:r>
          </w:p>
        </w:tc>
        <w:tc>
          <w:tcPr>
            <w:tcW w:w="2082" w:type="dxa"/>
            <w:noWrap/>
            <w:hideMark/>
          </w:tcPr>
          <w:p w14:paraId="1D4448A2" w14:textId="77777777" w:rsidR="007748F0" w:rsidRPr="00B322A8" w:rsidRDefault="007748F0" w:rsidP="00873D42">
            <w:pPr>
              <w:pStyle w:val="TAL"/>
              <w:keepNext w:val="0"/>
            </w:pPr>
            <w:r w:rsidRPr="00B322A8">
              <w:t>-120.63</w:t>
            </w:r>
          </w:p>
        </w:tc>
        <w:tc>
          <w:tcPr>
            <w:tcW w:w="1058" w:type="dxa"/>
            <w:noWrap/>
            <w:hideMark/>
          </w:tcPr>
          <w:p w14:paraId="5FA330F0" w14:textId="77777777" w:rsidR="007748F0" w:rsidRPr="00B322A8" w:rsidRDefault="007748F0" w:rsidP="00873D42">
            <w:pPr>
              <w:pStyle w:val="TAL"/>
              <w:keepNext w:val="0"/>
            </w:pPr>
            <w:r w:rsidRPr="00B322A8">
              <w:t>-36.99</w:t>
            </w:r>
          </w:p>
        </w:tc>
        <w:tc>
          <w:tcPr>
            <w:tcW w:w="873" w:type="dxa"/>
            <w:noWrap/>
            <w:hideMark/>
          </w:tcPr>
          <w:p w14:paraId="129948F9" w14:textId="77777777" w:rsidR="007748F0" w:rsidRPr="00B322A8" w:rsidRDefault="007748F0" w:rsidP="00873D42">
            <w:pPr>
              <w:pStyle w:val="TAL"/>
              <w:keepNext w:val="0"/>
            </w:pPr>
            <w:r w:rsidRPr="00B322A8">
              <w:t>12.29</w:t>
            </w:r>
          </w:p>
        </w:tc>
        <w:tc>
          <w:tcPr>
            <w:tcW w:w="873" w:type="dxa"/>
            <w:noWrap/>
            <w:hideMark/>
          </w:tcPr>
          <w:p w14:paraId="1D912D82" w14:textId="77777777" w:rsidR="007748F0" w:rsidRPr="00B322A8" w:rsidRDefault="007748F0" w:rsidP="00873D42">
            <w:pPr>
              <w:pStyle w:val="TAL"/>
              <w:keepNext w:val="0"/>
            </w:pPr>
            <w:r w:rsidRPr="00B322A8">
              <w:t>100.34</w:t>
            </w:r>
          </w:p>
        </w:tc>
      </w:tr>
      <w:tr w:rsidR="007748F0" w:rsidRPr="00B322A8" w14:paraId="4EA3765C" w14:textId="77777777" w:rsidTr="00873D42">
        <w:trPr>
          <w:trHeight w:val="300"/>
        </w:trPr>
        <w:tc>
          <w:tcPr>
            <w:tcW w:w="1267" w:type="dxa"/>
            <w:noWrap/>
            <w:hideMark/>
          </w:tcPr>
          <w:p w14:paraId="38572E3B" w14:textId="77777777" w:rsidR="007748F0" w:rsidRPr="00B322A8" w:rsidRDefault="007748F0" w:rsidP="00873D42">
            <w:pPr>
              <w:pStyle w:val="TAL"/>
              <w:keepNext w:val="0"/>
            </w:pPr>
            <w:r w:rsidRPr="00B322A8">
              <w:t>2</w:t>
            </w:r>
          </w:p>
        </w:tc>
        <w:tc>
          <w:tcPr>
            <w:tcW w:w="1100" w:type="dxa"/>
            <w:noWrap/>
            <w:hideMark/>
          </w:tcPr>
          <w:p w14:paraId="03956388" w14:textId="77777777" w:rsidR="007748F0" w:rsidRPr="00B322A8" w:rsidRDefault="007748F0" w:rsidP="00873D42">
            <w:pPr>
              <w:pStyle w:val="TAL"/>
              <w:keepNext w:val="0"/>
            </w:pPr>
            <w:r w:rsidRPr="00B322A8">
              <w:t>-8.89</w:t>
            </w:r>
          </w:p>
        </w:tc>
        <w:tc>
          <w:tcPr>
            <w:tcW w:w="2107" w:type="dxa"/>
            <w:noWrap/>
            <w:hideMark/>
          </w:tcPr>
          <w:p w14:paraId="15180092" w14:textId="77777777" w:rsidR="007748F0" w:rsidRPr="00B322A8" w:rsidRDefault="007748F0" w:rsidP="00873D42">
            <w:pPr>
              <w:pStyle w:val="TAL"/>
              <w:keepNext w:val="0"/>
            </w:pPr>
            <w:r w:rsidRPr="00B322A8">
              <w:t>23</w:t>
            </w:r>
          </w:p>
        </w:tc>
        <w:tc>
          <w:tcPr>
            <w:tcW w:w="2082" w:type="dxa"/>
            <w:noWrap/>
            <w:hideMark/>
          </w:tcPr>
          <w:p w14:paraId="54DAA24D" w14:textId="77777777" w:rsidR="007748F0" w:rsidRPr="00B322A8" w:rsidRDefault="007748F0" w:rsidP="00873D42">
            <w:pPr>
              <w:pStyle w:val="TAL"/>
              <w:keepNext w:val="0"/>
            </w:pPr>
            <w:r w:rsidRPr="00B322A8">
              <w:t>125.47</w:t>
            </w:r>
          </w:p>
        </w:tc>
        <w:tc>
          <w:tcPr>
            <w:tcW w:w="1058" w:type="dxa"/>
            <w:noWrap/>
            <w:hideMark/>
          </w:tcPr>
          <w:p w14:paraId="629145D4" w14:textId="77777777" w:rsidR="007748F0" w:rsidRPr="00B322A8" w:rsidRDefault="007748F0" w:rsidP="00873D42">
            <w:pPr>
              <w:pStyle w:val="TAL"/>
              <w:keepNext w:val="0"/>
            </w:pPr>
            <w:r w:rsidRPr="00B322A8">
              <w:t>-21.62</w:t>
            </w:r>
          </w:p>
        </w:tc>
        <w:tc>
          <w:tcPr>
            <w:tcW w:w="873" w:type="dxa"/>
            <w:noWrap/>
            <w:hideMark/>
          </w:tcPr>
          <w:p w14:paraId="7A30B865" w14:textId="77777777" w:rsidR="007748F0" w:rsidRPr="00B322A8" w:rsidRDefault="007748F0" w:rsidP="00873D42">
            <w:pPr>
              <w:pStyle w:val="TAL"/>
              <w:keepNext w:val="0"/>
            </w:pPr>
            <w:r w:rsidRPr="00B322A8">
              <w:t>12.29</w:t>
            </w:r>
          </w:p>
        </w:tc>
        <w:tc>
          <w:tcPr>
            <w:tcW w:w="873" w:type="dxa"/>
            <w:noWrap/>
            <w:hideMark/>
          </w:tcPr>
          <w:p w14:paraId="3A1EE77D" w14:textId="77777777" w:rsidR="007748F0" w:rsidRPr="00B322A8" w:rsidRDefault="007748F0" w:rsidP="00873D42">
            <w:pPr>
              <w:pStyle w:val="TAL"/>
              <w:keepNext w:val="0"/>
            </w:pPr>
            <w:r w:rsidRPr="00B322A8">
              <w:t>100.44</w:t>
            </w:r>
          </w:p>
        </w:tc>
      </w:tr>
      <w:tr w:rsidR="007748F0" w:rsidRPr="00B322A8" w14:paraId="65D43244" w14:textId="77777777" w:rsidTr="00873D42">
        <w:trPr>
          <w:trHeight w:val="300"/>
        </w:trPr>
        <w:tc>
          <w:tcPr>
            <w:tcW w:w="1267" w:type="dxa"/>
            <w:noWrap/>
            <w:hideMark/>
          </w:tcPr>
          <w:p w14:paraId="700079FE" w14:textId="77777777" w:rsidR="007748F0" w:rsidRPr="00B322A8" w:rsidRDefault="007748F0" w:rsidP="00873D42">
            <w:pPr>
              <w:pStyle w:val="TAL"/>
              <w:keepNext w:val="0"/>
            </w:pPr>
            <w:r w:rsidRPr="00B322A8">
              <w:t>3</w:t>
            </w:r>
          </w:p>
        </w:tc>
        <w:tc>
          <w:tcPr>
            <w:tcW w:w="1100" w:type="dxa"/>
            <w:noWrap/>
            <w:hideMark/>
          </w:tcPr>
          <w:p w14:paraId="5D54E58E" w14:textId="77777777" w:rsidR="007748F0" w:rsidRPr="00B322A8" w:rsidRDefault="007748F0" w:rsidP="00873D42">
            <w:pPr>
              <w:pStyle w:val="TAL"/>
              <w:keepNext w:val="0"/>
            </w:pPr>
            <w:r w:rsidRPr="00B322A8">
              <w:t>-10.19</w:t>
            </w:r>
          </w:p>
        </w:tc>
        <w:tc>
          <w:tcPr>
            <w:tcW w:w="2107" w:type="dxa"/>
            <w:noWrap/>
            <w:hideMark/>
          </w:tcPr>
          <w:p w14:paraId="1CF7622A" w14:textId="77777777" w:rsidR="007748F0" w:rsidRPr="00B322A8" w:rsidRDefault="007748F0" w:rsidP="00873D42">
            <w:pPr>
              <w:pStyle w:val="TAL"/>
              <w:keepNext w:val="0"/>
            </w:pPr>
            <w:r w:rsidRPr="00B322A8">
              <w:t>24</w:t>
            </w:r>
          </w:p>
        </w:tc>
        <w:tc>
          <w:tcPr>
            <w:tcW w:w="2082" w:type="dxa"/>
            <w:noWrap/>
            <w:hideMark/>
          </w:tcPr>
          <w:p w14:paraId="597D961C" w14:textId="77777777" w:rsidR="007748F0" w:rsidRPr="00B322A8" w:rsidRDefault="007748F0" w:rsidP="00873D42">
            <w:pPr>
              <w:pStyle w:val="TAL"/>
              <w:keepNext w:val="0"/>
            </w:pPr>
            <w:r w:rsidRPr="00B322A8">
              <w:t>-142.34</w:t>
            </w:r>
          </w:p>
        </w:tc>
        <w:tc>
          <w:tcPr>
            <w:tcW w:w="1058" w:type="dxa"/>
            <w:noWrap/>
            <w:hideMark/>
          </w:tcPr>
          <w:p w14:paraId="41F49A7F" w14:textId="77777777" w:rsidR="007748F0" w:rsidRPr="00B322A8" w:rsidRDefault="007748F0" w:rsidP="00873D42">
            <w:pPr>
              <w:pStyle w:val="TAL"/>
              <w:keepNext w:val="0"/>
            </w:pPr>
            <w:r w:rsidRPr="00B322A8">
              <w:t>-33.18</w:t>
            </w:r>
          </w:p>
        </w:tc>
        <w:tc>
          <w:tcPr>
            <w:tcW w:w="873" w:type="dxa"/>
            <w:noWrap/>
            <w:hideMark/>
          </w:tcPr>
          <w:p w14:paraId="5FD7CA4F" w14:textId="77777777" w:rsidR="007748F0" w:rsidRPr="00B322A8" w:rsidRDefault="007748F0" w:rsidP="00873D42">
            <w:pPr>
              <w:pStyle w:val="TAL"/>
              <w:keepNext w:val="0"/>
            </w:pPr>
            <w:r w:rsidRPr="00B322A8">
              <w:t>12.29</w:t>
            </w:r>
          </w:p>
        </w:tc>
        <w:tc>
          <w:tcPr>
            <w:tcW w:w="873" w:type="dxa"/>
            <w:noWrap/>
            <w:hideMark/>
          </w:tcPr>
          <w:p w14:paraId="7479202C" w14:textId="77777777" w:rsidR="007748F0" w:rsidRPr="00B322A8" w:rsidRDefault="007748F0" w:rsidP="00873D42">
            <w:pPr>
              <w:pStyle w:val="TAL"/>
              <w:keepNext w:val="0"/>
            </w:pPr>
            <w:r w:rsidRPr="00B322A8">
              <w:t>100.6</w:t>
            </w:r>
          </w:p>
        </w:tc>
      </w:tr>
      <w:tr w:rsidR="007748F0" w:rsidRPr="00B322A8" w14:paraId="5BEFB095" w14:textId="77777777" w:rsidTr="00873D42">
        <w:trPr>
          <w:trHeight w:val="300"/>
        </w:trPr>
        <w:tc>
          <w:tcPr>
            <w:tcW w:w="1267" w:type="dxa"/>
            <w:noWrap/>
            <w:hideMark/>
          </w:tcPr>
          <w:p w14:paraId="18994554" w14:textId="77777777" w:rsidR="007748F0" w:rsidRPr="00B322A8" w:rsidRDefault="007748F0" w:rsidP="00873D42">
            <w:pPr>
              <w:pStyle w:val="TAL"/>
              <w:keepNext w:val="0"/>
            </w:pPr>
            <w:r w:rsidRPr="00B322A8">
              <w:t>4</w:t>
            </w:r>
          </w:p>
        </w:tc>
        <w:tc>
          <w:tcPr>
            <w:tcW w:w="1100" w:type="dxa"/>
            <w:noWrap/>
            <w:hideMark/>
          </w:tcPr>
          <w:p w14:paraId="4B056D33" w14:textId="77777777" w:rsidR="007748F0" w:rsidRPr="00B322A8" w:rsidRDefault="007748F0" w:rsidP="00873D42">
            <w:pPr>
              <w:pStyle w:val="TAL"/>
              <w:keepNext w:val="0"/>
            </w:pPr>
            <w:r w:rsidRPr="00B322A8">
              <w:t>-11.19</w:t>
            </w:r>
          </w:p>
        </w:tc>
        <w:tc>
          <w:tcPr>
            <w:tcW w:w="2107" w:type="dxa"/>
            <w:noWrap/>
            <w:hideMark/>
          </w:tcPr>
          <w:p w14:paraId="2A3B1485" w14:textId="77777777" w:rsidR="007748F0" w:rsidRPr="00B322A8" w:rsidRDefault="007748F0" w:rsidP="00873D42">
            <w:pPr>
              <w:pStyle w:val="TAL"/>
              <w:keepNext w:val="0"/>
            </w:pPr>
            <w:r w:rsidRPr="00B322A8">
              <w:t>24</w:t>
            </w:r>
          </w:p>
        </w:tc>
        <w:tc>
          <w:tcPr>
            <w:tcW w:w="2082" w:type="dxa"/>
            <w:noWrap/>
            <w:hideMark/>
          </w:tcPr>
          <w:p w14:paraId="378F07BC" w14:textId="77777777" w:rsidR="007748F0" w:rsidRPr="00B322A8" w:rsidRDefault="007748F0" w:rsidP="00873D42">
            <w:pPr>
              <w:pStyle w:val="TAL"/>
              <w:keepNext w:val="0"/>
            </w:pPr>
            <w:r w:rsidRPr="00B322A8">
              <w:t>125.47</w:t>
            </w:r>
          </w:p>
        </w:tc>
        <w:tc>
          <w:tcPr>
            <w:tcW w:w="1058" w:type="dxa"/>
            <w:noWrap/>
            <w:hideMark/>
          </w:tcPr>
          <w:p w14:paraId="052893D6" w14:textId="77777777" w:rsidR="007748F0" w:rsidRPr="00B322A8" w:rsidRDefault="007748F0" w:rsidP="00873D42">
            <w:pPr>
              <w:pStyle w:val="TAL"/>
              <w:keepNext w:val="0"/>
            </w:pPr>
            <w:r w:rsidRPr="00B322A8">
              <w:t>-21.62</w:t>
            </w:r>
          </w:p>
        </w:tc>
        <w:tc>
          <w:tcPr>
            <w:tcW w:w="873" w:type="dxa"/>
            <w:noWrap/>
            <w:hideMark/>
          </w:tcPr>
          <w:p w14:paraId="00BC38BC" w14:textId="77777777" w:rsidR="007748F0" w:rsidRPr="00B322A8" w:rsidRDefault="007748F0" w:rsidP="00873D42">
            <w:pPr>
              <w:pStyle w:val="TAL"/>
              <w:keepNext w:val="0"/>
            </w:pPr>
            <w:r w:rsidRPr="00B322A8">
              <w:t>11.061</w:t>
            </w:r>
          </w:p>
        </w:tc>
        <w:tc>
          <w:tcPr>
            <w:tcW w:w="873" w:type="dxa"/>
            <w:noWrap/>
            <w:hideMark/>
          </w:tcPr>
          <w:p w14:paraId="4FD93C6B" w14:textId="77777777" w:rsidR="007748F0" w:rsidRPr="00B322A8" w:rsidRDefault="007748F0" w:rsidP="00873D42">
            <w:pPr>
              <w:pStyle w:val="TAL"/>
              <w:keepNext w:val="0"/>
            </w:pPr>
            <w:r w:rsidRPr="00B322A8">
              <w:t>100.44</w:t>
            </w:r>
          </w:p>
        </w:tc>
      </w:tr>
      <w:tr w:rsidR="007748F0" w:rsidRPr="00B322A8" w14:paraId="7FEADF02" w14:textId="77777777" w:rsidTr="00873D42">
        <w:trPr>
          <w:trHeight w:val="300"/>
        </w:trPr>
        <w:tc>
          <w:tcPr>
            <w:tcW w:w="1267" w:type="dxa"/>
            <w:noWrap/>
            <w:hideMark/>
          </w:tcPr>
          <w:p w14:paraId="15563606" w14:textId="77777777" w:rsidR="007748F0" w:rsidRPr="00B322A8" w:rsidRDefault="007748F0" w:rsidP="00873D42">
            <w:pPr>
              <w:pStyle w:val="TAL"/>
              <w:keepNext w:val="0"/>
            </w:pPr>
            <w:r w:rsidRPr="00B322A8">
              <w:t>5</w:t>
            </w:r>
          </w:p>
        </w:tc>
        <w:tc>
          <w:tcPr>
            <w:tcW w:w="1100" w:type="dxa"/>
            <w:noWrap/>
            <w:hideMark/>
          </w:tcPr>
          <w:p w14:paraId="27633B41" w14:textId="77777777" w:rsidR="007748F0" w:rsidRPr="00B322A8" w:rsidRDefault="007748F0" w:rsidP="00873D42">
            <w:pPr>
              <w:pStyle w:val="TAL"/>
              <w:keepNext w:val="0"/>
            </w:pPr>
            <w:r w:rsidRPr="00B322A8">
              <w:t>-12.89</w:t>
            </w:r>
          </w:p>
        </w:tc>
        <w:tc>
          <w:tcPr>
            <w:tcW w:w="2107" w:type="dxa"/>
            <w:noWrap/>
            <w:hideMark/>
          </w:tcPr>
          <w:p w14:paraId="24E4F37F" w14:textId="77777777" w:rsidR="007748F0" w:rsidRPr="00B322A8" w:rsidRDefault="007748F0" w:rsidP="00873D42">
            <w:pPr>
              <w:pStyle w:val="TAL"/>
              <w:keepNext w:val="0"/>
            </w:pPr>
            <w:r w:rsidRPr="00B322A8">
              <w:t>25</w:t>
            </w:r>
          </w:p>
        </w:tc>
        <w:tc>
          <w:tcPr>
            <w:tcW w:w="2082" w:type="dxa"/>
            <w:noWrap/>
            <w:hideMark/>
          </w:tcPr>
          <w:p w14:paraId="7E5E2287" w14:textId="77777777" w:rsidR="007748F0" w:rsidRPr="00B322A8" w:rsidRDefault="007748F0" w:rsidP="00873D42">
            <w:pPr>
              <w:pStyle w:val="TAL"/>
              <w:keepNext w:val="0"/>
            </w:pPr>
            <w:r w:rsidRPr="00B322A8">
              <w:t>125.47</w:t>
            </w:r>
          </w:p>
        </w:tc>
        <w:tc>
          <w:tcPr>
            <w:tcW w:w="1058" w:type="dxa"/>
            <w:noWrap/>
            <w:hideMark/>
          </w:tcPr>
          <w:p w14:paraId="7C5F9B9C" w14:textId="77777777" w:rsidR="007748F0" w:rsidRPr="00B322A8" w:rsidRDefault="007748F0" w:rsidP="00873D42">
            <w:pPr>
              <w:pStyle w:val="TAL"/>
              <w:keepNext w:val="0"/>
            </w:pPr>
            <w:r w:rsidRPr="00B322A8">
              <w:t>-21.62</w:t>
            </w:r>
          </w:p>
        </w:tc>
        <w:tc>
          <w:tcPr>
            <w:tcW w:w="873" w:type="dxa"/>
            <w:noWrap/>
            <w:hideMark/>
          </w:tcPr>
          <w:p w14:paraId="7AE1B890" w14:textId="77777777" w:rsidR="007748F0" w:rsidRPr="00B322A8" w:rsidRDefault="007748F0" w:rsidP="00873D42">
            <w:pPr>
              <w:pStyle w:val="TAL"/>
              <w:keepNext w:val="0"/>
            </w:pPr>
            <w:r w:rsidRPr="00B322A8">
              <w:t>9.832</w:t>
            </w:r>
          </w:p>
        </w:tc>
        <w:tc>
          <w:tcPr>
            <w:tcW w:w="873" w:type="dxa"/>
            <w:noWrap/>
            <w:hideMark/>
          </w:tcPr>
          <w:p w14:paraId="4072671F" w14:textId="77777777" w:rsidR="007748F0" w:rsidRPr="00B322A8" w:rsidRDefault="007748F0" w:rsidP="00873D42">
            <w:pPr>
              <w:pStyle w:val="TAL"/>
              <w:keepNext w:val="0"/>
            </w:pPr>
            <w:r w:rsidRPr="00B322A8">
              <w:t>100.44</w:t>
            </w:r>
          </w:p>
        </w:tc>
      </w:tr>
      <w:tr w:rsidR="007748F0" w:rsidRPr="00B322A8" w14:paraId="4832D7EA" w14:textId="77777777" w:rsidTr="00873D42">
        <w:trPr>
          <w:trHeight w:val="300"/>
        </w:trPr>
        <w:tc>
          <w:tcPr>
            <w:tcW w:w="1267" w:type="dxa"/>
            <w:noWrap/>
            <w:hideMark/>
          </w:tcPr>
          <w:p w14:paraId="707A4C41" w14:textId="77777777" w:rsidR="007748F0" w:rsidRPr="00B322A8" w:rsidRDefault="007748F0" w:rsidP="00873D42">
            <w:pPr>
              <w:pStyle w:val="TAL"/>
              <w:keepNext w:val="0"/>
            </w:pPr>
            <w:r w:rsidRPr="00B322A8">
              <w:t>6</w:t>
            </w:r>
          </w:p>
        </w:tc>
        <w:tc>
          <w:tcPr>
            <w:tcW w:w="1100" w:type="dxa"/>
            <w:noWrap/>
            <w:hideMark/>
          </w:tcPr>
          <w:p w14:paraId="1ECC559F" w14:textId="77777777" w:rsidR="007748F0" w:rsidRPr="00B322A8" w:rsidRDefault="007748F0" w:rsidP="00873D42">
            <w:pPr>
              <w:pStyle w:val="TAL"/>
              <w:keepNext w:val="0"/>
            </w:pPr>
            <w:r w:rsidRPr="00B322A8">
              <w:t>-7.69</w:t>
            </w:r>
          </w:p>
        </w:tc>
        <w:tc>
          <w:tcPr>
            <w:tcW w:w="2107" w:type="dxa"/>
            <w:noWrap/>
            <w:hideMark/>
          </w:tcPr>
          <w:p w14:paraId="1FFD7FEB" w14:textId="77777777" w:rsidR="007748F0" w:rsidRPr="00B322A8" w:rsidRDefault="007748F0" w:rsidP="00873D42">
            <w:pPr>
              <w:pStyle w:val="TAL"/>
              <w:keepNext w:val="0"/>
            </w:pPr>
            <w:r w:rsidRPr="00B322A8">
              <w:t>69</w:t>
            </w:r>
          </w:p>
        </w:tc>
        <w:tc>
          <w:tcPr>
            <w:tcW w:w="2082" w:type="dxa"/>
            <w:noWrap/>
            <w:hideMark/>
          </w:tcPr>
          <w:p w14:paraId="5B2114F7" w14:textId="77777777" w:rsidR="007748F0" w:rsidRPr="00B322A8" w:rsidRDefault="007748F0" w:rsidP="00873D42">
            <w:pPr>
              <w:pStyle w:val="TAL"/>
              <w:keepNext w:val="0"/>
            </w:pPr>
            <w:r w:rsidRPr="00B322A8">
              <w:t>166.77</w:t>
            </w:r>
          </w:p>
        </w:tc>
        <w:tc>
          <w:tcPr>
            <w:tcW w:w="1058" w:type="dxa"/>
            <w:noWrap/>
            <w:hideMark/>
          </w:tcPr>
          <w:p w14:paraId="1F2E2338" w14:textId="77777777" w:rsidR="007748F0" w:rsidRPr="00B322A8" w:rsidRDefault="007748F0" w:rsidP="00873D42">
            <w:pPr>
              <w:pStyle w:val="TAL"/>
              <w:keepNext w:val="0"/>
            </w:pPr>
            <w:r w:rsidRPr="00B322A8">
              <w:t>-6.71</w:t>
            </w:r>
          </w:p>
        </w:tc>
        <w:tc>
          <w:tcPr>
            <w:tcW w:w="873" w:type="dxa"/>
            <w:noWrap/>
            <w:hideMark/>
          </w:tcPr>
          <w:p w14:paraId="4809ECDE" w14:textId="77777777" w:rsidR="007748F0" w:rsidRPr="00B322A8" w:rsidRDefault="007748F0" w:rsidP="00873D42">
            <w:pPr>
              <w:pStyle w:val="TAL"/>
              <w:keepNext w:val="0"/>
            </w:pPr>
            <w:r w:rsidRPr="00B322A8">
              <w:t>12.29</w:t>
            </w:r>
          </w:p>
        </w:tc>
        <w:tc>
          <w:tcPr>
            <w:tcW w:w="873" w:type="dxa"/>
            <w:noWrap/>
            <w:hideMark/>
          </w:tcPr>
          <w:p w14:paraId="3FD0CC1A" w14:textId="77777777" w:rsidR="007748F0" w:rsidRPr="00B322A8" w:rsidRDefault="007748F0" w:rsidP="00873D42">
            <w:pPr>
              <w:pStyle w:val="TAL"/>
              <w:keepNext w:val="0"/>
            </w:pPr>
            <w:r w:rsidRPr="00B322A8">
              <w:t>100.49</w:t>
            </w:r>
          </w:p>
        </w:tc>
      </w:tr>
      <w:tr w:rsidR="007748F0" w:rsidRPr="00B322A8" w14:paraId="0A18E070" w14:textId="77777777" w:rsidTr="00873D42">
        <w:trPr>
          <w:trHeight w:val="300"/>
        </w:trPr>
        <w:tc>
          <w:tcPr>
            <w:tcW w:w="1267" w:type="dxa"/>
            <w:noWrap/>
            <w:hideMark/>
          </w:tcPr>
          <w:p w14:paraId="6191F702" w14:textId="77777777" w:rsidR="007748F0" w:rsidRPr="00B322A8" w:rsidRDefault="007748F0" w:rsidP="00873D42">
            <w:pPr>
              <w:pStyle w:val="TAL"/>
              <w:keepNext w:val="0"/>
            </w:pPr>
            <w:r w:rsidRPr="00B322A8">
              <w:t>7</w:t>
            </w:r>
          </w:p>
        </w:tc>
        <w:tc>
          <w:tcPr>
            <w:tcW w:w="1100" w:type="dxa"/>
            <w:noWrap/>
            <w:hideMark/>
          </w:tcPr>
          <w:p w14:paraId="37BE011C" w14:textId="77777777" w:rsidR="007748F0" w:rsidRPr="00B322A8" w:rsidRDefault="007748F0" w:rsidP="00873D42">
            <w:pPr>
              <w:pStyle w:val="TAL"/>
              <w:keepNext w:val="0"/>
            </w:pPr>
            <w:r w:rsidRPr="00B322A8">
              <w:t>-9.89</w:t>
            </w:r>
          </w:p>
        </w:tc>
        <w:tc>
          <w:tcPr>
            <w:tcW w:w="2107" w:type="dxa"/>
            <w:noWrap/>
            <w:hideMark/>
          </w:tcPr>
          <w:p w14:paraId="0F3D72E8" w14:textId="77777777" w:rsidR="007748F0" w:rsidRPr="00B322A8" w:rsidRDefault="007748F0" w:rsidP="00873D42">
            <w:pPr>
              <w:pStyle w:val="TAL"/>
              <w:keepNext w:val="0"/>
            </w:pPr>
            <w:r w:rsidRPr="00B322A8">
              <w:t>70</w:t>
            </w:r>
          </w:p>
        </w:tc>
        <w:tc>
          <w:tcPr>
            <w:tcW w:w="2082" w:type="dxa"/>
            <w:noWrap/>
            <w:hideMark/>
          </w:tcPr>
          <w:p w14:paraId="436DD8B1" w14:textId="77777777" w:rsidR="007748F0" w:rsidRPr="00B322A8" w:rsidRDefault="007748F0" w:rsidP="00873D42">
            <w:pPr>
              <w:pStyle w:val="TAL"/>
              <w:keepNext w:val="0"/>
            </w:pPr>
            <w:r w:rsidRPr="00B322A8">
              <w:t>166.77</w:t>
            </w:r>
          </w:p>
        </w:tc>
        <w:tc>
          <w:tcPr>
            <w:tcW w:w="1058" w:type="dxa"/>
            <w:noWrap/>
            <w:hideMark/>
          </w:tcPr>
          <w:p w14:paraId="681ED0CB" w14:textId="77777777" w:rsidR="007748F0" w:rsidRPr="00B322A8" w:rsidRDefault="007748F0" w:rsidP="00873D42">
            <w:pPr>
              <w:pStyle w:val="TAL"/>
              <w:keepNext w:val="0"/>
            </w:pPr>
            <w:r w:rsidRPr="00B322A8">
              <w:t>-6.71</w:t>
            </w:r>
          </w:p>
        </w:tc>
        <w:tc>
          <w:tcPr>
            <w:tcW w:w="873" w:type="dxa"/>
            <w:noWrap/>
            <w:hideMark/>
          </w:tcPr>
          <w:p w14:paraId="013CFB6E" w14:textId="77777777" w:rsidR="007748F0" w:rsidRPr="00B322A8" w:rsidRDefault="007748F0" w:rsidP="00873D42">
            <w:pPr>
              <w:pStyle w:val="TAL"/>
              <w:keepNext w:val="0"/>
            </w:pPr>
            <w:r w:rsidRPr="00B322A8">
              <w:t>11.061</w:t>
            </w:r>
          </w:p>
        </w:tc>
        <w:tc>
          <w:tcPr>
            <w:tcW w:w="873" w:type="dxa"/>
            <w:noWrap/>
            <w:hideMark/>
          </w:tcPr>
          <w:p w14:paraId="1B864BDB" w14:textId="77777777" w:rsidR="007748F0" w:rsidRPr="00B322A8" w:rsidRDefault="007748F0" w:rsidP="00873D42">
            <w:pPr>
              <w:pStyle w:val="TAL"/>
              <w:keepNext w:val="0"/>
            </w:pPr>
            <w:r w:rsidRPr="00B322A8">
              <w:t>100.49</w:t>
            </w:r>
          </w:p>
        </w:tc>
      </w:tr>
      <w:tr w:rsidR="007748F0" w:rsidRPr="00B322A8" w14:paraId="62C82C9C" w14:textId="77777777" w:rsidTr="00873D42">
        <w:trPr>
          <w:trHeight w:val="300"/>
        </w:trPr>
        <w:tc>
          <w:tcPr>
            <w:tcW w:w="1267" w:type="dxa"/>
            <w:noWrap/>
            <w:hideMark/>
          </w:tcPr>
          <w:p w14:paraId="7766D96D" w14:textId="77777777" w:rsidR="007748F0" w:rsidRPr="00B322A8" w:rsidRDefault="007748F0" w:rsidP="00873D42">
            <w:pPr>
              <w:pStyle w:val="TAL"/>
              <w:keepNext w:val="0"/>
            </w:pPr>
            <w:r w:rsidRPr="00B322A8">
              <w:t>8</w:t>
            </w:r>
          </w:p>
        </w:tc>
        <w:tc>
          <w:tcPr>
            <w:tcW w:w="1100" w:type="dxa"/>
            <w:noWrap/>
            <w:hideMark/>
          </w:tcPr>
          <w:p w14:paraId="3FB01DA7" w14:textId="77777777" w:rsidR="007748F0" w:rsidRPr="00B322A8" w:rsidRDefault="007748F0" w:rsidP="00873D42">
            <w:pPr>
              <w:pStyle w:val="TAL"/>
              <w:keepNext w:val="0"/>
            </w:pPr>
            <w:r w:rsidRPr="00B322A8">
              <w:t>-11.59</w:t>
            </w:r>
          </w:p>
        </w:tc>
        <w:tc>
          <w:tcPr>
            <w:tcW w:w="2107" w:type="dxa"/>
            <w:noWrap/>
            <w:hideMark/>
          </w:tcPr>
          <w:p w14:paraId="626E52E0" w14:textId="77777777" w:rsidR="007748F0" w:rsidRPr="00B322A8" w:rsidRDefault="007748F0" w:rsidP="00873D42">
            <w:pPr>
              <w:pStyle w:val="TAL"/>
              <w:keepNext w:val="0"/>
            </w:pPr>
            <w:r w:rsidRPr="00B322A8">
              <w:t>71</w:t>
            </w:r>
          </w:p>
        </w:tc>
        <w:tc>
          <w:tcPr>
            <w:tcW w:w="2082" w:type="dxa"/>
            <w:noWrap/>
            <w:hideMark/>
          </w:tcPr>
          <w:p w14:paraId="3D6E58F5" w14:textId="77777777" w:rsidR="007748F0" w:rsidRPr="00B322A8" w:rsidRDefault="007748F0" w:rsidP="00873D42">
            <w:pPr>
              <w:pStyle w:val="TAL"/>
              <w:keepNext w:val="0"/>
            </w:pPr>
            <w:r w:rsidRPr="00B322A8">
              <w:t>166.77</w:t>
            </w:r>
          </w:p>
        </w:tc>
        <w:tc>
          <w:tcPr>
            <w:tcW w:w="1058" w:type="dxa"/>
            <w:noWrap/>
            <w:hideMark/>
          </w:tcPr>
          <w:p w14:paraId="4D5772F7" w14:textId="77777777" w:rsidR="007748F0" w:rsidRPr="00B322A8" w:rsidRDefault="007748F0" w:rsidP="00873D42">
            <w:pPr>
              <w:pStyle w:val="TAL"/>
              <w:keepNext w:val="0"/>
            </w:pPr>
            <w:r w:rsidRPr="00B322A8">
              <w:t>-6.71</w:t>
            </w:r>
          </w:p>
        </w:tc>
        <w:tc>
          <w:tcPr>
            <w:tcW w:w="873" w:type="dxa"/>
            <w:noWrap/>
            <w:hideMark/>
          </w:tcPr>
          <w:p w14:paraId="2EE23DE8" w14:textId="77777777" w:rsidR="007748F0" w:rsidRPr="00B322A8" w:rsidRDefault="007748F0" w:rsidP="00873D42">
            <w:pPr>
              <w:pStyle w:val="TAL"/>
              <w:keepNext w:val="0"/>
            </w:pPr>
            <w:r w:rsidRPr="00B322A8">
              <w:t>9.832</w:t>
            </w:r>
          </w:p>
        </w:tc>
        <w:tc>
          <w:tcPr>
            <w:tcW w:w="873" w:type="dxa"/>
            <w:noWrap/>
            <w:hideMark/>
          </w:tcPr>
          <w:p w14:paraId="386DAE65" w14:textId="77777777" w:rsidR="007748F0" w:rsidRPr="00B322A8" w:rsidRDefault="007748F0" w:rsidP="00873D42">
            <w:pPr>
              <w:pStyle w:val="TAL"/>
              <w:keepNext w:val="0"/>
            </w:pPr>
            <w:r w:rsidRPr="00B322A8">
              <w:t>100.49</w:t>
            </w:r>
          </w:p>
        </w:tc>
      </w:tr>
      <w:tr w:rsidR="007748F0" w:rsidRPr="00B322A8" w14:paraId="7D3261EC" w14:textId="77777777" w:rsidTr="00873D42">
        <w:trPr>
          <w:trHeight w:val="300"/>
        </w:trPr>
        <w:tc>
          <w:tcPr>
            <w:tcW w:w="1267" w:type="dxa"/>
            <w:noWrap/>
            <w:hideMark/>
          </w:tcPr>
          <w:p w14:paraId="3464474C" w14:textId="77777777" w:rsidR="007748F0" w:rsidRPr="00B322A8" w:rsidRDefault="007748F0" w:rsidP="00873D42">
            <w:pPr>
              <w:pStyle w:val="TAL"/>
              <w:keepNext w:val="0"/>
            </w:pPr>
            <w:r w:rsidRPr="00B322A8">
              <w:t>9</w:t>
            </w:r>
          </w:p>
        </w:tc>
        <w:tc>
          <w:tcPr>
            <w:tcW w:w="1100" w:type="dxa"/>
            <w:noWrap/>
            <w:hideMark/>
          </w:tcPr>
          <w:p w14:paraId="060FF44C" w14:textId="77777777" w:rsidR="007748F0" w:rsidRPr="00B322A8" w:rsidRDefault="007748F0" w:rsidP="00873D42">
            <w:pPr>
              <w:pStyle w:val="TAL"/>
              <w:keepNext w:val="0"/>
            </w:pPr>
            <w:r w:rsidRPr="00B322A8">
              <w:t>-15.09</w:t>
            </w:r>
          </w:p>
        </w:tc>
        <w:tc>
          <w:tcPr>
            <w:tcW w:w="2107" w:type="dxa"/>
            <w:noWrap/>
            <w:hideMark/>
          </w:tcPr>
          <w:p w14:paraId="2D1BB83D" w14:textId="77777777" w:rsidR="007748F0" w:rsidRPr="00B322A8" w:rsidRDefault="007748F0" w:rsidP="00873D42">
            <w:pPr>
              <w:pStyle w:val="TAL"/>
              <w:keepNext w:val="0"/>
            </w:pPr>
            <w:r w:rsidRPr="00B322A8">
              <w:t>72</w:t>
            </w:r>
          </w:p>
        </w:tc>
        <w:tc>
          <w:tcPr>
            <w:tcW w:w="2082" w:type="dxa"/>
            <w:noWrap/>
            <w:hideMark/>
          </w:tcPr>
          <w:p w14:paraId="1B77D195" w14:textId="77777777" w:rsidR="007748F0" w:rsidRPr="00B322A8" w:rsidRDefault="007748F0" w:rsidP="00873D42">
            <w:pPr>
              <w:pStyle w:val="TAL"/>
              <w:keepNext w:val="0"/>
            </w:pPr>
            <w:r w:rsidRPr="00B322A8">
              <w:t>72.53</w:t>
            </w:r>
          </w:p>
        </w:tc>
        <w:tc>
          <w:tcPr>
            <w:tcW w:w="1058" w:type="dxa"/>
            <w:noWrap/>
            <w:hideMark/>
          </w:tcPr>
          <w:p w14:paraId="5EAFF74D" w14:textId="77777777" w:rsidR="007748F0" w:rsidRPr="00B322A8" w:rsidRDefault="007748F0" w:rsidP="00873D42">
            <w:pPr>
              <w:pStyle w:val="TAL"/>
              <w:keepNext w:val="0"/>
            </w:pPr>
            <w:r w:rsidRPr="00B322A8">
              <w:t>40.28</w:t>
            </w:r>
          </w:p>
        </w:tc>
        <w:tc>
          <w:tcPr>
            <w:tcW w:w="873" w:type="dxa"/>
            <w:noWrap/>
            <w:hideMark/>
          </w:tcPr>
          <w:p w14:paraId="1FAF2B54" w14:textId="77777777" w:rsidR="007748F0" w:rsidRPr="00B322A8" w:rsidRDefault="007748F0" w:rsidP="00873D42">
            <w:pPr>
              <w:pStyle w:val="TAL"/>
              <w:keepNext w:val="0"/>
            </w:pPr>
            <w:r w:rsidRPr="00B322A8">
              <w:t>12.29</w:t>
            </w:r>
          </w:p>
        </w:tc>
        <w:tc>
          <w:tcPr>
            <w:tcW w:w="873" w:type="dxa"/>
            <w:noWrap/>
            <w:hideMark/>
          </w:tcPr>
          <w:p w14:paraId="1E1DEDA4" w14:textId="77777777" w:rsidR="007748F0" w:rsidRPr="00B322A8" w:rsidRDefault="007748F0" w:rsidP="00873D42">
            <w:pPr>
              <w:pStyle w:val="TAL"/>
              <w:keepNext w:val="0"/>
            </w:pPr>
            <w:r w:rsidRPr="00B322A8">
              <w:t>100.96</w:t>
            </w:r>
          </w:p>
        </w:tc>
      </w:tr>
      <w:tr w:rsidR="007748F0" w:rsidRPr="00B322A8" w14:paraId="1ECA2E7B" w14:textId="77777777" w:rsidTr="00873D42">
        <w:trPr>
          <w:trHeight w:val="300"/>
        </w:trPr>
        <w:tc>
          <w:tcPr>
            <w:tcW w:w="1267" w:type="dxa"/>
            <w:noWrap/>
            <w:hideMark/>
          </w:tcPr>
          <w:p w14:paraId="10E3A787" w14:textId="77777777" w:rsidR="007748F0" w:rsidRPr="00B322A8" w:rsidRDefault="007748F0" w:rsidP="00873D42">
            <w:pPr>
              <w:pStyle w:val="TAL"/>
              <w:keepNext w:val="0"/>
            </w:pPr>
            <w:r w:rsidRPr="00B322A8">
              <w:t>10</w:t>
            </w:r>
          </w:p>
        </w:tc>
        <w:tc>
          <w:tcPr>
            <w:tcW w:w="1100" w:type="dxa"/>
            <w:noWrap/>
            <w:hideMark/>
          </w:tcPr>
          <w:p w14:paraId="089EA536" w14:textId="77777777" w:rsidR="007748F0" w:rsidRPr="00B322A8" w:rsidRDefault="007748F0" w:rsidP="00873D42">
            <w:pPr>
              <w:pStyle w:val="TAL"/>
              <w:keepNext w:val="0"/>
            </w:pPr>
            <w:r w:rsidRPr="00B322A8">
              <w:t>-14.79</w:t>
            </w:r>
          </w:p>
        </w:tc>
        <w:tc>
          <w:tcPr>
            <w:tcW w:w="2107" w:type="dxa"/>
            <w:noWrap/>
            <w:hideMark/>
          </w:tcPr>
          <w:p w14:paraId="4934C0D0" w14:textId="77777777" w:rsidR="007748F0" w:rsidRPr="00B322A8" w:rsidRDefault="007748F0" w:rsidP="00873D42">
            <w:pPr>
              <w:pStyle w:val="TAL"/>
              <w:keepNext w:val="0"/>
            </w:pPr>
            <w:r w:rsidRPr="00B322A8">
              <w:t>86</w:t>
            </w:r>
          </w:p>
        </w:tc>
        <w:tc>
          <w:tcPr>
            <w:tcW w:w="2082" w:type="dxa"/>
            <w:noWrap/>
            <w:hideMark/>
          </w:tcPr>
          <w:p w14:paraId="07D5CE3F" w14:textId="77777777" w:rsidR="007748F0" w:rsidRPr="00B322A8" w:rsidRDefault="007748F0" w:rsidP="00873D42">
            <w:pPr>
              <w:pStyle w:val="TAL"/>
              <w:keepNext w:val="0"/>
            </w:pPr>
            <w:r w:rsidRPr="00B322A8">
              <w:t>81.63</w:t>
            </w:r>
          </w:p>
        </w:tc>
        <w:tc>
          <w:tcPr>
            <w:tcW w:w="1058" w:type="dxa"/>
            <w:noWrap/>
            <w:hideMark/>
          </w:tcPr>
          <w:p w14:paraId="305602D5" w14:textId="77777777" w:rsidR="007748F0" w:rsidRPr="00B322A8" w:rsidRDefault="007748F0" w:rsidP="00873D42">
            <w:pPr>
              <w:pStyle w:val="TAL"/>
              <w:keepNext w:val="0"/>
            </w:pPr>
            <w:r w:rsidRPr="00B322A8">
              <w:t>-48.54</w:t>
            </w:r>
          </w:p>
        </w:tc>
        <w:tc>
          <w:tcPr>
            <w:tcW w:w="873" w:type="dxa"/>
            <w:noWrap/>
            <w:hideMark/>
          </w:tcPr>
          <w:p w14:paraId="6EB764D7" w14:textId="77777777" w:rsidR="007748F0" w:rsidRPr="00B322A8" w:rsidRDefault="007748F0" w:rsidP="00873D42">
            <w:pPr>
              <w:pStyle w:val="TAL"/>
              <w:keepNext w:val="0"/>
            </w:pPr>
            <w:r w:rsidRPr="00B322A8">
              <w:t>12.29</w:t>
            </w:r>
          </w:p>
        </w:tc>
        <w:tc>
          <w:tcPr>
            <w:tcW w:w="873" w:type="dxa"/>
            <w:noWrap/>
            <w:hideMark/>
          </w:tcPr>
          <w:p w14:paraId="0CA4868B" w14:textId="77777777" w:rsidR="007748F0" w:rsidRPr="00B322A8" w:rsidRDefault="007748F0" w:rsidP="00873D42">
            <w:pPr>
              <w:pStyle w:val="TAL"/>
              <w:keepNext w:val="0"/>
            </w:pPr>
            <w:r w:rsidRPr="00B322A8">
              <w:t>100.19</w:t>
            </w:r>
          </w:p>
        </w:tc>
      </w:tr>
      <w:tr w:rsidR="007748F0" w:rsidRPr="00B322A8" w14:paraId="4F0AEA1C" w14:textId="77777777" w:rsidTr="00873D42">
        <w:trPr>
          <w:trHeight w:val="300"/>
        </w:trPr>
        <w:tc>
          <w:tcPr>
            <w:tcW w:w="1267" w:type="dxa"/>
            <w:noWrap/>
            <w:hideMark/>
          </w:tcPr>
          <w:p w14:paraId="4D65F010" w14:textId="77777777" w:rsidR="007748F0" w:rsidRPr="00B322A8" w:rsidRDefault="007748F0" w:rsidP="00873D42">
            <w:pPr>
              <w:pStyle w:val="TAL"/>
              <w:keepNext w:val="0"/>
            </w:pPr>
            <w:r w:rsidRPr="00B322A8">
              <w:t>11</w:t>
            </w:r>
          </w:p>
        </w:tc>
        <w:tc>
          <w:tcPr>
            <w:tcW w:w="1100" w:type="dxa"/>
            <w:noWrap/>
            <w:hideMark/>
          </w:tcPr>
          <w:p w14:paraId="5AB7654F" w14:textId="77777777" w:rsidR="007748F0" w:rsidRPr="00B322A8" w:rsidRDefault="007748F0" w:rsidP="00873D42">
            <w:pPr>
              <w:pStyle w:val="TAL"/>
              <w:keepNext w:val="0"/>
            </w:pPr>
            <w:r w:rsidRPr="00B322A8">
              <w:t>-18.39</w:t>
            </w:r>
          </w:p>
        </w:tc>
        <w:tc>
          <w:tcPr>
            <w:tcW w:w="2107" w:type="dxa"/>
            <w:noWrap/>
            <w:hideMark/>
          </w:tcPr>
          <w:p w14:paraId="48B67D30" w14:textId="77777777" w:rsidR="007748F0" w:rsidRPr="00B322A8" w:rsidRDefault="007748F0" w:rsidP="00873D42">
            <w:pPr>
              <w:pStyle w:val="TAL"/>
              <w:keepNext w:val="0"/>
            </w:pPr>
            <w:r w:rsidRPr="00B322A8">
              <w:t>89</w:t>
            </w:r>
          </w:p>
        </w:tc>
        <w:tc>
          <w:tcPr>
            <w:tcW w:w="2082" w:type="dxa"/>
            <w:noWrap/>
            <w:hideMark/>
          </w:tcPr>
          <w:p w14:paraId="1BED6D16" w14:textId="77777777" w:rsidR="007748F0" w:rsidRPr="00B322A8" w:rsidRDefault="007748F0" w:rsidP="00873D42">
            <w:pPr>
              <w:pStyle w:val="TAL"/>
              <w:keepNext w:val="0"/>
            </w:pPr>
            <w:r w:rsidRPr="00B322A8">
              <w:t>-77.28</w:t>
            </w:r>
          </w:p>
        </w:tc>
        <w:tc>
          <w:tcPr>
            <w:tcW w:w="1058" w:type="dxa"/>
            <w:noWrap/>
            <w:hideMark/>
          </w:tcPr>
          <w:p w14:paraId="7E7EA5E0" w14:textId="77777777" w:rsidR="007748F0" w:rsidRPr="00B322A8" w:rsidRDefault="007748F0" w:rsidP="00873D42">
            <w:pPr>
              <w:pStyle w:val="TAL"/>
              <w:keepNext w:val="0"/>
            </w:pPr>
            <w:r w:rsidRPr="00B322A8">
              <w:t>44.87</w:t>
            </w:r>
          </w:p>
        </w:tc>
        <w:tc>
          <w:tcPr>
            <w:tcW w:w="873" w:type="dxa"/>
            <w:noWrap/>
            <w:hideMark/>
          </w:tcPr>
          <w:p w14:paraId="5BAE8E1D" w14:textId="77777777" w:rsidR="007748F0" w:rsidRPr="00B322A8" w:rsidRDefault="007748F0" w:rsidP="00873D42">
            <w:pPr>
              <w:pStyle w:val="TAL"/>
              <w:keepNext w:val="0"/>
            </w:pPr>
            <w:r w:rsidRPr="00B322A8">
              <w:t>12.29</w:t>
            </w:r>
          </w:p>
        </w:tc>
        <w:tc>
          <w:tcPr>
            <w:tcW w:w="873" w:type="dxa"/>
            <w:noWrap/>
            <w:hideMark/>
          </w:tcPr>
          <w:p w14:paraId="528EE598" w14:textId="77777777" w:rsidR="007748F0" w:rsidRPr="00B322A8" w:rsidRDefault="007748F0" w:rsidP="00873D42">
            <w:pPr>
              <w:pStyle w:val="TAL"/>
              <w:keepNext w:val="0"/>
            </w:pPr>
            <w:r w:rsidRPr="00B322A8">
              <w:t>101.03</w:t>
            </w:r>
          </w:p>
        </w:tc>
      </w:tr>
      <w:tr w:rsidR="007748F0" w:rsidRPr="00B322A8" w14:paraId="3A9532C6" w14:textId="77777777" w:rsidTr="00873D42">
        <w:trPr>
          <w:trHeight w:val="300"/>
        </w:trPr>
        <w:tc>
          <w:tcPr>
            <w:tcW w:w="1267" w:type="dxa"/>
            <w:noWrap/>
            <w:hideMark/>
          </w:tcPr>
          <w:p w14:paraId="70C4119B" w14:textId="77777777" w:rsidR="007748F0" w:rsidRPr="00B322A8" w:rsidRDefault="007748F0" w:rsidP="00873D42">
            <w:pPr>
              <w:pStyle w:val="TAL"/>
              <w:keepNext w:val="0"/>
            </w:pPr>
            <w:r w:rsidRPr="00B322A8">
              <w:t>12</w:t>
            </w:r>
          </w:p>
        </w:tc>
        <w:tc>
          <w:tcPr>
            <w:tcW w:w="1100" w:type="dxa"/>
            <w:noWrap/>
            <w:hideMark/>
          </w:tcPr>
          <w:p w14:paraId="2CE4548E" w14:textId="77777777" w:rsidR="007748F0" w:rsidRPr="00B322A8" w:rsidRDefault="007748F0" w:rsidP="00873D42">
            <w:pPr>
              <w:pStyle w:val="TAL"/>
              <w:keepNext w:val="0"/>
            </w:pPr>
            <w:r w:rsidRPr="00B322A8">
              <w:t>-18.79</w:t>
            </w:r>
          </w:p>
        </w:tc>
        <w:tc>
          <w:tcPr>
            <w:tcW w:w="2107" w:type="dxa"/>
            <w:noWrap/>
            <w:hideMark/>
          </w:tcPr>
          <w:p w14:paraId="4E8C9F21" w14:textId="77777777" w:rsidR="007748F0" w:rsidRPr="00B322A8" w:rsidRDefault="007748F0" w:rsidP="00873D42">
            <w:pPr>
              <w:pStyle w:val="TAL"/>
              <w:keepNext w:val="0"/>
            </w:pPr>
            <w:r w:rsidRPr="00B322A8">
              <w:t>102</w:t>
            </w:r>
          </w:p>
        </w:tc>
        <w:tc>
          <w:tcPr>
            <w:tcW w:w="2082" w:type="dxa"/>
            <w:noWrap/>
            <w:hideMark/>
          </w:tcPr>
          <w:p w14:paraId="03C1A323" w14:textId="77777777" w:rsidR="007748F0" w:rsidRPr="00B322A8" w:rsidRDefault="007748F0" w:rsidP="00873D42">
            <w:pPr>
              <w:pStyle w:val="TAL"/>
              <w:keepNext w:val="0"/>
            </w:pPr>
            <w:r w:rsidRPr="00B322A8">
              <w:t>65.57</w:t>
            </w:r>
          </w:p>
        </w:tc>
        <w:tc>
          <w:tcPr>
            <w:tcW w:w="1058" w:type="dxa"/>
            <w:noWrap/>
            <w:hideMark/>
          </w:tcPr>
          <w:p w14:paraId="369C29A4" w14:textId="77777777" w:rsidR="007748F0" w:rsidRPr="00B322A8" w:rsidRDefault="007748F0" w:rsidP="00873D42">
            <w:pPr>
              <w:pStyle w:val="TAL"/>
              <w:keepNext w:val="0"/>
            </w:pPr>
            <w:r w:rsidRPr="00B322A8">
              <w:t>-69.59</w:t>
            </w:r>
          </w:p>
        </w:tc>
        <w:tc>
          <w:tcPr>
            <w:tcW w:w="873" w:type="dxa"/>
            <w:noWrap/>
            <w:hideMark/>
          </w:tcPr>
          <w:p w14:paraId="1FF64DB3" w14:textId="77777777" w:rsidR="007748F0" w:rsidRPr="00B322A8" w:rsidRDefault="007748F0" w:rsidP="00873D42">
            <w:pPr>
              <w:pStyle w:val="TAL"/>
              <w:keepNext w:val="0"/>
            </w:pPr>
            <w:r w:rsidRPr="00B322A8">
              <w:t>12.29</w:t>
            </w:r>
          </w:p>
        </w:tc>
        <w:tc>
          <w:tcPr>
            <w:tcW w:w="873" w:type="dxa"/>
            <w:noWrap/>
            <w:hideMark/>
          </w:tcPr>
          <w:p w14:paraId="470F8CB1" w14:textId="77777777" w:rsidR="007748F0" w:rsidRPr="00B322A8" w:rsidRDefault="007748F0" w:rsidP="00873D42">
            <w:pPr>
              <w:pStyle w:val="TAL"/>
              <w:keepNext w:val="0"/>
            </w:pPr>
            <w:r w:rsidRPr="00B322A8">
              <w:t>100.05</w:t>
            </w:r>
          </w:p>
        </w:tc>
      </w:tr>
      <w:tr w:rsidR="007748F0" w:rsidRPr="00B322A8" w14:paraId="0FCBC26A" w14:textId="77777777" w:rsidTr="00873D42">
        <w:trPr>
          <w:trHeight w:val="300"/>
        </w:trPr>
        <w:tc>
          <w:tcPr>
            <w:tcW w:w="1267" w:type="dxa"/>
            <w:noWrap/>
            <w:hideMark/>
          </w:tcPr>
          <w:p w14:paraId="08C9B2EB" w14:textId="77777777" w:rsidR="007748F0" w:rsidRPr="00B322A8" w:rsidRDefault="007748F0" w:rsidP="00873D42">
            <w:pPr>
              <w:pStyle w:val="TAL"/>
              <w:keepNext w:val="0"/>
            </w:pPr>
            <w:r w:rsidRPr="00B322A8">
              <w:t>13</w:t>
            </w:r>
          </w:p>
        </w:tc>
        <w:tc>
          <w:tcPr>
            <w:tcW w:w="1100" w:type="dxa"/>
            <w:noWrap/>
            <w:hideMark/>
          </w:tcPr>
          <w:p w14:paraId="3CE1A4CF" w14:textId="77777777" w:rsidR="007748F0" w:rsidRPr="00B322A8" w:rsidRDefault="007748F0" w:rsidP="00873D42">
            <w:pPr>
              <w:pStyle w:val="TAL"/>
              <w:keepNext w:val="0"/>
            </w:pPr>
            <w:r w:rsidRPr="00B322A8">
              <w:t>-12.79</w:t>
            </w:r>
          </w:p>
        </w:tc>
        <w:tc>
          <w:tcPr>
            <w:tcW w:w="2107" w:type="dxa"/>
            <w:noWrap/>
            <w:hideMark/>
          </w:tcPr>
          <w:p w14:paraId="377C5EF5" w14:textId="77777777" w:rsidR="007748F0" w:rsidRPr="00B322A8" w:rsidRDefault="007748F0" w:rsidP="00873D42">
            <w:pPr>
              <w:pStyle w:val="TAL"/>
              <w:keepNext w:val="0"/>
            </w:pPr>
            <w:r w:rsidRPr="00B322A8">
              <w:t>134</w:t>
            </w:r>
          </w:p>
        </w:tc>
        <w:tc>
          <w:tcPr>
            <w:tcW w:w="2082" w:type="dxa"/>
            <w:noWrap/>
            <w:hideMark/>
          </w:tcPr>
          <w:p w14:paraId="3953BAF7" w14:textId="77777777" w:rsidR="007748F0" w:rsidRPr="00B322A8" w:rsidRDefault="007748F0" w:rsidP="00873D42">
            <w:pPr>
              <w:pStyle w:val="TAL"/>
              <w:keepNext w:val="0"/>
            </w:pPr>
            <w:r w:rsidRPr="00B322A8">
              <w:t>82.94</w:t>
            </w:r>
          </w:p>
        </w:tc>
        <w:tc>
          <w:tcPr>
            <w:tcW w:w="1058" w:type="dxa"/>
            <w:noWrap/>
            <w:hideMark/>
          </w:tcPr>
          <w:p w14:paraId="5C386707" w14:textId="77777777" w:rsidR="007748F0" w:rsidRPr="00B322A8" w:rsidRDefault="007748F0" w:rsidP="00873D42">
            <w:pPr>
              <w:pStyle w:val="TAL"/>
              <w:keepNext w:val="0"/>
            </w:pPr>
            <w:r w:rsidRPr="00B322A8">
              <w:t>-42.6</w:t>
            </w:r>
          </w:p>
        </w:tc>
        <w:tc>
          <w:tcPr>
            <w:tcW w:w="873" w:type="dxa"/>
            <w:noWrap/>
            <w:hideMark/>
          </w:tcPr>
          <w:p w14:paraId="7AD55473" w14:textId="77777777" w:rsidR="007748F0" w:rsidRPr="00B322A8" w:rsidRDefault="007748F0" w:rsidP="00873D42">
            <w:pPr>
              <w:pStyle w:val="TAL"/>
              <w:keepNext w:val="0"/>
            </w:pPr>
            <w:r w:rsidRPr="00B322A8">
              <w:t>12.29</w:t>
            </w:r>
          </w:p>
        </w:tc>
        <w:tc>
          <w:tcPr>
            <w:tcW w:w="873" w:type="dxa"/>
            <w:noWrap/>
            <w:hideMark/>
          </w:tcPr>
          <w:p w14:paraId="6515C8F8" w14:textId="77777777" w:rsidR="007748F0" w:rsidRPr="00B322A8" w:rsidRDefault="007748F0" w:rsidP="00873D42">
            <w:pPr>
              <w:pStyle w:val="TAL"/>
              <w:keepNext w:val="0"/>
            </w:pPr>
            <w:r w:rsidRPr="00B322A8">
              <w:t>100.84</w:t>
            </w:r>
          </w:p>
        </w:tc>
      </w:tr>
      <w:tr w:rsidR="007748F0" w:rsidRPr="00B322A8" w14:paraId="7A2AB8F3" w14:textId="77777777" w:rsidTr="00873D42">
        <w:trPr>
          <w:trHeight w:val="300"/>
        </w:trPr>
        <w:tc>
          <w:tcPr>
            <w:tcW w:w="1267" w:type="dxa"/>
            <w:noWrap/>
            <w:hideMark/>
          </w:tcPr>
          <w:p w14:paraId="16EE1AB3" w14:textId="77777777" w:rsidR="007748F0" w:rsidRPr="00B322A8" w:rsidRDefault="007748F0" w:rsidP="00873D42">
            <w:pPr>
              <w:pStyle w:val="TAL"/>
              <w:keepNext w:val="0"/>
            </w:pPr>
            <w:r w:rsidRPr="00B322A8">
              <w:t>14</w:t>
            </w:r>
          </w:p>
        </w:tc>
        <w:tc>
          <w:tcPr>
            <w:tcW w:w="1100" w:type="dxa"/>
            <w:noWrap/>
            <w:hideMark/>
          </w:tcPr>
          <w:p w14:paraId="478315BA" w14:textId="77777777" w:rsidR="007748F0" w:rsidRPr="00B322A8" w:rsidRDefault="007748F0" w:rsidP="00873D42">
            <w:pPr>
              <w:pStyle w:val="TAL"/>
              <w:keepNext w:val="0"/>
            </w:pPr>
            <w:r w:rsidRPr="00B322A8">
              <w:t>-14.49</w:t>
            </w:r>
          </w:p>
        </w:tc>
        <w:tc>
          <w:tcPr>
            <w:tcW w:w="2107" w:type="dxa"/>
            <w:noWrap/>
            <w:hideMark/>
          </w:tcPr>
          <w:p w14:paraId="0AE54C1A" w14:textId="77777777" w:rsidR="007748F0" w:rsidRPr="00B322A8" w:rsidRDefault="007748F0" w:rsidP="00873D42">
            <w:pPr>
              <w:pStyle w:val="TAL"/>
              <w:keepNext w:val="0"/>
            </w:pPr>
            <w:r w:rsidRPr="00B322A8">
              <w:t>142</w:t>
            </w:r>
          </w:p>
        </w:tc>
        <w:tc>
          <w:tcPr>
            <w:tcW w:w="2082" w:type="dxa"/>
            <w:noWrap/>
            <w:hideMark/>
          </w:tcPr>
          <w:p w14:paraId="19A53885" w14:textId="77777777" w:rsidR="007748F0" w:rsidRPr="00B322A8" w:rsidRDefault="007748F0" w:rsidP="00873D42">
            <w:pPr>
              <w:pStyle w:val="TAL"/>
              <w:keepNext w:val="0"/>
            </w:pPr>
            <w:r w:rsidRPr="00B322A8">
              <w:t>-94.16</w:t>
            </w:r>
          </w:p>
        </w:tc>
        <w:tc>
          <w:tcPr>
            <w:tcW w:w="1058" w:type="dxa"/>
            <w:noWrap/>
            <w:hideMark/>
          </w:tcPr>
          <w:p w14:paraId="72760D32" w14:textId="77777777" w:rsidR="007748F0" w:rsidRPr="00B322A8" w:rsidRDefault="007748F0" w:rsidP="00873D42">
            <w:pPr>
              <w:pStyle w:val="TAL"/>
              <w:keepNext w:val="0"/>
            </w:pPr>
            <w:r w:rsidRPr="00B322A8">
              <w:t>-48.41</w:t>
            </w:r>
          </w:p>
        </w:tc>
        <w:tc>
          <w:tcPr>
            <w:tcW w:w="873" w:type="dxa"/>
            <w:noWrap/>
            <w:hideMark/>
          </w:tcPr>
          <w:p w14:paraId="35E530EC" w14:textId="77777777" w:rsidR="007748F0" w:rsidRPr="00B322A8" w:rsidRDefault="007748F0" w:rsidP="00873D42">
            <w:pPr>
              <w:pStyle w:val="TAL"/>
              <w:keepNext w:val="0"/>
            </w:pPr>
            <w:r w:rsidRPr="00B322A8">
              <w:t>12.29</w:t>
            </w:r>
          </w:p>
        </w:tc>
        <w:tc>
          <w:tcPr>
            <w:tcW w:w="873" w:type="dxa"/>
            <w:noWrap/>
            <w:hideMark/>
          </w:tcPr>
          <w:p w14:paraId="3492AE05" w14:textId="77777777" w:rsidR="007748F0" w:rsidRPr="00B322A8" w:rsidRDefault="007748F0" w:rsidP="00873D42">
            <w:pPr>
              <w:pStyle w:val="TAL"/>
              <w:keepNext w:val="0"/>
            </w:pPr>
            <w:r w:rsidRPr="00B322A8">
              <w:t>100.88</w:t>
            </w:r>
          </w:p>
        </w:tc>
      </w:tr>
      <w:tr w:rsidR="007748F0" w:rsidRPr="00B322A8" w14:paraId="10B5E0A5" w14:textId="77777777" w:rsidTr="00873D42">
        <w:trPr>
          <w:trHeight w:val="300"/>
        </w:trPr>
        <w:tc>
          <w:tcPr>
            <w:tcW w:w="1267" w:type="dxa"/>
            <w:noWrap/>
            <w:hideMark/>
          </w:tcPr>
          <w:p w14:paraId="540638E3" w14:textId="77777777" w:rsidR="007748F0" w:rsidRPr="00B322A8" w:rsidRDefault="007748F0" w:rsidP="00873D42">
            <w:pPr>
              <w:pStyle w:val="TAL"/>
              <w:keepNext w:val="0"/>
            </w:pPr>
            <w:r w:rsidRPr="00B322A8">
              <w:t>15</w:t>
            </w:r>
          </w:p>
        </w:tc>
        <w:tc>
          <w:tcPr>
            <w:tcW w:w="1100" w:type="dxa"/>
            <w:noWrap/>
            <w:hideMark/>
          </w:tcPr>
          <w:p w14:paraId="0DC14AFD" w14:textId="77777777" w:rsidR="007748F0" w:rsidRPr="00B322A8" w:rsidRDefault="007748F0" w:rsidP="00873D42">
            <w:pPr>
              <w:pStyle w:val="TAL"/>
              <w:keepNext w:val="0"/>
            </w:pPr>
            <w:r w:rsidRPr="00B322A8">
              <w:t>-16.39</w:t>
            </w:r>
          </w:p>
        </w:tc>
        <w:tc>
          <w:tcPr>
            <w:tcW w:w="2107" w:type="dxa"/>
            <w:noWrap/>
            <w:hideMark/>
          </w:tcPr>
          <w:p w14:paraId="4B667C50" w14:textId="77777777" w:rsidR="007748F0" w:rsidRPr="00B322A8" w:rsidRDefault="007748F0" w:rsidP="00873D42">
            <w:pPr>
              <w:pStyle w:val="TAL"/>
              <w:keepNext w:val="0"/>
            </w:pPr>
            <w:r w:rsidRPr="00B322A8">
              <w:t>236</w:t>
            </w:r>
          </w:p>
        </w:tc>
        <w:tc>
          <w:tcPr>
            <w:tcW w:w="2082" w:type="dxa"/>
            <w:noWrap/>
            <w:hideMark/>
          </w:tcPr>
          <w:p w14:paraId="35BBEFF1" w14:textId="77777777" w:rsidR="007748F0" w:rsidRPr="00B322A8" w:rsidRDefault="007748F0" w:rsidP="00873D42">
            <w:pPr>
              <w:pStyle w:val="TAL"/>
              <w:keepNext w:val="0"/>
            </w:pPr>
            <w:r w:rsidRPr="00B322A8">
              <w:t>93.92</w:t>
            </w:r>
          </w:p>
        </w:tc>
        <w:tc>
          <w:tcPr>
            <w:tcW w:w="1058" w:type="dxa"/>
            <w:noWrap/>
            <w:hideMark/>
          </w:tcPr>
          <w:p w14:paraId="05F0B317" w14:textId="77777777" w:rsidR="007748F0" w:rsidRPr="00B322A8" w:rsidRDefault="007748F0" w:rsidP="00873D42">
            <w:pPr>
              <w:pStyle w:val="TAL"/>
              <w:keepNext w:val="0"/>
            </w:pPr>
            <w:r w:rsidRPr="00B322A8">
              <w:t>-57.58</w:t>
            </w:r>
          </w:p>
        </w:tc>
        <w:tc>
          <w:tcPr>
            <w:tcW w:w="873" w:type="dxa"/>
            <w:noWrap/>
            <w:hideMark/>
          </w:tcPr>
          <w:p w14:paraId="7E133838" w14:textId="77777777" w:rsidR="007748F0" w:rsidRPr="00B322A8" w:rsidRDefault="007748F0" w:rsidP="00873D42">
            <w:pPr>
              <w:pStyle w:val="TAL"/>
              <w:keepNext w:val="0"/>
            </w:pPr>
            <w:r w:rsidRPr="00B322A8">
              <w:t>12.29</w:t>
            </w:r>
          </w:p>
        </w:tc>
        <w:tc>
          <w:tcPr>
            <w:tcW w:w="873" w:type="dxa"/>
            <w:noWrap/>
            <w:hideMark/>
          </w:tcPr>
          <w:p w14:paraId="4260A565" w14:textId="77777777" w:rsidR="007748F0" w:rsidRPr="00B322A8" w:rsidRDefault="007748F0" w:rsidP="00873D42">
            <w:pPr>
              <w:pStyle w:val="TAL"/>
              <w:keepNext w:val="0"/>
            </w:pPr>
            <w:r w:rsidRPr="00B322A8">
              <w:t>100.01</w:t>
            </w:r>
          </w:p>
        </w:tc>
      </w:tr>
      <w:tr w:rsidR="007748F0" w:rsidRPr="00B322A8" w14:paraId="1EBD81BB" w14:textId="77777777" w:rsidTr="00873D42">
        <w:trPr>
          <w:trHeight w:val="300"/>
        </w:trPr>
        <w:tc>
          <w:tcPr>
            <w:tcW w:w="1267" w:type="dxa"/>
            <w:noWrap/>
            <w:hideMark/>
          </w:tcPr>
          <w:p w14:paraId="2C77E253" w14:textId="77777777" w:rsidR="007748F0" w:rsidRPr="00B322A8" w:rsidRDefault="007748F0" w:rsidP="00873D42">
            <w:pPr>
              <w:pStyle w:val="TAL"/>
              <w:keepNext w:val="0"/>
            </w:pPr>
            <w:r w:rsidRPr="00B322A8">
              <w:t>16</w:t>
            </w:r>
          </w:p>
        </w:tc>
        <w:tc>
          <w:tcPr>
            <w:tcW w:w="1100" w:type="dxa"/>
            <w:noWrap/>
            <w:hideMark/>
          </w:tcPr>
          <w:p w14:paraId="0E324F77" w14:textId="77777777" w:rsidR="007748F0" w:rsidRPr="00B322A8" w:rsidRDefault="007748F0" w:rsidP="00873D42">
            <w:pPr>
              <w:pStyle w:val="TAL"/>
              <w:keepNext w:val="0"/>
            </w:pPr>
            <w:r w:rsidRPr="00B322A8">
              <w:t>-20.89</w:t>
            </w:r>
          </w:p>
        </w:tc>
        <w:tc>
          <w:tcPr>
            <w:tcW w:w="2107" w:type="dxa"/>
            <w:noWrap/>
            <w:hideMark/>
          </w:tcPr>
          <w:p w14:paraId="3B1F3C62" w14:textId="77777777" w:rsidR="007748F0" w:rsidRPr="00B322A8" w:rsidRDefault="007748F0" w:rsidP="00873D42">
            <w:pPr>
              <w:pStyle w:val="TAL"/>
              <w:keepNext w:val="0"/>
            </w:pPr>
            <w:r w:rsidRPr="00B322A8">
              <w:t>295</w:t>
            </w:r>
          </w:p>
        </w:tc>
        <w:tc>
          <w:tcPr>
            <w:tcW w:w="2082" w:type="dxa"/>
            <w:noWrap/>
            <w:hideMark/>
          </w:tcPr>
          <w:p w14:paraId="385C3F43" w14:textId="77777777" w:rsidR="007748F0" w:rsidRPr="00B322A8" w:rsidRDefault="007748F0" w:rsidP="00873D42">
            <w:pPr>
              <w:pStyle w:val="TAL"/>
              <w:keepNext w:val="0"/>
            </w:pPr>
            <w:r w:rsidRPr="00B322A8">
              <w:t>52.29</w:t>
            </w:r>
          </w:p>
        </w:tc>
        <w:tc>
          <w:tcPr>
            <w:tcW w:w="1058" w:type="dxa"/>
            <w:noWrap/>
            <w:hideMark/>
          </w:tcPr>
          <w:p w14:paraId="45F3C801" w14:textId="77777777" w:rsidR="007748F0" w:rsidRPr="00B322A8" w:rsidRDefault="007748F0" w:rsidP="00873D42">
            <w:pPr>
              <w:pStyle w:val="TAL"/>
              <w:keepNext w:val="0"/>
            </w:pPr>
            <w:r w:rsidRPr="00B322A8">
              <w:t>59.39</w:t>
            </w:r>
          </w:p>
        </w:tc>
        <w:tc>
          <w:tcPr>
            <w:tcW w:w="873" w:type="dxa"/>
            <w:noWrap/>
            <w:hideMark/>
          </w:tcPr>
          <w:p w14:paraId="344C9FF6" w14:textId="77777777" w:rsidR="007748F0" w:rsidRPr="00B322A8" w:rsidRDefault="007748F0" w:rsidP="00873D42">
            <w:pPr>
              <w:pStyle w:val="TAL"/>
              <w:keepNext w:val="0"/>
            </w:pPr>
            <w:r w:rsidRPr="00B322A8">
              <w:t>12.29</w:t>
            </w:r>
          </w:p>
        </w:tc>
        <w:tc>
          <w:tcPr>
            <w:tcW w:w="873" w:type="dxa"/>
            <w:noWrap/>
            <w:hideMark/>
          </w:tcPr>
          <w:p w14:paraId="7AA172C9" w14:textId="77777777" w:rsidR="007748F0" w:rsidRPr="00B322A8" w:rsidRDefault="007748F0" w:rsidP="00873D42">
            <w:pPr>
              <w:pStyle w:val="TAL"/>
              <w:keepNext w:val="0"/>
            </w:pPr>
            <w:r w:rsidRPr="00B322A8">
              <w:t>100.88</w:t>
            </w:r>
          </w:p>
        </w:tc>
      </w:tr>
      <w:tr w:rsidR="007748F0" w:rsidRPr="00B322A8" w14:paraId="119D2012" w14:textId="77777777" w:rsidTr="00873D42">
        <w:trPr>
          <w:trHeight w:val="300"/>
        </w:trPr>
        <w:tc>
          <w:tcPr>
            <w:tcW w:w="1267" w:type="dxa"/>
            <w:noWrap/>
            <w:hideMark/>
          </w:tcPr>
          <w:p w14:paraId="6726AE62" w14:textId="77777777" w:rsidR="007748F0" w:rsidRPr="00B322A8" w:rsidRDefault="007748F0" w:rsidP="00873D42">
            <w:pPr>
              <w:pStyle w:val="TAL"/>
              <w:keepNext w:val="0"/>
            </w:pPr>
            <w:r w:rsidRPr="00B322A8">
              <w:t>17</w:t>
            </w:r>
          </w:p>
        </w:tc>
        <w:tc>
          <w:tcPr>
            <w:tcW w:w="1100" w:type="dxa"/>
            <w:noWrap/>
            <w:hideMark/>
          </w:tcPr>
          <w:p w14:paraId="51FCE26E" w14:textId="77777777" w:rsidR="007748F0" w:rsidRPr="00B322A8" w:rsidRDefault="007748F0" w:rsidP="00873D42">
            <w:pPr>
              <w:pStyle w:val="TAL"/>
              <w:keepNext w:val="0"/>
            </w:pPr>
            <w:r w:rsidRPr="00B322A8">
              <w:t>-21.59</w:t>
            </w:r>
          </w:p>
        </w:tc>
        <w:tc>
          <w:tcPr>
            <w:tcW w:w="2107" w:type="dxa"/>
            <w:noWrap/>
            <w:hideMark/>
          </w:tcPr>
          <w:p w14:paraId="6D878753" w14:textId="77777777" w:rsidR="007748F0" w:rsidRPr="00B322A8" w:rsidRDefault="007748F0" w:rsidP="00873D42">
            <w:pPr>
              <w:pStyle w:val="TAL"/>
              <w:keepNext w:val="0"/>
            </w:pPr>
            <w:r w:rsidRPr="00B322A8">
              <w:t>463</w:t>
            </w:r>
          </w:p>
        </w:tc>
        <w:tc>
          <w:tcPr>
            <w:tcW w:w="2082" w:type="dxa"/>
            <w:noWrap/>
            <w:hideMark/>
          </w:tcPr>
          <w:p w14:paraId="035F748A" w14:textId="77777777" w:rsidR="007748F0" w:rsidRPr="00B322A8" w:rsidRDefault="007748F0" w:rsidP="00873D42">
            <w:pPr>
              <w:pStyle w:val="TAL"/>
              <w:keepNext w:val="0"/>
            </w:pPr>
            <w:r w:rsidRPr="00B322A8">
              <w:t>13.7</w:t>
            </w:r>
          </w:p>
        </w:tc>
        <w:tc>
          <w:tcPr>
            <w:tcW w:w="1058" w:type="dxa"/>
            <w:noWrap/>
            <w:hideMark/>
          </w:tcPr>
          <w:p w14:paraId="00068F81" w14:textId="77777777" w:rsidR="007748F0" w:rsidRPr="00B322A8" w:rsidRDefault="007748F0" w:rsidP="00873D42">
            <w:pPr>
              <w:pStyle w:val="TAL"/>
              <w:keepNext w:val="0"/>
            </w:pPr>
            <w:r w:rsidRPr="00B322A8">
              <w:t>57.13</w:t>
            </w:r>
          </w:p>
        </w:tc>
        <w:tc>
          <w:tcPr>
            <w:tcW w:w="873" w:type="dxa"/>
            <w:noWrap/>
            <w:hideMark/>
          </w:tcPr>
          <w:p w14:paraId="16BBF247" w14:textId="77777777" w:rsidR="007748F0" w:rsidRPr="00B322A8" w:rsidRDefault="007748F0" w:rsidP="00873D42">
            <w:pPr>
              <w:pStyle w:val="TAL"/>
              <w:keepNext w:val="0"/>
            </w:pPr>
            <w:r w:rsidRPr="00B322A8">
              <w:t>12.29</w:t>
            </w:r>
          </w:p>
        </w:tc>
        <w:tc>
          <w:tcPr>
            <w:tcW w:w="873" w:type="dxa"/>
            <w:noWrap/>
            <w:hideMark/>
          </w:tcPr>
          <w:p w14:paraId="434A39ED" w14:textId="77777777" w:rsidR="007748F0" w:rsidRPr="00B322A8" w:rsidRDefault="007748F0" w:rsidP="00873D42">
            <w:pPr>
              <w:pStyle w:val="TAL"/>
              <w:keepNext w:val="0"/>
            </w:pPr>
            <w:r w:rsidRPr="00B322A8">
              <w:t>100.16</w:t>
            </w:r>
          </w:p>
        </w:tc>
      </w:tr>
      <w:tr w:rsidR="007748F0" w:rsidRPr="00B322A8" w14:paraId="375440F0" w14:textId="77777777" w:rsidTr="00873D42">
        <w:trPr>
          <w:trHeight w:val="300"/>
        </w:trPr>
        <w:tc>
          <w:tcPr>
            <w:tcW w:w="1267" w:type="dxa"/>
            <w:noWrap/>
            <w:hideMark/>
          </w:tcPr>
          <w:p w14:paraId="53E4142D" w14:textId="77777777" w:rsidR="007748F0" w:rsidRPr="00B322A8" w:rsidRDefault="007748F0" w:rsidP="00873D42">
            <w:pPr>
              <w:pStyle w:val="TAL"/>
              <w:keepNext w:val="0"/>
            </w:pPr>
            <w:r w:rsidRPr="00B322A8">
              <w:t>18</w:t>
            </w:r>
          </w:p>
        </w:tc>
        <w:tc>
          <w:tcPr>
            <w:tcW w:w="1100" w:type="dxa"/>
            <w:noWrap/>
            <w:hideMark/>
          </w:tcPr>
          <w:p w14:paraId="6FE6E0AE" w14:textId="77777777" w:rsidR="007748F0" w:rsidRPr="00B322A8" w:rsidRDefault="007748F0" w:rsidP="00873D42">
            <w:pPr>
              <w:pStyle w:val="TAL"/>
              <w:keepNext w:val="0"/>
            </w:pPr>
            <w:r w:rsidRPr="00B322A8">
              <w:t>-21.59</w:t>
            </w:r>
          </w:p>
        </w:tc>
        <w:tc>
          <w:tcPr>
            <w:tcW w:w="2107" w:type="dxa"/>
            <w:noWrap/>
            <w:hideMark/>
          </w:tcPr>
          <w:p w14:paraId="0746675B" w14:textId="77777777" w:rsidR="007748F0" w:rsidRPr="00B322A8" w:rsidRDefault="007748F0" w:rsidP="00873D42">
            <w:pPr>
              <w:pStyle w:val="TAL"/>
              <w:keepNext w:val="0"/>
            </w:pPr>
            <w:r w:rsidRPr="00B322A8">
              <w:t>500</w:t>
            </w:r>
          </w:p>
        </w:tc>
        <w:tc>
          <w:tcPr>
            <w:tcW w:w="2082" w:type="dxa"/>
            <w:noWrap/>
            <w:hideMark/>
          </w:tcPr>
          <w:p w14:paraId="32F7B027" w14:textId="77777777" w:rsidR="007748F0" w:rsidRPr="00B322A8" w:rsidRDefault="007748F0" w:rsidP="00873D42">
            <w:pPr>
              <w:pStyle w:val="TAL"/>
              <w:keepNext w:val="0"/>
            </w:pPr>
            <w:r w:rsidRPr="00B322A8">
              <w:t>30.25</w:t>
            </w:r>
          </w:p>
        </w:tc>
        <w:tc>
          <w:tcPr>
            <w:tcW w:w="1058" w:type="dxa"/>
            <w:noWrap/>
            <w:hideMark/>
          </w:tcPr>
          <w:p w14:paraId="632D9471" w14:textId="77777777" w:rsidR="007748F0" w:rsidRPr="00B322A8" w:rsidRDefault="007748F0" w:rsidP="00873D42">
            <w:pPr>
              <w:pStyle w:val="TAL"/>
              <w:keepNext w:val="0"/>
            </w:pPr>
            <w:r w:rsidRPr="00B322A8">
              <w:t>50.42</w:t>
            </w:r>
          </w:p>
        </w:tc>
        <w:tc>
          <w:tcPr>
            <w:tcW w:w="873" w:type="dxa"/>
            <w:noWrap/>
            <w:hideMark/>
          </w:tcPr>
          <w:p w14:paraId="66A4AFCE" w14:textId="77777777" w:rsidR="007748F0" w:rsidRPr="00B322A8" w:rsidRDefault="007748F0" w:rsidP="00873D42">
            <w:pPr>
              <w:pStyle w:val="TAL"/>
              <w:keepNext w:val="0"/>
            </w:pPr>
            <w:r w:rsidRPr="00B322A8">
              <w:t>12.29</w:t>
            </w:r>
          </w:p>
        </w:tc>
        <w:tc>
          <w:tcPr>
            <w:tcW w:w="873" w:type="dxa"/>
            <w:noWrap/>
            <w:hideMark/>
          </w:tcPr>
          <w:p w14:paraId="56F95C3C" w14:textId="77777777" w:rsidR="007748F0" w:rsidRPr="00B322A8" w:rsidRDefault="007748F0" w:rsidP="00873D42">
            <w:pPr>
              <w:pStyle w:val="TAL"/>
              <w:keepNext w:val="0"/>
            </w:pPr>
            <w:r w:rsidRPr="00B322A8">
              <w:t>100.02</w:t>
            </w:r>
          </w:p>
        </w:tc>
      </w:tr>
      <w:tr w:rsidR="007748F0" w:rsidRPr="00B322A8" w14:paraId="26B58537" w14:textId="77777777" w:rsidTr="00873D42">
        <w:trPr>
          <w:trHeight w:val="300"/>
        </w:trPr>
        <w:tc>
          <w:tcPr>
            <w:tcW w:w="1267" w:type="dxa"/>
            <w:noWrap/>
            <w:hideMark/>
          </w:tcPr>
          <w:p w14:paraId="364C1A8B" w14:textId="77777777" w:rsidR="007748F0" w:rsidRPr="00B322A8" w:rsidRDefault="007748F0" w:rsidP="00873D42">
            <w:pPr>
              <w:pStyle w:val="TAL"/>
              <w:keepNext w:val="0"/>
            </w:pPr>
            <w:r w:rsidRPr="00B322A8">
              <w:t>19</w:t>
            </w:r>
          </w:p>
        </w:tc>
        <w:tc>
          <w:tcPr>
            <w:tcW w:w="1100" w:type="dxa"/>
            <w:noWrap/>
            <w:hideMark/>
          </w:tcPr>
          <w:p w14:paraId="20A31ACB" w14:textId="77777777" w:rsidR="007748F0" w:rsidRPr="00B322A8" w:rsidRDefault="007748F0" w:rsidP="00873D42">
            <w:pPr>
              <w:pStyle w:val="TAL"/>
              <w:keepNext w:val="0"/>
            </w:pPr>
            <w:r w:rsidRPr="00B322A8">
              <w:t>-23.49</w:t>
            </w:r>
          </w:p>
        </w:tc>
        <w:tc>
          <w:tcPr>
            <w:tcW w:w="2107" w:type="dxa"/>
            <w:noWrap/>
            <w:hideMark/>
          </w:tcPr>
          <w:p w14:paraId="2C479E7C" w14:textId="77777777" w:rsidR="007748F0" w:rsidRPr="00B322A8" w:rsidRDefault="007748F0" w:rsidP="00873D42">
            <w:pPr>
              <w:pStyle w:val="TAL"/>
              <w:keepNext w:val="0"/>
            </w:pPr>
            <w:r w:rsidRPr="00B322A8">
              <w:t>597</w:t>
            </w:r>
          </w:p>
        </w:tc>
        <w:tc>
          <w:tcPr>
            <w:tcW w:w="2082" w:type="dxa"/>
            <w:noWrap/>
            <w:hideMark/>
          </w:tcPr>
          <w:p w14:paraId="5297D27D" w14:textId="77777777" w:rsidR="007748F0" w:rsidRPr="00B322A8" w:rsidRDefault="007748F0" w:rsidP="00873D42">
            <w:pPr>
              <w:pStyle w:val="TAL"/>
              <w:keepNext w:val="0"/>
            </w:pPr>
            <w:r w:rsidRPr="00B322A8">
              <w:t>15.91</w:t>
            </w:r>
          </w:p>
        </w:tc>
        <w:tc>
          <w:tcPr>
            <w:tcW w:w="1058" w:type="dxa"/>
            <w:noWrap/>
            <w:hideMark/>
          </w:tcPr>
          <w:p w14:paraId="2572DE47" w14:textId="77777777" w:rsidR="007748F0" w:rsidRPr="00B322A8" w:rsidRDefault="007748F0" w:rsidP="00873D42">
            <w:pPr>
              <w:pStyle w:val="TAL"/>
              <w:keepNext w:val="0"/>
            </w:pPr>
            <w:r w:rsidRPr="00B322A8">
              <w:t>-72.69</w:t>
            </w:r>
          </w:p>
        </w:tc>
        <w:tc>
          <w:tcPr>
            <w:tcW w:w="873" w:type="dxa"/>
            <w:noWrap/>
            <w:hideMark/>
          </w:tcPr>
          <w:p w14:paraId="42C60D9A" w14:textId="77777777" w:rsidR="007748F0" w:rsidRPr="00B322A8" w:rsidRDefault="007748F0" w:rsidP="00873D42">
            <w:pPr>
              <w:pStyle w:val="TAL"/>
              <w:keepNext w:val="0"/>
            </w:pPr>
            <w:r w:rsidRPr="00B322A8">
              <w:t>12.29</w:t>
            </w:r>
          </w:p>
        </w:tc>
        <w:tc>
          <w:tcPr>
            <w:tcW w:w="873" w:type="dxa"/>
            <w:noWrap/>
            <w:hideMark/>
          </w:tcPr>
          <w:p w14:paraId="4304B58C" w14:textId="77777777" w:rsidR="007748F0" w:rsidRPr="00B322A8" w:rsidRDefault="007748F0" w:rsidP="00873D42">
            <w:pPr>
              <w:pStyle w:val="TAL"/>
              <w:keepNext w:val="0"/>
            </w:pPr>
            <w:r w:rsidRPr="00B322A8">
              <w:t>99.95</w:t>
            </w:r>
          </w:p>
        </w:tc>
      </w:tr>
      <w:tr w:rsidR="007748F0" w:rsidRPr="00B322A8" w14:paraId="217F4A42" w14:textId="77777777" w:rsidTr="00873D42">
        <w:trPr>
          <w:trHeight w:val="300"/>
        </w:trPr>
        <w:tc>
          <w:tcPr>
            <w:tcW w:w="1267" w:type="dxa"/>
            <w:noWrap/>
            <w:hideMark/>
          </w:tcPr>
          <w:p w14:paraId="1CC46227" w14:textId="77777777" w:rsidR="007748F0" w:rsidRPr="00B322A8" w:rsidRDefault="007748F0" w:rsidP="00873D42">
            <w:pPr>
              <w:pStyle w:val="TAL"/>
              <w:keepNext w:val="0"/>
            </w:pPr>
            <w:r w:rsidRPr="00B322A8">
              <w:t>20</w:t>
            </w:r>
          </w:p>
        </w:tc>
        <w:tc>
          <w:tcPr>
            <w:tcW w:w="1100" w:type="dxa"/>
            <w:noWrap/>
            <w:hideMark/>
          </w:tcPr>
          <w:p w14:paraId="34F63D79" w14:textId="77777777" w:rsidR="007748F0" w:rsidRPr="00B322A8" w:rsidRDefault="007748F0" w:rsidP="00873D42">
            <w:pPr>
              <w:pStyle w:val="TAL"/>
              <w:keepNext w:val="0"/>
            </w:pPr>
            <w:r w:rsidRPr="00B322A8">
              <w:t>-24.79</w:t>
            </w:r>
          </w:p>
        </w:tc>
        <w:tc>
          <w:tcPr>
            <w:tcW w:w="2107" w:type="dxa"/>
            <w:noWrap/>
            <w:hideMark/>
          </w:tcPr>
          <w:p w14:paraId="65A1137C" w14:textId="77777777" w:rsidR="007748F0" w:rsidRPr="00B322A8" w:rsidRDefault="007748F0" w:rsidP="00873D42">
            <w:pPr>
              <w:pStyle w:val="TAL"/>
              <w:keepNext w:val="0"/>
            </w:pPr>
            <w:r w:rsidRPr="00B322A8">
              <w:t>610</w:t>
            </w:r>
          </w:p>
        </w:tc>
        <w:tc>
          <w:tcPr>
            <w:tcW w:w="2082" w:type="dxa"/>
            <w:noWrap/>
            <w:hideMark/>
          </w:tcPr>
          <w:p w14:paraId="6F7575A7" w14:textId="77777777" w:rsidR="007748F0" w:rsidRPr="00B322A8" w:rsidRDefault="007748F0" w:rsidP="00873D42">
            <w:pPr>
              <w:pStyle w:val="TAL"/>
              <w:keepNext w:val="0"/>
            </w:pPr>
            <w:r w:rsidRPr="00B322A8">
              <w:t>35.08</w:t>
            </w:r>
          </w:p>
        </w:tc>
        <w:tc>
          <w:tcPr>
            <w:tcW w:w="1058" w:type="dxa"/>
            <w:noWrap/>
            <w:hideMark/>
          </w:tcPr>
          <w:p w14:paraId="082F804E" w14:textId="77777777" w:rsidR="007748F0" w:rsidRPr="00B322A8" w:rsidRDefault="007748F0" w:rsidP="00873D42">
            <w:pPr>
              <w:pStyle w:val="TAL"/>
              <w:keepNext w:val="0"/>
            </w:pPr>
            <w:r w:rsidRPr="00B322A8">
              <w:t>52.61</w:t>
            </w:r>
          </w:p>
        </w:tc>
        <w:tc>
          <w:tcPr>
            <w:tcW w:w="873" w:type="dxa"/>
            <w:noWrap/>
            <w:hideMark/>
          </w:tcPr>
          <w:p w14:paraId="2159F4E6" w14:textId="77777777" w:rsidR="007748F0" w:rsidRPr="00B322A8" w:rsidRDefault="007748F0" w:rsidP="00873D42">
            <w:pPr>
              <w:pStyle w:val="TAL"/>
              <w:keepNext w:val="0"/>
            </w:pPr>
            <w:r w:rsidRPr="00B322A8">
              <w:t>12.29</w:t>
            </w:r>
          </w:p>
        </w:tc>
        <w:tc>
          <w:tcPr>
            <w:tcW w:w="873" w:type="dxa"/>
            <w:noWrap/>
            <w:hideMark/>
          </w:tcPr>
          <w:p w14:paraId="1314D6C0" w14:textId="77777777" w:rsidR="007748F0" w:rsidRPr="00B322A8" w:rsidRDefault="007748F0" w:rsidP="00873D42">
            <w:pPr>
              <w:pStyle w:val="TAL"/>
              <w:keepNext w:val="0"/>
            </w:pPr>
            <w:r w:rsidRPr="00B322A8">
              <w:t>101.07</w:t>
            </w:r>
          </w:p>
        </w:tc>
      </w:tr>
      <w:tr w:rsidR="007748F0" w:rsidRPr="00B322A8" w14:paraId="3AFB708D" w14:textId="77777777" w:rsidTr="00873D42">
        <w:trPr>
          <w:trHeight w:val="300"/>
        </w:trPr>
        <w:tc>
          <w:tcPr>
            <w:tcW w:w="1267" w:type="dxa"/>
            <w:noWrap/>
            <w:hideMark/>
          </w:tcPr>
          <w:p w14:paraId="2B509CE5" w14:textId="77777777" w:rsidR="007748F0" w:rsidRPr="00B322A8" w:rsidRDefault="007748F0" w:rsidP="00873D42">
            <w:pPr>
              <w:pStyle w:val="TAL"/>
              <w:keepNext w:val="0"/>
            </w:pPr>
            <w:r w:rsidRPr="00B322A8">
              <w:t>21</w:t>
            </w:r>
          </w:p>
        </w:tc>
        <w:tc>
          <w:tcPr>
            <w:tcW w:w="1100" w:type="dxa"/>
            <w:noWrap/>
            <w:hideMark/>
          </w:tcPr>
          <w:p w14:paraId="4E9FCBA4" w14:textId="77777777" w:rsidR="007748F0" w:rsidRPr="00B322A8" w:rsidRDefault="007748F0" w:rsidP="00873D42">
            <w:pPr>
              <w:pStyle w:val="TAL"/>
              <w:keepNext w:val="0"/>
            </w:pPr>
            <w:r w:rsidRPr="00B322A8">
              <w:t>-23.69</w:t>
            </w:r>
          </w:p>
        </w:tc>
        <w:tc>
          <w:tcPr>
            <w:tcW w:w="2107" w:type="dxa"/>
            <w:noWrap/>
            <w:hideMark/>
          </w:tcPr>
          <w:p w14:paraId="6354333C" w14:textId="77777777" w:rsidR="007748F0" w:rsidRPr="00B322A8" w:rsidRDefault="007748F0" w:rsidP="00873D42">
            <w:pPr>
              <w:pStyle w:val="TAL"/>
              <w:keepNext w:val="0"/>
            </w:pPr>
            <w:r w:rsidRPr="00B322A8">
              <w:t>686</w:t>
            </w:r>
          </w:p>
        </w:tc>
        <w:tc>
          <w:tcPr>
            <w:tcW w:w="2082" w:type="dxa"/>
            <w:noWrap/>
            <w:hideMark/>
          </w:tcPr>
          <w:p w14:paraId="303E6AC7" w14:textId="77777777" w:rsidR="007748F0" w:rsidRPr="00B322A8" w:rsidRDefault="007748F0" w:rsidP="00873D42">
            <w:pPr>
              <w:pStyle w:val="TAL"/>
              <w:keepNext w:val="0"/>
            </w:pPr>
            <w:r w:rsidRPr="00B322A8">
              <w:t>31.72</w:t>
            </w:r>
          </w:p>
        </w:tc>
        <w:tc>
          <w:tcPr>
            <w:tcW w:w="1058" w:type="dxa"/>
            <w:noWrap/>
            <w:hideMark/>
          </w:tcPr>
          <w:p w14:paraId="65930FEF" w14:textId="77777777" w:rsidR="007748F0" w:rsidRPr="00B322A8" w:rsidRDefault="007748F0" w:rsidP="00873D42">
            <w:pPr>
              <w:pStyle w:val="TAL"/>
              <w:keepNext w:val="0"/>
            </w:pPr>
            <w:r w:rsidRPr="00B322A8">
              <w:t>53.32</w:t>
            </w:r>
          </w:p>
        </w:tc>
        <w:tc>
          <w:tcPr>
            <w:tcW w:w="873" w:type="dxa"/>
            <w:noWrap/>
            <w:hideMark/>
          </w:tcPr>
          <w:p w14:paraId="55D73424" w14:textId="77777777" w:rsidR="007748F0" w:rsidRPr="00B322A8" w:rsidRDefault="007748F0" w:rsidP="00873D42">
            <w:pPr>
              <w:pStyle w:val="TAL"/>
              <w:keepNext w:val="0"/>
            </w:pPr>
            <w:r w:rsidRPr="00B322A8">
              <w:t>12.29</w:t>
            </w:r>
          </w:p>
        </w:tc>
        <w:tc>
          <w:tcPr>
            <w:tcW w:w="873" w:type="dxa"/>
            <w:noWrap/>
            <w:hideMark/>
          </w:tcPr>
          <w:p w14:paraId="3BF82DA2" w14:textId="77777777" w:rsidR="007748F0" w:rsidRPr="00B322A8" w:rsidRDefault="007748F0" w:rsidP="00873D42">
            <w:pPr>
              <w:pStyle w:val="TAL"/>
              <w:keepNext w:val="0"/>
            </w:pPr>
            <w:r w:rsidRPr="00B322A8">
              <w:t>100.01</w:t>
            </w:r>
          </w:p>
        </w:tc>
      </w:tr>
      <w:tr w:rsidR="007748F0" w:rsidRPr="00B322A8" w14:paraId="439E1ABA" w14:textId="77777777" w:rsidTr="00873D42">
        <w:trPr>
          <w:trHeight w:val="300"/>
        </w:trPr>
        <w:tc>
          <w:tcPr>
            <w:tcW w:w="1267" w:type="dxa"/>
            <w:noWrap/>
            <w:hideMark/>
          </w:tcPr>
          <w:p w14:paraId="5B199CC0" w14:textId="77777777" w:rsidR="007748F0" w:rsidRPr="00B322A8" w:rsidRDefault="007748F0" w:rsidP="00873D42">
            <w:pPr>
              <w:pStyle w:val="TAL"/>
              <w:keepNext w:val="0"/>
            </w:pPr>
            <w:r w:rsidRPr="00B322A8">
              <w:t>22</w:t>
            </w:r>
          </w:p>
        </w:tc>
        <w:tc>
          <w:tcPr>
            <w:tcW w:w="1100" w:type="dxa"/>
            <w:noWrap/>
            <w:hideMark/>
          </w:tcPr>
          <w:p w14:paraId="009F4F31" w14:textId="77777777" w:rsidR="007748F0" w:rsidRPr="00B322A8" w:rsidRDefault="007748F0" w:rsidP="00873D42">
            <w:pPr>
              <w:pStyle w:val="TAL"/>
              <w:keepNext w:val="0"/>
            </w:pPr>
            <w:r w:rsidRPr="00B322A8">
              <w:t>-23.39</w:t>
            </w:r>
          </w:p>
        </w:tc>
        <w:tc>
          <w:tcPr>
            <w:tcW w:w="2107" w:type="dxa"/>
            <w:noWrap/>
            <w:hideMark/>
          </w:tcPr>
          <w:p w14:paraId="7AADAB51" w14:textId="77777777" w:rsidR="007748F0" w:rsidRPr="00B322A8" w:rsidRDefault="007748F0" w:rsidP="00873D42">
            <w:pPr>
              <w:pStyle w:val="TAL"/>
              <w:keepNext w:val="0"/>
            </w:pPr>
            <w:r w:rsidRPr="00B322A8">
              <w:t>722</w:t>
            </w:r>
          </w:p>
        </w:tc>
        <w:tc>
          <w:tcPr>
            <w:tcW w:w="2082" w:type="dxa"/>
            <w:noWrap/>
            <w:hideMark/>
          </w:tcPr>
          <w:p w14:paraId="73923C2F" w14:textId="77777777" w:rsidR="007748F0" w:rsidRPr="00B322A8" w:rsidRDefault="007748F0" w:rsidP="00873D42">
            <w:pPr>
              <w:pStyle w:val="TAL"/>
              <w:keepNext w:val="0"/>
            </w:pPr>
            <w:r w:rsidRPr="00B322A8">
              <w:t>27.71</w:t>
            </w:r>
          </w:p>
        </w:tc>
        <w:tc>
          <w:tcPr>
            <w:tcW w:w="1058" w:type="dxa"/>
            <w:noWrap/>
            <w:hideMark/>
          </w:tcPr>
          <w:p w14:paraId="4C1BC2E5" w14:textId="77777777" w:rsidR="007748F0" w:rsidRPr="00B322A8" w:rsidRDefault="007748F0" w:rsidP="00873D42">
            <w:pPr>
              <w:pStyle w:val="TAL"/>
              <w:keepNext w:val="0"/>
            </w:pPr>
            <w:r w:rsidRPr="00B322A8">
              <w:t>61.91</w:t>
            </w:r>
          </w:p>
        </w:tc>
        <w:tc>
          <w:tcPr>
            <w:tcW w:w="873" w:type="dxa"/>
            <w:noWrap/>
            <w:hideMark/>
          </w:tcPr>
          <w:p w14:paraId="6010B3B7" w14:textId="77777777" w:rsidR="007748F0" w:rsidRPr="00B322A8" w:rsidRDefault="007748F0" w:rsidP="00873D42">
            <w:pPr>
              <w:pStyle w:val="TAL"/>
              <w:keepNext w:val="0"/>
            </w:pPr>
            <w:r w:rsidRPr="00B322A8">
              <w:t>12.29</w:t>
            </w:r>
          </w:p>
        </w:tc>
        <w:tc>
          <w:tcPr>
            <w:tcW w:w="873" w:type="dxa"/>
            <w:noWrap/>
            <w:hideMark/>
          </w:tcPr>
          <w:p w14:paraId="7BCB5C3A" w14:textId="77777777" w:rsidR="007748F0" w:rsidRPr="00B322A8" w:rsidRDefault="007748F0" w:rsidP="00873D42">
            <w:pPr>
              <w:pStyle w:val="TAL"/>
              <w:keepNext w:val="0"/>
            </w:pPr>
            <w:r w:rsidRPr="00B322A8">
              <w:t>100</w:t>
            </w:r>
          </w:p>
        </w:tc>
      </w:tr>
      <w:tr w:rsidR="007748F0" w:rsidRPr="00B322A8" w14:paraId="0183CF24" w14:textId="77777777" w:rsidTr="00873D42">
        <w:trPr>
          <w:trHeight w:val="300"/>
        </w:trPr>
        <w:tc>
          <w:tcPr>
            <w:tcW w:w="1267" w:type="dxa"/>
            <w:noWrap/>
            <w:hideMark/>
          </w:tcPr>
          <w:p w14:paraId="23741C93" w14:textId="77777777" w:rsidR="007748F0" w:rsidRPr="00B322A8" w:rsidRDefault="007748F0" w:rsidP="00873D42">
            <w:pPr>
              <w:pStyle w:val="TAL"/>
              <w:keepNext w:val="0"/>
            </w:pPr>
            <w:r w:rsidRPr="00B322A8">
              <w:t>23</w:t>
            </w:r>
          </w:p>
        </w:tc>
        <w:tc>
          <w:tcPr>
            <w:tcW w:w="1100" w:type="dxa"/>
            <w:noWrap/>
            <w:hideMark/>
          </w:tcPr>
          <w:p w14:paraId="3879066C" w14:textId="77777777" w:rsidR="007748F0" w:rsidRPr="00B322A8" w:rsidRDefault="007748F0" w:rsidP="00873D42">
            <w:pPr>
              <w:pStyle w:val="TAL"/>
              <w:keepNext w:val="0"/>
            </w:pPr>
            <w:r w:rsidRPr="00B322A8">
              <w:t>-29.29</w:t>
            </w:r>
          </w:p>
        </w:tc>
        <w:tc>
          <w:tcPr>
            <w:tcW w:w="2107" w:type="dxa"/>
            <w:noWrap/>
            <w:hideMark/>
          </w:tcPr>
          <w:p w14:paraId="15F840F8" w14:textId="77777777" w:rsidR="007748F0" w:rsidRPr="00B322A8" w:rsidRDefault="007748F0" w:rsidP="00873D42">
            <w:pPr>
              <w:pStyle w:val="TAL"/>
              <w:keepNext w:val="0"/>
            </w:pPr>
            <w:r w:rsidRPr="00B322A8">
              <w:t>766</w:t>
            </w:r>
          </w:p>
        </w:tc>
        <w:tc>
          <w:tcPr>
            <w:tcW w:w="2082" w:type="dxa"/>
            <w:noWrap/>
            <w:hideMark/>
          </w:tcPr>
          <w:p w14:paraId="6FE11480" w14:textId="77777777" w:rsidR="007748F0" w:rsidRPr="00B322A8" w:rsidRDefault="007748F0" w:rsidP="00873D42">
            <w:pPr>
              <w:pStyle w:val="TAL"/>
              <w:keepNext w:val="0"/>
            </w:pPr>
            <w:r w:rsidRPr="00B322A8">
              <w:t>9.19</w:t>
            </w:r>
          </w:p>
        </w:tc>
        <w:tc>
          <w:tcPr>
            <w:tcW w:w="1058" w:type="dxa"/>
            <w:noWrap/>
            <w:hideMark/>
          </w:tcPr>
          <w:p w14:paraId="28DC6B5C" w14:textId="77777777" w:rsidR="007748F0" w:rsidRPr="00B322A8" w:rsidRDefault="007748F0" w:rsidP="00873D42">
            <w:pPr>
              <w:pStyle w:val="TAL"/>
              <w:keepNext w:val="0"/>
            </w:pPr>
            <w:r w:rsidRPr="00B322A8">
              <w:t>70.24</w:t>
            </w:r>
          </w:p>
        </w:tc>
        <w:tc>
          <w:tcPr>
            <w:tcW w:w="873" w:type="dxa"/>
            <w:noWrap/>
            <w:hideMark/>
          </w:tcPr>
          <w:p w14:paraId="2B0F81D0" w14:textId="77777777" w:rsidR="007748F0" w:rsidRPr="00B322A8" w:rsidRDefault="007748F0" w:rsidP="00873D42">
            <w:pPr>
              <w:pStyle w:val="TAL"/>
              <w:keepNext w:val="0"/>
            </w:pPr>
            <w:r w:rsidRPr="00B322A8">
              <w:t>12.29</w:t>
            </w:r>
          </w:p>
        </w:tc>
        <w:tc>
          <w:tcPr>
            <w:tcW w:w="873" w:type="dxa"/>
            <w:noWrap/>
            <w:hideMark/>
          </w:tcPr>
          <w:p w14:paraId="0CF3D6CB" w14:textId="77777777" w:rsidR="007748F0" w:rsidRPr="00B322A8" w:rsidRDefault="007748F0" w:rsidP="00873D42">
            <w:pPr>
              <w:pStyle w:val="TAL"/>
              <w:keepNext w:val="0"/>
            </w:pPr>
            <w:r w:rsidRPr="00B322A8">
              <w:t>100.96</w:t>
            </w:r>
          </w:p>
        </w:tc>
      </w:tr>
      <w:tr w:rsidR="007748F0" w:rsidRPr="00B322A8" w14:paraId="555737F7" w14:textId="77777777" w:rsidTr="00873D42">
        <w:trPr>
          <w:trHeight w:val="300"/>
        </w:trPr>
        <w:tc>
          <w:tcPr>
            <w:tcW w:w="1267" w:type="dxa"/>
            <w:noWrap/>
            <w:hideMark/>
          </w:tcPr>
          <w:p w14:paraId="38AE3DB1" w14:textId="77777777" w:rsidR="007748F0" w:rsidRPr="00B322A8" w:rsidRDefault="007748F0" w:rsidP="00873D42">
            <w:pPr>
              <w:pStyle w:val="TAL"/>
              <w:keepNext w:val="0"/>
            </w:pPr>
            <w:r w:rsidRPr="00B322A8">
              <w:t>24</w:t>
            </w:r>
          </w:p>
        </w:tc>
        <w:tc>
          <w:tcPr>
            <w:tcW w:w="1100" w:type="dxa"/>
            <w:noWrap/>
            <w:hideMark/>
          </w:tcPr>
          <w:p w14:paraId="0F819030" w14:textId="77777777" w:rsidR="007748F0" w:rsidRPr="00B322A8" w:rsidRDefault="007748F0" w:rsidP="00873D42">
            <w:pPr>
              <w:pStyle w:val="TAL"/>
              <w:keepNext w:val="0"/>
            </w:pPr>
            <w:r w:rsidRPr="00B322A8">
              <w:t>-30.49</w:t>
            </w:r>
          </w:p>
        </w:tc>
        <w:tc>
          <w:tcPr>
            <w:tcW w:w="2107" w:type="dxa"/>
            <w:noWrap/>
            <w:hideMark/>
          </w:tcPr>
          <w:p w14:paraId="78853B0E" w14:textId="77777777" w:rsidR="007748F0" w:rsidRPr="00B322A8" w:rsidRDefault="007748F0" w:rsidP="00873D42">
            <w:pPr>
              <w:pStyle w:val="TAL"/>
              <w:keepNext w:val="0"/>
            </w:pPr>
            <w:r w:rsidRPr="00B322A8">
              <w:t>941</w:t>
            </w:r>
          </w:p>
        </w:tc>
        <w:tc>
          <w:tcPr>
            <w:tcW w:w="2082" w:type="dxa"/>
            <w:noWrap/>
            <w:hideMark/>
          </w:tcPr>
          <w:p w14:paraId="2A377C14" w14:textId="77777777" w:rsidR="007748F0" w:rsidRPr="00B322A8" w:rsidRDefault="007748F0" w:rsidP="00873D42">
            <w:pPr>
              <w:pStyle w:val="TAL"/>
              <w:keepNext w:val="0"/>
            </w:pPr>
            <w:r w:rsidRPr="00B322A8">
              <w:t>54.67</w:t>
            </w:r>
          </w:p>
        </w:tc>
        <w:tc>
          <w:tcPr>
            <w:tcW w:w="1058" w:type="dxa"/>
            <w:noWrap/>
            <w:hideMark/>
          </w:tcPr>
          <w:p w14:paraId="2D9FC5A3" w14:textId="77777777" w:rsidR="007748F0" w:rsidRPr="00B322A8" w:rsidRDefault="007748F0" w:rsidP="00873D42">
            <w:pPr>
              <w:pStyle w:val="TAL"/>
              <w:keepNext w:val="0"/>
            </w:pPr>
            <w:r w:rsidRPr="00B322A8">
              <w:t>-86.82</w:t>
            </w:r>
          </w:p>
        </w:tc>
        <w:tc>
          <w:tcPr>
            <w:tcW w:w="873" w:type="dxa"/>
            <w:noWrap/>
            <w:hideMark/>
          </w:tcPr>
          <w:p w14:paraId="656DC4CC" w14:textId="77777777" w:rsidR="007748F0" w:rsidRPr="00B322A8" w:rsidRDefault="007748F0" w:rsidP="00873D42">
            <w:pPr>
              <w:pStyle w:val="TAL"/>
              <w:keepNext w:val="0"/>
            </w:pPr>
            <w:r w:rsidRPr="00B322A8">
              <w:t>12.29</w:t>
            </w:r>
          </w:p>
        </w:tc>
        <w:tc>
          <w:tcPr>
            <w:tcW w:w="873" w:type="dxa"/>
            <w:noWrap/>
            <w:hideMark/>
          </w:tcPr>
          <w:p w14:paraId="3F23A3FF" w14:textId="77777777" w:rsidR="007748F0" w:rsidRPr="00B322A8" w:rsidRDefault="007748F0" w:rsidP="00873D42">
            <w:pPr>
              <w:pStyle w:val="TAL"/>
              <w:keepNext w:val="0"/>
            </w:pPr>
            <w:r w:rsidRPr="00B322A8">
              <w:t>101.16</w:t>
            </w:r>
          </w:p>
        </w:tc>
      </w:tr>
      <w:tr w:rsidR="007748F0" w:rsidRPr="00B322A8" w14:paraId="2A8F97BE" w14:textId="77777777" w:rsidTr="00873D42">
        <w:trPr>
          <w:trHeight w:val="300"/>
        </w:trPr>
        <w:tc>
          <w:tcPr>
            <w:tcW w:w="1267" w:type="dxa"/>
            <w:noWrap/>
            <w:hideMark/>
          </w:tcPr>
          <w:p w14:paraId="0E0ADFC4" w14:textId="77777777" w:rsidR="007748F0" w:rsidRPr="00B322A8" w:rsidRDefault="007748F0" w:rsidP="00873D42">
            <w:pPr>
              <w:pStyle w:val="TAL"/>
              <w:keepNext w:val="0"/>
            </w:pPr>
            <w:r w:rsidRPr="00B322A8">
              <w:t>Ini. delay [ns]</w:t>
            </w:r>
          </w:p>
        </w:tc>
        <w:tc>
          <w:tcPr>
            <w:tcW w:w="1100" w:type="dxa"/>
            <w:noWrap/>
            <w:hideMark/>
          </w:tcPr>
          <w:p w14:paraId="52371E4B" w14:textId="77777777" w:rsidR="007748F0" w:rsidRPr="00B322A8" w:rsidRDefault="007748F0" w:rsidP="00873D42">
            <w:pPr>
              <w:pStyle w:val="TAL"/>
              <w:keepNext w:val="0"/>
            </w:pPr>
            <w:r w:rsidRPr="00B322A8">
              <w:t>XPR [dB]</w:t>
            </w:r>
          </w:p>
        </w:tc>
        <w:tc>
          <w:tcPr>
            <w:tcW w:w="2107" w:type="dxa"/>
            <w:noWrap/>
            <w:hideMark/>
          </w:tcPr>
          <w:p w14:paraId="27921703" w14:textId="77777777" w:rsidR="007748F0" w:rsidRPr="00B322A8" w:rsidRDefault="007748F0" w:rsidP="00873D42">
            <w:pPr>
              <w:pStyle w:val="TAL"/>
              <w:keepNext w:val="0"/>
            </w:pPr>
            <w:r w:rsidRPr="00B322A8">
              <w:t>PL [dB]</w:t>
            </w:r>
          </w:p>
        </w:tc>
        <w:tc>
          <w:tcPr>
            <w:tcW w:w="2082" w:type="dxa"/>
            <w:noWrap/>
            <w:hideMark/>
          </w:tcPr>
          <w:p w14:paraId="2A8999EB" w14:textId="77777777" w:rsidR="007748F0" w:rsidRPr="00B322A8" w:rsidRDefault="007748F0" w:rsidP="00873D42">
            <w:pPr>
              <w:pStyle w:val="TAL"/>
              <w:keepNext w:val="0"/>
            </w:pPr>
            <w:r w:rsidRPr="00B322A8">
              <w:t>ZoA [°]</w:t>
            </w:r>
          </w:p>
        </w:tc>
        <w:tc>
          <w:tcPr>
            <w:tcW w:w="1058" w:type="dxa"/>
            <w:noWrap/>
            <w:hideMark/>
          </w:tcPr>
          <w:p w14:paraId="7BE29F50" w14:textId="77777777" w:rsidR="007748F0" w:rsidRPr="00B322A8" w:rsidRDefault="007748F0" w:rsidP="00873D42">
            <w:pPr>
              <w:pStyle w:val="TAL"/>
              <w:keepNext w:val="0"/>
            </w:pPr>
            <w:r w:rsidRPr="00B322A8">
              <w:t>ASD [°]</w:t>
            </w:r>
          </w:p>
        </w:tc>
        <w:tc>
          <w:tcPr>
            <w:tcW w:w="873" w:type="dxa"/>
            <w:noWrap/>
            <w:hideMark/>
          </w:tcPr>
          <w:p w14:paraId="4006C330" w14:textId="77777777" w:rsidR="007748F0" w:rsidRPr="00B322A8" w:rsidRDefault="007748F0" w:rsidP="00873D42">
            <w:pPr>
              <w:pStyle w:val="TAL"/>
              <w:keepNext w:val="0"/>
            </w:pPr>
            <w:r w:rsidRPr="00B322A8">
              <w:t>ZSA [°]</w:t>
            </w:r>
          </w:p>
        </w:tc>
        <w:tc>
          <w:tcPr>
            <w:tcW w:w="873" w:type="dxa"/>
            <w:noWrap/>
            <w:hideMark/>
          </w:tcPr>
          <w:p w14:paraId="5E7ADD7B" w14:textId="77777777" w:rsidR="007748F0" w:rsidRPr="00B322A8" w:rsidRDefault="007748F0" w:rsidP="00873D42">
            <w:pPr>
              <w:pStyle w:val="TAL"/>
              <w:keepNext w:val="0"/>
            </w:pPr>
            <w:r w:rsidRPr="00B322A8">
              <w:t>ZSD [°]</w:t>
            </w:r>
          </w:p>
        </w:tc>
      </w:tr>
      <w:tr w:rsidR="007748F0" w:rsidRPr="00B322A8" w14:paraId="0CD2DAEC" w14:textId="77777777" w:rsidTr="00873D42">
        <w:trPr>
          <w:trHeight w:val="300"/>
        </w:trPr>
        <w:tc>
          <w:tcPr>
            <w:tcW w:w="1267" w:type="dxa"/>
            <w:noWrap/>
            <w:hideMark/>
          </w:tcPr>
          <w:p w14:paraId="61BD289E" w14:textId="77777777" w:rsidR="007748F0" w:rsidRPr="00B322A8" w:rsidRDefault="007748F0" w:rsidP="00873D42">
            <w:pPr>
              <w:pStyle w:val="TAL"/>
              <w:keepNext w:val="0"/>
            </w:pPr>
            <w:r w:rsidRPr="00B322A8">
              <w:t>1389</w:t>
            </w:r>
          </w:p>
        </w:tc>
        <w:tc>
          <w:tcPr>
            <w:tcW w:w="1100" w:type="dxa"/>
            <w:noWrap/>
            <w:hideMark/>
          </w:tcPr>
          <w:p w14:paraId="30CC1203" w14:textId="77777777" w:rsidR="007748F0" w:rsidRPr="00B322A8" w:rsidRDefault="007748F0" w:rsidP="00873D42">
            <w:pPr>
              <w:pStyle w:val="TAL"/>
              <w:keepNext w:val="0"/>
            </w:pPr>
            <w:r w:rsidRPr="00B322A8">
              <w:t>7</w:t>
            </w:r>
          </w:p>
        </w:tc>
        <w:tc>
          <w:tcPr>
            <w:tcW w:w="2107" w:type="dxa"/>
            <w:noWrap/>
            <w:hideMark/>
          </w:tcPr>
          <w:p w14:paraId="1FDBC40D" w14:textId="77777777" w:rsidR="007748F0" w:rsidRPr="00B322A8" w:rsidRDefault="007748F0" w:rsidP="00873D42">
            <w:pPr>
              <w:pStyle w:val="TAL"/>
              <w:keepNext w:val="0"/>
            </w:pPr>
            <w:r w:rsidRPr="00B322A8">
              <w:t>123.16</w:t>
            </w:r>
          </w:p>
        </w:tc>
        <w:tc>
          <w:tcPr>
            <w:tcW w:w="2082" w:type="dxa"/>
            <w:noWrap/>
            <w:hideMark/>
          </w:tcPr>
          <w:p w14:paraId="4CFCDAB9" w14:textId="77777777" w:rsidR="007748F0" w:rsidRPr="00B322A8" w:rsidRDefault="007748F0" w:rsidP="00873D42">
            <w:pPr>
              <w:pStyle w:val="TAL"/>
              <w:keepNext w:val="0"/>
            </w:pPr>
            <w:r w:rsidRPr="00B322A8">
              <w:t>90</w:t>
            </w:r>
          </w:p>
        </w:tc>
        <w:tc>
          <w:tcPr>
            <w:tcW w:w="1058" w:type="dxa"/>
            <w:noWrap/>
            <w:hideMark/>
          </w:tcPr>
          <w:p w14:paraId="1B5FC74C" w14:textId="77777777" w:rsidR="007748F0" w:rsidRPr="00B322A8" w:rsidRDefault="007748F0" w:rsidP="00873D42">
            <w:pPr>
              <w:pStyle w:val="TAL"/>
              <w:keepNext w:val="0"/>
            </w:pPr>
            <w:r w:rsidRPr="00B322A8">
              <w:t>1.29</w:t>
            </w:r>
          </w:p>
        </w:tc>
        <w:tc>
          <w:tcPr>
            <w:tcW w:w="873" w:type="dxa"/>
            <w:noWrap/>
            <w:hideMark/>
          </w:tcPr>
          <w:p w14:paraId="446D6B27" w14:textId="77777777" w:rsidR="007748F0" w:rsidRPr="00B322A8" w:rsidRDefault="007748F0" w:rsidP="00873D42">
            <w:pPr>
              <w:pStyle w:val="TAL"/>
              <w:keepNext w:val="0"/>
            </w:pPr>
            <w:r w:rsidRPr="00B322A8">
              <w:t>0</w:t>
            </w:r>
          </w:p>
        </w:tc>
        <w:tc>
          <w:tcPr>
            <w:tcW w:w="873" w:type="dxa"/>
            <w:noWrap/>
            <w:hideMark/>
          </w:tcPr>
          <w:p w14:paraId="34B48804" w14:textId="77777777" w:rsidR="007748F0" w:rsidRPr="00B322A8" w:rsidRDefault="007748F0" w:rsidP="00873D42">
            <w:pPr>
              <w:pStyle w:val="TAL"/>
              <w:keepNext w:val="0"/>
            </w:pPr>
            <w:r w:rsidRPr="00B322A8">
              <w:t>0.23</w:t>
            </w:r>
          </w:p>
        </w:tc>
      </w:tr>
      <w:tr w:rsidR="007748F0" w:rsidRPr="00B322A8" w14:paraId="469150F9" w14:textId="77777777" w:rsidTr="00873D42">
        <w:trPr>
          <w:trHeight w:val="300"/>
        </w:trPr>
        <w:tc>
          <w:tcPr>
            <w:tcW w:w="1267" w:type="dxa"/>
            <w:noWrap/>
            <w:hideMark/>
          </w:tcPr>
          <w:p w14:paraId="10253E91" w14:textId="77777777" w:rsidR="007748F0" w:rsidRPr="00B322A8" w:rsidRDefault="007748F0" w:rsidP="00873D42">
            <w:pPr>
              <w:pStyle w:val="TAL"/>
              <w:keepNext w:val="0"/>
            </w:pPr>
            <w:r w:rsidRPr="00B322A8">
              <w:t>UE speed [m/s]</w:t>
            </w:r>
          </w:p>
        </w:tc>
        <w:tc>
          <w:tcPr>
            <w:tcW w:w="1100" w:type="dxa"/>
            <w:noWrap/>
            <w:hideMark/>
          </w:tcPr>
          <w:p w14:paraId="7FDE084E" w14:textId="77777777" w:rsidR="007748F0" w:rsidRPr="00B322A8" w:rsidRDefault="007748F0" w:rsidP="00873D42">
            <w:pPr>
              <w:pStyle w:val="TAL"/>
              <w:keepNext w:val="0"/>
            </w:pPr>
            <w:r w:rsidRPr="00B322A8">
              <w:t>UE DoT Az [°]</w:t>
            </w:r>
          </w:p>
        </w:tc>
        <w:tc>
          <w:tcPr>
            <w:tcW w:w="2107" w:type="dxa"/>
            <w:noWrap/>
            <w:hideMark/>
          </w:tcPr>
          <w:p w14:paraId="03F18B0E" w14:textId="77777777" w:rsidR="007748F0" w:rsidRPr="00B322A8" w:rsidRDefault="007748F0" w:rsidP="00873D42">
            <w:pPr>
              <w:pStyle w:val="TAL"/>
              <w:keepNext w:val="0"/>
            </w:pPr>
            <w:r w:rsidRPr="00B322A8">
              <w:t>UE coordinates (x,y,z) [m]</w:t>
            </w:r>
          </w:p>
        </w:tc>
        <w:tc>
          <w:tcPr>
            <w:tcW w:w="2082" w:type="dxa"/>
            <w:noWrap/>
            <w:hideMark/>
          </w:tcPr>
          <w:p w14:paraId="64704F28" w14:textId="77777777" w:rsidR="007748F0" w:rsidRPr="00B322A8" w:rsidRDefault="007748F0" w:rsidP="00873D42">
            <w:pPr>
              <w:pStyle w:val="TAL"/>
              <w:keepNext w:val="0"/>
            </w:pPr>
            <w:r w:rsidRPr="00B322A8">
              <w:t>BS coordinates (x,y,z) [m]</w:t>
            </w:r>
          </w:p>
        </w:tc>
        <w:tc>
          <w:tcPr>
            <w:tcW w:w="1058" w:type="dxa"/>
            <w:noWrap/>
            <w:hideMark/>
          </w:tcPr>
          <w:p w14:paraId="43999EC7" w14:textId="77777777" w:rsidR="007748F0" w:rsidRPr="00B322A8" w:rsidRDefault="007748F0" w:rsidP="00873D42">
            <w:pPr>
              <w:pStyle w:val="TAL"/>
              <w:keepNext w:val="0"/>
            </w:pPr>
            <w:r w:rsidRPr="00B322A8">
              <w:t>K-factor [dB]</w:t>
            </w:r>
          </w:p>
        </w:tc>
        <w:tc>
          <w:tcPr>
            <w:tcW w:w="873" w:type="dxa"/>
            <w:noWrap/>
            <w:hideMark/>
          </w:tcPr>
          <w:p w14:paraId="776D0BAF" w14:textId="77777777" w:rsidR="007748F0" w:rsidRPr="00B322A8" w:rsidRDefault="007748F0" w:rsidP="00873D42">
            <w:pPr>
              <w:pStyle w:val="TAL"/>
              <w:keepNext w:val="0"/>
            </w:pPr>
            <w:r w:rsidRPr="00B322A8">
              <w:t xml:space="preserve"> </w:t>
            </w:r>
          </w:p>
        </w:tc>
        <w:tc>
          <w:tcPr>
            <w:tcW w:w="873" w:type="dxa"/>
            <w:noWrap/>
            <w:hideMark/>
          </w:tcPr>
          <w:p w14:paraId="2D663F26" w14:textId="77777777" w:rsidR="007748F0" w:rsidRPr="00B322A8" w:rsidRDefault="007748F0" w:rsidP="00873D42">
            <w:pPr>
              <w:pStyle w:val="TAL"/>
              <w:keepNext w:val="0"/>
            </w:pPr>
          </w:p>
        </w:tc>
      </w:tr>
      <w:tr w:rsidR="007748F0" w:rsidRPr="00B322A8" w14:paraId="47861A41" w14:textId="77777777" w:rsidTr="00873D42">
        <w:trPr>
          <w:trHeight w:val="300"/>
        </w:trPr>
        <w:tc>
          <w:tcPr>
            <w:tcW w:w="1267" w:type="dxa"/>
            <w:noWrap/>
            <w:hideMark/>
          </w:tcPr>
          <w:p w14:paraId="4FDC34D3" w14:textId="77777777" w:rsidR="007748F0" w:rsidRPr="00B322A8" w:rsidRDefault="007748F0" w:rsidP="00873D42">
            <w:pPr>
              <w:pStyle w:val="TAL"/>
              <w:keepNext w:val="0"/>
            </w:pPr>
            <w:r w:rsidRPr="00B322A8">
              <w:lastRenderedPageBreak/>
              <w:t>0.833</w:t>
            </w:r>
          </w:p>
        </w:tc>
        <w:tc>
          <w:tcPr>
            <w:tcW w:w="1100" w:type="dxa"/>
            <w:noWrap/>
            <w:hideMark/>
          </w:tcPr>
          <w:p w14:paraId="4DE370B9" w14:textId="77777777" w:rsidR="007748F0" w:rsidRPr="00B322A8" w:rsidRDefault="007748F0" w:rsidP="00873D42">
            <w:pPr>
              <w:pStyle w:val="TAL"/>
              <w:keepNext w:val="0"/>
            </w:pPr>
            <w:r w:rsidRPr="00B322A8">
              <w:t>-39.55</w:t>
            </w:r>
          </w:p>
        </w:tc>
        <w:tc>
          <w:tcPr>
            <w:tcW w:w="2107" w:type="dxa"/>
            <w:noWrap/>
            <w:hideMark/>
          </w:tcPr>
          <w:p w14:paraId="29683C87" w14:textId="77777777" w:rsidR="007748F0" w:rsidRPr="00B322A8" w:rsidRDefault="007748F0" w:rsidP="00873D42">
            <w:pPr>
              <w:pStyle w:val="TAL"/>
              <w:keepNext w:val="0"/>
            </w:pPr>
            <w:r w:rsidRPr="00B322A8">
              <w:t>(416.41,0.53,1.5)</w:t>
            </w:r>
          </w:p>
        </w:tc>
        <w:tc>
          <w:tcPr>
            <w:tcW w:w="2082" w:type="dxa"/>
            <w:noWrap/>
            <w:hideMark/>
          </w:tcPr>
          <w:p w14:paraId="1EE6E049" w14:textId="77777777" w:rsidR="007748F0" w:rsidRPr="00B322A8" w:rsidRDefault="007748F0" w:rsidP="00873D42">
            <w:pPr>
              <w:pStyle w:val="TAL"/>
              <w:keepNext w:val="0"/>
            </w:pPr>
            <w:r w:rsidRPr="00B322A8">
              <w:t>(0,0,10)</w:t>
            </w:r>
          </w:p>
        </w:tc>
        <w:tc>
          <w:tcPr>
            <w:tcW w:w="1058" w:type="dxa"/>
            <w:noWrap/>
            <w:hideMark/>
          </w:tcPr>
          <w:p w14:paraId="1A3710D0" w14:textId="77777777" w:rsidR="007748F0" w:rsidRPr="00B322A8" w:rsidRDefault="007748F0" w:rsidP="00873D42">
            <w:pPr>
              <w:pStyle w:val="TAL"/>
              <w:keepNext w:val="0"/>
            </w:pPr>
            <w:r w:rsidRPr="00B322A8">
              <w:t>-</w:t>
            </w:r>
          </w:p>
        </w:tc>
        <w:tc>
          <w:tcPr>
            <w:tcW w:w="873" w:type="dxa"/>
            <w:noWrap/>
            <w:hideMark/>
          </w:tcPr>
          <w:p w14:paraId="4D8CA931" w14:textId="77777777" w:rsidR="007748F0" w:rsidRPr="00B322A8" w:rsidRDefault="007748F0" w:rsidP="00873D42">
            <w:pPr>
              <w:pStyle w:val="TAL"/>
              <w:keepNext w:val="0"/>
            </w:pPr>
          </w:p>
        </w:tc>
        <w:tc>
          <w:tcPr>
            <w:tcW w:w="873" w:type="dxa"/>
            <w:noWrap/>
            <w:hideMark/>
          </w:tcPr>
          <w:p w14:paraId="2843AE65" w14:textId="77777777" w:rsidR="007748F0" w:rsidRPr="00B322A8" w:rsidRDefault="007748F0" w:rsidP="00873D42">
            <w:pPr>
              <w:pStyle w:val="TAL"/>
              <w:keepNext w:val="0"/>
            </w:pPr>
          </w:p>
        </w:tc>
      </w:tr>
      <w:tr w:rsidR="007748F0" w:rsidRPr="00B322A8" w14:paraId="0E752242" w14:textId="77777777" w:rsidTr="00873D42">
        <w:trPr>
          <w:trHeight w:val="300"/>
        </w:trPr>
        <w:tc>
          <w:tcPr>
            <w:tcW w:w="1267" w:type="dxa"/>
            <w:noWrap/>
            <w:hideMark/>
          </w:tcPr>
          <w:p w14:paraId="7EAA06FA" w14:textId="77777777" w:rsidR="007748F0" w:rsidRPr="00B322A8" w:rsidRDefault="007748F0" w:rsidP="00873D42">
            <w:pPr>
              <w:pStyle w:val="TAL"/>
              <w:keepNext w:val="0"/>
            </w:pPr>
          </w:p>
        </w:tc>
        <w:tc>
          <w:tcPr>
            <w:tcW w:w="1100" w:type="dxa"/>
            <w:noWrap/>
            <w:hideMark/>
          </w:tcPr>
          <w:p w14:paraId="5BDA9D14" w14:textId="77777777" w:rsidR="007748F0" w:rsidRPr="00B322A8" w:rsidRDefault="007748F0" w:rsidP="00873D42">
            <w:pPr>
              <w:pStyle w:val="TAL"/>
              <w:keepNext w:val="0"/>
            </w:pPr>
          </w:p>
        </w:tc>
        <w:tc>
          <w:tcPr>
            <w:tcW w:w="2107" w:type="dxa"/>
            <w:noWrap/>
            <w:hideMark/>
          </w:tcPr>
          <w:p w14:paraId="6CC8F6A2" w14:textId="77777777" w:rsidR="007748F0" w:rsidRPr="00B322A8" w:rsidRDefault="007748F0" w:rsidP="00873D42">
            <w:pPr>
              <w:pStyle w:val="TAL"/>
              <w:keepNext w:val="0"/>
            </w:pPr>
          </w:p>
        </w:tc>
        <w:tc>
          <w:tcPr>
            <w:tcW w:w="2082" w:type="dxa"/>
            <w:noWrap/>
            <w:hideMark/>
          </w:tcPr>
          <w:p w14:paraId="74AA940B" w14:textId="77777777" w:rsidR="007748F0" w:rsidRPr="00B322A8" w:rsidRDefault="007748F0" w:rsidP="00873D42">
            <w:pPr>
              <w:pStyle w:val="TAL"/>
              <w:keepNext w:val="0"/>
            </w:pPr>
          </w:p>
        </w:tc>
        <w:tc>
          <w:tcPr>
            <w:tcW w:w="1058" w:type="dxa"/>
            <w:noWrap/>
            <w:hideMark/>
          </w:tcPr>
          <w:p w14:paraId="4EFE591D" w14:textId="77777777" w:rsidR="007748F0" w:rsidRPr="00B322A8" w:rsidRDefault="007748F0" w:rsidP="00873D42">
            <w:pPr>
              <w:pStyle w:val="TAL"/>
              <w:keepNext w:val="0"/>
            </w:pPr>
          </w:p>
        </w:tc>
        <w:tc>
          <w:tcPr>
            <w:tcW w:w="873" w:type="dxa"/>
            <w:noWrap/>
            <w:hideMark/>
          </w:tcPr>
          <w:p w14:paraId="0EAD95C4" w14:textId="77777777" w:rsidR="007748F0" w:rsidRPr="00B322A8" w:rsidRDefault="007748F0" w:rsidP="00873D42">
            <w:pPr>
              <w:pStyle w:val="TAL"/>
              <w:keepNext w:val="0"/>
            </w:pPr>
          </w:p>
        </w:tc>
        <w:tc>
          <w:tcPr>
            <w:tcW w:w="873" w:type="dxa"/>
            <w:noWrap/>
            <w:hideMark/>
          </w:tcPr>
          <w:p w14:paraId="345726B8" w14:textId="77777777" w:rsidR="007748F0" w:rsidRPr="00B322A8" w:rsidRDefault="007748F0" w:rsidP="00873D42">
            <w:pPr>
              <w:pStyle w:val="TAL"/>
              <w:keepNext w:val="0"/>
            </w:pPr>
          </w:p>
        </w:tc>
      </w:tr>
      <w:tr w:rsidR="007748F0" w:rsidRPr="00B322A8" w14:paraId="755CA061" w14:textId="77777777" w:rsidTr="00873D42">
        <w:trPr>
          <w:trHeight w:val="300"/>
        </w:trPr>
        <w:tc>
          <w:tcPr>
            <w:tcW w:w="1267" w:type="dxa"/>
            <w:shd w:val="clear" w:color="auto" w:fill="EDEDED" w:themeFill="accent3" w:themeFillTint="33"/>
            <w:noWrap/>
            <w:hideMark/>
          </w:tcPr>
          <w:p w14:paraId="3EB0076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218FAED"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135EF6EB" w14:textId="77777777" w:rsidR="007748F0" w:rsidRPr="00B322A8" w:rsidRDefault="007748F0" w:rsidP="00873D42">
            <w:pPr>
              <w:pStyle w:val="TAL"/>
              <w:keepNext w:val="0"/>
            </w:pPr>
          </w:p>
        </w:tc>
        <w:tc>
          <w:tcPr>
            <w:tcW w:w="2082" w:type="dxa"/>
            <w:shd w:val="clear" w:color="auto" w:fill="EDEDED" w:themeFill="accent3" w:themeFillTint="33"/>
            <w:noWrap/>
            <w:hideMark/>
          </w:tcPr>
          <w:p w14:paraId="3D335E47" w14:textId="77777777" w:rsidR="007748F0" w:rsidRPr="00B322A8" w:rsidRDefault="007748F0" w:rsidP="00873D42">
            <w:pPr>
              <w:pStyle w:val="TAL"/>
              <w:keepNext w:val="0"/>
            </w:pPr>
          </w:p>
        </w:tc>
        <w:tc>
          <w:tcPr>
            <w:tcW w:w="1058" w:type="dxa"/>
            <w:shd w:val="clear" w:color="auto" w:fill="EDEDED" w:themeFill="accent3" w:themeFillTint="33"/>
            <w:noWrap/>
            <w:hideMark/>
          </w:tcPr>
          <w:p w14:paraId="76B4B084" w14:textId="77777777" w:rsidR="007748F0" w:rsidRPr="00B322A8" w:rsidRDefault="007748F0" w:rsidP="00873D42">
            <w:pPr>
              <w:pStyle w:val="TAL"/>
              <w:keepNext w:val="0"/>
            </w:pPr>
          </w:p>
        </w:tc>
        <w:tc>
          <w:tcPr>
            <w:tcW w:w="873" w:type="dxa"/>
            <w:shd w:val="clear" w:color="auto" w:fill="EDEDED" w:themeFill="accent3" w:themeFillTint="33"/>
            <w:noWrap/>
            <w:hideMark/>
          </w:tcPr>
          <w:p w14:paraId="0CE4B948" w14:textId="77777777" w:rsidR="007748F0" w:rsidRPr="00B322A8" w:rsidRDefault="007748F0" w:rsidP="00873D42">
            <w:pPr>
              <w:pStyle w:val="TAL"/>
              <w:keepNext w:val="0"/>
            </w:pPr>
          </w:p>
        </w:tc>
        <w:tc>
          <w:tcPr>
            <w:tcW w:w="873" w:type="dxa"/>
            <w:shd w:val="clear" w:color="auto" w:fill="EDEDED" w:themeFill="accent3" w:themeFillTint="33"/>
            <w:noWrap/>
            <w:hideMark/>
          </w:tcPr>
          <w:p w14:paraId="3DA4C66A" w14:textId="77777777" w:rsidR="007748F0" w:rsidRPr="00B322A8" w:rsidRDefault="007748F0" w:rsidP="00873D42">
            <w:pPr>
              <w:pStyle w:val="TAL"/>
              <w:keepNext w:val="0"/>
            </w:pPr>
          </w:p>
        </w:tc>
      </w:tr>
      <w:tr w:rsidR="007748F0" w:rsidRPr="00B322A8" w14:paraId="0ED675B8" w14:textId="77777777" w:rsidTr="00873D42">
        <w:trPr>
          <w:trHeight w:val="300"/>
        </w:trPr>
        <w:tc>
          <w:tcPr>
            <w:tcW w:w="1267" w:type="dxa"/>
            <w:noWrap/>
            <w:hideMark/>
          </w:tcPr>
          <w:p w14:paraId="7D819B33" w14:textId="77777777" w:rsidR="007748F0" w:rsidRPr="00B322A8" w:rsidRDefault="007748F0" w:rsidP="00873D42">
            <w:pPr>
              <w:pStyle w:val="TAL"/>
              <w:keepNext w:val="0"/>
            </w:pPr>
            <w:r w:rsidRPr="00B322A8">
              <w:t>Cluster#</w:t>
            </w:r>
          </w:p>
        </w:tc>
        <w:tc>
          <w:tcPr>
            <w:tcW w:w="1100" w:type="dxa"/>
            <w:noWrap/>
            <w:hideMark/>
          </w:tcPr>
          <w:p w14:paraId="702BFE5E" w14:textId="77777777" w:rsidR="007748F0" w:rsidRPr="00B322A8" w:rsidRDefault="007748F0" w:rsidP="00873D42">
            <w:pPr>
              <w:pStyle w:val="TAL"/>
              <w:keepNext w:val="0"/>
            </w:pPr>
            <w:r w:rsidRPr="00B322A8">
              <w:t>Power [dB]</w:t>
            </w:r>
          </w:p>
        </w:tc>
        <w:tc>
          <w:tcPr>
            <w:tcW w:w="2107" w:type="dxa"/>
            <w:noWrap/>
            <w:hideMark/>
          </w:tcPr>
          <w:p w14:paraId="62CA4C50" w14:textId="77777777" w:rsidR="007748F0" w:rsidRPr="00B322A8" w:rsidRDefault="007748F0" w:rsidP="00873D42">
            <w:pPr>
              <w:pStyle w:val="TAL"/>
              <w:keepNext w:val="0"/>
            </w:pPr>
            <w:r w:rsidRPr="00B322A8">
              <w:t>Excess delay [ns]</w:t>
            </w:r>
          </w:p>
        </w:tc>
        <w:tc>
          <w:tcPr>
            <w:tcW w:w="2082" w:type="dxa"/>
            <w:noWrap/>
            <w:hideMark/>
          </w:tcPr>
          <w:p w14:paraId="05DE961F" w14:textId="77777777" w:rsidR="007748F0" w:rsidRPr="00B322A8" w:rsidRDefault="007748F0" w:rsidP="00873D42">
            <w:pPr>
              <w:pStyle w:val="TAL"/>
              <w:keepNext w:val="0"/>
            </w:pPr>
            <w:r w:rsidRPr="00B322A8">
              <w:t>AoA [°]</w:t>
            </w:r>
          </w:p>
        </w:tc>
        <w:tc>
          <w:tcPr>
            <w:tcW w:w="1058" w:type="dxa"/>
            <w:noWrap/>
            <w:hideMark/>
          </w:tcPr>
          <w:p w14:paraId="4731DCCE" w14:textId="77777777" w:rsidR="007748F0" w:rsidRPr="00B322A8" w:rsidRDefault="007748F0" w:rsidP="00873D42">
            <w:pPr>
              <w:pStyle w:val="TAL"/>
              <w:keepNext w:val="0"/>
            </w:pPr>
            <w:r w:rsidRPr="00B322A8">
              <w:t>AoD [°]</w:t>
            </w:r>
          </w:p>
        </w:tc>
        <w:tc>
          <w:tcPr>
            <w:tcW w:w="873" w:type="dxa"/>
            <w:noWrap/>
            <w:hideMark/>
          </w:tcPr>
          <w:p w14:paraId="5EF0B7DB" w14:textId="77777777" w:rsidR="007748F0" w:rsidRPr="00B322A8" w:rsidRDefault="007748F0" w:rsidP="00873D42">
            <w:pPr>
              <w:pStyle w:val="TAL"/>
              <w:keepNext w:val="0"/>
            </w:pPr>
            <w:r w:rsidRPr="00B322A8">
              <w:t>ASA [°]</w:t>
            </w:r>
          </w:p>
        </w:tc>
        <w:tc>
          <w:tcPr>
            <w:tcW w:w="873" w:type="dxa"/>
            <w:noWrap/>
            <w:hideMark/>
          </w:tcPr>
          <w:p w14:paraId="53CA3169" w14:textId="77777777" w:rsidR="007748F0" w:rsidRPr="00B322A8" w:rsidRDefault="007748F0" w:rsidP="00873D42">
            <w:pPr>
              <w:pStyle w:val="TAL"/>
              <w:keepNext w:val="0"/>
            </w:pPr>
            <w:r w:rsidRPr="00B322A8">
              <w:t>ZoD [°]</w:t>
            </w:r>
          </w:p>
        </w:tc>
      </w:tr>
      <w:tr w:rsidR="007748F0" w:rsidRPr="00B322A8" w14:paraId="5EB8255E" w14:textId="77777777" w:rsidTr="00873D42">
        <w:trPr>
          <w:trHeight w:val="300"/>
        </w:trPr>
        <w:tc>
          <w:tcPr>
            <w:tcW w:w="1267" w:type="dxa"/>
            <w:noWrap/>
            <w:hideMark/>
          </w:tcPr>
          <w:p w14:paraId="546ECEE3" w14:textId="77777777" w:rsidR="007748F0" w:rsidRPr="00B322A8" w:rsidRDefault="007748F0" w:rsidP="00873D42">
            <w:pPr>
              <w:pStyle w:val="TAL"/>
              <w:keepNext w:val="0"/>
            </w:pPr>
            <w:r w:rsidRPr="00B322A8">
              <w:t>LOS</w:t>
            </w:r>
          </w:p>
        </w:tc>
        <w:tc>
          <w:tcPr>
            <w:tcW w:w="1100" w:type="dxa"/>
            <w:noWrap/>
            <w:hideMark/>
          </w:tcPr>
          <w:p w14:paraId="3A03B966" w14:textId="77777777" w:rsidR="007748F0" w:rsidRPr="00B322A8" w:rsidRDefault="007748F0" w:rsidP="00873D42">
            <w:pPr>
              <w:pStyle w:val="TAL"/>
              <w:keepNext w:val="0"/>
            </w:pPr>
            <w:r w:rsidRPr="00B322A8">
              <w:t>-0.51</w:t>
            </w:r>
          </w:p>
        </w:tc>
        <w:tc>
          <w:tcPr>
            <w:tcW w:w="2107" w:type="dxa"/>
            <w:noWrap/>
            <w:hideMark/>
          </w:tcPr>
          <w:p w14:paraId="3BEC5D37" w14:textId="77777777" w:rsidR="007748F0" w:rsidRPr="00B322A8" w:rsidRDefault="007748F0" w:rsidP="00873D42">
            <w:pPr>
              <w:pStyle w:val="TAL"/>
              <w:keepNext w:val="0"/>
            </w:pPr>
            <w:r w:rsidRPr="00B322A8">
              <w:t>0</w:t>
            </w:r>
          </w:p>
        </w:tc>
        <w:tc>
          <w:tcPr>
            <w:tcW w:w="2082" w:type="dxa"/>
            <w:noWrap/>
            <w:hideMark/>
          </w:tcPr>
          <w:p w14:paraId="75C0D4AE" w14:textId="77777777" w:rsidR="007748F0" w:rsidRPr="00B322A8" w:rsidRDefault="007748F0" w:rsidP="00873D42">
            <w:pPr>
              <w:pStyle w:val="TAL"/>
              <w:keepNext w:val="0"/>
            </w:pPr>
            <w:r w:rsidRPr="00B322A8">
              <w:t>178.36</w:t>
            </w:r>
          </w:p>
        </w:tc>
        <w:tc>
          <w:tcPr>
            <w:tcW w:w="1058" w:type="dxa"/>
            <w:noWrap/>
            <w:hideMark/>
          </w:tcPr>
          <w:p w14:paraId="01ABFEEA" w14:textId="77777777" w:rsidR="007748F0" w:rsidRPr="00B322A8" w:rsidRDefault="007748F0" w:rsidP="00873D42">
            <w:pPr>
              <w:pStyle w:val="TAL"/>
              <w:keepNext w:val="0"/>
            </w:pPr>
            <w:r w:rsidRPr="00B322A8">
              <w:t>-1.64</w:t>
            </w:r>
          </w:p>
        </w:tc>
        <w:tc>
          <w:tcPr>
            <w:tcW w:w="873" w:type="dxa"/>
            <w:noWrap/>
            <w:hideMark/>
          </w:tcPr>
          <w:p w14:paraId="3E5F1978" w14:textId="77777777" w:rsidR="007748F0" w:rsidRPr="00B322A8" w:rsidRDefault="007748F0" w:rsidP="00873D42">
            <w:pPr>
              <w:pStyle w:val="TAL"/>
              <w:keepNext w:val="0"/>
            </w:pPr>
            <w:r w:rsidRPr="00B322A8">
              <w:t>0</w:t>
            </w:r>
          </w:p>
        </w:tc>
        <w:tc>
          <w:tcPr>
            <w:tcW w:w="873" w:type="dxa"/>
            <w:noWrap/>
            <w:hideMark/>
          </w:tcPr>
          <w:p w14:paraId="6160EEDB" w14:textId="77777777" w:rsidR="007748F0" w:rsidRPr="00B322A8" w:rsidRDefault="007748F0" w:rsidP="00873D42">
            <w:pPr>
              <w:pStyle w:val="TAL"/>
              <w:keepNext w:val="0"/>
            </w:pPr>
            <w:r w:rsidRPr="00B322A8">
              <w:t>91.13</w:t>
            </w:r>
          </w:p>
        </w:tc>
      </w:tr>
      <w:tr w:rsidR="007748F0" w:rsidRPr="00B322A8" w14:paraId="5DB768DB" w14:textId="77777777" w:rsidTr="00873D42">
        <w:trPr>
          <w:trHeight w:val="300"/>
        </w:trPr>
        <w:tc>
          <w:tcPr>
            <w:tcW w:w="1267" w:type="dxa"/>
            <w:noWrap/>
            <w:hideMark/>
          </w:tcPr>
          <w:p w14:paraId="597E70DF" w14:textId="77777777" w:rsidR="007748F0" w:rsidRPr="00B322A8" w:rsidRDefault="007748F0" w:rsidP="00873D42">
            <w:pPr>
              <w:pStyle w:val="TAL"/>
              <w:keepNext w:val="0"/>
            </w:pPr>
            <w:r w:rsidRPr="00B322A8">
              <w:t>1</w:t>
            </w:r>
          </w:p>
        </w:tc>
        <w:tc>
          <w:tcPr>
            <w:tcW w:w="1100" w:type="dxa"/>
            <w:noWrap/>
            <w:hideMark/>
          </w:tcPr>
          <w:p w14:paraId="62BD002A" w14:textId="77777777" w:rsidR="007748F0" w:rsidRPr="00B322A8" w:rsidRDefault="007748F0" w:rsidP="00873D42">
            <w:pPr>
              <w:pStyle w:val="TAL"/>
              <w:keepNext w:val="0"/>
            </w:pPr>
            <w:r w:rsidRPr="00B322A8">
              <w:t>-13.83</w:t>
            </w:r>
          </w:p>
        </w:tc>
        <w:tc>
          <w:tcPr>
            <w:tcW w:w="2107" w:type="dxa"/>
            <w:noWrap/>
            <w:hideMark/>
          </w:tcPr>
          <w:p w14:paraId="07BC2D58" w14:textId="77777777" w:rsidR="007748F0" w:rsidRPr="00B322A8" w:rsidRDefault="007748F0" w:rsidP="00873D42">
            <w:pPr>
              <w:pStyle w:val="TAL"/>
              <w:keepNext w:val="0"/>
            </w:pPr>
            <w:r w:rsidRPr="00B322A8">
              <w:t>0</w:t>
            </w:r>
          </w:p>
        </w:tc>
        <w:tc>
          <w:tcPr>
            <w:tcW w:w="2082" w:type="dxa"/>
            <w:noWrap/>
            <w:hideMark/>
          </w:tcPr>
          <w:p w14:paraId="59243387" w14:textId="77777777" w:rsidR="007748F0" w:rsidRPr="00B322A8" w:rsidRDefault="007748F0" w:rsidP="00873D42">
            <w:pPr>
              <w:pStyle w:val="TAL"/>
              <w:keepNext w:val="0"/>
            </w:pPr>
            <w:r w:rsidRPr="00B322A8">
              <w:t>178.36</w:t>
            </w:r>
          </w:p>
        </w:tc>
        <w:tc>
          <w:tcPr>
            <w:tcW w:w="1058" w:type="dxa"/>
            <w:noWrap/>
            <w:hideMark/>
          </w:tcPr>
          <w:p w14:paraId="5CD9A279" w14:textId="77777777" w:rsidR="007748F0" w:rsidRPr="00B322A8" w:rsidRDefault="007748F0" w:rsidP="00873D42">
            <w:pPr>
              <w:pStyle w:val="TAL"/>
              <w:keepNext w:val="0"/>
            </w:pPr>
            <w:r w:rsidRPr="00B322A8">
              <w:t>-1.64</w:t>
            </w:r>
          </w:p>
        </w:tc>
        <w:tc>
          <w:tcPr>
            <w:tcW w:w="873" w:type="dxa"/>
            <w:noWrap/>
            <w:hideMark/>
          </w:tcPr>
          <w:p w14:paraId="243AF365" w14:textId="77777777" w:rsidR="007748F0" w:rsidRPr="00B322A8" w:rsidRDefault="007748F0" w:rsidP="00873D42">
            <w:pPr>
              <w:pStyle w:val="TAL"/>
              <w:keepNext w:val="0"/>
            </w:pPr>
            <w:r w:rsidRPr="00B322A8">
              <w:t>22.34</w:t>
            </w:r>
          </w:p>
        </w:tc>
        <w:tc>
          <w:tcPr>
            <w:tcW w:w="873" w:type="dxa"/>
            <w:noWrap/>
            <w:hideMark/>
          </w:tcPr>
          <w:p w14:paraId="049831B4" w14:textId="77777777" w:rsidR="007748F0" w:rsidRPr="00B322A8" w:rsidRDefault="007748F0" w:rsidP="00873D42">
            <w:pPr>
              <w:pStyle w:val="TAL"/>
              <w:keepNext w:val="0"/>
            </w:pPr>
            <w:r w:rsidRPr="00B322A8">
              <w:t>91.13</w:t>
            </w:r>
          </w:p>
        </w:tc>
      </w:tr>
      <w:tr w:rsidR="007748F0" w:rsidRPr="00B322A8" w14:paraId="530FF502" w14:textId="77777777" w:rsidTr="00873D42">
        <w:trPr>
          <w:trHeight w:val="300"/>
        </w:trPr>
        <w:tc>
          <w:tcPr>
            <w:tcW w:w="1267" w:type="dxa"/>
            <w:noWrap/>
            <w:hideMark/>
          </w:tcPr>
          <w:p w14:paraId="603E88AD" w14:textId="77777777" w:rsidR="007748F0" w:rsidRPr="00B322A8" w:rsidRDefault="007748F0" w:rsidP="00873D42">
            <w:pPr>
              <w:pStyle w:val="TAL"/>
              <w:keepNext w:val="0"/>
            </w:pPr>
            <w:r w:rsidRPr="00B322A8">
              <w:t>2</w:t>
            </w:r>
          </w:p>
        </w:tc>
        <w:tc>
          <w:tcPr>
            <w:tcW w:w="1100" w:type="dxa"/>
            <w:noWrap/>
            <w:hideMark/>
          </w:tcPr>
          <w:p w14:paraId="5A0E3CFF" w14:textId="77777777" w:rsidR="007748F0" w:rsidRPr="00B322A8" w:rsidRDefault="007748F0" w:rsidP="00873D42">
            <w:pPr>
              <w:pStyle w:val="TAL"/>
              <w:keepNext w:val="0"/>
            </w:pPr>
            <w:r w:rsidRPr="00B322A8">
              <w:t>-19.13</w:t>
            </w:r>
          </w:p>
        </w:tc>
        <w:tc>
          <w:tcPr>
            <w:tcW w:w="2107" w:type="dxa"/>
            <w:noWrap/>
            <w:hideMark/>
          </w:tcPr>
          <w:p w14:paraId="6F46EEE8" w14:textId="77777777" w:rsidR="007748F0" w:rsidRPr="00B322A8" w:rsidRDefault="007748F0" w:rsidP="00873D42">
            <w:pPr>
              <w:pStyle w:val="TAL"/>
              <w:keepNext w:val="0"/>
            </w:pPr>
            <w:r w:rsidRPr="00B322A8">
              <w:t>2</w:t>
            </w:r>
          </w:p>
        </w:tc>
        <w:tc>
          <w:tcPr>
            <w:tcW w:w="2082" w:type="dxa"/>
            <w:noWrap/>
            <w:hideMark/>
          </w:tcPr>
          <w:p w14:paraId="0F48262E" w14:textId="77777777" w:rsidR="007748F0" w:rsidRPr="00B322A8" w:rsidRDefault="007748F0" w:rsidP="00873D42">
            <w:pPr>
              <w:pStyle w:val="TAL"/>
              <w:keepNext w:val="0"/>
            </w:pPr>
            <w:r w:rsidRPr="00B322A8">
              <w:t>-75.17</w:t>
            </w:r>
          </w:p>
        </w:tc>
        <w:tc>
          <w:tcPr>
            <w:tcW w:w="1058" w:type="dxa"/>
            <w:noWrap/>
            <w:hideMark/>
          </w:tcPr>
          <w:p w14:paraId="5DED7BC4" w14:textId="77777777" w:rsidR="007748F0" w:rsidRPr="00B322A8" w:rsidRDefault="007748F0" w:rsidP="00873D42">
            <w:pPr>
              <w:pStyle w:val="TAL"/>
              <w:keepNext w:val="0"/>
            </w:pPr>
            <w:r w:rsidRPr="00B322A8">
              <w:t>84.91</w:t>
            </w:r>
          </w:p>
        </w:tc>
        <w:tc>
          <w:tcPr>
            <w:tcW w:w="873" w:type="dxa"/>
            <w:noWrap/>
            <w:hideMark/>
          </w:tcPr>
          <w:p w14:paraId="7AB1EBDC" w14:textId="77777777" w:rsidR="007748F0" w:rsidRPr="00B322A8" w:rsidRDefault="007748F0" w:rsidP="00873D42">
            <w:pPr>
              <w:pStyle w:val="TAL"/>
              <w:keepNext w:val="0"/>
            </w:pPr>
            <w:r w:rsidRPr="00B322A8">
              <w:t>22.34</w:t>
            </w:r>
          </w:p>
        </w:tc>
        <w:tc>
          <w:tcPr>
            <w:tcW w:w="873" w:type="dxa"/>
            <w:noWrap/>
            <w:hideMark/>
          </w:tcPr>
          <w:p w14:paraId="16B25913" w14:textId="77777777" w:rsidR="007748F0" w:rsidRPr="00B322A8" w:rsidRDefault="007748F0" w:rsidP="00873D42">
            <w:pPr>
              <w:pStyle w:val="TAL"/>
              <w:keepNext w:val="0"/>
            </w:pPr>
            <w:r w:rsidRPr="00B322A8">
              <w:t>87.85</w:t>
            </w:r>
          </w:p>
        </w:tc>
      </w:tr>
      <w:tr w:rsidR="007748F0" w:rsidRPr="00B322A8" w14:paraId="19FD8976" w14:textId="77777777" w:rsidTr="00873D42">
        <w:trPr>
          <w:trHeight w:val="300"/>
        </w:trPr>
        <w:tc>
          <w:tcPr>
            <w:tcW w:w="1267" w:type="dxa"/>
            <w:noWrap/>
            <w:hideMark/>
          </w:tcPr>
          <w:p w14:paraId="26373607" w14:textId="77777777" w:rsidR="007748F0" w:rsidRPr="00B322A8" w:rsidRDefault="007748F0" w:rsidP="00873D42">
            <w:pPr>
              <w:pStyle w:val="TAL"/>
              <w:keepNext w:val="0"/>
            </w:pPr>
            <w:r w:rsidRPr="00B322A8">
              <w:t>3</w:t>
            </w:r>
          </w:p>
        </w:tc>
        <w:tc>
          <w:tcPr>
            <w:tcW w:w="1100" w:type="dxa"/>
            <w:noWrap/>
            <w:hideMark/>
          </w:tcPr>
          <w:p w14:paraId="2F207E64" w14:textId="77777777" w:rsidR="007748F0" w:rsidRPr="00B322A8" w:rsidRDefault="007748F0" w:rsidP="00873D42">
            <w:pPr>
              <w:pStyle w:val="TAL"/>
              <w:keepNext w:val="0"/>
            </w:pPr>
            <w:r w:rsidRPr="00B322A8">
              <w:t>-21.33</w:t>
            </w:r>
          </w:p>
        </w:tc>
        <w:tc>
          <w:tcPr>
            <w:tcW w:w="2107" w:type="dxa"/>
            <w:noWrap/>
            <w:hideMark/>
          </w:tcPr>
          <w:p w14:paraId="0C9D7F9F" w14:textId="77777777" w:rsidR="007748F0" w:rsidRPr="00B322A8" w:rsidRDefault="007748F0" w:rsidP="00873D42">
            <w:pPr>
              <w:pStyle w:val="TAL"/>
              <w:keepNext w:val="0"/>
            </w:pPr>
            <w:r w:rsidRPr="00B322A8">
              <w:t>33</w:t>
            </w:r>
          </w:p>
        </w:tc>
        <w:tc>
          <w:tcPr>
            <w:tcW w:w="2082" w:type="dxa"/>
            <w:noWrap/>
            <w:hideMark/>
          </w:tcPr>
          <w:p w14:paraId="1135C092" w14:textId="77777777" w:rsidR="007748F0" w:rsidRPr="00B322A8" w:rsidRDefault="007748F0" w:rsidP="00873D42">
            <w:pPr>
              <w:pStyle w:val="TAL"/>
              <w:keepNext w:val="0"/>
            </w:pPr>
            <w:r w:rsidRPr="00B322A8">
              <w:t>-75.17</w:t>
            </w:r>
          </w:p>
        </w:tc>
        <w:tc>
          <w:tcPr>
            <w:tcW w:w="1058" w:type="dxa"/>
            <w:noWrap/>
            <w:hideMark/>
          </w:tcPr>
          <w:p w14:paraId="5629514B" w14:textId="77777777" w:rsidR="007748F0" w:rsidRPr="00B322A8" w:rsidRDefault="007748F0" w:rsidP="00873D42">
            <w:pPr>
              <w:pStyle w:val="TAL"/>
              <w:keepNext w:val="0"/>
            </w:pPr>
            <w:r w:rsidRPr="00B322A8">
              <w:t>84.91</w:t>
            </w:r>
          </w:p>
        </w:tc>
        <w:tc>
          <w:tcPr>
            <w:tcW w:w="873" w:type="dxa"/>
            <w:noWrap/>
            <w:hideMark/>
          </w:tcPr>
          <w:p w14:paraId="0A208331" w14:textId="77777777" w:rsidR="007748F0" w:rsidRPr="00B322A8" w:rsidRDefault="007748F0" w:rsidP="00873D42">
            <w:pPr>
              <w:pStyle w:val="TAL"/>
              <w:keepNext w:val="0"/>
            </w:pPr>
            <w:r w:rsidRPr="00B322A8">
              <w:t>20.106</w:t>
            </w:r>
          </w:p>
        </w:tc>
        <w:tc>
          <w:tcPr>
            <w:tcW w:w="873" w:type="dxa"/>
            <w:noWrap/>
            <w:hideMark/>
          </w:tcPr>
          <w:p w14:paraId="1C559338" w14:textId="77777777" w:rsidR="007748F0" w:rsidRPr="00B322A8" w:rsidRDefault="007748F0" w:rsidP="00873D42">
            <w:pPr>
              <w:pStyle w:val="TAL"/>
              <w:keepNext w:val="0"/>
            </w:pPr>
            <w:r w:rsidRPr="00B322A8">
              <w:t>87.85</w:t>
            </w:r>
          </w:p>
        </w:tc>
      </w:tr>
      <w:tr w:rsidR="007748F0" w:rsidRPr="00B322A8" w14:paraId="32022DCA" w14:textId="77777777" w:rsidTr="00873D42">
        <w:trPr>
          <w:trHeight w:val="300"/>
        </w:trPr>
        <w:tc>
          <w:tcPr>
            <w:tcW w:w="1267" w:type="dxa"/>
            <w:noWrap/>
            <w:hideMark/>
          </w:tcPr>
          <w:p w14:paraId="2E8F3D99" w14:textId="77777777" w:rsidR="007748F0" w:rsidRPr="00B322A8" w:rsidRDefault="007748F0" w:rsidP="00873D42">
            <w:pPr>
              <w:pStyle w:val="TAL"/>
              <w:keepNext w:val="0"/>
            </w:pPr>
            <w:r w:rsidRPr="00B322A8">
              <w:t>4</w:t>
            </w:r>
          </w:p>
        </w:tc>
        <w:tc>
          <w:tcPr>
            <w:tcW w:w="1100" w:type="dxa"/>
            <w:noWrap/>
            <w:hideMark/>
          </w:tcPr>
          <w:p w14:paraId="483AE63B" w14:textId="77777777" w:rsidR="007748F0" w:rsidRPr="00B322A8" w:rsidRDefault="007748F0" w:rsidP="00873D42">
            <w:pPr>
              <w:pStyle w:val="TAL"/>
              <w:keepNext w:val="0"/>
            </w:pPr>
            <w:r w:rsidRPr="00B322A8">
              <w:t>-23.13</w:t>
            </w:r>
          </w:p>
        </w:tc>
        <w:tc>
          <w:tcPr>
            <w:tcW w:w="2107" w:type="dxa"/>
            <w:noWrap/>
            <w:hideMark/>
          </w:tcPr>
          <w:p w14:paraId="169F427F" w14:textId="77777777" w:rsidR="007748F0" w:rsidRPr="00B322A8" w:rsidRDefault="007748F0" w:rsidP="00873D42">
            <w:pPr>
              <w:pStyle w:val="TAL"/>
              <w:keepNext w:val="0"/>
            </w:pPr>
            <w:r w:rsidRPr="00B322A8">
              <w:t>73</w:t>
            </w:r>
          </w:p>
        </w:tc>
        <w:tc>
          <w:tcPr>
            <w:tcW w:w="2082" w:type="dxa"/>
            <w:noWrap/>
            <w:hideMark/>
          </w:tcPr>
          <w:p w14:paraId="76C6CC8A" w14:textId="77777777" w:rsidR="007748F0" w:rsidRPr="00B322A8" w:rsidRDefault="007748F0" w:rsidP="00873D42">
            <w:pPr>
              <w:pStyle w:val="TAL"/>
              <w:keepNext w:val="0"/>
            </w:pPr>
            <w:r w:rsidRPr="00B322A8">
              <w:t>-75.17</w:t>
            </w:r>
          </w:p>
        </w:tc>
        <w:tc>
          <w:tcPr>
            <w:tcW w:w="1058" w:type="dxa"/>
            <w:noWrap/>
            <w:hideMark/>
          </w:tcPr>
          <w:p w14:paraId="43A1B222" w14:textId="77777777" w:rsidR="007748F0" w:rsidRPr="00B322A8" w:rsidRDefault="007748F0" w:rsidP="00873D42">
            <w:pPr>
              <w:pStyle w:val="TAL"/>
              <w:keepNext w:val="0"/>
            </w:pPr>
            <w:r w:rsidRPr="00B322A8">
              <w:t>84.91</w:t>
            </w:r>
          </w:p>
        </w:tc>
        <w:tc>
          <w:tcPr>
            <w:tcW w:w="873" w:type="dxa"/>
            <w:noWrap/>
            <w:hideMark/>
          </w:tcPr>
          <w:p w14:paraId="2D3BA0B0" w14:textId="77777777" w:rsidR="007748F0" w:rsidRPr="00B322A8" w:rsidRDefault="007748F0" w:rsidP="00873D42">
            <w:pPr>
              <w:pStyle w:val="TAL"/>
              <w:keepNext w:val="0"/>
            </w:pPr>
            <w:r w:rsidRPr="00B322A8">
              <w:t>17.872</w:t>
            </w:r>
          </w:p>
        </w:tc>
        <w:tc>
          <w:tcPr>
            <w:tcW w:w="873" w:type="dxa"/>
            <w:noWrap/>
            <w:hideMark/>
          </w:tcPr>
          <w:p w14:paraId="63904DB6" w14:textId="77777777" w:rsidR="007748F0" w:rsidRPr="00B322A8" w:rsidRDefault="007748F0" w:rsidP="00873D42">
            <w:pPr>
              <w:pStyle w:val="TAL"/>
              <w:keepNext w:val="0"/>
            </w:pPr>
            <w:r w:rsidRPr="00B322A8">
              <w:t>87.85</w:t>
            </w:r>
          </w:p>
        </w:tc>
      </w:tr>
      <w:tr w:rsidR="007748F0" w:rsidRPr="00B322A8" w14:paraId="737C9A2C" w14:textId="77777777" w:rsidTr="00873D42">
        <w:trPr>
          <w:trHeight w:val="300"/>
        </w:trPr>
        <w:tc>
          <w:tcPr>
            <w:tcW w:w="1267" w:type="dxa"/>
            <w:noWrap/>
            <w:hideMark/>
          </w:tcPr>
          <w:p w14:paraId="18A35CBA" w14:textId="77777777" w:rsidR="007748F0" w:rsidRPr="00B322A8" w:rsidRDefault="007748F0" w:rsidP="00873D42">
            <w:pPr>
              <w:pStyle w:val="TAL"/>
              <w:keepNext w:val="0"/>
            </w:pPr>
            <w:r w:rsidRPr="00B322A8">
              <w:t>5</w:t>
            </w:r>
          </w:p>
        </w:tc>
        <w:tc>
          <w:tcPr>
            <w:tcW w:w="1100" w:type="dxa"/>
            <w:noWrap/>
            <w:hideMark/>
          </w:tcPr>
          <w:p w14:paraId="4E2903D7" w14:textId="77777777" w:rsidR="007748F0" w:rsidRPr="00B322A8" w:rsidRDefault="007748F0" w:rsidP="00873D42">
            <w:pPr>
              <w:pStyle w:val="TAL"/>
              <w:keepNext w:val="0"/>
            </w:pPr>
            <w:r w:rsidRPr="00B322A8">
              <w:t>-18.23</w:t>
            </w:r>
          </w:p>
        </w:tc>
        <w:tc>
          <w:tcPr>
            <w:tcW w:w="2107" w:type="dxa"/>
            <w:noWrap/>
            <w:hideMark/>
          </w:tcPr>
          <w:p w14:paraId="168538C2" w14:textId="77777777" w:rsidR="007748F0" w:rsidRPr="00B322A8" w:rsidRDefault="007748F0" w:rsidP="00873D42">
            <w:pPr>
              <w:pStyle w:val="TAL"/>
              <w:keepNext w:val="0"/>
            </w:pPr>
            <w:r w:rsidRPr="00B322A8">
              <w:t>75</w:t>
            </w:r>
          </w:p>
        </w:tc>
        <w:tc>
          <w:tcPr>
            <w:tcW w:w="2082" w:type="dxa"/>
            <w:noWrap/>
            <w:hideMark/>
          </w:tcPr>
          <w:p w14:paraId="0FDF224D" w14:textId="77777777" w:rsidR="007748F0" w:rsidRPr="00B322A8" w:rsidRDefault="007748F0" w:rsidP="00873D42">
            <w:pPr>
              <w:pStyle w:val="TAL"/>
              <w:keepNext w:val="0"/>
            </w:pPr>
            <w:r w:rsidRPr="00B322A8">
              <w:t>130.89</w:t>
            </w:r>
          </w:p>
        </w:tc>
        <w:tc>
          <w:tcPr>
            <w:tcW w:w="1058" w:type="dxa"/>
            <w:noWrap/>
            <w:hideMark/>
          </w:tcPr>
          <w:p w14:paraId="7E33A3CF" w14:textId="77777777" w:rsidR="007748F0" w:rsidRPr="00B322A8" w:rsidRDefault="007748F0" w:rsidP="00873D42">
            <w:pPr>
              <w:pStyle w:val="TAL"/>
              <w:keepNext w:val="0"/>
            </w:pPr>
            <w:r w:rsidRPr="00B322A8">
              <w:t>10.97</w:t>
            </w:r>
          </w:p>
        </w:tc>
        <w:tc>
          <w:tcPr>
            <w:tcW w:w="873" w:type="dxa"/>
            <w:noWrap/>
            <w:hideMark/>
          </w:tcPr>
          <w:p w14:paraId="1E20331D" w14:textId="77777777" w:rsidR="007748F0" w:rsidRPr="00B322A8" w:rsidRDefault="007748F0" w:rsidP="00873D42">
            <w:pPr>
              <w:pStyle w:val="TAL"/>
              <w:keepNext w:val="0"/>
            </w:pPr>
            <w:r w:rsidRPr="00B322A8">
              <w:t>22.34</w:t>
            </w:r>
          </w:p>
        </w:tc>
        <w:tc>
          <w:tcPr>
            <w:tcW w:w="873" w:type="dxa"/>
            <w:noWrap/>
            <w:hideMark/>
          </w:tcPr>
          <w:p w14:paraId="54559D33" w14:textId="77777777" w:rsidR="007748F0" w:rsidRPr="00B322A8" w:rsidRDefault="007748F0" w:rsidP="00873D42">
            <w:pPr>
              <w:pStyle w:val="TAL"/>
              <w:keepNext w:val="0"/>
            </w:pPr>
            <w:r w:rsidRPr="00B322A8">
              <w:t>90.88</w:t>
            </w:r>
          </w:p>
        </w:tc>
      </w:tr>
      <w:tr w:rsidR="007748F0" w:rsidRPr="00B322A8" w14:paraId="716B45F3" w14:textId="77777777" w:rsidTr="00873D42">
        <w:trPr>
          <w:trHeight w:val="300"/>
        </w:trPr>
        <w:tc>
          <w:tcPr>
            <w:tcW w:w="1267" w:type="dxa"/>
            <w:noWrap/>
            <w:hideMark/>
          </w:tcPr>
          <w:p w14:paraId="0E33725D" w14:textId="77777777" w:rsidR="007748F0" w:rsidRPr="00B322A8" w:rsidRDefault="007748F0" w:rsidP="00873D42">
            <w:pPr>
              <w:pStyle w:val="TAL"/>
              <w:keepNext w:val="0"/>
            </w:pPr>
            <w:r w:rsidRPr="00B322A8">
              <w:t>6</w:t>
            </w:r>
          </w:p>
        </w:tc>
        <w:tc>
          <w:tcPr>
            <w:tcW w:w="1100" w:type="dxa"/>
            <w:noWrap/>
            <w:hideMark/>
          </w:tcPr>
          <w:p w14:paraId="66B70E4F" w14:textId="77777777" w:rsidR="007748F0" w:rsidRPr="00B322A8" w:rsidRDefault="007748F0" w:rsidP="00873D42">
            <w:pPr>
              <w:pStyle w:val="TAL"/>
              <w:keepNext w:val="0"/>
            </w:pPr>
            <w:r w:rsidRPr="00B322A8">
              <w:t>-23.23</w:t>
            </w:r>
          </w:p>
        </w:tc>
        <w:tc>
          <w:tcPr>
            <w:tcW w:w="2107" w:type="dxa"/>
            <w:noWrap/>
            <w:hideMark/>
          </w:tcPr>
          <w:p w14:paraId="17ACD334" w14:textId="77777777" w:rsidR="007748F0" w:rsidRPr="00B322A8" w:rsidRDefault="007748F0" w:rsidP="00873D42">
            <w:pPr>
              <w:pStyle w:val="TAL"/>
              <w:keepNext w:val="0"/>
            </w:pPr>
            <w:r w:rsidRPr="00B322A8">
              <w:t>95</w:t>
            </w:r>
          </w:p>
        </w:tc>
        <w:tc>
          <w:tcPr>
            <w:tcW w:w="2082" w:type="dxa"/>
            <w:noWrap/>
            <w:hideMark/>
          </w:tcPr>
          <w:p w14:paraId="5C2F37F2" w14:textId="77777777" w:rsidR="007748F0" w:rsidRPr="00B322A8" w:rsidRDefault="007748F0" w:rsidP="00873D42">
            <w:pPr>
              <w:pStyle w:val="TAL"/>
              <w:keepNext w:val="0"/>
            </w:pPr>
            <w:r w:rsidRPr="00B322A8">
              <w:t>-61.58</w:t>
            </w:r>
          </w:p>
        </w:tc>
        <w:tc>
          <w:tcPr>
            <w:tcW w:w="1058" w:type="dxa"/>
            <w:noWrap/>
            <w:hideMark/>
          </w:tcPr>
          <w:p w14:paraId="1A8238C0" w14:textId="77777777" w:rsidR="007748F0" w:rsidRPr="00B322A8" w:rsidRDefault="007748F0" w:rsidP="00873D42">
            <w:pPr>
              <w:pStyle w:val="TAL"/>
              <w:keepNext w:val="0"/>
            </w:pPr>
            <w:r w:rsidRPr="00B322A8">
              <w:t>31.93</w:t>
            </w:r>
          </w:p>
        </w:tc>
        <w:tc>
          <w:tcPr>
            <w:tcW w:w="873" w:type="dxa"/>
            <w:noWrap/>
            <w:hideMark/>
          </w:tcPr>
          <w:p w14:paraId="10C7DE91" w14:textId="77777777" w:rsidR="007748F0" w:rsidRPr="00B322A8" w:rsidRDefault="007748F0" w:rsidP="00873D42">
            <w:pPr>
              <w:pStyle w:val="TAL"/>
              <w:keepNext w:val="0"/>
            </w:pPr>
            <w:r w:rsidRPr="00B322A8">
              <w:t>22.34</w:t>
            </w:r>
          </w:p>
        </w:tc>
        <w:tc>
          <w:tcPr>
            <w:tcW w:w="873" w:type="dxa"/>
            <w:noWrap/>
            <w:hideMark/>
          </w:tcPr>
          <w:p w14:paraId="5EB218B8" w14:textId="77777777" w:rsidR="007748F0" w:rsidRPr="00B322A8" w:rsidRDefault="007748F0" w:rsidP="00873D42">
            <w:pPr>
              <w:pStyle w:val="TAL"/>
              <w:keepNext w:val="0"/>
            </w:pPr>
            <w:r w:rsidRPr="00B322A8">
              <w:t>91.13</w:t>
            </w:r>
          </w:p>
        </w:tc>
      </w:tr>
      <w:tr w:rsidR="007748F0" w:rsidRPr="00B322A8" w14:paraId="527FA408" w14:textId="77777777" w:rsidTr="00873D42">
        <w:trPr>
          <w:trHeight w:val="300"/>
        </w:trPr>
        <w:tc>
          <w:tcPr>
            <w:tcW w:w="1267" w:type="dxa"/>
            <w:noWrap/>
            <w:hideMark/>
          </w:tcPr>
          <w:p w14:paraId="3B6765D3" w14:textId="77777777" w:rsidR="007748F0" w:rsidRPr="00B322A8" w:rsidRDefault="007748F0" w:rsidP="00873D42">
            <w:pPr>
              <w:pStyle w:val="TAL"/>
              <w:keepNext w:val="0"/>
            </w:pPr>
            <w:r w:rsidRPr="00B322A8">
              <w:t>7</w:t>
            </w:r>
          </w:p>
        </w:tc>
        <w:tc>
          <w:tcPr>
            <w:tcW w:w="1100" w:type="dxa"/>
            <w:noWrap/>
            <w:hideMark/>
          </w:tcPr>
          <w:p w14:paraId="08BA34E2" w14:textId="77777777" w:rsidR="007748F0" w:rsidRPr="00B322A8" w:rsidRDefault="007748F0" w:rsidP="00873D42">
            <w:pPr>
              <w:pStyle w:val="TAL"/>
              <w:keepNext w:val="0"/>
            </w:pPr>
            <w:r w:rsidRPr="00B322A8">
              <w:t>-20.43</w:t>
            </w:r>
          </w:p>
        </w:tc>
        <w:tc>
          <w:tcPr>
            <w:tcW w:w="2107" w:type="dxa"/>
            <w:noWrap/>
            <w:hideMark/>
          </w:tcPr>
          <w:p w14:paraId="6A8B84C9" w14:textId="77777777" w:rsidR="007748F0" w:rsidRPr="00B322A8" w:rsidRDefault="007748F0" w:rsidP="00873D42">
            <w:pPr>
              <w:pStyle w:val="TAL"/>
              <w:keepNext w:val="0"/>
            </w:pPr>
            <w:r w:rsidRPr="00B322A8">
              <w:t>97</w:t>
            </w:r>
          </w:p>
        </w:tc>
        <w:tc>
          <w:tcPr>
            <w:tcW w:w="2082" w:type="dxa"/>
            <w:noWrap/>
            <w:hideMark/>
          </w:tcPr>
          <w:p w14:paraId="05720630" w14:textId="77777777" w:rsidR="007748F0" w:rsidRPr="00B322A8" w:rsidRDefault="007748F0" w:rsidP="00873D42">
            <w:pPr>
              <w:pStyle w:val="TAL"/>
              <w:keepNext w:val="0"/>
            </w:pPr>
            <w:r w:rsidRPr="00B322A8">
              <w:t>130.89</w:t>
            </w:r>
          </w:p>
        </w:tc>
        <w:tc>
          <w:tcPr>
            <w:tcW w:w="1058" w:type="dxa"/>
            <w:noWrap/>
            <w:hideMark/>
          </w:tcPr>
          <w:p w14:paraId="026419E3" w14:textId="77777777" w:rsidR="007748F0" w:rsidRPr="00B322A8" w:rsidRDefault="007748F0" w:rsidP="00873D42">
            <w:pPr>
              <w:pStyle w:val="TAL"/>
              <w:keepNext w:val="0"/>
            </w:pPr>
            <w:r w:rsidRPr="00B322A8">
              <w:t>10.97</w:t>
            </w:r>
          </w:p>
        </w:tc>
        <w:tc>
          <w:tcPr>
            <w:tcW w:w="873" w:type="dxa"/>
            <w:noWrap/>
            <w:hideMark/>
          </w:tcPr>
          <w:p w14:paraId="5541C0A7" w14:textId="77777777" w:rsidR="007748F0" w:rsidRPr="00B322A8" w:rsidRDefault="007748F0" w:rsidP="00873D42">
            <w:pPr>
              <w:pStyle w:val="TAL"/>
              <w:keepNext w:val="0"/>
            </w:pPr>
            <w:r w:rsidRPr="00B322A8">
              <w:t>20.106</w:t>
            </w:r>
          </w:p>
        </w:tc>
        <w:tc>
          <w:tcPr>
            <w:tcW w:w="873" w:type="dxa"/>
            <w:noWrap/>
            <w:hideMark/>
          </w:tcPr>
          <w:p w14:paraId="5688A06F" w14:textId="77777777" w:rsidR="007748F0" w:rsidRPr="00B322A8" w:rsidRDefault="007748F0" w:rsidP="00873D42">
            <w:pPr>
              <w:pStyle w:val="TAL"/>
              <w:keepNext w:val="0"/>
            </w:pPr>
            <w:r w:rsidRPr="00B322A8">
              <w:t>90.88</w:t>
            </w:r>
          </w:p>
        </w:tc>
      </w:tr>
      <w:tr w:rsidR="007748F0" w:rsidRPr="00B322A8" w14:paraId="5AC96B6D" w14:textId="77777777" w:rsidTr="00873D42">
        <w:trPr>
          <w:trHeight w:val="300"/>
        </w:trPr>
        <w:tc>
          <w:tcPr>
            <w:tcW w:w="1267" w:type="dxa"/>
            <w:noWrap/>
            <w:hideMark/>
          </w:tcPr>
          <w:p w14:paraId="05C49B5B" w14:textId="77777777" w:rsidR="007748F0" w:rsidRPr="00B322A8" w:rsidRDefault="007748F0" w:rsidP="00873D42">
            <w:pPr>
              <w:pStyle w:val="TAL"/>
              <w:keepNext w:val="0"/>
            </w:pPr>
            <w:r w:rsidRPr="00B322A8">
              <w:t>8</w:t>
            </w:r>
          </w:p>
        </w:tc>
        <w:tc>
          <w:tcPr>
            <w:tcW w:w="1100" w:type="dxa"/>
            <w:noWrap/>
            <w:hideMark/>
          </w:tcPr>
          <w:p w14:paraId="62889A5E" w14:textId="77777777" w:rsidR="007748F0" w:rsidRPr="00B322A8" w:rsidRDefault="007748F0" w:rsidP="00873D42">
            <w:pPr>
              <w:pStyle w:val="TAL"/>
              <w:keepNext w:val="0"/>
            </w:pPr>
            <w:r w:rsidRPr="00B322A8">
              <w:t>-22.23</w:t>
            </w:r>
          </w:p>
        </w:tc>
        <w:tc>
          <w:tcPr>
            <w:tcW w:w="2107" w:type="dxa"/>
            <w:noWrap/>
            <w:hideMark/>
          </w:tcPr>
          <w:p w14:paraId="2D96FDB6" w14:textId="77777777" w:rsidR="007748F0" w:rsidRPr="00B322A8" w:rsidRDefault="007748F0" w:rsidP="00873D42">
            <w:pPr>
              <w:pStyle w:val="TAL"/>
              <w:keepNext w:val="0"/>
            </w:pPr>
            <w:r w:rsidRPr="00B322A8">
              <w:t>139</w:t>
            </w:r>
          </w:p>
        </w:tc>
        <w:tc>
          <w:tcPr>
            <w:tcW w:w="2082" w:type="dxa"/>
            <w:noWrap/>
            <w:hideMark/>
          </w:tcPr>
          <w:p w14:paraId="149008BC" w14:textId="77777777" w:rsidR="007748F0" w:rsidRPr="00B322A8" w:rsidRDefault="007748F0" w:rsidP="00873D42">
            <w:pPr>
              <w:pStyle w:val="TAL"/>
              <w:keepNext w:val="0"/>
            </w:pPr>
            <w:r w:rsidRPr="00B322A8">
              <w:t>130.89</w:t>
            </w:r>
          </w:p>
        </w:tc>
        <w:tc>
          <w:tcPr>
            <w:tcW w:w="1058" w:type="dxa"/>
            <w:noWrap/>
            <w:hideMark/>
          </w:tcPr>
          <w:p w14:paraId="74ABD110" w14:textId="77777777" w:rsidR="007748F0" w:rsidRPr="00B322A8" w:rsidRDefault="007748F0" w:rsidP="00873D42">
            <w:pPr>
              <w:pStyle w:val="TAL"/>
              <w:keepNext w:val="0"/>
            </w:pPr>
            <w:r w:rsidRPr="00B322A8">
              <w:t>10.97</w:t>
            </w:r>
          </w:p>
        </w:tc>
        <w:tc>
          <w:tcPr>
            <w:tcW w:w="873" w:type="dxa"/>
            <w:noWrap/>
            <w:hideMark/>
          </w:tcPr>
          <w:p w14:paraId="7E803890" w14:textId="77777777" w:rsidR="007748F0" w:rsidRPr="00B322A8" w:rsidRDefault="007748F0" w:rsidP="00873D42">
            <w:pPr>
              <w:pStyle w:val="TAL"/>
              <w:keepNext w:val="0"/>
            </w:pPr>
            <w:r w:rsidRPr="00B322A8">
              <w:t>17.872</w:t>
            </w:r>
          </w:p>
        </w:tc>
        <w:tc>
          <w:tcPr>
            <w:tcW w:w="873" w:type="dxa"/>
            <w:noWrap/>
            <w:hideMark/>
          </w:tcPr>
          <w:p w14:paraId="1806DFEE" w14:textId="77777777" w:rsidR="007748F0" w:rsidRPr="00B322A8" w:rsidRDefault="007748F0" w:rsidP="00873D42">
            <w:pPr>
              <w:pStyle w:val="TAL"/>
              <w:keepNext w:val="0"/>
            </w:pPr>
            <w:r w:rsidRPr="00B322A8">
              <w:t>90.88</w:t>
            </w:r>
          </w:p>
        </w:tc>
      </w:tr>
      <w:tr w:rsidR="007748F0" w:rsidRPr="00B322A8" w14:paraId="3D6593DB" w14:textId="77777777" w:rsidTr="00873D42">
        <w:trPr>
          <w:trHeight w:val="300"/>
        </w:trPr>
        <w:tc>
          <w:tcPr>
            <w:tcW w:w="1267" w:type="dxa"/>
            <w:noWrap/>
            <w:hideMark/>
          </w:tcPr>
          <w:p w14:paraId="7C2B16C0" w14:textId="77777777" w:rsidR="007748F0" w:rsidRPr="00B322A8" w:rsidRDefault="007748F0" w:rsidP="00873D42">
            <w:pPr>
              <w:pStyle w:val="TAL"/>
              <w:keepNext w:val="0"/>
            </w:pPr>
            <w:r w:rsidRPr="00B322A8">
              <w:t>9</w:t>
            </w:r>
          </w:p>
        </w:tc>
        <w:tc>
          <w:tcPr>
            <w:tcW w:w="1100" w:type="dxa"/>
            <w:noWrap/>
            <w:hideMark/>
          </w:tcPr>
          <w:p w14:paraId="1C14C202" w14:textId="77777777" w:rsidR="007748F0" w:rsidRPr="00B322A8" w:rsidRDefault="007748F0" w:rsidP="00873D42">
            <w:pPr>
              <w:pStyle w:val="TAL"/>
              <w:keepNext w:val="0"/>
            </w:pPr>
            <w:r w:rsidRPr="00B322A8">
              <w:t>-28.13</w:t>
            </w:r>
          </w:p>
        </w:tc>
        <w:tc>
          <w:tcPr>
            <w:tcW w:w="2107" w:type="dxa"/>
            <w:noWrap/>
            <w:hideMark/>
          </w:tcPr>
          <w:p w14:paraId="63637CBF" w14:textId="77777777" w:rsidR="007748F0" w:rsidRPr="00B322A8" w:rsidRDefault="007748F0" w:rsidP="00873D42">
            <w:pPr>
              <w:pStyle w:val="TAL"/>
              <w:keepNext w:val="0"/>
            </w:pPr>
            <w:r w:rsidRPr="00B322A8">
              <w:t>217</w:t>
            </w:r>
          </w:p>
        </w:tc>
        <w:tc>
          <w:tcPr>
            <w:tcW w:w="2082" w:type="dxa"/>
            <w:noWrap/>
            <w:hideMark/>
          </w:tcPr>
          <w:p w14:paraId="7AB5AA2A" w14:textId="77777777" w:rsidR="007748F0" w:rsidRPr="00B322A8" w:rsidRDefault="007748F0" w:rsidP="00873D42">
            <w:pPr>
              <w:pStyle w:val="TAL"/>
              <w:keepNext w:val="0"/>
            </w:pPr>
            <w:r w:rsidRPr="00B322A8">
              <w:t>-116.21</w:t>
            </w:r>
          </w:p>
        </w:tc>
        <w:tc>
          <w:tcPr>
            <w:tcW w:w="1058" w:type="dxa"/>
            <w:noWrap/>
            <w:hideMark/>
          </w:tcPr>
          <w:p w14:paraId="264DF3FD" w14:textId="77777777" w:rsidR="007748F0" w:rsidRPr="00B322A8" w:rsidRDefault="007748F0" w:rsidP="00873D42">
            <w:pPr>
              <w:pStyle w:val="TAL"/>
              <w:keepNext w:val="0"/>
            </w:pPr>
            <w:r w:rsidRPr="00B322A8">
              <w:t>-64.23</w:t>
            </w:r>
          </w:p>
        </w:tc>
        <w:tc>
          <w:tcPr>
            <w:tcW w:w="873" w:type="dxa"/>
            <w:noWrap/>
            <w:hideMark/>
          </w:tcPr>
          <w:p w14:paraId="1795E596" w14:textId="77777777" w:rsidR="007748F0" w:rsidRPr="00B322A8" w:rsidRDefault="007748F0" w:rsidP="00873D42">
            <w:pPr>
              <w:pStyle w:val="TAL"/>
              <w:keepNext w:val="0"/>
            </w:pPr>
            <w:r w:rsidRPr="00B322A8">
              <w:t>22.34</w:t>
            </w:r>
          </w:p>
        </w:tc>
        <w:tc>
          <w:tcPr>
            <w:tcW w:w="873" w:type="dxa"/>
            <w:noWrap/>
            <w:hideMark/>
          </w:tcPr>
          <w:p w14:paraId="6C957991" w14:textId="77777777" w:rsidR="007748F0" w:rsidRPr="00B322A8" w:rsidRDefault="007748F0" w:rsidP="00873D42">
            <w:pPr>
              <w:pStyle w:val="TAL"/>
              <w:keepNext w:val="0"/>
            </w:pPr>
            <w:r w:rsidRPr="00B322A8">
              <w:t>88.58</w:t>
            </w:r>
          </w:p>
        </w:tc>
      </w:tr>
      <w:tr w:rsidR="007748F0" w:rsidRPr="00B322A8" w14:paraId="7267A5E8" w14:textId="77777777" w:rsidTr="00873D42">
        <w:trPr>
          <w:trHeight w:val="300"/>
        </w:trPr>
        <w:tc>
          <w:tcPr>
            <w:tcW w:w="1267" w:type="dxa"/>
            <w:noWrap/>
            <w:hideMark/>
          </w:tcPr>
          <w:p w14:paraId="7CE60CD9" w14:textId="77777777" w:rsidR="007748F0" w:rsidRPr="00B322A8" w:rsidRDefault="007748F0" w:rsidP="00873D42">
            <w:pPr>
              <w:pStyle w:val="TAL"/>
              <w:keepNext w:val="0"/>
            </w:pPr>
            <w:r w:rsidRPr="00B322A8">
              <w:t>10</w:t>
            </w:r>
          </w:p>
        </w:tc>
        <w:tc>
          <w:tcPr>
            <w:tcW w:w="1100" w:type="dxa"/>
            <w:noWrap/>
            <w:hideMark/>
          </w:tcPr>
          <w:p w14:paraId="2087EE4D" w14:textId="77777777" w:rsidR="007748F0" w:rsidRPr="00B322A8" w:rsidRDefault="007748F0" w:rsidP="00873D42">
            <w:pPr>
              <w:pStyle w:val="TAL"/>
              <w:keepNext w:val="0"/>
            </w:pPr>
            <w:r w:rsidRPr="00B322A8">
              <w:t>-23.93</w:t>
            </w:r>
          </w:p>
        </w:tc>
        <w:tc>
          <w:tcPr>
            <w:tcW w:w="2107" w:type="dxa"/>
            <w:noWrap/>
            <w:hideMark/>
          </w:tcPr>
          <w:p w14:paraId="19CDB10E" w14:textId="77777777" w:rsidR="007748F0" w:rsidRPr="00B322A8" w:rsidRDefault="007748F0" w:rsidP="00873D42">
            <w:pPr>
              <w:pStyle w:val="TAL"/>
              <w:keepNext w:val="0"/>
            </w:pPr>
            <w:r w:rsidRPr="00B322A8">
              <w:t>426</w:t>
            </w:r>
          </w:p>
        </w:tc>
        <w:tc>
          <w:tcPr>
            <w:tcW w:w="2082" w:type="dxa"/>
            <w:noWrap/>
            <w:hideMark/>
          </w:tcPr>
          <w:p w14:paraId="030E1897" w14:textId="77777777" w:rsidR="007748F0" w:rsidRPr="00B322A8" w:rsidRDefault="007748F0" w:rsidP="00873D42">
            <w:pPr>
              <w:pStyle w:val="TAL"/>
              <w:keepNext w:val="0"/>
            </w:pPr>
            <w:r w:rsidRPr="00B322A8">
              <w:t>32.33</w:t>
            </w:r>
          </w:p>
        </w:tc>
        <w:tc>
          <w:tcPr>
            <w:tcW w:w="1058" w:type="dxa"/>
            <w:noWrap/>
            <w:hideMark/>
          </w:tcPr>
          <w:p w14:paraId="4ED21CAA" w14:textId="77777777" w:rsidR="007748F0" w:rsidRPr="00B322A8" w:rsidRDefault="007748F0" w:rsidP="00873D42">
            <w:pPr>
              <w:pStyle w:val="TAL"/>
              <w:keepNext w:val="0"/>
            </w:pPr>
            <w:r w:rsidRPr="00B322A8">
              <w:t>-33.56</w:t>
            </w:r>
          </w:p>
        </w:tc>
        <w:tc>
          <w:tcPr>
            <w:tcW w:w="873" w:type="dxa"/>
            <w:noWrap/>
            <w:hideMark/>
          </w:tcPr>
          <w:p w14:paraId="6DA28E5C" w14:textId="77777777" w:rsidR="007748F0" w:rsidRPr="00B322A8" w:rsidRDefault="007748F0" w:rsidP="00873D42">
            <w:pPr>
              <w:pStyle w:val="TAL"/>
              <w:keepNext w:val="0"/>
            </w:pPr>
            <w:r w:rsidRPr="00B322A8">
              <w:t>22.34</w:t>
            </w:r>
          </w:p>
        </w:tc>
        <w:tc>
          <w:tcPr>
            <w:tcW w:w="873" w:type="dxa"/>
            <w:noWrap/>
            <w:hideMark/>
          </w:tcPr>
          <w:p w14:paraId="103C3FC8" w14:textId="77777777" w:rsidR="007748F0" w:rsidRPr="00B322A8" w:rsidRDefault="007748F0" w:rsidP="00873D42">
            <w:pPr>
              <w:pStyle w:val="TAL"/>
              <w:keepNext w:val="0"/>
            </w:pPr>
            <w:r w:rsidRPr="00B322A8">
              <w:t>89.32</w:t>
            </w:r>
          </w:p>
        </w:tc>
      </w:tr>
      <w:tr w:rsidR="007748F0" w:rsidRPr="00B322A8" w14:paraId="0A892BDD" w14:textId="77777777" w:rsidTr="00873D42">
        <w:trPr>
          <w:trHeight w:val="300"/>
        </w:trPr>
        <w:tc>
          <w:tcPr>
            <w:tcW w:w="1267" w:type="dxa"/>
            <w:noWrap/>
            <w:hideMark/>
          </w:tcPr>
          <w:p w14:paraId="0D54B5B6" w14:textId="77777777" w:rsidR="007748F0" w:rsidRPr="00B322A8" w:rsidRDefault="007748F0" w:rsidP="00873D42">
            <w:pPr>
              <w:pStyle w:val="TAL"/>
              <w:keepNext w:val="0"/>
            </w:pPr>
            <w:r w:rsidRPr="00B322A8">
              <w:t>11</w:t>
            </w:r>
          </w:p>
        </w:tc>
        <w:tc>
          <w:tcPr>
            <w:tcW w:w="1100" w:type="dxa"/>
            <w:noWrap/>
            <w:hideMark/>
          </w:tcPr>
          <w:p w14:paraId="05CBC77C" w14:textId="77777777" w:rsidR="007748F0" w:rsidRPr="00B322A8" w:rsidRDefault="007748F0" w:rsidP="00873D42">
            <w:pPr>
              <w:pStyle w:val="TAL"/>
              <w:keepNext w:val="0"/>
            </w:pPr>
            <w:r w:rsidRPr="00B322A8">
              <w:t>-25.13</w:t>
            </w:r>
          </w:p>
        </w:tc>
        <w:tc>
          <w:tcPr>
            <w:tcW w:w="2107" w:type="dxa"/>
            <w:noWrap/>
            <w:hideMark/>
          </w:tcPr>
          <w:p w14:paraId="75B094A5" w14:textId="77777777" w:rsidR="007748F0" w:rsidRPr="00B322A8" w:rsidRDefault="007748F0" w:rsidP="00873D42">
            <w:pPr>
              <w:pStyle w:val="TAL"/>
              <w:keepNext w:val="0"/>
            </w:pPr>
            <w:r w:rsidRPr="00B322A8">
              <w:t>506</w:t>
            </w:r>
          </w:p>
        </w:tc>
        <w:tc>
          <w:tcPr>
            <w:tcW w:w="2082" w:type="dxa"/>
            <w:noWrap/>
            <w:hideMark/>
          </w:tcPr>
          <w:p w14:paraId="12436B6A" w14:textId="77777777" w:rsidR="007748F0" w:rsidRPr="00B322A8" w:rsidRDefault="007748F0" w:rsidP="00873D42">
            <w:pPr>
              <w:pStyle w:val="TAL"/>
              <w:keepNext w:val="0"/>
            </w:pPr>
            <w:r w:rsidRPr="00B322A8">
              <w:t>-13</w:t>
            </w:r>
          </w:p>
        </w:tc>
        <w:tc>
          <w:tcPr>
            <w:tcW w:w="1058" w:type="dxa"/>
            <w:noWrap/>
            <w:hideMark/>
          </w:tcPr>
          <w:p w14:paraId="3F7C8385" w14:textId="77777777" w:rsidR="007748F0" w:rsidRPr="00B322A8" w:rsidRDefault="007748F0" w:rsidP="00873D42">
            <w:pPr>
              <w:pStyle w:val="TAL"/>
              <w:keepNext w:val="0"/>
            </w:pPr>
            <w:r w:rsidRPr="00B322A8">
              <w:t>49.4</w:t>
            </w:r>
          </w:p>
        </w:tc>
        <w:tc>
          <w:tcPr>
            <w:tcW w:w="873" w:type="dxa"/>
            <w:noWrap/>
            <w:hideMark/>
          </w:tcPr>
          <w:p w14:paraId="26CE6022" w14:textId="77777777" w:rsidR="007748F0" w:rsidRPr="00B322A8" w:rsidRDefault="007748F0" w:rsidP="00873D42">
            <w:pPr>
              <w:pStyle w:val="TAL"/>
              <w:keepNext w:val="0"/>
            </w:pPr>
            <w:r w:rsidRPr="00B322A8">
              <w:t>22.34</w:t>
            </w:r>
          </w:p>
        </w:tc>
        <w:tc>
          <w:tcPr>
            <w:tcW w:w="873" w:type="dxa"/>
            <w:noWrap/>
            <w:hideMark/>
          </w:tcPr>
          <w:p w14:paraId="564AB185" w14:textId="77777777" w:rsidR="007748F0" w:rsidRPr="00B322A8" w:rsidRDefault="007748F0" w:rsidP="00873D42">
            <w:pPr>
              <w:pStyle w:val="TAL"/>
              <w:keepNext w:val="0"/>
            </w:pPr>
            <w:r w:rsidRPr="00B322A8">
              <w:t>92.47</w:t>
            </w:r>
          </w:p>
        </w:tc>
      </w:tr>
      <w:tr w:rsidR="007748F0" w:rsidRPr="00B322A8" w14:paraId="40F6CF53" w14:textId="77777777" w:rsidTr="00873D42">
        <w:trPr>
          <w:trHeight w:val="300"/>
        </w:trPr>
        <w:tc>
          <w:tcPr>
            <w:tcW w:w="1267" w:type="dxa"/>
            <w:noWrap/>
            <w:hideMark/>
          </w:tcPr>
          <w:p w14:paraId="4B646A04" w14:textId="77777777" w:rsidR="007748F0" w:rsidRPr="00B322A8" w:rsidRDefault="007748F0" w:rsidP="00873D42">
            <w:pPr>
              <w:pStyle w:val="TAL"/>
              <w:keepNext w:val="0"/>
            </w:pPr>
            <w:r w:rsidRPr="00B322A8">
              <w:t>12</w:t>
            </w:r>
          </w:p>
        </w:tc>
        <w:tc>
          <w:tcPr>
            <w:tcW w:w="1100" w:type="dxa"/>
            <w:noWrap/>
            <w:hideMark/>
          </w:tcPr>
          <w:p w14:paraId="66440626" w14:textId="77777777" w:rsidR="007748F0" w:rsidRPr="00B322A8" w:rsidRDefault="007748F0" w:rsidP="00873D42">
            <w:pPr>
              <w:pStyle w:val="TAL"/>
              <w:keepNext w:val="0"/>
            </w:pPr>
            <w:r w:rsidRPr="00B322A8">
              <w:t>-30.33</w:t>
            </w:r>
          </w:p>
        </w:tc>
        <w:tc>
          <w:tcPr>
            <w:tcW w:w="2107" w:type="dxa"/>
            <w:noWrap/>
            <w:hideMark/>
          </w:tcPr>
          <w:p w14:paraId="5AACD2D1" w14:textId="77777777" w:rsidR="007748F0" w:rsidRPr="00B322A8" w:rsidRDefault="007748F0" w:rsidP="00873D42">
            <w:pPr>
              <w:pStyle w:val="TAL"/>
              <w:keepNext w:val="0"/>
            </w:pPr>
            <w:r w:rsidRPr="00B322A8">
              <w:t>521</w:t>
            </w:r>
          </w:p>
        </w:tc>
        <w:tc>
          <w:tcPr>
            <w:tcW w:w="2082" w:type="dxa"/>
            <w:noWrap/>
            <w:hideMark/>
          </w:tcPr>
          <w:p w14:paraId="33209529" w14:textId="77777777" w:rsidR="007748F0" w:rsidRPr="00B322A8" w:rsidRDefault="007748F0" w:rsidP="00873D42">
            <w:pPr>
              <w:pStyle w:val="TAL"/>
              <w:keepNext w:val="0"/>
            </w:pPr>
            <w:r w:rsidRPr="00B322A8">
              <w:t>-64.46</w:t>
            </w:r>
          </w:p>
        </w:tc>
        <w:tc>
          <w:tcPr>
            <w:tcW w:w="1058" w:type="dxa"/>
            <w:noWrap/>
            <w:hideMark/>
          </w:tcPr>
          <w:p w14:paraId="04071BB1" w14:textId="77777777" w:rsidR="007748F0" w:rsidRPr="00B322A8" w:rsidRDefault="007748F0" w:rsidP="00873D42">
            <w:pPr>
              <w:pStyle w:val="TAL"/>
              <w:keepNext w:val="0"/>
            </w:pPr>
            <w:r w:rsidRPr="00B322A8">
              <w:t>-129.82</w:t>
            </w:r>
          </w:p>
        </w:tc>
        <w:tc>
          <w:tcPr>
            <w:tcW w:w="873" w:type="dxa"/>
            <w:noWrap/>
            <w:hideMark/>
          </w:tcPr>
          <w:p w14:paraId="1FBE07F4" w14:textId="77777777" w:rsidR="007748F0" w:rsidRPr="00B322A8" w:rsidRDefault="007748F0" w:rsidP="00873D42">
            <w:pPr>
              <w:pStyle w:val="TAL"/>
              <w:keepNext w:val="0"/>
            </w:pPr>
            <w:r w:rsidRPr="00B322A8">
              <w:t>22.34</w:t>
            </w:r>
          </w:p>
        </w:tc>
        <w:tc>
          <w:tcPr>
            <w:tcW w:w="873" w:type="dxa"/>
            <w:noWrap/>
            <w:hideMark/>
          </w:tcPr>
          <w:p w14:paraId="5843ED63" w14:textId="77777777" w:rsidR="007748F0" w:rsidRPr="00B322A8" w:rsidRDefault="007748F0" w:rsidP="00873D42">
            <w:pPr>
              <w:pStyle w:val="TAL"/>
              <w:keepNext w:val="0"/>
            </w:pPr>
            <w:r w:rsidRPr="00B322A8">
              <w:t>86.54</w:t>
            </w:r>
          </w:p>
        </w:tc>
      </w:tr>
      <w:tr w:rsidR="007748F0" w:rsidRPr="00B322A8" w14:paraId="0BDCF665" w14:textId="77777777" w:rsidTr="00873D42">
        <w:trPr>
          <w:trHeight w:val="300"/>
        </w:trPr>
        <w:tc>
          <w:tcPr>
            <w:tcW w:w="1267" w:type="dxa"/>
            <w:noWrap/>
            <w:hideMark/>
          </w:tcPr>
          <w:p w14:paraId="577C6D41" w14:textId="77777777" w:rsidR="007748F0" w:rsidRPr="00B322A8" w:rsidRDefault="007748F0" w:rsidP="00873D42">
            <w:pPr>
              <w:pStyle w:val="TAL"/>
              <w:keepNext w:val="0"/>
            </w:pPr>
            <w:r w:rsidRPr="00B322A8">
              <w:t>13</w:t>
            </w:r>
          </w:p>
        </w:tc>
        <w:tc>
          <w:tcPr>
            <w:tcW w:w="1100" w:type="dxa"/>
            <w:noWrap/>
            <w:hideMark/>
          </w:tcPr>
          <w:p w14:paraId="5B78491A" w14:textId="77777777" w:rsidR="007748F0" w:rsidRPr="00B322A8" w:rsidRDefault="007748F0" w:rsidP="00873D42">
            <w:pPr>
              <w:pStyle w:val="TAL"/>
              <w:keepNext w:val="0"/>
            </w:pPr>
            <w:r w:rsidRPr="00B322A8">
              <w:t>-28.03</w:t>
            </w:r>
          </w:p>
        </w:tc>
        <w:tc>
          <w:tcPr>
            <w:tcW w:w="2107" w:type="dxa"/>
            <w:noWrap/>
            <w:hideMark/>
          </w:tcPr>
          <w:p w14:paraId="30995944" w14:textId="77777777" w:rsidR="007748F0" w:rsidRPr="00B322A8" w:rsidRDefault="007748F0" w:rsidP="00873D42">
            <w:pPr>
              <w:pStyle w:val="TAL"/>
              <w:keepNext w:val="0"/>
            </w:pPr>
            <w:r w:rsidRPr="00B322A8">
              <w:t>672</w:t>
            </w:r>
          </w:p>
        </w:tc>
        <w:tc>
          <w:tcPr>
            <w:tcW w:w="2082" w:type="dxa"/>
            <w:noWrap/>
            <w:hideMark/>
          </w:tcPr>
          <w:p w14:paraId="060251FC" w14:textId="77777777" w:rsidR="007748F0" w:rsidRPr="00B322A8" w:rsidRDefault="007748F0" w:rsidP="00873D42">
            <w:pPr>
              <w:pStyle w:val="TAL"/>
              <w:keepNext w:val="0"/>
            </w:pPr>
            <w:r w:rsidRPr="00B322A8">
              <w:t>86.96</w:t>
            </w:r>
          </w:p>
        </w:tc>
        <w:tc>
          <w:tcPr>
            <w:tcW w:w="1058" w:type="dxa"/>
            <w:noWrap/>
            <w:hideMark/>
          </w:tcPr>
          <w:p w14:paraId="220FE094" w14:textId="77777777" w:rsidR="007748F0" w:rsidRPr="00B322A8" w:rsidRDefault="007748F0" w:rsidP="00873D42">
            <w:pPr>
              <w:pStyle w:val="TAL"/>
              <w:keepNext w:val="0"/>
            </w:pPr>
            <w:r w:rsidRPr="00B322A8">
              <w:t>73.27</w:t>
            </w:r>
          </w:p>
        </w:tc>
        <w:tc>
          <w:tcPr>
            <w:tcW w:w="873" w:type="dxa"/>
            <w:noWrap/>
            <w:hideMark/>
          </w:tcPr>
          <w:p w14:paraId="562751CD" w14:textId="77777777" w:rsidR="007748F0" w:rsidRPr="00B322A8" w:rsidRDefault="007748F0" w:rsidP="00873D42">
            <w:pPr>
              <w:pStyle w:val="TAL"/>
              <w:keepNext w:val="0"/>
            </w:pPr>
            <w:r w:rsidRPr="00B322A8">
              <w:t>22.34</w:t>
            </w:r>
          </w:p>
        </w:tc>
        <w:tc>
          <w:tcPr>
            <w:tcW w:w="873" w:type="dxa"/>
            <w:noWrap/>
            <w:hideMark/>
          </w:tcPr>
          <w:p w14:paraId="3D79FC9D" w14:textId="77777777" w:rsidR="007748F0" w:rsidRPr="00B322A8" w:rsidRDefault="007748F0" w:rsidP="00873D42">
            <w:pPr>
              <w:pStyle w:val="TAL"/>
              <w:keepNext w:val="0"/>
            </w:pPr>
            <w:r w:rsidRPr="00B322A8">
              <w:t>88.11</w:t>
            </w:r>
          </w:p>
        </w:tc>
      </w:tr>
      <w:tr w:rsidR="007748F0" w:rsidRPr="00B322A8" w14:paraId="5BCEBDB2" w14:textId="77777777" w:rsidTr="00873D42">
        <w:trPr>
          <w:trHeight w:val="300"/>
        </w:trPr>
        <w:tc>
          <w:tcPr>
            <w:tcW w:w="1267" w:type="dxa"/>
            <w:noWrap/>
            <w:hideMark/>
          </w:tcPr>
          <w:p w14:paraId="36E52EA0" w14:textId="77777777" w:rsidR="007748F0" w:rsidRPr="00B322A8" w:rsidRDefault="007748F0" w:rsidP="00873D42">
            <w:pPr>
              <w:pStyle w:val="TAL"/>
              <w:keepNext w:val="0"/>
            </w:pPr>
            <w:r w:rsidRPr="00B322A8">
              <w:t>Ini. delay [ns]</w:t>
            </w:r>
          </w:p>
        </w:tc>
        <w:tc>
          <w:tcPr>
            <w:tcW w:w="1100" w:type="dxa"/>
            <w:noWrap/>
            <w:hideMark/>
          </w:tcPr>
          <w:p w14:paraId="113A70DE" w14:textId="77777777" w:rsidR="007748F0" w:rsidRPr="00B322A8" w:rsidRDefault="007748F0" w:rsidP="00873D42">
            <w:pPr>
              <w:pStyle w:val="TAL"/>
              <w:keepNext w:val="0"/>
            </w:pPr>
            <w:r w:rsidRPr="00B322A8">
              <w:t>XPR [dB]</w:t>
            </w:r>
          </w:p>
        </w:tc>
        <w:tc>
          <w:tcPr>
            <w:tcW w:w="2107" w:type="dxa"/>
            <w:noWrap/>
            <w:hideMark/>
          </w:tcPr>
          <w:p w14:paraId="0A08A5BB" w14:textId="77777777" w:rsidR="007748F0" w:rsidRPr="00B322A8" w:rsidRDefault="007748F0" w:rsidP="00873D42">
            <w:pPr>
              <w:pStyle w:val="TAL"/>
              <w:keepNext w:val="0"/>
            </w:pPr>
            <w:r w:rsidRPr="00B322A8">
              <w:t>PL [dB]</w:t>
            </w:r>
          </w:p>
        </w:tc>
        <w:tc>
          <w:tcPr>
            <w:tcW w:w="2082" w:type="dxa"/>
            <w:noWrap/>
            <w:hideMark/>
          </w:tcPr>
          <w:p w14:paraId="08CAA970" w14:textId="77777777" w:rsidR="007748F0" w:rsidRPr="00B322A8" w:rsidRDefault="007748F0" w:rsidP="00873D42">
            <w:pPr>
              <w:pStyle w:val="TAL"/>
              <w:keepNext w:val="0"/>
            </w:pPr>
            <w:r w:rsidRPr="00B322A8">
              <w:t>ZoA [°]</w:t>
            </w:r>
          </w:p>
        </w:tc>
        <w:tc>
          <w:tcPr>
            <w:tcW w:w="1058" w:type="dxa"/>
            <w:noWrap/>
            <w:hideMark/>
          </w:tcPr>
          <w:p w14:paraId="61D2F17F" w14:textId="77777777" w:rsidR="007748F0" w:rsidRPr="00B322A8" w:rsidRDefault="007748F0" w:rsidP="00873D42">
            <w:pPr>
              <w:pStyle w:val="TAL"/>
              <w:keepNext w:val="0"/>
            </w:pPr>
            <w:r w:rsidRPr="00B322A8">
              <w:t>ASD [°]</w:t>
            </w:r>
          </w:p>
        </w:tc>
        <w:tc>
          <w:tcPr>
            <w:tcW w:w="873" w:type="dxa"/>
            <w:noWrap/>
            <w:hideMark/>
          </w:tcPr>
          <w:p w14:paraId="74877DBC" w14:textId="77777777" w:rsidR="007748F0" w:rsidRPr="00B322A8" w:rsidRDefault="007748F0" w:rsidP="00873D42">
            <w:pPr>
              <w:pStyle w:val="TAL"/>
              <w:keepNext w:val="0"/>
            </w:pPr>
            <w:r w:rsidRPr="00B322A8">
              <w:t>ZSA [°]</w:t>
            </w:r>
          </w:p>
        </w:tc>
        <w:tc>
          <w:tcPr>
            <w:tcW w:w="873" w:type="dxa"/>
            <w:noWrap/>
            <w:hideMark/>
          </w:tcPr>
          <w:p w14:paraId="0CEF8505" w14:textId="77777777" w:rsidR="007748F0" w:rsidRPr="00B322A8" w:rsidRDefault="007748F0" w:rsidP="00873D42">
            <w:pPr>
              <w:pStyle w:val="TAL"/>
              <w:keepNext w:val="0"/>
            </w:pPr>
            <w:r w:rsidRPr="00B322A8">
              <w:t>ZSD [°]</w:t>
            </w:r>
          </w:p>
        </w:tc>
      </w:tr>
      <w:tr w:rsidR="007748F0" w:rsidRPr="00B322A8" w14:paraId="13D78163" w14:textId="77777777" w:rsidTr="00873D42">
        <w:trPr>
          <w:trHeight w:val="300"/>
        </w:trPr>
        <w:tc>
          <w:tcPr>
            <w:tcW w:w="1267" w:type="dxa"/>
            <w:noWrap/>
            <w:hideMark/>
          </w:tcPr>
          <w:p w14:paraId="25504E4D" w14:textId="77777777" w:rsidR="007748F0" w:rsidRPr="00B322A8" w:rsidRDefault="007748F0" w:rsidP="00873D42">
            <w:pPr>
              <w:pStyle w:val="TAL"/>
              <w:keepNext w:val="0"/>
            </w:pPr>
            <w:r w:rsidRPr="00B322A8">
              <w:t>1442</w:t>
            </w:r>
          </w:p>
        </w:tc>
        <w:tc>
          <w:tcPr>
            <w:tcW w:w="1100" w:type="dxa"/>
            <w:noWrap/>
            <w:hideMark/>
          </w:tcPr>
          <w:p w14:paraId="14D8A463" w14:textId="77777777" w:rsidR="007748F0" w:rsidRPr="00B322A8" w:rsidRDefault="007748F0" w:rsidP="00873D42">
            <w:pPr>
              <w:pStyle w:val="TAL"/>
              <w:keepNext w:val="0"/>
            </w:pPr>
            <w:r w:rsidRPr="00B322A8">
              <w:t>11</w:t>
            </w:r>
          </w:p>
        </w:tc>
        <w:tc>
          <w:tcPr>
            <w:tcW w:w="2107" w:type="dxa"/>
            <w:noWrap/>
            <w:hideMark/>
          </w:tcPr>
          <w:p w14:paraId="56271738" w14:textId="77777777" w:rsidR="007748F0" w:rsidRPr="00B322A8" w:rsidRDefault="007748F0" w:rsidP="00873D42">
            <w:pPr>
              <w:pStyle w:val="TAL"/>
              <w:keepNext w:val="0"/>
            </w:pPr>
            <w:r w:rsidRPr="00B322A8">
              <w:t>104.42</w:t>
            </w:r>
          </w:p>
        </w:tc>
        <w:tc>
          <w:tcPr>
            <w:tcW w:w="2082" w:type="dxa"/>
            <w:noWrap/>
            <w:hideMark/>
          </w:tcPr>
          <w:p w14:paraId="34B2B475" w14:textId="77777777" w:rsidR="007748F0" w:rsidRPr="00B322A8" w:rsidRDefault="007748F0" w:rsidP="00873D42">
            <w:pPr>
              <w:pStyle w:val="TAL"/>
              <w:keepNext w:val="0"/>
            </w:pPr>
            <w:r w:rsidRPr="00B322A8">
              <w:t>90</w:t>
            </w:r>
          </w:p>
        </w:tc>
        <w:tc>
          <w:tcPr>
            <w:tcW w:w="1058" w:type="dxa"/>
            <w:noWrap/>
            <w:hideMark/>
          </w:tcPr>
          <w:p w14:paraId="46C1C2AC" w14:textId="77777777" w:rsidR="007748F0" w:rsidRPr="00B322A8" w:rsidRDefault="007748F0" w:rsidP="00873D42">
            <w:pPr>
              <w:pStyle w:val="TAL"/>
              <w:keepNext w:val="0"/>
            </w:pPr>
            <w:r w:rsidRPr="00B322A8">
              <w:t>4.85</w:t>
            </w:r>
          </w:p>
        </w:tc>
        <w:tc>
          <w:tcPr>
            <w:tcW w:w="873" w:type="dxa"/>
            <w:noWrap/>
            <w:hideMark/>
          </w:tcPr>
          <w:p w14:paraId="125615FB" w14:textId="77777777" w:rsidR="007748F0" w:rsidRPr="00B322A8" w:rsidRDefault="007748F0" w:rsidP="00873D42">
            <w:pPr>
              <w:pStyle w:val="TAL"/>
              <w:keepNext w:val="0"/>
            </w:pPr>
            <w:r w:rsidRPr="00B322A8">
              <w:t>0</w:t>
            </w:r>
          </w:p>
        </w:tc>
        <w:tc>
          <w:tcPr>
            <w:tcW w:w="873" w:type="dxa"/>
            <w:noWrap/>
            <w:hideMark/>
          </w:tcPr>
          <w:p w14:paraId="0B95FB54" w14:textId="77777777" w:rsidR="007748F0" w:rsidRPr="00B322A8" w:rsidRDefault="007748F0" w:rsidP="00873D42">
            <w:pPr>
              <w:pStyle w:val="TAL"/>
              <w:keepNext w:val="0"/>
            </w:pPr>
            <w:r w:rsidRPr="00B322A8">
              <w:t>0.76</w:t>
            </w:r>
          </w:p>
        </w:tc>
      </w:tr>
      <w:tr w:rsidR="007748F0" w:rsidRPr="00B322A8" w14:paraId="3196B586" w14:textId="77777777" w:rsidTr="00873D42">
        <w:trPr>
          <w:trHeight w:val="300"/>
        </w:trPr>
        <w:tc>
          <w:tcPr>
            <w:tcW w:w="1267" w:type="dxa"/>
            <w:noWrap/>
            <w:hideMark/>
          </w:tcPr>
          <w:p w14:paraId="4D8B6B76" w14:textId="77777777" w:rsidR="007748F0" w:rsidRPr="00B322A8" w:rsidRDefault="007748F0" w:rsidP="00873D42">
            <w:pPr>
              <w:pStyle w:val="TAL"/>
              <w:keepNext w:val="0"/>
            </w:pPr>
            <w:r w:rsidRPr="00B322A8">
              <w:t>UE speed [m/s]</w:t>
            </w:r>
          </w:p>
        </w:tc>
        <w:tc>
          <w:tcPr>
            <w:tcW w:w="1100" w:type="dxa"/>
            <w:noWrap/>
            <w:hideMark/>
          </w:tcPr>
          <w:p w14:paraId="78A6660E" w14:textId="77777777" w:rsidR="007748F0" w:rsidRPr="00B322A8" w:rsidRDefault="007748F0" w:rsidP="00873D42">
            <w:pPr>
              <w:pStyle w:val="TAL"/>
              <w:keepNext w:val="0"/>
            </w:pPr>
            <w:r w:rsidRPr="00B322A8">
              <w:t>UE DoT Az [°]</w:t>
            </w:r>
          </w:p>
        </w:tc>
        <w:tc>
          <w:tcPr>
            <w:tcW w:w="2107" w:type="dxa"/>
            <w:noWrap/>
            <w:hideMark/>
          </w:tcPr>
          <w:p w14:paraId="22A61F46" w14:textId="77777777" w:rsidR="007748F0" w:rsidRPr="00B322A8" w:rsidRDefault="007748F0" w:rsidP="00873D42">
            <w:pPr>
              <w:pStyle w:val="TAL"/>
              <w:keepNext w:val="0"/>
            </w:pPr>
            <w:r w:rsidRPr="00B322A8">
              <w:t>UE coordinates (x,y,z) [m]</w:t>
            </w:r>
          </w:p>
        </w:tc>
        <w:tc>
          <w:tcPr>
            <w:tcW w:w="2082" w:type="dxa"/>
            <w:noWrap/>
            <w:hideMark/>
          </w:tcPr>
          <w:p w14:paraId="5A0A8164" w14:textId="77777777" w:rsidR="007748F0" w:rsidRPr="00B322A8" w:rsidRDefault="007748F0" w:rsidP="00873D42">
            <w:pPr>
              <w:pStyle w:val="TAL"/>
              <w:keepNext w:val="0"/>
            </w:pPr>
            <w:r w:rsidRPr="00B322A8">
              <w:t>BS coordinates (x,y,z) [m]</w:t>
            </w:r>
          </w:p>
        </w:tc>
        <w:tc>
          <w:tcPr>
            <w:tcW w:w="1058" w:type="dxa"/>
            <w:noWrap/>
            <w:hideMark/>
          </w:tcPr>
          <w:p w14:paraId="6012C5AC" w14:textId="77777777" w:rsidR="007748F0" w:rsidRPr="00B322A8" w:rsidRDefault="007748F0" w:rsidP="00873D42">
            <w:pPr>
              <w:pStyle w:val="TAL"/>
              <w:keepNext w:val="0"/>
            </w:pPr>
            <w:r w:rsidRPr="00B322A8">
              <w:t>K-factor [dB]</w:t>
            </w:r>
          </w:p>
        </w:tc>
        <w:tc>
          <w:tcPr>
            <w:tcW w:w="873" w:type="dxa"/>
            <w:noWrap/>
            <w:hideMark/>
          </w:tcPr>
          <w:p w14:paraId="4B364A59" w14:textId="77777777" w:rsidR="007748F0" w:rsidRPr="00B322A8" w:rsidRDefault="007748F0" w:rsidP="00873D42">
            <w:pPr>
              <w:pStyle w:val="TAL"/>
              <w:keepNext w:val="0"/>
            </w:pPr>
            <w:r w:rsidRPr="00B322A8">
              <w:t xml:space="preserve"> </w:t>
            </w:r>
          </w:p>
        </w:tc>
        <w:tc>
          <w:tcPr>
            <w:tcW w:w="873" w:type="dxa"/>
            <w:noWrap/>
            <w:hideMark/>
          </w:tcPr>
          <w:p w14:paraId="7CCF23A0" w14:textId="77777777" w:rsidR="007748F0" w:rsidRPr="00B322A8" w:rsidRDefault="007748F0" w:rsidP="00873D42">
            <w:pPr>
              <w:pStyle w:val="TAL"/>
              <w:keepNext w:val="0"/>
            </w:pPr>
          </w:p>
        </w:tc>
      </w:tr>
      <w:tr w:rsidR="007748F0" w:rsidRPr="00B322A8" w14:paraId="45D1A1AB" w14:textId="77777777" w:rsidTr="00873D42">
        <w:trPr>
          <w:trHeight w:val="300"/>
        </w:trPr>
        <w:tc>
          <w:tcPr>
            <w:tcW w:w="1267" w:type="dxa"/>
            <w:noWrap/>
            <w:hideMark/>
          </w:tcPr>
          <w:p w14:paraId="7DBEAE04" w14:textId="77777777" w:rsidR="007748F0" w:rsidRPr="00B322A8" w:rsidRDefault="007748F0" w:rsidP="00873D42">
            <w:pPr>
              <w:pStyle w:val="TAL"/>
              <w:keepNext w:val="0"/>
            </w:pPr>
            <w:r w:rsidRPr="00B322A8">
              <w:t>8.33</w:t>
            </w:r>
          </w:p>
        </w:tc>
        <w:tc>
          <w:tcPr>
            <w:tcW w:w="1100" w:type="dxa"/>
            <w:noWrap/>
            <w:hideMark/>
          </w:tcPr>
          <w:p w14:paraId="1726D594" w14:textId="77777777" w:rsidR="007748F0" w:rsidRPr="00B322A8" w:rsidRDefault="007748F0" w:rsidP="00873D42">
            <w:pPr>
              <w:pStyle w:val="TAL"/>
              <w:keepNext w:val="0"/>
            </w:pPr>
            <w:r w:rsidRPr="00B322A8">
              <w:t>-123.94</w:t>
            </w:r>
          </w:p>
        </w:tc>
        <w:tc>
          <w:tcPr>
            <w:tcW w:w="2107" w:type="dxa"/>
            <w:noWrap/>
            <w:hideMark/>
          </w:tcPr>
          <w:p w14:paraId="47DC47A3" w14:textId="77777777" w:rsidR="007748F0" w:rsidRPr="00B322A8" w:rsidRDefault="007748F0" w:rsidP="00873D42">
            <w:pPr>
              <w:pStyle w:val="TAL"/>
              <w:keepNext w:val="0"/>
            </w:pPr>
            <w:r w:rsidRPr="00B322A8">
              <w:t>(432.02,-12.36,1.5)</w:t>
            </w:r>
          </w:p>
        </w:tc>
        <w:tc>
          <w:tcPr>
            <w:tcW w:w="2082" w:type="dxa"/>
            <w:noWrap/>
            <w:hideMark/>
          </w:tcPr>
          <w:p w14:paraId="68B50CE2" w14:textId="77777777" w:rsidR="007748F0" w:rsidRPr="00B322A8" w:rsidRDefault="007748F0" w:rsidP="00873D42">
            <w:pPr>
              <w:pStyle w:val="TAL"/>
              <w:keepNext w:val="0"/>
            </w:pPr>
            <w:r w:rsidRPr="00B322A8">
              <w:t>(0,0,10)</w:t>
            </w:r>
          </w:p>
        </w:tc>
        <w:tc>
          <w:tcPr>
            <w:tcW w:w="1058" w:type="dxa"/>
            <w:noWrap/>
            <w:hideMark/>
          </w:tcPr>
          <w:p w14:paraId="04BC1DAF" w14:textId="77777777" w:rsidR="007748F0" w:rsidRPr="00B322A8" w:rsidRDefault="007748F0" w:rsidP="00873D42">
            <w:pPr>
              <w:pStyle w:val="TAL"/>
              <w:keepNext w:val="0"/>
            </w:pPr>
            <w:r w:rsidRPr="00B322A8">
              <w:t>9</w:t>
            </w:r>
          </w:p>
        </w:tc>
        <w:tc>
          <w:tcPr>
            <w:tcW w:w="873" w:type="dxa"/>
            <w:noWrap/>
            <w:hideMark/>
          </w:tcPr>
          <w:p w14:paraId="3FCB8569" w14:textId="77777777" w:rsidR="007748F0" w:rsidRPr="00B322A8" w:rsidRDefault="007748F0" w:rsidP="00873D42">
            <w:pPr>
              <w:pStyle w:val="TAL"/>
              <w:keepNext w:val="0"/>
            </w:pPr>
          </w:p>
        </w:tc>
        <w:tc>
          <w:tcPr>
            <w:tcW w:w="873" w:type="dxa"/>
            <w:noWrap/>
            <w:hideMark/>
          </w:tcPr>
          <w:p w14:paraId="7DC9E7E1" w14:textId="77777777" w:rsidR="007748F0" w:rsidRPr="00B322A8" w:rsidRDefault="007748F0" w:rsidP="00873D42">
            <w:pPr>
              <w:pStyle w:val="TAL"/>
              <w:keepNext w:val="0"/>
            </w:pPr>
          </w:p>
        </w:tc>
      </w:tr>
      <w:tr w:rsidR="007748F0" w:rsidRPr="00B322A8" w14:paraId="73611729" w14:textId="77777777" w:rsidTr="00873D42">
        <w:trPr>
          <w:trHeight w:val="300"/>
        </w:trPr>
        <w:tc>
          <w:tcPr>
            <w:tcW w:w="1267" w:type="dxa"/>
            <w:noWrap/>
            <w:hideMark/>
          </w:tcPr>
          <w:p w14:paraId="1633EB93" w14:textId="77777777" w:rsidR="007748F0" w:rsidRPr="00B322A8" w:rsidRDefault="007748F0" w:rsidP="00873D42">
            <w:pPr>
              <w:pStyle w:val="TAL"/>
              <w:keepNext w:val="0"/>
            </w:pPr>
          </w:p>
        </w:tc>
        <w:tc>
          <w:tcPr>
            <w:tcW w:w="1100" w:type="dxa"/>
            <w:noWrap/>
            <w:hideMark/>
          </w:tcPr>
          <w:p w14:paraId="60E120B2" w14:textId="77777777" w:rsidR="007748F0" w:rsidRPr="00B322A8" w:rsidRDefault="007748F0" w:rsidP="00873D42">
            <w:pPr>
              <w:pStyle w:val="TAL"/>
              <w:keepNext w:val="0"/>
            </w:pPr>
          </w:p>
        </w:tc>
        <w:tc>
          <w:tcPr>
            <w:tcW w:w="2107" w:type="dxa"/>
            <w:noWrap/>
            <w:hideMark/>
          </w:tcPr>
          <w:p w14:paraId="37B032A4" w14:textId="77777777" w:rsidR="007748F0" w:rsidRPr="00B322A8" w:rsidRDefault="007748F0" w:rsidP="00873D42">
            <w:pPr>
              <w:pStyle w:val="TAL"/>
              <w:keepNext w:val="0"/>
            </w:pPr>
          </w:p>
        </w:tc>
        <w:tc>
          <w:tcPr>
            <w:tcW w:w="2082" w:type="dxa"/>
            <w:noWrap/>
            <w:hideMark/>
          </w:tcPr>
          <w:p w14:paraId="7D939F95" w14:textId="77777777" w:rsidR="007748F0" w:rsidRPr="00B322A8" w:rsidRDefault="007748F0" w:rsidP="00873D42">
            <w:pPr>
              <w:pStyle w:val="TAL"/>
              <w:keepNext w:val="0"/>
            </w:pPr>
          </w:p>
        </w:tc>
        <w:tc>
          <w:tcPr>
            <w:tcW w:w="1058" w:type="dxa"/>
            <w:noWrap/>
            <w:hideMark/>
          </w:tcPr>
          <w:p w14:paraId="235E0773" w14:textId="77777777" w:rsidR="007748F0" w:rsidRPr="00B322A8" w:rsidRDefault="007748F0" w:rsidP="00873D42">
            <w:pPr>
              <w:pStyle w:val="TAL"/>
              <w:keepNext w:val="0"/>
            </w:pPr>
          </w:p>
        </w:tc>
        <w:tc>
          <w:tcPr>
            <w:tcW w:w="873" w:type="dxa"/>
            <w:noWrap/>
            <w:hideMark/>
          </w:tcPr>
          <w:p w14:paraId="6950850A" w14:textId="77777777" w:rsidR="007748F0" w:rsidRPr="00B322A8" w:rsidRDefault="007748F0" w:rsidP="00873D42">
            <w:pPr>
              <w:pStyle w:val="TAL"/>
              <w:keepNext w:val="0"/>
            </w:pPr>
          </w:p>
        </w:tc>
        <w:tc>
          <w:tcPr>
            <w:tcW w:w="873" w:type="dxa"/>
            <w:noWrap/>
            <w:hideMark/>
          </w:tcPr>
          <w:p w14:paraId="510CCEA9" w14:textId="77777777" w:rsidR="007748F0" w:rsidRPr="00B322A8" w:rsidRDefault="007748F0" w:rsidP="00873D42">
            <w:pPr>
              <w:pStyle w:val="TAL"/>
              <w:keepNext w:val="0"/>
            </w:pPr>
          </w:p>
        </w:tc>
      </w:tr>
      <w:tr w:rsidR="007748F0" w:rsidRPr="00B322A8" w14:paraId="55917649" w14:textId="77777777" w:rsidTr="00873D42">
        <w:trPr>
          <w:trHeight w:val="300"/>
        </w:trPr>
        <w:tc>
          <w:tcPr>
            <w:tcW w:w="1267" w:type="dxa"/>
            <w:shd w:val="clear" w:color="auto" w:fill="EDEDED" w:themeFill="accent3" w:themeFillTint="33"/>
            <w:noWrap/>
            <w:hideMark/>
          </w:tcPr>
          <w:p w14:paraId="6EC28411"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75169E7"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495881C8" w14:textId="77777777" w:rsidR="007748F0" w:rsidRPr="00B322A8" w:rsidRDefault="007748F0" w:rsidP="00873D42">
            <w:pPr>
              <w:pStyle w:val="TAL"/>
              <w:keepNext w:val="0"/>
            </w:pPr>
          </w:p>
        </w:tc>
        <w:tc>
          <w:tcPr>
            <w:tcW w:w="2082" w:type="dxa"/>
            <w:shd w:val="clear" w:color="auto" w:fill="EDEDED" w:themeFill="accent3" w:themeFillTint="33"/>
            <w:noWrap/>
            <w:hideMark/>
          </w:tcPr>
          <w:p w14:paraId="6377BEB4" w14:textId="77777777" w:rsidR="007748F0" w:rsidRPr="00B322A8" w:rsidRDefault="007748F0" w:rsidP="00873D42">
            <w:pPr>
              <w:pStyle w:val="TAL"/>
              <w:keepNext w:val="0"/>
            </w:pPr>
          </w:p>
        </w:tc>
        <w:tc>
          <w:tcPr>
            <w:tcW w:w="1058" w:type="dxa"/>
            <w:shd w:val="clear" w:color="auto" w:fill="EDEDED" w:themeFill="accent3" w:themeFillTint="33"/>
            <w:noWrap/>
            <w:hideMark/>
          </w:tcPr>
          <w:p w14:paraId="03DBF28F" w14:textId="77777777" w:rsidR="007748F0" w:rsidRPr="00B322A8" w:rsidRDefault="007748F0" w:rsidP="00873D42">
            <w:pPr>
              <w:pStyle w:val="TAL"/>
              <w:keepNext w:val="0"/>
            </w:pPr>
          </w:p>
        </w:tc>
        <w:tc>
          <w:tcPr>
            <w:tcW w:w="873" w:type="dxa"/>
            <w:shd w:val="clear" w:color="auto" w:fill="EDEDED" w:themeFill="accent3" w:themeFillTint="33"/>
            <w:noWrap/>
            <w:hideMark/>
          </w:tcPr>
          <w:p w14:paraId="27F51265" w14:textId="77777777" w:rsidR="007748F0" w:rsidRPr="00B322A8" w:rsidRDefault="007748F0" w:rsidP="00873D42">
            <w:pPr>
              <w:pStyle w:val="TAL"/>
              <w:keepNext w:val="0"/>
            </w:pPr>
          </w:p>
        </w:tc>
        <w:tc>
          <w:tcPr>
            <w:tcW w:w="873" w:type="dxa"/>
            <w:shd w:val="clear" w:color="auto" w:fill="EDEDED" w:themeFill="accent3" w:themeFillTint="33"/>
            <w:noWrap/>
            <w:hideMark/>
          </w:tcPr>
          <w:p w14:paraId="7FCF7A3D" w14:textId="77777777" w:rsidR="007748F0" w:rsidRPr="00B322A8" w:rsidRDefault="007748F0" w:rsidP="00873D42">
            <w:pPr>
              <w:pStyle w:val="TAL"/>
              <w:keepNext w:val="0"/>
            </w:pPr>
          </w:p>
        </w:tc>
      </w:tr>
      <w:tr w:rsidR="007748F0" w:rsidRPr="00B322A8" w14:paraId="617C20F6" w14:textId="77777777" w:rsidTr="00873D42">
        <w:trPr>
          <w:trHeight w:val="300"/>
        </w:trPr>
        <w:tc>
          <w:tcPr>
            <w:tcW w:w="1267" w:type="dxa"/>
            <w:noWrap/>
            <w:hideMark/>
          </w:tcPr>
          <w:p w14:paraId="4873BFBC" w14:textId="77777777" w:rsidR="007748F0" w:rsidRPr="00B322A8" w:rsidRDefault="007748F0" w:rsidP="00873D42">
            <w:pPr>
              <w:pStyle w:val="TAL"/>
              <w:keepNext w:val="0"/>
            </w:pPr>
            <w:r w:rsidRPr="00B322A8">
              <w:t>Cluster#</w:t>
            </w:r>
          </w:p>
        </w:tc>
        <w:tc>
          <w:tcPr>
            <w:tcW w:w="1100" w:type="dxa"/>
            <w:noWrap/>
            <w:hideMark/>
          </w:tcPr>
          <w:p w14:paraId="1B8F7ABF" w14:textId="77777777" w:rsidR="007748F0" w:rsidRPr="00B322A8" w:rsidRDefault="007748F0" w:rsidP="00873D42">
            <w:pPr>
              <w:pStyle w:val="TAL"/>
              <w:keepNext w:val="0"/>
            </w:pPr>
            <w:r w:rsidRPr="00B322A8">
              <w:t>Power [dB]</w:t>
            </w:r>
          </w:p>
        </w:tc>
        <w:tc>
          <w:tcPr>
            <w:tcW w:w="2107" w:type="dxa"/>
            <w:noWrap/>
            <w:hideMark/>
          </w:tcPr>
          <w:p w14:paraId="6A64B6FE" w14:textId="77777777" w:rsidR="007748F0" w:rsidRPr="00B322A8" w:rsidRDefault="007748F0" w:rsidP="00873D42">
            <w:pPr>
              <w:pStyle w:val="TAL"/>
              <w:keepNext w:val="0"/>
            </w:pPr>
            <w:r w:rsidRPr="00B322A8">
              <w:t>Excess delay [ns]</w:t>
            </w:r>
          </w:p>
        </w:tc>
        <w:tc>
          <w:tcPr>
            <w:tcW w:w="2082" w:type="dxa"/>
            <w:noWrap/>
            <w:hideMark/>
          </w:tcPr>
          <w:p w14:paraId="34CD24A9" w14:textId="77777777" w:rsidR="007748F0" w:rsidRPr="00B322A8" w:rsidRDefault="007748F0" w:rsidP="00873D42">
            <w:pPr>
              <w:pStyle w:val="TAL"/>
              <w:keepNext w:val="0"/>
            </w:pPr>
            <w:r w:rsidRPr="00B322A8">
              <w:t>AoA [°]</w:t>
            </w:r>
          </w:p>
        </w:tc>
        <w:tc>
          <w:tcPr>
            <w:tcW w:w="1058" w:type="dxa"/>
            <w:noWrap/>
            <w:hideMark/>
          </w:tcPr>
          <w:p w14:paraId="3D0440EF" w14:textId="77777777" w:rsidR="007748F0" w:rsidRPr="00B322A8" w:rsidRDefault="007748F0" w:rsidP="00873D42">
            <w:pPr>
              <w:pStyle w:val="TAL"/>
              <w:keepNext w:val="0"/>
            </w:pPr>
            <w:r w:rsidRPr="00B322A8">
              <w:t>AoD [°]</w:t>
            </w:r>
          </w:p>
        </w:tc>
        <w:tc>
          <w:tcPr>
            <w:tcW w:w="873" w:type="dxa"/>
            <w:noWrap/>
            <w:hideMark/>
          </w:tcPr>
          <w:p w14:paraId="673BECFC" w14:textId="77777777" w:rsidR="007748F0" w:rsidRPr="00B322A8" w:rsidRDefault="007748F0" w:rsidP="00873D42">
            <w:pPr>
              <w:pStyle w:val="TAL"/>
              <w:keepNext w:val="0"/>
            </w:pPr>
            <w:r w:rsidRPr="00B322A8">
              <w:t>ASA [°]</w:t>
            </w:r>
          </w:p>
        </w:tc>
        <w:tc>
          <w:tcPr>
            <w:tcW w:w="873" w:type="dxa"/>
            <w:noWrap/>
            <w:hideMark/>
          </w:tcPr>
          <w:p w14:paraId="00FF696D" w14:textId="77777777" w:rsidR="007748F0" w:rsidRPr="00B322A8" w:rsidRDefault="007748F0" w:rsidP="00873D42">
            <w:pPr>
              <w:pStyle w:val="TAL"/>
              <w:keepNext w:val="0"/>
            </w:pPr>
            <w:r w:rsidRPr="00B322A8">
              <w:t>ZoD [°]</w:t>
            </w:r>
          </w:p>
        </w:tc>
      </w:tr>
      <w:tr w:rsidR="007748F0" w:rsidRPr="00B322A8" w14:paraId="0C8BA1AA" w14:textId="77777777" w:rsidTr="00873D42">
        <w:trPr>
          <w:trHeight w:val="300"/>
        </w:trPr>
        <w:tc>
          <w:tcPr>
            <w:tcW w:w="1267" w:type="dxa"/>
            <w:noWrap/>
            <w:hideMark/>
          </w:tcPr>
          <w:p w14:paraId="72095734" w14:textId="77777777" w:rsidR="007748F0" w:rsidRPr="00B322A8" w:rsidRDefault="007748F0" w:rsidP="00873D42">
            <w:pPr>
              <w:pStyle w:val="TAL"/>
              <w:keepNext w:val="0"/>
            </w:pPr>
            <w:r w:rsidRPr="00B322A8">
              <w:t>LOS</w:t>
            </w:r>
          </w:p>
        </w:tc>
        <w:tc>
          <w:tcPr>
            <w:tcW w:w="1100" w:type="dxa"/>
            <w:noWrap/>
            <w:hideMark/>
          </w:tcPr>
          <w:p w14:paraId="6B636963" w14:textId="77777777" w:rsidR="007748F0" w:rsidRPr="00B322A8" w:rsidRDefault="007748F0" w:rsidP="00873D42">
            <w:pPr>
              <w:pStyle w:val="TAL"/>
              <w:keepNext w:val="0"/>
            </w:pPr>
            <w:r w:rsidRPr="00B322A8">
              <w:t>-0.51</w:t>
            </w:r>
          </w:p>
        </w:tc>
        <w:tc>
          <w:tcPr>
            <w:tcW w:w="2107" w:type="dxa"/>
            <w:noWrap/>
            <w:hideMark/>
          </w:tcPr>
          <w:p w14:paraId="5FCEF2C6" w14:textId="77777777" w:rsidR="007748F0" w:rsidRPr="00B322A8" w:rsidRDefault="007748F0" w:rsidP="00873D42">
            <w:pPr>
              <w:pStyle w:val="TAL"/>
              <w:keepNext w:val="0"/>
            </w:pPr>
            <w:r w:rsidRPr="00B322A8">
              <w:t>0</w:t>
            </w:r>
          </w:p>
        </w:tc>
        <w:tc>
          <w:tcPr>
            <w:tcW w:w="2082" w:type="dxa"/>
            <w:noWrap/>
            <w:hideMark/>
          </w:tcPr>
          <w:p w14:paraId="214480DB" w14:textId="77777777" w:rsidR="007748F0" w:rsidRPr="00B322A8" w:rsidRDefault="007748F0" w:rsidP="00873D42">
            <w:pPr>
              <w:pStyle w:val="TAL"/>
              <w:keepNext w:val="0"/>
            </w:pPr>
            <w:r w:rsidRPr="00B322A8">
              <w:t>155.21</w:t>
            </w:r>
          </w:p>
        </w:tc>
        <w:tc>
          <w:tcPr>
            <w:tcW w:w="1058" w:type="dxa"/>
            <w:noWrap/>
            <w:hideMark/>
          </w:tcPr>
          <w:p w14:paraId="5C100CC0" w14:textId="77777777" w:rsidR="007748F0" w:rsidRPr="00B322A8" w:rsidRDefault="007748F0" w:rsidP="00873D42">
            <w:pPr>
              <w:pStyle w:val="TAL"/>
              <w:keepNext w:val="0"/>
            </w:pPr>
            <w:r w:rsidRPr="00B322A8">
              <w:t>-24.79</w:t>
            </w:r>
          </w:p>
        </w:tc>
        <w:tc>
          <w:tcPr>
            <w:tcW w:w="873" w:type="dxa"/>
            <w:noWrap/>
            <w:hideMark/>
          </w:tcPr>
          <w:p w14:paraId="6EC60E9E" w14:textId="77777777" w:rsidR="007748F0" w:rsidRPr="00B322A8" w:rsidRDefault="007748F0" w:rsidP="00873D42">
            <w:pPr>
              <w:pStyle w:val="TAL"/>
              <w:keepNext w:val="0"/>
            </w:pPr>
            <w:r w:rsidRPr="00B322A8">
              <w:t>0</w:t>
            </w:r>
          </w:p>
        </w:tc>
        <w:tc>
          <w:tcPr>
            <w:tcW w:w="873" w:type="dxa"/>
            <w:noWrap/>
            <w:hideMark/>
          </w:tcPr>
          <w:p w14:paraId="3F2BC0AE" w14:textId="77777777" w:rsidR="007748F0" w:rsidRPr="00B322A8" w:rsidRDefault="007748F0" w:rsidP="00873D42">
            <w:pPr>
              <w:pStyle w:val="TAL"/>
              <w:keepNext w:val="0"/>
            </w:pPr>
            <w:r w:rsidRPr="00B322A8">
              <w:t>91.32</w:t>
            </w:r>
          </w:p>
        </w:tc>
      </w:tr>
      <w:tr w:rsidR="007748F0" w:rsidRPr="00B322A8" w14:paraId="76491C9D" w14:textId="77777777" w:rsidTr="00873D42">
        <w:trPr>
          <w:trHeight w:val="300"/>
        </w:trPr>
        <w:tc>
          <w:tcPr>
            <w:tcW w:w="1267" w:type="dxa"/>
            <w:noWrap/>
            <w:hideMark/>
          </w:tcPr>
          <w:p w14:paraId="63C5B10D" w14:textId="77777777" w:rsidR="007748F0" w:rsidRPr="00B322A8" w:rsidRDefault="007748F0" w:rsidP="00873D42">
            <w:pPr>
              <w:pStyle w:val="TAL"/>
              <w:keepNext w:val="0"/>
            </w:pPr>
            <w:r w:rsidRPr="00B322A8">
              <w:t>1</w:t>
            </w:r>
          </w:p>
        </w:tc>
        <w:tc>
          <w:tcPr>
            <w:tcW w:w="1100" w:type="dxa"/>
            <w:noWrap/>
            <w:hideMark/>
          </w:tcPr>
          <w:p w14:paraId="322625B4" w14:textId="77777777" w:rsidR="007748F0" w:rsidRPr="00B322A8" w:rsidRDefault="007748F0" w:rsidP="00873D42">
            <w:pPr>
              <w:pStyle w:val="TAL"/>
              <w:keepNext w:val="0"/>
            </w:pPr>
            <w:r w:rsidRPr="00B322A8">
              <w:t>-13.83</w:t>
            </w:r>
          </w:p>
        </w:tc>
        <w:tc>
          <w:tcPr>
            <w:tcW w:w="2107" w:type="dxa"/>
            <w:noWrap/>
            <w:hideMark/>
          </w:tcPr>
          <w:p w14:paraId="7C812608" w14:textId="77777777" w:rsidR="007748F0" w:rsidRPr="00B322A8" w:rsidRDefault="007748F0" w:rsidP="00873D42">
            <w:pPr>
              <w:pStyle w:val="TAL"/>
              <w:keepNext w:val="0"/>
            </w:pPr>
            <w:r w:rsidRPr="00B322A8">
              <w:t>0</w:t>
            </w:r>
          </w:p>
        </w:tc>
        <w:tc>
          <w:tcPr>
            <w:tcW w:w="2082" w:type="dxa"/>
            <w:noWrap/>
            <w:hideMark/>
          </w:tcPr>
          <w:p w14:paraId="019CF13A" w14:textId="77777777" w:rsidR="007748F0" w:rsidRPr="00B322A8" w:rsidRDefault="007748F0" w:rsidP="00873D42">
            <w:pPr>
              <w:pStyle w:val="TAL"/>
              <w:keepNext w:val="0"/>
            </w:pPr>
            <w:r w:rsidRPr="00B322A8">
              <w:t>155.21</w:t>
            </w:r>
          </w:p>
        </w:tc>
        <w:tc>
          <w:tcPr>
            <w:tcW w:w="1058" w:type="dxa"/>
            <w:noWrap/>
            <w:hideMark/>
          </w:tcPr>
          <w:p w14:paraId="7CDEFC55" w14:textId="77777777" w:rsidR="007748F0" w:rsidRPr="00B322A8" w:rsidRDefault="007748F0" w:rsidP="00873D42">
            <w:pPr>
              <w:pStyle w:val="TAL"/>
              <w:keepNext w:val="0"/>
            </w:pPr>
            <w:r w:rsidRPr="00B322A8">
              <w:t>-24.79</w:t>
            </w:r>
          </w:p>
        </w:tc>
        <w:tc>
          <w:tcPr>
            <w:tcW w:w="873" w:type="dxa"/>
            <w:noWrap/>
            <w:hideMark/>
          </w:tcPr>
          <w:p w14:paraId="118346EA" w14:textId="77777777" w:rsidR="007748F0" w:rsidRPr="00B322A8" w:rsidRDefault="007748F0" w:rsidP="00873D42">
            <w:pPr>
              <w:pStyle w:val="TAL"/>
              <w:keepNext w:val="0"/>
            </w:pPr>
            <w:r w:rsidRPr="00B322A8">
              <w:t>22.34</w:t>
            </w:r>
          </w:p>
        </w:tc>
        <w:tc>
          <w:tcPr>
            <w:tcW w:w="873" w:type="dxa"/>
            <w:noWrap/>
            <w:hideMark/>
          </w:tcPr>
          <w:p w14:paraId="74442B96" w14:textId="77777777" w:rsidR="007748F0" w:rsidRPr="00B322A8" w:rsidRDefault="007748F0" w:rsidP="00873D42">
            <w:pPr>
              <w:pStyle w:val="TAL"/>
              <w:keepNext w:val="0"/>
            </w:pPr>
            <w:r w:rsidRPr="00B322A8">
              <w:t>91.32</w:t>
            </w:r>
          </w:p>
        </w:tc>
      </w:tr>
      <w:tr w:rsidR="007748F0" w:rsidRPr="00B322A8" w14:paraId="0C557C65" w14:textId="77777777" w:rsidTr="00873D42">
        <w:trPr>
          <w:trHeight w:val="300"/>
        </w:trPr>
        <w:tc>
          <w:tcPr>
            <w:tcW w:w="1267" w:type="dxa"/>
            <w:noWrap/>
            <w:hideMark/>
          </w:tcPr>
          <w:p w14:paraId="6DDBAE71" w14:textId="77777777" w:rsidR="007748F0" w:rsidRPr="00B322A8" w:rsidRDefault="007748F0" w:rsidP="00873D42">
            <w:pPr>
              <w:pStyle w:val="TAL"/>
              <w:keepNext w:val="0"/>
            </w:pPr>
            <w:r w:rsidRPr="00B322A8">
              <w:t>2</w:t>
            </w:r>
          </w:p>
        </w:tc>
        <w:tc>
          <w:tcPr>
            <w:tcW w:w="1100" w:type="dxa"/>
            <w:noWrap/>
            <w:hideMark/>
          </w:tcPr>
          <w:p w14:paraId="1FC00530" w14:textId="77777777" w:rsidR="007748F0" w:rsidRPr="00B322A8" w:rsidRDefault="007748F0" w:rsidP="00873D42">
            <w:pPr>
              <w:pStyle w:val="TAL"/>
              <w:keepNext w:val="0"/>
            </w:pPr>
            <w:r w:rsidRPr="00B322A8">
              <w:t>-19.13</w:t>
            </w:r>
          </w:p>
        </w:tc>
        <w:tc>
          <w:tcPr>
            <w:tcW w:w="2107" w:type="dxa"/>
            <w:noWrap/>
            <w:hideMark/>
          </w:tcPr>
          <w:p w14:paraId="2493B7B7" w14:textId="77777777" w:rsidR="007748F0" w:rsidRPr="00B322A8" w:rsidRDefault="007748F0" w:rsidP="00873D42">
            <w:pPr>
              <w:pStyle w:val="TAL"/>
              <w:keepNext w:val="0"/>
            </w:pPr>
            <w:r w:rsidRPr="00B322A8">
              <w:t>2</w:t>
            </w:r>
          </w:p>
        </w:tc>
        <w:tc>
          <w:tcPr>
            <w:tcW w:w="2082" w:type="dxa"/>
            <w:noWrap/>
            <w:hideMark/>
          </w:tcPr>
          <w:p w14:paraId="51FBA093" w14:textId="77777777" w:rsidR="007748F0" w:rsidRPr="00B322A8" w:rsidRDefault="007748F0" w:rsidP="00873D42">
            <w:pPr>
              <w:pStyle w:val="TAL"/>
              <w:keepNext w:val="0"/>
            </w:pPr>
            <w:r w:rsidRPr="00B322A8">
              <w:t>-98.32</w:t>
            </w:r>
          </w:p>
        </w:tc>
        <w:tc>
          <w:tcPr>
            <w:tcW w:w="1058" w:type="dxa"/>
            <w:noWrap/>
            <w:hideMark/>
          </w:tcPr>
          <w:p w14:paraId="3D4C10FA" w14:textId="77777777" w:rsidR="007748F0" w:rsidRPr="00B322A8" w:rsidRDefault="007748F0" w:rsidP="00873D42">
            <w:pPr>
              <w:pStyle w:val="TAL"/>
              <w:keepNext w:val="0"/>
            </w:pPr>
            <w:r w:rsidRPr="00B322A8">
              <w:t>61.76</w:t>
            </w:r>
          </w:p>
        </w:tc>
        <w:tc>
          <w:tcPr>
            <w:tcW w:w="873" w:type="dxa"/>
            <w:noWrap/>
            <w:hideMark/>
          </w:tcPr>
          <w:p w14:paraId="2A341E0A" w14:textId="77777777" w:rsidR="007748F0" w:rsidRPr="00B322A8" w:rsidRDefault="007748F0" w:rsidP="00873D42">
            <w:pPr>
              <w:pStyle w:val="TAL"/>
              <w:keepNext w:val="0"/>
            </w:pPr>
            <w:r w:rsidRPr="00B322A8">
              <w:t>22.34</w:t>
            </w:r>
          </w:p>
        </w:tc>
        <w:tc>
          <w:tcPr>
            <w:tcW w:w="873" w:type="dxa"/>
            <w:noWrap/>
            <w:hideMark/>
          </w:tcPr>
          <w:p w14:paraId="2C712998" w14:textId="77777777" w:rsidR="007748F0" w:rsidRPr="00B322A8" w:rsidRDefault="007748F0" w:rsidP="00873D42">
            <w:pPr>
              <w:pStyle w:val="TAL"/>
              <w:keepNext w:val="0"/>
            </w:pPr>
            <w:r w:rsidRPr="00B322A8">
              <w:t>88.04</w:t>
            </w:r>
          </w:p>
        </w:tc>
      </w:tr>
      <w:tr w:rsidR="007748F0" w:rsidRPr="00B322A8" w14:paraId="7336FA62" w14:textId="77777777" w:rsidTr="00873D42">
        <w:trPr>
          <w:trHeight w:val="300"/>
        </w:trPr>
        <w:tc>
          <w:tcPr>
            <w:tcW w:w="1267" w:type="dxa"/>
            <w:noWrap/>
            <w:hideMark/>
          </w:tcPr>
          <w:p w14:paraId="4691EFCE" w14:textId="77777777" w:rsidR="007748F0" w:rsidRPr="00B322A8" w:rsidRDefault="007748F0" w:rsidP="00873D42">
            <w:pPr>
              <w:pStyle w:val="TAL"/>
              <w:keepNext w:val="0"/>
            </w:pPr>
            <w:r w:rsidRPr="00B322A8">
              <w:t>3</w:t>
            </w:r>
          </w:p>
        </w:tc>
        <w:tc>
          <w:tcPr>
            <w:tcW w:w="1100" w:type="dxa"/>
            <w:noWrap/>
            <w:hideMark/>
          </w:tcPr>
          <w:p w14:paraId="67A985C1" w14:textId="77777777" w:rsidR="007748F0" w:rsidRPr="00B322A8" w:rsidRDefault="007748F0" w:rsidP="00873D42">
            <w:pPr>
              <w:pStyle w:val="TAL"/>
              <w:keepNext w:val="0"/>
            </w:pPr>
            <w:r w:rsidRPr="00B322A8">
              <w:t>-21.33</w:t>
            </w:r>
          </w:p>
        </w:tc>
        <w:tc>
          <w:tcPr>
            <w:tcW w:w="2107" w:type="dxa"/>
            <w:noWrap/>
            <w:hideMark/>
          </w:tcPr>
          <w:p w14:paraId="6D7D27BC" w14:textId="77777777" w:rsidR="007748F0" w:rsidRPr="00B322A8" w:rsidRDefault="007748F0" w:rsidP="00873D42">
            <w:pPr>
              <w:pStyle w:val="TAL"/>
              <w:keepNext w:val="0"/>
            </w:pPr>
            <w:r w:rsidRPr="00B322A8">
              <w:t>33</w:t>
            </w:r>
          </w:p>
        </w:tc>
        <w:tc>
          <w:tcPr>
            <w:tcW w:w="2082" w:type="dxa"/>
            <w:noWrap/>
            <w:hideMark/>
          </w:tcPr>
          <w:p w14:paraId="756A4357" w14:textId="77777777" w:rsidR="007748F0" w:rsidRPr="00B322A8" w:rsidRDefault="007748F0" w:rsidP="00873D42">
            <w:pPr>
              <w:pStyle w:val="TAL"/>
              <w:keepNext w:val="0"/>
            </w:pPr>
            <w:r w:rsidRPr="00B322A8">
              <w:t>-98.32</w:t>
            </w:r>
          </w:p>
        </w:tc>
        <w:tc>
          <w:tcPr>
            <w:tcW w:w="1058" w:type="dxa"/>
            <w:noWrap/>
            <w:hideMark/>
          </w:tcPr>
          <w:p w14:paraId="08A65E1D" w14:textId="77777777" w:rsidR="007748F0" w:rsidRPr="00B322A8" w:rsidRDefault="007748F0" w:rsidP="00873D42">
            <w:pPr>
              <w:pStyle w:val="TAL"/>
              <w:keepNext w:val="0"/>
            </w:pPr>
            <w:r w:rsidRPr="00B322A8">
              <w:t>61.76</w:t>
            </w:r>
          </w:p>
        </w:tc>
        <w:tc>
          <w:tcPr>
            <w:tcW w:w="873" w:type="dxa"/>
            <w:noWrap/>
            <w:hideMark/>
          </w:tcPr>
          <w:p w14:paraId="71753B99" w14:textId="77777777" w:rsidR="007748F0" w:rsidRPr="00B322A8" w:rsidRDefault="007748F0" w:rsidP="00873D42">
            <w:pPr>
              <w:pStyle w:val="TAL"/>
              <w:keepNext w:val="0"/>
            </w:pPr>
            <w:r w:rsidRPr="00B322A8">
              <w:t>20.106</w:t>
            </w:r>
          </w:p>
        </w:tc>
        <w:tc>
          <w:tcPr>
            <w:tcW w:w="873" w:type="dxa"/>
            <w:noWrap/>
            <w:hideMark/>
          </w:tcPr>
          <w:p w14:paraId="397C5E35" w14:textId="77777777" w:rsidR="007748F0" w:rsidRPr="00B322A8" w:rsidRDefault="007748F0" w:rsidP="00873D42">
            <w:pPr>
              <w:pStyle w:val="TAL"/>
              <w:keepNext w:val="0"/>
            </w:pPr>
            <w:r w:rsidRPr="00B322A8">
              <w:t>88.04</w:t>
            </w:r>
          </w:p>
        </w:tc>
      </w:tr>
      <w:tr w:rsidR="007748F0" w:rsidRPr="00B322A8" w14:paraId="3ED1C3F6" w14:textId="77777777" w:rsidTr="00873D42">
        <w:trPr>
          <w:trHeight w:val="300"/>
        </w:trPr>
        <w:tc>
          <w:tcPr>
            <w:tcW w:w="1267" w:type="dxa"/>
            <w:noWrap/>
            <w:hideMark/>
          </w:tcPr>
          <w:p w14:paraId="1F30675B" w14:textId="77777777" w:rsidR="007748F0" w:rsidRPr="00B322A8" w:rsidRDefault="007748F0" w:rsidP="00873D42">
            <w:pPr>
              <w:pStyle w:val="TAL"/>
              <w:keepNext w:val="0"/>
            </w:pPr>
            <w:r w:rsidRPr="00B322A8">
              <w:t>4</w:t>
            </w:r>
          </w:p>
        </w:tc>
        <w:tc>
          <w:tcPr>
            <w:tcW w:w="1100" w:type="dxa"/>
            <w:noWrap/>
            <w:hideMark/>
          </w:tcPr>
          <w:p w14:paraId="1EF9DB50" w14:textId="77777777" w:rsidR="007748F0" w:rsidRPr="00B322A8" w:rsidRDefault="007748F0" w:rsidP="00873D42">
            <w:pPr>
              <w:pStyle w:val="TAL"/>
              <w:keepNext w:val="0"/>
            </w:pPr>
            <w:r w:rsidRPr="00B322A8">
              <w:t>-23.13</w:t>
            </w:r>
          </w:p>
        </w:tc>
        <w:tc>
          <w:tcPr>
            <w:tcW w:w="2107" w:type="dxa"/>
            <w:noWrap/>
            <w:hideMark/>
          </w:tcPr>
          <w:p w14:paraId="725F49F3" w14:textId="77777777" w:rsidR="007748F0" w:rsidRPr="00B322A8" w:rsidRDefault="007748F0" w:rsidP="00873D42">
            <w:pPr>
              <w:pStyle w:val="TAL"/>
              <w:keepNext w:val="0"/>
            </w:pPr>
            <w:r w:rsidRPr="00B322A8">
              <w:t>73</w:t>
            </w:r>
          </w:p>
        </w:tc>
        <w:tc>
          <w:tcPr>
            <w:tcW w:w="2082" w:type="dxa"/>
            <w:noWrap/>
            <w:hideMark/>
          </w:tcPr>
          <w:p w14:paraId="4CA4F0D4" w14:textId="77777777" w:rsidR="007748F0" w:rsidRPr="00B322A8" w:rsidRDefault="007748F0" w:rsidP="00873D42">
            <w:pPr>
              <w:pStyle w:val="TAL"/>
              <w:keepNext w:val="0"/>
            </w:pPr>
            <w:r w:rsidRPr="00B322A8">
              <w:t>-98.32</w:t>
            </w:r>
          </w:p>
        </w:tc>
        <w:tc>
          <w:tcPr>
            <w:tcW w:w="1058" w:type="dxa"/>
            <w:noWrap/>
            <w:hideMark/>
          </w:tcPr>
          <w:p w14:paraId="6EB7D11A" w14:textId="77777777" w:rsidR="007748F0" w:rsidRPr="00B322A8" w:rsidRDefault="007748F0" w:rsidP="00873D42">
            <w:pPr>
              <w:pStyle w:val="TAL"/>
              <w:keepNext w:val="0"/>
            </w:pPr>
            <w:r w:rsidRPr="00B322A8">
              <w:t>61.76</w:t>
            </w:r>
          </w:p>
        </w:tc>
        <w:tc>
          <w:tcPr>
            <w:tcW w:w="873" w:type="dxa"/>
            <w:noWrap/>
            <w:hideMark/>
          </w:tcPr>
          <w:p w14:paraId="1CDDB55A" w14:textId="77777777" w:rsidR="007748F0" w:rsidRPr="00B322A8" w:rsidRDefault="007748F0" w:rsidP="00873D42">
            <w:pPr>
              <w:pStyle w:val="TAL"/>
              <w:keepNext w:val="0"/>
            </w:pPr>
            <w:r w:rsidRPr="00B322A8">
              <w:t>17.872</w:t>
            </w:r>
          </w:p>
        </w:tc>
        <w:tc>
          <w:tcPr>
            <w:tcW w:w="873" w:type="dxa"/>
            <w:noWrap/>
            <w:hideMark/>
          </w:tcPr>
          <w:p w14:paraId="00830E8C" w14:textId="77777777" w:rsidR="007748F0" w:rsidRPr="00B322A8" w:rsidRDefault="007748F0" w:rsidP="00873D42">
            <w:pPr>
              <w:pStyle w:val="TAL"/>
              <w:keepNext w:val="0"/>
            </w:pPr>
            <w:r w:rsidRPr="00B322A8">
              <w:t>88.04</w:t>
            </w:r>
          </w:p>
        </w:tc>
      </w:tr>
      <w:tr w:rsidR="007748F0" w:rsidRPr="00B322A8" w14:paraId="2F1C2928" w14:textId="77777777" w:rsidTr="00873D42">
        <w:trPr>
          <w:trHeight w:val="300"/>
        </w:trPr>
        <w:tc>
          <w:tcPr>
            <w:tcW w:w="1267" w:type="dxa"/>
            <w:noWrap/>
            <w:hideMark/>
          </w:tcPr>
          <w:p w14:paraId="10578991" w14:textId="77777777" w:rsidR="007748F0" w:rsidRPr="00B322A8" w:rsidRDefault="007748F0" w:rsidP="00873D42">
            <w:pPr>
              <w:pStyle w:val="TAL"/>
              <w:keepNext w:val="0"/>
            </w:pPr>
            <w:r w:rsidRPr="00B322A8">
              <w:t>5</w:t>
            </w:r>
          </w:p>
        </w:tc>
        <w:tc>
          <w:tcPr>
            <w:tcW w:w="1100" w:type="dxa"/>
            <w:noWrap/>
            <w:hideMark/>
          </w:tcPr>
          <w:p w14:paraId="09452C69" w14:textId="77777777" w:rsidR="007748F0" w:rsidRPr="00B322A8" w:rsidRDefault="007748F0" w:rsidP="00873D42">
            <w:pPr>
              <w:pStyle w:val="TAL"/>
              <w:keepNext w:val="0"/>
            </w:pPr>
            <w:r w:rsidRPr="00B322A8">
              <w:t>-18.23</w:t>
            </w:r>
          </w:p>
        </w:tc>
        <w:tc>
          <w:tcPr>
            <w:tcW w:w="2107" w:type="dxa"/>
            <w:noWrap/>
            <w:hideMark/>
          </w:tcPr>
          <w:p w14:paraId="3DC57C7B" w14:textId="77777777" w:rsidR="007748F0" w:rsidRPr="00B322A8" w:rsidRDefault="007748F0" w:rsidP="00873D42">
            <w:pPr>
              <w:pStyle w:val="TAL"/>
              <w:keepNext w:val="0"/>
            </w:pPr>
            <w:r w:rsidRPr="00B322A8">
              <w:t>75</w:t>
            </w:r>
          </w:p>
        </w:tc>
        <w:tc>
          <w:tcPr>
            <w:tcW w:w="2082" w:type="dxa"/>
            <w:noWrap/>
            <w:hideMark/>
          </w:tcPr>
          <w:p w14:paraId="5C454755" w14:textId="77777777" w:rsidR="007748F0" w:rsidRPr="00B322A8" w:rsidRDefault="007748F0" w:rsidP="00873D42">
            <w:pPr>
              <w:pStyle w:val="TAL"/>
              <w:keepNext w:val="0"/>
            </w:pPr>
            <w:r w:rsidRPr="00B322A8">
              <w:t>107.74</w:t>
            </w:r>
          </w:p>
        </w:tc>
        <w:tc>
          <w:tcPr>
            <w:tcW w:w="1058" w:type="dxa"/>
            <w:noWrap/>
            <w:hideMark/>
          </w:tcPr>
          <w:p w14:paraId="68CE811C" w14:textId="77777777" w:rsidR="007748F0" w:rsidRPr="00B322A8" w:rsidRDefault="007748F0" w:rsidP="00873D42">
            <w:pPr>
              <w:pStyle w:val="TAL"/>
              <w:keepNext w:val="0"/>
            </w:pPr>
            <w:r w:rsidRPr="00B322A8">
              <w:t>-12.18</w:t>
            </w:r>
          </w:p>
        </w:tc>
        <w:tc>
          <w:tcPr>
            <w:tcW w:w="873" w:type="dxa"/>
            <w:noWrap/>
            <w:hideMark/>
          </w:tcPr>
          <w:p w14:paraId="553C0B54" w14:textId="77777777" w:rsidR="007748F0" w:rsidRPr="00B322A8" w:rsidRDefault="007748F0" w:rsidP="00873D42">
            <w:pPr>
              <w:pStyle w:val="TAL"/>
              <w:keepNext w:val="0"/>
            </w:pPr>
            <w:r w:rsidRPr="00B322A8">
              <w:t>22.34</w:t>
            </w:r>
          </w:p>
        </w:tc>
        <w:tc>
          <w:tcPr>
            <w:tcW w:w="873" w:type="dxa"/>
            <w:noWrap/>
            <w:hideMark/>
          </w:tcPr>
          <w:p w14:paraId="7B8B6E87" w14:textId="77777777" w:rsidR="007748F0" w:rsidRPr="00B322A8" w:rsidRDefault="007748F0" w:rsidP="00873D42">
            <w:pPr>
              <w:pStyle w:val="TAL"/>
              <w:keepNext w:val="0"/>
            </w:pPr>
            <w:r w:rsidRPr="00B322A8">
              <w:t>91.07</w:t>
            </w:r>
          </w:p>
        </w:tc>
      </w:tr>
      <w:tr w:rsidR="007748F0" w:rsidRPr="00B322A8" w14:paraId="1C189FCE" w14:textId="77777777" w:rsidTr="00873D42">
        <w:trPr>
          <w:trHeight w:val="300"/>
        </w:trPr>
        <w:tc>
          <w:tcPr>
            <w:tcW w:w="1267" w:type="dxa"/>
            <w:noWrap/>
            <w:hideMark/>
          </w:tcPr>
          <w:p w14:paraId="66639D99" w14:textId="77777777" w:rsidR="007748F0" w:rsidRPr="00B322A8" w:rsidRDefault="007748F0" w:rsidP="00873D42">
            <w:pPr>
              <w:pStyle w:val="TAL"/>
              <w:keepNext w:val="0"/>
            </w:pPr>
            <w:r w:rsidRPr="00B322A8">
              <w:t>6</w:t>
            </w:r>
          </w:p>
        </w:tc>
        <w:tc>
          <w:tcPr>
            <w:tcW w:w="1100" w:type="dxa"/>
            <w:noWrap/>
            <w:hideMark/>
          </w:tcPr>
          <w:p w14:paraId="16A1EE05" w14:textId="77777777" w:rsidR="007748F0" w:rsidRPr="00B322A8" w:rsidRDefault="007748F0" w:rsidP="00873D42">
            <w:pPr>
              <w:pStyle w:val="TAL"/>
              <w:keepNext w:val="0"/>
            </w:pPr>
            <w:r w:rsidRPr="00B322A8">
              <w:t>-23.23</w:t>
            </w:r>
          </w:p>
        </w:tc>
        <w:tc>
          <w:tcPr>
            <w:tcW w:w="2107" w:type="dxa"/>
            <w:noWrap/>
            <w:hideMark/>
          </w:tcPr>
          <w:p w14:paraId="5D34FDD2" w14:textId="77777777" w:rsidR="007748F0" w:rsidRPr="00B322A8" w:rsidRDefault="007748F0" w:rsidP="00873D42">
            <w:pPr>
              <w:pStyle w:val="TAL"/>
              <w:keepNext w:val="0"/>
            </w:pPr>
            <w:r w:rsidRPr="00B322A8">
              <w:t>95</w:t>
            </w:r>
          </w:p>
        </w:tc>
        <w:tc>
          <w:tcPr>
            <w:tcW w:w="2082" w:type="dxa"/>
            <w:noWrap/>
            <w:hideMark/>
          </w:tcPr>
          <w:p w14:paraId="54FA507B" w14:textId="77777777" w:rsidR="007748F0" w:rsidRPr="00B322A8" w:rsidRDefault="007748F0" w:rsidP="00873D42">
            <w:pPr>
              <w:pStyle w:val="TAL"/>
              <w:keepNext w:val="0"/>
            </w:pPr>
            <w:r w:rsidRPr="00B322A8">
              <w:t>-84.73</w:t>
            </w:r>
          </w:p>
        </w:tc>
        <w:tc>
          <w:tcPr>
            <w:tcW w:w="1058" w:type="dxa"/>
            <w:noWrap/>
            <w:hideMark/>
          </w:tcPr>
          <w:p w14:paraId="21EE6DCE" w14:textId="77777777" w:rsidR="007748F0" w:rsidRPr="00B322A8" w:rsidRDefault="007748F0" w:rsidP="00873D42">
            <w:pPr>
              <w:pStyle w:val="TAL"/>
              <w:keepNext w:val="0"/>
            </w:pPr>
            <w:r w:rsidRPr="00B322A8">
              <w:t>8.78</w:t>
            </w:r>
          </w:p>
        </w:tc>
        <w:tc>
          <w:tcPr>
            <w:tcW w:w="873" w:type="dxa"/>
            <w:noWrap/>
            <w:hideMark/>
          </w:tcPr>
          <w:p w14:paraId="52F7399F" w14:textId="77777777" w:rsidR="007748F0" w:rsidRPr="00B322A8" w:rsidRDefault="007748F0" w:rsidP="00873D42">
            <w:pPr>
              <w:pStyle w:val="TAL"/>
              <w:keepNext w:val="0"/>
            </w:pPr>
            <w:r w:rsidRPr="00B322A8">
              <w:t>22.34</w:t>
            </w:r>
          </w:p>
        </w:tc>
        <w:tc>
          <w:tcPr>
            <w:tcW w:w="873" w:type="dxa"/>
            <w:noWrap/>
            <w:hideMark/>
          </w:tcPr>
          <w:p w14:paraId="716A7508" w14:textId="77777777" w:rsidR="007748F0" w:rsidRPr="00B322A8" w:rsidRDefault="007748F0" w:rsidP="00873D42">
            <w:pPr>
              <w:pStyle w:val="TAL"/>
              <w:keepNext w:val="0"/>
            </w:pPr>
            <w:r w:rsidRPr="00B322A8">
              <w:t>91.32</w:t>
            </w:r>
          </w:p>
        </w:tc>
      </w:tr>
      <w:tr w:rsidR="007748F0" w:rsidRPr="00B322A8" w14:paraId="40558D0A" w14:textId="77777777" w:rsidTr="00873D42">
        <w:trPr>
          <w:trHeight w:val="300"/>
        </w:trPr>
        <w:tc>
          <w:tcPr>
            <w:tcW w:w="1267" w:type="dxa"/>
            <w:noWrap/>
            <w:hideMark/>
          </w:tcPr>
          <w:p w14:paraId="77B76AE3" w14:textId="77777777" w:rsidR="007748F0" w:rsidRPr="00B322A8" w:rsidRDefault="007748F0" w:rsidP="00873D42">
            <w:pPr>
              <w:pStyle w:val="TAL"/>
              <w:keepNext w:val="0"/>
            </w:pPr>
            <w:r w:rsidRPr="00B322A8">
              <w:t>7</w:t>
            </w:r>
          </w:p>
        </w:tc>
        <w:tc>
          <w:tcPr>
            <w:tcW w:w="1100" w:type="dxa"/>
            <w:noWrap/>
            <w:hideMark/>
          </w:tcPr>
          <w:p w14:paraId="528C8A7D" w14:textId="77777777" w:rsidR="007748F0" w:rsidRPr="00B322A8" w:rsidRDefault="007748F0" w:rsidP="00873D42">
            <w:pPr>
              <w:pStyle w:val="TAL"/>
              <w:keepNext w:val="0"/>
            </w:pPr>
            <w:r w:rsidRPr="00B322A8">
              <w:t>-20.43</w:t>
            </w:r>
          </w:p>
        </w:tc>
        <w:tc>
          <w:tcPr>
            <w:tcW w:w="2107" w:type="dxa"/>
            <w:noWrap/>
            <w:hideMark/>
          </w:tcPr>
          <w:p w14:paraId="74A9B958" w14:textId="77777777" w:rsidR="007748F0" w:rsidRPr="00B322A8" w:rsidRDefault="007748F0" w:rsidP="00873D42">
            <w:pPr>
              <w:pStyle w:val="TAL"/>
              <w:keepNext w:val="0"/>
            </w:pPr>
            <w:r w:rsidRPr="00B322A8">
              <w:t>97</w:t>
            </w:r>
          </w:p>
        </w:tc>
        <w:tc>
          <w:tcPr>
            <w:tcW w:w="2082" w:type="dxa"/>
            <w:noWrap/>
            <w:hideMark/>
          </w:tcPr>
          <w:p w14:paraId="2E38604D" w14:textId="77777777" w:rsidR="007748F0" w:rsidRPr="00B322A8" w:rsidRDefault="007748F0" w:rsidP="00873D42">
            <w:pPr>
              <w:pStyle w:val="TAL"/>
              <w:keepNext w:val="0"/>
            </w:pPr>
            <w:r w:rsidRPr="00B322A8">
              <w:t>107.74</w:t>
            </w:r>
          </w:p>
        </w:tc>
        <w:tc>
          <w:tcPr>
            <w:tcW w:w="1058" w:type="dxa"/>
            <w:noWrap/>
            <w:hideMark/>
          </w:tcPr>
          <w:p w14:paraId="43D34336" w14:textId="77777777" w:rsidR="007748F0" w:rsidRPr="00B322A8" w:rsidRDefault="007748F0" w:rsidP="00873D42">
            <w:pPr>
              <w:pStyle w:val="TAL"/>
              <w:keepNext w:val="0"/>
            </w:pPr>
            <w:r w:rsidRPr="00B322A8">
              <w:t>-12.18</w:t>
            </w:r>
          </w:p>
        </w:tc>
        <w:tc>
          <w:tcPr>
            <w:tcW w:w="873" w:type="dxa"/>
            <w:noWrap/>
            <w:hideMark/>
          </w:tcPr>
          <w:p w14:paraId="1AC65546" w14:textId="77777777" w:rsidR="007748F0" w:rsidRPr="00B322A8" w:rsidRDefault="007748F0" w:rsidP="00873D42">
            <w:pPr>
              <w:pStyle w:val="TAL"/>
              <w:keepNext w:val="0"/>
            </w:pPr>
            <w:r w:rsidRPr="00B322A8">
              <w:t>20.106</w:t>
            </w:r>
          </w:p>
        </w:tc>
        <w:tc>
          <w:tcPr>
            <w:tcW w:w="873" w:type="dxa"/>
            <w:noWrap/>
            <w:hideMark/>
          </w:tcPr>
          <w:p w14:paraId="45C20C10" w14:textId="77777777" w:rsidR="007748F0" w:rsidRPr="00B322A8" w:rsidRDefault="007748F0" w:rsidP="00873D42">
            <w:pPr>
              <w:pStyle w:val="TAL"/>
              <w:keepNext w:val="0"/>
            </w:pPr>
            <w:r w:rsidRPr="00B322A8">
              <w:t>91.07</w:t>
            </w:r>
          </w:p>
        </w:tc>
      </w:tr>
      <w:tr w:rsidR="007748F0" w:rsidRPr="00B322A8" w14:paraId="6D235D3E" w14:textId="77777777" w:rsidTr="00873D42">
        <w:trPr>
          <w:trHeight w:val="300"/>
        </w:trPr>
        <w:tc>
          <w:tcPr>
            <w:tcW w:w="1267" w:type="dxa"/>
            <w:noWrap/>
            <w:hideMark/>
          </w:tcPr>
          <w:p w14:paraId="2D10A08F" w14:textId="77777777" w:rsidR="007748F0" w:rsidRPr="00B322A8" w:rsidRDefault="007748F0" w:rsidP="00873D42">
            <w:pPr>
              <w:pStyle w:val="TAL"/>
              <w:keepNext w:val="0"/>
            </w:pPr>
            <w:r w:rsidRPr="00B322A8">
              <w:t>8</w:t>
            </w:r>
          </w:p>
        </w:tc>
        <w:tc>
          <w:tcPr>
            <w:tcW w:w="1100" w:type="dxa"/>
            <w:noWrap/>
            <w:hideMark/>
          </w:tcPr>
          <w:p w14:paraId="71EC6550" w14:textId="77777777" w:rsidR="007748F0" w:rsidRPr="00B322A8" w:rsidRDefault="007748F0" w:rsidP="00873D42">
            <w:pPr>
              <w:pStyle w:val="TAL"/>
              <w:keepNext w:val="0"/>
            </w:pPr>
            <w:r w:rsidRPr="00B322A8">
              <w:t>-22.23</w:t>
            </w:r>
          </w:p>
        </w:tc>
        <w:tc>
          <w:tcPr>
            <w:tcW w:w="2107" w:type="dxa"/>
            <w:noWrap/>
            <w:hideMark/>
          </w:tcPr>
          <w:p w14:paraId="14F7A653" w14:textId="77777777" w:rsidR="007748F0" w:rsidRPr="00B322A8" w:rsidRDefault="007748F0" w:rsidP="00873D42">
            <w:pPr>
              <w:pStyle w:val="TAL"/>
              <w:keepNext w:val="0"/>
            </w:pPr>
            <w:r w:rsidRPr="00B322A8">
              <w:t>139</w:t>
            </w:r>
          </w:p>
        </w:tc>
        <w:tc>
          <w:tcPr>
            <w:tcW w:w="2082" w:type="dxa"/>
            <w:noWrap/>
            <w:hideMark/>
          </w:tcPr>
          <w:p w14:paraId="7BB48628" w14:textId="77777777" w:rsidR="007748F0" w:rsidRPr="00B322A8" w:rsidRDefault="007748F0" w:rsidP="00873D42">
            <w:pPr>
              <w:pStyle w:val="TAL"/>
              <w:keepNext w:val="0"/>
            </w:pPr>
            <w:r w:rsidRPr="00B322A8">
              <w:t>107.74</w:t>
            </w:r>
          </w:p>
        </w:tc>
        <w:tc>
          <w:tcPr>
            <w:tcW w:w="1058" w:type="dxa"/>
            <w:noWrap/>
            <w:hideMark/>
          </w:tcPr>
          <w:p w14:paraId="578B9BB9" w14:textId="77777777" w:rsidR="007748F0" w:rsidRPr="00B322A8" w:rsidRDefault="007748F0" w:rsidP="00873D42">
            <w:pPr>
              <w:pStyle w:val="TAL"/>
              <w:keepNext w:val="0"/>
            </w:pPr>
            <w:r w:rsidRPr="00B322A8">
              <w:t>-12.18</w:t>
            </w:r>
          </w:p>
        </w:tc>
        <w:tc>
          <w:tcPr>
            <w:tcW w:w="873" w:type="dxa"/>
            <w:noWrap/>
            <w:hideMark/>
          </w:tcPr>
          <w:p w14:paraId="21E1F754" w14:textId="77777777" w:rsidR="007748F0" w:rsidRPr="00B322A8" w:rsidRDefault="007748F0" w:rsidP="00873D42">
            <w:pPr>
              <w:pStyle w:val="TAL"/>
              <w:keepNext w:val="0"/>
            </w:pPr>
            <w:r w:rsidRPr="00B322A8">
              <w:t>17.872</w:t>
            </w:r>
          </w:p>
        </w:tc>
        <w:tc>
          <w:tcPr>
            <w:tcW w:w="873" w:type="dxa"/>
            <w:noWrap/>
            <w:hideMark/>
          </w:tcPr>
          <w:p w14:paraId="74DA134D" w14:textId="77777777" w:rsidR="007748F0" w:rsidRPr="00B322A8" w:rsidRDefault="007748F0" w:rsidP="00873D42">
            <w:pPr>
              <w:pStyle w:val="TAL"/>
              <w:keepNext w:val="0"/>
            </w:pPr>
            <w:r w:rsidRPr="00B322A8">
              <w:t>91.07</w:t>
            </w:r>
          </w:p>
        </w:tc>
      </w:tr>
      <w:tr w:rsidR="007748F0" w:rsidRPr="00B322A8" w14:paraId="36D71F68" w14:textId="77777777" w:rsidTr="00873D42">
        <w:trPr>
          <w:trHeight w:val="300"/>
        </w:trPr>
        <w:tc>
          <w:tcPr>
            <w:tcW w:w="1267" w:type="dxa"/>
            <w:noWrap/>
            <w:hideMark/>
          </w:tcPr>
          <w:p w14:paraId="00BCFF80" w14:textId="77777777" w:rsidR="007748F0" w:rsidRPr="00B322A8" w:rsidRDefault="007748F0" w:rsidP="00873D42">
            <w:pPr>
              <w:pStyle w:val="TAL"/>
              <w:keepNext w:val="0"/>
            </w:pPr>
            <w:r w:rsidRPr="00B322A8">
              <w:t>9</w:t>
            </w:r>
          </w:p>
        </w:tc>
        <w:tc>
          <w:tcPr>
            <w:tcW w:w="1100" w:type="dxa"/>
            <w:noWrap/>
            <w:hideMark/>
          </w:tcPr>
          <w:p w14:paraId="6DA27B3C" w14:textId="77777777" w:rsidR="007748F0" w:rsidRPr="00B322A8" w:rsidRDefault="007748F0" w:rsidP="00873D42">
            <w:pPr>
              <w:pStyle w:val="TAL"/>
              <w:keepNext w:val="0"/>
            </w:pPr>
            <w:r w:rsidRPr="00B322A8">
              <w:t>-28.13</w:t>
            </w:r>
          </w:p>
        </w:tc>
        <w:tc>
          <w:tcPr>
            <w:tcW w:w="2107" w:type="dxa"/>
            <w:noWrap/>
            <w:hideMark/>
          </w:tcPr>
          <w:p w14:paraId="0D5E8D4F" w14:textId="77777777" w:rsidR="007748F0" w:rsidRPr="00B322A8" w:rsidRDefault="007748F0" w:rsidP="00873D42">
            <w:pPr>
              <w:pStyle w:val="TAL"/>
              <w:keepNext w:val="0"/>
            </w:pPr>
            <w:r w:rsidRPr="00B322A8">
              <w:t>217</w:t>
            </w:r>
          </w:p>
        </w:tc>
        <w:tc>
          <w:tcPr>
            <w:tcW w:w="2082" w:type="dxa"/>
            <w:noWrap/>
            <w:hideMark/>
          </w:tcPr>
          <w:p w14:paraId="7F5FCCE9" w14:textId="77777777" w:rsidR="007748F0" w:rsidRPr="00B322A8" w:rsidRDefault="007748F0" w:rsidP="00873D42">
            <w:pPr>
              <w:pStyle w:val="TAL"/>
              <w:keepNext w:val="0"/>
            </w:pPr>
            <w:r w:rsidRPr="00B322A8">
              <w:t>-139.36</w:t>
            </w:r>
          </w:p>
        </w:tc>
        <w:tc>
          <w:tcPr>
            <w:tcW w:w="1058" w:type="dxa"/>
            <w:noWrap/>
            <w:hideMark/>
          </w:tcPr>
          <w:p w14:paraId="19451636" w14:textId="77777777" w:rsidR="007748F0" w:rsidRPr="00B322A8" w:rsidRDefault="007748F0" w:rsidP="00873D42">
            <w:pPr>
              <w:pStyle w:val="TAL"/>
              <w:keepNext w:val="0"/>
            </w:pPr>
            <w:r w:rsidRPr="00B322A8">
              <w:t>-87.38</w:t>
            </w:r>
          </w:p>
        </w:tc>
        <w:tc>
          <w:tcPr>
            <w:tcW w:w="873" w:type="dxa"/>
            <w:noWrap/>
            <w:hideMark/>
          </w:tcPr>
          <w:p w14:paraId="0A71C9FF" w14:textId="77777777" w:rsidR="007748F0" w:rsidRPr="00B322A8" w:rsidRDefault="007748F0" w:rsidP="00873D42">
            <w:pPr>
              <w:pStyle w:val="TAL"/>
              <w:keepNext w:val="0"/>
            </w:pPr>
            <w:r w:rsidRPr="00B322A8">
              <w:t>22.34</w:t>
            </w:r>
          </w:p>
        </w:tc>
        <w:tc>
          <w:tcPr>
            <w:tcW w:w="873" w:type="dxa"/>
            <w:noWrap/>
            <w:hideMark/>
          </w:tcPr>
          <w:p w14:paraId="4A5EEDD7" w14:textId="77777777" w:rsidR="007748F0" w:rsidRPr="00B322A8" w:rsidRDefault="007748F0" w:rsidP="00873D42">
            <w:pPr>
              <w:pStyle w:val="TAL"/>
              <w:keepNext w:val="0"/>
            </w:pPr>
            <w:r w:rsidRPr="00B322A8">
              <w:t>88.77</w:t>
            </w:r>
          </w:p>
        </w:tc>
      </w:tr>
      <w:tr w:rsidR="007748F0" w:rsidRPr="00B322A8" w14:paraId="57B1751B" w14:textId="77777777" w:rsidTr="00873D42">
        <w:trPr>
          <w:trHeight w:val="300"/>
        </w:trPr>
        <w:tc>
          <w:tcPr>
            <w:tcW w:w="1267" w:type="dxa"/>
            <w:noWrap/>
            <w:hideMark/>
          </w:tcPr>
          <w:p w14:paraId="75DCAB80" w14:textId="77777777" w:rsidR="007748F0" w:rsidRPr="00B322A8" w:rsidRDefault="007748F0" w:rsidP="00873D42">
            <w:pPr>
              <w:pStyle w:val="TAL"/>
              <w:keepNext w:val="0"/>
            </w:pPr>
            <w:r w:rsidRPr="00B322A8">
              <w:t>10</w:t>
            </w:r>
          </w:p>
        </w:tc>
        <w:tc>
          <w:tcPr>
            <w:tcW w:w="1100" w:type="dxa"/>
            <w:noWrap/>
            <w:hideMark/>
          </w:tcPr>
          <w:p w14:paraId="2DAC3BB9" w14:textId="77777777" w:rsidR="007748F0" w:rsidRPr="00B322A8" w:rsidRDefault="007748F0" w:rsidP="00873D42">
            <w:pPr>
              <w:pStyle w:val="TAL"/>
              <w:keepNext w:val="0"/>
            </w:pPr>
            <w:r w:rsidRPr="00B322A8">
              <w:t>-23.93</w:t>
            </w:r>
          </w:p>
        </w:tc>
        <w:tc>
          <w:tcPr>
            <w:tcW w:w="2107" w:type="dxa"/>
            <w:noWrap/>
            <w:hideMark/>
          </w:tcPr>
          <w:p w14:paraId="437BE32D" w14:textId="77777777" w:rsidR="007748F0" w:rsidRPr="00B322A8" w:rsidRDefault="007748F0" w:rsidP="00873D42">
            <w:pPr>
              <w:pStyle w:val="TAL"/>
              <w:keepNext w:val="0"/>
            </w:pPr>
            <w:r w:rsidRPr="00B322A8">
              <w:t>426</w:t>
            </w:r>
          </w:p>
        </w:tc>
        <w:tc>
          <w:tcPr>
            <w:tcW w:w="2082" w:type="dxa"/>
            <w:noWrap/>
            <w:hideMark/>
          </w:tcPr>
          <w:p w14:paraId="02C70D51" w14:textId="77777777" w:rsidR="007748F0" w:rsidRPr="00B322A8" w:rsidRDefault="007748F0" w:rsidP="00873D42">
            <w:pPr>
              <w:pStyle w:val="TAL"/>
              <w:keepNext w:val="0"/>
            </w:pPr>
            <w:r w:rsidRPr="00B322A8">
              <w:t>9.18</w:t>
            </w:r>
          </w:p>
        </w:tc>
        <w:tc>
          <w:tcPr>
            <w:tcW w:w="1058" w:type="dxa"/>
            <w:noWrap/>
            <w:hideMark/>
          </w:tcPr>
          <w:p w14:paraId="29569958" w14:textId="77777777" w:rsidR="007748F0" w:rsidRPr="00B322A8" w:rsidRDefault="007748F0" w:rsidP="00873D42">
            <w:pPr>
              <w:pStyle w:val="TAL"/>
              <w:keepNext w:val="0"/>
            </w:pPr>
            <w:r w:rsidRPr="00B322A8">
              <w:t>-56.71</w:t>
            </w:r>
          </w:p>
        </w:tc>
        <w:tc>
          <w:tcPr>
            <w:tcW w:w="873" w:type="dxa"/>
            <w:noWrap/>
            <w:hideMark/>
          </w:tcPr>
          <w:p w14:paraId="7A45924B" w14:textId="77777777" w:rsidR="007748F0" w:rsidRPr="00B322A8" w:rsidRDefault="007748F0" w:rsidP="00873D42">
            <w:pPr>
              <w:pStyle w:val="TAL"/>
              <w:keepNext w:val="0"/>
            </w:pPr>
            <w:r w:rsidRPr="00B322A8">
              <w:t>22.34</w:t>
            </w:r>
          </w:p>
        </w:tc>
        <w:tc>
          <w:tcPr>
            <w:tcW w:w="873" w:type="dxa"/>
            <w:noWrap/>
            <w:hideMark/>
          </w:tcPr>
          <w:p w14:paraId="5A0A4978" w14:textId="77777777" w:rsidR="007748F0" w:rsidRPr="00B322A8" w:rsidRDefault="007748F0" w:rsidP="00873D42">
            <w:pPr>
              <w:pStyle w:val="TAL"/>
              <w:keepNext w:val="0"/>
            </w:pPr>
            <w:r w:rsidRPr="00B322A8">
              <w:t>89.51</w:t>
            </w:r>
          </w:p>
        </w:tc>
      </w:tr>
      <w:tr w:rsidR="007748F0" w:rsidRPr="00B322A8" w14:paraId="7EF52C89" w14:textId="77777777" w:rsidTr="00873D42">
        <w:trPr>
          <w:trHeight w:val="300"/>
        </w:trPr>
        <w:tc>
          <w:tcPr>
            <w:tcW w:w="1267" w:type="dxa"/>
            <w:noWrap/>
            <w:hideMark/>
          </w:tcPr>
          <w:p w14:paraId="4DE677F5" w14:textId="77777777" w:rsidR="007748F0" w:rsidRPr="00B322A8" w:rsidRDefault="007748F0" w:rsidP="00873D42">
            <w:pPr>
              <w:pStyle w:val="TAL"/>
              <w:keepNext w:val="0"/>
            </w:pPr>
            <w:r w:rsidRPr="00B322A8">
              <w:t>11</w:t>
            </w:r>
          </w:p>
        </w:tc>
        <w:tc>
          <w:tcPr>
            <w:tcW w:w="1100" w:type="dxa"/>
            <w:noWrap/>
            <w:hideMark/>
          </w:tcPr>
          <w:p w14:paraId="1D94C21B" w14:textId="77777777" w:rsidR="007748F0" w:rsidRPr="00B322A8" w:rsidRDefault="007748F0" w:rsidP="00873D42">
            <w:pPr>
              <w:pStyle w:val="TAL"/>
              <w:keepNext w:val="0"/>
            </w:pPr>
            <w:r w:rsidRPr="00B322A8">
              <w:t>-25.13</w:t>
            </w:r>
          </w:p>
        </w:tc>
        <w:tc>
          <w:tcPr>
            <w:tcW w:w="2107" w:type="dxa"/>
            <w:noWrap/>
            <w:hideMark/>
          </w:tcPr>
          <w:p w14:paraId="6EE73FF3" w14:textId="77777777" w:rsidR="007748F0" w:rsidRPr="00B322A8" w:rsidRDefault="007748F0" w:rsidP="00873D42">
            <w:pPr>
              <w:pStyle w:val="TAL"/>
              <w:keepNext w:val="0"/>
            </w:pPr>
            <w:r w:rsidRPr="00B322A8">
              <w:t>506</w:t>
            </w:r>
          </w:p>
        </w:tc>
        <w:tc>
          <w:tcPr>
            <w:tcW w:w="2082" w:type="dxa"/>
            <w:noWrap/>
            <w:hideMark/>
          </w:tcPr>
          <w:p w14:paraId="388D4BAF" w14:textId="77777777" w:rsidR="007748F0" w:rsidRPr="00B322A8" w:rsidRDefault="007748F0" w:rsidP="00873D42">
            <w:pPr>
              <w:pStyle w:val="TAL"/>
              <w:keepNext w:val="0"/>
            </w:pPr>
            <w:r w:rsidRPr="00B322A8">
              <w:t>-36.15</w:t>
            </w:r>
          </w:p>
        </w:tc>
        <w:tc>
          <w:tcPr>
            <w:tcW w:w="1058" w:type="dxa"/>
            <w:noWrap/>
            <w:hideMark/>
          </w:tcPr>
          <w:p w14:paraId="1F9D3C89" w14:textId="77777777" w:rsidR="007748F0" w:rsidRPr="00B322A8" w:rsidRDefault="007748F0" w:rsidP="00873D42">
            <w:pPr>
              <w:pStyle w:val="TAL"/>
              <w:keepNext w:val="0"/>
            </w:pPr>
            <w:r w:rsidRPr="00B322A8">
              <w:t>26.25</w:t>
            </w:r>
          </w:p>
        </w:tc>
        <w:tc>
          <w:tcPr>
            <w:tcW w:w="873" w:type="dxa"/>
            <w:noWrap/>
            <w:hideMark/>
          </w:tcPr>
          <w:p w14:paraId="6E2823F1" w14:textId="77777777" w:rsidR="007748F0" w:rsidRPr="00B322A8" w:rsidRDefault="007748F0" w:rsidP="00873D42">
            <w:pPr>
              <w:pStyle w:val="TAL"/>
              <w:keepNext w:val="0"/>
            </w:pPr>
            <w:r w:rsidRPr="00B322A8">
              <w:t>22.34</w:t>
            </w:r>
          </w:p>
        </w:tc>
        <w:tc>
          <w:tcPr>
            <w:tcW w:w="873" w:type="dxa"/>
            <w:noWrap/>
            <w:hideMark/>
          </w:tcPr>
          <w:p w14:paraId="14F7BC08" w14:textId="77777777" w:rsidR="007748F0" w:rsidRPr="00B322A8" w:rsidRDefault="007748F0" w:rsidP="00873D42">
            <w:pPr>
              <w:pStyle w:val="TAL"/>
              <w:keepNext w:val="0"/>
            </w:pPr>
            <w:r w:rsidRPr="00B322A8">
              <w:t>92.66</w:t>
            </w:r>
          </w:p>
        </w:tc>
      </w:tr>
      <w:tr w:rsidR="007748F0" w:rsidRPr="00B322A8" w14:paraId="2F141ED8" w14:textId="77777777" w:rsidTr="00873D42">
        <w:trPr>
          <w:trHeight w:val="300"/>
        </w:trPr>
        <w:tc>
          <w:tcPr>
            <w:tcW w:w="1267" w:type="dxa"/>
            <w:noWrap/>
            <w:hideMark/>
          </w:tcPr>
          <w:p w14:paraId="1EBA755D" w14:textId="77777777" w:rsidR="007748F0" w:rsidRPr="00B322A8" w:rsidRDefault="007748F0" w:rsidP="00873D42">
            <w:pPr>
              <w:pStyle w:val="TAL"/>
              <w:keepNext w:val="0"/>
            </w:pPr>
            <w:r w:rsidRPr="00B322A8">
              <w:t>12</w:t>
            </w:r>
          </w:p>
        </w:tc>
        <w:tc>
          <w:tcPr>
            <w:tcW w:w="1100" w:type="dxa"/>
            <w:noWrap/>
            <w:hideMark/>
          </w:tcPr>
          <w:p w14:paraId="72353258" w14:textId="77777777" w:rsidR="007748F0" w:rsidRPr="00B322A8" w:rsidRDefault="007748F0" w:rsidP="00873D42">
            <w:pPr>
              <w:pStyle w:val="TAL"/>
              <w:keepNext w:val="0"/>
            </w:pPr>
            <w:r w:rsidRPr="00B322A8">
              <w:t>-30.33</w:t>
            </w:r>
          </w:p>
        </w:tc>
        <w:tc>
          <w:tcPr>
            <w:tcW w:w="2107" w:type="dxa"/>
            <w:noWrap/>
            <w:hideMark/>
          </w:tcPr>
          <w:p w14:paraId="7DD957B2" w14:textId="77777777" w:rsidR="007748F0" w:rsidRPr="00B322A8" w:rsidRDefault="007748F0" w:rsidP="00873D42">
            <w:pPr>
              <w:pStyle w:val="TAL"/>
              <w:keepNext w:val="0"/>
            </w:pPr>
            <w:r w:rsidRPr="00B322A8">
              <w:t>521</w:t>
            </w:r>
          </w:p>
        </w:tc>
        <w:tc>
          <w:tcPr>
            <w:tcW w:w="2082" w:type="dxa"/>
            <w:noWrap/>
            <w:hideMark/>
          </w:tcPr>
          <w:p w14:paraId="16064014" w14:textId="77777777" w:rsidR="007748F0" w:rsidRPr="00B322A8" w:rsidRDefault="007748F0" w:rsidP="00873D42">
            <w:pPr>
              <w:pStyle w:val="TAL"/>
              <w:keepNext w:val="0"/>
            </w:pPr>
            <w:r w:rsidRPr="00B322A8">
              <w:t>-87.61</w:t>
            </w:r>
          </w:p>
        </w:tc>
        <w:tc>
          <w:tcPr>
            <w:tcW w:w="1058" w:type="dxa"/>
            <w:noWrap/>
            <w:hideMark/>
          </w:tcPr>
          <w:p w14:paraId="08D4EED9" w14:textId="77777777" w:rsidR="007748F0" w:rsidRPr="00B322A8" w:rsidRDefault="007748F0" w:rsidP="00873D42">
            <w:pPr>
              <w:pStyle w:val="TAL"/>
              <w:keepNext w:val="0"/>
            </w:pPr>
            <w:r w:rsidRPr="00B322A8">
              <w:t>-152.97</w:t>
            </w:r>
          </w:p>
        </w:tc>
        <w:tc>
          <w:tcPr>
            <w:tcW w:w="873" w:type="dxa"/>
            <w:noWrap/>
            <w:hideMark/>
          </w:tcPr>
          <w:p w14:paraId="6BDBBB6B" w14:textId="77777777" w:rsidR="007748F0" w:rsidRPr="00B322A8" w:rsidRDefault="007748F0" w:rsidP="00873D42">
            <w:pPr>
              <w:pStyle w:val="TAL"/>
              <w:keepNext w:val="0"/>
            </w:pPr>
            <w:r w:rsidRPr="00B322A8">
              <w:t>22.34</w:t>
            </w:r>
          </w:p>
        </w:tc>
        <w:tc>
          <w:tcPr>
            <w:tcW w:w="873" w:type="dxa"/>
            <w:noWrap/>
            <w:hideMark/>
          </w:tcPr>
          <w:p w14:paraId="67B1E7BD" w14:textId="77777777" w:rsidR="007748F0" w:rsidRPr="00B322A8" w:rsidRDefault="007748F0" w:rsidP="00873D42">
            <w:pPr>
              <w:pStyle w:val="TAL"/>
              <w:keepNext w:val="0"/>
            </w:pPr>
            <w:r w:rsidRPr="00B322A8">
              <w:t>86.73</w:t>
            </w:r>
          </w:p>
        </w:tc>
      </w:tr>
      <w:tr w:rsidR="007748F0" w:rsidRPr="00B322A8" w14:paraId="7C918442" w14:textId="77777777" w:rsidTr="00873D42">
        <w:trPr>
          <w:trHeight w:val="300"/>
        </w:trPr>
        <w:tc>
          <w:tcPr>
            <w:tcW w:w="1267" w:type="dxa"/>
            <w:noWrap/>
            <w:hideMark/>
          </w:tcPr>
          <w:p w14:paraId="31F00E80" w14:textId="77777777" w:rsidR="007748F0" w:rsidRPr="00B322A8" w:rsidRDefault="007748F0" w:rsidP="00873D42">
            <w:pPr>
              <w:pStyle w:val="TAL"/>
              <w:keepNext w:val="0"/>
            </w:pPr>
            <w:r w:rsidRPr="00B322A8">
              <w:t>13</w:t>
            </w:r>
          </w:p>
        </w:tc>
        <w:tc>
          <w:tcPr>
            <w:tcW w:w="1100" w:type="dxa"/>
            <w:noWrap/>
            <w:hideMark/>
          </w:tcPr>
          <w:p w14:paraId="616909A8" w14:textId="77777777" w:rsidR="007748F0" w:rsidRPr="00B322A8" w:rsidRDefault="007748F0" w:rsidP="00873D42">
            <w:pPr>
              <w:pStyle w:val="TAL"/>
              <w:keepNext w:val="0"/>
            </w:pPr>
            <w:r w:rsidRPr="00B322A8">
              <w:t>-28.03</w:t>
            </w:r>
          </w:p>
        </w:tc>
        <w:tc>
          <w:tcPr>
            <w:tcW w:w="2107" w:type="dxa"/>
            <w:noWrap/>
            <w:hideMark/>
          </w:tcPr>
          <w:p w14:paraId="15A464F9" w14:textId="77777777" w:rsidR="007748F0" w:rsidRPr="00B322A8" w:rsidRDefault="007748F0" w:rsidP="00873D42">
            <w:pPr>
              <w:pStyle w:val="TAL"/>
              <w:keepNext w:val="0"/>
            </w:pPr>
            <w:r w:rsidRPr="00B322A8">
              <w:t>672</w:t>
            </w:r>
          </w:p>
        </w:tc>
        <w:tc>
          <w:tcPr>
            <w:tcW w:w="2082" w:type="dxa"/>
            <w:noWrap/>
            <w:hideMark/>
          </w:tcPr>
          <w:p w14:paraId="5EC2705C" w14:textId="77777777" w:rsidR="007748F0" w:rsidRPr="00B322A8" w:rsidRDefault="007748F0" w:rsidP="00873D42">
            <w:pPr>
              <w:pStyle w:val="TAL"/>
              <w:keepNext w:val="0"/>
            </w:pPr>
            <w:r w:rsidRPr="00B322A8">
              <w:t>63.81</w:t>
            </w:r>
          </w:p>
        </w:tc>
        <w:tc>
          <w:tcPr>
            <w:tcW w:w="1058" w:type="dxa"/>
            <w:noWrap/>
            <w:hideMark/>
          </w:tcPr>
          <w:p w14:paraId="645D5355" w14:textId="77777777" w:rsidR="007748F0" w:rsidRPr="00B322A8" w:rsidRDefault="007748F0" w:rsidP="00873D42">
            <w:pPr>
              <w:pStyle w:val="TAL"/>
              <w:keepNext w:val="0"/>
            </w:pPr>
            <w:r w:rsidRPr="00B322A8">
              <w:t>50.12</w:t>
            </w:r>
          </w:p>
        </w:tc>
        <w:tc>
          <w:tcPr>
            <w:tcW w:w="873" w:type="dxa"/>
            <w:noWrap/>
            <w:hideMark/>
          </w:tcPr>
          <w:p w14:paraId="6B52E2E1" w14:textId="77777777" w:rsidR="007748F0" w:rsidRPr="00B322A8" w:rsidRDefault="007748F0" w:rsidP="00873D42">
            <w:pPr>
              <w:pStyle w:val="TAL"/>
              <w:keepNext w:val="0"/>
            </w:pPr>
            <w:r w:rsidRPr="00B322A8">
              <w:t>22.34</w:t>
            </w:r>
          </w:p>
        </w:tc>
        <w:tc>
          <w:tcPr>
            <w:tcW w:w="873" w:type="dxa"/>
            <w:noWrap/>
            <w:hideMark/>
          </w:tcPr>
          <w:p w14:paraId="65D6CD5E" w14:textId="77777777" w:rsidR="007748F0" w:rsidRPr="00B322A8" w:rsidRDefault="007748F0" w:rsidP="00873D42">
            <w:pPr>
              <w:pStyle w:val="TAL"/>
              <w:keepNext w:val="0"/>
            </w:pPr>
            <w:r w:rsidRPr="00B322A8">
              <w:t>88.3</w:t>
            </w:r>
          </w:p>
        </w:tc>
      </w:tr>
      <w:tr w:rsidR="007748F0" w:rsidRPr="00B322A8" w14:paraId="7090AF54" w14:textId="77777777" w:rsidTr="00873D42">
        <w:trPr>
          <w:trHeight w:val="300"/>
        </w:trPr>
        <w:tc>
          <w:tcPr>
            <w:tcW w:w="1267" w:type="dxa"/>
            <w:noWrap/>
            <w:hideMark/>
          </w:tcPr>
          <w:p w14:paraId="758BD481" w14:textId="77777777" w:rsidR="007748F0" w:rsidRPr="00B322A8" w:rsidRDefault="007748F0" w:rsidP="00873D42">
            <w:pPr>
              <w:pStyle w:val="TAL"/>
              <w:keepNext w:val="0"/>
            </w:pPr>
            <w:r w:rsidRPr="00B322A8">
              <w:t>Ini. delay [ns]</w:t>
            </w:r>
          </w:p>
        </w:tc>
        <w:tc>
          <w:tcPr>
            <w:tcW w:w="1100" w:type="dxa"/>
            <w:noWrap/>
            <w:hideMark/>
          </w:tcPr>
          <w:p w14:paraId="106454DF" w14:textId="77777777" w:rsidR="007748F0" w:rsidRPr="00B322A8" w:rsidRDefault="007748F0" w:rsidP="00873D42">
            <w:pPr>
              <w:pStyle w:val="TAL"/>
              <w:keepNext w:val="0"/>
            </w:pPr>
            <w:r w:rsidRPr="00B322A8">
              <w:t>XPR [dB]</w:t>
            </w:r>
          </w:p>
        </w:tc>
        <w:tc>
          <w:tcPr>
            <w:tcW w:w="2107" w:type="dxa"/>
            <w:noWrap/>
            <w:hideMark/>
          </w:tcPr>
          <w:p w14:paraId="7418BA29" w14:textId="77777777" w:rsidR="007748F0" w:rsidRPr="00B322A8" w:rsidRDefault="007748F0" w:rsidP="00873D42">
            <w:pPr>
              <w:pStyle w:val="TAL"/>
              <w:keepNext w:val="0"/>
            </w:pPr>
            <w:r w:rsidRPr="00B322A8">
              <w:t>PL [dB]</w:t>
            </w:r>
          </w:p>
        </w:tc>
        <w:tc>
          <w:tcPr>
            <w:tcW w:w="2082" w:type="dxa"/>
            <w:noWrap/>
            <w:hideMark/>
          </w:tcPr>
          <w:p w14:paraId="73AABE36" w14:textId="77777777" w:rsidR="007748F0" w:rsidRPr="00B322A8" w:rsidRDefault="007748F0" w:rsidP="00873D42">
            <w:pPr>
              <w:pStyle w:val="TAL"/>
              <w:keepNext w:val="0"/>
            </w:pPr>
            <w:r w:rsidRPr="00B322A8">
              <w:t>ZoA [°]</w:t>
            </w:r>
          </w:p>
        </w:tc>
        <w:tc>
          <w:tcPr>
            <w:tcW w:w="1058" w:type="dxa"/>
            <w:noWrap/>
            <w:hideMark/>
          </w:tcPr>
          <w:p w14:paraId="78501F9D" w14:textId="77777777" w:rsidR="007748F0" w:rsidRPr="00B322A8" w:rsidRDefault="007748F0" w:rsidP="00873D42">
            <w:pPr>
              <w:pStyle w:val="TAL"/>
              <w:keepNext w:val="0"/>
            </w:pPr>
            <w:r w:rsidRPr="00B322A8">
              <w:t>ASD [°]</w:t>
            </w:r>
          </w:p>
        </w:tc>
        <w:tc>
          <w:tcPr>
            <w:tcW w:w="873" w:type="dxa"/>
            <w:noWrap/>
            <w:hideMark/>
          </w:tcPr>
          <w:p w14:paraId="34D9CFEF" w14:textId="77777777" w:rsidR="007748F0" w:rsidRPr="00B322A8" w:rsidRDefault="007748F0" w:rsidP="00873D42">
            <w:pPr>
              <w:pStyle w:val="TAL"/>
              <w:keepNext w:val="0"/>
            </w:pPr>
            <w:r w:rsidRPr="00B322A8">
              <w:t>ZSA [°]</w:t>
            </w:r>
          </w:p>
        </w:tc>
        <w:tc>
          <w:tcPr>
            <w:tcW w:w="873" w:type="dxa"/>
            <w:noWrap/>
            <w:hideMark/>
          </w:tcPr>
          <w:p w14:paraId="230ACE15" w14:textId="77777777" w:rsidR="007748F0" w:rsidRPr="00B322A8" w:rsidRDefault="007748F0" w:rsidP="00873D42">
            <w:pPr>
              <w:pStyle w:val="TAL"/>
              <w:keepNext w:val="0"/>
            </w:pPr>
            <w:r w:rsidRPr="00B322A8">
              <w:t>ZSD [°]</w:t>
            </w:r>
          </w:p>
        </w:tc>
      </w:tr>
      <w:tr w:rsidR="007748F0" w:rsidRPr="00B322A8" w14:paraId="0560181A" w14:textId="77777777" w:rsidTr="00873D42">
        <w:trPr>
          <w:trHeight w:val="300"/>
        </w:trPr>
        <w:tc>
          <w:tcPr>
            <w:tcW w:w="1267" w:type="dxa"/>
            <w:noWrap/>
            <w:hideMark/>
          </w:tcPr>
          <w:p w14:paraId="79A31017" w14:textId="77777777" w:rsidR="007748F0" w:rsidRPr="00B322A8" w:rsidRDefault="007748F0" w:rsidP="00873D42">
            <w:pPr>
              <w:pStyle w:val="TAL"/>
              <w:keepNext w:val="0"/>
            </w:pPr>
            <w:r w:rsidRPr="00B322A8">
              <w:t>1235</w:t>
            </w:r>
          </w:p>
        </w:tc>
        <w:tc>
          <w:tcPr>
            <w:tcW w:w="1100" w:type="dxa"/>
            <w:noWrap/>
            <w:hideMark/>
          </w:tcPr>
          <w:p w14:paraId="7FAD35D1" w14:textId="77777777" w:rsidR="007748F0" w:rsidRPr="00B322A8" w:rsidRDefault="007748F0" w:rsidP="00873D42">
            <w:pPr>
              <w:pStyle w:val="TAL"/>
              <w:keepNext w:val="0"/>
            </w:pPr>
            <w:r w:rsidRPr="00B322A8">
              <w:t>11</w:t>
            </w:r>
          </w:p>
        </w:tc>
        <w:tc>
          <w:tcPr>
            <w:tcW w:w="2107" w:type="dxa"/>
            <w:noWrap/>
            <w:hideMark/>
          </w:tcPr>
          <w:p w14:paraId="32F68FAF" w14:textId="77777777" w:rsidR="007748F0" w:rsidRPr="00B322A8" w:rsidRDefault="007748F0" w:rsidP="00873D42">
            <w:pPr>
              <w:pStyle w:val="TAL"/>
              <w:keepNext w:val="0"/>
            </w:pPr>
            <w:r w:rsidRPr="00B322A8">
              <w:t>101.72</w:t>
            </w:r>
          </w:p>
        </w:tc>
        <w:tc>
          <w:tcPr>
            <w:tcW w:w="2082" w:type="dxa"/>
            <w:noWrap/>
            <w:hideMark/>
          </w:tcPr>
          <w:p w14:paraId="37F2F0AF" w14:textId="77777777" w:rsidR="007748F0" w:rsidRPr="00B322A8" w:rsidRDefault="007748F0" w:rsidP="00873D42">
            <w:pPr>
              <w:pStyle w:val="TAL"/>
              <w:keepNext w:val="0"/>
            </w:pPr>
            <w:r w:rsidRPr="00B322A8">
              <w:t>90</w:t>
            </w:r>
          </w:p>
        </w:tc>
        <w:tc>
          <w:tcPr>
            <w:tcW w:w="1058" w:type="dxa"/>
            <w:noWrap/>
            <w:hideMark/>
          </w:tcPr>
          <w:p w14:paraId="7E0847AE" w14:textId="77777777" w:rsidR="007748F0" w:rsidRPr="00B322A8" w:rsidRDefault="007748F0" w:rsidP="00873D42">
            <w:pPr>
              <w:pStyle w:val="TAL"/>
              <w:keepNext w:val="0"/>
            </w:pPr>
            <w:r w:rsidRPr="00B322A8">
              <w:t>4.85</w:t>
            </w:r>
          </w:p>
        </w:tc>
        <w:tc>
          <w:tcPr>
            <w:tcW w:w="873" w:type="dxa"/>
            <w:noWrap/>
            <w:hideMark/>
          </w:tcPr>
          <w:p w14:paraId="1EB2E3CF" w14:textId="77777777" w:rsidR="007748F0" w:rsidRPr="00B322A8" w:rsidRDefault="007748F0" w:rsidP="00873D42">
            <w:pPr>
              <w:pStyle w:val="TAL"/>
              <w:keepNext w:val="0"/>
            </w:pPr>
            <w:r w:rsidRPr="00B322A8">
              <w:t>0</w:t>
            </w:r>
          </w:p>
        </w:tc>
        <w:tc>
          <w:tcPr>
            <w:tcW w:w="873" w:type="dxa"/>
            <w:noWrap/>
            <w:hideMark/>
          </w:tcPr>
          <w:p w14:paraId="4FDA50F1" w14:textId="77777777" w:rsidR="007748F0" w:rsidRPr="00B322A8" w:rsidRDefault="007748F0" w:rsidP="00873D42">
            <w:pPr>
              <w:pStyle w:val="TAL"/>
              <w:keepNext w:val="0"/>
            </w:pPr>
            <w:r w:rsidRPr="00B322A8">
              <w:t>0.76</w:t>
            </w:r>
          </w:p>
        </w:tc>
      </w:tr>
      <w:tr w:rsidR="007748F0" w:rsidRPr="00B322A8" w14:paraId="1F89A262" w14:textId="77777777" w:rsidTr="00873D42">
        <w:trPr>
          <w:trHeight w:val="300"/>
        </w:trPr>
        <w:tc>
          <w:tcPr>
            <w:tcW w:w="1267" w:type="dxa"/>
            <w:noWrap/>
            <w:hideMark/>
          </w:tcPr>
          <w:p w14:paraId="52895C29" w14:textId="77777777" w:rsidR="007748F0" w:rsidRPr="00B322A8" w:rsidRDefault="007748F0" w:rsidP="00873D42">
            <w:pPr>
              <w:pStyle w:val="TAL"/>
              <w:keepNext w:val="0"/>
            </w:pPr>
            <w:r w:rsidRPr="00B322A8">
              <w:t>UE speed [m/s]</w:t>
            </w:r>
          </w:p>
        </w:tc>
        <w:tc>
          <w:tcPr>
            <w:tcW w:w="1100" w:type="dxa"/>
            <w:noWrap/>
            <w:hideMark/>
          </w:tcPr>
          <w:p w14:paraId="7AA16C01" w14:textId="77777777" w:rsidR="007748F0" w:rsidRPr="00B322A8" w:rsidRDefault="007748F0" w:rsidP="00873D42">
            <w:pPr>
              <w:pStyle w:val="TAL"/>
              <w:keepNext w:val="0"/>
            </w:pPr>
            <w:r w:rsidRPr="00B322A8">
              <w:t>UE DoT Az [°]</w:t>
            </w:r>
          </w:p>
        </w:tc>
        <w:tc>
          <w:tcPr>
            <w:tcW w:w="2107" w:type="dxa"/>
            <w:noWrap/>
            <w:hideMark/>
          </w:tcPr>
          <w:p w14:paraId="1DB95DC6" w14:textId="77777777" w:rsidR="007748F0" w:rsidRPr="00B322A8" w:rsidRDefault="007748F0" w:rsidP="00873D42">
            <w:pPr>
              <w:pStyle w:val="TAL"/>
              <w:keepNext w:val="0"/>
            </w:pPr>
            <w:r w:rsidRPr="00B322A8">
              <w:t>UE coordinates (x,y,z) [m]</w:t>
            </w:r>
          </w:p>
        </w:tc>
        <w:tc>
          <w:tcPr>
            <w:tcW w:w="2082" w:type="dxa"/>
            <w:noWrap/>
            <w:hideMark/>
          </w:tcPr>
          <w:p w14:paraId="6B4F2EB2" w14:textId="77777777" w:rsidR="007748F0" w:rsidRPr="00B322A8" w:rsidRDefault="007748F0" w:rsidP="00873D42">
            <w:pPr>
              <w:pStyle w:val="TAL"/>
              <w:keepNext w:val="0"/>
            </w:pPr>
            <w:r w:rsidRPr="00B322A8">
              <w:t>BS coordinates (x,y,z) [m]</w:t>
            </w:r>
          </w:p>
        </w:tc>
        <w:tc>
          <w:tcPr>
            <w:tcW w:w="1058" w:type="dxa"/>
            <w:noWrap/>
            <w:hideMark/>
          </w:tcPr>
          <w:p w14:paraId="57BF6497" w14:textId="77777777" w:rsidR="007748F0" w:rsidRPr="00B322A8" w:rsidRDefault="007748F0" w:rsidP="00873D42">
            <w:pPr>
              <w:pStyle w:val="TAL"/>
              <w:keepNext w:val="0"/>
            </w:pPr>
            <w:r w:rsidRPr="00B322A8">
              <w:t>K-factor [dB]</w:t>
            </w:r>
          </w:p>
        </w:tc>
        <w:tc>
          <w:tcPr>
            <w:tcW w:w="873" w:type="dxa"/>
            <w:noWrap/>
            <w:hideMark/>
          </w:tcPr>
          <w:p w14:paraId="6482CD7E" w14:textId="77777777" w:rsidR="007748F0" w:rsidRPr="00B322A8" w:rsidRDefault="007748F0" w:rsidP="00873D42">
            <w:pPr>
              <w:pStyle w:val="TAL"/>
              <w:keepNext w:val="0"/>
            </w:pPr>
            <w:r w:rsidRPr="00B322A8">
              <w:t xml:space="preserve"> </w:t>
            </w:r>
          </w:p>
        </w:tc>
        <w:tc>
          <w:tcPr>
            <w:tcW w:w="873" w:type="dxa"/>
            <w:noWrap/>
            <w:hideMark/>
          </w:tcPr>
          <w:p w14:paraId="09125669" w14:textId="77777777" w:rsidR="007748F0" w:rsidRPr="00B322A8" w:rsidRDefault="007748F0" w:rsidP="00873D42">
            <w:pPr>
              <w:pStyle w:val="TAL"/>
              <w:keepNext w:val="0"/>
            </w:pPr>
          </w:p>
        </w:tc>
      </w:tr>
      <w:tr w:rsidR="007748F0" w:rsidRPr="00B322A8" w14:paraId="0D5DBAA8" w14:textId="77777777" w:rsidTr="00873D42">
        <w:trPr>
          <w:trHeight w:val="300"/>
        </w:trPr>
        <w:tc>
          <w:tcPr>
            <w:tcW w:w="1267" w:type="dxa"/>
            <w:noWrap/>
            <w:hideMark/>
          </w:tcPr>
          <w:p w14:paraId="7E2751D4" w14:textId="77777777" w:rsidR="007748F0" w:rsidRPr="00B322A8" w:rsidRDefault="007748F0" w:rsidP="00873D42">
            <w:pPr>
              <w:pStyle w:val="TAL"/>
              <w:keepNext w:val="0"/>
            </w:pPr>
            <w:r w:rsidRPr="00B322A8">
              <w:t>8.33</w:t>
            </w:r>
          </w:p>
        </w:tc>
        <w:tc>
          <w:tcPr>
            <w:tcW w:w="1100" w:type="dxa"/>
            <w:noWrap/>
            <w:hideMark/>
          </w:tcPr>
          <w:p w14:paraId="457B361D" w14:textId="77777777" w:rsidR="007748F0" w:rsidRPr="00B322A8" w:rsidRDefault="007748F0" w:rsidP="00873D42">
            <w:pPr>
              <w:pStyle w:val="TAL"/>
              <w:keepNext w:val="0"/>
            </w:pPr>
            <w:r w:rsidRPr="00B322A8">
              <w:t>-174.45</w:t>
            </w:r>
          </w:p>
        </w:tc>
        <w:tc>
          <w:tcPr>
            <w:tcW w:w="2107" w:type="dxa"/>
            <w:noWrap/>
            <w:hideMark/>
          </w:tcPr>
          <w:p w14:paraId="22D7D95E" w14:textId="77777777" w:rsidR="007748F0" w:rsidRPr="00B322A8" w:rsidRDefault="007748F0" w:rsidP="00873D42">
            <w:pPr>
              <w:pStyle w:val="TAL"/>
              <w:keepNext w:val="0"/>
            </w:pPr>
            <w:r w:rsidRPr="00B322A8">
              <w:t>(335.93,-155.15,1.5)</w:t>
            </w:r>
          </w:p>
        </w:tc>
        <w:tc>
          <w:tcPr>
            <w:tcW w:w="2082" w:type="dxa"/>
            <w:noWrap/>
            <w:hideMark/>
          </w:tcPr>
          <w:p w14:paraId="4DBAB507" w14:textId="77777777" w:rsidR="007748F0" w:rsidRPr="00B322A8" w:rsidRDefault="007748F0" w:rsidP="00873D42">
            <w:pPr>
              <w:pStyle w:val="TAL"/>
              <w:keepNext w:val="0"/>
            </w:pPr>
            <w:r w:rsidRPr="00B322A8">
              <w:t>(0,0,10)</w:t>
            </w:r>
          </w:p>
        </w:tc>
        <w:tc>
          <w:tcPr>
            <w:tcW w:w="1058" w:type="dxa"/>
            <w:noWrap/>
            <w:hideMark/>
          </w:tcPr>
          <w:p w14:paraId="0EBFAB22" w14:textId="77777777" w:rsidR="007748F0" w:rsidRPr="00B322A8" w:rsidRDefault="007748F0" w:rsidP="00873D42">
            <w:pPr>
              <w:pStyle w:val="TAL"/>
              <w:keepNext w:val="0"/>
            </w:pPr>
            <w:r w:rsidRPr="00B322A8">
              <w:t>9</w:t>
            </w:r>
          </w:p>
        </w:tc>
        <w:tc>
          <w:tcPr>
            <w:tcW w:w="873" w:type="dxa"/>
            <w:noWrap/>
            <w:hideMark/>
          </w:tcPr>
          <w:p w14:paraId="6A14E5CE" w14:textId="77777777" w:rsidR="007748F0" w:rsidRPr="00B322A8" w:rsidRDefault="007748F0" w:rsidP="00873D42">
            <w:pPr>
              <w:pStyle w:val="TAL"/>
              <w:keepNext w:val="0"/>
            </w:pPr>
          </w:p>
        </w:tc>
        <w:tc>
          <w:tcPr>
            <w:tcW w:w="873" w:type="dxa"/>
            <w:noWrap/>
            <w:hideMark/>
          </w:tcPr>
          <w:p w14:paraId="3EC1015A" w14:textId="77777777" w:rsidR="007748F0" w:rsidRPr="00B322A8" w:rsidRDefault="007748F0" w:rsidP="00873D42">
            <w:pPr>
              <w:pStyle w:val="TAL"/>
              <w:keepNext w:val="0"/>
            </w:pPr>
          </w:p>
        </w:tc>
      </w:tr>
      <w:tr w:rsidR="007748F0" w:rsidRPr="00B322A8" w14:paraId="78272CC8" w14:textId="77777777" w:rsidTr="00873D42">
        <w:trPr>
          <w:trHeight w:val="300"/>
        </w:trPr>
        <w:tc>
          <w:tcPr>
            <w:tcW w:w="1267" w:type="dxa"/>
            <w:noWrap/>
            <w:hideMark/>
          </w:tcPr>
          <w:p w14:paraId="5FCE7427" w14:textId="77777777" w:rsidR="007748F0" w:rsidRPr="00B322A8" w:rsidRDefault="007748F0" w:rsidP="00873D42">
            <w:pPr>
              <w:pStyle w:val="TAL"/>
              <w:keepNext w:val="0"/>
            </w:pPr>
          </w:p>
        </w:tc>
        <w:tc>
          <w:tcPr>
            <w:tcW w:w="1100" w:type="dxa"/>
            <w:noWrap/>
            <w:hideMark/>
          </w:tcPr>
          <w:p w14:paraId="0E4AF40E" w14:textId="77777777" w:rsidR="007748F0" w:rsidRPr="00B322A8" w:rsidRDefault="007748F0" w:rsidP="00873D42">
            <w:pPr>
              <w:pStyle w:val="TAL"/>
              <w:keepNext w:val="0"/>
            </w:pPr>
          </w:p>
        </w:tc>
        <w:tc>
          <w:tcPr>
            <w:tcW w:w="2107" w:type="dxa"/>
            <w:noWrap/>
            <w:hideMark/>
          </w:tcPr>
          <w:p w14:paraId="6C818889" w14:textId="77777777" w:rsidR="007748F0" w:rsidRPr="00B322A8" w:rsidRDefault="007748F0" w:rsidP="00873D42">
            <w:pPr>
              <w:pStyle w:val="TAL"/>
              <w:keepNext w:val="0"/>
            </w:pPr>
          </w:p>
        </w:tc>
        <w:tc>
          <w:tcPr>
            <w:tcW w:w="2082" w:type="dxa"/>
            <w:noWrap/>
            <w:hideMark/>
          </w:tcPr>
          <w:p w14:paraId="405FEC9A" w14:textId="77777777" w:rsidR="007748F0" w:rsidRPr="00B322A8" w:rsidRDefault="007748F0" w:rsidP="00873D42">
            <w:pPr>
              <w:pStyle w:val="TAL"/>
              <w:keepNext w:val="0"/>
            </w:pPr>
          </w:p>
        </w:tc>
        <w:tc>
          <w:tcPr>
            <w:tcW w:w="1058" w:type="dxa"/>
            <w:noWrap/>
            <w:hideMark/>
          </w:tcPr>
          <w:p w14:paraId="3B049B19" w14:textId="77777777" w:rsidR="007748F0" w:rsidRPr="00B322A8" w:rsidRDefault="007748F0" w:rsidP="00873D42">
            <w:pPr>
              <w:pStyle w:val="TAL"/>
              <w:keepNext w:val="0"/>
            </w:pPr>
          </w:p>
        </w:tc>
        <w:tc>
          <w:tcPr>
            <w:tcW w:w="873" w:type="dxa"/>
            <w:noWrap/>
            <w:hideMark/>
          </w:tcPr>
          <w:p w14:paraId="3ABEEF0A" w14:textId="77777777" w:rsidR="007748F0" w:rsidRPr="00B322A8" w:rsidRDefault="007748F0" w:rsidP="00873D42">
            <w:pPr>
              <w:pStyle w:val="TAL"/>
              <w:keepNext w:val="0"/>
            </w:pPr>
          </w:p>
        </w:tc>
        <w:tc>
          <w:tcPr>
            <w:tcW w:w="873" w:type="dxa"/>
            <w:noWrap/>
            <w:hideMark/>
          </w:tcPr>
          <w:p w14:paraId="49E52E1F" w14:textId="77777777" w:rsidR="007748F0" w:rsidRPr="00B322A8" w:rsidRDefault="007748F0" w:rsidP="00873D42">
            <w:pPr>
              <w:pStyle w:val="TAL"/>
              <w:keepNext w:val="0"/>
            </w:pPr>
          </w:p>
        </w:tc>
      </w:tr>
      <w:tr w:rsidR="007748F0" w:rsidRPr="00B322A8" w14:paraId="2799E51C" w14:textId="77777777" w:rsidTr="00873D42">
        <w:trPr>
          <w:trHeight w:val="300"/>
        </w:trPr>
        <w:tc>
          <w:tcPr>
            <w:tcW w:w="1267" w:type="dxa"/>
            <w:shd w:val="clear" w:color="auto" w:fill="EDEDED" w:themeFill="accent3" w:themeFillTint="33"/>
            <w:noWrap/>
            <w:hideMark/>
          </w:tcPr>
          <w:p w14:paraId="11EDE67A" w14:textId="77777777" w:rsidR="007748F0" w:rsidRPr="00B322A8" w:rsidRDefault="007748F0" w:rsidP="00873D42">
            <w:pPr>
              <w:pStyle w:val="TAL"/>
              <w:keepNext w:val="0"/>
            </w:pPr>
            <w:r w:rsidRPr="00B322A8">
              <w:lastRenderedPageBreak/>
              <w:t>Way point</w:t>
            </w:r>
          </w:p>
        </w:tc>
        <w:tc>
          <w:tcPr>
            <w:tcW w:w="1100" w:type="dxa"/>
            <w:shd w:val="clear" w:color="auto" w:fill="EDEDED" w:themeFill="accent3" w:themeFillTint="33"/>
            <w:noWrap/>
            <w:hideMark/>
          </w:tcPr>
          <w:p w14:paraId="6EAF867F"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5EC7AE78" w14:textId="77777777" w:rsidR="007748F0" w:rsidRPr="00B322A8" w:rsidRDefault="007748F0" w:rsidP="00873D42">
            <w:pPr>
              <w:pStyle w:val="TAL"/>
              <w:keepNext w:val="0"/>
            </w:pPr>
          </w:p>
        </w:tc>
        <w:tc>
          <w:tcPr>
            <w:tcW w:w="2082" w:type="dxa"/>
            <w:shd w:val="clear" w:color="auto" w:fill="EDEDED" w:themeFill="accent3" w:themeFillTint="33"/>
            <w:noWrap/>
            <w:hideMark/>
          </w:tcPr>
          <w:p w14:paraId="2D7D2702"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E4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67CB1CB" w14:textId="77777777" w:rsidR="007748F0" w:rsidRPr="00B322A8" w:rsidRDefault="007748F0" w:rsidP="00873D42">
            <w:pPr>
              <w:pStyle w:val="TAL"/>
              <w:keepNext w:val="0"/>
            </w:pPr>
          </w:p>
        </w:tc>
        <w:tc>
          <w:tcPr>
            <w:tcW w:w="873" w:type="dxa"/>
            <w:shd w:val="clear" w:color="auto" w:fill="EDEDED" w:themeFill="accent3" w:themeFillTint="33"/>
            <w:noWrap/>
            <w:hideMark/>
          </w:tcPr>
          <w:p w14:paraId="48BD7763" w14:textId="77777777" w:rsidR="007748F0" w:rsidRPr="00B322A8" w:rsidRDefault="007748F0" w:rsidP="00873D42">
            <w:pPr>
              <w:pStyle w:val="TAL"/>
              <w:keepNext w:val="0"/>
            </w:pPr>
          </w:p>
        </w:tc>
      </w:tr>
      <w:tr w:rsidR="007748F0" w:rsidRPr="00B322A8" w14:paraId="688EBAFE" w14:textId="77777777" w:rsidTr="00873D42">
        <w:trPr>
          <w:trHeight w:val="300"/>
        </w:trPr>
        <w:tc>
          <w:tcPr>
            <w:tcW w:w="1267" w:type="dxa"/>
            <w:noWrap/>
            <w:hideMark/>
          </w:tcPr>
          <w:p w14:paraId="55F73C56" w14:textId="77777777" w:rsidR="007748F0" w:rsidRPr="00B322A8" w:rsidRDefault="007748F0" w:rsidP="00873D42">
            <w:pPr>
              <w:pStyle w:val="TAL"/>
              <w:keepNext w:val="0"/>
            </w:pPr>
            <w:r w:rsidRPr="00B322A8">
              <w:t>Cluster#</w:t>
            </w:r>
          </w:p>
        </w:tc>
        <w:tc>
          <w:tcPr>
            <w:tcW w:w="1100" w:type="dxa"/>
            <w:noWrap/>
            <w:hideMark/>
          </w:tcPr>
          <w:p w14:paraId="08D28EEE" w14:textId="77777777" w:rsidR="007748F0" w:rsidRPr="00B322A8" w:rsidRDefault="007748F0" w:rsidP="00873D42">
            <w:pPr>
              <w:pStyle w:val="TAL"/>
              <w:keepNext w:val="0"/>
            </w:pPr>
            <w:r w:rsidRPr="00B322A8">
              <w:t>Power [dB]</w:t>
            </w:r>
          </w:p>
        </w:tc>
        <w:tc>
          <w:tcPr>
            <w:tcW w:w="2107" w:type="dxa"/>
            <w:noWrap/>
            <w:hideMark/>
          </w:tcPr>
          <w:p w14:paraId="10C1F237" w14:textId="77777777" w:rsidR="007748F0" w:rsidRPr="00B322A8" w:rsidRDefault="007748F0" w:rsidP="00873D42">
            <w:pPr>
              <w:pStyle w:val="TAL"/>
              <w:keepNext w:val="0"/>
            </w:pPr>
            <w:r w:rsidRPr="00B322A8">
              <w:t>Excess delay [ns]</w:t>
            </w:r>
          </w:p>
        </w:tc>
        <w:tc>
          <w:tcPr>
            <w:tcW w:w="2082" w:type="dxa"/>
            <w:noWrap/>
            <w:hideMark/>
          </w:tcPr>
          <w:p w14:paraId="7B75F2D5" w14:textId="77777777" w:rsidR="007748F0" w:rsidRPr="00B322A8" w:rsidRDefault="007748F0" w:rsidP="00873D42">
            <w:pPr>
              <w:pStyle w:val="TAL"/>
              <w:keepNext w:val="0"/>
            </w:pPr>
            <w:r w:rsidRPr="00B322A8">
              <w:t>AoA [°]</w:t>
            </w:r>
          </w:p>
        </w:tc>
        <w:tc>
          <w:tcPr>
            <w:tcW w:w="1058" w:type="dxa"/>
            <w:noWrap/>
            <w:hideMark/>
          </w:tcPr>
          <w:p w14:paraId="76F1C0D3" w14:textId="77777777" w:rsidR="007748F0" w:rsidRPr="00B322A8" w:rsidRDefault="007748F0" w:rsidP="00873D42">
            <w:pPr>
              <w:pStyle w:val="TAL"/>
              <w:keepNext w:val="0"/>
            </w:pPr>
            <w:r w:rsidRPr="00B322A8">
              <w:t>AoD [°]</w:t>
            </w:r>
          </w:p>
        </w:tc>
        <w:tc>
          <w:tcPr>
            <w:tcW w:w="873" w:type="dxa"/>
            <w:noWrap/>
            <w:hideMark/>
          </w:tcPr>
          <w:p w14:paraId="337F4AC6" w14:textId="77777777" w:rsidR="007748F0" w:rsidRPr="00B322A8" w:rsidRDefault="007748F0" w:rsidP="00873D42">
            <w:pPr>
              <w:pStyle w:val="TAL"/>
              <w:keepNext w:val="0"/>
            </w:pPr>
            <w:r w:rsidRPr="00B322A8">
              <w:t>ASA [°]</w:t>
            </w:r>
          </w:p>
        </w:tc>
        <w:tc>
          <w:tcPr>
            <w:tcW w:w="873" w:type="dxa"/>
            <w:noWrap/>
            <w:hideMark/>
          </w:tcPr>
          <w:p w14:paraId="35646BF7" w14:textId="77777777" w:rsidR="007748F0" w:rsidRPr="00B322A8" w:rsidRDefault="007748F0" w:rsidP="00873D42">
            <w:pPr>
              <w:pStyle w:val="TAL"/>
              <w:keepNext w:val="0"/>
            </w:pPr>
            <w:r w:rsidRPr="00B322A8">
              <w:t>ZoD [°]</w:t>
            </w:r>
          </w:p>
        </w:tc>
      </w:tr>
      <w:tr w:rsidR="007748F0" w:rsidRPr="00B322A8" w14:paraId="4A541C61" w14:textId="77777777" w:rsidTr="00873D42">
        <w:trPr>
          <w:trHeight w:val="300"/>
        </w:trPr>
        <w:tc>
          <w:tcPr>
            <w:tcW w:w="1267" w:type="dxa"/>
            <w:noWrap/>
            <w:hideMark/>
          </w:tcPr>
          <w:p w14:paraId="46A8A16D" w14:textId="77777777" w:rsidR="007748F0" w:rsidRPr="00B322A8" w:rsidRDefault="007748F0" w:rsidP="00873D42">
            <w:pPr>
              <w:pStyle w:val="TAL"/>
              <w:keepNext w:val="0"/>
            </w:pPr>
            <w:r w:rsidRPr="00B322A8">
              <w:t>1</w:t>
            </w:r>
          </w:p>
        </w:tc>
        <w:tc>
          <w:tcPr>
            <w:tcW w:w="1100" w:type="dxa"/>
            <w:noWrap/>
            <w:hideMark/>
          </w:tcPr>
          <w:p w14:paraId="4E45B5CD" w14:textId="77777777" w:rsidR="007748F0" w:rsidRPr="00B322A8" w:rsidRDefault="007748F0" w:rsidP="00873D42">
            <w:pPr>
              <w:pStyle w:val="TAL"/>
              <w:keepNext w:val="0"/>
            </w:pPr>
            <w:r w:rsidRPr="00B322A8">
              <w:t>-18.8</w:t>
            </w:r>
          </w:p>
        </w:tc>
        <w:tc>
          <w:tcPr>
            <w:tcW w:w="2107" w:type="dxa"/>
            <w:noWrap/>
            <w:hideMark/>
          </w:tcPr>
          <w:p w14:paraId="635C6631" w14:textId="77777777" w:rsidR="007748F0" w:rsidRPr="00B322A8" w:rsidRDefault="007748F0" w:rsidP="00873D42">
            <w:pPr>
              <w:pStyle w:val="TAL"/>
              <w:keepNext w:val="0"/>
            </w:pPr>
            <w:r w:rsidRPr="00B322A8">
              <w:t>0</w:t>
            </w:r>
          </w:p>
        </w:tc>
        <w:tc>
          <w:tcPr>
            <w:tcW w:w="2082" w:type="dxa"/>
            <w:noWrap/>
            <w:hideMark/>
          </w:tcPr>
          <w:p w14:paraId="6AC95524" w14:textId="77777777" w:rsidR="007748F0" w:rsidRPr="00B322A8" w:rsidRDefault="007748F0" w:rsidP="00873D42">
            <w:pPr>
              <w:pStyle w:val="TAL"/>
              <w:keepNext w:val="0"/>
            </w:pPr>
            <w:r w:rsidRPr="00B322A8">
              <w:t>71.19</w:t>
            </w:r>
          </w:p>
        </w:tc>
        <w:tc>
          <w:tcPr>
            <w:tcW w:w="1058" w:type="dxa"/>
            <w:noWrap/>
            <w:hideMark/>
          </w:tcPr>
          <w:p w14:paraId="48D44322" w14:textId="77777777" w:rsidR="007748F0" w:rsidRPr="00B322A8" w:rsidRDefault="007748F0" w:rsidP="00873D42">
            <w:pPr>
              <w:pStyle w:val="TAL"/>
              <w:keepNext w:val="0"/>
            </w:pPr>
            <w:r w:rsidRPr="00B322A8">
              <w:t>-88.13</w:t>
            </w:r>
          </w:p>
        </w:tc>
        <w:tc>
          <w:tcPr>
            <w:tcW w:w="873" w:type="dxa"/>
            <w:noWrap/>
            <w:hideMark/>
          </w:tcPr>
          <w:p w14:paraId="12204F56" w14:textId="77777777" w:rsidR="007748F0" w:rsidRPr="00B322A8" w:rsidRDefault="007748F0" w:rsidP="00873D42">
            <w:pPr>
              <w:pStyle w:val="TAL"/>
              <w:keepNext w:val="0"/>
            </w:pPr>
            <w:r w:rsidRPr="00B322A8">
              <w:t>7.52</w:t>
            </w:r>
          </w:p>
        </w:tc>
        <w:tc>
          <w:tcPr>
            <w:tcW w:w="873" w:type="dxa"/>
            <w:noWrap/>
            <w:hideMark/>
          </w:tcPr>
          <w:p w14:paraId="7C9063DD" w14:textId="77777777" w:rsidR="007748F0" w:rsidRPr="00B322A8" w:rsidRDefault="007748F0" w:rsidP="00873D42">
            <w:pPr>
              <w:pStyle w:val="TAL"/>
              <w:keepNext w:val="0"/>
            </w:pPr>
            <w:r w:rsidRPr="00B322A8">
              <w:t>98.1</w:t>
            </w:r>
          </w:p>
        </w:tc>
      </w:tr>
      <w:tr w:rsidR="007748F0" w:rsidRPr="00B322A8" w14:paraId="46F5025C" w14:textId="77777777" w:rsidTr="00873D42">
        <w:trPr>
          <w:trHeight w:val="300"/>
        </w:trPr>
        <w:tc>
          <w:tcPr>
            <w:tcW w:w="1267" w:type="dxa"/>
            <w:noWrap/>
            <w:hideMark/>
          </w:tcPr>
          <w:p w14:paraId="17D1A243" w14:textId="77777777" w:rsidR="007748F0" w:rsidRPr="00B322A8" w:rsidRDefault="007748F0" w:rsidP="00873D42">
            <w:pPr>
              <w:pStyle w:val="TAL"/>
              <w:keepNext w:val="0"/>
            </w:pPr>
            <w:r w:rsidRPr="00B322A8">
              <w:t>2</w:t>
            </w:r>
          </w:p>
        </w:tc>
        <w:tc>
          <w:tcPr>
            <w:tcW w:w="1100" w:type="dxa"/>
            <w:noWrap/>
            <w:hideMark/>
          </w:tcPr>
          <w:p w14:paraId="604AA2D4" w14:textId="77777777" w:rsidR="007748F0" w:rsidRPr="00B322A8" w:rsidRDefault="007748F0" w:rsidP="00873D42">
            <w:pPr>
              <w:pStyle w:val="TAL"/>
              <w:keepNext w:val="0"/>
            </w:pPr>
            <w:r w:rsidRPr="00B322A8">
              <w:t>-5.4</w:t>
            </w:r>
          </w:p>
        </w:tc>
        <w:tc>
          <w:tcPr>
            <w:tcW w:w="2107" w:type="dxa"/>
            <w:noWrap/>
            <w:hideMark/>
          </w:tcPr>
          <w:p w14:paraId="2A558B97" w14:textId="77777777" w:rsidR="007748F0" w:rsidRPr="00B322A8" w:rsidRDefault="007748F0" w:rsidP="00873D42">
            <w:pPr>
              <w:pStyle w:val="TAL"/>
              <w:keepNext w:val="0"/>
            </w:pPr>
            <w:r w:rsidRPr="00B322A8">
              <w:t>42</w:t>
            </w:r>
          </w:p>
        </w:tc>
        <w:tc>
          <w:tcPr>
            <w:tcW w:w="2082" w:type="dxa"/>
            <w:noWrap/>
            <w:hideMark/>
          </w:tcPr>
          <w:p w14:paraId="2ED8DAE6" w14:textId="77777777" w:rsidR="007748F0" w:rsidRPr="00B322A8" w:rsidRDefault="007748F0" w:rsidP="00873D42">
            <w:pPr>
              <w:pStyle w:val="TAL"/>
              <w:keepNext w:val="0"/>
            </w:pPr>
            <w:r w:rsidRPr="00B322A8">
              <w:t>177.81</w:t>
            </w:r>
          </w:p>
        </w:tc>
        <w:tc>
          <w:tcPr>
            <w:tcW w:w="1058" w:type="dxa"/>
            <w:noWrap/>
            <w:hideMark/>
          </w:tcPr>
          <w:p w14:paraId="5052887D" w14:textId="77777777" w:rsidR="007748F0" w:rsidRPr="00B322A8" w:rsidRDefault="007748F0" w:rsidP="00873D42">
            <w:pPr>
              <w:pStyle w:val="TAL"/>
              <w:keepNext w:val="0"/>
            </w:pPr>
            <w:r w:rsidRPr="00B322A8">
              <w:t>-28.58</w:t>
            </w:r>
          </w:p>
        </w:tc>
        <w:tc>
          <w:tcPr>
            <w:tcW w:w="873" w:type="dxa"/>
            <w:noWrap/>
            <w:hideMark/>
          </w:tcPr>
          <w:p w14:paraId="094B0293" w14:textId="77777777" w:rsidR="007748F0" w:rsidRPr="00B322A8" w:rsidRDefault="007748F0" w:rsidP="00873D42">
            <w:pPr>
              <w:pStyle w:val="TAL"/>
              <w:keepNext w:val="0"/>
            </w:pPr>
            <w:r w:rsidRPr="00B322A8">
              <w:t>7.52</w:t>
            </w:r>
          </w:p>
        </w:tc>
        <w:tc>
          <w:tcPr>
            <w:tcW w:w="873" w:type="dxa"/>
            <w:noWrap/>
            <w:hideMark/>
          </w:tcPr>
          <w:p w14:paraId="1DAE68BE" w14:textId="77777777" w:rsidR="007748F0" w:rsidRPr="00B322A8" w:rsidRDefault="007748F0" w:rsidP="00873D42">
            <w:pPr>
              <w:pStyle w:val="TAL"/>
              <w:keepNext w:val="0"/>
            </w:pPr>
            <w:r w:rsidRPr="00B322A8">
              <w:t>98.58</w:t>
            </w:r>
          </w:p>
        </w:tc>
      </w:tr>
      <w:tr w:rsidR="007748F0" w:rsidRPr="00B322A8" w14:paraId="53EED8BF" w14:textId="77777777" w:rsidTr="00873D42">
        <w:trPr>
          <w:trHeight w:val="300"/>
        </w:trPr>
        <w:tc>
          <w:tcPr>
            <w:tcW w:w="1267" w:type="dxa"/>
            <w:noWrap/>
            <w:hideMark/>
          </w:tcPr>
          <w:p w14:paraId="40686C3F" w14:textId="77777777" w:rsidR="007748F0" w:rsidRPr="00B322A8" w:rsidRDefault="007748F0" w:rsidP="00873D42">
            <w:pPr>
              <w:pStyle w:val="TAL"/>
              <w:keepNext w:val="0"/>
            </w:pPr>
            <w:r w:rsidRPr="00B322A8">
              <w:t>3</w:t>
            </w:r>
          </w:p>
        </w:tc>
        <w:tc>
          <w:tcPr>
            <w:tcW w:w="1100" w:type="dxa"/>
            <w:noWrap/>
            <w:hideMark/>
          </w:tcPr>
          <w:p w14:paraId="010D8B27" w14:textId="77777777" w:rsidR="007748F0" w:rsidRPr="00B322A8" w:rsidRDefault="007748F0" w:rsidP="00873D42">
            <w:pPr>
              <w:pStyle w:val="TAL"/>
              <w:keepNext w:val="0"/>
            </w:pPr>
            <w:r w:rsidRPr="00B322A8">
              <w:t>-7.6</w:t>
            </w:r>
          </w:p>
        </w:tc>
        <w:tc>
          <w:tcPr>
            <w:tcW w:w="2107" w:type="dxa"/>
            <w:noWrap/>
            <w:hideMark/>
          </w:tcPr>
          <w:p w14:paraId="7F9FF79C" w14:textId="77777777" w:rsidR="007748F0" w:rsidRPr="00B322A8" w:rsidRDefault="007748F0" w:rsidP="00873D42">
            <w:pPr>
              <w:pStyle w:val="TAL"/>
              <w:keepNext w:val="0"/>
            </w:pPr>
            <w:r w:rsidRPr="00B322A8">
              <w:t>44</w:t>
            </w:r>
          </w:p>
        </w:tc>
        <w:tc>
          <w:tcPr>
            <w:tcW w:w="2082" w:type="dxa"/>
            <w:noWrap/>
            <w:hideMark/>
          </w:tcPr>
          <w:p w14:paraId="36EB0E77" w14:textId="77777777" w:rsidR="007748F0" w:rsidRPr="00B322A8" w:rsidRDefault="007748F0" w:rsidP="00873D42">
            <w:pPr>
              <w:pStyle w:val="TAL"/>
              <w:keepNext w:val="0"/>
            </w:pPr>
            <w:r w:rsidRPr="00B322A8">
              <w:t>177.81</w:t>
            </w:r>
          </w:p>
        </w:tc>
        <w:tc>
          <w:tcPr>
            <w:tcW w:w="1058" w:type="dxa"/>
            <w:noWrap/>
            <w:hideMark/>
          </w:tcPr>
          <w:p w14:paraId="7296B4BB" w14:textId="77777777" w:rsidR="007748F0" w:rsidRPr="00B322A8" w:rsidRDefault="007748F0" w:rsidP="00873D42">
            <w:pPr>
              <w:pStyle w:val="TAL"/>
              <w:keepNext w:val="0"/>
            </w:pPr>
            <w:r w:rsidRPr="00B322A8">
              <w:t>-28.58</w:t>
            </w:r>
          </w:p>
        </w:tc>
        <w:tc>
          <w:tcPr>
            <w:tcW w:w="873" w:type="dxa"/>
            <w:noWrap/>
            <w:hideMark/>
          </w:tcPr>
          <w:p w14:paraId="1AA07168" w14:textId="77777777" w:rsidR="007748F0" w:rsidRPr="00B322A8" w:rsidRDefault="007748F0" w:rsidP="00873D42">
            <w:pPr>
              <w:pStyle w:val="TAL"/>
              <w:keepNext w:val="0"/>
            </w:pPr>
            <w:r w:rsidRPr="00B322A8">
              <w:t>6.768</w:t>
            </w:r>
          </w:p>
        </w:tc>
        <w:tc>
          <w:tcPr>
            <w:tcW w:w="873" w:type="dxa"/>
            <w:noWrap/>
            <w:hideMark/>
          </w:tcPr>
          <w:p w14:paraId="182B65D8" w14:textId="77777777" w:rsidR="007748F0" w:rsidRPr="00B322A8" w:rsidRDefault="007748F0" w:rsidP="00873D42">
            <w:pPr>
              <w:pStyle w:val="TAL"/>
              <w:keepNext w:val="0"/>
            </w:pPr>
            <w:r w:rsidRPr="00B322A8">
              <w:t>98.58</w:t>
            </w:r>
          </w:p>
        </w:tc>
      </w:tr>
      <w:tr w:rsidR="007748F0" w:rsidRPr="00B322A8" w14:paraId="716AC5C9" w14:textId="77777777" w:rsidTr="00873D42">
        <w:trPr>
          <w:trHeight w:val="300"/>
        </w:trPr>
        <w:tc>
          <w:tcPr>
            <w:tcW w:w="1267" w:type="dxa"/>
            <w:noWrap/>
            <w:hideMark/>
          </w:tcPr>
          <w:p w14:paraId="0CFE09F5" w14:textId="77777777" w:rsidR="007748F0" w:rsidRPr="00B322A8" w:rsidRDefault="007748F0" w:rsidP="00873D42">
            <w:pPr>
              <w:pStyle w:val="TAL"/>
              <w:keepNext w:val="0"/>
            </w:pPr>
            <w:r w:rsidRPr="00B322A8">
              <w:t>4</w:t>
            </w:r>
          </w:p>
        </w:tc>
        <w:tc>
          <w:tcPr>
            <w:tcW w:w="1100" w:type="dxa"/>
            <w:noWrap/>
            <w:hideMark/>
          </w:tcPr>
          <w:p w14:paraId="08D0A511" w14:textId="77777777" w:rsidR="007748F0" w:rsidRPr="00B322A8" w:rsidRDefault="007748F0" w:rsidP="00873D42">
            <w:pPr>
              <w:pStyle w:val="TAL"/>
              <w:keepNext w:val="0"/>
            </w:pPr>
            <w:r w:rsidRPr="00B322A8">
              <w:t>-11.4</w:t>
            </w:r>
          </w:p>
        </w:tc>
        <w:tc>
          <w:tcPr>
            <w:tcW w:w="2107" w:type="dxa"/>
            <w:noWrap/>
            <w:hideMark/>
          </w:tcPr>
          <w:p w14:paraId="47594555" w14:textId="77777777" w:rsidR="007748F0" w:rsidRPr="00B322A8" w:rsidRDefault="007748F0" w:rsidP="00873D42">
            <w:pPr>
              <w:pStyle w:val="TAL"/>
              <w:keepNext w:val="0"/>
            </w:pPr>
            <w:r w:rsidRPr="00B322A8">
              <w:t>50</w:t>
            </w:r>
          </w:p>
        </w:tc>
        <w:tc>
          <w:tcPr>
            <w:tcW w:w="2082" w:type="dxa"/>
            <w:noWrap/>
            <w:hideMark/>
          </w:tcPr>
          <w:p w14:paraId="46C5A4A5" w14:textId="77777777" w:rsidR="007748F0" w:rsidRPr="00B322A8" w:rsidRDefault="007748F0" w:rsidP="00873D42">
            <w:pPr>
              <w:pStyle w:val="TAL"/>
              <w:keepNext w:val="0"/>
            </w:pPr>
            <w:r w:rsidRPr="00B322A8">
              <w:t>88.48</w:t>
            </w:r>
          </w:p>
        </w:tc>
        <w:tc>
          <w:tcPr>
            <w:tcW w:w="1058" w:type="dxa"/>
            <w:noWrap/>
            <w:hideMark/>
          </w:tcPr>
          <w:p w14:paraId="274A34D2" w14:textId="77777777" w:rsidR="007748F0" w:rsidRPr="00B322A8" w:rsidRDefault="007748F0" w:rsidP="00873D42">
            <w:pPr>
              <w:pStyle w:val="TAL"/>
              <w:keepNext w:val="0"/>
            </w:pPr>
            <w:r w:rsidRPr="00B322A8">
              <w:t>3.75</w:t>
            </w:r>
          </w:p>
        </w:tc>
        <w:tc>
          <w:tcPr>
            <w:tcW w:w="873" w:type="dxa"/>
            <w:noWrap/>
            <w:hideMark/>
          </w:tcPr>
          <w:p w14:paraId="64D91ED3" w14:textId="77777777" w:rsidR="007748F0" w:rsidRPr="00B322A8" w:rsidRDefault="007748F0" w:rsidP="00873D42">
            <w:pPr>
              <w:pStyle w:val="TAL"/>
              <w:keepNext w:val="0"/>
            </w:pPr>
            <w:r w:rsidRPr="00B322A8">
              <w:t>7.52</w:t>
            </w:r>
          </w:p>
        </w:tc>
        <w:tc>
          <w:tcPr>
            <w:tcW w:w="873" w:type="dxa"/>
            <w:noWrap/>
            <w:hideMark/>
          </w:tcPr>
          <w:p w14:paraId="788069E1" w14:textId="77777777" w:rsidR="007748F0" w:rsidRPr="00B322A8" w:rsidRDefault="007748F0" w:rsidP="00873D42">
            <w:pPr>
              <w:pStyle w:val="TAL"/>
              <w:keepNext w:val="0"/>
            </w:pPr>
            <w:r w:rsidRPr="00B322A8">
              <w:t>98.9</w:t>
            </w:r>
          </w:p>
        </w:tc>
      </w:tr>
      <w:tr w:rsidR="007748F0" w:rsidRPr="00B322A8" w14:paraId="1486CA9D" w14:textId="77777777" w:rsidTr="00873D42">
        <w:trPr>
          <w:trHeight w:val="300"/>
        </w:trPr>
        <w:tc>
          <w:tcPr>
            <w:tcW w:w="1267" w:type="dxa"/>
            <w:noWrap/>
            <w:hideMark/>
          </w:tcPr>
          <w:p w14:paraId="2832A356" w14:textId="77777777" w:rsidR="007748F0" w:rsidRPr="00B322A8" w:rsidRDefault="007748F0" w:rsidP="00873D42">
            <w:pPr>
              <w:pStyle w:val="TAL"/>
              <w:keepNext w:val="0"/>
            </w:pPr>
            <w:r w:rsidRPr="00B322A8">
              <w:t>5</w:t>
            </w:r>
          </w:p>
        </w:tc>
        <w:tc>
          <w:tcPr>
            <w:tcW w:w="1100" w:type="dxa"/>
            <w:noWrap/>
            <w:hideMark/>
          </w:tcPr>
          <w:p w14:paraId="39B0E2B3" w14:textId="77777777" w:rsidR="007748F0" w:rsidRPr="00B322A8" w:rsidRDefault="007748F0" w:rsidP="00873D42">
            <w:pPr>
              <w:pStyle w:val="TAL"/>
              <w:keepNext w:val="0"/>
            </w:pPr>
            <w:r w:rsidRPr="00B322A8">
              <w:t>-13.6</w:t>
            </w:r>
          </w:p>
        </w:tc>
        <w:tc>
          <w:tcPr>
            <w:tcW w:w="2107" w:type="dxa"/>
            <w:noWrap/>
            <w:hideMark/>
          </w:tcPr>
          <w:p w14:paraId="51F5B94E" w14:textId="77777777" w:rsidR="007748F0" w:rsidRPr="00B322A8" w:rsidRDefault="007748F0" w:rsidP="00873D42">
            <w:pPr>
              <w:pStyle w:val="TAL"/>
              <w:keepNext w:val="0"/>
            </w:pPr>
            <w:r w:rsidRPr="00B322A8">
              <w:t>58</w:t>
            </w:r>
          </w:p>
        </w:tc>
        <w:tc>
          <w:tcPr>
            <w:tcW w:w="2082" w:type="dxa"/>
            <w:noWrap/>
            <w:hideMark/>
          </w:tcPr>
          <w:p w14:paraId="5AD2BBBA" w14:textId="77777777" w:rsidR="007748F0" w:rsidRPr="00B322A8" w:rsidRDefault="007748F0" w:rsidP="00873D42">
            <w:pPr>
              <w:pStyle w:val="TAL"/>
              <w:keepNext w:val="0"/>
            </w:pPr>
            <w:r w:rsidRPr="00B322A8">
              <w:t>88.48</w:t>
            </w:r>
          </w:p>
        </w:tc>
        <w:tc>
          <w:tcPr>
            <w:tcW w:w="1058" w:type="dxa"/>
            <w:noWrap/>
            <w:hideMark/>
          </w:tcPr>
          <w:p w14:paraId="6178B8F7" w14:textId="77777777" w:rsidR="007748F0" w:rsidRPr="00B322A8" w:rsidRDefault="007748F0" w:rsidP="00873D42">
            <w:pPr>
              <w:pStyle w:val="TAL"/>
              <w:keepNext w:val="0"/>
            </w:pPr>
            <w:r w:rsidRPr="00B322A8">
              <w:t>3.75</w:t>
            </w:r>
          </w:p>
        </w:tc>
        <w:tc>
          <w:tcPr>
            <w:tcW w:w="873" w:type="dxa"/>
            <w:noWrap/>
            <w:hideMark/>
          </w:tcPr>
          <w:p w14:paraId="6F5CD93C" w14:textId="77777777" w:rsidR="007748F0" w:rsidRPr="00B322A8" w:rsidRDefault="007748F0" w:rsidP="00873D42">
            <w:pPr>
              <w:pStyle w:val="TAL"/>
              <w:keepNext w:val="0"/>
            </w:pPr>
            <w:r w:rsidRPr="00B322A8">
              <w:t>6.768</w:t>
            </w:r>
          </w:p>
        </w:tc>
        <w:tc>
          <w:tcPr>
            <w:tcW w:w="873" w:type="dxa"/>
            <w:noWrap/>
            <w:hideMark/>
          </w:tcPr>
          <w:p w14:paraId="5806B627" w14:textId="77777777" w:rsidR="007748F0" w:rsidRPr="00B322A8" w:rsidRDefault="007748F0" w:rsidP="00873D42">
            <w:pPr>
              <w:pStyle w:val="TAL"/>
              <w:keepNext w:val="0"/>
            </w:pPr>
            <w:r w:rsidRPr="00B322A8">
              <w:t>98.9</w:t>
            </w:r>
          </w:p>
        </w:tc>
      </w:tr>
      <w:tr w:rsidR="007748F0" w:rsidRPr="00B322A8" w14:paraId="27737806" w14:textId="77777777" w:rsidTr="00873D42">
        <w:trPr>
          <w:trHeight w:val="300"/>
        </w:trPr>
        <w:tc>
          <w:tcPr>
            <w:tcW w:w="1267" w:type="dxa"/>
            <w:noWrap/>
            <w:hideMark/>
          </w:tcPr>
          <w:p w14:paraId="1217B7B7" w14:textId="77777777" w:rsidR="007748F0" w:rsidRPr="00B322A8" w:rsidRDefault="007748F0" w:rsidP="00873D42">
            <w:pPr>
              <w:pStyle w:val="TAL"/>
              <w:keepNext w:val="0"/>
            </w:pPr>
            <w:r w:rsidRPr="00B322A8">
              <w:t>6</w:t>
            </w:r>
          </w:p>
        </w:tc>
        <w:tc>
          <w:tcPr>
            <w:tcW w:w="1100" w:type="dxa"/>
            <w:noWrap/>
            <w:hideMark/>
          </w:tcPr>
          <w:p w14:paraId="32EF9051" w14:textId="77777777" w:rsidR="007748F0" w:rsidRPr="00B322A8" w:rsidRDefault="007748F0" w:rsidP="00873D42">
            <w:pPr>
              <w:pStyle w:val="TAL"/>
              <w:keepNext w:val="0"/>
            </w:pPr>
            <w:r w:rsidRPr="00B322A8">
              <w:t>-15.9</w:t>
            </w:r>
          </w:p>
        </w:tc>
        <w:tc>
          <w:tcPr>
            <w:tcW w:w="2107" w:type="dxa"/>
            <w:noWrap/>
            <w:hideMark/>
          </w:tcPr>
          <w:p w14:paraId="2B804D0B" w14:textId="77777777" w:rsidR="007748F0" w:rsidRPr="00B322A8" w:rsidRDefault="007748F0" w:rsidP="00873D42">
            <w:pPr>
              <w:pStyle w:val="TAL"/>
              <w:keepNext w:val="0"/>
            </w:pPr>
            <w:r w:rsidRPr="00B322A8">
              <w:t>63</w:t>
            </w:r>
          </w:p>
        </w:tc>
        <w:tc>
          <w:tcPr>
            <w:tcW w:w="2082" w:type="dxa"/>
            <w:noWrap/>
            <w:hideMark/>
          </w:tcPr>
          <w:p w14:paraId="74185BC3" w14:textId="77777777" w:rsidR="007748F0" w:rsidRPr="00B322A8" w:rsidRDefault="007748F0" w:rsidP="00873D42">
            <w:pPr>
              <w:pStyle w:val="TAL"/>
              <w:keepNext w:val="0"/>
            </w:pPr>
            <w:r w:rsidRPr="00B322A8">
              <w:t>-79.06</w:t>
            </w:r>
          </w:p>
        </w:tc>
        <w:tc>
          <w:tcPr>
            <w:tcW w:w="1058" w:type="dxa"/>
            <w:noWrap/>
            <w:hideMark/>
          </w:tcPr>
          <w:p w14:paraId="65852D97" w14:textId="77777777" w:rsidR="007748F0" w:rsidRPr="00B322A8" w:rsidRDefault="007748F0" w:rsidP="00873D42">
            <w:pPr>
              <w:pStyle w:val="TAL"/>
              <w:keepNext w:val="0"/>
            </w:pPr>
            <w:r w:rsidRPr="00B322A8">
              <w:t>14.47</w:t>
            </w:r>
          </w:p>
        </w:tc>
        <w:tc>
          <w:tcPr>
            <w:tcW w:w="873" w:type="dxa"/>
            <w:noWrap/>
            <w:hideMark/>
          </w:tcPr>
          <w:p w14:paraId="4132ED78" w14:textId="77777777" w:rsidR="007748F0" w:rsidRPr="00B322A8" w:rsidRDefault="007748F0" w:rsidP="00873D42">
            <w:pPr>
              <w:pStyle w:val="TAL"/>
              <w:keepNext w:val="0"/>
            </w:pPr>
            <w:r w:rsidRPr="00B322A8">
              <w:t>7.52</w:t>
            </w:r>
          </w:p>
        </w:tc>
        <w:tc>
          <w:tcPr>
            <w:tcW w:w="873" w:type="dxa"/>
            <w:noWrap/>
            <w:hideMark/>
          </w:tcPr>
          <w:p w14:paraId="59CCF8D9" w14:textId="77777777" w:rsidR="007748F0" w:rsidRPr="00B322A8" w:rsidRDefault="007748F0" w:rsidP="00873D42">
            <w:pPr>
              <w:pStyle w:val="TAL"/>
              <w:keepNext w:val="0"/>
            </w:pPr>
            <w:r w:rsidRPr="00B322A8">
              <w:t>99.21</w:t>
            </w:r>
          </w:p>
        </w:tc>
      </w:tr>
      <w:tr w:rsidR="007748F0" w:rsidRPr="00B322A8" w14:paraId="7969FF28" w14:textId="77777777" w:rsidTr="00873D42">
        <w:trPr>
          <w:trHeight w:val="300"/>
        </w:trPr>
        <w:tc>
          <w:tcPr>
            <w:tcW w:w="1267" w:type="dxa"/>
            <w:noWrap/>
            <w:hideMark/>
          </w:tcPr>
          <w:p w14:paraId="13D033D5" w14:textId="77777777" w:rsidR="007748F0" w:rsidRPr="00B322A8" w:rsidRDefault="007748F0" w:rsidP="00873D42">
            <w:pPr>
              <w:pStyle w:val="TAL"/>
              <w:keepNext w:val="0"/>
            </w:pPr>
            <w:r w:rsidRPr="00B322A8">
              <w:t>7</w:t>
            </w:r>
          </w:p>
        </w:tc>
        <w:tc>
          <w:tcPr>
            <w:tcW w:w="1100" w:type="dxa"/>
            <w:noWrap/>
            <w:hideMark/>
          </w:tcPr>
          <w:p w14:paraId="356127F4" w14:textId="77777777" w:rsidR="007748F0" w:rsidRPr="00B322A8" w:rsidRDefault="007748F0" w:rsidP="00873D42">
            <w:pPr>
              <w:pStyle w:val="TAL"/>
              <w:keepNext w:val="0"/>
            </w:pPr>
            <w:r w:rsidRPr="00B322A8">
              <w:t>-9.4</w:t>
            </w:r>
          </w:p>
        </w:tc>
        <w:tc>
          <w:tcPr>
            <w:tcW w:w="2107" w:type="dxa"/>
            <w:noWrap/>
            <w:hideMark/>
          </w:tcPr>
          <w:p w14:paraId="6B46909B" w14:textId="77777777" w:rsidR="007748F0" w:rsidRPr="00B322A8" w:rsidRDefault="007748F0" w:rsidP="00873D42">
            <w:pPr>
              <w:pStyle w:val="TAL"/>
              <w:keepNext w:val="0"/>
            </w:pPr>
            <w:r w:rsidRPr="00B322A8">
              <w:t>64</w:t>
            </w:r>
          </w:p>
        </w:tc>
        <w:tc>
          <w:tcPr>
            <w:tcW w:w="2082" w:type="dxa"/>
            <w:noWrap/>
            <w:hideMark/>
          </w:tcPr>
          <w:p w14:paraId="0D2689C4" w14:textId="77777777" w:rsidR="007748F0" w:rsidRPr="00B322A8" w:rsidRDefault="007748F0" w:rsidP="00873D42">
            <w:pPr>
              <w:pStyle w:val="TAL"/>
              <w:keepNext w:val="0"/>
            </w:pPr>
            <w:r w:rsidRPr="00B322A8">
              <w:t>177.81</w:t>
            </w:r>
          </w:p>
        </w:tc>
        <w:tc>
          <w:tcPr>
            <w:tcW w:w="1058" w:type="dxa"/>
            <w:noWrap/>
            <w:hideMark/>
          </w:tcPr>
          <w:p w14:paraId="1A7FD6A2" w14:textId="77777777" w:rsidR="007748F0" w:rsidRPr="00B322A8" w:rsidRDefault="007748F0" w:rsidP="00873D42">
            <w:pPr>
              <w:pStyle w:val="TAL"/>
              <w:keepNext w:val="0"/>
            </w:pPr>
            <w:r w:rsidRPr="00B322A8">
              <w:t>-28.58</w:t>
            </w:r>
          </w:p>
        </w:tc>
        <w:tc>
          <w:tcPr>
            <w:tcW w:w="873" w:type="dxa"/>
            <w:noWrap/>
            <w:hideMark/>
          </w:tcPr>
          <w:p w14:paraId="3559C1B2" w14:textId="77777777" w:rsidR="007748F0" w:rsidRPr="00B322A8" w:rsidRDefault="007748F0" w:rsidP="00873D42">
            <w:pPr>
              <w:pStyle w:val="TAL"/>
              <w:keepNext w:val="0"/>
            </w:pPr>
            <w:r w:rsidRPr="00B322A8">
              <w:t>6.016</w:t>
            </w:r>
          </w:p>
        </w:tc>
        <w:tc>
          <w:tcPr>
            <w:tcW w:w="873" w:type="dxa"/>
            <w:noWrap/>
            <w:hideMark/>
          </w:tcPr>
          <w:p w14:paraId="4F689005" w14:textId="77777777" w:rsidR="007748F0" w:rsidRPr="00B322A8" w:rsidRDefault="007748F0" w:rsidP="00873D42">
            <w:pPr>
              <w:pStyle w:val="TAL"/>
              <w:keepNext w:val="0"/>
            </w:pPr>
            <w:r w:rsidRPr="00B322A8">
              <w:t>98.58</w:t>
            </w:r>
          </w:p>
        </w:tc>
      </w:tr>
      <w:tr w:rsidR="007748F0" w:rsidRPr="00B322A8" w14:paraId="5147926A" w14:textId="77777777" w:rsidTr="00873D42">
        <w:trPr>
          <w:trHeight w:val="300"/>
        </w:trPr>
        <w:tc>
          <w:tcPr>
            <w:tcW w:w="1267" w:type="dxa"/>
            <w:noWrap/>
            <w:hideMark/>
          </w:tcPr>
          <w:p w14:paraId="726E9E95" w14:textId="77777777" w:rsidR="007748F0" w:rsidRPr="00B322A8" w:rsidRDefault="007748F0" w:rsidP="00873D42">
            <w:pPr>
              <w:pStyle w:val="TAL"/>
              <w:keepNext w:val="0"/>
            </w:pPr>
            <w:r w:rsidRPr="00B322A8">
              <w:t>8</w:t>
            </w:r>
          </w:p>
        </w:tc>
        <w:tc>
          <w:tcPr>
            <w:tcW w:w="1100" w:type="dxa"/>
            <w:noWrap/>
            <w:hideMark/>
          </w:tcPr>
          <w:p w14:paraId="18C6C07A" w14:textId="77777777" w:rsidR="007748F0" w:rsidRPr="00B322A8" w:rsidRDefault="007748F0" w:rsidP="00873D42">
            <w:pPr>
              <w:pStyle w:val="TAL"/>
              <w:keepNext w:val="0"/>
            </w:pPr>
            <w:r w:rsidRPr="00B322A8">
              <w:t>-15.3</w:t>
            </w:r>
          </w:p>
        </w:tc>
        <w:tc>
          <w:tcPr>
            <w:tcW w:w="2107" w:type="dxa"/>
            <w:noWrap/>
            <w:hideMark/>
          </w:tcPr>
          <w:p w14:paraId="1BD2D606" w14:textId="77777777" w:rsidR="007748F0" w:rsidRPr="00B322A8" w:rsidRDefault="007748F0" w:rsidP="00873D42">
            <w:pPr>
              <w:pStyle w:val="TAL"/>
              <w:keepNext w:val="0"/>
            </w:pPr>
            <w:r w:rsidRPr="00B322A8">
              <w:t>73</w:t>
            </w:r>
          </w:p>
        </w:tc>
        <w:tc>
          <w:tcPr>
            <w:tcW w:w="2082" w:type="dxa"/>
            <w:noWrap/>
            <w:hideMark/>
          </w:tcPr>
          <w:p w14:paraId="02696585" w14:textId="77777777" w:rsidR="007748F0" w:rsidRPr="00B322A8" w:rsidRDefault="007748F0" w:rsidP="00873D42">
            <w:pPr>
              <w:pStyle w:val="TAL"/>
              <w:keepNext w:val="0"/>
            </w:pPr>
            <w:r w:rsidRPr="00B322A8">
              <w:t>88.48</w:t>
            </w:r>
          </w:p>
        </w:tc>
        <w:tc>
          <w:tcPr>
            <w:tcW w:w="1058" w:type="dxa"/>
            <w:noWrap/>
            <w:hideMark/>
          </w:tcPr>
          <w:p w14:paraId="206861C8" w14:textId="77777777" w:rsidR="007748F0" w:rsidRPr="00B322A8" w:rsidRDefault="007748F0" w:rsidP="00873D42">
            <w:pPr>
              <w:pStyle w:val="TAL"/>
              <w:keepNext w:val="0"/>
            </w:pPr>
            <w:r w:rsidRPr="00B322A8">
              <w:t>3.75</w:t>
            </w:r>
          </w:p>
        </w:tc>
        <w:tc>
          <w:tcPr>
            <w:tcW w:w="873" w:type="dxa"/>
            <w:noWrap/>
            <w:hideMark/>
          </w:tcPr>
          <w:p w14:paraId="5F7BED8E" w14:textId="77777777" w:rsidR="007748F0" w:rsidRPr="00B322A8" w:rsidRDefault="007748F0" w:rsidP="00873D42">
            <w:pPr>
              <w:pStyle w:val="TAL"/>
              <w:keepNext w:val="0"/>
            </w:pPr>
            <w:r w:rsidRPr="00B322A8">
              <w:t>6.016</w:t>
            </w:r>
          </w:p>
        </w:tc>
        <w:tc>
          <w:tcPr>
            <w:tcW w:w="873" w:type="dxa"/>
            <w:noWrap/>
            <w:hideMark/>
          </w:tcPr>
          <w:p w14:paraId="30553E66" w14:textId="77777777" w:rsidR="007748F0" w:rsidRPr="00B322A8" w:rsidRDefault="007748F0" w:rsidP="00873D42">
            <w:pPr>
              <w:pStyle w:val="TAL"/>
              <w:keepNext w:val="0"/>
            </w:pPr>
            <w:r w:rsidRPr="00B322A8">
              <w:t>98.9</w:t>
            </w:r>
          </w:p>
        </w:tc>
      </w:tr>
      <w:tr w:rsidR="007748F0" w:rsidRPr="00B322A8" w14:paraId="6BA9394C" w14:textId="77777777" w:rsidTr="00873D42">
        <w:trPr>
          <w:trHeight w:val="300"/>
        </w:trPr>
        <w:tc>
          <w:tcPr>
            <w:tcW w:w="1267" w:type="dxa"/>
            <w:noWrap/>
            <w:hideMark/>
          </w:tcPr>
          <w:p w14:paraId="41C8D1A9" w14:textId="77777777" w:rsidR="007748F0" w:rsidRPr="00B322A8" w:rsidRDefault="007748F0" w:rsidP="00873D42">
            <w:pPr>
              <w:pStyle w:val="TAL"/>
              <w:keepNext w:val="0"/>
            </w:pPr>
            <w:r w:rsidRPr="00B322A8">
              <w:t>9</w:t>
            </w:r>
          </w:p>
        </w:tc>
        <w:tc>
          <w:tcPr>
            <w:tcW w:w="1100" w:type="dxa"/>
            <w:noWrap/>
            <w:hideMark/>
          </w:tcPr>
          <w:p w14:paraId="5020227A" w14:textId="77777777" w:rsidR="007748F0" w:rsidRPr="00B322A8" w:rsidRDefault="007748F0" w:rsidP="00873D42">
            <w:pPr>
              <w:pStyle w:val="TAL"/>
              <w:keepNext w:val="0"/>
            </w:pPr>
            <w:r w:rsidRPr="00B322A8">
              <w:t>-12.9</w:t>
            </w:r>
          </w:p>
        </w:tc>
        <w:tc>
          <w:tcPr>
            <w:tcW w:w="2107" w:type="dxa"/>
            <w:noWrap/>
            <w:hideMark/>
          </w:tcPr>
          <w:p w14:paraId="7BD7733D" w14:textId="77777777" w:rsidR="007748F0" w:rsidRPr="00B322A8" w:rsidRDefault="007748F0" w:rsidP="00873D42">
            <w:pPr>
              <w:pStyle w:val="TAL"/>
              <w:keepNext w:val="0"/>
            </w:pPr>
            <w:r w:rsidRPr="00B322A8">
              <w:t>83</w:t>
            </w:r>
          </w:p>
        </w:tc>
        <w:tc>
          <w:tcPr>
            <w:tcW w:w="2082" w:type="dxa"/>
            <w:noWrap/>
            <w:hideMark/>
          </w:tcPr>
          <w:p w14:paraId="136CF1F6" w14:textId="77777777" w:rsidR="007748F0" w:rsidRPr="00B322A8" w:rsidRDefault="007748F0" w:rsidP="00873D42">
            <w:pPr>
              <w:pStyle w:val="TAL"/>
              <w:keepNext w:val="0"/>
            </w:pPr>
            <w:r w:rsidRPr="00B322A8">
              <w:t>-106.47</w:t>
            </w:r>
          </w:p>
        </w:tc>
        <w:tc>
          <w:tcPr>
            <w:tcW w:w="1058" w:type="dxa"/>
            <w:noWrap/>
            <w:hideMark/>
          </w:tcPr>
          <w:p w14:paraId="558B1526" w14:textId="77777777" w:rsidR="007748F0" w:rsidRPr="00B322A8" w:rsidRDefault="007748F0" w:rsidP="00873D42">
            <w:pPr>
              <w:pStyle w:val="TAL"/>
              <w:keepNext w:val="0"/>
            </w:pPr>
            <w:r w:rsidRPr="00B322A8">
              <w:t>-55.12</w:t>
            </w:r>
          </w:p>
        </w:tc>
        <w:tc>
          <w:tcPr>
            <w:tcW w:w="873" w:type="dxa"/>
            <w:noWrap/>
            <w:hideMark/>
          </w:tcPr>
          <w:p w14:paraId="53B74824" w14:textId="77777777" w:rsidR="007748F0" w:rsidRPr="00B322A8" w:rsidRDefault="007748F0" w:rsidP="00873D42">
            <w:pPr>
              <w:pStyle w:val="TAL"/>
              <w:keepNext w:val="0"/>
            </w:pPr>
            <w:r w:rsidRPr="00B322A8">
              <w:t>7.52</w:t>
            </w:r>
          </w:p>
        </w:tc>
        <w:tc>
          <w:tcPr>
            <w:tcW w:w="873" w:type="dxa"/>
            <w:noWrap/>
            <w:hideMark/>
          </w:tcPr>
          <w:p w14:paraId="39577827" w14:textId="77777777" w:rsidR="007748F0" w:rsidRPr="00B322A8" w:rsidRDefault="007748F0" w:rsidP="00873D42">
            <w:pPr>
              <w:pStyle w:val="TAL"/>
              <w:keepNext w:val="0"/>
            </w:pPr>
            <w:r w:rsidRPr="00B322A8">
              <w:t>98.16</w:t>
            </w:r>
          </w:p>
        </w:tc>
      </w:tr>
      <w:tr w:rsidR="007748F0" w:rsidRPr="00B322A8" w14:paraId="34CE92EC" w14:textId="77777777" w:rsidTr="00873D42">
        <w:trPr>
          <w:trHeight w:val="300"/>
        </w:trPr>
        <w:tc>
          <w:tcPr>
            <w:tcW w:w="1267" w:type="dxa"/>
            <w:noWrap/>
            <w:hideMark/>
          </w:tcPr>
          <w:p w14:paraId="5607FD3D" w14:textId="77777777" w:rsidR="007748F0" w:rsidRPr="00B322A8" w:rsidRDefault="007748F0" w:rsidP="00873D42">
            <w:pPr>
              <w:pStyle w:val="TAL"/>
              <w:keepNext w:val="0"/>
            </w:pPr>
            <w:r w:rsidRPr="00B322A8">
              <w:t>10</w:t>
            </w:r>
          </w:p>
        </w:tc>
        <w:tc>
          <w:tcPr>
            <w:tcW w:w="1100" w:type="dxa"/>
            <w:noWrap/>
            <w:hideMark/>
          </w:tcPr>
          <w:p w14:paraId="0B8AE4E8" w14:textId="77777777" w:rsidR="007748F0" w:rsidRPr="00B322A8" w:rsidRDefault="007748F0" w:rsidP="00873D42">
            <w:pPr>
              <w:pStyle w:val="TAL"/>
              <w:keepNext w:val="0"/>
            </w:pPr>
            <w:r w:rsidRPr="00B322A8">
              <w:t>-21.3</w:t>
            </w:r>
          </w:p>
        </w:tc>
        <w:tc>
          <w:tcPr>
            <w:tcW w:w="2107" w:type="dxa"/>
            <w:noWrap/>
            <w:hideMark/>
          </w:tcPr>
          <w:p w14:paraId="6A7C404A" w14:textId="77777777" w:rsidR="007748F0" w:rsidRPr="00B322A8" w:rsidRDefault="007748F0" w:rsidP="00873D42">
            <w:pPr>
              <w:pStyle w:val="TAL"/>
              <w:keepNext w:val="0"/>
            </w:pPr>
            <w:r w:rsidRPr="00B322A8">
              <w:t>167</w:t>
            </w:r>
          </w:p>
        </w:tc>
        <w:tc>
          <w:tcPr>
            <w:tcW w:w="2082" w:type="dxa"/>
            <w:noWrap/>
            <w:hideMark/>
          </w:tcPr>
          <w:p w14:paraId="3BBB56F0" w14:textId="77777777" w:rsidR="007748F0" w:rsidRPr="00B322A8" w:rsidRDefault="007748F0" w:rsidP="00873D42">
            <w:pPr>
              <w:pStyle w:val="TAL"/>
              <w:keepNext w:val="0"/>
            </w:pPr>
            <w:r w:rsidRPr="00B322A8">
              <w:t>100.51</w:t>
            </w:r>
          </w:p>
        </w:tc>
        <w:tc>
          <w:tcPr>
            <w:tcW w:w="1058" w:type="dxa"/>
            <w:noWrap/>
            <w:hideMark/>
          </w:tcPr>
          <w:p w14:paraId="1D02F8ED" w14:textId="77777777" w:rsidR="007748F0" w:rsidRPr="00B322A8" w:rsidRDefault="007748F0" w:rsidP="00873D42">
            <w:pPr>
              <w:pStyle w:val="TAL"/>
              <w:keepNext w:val="0"/>
            </w:pPr>
            <w:r w:rsidRPr="00B322A8">
              <w:t>27.1</w:t>
            </w:r>
          </w:p>
        </w:tc>
        <w:tc>
          <w:tcPr>
            <w:tcW w:w="873" w:type="dxa"/>
            <w:noWrap/>
            <w:hideMark/>
          </w:tcPr>
          <w:p w14:paraId="1614575E" w14:textId="77777777" w:rsidR="007748F0" w:rsidRPr="00B322A8" w:rsidRDefault="007748F0" w:rsidP="00873D42">
            <w:pPr>
              <w:pStyle w:val="TAL"/>
              <w:keepNext w:val="0"/>
            </w:pPr>
            <w:r w:rsidRPr="00B322A8">
              <w:t>7.52</w:t>
            </w:r>
          </w:p>
        </w:tc>
        <w:tc>
          <w:tcPr>
            <w:tcW w:w="873" w:type="dxa"/>
            <w:noWrap/>
            <w:hideMark/>
          </w:tcPr>
          <w:p w14:paraId="25687EA0" w14:textId="77777777" w:rsidR="007748F0" w:rsidRPr="00B322A8" w:rsidRDefault="007748F0" w:rsidP="00873D42">
            <w:pPr>
              <w:pStyle w:val="TAL"/>
              <w:keepNext w:val="0"/>
            </w:pPr>
            <w:r w:rsidRPr="00B322A8">
              <w:t>97.84</w:t>
            </w:r>
          </w:p>
        </w:tc>
      </w:tr>
      <w:tr w:rsidR="007748F0" w:rsidRPr="00B322A8" w14:paraId="3C0AE2AD" w14:textId="77777777" w:rsidTr="00873D42">
        <w:trPr>
          <w:trHeight w:val="300"/>
        </w:trPr>
        <w:tc>
          <w:tcPr>
            <w:tcW w:w="1267" w:type="dxa"/>
            <w:noWrap/>
            <w:hideMark/>
          </w:tcPr>
          <w:p w14:paraId="73E7368E" w14:textId="77777777" w:rsidR="007748F0" w:rsidRPr="00B322A8" w:rsidRDefault="007748F0" w:rsidP="00873D42">
            <w:pPr>
              <w:pStyle w:val="TAL"/>
              <w:keepNext w:val="0"/>
            </w:pPr>
            <w:r w:rsidRPr="00B322A8">
              <w:t>11</w:t>
            </w:r>
          </w:p>
        </w:tc>
        <w:tc>
          <w:tcPr>
            <w:tcW w:w="1100" w:type="dxa"/>
            <w:noWrap/>
            <w:hideMark/>
          </w:tcPr>
          <w:p w14:paraId="0824E917" w14:textId="77777777" w:rsidR="007748F0" w:rsidRPr="00B322A8" w:rsidRDefault="007748F0" w:rsidP="00873D42">
            <w:pPr>
              <w:pStyle w:val="TAL"/>
              <w:keepNext w:val="0"/>
            </w:pPr>
            <w:r w:rsidRPr="00B322A8">
              <w:t>-12</w:t>
            </w:r>
          </w:p>
        </w:tc>
        <w:tc>
          <w:tcPr>
            <w:tcW w:w="2107" w:type="dxa"/>
            <w:noWrap/>
            <w:hideMark/>
          </w:tcPr>
          <w:p w14:paraId="0B0EC271" w14:textId="77777777" w:rsidR="007748F0" w:rsidRPr="00B322A8" w:rsidRDefault="007748F0" w:rsidP="00873D42">
            <w:pPr>
              <w:pStyle w:val="TAL"/>
              <w:keepNext w:val="0"/>
            </w:pPr>
            <w:r w:rsidRPr="00B322A8">
              <w:t>206</w:t>
            </w:r>
          </w:p>
        </w:tc>
        <w:tc>
          <w:tcPr>
            <w:tcW w:w="2082" w:type="dxa"/>
            <w:noWrap/>
            <w:hideMark/>
          </w:tcPr>
          <w:p w14:paraId="50462D89" w14:textId="77777777" w:rsidR="007748F0" w:rsidRPr="00B322A8" w:rsidRDefault="007748F0" w:rsidP="00873D42">
            <w:pPr>
              <w:pStyle w:val="TAL"/>
              <w:keepNext w:val="0"/>
            </w:pPr>
            <w:r w:rsidRPr="00B322A8">
              <w:t>71.6</w:t>
            </w:r>
          </w:p>
        </w:tc>
        <w:tc>
          <w:tcPr>
            <w:tcW w:w="1058" w:type="dxa"/>
            <w:noWrap/>
            <w:hideMark/>
          </w:tcPr>
          <w:p w14:paraId="2F4DBB5C" w14:textId="77777777" w:rsidR="007748F0" w:rsidRPr="00B322A8" w:rsidRDefault="007748F0" w:rsidP="00873D42">
            <w:pPr>
              <w:pStyle w:val="TAL"/>
              <w:keepNext w:val="0"/>
            </w:pPr>
            <w:r w:rsidRPr="00B322A8">
              <w:t>-55.56</w:t>
            </w:r>
          </w:p>
        </w:tc>
        <w:tc>
          <w:tcPr>
            <w:tcW w:w="873" w:type="dxa"/>
            <w:noWrap/>
            <w:hideMark/>
          </w:tcPr>
          <w:p w14:paraId="5419830D" w14:textId="77777777" w:rsidR="007748F0" w:rsidRPr="00B322A8" w:rsidRDefault="007748F0" w:rsidP="00873D42">
            <w:pPr>
              <w:pStyle w:val="TAL"/>
              <w:keepNext w:val="0"/>
            </w:pPr>
            <w:r w:rsidRPr="00B322A8">
              <w:t>7.52</w:t>
            </w:r>
          </w:p>
        </w:tc>
        <w:tc>
          <w:tcPr>
            <w:tcW w:w="873" w:type="dxa"/>
            <w:noWrap/>
            <w:hideMark/>
          </w:tcPr>
          <w:p w14:paraId="71C56043" w14:textId="77777777" w:rsidR="007748F0" w:rsidRPr="00B322A8" w:rsidRDefault="007748F0" w:rsidP="00873D42">
            <w:pPr>
              <w:pStyle w:val="TAL"/>
              <w:keepNext w:val="0"/>
            </w:pPr>
            <w:r w:rsidRPr="00B322A8">
              <w:t>98.95</w:t>
            </w:r>
          </w:p>
        </w:tc>
      </w:tr>
      <w:tr w:rsidR="007748F0" w:rsidRPr="00B322A8" w14:paraId="4C6C10CF" w14:textId="77777777" w:rsidTr="00873D42">
        <w:trPr>
          <w:trHeight w:val="300"/>
        </w:trPr>
        <w:tc>
          <w:tcPr>
            <w:tcW w:w="1267" w:type="dxa"/>
            <w:noWrap/>
            <w:hideMark/>
          </w:tcPr>
          <w:p w14:paraId="08A6D5E7" w14:textId="77777777" w:rsidR="007748F0" w:rsidRPr="00B322A8" w:rsidRDefault="007748F0" w:rsidP="00873D42">
            <w:pPr>
              <w:pStyle w:val="TAL"/>
              <w:keepNext w:val="0"/>
            </w:pPr>
            <w:r w:rsidRPr="00B322A8">
              <w:t>12</w:t>
            </w:r>
          </w:p>
        </w:tc>
        <w:tc>
          <w:tcPr>
            <w:tcW w:w="1100" w:type="dxa"/>
            <w:noWrap/>
            <w:hideMark/>
          </w:tcPr>
          <w:p w14:paraId="0368A43C" w14:textId="77777777" w:rsidR="007748F0" w:rsidRPr="00B322A8" w:rsidRDefault="007748F0" w:rsidP="00873D42">
            <w:pPr>
              <w:pStyle w:val="TAL"/>
              <w:keepNext w:val="0"/>
            </w:pPr>
            <w:r w:rsidRPr="00B322A8">
              <w:t>-17.8</w:t>
            </w:r>
          </w:p>
        </w:tc>
        <w:tc>
          <w:tcPr>
            <w:tcW w:w="2107" w:type="dxa"/>
            <w:noWrap/>
            <w:hideMark/>
          </w:tcPr>
          <w:p w14:paraId="607156CE" w14:textId="77777777" w:rsidR="007748F0" w:rsidRPr="00B322A8" w:rsidRDefault="007748F0" w:rsidP="00873D42">
            <w:pPr>
              <w:pStyle w:val="TAL"/>
              <w:keepNext w:val="0"/>
            </w:pPr>
            <w:r w:rsidRPr="00B322A8">
              <w:t>236</w:t>
            </w:r>
          </w:p>
        </w:tc>
        <w:tc>
          <w:tcPr>
            <w:tcW w:w="2082" w:type="dxa"/>
            <w:noWrap/>
            <w:hideMark/>
          </w:tcPr>
          <w:p w14:paraId="771C01D6" w14:textId="77777777" w:rsidR="007748F0" w:rsidRPr="00B322A8" w:rsidRDefault="007748F0" w:rsidP="00873D42">
            <w:pPr>
              <w:pStyle w:val="TAL"/>
              <w:keepNext w:val="0"/>
            </w:pPr>
            <w:r w:rsidRPr="00B322A8">
              <w:t>54.3</w:t>
            </w:r>
          </w:p>
        </w:tc>
        <w:tc>
          <w:tcPr>
            <w:tcW w:w="1058" w:type="dxa"/>
            <w:noWrap/>
            <w:hideMark/>
          </w:tcPr>
          <w:p w14:paraId="087F6941" w14:textId="77777777" w:rsidR="007748F0" w:rsidRPr="00B322A8" w:rsidRDefault="007748F0" w:rsidP="00873D42">
            <w:pPr>
              <w:pStyle w:val="TAL"/>
              <w:keepNext w:val="0"/>
            </w:pPr>
            <w:r w:rsidRPr="00B322A8">
              <w:t>-79.53</w:t>
            </w:r>
          </w:p>
        </w:tc>
        <w:tc>
          <w:tcPr>
            <w:tcW w:w="873" w:type="dxa"/>
            <w:noWrap/>
            <w:hideMark/>
          </w:tcPr>
          <w:p w14:paraId="1AF5957E" w14:textId="77777777" w:rsidR="007748F0" w:rsidRPr="00B322A8" w:rsidRDefault="007748F0" w:rsidP="00873D42">
            <w:pPr>
              <w:pStyle w:val="TAL"/>
              <w:keepNext w:val="0"/>
            </w:pPr>
            <w:r w:rsidRPr="00B322A8">
              <w:t>7.52</w:t>
            </w:r>
          </w:p>
        </w:tc>
        <w:tc>
          <w:tcPr>
            <w:tcW w:w="873" w:type="dxa"/>
            <w:noWrap/>
            <w:hideMark/>
          </w:tcPr>
          <w:p w14:paraId="5A74C310" w14:textId="77777777" w:rsidR="007748F0" w:rsidRPr="00B322A8" w:rsidRDefault="007748F0" w:rsidP="00873D42">
            <w:pPr>
              <w:pStyle w:val="TAL"/>
              <w:keepNext w:val="0"/>
            </w:pPr>
            <w:r w:rsidRPr="00B322A8">
              <w:t>99.22</w:t>
            </w:r>
          </w:p>
        </w:tc>
      </w:tr>
      <w:tr w:rsidR="007748F0" w:rsidRPr="00B322A8" w14:paraId="5DE2E738" w14:textId="77777777" w:rsidTr="00873D42">
        <w:trPr>
          <w:trHeight w:val="300"/>
        </w:trPr>
        <w:tc>
          <w:tcPr>
            <w:tcW w:w="1267" w:type="dxa"/>
            <w:noWrap/>
            <w:hideMark/>
          </w:tcPr>
          <w:p w14:paraId="68CDA06D" w14:textId="77777777" w:rsidR="007748F0" w:rsidRPr="00B322A8" w:rsidRDefault="007748F0" w:rsidP="00873D42">
            <w:pPr>
              <w:pStyle w:val="TAL"/>
              <w:keepNext w:val="0"/>
            </w:pPr>
            <w:r w:rsidRPr="00B322A8">
              <w:t>13</w:t>
            </w:r>
          </w:p>
        </w:tc>
        <w:tc>
          <w:tcPr>
            <w:tcW w:w="1100" w:type="dxa"/>
            <w:noWrap/>
            <w:hideMark/>
          </w:tcPr>
          <w:p w14:paraId="33905D86" w14:textId="77777777" w:rsidR="007748F0" w:rsidRPr="00B322A8" w:rsidRDefault="007748F0" w:rsidP="00873D42">
            <w:pPr>
              <w:pStyle w:val="TAL"/>
              <w:keepNext w:val="0"/>
            </w:pPr>
            <w:r w:rsidRPr="00B322A8">
              <w:t>-22.1</w:t>
            </w:r>
          </w:p>
        </w:tc>
        <w:tc>
          <w:tcPr>
            <w:tcW w:w="2107" w:type="dxa"/>
            <w:noWrap/>
            <w:hideMark/>
          </w:tcPr>
          <w:p w14:paraId="4460B50C" w14:textId="77777777" w:rsidR="007748F0" w:rsidRPr="00B322A8" w:rsidRDefault="007748F0" w:rsidP="00873D42">
            <w:pPr>
              <w:pStyle w:val="TAL"/>
              <w:keepNext w:val="0"/>
            </w:pPr>
            <w:r w:rsidRPr="00B322A8">
              <w:t>242</w:t>
            </w:r>
          </w:p>
        </w:tc>
        <w:tc>
          <w:tcPr>
            <w:tcW w:w="2082" w:type="dxa"/>
            <w:noWrap/>
            <w:hideMark/>
          </w:tcPr>
          <w:p w14:paraId="4D0E5F41" w14:textId="77777777" w:rsidR="007748F0" w:rsidRPr="00B322A8" w:rsidRDefault="007748F0" w:rsidP="00873D42">
            <w:pPr>
              <w:pStyle w:val="TAL"/>
              <w:keepNext w:val="0"/>
            </w:pPr>
            <w:r w:rsidRPr="00B322A8">
              <w:t>-157.04</w:t>
            </w:r>
          </w:p>
        </w:tc>
        <w:tc>
          <w:tcPr>
            <w:tcW w:w="1058" w:type="dxa"/>
            <w:noWrap/>
            <w:hideMark/>
          </w:tcPr>
          <w:p w14:paraId="3B692EE9" w14:textId="77777777" w:rsidR="007748F0" w:rsidRPr="00B322A8" w:rsidRDefault="007748F0" w:rsidP="00873D42">
            <w:pPr>
              <w:pStyle w:val="TAL"/>
              <w:keepNext w:val="0"/>
            </w:pPr>
            <w:r w:rsidRPr="00B322A8">
              <w:t>19.02</w:t>
            </w:r>
          </w:p>
        </w:tc>
        <w:tc>
          <w:tcPr>
            <w:tcW w:w="873" w:type="dxa"/>
            <w:noWrap/>
            <w:hideMark/>
          </w:tcPr>
          <w:p w14:paraId="4D396282" w14:textId="77777777" w:rsidR="007748F0" w:rsidRPr="00B322A8" w:rsidRDefault="007748F0" w:rsidP="00873D42">
            <w:pPr>
              <w:pStyle w:val="TAL"/>
              <w:keepNext w:val="0"/>
            </w:pPr>
            <w:r w:rsidRPr="00B322A8">
              <w:t>7.52</w:t>
            </w:r>
          </w:p>
        </w:tc>
        <w:tc>
          <w:tcPr>
            <w:tcW w:w="873" w:type="dxa"/>
            <w:noWrap/>
            <w:hideMark/>
          </w:tcPr>
          <w:p w14:paraId="2D84E21B" w14:textId="77777777" w:rsidR="007748F0" w:rsidRPr="00B322A8" w:rsidRDefault="007748F0" w:rsidP="00873D42">
            <w:pPr>
              <w:pStyle w:val="TAL"/>
              <w:keepNext w:val="0"/>
            </w:pPr>
            <w:r w:rsidRPr="00B322A8">
              <w:t>99.45</w:t>
            </w:r>
          </w:p>
        </w:tc>
      </w:tr>
      <w:tr w:rsidR="007748F0" w:rsidRPr="00B322A8" w14:paraId="795D7206" w14:textId="77777777" w:rsidTr="00873D42">
        <w:trPr>
          <w:trHeight w:val="300"/>
        </w:trPr>
        <w:tc>
          <w:tcPr>
            <w:tcW w:w="1267" w:type="dxa"/>
            <w:noWrap/>
            <w:hideMark/>
          </w:tcPr>
          <w:p w14:paraId="64CD3F23" w14:textId="77777777" w:rsidR="007748F0" w:rsidRPr="00B322A8" w:rsidRDefault="007748F0" w:rsidP="00873D42">
            <w:pPr>
              <w:pStyle w:val="TAL"/>
              <w:keepNext w:val="0"/>
            </w:pPr>
            <w:r w:rsidRPr="00B322A8">
              <w:t>14</w:t>
            </w:r>
          </w:p>
        </w:tc>
        <w:tc>
          <w:tcPr>
            <w:tcW w:w="1100" w:type="dxa"/>
            <w:noWrap/>
            <w:hideMark/>
          </w:tcPr>
          <w:p w14:paraId="30FBFBDB" w14:textId="77777777" w:rsidR="007748F0" w:rsidRPr="00B322A8" w:rsidRDefault="007748F0" w:rsidP="00873D42">
            <w:pPr>
              <w:pStyle w:val="TAL"/>
              <w:keepNext w:val="0"/>
            </w:pPr>
            <w:r w:rsidRPr="00B322A8">
              <w:t>-20.6</w:t>
            </w:r>
          </w:p>
        </w:tc>
        <w:tc>
          <w:tcPr>
            <w:tcW w:w="2107" w:type="dxa"/>
            <w:noWrap/>
            <w:hideMark/>
          </w:tcPr>
          <w:p w14:paraId="4DF9C7BD" w14:textId="77777777" w:rsidR="007748F0" w:rsidRPr="00B322A8" w:rsidRDefault="007748F0" w:rsidP="00873D42">
            <w:pPr>
              <w:pStyle w:val="TAL"/>
              <w:keepNext w:val="0"/>
            </w:pPr>
            <w:r w:rsidRPr="00B322A8">
              <w:t>271</w:t>
            </w:r>
          </w:p>
        </w:tc>
        <w:tc>
          <w:tcPr>
            <w:tcW w:w="2082" w:type="dxa"/>
            <w:noWrap/>
            <w:hideMark/>
          </w:tcPr>
          <w:p w14:paraId="02708CEF" w14:textId="77777777" w:rsidR="007748F0" w:rsidRPr="00B322A8" w:rsidRDefault="007748F0" w:rsidP="00873D42">
            <w:pPr>
              <w:pStyle w:val="TAL"/>
              <w:keepNext w:val="0"/>
            </w:pPr>
            <w:r w:rsidRPr="00B322A8">
              <w:t>88.48</w:t>
            </w:r>
          </w:p>
        </w:tc>
        <w:tc>
          <w:tcPr>
            <w:tcW w:w="1058" w:type="dxa"/>
            <w:noWrap/>
            <w:hideMark/>
          </w:tcPr>
          <w:p w14:paraId="32DB5630" w14:textId="77777777" w:rsidR="007748F0" w:rsidRPr="00B322A8" w:rsidRDefault="007748F0" w:rsidP="00873D42">
            <w:pPr>
              <w:pStyle w:val="TAL"/>
              <w:keepNext w:val="0"/>
            </w:pPr>
            <w:r w:rsidRPr="00B322A8">
              <w:t>-86.04</w:t>
            </w:r>
          </w:p>
        </w:tc>
        <w:tc>
          <w:tcPr>
            <w:tcW w:w="873" w:type="dxa"/>
            <w:noWrap/>
            <w:hideMark/>
          </w:tcPr>
          <w:p w14:paraId="23862D1C" w14:textId="77777777" w:rsidR="007748F0" w:rsidRPr="00B322A8" w:rsidRDefault="007748F0" w:rsidP="00873D42">
            <w:pPr>
              <w:pStyle w:val="TAL"/>
              <w:keepNext w:val="0"/>
            </w:pPr>
            <w:r w:rsidRPr="00B322A8">
              <w:t>7.52</w:t>
            </w:r>
          </w:p>
        </w:tc>
        <w:tc>
          <w:tcPr>
            <w:tcW w:w="873" w:type="dxa"/>
            <w:noWrap/>
            <w:hideMark/>
          </w:tcPr>
          <w:p w14:paraId="6D7D4218" w14:textId="77777777" w:rsidR="007748F0" w:rsidRPr="00B322A8" w:rsidRDefault="007748F0" w:rsidP="00873D42">
            <w:pPr>
              <w:pStyle w:val="TAL"/>
              <w:keepNext w:val="0"/>
            </w:pPr>
            <w:r w:rsidRPr="00B322A8">
              <w:t>99.29</w:t>
            </w:r>
          </w:p>
        </w:tc>
      </w:tr>
      <w:tr w:rsidR="007748F0" w:rsidRPr="00B322A8" w14:paraId="11ADF9C2" w14:textId="77777777" w:rsidTr="00873D42">
        <w:trPr>
          <w:trHeight w:val="300"/>
        </w:trPr>
        <w:tc>
          <w:tcPr>
            <w:tcW w:w="1267" w:type="dxa"/>
            <w:noWrap/>
            <w:hideMark/>
          </w:tcPr>
          <w:p w14:paraId="10EC522F" w14:textId="77777777" w:rsidR="007748F0" w:rsidRPr="00B322A8" w:rsidRDefault="007748F0" w:rsidP="00873D42">
            <w:pPr>
              <w:pStyle w:val="TAL"/>
              <w:keepNext w:val="0"/>
            </w:pPr>
            <w:r w:rsidRPr="00B322A8">
              <w:t>15</w:t>
            </w:r>
          </w:p>
        </w:tc>
        <w:tc>
          <w:tcPr>
            <w:tcW w:w="1100" w:type="dxa"/>
            <w:noWrap/>
            <w:hideMark/>
          </w:tcPr>
          <w:p w14:paraId="55198E3E" w14:textId="77777777" w:rsidR="007748F0" w:rsidRPr="00B322A8" w:rsidRDefault="007748F0" w:rsidP="00873D42">
            <w:pPr>
              <w:pStyle w:val="TAL"/>
              <w:keepNext w:val="0"/>
            </w:pPr>
            <w:r w:rsidRPr="00B322A8">
              <w:t>-16.2</w:t>
            </w:r>
          </w:p>
        </w:tc>
        <w:tc>
          <w:tcPr>
            <w:tcW w:w="2107" w:type="dxa"/>
            <w:noWrap/>
            <w:hideMark/>
          </w:tcPr>
          <w:p w14:paraId="5072D111" w14:textId="77777777" w:rsidR="007748F0" w:rsidRPr="00B322A8" w:rsidRDefault="007748F0" w:rsidP="00873D42">
            <w:pPr>
              <w:pStyle w:val="TAL"/>
              <w:keepNext w:val="0"/>
            </w:pPr>
            <w:r w:rsidRPr="00B322A8">
              <w:t>273</w:t>
            </w:r>
          </w:p>
        </w:tc>
        <w:tc>
          <w:tcPr>
            <w:tcW w:w="2082" w:type="dxa"/>
            <w:noWrap/>
            <w:hideMark/>
          </w:tcPr>
          <w:p w14:paraId="5FCB4C45" w14:textId="77777777" w:rsidR="007748F0" w:rsidRPr="00B322A8" w:rsidRDefault="007748F0" w:rsidP="00873D42">
            <w:pPr>
              <w:pStyle w:val="TAL"/>
              <w:keepNext w:val="0"/>
            </w:pPr>
            <w:r w:rsidRPr="00B322A8">
              <w:t>-82.61</w:t>
            </w:r>
          </w:p>
        </w:tc>
        <w:tc>
          <w:tcPr>
            <w:tcW w:w="1058" w:type="dxa"/>
            <w:noWrap/>
            <w:hideMark/>
          </w:tcPr>
          <w:p w14:paraId="1539DDC4" w14:textId="77777777" w:rsidR="007748F0" w:rsidRPr="00B322A8" w:rsidRDefault="007748F0" w:rsidP="00873D42">
            <w:pPr>
              <w:pStyle w:val="TAL"/>
              <w:keepNext w:val="0"/>
            </w:pPr>
            <w:r w:rsidRPr="00B322A8">
              <w:t>-71.62</w:t>
            </w:r>
          </w:p>
        </w:tc>
        <w:tc>
          <w:tcPr>
            <w:tcW w:w="873" w:type="dxa"/>
            <w:noWrap/>
            <w:hideMark/>
          </w:tcPr>
          <w:p w14:paraId="67FD74DA" w14:textId="77777777" w:rsidR="007748F0" w:rsidRPr="00B322A8" w:rsidRDefault="007748F0" w:rsidP="00873D42">
            <w:pPr>
              <w:pStyle w:val="TAL"/>
              <w:keepNext w:val="0"/>
            </w:pPr>
            <w:r w:rsidRPr="00B322A8">
              <w:t>7.52</w:t>
            </w:r>
          </w:p>
        </w:tc>
        <w:tc>
          <w:tcPr>
            <w:tcW w:w="873" w:type="dxa"/>
            <w:noWrap/>
            <w:hideMark/>
          </w:tcPr>
          <w:p w14:paraId="0178C86F" w14:textId="77777777" w:rsidR="007748F0" w:rsidRPr="00B322A8" w:rsidRDefault="007748F0" w:rsidP="00873D42">
            <w:pPr>
              <w:pStyle w:val="TAL"/>
              <w:keepNext w:val="0"/>
            </w:pPr>
            <w:r w:rsidRPr="00B322A8">
              <w:t>98.07</w:t>
            </w:r>
          </w:p>
        </w:tc>
      </w:tr>
      <w:tr w:rsidR="007748F0" w:rsidRPr="00B322A8" w14:paraId="376D3A6E" w14:textId="77777777" w:rsidTr="00873D42">
        <w:trPr>
          <w:trHeight w:val="300"/>
        </w:trPr>
        <w:tc>
          <w:tcPr>
            <w:tcW w:w="1267" w:type="dxa"/>
            <w:noWrap/>
            <w:hideMark/>
          </w:tcPr>
          <w:p w14:paraId="5A533A21" w14:textId="77777777" w:rsidR="007748F0" w:rsidRPr="00B322A8" w:rsidRDefault="007748F0" w:rsidP="00873D42">
            <w:pPr>
              <w:pStyle w:val="TAL"/>
              <w:keepNext w:val="0"/>
            </w:pPr>
            <w:r w:rsidRPr="00B322A8">
              <w:t>16</w:t>
            </w:r>
          </w:p>
        </w:tc>
        <w:tc>
          <w:tcPr>
            <w:tcW w:w="1100" w:type="dxa"/>
            <w:noWrap/>
            <w:hideMark/>
          </w:tcPr>
          <w:p w14:paraId="45E9E13D" w14:textId="77777777" w:rsidR="007748F0" w:rsidRPr="00B322A8" w:rsidRDefault="007748F0" w:rsidP="00873D42">
            <w:pPr>
              <w:pStyle w:val="TAL"/>
              <w:keepNext w:val="0"/>
            </w:pPr>
            <w:r w:rsidRPr="00B322A8">
              <w:t>-16.7</w:t>
            </w:r>
          </w:p>
        </w:tc>
        <w:tc>
          <w:tcPr>
            <w:tcW w:w="2107" w:type="dxa"/>
            <w:noWrap/>
            <w:hideMark/>
          </w:tcPr>
          <w:p w14:paraId="3872A9D7" w14:textId="77777777" w:rsidR="007748F0" w:rsidRPr="00B322A8" w:rsidRDefault="007748F0" w:rsidP="00873D42">
            <w:pPr>
              <w:pStyle w:val="TAL"/>
              <w:keepNext w:val="0"/>
            </w:pPr>
            <w:r w:rsidRPr="00B322A8">
              <w:t>333</w:t>
            </w:r>
          </w:p>
        </w:tc>
        <w:tc>
          <w:tcPr>
            <w:tcW w:w="2082" w:type="dxa"/>
            <w:noWrap/>
            <w:hideMark/>
          </w:tcPr>
          <w:p w14:paraId="21EA7E4A" w14:textId="77777777" w:rsidR="007748F0" w:rsidRPr="00B322A8" w:rsidRDefault="007748F0" w:rsidP="00873D42">
            <w:pPr>
              <w:pStyle w:val="TAL"/>
              <w:keepNext w:val="0"/>
            </w:pPr>
            <w:r w:rsidRPr="00B322A8">
              <w:t>-93.55</w:t>
            </w:r>
          </w:p>
        </w:tc>
        <w:tc>
          <w:tcPr>
            <w:tcW w:w="1058" w:type="dxa"/>
            <w:noWrap/>
            <w:hideMark/>
          </w:tcPr>
          <w:p w14:paraId="3BFBA6EA" w14:textId="77777777" w:rsidR="007748F0" w:rsidRPr="00B322A8" w:rsidRDefault="007748F0" w:rsidP="00873D42">
            <w:pPr>
              <w:pStyle w:val="TAL"/>
              <w:keepNext w:val="0"/>
            </w:pPr>
            <w:r w:rsidRPr="00B322A8">
              <w:t>-73.71</w:t>
            </w:r>
          </w:p>
        </w:tc>
        <w:tc>
          <w:tcPr>
            <w:tcW w:w="873" w:type="dxa"/>
            <w:noWrap/>
            <w:hideMark/>
          </w:tcPr>
          <w:p w14:paraId="403F242B" w14:textId="77777777" w:rsidR="007748F0" w:rsidRPr="00B322A8" w:rsidRDefault="007748F0" w:rsidP="00873D42">
            <w:pPr>
              <w:pStyle w:val="TAL"/>
              <w:keepNext w:val="0"/>
            </w:pPr>
            <w:r w:rsidRPr="00B322A8">
              <w:t>7.52</w:t>
            </w:r>
          </w:p>
        </w:tc>
        <w:tc>
          <w:tcPr>
            <w:tcW w:w="873" w:type="dxa"/>
            <w:noWrap/>
            <w:hideMark/>
          </w:tcPr>
          <w:p w14:paraId="515B5232" w14:textId="77777777" w:rsidR="007748F0" w:rsidRPr="00B322A8" w:rsidRDefault="007748F0" w:rsidP="00873D42">
            <w:pPr>
              <w:pStyle w:val="TAL"/>
              <w:keepNext w:val="0"/>
            </w:pPr>
            <w:r w:rsidRPr="00B322A8">
              <w:t>97.99</w:t>
            </w:r>
          </w:p>
        </w:tc>
      </w:tr>
      <w:tr w:rsidR="007748F0" w:rsidRPr="00B322A8" w14:paraId="25028489" w14:textId="77777777" w:rsidTr="00873D42">
        <w:trPr>
          <w:trHeight w:val="300"/>
        </w:trPr>
        <w:tc>
          <w:tcPr>
            <w:tcW w:w="1267" w:type="dxa"/>
            <w:noWrap/>
            <w:hideMark/>
          </w:tcPr>
          <w:p w14:paraId="746767DF" w14:textId="77777777" w:rsidR="007748F0" w:rsidRPr="00B322A8" w:rsidRDefault="007748F0" w:rsidP="00873D42">
            <w:pPr>
              <w:pStyle w:val="TAL"/>
              <w:keepNext w:val="0"/>
            </w:pPr>
            <w:r w:rsidRPr="00B322A8">
              <w:t>17</w:t>
            </w:r>
          </w:p>
        </w:tc>
        <w:tc>
          <w:tcPr>
            <w:tcW w:w="1100" w:type="dxa"/>
            <w:noWrap/>
            <w:hideMark/>
          </w:tcPr>
          <w:p w14:paraId="3E08D504" w14:textId="77777777" w:rsidR="007748F0" w:rsidRPr="00B322A8" w:rsidRDefault="007748F0" w:rsidP="00873D42">
            <w:pPr>
              <w:pStyle w:val="TAL"/>
              <w:keepNext w:val="0"/>
            </w:pPr>
            <w:r w:rsidRPr="00B322A8">
              <w:t>-18.1</w:t>
            </w:r>
          </w:p>
        </w:tc>
        <w:tc>
          <w:tcPr>
            <w:tcW w:w="2107" w:type="dxa"/>
            <w:noWrap/>
            <w:hideMark/>
          </w:tcPr>
          <w:p w14:paraId="73E0CFCB" w14:textId="77777777" w:rsidR="007748F0" w:rsidRPr="00B322A8" w:rsidRDefault="007748F0" w:rsidP="00873D42">
            <w:pPr>
              <w:pStyle w:val="TAL"/>
              <w:keepNext w:val="0"/>
            </w:pPr>
            <w:r w:rsidRPr="00B322A8">
              <w:t>444</w:t>
            </w:r>
          </w:p>
        </w:tc>
        <w:tc>
          <w:tcPr>
            <w:tcW w:w="2082" w:type="dxa"/>
            <w:noWrap/>
            <w:hideMark/>
          </w:tcPr>
          <w:p w14:paraId="12909AAE" w14:textId="77777777" w:rsidR="007748F0" w:rsidRPr="00B322A8" w:rsidRDefault="007748F0" w:rsidP="00873D42">
            <w:pPr>
              <w:pStyle w:val="TAL"/>
              <w:keepNext w:val="0"/>
            </w:pPr>
            <w:r w:rsidRPr="00B322A8">
              <w:t>-110.09</w:t>
            </w:r>
          </w:p>
        </w:tc>
        <w:tc>
          <w:tcPr>
            <w:tcW w:w="1058" w:type="dxa"/>
            <w:noWrap/>
            <w:hideMark/>
          </w:tcPr>
          <w:p w14:paraId="508AC978" w14:textId="77777777" w:rsidR="007748F0" w:rsidRPr="00B322A8" w:rsidRDefault="007748F0" w:rsidP="00873D42">
            <w:pPr>
              <w:pStyle w:val="TAL"/>
              <w:keepNext w:val="0"/>
            </w:pPr>
            <w:r w:rsidRPr="00B322A8">
              <w:t>29.5</w:t>
            </w:r>
          </w:p>
        </w:tc>
        <w:tc>
          <w:tcPr>
            <w:tcW w:w="873" w:type="dxa"/>
            <w:noWrap/>
            <w:hideMark/>
          </w:tcPr>
          <w:p w14:paraId="775FECA3" w14:textId="77777777" w:rsidR="007748F0" w:rsidRPr="00B322A8" w:rsidRDefault="007748F0" w:rsidP="00873D42">
            <w:pPr>
              <w:pStyle w:val="TAL"/>
              <w:keepNext w:val="0"/>
            </w:pPr>
            <w:r w:rsidRPr="00B322A8">
              <w:t>7.52</w:t>
            </w:r>
          </w:p>
        </w:tc>
        <w:tc>
          <w:tcPr>
            <w:tcW w:w="873" w:type="dxa"/>
            <w:noWrap/>
            <w:hideMark/>
          </w:tcPr>
          <w:p w14:paraId="36062692" w14:textId="77777777" w:rsidR="007748F0" w:rsidRPr="00B322A8" w:rsidRDefault="007748F0" w:rsidP="00873D42">
            <w:pPr>
              <w:pStyle w:val="TAL"/>
              <w:keepNext w:val="0"/>
            </w:pPr>
            <w:r w:rsidRPr="00B322A8">
              <w:t>98.03</w:t>
            </w:r>
          </w:p>
        </w:tc>
      </w:tr>
      <w:tr w:rsidR="007748F0" w:rsidRPr="00B322A8" w14:paraId="726D20BE" w14:textId="77777777" w:rsidTr="00873D42">
        <w:trPr>
          <w:trHeight w:val="300"/>
        </w:trPr>
        <w:tc>
          <w:tcPr>
            <w:tcW w:w="1267" w:type="dxa"/>
            <w:noWrap/>
            <w:hideMark/>
          </w:tcPr>
          <w:p w14:paraId="6CA338E9" w14:textId="77777777" w:rsidR="007748F0" w:rsidRPr="00B322A8" w:rsidRDefault="007748F0" w:rsidP="00873D42">
            <w:pPr>
              <w:pStyle w:val="TAL"/>
              <w:keepNext w:val="0"/>
            </w:pPr>
            <w:r w:rsidRPr="00B322A8">
              <w:t>18</w:t>
            </w:r>
          </w:p>
        </w:tc>
        <w:tc>
          <w:tcPr>
            <w:tcW w:w="1100" w:type="dxa"/>
            <w:noWrap/>
            <w:hideMark/>
          </w:tcPr>
          <w:p w14:paraId="4CCB24E0" w14:textId="77777777" w:rsidR="007748F0" w:rsidRPr="00B322A8" w:rsidRDefault="007748F0" w:rsidP="00873D42">
            <w:pPr>
              <w:pStyle w:val="TAL"/>
              <w:keepNext w:val="0"/>
            </w:pPr>
            <w:r w:rsidRPr="00B322A8">
              <w:t>-21.6</w:t>
            </w:r>
          </w:p>
        </w:tc>
        <w:tc>
          <w:tcPr>
            <w:tcW w:w="2107" w:type="dxa"/>
            <w:noWrap/>
            <w:hideMark/>
          </w:tcPr>
          <w:p w14:paraId="28528450" w14:textId="77777777" w:rsidR="007748F0" w:rsidRPr="00B322A8" w:rsidRDefault="007748F0" w:rsidP="00873D42">
            <w:pPr>
              <w:pStyle w:val="TAL"/>
              <w:keepNext w:val="0"/>
            </w:pPr>
            <w:r w:rsidRPr="00B322A8">
              <w:t>485</w:t>
            </w:r>
          </w:p>
        </w:tc>
        <w:tc>
          <w:tcPr>
            <w:tcW w:w="2082" w:type="dxa"/>
            <w:noWrap/>
            <w:hideMark/>
          </w:tcPr>
          <w:p w14:paraId="00AAA9DD" w14:textId="77777777" w:rsidR="007748F0" w:rsidRPr="00B322A8" w:rsidRDefault="007748F0" w:rsidP="00873D42">
            <w:pPr>
              <w:pStyle w:val="TAL"/>
              <w:keepNext w:val="0"/>
            </w:pPr>
            <w:r w:rsidRPr="00B322A8">
              <w:t>111.58</w:t>
            </w:r>
          </w:p>
        </w:tc>
        <w:tc>
          <w:tcPr>
            <w:tcW w:w="1058" w:type="dxa"/>
            <w:noWrap/>
            <w:hideMark/>
          </w:tcPr>
          <w:p w14:paraId="2E432AA0" w14:textId="77777777" w:rsidR="007748F0" w:rsidRPr="00B322A8" w:rsidRDefault="007748F0" w:rsidP="00873D42">
            <w:pPr>
              <w:pStyle w:val="TAL"/>
              <w:keepNext w:val="0"/>
            </w:pPr>
            <w:r w:rsidRPr="00B322A8">
              <w:t>23.68</w:t>
            </w:r>
          </w:p>
        </w:tc>
        <w:tc>
          <w:tcPr>
            <w:tcW w:w="873" w:type="dxa"/>
            <w:noWrap/>
            <w:hideMark/>
          </w:tcPr>
          <w:p w14:paraId="61C6FD76" w14:textId="77777777" w:rsidR="007748F0" w:rsidRPr="00B322A8" w:rsidRDefault="007748F0" w:rsidP="00873D42">
            <w:pPr>
              <w:pStyle w:val="TAL"/>
              <w:keepNext w:val="0"/>
            </w:pPr>
            <w:r w:rsidRPr="00B322A8">
              <w:t>7.52</w:t>
            </w:r>
          </w:p>
        </w:tc>
        <w:tc>
          <w:tcPr>
            <w:tcW w:w="873" w:type="dxa"/>
            <w:noWrap/>
            <w:hideMark/>
          </w:tcPr>
          <w:p w14:paraId="29F68C32" w14:textId="77777777" w:rsidR="007748F0" w:rsidRPr="00B322A8" w:rsidRDefault="007748F0" w:rsidP="00873D42">
            <w:pPr>
              <w:pStyle w:val="TAL"/>
              <w:keepNext w:val="0"/>
            </w:pPr>
            <w:r w:rsidRPr="00B322A8">
              <w:t>99.34</w:t>
            </w:r>
          </w:p>
        </w:tc>
      </w:tr>
      <w:tr w:rsidR="007748F0" w:rsidRPr="00B322A8" w14:paraId="45166F1C" w14:textId="77777777" w:rsidTr="00873D42">
        <w:trPr>
          <w:trHeight w:val="300"/>
        </w:trPr>
        <w:tc>
          <w:tcPr>
            <w:tcW w:w="1267" w:type="dxa"/>
            <w:noWrap/>
            <w:hideMark/>
          </w:tcPr>
          <w:p w14:paraId="5F8E1D45" w14:textId="77777777" w:rsidR="007748F0" w:rsidRPr="00B322A8" w:rsidRDefault="007748F0" w:rsidP="00873D42">
            <w:pPr>
              <w:pStyle w:val="TAL"/>
              <w:keepNext w:val="0"/>
            </w:pPr>
            <w:r w:rsidRPr="00B322A8">
              <w:t>19</w:t>
            </w:r>
          </w:p>
        </w:tc>
        <w:tc>
          <w:tcPr>
            <w:tcW w:w="1100" w:type="dxa"/>
            <w:noWrap/>
            <w:hideMark/>
          </w:tcPr>
          <w:p w14:paraId="6A05D0D5" w14:textId="77777777" w:rsidR="007748F0" w:rsidRPr="00B322A8" w:rsidRDefault="007748F0" w:rsidP="00873D42">
            <w:pPr>
              <w:pStyle w:val="TAL"/>
              <w:keepNext w:val="0"/>
            </w:pPr>
            <w:r w:rsidRPr="00B322A8">
              <w:t>-23.7</w:t>
            </w:r>
          </w:p>
        </w:tc>
        <w:tc>
          <w:tcPr>
            <w:tcW w:w="2107" w:type="dxa"/>
            <w:noWrap/>
            <w:hideMark/>
          </w:tcPr>
          <w:p w14:paraId="7C296360" w14:textId="77777777" w:rsidR="007748F0" w:rsidRPr="00B322A8" w:rsidRDefault="007748F0" w:rsidP="00873D42">
            <w:pPr>
              <w:pStyle w:val="TAL"/>
              <w:keepNext w:val="0"/>
            </w:pPr>
            <w:r w:rsidRPr="00B322A8">
              <w:t>497</w:t>
            </w:r>
          </w:p>
        </w:tc>
        <w:tc>
          <w:tcPr>
            <w:tcW w:w="2082" w:type="dxa"/>
            <w:noWrap/>
            <w:hideMark/>
          </w:tcPr>
          <w:p w14:paraId="5AD65E92" w14:textId="77777777" w:rsidR="007748F0" w:rsidRPr="00B322A8" w:rsidRDefault="007748F0" w:rsidP="00873D42">
            <w:pPr>
              <w:pStyle w:val="TAL"/>
              <w:keepNext w:val="0"/>
            </w:pPr>
            <w:r w:rsidRPr="00B322A8">
              <w:t>134.88</w:t>
            </w:r>
          </w:p>
        </w:tc>
        <w:tc>
          <w:tcPr>
            <w:tcW w:w="1058" w:type="dxa"/>
            <w:noWrap/>
            <w:hideMark/>
          </w:tcPr>
          <w:p w14:paraId="6CF6FB40" w14:textId="77777777" w:rsidR="007748F0" w:rsidRPr="00B322A8" w:rsidRDefault="007748F0" w:rsidP="00873D42">
            <w:pPr>
              <w:pStyle w:val="TAL"/>
              <w:keepNext w:val="0"/>
            </w:pPr>
            <w:r w:rsidRPr="00B322A8">
              <w:t>18.3</w:t>
            </w:r>
          </w:p>
        </w:tc>
        <w:tc>
          <w:tcPr>
            <w:tcW w:w="873" w:type="dxa"/>
            <w:noWrap/>
            <w:hideMark/>
          </w:tcPr>
          <w:p w14:paraId="5A11BBE3" w14:textId="77777777" w:rsidR="007748F0" w:rsidRPr="00B322A8" w:rsidRDefault="007748F0" w:rsidP="00873D42">
            <w:pPr>
              <w:pStyle w:val="TAL"/>
              <w:keepNext w:val="0"/>
            </w:pPr>
            <w:r w:rsidRPr="00B322A8">
              <w:t>7.52</w:t>
            </w:r>
          </w:p>
        </w:tc>
        <w:tc>
          <w:tcPr>
            <w:tcW w:w="873" w:type="dxa"/>
            <w:noWrap/>
            <w:hideMark/>
          </w:tcPr>
          <w:p w14:paraId="7561D432" w14:textId="77777777" w:rsidR="007748F0" w:rsidRPr="00B322A8" w:rsidRDefault="007748F0" w:rsidP="00873D42">
            <w:pPr>
              <w:pStyle w:val="TAL"/>
              <w:keepNext w:val="0"/>
            </w:pPr>
            <w:r w:rsidRPr="00B322A8">
              <w:t>97.67</w:t>
            </w:r>
          </w:p>
        </w:tc>
      </w:tr>
      <w:tr w:rsidR="007748F0" w:rsidRPr="00B322A8" w14:paraId="34BCB959" w14:textId="77777777" w:rsidTr="00873D42">
        <w:trPr>
          <w:trHeight w:val="300"/>
        </w:trPr>
        <w:tc>
          <w:tcPr>
            <w:tcW w:w="1267" w:type="dxa"/>
            <w:noWrap/>
            <w:hideMark/>
          </w:tcPr>
          <w:p w14:paraId="08B16336" w14:textId="77777777" w:rsidR="007748F0" w:rsidRPr="00B322A8" w:rsidRDefault="007748F0" w:rsidP="00873D42">
            <w:pPr>
              <w:pStyle w:val="TAL"/>
              <w:keepNext w:val="0"/>
            </w:pPr>
            <w:r w:rsidRPr="00B322A8">
              <w:t>20</w:t>
            </w:r>
          </w:p>
        </w:tc>
        <w:tc>
          <w:tcPr>
            <w:tcW w:w="1100" w:type="dxa"/>
            <w:noWrap/>
            <w:hideMark/>
          </w:tcPr>
          <w:p w14:paraId="1837C086" w14:textId="77777777" w:rsidR="007748F0" w:rsidRPr="00B322A8" w:rsidRDefault="007748F0" w:rsidP="00873D42">
            <w:pPr>
              <w:pStyle w:val="TAL"/>
              <w:keepNext w:val="0"/>
            </w:pPr>
            <w:r w:rsidRPr="00B322A8">
              <w:t>-24.3</w:t>
            </w:r>
          </w:p>
        </w:tc>
        <w:tc>
          <w:tcPr>
            <w:tcW w:w="2107" w:type="dxa"/>
            <w:noWrap/>
            <w:hideMark/>
          </w:tcPr>
          <w:p w14:paraId="2DE1871C" w14:textId="77777777" w:rsidR="007748F0" w:rsidRPr="00B322A8" w:rsidRDefault="007748F0" w:rsidP="00873D42">
            <w:pPr>
              <w:pStyle w:val="TAL"/>
              <w:keepNext w:val="0"/>
            </w:pPr>
            <w:r w:rsidRPr="00B322A8">
              <w:t>522</w:t>
            </w:r>
          </w:p>
        </w:tc>
        <w:tc>
          <w:tcPr>
            <w:tcW w:w="2082" w:type="dxa"/>
            <w:noWrap/>
            <w:hideMark/>
          </w:tcPr>
          <w:p w14:paraId="4008FA04" w14:textId="77777777" w:rsidR="007748F0" w:rsidRPr="00B322A8" w:rsidRDefault="007748F0" w:rsidP="00873D42">
            <w:pPr>
              <w:pStyle w:val="TAL"/>
              <w:keepNext w:val="0"/>
            </w:pPr>
            <w:r w:rsidRPr="00B322A8">
              <w:t>142.27</w:t>
            </w:r>
          </w:p>
        </w:tc>
        <w:tc>
          <w:tcPr>
            <w:tcW w:w="1058" w:type="dxa"/>
            <w:noWrap/>
            <w:hideMark/>
          </w:tcPr>
          <w:p w14:paraId="336C31D0" w14:textId="77777777" w:rsidR="007748F0" w:rsidRPr="00B322A8" w:rsidRDefault="007748F0" w:rsidP="00873D42">
            <w:pPr>
              <w:pStyle w:val="TAL"/>
              <w:keepNext w:val="0"/>
            </w:pPr>
            <w:r w:rsidRPr="00B322A8">
              <w:t>-67.75</w:t>
            </w:r>
          </w:p>
        </w:tc>
        <w:tc>
          <w:tcPr>
            <w:tcW w:w="873" w:type="dxa"/>
            <w:noWrap/>
            <w:hideMark/>
          </w:tcPr>
          <w:p w14:paraId="58BFC18B" w14:textId="77777777" w:rsidR="007748F0" w:rsidRPr="00B322A8" w:rsidRDefault="007748F0" w:rsidP="00873D42">
            <w:pPr>
              <w:pStyle w:val="TAL"/>
              <w:keepNext w:val="0"/>
            </w:pPr>
            <w:r w:rsidRPr="00B322A8">
              <w:t>7.52</w:t>
            </w:r>
          </w:p>
        </w:tc>
        <w:tc>
          <w:tcPr>
            <w:tcW w:w="873" w:type="dxa"/>
            <w:noWrap/>
            <w:hideMark/>
          </w:tcPr>
          <w:p w14:paraId="4F70C830" w14:textId="77777777" w:rsidR="007748F0" w:rsidRPr="00B322A8" w:rsidRDefault="007748F0" w:rsidP="00873D42">
            <w:pPr>
              <w:pStyle w:val="TAL"/>
              <w:keepNext w:val="0"/>
            </w:pPr>
            <w:r w:rsidRPr="00B322A8">
              <w:t>97.73</w:t>
            </w:r>
          </w:p>
        </w:tc>
      </w:tr>
      <w:tr w:rsidR="007748F0" w:rsidRPr="00B322A8" w14:paraId="720F21B3" w14:textId="77777777" w:rsidTr="00873D42">
        <w:trPr>
          <w:trHeight w:val="300"/>
        </w:trPr>
        <w:tc>
          <w:tcPr>
            <w:tcW w:w="1267" w:type="dxa"/>
            <w:noWrap/>
            <w:hideMark/>
          </w:tcPr>
          <w:p w14:paraId="471F51FD" w14:textId="77777777" w:rsidR="007748F0" w:rsidRPr="00B322A8" w:rsidRDefault="007748F0" w:rsidP="00873D42">
            <w:pPr>
              <w:pStyle w:val="TAL"/>
              <w:keepNext w:val="0"/>
            </w:pPr>
            <w:r w:rsidRPr="00B322A8">
              <w:t>21</w:t>
            </w:r>
          </w:p>
        </w:tc>
        <w:tc>
          <w:tcPr>
            <w:tcW w:w="1100" w:type="dxa"/>
            <w:noWrap/>
            <w:hideMark/>
          </w:tcPr>
          <w:p w14:paraId="17993BC4" w14:textId="77777777" w:rsidR="007748F0" w:rsidRPr="00B322A8" w:rsidRDefault="007748F0" w:rsidP="00873D42">
            <w:pPr>
              <w:pStyle w:val="TAL"/>
              <w:keepNext w:val="0"/>
            </w:pPr>
            <w:r w:rsidRPr="00B322A8">
              <w:t>-22</w:t>
            </w:r>
          </w:p>
        </w:tc>
        <w:tc>
          <w:tcPr>
            <w:tcW w:w="2107" w:type="dxa"/>
            <w:noWrap/>
            <w:hideMark/>
          </w:tcPr>
          <w:p w14:paraId="6C969469" w14:textId="77777777" w:rsidR="007748F0" w:rsidRPr="00B322A8" w:rsidRDefault="007748F0" w:rsidP="00873D42">
            <w:pPr>
              <w:pStyle w:val="TAL"/>
              <w:keepNext w:val="0"/>
            </w:pPr>
            <w:r w:rsidRPr="00B322A8">
              <w:t>545</w:t>
            </w:r>
          </w:p>
        </w:tc>
        <w:tc>
          <w:tcPr>
            <w:tcW w:w="2082" w:type="dxa"/>
            <w:noWrap/>
            <w:hideMark/>
          </w:tcPr>
          <w:p w14:paraId="67C8618D" w14:textId="77777777" w:rsidR="007748F0" w:rsidRPr="00B322A8" w:rsidRDefault="007748F0" w:rsidP="00873D42">
            <w:pPr>
              <w:pStyle w:val="TAL"/>
              <w:keepNext w:val="0"/>
            </w:pPr>
            <w:r w:rsidRPr="00B322A8">
              <w:t>105.84</w:t>
            </w:r>
          </w:p>
        </w:tc>
        <w:tc>
          <w:tcPr>
            <w:tcW w:w="1058" w:type="dxa"/>
            <w:noWrap/>
            <w:hideMark/>
          </w:tcPr>
          <w:p w14:paraId="0D533D29" w14:textId="77777777" w:rsidR="007748F0" w:rsidRPr="00B322A8" w:rsidRDefault="007748F0" w:rsidP="00873D42">
            <w:pPr>
              <w:pStyle w:val="TAL"/>
              <w:keepNext w:val="0"/>
            </w:pPr>
            <w:r w:rsidRPr="00B322A8">
              <w:t>-79.91</w:t>
            </w:r>
          </w:p>
        </w:tc>
        <w:tc>
          <w:tcPr>
            <w:tcW w:w="873" w:type="dxa"/>
            <w:noWrap/>
            <w:hideMark/>
          </w:tcPr>
          <w:p w14:paraId="4D5E06B1" w14:textId="77777777" w:rsidR="007748F0" w:rsidRPr="00B322A8" w:rsidRDefault="007748F0" w:rsidP="00873D42">
            <w:pPr>
              <w:pStyle w:val="TAL"/>
              <w:keepNext w:val="0"/>
            </w:pPr>
            <w:r w:rsidRPr="00B322A8">
              <w:t>7.52</w:t>
            </w:r>
          </w:p>
        </w:tc>
        <w:tc>
          <w:tcPr>
            <w:tcW w:w="873" w:type="dxa"/>
            <w:noWrap/>
            <w:hideMark/>
          </w:tcPr>
          <w:p w14:paraId="2B338201" w14:textId="77777777" w:rsidR="007748F0" w:rsidRPr="00B322A8" w:rsidRDefault="007748F0" w:rsidP="00873D42">
            <w:pPr>
              <w:pStyle w:val="TAL"/>
              <w:keepNext w:val="0"/>
            </w:pPr>
            <w:r w:rsidRPr="00B322A8">
              <w:t>99.45</w:t>
            </w:r>
          </w:p>
        </w:tc>
      </w:tr>
      <w:tr w:rsidR="007748F0" w:rsidRPr="00B322A8" w14:paraId="673C5743" w14:textId="77777777" w:rsidTr="00873D42">
        <w:trPr>
          <w:trHeight w:val="300"/>
        </w:trPr>
        <w:tc>
          <w:tcPr>
            <w:tcW w:w="1267" w:type="dxa"/>
            <w:noWrap/>
            <w:hideMark/>
          </w:tcPr>
          <w:p w14:paraId="498CB8DA" w14:textId="77777777" w:rsidR="007748F0" w:rsidRPr="00B322A8" w:rsidRDefault="007748F0" w:rsidP="00873D42">
            <w:pPr>
              <w:pStyle w:val="TAL"/>
              <w:keepNext w:val="0"/>
            </w:pPr>
            <w:r w:rsidRPr="00B322A8">
              <w:t>22</w:t>
            </w:r>
          </w:p>
        </w:tc>
        <w:tc>
          <w:tcPr>
            <w:tcW w:w="1100" w:type="dxa"/>
            <w:noWrap/>
            <w:hideMark/>
          </w:tcPr>
          <w:p w14:paraId="369C6188" w14:textId="77777777" w:rsidR="007748F0" w:rsidRPr="00B322A8" w:rsidRDefault="007748F0" w:rsidP="00873D42">
            <w:pPr>
              <w:pStyle w:val="TAL"/>
              <w:keepNext w:val="0"/>
            </w:pPr>
            <w:r w:rsidRPr="00B322A8">
              <w:t>-25.3</w:t>
            </w:r>
          </w:p>
        </w:tc>
        <w:tc>
          <w:tcPr>
            <w:tcW w:w="2107" w:type="dxa"/>
            <w:noWrap/>
            <w:hideMark/>
          </w:tcPr>
          <w:p w14:paraId="28566C2F" w14:textId="77777777" w:rsidR="007748F0" w:rsidRPr="00B322A8" w:rsidRDefault="007748F0" w:rsidP="00873D42">
            <w:pPr>
              <w:pStyle w:val="TAL"/>
              <w:keepNext w:val="0"/>
            </w:pPr>
            <w:r w:rsidRPr="00B322A8">
              <w:t>577</w:t>
            </w:r>
          </w:p>
        </w:tc>
        <w:tc>
          <w:tcPr>
            <w:tcW w:w="2082" w:type="dxa"/>
            <w:noWrap/>
            <w:hideMark/>
          </w:tcPr>
          <w:p w14:paraId="16810F62" w14:textId="77777777" w:rsidR="007748F0" w:rsidRPr="00B322A8" w:rsidRDefault="007748F0" w:rsidP="00873D42">
            <w:pPr>
              <w:pStyle w:val="TAL"/>
              <w:keepNext w:val="0"/>
            </w:pPr>
            <w:r w:rsidRPr="00B322A8">
              <w:t>178.42</w:t>
            </w:r>
          </w:p>
        </w:tc>
        <w:tc>
          <w:tcPr>
            <w:tcW w:w="1058" w:type="dxa"/>
            <w:noWrap/>
            <w:hideMark/>
          </w:tcPr>
          <w:p w14:paraId="7037E0F0" w14:textId="77777777" w:rsidR="007748F0" w:rsidRPr="00B322A8" w:rsidRDefault="007748F0" w:rsidP="00873D42">
            <w:pPr>
              <w:pStyle w:val="TAL"/>
              <w:keepNext w:val="0"/>
            </w:pPr>
            <w:r w:rsidRPr="00B322A8">
              <w:t>16.18</w:t>
            </w:r>
          </w:p>
        </w:tc>
        <w:tc>
          <w:tcPr>
            <w:tcW w:w="873" w:type="dxa"/>
            <w:noWrap/>
            <w:hideMark/>
          </w:tcPr>
          <w:p w14:paraId="2ABD5C30" w14:textId="77777777" w:rsidR="007748F0" w:rsidRPr="00B322A8" w:rsidRDefault="007748F0" w:rsidP="00873D42">
            <w:pPr>
              <w:pStyle w:val="TAL"/>
              <w:keepNext w:val="0"/>
            </w:pPr>
            <w:r w:rsidRPr="00B322A8">
              <w:t>7.52</w:t>
            </w:r>
          </w:p>
        </w:tc>
        <w:tc>
          <w:tcPr>
            <w:tcW w:w="873" w:type="dxa"/>
            <w:noWrap/>
            <w:hideMark/>
          </w:tcPr>
          <w:p w14:paraId="3D8660CC" w14:textId="77777777" w:rsidR="007748F0" w:rsidRPr="00B322A8" w:rsidRDefault="007748F0" w:rsidP="00873D42">
            <w:pPr>
              <w:pStyle w:val="TAL"/>
              <w:keepNext w:val="0"/>
            </w:pPr>
            <w:r w:rsidRPr="00B322A8">
              <w:t>97.8</w:t>
            </w:r>
          </w:p>
        </w:tc>
      </w:tr>
      <w:tr w:rsidR="007748F0" w:rsidRPr="00B322A8" w14:paraId="6E521BCB" w14:textId="77777777" w:rsidTr="00873D42">
        <w:trPr>
          <w:trHeight w:val="300"/>
        </w:trPr>
        <w:tc>
          <w:tcPr>
            <w:tcW w:w="1267" w:type="dxa"/>
            <w:noWrap/>
            <w:hideMark/>
          </w:tcPr>
          <w:p w14:paraId="10EC876D" w14:textId="77777777" w:rsidR="007748F0" w:rsidRPr="00B322A8" w:rsidRDefault="007748F0" w:rsidP="00873D42">
            <w:pPr>
              <w:pStyle w:val="TAL"/>
              <w:keepNext w:val="0"/>
            </w:pPr>
            <w:r w:rsidRPr="00B322A8">
              <w:t>23</w:t>
            </w:r>
          </w:p>
        </w:tc>
        <w:tc>
          <w:tcPr>
            <w:tcW w:w="1100" w:type="dxa"/>
            <w:noWrap/>
            <w:hideMark/>
          </w:tcPr>
          <w:p w14:paraId="5D140B28" w14:textId="77777777" w:rsidR="007748F0" w:rsidRPr="00B322A8" w:rsidRDefault="007748F0" w:rsidP="00873D42">
            <w:pPr>
              <w:pStyle w:val="TAL"/>
              <w:keepNext w:val="0"/>
            </w:pPr>
            <w:r w:rsidRPr="00B322A8">
              <w:t>-35.1</w:t>
            </w:r>
          </w:p>
        </w:tc>
        <w:tc>
          <w:tcPr>
            <w:tcW w:w="2107" w:type="dxa"/>
            <w:noWrap/>
            <w:hideMark/>
          </w:tcPr>
          <w:p w14:paraId="64FCDDF6" w14:textId="77777777" w:rsidR="007748F0" w:rsidRPr="00B322A8" w:rsidRDefault="007748F0" w:rsidP="00873D42">
            <w:pPr>
              <w:pStyle w:val="TAL"/>
              <w:keepNext w:val="0"/>
            </w:pPr>
            <w:r w:rsidRPr="00B322A8">
              <w:t>1051</w:t>
            </w:r>
          </w:p>
        </w:tc>
        <w:tc>
          <w:tcPr>
            <w:tcW w:w="2082" w:type="dxa"/>
            <w:noWrap/>
            <w:hideMark/>
          </w:tcPr>
          <w:p w14:paraId="53DC1DCD" w14:textId="77777777" w:rsidR="007748F0" w:rsidRPr="00B322A8" w:rsidRDefault="007748F0" w:rsidP="00873D42">
            <w:pPr>
              <w:pStyle w:val="TAL"/>
              <w:keepNext w:val="0"/>
            </w:pPr>
            <w:r w:rsidRPr="00B322A8">
              <w:t>73.85</w:t>
            </w:r>
          </w:p>
        </w:tc>
        <w:tc>
          <w:tcPr>
            <w:tcW w:w="1058" w:type="dxa"/>
            <w:noWrap/>
            <w:hideMark/>
          </w:tcPr>
          <w:p w14:paraId="3E702FD8" w14:textId="77777777" w:rsidR="007748F0" w:rsidRPr="00B322A8" w:rsidRDefault="007748F0" w:rsidP="00873D42">
            <w:pPr>
              <w:pStyle w:val="TAL"/>
              <w:keepNext w:val="0"/>
            </w:pPr>
            <w:r w:rsidRPr="00B322A8">
              <w:t>-46.39</w:t>
            </w:r>
          </w:p>
        </w:tc>
        <w:tc>
          <w:tcPr>
            <w:tcW w:w="873" w:type="dxa"/>
            <w:noWrap/>
            <w:hideMark/>
          </w:tcPr>
          <w:p w14:paraId="70E83A4C" w14:textId="77777777" w:rsidR="007748F0" w:rsidRPr="00B322A8" w:rsidRDefault="007748F0" w:rsidP="00873D42">
            <w:pPr>
              <w:pStyle w:val="TAL"/>
              <w:keepNext w:val="0"/>
            </w:pPr>
            <w:r w:rsidRPr="00B322A8">
              <w:t>7.52</w:t>
            </w:r>
          </w:p>
        </w:tc>
        <w:tc>
          <w:tcPr>
            <w:tcW w:w="873" w:type="dxa"/>
            <w:noWrap/>
            <w:hideMark/>
          </w:tcPr>
          <w:p w14:paraId="181164BB" w14:textId="77777777" w:rsidR="007748F0" w:rsidRPr="00B322A8" w:rsidRDefault="007748F0" w:rsidP="00873D42">
            <w:pPr>
              <w:pStyle w:val="TAL"/>
              <w:keepNext w:val="0"/>
            </w:pPr>
            <w:r w:rsidRPr="00B322A8">
              <w:t>99.15</w:t>
            </w:r>
          </w:p>
        </w:tc>
      </w:tr>
      <w:tr w:rsidR="007748F0" w:rsidRPr="00B322A8" w14:paraId="274CA4F4" w14:textId="77777777" w:rsidTr="00873D42">
        <w:trPr>
          <w:trHeight w:val="300"/>
        </w:trPr>
        <w:tc>
          <w:tcPr>
            <w:tcW w:w="1267" w:type="dxa"/>
            <w:noWrap/>
            <w:hideMark/>
          </w:tcPr>
          <w:p w14:paraId="5F012DFC" w14:textId="77777777" w:rsidR="007748F0" w:rsidRPr="00B322A8" w:rsidRDefault="007748F0" w:rsidP="00873D42">
            <w:pPr>
              <w:pStyle w:val="TAL"/>
              <w:keepNext w:val="0"/>
            </w:pPr>
            <w:r w:rsidRPr="00B322A8">
              <w:t>Ini. delay [ns]</w:t>
            </w:r>
          </w:p>
        </w:tc>
        <w:tc>
          <w:tcPr>
            <w:tcW w:w="1100" w:type="dxa"/>
            <w:noWrap/>
            <w:hideMark/>
          </w:tcPr>
          <w:p w14:paraId="4B4E0479" w14:textId="77777777" w:rsidR="007748F0" w:rsidRPr="00B322A8" w:rsidRDefault="007748F0" w:rsidP="00873D42">
            <w:pPr>
              <w:pStyle w:val="TAL"/>
              <w:keepNext w:val="0"/>
            </w:pPr>
            <w:r w:rsidRPr="00B322A8">
              <w:t>XPR [dB]</w:t>
            </w:r>
          </w:p>
        </w:tc>
        <w:tc>
          <w:tcPr>
            <w:tcW w:w="2107" w:type="dxa"/>
            <w:noWrap/>
            <w:hideMark/>
          </w:tcPr>
          <w:p w14:paraId="0B0E6D54" w14:textId="77777777" w:rsidR="007748F0" w:rsidRPr="00B322A8" w:rsidRDefault="007748F0" w:rsidP="00873D42">
            <w:pPr>
              <w:pStyle w:val="TAL"/>
              <w:keepNext w:val="0"/>
            </w:pPr>
            <w:r w:rsidRPr="00B322A8">
              <w:t>PL [dB]</w:t>
            </w:r>
          </w:p>
        </w:tc>
        <w:tc>
          <w:tcPr>
            <w:tcW w:w="2082" w:type="dxa"/>
            <w:noWrap/>
            <w:hideMark/>
          </w:tcPr>
          <w:p w14:paraId="4384DB0D" w14:textId="77777777" w:rsidR="007748F0" w:rsidRPr="00B322A8" w:rsidRDefault="007748F0" w:rsidP="00873D42">
            <w:pPr>
              <w:pStyle w:val="TAL"/>
              <w:keepNext w:val="0"/>
            </w:pPr>
            <w:r w:rsidRPr="00B322A8">
              <w:t>ZoA [°]</w:t>
            </w:r>
          </w:p>
        </w:tc>
        <w:tc>
          <w:tcPr>
            <w:tcW w:w="1058" w:type="dxa"/>
            <w:noWrap/>
            <w:hideMark/>
          </w:tcPr>
          <w:p w14:paraId="5AD449A7" w14:textId="77777777" w:rsidR="007748F0" w:rsidRPr="00B322A8" w:rsidRDefault="007748F0" w:rsidP="00873D42">
            <w:pPr>
              <w:pStyle w:val="TAL"/>
              <w:keepNext w:val="0"/>
            </w:pPr>
            <w:r w:rsidRPr="00B322A8">
              <w:t>ASD [°]</w:t>
            </w:r>
          </w:p>
        </w:tc>
        <w:tc>
          <w:tcPr>
            <w:tcW w:w="873" w:type="dxa"/>
            <w:noWrap/>
            <w:hideMark/>
          </w:tcPr>
          <w:p w14:paraId="1D1A73E5" w14:textId="77777777" w:rsidR="007748F0" w:rsidRPr="00B322A8" w:rsidRDefault="007748F0" w:rsidP="00873D42">
            <w:pPr>
              <w:pStyle w:val="TAL"/>
              <w:keepNext w:val="0"/>
            </w:pPr>
            <w:r w:rsidRPr="00B322A8">
              <w:t>ZSA [°]</w:t>
            </w:r>
          </w:p>
        </w:tc>
        <w:tc>
          <w:tcPr>
            <w:tcW w:w="873" w:type="dxa"/>
            <w:noWrap/>
            <w:hideMark/>
          </w:tcPr>
          <w:p w14:paraId="1ADCE512" w14:textId="77777777" w:rsidR="007748F0" w:rsidRPr="00B322A8" w:rsidRDefault="007748F0" w:rsidP="00873D42">
            <w:pPr>
              <w:pStyle w:val="TAL"/>
              <w:keepNext w:val="0"/>
            </w:pPr>
            <w:r w:rsidRPr="00B322A8">
              <w:t>ZSD [°]</w:t>
            </w:r>
          </w:p>
        </w:tc>
      </w:tr>
      <w:tr w:rsidR="007748F0" w:rsidRPr="00B322A8" w14:paraId="77D06489" w14:textId="77777777" w:rsidTr="00873D42">
        <w:trPr>
          <w:trHeight w:val="300"/>
        </w:trPr>
        <w:tc>
          <w:tcPr>
            <w:tcW w:w="1267" w:type="dxa"/>
            <w:noWrap/>
            <w:hideMark/>
          </w:tcPr>
          <w:p w14:paraId="4260EE12" w14:textId="77777777" w:rsidR="007748F0" w:rsidRPr="00B322A8" w:rsidRDefault="007748F0" w:rsidP="00873D42">
            <w:pPr>
              <w:pStyle w:val="TAL"/>
              <w:keepNext w:val="0"/>
            </w:pPr>
            <w:r w:rsidRPr="00B322A8">
              <w:t>1199</w:t>
            </w:r>
          </w:p>
        </w:tc>
        <w:tc>
          <w:tcPr>
            <w:tcW w:w="1100" w:type="dxa"/>
            <w:noWrap/>
            <w:hideMark/>
          </w:tcPr>
          <w:p w14:paraId="1B9A02AE" w14:textId="77777777" w:rsidR="007748F0" w:rsidRPr="00B322A8" w:rsidRDefault="007748F0" w:rsidP="00873D42">
            <w:pPr>
              <w:pStyle w:val="TAL"/>
              <w:keepNext w:val="0"/>
            </w:pPr>
            <w:r w:rsidRPr="00B322A8">
              <w:t>10</w:t>
            </w:r>
          </w:p>
        </w:tc>
        <w:tc>
          <w:tcPr>
            <w:tcW w:w="2107" w:type="dxa"/>
            <w:noWrap/>
            <w:hideMark/>
          </w:tcPr>
          <w:p w14:paraId="7E659464" w14:textId="77777777" w:rsidR="007748F0" w:rsidRPr="00B322A8" w:rsidRDefault="007748F0" w:rsidP="00873D42">
            <w:pPr>
              <w:pStyle w:val="TAL"/>
              <w:keepNext w:val="0"/>
            </w:pPr>
            <w:r w:rsidRPr="00B322A8">
              <w:t>120.9</w:t>
            </w:r>
          </w:p>
        </w:tc>
        <w:tc>
          <w:tcPr>
            <w:tcW w:w="2082" w:type="dxa"/>
            <w:noWrap/>
            <w:hideMark/>
          </w:tcPr>
          <w:p w14:paraId="19FAAF99" w14:textId="77777777" w:rsidR="007748F0" w:rsidRPr="00B322A8" w:rsidRDefault="007748F0" w:rsidP="00873D42">
            <w:pPr>
              <w:pStyle w:val="TAL"/>
              <w:keepNext w:val="0"/>
            </w:pPr>
            <w:r w:rsidRPr="00B322A8">
              <w:t>90</w:t>
            </w:r>
          </w:p>
        </w:tc>
        <w:tc>
          <w:tcPr>
            <w:tcW w:w="1058" w:type="dxa"/>
            <w:noWrap/>
            <w:hideMark/>
          </w:tcPr>
          <w:p w14:paraId="412F5062" w14:textId="77777777" w:rsidR="007748F0" w:rsidRPr="00B322A8" w:rsidRDefault="007748F0" w:rsidP="00873D42">
            <w:pPr>
              <w:pStyle w:val="TAL"/>
              <w:keepNext w:val="0"/>
            </w:pPr>
            <w:r w:rsidRPr="00B322A8">
              <w:t>1.71</w:t>
            </w:r>
          </w:p>
        </w:tc>
        <w:tc>
          <w:tcPr>
            <w:tcW w:w="873" w:type="dxa"/>
            <w:noWrap/>
            <w:hideMark/>
          </w:tcPr>
          <w:p w14:paraId="4F2B843C" w14:textId="77777777" w:rsidR="007748F0" w:rsidRPr="00B322A8" w:rsidRDefault="007748F0" w:rsidP="00873D42">
            <w:pPr>
              <w:pStyle w:val="TAL"/>
              <w:keepNext w:val="0"/>
            </w:pPr>
            <w:r w:rsidRPr="00B322A8">
              <w:t>0</w:t>
            </w:r>
          </w:p>
        </w:tc>
        <w:tc>
          <w:tcPr>
            <w:tcW w:w="873" w:type="dxa"/>
            <w:noWrap/>
            <w:hideMark/>
          </w:tcPr>
          <w:p w14:paraId="537CDA52" w14:textId="77777777" w:rsidR="007748F0" w:rsidRPr="00B322A8" w:rsidRDefault="007748F0" w:rsidP="00873D42">
            <w:pPr>
              <w:pStyle w:val="TAL"/>
              <w:keepNext w:val="0"/>
            </w:pPr>
            <w:r w:rsidRPr="00B322A8">
              <w:t>0.03</w:t>
            </w:r>
          </w:p>
        </w:tc>
      </w:tr>
      <w:tr w:rsidR="007748F0" w:rsidRPr="00B322A8" w14:paraId="1C21AC62" w14:textId="77777777" w:rsidTr="00873D42">
        <w:trPr>
          <w:trHeight w:val="300"/>
        </w:trPr>
        <w:tc>
          <w:tcPr>
            <w:tcW w:w="1267" w:type="dxa"/>
            <w:noWrap/>
            <w:hideMark/>
          </w:tcPr>
          <w:p w14:paraId="10ADD96D" w14:textId="77777777" w:rsidR="007748F0" w:rsidRPr="00B322A8" w:rsidRDefault="007748F0" w:rsidP="00873D42">
            <w:pPr>
              <w:pStyle w:val="TAL"/>
              <w:keepNext w:val="0"/>
            </w:pPr>
            <w:r w:rsidRPr="00B322A8">
              <w:t>UE speed [m/s]</w:t>
            </w:r>
          </w:p>
        </w:tc>
        <w:tc>
          <w:tcPr>
            <w:tcW w:w="1100" w:type="dxa"/>
            <w:noWrap/>
            <w:hideMark/>
          </w:tcPr>
          <w:p w14:paraId="787AF599" w14:textId="77777777" w:rsidR="007748F0" w:rsidRPr="00B322A8" w:rsidRDefault="007748F0" w:rsidP="00873D42">
            <w:pPr>
              <w:pStyle w:val="TAL"/>
              <w:keepNext w:val="0"/>
            </w:pPr>
            <w:r w:rsidRPr="00B322A8">
              <w:t>UE DoT Az [°]</w:t>
            </w:r>
          </w:p>
        </w:tc>
        <w:tc>
          <w:tcPr>
            <w:tcW w:w="2107" w:type="dxa"/>
            <w:noWrap/>
            <w:hideMark/>
          </w:tcPr>
          <w:p w14:paraId="202CE7F8" w14:textId="77777777" w:rsidR="007748F0" w:rsidRPr="00B322A8" w:rsidRDefault="007748F0" w:rsidP="00873D42">
            <w:pPr>
              <w:pStyle w:val="TAL"/>
              <w:keepNext w:val="0"/>
            </w:pPr>
            <w:r w:rsidRPr="00B322A8">
              <w:t>UE coordinates (x,y,z) [m]</w:t>
            </w:r>
          </w:p>
        </w:tc>
        <w:tc>
          <w:tcPr>
            <w:tcW w:w="2082" w:type="dxa"/>
            <w:noWrap/>
            <w:hideMark/>
          </w:tcPr>
          <w:p w14:paraId="75CBD275" w14:textId="77777777" w:rsidR="007748F0" w:rsidRPr="00B322A8" w:rsidRDefault="007748F0" w:rsidP="00873D42">
            <w:pPr>
              <w:pStyle w:val="TAL"/>
              <w:keepNext w:val="0"/>
            </w:pPr>
            <w:r w:rsidRPr="00B322A8">
              <w:t>BS coordinates (x,y,z) [m]</w:t>
            </w:r>
          </w:p>
        </w:tc>
        <w:tc>
          <w:tcPr>
            <w:tcW w:w="1058" w:type="dxa"/>
            <w:noWrap/>
            <w:hideMark/>
          </w:tcPr>
          <w:p w14:paraId="2755C9A4" w14:textId="77777777" w:rsidR="007748F0" w:rsidRPr="00B322A8" w:rsidRDefault="007748F0" w:rsidP="00873D42">
            <w:pPr>
              <w:pStyle w:val="TAL"/>
              <w:keepNext w:val="0"/>
            </w:pPr>
            <w:r w:rsidRPr="00B322A8">
              <w:t>K-factor [dB]</w:t>
            </w:r>
          </w:p>
        </w:tc>
        <w:tc>
          <w:tcPr>
            <w:tcW w:w="873" w:type="dxa"/>
            <w:noWrap/>
            <w:hideMark/>
          </w:tcPr>
          <w:p w14:paraId="21256B3A" w14:textId="77777777" w:rsidR="007748F0" w:rsidRPr="00B322A8" w:rsidRDefault="007748F0" w:rsidP="00873D42">
            <w:pPr>
              <w:pStyle w:val="TAL"/>
              <w:keepNext w:val="0"/>
            </w:pPr>
            <w:r w:rsidRPr="00B322A8">
              <w:t xml:space="preserve"> </w:t>
            </w:r>
          </w:p>
        </w:tc>
        <w:tc>
          <w:tcPr>
            <w:tcW w:w="873" w:type="dxa"/>
            <w:noWrap/>
            <w:hideMark/>
          </w:tcPr>
          <w:p w14:paraId="338F50F6" w14:textId="77777777" w:rsidR="007748F0" w:rsidRPr="00B322A8" w:rsidRDefault="007748F0" w:rsidP="00873D42">
            <w:pPr>
              <w:pStyle w:val="TAL"/>
              <w:keepNext w:val="0"/>
            </w:pPr>
          </w:p>
        </w:tc>
      </w:tr>
      <w:tr w:rsidR="007748F0" w:rsidRPr="00B322A8" w14:paraId="39E16949" w14:textId="77777777" w:rsidTr="00873D42">
        <w:trPr>
          <w:trHeight w:val="300"/>
        </w:trPr>
        <w:tc>
          <w:tcPr>
            <w:tcW w:w="1267" w:type="dxa"/>
            <w:noWrap/>
            <w:hideMark/>
          </w:tcPr>
          <w:p w14:paraId="52DEFC39" w14:textId="77777777" w:rsidR="007748F0" w:rsidRPr="00B322A8" w:rsidRDefault="007748F0" w:rsidP="00873D42">
            <w:pPr>
              <w:pStyle w:val="TAL"/>
              <w:keepNext w:val="0"/>
            </w:pPr>
            <w:r w:rsidRPr="00B322A8">
              <w:t>8.33</w:t>
            </w:r>
          </w:p>
        </w:tc>
        <w:tc>
          <w:tcPr>
            <w:tcW w:w="1100" w:type="dxa"/>
            <w:noWrap/>
            <w:hideMark/>
          </w:tcPr>
          <w:p w14:paraId="4F7F01A1" w14:textId="77777777" w:rsidR="007748F0" w:rsidRPr="00B322A8" w:rsidRDefault="007748F0" w:rsidP="00873D42">
            <w:pPr>
              <w:pStyle w:val="TAL"/>
              <w:keepNext w:val="0"/>
            </w:pPr>
            <w:r w:rsidRPr="00B322A8">
              <w:t>120.08</w:t>
            </w:r>
          </w:p>
        </w:tc>
        <w:tc>
          <w:tcPr>
            <w:tcW w:w="2107" w:type="dxa"/>
            <w:noWrap/>
            <w:hideMark/>
          </w:tcPr>
          <w:p w14:paraId="566E5F0B" w14:textId="77777777" w:rsidR="007748F0" w:rsidRPr="00B322A8" w:rsidRDefault="007748F0" w:rsidP="00873D42">
            <w:pPr>
              <w:pStyle w:val="TAL"/>
              <w:keepNext w:val="0"/>
            </w:pPr>
            <w:r w:rsidRPr="00B322A8">
              <w:t>(323.58,-156.35,1.5)</w:t>
            </w:r>
          </w:p>
        </w:tc>
        <w:tc>
          <w:tcPr>
            <w:tcW w:w="2082" w:type="dxa"/>
            <w:noWrap/>
            <w:hideMark/>
          </w:tcPr>
          <w:p w14:paraId="634115DD" w14:textId="77777777" w:rsidR="007748F0" w:rsidRPr="00B322A8" w:rsidRDefault="007748F0" w:rsidP="00873D42">
            <w:pPr>
              <w:pStyle w:val="TAL"/>
              <w:keepNext w:val="0"/>
            </w:pPr>
            <w:r w:rsidRPr="00B322A8">
              <w:t>(0,0,10)</w:t>
            </w:r>
          </w:p>
        </w:tc>
        <w:tc>
          <w:tcPr>
            <w:tcW w:w="1058" w:type="dxa"/>
            <w:noWrap/>
            <w:hideMark/>
          </w:tcPr>
          <w:p w14:paraId="52F0BC90" w14:textId="77777777" w:rsidR="007748F0" w:rsidRPr="00B322A8" w:rsidRDefault="007748F0" w:rsidP="00873D42">
            <w:pPr>
              <w:pStyle w:val="TAL"/>
              <w:keepNext w:val="0"/>
            </w:pPr>
            <w:r w:rsidRPr="00B322A8">
              <w:t>-</w:t>
            </w:r>
          </w:p>
        </w:tc>
        <w:tc>
          <w:tcPr>
            <w:tcW w:w="873" w:type="dxa"/>
            <w:noWrap/>
            <w:hideMark/>
          </w:tcPr>
          <w:p w14:paraId="787ED51F" w14:textId="77777777" w:rsidR="007748F0" w:rsidRPr="00B322A8" w:rsidRDefault="007748F0" w:rsidP="00873D42">
            <w:pPr>
              <w:pStyle w:val="TAL"/>
              <w:keepNext w:val="0"/>
            </w:pPr>
          </w:p>
        </w:tc>
        <w:tc>
          <w:tcPr>
            <w:tcW w:w="873" w:type="dxa"/>
            <w:noWrap/>
            <w:hideMark/>
          </w:tcPr>
          <w:p w14:paraId="34C30D49" w14:textId="77777777" w:rsidR="007748F0" w:rsidRPr="00B322A8" w:rsidRDefault="007748F0" w:rsidP="00873D42">
            <w:pPr>
              <w:pStyle w:val="TAL"/>
              <w:keepNext w:val="0"/>
            </w:pPr>
          </w:p>
        </w:tc>
      </w:tr>
      <w:tr w:rsidR="007748F0" w:rsidRPr="00B322A8" w14:paraId="4C679FA4" w14:textId="77777777" w:rsidTr="00873D42">
        <w:trPr>
          <w:trHeight w:val="300"/>
        </w:trPr>
        <w:tc>
          <w:tcPr>
            <w:tcW w:w="1267" w:type="dxa"/>
            <w:noWrap/>
            <w:hideMark/>
          </w:tcPr>
          <w:p w14:paraId="1790DF1A" w14:textId="77777777" w:rsidR="007748F0" w:rsidRPr="00B322A8" w:rsidRDefault="007748F0" w:rsidP="00873D42">
            <w:pPr>
              <w:pStyle w:val="TAL"/>
              <w:keepNext w:val="0"/>
            </w:pPr>
          </w:p>
        </w:tc>
        <w:tc>
          <w:tcPr>
            <w:tcW w:w="1100" w:type="dxa"/>
            <w:noWrap/>
            <w:hideMark/>
          </w:tcPr>
          <w:p w14:paraId="2BCBAA29" w14:textId="77777777" w:rsidR="007748F0" w:rsidRPr="00B322A8" w:rsidRDefault="007748F0" w:rsidP="00873D42">
            <w:pPr>
              <w:pStyle w:val="TAL"/>
              <w:keepNext w:val="0"/>
            </w:pPr>
          </w:p>
        </w:tc>
        <w:tc>
          <w:tcPr>
            <w:tcW w:w="2107" w:type="dxa"/>
            <w:noWrap/>
            <w:hideMark/>
          </w:tcPr>
          <w:p w14:paraId="3F4BA5D6" w14:textId="77777777" w:rsidR="007748F0" w:rsidRPr="00B322A8" w:rsidRDefault="007748F0" w:rsidP="00873D42">
            <w:pPr>
              <w:pStyle w:val="TAL"/>
              <w:keepNext w:val="0"/>
            </w:pPr>
          </w:p>
        </w:tc>
        <w:tc>
          <w:tcPr>
            <w:tcW w:w="2082" w:type="dxa"/>
            <w:noWrap/>
            <w:hideMark/>
          </w:tcPr>
          <w:p w14:paraId="5425CC65" w14:textId="77777777" w:rsidR="007748F0" w:rsidRPr="00B322A8" w:rsidRDefault="007748F0" w:rsidP="00873D42">
            <w:pPr>
              <w:pStyle w:val="TAL"/>
              <w:keepNext w:val="0"/>
            </w:pPr>
          </w:p>
        </w:tc>
        <w:tc>
          <w:tcPr>
            <w:tcW w:w="1058" w:type="dxa"/>
            <w:noWrap/>
            <w:hideMark/>
          </w:tcPr>
          <w:p w14:paraId="491F2DBC" w14:textId="77777777" w:rsidR="007748F0" w:rsidRPr="00B322A8" w:rsidRDefault="007748F0" w:rsidP="00873D42">
            <w:pPr>
              <w:pStyle w:val="TAL"/>
              <w:keepNext w:val="0"/>
            </w:pPr>
          </w:p>
        </w:tc>
        <w:tc>
          <w:tcPr>
            <w:tcW w:w="873" w:type="dxa"/>
            <w:noWrap/>
            <w:hideMark/>
          </w:tcPr>
          <w:p w14:paraId="4C2A667A" w14:textId="77777777" w:rsidR="007748F0" w:rsidRPr="00B322A8" w:rsidRDefault="007748F0" w:rsidP="00873D42">
            <w:pPr>
              <w:pStyle w:val="TAL"/>
              <w:keepNext w:val="0"/>
            </w:pPr>
          </w:p>
        </w:tc>
        <w:tc>
          <w:tcPr>
            <w:tcW w:w="873" w:type="dxa"/>
            <w:noWrap/>
            <w:hideMark/>
          </w:tcPr>
          <w:p w14:paraId="11AA46B7" w14:textId="77777777" w:rsidR="007748F0" w:rsidRPr="00B322A8" w:rsidRDefault="007748F0" w:rsidP="00873D42">
            <w:pPr>
              <w:pStyle w:val="TAL"/>
              <w:keepNext w:val="0"/>
            </w:pPr>
          </w:p>
        </w:tc>
      </w:tr>
      <w:tr w:rsidR="007748F0" w:rsidRPr="00B322A8" w14:paraId="324F6F94" w14:textId="77777777" w:rsidTr="00873D42">
        <w:trPr>
          <w:trHeight w:val="300"/>
        </w:trPr>
        <w:tc>
          <w:tcPr>
            <w:tcW w:w="1267" w:type="dxa"/>
            <w:shd w:val="clear" w:color="auto" w:fill="EDEDED" w:themeFill="accent3" w:themeFillTint="33"/>
            <w:noWrap/>
            <w:hideMark/>
          </w:tcPr>
          <w:p w14:paraId="3E64232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2A58170"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4263593D" w14:textId="77777777" w:rsidR="007748F0" w:rsidRPr="00B322A8" w:rsidRDefault="007748F0" w:rsidP="00873D42">
            <w:pPr>
              <w:pStyle w:val="TAL"/>
              <w:keepNext w:val="0"/>
            </w:pPr>
          </w:p>
        </w:tc>
        <w:tc>
          <w:tcPr>
            <w:tcW w:w="2082" w:type="dxa"/>
            <w:shd w:val="clear" w:color="auto" w:fill="EDEDED" w:themeFill="accent3" w:themeFillTint="33"/>
            <w:noWrap/>
            <w:hideMark/>
          </w:tcPr>
          <w:p w14:paraId="786351CC" w14:textId="77777777" w:rsidR="007748F0" w:rsidRPr="00B322A8" w:rsidRDefault="007748F0" w:rsidP="00873D42">
            <w:pPr>
              <w:pStyle w:val="TAL"/>
              <w:keepNext w:val="0"/>
            </w:pPr>
          </w:p>
        </w:tc>
        <w:tc>
          <w:tcPr>
            <w:tcW w:w="1058" w:type="dxa"/>
            <w:shd w:val="clear" w:color="auto" w:fill="EDEDED" w:themeFill="accent3" w:themeFillTint="33"/>
            <w:noWrap/>
            <w:hideMark/>
          </w:tcPr>
          <w:p w14:paraId="1545FABE" w14:textId="77777777" w:rsidR="007748F0" w:rsidRPr="00B322A8" w:rsidRDefault="007748F0" w:rsidP="00873D42">
            <w:pPr>
              <w:pStyle w:val="TAL"/>
              <w:keepNext w:val="0"/>
            </w:pPr>
          </w:p>
        </w:tc>
        <w:tc>
          <w:tcPr>
            <w:tcW w:w="873" w:type="dxa"/>
            <w:shd w:val="clear" w:color="auto" w:fill="EDEDED" w:themeFill="accent3" w:themeFillTint="33"/>
            <w:noWrap/>
            <w:hideMark/>
          </w:tcPr>
          <w:p w14:paraId="38B119C6" w14:textId="77777777" w:rsidR="007748F0" w:rsidRPr="00B322A8" w:rsidRDefault="007748F0" w:rsidP="00873D42">
            <w:pPr>
              <w:pStyle w:val="TAL"/>
              <w:keepNext w:val="0"/>
            </w:pPr>
          </w:p>
        </w:tc>
        <w:tc>
          <w:tcPr>
            <w:tcW w:w="873" w:type="dxa"/>
            <w:shd w:val="clear" w:color="auto" w:fill="EDEDED" w:themeFill="accent3" w:themeFillTint="33"/>
            <w:noWrap/>
            <w:hideMark/>
          </w:tcPr>
          <w:p w14:paraId="7D369718" w14:textId="77777777" w:rsidR="007748F0" w:rsidRPr="00B322A8" w:rsidRDefault="007748F0" w:rsidP="00873D42">
            <w:pPr>
              <w:pStyle w:val="TAL"/>
              <w:keepNext w:val="0"/>
            </w:pPr>
          </w:p>
        </w:tc>
      </w:tr>
      <w:tr w:rsidR="007748F0" w:rsidRPr="00B322A8" w14:paraId="42E1687F" w14:textId="77777777" w:rsidTr="00873D42">
        <w:trPr>
          <w:trHeight w:val="300"/>
        </w:trPr>
        <w:tc>
          <w:tcPr>
            <w:tcW w:w="1267" w:type="dxa"/>
            <w:noWrap/>
            <w:hideMark/>
          </w:tcPr>
          <w:p w14:paraId="2C783DFC" w14:textId="77777777" w:rsidR="007748F0" w:rsidRPr="00B322A8" w:rsidRDefault="007748F0" w:rsidP="00873D42">
            <w:pPr>
              <w:pStyle w:val="TAL"/>
              <w:keepNext w:val="0"/>
            </w:pPr>
            <w:r w:rsidRPr="00B322A8">
              <w:t>Cluster#</w:t>
            </w:r>
          </w:p>
        </w:tc>
        <w:tc>
          <w:tcPr>
            <w:tcW w:w="1100" w:type="dxa"/>
            <w:noWrap/>
            <w:hideMark/>
          </w:tcPr>
          <w:p w14:paraId="1BEEAF63" w14:textId="77777777" w:rsidR="007748F0" w:rsidRPr="00B322A8" w:rsidRDefault="007748F0" w:rsidP="00873D42">
            <w:pPr>
              <w:pStyle w:val="TAL"/>
              <w:keepNext w:val="0"/>
            </w:pPr>
            <w:r w:rsidRPr="00B322A8">
              <w:t>Power [dB]</w:t>
            </w:r>
          </w:p>
        </w:tc>
        <w:tc>
          <w:tcPr>
            <w:tcW w:w="2107" w:type="dxa"/>
            <w:noWrap/>
            <w:hideMark/>
          </w:tcPr>
          <w:p w14:paraId="2ECB1D57" w14:textId="77777777" w:rsidR="007748F0" w:rsidRPr="00B322A8" w:rsidRDefault="007748F0" w:rsidP="00873D42">
            <w:pPr>
              <w:pStyle w:val="TAL"/>
              <w:keepNext w:val="0"/>
            </w:pPr>
            <w:r w:rsidRPr="00B322A8">
              <w:t>Excess delay [ns]</w:t>
            </w:r>
          </w:p>
        </w:tc>
        <w:tc>
          <w:tcPr>
            <w:tcW w:w="2082" w:type="dxa"/>
            <w:noWrap/>
            <w:hideMark/>
          </w:tcPr>
          <w:p w14:paraId="41316B2C" w14:textId="77777777" w:rsidR="007748F0" w:rsidRPr="00B322A8" w:rsidRDefault="007748F0" w:rsidP="00873D42">
            <w:pPr>
              <w:pStyle w:val="TAL"/>
              <w:keepNext w:val="0"/>
            </w:pPr>
            <w:r w:rsidRPr="00B322A8">
              <w:t>AoA [°]</w:t>
            </w:r>
          </w:p>
        </w:tc>
        <w:tc>
          <w:tcPr>
            <w:tcW w:w="1058" w:type="dxa"/>
            <w:noWrap/>
            <w:hideMark/>
          </w:tcPr>
          <w:p w14:paraId="1FE94549" w14:textId="77777777" w:rsidR="007748F0" w:rsidRPr="00B322A8" w:rsidRDefault="007748F0" w:rsidP="00873D42">
            <w:pPr>
              <w:pStyle w:val="TAL"/>
              <w:keepNext w:val="0"/>
            </w:pPr>
            <w:r w:rsidRPr="00B322A8">
              <w:t>AoD [°]</w:t>
            </w:r>
          </w:p>
        </w:tc>
        <w:tc>
          <w:tcPr>
            <w:tcW w:w="873" w:type="dxa"/>
            <w:noWrap/>
            <w:hideMark/>
          </w:tcPr>
          <w:p w14:paraId="5313D43D" w14:textId="77777777" w:rsidR="007748F0" w:rsidRPr="00B322A8" w:rsidRDefault="007748F0" w:rsidP="00873D42">
            <w:pPr>
              <w:pStyle w:val="TAL"/>
              <w:keepNext w:val="0"/>
            </w:pPr>
            <w:r w:rsidRPr="00B322A8">
              <w:t>ASA [°]</w:t>
            </w:r>
          </w:p>
        </w:tc>
        <w:tc>
          <w:tcPr>
            <w:tcW w:w="873" w:type="dxa"/>
            <w:noWrap/>
            <w:hideMark/>
          </w:tcPr>
          <w:p w14:paraId="3AC21661" w14:textId="77777777" w:rsidR="007748F0" w:rsidRPr="00B322A8" w:rsidRDefault="007748F0" w:rsidP="00873D42">
            <w:pPr>
              <w:pStyle w:val="TAL"/>
              <w:keepNext w:val="0"/>
            </w:pPr>
            <w:r w:rsidRPr="00B322A8">
              <w:t>ZoD [°]</w:t>
            </w:r>
          </w:p>
        </w:tc>
      </w:tr>
      <w:tr w:rsidR="007748F0" w:rsidRPr="00B322A8" w14:paraId="462B3065" w14:textId="77777777" w:rsidTr="00873D42">
        <w:trPr>
          <w:trHeight w:val="300"/>
        </w:trPr>
        <w:tc>
          <w:tcPr>
            <w:tcW w:w="1267" w:type="dxa"/>
            <w:noWrap/>
            <w:hideMark/>
          </w:tcPr>
          <w:p w14:paraId="5C72A122" w14:textId="77777777" w:rsidR="007748F0" w:rsidRPr="00B322A8" w:rsidRDefault="007748F0" w:rsidP="00873D42">
            <w:pPr>
              <w:pStyle w:val="TAL"/>
              <w:keepNext w:val="0"/>
            </w:pPr>
            <w:r w:rsidRPr="00B322A8">
              <w:t>1</w:t>
            </w:r>
          </w:p>
        </w:tc>
        <w:tc>
          <w:tcPr>
            <w:tcW w:w="1100" w:type="dxa"/>
            <w:noWrap/>
            <w:hideMark/>
          </w:tcPr>
          <w:p w14:paraId="349C7CC1" w14:textId="77777777" w:rsidR="007748F0" w:rsidRPr="00B322A8" w:rsidRDefault="007748F0" w:rsidP="00873D42">
            <w:pPr>
              <w:pStyle w:val="TAL"/>
              <w:keepNext w:val="0"/>
            </w:pPr>
            <w:r w:rsidRPr="00B322A8">
              <w:t>-12.09</w:t>
            </w:r>
          </w:p>
        </w:tc>
        <w:tc>
          <w:tcPr>
            <w:tcW w:w="2107" w:type="dxa"/>
            <w:noWrap/>
            <w:hideMark/>
          </w:tcPr>
          <w:p w14:paraId="726AC510" w14:textId="77777777" w:rsidR="007748F0" w:rsidRPr="00B322A8" w:rsidRDefault="007748F0" w:rsidP="00873D42">
            <w:pPr>
              <w:pStyle w:val="TAL"/>
              <w:keepNext w:val="0"/>
            </w:pPr>
            <w:r w:rsidRPr="00B322A8">
              <w:t>0</w:t>
            </w:r>
          </w:p>
        </w:tc>
        <w:tc>
          <w:tcPr>
            <w:tcW w:w="2082" w:type="dxa"/>
            <w:noWrap/>
            <w:hideMark/>
          </w:tcPr>
          <w:p w14:paraId="0516E58F" w14:textId="77777777" w:rsidR="007748F0" w:rsidRPr="00B322A8" w:rsidRDefault="007748F0" w:rsidP="00873D42">
            <w:pPr>
              <w:pStyle w:val="TAL"/>
              <w:keepNext w:val="0"/>
            </w:pPr>
            <w:r w:rsidRPr="00B322A8">
              <w:t>-124.81</w:t>
            </w:r>
          </w:p>
        </w:tc>
        <w:tc>
          <w:tcPr>
            <w:tcW w:w="1058" w:type="dxa"/>
            <w:noWrap/>
            <w:hideMark/>
          </w:tcPr>
          <w:p w14:paraId="5A716468" w14:textId="77777777" w:rsidR="007748F0" w:rsidRPr="00B322A8" w:rsidRDefault="007748F0" w:rsidP="00873D42">
            <w:pPr>
              <w:pStyle w:val="TAL"/>
              <w:keepNext w:val="0"/>
            </w:pPr>
            <w:r w:rsidRPr="00B322A8">
              <w:t>-41.17</w:t>
            </w:r>
          </w:p>
        </w:tc>
        <w:tc>
          <w:tcPr>
            <w:tcW w:w="873" w:type="dxa"/>
            <w:noWrap/>
            <w:hideMark/>
          </w:tcPr>
          <w:p w14:paraId="4B25D23B" w14:textId="77777777" w:rsidR="007748F0" w:rsidRPr="00B322A8" w:rsidRDefault="007748F0" w:rsidP="00873D42">
            <w:pPr>
              <w:pStyle w:val="TAL"/>
              <w:keepNext w:val="0"/>
            </w:pPr>
            <w:r w:rsidRPr="00B322A8">
              <w:t>12.29</w:t>
            </w:r>
          </w:p>
        </w:tc>
        <w:tc>
          <w:tcPr>
            <w:tcW w:w="873" w:type="dxa"/>
            <w:noWrap/>
            <w:hideMark/>
          </w:tcPr>
          <w:p w14:paraId="04FF0338" w14:textId="77777777" w:rsidR="007748F0" w:rsidRPr="00B322A8" w:rsidRDefault="007748F0" w:rsidP="00873D42">
            <w:pPr>
              <w:pStyle w:val="TAL"/>
              <w:keepNext w:val="0"/>
            </w:pPr>
            <w:r w:rsidRPr="00B322A8">
              <w:t>101.17</w:t>
            </w:r>
          </w:p>
        </w:tc>
      </w:tr>
      <w:tr w:rsidR="007748F0" w:rsidRPr="00B322A8" w14:paraId="26378688" w14:textId="77777777" w:rsidTr="00873D42">
        <w:trPr>
          <w:trHeight w:val="300"/>
        </w:trPr>
        <w:tc>
          <w:tcPr>
            <w:tcW w:w="1267" w:type="dxa"/>
            <w:noWrap/>
            <w:hideMark/>
          </w:tcPr>
          <w:p w14:paraId="01EC5D40" w14:textId="77777777" w:rsidR="007748F0" w:rsidRPr="00B322A8" w:rsidRDefault="007748F0" w:rsidP="00873D42">
            <w:pPr>
              <w:pStyle w:val="TAL"/>
              <w:keepNext w:val="0"/>
            </w:pPr>
            <w:r w:rsidRPr="00B322A8">
              <w:t>2</w:t>
            </w:r>
          </w:p>
        </w:tc>
        <w:tc>
          <w:tcPr>
            <w:tcW w:w="1100" w:type="dxa"/>
            <w:noWrap/>
            <w:hideMark/>
          </w:tcPr>
          <w:p w14:paraId="63C20975" w14:textId="77777777" w:rsidR="007748F0" w:rsidRPr="00B322A8" w:rsidRDefault="007748F0" w:rsidP="00873D42">
            <w:pPr>
              <w:pStyle w:val="TAL"/>
              <w:keepNext w:val="0"/>
            </w:pPr>
            <w:r w:rsidRPr="00B322A8">
              <w:t>-8.89</w:t>
            </w:r>
          </w:p>
        </w:tc>
        <w:tc>
          <w:tcPr>
            <w:tcW w:w="2107" w:type="dxa"/>
            <w:noWrap/>
            <w:hideMark/>
          </w:tcPr>
          <w:p w14:paraId="25F1C9F7" w14:textId="77777777" w:rsidR="007748F0" w:rsidRPr="00B322A8" w:rsidRDefault="007748F0" w:rsidP="00873D42">
            <w:pPr>
              <w:pStyle w:val="TAL"/>
              <w:keepNext w:val="0"/>
            </w:pPr>
            <w:r w:rsidRPr="00B322A8">
              <w:t>23</w:t>
            </w:r>
          </w:p>
        </w:tc>
        <w:tc>
          <w:tcPr>
            <w:tcW w:w="2082" w:type="dxa"/>
            <w:noWrap/>
            <w:hideMark/>
          </w:tcPr>
          <w:p w14:paraId="47DDC7E5" w14:textId="77777777" w:rsidR="007748F0" w:rsidRPr="00B322A8" w:rsidRDefault="007748F0" w:rsidP="00873D42">
            <w:pPr>
              <w:pStyle w:val="TAL"/>
              <w:keepNext w:val="0"/>
            </w:pPr>
            <w:r w:rsidRPr="00B322A8">
              <w:t>121.29</w:t>
            </w:r>
          </w:p>
        </w:tc>
        <w:tc>
          <w:tcPr>
            <w:tcW w:w="1058" w:type="dxa"/>
            <w:noWrap/>
            <w:hideMark/>
          </w:tcPr>
          <w:p w14:paraId="224A7AC1" w14:textId="77777777" w:rsidR="007748F0" w:rsidRPr="00B322A8" w:rsidRDefault="007748F0" w:rsidP="00873D42">
            <w:pPr>
              <w:pStyle w:val="TAL"/>
              <w:keepNext w:val="0"/>
            </w:pPr>
            <w:r w:rsidRPr="00B322A8">
              <w:t>-25.8</w:t>
            </w:r>
          </w:p>
        </w:tc>
        <w:tc>
          <w:tcPr>
            <w:tcW w:w="873" w:type="dxa"/>
            <w:noWrap/>
            <w:hideMark/>
          </w:tcPr>
          <w:p w14:paraId="1E53FA6F" w14:textId="77777777" w:rsidR="007748F0" w:rsidRPr="00B322A8" w:rsidRDefault="007748F0" w:rsidP="00873D42">
            <w:pPr>
              <w:pStyle w:val="TAL"/>
              <w:keepNext w:val="0"/>
            </w:pPr>
            <w:r w:rsidRPr="00B322A8">
              <w:t>12.29</w:t>
            </w:r>
          </w:p>
        </w:tc>
        <w:tc>
          <w:tcPr>
            <w:tcW w:w="873" w:type="dxa"/>
            <w:noWrap/>
            <w:hideMark/>
          </w:tcPr>
          <w:p w14:paraId="16BB3045" w14:textId="77777777" w:rsidR="007748F0" w:rsidRPr="00B322A8" w:rsidRDefault="007748F0" w:rsidP="00873D42">
            <w:pPr>
              <w:pStyle w:val="TAL"/>
              <w:keepNext w:val="0"/>
            </w:pPr>
            <w:r w:rsidRPr="00B322A8">
              <w:t>101.27</w:t>
            </w:r>
          </w:p>
        </w:tc>
      </w:tr>
      <w:tr w:rsidR="007748F0" w:rsidRPr="00B322A8" w14:paraId="57CC06C4" w14:textId="77777777" w:rsidTr="00873D42">
        <w:trPr>
          <w:trHeight w:val="300"/>
        </w:trPr>
        <w:tc>
          <w:tcPr>
            <w:tcW w:w="1267" w:type="dxa"/>
            <w:noWrap/>
            <w:hideMark/>
          </w:tcPr>
          <w:p w14:paraId="3B30E37A" w14:textId="77777777" w:rsidR="007748F0" w:rsidRPr="00B322A8" w:rsidRDefault="007748F0" w:rsidP="00873D42">
            <w:pPr>
              <w:pStyle w:val="TAL"/>
              <w:keepNext w:val="0"/>
            </w:pPr>
            <w:r w:rsidRPr="00B322A8">
              <w:t>3</w:t>
            </w:r>
          </w:p>
        </w:tc>
        <w:tc>
          <w:tcPr>
            <w:tcW w:w="1100" w:type="dxa"/>
            <w:noWrap/>
            <w:hideMark/>
          </w:tcPr>
          <w:p w14:paraId="5D939184" w14:textId="77777777" w:rsidR="007748F0" w:rsidRPr="00B322A8" w:rsidRDefault="007748F0" w:rsidP="00873D42">
            <w:pPr>
              <w:pStyle w:val="TAL"/>
              <w:keepNext w:val="0"/>
            </w:pPr>
            <w:r w:rsidRPr="00B322A8">
              <w:t>-10.19</w:t>
            </w:r>
          </w:p>
        </w:tc>
        <w:tc>
          <w:tcPr>
            <w:tcW w:w="2107" w:type="dxa"/>
            <w:noWrap/>
            <w:hideMark/>
          </w:tcPr>
          <w:p w14:paraId="014258C3" w14:textId="77777777" w:rsidR="007748F0" w:rsidRPr="00B322A8" w:rsidRDefault="007748F0" w:rsidP="00873D42">
            <w:pPr>
              <w:pStyle w:val="TAL"/>
              <w:keepNext w:val="0"/>
            </w:pPr>
            <w:r w:rsidRPr="00B322A8">
              <w:t>24</w:t>
            </w:r>
          </w:p>
        </w:tc>
        <w:tc>
          <w:tcPr>
            <w:tcW w:w="2082" w:type="dxa"/>
            <w:noWrap/>
            <w:hideMark/>
          </w:tcPr>
          <w:p w14:paraId="6953E237" w14:textId="77777777" w:rsidR="007748F0" w:rsidRPr="00B322A8" w:rsidRDefault="007748F0" w:rsidP="00873D42">
            <w:pPr>
              <w:pStyle w:val="TAL"/>
              <w:keepNext w:val="0"/>
            </w:pPr>
            <w:r w:rsidRPr="00B322A8">
              <w:t>-146.52</w:t>
            </w:r>
          </w:p>
        </w:tc>
        <w:tc>
          <w:tcPr>
            <w:tcW w:w="1058" w:type="dxa"/>
            <w:noWrap/>
            <w:hideMark/>
          </w:tcPr>
          <w:p w14:paraId="521A4CB8" w14:textId="77777777" w:rsidR="007748F0" w:rsidRPr="00B322A8" w:rsidRDefault="007748F0" w:rsidP="00873D42">
            <w:pPr>
              <w:pStyle w:val="TAL"/>
              <w:keepNext w:val="0"/>
            </w:pPr>
            <w:r w:rsidRPr="00B322A8">
              <w:t>-37.36</w:t>
            </w:r>
          </w:p>
        </w:tc>
        <w:tc>
          <w:tcPr>
            <w:tcW w:w="873" w:type="dxa"/>
            <w:noWrap/>
            <w:hideMark/>
          </w:tcPr>
          <w:p w14:paraId="55FE13FF" w14:textId="77777777" w:rsidR="007748F0" w:rsidRPr="00B322A8" w:rsidRDefault="007748F0" w:rsidP="00873D42">
            <w:pPr>
              <w:pStyle w:val="TAL"/>
              <w:keepNext w:val="0"/>
            </w:pPr>
            <w:r w:rsidRPr="00B322A8">
              <w:t>12.29</w:t>
            </w:r>
          </w:p>
        </w:tc>
        <w:tc>
          <w:tcPr>
            <w:tcW w:w="873" w:type="dxa"/>
            <w:noWrap/>
            <w:hideMark/>
          </w:tcPr>
          <w:p w14:paraId="0F51FFB9" w14:textId="77777777" w:rsidR="007748F0" w:rsidRPr="00B322A8" w:rsidRDefault="007748F0" w:rsidP="00873D42">
            <w:pPr>
              <w:pStyle w:val="TAL"/>
              <w:keepNext w:val="0"/>
            </w:pPr>
            <w:r w:rsidRPr="00B322A8">
              <w:t>101.43</w:t>
            </w:r>
          </w:p>
        </w:tc>
      </w:tr>
      <w:tr w:rsidR="007748F0" w:rsidRPr="00B322A8" w14:paraId="244A375C" w14:textId="77777777" w:rsidTr="00873D42">
        <w:trPr>
          <w:trHeight w:val="300"/>
        </w:trPr>
        <w:tc>
          <w:tcPr>
            <w:tcW w:w="1267" w:type="dxa"/>
            <w:noWrap/>
            <w:hideMark/>
          </w:tcPr>
          <w:p w14:paraId="492C6DA3" w14:textId="77777777" w:rsidR="007748F0" w:rsidRPr="00B322A8" w:rsidRDefault="007748F0" w:rsidP="00873D42">
            <w:pPr>
              <w:pStyle w:val="TAL"/>
              <w:keepNext w:val="0"/>
            </w:pPr>
            <w:r w:rsidRPr="00B322A8">
              <w:t>4</w:t>
            </w:r>
          </w:p>
        </w:tc>
        <w:tc>
          <w:tcPr>
            <w:tcW w:w="1100" w:type="dxa"/>
            <w:noWrap/>
            <w:hideMark/>
          </w:tcPr>
          <w:p w14:paraId="4876D749" w14:textId="77777777" w:rsidR="007748F0" w:rsidRPr="00B322A8" w:rsidRDefault="007748F0" w:rsidP="00873D42">
            <w:pPr>
              <w:pStyle w:val="TAL"/>
              <w:keepNext w:val="0"/>
            </w:pPr>
            <w:r w:rsidRPr="00B322A8">
              <w:t>-11.19</w:t>
            </w:r>
          </w:p>
        </w:tc>
        <w:tc>
          <w:tcPr>
            <w:tcW w:w="2107" w:type="dxa"/>
            <w:noWrap/>
            <w:hideMark/>
          </w:tcPr>
          <w:p w14:paraId="122DF9E4" w14:textId="77777777" w:rsidR="007748F0" w:rsidRPr="00B322A8" w:rsidRDefault="007748F0" w:rsidP="00873D42">
            <w:pPr>
              <w:pStyle w:val="TAL"/>
              <w:keepNext w:val="0"/>
            </w:pPr>
            <w:r w:rsidRPr="00B322A8">
              <w:t>24</w:t>
            </w:r>
          </w:p>
        </w:tc>
        <w:tc>
          <w:tcPr>
            <w:tcW w:w="2082" w:type="dxa"/>
            <w:noWrap/>
            <w:hideMark/>
          </w:tcPr>
          <w:p w14:paraId="08D868AA" w14:textId="77777777" w:rsidR="007748F0" w:rsidRPr="00B322A8" w:rsidRDefault="007748F0" w:rsidP="00873D42">
            <w:pPr>
              <w:pStyle w:val="TAL"/>
              <w:keepNext w:val="0"/>
            </w:pPr>
            <w:r w:rsidRPr="00B322A8">
              <w:t>121.29</w:t>
            </w:r>
          </w:p>
        </w:tc>
        <w:tc>
          <w:tcPr>
            <w:tcW w:w="1058" w:type="dxa"/>
            <w:noWrap/>
            <w:hideMark/>
          </w:tcPr>
          <w:p w14:paraId="7133E426" w14:textId="77777777" w:rsidR="007748F0" w:rsidRPr="00B322A8" w:rsidRDefault="007748F0" w:rsidP="00873D42">
            <w:pPr>
              <w:pStyle w:val="TAL"/>
              <w:keepNext w:val="0"/>
            </w:pPr>
            <w:r w:rsidRPr="00B322A8">
              <w:t>-25.8</w:t>
            </w:r>
          </w:p>
        </w:tc>
        <w:tc>
          <w:tcPr>
            <w:tcW w:w="873" w:type="dxa"/>
            <w:noWrap/>
            <w:hideMark/>
          </w:tcPr>
          <w:p w14:paraId="6EC46DF4" w14:textId="77777777" w:rsidR="007748F0" w:rsidRPr="00B322A8" w:rsidRDefault="007748F0" w:rsidP="00873D42">
            <w:pPr>
              <w:pStyle w:val="TAL"/>
              <w:keepNext w:val="0"/>
            </w:pPr>
            <w:r w:rsidRPr="00B322A8">
              <w:t>11.061</w:t>
            </w:r>
          </w:p>
        </w:tc>
        <w:tc>
          <w:tcPr>
            <w:tcW w:w="873" w:type="dxa"/>
            <w:noWrap/>
            <w:hideMark/>
          </w:tcPr>
          <w:p w14:paraId="00BB1611" w14:textId="77777777" w:rsidR="007748F0" w:rsidRPr="00B322A8" w:rsidRDefault="007748F0" w:rsidP="00873D42">
            <w:pPr>
              <w:pStyle w:val="TAL"/>
              <w:keepNext w:val="0"/>
            </w:pPr>
            <w:r w:rsidRPr="00B322A8">
              <w:t>101.27</w:t>
            </w:r>
          </w:p>
        </w:tc>
      </w:tr>
      <w:tr w:rsidR="007748F0" w:rsidRPr="00B322A8" w14:paraId="7F7B448A" w14:textId="77777777" w:rsidTr="00873D42">
        <w:trPr>
          <w:trHeight w:val="300"/>
        </w:trPr>
        <w:tc>
          <w:tcPr>
            <w:tcW w:w="1267" w:type="dxa"/>
            <w:noWrap/>
            <w:hideMark/>
          </w:tcPr>
          <w:p w14:paraId="4E3A8C34" w14:textId="77777777" w:rsidR="007748F0" w:rsidRPr="00B322A8" w:rsidRDefault="007748F0" w:rsidP="00873D42">
            <w:pPr>
              <w:pStyle w:val="TAL"/>
              <w:keepNext w:val="0"/>
            </w:pPr>
            <w:r w:rsidRPr="00B322A8">
              <w:t>5</w:t>
            </w:r>
          </w:p>
        </w:tc>
        <w:tc>
          <w:tcPr>
            <w:tcW w:w="1100" w:type="dxa"/>
            <w:noWrap/>
            <w:hideMark/>
          </w:tcPr>
          <w:p w14:paraId="37218CAE" w14:textId="77777777" w:rsidR="007748F0" w:rsidRPr="00B322A8" w:rsidRDefault="007748F0" w:rsidP="00873D42">
            <w:pPr>
              <w:pStyle w:val="TAL"/>
              <w:keepNext w:val="0"/>
            </w:pPr>
            <w:r w:rsidRPr="00B322A8">
              <w:t>-12.89</w:t>
            </w:r>
          </w:p>
        </w:tc>
        <w:tc>
          <w:tcPr>
            <w:tcW w:w="2107" w:type="dxa"/>
            <w:noWrap/>
            <w:hideMark/>
          </w:tcPr>
          <w:p w14:paraId="1D1ED305" w14:textId="77777777" w:rsidR="007748F0" w:rsidRPr="00B322A8" w:rsidRDefault="007748F0" w:rsidP="00873D42">
            <w:pPr>
              <w:pStyle w:val="TAL"/>
              <w:keepNext w:val="0"/>
            </w:pPr>
            <w:r w:rsidRPr="00B322A8">
              <w:t>25</w:t>
            </w:r>
          </w:p>
        </w:tc>
        <w:tc>
          <w:tcPr>
            <w:tcW w:w="2082" w:type="dxa"/>
            <w:noWrap/>
            <w:hideMark/>
          </w:tcPr>
          <w:p w14:paraId="42921832" w14:textId="77777777" w:rsidR="007748F0" w:rsidRPr="00B322A8" w:rsidRDefault="007748F0" w:rsidP="00873D42">
            <w:pPr>
              <w:pStyle w:val="TAL"/>
              <w:keepNext w:val="0"/>
            </w:pPr>
            <w:r w:rsidRPr="00B322A8">
              <w:t>121.29</w:t>
            </w:r>
          </w:p>
        </w:tc>
        <w:tc>
          <w:tcPr>
            <w:tcW w:w="1058" w:type="dxa"/>
            <w:noWrap/>
            <w:hideMark/>
          </w:tcPr>
          <w:p w14:paraId="79B70489" w14:textId="77777777" w:rsidR="007748F0" w:rsidRPr="00B322A8" w:rsidRDefault="007748F0" w:rsidP="00873D42">
            <w:pPr>
              <w:pStyle w:val="TAL"/>
              <w:keepNext w:val="0"/>
            </w:pPr>
            <w:r w:rsidRPr="00B322A8">
              <w:t>-25.8</w:t>
            </w:r>
          </w:p>
        </w:tc>
        <w:tc>
          <w:tcPr>
            <w:tcW w:w="873" w:type="dxa"/>
            <w:noWrap/>
            <w:hideMark/>
          </w:tcPr>
          <w:p w14:paraId="7D35FBD2" w14:textId="77777777" w:rsidR="007748F0" w:rsidRPr="00B322A8" w:rsidRDefault="007748F0" w:rsidP="00873D42">
            <w:pPr>
              <w:pStyle w:val="TAL"/>
              <w:keepNext w:val="0"/>
            </w:pPr>
            <w:r w:rsidRPr="00B322A8">
              <w:t>9.832</w:t>
            </w:r>
          </w:p>
        </w:tc>
        <w:tc>
          <w:tcPr>
            <w:tcW w:w="873" w:type="dxa"/>
            <w:noWrap/>
            <w:hideMark/>
          </w:tcPr>
          <w:p w14:paraId="1B0A9177" w14:textId="77777777" w:rsidR="007748F0" w:rsidRPr="00B322A8" w:rsidRDefault="007748F0" w:rsidP="00873D42">
            <w:pPr>
              <w:pStyle w:val="TAL"/>
              <w:keepNext w:val="0"/>
            </w:pPr>
            <w:r w:rsidRPr="00B322A8">
              <w:t>101.27</w:t>
            </w:r>
          </w:p>
        </w:tc>
      </w:tr>
      <w:tr w:rsidR="007748F0" w:rsidRPr="00B322A8" w14:paraId="7E9EFF39" w14:textId="77777777" w:rsidTr="00873D42">
        <w:trPr>
          <w:trHeight w:val="300"/>
        </w:trPr>
        <w:tc>
          <w:tcPr>
            <w:tcW w:w="1267" w:type="dxa"/>
            <w:noWrap/>
            <w:hideMark/>
          </w:tcPr>
          <w:p w14:paraId="370158D2" w14:textId="77777777" w:rsidR="007748F0" w:rsidRPr="00B322A8" w:rsidRDefault="007748F0" w:rsidP="00873D42">
            <w:pPr>
              <w:pStyle w:val="TAL"/>
              <w:keepNext w:val="0"/>
            </w:pPr>
            <w:r w:rsidRPr="00B322A8">
              <w:t>6</w:t>
            </w:r>
          </w:p>
        </w:tc>
        <w:tc>
          <w:tcPr>
            <w:tcW w:w="1100" w:type="dxa"/>
            <w:noWrap/>
            <w:hideMark/>
          </w:tcPr>
          <w:p w14:paraId="49B93F57" w14:textId="77777777" w:rsidR="007748F0" w:rsidRPr="00B322A8" w:rsidRDefault="007748F0" w:rsidP="00873D42">
            <w:pPr>
              <w:pStyle w:val="TAL"/>
              <w:keepNext w:val="0"/>
            </w:pPr>
            <w:r w:rsidRPr="00B322A8">
              <w:t>-7.69</w:t>
            </w:r>
          </w:p>
        </w:tc>
        <w:tc>
          <w:tcPr>
            <w:tcW w:w="2107" w:type="dxa"/>
            <w:noWrap/>
            <w:hideMark/>
          </w:tcPr>
          <w:p w14:paraId="62BFB848" w14:textId="77777777" w:rsidR="007748F0" w:rsidRPr="00B322A8" w:rsidRDefault="007748F0" w:rsidP="00873D42">
            <w:pPr>
              <w:pStyle w:val="TAL"/>
              <w:keepNext w:val="0"/>
            </w:pPr>
            <w:r w:rsidRPr="00B322A8">
              <w:t>69</w:t>
            </w:r>
          </w:p>
        </w:tc>
        <w:tc>
          <w:tcPr>
            <w:tcW w:w="2082" w:type="dxa"/>
            <w:noWrap/>
            <w:hideMark/>
          </w:tcPr>
          <w:p w14:paraId="700D8D87" w14:textId="77777777" w:rsidR="007748F0" w:rsidRPr="00B322A8" w:rsidRDefault="007748F0" w:rsidP="00873D42">
            <w:pPr>
              <w:pStyle w:val="TAL"/>
              <w:keepNext w:val="0"/>
            </w:pPr>
            <w:r w:rsidRPr="00B322A8">
              <w:t>162.59</w:t>
            </w:r>
          </w:p>
        </w:tc>
        <w:tc>
          <w:tcPr>
            <w:tcW w:w="1058" w:type="dxa"/>
            <w:noWrap/>
            <w:hideMark/>
          </w:tcPr>
          <w:p w14:paraId="52FB590C" w14:textId="77777777" w:rsidR="007748F0" w:rsidRPr="00B322A8" w:rsidRDefault="007748F0" w:rsidP="00873D42">
            <w:pPr>
              <w:pStyle w:val="TAL"/>
              <w:keepNext w:val="0"/>
            </w:pPr>
            <w:r w:rsidRPr="00B322A8">
              <w:t>-10.89</w:t>
            </w:r>
          </w:p>
        </w:tc>
        <w:tc>
          <w:tcPr>
            <w:tcW w:w="873" w:type="dxa"/>
            <w:noWrap/>
            <w:hideMark/>
          </w:tcPr>
          <w:p w14:paraId="0F93F582" w14:textId="77777777" w:rsidR="007748F0" w:rsidRPr="00B322A8" w:rsidRDefault="007748F0" w:rsidP="00873D42">
            <w:pPr>
              <w:pStyle w:val="TAL"/>
              <w:keepNext w:val="0"/>
            </w:pPr>
            <w:r w:rsidRPr="00B322A8">
              <w:t>12.29</w:t>
            </w:r>
          </w:p>
        </w:tc>
        <w:tc>
          <w:tcPr>
            <w:tcW w:w="873" w:type="dxa"/>
            <w:noWrap/>
            <w:hideMark/>
          </w:tcPr>
          <w:p w14:paraId="3A3E2F07" w14:textId="77777777" w:rsidR="007748F0" w:rsidRPr="00B322A8" w:rsidRDefault="007748F0" w:rsidP="00873D42">
            <w:pPr>
              <w:pStyle w:val="TAL"/>
              <w:keepNext w:val="0"/>
            </w:pPr>
            <w:r w:rsidRPr="00B322A8">
              <w:t>101.32</w:t>
            </w:r>
          </w:p>
        </w:tc>
      </w:tr>
      <w:tr w:rsidR="007748F0" w:rsidRPr="00B322A8" w14:paraId="2FD04F4A" w14:textId="77777777" w:rsidTr="00873D42">
        <w:trPr>
          <w:trHeight w:val="300"/>
        </w:trPr>
        <w:tc>
          <w:tcPr>
            <w:tcW w:w="1267" w:type="dxa"/>
            <w:noWrap/>
            <w:hideMark/>
          </w:tcPr>
          <w:p w14:paraId="34B22C30" w14:textId="77777777" w:rsidR="007748F0" w:rsidRPr="00B322A8" w:rsidRDefault="007748F0" w:rsidP="00873D42">
            <w:pPr>
              <w:pStyle w:val="TAL"/>
              <w:keepNext w:val="0"/>
            </w:pPr>
            <w:r w:rsidRPr="00B322A8">
              <w:t>7</w:t>
            </w:r>
          </w:p>
        </w:tc>
        <w:tc>
          <w:tcPr>
            <w:tcW w:w="1100" w:type="dxa"/>
            <w:noWrap/>
            <w:hideMark/>
          </w:tcPr>
          <w:p w14:paraId="3255F84B" w14:textId="77777777" w:rsidR="007748F0" w:rsidRPr="00B322A8" w:rsidRDefault="007748F0" w:rsidP="00873D42">
            <w:pPr>
              <w:pStyle w:val="TAL"/>
              <w:keepNext w:val="0"/>
            </w:pPr>
            <w:r w:rsidRPr="00B322A8">
              <w:t>-9.89</w:t>
            </w:r>
          </w:p>
        </w:tc>
        <w:tc>
          <w:tcPr>
            <w:tcW w:w="2107" w:type="dxa"/>
            <w:noWrap/>
            <w:hideMark/>
          </w:tcPr>
          <w:p w14:paraId="27231A55" w14:textId="77777777" w:rsidR="007748F0" w:rsidRPr="00B322A8" w:rsidRDefault="007748F0" w:rsidP="00873D42">
            <w:pPr>
              <w:pStyle w:val="TAL"/>
              <w:keepNext w:val="0"/>
            </w:pPr>
            <w:r w:rsidRPr="00B322A8">
              <w:t>70</w:t>
            </w:r>
          </w:p>
        </w:tc>
        <w:tc>
          <w:tcPr>
            <w:tcW w:w="2082" w:type="dxa"/>
            <w:noWrap/>
            <w:hideMark/>
          </w:tcPr>
          <w:p w14:paraId="08B5F47E" w14:textId="77777777" w:rsidR="007748F0" w:rsidRPr="00B322A8" w:rsidRDefault="007748F0" w:rsidP="00873D42">
            <w:pPr>
              <w:pStyle w:val="TAL"/>
              <w:keepNext w:val="0"/>
            </w:pPr>
            <w:r w:rsidRPr="00B322A8">
              <w:t>162.59</w:t>
            </w:r>
          </w:p>
        </w:tc>
        <w:tc>
          <w:tcPr>
            <w:tcW w:w="1058" w:type="dxa"/>
            <w:noWrap/>
            <w:hideMark/>
          </w:tcPr>
          <w:p w14:paraId="47712F6F" w14:textId="77777777" w:rsidR="007748F0" w:rsidRPr="00B322A8" w:rsidRDefault="007748F0" w:rsidP="00873D42">
            <w:pPr>
              <w:pStyle w:val="TAL"/>
              <w:keepNext w:val="0"/>
            </w:pPr>
            <w:r w:rsidRPr="00B322A8">
              <w:t>-10.89</w:t>
            </w:r>
          </w:p>
        </w:tc>
        <w:tc>
          <w:tcPr>
            <w:tcW w:w="873" w:type="dxa"/>
            <w:noWrap/>
            <w:hideMark/>
          </w:tcPr>
          <w:p w14:paraId="5C358EDD" w14:textId="77777777" w:rsidR="007748F0" w:rsidRPr="00B322A8" w:rsidRDefault="007748F0" w:rsidP="00873D42">
            <w:pPr>
              <w:pStyle w:val="TAL"/>
              <w:keepNext w:val="0"/>
            </w:pPr>
            <w:r w:rsidRPr="00B322A8">
              <w:t>11.061</w:t>
            </w:r>
          </w:p>
        </w:tc>
        <w:tc>
          <w:tcPr>
            <w:tcW w:w="873" w:type="dxa"/>
            <w:noWrap/>
            <w:hideMark/>
          </w:tcPr>
          <w:p w14:paraId="0DB69073" w14:textId="77777777" w:rsidR="007748F0" w:rsidRPr="00B322A8" w:rsidRDefault="007748F0" w:rsidP="00873D42">
            <w:pPr>
              <w:pStyle w:val="TAL"/>
              <w:keepNext w:val="0"/>
            </w:pPr>
            <w:r w:rsidRPr="00B322A8">
              <w:t>101.32</w:t>
            </w:r>
          </w:p>
        </w:tc>
      </w:tr>
      <w:tr w:rsidR="007748F0" w:rsidRPr="00B322A8" w14:paraId="6FA27D09" w14:textId="77777777" w:rsidTr="00873D42">
        <w:trPr>
          <w:trHeight w:val="300"/>
        </w:trPr>
        <w:tc>
          <w:tcPr>
            <w:tcW w:w="1267" w:type="dxa"/>
            <w:noWrap/>
            <w:hideMark/>
          </w:tcPr>
          <w:p w14:paraId="657E969C" w14:textId="77777777" w:rsidR="007748F0" w:rsidRPr="00B322A8" w:rsidRDefault="007748F0" w:rsidP="00873D42">
            <w:pPr>
              <w:pStyle w:val="TAL"/>
              <w:keepNext w:val="0"/>
            </w:pPr>
            <w:r w:rsidRPr="00B322A8">
              <w:t>8</w:t>
            </w:r>
          </w:p>
        </w:tc>
        <w:tc>
          <w:tcPr>
            <w:tcW w:w="1100" w:type="dxa"/>
            <w:noWrap/>
            <w:hideMark/>
          </w:tcPr>
          <w:p w14:paraId="4464B883" w14:textId="77777777" w:rsidR="007748F0" w:rsidRPr="00B322A8" w:rsidRDefault="007748F0" w:rsidP="00873D42">
            <w:pPr>
              <w:pStyle w:val="TAL"/>
              <w:keepNext w:val="0"/>
            </w:pPr>
            <w:r w:rsidRPr="00B322A8">
              <w:t>-11.59</w:t>
            </w:r>
          </w:p>
        </w:tc>
        <w:tc>
          <w:tcPr>
            <w:tcW w:w="2107" w:type="dxa"/>
            <w:noWrap/>
            <w:hideMark/>
          </w:tcPr>
          <w:p w14:paraId="67074B42" w14:textId="77777777" w:rsidR="007748F0" w:rsidRPr="00B322A8" w:rsidRDefault="007748F0" w:rsidP="00873D42">
            <w:pPr>
              <w:pStyle w:val="TAL"/>
              <w:keepNext w:val="0"/>
            </w:pPr>
            <w:r w:rsidRPr="00B322A8">
              <w:t>71</w:t>
            </w:r>
          </w:p>
        </w:tc>
        <w:tc>
          <w:tcPr>
            <w:tcW w:w="2082" w:type="dxa"/>
            <w:noWrap/>
            <w:hideMark/>
          </w:tcPr>
          <w:p w14:paraId="1DDF22BB" w14:textId="77777777" w:rsidR="007748F0" w:rsidRPr="00B322A8" w:rsidRDefault="007748F0" w:rsidP="00873D42">
            <w:pPr>
              <w:pStyle w:val="TAL"/>
              <w:keepNext w:val="0"/>
            </w:pPr>
            <w:r w:rsidRPr="00B322A8">
              <w:t>162.59</w:t>
            </w:r>
          </w:p>
        </w:tc>
        <w:tc>
          <w:tcPr>
            <w:tcW w:w="1058" w:type="dxa"/>
            <w:noWrap/>
            <w:hideMark/>
          </w:tcPr>
          <w:p w14:paraId="14442E29" w14:textId="77777777" w:rsidR="007748F0" w:rsidRPr="00B322A8" w:rsidRDefault="007748F0" w:rsidP="00873D42">
            <w:pPr>
              <w:pStyle w:val="TAL"/>
              <w:keepNext w:val="0"/>
            </w:pPr>
            <w:r w:rsidRPr="00B322A8">
              <w:t>-10.89</w:t>
            </w:r>
          </w:p>
        </w:tc>
        <w:tc>
          <w:tcPr>
            <w:tcW w:w="873" w:type="dxa"/>
            <w:noWrap/>
            <w:hideMark/>
          </w:tcPr>
          <w:p w14:paraId="16ABA6A6" w14:textId="77777777" w:rsidR="007748F0" w:rsidRPr="00B322A8" w:rsidRDefault="007748F0" w:rsidP="00873D42">
            <w:pPr>
              <w:pStyle w:val="TAL"/>
              <w:keepNext w:val="0"/>
            </w:pPr>
            <w:r w:rsidRPr="00B322A8">
              <w:t>9.832</w:t>
            </w:r>
          </w:p>
        </w:tc>
        <w:tc>
          <w:tcPr>
            <w:tcW w:w="873" w:type="dxa"/>
            <w:noWrap/>
            <w:hideMark/>
          </w:tcPr>
          <w:p w14:paraId="5224FA48" w14:textId="77777777" w:rsidR="007748F0" w:rsidRPr="00B322A8" w:rsidRDefault="007748F0" w:rsidP="00873D42">
            <w:pPr>
              <w:pStyle w:val="TAL"/>
              <w:keepNext w:val="0"/>
            </w:pPr>
            <w:r w:rsidRPr="00B322A8">
              <w:t>101.32</w:t>
            </w:r>
          </w:p>
        </w:tc>
      </w:tr>
      <w:tr w:rsidR="007748F0" w:rsidRPr="00B322A8" w14:paraId="1CCB3188" w14:textId="77777777" w:rsidTr="00873D42">
        <w:trPr>
          <w:trHeight w:val="300"/>
        </w:trPr>
        <w:tc>
          <w:tcPr>
            <w:tcW w:w="1267" w:type="dxa"/>
            <w:noWrap/>
            <w:hideMark/>
          </w:tcPr>
          <w:p w14:paraId="47A3BD27" w14:textId="77777777" w:rsidR="007748F0" w:rsidRPr="00B322A8" w:rsidRDefault="007748F0" w:rsidP="00873D42">
            <w:pPr>
              <w:pStyle w:val="TAL"/>
              <w:keepNext w:val="0"/>
            </w:pPr>
            <w:r w:rsidRPr="00B322A8">
              <w:t>9</w:t>
            </w:r>
          </w:p>
        </w:tc>
        <w:tc>
          <w:tcPr>
            <w:tcW w:w="1100" w:type="dxa"/>
            <w:noWrap/>
            <w:hideMark/>
          </w:tcPr>
          <w:p w14:paraId="6F9C56CF" w14:textId="77777777" w:rsidR="007748F0" w:rsidRPr="00B322A8" w:rsidRDefault="007748F0" w:rsidP="00873D42">
            <w:pPr>
              <w:pStyle w:val="TAL"/>
              <w:keepNext w:val="0"/>
            </w:pPr>
            <w:r w:rsidRPr="00B322A8">
              <w:t>-15.09</w:t>
            </w:r>
          </w:p>
        </w:tc>
        <w:tc>
          <w:tcPr>
            <w:tcW w:w="2107" w:type="dxa"/>
            <w:noWrap/>
            <w:hideMark/>
          </w:tcPr>
          <w:p w14:paraId="5BBB34A4" w14:textId="77777777" w:rsidR="007748F0" w:rsidRPr="00B322A8" w:rsidRDefault="007748F0" w:rsidP="00873D42">
            <w:pPr>
              <w:pStyle w:val="TAL"/>
              <w:keepNext w:val="0"/>
            </w:pPr>
            <w:r w:rsidRPr="00B322A8">
              <w:t>72</w:t>
            </w:r>
          </w:p>
        </w:tc>
        <w:tc>
          <w:tcPr>
            <w:tcW w:w="2082" w:type="dxa"/>
            <w:noWrap/>
            <w:hideMark/>
          </w:tcPr>
          <w:p w14:paraId="37DF51B8" w14:textId="77777777" w:rsidR="007748F0" w:rsidRPr="00B322A8" w:rsidRDefault="007748F0" w:rsidP="00873D42">
            <w:pPr>
              <w:pStyle w:val="TAL"/>
              <w:keepNext w:val="0"/>
            </w:pPr>
            <w:r w:rsidRPr="00B322A8">
              <w:t>68.35</w:t>
            </w:r>
          </w:p>
        </w:tc>
        <w:tc>
          <w:tcPr>
            <w:tcW w:w="1058" w:type="dxa"/>
            <w:noWrap/>
            <w:hideMark/>
          </w:tcPr>
          <w:p w14:paraId="0D4EC707" w14:textId="77777777" w:rsidR="007748F0" w:rsidRPr="00B322A8" w:rsidRDefault="007748F0" w:rsidP="00873D42">
            <w:pPr>
              <w:pStyle w:val="TAL"/>
              <w:keepNext w:val="0"/>
            </w:pPr>
            <w:r w:rsidRPr="00B322A8">
              <w:t>36.1</w:t>
            </w:r>
          </w:p>
        </w:tc>
        <w:tc>
          <w:tcPr>
            <w:tcW w:w="873" w:type="dxa"/>
            <w:noWrap/>
            <w:hideMark/>
          </w:tcPr>
          <w:p w14:paraId="22362073" w14:textId="77777777" w:rsidR="007748F0" w:rsidRPr="00B322A8" w:rsidRDefault="007748F0" w:rsidP="00873D42">
            <w:pPr>
              <w:pStyle w:val="TAL"/>
              <w:keepNext w:val="0"/>
            </w:pPr>
            <w:r w:rsidRPr="00B322A8">
              <w:t>12.29</w:t>
            </w:r>
          </w:p>
        </w:tc>
        <w:tc>
          <w:tcPr>
            <w:tcW w:w="873" w:type="dxa"/>
            <w:noWrap/>
            <w:hideMark/>
          </w:tcPr>
          <w:p w14:paraId="1187AB81" w14:textId="77777777" w:rsidR="007748F0" w:rsidRPr="00B322A8" w:rsidRDefault="007748F0" w:rsidP="00873D42">
            <w:pPr>
              <w:pStyle w:val="TAL"/>
              <w:keepNext w:val="0"/>
            </w:pPr>
            <w:r w:rsidRPr="00B322A8">
              <w:t>101.79</w:t>
            </w:r>
          </w:p>
        </w:tc>
      </w:tr>
      <w:tr w:rsidR="007748F0" w:rsidRPr="00B322A8" w14:paraId="1A990A26" w14:textId="77777777" w:rsidTr="00873D42">
        <w:trPr>
          <w:trHeight w:val="300"/>
        </w:trPr>
        <w:tc>
          <w:tcPr>
            <w:tcW w:w="1267" w:type="dxa"/>
            <w:noWrap/>
            <w:hideMark/>
          </w:tcPr>
          <w:p w14:paraId="3A37F4B1" w14:textId="77777777" w:rsidR="007748F0" w:rsidRPr="00B322A8" w:rsidRDefault="007748F0" w:rsidP="00873D42">
            <w:pPr>
              <w:pStyle w:val="TAL"/>
              <w:keepNext w:val="0"/>
            </w:pPr>
            <w:r w:rsidRPr="00B322A8">
              <w:t>10</w:t>
            </w:r>
          </w:p>
        </w:tc>
        <w:tc>
          <w:tcPr>
            <w:tcW w:w="1100" w:type="dxa"/>
            <w:noWrap/>
            <w:hideMark/>
          </w:tcPr>
          <w:p w14:paraId="0FB2EC51" w14:textId="77777777" w:rsidR="007748F0" w:rsidRPr="00B322A8" w:rsidRDefault="007748F0" w:rsidP="00873D42">
            <w:pPr>
              <w:pStyle w:val="TAL"/>
              <w:keepNext w:val="0"/>
            </w:pPr>
            <w:r w:rsidRPr="00B322A8">
              <w:t>-14.79</w:t>
            </w:r>
          </w:p>
        </w:tc>
        <w:tc>
          <w:tcPr>
            <w:tcW w:w="2107" w:type="dxa"/>
            <w:noWrap/>
            <w:hideMark/>
          </w:tcPr>
          <w:p w14:paraId="5E2093E0" w14:textId="77777777" w:rsidR="007748F0" w:rsidRPr="00B322A8" w:rsidRDefault="007748F0" w:rsidP="00873D42">
            <w:pPr>
              <w:pStyle w:val="TAL"/>
              <w:keepNext w:val="0"/>
            </w:pPr>
            <w:r w:rsidRPr="00B322A8">
              <w:t>86</w:t>
            </w:r>
          </w:p>
        </w:tc>
        <w:tc>
          <w:tcPr>
            <w:tcW w:w="2082" w:type="dxa"/>
            <w:noWrap/>
            <w:hideMark/>
          </w:tcPr>
          <w:p w14:paraId="22D5D7E9" w14:textId="77777777" w:rsidR="007748F0" w:rsidRPr="00B322A8" w:rsidRDefault="007748F0" w:rsidP="00873D42">
            <w:pPr>
              <w:pStyle w:val="TAL"/>
              <w:keepNext w:val="0"/>
            </w:pPr>
            <w:r w:rsidRPr="00B322A8">
              <w:t>77.45</w:t>
            </w:r>
          </w:p>
        </w:tc>
        <w:tc>
          <w:tcPr>
            <w:tcW w:w="1058" w:type="dxa"/>
            <w:noWrap/>
            <w:hideMark/>
          </w:tcPr>
          <w:p w14:paraId="00C8CFD4" w14:textId="77777777" w:rsidR="007748F0" w:rsidRPr="00B322A8" w:rsidRDefault="007748F0" w:rsidP="00873D42">
            <w:pPr>
              <w:pStyle w:val="TAL"/>
              <w:keepNext w:val="0"/>
            </w:pPr>
            <w:r w:rsidRPr="00B322A8">
              <w:t>-52.72</w:t>
            </w:r>
          </w:p>
        </w:tc>
        <w:tc>
          <w:tcPr>
            <w:tcW w:w="873" w:type="dxa"/>
            <w:noWrap/>
            <w:hideMark/>
          </w:tcPr>
          <w:p w14:paraId="32D9A4C0" w14:textId="77777777" w:rsidR="007748F0" w:rsidRPr="00B322A8" w:rsidRDefault="007748F0" w:rsidP="00873D42">
            <w:pPr>
              <w:pStyle w:val="TAL"/>
              <w:keepNext w:val="0"/>
            </w:pPr>
            <w:r w:rsidRPr="00B322A8">
              <w:t>12.29</w:t>
            </w:r>
          </w:p>
        </w:tc>
        <w:tc>
          <w:tcPr>
            <w:tcW w:w="873" w:type="dxa"/>
            <w:noWrap/>
            <w:hideMark/>
          </w:tcPr>
          <w:p w14:paraId="62921E16" w14:textId="77777777" w:rsidR="007748F0" w:rsidRPr="00B322A8" w:rsidRDefault="007748F0" w:rsidP="00873D42">
            <w:pPr>
              <w:pStyle w:val="TAL"/>
              <w:keepNext w:val="0"/>
            </w:pPr>
            <w:r w:rsidRPr="00B322A8">
              <w:t>101.02</w:t>
            </w:r>
          </w:p>
        </w:tc>
      </w:tr>
      <w:tr w:rsidR="007748F0" w:rsidRPr="00B322A8" w14:paraId="34B3C353" w14:textId="77777777" w:rsidTr="00873D42">
        <w:trPr>
          <w:trHeight w:val="300"/>
        </w:trPr>
        <w:tc>
          <w:tcPr>
            <w:tcW w:w="1267" w:type="dxa"/>
            <w:noWrap/>
            <w:hideMark/>
          </w:tcPr>
          <w:p w14:paraId="7C270EFF" w14:textId="77777777" w:rsidR="007748F0" w:rsidRPr="00B322A8" w:rsidRDefault="007748F0" w:rsidP="00873D42">
            <w:pPr>
              <w:pStyle w:val="TAL"/>
              <w:keepNext w:val="0"/>
            </w:pPr>
            <w:r w:rsidRPr="00B322A8">
              <w:t>11</w:t>
            </w:r>
          </w:p>
        </w:tc>
        <w:tc>
          <w:tcPr>
            <w:tcW w:w="1100" w:type="dxa"/>
            <w:noWrap/>
            <w:hideMark/>
          </w:tcPr>
          <w:p w14:paraId="01773983" w14:textId="77777777" w:rsidR="007748F0" w:rsidRPr="00B322A8" w:rsidRDefault="007748F0" w:rsidP="00873D42">
            <w:pPr>
              <w:pStyle w:val="TAL"/>
              <w:keepNext w:val="0"/>
            </w:pPr>
            <w:r w:rsidRPr="00B322A8">
              <w:t>-18.39</w:t>
            </w:r>
          </w:p>
        </w:tc>
        <w:tc>
          <w:tcPr>
            <w:tcW w:w="2107" w:type="dxa"/>
            <w:noWrap/>
            <w:hideMark/>
          </w:tcPr>
          <w:p w14:paraId="55E60738" w14:textId="77777777" w:rsidR="007748F0" w:rsidRPr="00B322A8" w:rsidRDefault="007748F0" w:rsidP="00873D42">
            <w:pPr>
              <w:pStyle w:val="TAL"/>
              <w:keepNext w:val="0"/>
            </w:pPr>
            <w:r w:rsidRPr="00B322A8">
              <w:t>89</w:t>
            </w:r>
          </w:p>
        </w:tc>
        <w:tc>
          <w:tcPr>
            <w:tcW w:w="2082" w:type="dxa"/>
            <w:noWrap/>
            <w:hideMark/>
          </w:tcPr>
          <w:p w14:paraId="74AFC4C3" w14:textId="77777777" w:rsidR="007748F0" w:rsidRPr="00B322A8" w:rsidRDefault="007748F0" w:rsidP="00873D42">
            <w:pPr>
              <w:pStyle w:val="TAL"/>
              <w:keepNext w:val="0"/>
            </w:pPr>
            <w:r w:rsidRPr="00B322A8">
              <w:t>-81.46</w:t>
            </w:r>
          </w:p>
        </w:tc>
        <w:tc>
          <w:tcPr>
            <w:tcW w:w="1058" w:type="dxa"/>
            <w:noWrap/>
            <w:hideMark/>
          </w:tcPr>
          <w:p w14:paraId="161C54D8" w14:textId="77777777" w:rsidR="007748F0" w:rsidRPr="00B322A8" w:rsidRDefault="007748F0" w:rsidP="00873D42">
            <w:pPr>
              <w:pStyle w:val="TAL"/>
              <w:keepNext w:val="0"/>
            </w:pPr>
            <w:r w:rsidRPr="00B322A8">
              <w:t>40.69</w:t>
            </w:r>
          </w:p>
        </w:tc>
        <w:tc>
          <w:tcPr>
            <w:tcW w:w="873" w:type="dxa"/>
            <w:noWrap/>
            <w:hideMark/>
          </w:tcPr>
          <w:p w14:paraId="57EF9A70" w14:textId="77777777" w:rsidR="007748F0" w:rsidRPr="00B322A8" w:rsidRDefault="007748F0" w:rsidP="00873D42">
            <w:pPr>
              <w:pStyle w:val="TAL"/>
              <w:keepNext w:val="0"/>
            </w:pPr>
            <w:r w:rsidRPr="00B322A8">
              <w:t>12.29</w:t>
            </w:r>
          </w:p>
        </w:tc>
        <w:tc>
          <w:tcPr>
            <w:tcW w:w="873" w:type="dxa"/>
            <w:noWrap/>
            <w:hideMark/>
          </w:tcPr>
          <w:p w14:paraId="1E04AED4" w14:textId="77777777" w:rsidR="007748F0" w:rsidRPr="00B322A8" w:rsidRDefault="007748F0" w:rsidP="00873D42">
            <w:pPr>
              <w:pStyle w:val="TAL"/>
              <w:keepNext w:val="0"/>
            </w:pPr>
            <w:r w:rsidRPr="00B322A8">
              <w:t>101.86</w:t>
            </w:r>
          </w:p>
        </w:tc>
      </w:tr>
      <w:tr w:rsidR="007748F0" w:rsidRPr="00B322A8" w14:paraId="575BA05E" w14:textId="77777777" w:rsidTr="00873D42">
        <w:trPr>
          <w:trHeight w:val="300"/>
        </w:trPr>
        <w:tc>
          <w:tcPr>
            <w:tcW w:w="1267" w:type="dxa"/>
            <w:noWrap/>
            <w:hideMark/>
          </w:tcPr>
          <w:p w14:paraId="6F59057D" w14:textId="77777777" w:rsidR="007748F0" w:rsidRPr="00B322A8" w:rsidRDefault="007748F0" w:rsidP="00873D42">
            <w:pPr>
              <w:pStyle w:val="TAL"/>
              <w:keepNext w:val="0"/>
            </w:pPr>
            <w:r w:rsidRPr="00B322A8">
              <w:t>12</w:t>
            </w:r>
          </w:p>
        </w:tc>
        <w:tc>
          <w:tcPr>
            <w:tcW w:w="1100" w:type="dxa"/>
            <w:noWrap/>
            <w:hideMark/>
          </w:tcPr>
          <w:p w14:paraId="45349168" w14:textId="77777777" w:rsidR="007748F0" w:rsidRPr="00B322A8" w:rsidRDefault="007748F0" w:rsidP="00873D42">
            <w:pPr>
              <w:pStyle w:val="TAL"/>
              <w:keepNext w:val="0"/>
            </w:pPr>
            <w:r w:rsidRPr="00B322A8">
              <w:t>-18.79</w:t>
            </w:r>
          </w:p>
        </w:tc>
        <w:tc>
          <w:tcPr>
            <w:tcW w:w="2107" w:type="dxa"/>
            <w:noWrap/>
            <w:hideMark/>
          </w:tcPr>
          <w:p w14:paraId="0CBB2C82" w14:textId="77777777" w:rsidR="007748F0" w:rsidRPr="00B322A8" w:rsidRDefault="007748F0" w:rsidP="00873D42">
            <w:pPr>
              <w:pStyle w:val="TAL"/>
              <w:keepNext w:val="0"/>
            </w:pPr>
            <w:r w:rsidRPr="00B322A8">
              <w:t>102</w:t>
            </w:r>
          </w:p>
        </w:tc>
        <w:tc>
          <w:tcPr>
            <w:tcW w:w="2082" w:type="dxa"/>
            <w:noWrap/>
            <w:hideMark/>
          </w:tcPr>
          <w:p w14:paraId="03A73605" w14:textId="77777777" w:rsidR="007748F0" w:rsidRPr="00B322A8" w:rsidRDefault="007748F0" w:rsidP="00873D42">
            <w:pPr>
              <w:pStyle w:val="TAL"/>
              <w:keepNext w:val="0"/>
            </w:pPr>
            <w:r w:rsidRPr="00B322A8">
              <w:t>61.39</w:t>
            </w:r>
          </w:p>
        </w:tc>
        <w:tc>
          <w:tcPr>
            <w:tcW w:w="1058" w:type="dxa"/>
            <w:noWrap/>
            <w:hideMark/>
          </w:tcPr>
          <w:p w14:paraId="40D01989" w14:textId="77777777" w:rsidR="007748F0" w:rsidRPr="00B322A8" w:rsidRDefault="007748F0" w:rsidP="00873D42">
            <w:pPr>
              <w:pStyle w:val="TAL"/>
              <w:keepNext w:val="0"/>
            </w:pPr>
            <w:r w:rsidRPr="00B322A8">
              <w:t>-73.77</w:t>
            </w:r>
          </w:p>
        </w:tc>
        <w:tc>
          <w:tcPr>
            <w:tcW w:w="873" w:type="dxa"/>
            <w:noWrap/>
            <w:hideMark/>
          </w:tcPr>
          <w:p w14:paraId="0A706DB2" w14:textId="77777777" w:rsidR="007748F0" w:rsidRPr="00B322A8" w:rsidRDefault="007748F0" w:rsidP="00873D42">
            <w:pPr>
              <w:pStyle w:val="TAL"/>
              <w:keepNext w:val="0"/>
            </w:pPr>
            <w:r w:rsidRPr="00B322A8">
              <w:t>12.29</w:t>
            </w:r>
          </w:p>
        </w:tc>
        <w:tc>
          <w:tcPr>
            <w:tcW w:w="873" w:type="dxa"/>
            <w:noWrap/>
            <w:hideMark/>
          </w:tcPr>
          <w:p w14:paraId="162CFFBD" w14:textId="77777777" w:rsidR="007748F0" w:rsidRPr="00B322A8" w:rsidRDefault="007748F0" w:rsidP="00873D42">
            <w:pPr>
              <w:pStyle w:val="TAL"/>
              <w:keepNext w:val="0"/>
            </w:pPr>
            <w:r w:rsidRPr="00B322A8">
              <w:t>100.88</w:t>
            </w:r>
          </w:p>
        </w:tc>
      </w:tr>
      <w:tr w:rsidR="007748F0" w:rsidRPr="00B322A8" w14:paraId="1D1BA518" w14:textId="77777777" w:rsidTr="00873D42">
        <w:trPr>
          <w:trHeight w:val="300"/>
        </w:trPr>
        <w:tc>
          <w:tcPr>
            <w:tcW w:w="1267" w:type="dxa"/>
            <w:noWrap/>
            <w:hideMark/>
          </w:tcPr>
          <w:p w14:paraId="71242484" w14:textId="77777777" w:rsidR="007748F0" w:rsidRPr="00B322A8" w:rsidRDefault="007748F0" w:rsidP="00873D42">
            <w:pPr>
              <w:pStyle w:val="TAL"/>
              <w:keepNext w:val="0"/>
            </w:pPr>
            <w:r w:rsidRPr="00B322A8">
              <w:t>13</w:t>
            </w:r>
          </w:p>
        </w:tc>
        <w:tc>
          <w:tcPr>
            <w:tcW w:w="1100" w:type="dxa"/>
            <w:noWrap/>
            <w:hideMark/>
          </w:tcPr>
          <w:p w14:paraId="1299CB26" w14:textId="77777777" w:rsidR="007748F0" w:rsidRPr="00B322A8" w:rsidRDefault="007748F0" w:rsidP="00873D42">
            <w:pPr>
              <w:pStyle w:val="TAL"/>
              <w:keepNext w:val="0"/>
            </w:pPr>
            <w:r w:rsidRPr="00B322A8">
              <w:t>-12.79</w:t>
            </w:r>
          </w:p>
        </w:tc>
        <w:tc>
          <w:tcPr>
            <w:tcW w:w="2107" w:type="dxa"/>
            <w:noWrap/>
            <w:hideMark/>
          </w:tcPr>
          <w:p w14:paraId="31133990" w14:textId="77777777" w:rsidR="007748F0" w:rsidRPr="00B322A8" w:rsidRDefault="007748F0" w:rsidP="00873D42">
            <w:pPr>
              <w:pStyle w:val="TAL"/>
              <w:keepNext w:val="0"/>
            </w:pPr>
            <w:r w:rsidRPr="00B322A8">
              <w:t>134</w:t>
            </w:r>
          </w:p>
        </w:tc>
        <w:tc>
          <w:tcPr>
            <w:tcW w:w="2082" w:type="dxa"/>
            <w:noWrap/>
            <w:hideMark/>
          </w:tcPr>
          <w:p w14:paraId="49940B19" w14:textId="77777777" w:rsidR="007748F0" w:rsidRPr="00B322A8" w:rsidRDefault="007748F0" w:rsidP="00873D42">
            <w:pPr>
              <w:pStyle w:val="TAL"/>
              <w:keepNext w:val="0"/>
            </w:pPr>
            <w:r w:rsidRPr="00B322A8">
              <w:t>78.76</w:t>
            </w:r>
          </w:p>
        </w:tc>
        <w:tc>
          <w:tcPr>
            <w:tcW w:w="1058" w:type="dxa"/>
            <w:noWrap/>
            <w:hideMark/>
          </w:tcPr>
          <w:p w14:paraId="4F7AAA5A" w14:textId="77777777" w:rsidR="007748F0" w:rsidRPr="00B322A8" w:rsidRDefault="007748F0" w:rsidP="00873D42">
            <w:pPr>
              <w:pStyle w:val="TAL"/>
              <w:keepNext w:val="0"/>
            </w:pPr>
            <w:r w:rsidRPr="00B322A8">
              <w:t>-46.78</w:t>
            </w:r>
          </w:p>
        </w:tc>
        <w:tc>
          <w:tcPr>
            <w:tcW w:w="873" w:type="dxa"/>
            <w:noWrap/>
            <w:hideMark/>
          </w:tcPr>
          <w:p w14:paraId="2FE62A98" w14:textId="77777777" w:rsidR="007748F0" w:rsidRPr="00B322A8" w:rsidRDefault="007748F0" w:rsidP="00873D42">
            <w:pPr>
              <w:pStyle w:val="TAL"/>
              <w:keepNext w:val="0"/>
            </w:pPr>
            <w:r w:rsidRPr="00B322A8">
              <w:t>12.29</w:t>
            </w:r>
          </w:p>
        </w:tc>
        <w:tc>
          <w:tcPr>
            <w:tcW w:w="873" w:type="dxa"/>
            <w:noWrap/>
            <w:hideMark/>
          </w:tcPr>
          <w:p w14:paraId="2BFCD246" w14:textId="77777777" w:rsidR="007748F0" w:rsidRPr="00B322A8" w:rsidRDefault="007748F0" w:rsidP="00873D42">
            <w:pPr>
              <w:pStyle w:val="TAL"/>
              <w:keepNext w:val="0"/>
            </w:pPr>
            <w:r w:rsidRPr="00B322A8">
              <w:t>101.67</w:t>
            </w:r>
          </w:p>
        </w:tc>
      </w:tr>
      <w:tr w:rsidR="007748F0" w:rsidRPr="00B322A8" w14:paraId="52FC3082" w14:textId="77777777" w:rsidTr="00873D42">
        <w:trPr>
          <w:trHeight w:val="300"/>
        </w:trPr>
        <w:tc>
          <w:tcPr>
            <w:tcW w:w="1267" w:type="dxa"/>
            <w:noWrap/>
            <w:hideMark/>
          </w:tcPr>
          <w:p w14:paraId="48993F24" w14:textId="77777777" w:rsidR="007748F0" w:rsidRPr="00B322A8" w:rsidRDefault="007748F0" w:rsidP="00873D42">
            <w:pPr>
              <w:pStyle w:val="TAL"/>
              <w:keepNext w:val="0"/>
            </w:pPr>
            <w:r w:rsidRPr="00B322A8">
              <w:lastRenderedPageBreak/>
              <w:t>14</w:t>
            </w:r>
          </w:p>
        </w:tc>
        <w:tc>
          <w:tcPr>
            <w:tcW w:w="1100" w:type="dxa"/>
            <w:noWrap/>
            <w:hideMark/>
          </w:tcPr>
          <w:p w14:paraId="3A183579" w14:textId="77777777" w:rsidR="007748F0" w:rsidRPr="00B322A8" w:rsidRDefault="007748F0" w:rsidP="00873D42">
            <w:pPr>
              <w:pStyle w:val="TAL"/>
              <w:keepNext w:val="0"/>
            </w:pPr>
            <w:r w:rsidRPr="00B322A8">
              <w:t>-14.49</w:t>
            </w:r>
          </w:p>
        </w:tc>
        <w:tc>
          <w:tcPr>
            <w:tcW w:w="2107" w:type="dxa"/>
            <w:noWrap/>
            <w:hideMark/>
          </w:tcPr>
          <w:p w14:paraId="4DC8444A" w14:textId="77777777" w:rsidR="007748F0" w:rsidRPr="00B322A8" w:rsidRDefault="007748F0" w:rsidP="00873D42">
            <w:pPr>
              <w:pStyle w:val="TAL"/>
              <w:keepNext w:val="0"/>
            </w:pPr>
            <w:r w:rsidRPr="00B322A8">
              <w:t>142</w:t>
            </w:r>
          </w:p>
        </w:tc>
        <w:tc>
          <w:tcPr>
            <w:tcW w:w="2082" w:type="dxa"/>
            <w:noWrap/>
            <w:hideMark/>
          </w:tcPr>
          <w:p w14:paraId="16F0A2DA" w14:textId="77777777" w:rsidR="007748F0" w:rsidRPr="00B322A8" w:rsidRDefault="007748F0" w:rsidP="00873D42">
            <w:pPr>
              <w:pStyle w:val="TAL"/>
              <w:keepNext w:val="0"/>
            </w:pPr>
            <w:r w:rsidRPr="00B322A8">
              <w:t>-98.34</w:t>
            </w:r>
          </w:p>
        </w:tc>
        <w:tc>
          <w:tcPr>
            <w:tcW w:w="1058" w:type="dxa"/>
            <w:noWrap/>
            <w:hideMark/>
          </w:tcPr>
          <w:p w14:paraId="28A4421D" w14:textId="77777777" w:rsidR="007748F0" w:rsidRPr="00B322A8" w:rsidRDefault="007748F0" w:rsidP="00873D42">
            <w:pPr>
              <w:pStyle w:val="TAL"/>
              <w:keepNext w:val="0"/>
            </w:pPr>
            <w:r w:rsidRPr="00B322A8">
              <w:t>-52.59</w:t>
            </w:r>
          </w:p>
        </w:tc>
        <w:tc>
          <w:tcPr>
            <w:tcW w:w="873" w:type="dxa"/>
            <w:noWrap/>
            <w:hideMark/>
          </w:tcPr>
          <w:p w14:paraId="40891FDD" w14:textId="77777777" w:rsidR="007748F0" w:rsidRPr="00B322A8" w:rsidRDefault="007748F0" w:rsidP="00873D42">
            <w:pPr>
              <w:pStyle w:val="TAL"/>
              <w:keepNext w:val="0"/>
            </w:pPr>
            <w:r w:rsidRPr="00B322A8">
              <w:t>12.29</w:t>
            </w:r>
          </w:p>
        </w:tc>
        <w:tc>
          <w:tcPr>
            <w:tcW w:w="873" w:type="dxa"/>
            <w:noWrap/>
            <w:hideMark/>
          </w:tcPr>
          <w:p w14:paraId="67982624" w14:textId="77777777" w:rsidR="007748F0" w:rsidRPr="00B322A8" w:rsidRDefault="007748F0" w:rsidP="00873D42">
            <w:pPr>
              <w:pStyle w:val="TAL"/>
              <w:keepNext w:val="0"/>
            </w:pPr>
            <w:r w:rsidRPr="00B322A8">
              <w:t>101.71</w:t>
            </w:r>
          </w:p>
        </w:tc>
      </w:tr>
      <w:tr w:rsidR="007748F0" w:rsidRPr="00B322A8" w14:paraId="70868E2F" w14:textId="77777777" w:rsidTr="00873D42">
        <w:trPr>
          <w:trHeight w:val="300"/>
        </w:trPr>
        <w:tc>
          <w:tcPr>
            <w:tcW w:w="1267" w:type="dxa"/>
            <w:noWrap/>
            <w:hideMark/>
          </w:tcPr>
          <w:p w14:paraId="2FDDC79D" w14:textId="77777777" w:rsidR="007748F0" w:rsidRPr="00B322A8" w:rsidRDefault="007748F0" w:rsidP="00873D42">
            <w:pPr>
              <w:pStyle w:val="TAL"/>
              <w:keepNext w:val="0"/>
            </w:pPr>
            <w:r w:rsidRPr="00B322A8">
              <w:t>15</w:t>
            </w:r>
          </w:p>
        </w:tc>
        <w:tc>
          <w:tcPr>
            <w:tcW w:w="1100" w:type="dxa"/>
            <w:noWrap/>
            <w:hideMark/>
          </w:tcPr>
          <w:p w14:paraId="6A3FAA73" w14:textId="77777777" w:rsidR="007748F0" w:rsidRPr="00B322A8" w:rsidRDefault="007748F0" w:rsidP="00873D42">
            <w:pPr>
              <w:pStyle w:val="TAL"/>
              <w:keepNext w:val="0"/>
            </w:pPr>
            <w:r w:rsidRPr="00B322A8">
              <w:t>-16.39</w:t>
            </w:r>
          </w:p>
        </w:tc>
        <w:tc>
          <w:tcPr>
            <w:tcW w:w="2107" w:type="dxa"/>
            <w:noWrap/>
            <w:hideMark/>
          </w:tcPr>
          <w:p w14:paraId="277AE481" w14:textId="77777777" w:rsidR="007748F0" w:rsidRPr="00B322A8" w:rsidRDefault="007748F0" w:rsidP="00873D42">
            <w:pPr>
              <w:pStyle w:val="TAL"/>
              <w:keepNext w:val="0"/>
            </w:pPr>
            <w:r w:rsidRPr="00B322A8">
              <w:t>236</w:t>
            </w:r>
          </w:p>
        </w:tc>
        <w:tc>
          <w:tcPr>
            <w:tcW w:w="2082" w:type="dxa"/>
            <w:noWrap/>
            <w:hideMark/>
          </w:tcPr>
          <w:p w14:paraId="309D03D4" w14:textId="77777777" w:rsidR="007748F0" w:rsidRPr="00B322A8" w:rsidRDefault="007748F0" w:rsidP="00873D42">
            <w:pPr>
              <w:pStyle w:val="TAL"/>
              <w:keepNext w:val="0"/>
            </w:pPr>
            <w:r w:rsidRPr="00B322A8">
              <w:t>89.74</w:t>
            </w:r>
          </w:p>
        </w:tc>
        <w:tc>
          <w:tcPr>
            <w:tcW w:w="1058" w:type="dxa"/>
            <w:noWrap/>
            <w:hideMark/>
          </w:tcPr>
          <w:p w14:paraId="12A8A320" w14:textId="77777777" w:rsidR="007748F0" w:rsidRPr="00B322A8" w:rsidRDefault="007748F0" w:rsidP="00873D42">
            <w:pPr>
              <w:pStyle w:val="TAL"/>
              <w:keepNext w:val="0"/>
            </w:pPr>
            <w:r w:rsidRPr="00B322A8">
              <w:t>-61.76</w:t>
            </w:r>
          </w:p>
        </w:tc>
        <w:tc>
          <w:tcPr>
            <w:tcW w:w="873" w:type="dxa"/>
            <w:noWrap/>
            <w:hideMark/>
          </w:tcPr>
          <w:p w14:paraId="6A86C48F" w14:textId="77777777" w:rsidR="007748F0" w:rsidRPr="00B322A8" w:rsidRDefault="007748F0" w:rsidP="00873D42">
            <w:pPr>
              <w:pStyle w:val="TAL"/>
              <w:keepNext w:val="0"/>
            </w:pPr>
            <w:r w:rsidRPr="00B322A8">
              <w:t>12.29</w:t>
            </w:r>
          </w:p>
        </w:tc>
        <w:tc>
          <w:tcPr>
            <w:tcW w:w="873" w:type="dxa"/>
            <w:noWrap/>
            <w:hideMark/>
          </w:tcPr>
          <w:p w14:paraId="4F2F9C28" w14:textId="77777777" w:rsidR="007748F0" w:rsidRPr="00B322A8" w:rsidRDefault="007748F0" w:rsidP="00873D42">
            <w:pPr>
              <w:pStyle w:val="TAL"/>
              <w:keepNext w:val="0"/>
            </w:pPr>
            <w:r w:rsidRPr="00B322A8">
              <w:t>100.84</w:t>
            </w:r>
          </w:p>
        </w:tc>
      </w:tr>
      <w:tr w:rsidR="007748F0" w:rsidRPr="00B322A8" w14:paraId="735FC6D2" w14:textId="77777777" w:rsidTr="00873D42">
        <w:trPr>
          <w:trHeight w:val="300"/>
        </w:trPr>
        <w:tc>
          <w:tcPr>
            <w:tcW w:w="1267" w:type="dxa"/>
            <w:noWrap/>
            <w:hideMark/>
          </w:tcPr>
          <w:p w14:paraId="7509913D" w14:textId="77777777" w:rsidR="007748F0" w:rsidRPr="00B322A8" w:rsidRDefault="007748F0" w:rsidP="00873D42">
            <w:pPr>
              <w:pStyle w:val="TAL"/>
              <w:keepNext w:val="0"/>
            </w:pPr>
            <w:r w:rsidRPr="00B322A8">
              <w:t>16</w:t>
            </w:r>
          </w:p>
        </w:tc>
        <w:tc>
          <w:tcPr>
            <w:tcW w:w="1100" w:type="dxa"/>
            <w:noWrap/>
            <w:hideMark/>
          </w:tcPr>
          <w:p w14:paraId="0B15CE38" w14:textId="77777777" w:rsidR="007748F0" w:rsidRPr="00B322A8" w:rsidRDefault="007748F0" w:rsidP="00873D42">
            <w:pPr>
              <w:pStyle w:val="TAL"/>
              <w:keepNext w:val="0"/>
            </w:pPr>
            <w:r w:rsidRPr="00B322A8">
              <w:t>-20.89</w:t>
            </w:r>
          </w:p>
        </w:tc>
        <w:tc>
          <w:tcPr>
            <w:tcW w:w="2107" w:type="dxa"/>
            <w:noWrap/>
            <w:hideMark/>
          </w:tcPr>
          <w:p w14:paraId="5E94F3F6" w14:textId="77777777" w:rsidR="007748F0" w:rsidRPr="00B322A8" w:rsidRDefault="007748F0" w:rsidP="00873D42">
            <w:pPr>
              <w:pStyle w:val="TAL"/>
              <w:keepNext w:val="0"/>
            </w:pPr>
            <w:r w:rsidRPr="00B322A8">
              <w:t>295</w:t>
            </w:r>
          </w:p>
        </w:tc>
        <w:tc>
          <w:tcPr>
            <w:tcW w:w="2082" w:type="dxa"/>
            <w:noWrap/>
            <w:hideMark/>
          </w:tcPr>
          <w:p w14:paraId="1360185C" w14:textId="77777777" w:rsidR="007748F0" w:rsidRPr="00B322A8" w:rsidRDefault="007748F0" w:rsidP="00873D42">
            <w:pPr>
              <w:pStyle w:val="TAL"/>
              <w:keepNext w:val="0"/>
            </w:pPr>
            <w:r w:rsidRPr="00B322A8">
              <w:t>48.11</w:t>
            </w:r>
          </w:p>
        </w:tc>
        <w:tc>
          <w:tcPr>
            <w:tcW w:w="1058" w:type="dxa"/>
            <w:noWrap/>
            <w:hideMark/>
          </w:tcPr>
          <w:p w14:paraId="68933BCA" w14:textId="77777777" w:rsidR="007748F0" w:rsidRPr="00B322A8" w:rsidRDefault="007748F0" w:rsidP="00873D42">
            <w:pPr>
              <w:pStyle w:val="TAL"/>
              <w:keepNext w:val="0"/>
            </w:pPr>
            <w:r w:rsidRPr="00B322A8">
              <w:t>55.21</w:t>
            </w:r>
          </w:p>
        </w:tc>
        <w:tc>
          <w:tcPr>
            <w:tcW w:w="873" w:type="dxa"/>
            <w:noWrap/>
            <w:hideMark/>
          </w:tcPr>
          <w:p w14:paraId="7369A153" w14:textId="77777777" w:rsidR="007748F0" w:rsidRPr="00B322A8" w:rsidRDefault="007748F0" w:rsidP="00873D42">
            <w:pPr>
              <w:pStyle w:val="TAL"/>
              <w:keepNext w:val="0"/>
            </w:pPr>
            <w:r w:rsidRPr="00B322A8">
              <w:t>12.29</w:t>
            </w:r>
          </w:p>
        </w:tc>
        <w:tc>
          <w:tcPr>
            <w:tcW w:w="873" w:type="dxa"/>
            <w:noWrap/>
            <w:hideMark/>
          </w:tcPr>
          <w:p w14:paraId="365EF167" w14:textId="77777777" w:rsidR="007748F0" w:rsidRPr="00B322A8" w:rsidRDefault="007748F0" w:rsidP="00873D42">
            <w:pPr>
              <w:pStyle w:val="TAL"/>
              <w:keepNext w:val="0"/>
            </w:pPr>
            <w:r w:rsidRPr="00B322A8">
              <w:t>101.71</w:t>
            </w:r>
          </w:p>
        </w:tc>
      </w:tr>
      <w:tr w:rsidR="007748F0" w:rsidRPr="00B322A8" w14:paraId="3D9599C8" w14:textId="77777777" w:rsidTr="00873D42">
        <w:trPr>
          <w:trHeight w:val="300"/>
        </w:trPr>
        <w:tc>
          <w:tcPr>
            <w:tcW w:w="1267" w:type="dxa"/>
            <w:noWrap/>
            <w:hideMark/>
          </w:tcPr>
          <w:p w14:paraId="3C5B4E4A" w14:textId="77777777" w:rsidR="007748F0" w:rsidRPr="00B322A8" w:rsidRDefault="007748F0" w:rsidP="00873D42">
            <w:pPr>
              <w:pStyle w:val="TAL"/>
              <w:keepNext w:val="0"/>
            </w:pPr>
            <w:r w:rsidRPr="00B322A8">
              <w:t>17</w:t>
            </w:r>
          </w:p>
        </w:tc>
        <w:tc>
          <w:tcPr>
            <w:tcW w:w="1100" w:type="dxa"/>
            <w:noWrap/>
            <w:hideMark/>
          </w:tcPr>
          <w:p w14:paraId="15D74B38" w14:textId="77777777" w:rsidR="007748F0" w:rsidRPr="00B322A8" w:rsidRDefault="007748F0" w:rsidP="00873D42">
            <w:pPr>
              <w:pStyle w:val="TAL"/>
              <w:keepNext w:val="0"/>
            </w:pPr>
            <w:r w:rsidRPr="00B322A8">
              <w:t>-21.59</w:t>
            </w:r>
          </w:p>
        </w:tc>
        <w:tc>
          <w:tcPr>
            <w:tcW w:w="2107" w:type="dxa"/>
            <w:noWrap/>
            <w:hideMark/>
          </w:tcPr>
          <w:p w14:paraId="7F6D711E" w14:textId="77777777" w:rsidR="007748F0" w:rsidRPr="00B322A8" w:rsidRDefault="007748F0" w:rsidP="00873D42">
            <w:pPr>
              <w:pStyle w:val="TAL"/>
              <w:keepNext w:val="0"/>
            </w:pPr>
            <w:r w:rsidRPr="00B322A8">
              <w:t>463</w:t>
            </w:r>
          </w:p>
        </w:tc>
        <w:tc>
          <w:tcPr>
            <w:tcW w:w="2082" w:type="dxa"/>
            <w:noWrap/>
            <w:hideMark/>
          </w:tcPr>
          <w:p w14:paraId="24997A92" w14:textId="77777777" w:rsidR="007748F0" w:rsidRPr="00B322A8" w:rsidRDefault="007748F0" w:rsidP="00873D42">
            <w:pPr>
              <w:pStyle w:val="TAL"/>
              <w:keepNext w:val="0"/>
            </w:pPr>
            <w:r w:rsidRPr="00B322A8">
              <w:t>9.52</w:t>
            </w:r>
          </w:p>
        </w:tc>
        <w:tc>
          <w:tcPr>
            <w:tcW w:w="1058" w:type="dxa"/>
            <w:noWrap/>
            <w:hideMark/>
          </w:tcPr>
          <w:p w14:paraId="2EFFF175" w14:textId="77777777" w:rsidR="007748F0" w:rsidRPr="00B322A8" w:rsidRDefault="007748F0" w:rsidP="00873D42">
            <w:pPr>
              <w:pStyle w:val="TAL"/>
              <w:keepNext w:val="0"/>
            </w:pPr>
            <w:r w:rsidRPr="00B322A8">
              <w:t>52.95</w:t>
            </w:r>
          </w:p>
        </w:tc>
        <w:tc>
          <w:tcPr>
            <w:tcW w:w="873" w:type="dxa"/>
            <w:noWrap/>
            <w:hideMark/>
          </w:tcPr>
          <w:p w14:paraId="2BDED4BF" w14:textId="77777777" w:rsidR="007748F0" w:rsidRPr="00B322A8" w:rsidRDefault="007748F0" w:rsidP="00873D42">
            <w:pPr>
              <w:pStyle w:val="TAL"/>
              <w:keepNext w:val="0"/>
            </w:pPr>
            <w:r w:rsidRPr="00B322A8">
              <w:t>12.29</w:t>
            </w:r>
          </w:p>
        </w:tc>
        <w:tc>
          <w:tcPr>
            <w:tcW w:w="873" w:type="dxa"/>
            <w:noWrap/>
            <w:hideMark/>
          </w:tcPr>
          <w:p w14:paraId="1E94628E" w14:textId="77777777" w:rsidR="007748F0" w:rsidRPr="00B322A8" w:rsidRDefault="007748F0" w:rsidP="00873D42">
            <w:pPr>
              <w:pStyle w:val="TAL"/>
              <w:keepNext w:val="0"/>
            </w:pPr>
            <w:r w:rsidRPr="00B322A8">
              <w:t>100.99</w:t>
            </w:r>
          </w:p>
        </w:tc>
      </w:tr>
      <w:tr w:rsidR="007748F0" w:rsidRPr="00B322A8" w14:paraId="204F90C1" w14:textId="77777777" w:rsidTr="00873D42">
        <w:trPr>
          <w:trHeight w:val="300"/>
        </w:trPr>
        <w:tc>
          <w:tcPr>
            <w:tcW w:w="1267" w:type="dxa"/>
            <w:noWrap/>
            <w:hideMark/>
          </w:tcPr>
          <w:p w14:paraId="2F397057" w14:textId="77777777" w:rsidR="007748F0" w:rsidRPr="00B322A8" w:rsidRDefault="007748F0" w:rsidP="00873D42">
            <w:pPr>
              <w:pStyle w:val="TAL"/>
              <w:keepNext w:val="0"/>
            </w:pPr>
            <w:r w:rsidRPr="00B322A8">
              <w:t>18</w:t>
            </w:r>
          </w:p>
        </w:tc>
        <w:tc>
          <w:tcPr>
            <w:tcW w:w="1100" w:type="dxa"/>
            <w:noWrap/>
            <w:hideMark/>
          </w:tcPr>
          <w:p w14:paraId="4997758C" w14:textId="77777777" w:rsidR="007748F0" w:rsidRPr="00B322A8" w:rsidRDefault="007748F0" w:rsidP="00873D42">
            <w:pPr>
              <w:pStyle w:val="TAL"/>
              <w:keepNext w:val="0"/>
            </w:pPr>
            <w:r w:rsidRPr="00B322A8">
              <w:t>-21.59</w:t>
            </w:r>
          </w:p>
        </w:tc>
        <w:tc>
          <w:tcPr>
            <w:tcW w:w="2107" w:type="dxa"/>
            <w:noWrap/>
            <w:hideMark/>
          </w:tcPr>
          <w:p w14:paraId="528561B0" w14:textId="77777777" w:rsidR="007748F0" w:rsidRPr="00B322A8" w:rsidRDefault="007748F0" w:rsidP="00873D42">
            <w:pPr>
              <w:pStyle w:val="TAL"/>
              <w:keepNext w:val="0"/>
            </w:pPr>
            <w:r w:rsidRPr="00B322A8">
              <w:t>500</w:t>
            </w:r>
          </w:p>
        </w:tc>
        <w:tc>
          <w:tcPr>
            <w:tcW w:w="2082" w:type="dxa"/>
            <w:noWrap/>
            <w:hideMark/>
          </w:tcPr>
          <w:p w14:paraId="62017101" w14:textId="77777777" w:rsidR="007748F0" w:rsidRPr="00B322A8" w:rsidRDefault="007748F0" w:rsidP="00873D42">
            <w:pPr>
              <w:pStyle w:val="TAL"/>
              <w:keepNext w:val="0"/>
            </w:pPr>
            <w:r w:rsidRPr="00B322A8">
              <w:t>26.07</w:t>
            </w:r>
          </w:p>
        </w:tc>
        <w:tc>
          <w:tcPr>
            <w:tcW w:w="1058" w:type="dxa"/>
            <w:noWrap/>
            <w:hideMark/>
          </w:tcPr>
          <w:p w14:paraId="6C592BEC" w14:textId="77777777" w:rsidR="007748F0" w:rsidRPr="00B322A8" w:rsidRDefault="007748F0" w:rsidP="00873D42">
            <w:pPr>
              <w:pStyle w:val="TAL"/>
              <w:keepNext w:val="0"/>
            </w:pPr>
            <w:r w:rsidRPr="00B322A8">
              <w:t>46.24</w:t>
            </w:r>
          </w:p>
        </w:tc>
        <w:tc>
          <w:tcPr>
            <w:tcW w:w="873" w:type="dxa"/>
            <w:noWrap/>
            <w:hideMark/>
          </w:tcPr>
          <w:p w14:paraId="33F6E08A" w14:textId="77777777" w:rsidR="007748F0" w:rsidRPr="00B322A8" w:rsidRDefault="007748F0" w:rsidP="00873D42">
            <w:pPr>
              <w:pStyle w:val="TAL"/>
              <w:keepNext w:val="0"/>
            </w:pPr>
            <w:r w:rsidRPr="00B322A8">
              <w:t>12.29</w:t>
            </w:r>
          </w:p>
        </w:tc>
        <w:tc>
          <w:tcPr>
            <w:tcW w:w="873" w:type="dxa"/>
            <w:noWrap/>
            <w:hideMark/>
          </w:tcPr>
          <w:p w14:paraId="2110E5E0" w14:textId="77777777" w:rsidR="007748F0" w:rsidRPr="00B322A8" w:rsidRDefault="007748F0" w:rsidP="00873D42">
            <w:pPr>
              <w:pStyle w:val="TAL"/>
              <w:keepNext w:val="0"/>
            </w:pPr>
            <w:r w:rsidRPr="00B322A8">
              <w:t>100.85</w:t>
            </w:r>
          </w:p>
        </w:tc>
      </w:tr>
      <w:tr w:rsidR="007748F0" w:rsidRPr="00B322A8" w14:paraId="54841405" w14:textId="77777777" w:rsidTr="00873D42">
        <w:trPr>
          <w:trHeight w:val="300"/>
        </w:trPr>
        <w:tc>
          <w:tcPr>
            <w:tcW w:w="1267" w:type="dxa"/>
            <w:noWrap/>
            <w:hideMark/>
          </w:tcPr>
          <w:p w14:paraId="2770EF71" w14:textId="77777777" w:rsidR="007748F0" w:rsidRPr="00B322A8" w:rsidRDefault="007748F0" w:rsidP="00873D42">
            <w:pPr>
              <w:pStyle w:val="TAL"/>
              <w:keepNext w:val="0"/>
            </w:pPr>
            <w:r w:rsidRPr="00B322A8">
              <w:t>19</w:t>
            </w:r>
          </w:p>
        </w:tc>
        <w:tc>
          <w:tcPr>
            <w:tcW w:w="1100" w:type="dxa"/>
            <w:noWrap/>
            <w:hideMark/>
          </w:tcPr>
          <w:p w14:paraId="329E85C9" w14:textId="77777777" w:rsidR="007748F0" w:rsidRPr="00B322A8" w:rsidRDefault="007748F0" w:rsidP="00873D42">
            <w:pPr>
              <w:pStyle w:val="TAL"/>
              <w:keepNext w:val="0"/>
            </w:pPr>
            <w:r w:rsidRPr="00B322A8">
              <w:t>-23.49</w:t>
            </w:r>
          </w:p>
        </w:tc>
        <w:tc>
          <w:tcPr>
            <w:tcW w:w="2107" w:type="dxa"/>
            <w:noWrap/>
            <w:hideMark/>
          </w:tcPr>
          <w:p w14:paraId="067F51A8" w14:textId="77777777" w:rsidR="007748F0" w:rsidRPr="00B322A8" w:rsidRDefault="007748F0" w:rsidP="00873D42">
            <w:pPr>
              <w:pStyle w:val="TAL"/>
              <w:keepNext w:val="0"/>
            </w:pPr>
            <w:r w:rsidRPr="00B322A8">
              <w:t>597</w:t>
            </w:r>
          </w:p>
        </w:tc>
        <w:tc>
          <w:tcPr>
            <w:tcW w:w="2082" w:type="dxa"/>
            <w:noWrap/>
            <w:hideMark/>
          </w:tcPr>
          <w:p w14:paraId="5D6C4124" w14:textId="77777777" w:rsidR="007748F0" w:rsidRPr="00B322A8" w:rsidRDefault="007748F0" w:rsidP="00873D42">
            <w:pPr>
              <w:pStyle w:val="TAL"/>
              <w:keepNext w:val="0"/>
            </w:pPr>
            <w:r w:rsidRPr="00B322A8">
              <w:t>11.73</w:t>
            </w:r>
          </w:p>
        </w:tc>
        <w:tc>
          <w:tcPr>
            <w:tcW w:w="1058" w:type="dxa"/>
            <w:noWrap/>
            <w:hideMark/>
          </w:tcPr>
          <w:p w14:paraId="1D0BFB3D" w14:textId="77777777" w:rsidR="007748F0" w:rsidRPr="00B322A8" w:rsidRDefault="007748F0" w:rsidP="00873D42">
            <w:pPr>
              <w:pStyle w:val="TAL"/>
              <w:keepNext w:val="0"/>
            </w:pPr>
            <w:r w:rsidRPr="00B322A8">
              <w:t>-76.87</w:t>
            </w:r>
          </w:p>
        </w:tc>
        <w:tc>
          <w:tcPr>
            <w:tcW w:w="873" w:type="dxa"/>
            <w:noWrap/>
            <w:hideMark/>
          </w:tcPr>
          <w:p w14:paraId="6FB221FB" w14:textId="77777777" w:rsidR="007748F0" w:rsidRPr="00B322A8" w:rsidRDefault="007748F0" w:rsidP="00873D42">
            <w:pPr>
              <w:pStyle w:val="TAL"/>
              <w:keepNext w:val="0"/>
            </w:pPr>
            <w:r w:rsidRPr="00B322A8">
              <w:t>12.29</w:t>
            </w:r>
          </w:p>
        </w:tc>
        <w:tc>
          <w:tcPr>
            <w:tcW w:w="873" w:type="dxa"/>
            <w:noWrap/>
            <w:hideMark/>
          </w:tcPr>
          <w:p w14:paraId="1FCE9DAF" w14:textId="77777777" w:rsidR="007748F0" w:rsidRPr="00B322A8" w:rsidRDefault="007748F0" w:rsidP="00873D42">
            <w:pPr>
              <w:pStyle w:val="TAL"/>
              <w:keepNext w:val="0"/>
            </w:pPr>
            <w:r w:rsidRPr="00B322A8">
              <w:t>100.78</w:t>
            </w:r>
          </w:p>
        </w:tc>
      </w:tr>
      <w:tr w:rsidR="007748F0" w:rsidRPr="00B322A8" w14:paraId="1B4F89BC" w14:textId="77777777" w:rsidTr="00873D42">
        <w:trPr>
          <w:trHeight w:val="300"/>
        </w:trPr>
        <w:tc>
          <w:tcPr>
            <w:tcW w:w="1267" w:type="dxa"/>
            <w:noWrap/>
            <w:hideMark/>
          </w:tcPr>
          <w:p w14:paraId="6A00EEA9" w14:textId="77777777" w:rsidR="007748F0" w:rsidRPr="00B322A8" w:rsidRDefault="007748F0" w:rsidP="00873D42">
            <w:pPr>
              <w:pStyle w:val="TAL"/>
              <w:keepNext w:val="0"/>
            </w:pPr>
            <w:r w:rsidRPr="00B322A8">
              <w:t>20</w:t>
            </w:r>
          </w:p>
        </w:tc>
        <w:tc>
          <w:tcPr>
            <w:tcW w:w="1100" w:type="dxa"/>
            <w:noWrap/>
            <w:hideMark/>
          </w:tcPr>
          <w:p w14:paraId="40D0CA59" w14:textId="77777777" w:rsidR="007748F0" w:rsidRPr="00B322A8" w:rsidRDefault="007748F0" w:rsidP="00873D42">
            <w:pPr>
              <w:pStyle w:val="TAL"/>
              <w:keepNext w:val="0"/>
            </w:pPr>
            <w:r w:rsidRPr="00B322A8">
              <w:t>-24.79</w:t>
            </w:r>
          </w:p>
        </w:tc>
        <w:tc>
          <w:tcPr>
            <w:tcW w:w="2107" w:type="dxa"/>
            <w:noWrap/>
            <w:hideMark/>
          </w:tcPr>
          <w:p w14:paraId="24EF82F6" w14:textId="77777777" w:rsidR="007748F0" w:rsidRPr="00B322A8" w:rsidRDefault="007748F0" w:rsidP="00873D42">
            <w:pPr>
              <w:pStyle w:val="TAL"/>
              <w:keepNext w:val="0"/>
            </w:pPr>
            <w:r w:rsidRPr="00B322A8">
              <w:t>610</w:t>
            </w:r>
          </w:p>
        </w:tc>
        <w:tc>
          <w:tcPr>
            <w:tcW w:w="2082" w:type="dxa"/>
            <w:noWrap/>
            <w:hideMark/>
          </w:tcPr>
          <w:p w14:paraId="137FEDEA" w14:textId="77777777" w:rsidR="007748F0" w:rsidRPr="00B322A8" w:rsidRDefault="007748F0" w:rsidP="00873D42">
            <w:pPr>
              <w:pStyle w:val="TAL"/>
              <w:keepNext w:val="0"/>
            </w:pPr>
            <w:r w:rsidRPr="00B322A8">
              <w:t>30.9</w:t>
            </w:r>
          </w:p>
        </w:tc>
        <w:tc>
          <w:tcPr>
            <w:tcW w:w="1058" w:type="dxa"/>
            <w:noWrap/>
            <w:hideMark/>
          </w:tcPr>
          <w:p w14:paraId="2DD6D59E" w14:textId="77777777" w:rsidR="007748F0" w:rsidRPr="00B322A8" w:rsidRDefault="007748F0" w:rsidP="00873D42">
            <w:pPr>
              <w:pStyle w:val="TAL"/>
              <w:keepNext w:val="0"/>
            </w:pPr>
            <w:r w:rsidRPr="00B322A8">
              <w:t>48.43</w:t>
            </w:r>
          </w:p>
        </w:tc>
        <w:tc>
          <w:tcPr>
            <w:tcW w:w="873" w:type="dxa"/>
            <w:noWrap/>
            <w:hideMark/>
          </w:tcPr>
          <w:p w14:paraId="25CDDD4D" w14:textId="77777777" w:rsidR="007748F0" w:rsidRPr="00B322A8" w:rsidRDefault="007748F0" w:rsidP="00873D42">
            <w:pPr>
              <w:pStyle w:val="TAL"/>
              <w:keepNext w:val="0"/>
            </w:pPr>
            <w:r w:rsidRPr="00B322A8">
              <w:t>12.29</w:t>
            </w:r>
          </w:p>
        </w:tc>
        <w:tc>
          <w:tcPr>
            <w:tcW w:w="873" w:type="dxa"/>
            <w:noWrap/>
            <w:hideMark/>
          </w:tcPr>
          <w:p w14:paraId="65AF90B6" w14:textId="77777777" w:rsidR="007748F0" w:rsidRPr="00B322A8" w:rsidRDefault="007748F0" w:rsidP="00873D42">
            <w:pPr>
              <w:pStyle w:val="TAL"/>
              <w:keepNext w:val="0"/>
            </w:pPr>
            <w:r w:rsidRPr="00B322A8">
              <w:t>101.9</w:t>
            </w:r>
          </w:p>
        </w:tc>
      </w:tr>
      <w:tr w:rsidR="007748F0" w:rsidRPr="00B322A8" w14:paraId="7578AFF5" w14:textId="77777777" w:rsidTr="00873D42">
        <w:trPr>
          <w:trHeight w:val="300"/>
        </w:trPr>
        <w:tc>
          <w:tcPr>
            <w:tcW w:w="1267" w:type="dxa"/>
            <w:noWrap/>
            <w:hideMark/>
          </w:tcPr>
          <w:p w14:paraId="5563AF30" w14:textId="77777777" w:rsidR="007748F0" w:rsidRPr="00B322A8" w:rsidRDefault="007748F0" w:rsidP="00873D42">
            <w:pPr>
              <w:pStyle w:val="TAL"/>
              <w:keepNext w:val="0"/>
            </w:pPr>
            <w:r w:rsidRPr="00B322A8">
              <w:t>21</w:t>
            </w:r>
          </w:p>
        </w:tc>
        <w:tc>
          <w:tcPr>
            <w:tcW w:w="1100" w:type="dxa"/>
            <w:noWrap/>
            <w:hideMark/>
          </w:tcPr>
          <w:p w14:paraId="6C449F9F" w14:textId="77777777" w:rsidR="007748F0" w:rsidRPr="00B322A8" w:rsidRDefault="007748F0" w:rsidP="00873D42">
            <w:pPr>
              <w:pStyle w:val="TAL"/>
              <w:keepNext w:val="0"/>
            </w:pPr>
            <w:r w:rsidRPr="00B322A8">
              <w:t>-23.69</w:t>
            </w:r>
          </w:p>
        </w:tc>
        <w:tc>
          <w:tcPr>
            <w:tcW w:w="2107" w:type="dxa"/>
            <w:noWrap/>
            <w:hideMark/>
          </w:tcPr>
          <w:p w14:paraId="1FAC9924" w14:textId="77777777" w:rsidR="007748F0" w:rsidRPr="00B322A8" w:rsidRDefault="007748F0" w:rsidP="00873D42">
            <w:pPr>
              <w:pStyle w:val="TAL"/>
              <w:keepNext w:val="0"/>
            </w:pPr>
            <w:r w:rsidRPr="00B322A8">
              <w:t>686</w:t>
            </w:r>
          </w:p>
        </w:tc>
        <w:tc>
          <w:tcPr>
            <w:tcW w:w="2082" w:type="dxa"/>
            <w:noWrap/>
            <w:hideMark/>
          </w:tcPr>
          <w:p w14:paraId="3B7BAFA7" w14:textId="77777777" w:rsidR="007748F0" w:rsidRPr="00B322A8" w:rsidRDefault="007748F0" w:rsidP="00873D42">
            <w:pPr>
              <w:pStyle w:val="TAL"/>
              <w:keepNext w:val="0"/>
            </w:pPr>
            <w:r w:rsidRPr="00B322A8">
              <w:t>27.54</w:t>
            </w:r>
          </w:p>
        </w:tc>
        <w:tc>
          <w:tcPr>
            <w:tcW w:w="1058" w:type="dxa"/>
            <w:noWrap/>
            <w:hideMark/>
          </w:tcPr>
          <w:p w14:paraId="130E6EA4" w14:textId="77777777" w:rsidR="007748F0" w:rsidRPr="00B322A8" w:rsidRDefault="007748F0" w:rsidP="00873D42">
            <w:pPr>
              <w:pStyle w:val="TAL"/>
              <w:keepNext w:val="0"/>
            </w:pPr>
            <w:r w:rsidRPr="00B322A8">
              <w:t>49.14</w:t>
            </w:r>
          </w:p>
        </w:tc>
        <w:tc>
          <w:tcPr>
            <w:tcW w:w="873" w:type="dxa"/>
            <w:noWrap/>
            <w:hideMark/>
          </w:tcPr>
          <w:p w14:paraId="2BB73C4E" w14:textId="77777777" w:rsidR="007748F0" w:rsidRPr="00B322A8" w:rsidRDefault="007748F0" w:rsidP="00873D42">
            <w:pPr>
              <w:pStyle w:val="TAL"/>
              <w:keepNext w:val="0"/>
            </w:pPr>
            <w:r w:rsidRPr="00B322A8">
              <w:t>12.29</w:t>
            </w:r>
          </w:p>
        </w:tc>
        <w:tc>
          <w:tcPr>
            <w:tcW w:w="873" w:type="dxa"/>
            <w:noWrap/>
            <w:hideMark/>
          </w:tcPr>
          <w:p w14:paraId="2F91550D" w14:textId="77777777" w:rsidR="007748F0" w:rsidRPr="00B322A8" w:rsidRDefault="007748F0" w:rsidP="00873D42">
            <w:pPr>
              <w:pStyle w:val="TAL"/>
              <w:keepNext w:val="0"/>
            </w:pPr>
            <w:r w:rsidRPr="00B322A8">
              <w:t>100.84</w:t>
            </w:r>
          </w:p>
        </w:tc>
      </w:tr>
      <w:tr w:rsidR="007748F0" w:rsidRPr="00B322A8" w14:paraId="6A37A5D3" w14:textId="77777777" w:rsidTr="00873D42">
        <w:trPr>
          <w:trHeight w:val="300"/>
        </w:trPr>
        <w:tc>
          <w:tcPr>
            <w:tcW w:w="1267" w:type="dxa"/>
            <w:noWrap/>
            <w:hideMark/>
          </w:tcPr>
          <w:p w14:paraId="32033AD9" w14:textId="77777777" w:rsidR="007748F0" w:rsidRPr="00B322A8" w:rsidRDefault="007748F0" w:rsidP="00873D42">
            <w:pPr>
              <w:pStyle w:val="TAL"/>
              <w:keepNext w:val="0"/>
            </w:pPr>
            <w:r w:rsidRPr="00B322A8">
              <w:t>22</w:t>
            </w:r>
          </w:p>
        </w:tc>
        <w:tc>
          <w:tcPr>
            <w:tcW w:w="1100" w:type="dxa"/>
            <w:noWrap/>
            <w:hideMark/>
          </w:tcPr>
          <w:p w14:paraId="40F55F96" w14:textId="77777777" w:rsidR="007748F0" w:rsidRPr="00B322A8" w:rsidRDefault="007748F0" w:rsidP="00873D42">
            <w:pPr>
              <w:pStyle w:val="TAL"/>
              <w:keepNext w:val="0"/>
            </w:pPr>
            <w:r w:rsidRPr="00B322A8">
              <w:t>-23.39</w:t>
            </w:r>
          </w:p>
        </w:tc>
        <w:tc>
          <w:tcPr>
            <w:tcW w:w="2107" w:type="dxa"/>
            <w:noWrap/>
            <w:hideMark/>
          </w:tcPr>
          <w:p w14:paraId="2060E5A5" w14:textId="77777777" w:rsidR="007748F0" w:rsidRPr="00B322A8" w:rsidRDefault="007748F0" w:rsidP="00873D42">
            <w:pPr>
              <w:pStyle w:val="TAL"/>
              <w:keepNext w:val="0"/>
            </w:pPr>
            <w:r w:rsidRPr="00B322A8">
              <w:t>722</w:t>
            </w:r>
          </w:p>
        </w:tc>
        <w:tc>
          <w:tcPr>
            <w:tcW w:w="2082" w:type="dxa"/>
            <w:noWrap/>
            <w:hideMark/>
          </w:tcPr>
          <w:p w14:paraId="4056B0DA" w14:textId="77777777" w:rsidR="007748F0" w:rsidRPr="00B322A8" w:rsidRDefault="007748F0" w:rsidP="00873D42">
            <w:pPr>
              <w:pStyle w:val="TAL"/>
              <w:keepNext w:val="0"/>
            </w:pPr>
            <w:r w:rsidRPr="00B322A8">
              <w:t>23.53</w:t>
            </w:r>
          </w:p>
        </w:tc>
        <w:tc>
          <w:tcPr>
            <w:tcW w:w="1058" w:type="dxa"/>
            <w:noWrap/>
            <w:hideMark/>
          </w:tcPr>
          <w:p w14:paraId="58CB60BA" w14:textId="77777777" w:rsidR="007748F0" w:rsidRPr="00B322A8" w:rsidRDefault="007748F0" w:rsidP="00873D42">
            <w:pPr>
              <w:pStyle w:val="TAL"/>
              <w:keepNext w:val="0"/>
            </w:pPr>
            <w:r w:rsidRPr="00B322A8">
              <w:t>57.73</w:t>
            </w:r>
          </w:p>
        </w:tc>
        <w:tc>
          <w:tcPr>
            <w:tcW w:w="873" w:type="dxa"/>
            <w:noWrap/>
            <w:hideMark/>
          </w:tcPr>
          <w:p w14:paraId="0D4AAEFE" w14:textId="77777777" w:rsidR="007748F0" w:rsidRPr="00B322A8" w:rsidRDefault="007748F0" w:rsidP="00873D42">
            <w:pPr>
              <w:pStyle w:val="TAL"/>
              <w:keepNext w:val="0"/>
            </w:pPr>
            <w:r w:rsidRPr="00B322A8">
              <w:t>12.29</w:t>
            </w:r>
          </w:p>
        </w:tc>
        <w:tc>
          <w:tcPr>
            <w:tcW w:w="873" w:type="dxa"/>
            <w:noWrap/>
            <w:hideMark/>
          </w:tcPr>
          <w:p w14:paraId="0527FD93" w14:textId="77777777" w:rsidR="007748F0" w:rsidRPr="00B322A8" w:rsidRDefault="007748F0" w:rsidP="00873D42">
            <w:pPr>
              <w:pStyle w:val="TAL"/>
              <w:keepNext w:val="0"/>
            </w:pPr>
            <w:r w:rsidRPr="00B322A8">
              <w:t>100.83</w:t>
            </w:r>
          </w:p>
        </w:tc>
      </w:tr>
      <w:tr w:rsidR="007748F0" w:rsidRPr="00B322A8" w14:paraId="15A3B079" w14:textId="77777777" w:rsidTr="00873D42">
        <w:trPr>
          <w:trHeight w:val="300"/>
        </w:trPr>
        <w:tc>
          <w:tcPr>
            <w:tcW w:w="1267" w:type="dxa"/>
            <w:noWrap/>
            <w:hideMark/>
          </w:tcPr>
          <w:p w14:paraId="73E17D0B" w14:textId="77777777" w:rsidR="007748F0" w:rsidRPr="00B322A8" w:rsidRDefault="007748F0" w:rsidP="00873D42">
            <w:pPr>
              <w:pStyle w:val="TAL"/>
              <w:keepNext w:val="0"/>
            </w:pPr>
            <w:r w:rsidRPr="00B322A8">
              <w:t>23</w:t>
            </w:r>
          </w:p>
        </w:tc>
        <w:tc>
          <w:tcPr>
            <w:tcW w:w="1100" w:type="dxa"/>
            <w:noWrap/>
            <w:hideMark/>
          </w:tcPr>
          <w:p w14:paraId="2C8716B1" w14:textId="77777777" w:rsidR="007748F0" w:rsidRPr="00B322A8" w:rsidRDefault="007748F0" w:rsidP="00873D42">
            <w:pPr>
              <w:pStyle w:val="TAL"/>
              <w:keepNext w:val="0"/>
            </w:pPr>
            <w:r w:rsidRPr="00B322A8">
              <w:t>-29.29</w:t>
            </w:r>
          </w:p>
        </w:tc>
        <w:tc>
          <w:tcPr>
            <w:tcW w:w="2107" w:type="dxa"/>
            <w:noWrap/>
            <w:hideMark/>
          </w:tcPr>
          <w:p w14:paraId="557E5C57" w14:textId="77777777" w:rsidR="007748F0" w:rsidRPr="00B322A8" w:rsidRDefault="007748F0" w:rsidP="00873D42">
            <w:pPr>
              <w:pStyle w:val="TAL"/>
              <w:keepNext w:val="0"/>
            </w:pPr>
            <w:r w:rsidRPr="00B322A8">
              <w:t>766</w:t>
            </w:r>
          </w:p>
        </w:tc>
        <w:tc>
          <w:tcPr>
            <w:tcW w:w="2082" w:type="dxa"/>
            <w:noWrap/>
            <w:hideMark/>
          </w:tcPr>
          <w:p w14:paraId="6BA95FDA" w14:textId="77777777" w:rsidR="007748F0" w:rsidRPr="00B322A8" w:rsidRDefault="007748F0" w:rsidP="00873D42">
            <w:pPr>
              <w:pStyle w:val="TAL"/>
              <w:keepNext w:val="0"/>
            </w:pPr>
            <w:r w:rsidRPr="00B322A8">
              <w:t>5.01</w:t>
            </w:r>
          </w:p>
        </w:tc>
        <w:tc>
          <w:tcPr>
            <w:tcW w:w="1058" w:type="dxa"/>
            <w:noWrap/>
            <w:hideMark/>
          </w:tcPr>
          <w:p w14:paraId="5BCF1DC3" w14:textId="77777777" w:rsidR="007748F0" w:rsidRPr="00B322A8" w:rsidRDefault="007748F0" w:rsidP="00873D42">
            <w:pPr>
              <w:pStyle w:val="TAL"/>
              <w:keepNext w:val="0"/>
            </w:pPr>
            <w:r w:rsidRPr="00B322A8">
              <w:t>66.06</w:t>
            </w:r>
          </w:p>
        </w:tc>
        <w:tc>
          <w:tcPr>
            <w:tcW w:w="873" w:type="dxa"/>
            <w:noWrap/>
            <w:hideMark/>
          </w:tcPr>
          <w:p w14:paraId="33B5AD83" w14:textId="77777777" w:rsidR="007748F0" w:rsidRPr="00B322A8" w:rsidRDefault="007748F0" w:rsidP="00873D42">
            <w:pPr>
              <w:pStyle w:val="TAL"/>
              <w:keepNext w:val="0"/>
            </w:pPr>
            <w:r w:rsidRPr="00B322A8">
              <w:t>12.29</w:t>
            </w:r>
          </w:p>
        </w:tc>
        <w:tc>
          <w:tcPr>
            <w:tcW w:w="873" w:type="dxa"/>
            <w:noWrap/>
            <w:hideMark/>
          </w:tcPr>
          <w:p w14:paraId="5BCE551A" w14:textId="77777777" w:rsidR="007748F0" w:rsidRPr="00B322A8" w:rsidRDefault="007748F0" w:rsidP="00873D42">
            <w:pPr>
              <w:pStyle w:val="TAL"/>
              <w:keepNext w:val="0"/>
            </w:pPr>
            <w:r w:rsidRPr="00B322A8">
              <w:t>101.79</w:t>
            </w:r>
          </w:p>
        </w:tc>
      </w:tr>
      <w:tr w:rsidR="007748F0" w:rsidRPr="00B322A8" w14:paraId="37F30EAB" w14:textId="77777777" w:rsidTr="00873D42">
        <w:trPr>
          <w:trHeight w:val="300"/>
        </w:trPr>
        <w:tc>
          <w:tcPr>
            <w:tcW w:w="1267" w:type="dxa"/>
            <w:noWrap/>
            <w:hideMark/>
          </w:tcPr>
          <w:p w14:paraId="43B5C642" w14:textId="77777777" w:rsidR="007748F0" w:rsidRPr="00B322A8" w:rsidRDefault="007748F0" w:rsidP="00873D42">
            <w:pPr>
              <w:pStyle w:val="TAL"/>
              <w:keepNext w:val="0"/>
            </w:pPr>
            <w:r w:rsidRPr="00B322A8">
              <w:t>24</w:t>
            </w:r>
          </w:p>
        </w:tc>
        <w:tc>
          <w:tcPr>
            <w:tcW w:w="1100" w:type="dxa"/>
            <w:noWrap/>
            <w:hideMark/>
          </w:tcPr>
          <w:p w14:paraId="2F83A393" w14:textId="77777777" w:rsidR="007748F0" w:rsidRPr="00B322A8" w:rsidRDefault="007748F0" w:rsidP="00873D42">
            <w:pPr>
              <w:pStyle w:val="TAL"/>
              <w:keepNext w:val="0"/>
            </w:pPr>
            <w:r w:rsidRPr="00B322A8">
              <w:t>-30.49</w:t>
            </w:r>
          </w:p>
        </w:tc>
        <w:tc>
          <w:tcPr>
            <w:tcW w:w="2107" w:type="dxa"/>
            <w:noWrap/>
            <w:hideMark/>
          </w:tcPr>
          <w:p w14:paraId="682710D2" w14:textId="77777777" w:rsidR="007748F0" w:rsidRPr="00B322A8" w:rsidRDefault="007748F0" w:rsidP="00873D42">
            <w:pPr>
              <w:pStyle w:val="TAL"/>
              <w:keepNext w:val="0"/>
            </w:pPr>
            <w:r w:rsidRPr="00B322A8">
              <w:t>941</w:t>
            </w:r>
          </w:p>
        </w:tc>
        <w:tc>
          <w:tcPr>
            <w:tcW w:w="2082" w:type="dxa"/>
            <w:noWrap/>
            <w:hideMark/>
          </w:tcPr>
          <w:p w14:paraId="3DBD4100" w14:textId="77777777" w:rsidR="007748F0" w:rsidRPr="00B322A8" w:rsidRDefault="007748F0" w:rsidP="00873D42">
            <w:pPr>
              <w:pStyle w:val="TAL"/>
              <w:keepNext w:val="0"/>
            </w:pPr>
            <w:r w:rsidRPr="00B322A8">
              <w:t>50.49</w:t>
            </w:r>
          </w:p>
        </w:tc>
        <w:tc>
          <w:tcPr>
            <w:tcW w:w="1058" w:type="dxa"/>
            <w:noWrap/>
            <w:hideMark/>
          </w:tcPr>
          <w:p w14:paraId="20736861" w14:textId="77777777" w:rsidR="007748F0" w:rsidRPr="00B322A8" w:rsidRDefault="007748F0" w:rsidP="00873D42">
            <w:pPr>
              <w:pStyle w:val="TAL"/>
              <w:keepNext w:val="0"/>
            </w:pPr>
            <w:r w:rsidRPr="00B322A8">
              <w:t>-91</w:t>
            </w:r>
          </w:p>
        </w:tc>
        <w:tc>
          <w:tcPr>
            <w:tcW w:w="873" w:type="dxa"/>
            <w:noWrap/>
            <w:hideMark/>
          </w:tcPr>
          <w:p w14:paraId="067820BE" w14:textId="77777777" w:rsidR="007748F0" w:rsidRPr="00B322A8" w:rsidRDefault="007748F0" w:rsidP="00873D42">
            <w:pPr>
              <w:pStyle w:val="TAL"/>
              <w:keepNext w:val="0"/>
            </w:pPr>
            <w:r w:rsidRPr="00B322A8">
              <w:t>12.29</w:t>
            </w:r>
          </w:p>
        </w:tc>
        <w:tc>
          <w:tcPr>
            <w:tcW w:w="873" w:type="dxa"/>
            <w:noWrap/>
            <w:hideMark/>
          </w:tcPr>
          <w:p w14:paraId="498CC1C9" w14:textId="77777777" w:rsidR="007748F0" w:rsidRPr="00B322A8" w:rsidRDefault="007748F0" w:rsidP="00873D42">
            <w:pPr>
              <w:pStyle w:val="TAL"/>
              <w:keepNext w:val="0"/>
            </w:pPr>
            <w:r w:rsidRPr="00B322A8">
              <w:t>101.99</w:t>
            </w:r>
          </w:p>
        </w:tc>
      </w:tr>
      <w:tr w:rsidR="007748F0" w:rsidRPr="00B322A8" w14:paraId="4FD2650B" w14:textId="77777777" w:rsidTr="00873D42">
        <w:trPr>
          <w:trHeight w:val="300"/>
        </w:trPr>
        <w:tc>
          <w:tcPr>
            <w:tcW w:w="1267" w:type="dxa"/>
            <w:noWrap/>
            <w:hideMark/>
          </w:tcPr>
          <w:p w14:paraId="02867703" w14:textId="77777777" w:rsidR="007748F0" w:rsidRPr="00B322A8" w:rsidRDefault="007748F0" w:rsidP="00873D42">
            <w:pPr>
              <w:pStyle w:val="TAL"/>
              <w:keepNext w:val="0"/>
            </w:pPr>
            <w:r w:rsidRPr="00B322A8">
              <w:t>Ini. delay [ns]</w:t>
            </w:r>
          </w:p>
        </w:tc>
        <w:tc>
          <w:tcPr>
            <w:tcW w:w="1100" w:type="dxa"/>
            <w:noWrap/>
            <w:hideMark/>
          </w:tcPr>
          <w:p w14:paraId="7B906D1A" w14:textId="77777777" w:rsidR="007748F0" w:rsidRPr="00B322A8" w:rsidRDefault="007748F0" w:rsidP="00873D42">
            <w:pPr>
              <w:pStyle w:val="TAL"/>
              <w:keepNext w:val="0"/>
            </w:pPr>
            <w:r w:rsidRPr="00B322A8">
              <w:t>XPR [dB]</w:t>
            </w:r>
          </w:p>
        </w:tc>
        <w:tc>
          <w:tcPr>
            <w:tcW w:w="2107" w:type="dxa"/>
            <w:noWrap/>
            <w:hideMark/>
          </w:tcPr>
          <w:p w14:paraId="6EB6756E" w14:textId="77777777" w:rsidR="007748F0" w:rsidRPr="00B322A8" w:rsidRDefault="007748F0" w:rsidP="00873D42">
            <w:pPr>
              <w:pStyle w:val="TAL"/>
              <w:keepNext w:val="0"/>
            </w:pPr>
            <w:r w:rsidRPr="00B322A8">
              <w:t>PL [dB]</w:t>
            </w:r>
          </w:p>
        </w:tc>
        <w:tc>
          <w:tcPr>
            <w:tcW w:w="2082" w:type="dxa"/>
            <w:noWrap/>
            <w:hideMark/>
          </w:tcPr>
          <w:p w14:paraId="68C3FEF6" w14:textId="77777777" w:rsidR="007748F0" w:rsidRPr="00B322A8" w:rsidRDefault="007748F0" w:rsidP="00873D42">
            <w:pPr>
              <w:pStyle w:val="TAL"/>
              <w:keepNext w:val="0"/>
            </w:pPr>
            <w:r w:rsidRPr="00B322A8">
              <w:t>ZoA [°]</w:t>
            </w:r>
          </w:p>
        </w:tc>
        <w:tc>
          <w:tcPr>
            <w:tcW w:w="1058" w:type="dxa"/>
            <w:noWrap/>
            <w:hideMark/>
          </w:tcPr>
          <w:p w14:paraId="421902E7" w14:textId="77777777" w:rsidR="007748F0" w:rsidRPr="00B322A8" w:rsidRDefault="007748F0" w:rsidP="00873D42">
            <w:pPr>
              <w:pStyle w:val="TAL"/>
              <w:keepNext w:val="0"/>
            </w:pPr>
            <w:r w:rsidRPr="00B322A8">
              <w:t>ASD [°]</w:t>
            </w:r>
          </w:p>
        </w:tc>
        <w:tc>
          <w:tcPr>
            <w:tcW w:w="873" w:type="dxa"/>
            <w:noWrap/>
            <w:hideMark/>
          </w:tcPr>
          <w:p w14:paraId="54912219" w14:textId="77777777" w:rsidR="007748F0" w:rsidRPr="00B322A8" w:rsidRDefault="007748F0" w:rsidP="00873D42">
            <w:pPr>
              <w:pStyle w:val="TAL"/>
              <w:keepNext w:val="0"/>
            </w:pPr>
            <w:r w:rsidRPr="00B322A8">
              <w:t>ZSA [°]</w:t>
            </w:r>
          </w:p>
        </w:tc>
        <w:tc>
          <w:tcPr>
            <w:tcW w:w="873" w:type="dxa"/>
            <w:noWrap/>
            <w:hideMark/>
          </w:tcPr>
          <w:p w14:paraId="5ED5EC2D" w14:textId="77777777" w:rsidR="007748F0" w:rsidRPr="00B322A8" w:rsidRDefault="007748F0" w:rsidP="00873D42">
            <w:pPr>
              <w:pStyle w:val="TAL"/>
              <w:keepNext w:val="0"/>
            </w:pPr>
            <w:r w:rsidRPr="00B322A8">
              <w:t>ZSD [°]</w:t>
            </w:r>
          </w:p>
        </w:tc>
      </w:tr>
      <w:tr w:rsidR="007748F0" w:rsidRPr="00B322A8" w14:paraId="1D5106A5" w14:textId="77777777" w:rsidTr="00873D42">
        <w:trPr>
          <w:trHeight w:val="300"/>
        </w:trPr>
        <w:tc>
          <w:tcPr>
            <w:tcW w:w="1267" w:type="dxa"/>
            <w:noWrap/>
            <w:hideMark/>
          </w:tcPr>
          <w:p w14:paraId="557B4A03" w14:textId="77777777" w:rsidR="007748F0" w:rsidRPr="00B322A8" w:rsidRDefault="007748F0" w:rsidP="00873D42">
            <w:pPr>
              <w:pStyle w:val="TAL"/>
              <w:keepNext w:val="0"/>
            </w:pPr>
            <w:r w:rsidRPr="00B322A8">
              <w:t>814</w:t>
            </w:r>
          </w:p>
        </w:tc>
        <w:tc>
          <w:tcPr>
            <w:tcW w:w="1100" w:type="dxa"/>
            <w:noWrap/>
            <w:hideMark/>
          </w:tcPr>
          <w:p w14:paraId="75D327F5" w14:textId="77777777" w:rsidR="007748F0" w:rsidRPr="00B322A8" w:rsidRDefault="007748F0" w:rsidP="00873D42">
            <w:pPr>
              <w:pStyle w:val="TAL"/>
              <w:keepNext w:val="0"/>
            </w:pPr>
            <w:r w:rsidRPr="00B322A8">
              <w:t>7</w:t>
            </w:r>
          </w:p>
        </w:tc>
        <w:tc>
          <w:tcPr>
            <w:tcW w:w="2107" w:type="dxa"/>
            <w:noWrap/>
            <w:hideMark/>
          </w:tcPr>
          <w:p w14:paraId="40B0DE29" w14:textId="77777777" w:rsidR="007748F0" w:rsidRPr="00B322A8" w:rsidRDefault="007748F0" w:rsidP="00873D42">
            <w:pPr>
              <w:pStyle w:val="TAL"/>
              <w:keepNext w:val="0"/>
            </w:pPr>
            <w:r w:rsidRPr="00B322A8">
              <w:t>114.96</w:t>
            </w:r>
          </w:p>
        </w:tc>
        <w:tc>
          <w:tcPr>
            <w:tcW w:w="2082" w:type="dxa"/>
            <w:noWrap/>
            <w:hideMark/>
          </w:tcPr>
          <w:p w14:paraId="5C47A3FC" w14:textId="77777777" w:rsidR="007748F0" w:rsidRPr="00B322A8" w:rsidRDefault="007748F0" w:rsidP="00873D42">
            <w:pPr>
              <w:pStyle w:val="TAL"/>
              <w:keepNext w:val="0"/>
            </w:pPr>
            <w:r w:rsidRPr="00B322A8">
              <w:t>90</w:t>
            </w:r>
          </w:p>
        </w:tc>
        <w:tc>
          <w:tcPr>
            <w:tcW w:w="1058" w:type="dxa"/>
            <w:noWrap/>
            <w:hideMark/>
          </w:tcPr>
          <w:p w14:paraId="436AD343" w14:textId="77777777" w:rsidR="007748F0" w:rsidRPr="00B322A8" w:rsidRDefault="007748F0" w:rsidP="00873D42">
            <w:pPr>
              <w:pStyle w:val="TAL"/>
              <w:keepNext w:val="0"/>
            </w:pPr>
            <w:r w:rsidRPr="00B322A8">
              <w:t>1.29</w:t>
            </w:r>
          </w:p>
        </w:tc>
        <w:tc>
          <w:tcPr>
            <w:tcW w:w="873" w:type="dxa"/>
            <w:noWrap/>
            <w:hideMark/>
          </w:tcPr>
          <w:p w14:paraId="74378D93" w14:textId="77777777" w:rsidR="007748F0" w:rsidRPr="00B322A8" w:rsidRDefault="007748F0" w:rsidP="00873D42">
            <w:pPr>
              <w:pStyle w:val="TAL"/>
              <w:keepNext w:val="0"/>
            </w:pPr>
            <w:r w:rsidRPr="00B322A8">
              <w:t>0</w:t>
            </w:r>
          </w:p>
        </w:tc>
        <w:tc>
          <w:tcPr>
            <w:tcW w:w="873" w:type="dxa"/>
            <w:noWrap/>
            <w:hideMark/>
          </w:tcPr>
          <w:p w14:paraId="123F313F" w14:textId="77777777" w:rsidR="007748F0" w:rsidRPr="00B322A8" w:rsidRDefault="007748F0" w:rsidP="00873D42">
            <w:pPr>
              <w:pStyle w:val="TAL"/>
              <w:keepNext w:val="0"/>
            </w:pPr>
            <w:r w:rsidRPr="00B322A8">
              <w:t>0.23</w:t>
            </w:r>
          </w:p>
        </w:tc>
      </w:tr>
      <w:tr w:rsidR="007748F0" w:rsidRPr="00B322A8" w14:paraId="5CFFD65D" w14:textId="77777777" w:rsidTr="00873D42">
        <w:trPr>
          <w:trHeight w:val="300"/>
        </w:trPr>
        <w:tc>
          <w:tcPr>
            <w:tcW w:w="1267" w:type="dxa"/>
            <w:noWrap/>
            <w:hideMark/>
          </w:tcPr>
          <w:p w14:paraId="4878A9BA" w14:textId="77777777" w:rsidR="007748F0" w:rsidRPr="00B322A8" w:rsidRDefault="007748F0" w:rsidP="00873D42">
            <w:pPr>
              <w:pStyle w:val="TAL"/>
              <w:keepNext w:val="0"/>
            </w:pPr>
            <w:r w:rsidRPr="00B322A8">
              <w:t>UE speed [m/s]</w:t>
            </w:r>
          </w:p>
        </w:tc>
        <w:tc>
          <w:tcPr>
            <w:tcW w:w="1100" w:type="dxa"/>
            <w:noWrap/>
            <w:hideMark/>
          </w:tcPr>
          <w:p w14:paraId="581430D7" w14:textId="77777777" w:rsidR="007748F0" w:rsidRPr="00B322A8" w:rsidRDefault="007748F0" w:rsidP="00873D42">
            <w:pPr>
              <w:pStyle w:val="TAL"/>
              <w:keepNext w:val="0"/>
            </w:pPr>
            <w:r w:rsidRPr="00B322A8">
              <w:t>UE DoT Az [°]</w:t>
            </w:r>
          </w:p>
        </w:tc>
        <w:tc>
          <w:tcPr>
            <w:tcW w:w="2107" w:type="dxa"/>
            <w:noWrap/>
            <w:hideMark/>
          </w:tcPr>
          <w:p w14:paraId="19A29401" w14:textId="77777777" w:rsidR="007748F0" w:rsidRPr="00B322A8" w:rsidRDefault="007748F0" w:rsidP="00873D42">
            <w:pPr>
              <w:pStyle w:val="TAL"/>
              <w:keepNext w:val="0"/>
            </w:pPr>
            <w:r w:rsidRPr="00B322A8">
              <w:t>UE coordinates (x,y,z) [m]</w:t>
            </w:r>
          </w:p>
        </w:tc>
        <w:tc>
          <w:tcPr>
            <w:tcW w:w="2082" w:type="dxa"/>
            <w:noWrap/>
            <w:hideMark/>
          </w:tcPr>
          <w:p w14:paraId="0D14B36C" w14:textId="77777777" w:rsidR="007748F0" w:rsidRPr="00B322A8" w:rsidRDefault="007748F0" w:rsidP="00873D42">
            <w:pPr>
              <w:pStyle w:val="TAL"/>
              <w:keepNext w:val="0"/>
            </w:pPr>
            <w:r w:rsidRPr="00B322A8">
              <w:t>BS coordinates (x,y,z) [m]</w:t>
            </w:r>
          </w:p>
        </w:tc>
        <w:tc>
          <w:tcPr>
            <w:tcW w:w="1058" w:type="dxa"/>
            <w:noWrap/>
            <w:hideMark/>
          </w:tcPr>
          <w:p w14:paraId="6E33ED87" w14:textId="77777777" w:rsidR="007748F0" w:rsidRPr="00B322A8" w:rsidRDefault="007748F0" w:rsidP="00873D42">
            <w:pPr>
              <w:pStyle w:val="TAL"/>
              <w:keepNext w:val="0"/>
            </w:pPr>
            <w:r w:rsidRPr="00B322A8">
              <w:t>K-factor [dB]</w:t>
            </w:r>
          </w:p>
        </w:tc>
        <w:tc>
          <w:tcPr>
            <w:tcW w:w="873" w:type="dxa"/>
            <w:noWrap/>
            <w:hideMark/>
          </w:tcPr>
          <w:p w14:paraId="592C5631" w14:textId="77777777" w:rsidR="007748F0" w:rsidRPr="00B322A8" w:rsidRDefault="007748F0" w:rsidP="00873D42">
            <w:pPr>
              <w:pStyle w:val="TAL"/>
              <w:keepNext w:val="0"/>
            </w:pPr>
            <w:r w:rsidRPr="00B322A8">
              <w:t xml:space="preserve"> </w:t>
            </w:r>
          </w:p>
        </w:tc>
        <w:tc>
          <w:tcPr>
            <w:tcW w:w="873" w:type="dxa"/>
            <w:noWrap/>
            <w:hideMark/>
          </w:tcPr>
          <w:p w14:paraId="14F38346" w14:textId="77777777" w:rsidR="007748F0" w:rsidRPr="00B322A8" w:rsidRDefault="007748F0" w:rsidP="00873D42">
            <w:pPr>
              <w:pStyle w:val="TAL"/>
              <w:keepNext w:val="0"/>
            </w:pPr>
          </w:p>
        </w:tc>
      </w:tr>
      <w:tr w:rsidR="007748F0" w:rsidRPr="00B322A8" w14:paraId="25C8AA90" w14:textId="77777777" w:rsidTr="00873D42">
        <w:trPr>
          <w:trHeight w:val="300"/>
        </w:trPr>
        <w:tc>
          <w:tcPr>
            <w:tcW w:w="1267" w:type="dxa"/>
            <w:noWrap/>
            <w:hideMark/>
          </w:tcPr>
          <w:p w14:paraId="5DCFA7FE" w14:textId="77777777" w:rsidR="007748F0" w:rsidRPr="00B322A8" w:rsidRDefault="007748F0" w:rsidP="00873D42">
            <w:pPr>
              <w:pStyle w:val="TAL"/>
              <w:keepNext w:val="0"/>
            </w:pPr>
            <w:r w:rsidRPr="00B322A8">
              <w:t>8.33</w:t>
            </w:r>
          </w:p>
        </w:tc>
        <w:tc>
          <w:tcPr>
            <w:tcW w:w="1100" w:type="dxa"/>
            <w:noWrap/>
            <w:hideMark/>
          </w:tcPr>
          <w:p w14:paraId="026C9EEF" w14:textId="77777777" w:rsidR="007748F0" w:rsidRPr="00B322A8" w:rsidRDefault="007748F0" w:rsidP="00873D42">
            <w:pPr>
              <w:pStyle w:val="TAL"/>
              <w:keepNext w:val="0"/>
            </w:pPr>
            <w:r w:rsidRPr="00B322A8">
              <w:t>98.5</w:t>
            </w:r>
          </w:p>
        </w:tc>
        <w:tc>
          <w:tcPr>
            <w:tcW w:w="2107" w:type="dxa"/>
            <w:noWrap/>
            <w:hideMark/>
          </w:tcPr>
          <w:p w14:paraId="1C19DA45" w14:textId="77777777" w:rsidR="007748F0" w:rsidRPr="00B322A8" w:rsidRDefault="007748F0" w:rsidP="00873D42">
            <w:pPr>
              <w:pStyle w:val="TAL"/>
              <w:keepNext w:val="0"/>
            </w:pPr>
            <w:r w:rsidRPr="00B322A8">
              <w:t>(243.15,-17.48,1.5)</w:t>
            </w:r>
          </w:p>
        </w:tc>
        <w:tc>
          <w:tcPr>
            <w:tcW w:w="2082" w:type="dxa"/>
            <w:noWrap/>
            <w:hideMark/>
          </w:tcPr>
          <w:p w14:paraId="26D73953" w14:textId="77777777" w:rsidR="007748F0" w:rsidRPr="00B322A8" w:rsidRDefault="007748F0" w:rsidP="00873D42">
            <w:pPr>
              <w:pStyle w:val="TAL"/>
              <w:keepNext w:val="0"/>
            </w:pPr>
            <w:r w:rsidRPr="00B322A8">
              <w:t>(0,0,10)</w:t>
            </w:r>
          </w:p>
        </w:tc>
        <w:tc>
          <w:tcPr>
            <w:tcW w:w="1058" w:type="dxa"/>
            <w:noWrap/>
            <w:hideMark/>
          </w:tcPr>
          <w:p w14:paraId="29BEEEBC" w14:textId="77777777" w:rsidR="007748F0" w:rsidRPr="00B322A8" w:rsidRDefault="007748F0" w:rsidP="00873D42">
            <w:pPr>
              <w:pStyle w:val="TAL"/>
              <w:keepNext w:val="0"/>
            </w:pPr>
            <w:r w:rsidRPr="00B322A8">
              <w:t>-</w:t>
            </w:r>
          </w:p>
        </w:tc>
        <w:tc>
          <w:tcPr>
            <w:tcW w:w="873" w:type="dxa"/>
            <w:noWrap/>
            <w:hideMark/>
          </w:tcPr>
          <w:p w14:paraId="1CD96403" w14:textId="77777777" w:rsidR="007748F0" w:rsidRPr="00B322A8" w:rsidRDefault="007748F0" w:rsidP="00873D42">
            <w:pPr>
              <w:pStyle w:val="TAL"/>
              <w:keepNext w:val="0"/>
            </w:pPr>
          </w:p>
        </w:tc>
        <w:tc>
          <w:tcPr>
            <w:tcW w:w="873" w:type="dxa"/>
            <w:noWrap/>
            <w:hideMark/>
          </w:tcPr>
          <w:p w14:paraId="5ADE8607" w14:textId="77777777" w:rsidR="007748F0" w:rsidRPr="00B322A8" w:rsidRDefault="007748F0" w:rsidP="00873D42">
            <w:pPr>
              <w:pStyle w:val="TAL"/>
              <w:keepNext w:val="0"/>
            </w:pPr>
          </w:p>
        </w:tc>
      </w:tr>
      <w:tr w:rsidR="007748F0" w:rsidRPr="00B322A8" w14:paraId="112ACA6C" w14:textId="77777777" w:rsidTr="00873D42">
        <w:trPr>
          <w:trHeight w:val="300"/>
        </w:trPr>
        <w:tc>
          <w:tcPr>
            <w:tcW w:w="1267" w:type="dxa"/>
            <w:noWrap/>
            <w:hideMark/>
          </w:tcPr>
          <w:p w14:paraId="1E441EFF" w14:textId="77777777" w:rsidR="007748F0" w:rsidRPr="00B322A8" w:rsidRDefault="007748F0" w:rsidP="00873D42">
            <w:pPr>
              <w:pStyle w:val="TAL"/>
              <w:keepNext w:val="0"/>
            </w:pPr>
          </w:p>
        </w:tc>
        <w:tc>
          <w:tcPr>
            <w:tcW w:w="1100" w:type="dxa"/>
            <w:noWrap/>
            <w:hideMark/>
          </w:tcPr>
          <w:p w14:paraId="3665D775" w14:textId="77777777" w:rsidR="007748F0" w:rsidRPr="00B322A8" w:rsidRDefault="007748F0" w:rsidP="00873D42">
            <w:pPr>
              <w:pStyle w:val="TAL"/>
              <w:keepNext w:val="0"/>
            </w:pPr>
          </w:p>
        </w:tc>
        <w:tc>
          <w:tcPr>
            <w:tcW w:w="2107" w:type="dxa"/>
            <w:noWrap/>
            <w:hideMark/>
          </w:tcPr>
          <w:p w14:paraId="7C076D88" w14:textId="77777777" w:rsidR="007748F0" w:rsidRPr="00B322A8" w:rsidRDefault="007748F0" w:rsidP="00873D42">
            <w:pPr>
              <w:pStyle w:val="TAL"/>
              <w:keepNext w:val="0"/>
            </w:pPr>
          </w:p>
        </w:tc>
        <w:tc>
          <w:tcPr>
            <w:tcW w:w="2082" w:type="dxa"/>
            <w:noWrap/>
            <w:hideMark/>
          </w:tcPr>
          <w:p w14:paraId="4401E5EE" w14:textId="77777777" w:rsidR="007748F0" w:rsidRPr="00B322A8" w:rsidRDefault="007748F0" w:rsidP="00873D42">
            <w:pPr>
              <w:pStyle w:val="TAL"/>
              <w:keepNext w:val="0"/>
            </w:pPr>
          </w:p>
        </w:tc>
        <w:tc>
          <w:tcPr>
            <w:tcW w:w="1058" w:type="dxa"/>
            <w:noWrap/>
            <w:hideMark/>
          </w:tcPr>
          <w:p w14:paraId="17DEA81E" w14:textId="77777777" w:rsidR="007748F0" w:rsidRPr="00B322A8" w:rsidRDefault="007748F0" w:rsidP="00873D42">
            <w:pPr>
              <w:pStyle w:val="TAL"/>
              <w:keepNext w:val="0"/>
            </w:pPr>
          </w:p>
        </w:tc>
        <w:tc>
          <w:tcPr>
            <w:tcW w:w="873" w:type="dxa"/>
            <w:noWrap/>
            <w:hideMark/>
          </w:tcPr>
          <w:p w14:paraId="53E43368" w14:textId="77777777" w:rsidR="007748F0" w:rsidRPr="00B322A8" w:rsidRDefault="007748F0" w:rsidP="00873D42">
            <w:pPr>
              <w:pStyle w:val="TAL"/>
              <w:keepNext w:val="0"/>
            </w:pPr>
          </w:p>
        </w:tc>
        <w:tc>
          <w:tcPr>
            <w:tcW w:w="873" w:type="dxa"/>
            <w:noWrap/>
            <w:hideMark/>
          </w:tcPr>
          <w:p w14:paraId="7494F292" w14:textId="77777777" w:rsidR="007748F0" w:rsidRPr="00B322A8" w:rsidRDefault="007748F0" w:rsidP="00873D42">
            <w:pPr>
              <w:pStyle w:val="TAL"/>
              <w:keepNext w:val="0"/>
            </w:pPr>
          </w:p>
        </w:tc>
      </w:tr>
      <w:tr w:rsidR="007748F0" w:rsidRPr="00B322A8" w14:paraId="7406C661" w14:textId="77777777" w:rsidTr="00873D42">
        <w:trPr>
          <w:trHeight w:val="300"/>
        </w:trPr>
        <w:tc>
          <w:tcPr>
            <w:tcW w:w="1267" w:type="dxa"/>
            <w:shd w:val="clear" w:color="auto" w:fill="EDEDED" w:themeFill="accent3" w:themeFillTint="33"/>
            <w:noWrap/>
            <w:hideMark/>
          </w:tcPr>
          <w:p w14:paraId="31A43C9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B659C3"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629E3194" w14:textId="77777777" w:rsidR="007748F0" w:rsidRPr="00B322A8" w:rsidRDefault="007748F0" w:rsidP="00873D42">
            <w:pPr>
              <w:pStyle w:val="TAL"/>
              <w:keepNext w:val="0"/>
            </w:pPr>
          </w:p>
        </w:tc>
        <w:tc>
          <w:tcPr>
            <w:tcW w:w="2082" w:type="dxa"/>
            <w:shd w:val="clear" w:color="auto" w:fill="EDEDED" w:themeFill="accent3" w:themeFillTint="33"/>
            <w:noWrap/>
            <w:hideMark/>
          </w:tcPr>
          <w:p w14:paraId="69E0ED41" w14:textId="77777777" w:rsidR="007748F0" w:rsidRPr="00B322A8" w:rsidRDefault="007748F0" w:rsidP="00873D42">
            <w:pPr>
              <w:pStyle w:val="TAL"/>
              <w:keepNext w:val="0"/>
            </w:pPr>
          </w:p>
        </w:tc>
        <w:tc>
          <w:tcPr>
            <w:tcW w:w="1058" w:type="dxa"/>
            <w:shd w:val="clear" w:color="auto" w:fill="EDEDED" w:themeFill="accent3" w:themeFillTint="33"/>
            <w:noWrap/>
            <w:hideMark/>
          </w:tcPr>
          <w:p w14:paraId="74FAC56E" w14:textId="77777777" w:rsidR="007748F0" w:rsidRPr="00B322A8" w:rsidRDefault="007748F0" w:rsidP="00873D42">
            <w:pPr>
              <w:pStyle w:val="TAL"/>
              <w:keepNext w:val="0"/>
            </w:pPr>
          </w:p>
        </w:tc>
        <w:tc>
          <w:tcPr>
            <w:tcW w:w="873" w:type="dxa"/>
            <w:shd w:val="clear" w:color="auto" w:fill="EDEDED" w:themeFill="accent3" w:themeFillTint="33"/>
            <w:noWrap/>
            <w:hideMark/>
          </w:tcPr>
          <w:p w14:paraId="5374FF9A" w14:textId="77777777" w:rsidR="007748F0" w:rsidRPr="00B322A8" w:rsidRDefault="007748F0" w:rsidP="00873D42">
            <w:pPr>
              <w:pStyle w:val="TAL"/>
              <w:keepNext w:val="0"/>
            </w:pPr>
          </w:p>
        </w:tc>
        <w:tc>
          <w:tcPr>
            <w:tcW w:w="873" w:type="dxa"/>
            <w:shd w:val="clear" w:color="auto" w:fill="EDEDED" w:themeFill="accent3" w:themeFillTint="33"/>
            <w:noWrap/>
            <w:hideMark/>
          </w:tcPr>
          <w:p w14:paraId="4A7E8D7D" w14:textId="77777777" w:rsidR="007748F0" w:rsidRPr="00B322A8" w:rsidRDefault="007748F0" w:rsidP="00873D42">
            <w:pPr>
              <w:pStyle w:val="TAL"/>
              <w:keepNext w:val="0"/>
            </w:pPr>
          </w:p>
        </w:tc>
      </w:tr>
      <w:tr w:rsidR="007748F0" w:rsidRPr="00B322A8" w14:paraId="1592FA0F" w14:textId="77777777" w:rsidTr="00873D42">
        <w:trPr>
          <w:trHeight w:val="300"/>
        </w:trPr>
        <w:tc>
          <w:tcPr>
            <w:tcW w:w="1267" w:type="dxa"/>
            <w:noWrap/>
            <w:hideMark/>
          </w:tcPr>
          <w:p w14:paraId="42F56C80" w14:textId="77777777" w:rsidR="007748F0" w:rsidRPr="00B322A8" w:rsidRDefault="007748F0" w:rsidP="00873D42">
            <w:pPr>
              <w:pStyle w:val="TAL"/>
              <w:keepNext w:val="0"/>
            </w:pPr>
            <w:r w:rsidRPr="00B322A8">
              <w:t>Cluster#</w:t>
            </w:r>
          </w:p>
        </w:tc>
        <w:tc>
          <w:tcPr>
            <w:tcW w:w="1100" w:type="dxa"/>
            <w:noWrap/>
            <w:hideMark/>
          </w:tcPr>
          <w:p w14:paraId="5C504EAD" w14:textId="77777777" w:rsidR="007748F0" w:rsidRPr="00B322A8" w:rsidRDefault="007748F0" w:rsidP="00873D42">
            <w:pPr>
              <w:pStyle w:val="TAL"/>
              <w:keepNext w:val="0"/>
            </w:pPr>
            <w:r w:rsidRPr="00B322A8">
              <w:t>Power [dB]</w:t>
            </w:r>
          </w:p>
        </w:tc>
        <w:tc>
          <w:tcPr>
            <w:tcW w:w="2107" w:type="dxa"/>
            <w:noWrap/>
            <w:hideMark/>
          </w:tcPr>
          <w:p w14:paraId="0FE73D6F" w14:textId="77777777" w:rsidR="007748F0" w:rsidRPr="00B322A8" w:rsidRDefault="007748F0" w:rsidP="00873D42">
            <w:pPr>
              <w:pStyle w:val="TAL"/>
              <w:keepNext w:val="0"/>
            </w:pPr>
            <w:r w:rsidRPr="00B322A8">
              <w:t>Excess delay [ns]</w:t>
            </w:r>
          </w:p>
        </w:tc>
        <w:tc>
          <w:tcPr>
            <w:tcW w:w="2082" w:type="dxa"/>
            <w:noWrap/>
            <w:hideMark/>
          </w:tcPr>
          <w:p w14:paraId="352C8518" w14:textId="77777777" w:rsidR="007748F0" w:rsidRPr="00B322A8" w:rsidRDefault="007748F0" w:rsidP="00873D42">
            <w:pPr>
              <w:pStyle w:val="TAL"/>
              <w:keepNext w:val="0"/>
            </w:pPr>
            <w:r w:rsidRPr="00B322A8">
              <w:t>AoA [°]</w:t>
            </w:r>
          </w:p>
        </w:tc>
        <w:tc>
          <w:tcPr>
            <w:tcW w:w="1058" w:type="dxa"/>
            <w:noWrap/>
            <w:hideMark/>
          </w:tcPr>
          <w:p w14:paraId="07FAC549" w14:textId="77777777" w:rsidR="007748F0" w:rsidRPr="00B322A8" w:rsidRDefault="007748F0" w:rsidP="00873D42">
            <w:pPr>
              <w:pStyle w:val="TAL"/>
              <w:keepNext w:val="0"/>
            </w:pPr>
            <w:r w:rsidRPr="00B322A8">
              <w:t>AoD [°]</w:t>
            </w:r>
          </w:p>
        </w:tc>
        <w:tc>
          <w:tcPr>
            <w:tcW w:w="873" w:type="dxa"/>
            <w:noWrap/>
            <w:hideMark/>
          </w:tcPr>
          <w:p w14:paraId="3A6F33A6" w14:textId="77777777" w:rsidR="007748F0" w:rsidRPr="00B322A8" w:rsidRDefault="007748F0" w:rsidP="00873D42">
            <w:pPr>
              <w:pStyle w:val="TAL"/>
              <w:keepNext w:val="0"/>
            </w:pPr>
            <w:r w:rsidRPr="00B322A8">
              <w:t>ASA [°]</w:t>
            </w:r>
          </w:p>
        </w:tc>
        <w:tc>
          <w:tcPr>
            <w:tcW w:w="873" w:type="dxa"/>
            <w:noWrap/>
            <w:hideMark/>
          </w:tcPr>
          <w:p w14:paraId="571D2EA3" w14:textId="77777777" w:rsidR="007748F0" w:rsidRPr="00B322A8" w:rsidRDefault="007748F0" w:rsidP="00873D42">
            <w:pPr>
              <w:pStyle w:val="TAL"/>
              <w:keepNext w:val="0"/>
            </w:pPr>
            <w:r w:rsidRPr="00B322A8">
              <w:t>ZoD [°]</w:t>
            </w:r>
          </w:p>
        </w:tc>
      </w:tr>
      <w:tr w:rsidR="007748F0" w:rsidRPr="00B322A8" w14:paraId="6259D250" w14:textId="77777777" w:rsidTr="00873D42">
        <w:trPr>
          <w:trHeight w:val="300"/>
        </w:trPr>
        <w:tc>
          <w:tcPr>
            <w:tcW w:w="1267" w:type="dxa"/>
            <w:noWrap/>
            <w:hideMark/>
          </w:tcPr>
          <w:p w14:paraId="428FD8EE" w14:textId="77777777" w:rsidR="007748F0" w:rsidRPr="00B322A8" w:rsidRDefault="007748F0" w:rsidP="00873D42">
            <w:pPr>
              <w:pStyle w:val="TAL"/>
              <w:keepNext w:val="0"/>
            </w:pPr>
            <w:r w:rsidRPr="00B322A8">
              <w:t>1</w:t>
            </w:r>
          </w:p>
        </w:tc>
        <w:tc>
          <w:tcPr>
            <w:tcW w:w="1100" w:type="dxa"/>
            <w:noWrap/>
            <w:hideMark/>
          </w:tcPr>
          <w:p w14:paraId="2382073E" w14:textId="77777777" w:rsidR="007748F0" w:rsidRPr="00B322A8" w:rsidRDefault="007748F0" w:rsidP="00873D42">
            <w:pPr>
              <w:pStyle w:val="TAL"/>
              <w:keepNext w:val="0"/>
            </w:pPr>
            <w:r w:rsidRPr="00B322A8">
              <w:t>-18.8</w:t>
            </w:r>
          </w:p>
        </w:tc>
        <w:tc>
          <w:tcPr>
            <w:tcW w:w="2107" w:type="dxa"/>
            <w:noWrap/>
            <w:hideMark/>
          </w:tcPr>
          <w:p w14:paraId="4E5C94C3" w14:textId="77777777" w:rsidR="007748F0" w:rsidRPr="00B322A8" w:rsidRDefault="007748F0" w:rsidP="00873D42">
            <w:pPr>
              <w:pStyle w:val="TAL"/>
              <w:keepNext w:val="0"/>
            </w:pPr>
            <w:r w:rsidRPr="00B322A8">
              <w:t>0</w:t>
            </w:r>
          </w:p>
        </w:tc>
        <w:tc>
          <w:tcPr>
            <w:tcW w:w="2082" w:type="dxa"/>
            <w:noWrap/>
            <w:hideMark/>
          </w:tcPr>
          <w:p w14:paraId="50C3E25E" w14:textId="77777777" w:rsidR="007748F0" w:rsidRPr="00B322A8" w:rsidRDefault="007748F0" w:rsidP="00873D42">
            <w:pPr>
              <w:pStyle w:val="TAL"/>
              <w:keepNext w:val="0"/>
            </w:pPr>
            <w:r w:rsidRPr="00B322A8">
              <w:t>96.83</w:t>
            </w:r>
          </w:p>
        </w:tc>
        <w:tc>
          <w:tcPr>
            <w:tcW w:w="1058" w:type="dxa"/>
            <w:noWrap/>
            <w:hideMark/>
          </w:tcPr>
          <w:p w14:paraId="05D00EB6" w14:textId="77777777" w:rsidR="007748F0" w:rsidRPr="00B322A8" w:rsidRDefault="007748F0" w:rsidP="00873D42">
            <w:pPr>
              <w:pStyle w:val="TAL"/>
              <w:keepNext w:val="0"/>
            </w:pPr>
            <w:r w:rsidRPr="00B322A8">
              <w:t>-62.49</w:t>
            </w:r>
          </w:p>
        </w:tc>
        <w:tc>
          <w:tcPr>
            <w:tcW w:w="873" w:type="dxa"/>
            <w:noWrap/>
            <w:hideMark/>
          </w:tcPr>
          <w:p w14:paraId="19D11870" w14:textId="77777777" w:rsidR="007748F0" w:rsidRPr="00B322A8" w:rsidRDefault="007748F0" w:rsidP="00873D42">
            <w:pPr>
              <w:pStyle w:val="TAL"/>
              <w:keepNext w:val="0"/>
            </w:pPr>
            <w:r w:rsidRPr="00B322A8">
              <w:t>7.52</w:t>
            </w:r>
          </w:p>
        </w:tc>
        <w:tc>
          <w:tcPr>
            <w:tcW w:w="873" w:type="dxa"/>
            <w:noWrap/>
            <w:hideMark/>
          </w:tcPr>
          <w:p w14:paraId="05A33CA2" w14:textId="77777777" w:rsidR="007748F0" w:rsidRPr="00B322A8" w:rsidRDefault="007748F0" w:rsidP="00873D42">
            <w:pPr>
              <w:pStyle w:val="TAL"/>
              <w:keepNext w:val="0"/>
            </w:pPr>
            <w:r w:rsidRPr="00B322A8">
              <w:t>98.77</w:t>
            </w:r>
          </w:p>
        </w:tc>
      </w:tr>
      <w:tr w:rsidR="007748F0" w:rsidRPr="00B322A8" w14:paraId="611AFEE7" w14:textId="77777777" w:rsidTr="00873D42">
        <w:trPr>
          <w:trHeight w:val="300"/>
        </w:trPr>
        <w:tc>
          <w:tcPr>
            <w:tcW w:w="1267" w:type="dxa"/>
            <w:noWrap/>
            <w:hideMark/>
          </w:tcPr>
          <w:p w14:paraId="2AE6417F" w14:textId="77777777" w:rsidR="007748F0" w:rsidRPr="00B322A8" w:rsidRDefault="007748F0" w:rsidP="00873D42">
            <w:pPr>
              <w:pStyle w:val="TAL"/>
              <w:keepNext w:val="0"/>
            </w:pPr>
            <w:r w:rsidRPr="00B322A8">
              <w:t>2</w:t>
            </w:r>
          </w:p>
        </w:tc>
        <w:tc>
          <w:tcPr>
            <w:tcW w:w="1100" w:type="dxa"/>
            <w:noWrap/>
            <w:hideMark/>
          </w:tcPr>
          <w:p w14:paraId="5E6B7755" w14:textId="77777777" w:rsidR="007748F0" w:rsidRPr="00B322A8" w:rsidRDefault="007748F0" w:rsidP="00873D42">
            <w:pPr>
              <w:pStyle w:val="TAL"/>
              <w:keepNext w:val="0"/>
            </w:pPr>
            <w:r w:rsidRPr="00B322A8">
              <w:t>-5.4</w:t>
            </w:r>
          </w:p>
        </w:tc>
        <w:tc>
          <w:tcPr>
            <w:tcW w:w="2107" w:type="dxa"/>
            <w:noWrap/>
            <w:hideMark/>
          </w:tcPr>
          <w:p w14:paraId="5BCDDBAF" w14:textId="77777777" w:rsidR="007748F0" w:rsidRPr="00B322A8" w:rsidRDefault="007748F0" w:rsidP="00873D42">
            <w:pPr>
              <w:pStyle w:val="TAL"/>
              <w:keepNext w:val="0"/>
            </w:pPr>
            <w:r w:rsidRPr="00B322A8">
              <w:t>42</w:t>
            </w:r>
          </w:p>
        </w:tc>
        <w:tc>
          <w:tcPr>
            <w:tcW w:w="2082" w:type="dxa"/>
            <w:noWrap/>
            <w:hideMark/>
          </w:tcPr>
          <w:p w14:paraId="0371A052" w14:textId="77777777" w:rsidR="007748F0" w:rsidRPr="00B322A8" w:rsidRDefault="007748F0" w:rsidP="00873D42">
            <w:pPr>
              <w:pStyle w:val="TAL"/>
              <w:keepNext w:val="0"/>
            </w:pPr>
            <w:r w:rsidRPr="00B322A8">
              <w:t>-156.55</w:t>
            </w:r>
          </w:p>
        </w:tc>
        <w:tc>
          <w:tcPr>
            <w:tcW w:w="1058" w:type="dxa"/>
            <w:noWrap/>
            <w:hideMark/>
          </w:tcPr>
          <w:p w14:paraId="392011CD" w14:textId="77777777" w:rsidR="007748F0" w:rsidRPr="00B322A8" w:rsidRDefault="007748F0" w:rsidP="00873D42">
            <w:pPr>
              <w:pStyle w:val="TAL"/>
              <w:keepNext w:val="0"/>
            </w:pPr>
            <w:r w:rsidRPr="00B322A8">
              <w:t>-2.94</w:t>
            </w:r>
          </w:p>
        </w:tc>
        <w:tc>
          <w:tcPr>
            <w:tcW w:w="873" w:type="dxa"/>
            <w:noWrap/>
            <w:hideMark/>
          </w:tcPr>
          <w:p w14:paraId="1E57BF2A" w14:textId="77777777" w:rsidR="007748F0" w:rsidRPr="00B322A8" w:rsidRDefault="007748F0" w:rsidP="00873D42">
            <w:pPr>
              <w:pStyle w:val="TAL"/>
              <w:keepNext w:val="0"/>
            </w:pPr>
            <w:r w:rsidRPr="00B322A8">
              <w:t>7.52</w:t>
            </w:r>
          </w:p>
        </w:tc>
        <w:tc>
          <w:tcPr>
            <w:tcW w:w="873" w:type="dxa"/>
            <w:noWrap/>
            <w:hideMark/>
          </w:tcPr>
          <w:p w14:paraId="274D71FF" w14:textId="77777777" w:rsidR="007748F0" w:rsidRPr="00B322A8" w:rsidRDefault="007748F0" w:rsidP="00873D42">
            <w:pPr>
              <w:pStyle w:val="TAL"/>
              <w:keepNext w:val="0"/>
            </w:pPr>
            <w:r w:rsidRPr="00B322A8">
              <w:t>99.25</w:t>
            </w:r>
          </w:p>
        </w:tc>
      </w:tr>
      <w:tr w:rsidR="007748F0" w:rsidRPr="00B322A8" w14:paraId="125300A4" w14:textId="77777777" w:rsidTr="00873D42">
        <w:trPr>
          <w:trHeight w:val="300"/>
        </w:trPr>
        <w:tc>
          <w:tcPr>
            <w:tcW w:w="1267" w:type="dxa"/>
            <w:noWrap/>
            <w:hideMark/>
          </w:tcPr>
          <w:p w14:paraId="63B1D7C1" w14:textId="77777777" w:rsidR="007748F0" w:rsidRPr="00B322A8" w:rsidRDefault="007748F0" w:rsidP="00873D42">
            <w:pPr>
              <w:pStyle w:val="TAL"/>
              <w:keepNext w:val="0"/>
            </w:pPr>
            <w:r w:rsidRPr="00B322A8">
              <w:t>3</w:t>
            </w:r>
          </w:p>
        </w:tc>
        <w:tc>
          <w:tcPr>
            <w:tcW w:w="1100" w:type="dxa"/>
            <w:noWrap/>
            <w:hideMark/>
          </w:tcPr>
          <w:p w14:paraId="38AF0046" w14:textId="77777777" w:rsidR="007748F0" w:rsidRPr="00B322A8" w:rsidRDefault="007748F0" w:rsidP="00873D42">
            <w:pPr>
              <w:pStyle w:val="TAL"/>
              <w:keepNext w:val="0"/>
            </w:pPr>
            <w:r w:rsidRPr="00B322A8">
              <w:t>-7.6</w:t>
            </w:r>
          </w:p>
        </w:tc>
        <w:tc>
          <w:tcPr>
            <w:tcW w:w="2107" w:type="dxa"/>
            <w:noWrap/>
            <w:hideMark/>
          </w:tcPr>
          <w:p w14:paraId="2CAA4C41" w14:textId="77777777" w:rsidR="007748F0" w:rsidRPr="00B322A8" w:rsidRDefault="007748F0" w:rsidP="00873D42">
            <w:pPr>
              <w:pStyle w:val="TAL"/>
              <w:keepNext w:val="0"/>
            </w:pPr>
            <w:r w:rsidRPr="00B322A8">
              <w:t>44</w:t>
            </w:r>
          </w:p>
        </w:tc>
        <w:tc>
          <w:tcPr>
            <w:tcW w:w="2082" w:type="dxa"/>
            <w:noWrap/>
            <w:hideMark/>
          </w:tcPr>
          <w:p w14:paraId="1C3C36C0" w14:textId="77777777" w:rsidR="007748F0" w:rsidRPr="00B322A8" w:rsidRDefault="007748F0" w:rsidP="00873D42">
            <w:pPr>
              <w:pStyle w:val="TAL"/>
              <w:keepNext w:val="0"/>
            </w:pPr>
            <w:r w:rsidRPr="00B322A8">
              <w:t>-156.55</w:t>
            </w:r>
          </w:p>
        </w:tc>
        <w:tc>
          <w:tcPr>
            <w:tcW w:w="1058" w:type="dxa"/>
            <w:noWrap/>
            <w:hideMark/>
          </w:tcPr>
          <w:p w14:paraId="4D0D351F" w14:textId="77777777" w:rsidR="007748F0" w:rsidRPr="00B322A8" w:rsidRDefault="007748F0" w:rsidP="00873D42">
            <w:pPr>
              <w:pStyle w:val="TAL"/>
              <w:keepNext w:val="0"/>
            </w:pPr>
            <w:r w:rsidRPr="00B322A8">
              <w:t>-2.94</w:t>
            </w:r>
          </w:p>
        </w:tc>
        <w:tc>
          <w:tcPr>
            <w:tcW w:w="873" w:type="dxa"/>
            <w:noWrap/>
            <w:hideMark/>
          </w:tcPr>
          <w:p w14:paraId="0EBBCA25" w14:textId="77777777" w:rsidR="007748F0" w:rsidRPr="00B322A8" w:rsidRDefault="007748F0" w:rsidP="00873D42">
            <w:pPr>
              <w:pStyle w:val="TAL"/>
              <w:keepNext w:val="0"/>
            </w:pPr>
            <w:r w:rsidRPr="00B322A8">
              <w:t>6.768</w:t>
            </w:r>
          </w:p>
        </w:tc>
        <w:tc>
          <w:tcPr>
            <w:tcW w:w="873" w:type="dxa"/>
            <w:noWrap/>
            <w:hideMark/>
          </w:tcPr>
          <w:p w14:paraId="5546A5C9" w14:textId="77777777" w:rsidR="007748F0" w:rsidRPr="00B322A8" w:rsidRDefault="007748F0" w:rsidP="00873D42">
            <w:pPr>
              <w:pStyle w:val="TAL"/>
              <w:keepNext w:val="0"/>
            </w:pPr>
            <w:r w:rsidRPr="00B322A8">
              <w:t>99.25</w:t>
            </w:r>
          </w:p>
        </w:tc>
      </w:tr>
      <w:tr w:rsidR="007748F0" w:rsidRPr="00B322A8" w14:paraId="4C9AB5FD" w14:textId="77777777" w:rsidTr="00873D42">
        <w:trPr>
          <w:trHeight w:val="300"/>
        </w:trPr>
        <w:tc>
          <w:tcPr>
            <w:tcW w:w="1267" w:type="dxa"/>
            <w:noWrap/>
            <w:hideMark/>
          </w:tcPr>
          <w:p w14:paraId="154C4748" w14:textId="77777777" w:rsidR="007748F0" w:rsidRPr="00B322A8" w:rsidRDefault="007748F0" w:rsidP="00873D42">
            <w:pPr>
              <w:pStyle w:val="TAL"/>
              <w:keepNext w:val="0"/>
            </w:pPr>
            <w:r w:rsidRPr="00B322A8">
              <w:t>4</w:t>
            </w:r>
          </w:p>
        </w:tc>
        <w:tc>
          <w:tcPr>
            <w:tcW w:w="1100" w:type="dxa"/>
            <w:noWrap/>
            <w:hideMark/>
          </w:tcPr>
          <w:p w14:paraId="2A57555F" w14:textId="77777777" w:rsidR="007748F0" w:rsidRPr="00B322A8" w:rsidRDefault="007748F0" w:rsidP="00873D42">
            <w:pPr>
              <w:pStyle w:val="TAL"/>
              <w:keepNext w:val="0"/>
            </w:pPr>
            <w:r w:rsidRPr="00B322A8">
              <w:t>-11.4</w:t>
            </w:r>
          </w:p>
        </w:tc>
        <w:tc>
          <w:tcPr>
            <w:tcW w:w="2107" w:type="dxa"/>
            <w:noWrap/>
            <w:hideMark/>
          </w:tcPr>
          <w:p w14:paraId="7372EA89" w14:textId="77777777" w:rsidR="007748F0" w:rsidRPr="00B322A8" w:rsidRDefault="007748F0" w:rsidP="00873D42">
            <w:pPr>
              <w:pStyle w:val="TAL"/>
              <w:keepNext w:val="0"/>
            </w:pPr>
            <w:r w:rsidRPr="00B322A8">
              <w:t>50</w:t>
            </w:r>
          </w:p>
        </w:tc>
        <w:tc>
          <w:tcPr>
            <w:tcW w:w="2082" w:type="dxa"/>
            <w:noWrap/>
            <w:hideMark/>
          </w:tcPr>
          <w:p w14:paraId="1A9C7F7C" w14:textId="77777777" w:rsidR="007748F0" w:rsidRPr="00B322A8" w:rsidRDefault="007748F0" w:rsidP="00873D42">
            <w:pPr>
              <w:pStyle w:val="TAL"/>
              <w:keepNext w:val="0"/>
            </w:pPr>
            <w:r w:rsidRPr="00B322A8">
              <w:t>114.12</w:t>
            </w:r>
          </w:p>
        </w:tc>
        <w:tc>
          <w:tcPr>
            <w:tcW w:w="1058" w:type="dxa"/>
            <w:noWrap/>
            <w:hideMark/>
          </w:tcPr>
          <w:p w14:paraId="00D37950" w14:textId="77777777" w:rsidR="007748F0" w:rsidRPr="00B322A8" w:rsidRDefault="007748F0" w:rsidP="00873D42">
            <w:pPr>
              <w:pStyle w:val="TAL"/>
              <w:keepNext w:val="0"/>
            </w:pPr>
            <w:r w:rsidRPr="00B322A8">
              <w:t>29.39</w:t>
            </w:r>
          </w:p>
        </w:tc>
        <w:tc>
          <w:tcPr>
            <w:tcW w:w="873" w:type="dxa"/>
            <w:noWrap/>
            <w:hideMark/>
          </w:tcPr>
          <w:p w14:paraId="4BE1AD8E" w14:textId="77777777" w:rsidR="007748F0" w:rsidRPr="00B322A8" w:rsidRDefault="007748F0" w:rsidP="00873D42">
            <w:pPr>
              <w:pStyle w:val="TAL"/>
              <w:keepNext w:val="0"/>
            </w:pPr>
            <w:r w:rsidRPr="00B322A8">
              <w:t>7.52</w:t>
            </w:r>
          </w:p>
        </w:tc>
        <w:tc>
          <w:tcPr>
            <w:tcW w:w="873" w:type="dxa"/>
            <w:noWrap/>
            <w:hideMark/>
          </w:tcPr>
          <w:p w14:paraId="2BCC02F8" w14:textId="77777777" w:rsidR="007748F0" w:rsidRPr="00B322A8" w:rsidRDefault="007748F0" w:rsidP="00873D42">
            <w:pPr>
              <w:pStyle w:val="TAL"/>
              <w:keepNext w:val="0"/>
            </w:pPr>
            <w:r w:rsidRPr="00B322A8">
              <w:t>99.57</w:t>
            </w:r>
          </w:p>
        </w:tc>
      </w:tr>
      <w:tr w:rsidR="007748F0" w:rsidRPr="00B322A8" w14:paraId="1B7F67E7" w14:textId="77777777" w:rsidTr="00873D42">
        <w:trPr>
          <w:trHeight w:val="300"/>
        </w:trPr>
        <w:tc>
          <w:tcPr>
            <w:tcW w:w="1267" w:type="dxa"/>
            <w:noWrap/>
            <w:hideMark/>
          </w:tcPr>
          <w:p w14:paraId="66449934" w14:textId="77777777" w:rsidR="007748F0" w:rsidRPr="00B322A8" w:rsidRDefault="007748F0" w:rsidP="00873D42">
            <w:pPr>
              <w:pStyle w:val="TAL"/>
              <w:keepNext w:val="0"/>
            </w:pPr>
            <w:r w:rsidRPr="00B322A8">
              <w:t>5</w:t>
            </w:r>
          </w:p>
        </w:tc>
        <w:tc>
          <w:tcPr>
            <w:tcW w:w="1100" w:type="dxa"/>
            <w:noWrap/>
            <w:hideMark/>
          </w:tcPr>
          <w:p w14:paraId="70B6481D" w14:textId="77777777" w:rsidR="007748F0" w:rsidRPr="00B322A8" w:rsidRDefault="007748F0" w:rsidP="00873D42">
            <w:pPr>
              <w:pStyle w:val="TAL"/>
              <w:keepNext w:val="0"/>
            </w:pPr>
            <w:r w:rsidRPr="00B322A8">
              <w:t>-13.6</w:t>
            </w:r>
          </w:p>
        </w:tc>
        <w:tc>
          <w:tcPr>
            <w:tcW w:w="2107" w:type="dxa"/>
            <w:noWrap/>
            <w:hideMark/>
          </w:tcPr>
          <w:p w14:paraId="1BF973C7" w14:textId="77777777" w:rsidR="007748F0" w:rsidRPr="00B322A8" w:rsidRDefault="007748F0" w:rsidP="00873D42">
            <w:pPr>
              <w:pStyle w:val="TAL"/>
              <w:keepNext w:val="0"/>
            </w:pPr>
            <w:r w:rsidRPr="00B322A8">
              <w:t>58</w:t>
            </w:r>
          </w:p>
        </w:tc>
        <w:tc>
          <w:tcPr>
            <w:tcW w:w="2082" w:type="dxa"/>
            <w:noWrap/>
            <w:hideMark/>
          </w:tcPr>
          <w:p w14:paraId="4BDB5ADB" w14:textId="77777777" w:rsidR="007748F0" w:rsidRPr="00B322A8" w:rsidRDefault="007748F0" w:rsidP="00873D42">
            <w:pPr>
              <w:pStyle w:val="TAL"/>
              <w:keepNext w:val="0"/>
            </w:pPr>
            <w:r w:rsidRPr="00B322A8">
              <w:t>114.12</w:t>
            </w:r>
          </w:p>
        </w:tc>
        <w:tc>
          <w:tcPr>
            <w:tcW w:w="1058" w:type="dxa"/>
            <w:noWrap/>
            <w:hideMark/>
          </w:tcPr>
          <w:p w14:paraId="39395AED" w14:textId="77777777" w:rsidR="007748F0" w:rsidRPr="00B322A8" w:rsidRDefault="007748F0" w:rsidP="00873D42">
            <w:pPr>
              <w:pStyle w:val="TAL"/>
              <w:keepNext w:val="0"/>
            </w:pPr>
            <w:r w:rsidRPr="00B322A8">
              <w:t>29.39</w:t>
            </w:r>
          </w:p>
        </w:tc>
        <w:tc>
          <w:tcPr>
            <w:tcW w:w="873" w:type="dxa"/>
            <w:noWrap/>
            <w:hideMark/>
          </w:tcPr>
          <w:p w14:paraId="686207FE" w14:textId="77777777" w:rsidR="007748F0" w:rsidRPr="00B322A8" w:rsidRDefault="007748F0" w:rsidP="00873D42">
            <w:pPr>
              <w:pStyle w:val="TAL"/>
              <w:keepNext w:val="0"/>
            </w:pPr>
            <w:r w:rsidRPr="00B322A8">
              <w:t>6.768</w:t>
            </w:r>
          </w:p>
        </w:tc>
        <w:tc>
          <w:tcPr>
            <w:tcW w:w="873" w:type="dxa"/>
            <w:noWrap/>
            <w:hideMark/>
          </w:tcPr>
          <w:p w14:paraId="13D98992" w14:textId="77777777" w:rsidR="007748F0" w:rsidRPr="00B322A8" w:rsidRDefault="007748F0" w:rsidP="00873D42">
            <w:pPr>
              <w:pStyle w:val="TAL"/>
              <w:keepNext w:val="0"/>
            </w:pPr>
            <w:r w:rsidRPr="00B322A8">
              <w:t>99.57</w:t>
            </w:r>
          </w:p>
        </w:tc>
      </w:tr>
      <w:tr w:rsidR="007748F0" w:rsidRPr="00B322A8" w14:paraId="2E0B56E9" w14:textId="77777777" w:rsidTr="00873D42">
        <w:trPr>
          <w:trHeight w:val="300"/>
        </w:trPr>
        <w:tc>
          <w:tcPr>
            <w:tcW w:w="1267" w:type="dxa"/>
            <w:noWrap/>
            <w:hideMark/>
          </w:tcPr>
          <w:p w14:paraId="01C1D5CC" w14:textId="77777777" w:rsidR="007748F0" w:rsidRPr="00B322A8" w:rsidRDefault="007748F0" w:rsidP="00873D42">
            <w:pPr>
              <w:pStyle w:val="TAL"/>
              <w:keepNext w:val="0"/>
            </w:pPr>
            <w:r w:rsidRPr="00B322A8">
              <w:t>6</w:t>
            </w:r>
          </w:p>
        </w:tc>
        <w:tc>
          <w:tcPr>
            <w:tcW w:w="1100" w:type="dxa"/>
            <w:noWrap/>
            <w:hideMark/>
          </w:tcPr>
          <w:p w14:paraId="0433B487" w14:textId="77777777" w:rsidR="007748F0" w:rsidRPr="00B322A8" w:rsidRDefault="007748F0" w:rsidP="00873D42">
            <w:pPr>
              <w:pStyle w:val="TAL"/>
              <w:keepNext w:val="0"/>
            </w:pPr>
            <w:r w:rsidRPr="00B322A8">
              <w:t>-15.9</w:t>
            </w:r>
          </w:p>
        </w:tc>
        <w:tc>
          <w:tcPr>
            <w:tcW w:w="2107" w:type="dxa"/>
            <w:noWrap/>
            <w:hideMark/>
          </w:tcPr>
          <w:p w14:paraId="4EA1421C" w14:textId="77777777" w:rsidR="007748F0" w:rsidRPr="00B322A8" w:rsidRDefault="007748F0" w:rsidP="00873D42">
            <w:pPr>
              <w:pStyle w:val="TAL"/>
              <w:keepNext w:val="0"/>
            </w:pPr>
            <w:r w:rsidRPr="00B322A8">
              <w:t>63</w:t>
            </w:r>
          </w:p>
        </w:tc>
        <w:tc>
          <w:tcPr>
            <w:tcW w:w="2082" w:type="dxa"/>
            <w:noWrap/>
            <w:hideMark/>
          </w:tcPr>
          <w:p w14:paraId="1B721D4F" w14:textId="77777777" w:rsidR="007748F0" w:rsidRPr="00B322A8" w:rsidRDefault="007748F0" w:rsidP="00873D42">
            <w:pPr>
              <w:pStyle w:val="TAL"/>
              <w:keepNext w:val="0"/>
            </w:pPr>
            <w:r w:rsidRPr="00B322A8">
              <w:t>-53.42</w:t>
            </w:r>
          </w:p>
        </w:tc>
        <w:tc>
          <w:tcPr>
            <w:tcW w:w="1058" w:type="dxa"/>
            <w:noWrap/>
            <w:hideMark/>
          </w:tcPr>
          <w:p w14:paraId="03DB0E89" w14:textId="77777777" w:rsidR="007748F0" w:rsidRPr="00B322A8" w:rsidRDefault="007748F0" w:rsidP="00873D42">
            <w:pPr>
              <w:pStyle w:val="TAL"/>
              <w:keepNext w:val="0"/>
            </w:pPr>
            <w:r w:rsidRPr="00B322A8">
              <w:t>40.11</w:t>
            </w:r>
          </w:p>
        </w:tc>
        <w:tc>
          <w:tcPr>
            <w:tcW w:w="873" w:type="dxa"/>
            <w:noWrap/>
            <w:hideMark/>
          </w:tcPr>
          <w:p w14:paraId="05C93F0B" w14:textId="77777777" w:rsidR="007748F0" w:rsidRPr="00B322A8" w:rsidRDefault="007748F0" w:rsidP="00873D42">
            <w:pPr>
              <w:pStyle w:val="TAL"/>
              <w:keepNext w:val="0"/>
            </w:pPr>
            <w:r w:rsidRPr="00B322A8">
              <w:t>7.52</w:t>
            </w:r>
          </w:p>
        </w:tc>
        <w:tc>
          <w:tcPr>
            <w:tcW w:w="873" w:type="dxa"/>
            <w:noWrap/>
            <w:hideMark/>
          </w:tcPr>
          <w:p w14:paraId="14842EFD" w14:textId="77777777" w:rsidR="007748F0" w:rsidRPr="00B322A8" w:rsidRDefault="007748F0" w:rsidP="00873D42">
            <w:pPr>
              <w:pStyle w:val="TAL"/>
              <w:keepNext w:val="0"/>
            </w:pPr>
            <w:r w:rsidRPr="00B322A8">
              <w:t>99.88</w:t>
            </w:r>
          </w:p>
        </w:tc>
      </w:tr>
      <w:tr w:rsidR="007748F0" w:rsidRPr="00B322A8" w14:paraId="64FEEE2F" w14:textId="77777777" w:rsidTr="00873D42">
        <w:trPr>
          <w:trHeight w:val="300"/>
        </w:trPr>
        <w:tc>
          <w:tcPr>
            <w:tcW w:w="1267" w:type="dxa"/>
            <w:noWrap/>
            <w:hideMark/>
          </w:tcPr>
          <w:p w14:paraId="0411E890" w14:textId="77777777" w:rsidR="007748F0" w:rsidRPr="00B322A8" w:rsidRDefault="007748F0" w:rsidP="00873D42">
            <w:pPr>
              <w:pStyle w:val="TAL"/>
              <w:keepNext w:val="0"/>
            </w:pPr>
            <w:r w:rsidRPr="00B322A8">
              <w:t>7</w:t>
            </w:r>
          </w:p>
        </w:tc>
        <w:tc>
          <w:tcPr>
            <w:tcW w:w="1100" w:type="dxa"/>
            <w:noWrap/>
            <w:hideMark/>
          </w:tcPr>
          <w:p w14:paraId="3E138D77" w14:textId="77777777" w:rsidR="007748F0" w:rsidRPr="00B322A8" w:rsidRDefault="007748F0" w:rsidP="00873D42">
            <w:pPr>
              <w:pStyle w:val="TAL"/>
              <w:keepNext w:val="0"/>
            </w:pPr>
            <w:r w:rsidRPr="00B322A8">
              <w:t>-9.4</w:t>
            </w:r>
          </w:p>
        </w:tc>
        <w:tc>
          <w:tcPr>
            <w:tcW w:w="2107" w:type="dxa"/>
            <w:noWrap/>
            <w:hideMark/>
          </w:tcPr>
          <w:p w14:paraId="0F26EE11" w14:textId="77777777" w:rsidR="007748F0" w:rsidRPr="00B322A8" w:rsidRDefault="007748F0" w:rsidP="00873D42">
            <w:pPr>
              <w:pStyle w:val="TAL"/>
              <w:keepNext w:val="0"/>
            </w:pPr>
            <w:r w:rsidRPr="00B322A8">
              <w:t>64</w:t>
            </w:r>
          </w:p>
        </w:tc>
        <w:tc>
          <w:tcPr>
            <w:tcW w:w="2082" w:type="dxa"/>
            <w:noWrap/>
            <w:hideMark/>
          </w:tcPr>
          <w:p w14:paraId="6387C1DD" w14:textId="77777777" w:rsidR="007748F0" w:rsidRPr="00B322A8" w:rsidRDefault="007748F0" w:rsidP="00873D42">
            <w:pPr>
              <w:pStyle w:val="TAL"/>
              <w:keepNext w:val="0"/>
            </w:pPr>
            <w:r w:rsidRPr="00B322A8">
              <w:t>-156.55</w:t>
            </w:r>
          </w:p>
        </w:tc>
        <w:tc>
          <w:tcPr>
            <w:tcW w:w="1058" w:type="dxa"/>
            <w:noWrap/>
            <w:hideMark/>
          </w:tcPr>
          <w:p w14:paraId="6A252442" w14:textId="77777777" w:rsidR="007748F0" w:rsidRPr="00B322A8" w:rsidRDefault="007748F0" w:rsidP="00873D42">
            <w:pPr>
              <w:pStyle w:val="TAL"/>
              <w:keepNext w:val="0"/>
            </w:pPr>
            <w:r w:rsidRPr="00B322A8">
              <w:t>-2.94</w:t>
            </w:r>
          </w:p>
        </w:tc>
        <w:tc>
          <w:tcPr>
            <w:tcW w:w="873" w:type="dxa"/>
            <w:noWrap/>
            <w:hideMark/>
          </w:tcPr>
          <w:p w14:paraId="2DECE42D" w14:textId="77777777" w:rsidR="007748F0" w:rsidRPr="00B322A8" w:rsidRDefault="007748F0" w:rsidP="00873D42">
            <w:pPr>
              <w:pStyle w:val="TAL"/>
              <w:keepNext w:val="0"/>
            </w:pPr>
            <w:r w:rsidRPr="00B322A8">
              <w:t>6.016</w:t>
            </w:r>
          </w:p>
        </w:tc>
        <w:tc>
          <w:tcPr>
            <w:tcW w:w="873" w:type="dxa"/>
            <w:noWrap/>
            <w:hideMark/>
          </w:tcPr>
          <w:p w14:paraId="73FA50E9" w14:textId="77777777" w:rsidR="007748F0" w:rsidRPr="00B322A8" w:rsidRDefault="007748F0" w:rsidP="00873D42">
            <w:pPr>
              <w:pStyle w:val="TAL"/>
              <w:keepNext w:val="0"/>
            </w:pPr>
            <w:r w:rsidRPr="00B322A8">
              <w:t>99.25</w:t>
            </w:r>
          </w:p>
        </w:tc>
      </w:tr>
      <w:tr w:rsidR="007748F0" w:rsidRPr="00B322A8" w14:paraId="19EDFC27" w14:textId="77777777" w:rsidTr="00873D42">
        <w:trPr>
          <w:trHeight w:val="300"/>
        </w:trPr>
        <w:tc>
          <w:tcPr>
            <w:tcW w:w="1267" w:type="dxa"/>
            <w:noWrap/>
            <w:hideMark/>
          </w:tcPr>
          <w:p w14:paraId="23045E83" w14:textId="77777777" w:rsidR="007748F0" w:rsidRPr="00B322A8" w:rsidRDefault="007748F0" w:rsidP="00873D42">
            <w:pPr>
              <w:pStyle w:val="TAL"/>
              <w:keepNext w:val="0"/>
            </w:pPr>
            <w:r w:rsidRPr="00B322A8">
              <w:t>8</w:t>
            </w:r>
          </w:p>
        </w:tc>
        <w:tc>
          <w:tcPr>
            <w:tcW w:w="1100" w:type="dxa"/>
            <w:noWrap/>
            <w:hideMark/>
          </w:tcPr>
          <w:p w14:paraId="79AA8E78" w14:textId="77777777" w:rsidR="007748F0" w:rsidRPr="00B322A8" w:rsidRDefault="007748F0" w:rsidP="00873D42">
            <w:pPr>
              <w:pStyle w:val="TAL"/>
              <w:keepNext w:val="0"/>
            </w:pPr>
            <w:r w:rsidRPr="00B322A8">
              <w:t>-15.3</w:t>
            </w:r>
          </w:p>
        </w:tc>
        <w:tc>
          <w:tcPr>
            <w:tcW w:w="2107" w:type="dxa"/>
            <w:noWrap/>
            <w:hideMark/>
          </w:tcPr>
          <w:p w14:paraId="1F288B5B" w14:textId="77777777" w:rsidR="007748F0" w:rsidRPr="00B322A8" w:rsidRDefault="007748F0" w:rsidP="00873D42">
            <w:pPr>
              <w:pStyle w:val="TAL"/>
              <w:keepNext w:val="0"/>
            </w:pPr>
            <w:r w:rsidRPr="00B322A8">
              <w:t>73</w:t>
            </w:r>
          </w:p>
        </w:tc>
        <w:tc>
          <w:tcPr>
            <w:tcW w:w="2082" w:type="dxa"/>
            <w:noWrap/>
            <w:hideMark/>
          </w:tcPr>
          <w:p w14:paraId="7176DBFA" w14:textId="77777777" w:rsidR="007748F0" w:rsidRPr="00B322A8" w:rsidRDefault="007748F0" w:rsidP="00873D42">
            <w:pPr>
              <w:pStyle w:val="TAL"/>
              <w:keepNext w:val="0"/>
            </w:pPr>
            <w:r w:rsidRPr="00B322A8">
              <w:t>114.12</w:t>
            </w:r>
          </w:p>
        </w:tc>
        <w:tc>
          <w:tcPr>
            <w:tcW w:w="1058" w:type="dxa"/>
            <w:noWrap/>
            <w:hideMark/>
          </w:tcPr>
          <w:p w14:paraId="77E1EF51" w14:textId="77777777" w:rsidR="007748F0" w:rsidRPr="00B322A8" w:rsidRDefault="007748F0" w:rsidP="00873D42">
            <w:pPr>
              <w:pStyle w:val="TAL"/>
              <w:keepNext w:val="0"/>
            </w:pPr>
            <w:r w:rsidRPr="00B322A8">
              <w:t>29.39</w:t>
            </w:r>
          </w:p>
        </w:tc>
        <w:tc>
          <w:tcPr>
            <w:tcW w:w="873" w:type="dxa"/>
            <w:noWrap/>
            <w:hideMark/>
          </w:tcPr>
          <w:p w14:paraId="31A6ED0A" w14:textId="77777777" w:rsidR="007748F0" w:rsidRPr="00B322A8" w:rsidRDefault="007748F0" w:rsidP="00873D42">
            <w:pPr>
              <w:pStyle w:val="TAL"/>
              <w:keepNext w:val="0"/>
            </w:pPr>
            <w:r w:rsidRPr="00B322A8">
              <w:t>6.016</w:t>
            </w:r>
          </w:p>
        </w:tc>
        <w:tc>
          <w:tcPr>
            <w:tcW w:w="873" w:type="dxa"/>
            <w:noWrap/>
            <w:hideMark/>
          </w:tcPr>
          <w:p w14:paraId="6BE060C9" w14:textId="77777777" w:rsidR="007748F0" w:rsidRPr="00B322A8" w:rsidRDefault="007748F0" w:rsidP="00873D42">
            <w:pPr>
              <w:pStyle w:val="TAL"/>
              <w:keepNext w:val="0"/>
            </w:pPr>
            <w:r w:rsidRPr="00B322A8">
              <w:t>99.57</w:t>
            </w:r>
          </w:p>
        </w:tc>
      </w:tr>
      <w:tr w:rsidR="007748F0" w:rsidRPr="00B322A8" w14:paraId="5D1FEB7B" w14:textId="77777777" w:rsidTr="00873D42">
        <w:trPr>
          <w:trHeight w:val="300"/>
        </w:trPr>
        <w:tc>
          <w:tcPr>
            <w:tcW w:w="1267" w:type="dxa"/>
            <w:noWrap/>
            <w:hideMark/>
          </w:tcPr>
          <w:p w14:paraId="59EF24D4" w14:textId="77777777" w:rsidR="007748F0" w:rsidRPr="00B322A8" w:rsidRDefault="007748F0" w:rsidP="00873D42">
            <w:pPr>
              <w:pStyle w:val="TAL"/>
              <w:keepNext w:val="0"/>
            </w:pPr>
            <w:r w:rsidRPr="00B322A8">
              <w:t>9</w:t>
            </w:r>
          </w:p>
        </w:tc>
        <w:tc>
          <w:tcPr>
            <w:tcW w:w="1100" w:type="dxa"/>
            <w:noWrap/>
            <w:hideMark/>
          </w:tcPr>
          <w:p w14:paraId="4664CFDA" w14:textId="77777777" w:rsidR="007748F0" w:rsidRPr="00B322A8" w:rsidRDefault="007748F0" w:rsidP="00873D42">
            <w:pPr>
              <w:pStyle w:val="TAL"/>
              <w:keepNext w:val="0"/>
            </w:pPr>
            <w:r w:rsidRPr="00B322A8">
              <w:t>-12.9</w:t>
            </w:r>
          </w:p>
        </w:tc>
        <w:tc>
          <w:tcPr>
            <w:tcW w:w="2107" w:type="dxa"/>
            <w:noWrap/>
            <w:hideMark/>
          </w:tcPr>
          <w:p w14:paraId="2486BB2F" w14:textId="77777777" w:rsidR="007748F0" w:rsidRPr="00B322A8" w:rsidRDefault="007748F0" w:rsidP="00873D42">
            <w:pPr>
              <w:pStyle w:val="TAL"/>
              <w:keepNext w:val="0"/>
            </w:pPr>
            <w:r w:rsidRPr="00B322A8">
              <w:t>83</w:t>
            </w:r>
          </w:p>
        </w:tc>
        <w:tc>
          <w:tcPr>
            <w:tcW w:w="2082" w:type="dxa"/>
            <w:noWrap/>
            <w:hideMark/>
          </w:tcPr>
          <w:p w14:paraId="5FC7BD82" w14:textId="77777777" w:rsidR="007748F0" w:rsidRPr="00B322A8" w:rsidRDefault="007748F0" w:rsidP="00873D42">
            <w:pPr>
              <w:pStyle w:val="TAL"/>
              <w:keepNext w:val="0"/>
            </w:pPr>
            <w:r w:rsidRPr="00B322A8">
              <w:t>-80.83</w:t>
            </w:r>
          </w:p>
        </w:tc>
        <w:tc>
          <w:tcPr>
            <w:tcW w:w="1058" w:type="dxa"/>
            <w:noWrap/>
            <w:hideMark/>
          </w:tcPr>
          <w:p w14:paraId="0CBE105A" w14:textId="77777777" w:rsidR="007748F0" w:rsidRPr="00B322A8" w:rsidRDefault="007748F0" w:rsidP="00873D42">
            <w:pPr>
              <w:pStyle w:val="TAL"/>
              <w:keepNext w:val="0"/>
            </w:pPr>
            <w:r w:rsidRPr="00B322A8">
              <w:t>-29.48</w:t>
            </w:r>
          </w:p>
        </w:tc>
        <w:tc>
          <w:tcPr>
            <w:tcW w:w="873" w:type="dxa"/>
            <w:noWrap/>
            <w:hideMark/>
          </w:tcPr>
          <w:p w14:paraId="7286044A" w14:textId="77777777" w:rsidR="007748F0" w:rsidRPr="00B322A8" w:rsidRDefault="007748F0" w:rsidP="00873D42">
            <w:pPr>
              <w:pStyle w:val="TAL"/>
              <w:keepNext w:val="0"/>
            </w:pPr>
            <w:r w:rsidRPr="00B322A8">
              <w:t>7.52</w:t>
            </w:r>
          </w:p>
        </w:tc>
        <w:tc>
          <w:tcPr>
            <w:tcW w:w="873" w:type="dxa"/>
            <w:noWrap/>
            <w:hideMark/>
          </w:tcPr>
          <w:p w14:paraId="1A5F828C" w14:textId="77777777" w:rsidR="007748F0" w:rsidRPr="00B322A8" w:rsidRDefault="007748F0" w:rsidP="00873D42">
            <w:pPr>
              <w:pStyle w:val="TAL"/>
              <w:keepNext w:val="0"/>
            </w:pPr>
            <w:r w:rsidRPr="00B322A8">
              <w:t>98.83</w:t>
            </w:r>
          </w:p>
        </w:tc>
      </w:tr>
      <w:tr w:rsidR="007748F0" w:rsidRPr="00B322A8" w14:paraId="1A482606" w14:textId="77777777" w:rsidTr="00873D42">
        <w:trPr>
          <w:trHeight w:val="300"/>
        </w:trPr>
        <w:tc>
          <w:tcPr>
            <w:tcW w:w="1267" w:type="dxa"/>
            <w:noWrap/>
            <w:hideMark/>
          </w:tcPr>
          <w:p w14:paraId="2C99B77C" w14:textId="77777777" w:rsidR="007748F0" w:rsidRPr="00B322A8" w:rsidRDefault="007748F0" w:rsidP="00873D42">
            <w:pPr>
              <w:pStyle w:val="TAL"/>
              <w:keepNext w:val="0"/>
            </w:pPr>
            <w:r w:rsidRPr="00B322A8">
              <w:t>10</w:t>
            </w:r>
          </w:p>
        </w:tc>
        <w:tc>
          <w:tcPr>
            <w:tcW w:w="1100" w:type="dxa"/>
            <w:noWrap/>
            <w:hideMark/>
          </w:tcPr>
          <w:p w14:paraId="2020D5CF" w14:textId="77777777" w:rsidR="007748F0" w:rsidRPr="00B322A8" w:rsidRDefault="007748F0" w:rsidP="00873D42">
            <w:pPr>
              <w:pStyle w:val="TAL"/>
              <w:keepNext w:val="0"/>
            </w:pPr>
            <w:r w:rsidRPr="00B322A8">
              <w:t>-21.3</w:t>
            </w:r>
          </w:p>
        </w:tc>
        <w:tc>
          <w:tcPr>
            <w:tcW w:w="2107" w:type="dxa"/>
            <w:noWrap/>
            <w:hideMark/>
          </w:tcPr>
          <w:p w14:paraId="26B71DCC" w14:textId="77777777" w:rsidR="007748F0" w:rsidRPr="00B322A8" w:rsidRDefault="007748F0" w:rsidP="00873D42">
            <w:pPr>
              <w:pStyle w:val="TAL"/>
              <w:keepNext w:val="0"/>
            </w:pPr>
            <w:r w:rsidRPr="00B322A8">
              <w:t>167</w:t>
            </w:r>
          </w:p>
        </w:tc>
        <w:tc>
          <w:tcPr>
            <w:tcW w:w="2082" w:type="dxa"/>
            <w:noWrap/>
            <w:hideMark/>
          </w:tcPr>
          <w:p w14:paraId="59FEEC68" w14:textId="77777777" w:rsidR="007748F0" w:rsidRPr="00B322A8" w:rsidRDefault="007748F0" w:rsidP="00873D42">
            <w:pPr>
              <w:pStyle w:val="TAL"/>
              <w:keepNext w:val="0"/>
            </w:pPr>
            <w:r w:rsidRPr="00B322A8">
              <w:t>126.15</w:t>
            </w:r>
          </w:p>
        </w:tc>
        <w:tc>
          <w:tcPr>
            <w:tcW w:w="1058" w:type="dxa"/>
            <w:noWrap/>
            <w:hideMark/>
          </w:tcPr>
          <w:p w14:paraId="23C02EB2" w14:textId="77777777" w:rsidR="007748F0" w:rsidRPr="00B322A8" w:rsidRDefault="007748F0" w:rsidP="00873D42">
            <w:pPr>
              <w:pStyle w:val="TAL"/>
              <w:keepNext w:val="0"/>
            </w:pPr>
            <w:r w:rsidRPr="00B322A8">
              <w:t>52.74</w:t>
            </w:r>
          </w:p>
        </w:tc>
        <w:tc>
          <w:tcPr>
            <w:tcW w:w="873" w:type="dxa"/>
            <w:noWrap/>
            <w:hideMark/>
          </w:tcPr>
          <w:p w14:paraId="1ECC1F22" w14:textId="77777777" w:rsidR="007748F0" w:rsidRPr="00B322A8" w:rsidRDefault="007748F0" w:rsidP="00873D42">
            <w:pPr>
              <w:pStyle w:val="TAL"/>
              <w:keepNext w:val="0"/>
            </w:pPr>
            <w:r w:rsidRPr="00B322A8">
              <w:t>7.52</w:t>
            </w:r>
          </w:p>
        </w:tc>
        <w:tc>
          <w:tcPr>
            <w:tcW w:w="873" w:type="dxa"/>
            <w:noWrap/>
            <w:hideMark/>
          </w:tcPr>
          <w:p w14:paraId="17D3253C" w14:textId="77777777" w:rsidR="007748F0" w:rsidRPr="00B322A8" w:rsidRDefault="007748F0" w:rsidP="00873D42">
            <w:pPr>
              <w:pStyle w:val="TAL"/>
              <w:keepNext w:val="0"/>
            </w:pPr>
            <w:r w:rsidRPr="00B322A8">
              <w:t>98.51</w:t>
            </w:r>
          </w:p>
        </w:tc>
      </w:tr>
      <w:tr w:rsidR="007748F0" w:rsidRPr="00B322A8" w14:paraId="78CE447C" w14:textId="77777777" w:rsidTr="00873D42">
        <w:trPr>
          <w:trHeight w:val="300"/>
        </w:trPr>
        <w:tc>
          <w:tcPr>
            <w:tcW w:w="1267" w:type="dxa"/>
            <w:noWrap/>
            <w:hideMark/>
          </w:tcPr>
          <w:p w14:paraId="5CE762A2" w14:textId="77777777" w:rsidR="007748F0" w:rsidRPr="00B322A8" w:rsidRDefault="007748F0" w:rsidP="00873D42">
            <w:pPr>
              <w:pStyle w:val="TAL"/>
              <w:keepNext w:val="0"/>
            </w:pPr>
            <w:r w:rsidRPr="00B322A8">
              <w:t>11</w:t>
            </w:r>
          </w:p>
        </w:tc>
        <w:tc>
          <w:tcPr>
            <w:tcW w:w="1100" w:type="dxa"/>
            <w:noWrap/>
            <w:hideMark/>
          </w:tcPr>
          <w:p w14:paraId="33BFD25E" w14:textId="77777777" w:rsidR="007748F0" w:rsidRPr="00B322A8" w:rsidRDefault="007748F0" w:rsidP="00873D42">
            <w:pPr>
              <w:pStyle w:val="TAL"/>
              <w:keepNext w:val="0"/>
            </w:pPr>
            <w:r w:rsidRPr="00B322A8">
              <w:t>-12</w:t>
            </w:r>
          </w:p>
        </w:tc>
        <w:tc>
          <w:tcPr>
            <w:tcW w:w="2107" w:type="dxa"/>
            <w:noWrap/>
            <w:hideMark/>
          </w:tcPr>
          <w:p w14:paraId="60F6411B" w14:textId="77777777" w:rsidR="007748F0" w:rsidRPr="00B322A8" w:rsidRDefault="007748F0" w:rsidP="00873D42">
            <w:pPr>
              <w:pStyle w:val="TAL"/>
              <w:keepNext w:val="0"/>
            </w:pPr>
            <w:r w:rsidRPr="00B322A8">
              <w:t>206</w:t>
            </w:r>
          </w:p>
        </w:tc>
        <w:tc>
          <w:tcPr>
            <w:tcW w:w="2082" w:type="dxa"/>
            <w:noWrap/>
            <w:hideMark/>
          </w:tcPr>
          <w:p w14:paraId="622C844B" w14:textId="77777777" w:rsidR="007748F0" w:rsidRPr="00B322A8" w:rsidRDefault="007748F0" w:rsidP="00873D42">
            <w:pPr>
              <w:pStyle w:val="TAL"/>
              <w:keepNext w:val="0"/>
            </w:pPr>
            <w:r w:rsidRPr="00B322A8">
              <w:t>97.24</w:t>
            </w:r>
          </w:p>
        </w:tc>
        <w:tc>
          <w:tcPr>
            <w:tcW w:w="1058" w:type="dxa"/>
            <w:noWrap/>
            <w:hideMark/>
          </w:tcPr>
          <w:p w14:paraId="60DC2921" w14:textId="77777777" w:rsidR="007748F0" w:rsidRPr="00B322A8" w:rsidRDefault="007748F0" w:rsidP="00873D42">
            <w:pPr>
              <w:pStyle w:val="TAL"/>
              <w:keepNext w:val="0"/>
            </w:pPr>
            <w:r w:rsidRPr="00B322A8">
              <w:t>-29.92</w:t>
            </w:r>
          </w:p>
        </w:tc>
        <w:tc>
          <w:tcPr>
            <w:tcW w:w="873" w:type="dxa"/>
            <w:noWrap/>
            <w:hideMark/>
          </w:tcPr>
          <w:p w14:paraId="7922C8CD" w14:textId="77777777" w:rsidR="007748F0" w:rsidRPr="00B322A8" w:rsidRDefault="007748F0" w:rsidP="00873D42">
            <w:pPr>
              <w:pStyle w:val="TAL"/>
              <w:keepNext w:val="0"/>
            </w:pPr>
            <w:r w:rsidRPr="00B322A8">
              <w:t>7.52</w:t>
            </w:r>
          </w:p>
        </w:tc>
        <w:tc>
          <w:tcPr>
            <w:tcW w:w="873" w:type="dxa"/>
            <w:noWrap/>
            <w:hideMark/>
          </w:tcPr>
          <w:p w14:paraId="467E5D4E" w14:textId="77777777" w:rsidR="007748F0" w:rsidRPr="00B322A8" w:rsidRDefault="007748F0" w:rsidP="00873D42">
            <w:pPr>
              <w:pStyle w:val="TAL"/>
              <w:keepNext w:val="0"/>
            </w:pPr>
            <w:r w:rsidRPr="00B322A8">
              <w:t>99.62</w:t>
            </w:r>
          </w:p>
        </w:tc>
      </w:tr>
      <w:tr w:rsidR="007748F0" w:rsidRPr="00B322A8" w14:paraId="2AA99BD0" w14:textId="77777777" w:rsidTr="00873D42">
        <w:trPr>
          <w:trHeight w:val="300"/>
        </w:trPr>
        <w:tc>
          <w:tcPr>
            <w:tcW w:w="1267" w:type="dxa"/>
            <w:noWrap/>
            <w:hideMark/>
          </w:tcPr>
          <w:p w14:paraId="1C26505F" w14:textId="77777777" w:rsidR="007748F0" w:rsidRPr="00B322A8" w:rsidRDefault="007748F0" w:rsidP="00873D42">
            <w:pPr>
              <w:pStyle w:val="TAL"/>
              <w:keepNext w:val="0"/>
            </w:pPr>
            <w:r w:rsidRPr="00B322A8">
              <w:t>12</w:t>
            </w:r>
          </w:p>
        </w:tc>
        <w:tc>
          <w:tcPr>
            <w:tcW w:w="1100" w:type="dxa"/>
            <w:noWrap/>
            <w:hideMark/>
          </w:tcPr>
          <w:p w14:paraId="04E601CA" w14:textId="77777777" w:rsidR="007748F0" w:rsidRPr="00B322A8" w:rsidRDefault="007748F0" w:rsidP="00873D42">
            <w:pPr>
              <w:pStyle w:val="TAL"/>
              <w:keepNext w:val="0"/>
            </w:pPr>
            <w:r w:rsidRPr="00B322A8">
              <w:t>-17.8</w:t>
            </w:r>
          </w:p>
        </w:tc>
        <w:tc>
          <w:tcPr>
            <w:tcW w:w="2107" w:type="dxa"/>
            <w:noWrap/>
            <w:hideMark/>
          </w:tcPr>
          <w:p w14:paraId="06DF5B7B" w14:textId="77777777" w:rsidR="007748F0" w:rsidRPr="00B322A8" w:rsidRDefault="007748F0" w:rsidP="00873D42">
            <w:pPr>
              <w:pStyle w:val="TAL"/>
              <w:keepNext w:val="0"/>
            </w:pPr>
            <w:r w:rsidRPr="00B322A8">
              <w:t>236</w:t>
            </w:r>
          </w:p>
        </w:tc>
        <w:tc>
          <w:tcPr>
            <w:tcW w:w="2082" w:type="dxa"/>
            <w:noWrap/>
            <w:hideMark/>
          </w:tcPr>
          <w:p w14:paraId="41C540E5" w14:textId="77777777" w:rsidR="007748F0" w:rsidRPr="00B322A8" w:rsidRDefault="007748F0" w:rsidP="00873D42">
            <w:pPr>
              <w:pStyle w:val="TAL"/>
              <w:keepNext w:val="0"/>
            </w:pPr>
            <w:r w:rsidRPr="00B322A8">
              <w:t>79.94</w:t>
            </w:r>
          </w:p>
        </w:tc>
        <w:tc>
          <w:tcPr>
            <w:tcW w:w="1058" w:type="dxa"/>
            <w:noWrap/>
            <w:hideMark/>
          </w:tcPr>
          <w:p w14:paraId="47576868" w14:textId="77777777" w:rsidR="007748F0" w:rsidRPr="00B322A8" w:rsidRDefault="007748F0" w:rsidP="00873D42">
            <w:pPr>
              <w:pStyle w:val="TAL"/>
              <w:keepNext w:val="0"/>
            </w:pPr>
            <w:r w:rsidRPr="00B322A8">
              <w:t>-53.89</w:t>
            </w:r>
          </w:p>
        </w:tc>
        <w:tc>
          <w:tcPr>
            <w:tcW w:w="873" w:type="dxa"/>
            <w:noWrap/>
            <w:hideMark/>
          </w:tcPr>
          <w:p w14:paraId="7F4D481A" w14:textId="77777777" w:rsidR="007748F0" w:rsidRPr="00B322A8" w:rsidRDefault="007748F0" w:rsidP="00873D42">
            <w:pPr>
              <w:pStyle w:val="TAL"/>
              <w:keepNext w:val="0"/>
            </w:pPr>
            <w:r w:rsidRPr="00B322A8">
              <w:t>7.52</w:t>
            </w:r>
          </w:p>
        </w:tc>
        <w:tc>
          <w:tcPr>
            <w:tcW w:w="873" w:type="dxa"/>
            <w:noWrap/>
            <w:hideMark/>
          </w:tcPr>
          <w:p w14:paraId="52D403FB" w14:textId="77777777" w:rsidR="007748F0" w:rsidRPr="00B322A8" w:rsidRDefault="007748F0" w:rsidP="00873D42">
            <w:pPr>
              <w:pStyle w:val="TAL"/>
              <w:keepNext w:val="0"/>
            </w:pPr>
            <w:r w:rsidRPr="00B322A8">
              <w:t>99.89</w:t>
            </w:r>
          </w:p>
        </w:tc>
      </w:tr>
      <w:tr w:rsidR="007748F0" w:rsidRPr="00B322A8" w14:paraId="6F6030DE" w14:textId="77777777" w:rsidTr="00873D42">
        <w:trPr>
          <w:trHeight w:val="300"/>
        </w:trPr>
        <w:tc>
          <w:tcPr>
            <w:tcW w:w="1267" w:type="dxa"/>
            <w:noWrap/>
            <w:hideMark/>
          </w:tcPr>
          <w:p w14:paraId="47CB360E" w14:textId="77777777" w:rsidR="007748F0" w:rsidRPr="00B322A8" w:rsidRDefault="007748F0" w:rsidP="00873D42">
            <w:pPr>
              <w:pStyle w:val="TAL"/>
              <w:keepNext w:val="0"/>
            </w:pPr>
            <w:r w:rsidRPr="00B322A8">
              <w:t>13</w:t>
            </w:r>
          </w:p>
        </w:tc>
        <w:tc>
          <w:tcPr>
            <w:tcW w:w="1100" w:type="dxa"/>
            <w:noWrap/>
            <w:hideMark/>
          </w:tcPr>
          <w:p w14:paraId="59E59977" w14:textId="77777777" w:rsidR="007748F0" w:rsidRPr="00B322A8" w:rsidRDefault="007748F0" w:rsidP="00873D42">
            <w:pPr>
              <w:pStyle w:val="TAL"/>
              <w:keepNext w:val="0"/>
            </w:pPr>
            <w:r w:rsidRPr="00B322A8">
              <w:t>-22.1</w:t>
            </w:r>
          </w:p>
        </w:tc>
        <w:tc>
          <w:tcPr>
            <w:tcW w:w="2107" w:type="dxa"/>
            <w:noWrap/>
            <w:hideMark/>
          </w:tcPr>
          <w:p w14:paraId="583D5706" w14:textId="77777777" w:rsidR="007748F0" w:rsidRPr="00B322A8" w:rsidRDefault="007748F0" w:rsidP="00873D42">
            <w:pPr>
              <w:pStyle w:val="TAL"/>
              <w:keepNext w:val="0"/>
            </w:pPr>
            <w:r w:rsidRPr="00B322A8">
              <w:t>242</w:t>
            </w:r>
          </w:p>
        </w:tc>
        <w:tc>
          <w:tcPr>
            <w:tcW w:w="2082" w:type="dxa"/>
            <w:noWrap/>
            <w:hideMark/>
          </w:tcPr>
          <w:p w14:paraId="4440777E" w14:textId="77777777" w:rsidR="007748F0" w:rsidRPr="00B322A8" w:rsidRDefault="007748F0" w:rsidP="00873D42">
            <w:pPr>
              <w:pStyle w:val="TAL"/>
              <w:keepNext w:val="0"/>
            </w:pPr>
            <w:r w:rsidRPr="00B322A8">
              <w:t>-131.4</w:t>
            </w:r>
          </w:p>
        </w:tc>
        <w:tc>
          <w:tcPr>
            <w:tcW w:w="1058" w:type="dxa"/>
            <w:noWrap/>
            <w:hideMark/>
          </w:tcPr>
          <w:p w14:paraId="7834EF57" w14:textId="77777777" w:rsidR="007748F0" w:rsidRPr="00B322A8" w:rsidRDefault="007748F0" w:rsidP="00873D42">
            <w:pPr>
              <w:pStyle w:val="TAL"/>
              <w:keepNext w:val="0"/>
            </w:pPr>
            <w:r w:rsidRPr="00B322A8">
              <w:t>44.66</w:t>
            </w:r>
          </w:p>
        </w:tc>
        <w:tc>
          <w:tcPr>
            <w:tcW w:w="873" w:type="dxa"/>
            <w:noWrap/>
            <w:hideMark/>
          </w:tcPr>
          <w:p w14:paraId="21CEE341" w14:textId="77777777" w:rsidR="007748F0" w:rsidRPr="00B322A8" w:rsidRDefault="007748F0" w:rsidP="00873D42">
            <w:pPr>
              <w:pStyle w:val="TAL"/>
              <w:keepNext w:val="0"/>
            </w:pPr>
            <w:r w:rsidRPr="00B322A8">
              <w:t>7.52</w:t>
            </w:r>
          </w:p>
        </w:tc>
        <w:tc>
          <w:tcPr>
            <w:tcW w:w="873" w:type="dxa"/>
            <w:noWrap/>
            <w:hideMark/>
          </w:tcPr>
          <w:p w14:paraId="18F0F7D4" w14:textId="77777777" w:rsidR="007748F0" w:rsidRPr="00B322A8" w:rsidRDefault="007748F0" w:rsidP="00873D42">
            <w:pPr>
              <w:pStyle w:val="TAL"/>
              <w:keepNext w:val="0"/>
            </w:pPr>
            <w:r w:rsidRPr="00B322A8">
              <w:t>100.12</w:t>
            </w:r>
          </w:p>
        </w:tc>
      </w:tr>
      <w:tr w:rsidR="007748F0" w:rsidRPr="00B322A8" w14:paraId="742CCBE5" w14:textId="77777777" w:rsidTr="00873D42">
        <w:trPr>
          <w:trHeight w:val="300"/>
        </w:trPr>
        <w:tc>
          <w:tcPr>
            <w:tcW w:w="1267" w:type="dxa"/>
            <w:noWrap/>
            <w:hideMark/>
          </w:tcPr>
          <w:p w14:paraId="583F9EF8" w14:textId="77777777" w:rsidR="007748F0" w:rsidRPr="00B322A8" w:rsidRDefault="007748F0" w:rsidP="00873D42">
            <w:pPr>
              <w:pStyle w:val="TAL"/>
              <w:keepNext w:val="0"/>
            </w:pPr>
            <w:r w:rsidRPr="00B322A8">
              <w:t>14</w:t>
            </w:r>
          </w:p>
        </w:tc>
        <w:tc>
          <w:tcPr>
            <w:tcW w:w="1100" w:type="dxa"/>
            <w:noWrap/>
            <w:hideMark/>
          </w:tcPr>
          <w:p w14:paraId="1BC286B5" w14:textId="77777777" w:rsidR="007748F0" w:rsidRPr="00B322A8" w:rsidRDefault="007748F0" w:rsidP="00873D42">
            <w:pPr>
              <w:pStyle w:val="TAL"/>
              <w:keepNext w:val="0"/>
            </w:pPr>
            <w:r w:rsidRPr="00B322A8">
              <w:t>-20.6</w:t>
            </w:r>
          </w:p>
        </w:tc>
        <w:tc>
          <w:tcPr>
            <w:tcW w:w="2107" w:type="dxa"/>
            <w:noWrap/>
            <w:hideMark/>
          </w:tcPr>
          <w:p w14:paraId="10B695D7" w14:textId="77777777" w:rsidR="007748F0" w:rsidRPr="00B322A8" w:rsidRDefault="007748F0" w:rsidP="00873D42">
            <w:pPr>
              <w:pStyle w:val="TAL"/>
              <w:keepNext w:val="0"/>
            </w:pPr>
            <w:r w:rsidRPr="00B322A8">
              <w:t>271</w:t>
            </w:r>
          </w:p>
        </w:tc>
        <w:tc>
          <w:tcPr>
            <w:tcW w:w="2082" w:type="dxa"/>
            <w:noWrap/>
            <w:hideMark/>
          </w:tcPr>
          <w:p w14:paraId="479F028A" w14:textId="77777777" w:rsidR="007748F0" w:rsidRPr="00B322A8" w:rsidRDefault="007748F0" w:rsidP="00873D42">
            <w:pPr>
              <w:pStyle w:val="TAL"/>
              <w:keepNext w:val="0"/>
            </w:pPr>
            <w:r w:rsidRPr="00B322A8">
              <w:t>114.12</w:t>
            </w:r>
          </w:p>
        </w:tc>
        <w:tc>
          <w:tcPr>
            <w:tcW w:w="1058" w:type="dxa"/>
            <w:noWrap/>
            <w:hideMark/>
          </w:tcPr>
          <w:p w14:paraId="3A315322" w14:textId="77777777" w:rsidR="007748F0" w:rsidRPr="00B322A8" w:rsidRDefault="007748F0" w:rsidP="00873D42">
            <w:pPr>
              <w:pStyle w:val="TAL"/>
              <w:keepNext w:val="0"/>
            </w:pPr>
            <w:r w:rsidRPr="00B322A8">
              <w:t>-60.4</w:t>
            </w:r>
          </w:p>
        </w:tc>
        <w:tc>
          <w:tcPr>
            <w:tcW w:w="873" w:type="dxa"/>
            <w:noWrap/>
            <w:hideMark/>
          </w:tcPr>
          <w:p w14:paraId="114F0184" w14:textId="77777777" w:rsidR="007748F0" w:rsidRPr="00B322A8" w:rsidRDefault="007748F0" w:rsidP="00873D42">
            <w:pPr>
              <w:pStyle w:val="TAL"/>
              <w:keepNext w:val="0"/>
            </w:pPr>
            <w:r w:rsidRPr="00B322A8">
              <w:t>7.52</w:t>
            </w:r>
          </w:p>
        </w:tc>
        <w:tc>
          <w:tcPr>
            <w:tcW w:w="873" w:type="dxa"/>
            <w:noWrap/>
            <w:hideMark/>
          </w:tcPr>
          <w:p w14:paraId="1EF9E758" w14:textId="77777777" w:rsidR="007748F0" w:rsidRPr="00B322A8" w:rsidRDefault="007748F0" w:rsidP="00873D42">
            <w:pPr>
              <w:pStyle w:val="TAL"/>
              <w:keepNext w:val="0"/>
            </w:pPr>
            <w:r w:rsidRPr="00B322A8">
              <w:t>99.96</w:t>
            </w:r>
          </w:p>
        </w:tc>
      </w:tr>
      <w:tr w:rsidR="007748F0" w:rsidRPr="00B322A8" w14:paraId="6C1A87E6" w14:textId="77777777" w:rsidTr="00873D42">
        <w:trPr>
          <w:trHeight w:val="300"/>
        </w:trPr>
        <w:tc>
          <w:tcPr>
            <w:tcW w:w="1267" w:type="dxa"/>
            <w:noWrap/>
            <w:hideMark/>
          </w:tcPr>
          <w:p w14:paraId="7597017B" w14:textId="77777777" w:rsidR="007748F0" w:rsidRPr="00B322A8" w:rsidRDefault="007748F0" w:rsidP="00873D42">
            <w:pPr>
              <w:pStyle w:val="TAL"/>
              <w:keepNext w:val="0"/>
            </w:pPr>
            <w:r w:rsidRPr="00B322A8">
              <w:t>15</w:t>
            </w:r>
          </w:p>
        </w:tc>
        <w:tc>
          <w:tcPr>
            <w:tcW w:w="1100" w:type="dxa"/>
            <w:noWrap/>
            <w:hideMark/>
          </w:tcPr>
          <w:p w14:paraId="3D20BE19" w14:textId="77777777" w:rsidR="007748F0" w:rsidRPr="00B322A8" w:rsidRDefault="007748F0" w:rsidP="00873D42">
            <w:pPr>
              <w:pStyle w:val="TAL"/>
              <w:keepNext w:val="0"/>
            </w:pPr>
            <w:r w:rsidRPr="00B322A8">
              <w:t>-16.2</w:t>
            </w:r>
          </w:p>
        </w:tc>
        <w:tc>
          <w:tcPr>
            <w:tcW w:w="2107" w:type="dxa"/>
            <w:noWrap/>
            <w:hideMark/>
          </w:tcPr>
          <w:p w14:paraId="2C29AD02" w14:textId="77777777" w:rsidR="007748F0" w:rsidRPr="00B322A8" w:rsidRDefault="007748F0" w:rsidP="00873D42">
            <w:pPr>
              <w:pStyle w:val="TAL"/>
              <w:keepNext w:val="0"/>
            </w:pPr>
            <w:r w:rsidRPr="00B322A8">
              <w:t>273</w:t>
            </w:r>
          </w:p>
        </w:tc>
        <w:tc>
          <w:tcPr>
            <w:tcW w:w="2082" w:type="dxa"/>
            <w:noWrap/>
            <w:hideMark/>
          </w:tcPr>
          <w:p w14:paraId="55DEFD18" w14:textId="77777777" w:rsidR="007748F0" w:rsidRPr="00B322A8" w:rsidRDefault="007748F0" w:rsidP="00873D42">
            <w:pPr>
              <w:pStyle w:val="TAL"/>
              <w:keepNext w:val="0"/>
            </w:pPr>
            <w:r w:rsidRPr="00B322A8">
              <w:t>-56.97</w:t>
            </w:r>
          </w:p>
        </w:tc>
        <w:tc>
          <w:tcPr>
            <w:tcW w:w="1058" w:type="dxa"/>
            <w:noWrap/>
            <w:hideMark/>
          </w:tcPr>
          <w:p w14:paraId="66A0539D" w14:textId="77777777" w:rsidR="007748F0" w:rsidRPr="00B322A8" w:rsidRDefault="007748F0" w:rsidP="00873D42">
            <w:pPr>
              <w:pStyle w:val="TAL"/>
              <w:keepNext w:val="0"/>
            </w:pPr>
            <w:r w:rsidRPr="00B322A8">
              <w:t>-45.98</w:t>
            </w:r>
          </w:p>
        </w:tc>
        <w:tc>
          <w:tcPr>
            <w:tcW w:w="873" w:type="dxa"/>
            <w:noWrap/>
            <w:hideMark/>
          </w:tcPr>
          <w:p w14:paraId="2FB49C55" w14:textId="77777777" w:rsidR="007748F0" w:rsidRPr="00B322A8" w:rsidRDefault="007748F0" w:rsidP="00873D42">
            <w:pPr>
              <w:pStyle w:val="TAL"/>
              <w:keepNext w:val="0"/>
            </w:pPr>
            <w:r w:rsidRPr="00B322A8">
              <w:t>7.52</w:t>
            </w:r>
          </w:p>
        </w:tc>
        <w:tc>
          <w:tcPr>
            <w:tcW w:w="873" w:type="dxa"/>
            <w:noWrap/>
            <w:hideMark/>
          </w:tcPr>
          <w:p w14:paraId="3EDE2ABE" w14:textId="77777777" w:rsidR="007748F0" w:rsidRPr="00B322A8" w:rsidRDefault="007748F0" w:rsidP="00873D42">
            <w:pPr>
              <w:pStyle w:val="TAL"/>
              <w:keepNext w:val="0"/>
            </w:pPr>
            <w:r w:rsidRPr="00B322A8">
              <w:t>98.74</w:t>
            </w:r>
          </w:p>
        </w:tc>
      </w:tr>
      <w:tr w:rsidR="007748F0" w:rsidRPr="00B322A8" w14:paraId="607F508A" w14:textId="77777777" w:rsidTr="00873D42">
        <w:trPr>
          <w:trHeight w:val="300"/>
        </w:trPr>
        <w:tc>
          <w:tcPr>
            <w:tcW w:w="1267" w:type="dxa"/>
            <w:noWrap/>
            <w:hideMark/>
          </w:tcPr>
          <w:p w14:paraId="50DC6A54" w14:textId="77777777" w:rsidR="007748F0" w:rsidRPr="00B322A8" w:rsidRDefault="007748F0" w:rsidP="00873D42">
            <w:pPr>
              <w:pStyle w:val="TAL"/>
              <w:keepNext w:val="0"/>
            </w:pPr>
            <w:r w:rsidRPr="00B322A8">
              <w:t>16</w:t>
            </w:r>
          </w:p>
        </w:tc>
        <w:tc>
          <w:tcPr>
            <w:tcW w:w="1100" w:type="dxa"/>
            <w:noWrap/>
            <w:hideMark/>
          </w:tcPr>
          <w:p w14:paraId="32E80862" w14:textId="77777777" w:rsidR="007748F0" w:rsidRPr="00B322A8" w:rsidRDefault="007748F0" w:rsidP="00873D42">
            <w:pPr>
              <w:pStyle w:val="TAL"/>
              <w:keepNext w:val="0"/>
            </w:pPr>
            <w:r w:rsidRPr="00B322A8">
              <w:t>-16.7</w:t>
            </w:r>
          </w:p>
        </w:tc>
        <w:tc>
          <w:tcPr>
            <w:tcW w:w="2107" w:type="dxa"/>
            <w:noWrap/>
            <w:hideMark/>
          </w:tcPr>
          <w:p w14:paraId="0A9678B6" w14:textId="77777777" w:rsidR="007748F0" w:rsidRPr="00B322A8" w:rsidRDefault="007748F0" w:rsidP="00873D42">
            <w:pPr>
              <w:pStyle w:val="TAL"/>
              <w:keepNext w:val="0"/>
            </w:pPr>
            <w:r w:rsidRPr="00B322A8">
              <w:t>333</w:t>
            </w:r>
          </w:p>
        </w:tc>
        <w:tc>
          <w:tcPr>
            <w:tcW w:w="2082" w:type="dxa"/>
            <w:noWrap/>
            <w:hideMark/>
          </w:tcPr>
          <w:p w14:paraId="49A1A12E" w14:textId="77777777" w:rsidR="007748F0" w:rsidRPr="00B322A8" w:rsidRDefault="007748F0" w:rsidP="00873D42">
            <w:pPr>
              <w:pStyle w:val="TAL"/>
              <w:keepNext w:val="0"/>
            </w:pPr>
            <w:r w:rsidRPr="00B322A8">
              <w:t>-67.91</w:t>
            </w:r>
          </w:p>
        </w:tc>
        <w:tc>
          <w:tcPr>
            <w:tcW w:w="1058" w:type="dxa"/>
            <w:noWrap/>
            <w:hideMark/>
          </w:tcPr>
          <w:p w14:paraId="58B12AFD" w14:textId="77777777" w:rsidR="007748F0" w:rsidRPr="00B322A8" w:rsidRDefault="007748F0" w:rsidP="00873D42">
            <w:pPr>
              <w:pStyle w:val="TAL"/>
              <w:keepNext w:val="0"/>
            </w:pPr>
            <w:r w:rsidRPr="00B322A8">
              <w:t>-48.07</w:t>
            </w:r>
          </w:p>
        </w:tc>
        <w:tc>
          <w:tcPr>
            <w:tcW w:w="873" w:type="dxa"/>
            <w:noWrap/>
            <w:hideMark/>
          </w:tcPr>
          <w:p w14:paraId="1FCB1E7A" w14:textId="77777777" w:rsidR="007748F0" w:rsidRPr="00B322A8" w:rsidRDefault="007748F0" w:rsidP="00873D42">
            <w:pPr>
              <w:pStyle w:val="TAL"/>
              <w:keepNext w:val="0"/>
            </w:pPr>
            <w:r w:rsidRPr="00B322A8">
              <w:t>7.52</w:t>
            </w:r>
          </w:p>
        </w:tc>
        <w:tc>
          <w:tcPr>
            <w:tcW w:w="873" w:type="dxa"/>
            <w:noWrap/>
            <w:hideMark/>
          </w:tcPr>
          <w:p w14:paraId="4E5CFDBE" w14:textId="77777777" w:rsidR="007748F0" w:rsidRPr="00B322A8" w:rsidRDefault="007748F0" w:rsidP="00873D42">
            <w:pPr>
              <w:pStyle w:val="TAL"/>
              <w:keepNext w:val="0"/>
            </w:pPr>
            <w:r w:rsidRPr="00B322A8">
              <w:t>98.66</w:t>
            </w:r>
          </w:p>
        </w:tc>
      </w:tr>
      <w:tr w:rsidR="007748F0" w:rsidRPr="00B322A8" w14:paraId="4F91827C" w14:textId="77777777" w:rsidTr="00873D42">
        <w:trPr>
          <w:trHeight w:val="300"/>
        </w:trPr>
        <w:tc>
          <w:tcPr>
            <w:tcW w:w="1267" w:type="dxa"/>
            <w:noWrap/>
            <w:hideMark/>
          </w:tcPr>
          <w:p w14:paraId="0F41BB44" w14:textId="77777777" w:rsidR="007748F0" w:rsidRPr="00B322A8" w:rsidRDefault="007748F0" w:rsidP="00873D42">
            <w:pPr>
              <w:pStyle w:val="TAL"/>
              <w:keepNext w:val="0"/>
            </w:pPr>
            <w:r w:rsidRPr="00B322A8">
              <w:t>17</w:t>
            </w:r>
          </w:p>
        </w:tc>
        <w:tc>
          <w:tcPr>
            <w:tcW w:w="1100" w:type="dxa"/>
            <w:noWrap/>
            <w:hideMark/>
          </w:tcPr>
          <w:p w14:paraId="67B9E037" w14:textId="77777777" w:rsidR="007748F0" w:rsidRPr="00B322A8" w:rsidRDefault="007748F0" w:rsidP="00873D42">
            <w:pPr>
              <w:pStyle w:val="TAL"/>
              <w:keepNext w:val="0"/>
            </w:pPr>
            <w:r w:rsidRPr="00B322A8">
              <w:t>-18.1</w:t>
            </w:r>
          </w:p>
        </w:tc>
        <w:tc>
          <w:tcPr>
            <w:tcW w:w="2107" w:type="dxa"/>
            <w:noWrap/>
            <w:hideMark/>
          </w:tcPr>
          <w:p w14:paraId="60DB86E1" w14:textId="77777777" w:rsidR="007748F0" w:rsidRPr="00B322A8" w:rsidRDefault="007748F0" w:rsidP="00873D42">
            <w:pPr>
              <w:pStyle w:val="TAL"/>
              <w:keepNext w:val="0"/>
            </w:pPr>
            <w:r w:rsidRPr="00B322A8">
              <w:t>444</w:t>
            </w:r>
          </w:p>
        </w:tc>
        <w:tc>
          <w:tcPr>
            <w:tcW w:w="2082" w:type="dxa"/>
            <w:noWrap/>
            <w:hideMark/>
          </w:tcPr>
          <w:p w14:paraId="60D24AF7" w14:textId="77777777" w:rsidR="007748F0" w:rsidRPr="00B322A8" w:rsidRDefault="007748F0" w:rsidP="00873D42">
            <w:pPr>
              <w:pStyle w:val="TAL"/>
              <w:keepNext w:val="0"/>
            </w:pPr>
            <w:r w:rsidRPr="00B322A8">
              <w:t>-84.45</w:t>
            </w:r>
          </w:p>
        </w:tc>
        <w:tc>
          <w:tcPr>
            <w:tcW w:w="1058" w:type="dxa"/>
            <w:noWrap/>
            <w:hideMark/>
          </w:tcPr>
          <w:p w14:paraId="7E92CEC7" w14:textId="77777777" w:rsidR="007748F0" w:rsidRPr="00B322A8" w:rsidRDefault="007748F0" w:rsidP="00873D42">
            <w:pPr>
              <w:pStyle w:val="TAL"/>
              <w:keepNext w:val="0"/>
            </w:pPr>
            <w:r w:rsidRPr="00B322A8">
              <w:t>55.14</w:t>
            </w:r>
          </w:p>
        </w:tc>
        <w:tc>
          <w:tcPr>
            <w:tcW w:w="873" w:type="dxa"/>
            <w:noWrap/>
            <w:hideMark/>
          </w:tcPr>
          <w:p w14:paraId="61139B75" w14:textId="77777777" w:rsidR="007748F0" w:rsidRPr="00B322A8" w:rsidRDefault="007748F0" w:rsidP="00873D42">
            <w:pPr>
              <w:pStyle w:val="TAL"/>
              <w:keepNext w:val="0"/>
            </w:pPr>
            <w:r w:rsidRPr="00B322A8">
              <w:t>7.52</w:t>
            </w:r>
          </w:p>
        </w:tc>
        <w:tc>
          <w:tcPr>
            <w:tcW w:w="873" w:type="dxa"/>
            <w:noWrap/>
            <w:hideMark/>
          </w:tcPr>
          <w:p w14:paraId="483FB863" w14:textId="77777777" w:rsidR="007748F0" w:rsidRPr="00B322A8" w:rsidRDefault="007748F0" w:rsidP="00873D42">
            <w:pPr>
              <w:pStyle w:val="TAL"/>
              <w:keepNext w:val="0"/>
            </w:pPr>
            <w:r w:rsidRPr="00B322A8">
              <w:t>98.7</w:t>
            </w:r>
          </w:p>
        </w:tc>
      </w:tr>
      <w:tr w:rsidR="007748F0" w:rsidRPr="00B322A8" w14:paraId="184A8B19" w14:textId="77777777" w:rsidTr="00873D42">
        <w:trPr>
          <w:trHeight w:val="300"/>
        </w:trPr>
        <w:tc>
          <w:tcPr>
            <w:tcW w:w="1267" w:type="dxa"/>
            <w:noWrap/>
            <w:hideMark/>
          </w:tcPr>
          <w:p w14:paraId="1C47A4B1" w14:textId="77777777" w:rsidR="007748F0" w:rsidRPr="00B322A8" w:rsidRDefault="007748F0" w:rsidP="00873D42">
            <w:pPr>
              <w:pStyle w:val="TAL"/>
              <w:keepNext w:val="0"/>
            </w:pPr>
            <w:r w:rsidRPr="00B322A8">
              <w:t>18</w:t>
            </w:r>
          </w:p>
        </w:tc>
        <w:tc>
          <w:tcPr>
            <w:tcW w:w="1100" w:type="dxa"/>
            <w:noWrap/>
            <w:hideMark/>
          </w:tcPr>
          <w:p w14:paraId="0385E562" w14:textId="77777777" w:rsidR="007748F0" w:rsidRPr="00B322A8" w:rsidRDefault="007748F0" w:rsidP="00873D42">
            <w:pPr>
              <w:pStyle w:val="TAL"/>
              <w:keepNext w:val="0"/>
            </w:pPr>
            <w:r w:rsidRPr="00B322A8">
              <w:t>-21.6</w:t>
            </w:r>
          </w:p>
        </w:tc>
        <w:tc>
          <w:tcPr>
            <w:tcW w:w="2107" w:type="dxa"/>
            <w:noWrap/>
            <w:hideMark/>
          </w:tcPr>
          <w:p w14:paraId="42BD943A" w14:textId="77777777" w:rsidR="007748F0" w:rsidRPr="00B322A8" w:rsidRDefault="007748F0" w:rsidP="00873D42">
            <w:pPr>
              <w:pStyle w:val="TAL"/>
              <w:keepNext w:val="0"/>
            </w:pPr>
            <w:r w:rsidRPr="00B322A8">
              <w:t>485</w:t>
            </w:r>
          </w:p>
        </w:tc>
        <w:tc>
          <w:tcPr>
            <w:tcW w:w="2082" w:type="dxa"/>
            <w:noWrap/>
            <w:hideMark/>
          </w:tcPr>
          <w:p w14:paraId="7DEC54AD" w14:textId="77777777" w:rsidR="007748F0" w:rsidRPr="00B322A8" w:rsidRDefault="007748F0" w:rsidP="00873D42">
            <w:pPr>
              <w:pStyle w:val="TAL"/>
              <w:keepNext w:val="0"/>
            </w:pPr>
            <w:r w:rsidRPr="00B322A8">
              <w:t>137.22</w:t>
            </w:r>
          </w:p>
        </w:tc>
        <w:tc>
          <w:tcPr>
            <w:tcW w:w="1058" w:type="dxa"/>
            <w:noWrap/>
            <w:hideMark/>
          </w:tcPr>
          <w:p w14:paraId="6E79685B" w14:textId="77777777" w:rsidR="007748F0" w:rsidRPr="00B322A8" w:rsidRDefault="007748F0" w:rsidP="00873D42">
            <w:pPr>
              <w:pStyle w:val="TAL"/>
              <w:keepNext w:val="0"/>
            </w:pPr>
            <w:r w:rsidRPr="00B322A8">
              <w:t>49.32</w:t>
            </w:r>
          </w:p>
        </w:tc>
        <w:tc>
          <w:tcPr>
            <w:tcW w:w="873" w:type="dxa"/>
            <w:noWrap/>
            <w:hideMark/>
          </w:tcPr>
          <w:p w14:paraId="42A56079" w14:textId="77777777" w:rsidR="007748F0" w:rsidRPr="00B322A8" w:rsidRDefault="007748F0" w:rsidP="00873D42">
            <w:pPr>
              <w:pStyle w:val="TAL"/>
              <w:keepNext w:val="0"/>
            </w:pPr>
            <w:r w:rsidRPr="00B322A8">
              <w:t>7.52</w:t>
            </w:r>
          </w:p>
        </w:tc>
        <w:tc>
          <w:tcPr>
            <w:tcW w:w="873" w:type="dxa"/>
            <w:noWrap/>
            <w:hideMark/>
          </w:tcPr>
          <w:p w14:paraId="5D72CDB5" w14:textId="77777777" w:rsidR="007748F0" w:rsidRPr="00B322A8" w:rsidRDefault="007748F0" w:rsidP="00873D42">
            <w:pPr>
              <w:pStyle w:val="TAL"/>
              <w:keepNext w:val="0"/>
            </w:pPr>
            <w:r w:rsidRPr="00B322A8">
              <w:t>100.01</w:t>
            </w:r>
          </w:p>
        </w:tc>
      </w:tr>
      <w:tr w:rsidR="007748F0" w:rsidRPr="00B322A8" w14:paraId="630E9DE8" w14:textId="77777777" w:rsidTr="00873D42">
        <w:trPr>
          <w:trHeight w:val="300"/>
        </w:trPr>
        <w:tc>
          <w:tcPr>
            <w:tcW w:w="1267" w:type="dxa"/>
            <w:noWrap/>
            <w:hideMark/>
          </w:tcPr>
          <w:p w14:paraId="7EC6F899" w14:textId="77777777" w:rsidR="007748F0" w:rsidRPr="00B322A8" w:rsidRDefault="007748F0" w:rsidP="00873D42">
            <w:pPr>
              <w:pStyle w:val="TAL"/>
              <w:keepNext w:val="0"/>
            </w:pPr>
            <w:r w:rsidRPr="00B322A8">
              <w:t>19</w:t>
            </w:r>
          </w:p>
        </w:tc>
        <w:tc>
          <w:tcPr>
            <w:tcW w:w="1100" w:type="dxa"/>
            <w:noWrap/>
            <w:hideMark/>
          </w:tcPr>
          <w:p w14:paraId="323C0077" w14:textId="77777777" w:rsidR="007748F0" w:rsidRPr="00B322A8" w:rsidRDefault="007748F0" w:rsidP="00873D42">
            <w:pPr>
              <w:pStyle w:val="TAL"/>
              <w:keepNext w:val="0"/>
            </w:pPr>
            <w:r w:rsidRPr="00B322A8">
              <w:t>-23.7</w:t>
            </w:r>
          </w:p>
        </w:tc>
        <w:tc>
          <w:tcPr>
            <w:tcW w:w="2107" w:type="dxa"/>
            <w:noWrap/>
            <w:hideMark/>
          </w:tcPr>
          <w:p w14:paraId="42EAAAE0" w14:textId="77777777" w:rsidR="007748F0" w:rsidRPr="00B322A8" w:rsidRDefault="007748F0" w:rsidP="00873D42">
            <w:pPr>
              <w:pStyle w:val="TAL"/>
              <w:keepNext w:val="0"/>
            </w:pPr>
            <w:r w:rsidRPr="00B322A8">
              <w:t>497</w:t>
            </w:r>
          </w:p>
        </w:tc>
        <w:tc>
          <w:tcPr>
            <w:tcW w:w="2082" w:type="dxa"/>
            <w:noWrap/>
            <w:hideMark/>
          </w:tcPr>
          <w:p w14:paraId="3FAA1E74" w14:textId="77777777" w:rsidR="007748F0" w:rsidRPr="00B322A8" w:rsidRDefault="007748F0" w:rsidP="00873D42">
            <w:pPr>
              <w:pStyle w:val="TAL"/>
              <w:keepNext w:val="0"/>
            </w:pPr>
            <w:r w:rsidRPr="00B322A8">
              <w:t>160.52</w:t>
            </w:r>
          </w:p>
        </w:tc>
        <w:tc>
          <w:tcPr>
            <w:tcW w:w="1058" w:type="dxa"/>
            <w:noWrap/>
            <w:hideMark/>
          </w:tcPr>
          <w:p w14:paraId="7C5F2220" w14:textId="77777777" w:rsidR="007748F0" w:rsidRPr="00B322A8" w:rsidRDefault="007748F0" w:rsidP="00873D42">
            <w:pPr>
              <w:pStyle w:val="TAL"/>
              <w:keepNext w:val="0"/>
            </w:pPr>
            <w:r w:rsidRPr="00B322A8">
              <w:t>43.94</w:t>
            </w:r>
          </w:p>
        </w:tc>
        <w:tc>
          <w:tcPr>
            <w:tcW w:w="873" w:type="dxa"/>
            <w:noWrap/>
            <w:hideMark/>
          </w:tcPr>
          <w:p w14:paraId="68AD2B98" w14:textId="77777777" w:rsidR="007748F0" w:rsidRPr="00B322A8" w:rsidRDefault="007748F0" w:rsidP="00873D42">
            <w:pPr>
              <w:pStyle w:val="TAL"/>
              <w:keepNext w:val="0"/>
            </w:pPr>
            <w:r w:rsidRPr="00B322A8">
              <w:t>7.52</w:t>
            </w:r>
          </w:p>
        </w:tc>
        <w:tc>
          <w:tcPr>
            <w:tcW w:w="873" w:type="dxa"/>
            <w:noWrap/>
            <w:hideMark/>
          </w:tcPr>
          <w:p w14:paraId="566E5DBA" w14:textId="77777777" w:rsidR="007748F0" w:rsidRPr="00B322A8" w:rsidRDefault="007748F0" w:rsidP="00873D42">
            <w:pPr>
              <w:pStyle w:val="TAL"/>
              <w:keepNext w:val="0"/>
            </w:pPr>
            <w:r w:rsidRPr="00B322A8">
              <w:t>98.34</w:t>
            </w:r>
          </w:p>
        </w:tc>
      </w:tr>
      <w:tr w:rsidR="007748F0" w:rsidRPr="00B322A8" w14:paraId="72E1D043" w14:textId="77777777" w:rsidTr="00873D42">
        <w:trPr>
          <w:trHeight w:val="300"/>
        </w:trPr>
        <w:tc>
          <w:tcPr>
            <w:tcW w:w="1267" w:type="dxa"/>
            <w:noWrap/>
            <w:hideMark/>
          </w:tcPr>
          <w:p w14:paraId="42CCB85B" w14:textId="77777777" w:rsidR="007748F0" w:rsidRPr="00B322A8" w:rsidRDefault="007748F0" w:rsidP="00873D42">
            <w:pPr>
              <w:pStyle w:val="TAL"/>
              <w:keepNext w:val="0"/>
            </w:pPr>
            <w:r w:rsidRPr="00B322A8">
              <w:t>20</w:t>
            </w:r>
          </w:p>
        </w:tc>
        <w:tc>
          <w:tcPr>
            <w:tcW w:w="1100" w:type="dxa"/>
            <w:noWrap/>
            <w:hideMark/>
          </w:tcPr>
          <w:p w14:paraId="42C94430" w14:textId="77777777" w:rsidR="007748F0" w:rsidRPr="00B322A8" w:rsidRDefault="007748F0" w:rsidP="00873D42">
            <w:pPr>
              <w:pStyle w:val="TAL"/>
              <w:keepNext w:val="0"/>
            </w:pPr>
            <w:r w:rsidRPr="00B322A8">
              <w:t>-24.3</w:t>
            </w:r>
          </w:p>
        </w:tc>
        <w:tc>
          <w:tcPr>
            <w:tcW w:w="2107" w:type="dxa"/>
            <w:noWrap/>
            <w:hideMark/>
          </w:tcPr>
          <w:p w14:paraId="3E49CA11" w14:textId="77777777" w:rsidR="007748F0" w:rsidRPr="00B322A8" w:rsidRDefault="007748F0" w:rsidP="00873D42">
            <w:pPr>
              <w:pStyle w:val="TAL"/>
              <w:keepNext w:val="0"/>
            </w:pPr>
            <w:r w:rsidRPr="00B322A8">
              <w:t>522</w:t>
            </w:r>
          </w:p>
        </w:tc>
        <w:tc>
          <w:tcPr>
            <w:tcW w:w="2082" w:type="dxa"/>
            <w:noWrap/>
            <w:hideMark/>
          </w:tcPr>
          <w:p w14:paraId="2FD9C5D8" w14:textId="77777777" w:rsidR="007748F0" w:rsidRPr="00B322A8" w:rsidRDefault="007748F0" w:rsidP="00873D42">
            <w:pPr>
              <w:pStyle w:val="TAL"/>
              <w:keepNext w:val="0"/>
            </w:pPr>
            <w:r w:rsidRPr="00B322A8">
              <w:t>167.91</w:t>
            </w:r>
          </w:p>
        </w:tc>
        <w:tc>
          <w:tcPr>
            <w:tcW w:w="1058" w:type="dxa"/>
            <w:noWrap/>
            <w:hideMark/>
          </w:tcPr>
          <w:p w14:paraId="5087B6E0" w14:textId="77777777" w:rsidR="007748F0" w:rsidRPr="00B322A8" w:rsidRDefault="007748F0" w:rsidP="00873D42">
            <w:pPr>
              <w:pStyle w:val="TAL"/>
              <w:keepNext w:val="0"/>
            </w:pPr>
            <w:r w:rsidRPr="00B322A8">
              <w:t>-42.11</w:t>
            </w:r>
          </w:p>
        </w:tc>
        <w:tc>
          <w:tcPr>
            <w:tcW w:w="873" w:type="dxa"/>
            <w:noWrap/>
            <w:hideMark/>
          </w:tcPr>
          <w:p w14:paraId="017F8D30" w14:textId="77777777" w:rsidR="007748F0" w:rsidRPr="00B322A8" w:rsidRDefault="007748F0" w:rsidP="00873D42">
            <w:pPr>
              <w:pStyle w:val="TAL"/>
              <w:keepNext w:val="0"/>
            </w:pPr>
            <w:r w:rsidRPr="00B322A8">
              <w:t>7.52</w:t>
            </w:r>
          </w:p>
        </w:tc>
        <w:tc>
          <w:tcPr>
            <w:tcW w:w="873" w:type="dxa"/>
            <w:noWrap/>
            <w:hideMark/>
          </w:tcPr>
          <w:p w14:paraId="15582DCD" w14:textId="77777777" w:rsidR="007748F0" w:rsidRPr="00B322A8" w:rsidRDefault="007748F0" w:rsidP="00873D42">
            <w:pPr>
              <w:pStyle w:val="TAL"/>
              <w:keepNext w:val="0"/>
            </w:pPr>
            <w:r w:rsidRPr="00B322A8">
              <w:t>98.4</w:t>
            </w:r>
          </w:p>
        </w:tc>
      </w:tr>
      <w:tr w:rsidR="007748F0" w:rsidRPr="00B322A8" w14:paraId="6B0084A5" w14:textId="77777777" w:rsidTr="00873D42">
        <w:trPr>
          <w:trHeight w:val="300"/>
        </w:trPr>
        <w:tc>
          <w:tcPr>
            <w:tcW w:w="1267" w:type="dxa"/>
            <w:noWrap/>
            <w:hideMark/>
          </w:tcPr>
          <w:p w14:paraId="5BFF87EC" w14:textId="77777777" w:rsidR="007748F0" w:rsidRPr="00B322A8" w:rsidRDefault="007748F0" w:rsidP="00873D42">
            <w:pPr>
              <w:pStyle w:val="TAL"/>
              <w:keepNext w:val="0"/>
            </w:pPr>
            <w:r w:rsidRPr="00B322A8">
              <w:t>21</w:t>
            </w:r>
          </w:p>
        </w:tc>
        <w:tc>
          <w:tcPr>
            <w:tcW w:w="1100" w:type="dxa"/>
            <w:noWrap/>
            <w:hideMark/>
          </w:tcPr>
          <w:p w14:paraId="750E486A" w14:textId="77777777" w:rsidR="007748F0" w:rsidRPr="00B322A8" w:rsidRDefault="007748F0" w:rsidP="00873D42">
            <w:pPr>
              <w:pStyle w:val="TAL"/>
              <w:keepNext w:val="0"/>
            </w:pPr>
            <w:r w:rsidRPr="00B322A8">
              <w:t>-22</w:t>
            </w:r>
          </w:p>
        </w:tc>
        <w:tc>
          <w:tcPr>
            <w:tcW w:w="2107" w:type="dxa"/>
            <w:noWrap/>
            <w:hideMark/>
          </w:tcPr>
          <w:p w14:paraId="3FFD08FD" w14:textId="77777777" w:rsidR="007748F0" w:rsidRPr="00B322A8" w:rsidRDefault="007748F0" w:rsidP="00873D42">
            <w:pPr>
              <w:pStyle w:val="TAL"/>
              <w:keepNext w:val="0"/>
            </w:pPr>
            <w:r w:rsidRPr="00B322A8">
              <w:t>545</w:t>
            </w:r>
          </w:p>
        </w:tc>
        <w:tc>
          <w:tcPr>
            <w:tcW w:w="2082" w:type="dxa"/>
            <w:noWrap/>
            <w:hideMark/>
          </w:tcPr>
          <w:p w14:paraId="694E9CC3" w14:textId="77777777" w:rsidR="007748F0" w:rsidRPr="00B322A8" w:rsidRDefault="007748F0" w:rsidP="00873D42">
            <w:pPr>
              <w:pStyle w:val="TAL"/>
              <w:keepNext w:val="0"/>
            </w:pPr>
            <w:r w:rsidRPr="00B322A8">
              <w:t>131.48</w:t>
            </w:r>
          </w:p>
        </w:tc>
        <w:tc>
          <w:tcPr>
            <w:tcW w:w="1058" w:type="dxa"/>
            <w:noWrap/>
            <w:hideMark/>
          </w:tcPr>
          <w:p w14:paraId="07E0D04A" w14:textId="77777777" w:rsidR="007748F0" w:rsidRPr="00B322A8" w:rsidRDefault="007748F0" w:rsidP="00873D42">
            <w:pPr>
              <w:pStyle w:val="TAL"/>
              <w:keepNext w:val="0"/>
            </w:pPr>
            <w:r w:rsidRPr="00B322A8">
              <w:t>-54.27</w:t>
            </w:r>
          </w:p>
        </w:tc>
        <w:tc>
          <w:tcPr>
            <w:tcW w:w="873" w:type="dxa"/>
            <w:noWrap/>
            <w:hideMark/>
          </w:tcPr>
          <w:p w14:paraId="56A36C7D" w14:textId="77777777" w:rsidR="007748F0" w:rsidRPr="00B322A8" w:rsidRDefault="007748F0" w:rsidP="00873D42">
            <w:pPr>
              <w:pStyle w:val="TAL"/>
              <w:keepNext w:val="0"/>
            </w:pPr>
            <w:r w:rsidRPr="00B322A8">
              <w:t>7.52</w:t>
            </w:r>
          </w:p>
        </w:tc>
        <w:tc>
          <w:tcPr>
            <w:tcW w:w="873" w:type="dxa"/>
            <w:noWrap/>
            <w:hideMark/>
          </w:tcPr>
          <w:p w14:paraId="5685EDCC" w14:textId="77777777" w:rsidR="007748F0" w:rsidRPr="00B322A8" w:rsidRDefault="007748F0" w:rsidP="00873D42">
            <w:pPr>
              <w:pStyle w:val="TAL"/>
              <w:keepNext w:val="0"/>
            </w:pPr>
            <w:r w:rsidRPr="00B322A8">
              <w:t>100.12</w:t>
            </w:r>
          </w:p>
        </w:tc>
      </w:tr>
      <w:tr w:rsidR="007748F0" w:rsidRPr="00B322A8" w14:paraId="70FE011A" w14:textId="77777777" w:rsidTr="00873D42">
        <w:trPr>
          <w:trHeight w:val="300"/>
        </w:trPr>
        <w:tc>
          <w:tcPr>
            <w:tcW w:w="1267" w:type="dxa"/>
            <w:noWrap/>
            <w:hideMark/>
          </w:tcPr>
          <w:p w14:paraId="0DEDB078" w14:textId="77777777" w:rsidR="007748F0" w:rsidRPr="00B322A8" w:rsidRDefault="007748F0" w:rsidP="00873D42">
            <w:pPr>
              <w:pStyle w:val="TAL"/>
              <w:keepNext w:val="0"/>
            </w:pPr>
            <w:r w:rsidRPr="00B322A8">
              <w:t>22</w:t>
            </w:r>
          </w:p>
        </w:tc>
        <w:tc>
          <w:tcPr>
            <w:tcW w:w="1100" w:type="dxa"/>
            <w:noWrap/>
            <w:hideMark/>
          </w:tcPr>
          <w:p w14:paraId="7297AF40" w14:textId="77777777" w:rsidR="007748F0" w:rsidRPr="00B322A8" w:rsidRDefault="007748F0" w:rsidP="00873D42">
            <w:pPr>
              <w:pStyle w:val="TAL"/>
              <w:keepNext w:val="0"/>
            </w:pPr>
            <w:r w:rsidRPr="00B322A8">
              <w:t>-25.3</w:t>
            </w:r>
          </w:p>
        </w:tc>
        <w:tc>
          <w:tcPr>
            <w:tcW w:w="2107" w:type="dxa"/>
            <w:noWrap/>
            <w:hideMark/>
          </w:tcPr>
          <w:p w14:paraId="402B2B47" w14:textId="77777777" w:rsidR="007748F0" w:rsidRPr="00B322A8" w:rsidRDefault="007748F0" w:rsidP="00873D42">
            <w:pPr>
              <w:pStyle w:val="TAL"/>
              <w:keepNext w:val="0"/>
            </w:pPr>
            <w:r w:rsidRPr="00B322A8">
              <w:t>577</w:t>
            </w:r>
          </w:p>
        </w:tc>
        <w:tc>
          <w:tcPr>
            <w:tcW w:w="2082" w:type="dxa"/>
            <w:noWrap/>
            <w:hideMark/>
          </w:tcPr>
          <w:p w14:paraId="5328148A" w14:textId="77777777" w:rsidR="007748F0" w:rsidRPr="00B322A8" w:rsidRDefault="007748F0" w:rsidP="00873D42">
            <w:pPr>
              <w:pStyle w:val="TAL"/>
              <w:keepNext w:val="0"/>
            </w:pPr>
            <w:r w:rsidRPr="00B322A8">
              <w:t>-155.94</w:t>
            </w:r>
          </w:p>
        </w:tc>
        <w:tc>
          <w:tcPr>
            <w:tcW w:w="1058" w:type="dxa"/>
            <w:noWrap/>
            <w:hideMark/>
          </w:tcPr>
          <w:p w14:paraId="43A8D27E" w14:textId="77777777" w:rsidR="007748F0" w:rsidRPr="00B322A8" w:rsidRDefault="007748F0" w:rsidP="00873D42">
            <w:pPr>
              <w:pStyle w:val="TAL"/>
              <w:keepNext w:val="0"/>
            </w:pPr>
            <w:r w:rsidRPr="00B322A8">
              <w:t>41.82</w:t>
            </w:r>
          </w:p>
        </w:tc>
        <w:tc>
          <w:tcPr>
            <w:tcW w:w="873" w:type="dxa"/>
            <w:noWrap/>
            <w:hideMark/>
          </w:tcPr>
          <w:p w14:paraId="3E9FF5E1" w14:textId="77777777" w:rsidR="007748F0" w:rsidRPr="00B322A8" w:rsidRDefault="007748F0" w:rsidP="00873D42">
            <w:pPr>
              <w:pStyle w:val="TAL"/>
              <w:keepNext w:val="0"/>
            </w:pPr>
            <w:r w:rsidRPr="00B322A8">
              <w:t>7.52</w:t>
            </w:r>
          </w:p>
        </w:tc>
        <w:tc>
          <w:tcPr>
            <w:tcW w:w="873" w:type="dxa"/>
            <w:noWrap/>
            <w:hideMark/>
          </w:tcPr>
          <w:p w14:paraId="19A884DE" w14:textId="77777777" w:rsidR="007748F0" w:rsidRPr="00B322A8" w:rsidRDefault="007748F0" w:rsidP="00873D42">
            <w:pPr>
              <w:pStyle w:val="TAL"/>
              <w:keepNext w:val="0"/>
            </w:pPr>
            <w:r w:rsidRPr="00B322A8">
              <w:t>98.47</w:t>
            </w:r>
          </w:p>
        </w:tc>
      </w:tr>
      <w:tr w:rsidR="007748F0" w:rsidRPr="00B322A8" w14:paraId="5D1DCAFD" w14:textId="77777777" w:rsidTr="00873D42">
        <w:trPr>
          <w:trHeight w:val="300"/>
        </w:trPr>
        <w:tc>
          <w:tcPr>
            <w:tcW w:w="1267" w:type="dxa"/>
            <w:noWrap/>
            <w:hideMark/>
          </w:tcPr>
          <w:p w14:paraId="5B7D3516" w14:textId="77777777" w:rsidR="007748F0" w:rsidRPr="00B322A8" w:rsidRDefault="007748F0" w:rsidP="00873D42">
            <w:pPr>
              <w:pStyle w:val="TAL"/>
              <w:keepNext w:val="0"/>
            </w:pPr>
            <w:r w:rsidRPr="00B322A8">
              <w:t>23</w:t>
            </w:r>
          </w:p>
        </w:tc>
        <w:tc>
          <w:tcPr>
            <w:tcW w:w="1100" w:type="dxa"/>
            <w:noWrap/>
            <w:hideMark/>
          </w:tcPr>
          <w:p w14:paraId="6D6A6388" w14:textId="77777777" w:rsidR="007748F0" w:rsidRPr="00B322A8" w:rsidRDefault="007748F0" w:rsidP="00873D42">
            <w:pPr>
              <w:pStyle w:val="TAL"/>
              <w:keepNext w:val="0"/>
            </w:pPr>
            <w:r w:rsidRPr="00B322A8">
              <w:t>-35.1</w:t>
            </w:r>
          </w:p>
        </w:tc>
        <w:tc>
          <w:tcPr>
            <w:tcW w:w="2107" w:type="dxa"/>
            <w:noWrap/>
            <w:hideMark/>
          </w:tcPr>
          <w:p w14:paraId="257950BE" w14:textId="77777777" w:rsidR="007748F0" w:rsidRPr="00B322A8" w:rsidRDefault="007748F0" w:rsidP="00873D42">
            <w:pPr>
              <w:pStyle w:val="TAL"/>
              <w:keepNext w:val="0"/>
            </w:pPr>
            <w:r w:rsidRPr="00B322A8">
              <w:t>1051</w:t>
            </w:r>
          </w:p>
        </w:tc>
        <w:tc>
          <w:tcPr>
            <w:tcW w:w="2082" w:type="dxa"/>
            <w:noWrap/>
            <w:hideMark/>
          </w:tcPr>
          <w:p w14:paraId="3A1B5813" w14:textId="77777777" w:rsidR="007748F0" w:rsidRPr="00B322A8" w:rsidRDefault="007748F0" w:rsidP="00873D42">
            <w:pPr>
              <w:pStyle w:val="TAL"/>
              <w:keepNext w:val="0"/>
            </w:pPr>
            <w:r w:rsidRPr="00B322A8">
              <w:t>99.49</w:t>
            </w:r>
          </w:p>
        </w:tc>
        <w:tc>
          <w:tcPr>
            <w:tcW w:w="1058" w:type="dxa"/>
            <w:noWrap/>
            <w:hideMark/>
          </w:tcPr>
          <w:p w14:paraId="460E9C94" w14:textId="77777777" w:rsidR="007748F0" w:rsidRPr="00B322A8" w:rsidRDefault="007748F0" w:rsidP="00873D42">
            <w:pPr>
              <w:pStyle w:val="TAL"/>
              <w:keepNext w:val="0"/>
            </w:pPr>
            <w:r w:rsidRPr="00B322A8">
              <w:t>-20.75</w:t>
            </w:r>
          </w:p>
        </w:tc>
        <w:tc>
          <w:tcPr>
            <w:tcW w:w="873" w:type="dxa"/>
            <w:noWrap/>
            <w:hideMark/>
          </w:tcPr>
          <w:p w14:paraId="3999C523" w14:textId="77777777" w:rsidR="007748F0" w:rsidRPr="00B322A8" w:rsidRDefault="007748F0" w:rsidP="00873D42">
            <w:pPr>
              <w:pStyle w:val="TAL"/>
              <w:keepNext w:val="0"/>
            </w:pPr>
            <w:r w:rsidRPr="00B322A8">
              <w:t>7.52</w:t>
            </w:r>
          </w:p>
        </w:tc>
        <w:tc>
          <w:tcPr>
            <w:tcW w:w="873" w:type="dxa"/>
            <w:noWrap/>
            <w:hideMark/>
          </w:tcPr>
          <w:p w14:paraId="5B2CB4B8" w14:textId="77777777" w:rsidR="007748F0" w:rsidRPr="00B322A8" w:rsidRDefault="007748F0" w:rsidP="00873D42">
            <w:pPr>
              <w:pStyle w:val="TAL"/>
              <w:keepNext w:val="0"/>
            </w:pPr>
            <w:r w:rsidRPr="00B322A8">
              <w:t>99.82</w:t>
            </w:r>
          </w:p>
        </w:tc>
      </w:tr>
      <w:tr w:rsidR="007748F0" w:rsidRPr="00B322A8" w14:paraId="2B93EA25" w14:textId="77777777" w:rsidTr="00873D42">
        <w:trPr>
          <w:trHeight w:val="300"/>
        </w:trPr>
        <w:tc>
          <w:tcPr>
            <w:tcW w:w="1267" w:type="dxa"/>
            <w:noWrap/>
            <w:hideMark/>
          </w:tcPr>
          <w:p w14:paraId="5B012513" w14:textId="77777777" w:rsidR="007748F0" w:rsidRPr="00B322A8" w:rsidRDefault="007748F0" w:rsidP="00873D42">
            <w:pPr>
              <w:pStyle w:val="TAL"/>
              <w:keepNext w:val="0"/>
            </w:pPr>
            <w:r w:rsidRPr="00B322A8">
              <w:t>Ini. delay [ns]</w:t>
            </w:r>
          </w:p>
        </w:tc>
        <w:tc>
          <w:tcPr>
            <w:tcW w:w="1100" w:type="dxa"/>
            <w:noWrap/>
            <w:hideMark/>
          </w:tcPr>
          <w:p w14:paraId="55F82996" w14:textId="77777777" w:rsidR="007748F0" w:rsidRPr="00B322A8" w:rsidRDefault="007748F0" w:rsidP="00873D42">
            <w:pPr>
              <w:pStyle w:val="TAL"/>
              <w:keepNext w:val="0"/>
            </w:pPr>
            <w:r w:rsidRPr="00B322A8">
              <w:t>XPR [dB]</w:t>
            </w:r>
          </w:p>
        </w:tc>
        <w:tc>
          <w:tcPr>
            <w:tcW w:w="2107" w:type="dxa"/>
            <w:noWrap/>
            <w:hideMark/>
          </w:tcPr>
          <w:p w14:paraId="2C60379C" w14:textId="77777777" w:rsidR="007748F0" w:rsidRPr="00B322A8" w:rsidRDefault="007748F0" w:rsidP="00873D42">
            <w:pPr>
              <w:pStyle w:val="TAL"/>
              <w:keepNext w:val="0"/>
            </w:pPr>
            <w:r w:rsidRPr="00B322A8">
              <w:t>PL [dB]</w:t>
            </w:r>
          </w:p>
        </w:tc>
        <w:tc>
          <w:tcPr>
            <w:tcW w:w="2082" w:type="dxa"/>
            <w:noWrap/>
            <w:hideMark/>
          </w:tcPr>
          <w:p w14:paraId="02422688" w14:textId="77777777" w:rsidR="007748F0" w:rsidRPr="00B322A8" w:rsidRDefault="007748F0" w:rsidP="00873D42">
            <w:pPr>
              <w:pStyle w:val="TAL"/>
              <w:keepNext w:val="0"/>
            </w:pPr>
            <w:r w:rsidRPr="00B322A8">
              <w:t>ZoA [°]</w:t>
            </w:r>
          </w:p>
        </w:tc>
        <w:tc>
          <w:tcPr>
            <w:tcW w:w="1058" w:type="dxa"/>
            <w:noWrap/>
            <w:hideMark/>
          </w:tcPr>
          <w:p w14:paraId="3ECCCE21" w14:textId="77777777" w:rsidR="007748F0" w:rsidRPr="00B322A8" w:rsidRDefault="007748F0" w:rsidP="00873D42">
            <w:pPr>
              <w:pStyle w:val="TAL"/>
              <w:keepNext w:val="0"/>
            </w:pPr>
            <w:r w:rsidRPr="00B322A8">
              <w:t>ASD [°]</w:t>
            </w:r>
          </w:p>
        </w:tc>
        <w:tc>
          <w:tcPr>
            <w:tcW w:w="873" w:type="dxa"/>
            <w:noWrap/>
            <w:hideMark/>
          </w:tcPr>
          <w:p w14:paraId="520C8D99" w14:textId="77777777" w:rsidR="007748F0" w:rsidRPr="00B322A8" w:rsidRDefault="007748F0" w:rsidP="00873D42">
            <w:pPr>
              <w:pStyle w:val="TAL"/>
              <w:keepNext w:val="0"/>
            </w:pPr>
            <w:r w:rsidRPr="00B322A8">
              <w:t>ZSA [°]</w:t>
            </w:r>
          </w:p>
        </w:tc>
        <w:tc>
          <w:tcPr>
            <w:tcW w:w="873" w:type="dxa"/>
            <w:noWrap/>
            <w:hideMark/>
          </w:tcPr>
          <w:p w14:paraId="46A10D9C" w14:textId="77777777" w:rsidR="007748F0" w:rsidRPr="00B322A8" w:rsidRDefault="007748F0" w:rsidP="00873D42">
            <w:pPr>
              <w:pStyle w:val="TAL"/>
              <w:keepNext w:val="0"/>
            </w:pPr>
            <w:r w:rsidRPr="00B322A8">
              <w:t>ZSD [°]</w:t>
            </w:r>
          </w:p>
        </w:tc>
      </w:tr>
      <w:tr w:rsidR="007748F0" w:rsidRPr="00B322A8" w14:paraId="0A2D39AB" w14:textId="77777777" w:rsidTr="00873D42">
        <w:trPr>
          <w:trHeight w:val="300"/>
        </w:trPr>
        <w:tc>
          <w:tcPr>
            <w:tcW w:w="1267" w:type="dxa"/>
            <w:noWrap/>
            <w:hideMark/>
          </w:tcPr>
          <w:p w14:paraId="648A6A6D" w14:textId="77777777" w:rsidR="007748F0" w:rsidRPr="00B322A8" w:rsidRDefault="007748F0" w:rsidP="00873D42">
            <w:pPr>
              <w:pStyle w:val="TAL"/>
              <w:keepNext w:val="0"/>
            </w:pPr>
            <w:r w:rsidRPr="00B322A8">
              <w:t>803</w:t>
            </w:r>
          </w:p>
        </w:tc>
        <w:tc>
          <w:tcPr>
            <w:tcW w:w="1100" w:type="dxa"/>
            <w:noWrap/>
            <w:hideMark/>
          </w:tcPr>
          <w:p w14:paraId="2D21C166" w14:textId="77777777" w:rsidR="007748F0" w:rsidRPr="00B322A8" w:rsidRDefault="007748F0" w:rsidP="00873D42">
            <w:pPr>
              <w:pStyle w:val="TAL"/>
              <w:keepNext w:val="0"/>
            </w:pPr>
            <w:r w:rsidRPr="00B322A8">
              <w:t>10</w:t>
            </w:r>
          </w:p>
        </w:tc>
        <w:tc>
          <w:tcPr>
            <w:tcW w:w="2107" w:type="dxa"/>
            <w:noWrap/>
            <w:hideMark/>
          </w:tcPr>
          <w:p w14:paraId="03052BD1" w14:textId="77777777" w:rsidR="007748F0" w:rsidRPr="00B322A8" w:rsidRDefault="007748F0" w:rsidP="00873D42">
            <w:pPr>
              <w:pStyle w:val="TAL"/>
              <w:keepNext w:val="0"/>
            </w:pPr>
            <w:r w:rsidRPr="00B322A8">
              <w:t>114.76</w:t>
            </w:r>
          </w:p>
        </w:tc>
        <w:tc>
          <w:tcPr>
            <w:tcW w:w="2082" w:type="dxa"/>
            <w:noWrap/>
            <w:hideMark/>
          </w:tcPr>
          <w:p w14:paraId="786EA885" w14:textId="77777777" w:rsidR="007748F0" w:rsidRPr="00B322A8" w:rsidRDefault="007748F0" w:rsidP="00873D42">
            <w:pPr>
              <w:pStyle w:val="TAL"/>
              <w:keepNext w:val="0"/>
            </w:pPr>
            <w:r w:rsidRPr="00B322A8">
              <w:t>90</w:t>
            </w:r>
          </w:p>
        </w:tc>
        <w:tc>
          <w:tcPr>
            <w:tcW w:w="1058" w:type="dxa"/>
            <w:noWrap/>
            <w:hideMark/>
          </w:tcPr>
          <w:p w14:paraId="4843EDFB" w14:textId="77777777" w:rsidR="007748F0" w:rsidRPr="00B322A8" w:rsidRDefault="007748F0" w:rsidP="00873D42">
            <w:pPr>
              <w:pStyle w:val="TAL"/>
              <w:keepNext w:val="0"/>
            </w:pPr>
            <w:r w:rsidRPr="00B322A8">
              <w:t>1.71</w:t>
            </w:r>
          </w:p>
        </w:tc>
        <w:tc>
          <w:tcPr>
            <w:tcW w:w="873" w:type="dxa"/>
            <w:noWrap/>
            <w:hideMark/>
          </w:tcPr>
          <w:p w14:paraId="710D83BB" w14:textId="77777777" w:rsidR="007748F0" w:rsidRPr="00B322A8" w:rsidRDefault="007748F0" w:rsidP="00873D42">
            <w:pPr>
              <w:pStyle w:val="TAL"/>
              <w:keepNext w:val="0"/>
            </w:pPr>
            <w:r w:rsidRPr="00B322A8">
              <w:t>0</w:t>
            </w:r>
          </w:p>
        </w:tc>
        <w:tc>
          <w:tcPr>
            <w:tcW w:w="873" w:type="dxa"/>
            <w:noWrap/>
            <w:hideMark/>
          </w:tcPr>
          <w:p w14:paraId="2E839D10" w14:textId="77777777" w:rsidR="007748F0" w:rsidRPr="00B322A8" w:rsidRDefault="007748F0" w:rsidP="00873D42">
            <w:pPr>
              <w:pStyle w:val="TAL"/>
              <w:keepNext w:val="0"/>
            </w:pPr>
            <w:r w:rsidRPr="00B322A8">
              <w:t>0.03</w:t>
            </w:r>
          </w:p>
        </w:tc>
      </w:tr>
      <w:tr w:rsidR="007748F0" w:rsidRPr="00B322A8" w14:paraId="7C4DD5E2" w14:textId="77777777" w:rsidTr="00873D42">
        <w:trPr>
          <w:trHeight w:val="300"/>
        </w:trPr>
        <w:tc>
          <w:tcPr>
            <w:tcW w:w="1267" w:type="dxa"/>
            <w:noWrap/>
            <w:hideMark/>
          </w:tcPr>
          <w:p w14:paraId="040A1A35" w14:textId="77777777" w:rsidR="007748F0" w:rsidRPr="00B322A8" w:rsidRDefault="007748F0" w:rsidP="00873D42">
            <w:pPr>
              <w:pStyle w:val="TAL"/>
              <w:keepNext w:val="0"/>
            </w:pPr>
            <w:r w:rsidRPr="00B322A8">
              <w:t>UE speed [m/s]</w:t>
            </w:r>
          </w:p>
        </w:tc>
        <w:tc>
          <w:tcPr>
            <w:tcW w:w="1100" w:type="dxa"/>
            <w:noWrap/>
            <w:hideMark/>
          </w:tcPr>
          <w:p w14:paraId="129C28DE" w14:textId="77777777" w:rsidR="007748F0" w:rsidRPr="00B322A8" w:rsidRDefault="007748F0" w:rsidP="00873D42">
            <w:pPr>
              <w:pStyle w:val="TAL"/>
              <w:keepNext w:val="0"/>
            </w:pPr>
            <w:r w:rsidRPr="00B322A8">
              <w:t>UE DoT Az [°]</w:t>
            </w:r>
          </w:p>
        </w:tc>
        <w:tc>
          <w:tcPr>
            <w:tcW w:w="2107" w:type="dxa"/>
            <w:noWrap/>
            <w:hideMark/>
          </w:tcPr>
          <w:p w14:paraId="0BD87650" w14:textId="77777777" w:rsidR="007748F0" w:rsidRPr="00B322A8" w:rsidRDefault="007748F0" w:rsidP="00873D42">
            <w:pPr>
              <w:pStyle w:val="TAL"/>
              <w:keepNext w:val="0"/>
            </w:pPr>
            <w:r w:rsidRPr="00B322A8">
              <w:t>UE coordinates (x,y,z) [m]</w:t>
            </w:r>
          </w:p>
        </w:tc>
        <w:tc>
          <w:tcPr>
            <w:tcW w:w="2082" w:type="dxa"/>
            <w:noWrap/>
            <w:hideMark/>
          </w:tcPr>
          <w:p w14:paraId="0A3F8E3E" w14:textId="77777777" w:rsidR="007748F0" w:rsidRPr="00B322A8" w:rsidRDefault="007748F0" w:rsidP="00873D42">
            <w:pPr>
              <w:pStyle w:val="TAL"/>
              <w:keepNext w:val="0"/>
            </w:pPr>
            <w:r w:rsidRPr="00B322A8">
              <w:t>BS coordinates (x,y,z) [m]</w:t>
            </w:r>
          </w:p>
        </w:tc>
        <w:tc>
          <w:tcPr>
            <w:tcW w:w="1058" w:type="dxa"/>
            <w:noWrap/>
            <w:hideMark/>
          </w:tcPr>
          <w:p w14:paraId="43409652" w14:textId="77777777" w:rsidR="007748F0" w:rsidRPr="00B322A8" w:rsidRDefault="007748F0" w:rsidP="00873D42">
            <w:pPr>
              <w:pStyle w:val="TAL"/>
              <w:keepNext w:val="0"/>
            </w:pPr>
            <w:r w:rsidRPr="00B322A8">
              <w:t>K-factor [dB]</w:t>
            </w:r>
          </w:p>
        </w:tc>
        <w:tc>
          <w:tcPr>
            <w:tcW w:w="873" w:type="dxa"/>
            <w:noWrap/>
            <w:hideMark/>
          </w:tcPr>
          <w:p w14:paraId="1FD3B1AA" w14:textId="77777777" w:rsidR="007748F0" w:rsidRPr="00B322A8" w:rsidRDefault="007748F0" w:rsidP="00873D42">
            <w:pPr>
              <w:pStyle w:val="TAL"/>
              <w:keepNext w:val="0"/>
            </w:pPr>
            <w:r w:rsidRPr="00B322A8">
              <w:t xml:space="preserve"> </w:t>
            </w:r>
          </w:p>
        </w:tc>
        <w:tc>
          <w:tcPr>
            <w:tcW w:w="873" w:type="dxa"/>
            <w:noWrap/>
            <w:hideMark/>
          </w:tcPr>
          <w:p w14:paraId="1753937D" w14:textId="77777777" w:rsidR="007748F0" w:rsidRPr="00B322A8" w:rsidRDefault="007748F0" w:rsidP="00873D42">
            <w:pPr>
              <w:pStyle w:val="TAL"/>
              <w:keepNext w:val="0"/>
            </w:pPr>
          </w:p>
        </w:tc>
      </w:tr>
      <w:tr w:rsidR="007748F0" w:rsidRPr="00B322A8" w14:paraId="7E9F99C3" w14:textId="77777777" w:rsidTr="00873D42">
        <w:trPr>
          <w:trHeight w:val="300"/>
        </w:trPr>
        <w:tc>
          <w:tcPr>
            <w:tcW w:w="1267" w:type="dxa"/>
            <w:noWrap/>
            <w:hideMark/>
          </w:tcPr>
          <w:p w14:paraId="51133723" w14:textId="77777777" w:rsidR="007748F0" w:rsidRPr="00B322A8" w:rsidRDefault="007748F0" w:rsidP="00873D42">
            <w:pPr>
              <w:pStyle w:val="TAL"/>
              <w:keepNext w:val="0"/>
            </w:pPr>
            <w:r w:rsidRPr="00B322A8">
              <w:lastRenderedPageBreak/>
              <w:t>0.833</w:t>
            </w:r>
          </w:p>
        </w:tc>
        <w:tc>
          <w:tcPr>
            <w:tcW w:w="1100" w:type="dxa"/>
            <w:noWrap/>
            <w:hideMark/>
          </w:tcPr>
          <w:p w14:paraId="69371341" w14:textId="77777777" w:rsidR="007748F0" w:rsidRPr="00B322A8" w:rsidRDefault="007748F0" w:rsidP="00873D42">
            <w:pPr>
              <w:pStyle w:val="TAL"/>
              <w:keepNext w:val="0"/>
            </w:pPr>
            <w:r w:rsidRPr="00B322A8">
              <w:t>81.43</w:t>
            </w:r>
          </w:p>
        </w:tc>
        <w:tc>
          <w:tcPr>
            <w:tcW w:w="2107" w:type="dxa"/>
            <w:noWrap/>
            <w:hideMark/>
          </w:tcPr>
          <w:p w14:paraId="00EA80C7" w14:textId="77777777" w:rsidR="007748F0" w:rsidRPr="00B322A8" w:rsidRDefault="007748F0" w:rsidP="00873D42">
            <w:pPr>
              <w:pStyle w:val="TAL"/>
              <w:keepNext w:val="0"/>
            </w:pPr>
            <w:r w:rsidRPr="00B322A8">
              <w:t>(240.63,-0.61,1.5)</w:t>
            </w:r>
          </w:p>
        </w:tc>
        <w:tc>
          <w:tcPr>
            <w:tcW w:w="2082" w:type="dxa"/>
            <w:noWrap/>
            <w:hideMark/>
          </w:tcPr>
          <w:p w14:paraId="3F5B15CE" w14:textId="77777777" w:rsidR="007748F0" w:rsidRPr="00B322A8" w:rsidRDefault="007748F0" w:rsidP="00873D42">
            <w:pPr>
              <w:pStyle w:val="TAL"/>
              <w:keepNext w:val="0"/>
            </w:pPr>
            <w:r w:rsidRPr="00B322A8">
              <w:t>(0,0,10)</w:t>
            </w:r>
          </w:p>
        </w:tc>
        <w:tc>
          <w:tcPr>
            <w:tcW w:w="1058" w:type="dxa"/>
            <w:noWrap/>
            <w:hideMark/>
          </w:tcPr>
          <w:p w14:paraId="24604C91" w14:textId="77777777" w:rsidR="007748F0" w:rsidRPr="00B322A8" w:rsidRDefault="007748F0" w:rsidP="00873D42">
            <w:pPr>
              <w:pStyle w:val="TAL"/>
              <w:keepNext w:val="0"/>
            </w:pPr>
            <w:r w:rsidRPr="00B322A8">
              <w:t>-</w:t>
            </w:r>
          </w:p>
        </w:tc>
        <w:tc>
          <w:tcPr>
            <w:tcW w:w="873" w:type="dxa"/>
            <w:noWrap/>
            <w:hideMark/>
          </w:tcPr>
          <w:p w14:paraId="1D66159E" w14:textId="77777777" w:rsidR="007748F0" w:rsidRPr="00B322A8" w:rsidRDefault="007748F0" w:rsidP="00873D42">
            <w:pPr>
              <w:pStyle w:val="TAL"/>
              <w:keepNext w:val="0"/>
            </w:pPr>
          </w:p>
        </w:tc>
        <w:tc>
          <w:tcPr>
            <w:tcW w:w="873" w:type="dxa"/>
            <w:noWrap/>
            <w:hideMark/>
          </w:tcPr>
          <w:p w14:paraId="7058180D" w14:textId="77777777" w:rsidR="007748F0" w:rsidRPr="00B322A8" w:rsidRDefault="007748F0" w:rsidP="00873D42">
            <w:pPr>
              <w:pStyle w:val="TAL"/>
              <w:keepNext w:val="0"/>
            </w:pPr>
          </w:p>
        </w:tc>
      </w:tr>
      <w:tr w:rsidR="007748F0" w:rsidRPr="00B322A8" w14:paraId="3179160D" w14:textId="77777777" w:rsidTr="00873D42">
        <w:trPr>
          <w:trHeight w:val="300"/>
        </w:trPr>
        <w:tc>
          <w:tcPr>
            <w:tcW w:w="1267" w:type="dxa"/>
            <w:noWrap/>
            <w:hideMark/>
          </w:tcPr>
          <w:p w14:paraId="4BDAD589" w14:textId="77777777" w:rsidR="007748F0" w:rsidRPr="00B322A8" w:rsidRDefault="007748F0" w:rsidP="00873D42">
            <w:pPr>
              <w:pStyle w:val="TAL"/>
              <w:keepNext w:val="0"/>
            </w:pPr>
          </w:p>
        </w:tc>
        <w:tc>
          <w:tcPr>
            <w:tcW w:w="1100" w:type="dxa"/>
            <w:noWrap/>
            <w:hideMark/>
          </w:tcPr>
          <w:p w14:paraId="253EC0D0" w14:textId="77777777" w:rsidR="007748F0" w:rsidRPr="00B322A8" w:rsidRDefault="007748F0" w:rsidP="00873D42">
            <w:pPr>
              <w:pStyle w:val="TAL"/>
              <w:keepNext w:val="0"/>
            </w:pPr>
          </w:p>
        </w:tc>
        <w:tc>
          <w:tcPr>
            <w:tcW w:w="2107" w:type="dxa"/>
            <w:noWrap/>
            <w:hideMark/>
          </w:tcPr>
          <w:p w14:paraId="7377AF72" w14:textId="77777777" w:rsidR="007748F0" w:rsidRPr="00B322A8" w:rsidRDefault="007748F0" w:rsidP="00873D42">
            <w:pPr>
              <w:pStyle w:val="TAL"/>
              <w:keepNext w:val="0"/>
            </w:pPr>
          </w:p>
        </w:tc>
        <w:tc>
          <w:tcPr>
            <w:tcW w:w="2082" w:type="dxa"/>
            <w:noWrap/>
            <w:hideMark/>
          </w:tcPr>
          <w:p w14:paraId="519297FB" w14:textId="77777777" w:rsidR="007748F0" w:rsidRPr="00B322A8" w:rsidRDefault="007748F0" w:rsidP="00873D42">
            <w:pPr>
              <w:pStyle w:val="TAL"/>
              <w:keepNext w:val="0"/>
            </w:pPr>
          </w:p>
        </w:tc>
        <w:tc>
          <w:tcPr>
            <w:tcW w:w="1058" w:type="dxa"/>
            <w:noWrap/>
            <w:hideMark/>
          </w:tcPr>
          <w:p w14:paraId="7FDD63DA" w14:textId="77777777" w:rsidR="007748F0" w:rsidRPr="00B322A8" w:rsidRDefault="007748F0" w:rsidP="00873D42">
            <w:pPr>
              <w:pStyle w:val="TAL"/>
              <w:keepNext w:val="0"/>
            </w:pPr>
          </w:p>
        </w:tc>
        <w:tc>
          <w:tcPr>
            <w:tcW w:w="873" w:type="dxa"/>
            <w:noWrap/>
            <w:hideMark/>
          </w:tcPr>
          <w:p w14:paraId="6B4CA312" w14:textId="77777777" w:rsidR="007748F0" w:rsidRPr="00B322A8" w:rsidRDefault="007748F0" w:rsidP="00873D42">
            <w:pPr>
              <w:pStyle w:val="TAL"/>
              <w:keepNext w:val="0"/>
            </w:pPr>
          </w:p>
        </w:tc>
        <w:tc>
          <w:tcPr>
            <w:tcW w:w="873" w:type="dxa"/>
            <w:noWrap/>
            <w:hideMark/>
          </w:tcPr>
          <w:p w14:paraId="7618D38F" w14:textId="77777777" w:rsidR="007748F0" w:rsidRPr="00B322A8" w:rsidRDefault="007748F0" w:rsidP="00873D42">
            <w:pPr>
              <w:pStyle w:val="TAL"/>
              <w:keepNext w:val="0"/>
            </w:pPr>
          </w:p>
        </w:tc>
      </w:tr>
      <w:tr w:rsidR="007748F0" w:rsidRPr="00B322A8" w14:paraId="2649D658" w14:textId="77777777" w:rsidTr="00873D42">
        <w:trPr>
          <w:trHeight w:val="300"/>
        </w:trPr>
        <w:tc>
          <w:tcPr>
            <w:tcW w:w="1267" w:type="dxa"/>
            <w:shd w:val="clear" w:color="auto" w:fill="EDEDED" w:themeFill="accent3" w:themeFillTint="33"/>
            <w:noWrap/>
            <w:hideMark/>
          </w:tcPr>
          <w:p w14:paraId="0D4FC95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8ECCA0E"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3F1049B0" w14:textId="77777777" w:rsidR="007748F0" w:rsidRPr="00B322A8" w:rsidRDefault="007748F0" w:rsidP="00873D42">
            <w:pPr>
              <w:pStyle w:val="TAL"/>
              <w:keepNext w:val="0"/>
            </w:pPr>
          </w:p>
        </w:tc>
        <w:tc>
          <w:tcPr>
            <w:tcW w:w="2082" w:type="dxa"/>
            <w:shd w:val="clear" w:color="auto" w:fill="EDEDED" w:themeFill="accent3" w:themeFillTint="33"/>
            <w:noWrap/>
            <w:hideMark/>
          </w:tcPr>
          <w:p w14:paraId="6EE7AD2A" w14:textId="77777777" w:rsidR="007748F0" w:rsidRPr="00B322A8" w:rsidRDefault="007748F0" w:rsidP="00873D42">
            <w:pPr>
              <w:pStyle w:val="TAL"/>
              <w:keepNext w:val="0"/>
            </w:pPr>
          </w:p>
        </w:tc>
        <w:tc>
          <w:tcPr>
            <w:tcW w:w="1058" w:type="dxa"/>
            <w:shd w:val="clear" w:color="auto" w:fill="EDEDED" w:themeFill="accent3" w:themeFillTint="33"/>
            <w:noWrap/>
            <w:hideMark/>
          </w:tcPr>
          <w:p w14:paraId="48EB285B" w14:textId="77777777" w:rsidR="007748F0" w:rsidRPr="00B322A8" w:rsidRDefault="007748F0" w:rsidP="00873D42">
            <w:pPr>
              <w:pStyle w:val="TAL"/>
              <w:keepNext w:val="0"/>
            </w:pPr>
          </w:p>
        </w:tc>
        <w:tc>
          <w:tcPr>
            <w:tcW w:w="873" w:type="dxa"/>
            <w:shd w:val="clear" w:color="auto" w:fill="EDEDED" w:themeFill="accent3" w:themeFillTint="33"/>
            <w:noWrap/>
            <w:hideMark/>
          </w:tcPr>
          <w:p w14:paraId="00780DE5" w14:textId="77777777" w:rsidR="007748F0" w:rsidRPr="00B322A8" w:rsidRDefault="007748F0" w:rsidP="00873D42">
            <w:pPr>
              <w:pStyle w:val="TAL"/>
              <w:keepNext w:val="0"/>
            </w:pPr>
          </w:p>
        </w:tc>
        <w:tc>
          <w:tcPr>
            <w:tcW w:w="873" w:type="dxa"/>
            <w:shd w:val="clear" w:color="auto" w:fill="EDEDED" w:themeFill="accent3" w:themeFillTint="33"/>
            <w:noWrap/>
            <w:hideMark/>
          </w:tcPr>
          <w:p w14:paraId="18B9ADB6" w14:textId="77777777" w:rsidR="007748F0" w:rsidRPr="00B322A8" w:rsidRDefault="007748F0" w:rsidP="00873D42">
            <w:pPr>
              <w:pStyle w:val="TAL"/>
              <w:keepNext w:val="0"/>
            </w:pPr>
          </w:p>
        </w:tc>
      </w:tr>
      <w:tr w:rsidR="007748F0" w:rsidRPr="00B322A8" w14:paraId="49EB55DB" w14:textId="77777777" w:rsidTr="00873D42">
        <w:trPr>
          <w:trHeight w:val="300"/>
        </w:trPr>
        <w:tc>
          <w:tcPr>
            <w:tcW w:w="1267" w:type="dxa"/>
            <w:noWrap/>
            <w:hideMark/>
          </w:tcPr>
          <w:p w14:paraId="79B0A7EC" w14:textId="77777777" w:rsidR="007748F0" w:rsidRPr="00B322A8" w:rsidRDefault="007748F0" w:rsidP="00873D42">
            <w:pPr>
              <w:pStyle w:val="TAL"/>
              <w:keepNext w:val="0"/>
            </w:pPr>
            <w:r w:rsidRPr="00B322A8">
              <w:t>Cluster#</w:t>
            </w:r>
          </w:p>
        </w:tc>
        <w:tc>
          <w:tcPr>
            <w:tcW w:w="1100" w:type="dxa"/>
            <w:noWrap/>
            <w:hideMark/>
          </w:tcPr>
          <w:p w14:paraId="092708E7" w14:textId="77777777" w:rsidR="007748F0" w:rsidRPr="00B322A8" w:rsidRDefault="007748F0" w:rsidP="00873D42">
            <w:pPr>
              <w:pStyle w:val="TAL"/>
              <w:keepNext w:val="0"/>
            </w:pPr>
            <w:r w:rsidRPr="00B322A8">
              <w:t>Power [dB]</w:t>
            </w:r>
          </w:p>
        </w:tc>
        <w:tc>
          <w:tcPr>
            <w:tcW w:w="2107" w:type="dxa"/>
            <w:noWrap/>
            <w:hideMark/>
          </w:tcPr>
          <w:p w14:paraId="398D410A" w14:textId="77777777" w:rsidR="007748F0" w:rsidRPr="00B322A8" w:rsidRDefault="007748F0" w:rsidP="00873D42">
            <w:pPr>
              <w:pStyle w:val="TAL"/>
              <w:keepNext w:val="0"/>
            </w:pPr>
            <w:r w:rsidRPr="00B322A8">
              <w:t>Excess delay [ns]</w:t>
            </w:r>
          </w:p>
        </w:tc>
        <w:tc>
          <w:tcPr>
            <w:tcW w:w="2082" w:type="dxa"/>
            <w:noWrap/>
            <w:hideMark/>
          </w:tcPr>
          <w:p w14:paraId="7B04DC2B" w14:textId="77777777" w:rsidR="007748F0" w:rsidRPr="00B322A8" w:rsidRDefault="007748F0" w:rsidP="00873D42">
            <w:pPr>
              <w:pStyle w:val="TAL"/>
              <w:keepNext w:val="0"/>
            </w:pPr>
            <w:r w:rsidRPr="00B322A8">
              <w:t>AoA [°]</w:t>
            </w:r>
          </w:p>
        </w:tc>
        <w:tc>
          <w:tcPr>
            <w:tcW w:w="1058" w:type="dxa"/>
            <w:noWrap/>
            <w:hideMark/>
          </w:tcPr>
          <w:p w14:paraId="047F5F07" w14:textId="77777777" w:rsidR="007748F0" w:rsidRPr="00B322A8" w:rsidRDefault="007748F0" w:rsidP="00873D42">
            <w:pPr>
              <w:pStyle w:val="TAL"/>
              <w:keepNext w:val="0"/>
            </w:pPr>
            <w:r w:rsidRPr="00B322A8">
              <w:t>AoD [°]</w:t>
            </w:r>
          </w:p>
        </w:tc>
        <w:tc>
          <w:tcPr>
            <w:tcW w:w="873" w:type="dxa"/>
            <w:noWrap/>
            <w:hideMark/>
          </w:tcPr>
          <w:p w14:paraId="256D3755" w14:textId="77777777" w:rsidR="007748F0" w:rsidRPr="00B322A8" w:rsidRDefault="007748F0" w:rsidP="00873D42">
            <w:pPr>
              <w:pStyle w:val="TAL"/>
              <w:keepNext w:val="0"/>
            </w:pPr>
            <w:r w:rsidRPr="00B322A8">
              <w:t>ASA [°]</w:t>
            </w:r>
          </w:p>
        </w:tc>
        <w:tc>
          <w:tcPr>
            <w:tcW w:w="873" w:type="dxa"/>
            <w:noWrap/>
            <w:hideMark/>
          </w:tcPr>
          <w:p w14:paraId="69F07CA9" w14:textId="77777777" w:rsidR="007748F0" w:rsidRPr="00B322A8" w:rsidRDefault="007748F0" w:rsidP="00873D42">
            <w:pPr>
              <w:pStyle w:val="TAL"/>
              <w:keepNext w:val="0"/>
            </w:pPr>
            <w:r w:rsidRPr="00B322A8">
              <w:t>ZoD [°]</w:t>
            </w:r>
          </w:p>
        </w:tc>
      </w:tr>
      <w:tr w:rsidR="007748F0" w:rsidRPr="00B322A8" w14:paraId="784D48DE" w14:textId="77777777" w:rsidTr="00873D42">
        <w:trPr>
          <w:trHeight w:val="300"/>
        </w:trPr>
        <w:tc>
          <w:tcPr>
            <w:tcW w:w="1267" w:type="dxa"/>
            <w:noWrap/>
            <w:hideMark/>
          </w:tcPr>
          <w:p w14:paraId="64499310" w14:textId="77777777" w:rsidR="007748F0" w:rsidRPr="00B322A8" w:rsidRDefault="007748F0" w:rsidP="00873D42">
            <w:pPr>
              <w:pStyle w:val="TAL"/>
              <w:keepNext w:val="0"/>
            </w:pPr>
            <w:r w:rsidRPr="00B322A8">
              <w:t>1</w:t>
            </w:r>
          </w:p>
        </w:tc>
        <w:tc>
          <w:tcPr>
            <w:tcW w:w="1100" w:type="dxa"/>
            <w:noWrap/>
            <w:hideMark/>
          </w:tcPr>
          <w:p w14:paraId="759BCB37" w14:textId="77777777" w:rsidR="007748F0" w:rsidRPr="00B322A8" w:rsidRDefault="007748F0" w:rsidP="00873D42">
            <w:pPr>
              <w:pStyle w:val="TAL"/>
              <w:keepNext w:val="0"/>
            </w:pPr>
            <w:r w:rsidRPr="00B322A8">
              <w:t>-12.09</w:t>
            </w:r>
          </w:p>
        </w:tc>
        <w:tc>
          <w:tcPr>
            <w:tcW w:w="2107" w:type="dxa"/>
            <w:noWrap/>
            <w:hideMark/>
          </w:tcPr>
          <w:p w14:paraId="74CFE73A" w14:textId="77777777" w:rsidR="007748F0" w:rsidRPr="00B322A8" w:rsidRDefault="007748F0" w:rsidP="00873D42">
            <w:pPr>
              <w:pStyle w:val="TAL"/>
              <w:keepNext w:val="0"/>
            </w:pPr>
            <w:r w:rsidRPr="00B322A8">
              <w:t>0</w:t>
            </w:r>
          </w:p>
        </w:tc>
        <w:tc>
          <w:tcPr>
            <w:tcW w:w="2082" w:type="dxa"/>
            <w:noWrap/>
            <w:hideMark/>
          </w:tcPr>
          <w:p w14:paraId="66E68BC9" w14:textId="77777777" w:rsidR="007748F0" w:rsidRPr="00B322A8" w:rsidRDefault="007748F0" w:rsidP="00873D42">
            <w:pPr>
              <w:pStyle w:val="TAL"/>
              <w:keepNext w:val="0"/>
            </w:pPr>
            <w:r w:rsidRPr="00B322A8">
              <w:t>-117.19</w:t>
            </w:r>
          </w:p>
        </w:tc>
        <w:tc>
          <w:tcPr>
            <w:tcW w:w="1058" w:type="dxa"/>
            <w:noWrap/>
            <w:hideMark/>
          </w:tcPr>
          <w:p w14:paraId="358D97A1" w14:textId="77777777" w:rsidR="007748F0" w:rsidRPr="00B322A8" w:rsidRDefault="007748F0" w:rsidP="00873D42">
            <w:pPr>
              <w:pStyle w:val="TAL"/>
              <w:keepNext w:val="0"/>
            </w:pPr>
            <w:r w:rsidRPr="00B322A8">
              <w:t>-33.55</w:t>
            </w:r>
          </w:p>
        </w:tc>
        <w:tc>
          <w:tcPr>
            <w:tcW w:w="873" w:type="dxa"/>
            <w:noWrap/>
            <w:hideMark/>
          </w:tcPr>
          <w:p w14:paraId="13FECDC3" w14:textId="77777777" w:rsidR="007748F0" w:rsidRPr="00B322A8" w:rsidRDefault="007748F0" w:rsidP="00873D42">
            <w:pPr>
              <w:pStyle w:val="TAL"/>
              <w:keepNext w:val="0"/>
            </w:pPr>
            <w:r w:rsidRPr="00B322A8">
              <w:t>12.29</w:t>
            </w:r>
          </w:p>
        </w:tc>
        <w:tc>
          <w:tcPr>
            <w:tcW w:w="873" w:type="dxa"/>
            <w:noWrap/>
            <w:hideMark/>
          </w:tcPr>
          <w:p w14:paraId="31287640" w14:textId="77777777" w:rsidR="007748F0" w:rsidRPr="00B322A8" w:rsidRDefault="007748F0" w:rsidP="00873D42">
            <w:pPr>
              <w:pStyle w:val="TAL"/>
              <w:keepNext w:val="0"/>
            </w:pPr>
            <w:r w:rsidRPr="00B322A8">
              <w:t>101.17</w:t>
            </w:r>
          </w:p>
        </w:tc>
      </w:tr>
      <w:tr w:rsidR="007748F0" w:rsidRPr="00B322A8" w14:paraId="2E5A28D3" w14:textId="77777777" w:rsidTr="00873D42">
        <w:trPr>
          <w:trHeight w:val="300"/>
        </w:trPr>
        <w:tc>
          <w:tcPr>
            <w:tcW w:w="1267" w:type="dxa"/>
            <w:noWrap/>
            <w:hideMark/>
          </w:tcPr>
          <w:p w14:paraId="47F161C3" w14:textId="77777777" w:rsidR="007748F0" w:rsidRPr="00B322A8" w:rsidRDefault="007748F0" w:rsidP="00873D42">
            <w:pPr>
              <w:pStyle w:val="TAL"/>
              <w:keepNext w:val="0"/>
            </w:pPr>
            <w:r w:rsidRPr="00B322A8">
              <w:t>2</w:t>
            </w:r>
          </w:p>
        </w:tc>
        <w:tc>
          <w:tcPr>
            <w:tcW w:w="1100" w:type="dxa"/>
            <w:noWrap/>
            <w:hideMark/>
          </w:tcPr>
          <w:p w14:paraId="12404C16" w14:textId="77777777" w:rsidR="007748F0" w:rsidRPr="00B322A8" w:rsidRDefault="007748F0" w:rsidP="00873D42">
            <w:pPr>
              <w:pStyle w:val="TAL"/>
              <w:keepNext w:val="0"/>
            </w:pPr>
            <w:r w:rsidRPr="00B322A8">
              <w:t>-8.89</w:t>
            </w:r>
          </w:p>
        </w:tc>
        <w:tc>
          <w:tcPr>
            <w:tcW w:w="2107" w:type="dxa"/>
            <w:noWrap/>
            <w:hideMark/>
          </w:tcPr>
          <w:p w14:paraId="47B39E17" w14:textId="77777777" w:rsidR="007748F0" w:rsidRPr="00B322A8" w:rsidRDefault="007748F0" w:rsidP="00873D42">
            <w:pPr>
              <w:pStyle w:val="TAL"/>
              <w:keepNext w:val="0"/>
            </w:pPr>
            <w:r w:rsidRPr="00B322A8">
              <w:t>23</w:t>
            </w:r>
          </w:p>
        </w:tc>
        <w:tc>
          <w:tcPr>
            <w:tcW w:w="2082" w:type="dxa"/>
            <w:noWrap/>
            <w:hideMark/>
          </w:tcPr>
          <w:p w14:paraId="50C4B7BD" w14:textId="77777777" w:rsidR="007748F0" w:rsidRPr="00B322A8" w:rsidRDefault="007748F0" w:rsidP="00873D42">
            <w:pPr>
              <w:pStyle w:val="TAL"/>
              <w:keepNext w:val="0"/>
            </w:pPr>
            <w:r w:rsidRPr="00B322A8">
              <w:t>128.91</w:t>
            </w:r>
          </w:p>
        </w:tc>
        <w:tc>
          <w:tcPr>
            <w:tcW w:w="1058" w:type="dxa"/>
            <w:noWrap/>
            <w:hideMark/>
          </w:tcPr>
          <w:p w14:paraId="25C9B045" w14:textId="77777777" w:rsidR="007748F0" w:rsidRPr="00B322A8" w:rsidRDefault="007748F0" w:rsidP="00873D42">
            <w:pPr>
              <w:pStyle w:val="TAL"/>
              <w:keepNext w:val="0"/>
            </w:pPr>
            <w:r w:rsidRPr="00B322A8">
              <w:t>-18.18</w:t>
            </w:r>
          </w:p>
        </w:tc>
        <w:tc>
          <w:tcPr>
            <w:tcW w:w="873" w:type="dxa"/>
            <w:noWrap/>
            <w:hideMark/>
          </w:tcPr>
          <w:p w14:paraId="457BFC0A" w14:textId="77777777" w:rsidR="007748F0" w:rsidRPr="00B322A8" w:rsidRDefault="007748F0" w:rsidP="00873D42">
            <w:pPr>
              <w:pStyle w:val="TAL"/>
              <w:keepNext w:val="0"/>
            </w:pPr>
            <w:r w:rsidRPr="00B322A8">
              <w:t>12.29</w:t>
            </w:r>
          </w:p>
        </w:tc>
        <w:tc>
          <w:tcPr>
            <w:tcW w:w="873" w:type="dxa"/>
            <w:noWrap/>
            <w:hideMark/>
          </w:tcPr>
          <w:p w14:paraId="4080F595" w14:textId="77777777" w:rsidR="007748F0" w:rsidRPr="00B322A8" w:rsidRDefault="007748F0" w:rsidP="00873D42">
            <w:pPr>
              <w:pStyle w:val="TAL"/>
              <w:keepNext w:val="0"/>
            </w:pPr>
            <w:r w:rsidRPr="00B322A8">
              <w:t>101.27</w:t>
            </w:r>
          </w:p>
        </w:tc>
      </w:tr>
      <w:tr w:rsidR="007748F0" w:rsidRPr="00B322A8" w14:paraId="3E26432D" w14:textId="77777777" w:rsidTr="00873D42">
        <w:trPr>
          <w:trHeight w:val="300"/>
        </w:trPr>
        <w:tc>
          <w:tcPr>
            <w:tcW w:w="1267" w:type="dxa"/>
            <w:noWrap/>
            <w:hideMark/>
          </w:tcPr>
          <w:p w14:paraId="53DCFC5F" w14:textId="77777777" w:rsidR="007748F0" w:rsidRPr="00B322A8" w:rsidRDefault="007748F0" w:rsidP="00873D42">
            <w:pPr>
              <w:pStyle w:val="TAL"/>
              <w:keepNext w:val="0"/>
            </w:pPr>
            <w:r w:rsidRPr="00B322A8">
              <w:t>3</w:t>
            </w:r>
          </w:p>
        </w:tc>
        <w:tc>
          <w:tcPr>
            <w:tcW w:w="1100" w:type="dxa"/>
            <w:noWrap/>
            <w:hideMark/>
          </w:tcPr>
          <w:p w14:paraId="5FCA9A8E" w14:textId="77777777" w:rsidR="007748F0" w:rsidRPr="00B322A8" w:rsidRDefault="007748F0" w:rsidP="00873D42">
            <w:pPr>
              <w:pStyle w:val="TAL"/>
              <w:keepNext w:val="0"/>
            </w:pPr>
            <w:r w:rsidRPr="00B322A8">
              <w:t>-10.19</w:t>
            </w:r>
          </w:p>
        </w:tc>
        <w:tc>
          <w:tcPr>
            <w:tcW w:w="2107" w:type="dxa"/>
            <w:noWrap/>
            <w:hideMark/>
          </w:tcPr>
          <w:p w14:paraId="7A9835D0" w14:textId="77777777" w:rsidR="007748F0" w:rsidRPr="00B322A8" w:rsidRDefault="007748F0" w:rsidP="00873D42">
            <w:pPr>
              <w:pStyle w:val="TAL"/>
              <w:keepNext w:val="0"/>
            </w:pPr>
            <w:r w:rsidRPr="00B322A8">
              <w:t>24</w:t>
            </w:r>
          </w:p>
        </w:tc>
        <w:tc>
          <w:tcPr>
            <w:tcW w:w="2082" w:type="dxa"/>
            <w:noWrap/>
            <w:hideMark/>
          </w:tcPr>
          <w:p w14:paraId="3C5572E9" w14:textId="77777777" w:rsidR="007748F0" w:rsidRPr="00B322A8" w:rsidRDefault="007748F0" w:rsidP="00873D42">
            <w:pPr>
              <w:pStyle w:val="TAL"/>
              <w:keepNext w:val="0"/>
            </w:pPr>
            <w:r w:rsidRPr="00B322A8">
              <w:t>-138.9</w:t>
            </w:r>
          </w:p>
        </w:tc>
        <w:tc>
          <w:tcPr>
            <w:tcW w:w="1058" w:type="dxa"/>
            <w:noWrap/>
            <w:hideMark/>
          </w:tcPr>
          <w:p w14:paraId="35262259" w14:textId="77777777" w:rsidR="007748F0" w:rsidRPr="00B322A8" w:rsidRDefault="007748F0" w:rsidP="00873D42">
            <w:pPr>
              <w:pStyle w:val="TAL"/>
              <w:keepNext w:val="0"/>
            </w:pPr>
            <w:r w:rsidRPr="00B322A8">
              <w:t>-29.74</w:t>
            </w:r>
          </w:p>
        </w:tc>
        <w:tc>
          <w:tcPr>
            <w:tcW w:w="873" w:type="dxa"/>
            <w:noWrap/>
            <w:hideMark/>
          </w:tcPr>
          <w:p w14:paraId="130071AC" w14:textId="77777777" w:rsidR="007748F0" w:rsidRPr="00B322A8" w:rsidRDefault="007748F0" w:rsidP="00873D42">
            <w:pPr>
              <w:pStyle w:val="TAL"/>
              <w:keepNext w:val="0"/>
            </w:pPr>
            <w:r w:rsidRPr="00B322A8">
              <w:t>12.29</w:t>
            </w:r>
          </w:p>
        </w:tc>
        <w:tc>
          <w:tcPr>
            <w:tcW w:w="873" w:type="dxa"/>
            <w:noWrap/>
            <w:hideMark/>
          </w:tcPr>
          <w:p w14:paraId="131595F3" w14:textId="77777777" w:rsidR="007748F0" w:rsidRPr="00B322A8" w:rsidRDefault="007748F0" w:rsidP="00873D42">
            <w:pPr>
              <w:pStyle w:val="TAL"/>
              <w:keepNext w:val="0"/>
            </w:pPr>
            <w:r w:rsidRPr="00B322A8">
              <w:t>101.43</w:t>
            </w:r>
          </w:p>
        </w:tc>
      </w:tr>
      <w:tr w:rsidR="007748F0" w:rsidRPr="00B322A8" w14:paraId="1D25AA48" w14:textId="77777777" w:rsidTr="00873D42">
        <w:trPr>
          <w:trHeight w:val="300"/>
        </w:trPr>
        <w:tc>
          <w:tcPr>
            <w:tcW w:w="1267" w:type="dxa"/>
            <w:noWrap/>
            <w:hideMark/>
          </w:tcPr>
          <w:p w14:paraId="5CEBDC27" w14:textId="77777777" w:rsidR="007748F0" w:rsidRPr="00B322A8" w:rsidRDefault="007748F0" w:rsidP="00873D42">
            <w:pPr>
              <w:pStyle w:val="TAL"/>
              <w:keepNext w:val="0"/>
            </w:pPr>
            <w:r w:rsidRPr="00B322A8">
              <w:t>4</w:t>
            </w:r>
          </w:p>
        </w:tc>
        <w:tc>
          <w:tcPr>
            <w:tcW w:w="1100" w:type="dxa"/>
            <w:noWrap/>
            <w:hideMark/>
          </w:tcPr>
          <w:p w14:paraId="5F69B6F5" w14:textId="77777777" w:rsidR="007748F0" w:rsidRPr="00B322A8" w:rsidRDefault="007748F0" w:rsidP="00873D42">
            <w:pPr>
              <w:pStyle w:val="TAL"/>
              <w:keepNext w:val="0"/>
            </w:pPr>
            <w:r w:rsidRPr="00B322A8">
              <w:t>-11.19</w:t>
            </w:r>
          </w:p>
        </w:tc>
        <w:tc>
          <w:tcPr>
            <w:tcW w:w="2107" w:type="dxa"/>
            <w:noWrap/>
            <w:hideMark/>
          </w:tcPr>
          <w:p w14:paraId="759CB954" w14:textId="77777777" w:rsidR="007748F0" w:rsidRPr="00B322A8" w:rsidRDefault="007748F0" w:rsidP="00873D42">
            <w:pPr>
              <w:pStyle w:val="TAL"/>
              <w:keepNext w:val="0"/>
            </w:pPr>
            <w:r w:rsidRPr="00B322A8">
              <w:t>24</w:t>
            </w:r>
          </w:p>
        </w:tc>
        <w:tc>
          <w:tcPr>
            <w:tcW w:w="2082" w:type="dxa"/>
            <w:noWrap/>
            <w:hideMark/>
          </w:tcPr>
          <w:p w14:paraId="187ED40A" w14:textId="77777777" w:rsidR="007748F0" w:rsidRPr="00B322A8" w:rsidRDefault="007748F0" w:rsidP="00873D42">
            <w:pPr>
              <w:pStyle w:val="TAL"/>
              <w:keepNext w:val="0"/>
            </w:pPr>
            <w:r w:rsidRPr="00B322A8">
              <w:t>128.91</w:t>
            </w:r>
          </w:p>
        </w:tc>
        <w:tc>
          <w:tcPr>
            <w:tcW w:w="1058" w:type="dxa"/>
            <w:noWrap/>
            <w:hideMark/>
          </w:tcPr>
          <w:p w14:paraId="5499354F" w14:textId="77777777" w:rsidR="007748F0" w:rsidRPr="00B322A8" w:rsidRDefault="007748F0" w:rsidP="00873D42">
            <w:pPr>
              <w:pStyle w:val="TAL"/>
              <w:keepNext w:val="0"/>
            </w:pPr>
            <w:r w:rsidRPr="00B322A8">
              <w:t>-18.18</w:t>
            </w:r>
          </w:p>
        </w:tc>
        <w:tc>
          <w:tcPr>
            <w:tcW w:w="873" w:type="dxa"/>
            <w:noWrap/>
            <w:hideMark/>
          </w:tcPr>
          <w:p w14:paraId="149F01F3" w14:textId="77777777" w:rsidR="007748F0" w:rsidRPr="00B322A8" w:rsidRDefault="007748F0" w:rsidP="00873D42">
            <w:pPr>
              <w:pStyle w:val="TAL"/>
              <w:keepNext w:val="0"/>
            </w:pPr>
            <w:r w:rsidRPr="00B322A8">
              <w:t>11.061</w:t>
            </w:r>
          </w:p>
        </w:tc>
        <w:tc>
          <w:tcPr>
            <w:tcW w:w="873" w:type="dxa"/>
            <w:noWrap/>
            <w:hideMark/>
          </w:tcPr>
          <w:p w14:paraId="331A907C" w14:textId="77777777" w:rsidR="007748F0" w:rsidRPr="00B322A8" w:rsidRDefault="007748F0" w:rsidP="00873D42">
            <w:pPr>
              <w:pStyle w:val="TAL"/>
              <w:keepNext w:val="0"/>
            </w:pPr>
            <w:r w:rsidRPr="00B322A8">
              <w:t>101.27</w:t>
            </w:r>
          </w:p>
        </w:tc>
      </w:tr>
      <w:tr w:rsidR="007748F0" w:rsidRPr="00B322A8" w14:paraId="5098564D" w14:textId="77777777" w:rsidTr="00873D42">
        <w:trPr>
          <w:trHeight w:val="300"/>
        </w:trPr>
        <w:tc>
          <w:tcPr>
            <w:tcW w:w="1267" w:type="dxa"/>
            <w:noWrap/>
            <w:hideMark/>
          </w:tcPr>
          <w:p w14:paraId="49025FB3" w14:textId="77777777" w:rsidR="007748F0" w:rsidRPr="00B322A8" w:rsidRDefault="007748F0" w:rsidP="00873D42">
            <w:pPr>
              <w:pStyle w:val="TAL"/>
              <w:keepNext w:val="0"/>
            </w:pPr>
            <w:r w:rsidRPr="00B322A8">
              <w:t>5</w:t>
            </w:r>
          </w:p>
        </w:tc>
        <w:tc>
          <w:tcPr>
            <w:tcW w:w="1100" w:type="dxa"/>
            <w:noWrap/>
            <w:hideMark/>
          </w:tcPr>
          <w:p w14:paraId="7B1E442B" w14:textId="77777777" w:rsidR="007748F0" w:rsidRPr="00B322A8" w:rsidRDefault="007748F0" w:rsidP="00873D42">
            <w:pPr>
              <w:pStyle w:val="TAL"/>
              <w:keepNext w:val="0"/>
            </w:pPr>
            <w:r w:rsidRPr="00B322A8">
              <w:t>-12.89</w:t>
            </w:r>
          </w:p>
        </w:tc>
        <w:tc>
          <w:tcPr>
            <w:tcW w:w="2107" w:type="dxa"/>
            <w:noWrap/>
            <w:hideMark/>
          </w:tcPr>
          <w:p w14:paraId="532A2646" w14:textId="77777777" w:rsidR="007748F0" w:rsidRPr="00B322A8" w:rsidRDefault="007748F0" w:rsidP="00873D42">
            <w:pPr>
              <w:pStyle w:val="TAL"/>
              <w:keepNext w:val="0"/>
            </w:pPr>
            <w:r w:rsidRPr="00B322A8">
              <w:t>25</w:t>
            </w:r>
          </w:p>
        </w:tc>
        <w:tc>
          <w:tcPr>
            <w:tcW w:w="2082" w:type="dxa"/>
            <w:noWrap/>
            <w:hideMark/>
          </w:tcPr>
          <w:p w14:paraId="130B20A0" w14:textId="77777777" w:rsidR="007748F0" w:rsidRPr="00B322A8" w:rsidRDefault="007748F0" w:rsidP="00873D42">
            <w:pPr>
              <w:pStyle w:val="TAL"/>
              <w:keepNext w:val="0"/>
            </w:pPr>
            <w:r w:rsidRPr="00B322A8">
              <w:t>128.91</w:t>
            </w:r>
          </w:p>
        </w:tc>
        <w:tc>
          <w:tcPr>
            <w:tcW w:w="1058" w:type="dxa"/>
            <w:noWrap/>
            <w:hideMark/>
          </w:tcPr>
          <w:p w14:paraId="2CEF61C2" w14:textId="77777777" w:rsidR="007748F0" w:rsidRPr="00B322A8" w:rsidRDefault="007748F0" w:rsidP="00873D42">
            <w:pPr>
              <w:pStyle w:val="TAL"/>
              <w:keepNext w:val="0"/>
            </w:pPr>
            <w:r w:rsidRPr="00B322A8">
              <w:t>-18.18</w:t>
            </w:r>
          </w:p>
        </w:tc>
        <w:tc>
          <w:tcPr>
            <w:tcW w:w="873" w:type="dxa"/>
            <w:noWrap/>
            <w:hideMark/>
          </w:tcPr>
          <w:p w14:paraId="76861BD3" w14:textId="77777777" w:rsidR="007748F0" w:rsidRPr="00B322A8" w:rsidRDefault="007748F0" w:rsidP="00873D42">
            <w:pPr>
              <w:pStyle w:val="TAL"/>
              <w:keepNext w:val="0"/>
            </w:pPr>
            <w:r w:rsidRPr="00B322A8">
              <w:t>9.832</w:t>
            </w:r>
          </w:p>
        </w:tc>
        <w:tc>
          <w:tcPr>
            <w:tcW w:w="873" w:type="dxa"/>
            <w:noWrap/>
            <w:hideMark/>
          </w:tcPr>
          <w:p w14:paraId="11E67161" w14:textId="77777777" w:rsidR="007748F0" w:rsidRPr="00B322A8" w:rsidRDefault="007748F0" w:rsidP="00873D42">
            <w:pPr>
              <w:pStyle w:val="TAL"/>
              <w:keepNext w:val="0"/>
            </w:pPr>
            <w:r w:rsidRPr="00B322A8">
              <w:t>101.27</w:t>
            </w:r>
          </w:p>
        </w:tc>
      </w:tr>
      <w:tr w:rsidR="007748F0" w:rsidRPr="00B322A8" w14:paraId="31A070D3" w14:textId="77777777" w:rsidTr="00873D42">
        <w:trPr>
          <w:trHeight w:val="300"/>
        </w:trPr>
        <w:tc>
          <w:tcPr>
            <w:tcW w:w="1267" w:type="dxa"/>
            <w:noWrap/>
            <w:hideMark/>
          </w:tcPr>
          <w:p w14:paraId="7F33AD6C" w14:textId="77777777" w:rsidR="007748F0" w:rsidRPr="00B322A8" w:rsidRDefault="007748F0" w:rsidP="00873D42">
            <w:pPr>
              <w:pStyle w:val="TAL"/>
              <w:keepNext w:val="0"/>
            </w:pPr>
            <w:r w:rsidRPr="00B322A8">
              <w:t>6</w:t>
            </w:r>
          </w:p>
        </w:tc>
        <w:tc>
          <w:tcPr>
            <w:tcW w:w="1100" w:type="dxa"/>
            <w:noWrap/>
            <w:hideMark/>
          </w:tcPr>
          <w:p w14:paraId="7C91062F" w14:textId="77777777" w:rsidR="007748F0" w:rsidRPr="00B322A8" w:rsidRDefault="007748F0" w:rsidP="00873D42">
            <w:pPr>
              <w:pStyle w:val="TAL"/>
              <w:keepNext w:val="0"/>
            </w:pPr>
            <w:r w:rsidRPr="00B322A8">
              <w:t>-7.69</w:t>
            </w:r>
          </w:p>
        </w:tc>
        <w:tc>
          <w:tcPr>
            <w:tcW w:w="2107" w:type="dxa"/>
            <w:noWrap/>
            <w:hideMark/>
          </w:tcPr>
          <w:p w14:paraId="62A74650" w14:textId="77777777" w:rsidR="007748F0" w:rsidRPr="00B322A8" w:rsidRDefault="007748F0" w:rsidP="00873D42">
            <w:pPr>
              <w:pStyle w:val="TAL"/>
              <w:keepNext w:val="0"/>
            </w:pPr>
            <w:r w:rsidRPr="00B322A8">
              <w:t>69</w:t>
            </w:r>
          </w:p>
        </w:tc>
        <w:tc>
          <w:tcPr>
            <w:tcW w:w="2082" w:type="dxa"/>
            <w:noWrap/>
            <w:hideMark/>
          </w:tcPr>
          <w:p w14:paraId="46415409" w14:textId="77777777" w:rsidR="007748F0" w:rsidRPr="00B322A8" w:rsidRDefault="007748F0" w:rsidP="00873D42">
            <w:pPr>
              <w:pStyle w:val="TAL"/>
              <w:keepNext w:val="0"/>
            </w:pPr>
            <w:r w:rsidRPr="00B322A8">
              <w:t>170.21</w:t>
            </w:r>
          </w:p>
        </w:tc>
        <w:tc>
          <w:tcPr>
            <w:tcW w:w="1058" w:type="dxa"/>
            <w:noWrap/>
            <w:hideMark/>
          </w:tcPr>
          <w:p w14:paraId="5341C977" w14:textId="77777777" w:rsidR="007748F0" w:rsidRPr="00B322A8" w:rsidRDefault="007748F0" w:rsidP="00873D42">
            <w:pPr>
              <w:pStyle w:val="TAL"/>
              <w:keepNext w:val="0"/>
            </w:pPr>
            <w:r w:rsidRPr="00B322A8">
              <w:t>-3.27</w:t>
            </w:r>
          </w:p>
        </w:tc>
        <w:tc>
          <w:tcPr>
            <w:tcW w:w="873" w:type="dxa"/>
            <w:noWrap/>
            <w:hideMark/>
          </w:tcPr>
          <w:p w14:paraId="1DDABF29" w14:textId="77777777" w:rsidR="007748F0" w:rsidRPr="00B322A8" w:rsidRDefault="007748F0" w:rsidP="00873D42">
            <w:pPr>
              <w:pStyle w:val="TAL"/>
              <w:keepNext w:val="0"/>
            </w:pPr>
            <w:r w:rsidRPr="00B322A8">
              <w:t>12.29</w:t>
            </w:r>
          </w:p>
        </w:tc>
        <w:tc>
          <w:tcPr>
            <w:tcW w:w="873" w:type="dxa"/>
            <w:noWrap/>
            <w:hideMark/>
          </w:tcPr>
          <w:p w14:paraId="6BE45511" w14:textId="77777777" w:rsidR="007748F0" w:rsidRPr="00B322A8" w:rsidRDefault="007748F0" w:rsidP="00873D42">
            <w:pPr>
              <w:pStyle w:val="TAL"/>
              <w:keepNext w:val="0"/>
            </w:pPr>
            <w:r w:rsidRPr="00B322A8">
              <w:t>101.32</w:t>
            </w:r>
          </w:p>
        </w:tc>
      </w:tr>
      <w:tr w:rsidR="007748F0" w:rsidRPr="00B322A8" w14:paraId="71B35E0C" w14:textId="77777777" w:rsidTr="00873D42">
        <w:trPr>
          <w:trHeight w:val="300"/>
        </w:trPr>
        <w:tc>
          <w:tcPr>
            <w:tcW w:w="1267" w:type="dxa"/>
            <w:noWrap/>
            <w:hideMark/>
          </w:tcPr>
          <w:p w14:paraId="73152E09" w14:textId="77777777" w:rsidR="007748F0" w:rsidRPr="00B322A8" w:rsidRDefault="007748F0" w:rsidP="00873D42">
            <w:pPr>
              <w:pStyle w:val="TAL"/>
              <w:keepNext w:val="0"/>
            </w:pPr>
            <w:r w:rsidRPr="00B322A8">
              <w:t>7</w:t>
            </w:r>
          </w:p>
        </w:tc>
        <w:tc>
          <w:tcPr>
            <w:tcW w:w="1100" w:type="dxa"/>
            <w:noWrap/>
            <w:hideMark/>
          </w:tcPr>
          <w:p w14:paraId="0E93F1E1" w14:textId="77777777" w:rsidR="007748F0" w:rsidRPr="00B322A8" w:rsidRDefault="007748F0" w:rsidP="00873D42">
            <w:pPr>
              <w:pStyle w:val="TAL"/>
              <w:keepNext w:val="0"/>
            </w:pPr>
            <w:r w:rsidRPr="00B322A8">
              <w:t>-9.89</w:t>
            </w:r>
          </w:p>
        </w:tc>
        <w:tc>
          <w:tcPr>
            <w:tcW w:w="2107" w:type="dxa"/>
            <w:noWrap/>
            <w:hideMark/>
          </w:tcPr>
          <w:p w14:paraId="5CB2F9B6" w14:textId="77777777" w:rsidR="007748F0" w:rsidRPr="00B322A8" w:rsidRDefault="007748F0" w:rsidP="00873D42">
            <w:pPr>
              <w:pStyle w:val="TAL"/>
              <w:keepNext w:val="0"/>
            </w:pPr>
            <w:r w:rsidRPr="00B322A8">
              <w:t>70</w:t>
            </w:r>
          </w:p>
        </w:tc>
        <w:tc>
          <w:tcPr>
            <w:tcW w:w="2082" w:type="dxa"/>
            <w:noWrap/>
            <w:hideMark/>
          </w:tcPr>
          <w:p w14:paraId="5922A511" w14:textId="77777777" w:rsidR="007748F0" w:rsidRPr="00B322A8" w:rsidRDefault="007748F0" w:rsidP="00873D42">
            <w:pPr>
              <w:pStyle w:val="TAL"/>
              <w:keepNext w:val="0"/>
            </w:pPr>
            <w:r w:rsidRPr="00B322A8">
              <w:t>170.21</w:t>
            </w:r>
          </w:p>
        </w:tc>
        <w:tc>
          <w:tcPr>
            <w:tcW w:w="1058" w:type="dxa"/>
            <w:noWrap/>
            <w:hideMark/>
          </w:tcPr>
          <w:p w14:paraId="212350DF" w14:textId="77777777" w:rsidR="007748F0" w:rsidRPr="00B322A8" w:rsidRDefault="007748F0" w:rsidP="00873D42">
            <w:pPr>
              <w:pStyle w:val="TAL"/>
              <w:keepNext w:val="0"/>
            </w:pPr>
            <w:r w:rsidRPr="00B322A8">
              <w:t>-3.27</w:t>
            </w:r>
          </w:p>
        </w:tc>
        <w:tc>
          <w:tcPr>
            <w:tcW w:w="873" w:type="dxa"/>
            <w:noWrap/>
            <w:hideMark/>
          </w:tcPr>
          <w:p w14:paraId="62E250BA" w14:textId="77777777" w:rsidR="007748F0" w:rsidRPr="00B322A8" w:rsidRDefault="007748F0" w:rsidP="00873D42">
            <w:pPr>
              <w:pStyle w:val="TAL"/>
              <w:keepNext w:val="0"/>
            </w:pPr>
            <w:r w:rsidRPr="00B322A8">
              <w:t>11.061</w:t>
            </w:r>
          </w:p>
        </w:tc>
        <w:tc>
          <w:tcPr>
            <w:tcW w:w="873" w:type="dxa"/>
            <w:noWrap/>
            <w:hideMark/>
          </w:tcPr>
          <w:p w14:paraId="1F3FE7FB" w14:textId="77777777" w:rsidR="007748F0" w:rsidRPr="00B322A8" w:rsidRDefault="007748F0" w:rsidP="00873D42">
            <w:pPr>
              <w:pStyle w:val="TAL"/>
              <w:keepNext w:val="0"/>
            </w:pPr>
            <w:r w:rsidRPr="00B322A8">
              <w:t>101.32</w:t>
            </w:r>
          </w:p>
        </w:tc>
      </w:tr>
      <w:tr w:rsidR="007748F0" w:rsidRPr="00B322A8" w14:paraId="0BF1C35B" w14:textId="77777777" w:rsidTr="00873D42">
        <w:trPr>
          <w:trHeight w:val="300"/>
        </w:trPr>
        <w:tc>
          <w:tcPr>
            <w:tcW w:w="1267" w:type="dxa"/>
            <w:noWrap/>
            <w:hideMark/>
          </w:tcPr>
          <w:p w14:paraId="092BF8B6" w14:textId="77777777" w:rsidR="007748F0" w:rsidRPr="00B322A8" w:rsidRDefault="007748F0" w:rsidP="00873D42">
            <w:pPr>
              <w:pStyle w:val="TAL"/>
              <w:keepNext w:val="0"/>
            </w:pPr>
            <w:r w:rsidRPr="00B322A8">
              <w:t>8</w:t>
            </w:r>
          </w:p>
        </w:tc>
        <w:tc>
          <w:tcPr>
            <w:tcW w:w="1100" w:type="dxa"/>
            <w:noWrap/>
            <w:hideMark/>
          </w:tcPr>
          <w:p w14:paraId="76F10574" w14:textId="77777777" w:rsidR="007748F0" w:rsidRPr="00B322A8" w:rsidRDefault="007748F0" w:rsidP="00873D42">
            <w:pPr>
              <w:pStyle w:val="TAL"/>
              <w:keepNext w:val="0"/>
            </w:pPr>
            <w:r w:rsidRPr="00B322A8">
              <w:t>-11.59</w:t>
            </w:r>
          </w:p>
        </w:tc>
        <w:tc>
          <w:tcPr>
            <w:tcW w:w="2107" w:type="dxa"/>
            <w:noWrap/>
            <w:hideMark/>
          </w:tcPr>
          <w:p w14:paraId="176B1AD8" w14:textId="77777777" w:rsidR="007748F0" w:rsidRPr="00B322A8" w:rsidRDefault="007748F0" w:rsidP="00873D42">
            <w:pPr>
              <w:pStyle w:val="TAL"/>
              <w:keepNext w:val="0"/>
            </w:pPr>
            <w:r w:rsidRPr="00B322A8">
              <w:t>71</w:t>
            </w:r>
          </w:p>
        </w:tc>
        <w:tc>
          <w:tcPr>
            <w:tcW w:w="2082" w:type="dxa"/>
            <w:noWrap/>
            <w:hideMark/>
          </w:tcPr>
          <w:p w14:paraId="02F192EF" w14:textId="77777777" w:rsidR="007748F0" w:rsidRPr="00B322A8" w:rsidRDefault="007748F0" w:rsidP="00873D42">
            <w:pPr>
              <w:pStyle w:val="TAL"/>
              <w:keepNext w:val="0"/>
            </w:pPr>
            <w:r w:rsidRPr="00B322A8">
              <w:t>170.21</w:t>
            </w:r>
          </w:p>
        </w:tc>
        <w:tc>
          <w:tcPr>
            <w:tcW w:w="1058" w:type="dxa"/>
            <w:noWrap/>
            <w:hideMark/>
          </w:tcPr>
          <w:p w14:paraId="089E92B9" w14:textId="77777777" w:rsidR="007748F0" w:rsidRPr="00B322A8" w:rsidRDefault="007748F0" w:rsidP="00873D42">
            <w:pPr>
              <w:pStyle w:val="TAL"/>
              <w:keepNext w:val="0"/>
            </w:pPr>
            <w:r w:rsidRPr="00B322A8">
              <w:t>-3.27</w:t>
            </w:r>
          </w:p>
        </w:tc>
        <w:tc>
          <w:tcPr>
            <w:tcW w:w="873" w:type="dxa"/>
            <w:noWrap/>
            <w:hideMark/>
          </w:tcPr>
          <w:p w14:paraId="466F8A04" w14:textId="77777777" w:rsidR="007748F0" w:rsidRPr="00B322A8" w:rsidRDefault="007748F0" w:rsidP="00873D42">
            <w:pPr>
              <w:pStyle w:val="TAL"/>
              <w:keepNext w:val="0"/>
            </w:pPr>
            <w:r w:rsidRPr="00B322A8">
              <w:t>9.832</w:t>
            </w:r>
          </w:p>
        </w:tc>
        <w:tc>
          <w:tcPr>
            <w:tcW w:w="873" w:type="dxa"/>
            <w:noWrap/>
            <w:hideMark/>
          </w:tcPr>
          <w:p w14:paraId="400E9EE0" w14:textId="77777777" w:rsidR="007748F0" w:rsidRPr="00B322A8" w:rsidRDefault="007748F0" w:rsidP="00873D42">
            <w:pPr>
              <w:pStyle w:val="TAL"/>
              <w:keepNext w:val="0"/>
            </w:pPr>
            <w:r w:rsidRPr="00B322A8">
              <w:t>101.32</w:t>
            </w:r>
          </w:p>
        </w:tc>
      </w:tr>
      <w:tr w:rsidR="007748F0" w:rsidRPr="00B322A8" w14:paraId="43A2AF6A" w14:textId="77777777" w:rsidTr="00873D42">
        <w:trPr>
          <w:trHeight w:val="300"/>
        </w:trPr>
        <w:tc>
          <w:tcPr>
            <w:tcW w:w="1267" w:type="dxa"/>
            <w:noWrap/>
            <w:hideMark/>
          </w:tcPr>
          <w:p w14:paraId="54E03494" w14:textId="77777777" w:rsidR="007748F0" w:rsidRPr="00B322A8" w:rsidRDefault="007748F0" w:rsidP="00873D42">
            <w:pPr>
              <w:pStyle w:val="TAL"/>
              <w:keepNext w:val="0"/>
            </w:pPr>
            <w:r w:rsidRPr="00B322A8">
              <w:t>9</w:t>
            </w:r>
          </w:p>
        </w:tc>
        <w:tc>
          <w:tcPr>
            <w:tcW w:w="1100" w:type="dxa"/>
            <w:noWrap/>
            <w:hideMark/>
          </w:tcPr>
          <w:p w14:paraId="384DE649" w14:textId="77777777" w:rsidR="007748F0" w:rsidRPr="00B322A8" w:rsidRDefault="007748F0" w:rsidP="00873D42">
            <w:pPr>
              <w:pStyle w:val="TAL"/>
              <w:keepNext w:val="0"/>
            </w:pPr>
            <w:r w:rsidRPr="00B322A8">
              <w:t>-15.09</w:t>
            </w:r>
          </w:p>
        </w:tc>
        <w:tc>
          <w:tcPr>
            <w:tcW w:w="2107" w:type="dxa"/>
            <w:noWrap/>
            <w:hideMark/>
          </w:tcPr>
          <w:p w14:paraId="1F88542A" w14:textId="77777777" w:rsidR="007748F0" w:rsidRPr="00B322A8" w:rsidRDefault="007748F0" w:rsidP="00873D42">
            <w:pPr>
              <w:pStyle w:val="TAL"/>
              <w:keepNext w:val="0"/>
            </w:pPr>
            <w:r w:rsidRPr="00B322A8">
              <w:t>72</w:t>
            </w:r>
          </w:p>
        </w:tc>
        <w:tc>
          <w:tcPr>
            <w:tcW w:w="2082" w:type="dxa"/>
            <w:noWrap/>
            <w:hideMark/>
          </w:tcPr>
          <w:p w14:paraId="4C119A56" w14:textId="77777777" w:rsidR="007748F0" w:rsidRPr="00B322A8" w:rsidRDefault="007748F0" w:rsidP="00873D42">
            <w:pPr>
              <w:pStyle w:val="TAL"/>
              <w:keepNext w:val="0"/>
            </w:pPr>
            <w:r w:rsidRPr="00B322A8">
              <w:t>75.97</w:t>
            </w:r>
          </w:p>
        </w:tc>
        <w:tc>
          <w:tcPr>
            <w:tcW w:w="1058" w:type="dxa"/>
            <w:noWrap/>
            <w:hideMark/>
          </w:tcPr>
          <w:p w14:paraId="5A5AAF3B" w14:textId="77777777" w:rsidR="007748F0" w:rsidRPr="00B322A8" w:rsidRDefault="007748F0" w:rsidP="00873D42">
            <w:pPr>
              <w:pStyle w:val="TAL"/>
              <w:keepNext w:val="0"/>
            </w:pPr>
            <w:r w:rsidRPr="00B322A8">
              <w:t>43.72</w:t>
            </w:r>
          </w:p>
        </w:tc>
        <w:tc>
          <w:tcPr>
            <w:tcW w:w="873" w:type="dxa"/>
            <w:noWrap/>
            <w:hideMark/>
          </w:tcPr>
          <w:p w14:paraId="64014A0A" w14:textId="77777777" w:rsidR="007748F0" w:rsidRPr="00B322A8" w:rsidRDefault="007748F0" w:rsidP="00873D42">
            <w:pPr>
              <w:pStyle w:val="TAL"/>
              <w:keepNext w:val="0"/>
            </w:pPr>
            <w:r w:rsidRPr="00B322A8">
              <w:t>12.29</w:t>
            </w:r>
          </w:p>
        </w:tc>
        <w:tc>
          <w:tcPr>
            <w:tcW w:w="873" w:type="dxa"/>
            <w:noWrap/>
            <w:hideMark/>
          </w:tcPr>
          <w:p w14:paraId="20825925" w14:textId="77777777" w:rsidR="007748F0" w:rsidRPr="00B322A8" w:rsidRDefault="007748F0" w:rsidP="00873D42">
            <w:pPr>
              <w:pStyle w:val="TAL"/>
              <w:keepNext w:val="0"/>
            </w:pPr>
            <w:r w:rsidRPr="00B322A8">
              <w:t>101.79</w:t>
            </w:r>
          </w:p>
        </w:tc>
      </w:tr>
      <w:tr w:rsidR="007748F0" w:rsidRPr="00B322A8" w14:paraId="677CB16B" w14:textId="77777777" w:rsidTr="00873D42">
        <w:trPr>
          <w:trHeight w:val="300"/>
        </w:trPr>
        <w:tc>
          <w:tcPr>
            <w:tcW w:w="1267" w:type="dxa"/>
            <w:noWrap/>
            <w:hideMark/>
          </w:tcPr>
          <w:p w14:paraId="53306094" w14:textId="77777777" w:rsidR="007748F0" w:rsidRPr="00B322A8" w:rsidRDefault="007748F0" w:rsidP="00873D42">
            <w:pPr>
              <w:pStyle w:val="TAL"/>
              <w:keepNext w:val="0"/>
            </w:pPr>
            <w:r w:rsidRPr="00B322A8">
              <w:t>10</w:t>
            </w:r>
          </w:p>
        </w:tc>
        <w:tc>
          <w:tcPr>
            <w:tcW w:w="1100" w:type="dxa"/>
            <w:noWrap/>
            <w:hideMark/>
          </w:tcPr>
          <w:p w14:paraId="01F5FD43" w14:textId="77777777" w:rsidR="007748F0" w:rsidRPr="00B322A8" w:rsidRDefault="007748F0" w:rsidP="00873D42">
            <w:pPr>
              <w:pStyle w:val="TAL"/>
              <w:keepNext w:val="0"/>
            </w:pPr>
            <w:r w:rsidRPr="00B322A8">
              <w:t>-14.79</w:t>
            </w:r>
          </w:p>
        </w:tc>
        <w:tc>
          <w:tcPr>
            <w:tcW w:w="2107" w:type="dxa"/>
            <w:noWrap/>
            <w:hideMark/>
          </w:tcPr>
          <w:p w14:paraId="5501B19B" w14:textId="77777777" w:rsidR="007748F0" w:rsidRPr="00B322A8" w:rsidRDefault="007748F0" w:rsidP="00873D42">
            <w:pPr>
              <w:pStyle w:val="TAL"/>
              <w:keepNext w:val="0"/>
            </w:pPr>
            <w:r w:rsidRPr="00B322A8">
              <w:t>86</w:t>
            </w:r>
          </w:p>
        </w:tc>
        <w:tc>
          <w:tcPr>
            <w:tcW w:w="2082" w:type="dxa"/>
            <w:noWrap/>
            <w:hideMark/>
          </w:tcPr>
          <w:p w14:paraId="3D075EFA" w14:textId="77777777" w:rsidR="007748F0" w:rsidRPr="00B322A8" w:rsidRDefault="007748F0" w:rsidP="00873D42">
            <w:pPr>
              <w:pStyle w:val="TAL"/>
              <w:keepNext w:val="0"/>
            </w:pPr>
            <w:r w:rsidRPr="00B322A8">
              <w:t>85.07</w:t>
            </w:r>
          </w:p>
        </w:tc>
        <w:tc>
          <w:tcPr>
            <w:tcW w:w="1058" w:type="dxa"/>
            <w:noWrap/>
            <w:hideMark/>
          </w:tcPr>
          <w:p w14:paraId="5ED37B3A" w14:textId="77777777" w:rsidR="007748F0" w:rsidRPr="00B322A8" w:rsidRDefault="007748F0" w:rsidP="00873D42">
            <w:pPr>
              <w:pStyle w:val="TAL"/>
              <w:keepNext w:val="0"/>
            </w:pPr>
            <w:r w:rsidRPr="00B322A8">
              <w:t>-45.1</w:t>
            </w:r>
          </w:p>
        </w:tc>
        <w:tc>
          <w:tcPr>
            <w:tcW w:w="873" w:type="dxa"/>
            <w:noWrap/>
            <w:hideMark/>
          </w:tcPr>
          <w:p w14:paraId="722B5B2D" w14:textId="77777777" w:rsidR="007748F0" w:rsidRPr="00B322A8" w:rsidRDefault="007748F0" w:rsidP="00873D42">
            <w:pPr>
              <w:pStyle w:val="TAL"/>
              <w:keepNext w:val="0"/>
            </w:pPr>
            <w:r w:rsidRPr="00B322A8">
              <w:t>12.29</w:t>
            </w:r>
          </w:p>
        </w:tc>
        <w:tc>
          <w:tcPr>
            <w:tcW w:w="873" w:type="dxa"/>
            <w:noWrap/>
            <w:hideMark/>
          </w:tcPr>
          <w:p w14:paraId="0455B7E6" w14:textId="77777777" w:rsidR="007748F0" w:rsidRPr="00B322A8" w:rsidRDefault="007748F0" w:rsidP="00873D42">
            <w:pPr>
              <w:pStyle w:val="TAL"/>
              <w:keepNext w:val="0"/>
            </w:pPr>
            <w:r w:rsidRPr="00B322A8">
              <w:t>101.02</w:t>
            </w:r>
          </w:p>
        </w:tc>
      </w:tr>
      <w:tr w:rsidR="007748F0" w:rsidRPr="00B322A8" w14:paraId="5AC2B0ED" w14:textId="77777777" w:rsidTr="00873D42">
        <w:trPr>
          <w:trHeight w:val="300"/>
        </w:trPr>
        <w:tc>
          <w:tcPr>
            <w:tcW w:w="1267" w:type="dxa"/>
            <w:noWrap/>
            <w:hideMark/>
          </w:tcPr>
          <w:p w14:paraId="35AF3EEC" w14:textId="77777777" w:rsidR="007748F0" w:rsidRPr="00B322A8" w:rsidRDefault="007748F0" w:rsidP="00873D42">
            <w:pPr>
              <w:pStyle w:val="TAL"/>
              <w:keepNext w:val="0"/>
            </w:pPr>
            <w:r w:rsidRPr="00B322A8">
              <w:t>11</w:t>
            </w:r>
          </w:p>
        </w:tc>
        <w:tc>
          <w:tcPr>
            <w:tcW w:w="1100" w:type="dxa"/>
            <w:noWrap/>
            <w:hideMark/>
          </w:tcPr>
          <w:p w14:paraId="1F0DB08A" w14:textId="77777777" w:rsidR="007748F0" w:rsidRPr="00B322A8" w:rsidRDefault="007748F0" w:rsidP="00873D42">
            <w:pPr>
              <w:pStyle w:val="TAL"/>
              <w:keepNext w:val="0"/>
            </w:pPr>
            <w:r w:rsidRPr="00B322A8">
              <w:t>-18.39</w:t>
            </w:r>
          </w:p>
        </w:tc>
        <w:tc>
          <w:tcPr>
            <w:tcW w:w="2107" w:type="dxa"/>
            <w:noWrap/>
            <w:hideMark/>
          </w:tcPr>
          <w:p w14:paraId="6B3A5893" w14:textId="77777777" w:rsidR="007748F0" w:rsidRPr="00B322A8" w:rsidRDefault="007748F0" w:rsidP="00873D42">
            <w:pPr>
              <w:pStyle w:val="TAL"/>
              <w:keepNext w:val="0"/>
            </w:pPr>
            <w:r w:rsidRPr="00B322A8">
              <w:t>89</w:t>
            </w:r>
          </w:p>
        </w:tc>
        <w:tc>
          <w:tcPr>
            <w:tcW w:w="2082" w:type="dxa"/>
            <w:noWrap/>
            <w:hideMark/>
          </w:tcPr>
          <w:p w14:paraId="3864F351" w14:textId="77777777" w:rsidR="007748F0" w:rsidRPr="00B322A8" w:rsidRDefault="007748F0" w:rsidP="00873D42">
            <w:pPr>
              <w:pStyle w:val="TAL"/>
              <w:keepNext w:val="0"/>
            </w:pPr>
            <w:r w:rsidRPr="00B322A8">
              <w:t>-73.84</w:t>
            </w:r>
          </w:p>
        </w:tc>
        <w:tc>
          <w:tcPr>
            <w:tcW w:w="1058" w:type="dxa"/>
            <w:noWrap/>
            <w:hideMark/>
          </w:tcPr>
          <w:p w14:paraId="13D74445" w14:textId="77777777" w:rsidR="007748F0" w:rsidRPr="00B322A8" w:rsidRDefault="007748F0" w:rsidP="00873D42">
            <w:pPr>
              <w:pStyle w:val="TAL"/>
              <w:keepNext w:val="0"/>
            </w:pPr>
            <w:r w:rsidRPr="00B322A8">
              <w:t>48.31</w:t>
            </w:r>
          </w:p>
        </w:tc>
        <w:tc>
          <w:tcPr>
            <w:tcW w:w="873" w:type="dxa"/>
            <w:noWrap/>
            <w:hideMark/>
          </w:tcPr>
          <w:p w14:paraId="4462B660" w14:textId="77777777" w:rsidR="007748F0" w:rsidRPr="00B322A8" w:rsidRDefault="007748F0" w:rsidP="00873D42">
            <w:pPr>
              <w:pStyle w:val="TAL"/>
              <w:keepNext w:val="0"/>
            </w:pPr>
            <w:r w:rsidRPr="00B322A8">
              <w:t>12.29</w:t>
            </w:r>
          </w:p>
        </w:tc>
        <w:tc>
          <w:tcPr>
            <w:tcW w:w="873" w:type="dxa"/>
            <w:noWrap/>
            <w:hideMark/>
          </w:tcPr>
          <w:p w14:paraId="19FB5A44" w14:textId="77777777" w:rsidR="007748F0" w:rsidRPr="00B322A8" w:rsidRDefault="007748F0" w:rsidP="00873D42">
            <w:pPr>
              <w:pStyle w:val="TAL"/>
              <w:keepNext w:val="0"/>
            </w:pPr>
            <w:r w:rsidRPr="00B322A8">
              <w:t>101.86</w:t>
            </w:r>
          </w:p>
        </w:tc>
      </w:tr>
      <w:tr w:rsidR="007748F0" w:rsidRPr="00B322A8" w14:paraId="66A6AE24" w14:textId="77777777" w:rsidTr="00873D42">
        <w:trPr>
          <w:trHeight w:val="300"/>
        </w:trPr>
        <w:tc>
          <w:tcPr>
            <w:tcW w:w="1267" w:type="dxa"/>
            <w:noWrap/>
            <w:hideMark/>
          </w:tcPr>
          <w:p w14:paraId="7A0A6636" w14:textId="77777777" w:rsidR="007748F0" w:rsidRPr="00B322A8" w:rsidRDefault="007748F0" w:rsidP="00873D42">
            <w:pPr>
              <w:pStyle w:val="TAL"/>
              <w:keepNext w:val="0"/>
            </w:pPr>
            <w:r w:rsidRPr="00B322A8">
              <w:t>12</w:t>
            </w:r>
          </w:p>
        </w:tc>
        <w:tc>
          <w:tcPr>
            <w:tcW w:w="1100" w:type="dxa"/>
            <w:noWrap/>
            <w:hideMark/>
          </w:tcPr>
          <w:p w14:paraId="7C0017F4" w14:textId="77777777" w:rsidR="007748F0" w:rsidRPr="00B322A8" w:rsidRDefault="007748F0" w:rsidP="00873D42">
            <w:pPr>
              <w:pStyle w:val="TAL"/>
              <w:keepNext w:val="0"/>
            </w:pPr>
            <w:r w:rsidRPr="00B322A8">
              <w:t>-18.79</w:t>
            </w:r>
          </w:p>
        </w:tc>
        <w:tc>
          <w:tcPr>
            <w:tcW w:w="2107" w:type="dxa"/>
            <w:noWrap/>
            <w:hideMark/>
          </w:tcPr>
          <w:p w14:paraId="2AA3F30A" w14:textId="77777777" w:rsidR="007748F0" w:rsidRPr="00B322A8" w:rsidRDefault="007748F0" w:rsidP="00873D42">
            <w:pPr>
              <w:pStyle w:val="TAL"/>
              <w:keepNext w:val="0"/>
            </w:pPr>
            <w:r w:rsidRPr="00B322A8">
              <w:t>102</w:t>
            </w:r>
          </w:p>
        </w:tc>
        <w:tc>
          <w:tcPr>
            <w:tcW w:w="2082" w:type="dxa"/>
            <w:noWrap/>
            <w:hideMark/>
          </w:tcPr>
          <w:p w14:paraId="6EAF82CC" w14:textId="77777777" w:rsidR="007748F0" w:rsidRPr="00B322A8" w:rsidRDefault="007748F0" w:rsidP="00873D42">
            <w:pPr>
              <w:pStyle w:val="TAL"/>
              <w:keepNext w:val="0"/>
            </w:pPr>
            <w:r w:rsidRPr="00B322A8">
              <w:t>69.01</w:t>
            </w:r>
          </w:p>
        </w:tc>
        <w:tc>
          <w:tcPr>
            <w:tcW w:w="1058" w:type="dxa"/>
            <w:noWrap/>
            <w:hideMark/>
          </w:tcPr>
          <w:p w14:paraId="5E39C6D7" w14:textId="77777777" w:rsidR="007748F0" w:rsidRPr="00B322A8" w:rsidRDefault="007748F0" w:rsidP="00873D42">
            <w:pPr>
              <w:pStyle w:val="TAL"/>
              <w:keepNext w:val="0"/>
            </w:pPr>
            <w:r w:rsidRPr="00B322A8">
              <w:t>-66.15</w:t>
            </w:r>
          </w:p>
        </w:tc>
        <w:tc>
          <w:tcPr>
            <w:tcW w:w="873" w:type="dxa"/>
            <w:noWrap/>
            <w:hideMark/>
          </w:tcPr>
          <w:p w14:paraId="698E1453" w14:textId="77777777" w:rsidR="007748F0" w:rsidRPr="00B322A8" w:rsidRDefault="007748F0" w:rsidP="00873D42">
            <w:pPr>
              <w:pStyle w:val="TAL"/>
              <w:keepNext w:val="0"/>
            </w:pPr>
            <w:r w:rsidRPr="00B322A8">
              <w:t>12.29</w:t>
            </w:r>
          </w:p>
        </w:tc>
        <w:tc>
          <w:tcPr>
            <w:tcW w:w="873" w:type="dxa"/>
            <w:noWrap/>
            <w:hideMark/>
          </w:tcPr>
          <w:p w14:paraId="0AAE956A" w14:textId="77777777" w:rsidR="007748F0" w:rsidRPr="00B322A8" w:rsidRDefault="007748F0" w:rsidP="00873D42">
            <w:pPr>
              <w:pStyle w:val="TAL"/>
              <w:keepNext w:val="0"/>
            </w:pPr>
            <w:r w:rsidRPr="00B322A8">
              <w:t>100.88</w:t>
            </w:r>
          </w:p>
        </w:tc>
      </w:tr>
      <w:tr w:rsidR="007748F0" w:rsidRPr="00B322A8" w14:paraId="0E128CC5" w14:textId="77777777" w:rsidTr="00873D42">
        <w:trPr>
          <w:trHeight w:val="300"/>
        </w:trPr>
        <w:tc>
          <w:tcPr>
            <w:tcW w:w="1267" w:type="dxa"/>
            <w:noWrap/>
            <w:hideMark/>
          </w:tcPr>
          <w:p w14:paraId="2373827B" w14:textId="77777777" w:rsidR="007748F0" w:rsidRPr="00B322A8" w:rsidRDefault="007748F0" w:rsidP="00873D42">
            <w:pPr>
              <w:pStyle w:val="TAL"/>
              <w:keepNext w:val="0"/>
            </w:pPr>
            <w:r w:rsidRPr="00B322A8">
              <w:t>13</w:t>
            </w:r>
          </w:p>
        </w:tc>
        <w:tc>
          <w:tcPr>
            <w:tcW w:w="1100" w:type="dxa"/>
            <w:noWrap/>
            <w:hideMark/>
          </w:tcPr>
          <w:p w14:paraId="216175A3" w14:textId="77777777" w:rsidR="007748F0" w:rsidRPr="00B322A8" w:rsidRDefault="007748F0" w:rsidP="00873D42">
            <w:pPr>
              <w:pStyle w:val="TAL"/>
              <w:keepNext w:val="0"/>
            </w:pPr>
            <w:r w:rsidRPr="00B322A8">
              <w:t>-12.79</w:t>
            </w:r>
          </w:p>
        </w:tc>
        <w:tc>
          <w:tcPr>
            <w:tcW w:w="2107" w:type="dxa"/>
            <w:noWrap/>
            <w:hideMark/>
          </w:tcPr>
          <w:p w14:paraId="32EAB699" w14:textId="77777777" w:rsidR="007748F0" w:rsidRPr="00B322A8" w:rsidRDefault="007748F0" w:rsidP="00873D42">
            <w:pPr>
              <w:pStyle w:val="TAL"/>
              <w:keepNext w:val="0"/>
            </w:pPr>
            <w:r w:rsidRPr="00B322A8">
              <w:t>134</w:t>
            </w:r>
          </w:p>
        </w:tc>
        <w:tc>
          <w:tcPr>
            <w:tcW w:w="2082" w:type="dxa"/>
            <w:noWrap/>
            <w:hideMark/>
          </w:tcPr>
          <w:p w14:paraId="716BD0E3" w14:textId="77777777" w:rsidR="007748F0" w:rsidRPr="00B322A8" w:rsidRDefault="007748F0" w:rsidP="00873D42">
            <w:pPr>
              <w:pStyle w:val="TAL"/>
              <w:keepNext w:val="0"/>
            </w:pPr>
            <w:r w:rsidRPr="00B322A8">
              <w:t>86.38</w:t>
            </w:r>
          </w:p>
        </w:tc>
        <w:tc>
          <w:tcPr>
            <w:tcW w:w="1058" w:type="dxa"/>
            <w:noWrap/>
            <w:hideMark/>
          </w:tcPr>
          <w:p w14:paraId="50399557" w14:textId="77777777" w:rsidR="007748F0" w:rsidRPr="00B322A8" w:rsidRDefault="007748F0" w:rsidP="00873D42">
            <w:pPr>
              <w:pStyle w:val="TAL"/>
              <w:keepNext w:val="0"/>
            </w:pPr>
            <w:r w:rsidRPr="00B322A8">
              <w:t>-39.16</w:t>
            </w:r>
          </w:p>
        </w:tc>
        <w:tc>
          <w:tcPr>
            <w:tcW w:w="873" w:type="dxa"/>
            <w:noWrap/>
            <w:hideMark/>
          </w:tcPr>
          <w:p w14:paraId="4C2314A1" w14:textId="77777777" w:rsidR="007748F0" w:rsidRPr="00B322A8" w:rsidRDefault="007748F0" w:rsidP="00873D42">
            <w:pPr>
              <w:pStyle w:val="TAL"/>
              <w:keepNext w:val="0"/>
            </w:pPr>
            <w:r w:rsidRPr="00B322A8">
              <w:t>12.29</w:t>
            </w:r>
          </w:p>
        </w:tc>
        <w:tc>
          <w:tcPr>
            <w:tcW w:w="873" w:type="dxa"/>
            <w:noWrap/>
            <w:hideMark/>
          </w:tcPr>
          <w:p w14:paraId="78DB3F26" w14:textId="77777777" w:rsidR="007748F0" w:rsidRPr="00B322A8" w:rsidRDefault="007748F0" w:rsidP="00873D42">
            <w:pPr>
              <w:pStyle w:val="TAL"/>
              <w:keepNext w:val="0"/>
            </w:pPr>
            <w:r w:rsidRPr="00B322A8">
              <w:t>101.67</w:t>
            </w:r>
          </w:p>
        </w:tc>
      </w:tr>
      <w:tr w:rsidR="007748F0" w:rsidRPr="00B322A8" w14:paraId="5AEBF136" w14:textId="77777777" w:rsidTr="00873D42">
        <w:trPr>
          <w:trHeight w:val="300"/>
        </w:trPr>
        <w:tc>
          <w:tcPr>
            <w:tcW w:w="1267" w:type="dxa"/>
            <w:noWrap/>
            <w:hideMark/>
          </w:tcPr>
          <w:p w14:paraId="78AF0DB2" w14:textId="77777777" w:rsidR="007748F0" w:rsidRPr="00B322A8" w:rsidRDefault="007748F0" w:rsidP="00873D42">
            <w:pPr>
              <w:pStyle w:val="TAL"/>
              <w:keepNext w:val="0"/>
            </w:pPr>
            <w:r w:rsidRPr="00B322A8">
              <w:t>14</w:t>
            </w:r>
          </w:p>
        </w:tc>
        <w:tc>
          <w:tcPr>
            <w:tcW w:w="1100" w:type="dxa"/>
            <w:noWrap/>
            <w:hideMark/>
          </w:tcPr>
          <w:p w14:paraId="6EAD6557" w14:textId="77777777" w:rsidR="007748F0" w:rsidRPr="00B322A8" w:rsidRDefault="007748F0" w:rsidP="00873D42">
            <w:pPr>
              <w:pStyle w:val="TAL"/>
              <w:keepNext w:val="0"/>
            </w:pPr>
            <w:r w:rsidRPr="00B322A8">
              <w:t>-14.49</w:t>
            </w:r>
          </w:p>
        </w:tc>
        <w:tc>
          <w:tcPr>
            <w:tcW w:w="2107" w:type="dxa"/>
            <w:noWrap/>
            <w:hideMark/>
          </w:tcPr>
          <w:p w14:paraId="0D15A83B" w14:textId="77777777" w:rsidR="007748F0" w:rsidRPr="00B322A8" w:rsidRDefault="007748F0" w:rsidP="00873D42">
            <w:pPr>
              <w:pStyle w:val="TAL"/>
              <w:keepNext w:val="0"/>
            </w:pPr>
            <w:r w:rsidRPr="00B322A8">
              <w:t>142</w:t>
            </w:r>
          </w:p>
        </w:tc>
        <w:tc>
          <w:tcPr>
            <w:tcW w:w="2082" w:type="dxa"/>
            <w:noWrap/>
            <w:hideMark/>
          </w:tcPr>
          <w:p w14:paraId="12E38906" w14:textId="77777777" w:rsidR="007748F0" w:rsidRPr="00B322A8" w:rsidRDefault="007748F0" w:rsidP="00873D42">
            <w:pPr>
              <w:pStyle w:val="TAL"/>
              <w:keepNext w:val="0"/>
            </w:pPr>
            <w:r w:rsidRPr="00B322A8">
              <w:t>-90.72</w:t>
            </w:r>
          </w:p>
        </w:tc>
        <w:tc>
          <w:tcPr>
            <w:tcW w:w="1058" w:type="dxa"/>
            <w:noWrap/>
            <w:hideMark/>
          </w:tcPr>
          <w:p w14:paraId="3E0C5763" w14:textId="77777777" w:rsidR="007748F0" w:rsidRPr="00B322A8" w:rsidRDefault="007748F0" w:rsidP="00873D42">
            <w:pPr>
              <w:pStyle w:val="TAL"/>
              <w:keepNext w:val="0"/>
            </w:pPr>
            <w:r w:rsidRPr="00B322A8">
              <w:t>-44.97</w:t>
            </w:r>
          </w:p>
        </w:tc>
        <w:tc>
          <w:tcPr>
            <w:tcW w:w="873" w:type="dxa"/>
            <w:noWrap/>
            <w:hideMark/>
          </w:tcPr>
          <w:p w14:paraId="7A81513F" w14:textId="77777777" w:rsidR="007748F0" w:rsidRPr="00B322A8" w:rsidRDefault="007748F0" w:rsidP="00873D42">
            <w:pPr>
              <w:pStyle w:val="TAL"/>
              <w:keepNext w:val="0"/>
            </w:pPr>
            <w:r w:rsidRPr="00B322A8">
              <w:t>12.29</w:t>
            </w:r>
          </w:p>
        </w:tc>
        <w:tc>
          <w:tcPr>
            <w:tcW w:w="873" w:type="dxa"/>
            <w:noWrap/>
            <w:hideMark/>
          </w:tcPr>
          <w:p w14:paraId="4E16C763" w14:textId="77777777" w:rsidR="007748F0" w:rsidRPr="00B322A8" w:rsidRDefault="007748F0" w:rsidP="00873D42">
            <w:pPr>
              <w:pStyle w:val="TAL"/>
              <w:keepNext w:val="0"/>
            </w:pPr>
            <w:r w:rsidRPr="00B322A8">
              <w:t>101.71</w:t>
            </w:r>
          </w:p>
        </w:tc>
      </w:tr>
      <w:tr w:rsidR="007748F0" w:rsidRPr="00B322A8" w14:paraId="2D3C69DC" w14:textId="77777777" w:rsidTr="00873D42">
        <w:trPr>
          <w:trHeight w:val="300"/>
        </w:trPr>
        <w:tc>
          <w:tcPr>
            <w:tcW w:w="1267" w:type="dxa"/>
            <w:noWrap/>
            <w:hideMark/>
          </w:tcPr>
          <w:p w14:paraId="28919310" w14:textId="77777777" w:rsidR="007748F0" w:rsidRPr="00B322A8" w:rsidRDefault="007748F0" w:rsidP="00873D42">
            <w:pPr>
              <w:pStyle w:val="TAL"/>
              <w:keepNext w:val="0"/>
            </w:pPr>
            <w:r w:rsidRPr="00B322A8">
              <w:t>15</w:t>
            </w:r>
          </w:p>
        </w:tc>
        <w:tc>
          <w:tcPr>
            <w:tcW w:w="1100" w:type="dxa"/>
            <w:noWrap/>
            <w:hideMark/>
          </w:tcPr>
          <w:p w14:paraId="73C39C9C" w14:textId="77777777" w:rsidR="007748F0" w:rsidRPr="00B322A8" w:rsidRDefault="007748F0" w:rsidP="00873D42">
            <w:pPr>
              <w:pStyle w:val="TAL"/>
              <w:keepNext w:val="0"/>
            </w:pPr>
            <w:r w:rsidRPr="00B322A8">
              <w:t>-16.39</w:t>
            </w:r>
          </w:p>
        </w:tc>
        <w:tc>
          <w:tcPr>
            <w:tcW w:w="2107" w:type="dxa"/>
            <w:noWrap/>
            <w:hideMark/>
          </w:tcPr>
          <w:p w14:paraId="325BF7AC" w14:textId="77777777" w:rsidR="007748F0" w:rsidRPr="00B322A8" w:rsidRDefault="007748F0" w:rsidP="00873D42">
            <w:pPr>
              <w:pStyle w:val="TAL"/>
              <w:keepNext w:val="0"/>
            </w:pPr>
            <w:r w:rsidRPr="00B322A8">
              <w:t>236</w:t>
            </w:r>
          </w:p>
        </w:tc>
        <w:tc>
          <w:tcPr>
            <w:tcW w:w="2082" w:type="dxa"/>
            <w:noWrap/>
            <w:hideMark/>
          </w:tcPr>
          <w:p w14:paraId="0D3943A6" w14:textId="77777777" w:rsidR="007748F0" w:rsidRPr="00B322A8" w:rsidRDefault="007748F0" w:rsidP="00873D42">
            <w:pPr>
              <w:pStyle w:val="TAL"/>
              <w:keepNext w:val="0"/>
            </w:pPr>
            <w:r w:rsidRPr="00B322A8">
              <w:t>97.36</w:t>
            </w:r>
          </w:p>
        </w:tc>
        <w:tc>
          <w:tcPr>
            <w:tcW w:w="1058" w:type="dxa"/>
            <w:noWrap/>
            <w:hideMark/>
          </w:tcPr>
          <w:p w14:paraId="68E4F9B0" w14:textId="77777777" w:rsidR="007748F0" w:rsidRPr="00B322A8" w:rsidRDefault="007748F0" w:rsidP="00873D42">
            <w:pPr>
              <w:pStyle w:val="TAL"/>
              <w:keepNext w:val="0"/>
            </w:pPr>
            <w:r w:rsidRPr="00B322A8">
              <w:t>-54.14</w:t>
            </w:r>
          </w:p>
        </w:tc>
        <w:tc>
          <w:tcPr>
            <w:tcW w:w="873" w:type="dxa"/>
            <w:noWrap/>
            <w:hideMark/>
          </w:tcPr>
          <w:p w14:paraId="334BD298" w14:textId="77777777" w:rsidR="007748F0" w:rsidRPr="00B322A8" w:rsidRDefault="007748F0" w:rsidP="00873D42">
            <w:pPr>
              <w:pStyle w:val="TAL"/>
              <w:keepNext w:val="0"/>
            </w:pPr>
            <w:r w:rsidRPr="00B322A8">
              <w:t>12.29</w:t>
            </w:r>
          </w:p>
        </w:tc>
        <w:tc>
          <w:tcPr>
            <w:tcW w:w="873" w:type="dxa"/>
            <w:noWrap/>
            <w:hideMark/>
          </w:tcPr>
          <w:p w14:paraId="7EDADC25" w14:textId="77777777" w:rsidR="007748F0" w:rsidRPr="00B322A8" w:rsidRDefault="007748F0" w:rsidP="00873D42">
            <w:pPr>
              <w:pStyle w:val="TAL"/>
              <w:keepNext w:val="0"/>
            </w:pPr>
            <w:r w:rsidRPr="00B322A8">
              <w:t>100.84</w:t>
            </w:r>
          </w:p>
        </w:tc>
      </w:tr>
      <w:tr w:rsidR="007748F0" w:rsidRPr="00B322A8" w14:paraId="348F0399" w14:textId="77777777" w:rsidTr="00873D42">
        <w:trPr>
          <w:trHeight w:val="300"/>
        </w:trPr>
        <w:tc>
          <w:tcPr>
            <w:tcW w:w="1267" w:type="dxa"/>
            <w:noWrap/>
            <w:hideMark/>
          </w:tcPr>
          <w:p w14:paraId="01B5DE7D" w14:textId="77777777" w:rsidR="007748F0" w:rsidRPr="00B322A8" w:rsidRDefault="007748F0" w:rsidP="00873D42">
            <w:pPr>
              <w:pStyle w:val="TAL"/>
              <w:keepNext w:val="0"/>
            </w:pPr>
            <w:r w:rsidRPr="00B322A8">
              <w:t>16</w:t>
            </w:r>
          </w:p>
        </w:tc>
        <w:tc>
          <w:tcPr>
            <w:tcW w:w="1100" w:type="dxa"/>
            <w:noWrap/>
            <w:hideMark/>
          </w:tcPr>
          <w:p w14:paraId="3925126A" w14:textId="77777777" w:rsidR="007748F0" w:rsidRPr="00B322A8" w:rsidRDefault="007748F0" w:rsidP="00873D42">
            <w:pPr>
              <w:pStyle w:val="TAL"/>
              <w:keepNext w:val="0"/>
            </w:pPr>
            <w:r w:rsidRPr="00B322A8">
              <w:t>-20.89</w:t>
            </w:r>
          </w:p>
        </w:tc>
        <w:tc>
          <w:tcPr>
            <w:tcW w:w="2107" w:type="dxa"/>
            <w:noWrap/>
            <w:hideMark/>
          </w:tcPr>
          <w:p w14:paraId="5E403E68" w14:textId="77777777" w:rsidR="007748F0" w:rsidRPr="00B322A8" w:rsidRDefault="007748F0" w:rsidP="00873D42">
            <w:pPr>
              <w:pStyle w:val="TAL"/>
              <w:keepNext w:val="0"/>
            </w:pPr>
            <w:r w:rsidRPr="00B322A8">
              <w:t>295</w:t>
            </w:r>
          </w:p>
        </w:tc>
        <w:tc>
          <w:tcPr>
            <w:tcW w:w="2082" w:type="dxa"/>
            <w:noWrap/>
            <w:hideMark/>
          </w:tcPr>
          <w:p w14:paraId="61A6FAB7" w14:textId="77777777" w:rsidR="007748F0" w:rsidRPr="00B322A8" w:rsidRDefault="007748F0" w:rsidP="00873D42">
            <w:pPr>
              <w:pStyle w:val="TAL"/>
              <w:keepNext w:val="0"/>
            </w:pPr>
            <w:r w:rsidRPr="00B322A8">
              <w:t>55.73</w:t>
            </w:r>
          </w:p>
        </w:tc>
        <w:tc>
          <w:tcPr>
            <w:tcW w:w="1058" w:type="dxa"/>
            <w:noWrap/>
            <w:hideMark/>
          </w:tcPr>
          <w:p w14:paraId="5DED1DA3" w14:textId="77777777" w:rsidR="007748F0" w:rsidRPr="00B322A8" w:rsidRDefault="007748F0" w:rsidP="00873D42">
            <w:pPr>
              <w:pStyle w:val="TAL"/>
              <w:keepNext w:val="0"/>
            </w:pPr>
            <w:r w:rsidRPr="00B322A8">
              <w:t>62.83</w:t>
            </w:r>
          </w:p>
        </w:tc>
        <w:tc>
          <w:tcPr>
            <w:tcW w:w="873" w:type="dxa"/>
            <w:noWrap/>
            <w:hideMark/>
          </w:tcPr>
          <w:p w14:paraId="6C96EA47" w14:textId="77777777" w:rsidR="007748F0" w:rsidRPr="00B322A8" w:rsidRDefault="007748F0" w:rsidP="00873D42">
            <w:pPr>
              <w:pStyle w:val="TAL"/>
              <w:keepNext w:val="0"/>
            </w:pPr>
            <w:r w:rsidRPr="00B322A8">
              <w:t>12.29</w:t>
            </w:r>
          </w:p>
        </w:tc>
        <w:tc>
          <w:tcPr>
            <w:tcW w:w="873" w:type="dxa"/>
            <w:noWrap/>
            <w:hideMark/>
          </w:tcPr>
          <w:p w14:paraId="74A68D7E" w14:textId="77777777" w:rsidR="007748F0" w:rsidRPr="00B322A8" w:rsidRDefault="007748F0" w:rsidP="00873D42">
            <w:pPr>
              <w:pStyle w:val="TAL"/>
              <w:keepNext w:val="0"/>
            </w:pPr>
            <w:r w:rsidRPr="00B322A8">
              <w:t>101.71</w:t>
            </w:r>
          </w:p>
        </w:tc>
      </w:tr>
      <w:tr w:rsidR="007748F0" w:rsidRPr="00B322A8" w14:paraId="0C5BCD78" w14:textId="77777777" w:rsidTr="00873D42">
        <w:trPr>
          <w:trHeight w:val="300"/>
        </w:trPr>
        <w:tc>
          <w:tcPr>
            <w:tcW w:w="1267" w:type="dxa"/>
            <w:noWrap/>
            <w:hideMark/>
          </w:tcPr>
          <w:p w14:paraId="6D89E2EA" w14:textId="77777777" w:rsidR="007748F0" w:rsidRPr="00B322A8" w:rsidRDefault="007748F0" w:rsidP="00873D42">
            <w:pPr>
              <w:pStyle w:val="TAL"/>
              <w:keepNext w:val="0"/>
            </w:pPr>
            <w:r w:rsidRPr="00B322A8">
              <w:t>17</w:t>
            </w:r>
          </w:p>
        </w:tc>
        <w:tc>
          <w:tcPr>
            <w:tcW w:w="1100" w:type="dxa"/>
            <w:noWrap/>
            <w:hideMark/>
          </w:tcPr>
          <w:p w14:paraId="5DD31F25" w14:textId="77777777" w:rsidR="007748F0" w:rsidRPr="00B322A8" w:rsidRDefault="007748F0" w:rsidP="00873D42">
            <w:pPr>
              <w:pStyle w:val="TAL"/>
              <w:keepNext w:val="0"/>
            </w:pPr>
            <w:r w:rsidRPr="00B322A8">
              <w:t>-21.59</w:t>
            </w:r>
          </w:p>
        </w:tc>
        <w:tc>
          <w:tcPr>
            <w:tcW w:w="2107" w:type="dxa"/>
            <w:noWrap/>
            <w:hideMark/>
          </w:tcPr>
          <w:p w14:paraId="075EBD44" w14:textId="77777777" w:rsidR="007748F0" w:rsidRPr="00B322A8" w:rsidRDefault="007748F0" w:rsidP="00873D42">
            <w:pPr>
              <w:pStyle w:val="TAL"/>
              <w:keepNext w:val="0"/>
            </w:pPr>
            <w:r w:rsidRPr="00B322A8">
              <w:t>463</w:t>
            </w:r>
          </w:p>
        </w:tc>
        <w:tc>
          <w:tcPr>
            <w:tcW w:w="2082" w:type="dxa"/>
            <w:noWrap/>
            <w:hideMark/>
          </w:tcPr>
          <w:p w14:paraId="588F7F9E" w14:textId="77777777" w:rsidR="007748F0" w:rsidRPr="00B322A8" w:rsidRDefault="007748F0" w:rsidP="00873D42">
            <w:pPr>
              <w:pStyle w:val="TAL"/>
              <w:keepNext w:val="0"/>
            </w:pPr>
            <w:r w:rsidRPr="00B322A8">
              <w:t>17.14</w:t>
            </w:r>
          </w:p>
        </w:tc>
        <w:tc>
          <w:tcPr>
            <w:tcW w:w="1058" w:type="dxa"/>
            <w:noWrap/>
            <w:hideMark/>
          </w:tcPr>
          <w:p w14:paraId="141FA6CB" w14:textId="77777777" w:rsidR="007748F0" w:rsidRPr="00B322A8" w:rsidRDefault="007748F0" w:rsidP="00873D42">
            <w:pPr>
              <w:pStyle w:val="TAL"/>
              <w:keepNext w:val="0"/>
            </w:pPr>
            <w:r w:rsidRPr="00B322A8">
              <w:t>60.57</w:t>
            </w:r>
          </w:p>
        </w:tc>
        <w:tc>
          <w:tcPr>
            <w:tcW w:w="873" w:type="dxa"/>
            <w:noWrap/>
            <w:hideMark/>
          </w:tcPr>
          <w:p w14:paraId="1D4E7DC9" w14:textId="77777777" w:rsidR="007748F0" w:rsidRPr="00B322A8" w:rsidRDefault="007748F0" w:rsidP="00873D42">
            <w:pPr>
              <w:pStyle w:val="TAL"/>
              <w:keepNext w:val="0"/>
            </w:pPr>
            <w:r w:rsidRPr="00B322A8">
              <w:t>12.29</w:t>
            </w:r>
          </w:p>
        </w:tc>
        <w:tc>
          <w:tcPr>
            <w:tcW w:w="873" w:type="dxa"/>
            <w:noWrap/>
            <w:hideMark/>
          </w:tcPr>
          <w:p w14:paraId="673C38CC" w14:textId="77777777" w:rsidR="007748F0" w:rsidRPr="00B322A8" w:rsidRDefault="007748F0" w:rsidP="00873D42">
            <w:pPr>
              <w:pStyle w:val="TAL"/>
              <w:keepNext w:val="0"/>
            </w:pPr>
            <w:r w:rsidRPr="00B322A8">
              <w:t>100.99</w:t>
            </w:r>
          </w:p>
        </w:tc>
      </w:tr>
      <w:tr w:rsidR="007748F0" w:rsidRPr="00B322A8" w14:paraId="4A4ABFD0" w14:textId="77777777" w:rsidTr="00873D42">
        <w:trPr>
          <w:trHeight w:val="300"/>
        </w:trPr>
        <w:tc>
          <w:tcPr>
            <w:tcW w:w="1267" w:type="dxa"/>
            <w:noWrap/>
            <w:hideMark/>
          </w:tcPr>
          <w:p w14:paraId="38E62287" w14:textId="77777777" w:rsidR="007748F0" w:rsidRPr="00B322A8" w:rsidRDefault="007748F0" w:rsidP="00873D42">
            <w:pPr>
              <w:pStyle w:val="TAL"/>
              <w:keepNext w:val="0"/>
            </w:pPr>
            <w:r w:rsidRPr="00B322A8">
              <w:t>18</w:t>
            </w:r>
          </w:p>
        </w:tc>
        <w:tc>
          <w:tcPr>
            <w:tcW w:w="1100" w:type="dxa"/>
            <w:noWrap/>
            <w:hideMark/>
          </w:tcPr>
          <w:p w14:paraId="6FC755C7" w14:textId="77777777" w:rsidR="007748F0" w:rsidRPr="00B322A8" w:rsidRDefault="007748F0" w:rsidP="00873D42">
            <w:pPr>
              <w:pStyle w:val="TAL"/>
              <w:keepNext w:val="0"/>
            </w:pPr>
            <w:r w:rsidRPr="00B322A8">
              <w:t>-21.59</w:t>
            </w:r>
          </w:p>
        </w:tc>
        <w:tc>
          <w:tcPr>
            <w:tcW w:w="2107" w:type="dxa"/>
            <w:noWrap/>
            <w:hideMark/>
          </w:tcPr>
          <w:p w14:paraId="4D32B119" w14:textId="77777777" w:rsidR="007748F0" w:rsidRPr="00B322A8" w:rsidRDefault="007748F0" w:rsidP="00873D42">
            <w:pPr>
              <w:pStyle w:val="TAL"/>
              <w:keepNext w:val="0"/>
            </w:pPr>
            <w:r w:rsidRPr="00B322A8">
              <w:t>500</w:t>
            </w:r>
          </w:p>
        </w:tc>
        <w:tc>
          <w:tcPr>
            <w:tcW w:w="2082" w:type="dxa"/>
            <w:noWrap/>
            <w:hideMark/>
          </w:tcPr>
          <w:p w14:paraId="2CC0E506" w14:textId="77777777" w:rsidR="007748F0" w:rsidRPr="00B322A8" w:rsidRDefault="007748F0" w:rsidP="00873D42">
            <w:pPr>
              <w:pStyle w:val="TAL"/>
              <w:keepNext w:val="0"/>
            </w:pPr>
            <w:r w:rsidRPr="00B322A8">
              <w:t>33.69</w:t>
            </w:r>
          </w:p>
        </w:tc>
        <w:tc>
          <w:tcPr>
            <w:tcW w:w="1058" w:type="dxa"/>
            <w:noWrap/>
            <w:hideMark/>
          </w:tcPr>
          <w:p w14:paraId="7F1EE1F4" w14:textId="77777777" w:rsidR="007748F0" w:rsidRPr="00B322A8" w:rsidRDefault="007748F0" w:rsidP="00873D42">
            <w:pPr>
              <w:pStyle w:val="TAL"/>
              <w:keepNext w:val="0"/>
            </w:pPr>
            <w:r w:rsidRPr="00B322A8">
              <w:t>53.86</w:t>
            </w:r>
          </w:p>
        </w:tc>
        <w:tc>
          <w:tcPr>
            <w:tcW w:w="873" w:type="dxa"/>
            <w:noWrap/>
            <w:hideMark/>
          </w:tcPr>
          <w:p w14:paraId="5ECF587B" w14:textId="77777777" w:rsidR="007748F0" w:rsidRPr="00B322A8" w:rsidRDefault="007748F0" w:rsidP="00873D42">
            <w:pPr>
              <w:pStyle w:val="TAL"/>
              <w:keepNext w:val="0"/>
            </w:pPr>
            <w:r w:rsidRPr="00B322A8">
              <w:t>12.29</w:t>
            </w:r>
          </w:p>
        </w:tc>
        <w:tc>
          <w:tcPr>
            <w:tcW w:w="873" w:type="dxa"/>
            <w:noWrap/>
            <w:hideMark/>
          </w:tcPr>
          <w:p w14:paraId="538256DA" w14:textId="77777777" w:rsidR="007748F0" w:rsidRPr="00B322A8" w:rsidRDefault="007748F0" w:rsidP="00873D42">
            <w:pPr>
              <w:pStyle w:val="TAL"/>
              <w:keepNext w:val="0"/>
            </w:pPr>
            <w:r w:rsidRPr="00B322A8">
              <w:t>100.85</w:t>
            </w:r>
          </w:p>
        </w:tc>
      </w:tr>
      <w:tr w:rsidR="007748F0" w:rsidRPr="00B322A8" w14:paraId="776BD5D1" w14:textId="77777777" w:rsidTr="00873D42">
        <w:trPr>
          <w:trHeight w:val="300"/>
        </w:trPr>
        <w:tc>
          <w:tcPr>
            <w:tcW w:w="1267" w:type="dxa"/>
            <w:noWrap/>
            <w:hideMark/>
          </w:tcPr>
          <w:p w14:paraId="30AD6781" w14:textId="77777777" w:rsidR="007748F0" w:rsidRPr="00B322A8" w:rsidRDefault="007748F0" w:rsidP="00873D42">
            <w:pPr>
              <w:pStyle w:val="TAL"/>
              <w:keepNext w:val="0"/>
            </w:pPr>
            <w:r w:rsidRPr="00B322A8">
              <w:t>19</w:t>
            </w:r>
          </w:p>
        </w:tc>
        <w:tc>
          <w:tcPr>
            <w:tcW w:w="1100" w:type="dxa"/>
            <w:noWrap/>
            <w:hideMark/>
          </w:tcPr>
          <w:p w14:paraId="07688AA5" w14:textId="77777777" w:rsidR="007748F0" w:rsidRPr="00B322A8" w:rsidRDefault="007748F0" w:rsidP="00873D42">
            <w:pPr>
              <w:pStyle w:val="TAL"/>
              <w:keepNext w:val="0"/>
            </w:pPr>
            <w:r w:rsidRPr="00B322A8">
              <w:t>-23.49</w:t>
            </w:r>
          </w:p>
        </w:tc>
        <w:tc>
          <w:tcPr>
            <w:tcW w:w="2107" w:type="dxa"/>
            <w:noWrap/>
            <w:hideMark/>
          </w:tcPr>
          <w:p w14:paraId="509B9A0E" w14:textId="77777777" w:rsidR="007748F0" w:rsidRPr="00B322A8" w:rsidRDefault="007748F0" w:rsidP="00873D42">
            <w:pPr>
              <w:pStyle w:val="TAL"/>
              <w:keepNext w:val="0"/>
            </w:pPr>
            <w:r w:rsidRPr="00B322A8">
              <w:t>597</w:t>
            </w:r>
          </w:p>
        </w:tc>
        <w:tc>
          <w:tcPr>
            <w:tcW w:w="2082" w:type="dxa"/>
            <w:noWrap/>
            <w:hideMark/>
          </w:tcPr>
          <w:p w14:paraId="7C71FB2D" w14:textId="77777777" w:rsidR="007748F0" w:rsidRPr="00B322A8" w:rsidRDefault="007748F0" w:rsidP="00873D42">
            <w:pPr>
              <w:pStyle w:val="TAL"/>
              <w:keepNext w:val="0"/>
            </w:pPr>
            <w:r w:rsidRPr="00B322A8">
              <w:t>19.35</w:t>
            </w:r>
          </w:p>
        </w:tc>
        <w:tc>
          <w:tcPr>
            <w:tcW w:w="1058" w:type="dxa"/>
            <w:noWrap/>
            <w:hideMark/>
          </w:tcPr>
          <w:p w14:paraId="3BBDE35C" w14:textId="77777777" w:rsidR="007748F0" w:rsidRPr="00B322A8" w:rsidRDefault="007748F0" w:rsidP="00873D42">
            <w:pPr>
              <w:pStyle w:val="TAL"/>
              <w:keepNext w:val="0"/>
            </w:pPr>
            <w:r w:rsidRPr="00B322A8">
              <w:t>-69.25</w:t>
            </w:r>
          </w:p>
        </w:tc>
        <w:tc>
          <w:tcPr>
            <w:tcW w:w="873" w:type="dxa"/>
            <w:noWrap/>
            <w:hideMark/>
          </w:tcPr>
          <w:p w14:paraId="7EC81D8E" w14:textId="77777777" w:rsidR="007748F0" w:rsidRPr="00B322A8" w:rsidRDefault="007748F0" w:rsidP="00873D42">
            <w:pPr>
              <w:pStyle w:val="TAL"/>
              <w:keepNext w:val="0"/>
            </w:pPr>
            <w:r w:rsidRPr="00B322A8">
              <w:t>12.29</w:t>
            </w:r>
          </w:p>
        </w:tc>
        <w:tc>
          <w:tcPr>
            <w:tcW w:w="873" w:type="dxa"/>
            <w:noWrap/>
            <w:hideMark/>
          </w:tcPr>
          <w:p w14:paraId="5E22C852" w14:textId="77777777" w:rsidR="007748F0" w:rsidRPr="00B322A8" w:rsidRDefault="007748F0" w:rsidP="00873D42">
            <w:pPr>
              <w:pStyle w:val="TAL"/>
              <w:keepNext w:val="0"/>
            </w:pPr>
            <w:r w:rsidRPr="00B322A8">
              <w:t>100.78</w:t>
            </w:r>
          </w:p>
        </w:tc>
      </w:tr>
      <w:tr w:rsidR="007748F0" w:rsidRPr="00B322A8" w14:paraId="76888478" w14:textId="77777777" w:rsidTr="00873D42">
        <w:trPr>
          <w:trHeight w:val="300"/>
        </w:trPr>
        <w:tc>
          <w:tcPr>
            <w:tcW w:w="1267" w:type="dxa"/>
            <w:noWrap/>
            <w:hideMark/>
          </w:tcPr>
          <w:p w14:paraId="7EF69F91" w14:textId="77777777" w:rsidR="007748F0" w:rsidRPr="00B322A8" w:rsidRDefault="007748F0" w:rsidP="00873D42">
            <w:pPr>
              <w:pStyle w:val="TAL"/>
              <w:keepNext w:val="0"/>
            </w:pPr>
            <w:r w:rsidRPr="00B322A8">
              <w:t>20</w:t>
            </w:r>
          </w:p>
        </w:tc>
        <w:tc>
          <w:tcPr>
            <w:tcW w:w="1100" w:type="dxa"/>
            <w:noWrap/>
            <w:hideMark/>
          </w:tcPr>
          <w:p w14:paraId="56548C90" w14:textId="77777777" w:rsidR="007748F0" w:rsidRPr="00B322A8" w:rsidRDefault="007748F0" w:rsidP="00873D42">
            <w:pPr>
              <w:pStyle w:val="TAL"/>
              <w:keepNext w:val="0"/>
            </w:pPr>
            <w:r w:rsidRPr="00B322A8">
              <w:t>-24.79</w:t>
            </w:r>
          </w:p>
        </w:tc>
        <w:tc>
          <w:tcPr>
            <w:tcW w:w="2107" w:type="dxa"/>
            <w:noWrap/>
            <w:hideMark/>
          </w:tcPr>
          <w:p w14:paraId="04A15924" w14:textId="77777777" w:rsidR="007748F0" w:rsidRPr="00B322A8" w:rsidRDefault="007748F0" w:rsidP="00873D42">
            <w:pPr>
              <w:pStyle w:val="TAL"/>
              <w:keepNext w:val="0"/>
            </w:pPr>
            <w:r w:rsidRPr="00B322A8">
              <w:t>610</w:t>
            </w:r>
          </w:p>
        </w:tc>
        <w:tc>
          <w:tcPr>
            <w:tcW w:w="2082" w:type="dxa"/>
            <w:noWrap/>
            <w:hideMark/>
          </w:tcPr>
          <w:p w14:paraId="3CE571FA" w14:textId="77777777" w:rsidR="007748F0" w:rsidRPr="00B322A8" w:rsidRDefault="007748F0" w:rsidP="00873D42">
            <w:pPr>
              <w:pStyle w:val="TAL"/>
              <w:keepNext w:val="0"/>
            </w:pPr>
            <w:r w:rsidRPr="00B322A8">
              <w:t>38.52</w:t>
            </w:r>
          </w:p>
        </w:tc>
        <w:tc>
          <w:tcPr>
            <w:tcW w:w="1058" w:type="dxa"/>
            <w:noWrap/>
            <w:hideMark/>
          </w:tcPr>
          <w:p w14:paraId="49524AA1" w14:textId="77777777" w:rsidR="007748F0" w:rsidRPr="00B322A8" w:rsidRDefault="007748F0" w:rsidP="00873D42">
            <w:pPr>
              <w:pStyle w:val="TAL"/>
              <w:keepNext w:val="0"/>
            </w:pPr>
            <w:r w:rsidRPr="00B322A8">
              <w:t>56.05</w:t>
            </w:r>
          </w:p>
        </w:tc>
        <w:tc>
          <w:tcPr>
            <w:tcW w:w="873" w:type="dxa"/>
            <w:noWrap/>
            <w:hideMark/>
          </w:tcPr>
          <w:p w14:paraId="7505CEEA" w14:textId="77777777" w:rsidR="007748F0" w:rsidRPr="00B322A8" w:rsidRDefault="007748F0" w:rsidP="00873D42">
            <w:pPr>
              <w:pStyle w:val="TAL"/>
              <w:keepNext w:val="0"/>
            </w:pPr>
            <w:r w:rsidRPr="00B322A8">
              <w:t>12.29</w:t>
            </w:r>
          </w:p>
        </w:tc>
        <w:tc>
          <w:tcPr>
            <w:tcW w:w="873" w:type="dxa"/>
            <w:noWrap/>
            <w:hideMark/>
          </w:tcPr>
          <w:p w14:paraId="7ADFCB55" w14:textId="77777777" w:rsidR="007748F0" w:rsidRPr="00B322A8" w:rsidRDefault="007748F0" w:rsidP="00873D42">
            <w:pPr>
              <w:pStyle w:val="TAL"/>
              <w:keepNext w:val="0"/>
            </w:pPr>
            <w:r w:rsidRPr="00B322A8">
              <w:t>101.9</w:t>
            </w:r>
          </w:p>
        </w:tc>
      </w:tr>
      <w:tr w:rsidR="007748F0" w:rsidRPr="00B322A8" w14:paraId="080EBEFA" w14:textId="77777777" w:rsidTr="00873D42">
        <w:trPr>
          <w:trHeight w:val="300"/>
        </w:trPr>
        <w:tc>
          <w:tcPr>
            <w:tcW w:w="1267" w:type="dxa"/>
            <w:noWrap/>
            <w:hideMark/>
          </w:tcPr>
          <w:p w14:paraId="6E4EF4E4" w14:textId="77777777" w:rsidR="007748F0" w:rsidRPr="00B322A8" w:rsidRDefault="007748F0" w:rsidP="00873D42">
            <w:pPr>
              <w:pStyle w:val="TAL"/>
              <w:keepNext w:val="0"/>
            </w:pPr>
            <w:r w:rsidRPr="00B322A8">
              <w:t>21</w:t>
            </w:r>
          </w:p>
        </w:tc>
        <w:tc>
          <w:tcPr>
            <w:tcW w:w="1100" w:type="dxa"/>
            <w:noWrap/>
            <w:hideMark/>
          </w:tcPr>
          <w:p w14:paraId="6615AE0F" w14:textId="77777777" w:rsidR="007748F0" w:rsidRPr="00B322A8" w:rsidRDefault="007748F0" w:rsidP="00873D42">
            <w:pPr>
              <w:pStyle w:val="TAL"/>
              <w:keepNext w:val="0"/>
            </w:pPr>
            <w:r w:rsidRPr="00B322A8">
              <w:t>-23.69</w:t>
            </w:r>
          </w:p>
        </w:tc>
        <w:tc>
          <w:tcPr>
            <w:tcW w:w="2107" w:type="dxa"/>
            <w:noWrap/>
            <w:hideMark/>
          </w:tcPr>
          <w:p w14:paraId="68C3708E" w14:textId="77777777" w:rsidR="007748F0" w:rsidRPr="00B322A8" w:rsidRDefault="007748F0" w:rsidP="00873D42">
            <w:pPr>
              <w:pStyle w:val="TAL"/>
              <w:keepNext w:val="0"/>
            </w:pPr>
            <w:r w:rsidRPr="00B322A8">
              <w:t>686</w:t>
            </w:r>
          </w:p>
        </w:tc>
        <w:tc>
          <w:tcPr>
            <w:tcW w:w="2082" w:type="dxa"/>
            <w:noWrap/>
            <w:hideMark/>
          </w:tcPr>
          <w:p w14:paraId="2CC1E223" w14:textId="77777777" w:rsidR="007748F0" w:rsidRPr="00B322A8" w:rsidRDefault="007748F0" w:rsidP="00873D42">
            <w:pPr>
              <w:pStyle w:val="TAL"/>
              <w:keepNext w:val="0"/>
            </w:pPr>
            <w:r w:rsidRPr="00B322A8">
              <w:t>35.16</w:t>
            </w:r>
          </w:p>
        </w:tc>
        <w:tc>
          <w:tcPr>
            <w:tcW w:w="1058" w:type="dxa"/>
            <w:noWrap/>
            <w:hideMark/>
          </w:tcPr>
          <w:p w14:paraId="250D176F" w14:textId="77777777" w:rsidR="007748F0" w:rsidRPr="00B322A8" w:rsidRDefault="007748F0" w:rsidP="00873D42">
            <w:pPr>
              <w:pStyle w:val="TAL"/>
              <w:keepNext w:val="0"/>
            </w:pPr>
            <w:r w:rsidRPr="00B322A8">
              <w:t>56.76</w:t>
            </w:r>
          </w:p>
        </w:tc>
        <w:tc>
          <w:tcPr>
            <w:tcW w:w="873" w:type="dxa"/>
            <w:noWrap/>
            <w:hideMark/>
          </w:tcPr>
          <w:p w14:paraId="0248B214" w14:textId="77777777" w:rsidR="007748F0" w:rsidRPr="00B322A8" w:rsidRDefault="007748F0" w:rsidP="00873D42">
            <w:pPr>
              <w:pStyle w:val="TAL"/>
              <w:keepNext w:val="0"/>
            </w:pPr>
            <w:r w:rsidRPr="00B322A8">
              <w:t>12.29</w:t>
            </w:r>
          </w:p>
        </w:tc>
        <w:tc>
          <w:tcPr>
            <w:tcW w:w="873" w:type="dxa"/>
            <w:noWrap/>
            <w:hideMark/>
          </w:tcPr>
          <w:p w14:paraId="39E457F2" w14:textId="77777777" w:rsidR="007748F0" w:rsidRPr="00B322A8" w:rsidRDefault="007748F0" w:rsidP="00873D42">
            <w:pPr>
              <w:pStyle w:val="TAL"/>
              <w:keepNext w:val="0"/>
            </w:pPr>
            <w:r w:rsidRPr="00B322A8">
              <w:t>100.84</w:t>
            </w:r>
          </w:p>
        </w:tc>
      </w:tr>
      <w:tr w:rsidR="007748F0" w:rsidRPr="00B322A8" w14:paraId="6F33AE90" w14:textId="77777777" w:rsidTr="00873D42">
        <w:trPr>
          <w:trHeight w:val="300"/>
        </w:trPr>
        <w:tc>
          <w:tcPr>
            <w:tcW w:w="1267" w:type="dxa"/>
            <w:noWrap/>
            <w:hideMark/>
          </w:tcPr>
          <w:p w14:paraId="38C1420E" w14:textId="77777777" w:rsidR="007748F0" w:rsidRPr="00B322A8" w:rsidRDefault="007748F0" w:rsidP="00873D42">
            <w:pPr>
              <w:pStyle w:val="TAL"/>
              <w:keepNext w:val="0"/>
            </w:pPr>
            <w:r w:rsidRPr="00B322A8">
              <w:t>22</w:t>
            </w:r>
          </w:p>
        </w:tc>
        <w:tc>
          <w:tcPr>
            <w:tcW w:w="1100" w:type="dxa"/>
            <w:noWrap/>
            <w:hideMark/>
          </w:tcPr>
          <w:p w14:paraId="690FE6A1" w14:textId="77777777" w:rsidR="007748F0" w:rsidRPr="00B322A8" w:rsidRDefault="007748F0" w:rsidP="00873D42">
            <w:pPr>
              <w:pStyle w:val="TAL"/>
              <w:keepNext w:val="0"/>
            </w:pPr>
            <w:r w:rsidRPr="00B322A8">
              <w:t>-23.39</w:t>
            </w:r>
          </w:p>
        </w:tc>
        <w:tc>
          <w:tcPr>
            <w:tcW w:w="2107" w:type="dxa"/>
            <w:noWrap/>
            <w:hideMark/>
          </w:tcPr>
          <w:p w14:paraId="220F9CA3" w14:textId="77777777" w:rsidR="007748F0" w:rsidRPr="00B322A8" w:rsidRDefault="007748F0" w:rsidP="00873D42">
            <w:pPr>
              <w:pStyle w:val="TAL"/>
              <w:keepNext w:val="0"/>
            </w:pPr>
            <w:r w:rsidRPr="00B322A8">
              <w:t>722</w:t>
            </w:r>
          </w:p>
        </w:tc>
        <w:tc>
          <w:tcPr>
            <w:tcW w:w="2082" w:type="dxa"/>
            <w:noWrap/>
            <w:hideMark/>
          </w:tcPr>
          <w:p w14:paraId="4BF8CD24" w14:textId="77777777" w:rsidR="007748F0" w:rsidRPr="00B322A8" w:rsidRDefault="007748F0" w:rsidP="00873D42">
            <w:pPr>
              <w:pStyle w:val="TAL"/>
              <w:keepNext w:val="0"/>
            </w:pPr>
            <w:r w:rsidRPr="00B322A8">
              <w:t>31.15</w:t>
            </w:r>
          </w:p>
        </w:tc>
        <w:tc>
          <w:tcPr>
            <w:tcW w:w="1058" w:type="dxa"/>
            <w:noWrap/>
            <w:hideMark/>
          </w:tcPr>
          <w:p w14:paraId="22E2B333" w14:textId="77777777" w:rsidR="007748F0" w:rsidRPr="00B322A8" w:rsidRDefault="007748F0" w:rsidP="00873D42">
            <w:pPr>
              <w:pStyle w:val="TAL"/>
              <w:keepNext w:val="0"/>
            </w:pPr>
            <w:r w:rsidRPr="00B322A8">
              <w:t>65.35</w:t>
            </w:r>
          </w:p>
        </w:tc>
        <w:tc>
          <w:tcPr>
            <w:tcW w:w="873" w:type="dxa"/>
            <w:noWrap/>
            <w:hideMark/>
          </w:tcPr>
          <w:p w14:paraId="6E016C30" w14:textId="77777777" w:rsidR="007748F0" w:rsidRPr="00B322A8" w:rsidRDefault="007748F0" w:rsidP="00873D42">
            <w:pPr>
              <w:pStyle w:val="TAL"/>
              <w:keepNext w:val="0"/>
            </w:pPr>
            <w:r w:rsidRPr="00B322A8">
              <w:t>12.29</w:t>
            </w:r>
          </w:p>
        </w:tc>
        <w:tc>
          <w:tcPr>
            <w:tcW w:w="873" w:type="dxa"/>
            <w:noWrap/>
            <w:hideMark/>
          </w:tcPr>
          <w:p w14:paraId="47A06446" w14:textId="77777777" w:rsidR="007748F0" w:rsidRPr="00B322A8" w:rsidRDefault="007748F0" w:rsidP="00873D42">
            <w:pPr>
              <w:pStyle w:val="TAL"/>
              <w:keepNext w:val="0"/>
            </w:pPr>
            <w:r w:rsidRPr="00B322A8">
              <w:t>100.83</w:t>
            </w:r>
          </w:p>
        </w:tc>
      </w:tr>
      <w:tr w:rsidR="007748F0" w:rsidRPr="00B322A8" w14:paraId="0229B23C" w14:textId="77777777" w:rsidTr="00873D42">
        <w:trPr>
          <w:trHeight w:val="300"/>
        </w:trPr>
        <w:tc>
          <w:tcPr>
            <w:tcW w:w="1267" w:type="dxa"/>
            <w:noWrap/>
            <w:hideMark/>
          </w:tcPr>
          <w:p w14:paraId="2CBCC20D" w14:textId="77777777" w:rsidR="007748F0" w:rsidRPr="00B322A8" w:rsidRDefault="007748F0" w:rsidP="00873D42">
            <w:pPr>
              <w:pStyle w:val="TAL"/>
              <w:keepNext w:val="0"/>
            </w:pPr>
            <w:r w:rsidRPr="00B322A8">
              <w:t>23</w:t>
            </w:r>
          </w:p>
        </w:tc>
        <w:tc>
          <w:tcPr>
            <w:tcW w:w="1100" w:type="dxa"/>
            <w:noWrap/>
            <w:hideMark/>
          </w:tcPr>
          <w:p w14:paraId="606D2A63" w14:textId="77777777" w:rsidR="007748F0" w:rsidRPr="00B322A8" w:rsidRDefault="007748F0" w:rsidP="00873D42">
            <w:pPr>
              <w:pStyle w:val="TAL"/>
              <w:keepNext w:val="0"/>
            </w:pPr>
            <w:r w:rsidRPr="00B322A8">
              <w:t>-29.29</w:t>
            </w:r>
          </w:p>
        </w:tc>
        <w:tc>
          <w:tcPr>
            <w:tcW w:w="2107" w:type="dxa"/>
            <w:noWrap/>
            <w:hideMark/>
          </w:tcPr>
          <w:p w14:paraId="5700049C" w14:textId="77777777" w:rsidR="007748F0" w:rsidRPr="00B322A8" w:rsidRDefault="007748F0" w:rsidP="00873D42">
            <w:pPr>
              <w:pStyle w:val="TAL"/>
              <w:keepNext w:val="0"/>
            </w:pPr>
            <w:r w:rsidRPr="00B322A8">
              <w:t>766</w:t>
            </w:r>
          </w:p>
        </w:tc>
        <w:tc>
          <w:tcPr>
            <w:tcW w:w="2082" w:type="dxa"/>
            <w:noWrap/>
            <w:hideMark/>
          </w:tcPr>
          <w:p w14:paraId="36BDBD0C" w14:textId="77777777" w:rsidR="007748F0" w:rsidRPr="00B322A8" w:rsidRDefault="007748F0" w:rsidP="00873D42">
            <w:pPr>
              <w:pStyle w:val="TAL"/>
              <w:keepNext w:val="0"/>
            </w:pPr>
            <w:r w:rsidRPr="00B322A8">
              <w:t>12.63</w:t>
            </w:r>
          </w:p>
        </w:tc>
        <w:tc>
          <w:tcPr>
            <w:tcW w:w="1058" w:type="dxa"/>
            <w:noWrap/>
            <w:hideMark/>
          </w:tcPr>
          <w:p w14:paraId="280A502D" w14:textId="77777777" w:rsidR="007748F0" w:rsidRPr="00B322A8" w:rsidRDefault="007748F0" w:rsidP="00873D42">
            <w:pPr>
              <w:pStyle w:val="TAL"/>
              <w:keepNext w:val="0"/>
            </w:pPr>
            <w:r w:rsidRPr="00B322A8">
              <w:t>73.68</w:t>
            </w:r>
          </w:p>
        </w:tc>
        <w:tc>
          <w:tcPr>
            <w:tcW w:w="873" w:type="dxa"/>
            <w:noWrap/>
            <w:hideMark/>
          </w:tcPr>
          <w:p w14:paraId="2EB28785" w14:textId="77777777" w:rsidR="007748F0" w:rsidRPr="00B322A8" w:rsidRDefault="007748F0" w:rsidP="00873D42">
            <w:pPr>
              <w:pStyle w:val="TAL"/>
              <w:keepNext w:val="0"/>
            </w:pPr>
            <w:r w:rsidRPr="00B322A8">
              <w:t>12.29</w:t>
            </w:r>
          </w:p>
        </w:tc>
        <w:tc>
          <w:tcPr>
            <w:tcW w:w="873" w:type="dxa"/>
            <w:noWrap/>
            <w:hideMark/>
          </w:tcPr>
          <w:p w14:paraId="1205C380" w14:textId="77777777" w:rsidR="007748F0" w:rsidRPr="00B322A8" w:rsidRDefault="007748F0" w:rsidP="00873D42">
            <w:pPr>
              <w:pStyle w:val="TAL"/>
              <w:keepNext w:val="0"/>
            </w:pPr>
            <w:r w:rsidRPr="00B322A8">
              <w:t>101.79</w:t>
            </w:r>
          </w:p>
        </w:tc>
      </w:tr>
      <w:tr w:rsidR="007748F0" w:rsidRPr="00B322A8" w14:paraId="5F2BB214" w14:textId="77777777" w:rsidTr="00873D42">
        <w:trPr>
          <w:trHeight w:val="300"/>
        </w:trPr>
        <w:tc>
          <w:tcPr>
            <w:tcW w:w="1267" w:type="dxa"/>
            <w:noWrap/>
            <w:hideMark/>
          </w:tcPr>
          <w:p w14:paraId="14A76C22" w14:textId="77777777" w:rsidR="007748F0" w:rsidRPr="00B322A8" w:rsidRDefault="007748F0" w:rsidP="00873D42">
            <w:pPr>
              <w:pStyle w:val="TAL"/>
              <w:keepNext w:val="0"/>
            </w:pPr>
            <w:r w:rsidRPr="00B322A8">
              <w:t>24</w:t>
            </w:r>
          </w:p>
        </w:tc>
        <w:tc>
          <w:tcPr>
            <w:tcW w:w="1100" w:type="dxa"/>
            <w:noWrap/>
            <w:hideMark/>
          </w:tcPr>
          <w:p w14:paraId="75EC2101" w14:textId="77777777" w:rsidR="007748F0" w:rsidRPr="00B322A8" w:rsidRDefault="007748F0" w:rsidP="00873D42">
            <w:pPr>
              <w:pStyle w:val="TAL"/>
              <w:keepNext w:val="0"/>
            </w:pPr>
            <w:r w:rsidRPr="00B322A8">
              <w:t>-30.49</w:t>
            </w:r>
          </w:p>
        </w:tc>
        <w:tc>
          <w:tcPr>
            <w:tcW w:w="2107" w:type="dxa"/>
            <w:noWrap/>
            <w:hideMark/>
          </w:tcPr>
          <w:p w14:paraId="7EBB0D3C" w14:textId="77777777" w:rsidR="007748F0" w:rsidRPr="00B322A8" w:rsidRDefault="007748F0" w:rsidP="00873D42">
            <w:pPr>
              <w:pStyle w:val="TAL"/>
              <w:keepNext w:val="0"/>
            </w:pPr>
            <w:r w:rsidRPr="00B322A8">
              <w:t>941</w:t>
            </w:r>
          </w:p>
        </w:tc>
        <w:tc>
          <w:tcPr>
            <w:tcW w:w="2082" w:type="dxa"/>
            <w:noWrap/>
            <w:hideMark/>
          </w:tcPr>
          <w:p w14:paraId="68F7A9F6" w14:textId="77777777" w:rsidR="007748F0" w:rsidRPr="00B322A8" w:rsidRDefault="007748F0" w:rsidP="00873D42">
            <w:pPr>
              <w:pStyle w:val="TAL"/>
              <w:keepNext w:val="0"/>
            </w:pPr>
            <w:r w:rsidRPr="00B322A8">
              <w:t>58.11</w:t>
            </w:r>
          </w:p>
        </w:tc>
        <w:tc>
          <w:tcPr>
            <w:tcW w:w="1058" w:type="dxa"/>
            <w:noWrap/>
            <w:hideMark/>
          </w:tcPr>
          <w:p w14:paraId="00402341" w14:textId="77777777" w:rsidR="007748F0" w:rsidRPr="00B322A8" w:rsidRDefault="007748F0" w:rsidP="00873D42">
            <w:pPr>
              <w:pStyle w:val="TAL"/>
              <w:keepNext w:val="0"/>
            </w:pPr>
            <w:r w:rsidRPr="00B322A8">
              <w:t>-83.38</w:t>
            </w:r>
          </w:p>
        </w:tc>
        <w:tc>
          <w:tcPr>
            <w:tcW w:w="873" w:type="dxa"/>
            <w:noWrap/>
            <w:hideMark/>
          </w:tcPr>
          <w:p w14:paraId="379522C5" w14:textId="77777777" w:rsidR="007748F0" w:rsidRPr="00B322A8" w:rsidRDefault="007748F0" w:rsidP="00873D42">
            <w:pPr>
              <w:pStyle w:val="TAL"/>
              <w:keepNext w:val="0"/>
            </w:pPr>
            <w:r w:rsidRPr="00B322A8">
              <w:t>12.29</w:t>
            </w:r>
          </w:p>
        </w:tc>
        <w:tc>
          <w:tcPr>
            <w:tcW w:w="873" w:type="dxa"/>
            <w:noWrap/>
            <w:hideMark/>
          </w:tcPr>
          <w:p w14:paraId="6F63B535" w14:textId="77777777" w:rsidR="007748F0" w:rsidRPr="00B322A8" w:rsidRDefault="007748F0" w:rsidP="00873D42">
            <w:pPr>
              <w:pStyle w:val="TAL"/>
              <w:keepNext w:val="0"/>
            </w:pPr>
            <w:r w:rsidRPr="00B322A8">
              <w:t>101.99</w:t>
            </w:r>
          </w:p>
        </w:tc>
      </w:tr>
      <w:tr w:rsidR="007748F0" w:rsidRPr="00B322A8" w14:paraId="791494DC" w14:textId="77777777" w:rsidTr="00873D42">
        <w:trPr>
          <w:trHeight w:val="300"/>
        </w:trPr>
        <w:tc>
          <w:tcPr>
            <w:tcW w:w="1267" w:type="dxa"/>
            <w:noWrap/>
            <w:hideMark/>
          </w:tcPr>
          <w:p w14:paraId="2A5BA4F9" w14:textId="77777777" w:rsidR="007748F0" w:rsidRPr="00B322A8" w:rsidRDefault="007748F0" w:rsidP="00873D42">
            <w:pPr>
              <w:pStyle w:val="TAL"/>
              <w:keepNext w:val="0"/>
            </w:pPr>
            <w:r w:rsidRPr="00B322A8">
              <w:t>Ini. delay [ns]</w:t>
            </w:r>
          </w:p>
        </w:tc>
        <w:tc>
          <w:tcPr>
            <w:tcW w:w="1100" w:type="dxa"/>
            <w:noWrap/>
            <w:hideMark/>
          </w:tcPr>
          <w:p w14:paraId="18D4BA07" w14:textId="77777777" w:rsidR="007748F0" w:rsidRPr="00B322A8" w:rsidRDefault="007748F0" w:rsidP="00873D42">
            <w:pPr>
              <w:pStyle w:val="TAL"/>
              <w:keepNext w:val="0"/>
            </w:pPr>
            <w:r w:rsidRPr="00B322A8">
              <w:t>XPR [dB]</w:t>
            </w:r>
          </w:p>
        </w:tc>
        <w:tc>
          <w:tcPr>
            <w:tcW w:w="2107" w:type="dxa"/>
            <w:noWrap/>
            <w:hideMark/>
          </w:tcPr>
          <w:p w14:paraId="33F162A7" w14:textId="77777777" w:rsidR="007748F0" w:rsidRPr="00B322A8" w:rsidRDefault="007748F0" w:rsidP="00873D42">
            <w:pPr>
              <w:pStyle w:val="TAL"/>
              <w:keepNext w:val="0"/>
            </w:pPr>
            <w:r w:rsidRPr="00B322A8">
              <w:t>PL [dB]</w:t>
            </w:r>
          </w:p>
        </w:tc>
        <w:tc>
          <w:tcPr>
            <w:tcW w:w="2082" w:type="dxa"/>
            <w:noWrap/>
            <w:hideMark/>
          </w:tcPr>
          <w:p w14:paraId="4E627EC7" w14:textId="77777777" w:rsidR="007748F0" w:rsidRPr="00B322A8" w:rsidRDefault="007748F0" w:rsidP="00873D42">
            <w:pPr>
              <w:pStyle w:val="TAL"/>
              <w:keepNext w:val="0"/>
            </w:pPr>
            <w:r w:rsidRPr="00B322A8">
              <w:t>ZoA [°]</w:t>
            </w:r>
          </w:p>
        </w:tc>
        <w:tc>
          <w:tcPr>
            <w:tcW w:w="1058" w:type="dxa"/>
            <w:noWrap/>
            <w:hideMark/>
          </w:tcPr>
          <w:p w14:paraId="33A67787" w14:textId="77777777" w:rsidR="007748F0" w:rsidRPr="00B322A8" w:rsidRDefault="007748F0" w:rsidP="00873D42">
            <w:pPr>
              <w:pStyle w:val="TAL"/>
              <w:keepNext w:val="0"/>
            </w:pPr>
            <w:r w:rsidRPr="00B322A8">
              <w:t>ASD [°]</w:t>
            </w:r>
          </w:p>
        </w:tc>
        <w:tc>
          <w:tcPr>
            <w:tcW w:w="873" w:type="dxa"/>
            <w:noWrap/>
            <w:hideMark/>
          </w:tcPr>
          <w:p w14:paraId="14444AB7" w14:textId="77777777" w:rsidR="007748F0" w:rsidRPr="00B322A8" w:rsidRDefault="007748F0" w:rsidP="00873D42">
            <w:pPr>
              <w:pStyle w:val="TAL"/>
              <w:keepNext w:val="0"/>
            </w:pPr>
            <w:r w:rsidRPr="00B322A8">
              <w:t>ZSA [°]</w:t>
            </w:r>
          </w:p>
        </w:tc>
        <w:tc>
          <w:tcPr>
            <w:tcW w:w="873" w:type="dxa"/>
            <w:noWrap/>
            <w:hideMark/>
          </w:tcPr>
          <w:p w14:paraId="1AF30BB3" w14:textId="77777777" w:rsidR="007748F0" w:rsidRPr="00B322A8" w:rsidRDefault="007748F0" w:rsidP="00873D42">
            <w:pPr>
              <w:pStyle w:val="TAL"/>
              <w:keepNext w:val="0"/>
            </w:pPr>
            <w:r w:rsidRPr="00B322A8">
              <w:t>ZSD [°]</w:t>
            </w:r>
          </w:p>
        </w:tc>
      </w:tr>
      <w:tr w:rsidR="007748F0" w:rsidRPr="00B322A8" w14:paraId="7D307B62" w14:textId="77777777" w:rsidTr="00873D42">
        <w:trPr>
          <w:trHeight w:val="300"/>
        </w:trPr>
        <w:tc>
          <w:tcPr>
            <w:tcW w:w="1267" w:type="dxa"/>
            <w:noWrap/>
            <w:hideMark/>
          </w:tcPr>
          <w:p w14:paraId="259FBD06" w14:textId="77777777" w:rsidR="007748F0" w:rsidRPr="00B322A8" w:rsidRDefault="007748F0" w:rsidP="00873D42">
            <w:pPr>
              <w:pStyle w:val="TAL"/>
              <w:keepNext w:val="0"/>
            </w:pPr>
            <w:r w:rsidRPr="00B322A8">
              <w:t>812</w:t>
            </w:r>
          </w:p>
        </w:tc>
        <w:tc>
          <w:tcPr>
            <w:tcW w:w="1100" w:type="dxa"/>
            <w:noWrap/>
            <w:hideMark/>
          </w:tcPr>
          <w:p w14:paraId="7C2367D1" w14:textId="77777777" w:rsidR="007748F0" w:rsidRPr="00B322A8" w:rsidRDefault="007748F0" w:rsidP="00873D42">
            <w:pPr>
              <w:pStyle w:val="TAL"/>
              <w:keepNext w:val="0"/>
            </w:pPr>
            <w:r w:rsidRPr="00B322A8">
              <w:t>7</w:t>
            </w:r>
          </w:p>
        </w:tc>
        <w:tc>
          <w:tcPr>
            <w:tcW w:w="2107" w:type="dxa"/>
            <w:noWrap/>
            <w:hideMark/>
          </w:tcPr>
          <w:p w14:paraId="7552B88E" w14:textId="77777777" w:rsidR="007748F0" w:rsidRPr="00B322A8" w:rsidRDefault="007748F0" w:rsidP="00873D42">
            <w:pPr>
              <w:pStyle w:val="TAL"/>
              <w:keepNext w:val="0"/>
            </w:pPr>
            <w:r w:rsidRPr="00B322A8">
              <w:t>114.94</w:t>
            </w:r>
          </w:p>
        </w:tc>
        <w:tc>
          <w:tcPr>
            <w:tcW w:w="2082" w:type="dxa"/>
            <w:noWrap/>
            <w:hideMark/>
          </w:tcPr>
          <w:p w14:paraId="017F14B4" w14:textId="77777777" w:rsidR="007748F0" w:rsidRPr="00B322A8" w:rsidRDefault="007748F0" w:rsidP="00873D42">
            <w:pPr>
              <w:pStyle w:val="TAL"/>
              <w:keepNext w:val="0"/>
            </w:pPr>
            <w:r w:rsidRPr="00B322A8">
              <w:t>90</w:t>
            </w:r>
          </w:p>
        </w:tc>
        <w:tc>
          <w:tcPr>
            <w:tcW w:w="1058" w:type="dxa"/>
            <w:noWrap/>
            <w:hideMark/>
          </w:tcPr>
          <w:p w14:paraId="0349ED46" w14:textId="77777777" w:rsidR="007748F0" w:rsidRPr="00B322A8" w:rsidRDefault="007748F0" w:rsidP="00873D42">
            <w:pPr>
              <w:pStyle w:val="TAL"/>
              <w:keepNext w:val="0"/>
            </w:pPr>
            <w:r w:rsidRPr="00B322A8">
              <w:t>1.29</w:t>
            </w:r>
          </w:p>
        </w:tc>
        <w:tc>
          <w:tcPr>
            <w:tcW w:w="873" w:type="dxa"/>
            <w:noWrap/>
            <w:hideMark/>
          </w:tcPr>
          <w:p w14:paraId="46204C87" w14:textId="77777777" w:rsidR="007748F0" w:rsidRPr="00B322A8" w:rsidRDefault="007748F0" w:rsidP="00873D42">
            <w:pPr>
              <w:pStyle w:val="TAL"/>
              <w:keepNext w:val="0"/>
            </w:pPr>
            <w:r w:rsidRPr="00B322A8">
              <w:t>0</w:t>
            </w:r>
          </w:p>
        </w:tc>
        <w:tc>
          <w:tcPr>
            <w:tcW w:w="873" w:type="dxa"/>
            <w:noWrap/>
            <w:hideMark/>
          </w:tcPr>
          <w:p w14:paraId="6024C1ED" w14:textId="77777777" w:rsidR="007748F0" w:rsidRPr="00B322A8" w:rsidRDefault="007748F0" w:rsidP="00873D42">
            <w:pPr>
              <w:pStyle w:val="TAL"/>
              <w:keepNext w:val="0"/>
            </w:pPr>
            <w:r w:rsidRPr="00B322A8">
              <w:t>0.23</w:t>
            </w:r>
          </w:p>
        </w:tc>
      </w:tr>
      <w:tr w:rsidR="007748F0" w:rsidRPr="00B322A8" w14:paraId="70DFF825" w14:textId="77777777" w:rsidTr="00873D42">
        <w:trPr>
          <w:trHeight w:val="300"/>
        </w:trPr>
        <w:tc>
          <w:tcPr>
            <w:tcW w:w="1267" w:type="dxa"/>
            <w:noWrap/>
            <w:hideMark/>
          </w:tcPr>
          <w:p w14:paraId="47FA5A15" w14:textId="77777777" w:rsidR="007748F0" w:rsidRPr="00B322A8" w:rsidRDefault="007748F0" w:rsidP="00873D42">
            <w:pPr>
              <w:pStyle w:val="TAL"/>
              <w:keepNext w:val="0"/>
            </w:pPr>
            <w:r w:rsidRPr="00B322A8">
              <w:t>UE speed [m/s]</w:t>
            </w:r>
          </w:p>
        </w:tc>
        <w:tc>
          <w:tcPr>
            <w:tcW w:w="1100" w:type="dxa"/>
            <w:noWrap/>
            <w:hideMark/>
          </w:tcPr>
          <w:p w14:paraId="6A5EBEA7" w14:textId="77777777" w:rsidR="007748F0" w:rsidRPr="00B322A8" w:rsidRDefault="007748F0" w:rsidP="00873D42">
            <w:pPr>
              <w:pStyle w:val="TAL"/>
              <w:keepNext w:val="0"/>
            </w:pPr>
            <w:r w:rsidRPr="00B322A8">
              <w:t>UE DoT Az [°]</w:t>
            </w:r>
          </w:p>
        </w:tc>
        <w:tc>
          <w:tcPr>
            <w:tcW w:w="2107" w:type="dxa"/>
            <w:noWrap/>
            <w:hideMark/>
          </w:tcPr>
          <w:p w14:paraId="4FC50381" w14:textId="77777777" w:rsidR="007748F0" w:rsidRPr="00B322A8" w:rsidRDefault="007748F0" w:rsidP="00873D42">
            <w:pPr>
              <w:pStyle w:val="TAL"/>
              <w:keepNext w:val="0"/>
            </w:pPr>
            <w:r w:rsidRPr="00B322A8">
              <w:t>UE coordinates (x,y,z) [m]</w:t>
            </w:r>
          </w:p>
        </w:tc>
        <w:tc>
          <w:tcPr>
            <w:tcW w:w="2082" w:type="dxa"/>
            <w:noWrap/>
            <w:hideMark/>
          </w:tcPr>
          <w:p w14:paraId="542448D9" w14:textId="77777777" w:rsidR="007748F0" w:rsidRPr="00B322A8" w:rsidRDefault="007748F0" w:rsidP="00873D42">
            <w:pPr>
              <w:pStyle w:val="TAL"/>
              <w:keepNext w:val="0"/>
            </w:pPr>
            <w:r w:rsidRPr="00B322A8">
              <w:t>BS coordinates (x,y,z) [m]</w:t>
            </w:r>
          </w:p>
        </w:tc>
        <w:tc>
          <w:tcPr>
            <w:tcW w:w="1058" w:type="dxa"/>
            <w:noWrap/>
            <w:hideMark/>
          </w:tcPr>
          <w:p w14:paraId="0F0B96A2" w14:textId="77777777" w:rsidR="007748F0" w:rsidRPr="00B322A8" w:rsidRDefault="007748F0" w:rsidP="00873D42">
            <w:pPr>
              <w:pStyle w:val="TAL"/>
              <w:keepNext w:val="0"/>
            </w:pPr>
            <w:r w:rsidRPr="00B322A8">
              <w:t>K-factor [dB]</w:t>
            </w:r>
          </w:p>
        </w:tc>
        <w:tc>
          <w:tcPr>
            <w:tcW w:w="873" w:type="dxa"/>
            <w:noWrap/>
            <w:hideMark/>
          </w:tcPr>
          <w:p w14:paraId="4A9E8A9C" w14:textId="77777777" w:rsidR="007748F0" w:rsidRPr="00B322A8" w:rsidRDefault="007748F0" w:rsidP="00873D42">
            <w:pPr>
              <w:pStyle w:val="TAL"/>
              <w:keepNext w:val="0"/>
            </w:pPr>
            <w:r w:rsidRPr="00B322A8">
              <w:t xml:space="preserve"> </w:t>
            </w:r>
          </w:p>
        </w:tc>
        <w:tc>
          <w:tcPr>
            <w:tcW w:w="873" w:type="dxa"/>
            <w:noWrap/>
            <w:hideMark/>
          </w:tcPr>
          <w:p w14:paraId="3F3860A2" w14:textId="77777777" w:rsidR="007748F0" w:rsidRPr="00B322A8" w:rsidRDefault="007748F0" w:rsidP="00873D42">
            <w:pPr>
              <w:pStyle w:val="TAL"/>
              <w:keepNext w:val="0"/>
            </w:pPr>
          </w:p>
        </w:tc>
      </w:tr>
      <w:tr w:rsidR="007748F0" w:rsidRPr="00B322A8" w14:paraId="303DF0E2" w14:textId="77777777" w:rsidTr="00873D42">
        <w:trPr>
          <w:trHeight w:val="300"/>
        </w:trPr>
        <w:tc>
          <w:tcPr>
            <w:tcW w:w="1267" w:type="dxa"/>
            <w:noWrap/>
            <w:hideMark/>
          </w:tcPr>
          <w:p w14:paraId="5B3FA6B7" w14:textId="77777777" w:rsidR="007748F0" w:rsidRPr="00B322A8" w:rsidRDefault="007748F0" w:rsidP="00873D42">
            <w:pPr>
              <w:pStyle w:val="TAL"/>
              <w:keepNext w:val="0"/>
            </w:pPr>
            <w:r w:rsidRPr="00B322A8">
              <w:t>8.33</w:t>
            </w:r>
          </w:p>
        </w:tc>
        <w:tc>
          <w:tcPr>
            <w:tcW w:w="1100" w:type="dxa"/>
            <w:noWrap/>
            <w:hideMark/>
          </w:tcPr>
          <w:p w14:paraId="33EB9D50" w14:textId="77777777" w:rsidR="007748F0" w:rsidRPr="00B322A8" w:rsidRDefault="007748F0" w:rsidP="00873D42">
            <w:pPr>
              <w:pStyle w:val="TAL"/>
              <w:keepNext w:val="0"/>
            </w:pPr>
            <w:r w:rsidRPr="00B322A8">
              <w:t>54.64</w:t>
            </w:r>
          </w:p>
        </w:tc>
        <w:tc>
          <w:tcPr>
            <w:tcW w:w="2107" w:type="dxa"/>
            <w:noWrap/>
            <w:hideMark/>
          </w:tcPr>
          <w:p w14:paraId="70FECFF0" w14:textId="77777777" w:rsidR="007748F0" w:rsidRPr="00B322A8" w:rsidRDefault="007748F0" w:rsidP="00873D42">
            <w:pPr>
              <w:pStyle w:val="TAL"/>
              <w:keepNext w:val="0"/>
            </w:pPr>
            <w:r w:rsidRPr="00B322A8">
              <w:t>(242.97,14.91,1.5)</w:t>
            </w:r>
          </w:p>
        </w:tc>
        <w:tc>
          <w:tcPr>
            <w:tcW w:w="2082" w:type="dxa"/>
            <w:noWrap/>
            <w:hideMark/>
          </w:tcPr>
          <w:p w14:paraId="7A7C2E22" w14:textId="77777777" w:rsidR="007748F0" w:rsidRPr="00B322A8" w:rsidRDefault="007748F0" w:rsidP="00873D42">
            <w:pPr>
              <w:pStyle w:val="TAL"/>
              <w:keepNext w:val="0"/>
            </w:pPr>
            <w:r w:rsidRPr="00B322A8">
              <w:t>(0,0,10)</w:t>
            </w:r>
          </w:p>
        </w:tc>
        <w:tc>
          <w:tcPr>
            <w:tcW w:w="1058" w:type="dxa"/>
            <w:noWrap/>
            <w:hideMark/>
          </w:tcPr>
          <w:p w14:paraId="0902C99D" w14:textId="77777777" w:rsidR="007748F0" w:rsidRPr="00B322A8" w:rsidRDefault="007748F0" w:rsidP="00873D42">
            <w:pPr>
              <w:pStyle w:val="TAL"/>
              <w:keepNext w:val="0"/>
            </w:pPr>
            <w:r w:rsidRPr="00B322A8">
              <w:t>-</w:t>
            </w:r>
          </w:p>
        </w:tc>
        <w:tc>
          <w:tcPr>
            <w:tcW w:w="873" w:type="dxa"/>
            <w:noWrap/>
            <w:hideMark/>
          </w:tcPr>
          <w:p w14:paraId="4AFD37DE" w14:textId="77777777" w:rsidR="007748F0" w:rsidRPr="00B322A8" w:rsidRDefault="007748F0" w:rsidP="00873D42">
            <w:pPr>
              <w:pStyle w:val="TAL"/>
              <w:keepNext w:val="0"/>
            </w:pPr>
          </w:p>
        </w:tc>
        <w:tc>
          <w:tcPr>
            <w:tcW w:w="873" w:type="dxa"/>
            <w:noWrap/>
            <w:hideMark/>
          </w:tcPr>
          <w:p w14:paraId="6F552373" w14:textId="77777777" w:rsidR="007748F0" w:rsidRPr="00B322A8" w:rsidRDefault="007748F0" w:rsidP="00873D42">
            <w:pPr>
              <w:pStyle w:val="TAL"/>
              <w:keepNext w:val="0"/>
            </w:pPr>
          </w:p>
        </w:tc>
      </w:tr>
      <w:tr w:rsidR="007748F0" w:rsidRPr="00B322A8" w14:paraId="092DFDDF" w14:textId="77777777" w:rsidTr="00873D42">
        <w:trPr>
          <w:trHeight w:val="300"/>
        </w:trPr>
        <w:tc>
          <w:tcPr>
            <w:tcW w:w="1267" w:type="dxa"/>
            <w:noWrap/>
            <w:hideMark/>
          </w:tcPr>
          <w:p w14:paraId="534EDC8D" w14:textId="77777777" w:rsidR="007748F0" w:rsidRPr="00B322A8" w:rsidRDefault="007748F0" w:rsidP="00873D42">
            <w:pPr>
              <w:pStyle w:val="TAL"/>
              <w:keepNext w:val="0"/>
            </w:pPr>
          </w:p>
        </w:tc>
        <w:tc>
          <w:tcPr>
            <w:tcW w:w="1100" w:type="dxa"/>
            <w:noWrap/>
            <w:hideMark/>
          </w:tcPr>
          <w:p w14:paraId="136FEDE2" w14:textId="77777777" w:rsidR="007748F0" w:rsidRPr="00B322A8" w:rsidRDefault="007748F0" w:rsidP="00873D42">
            <w:pPr>
              <w:pStyle w:val="TAL"/>
              <w:keepNext w:val="0"/>
            </w:pPr>
          </w:p>
        </w:tc>
        <w:tc>
          <w:tcPr>
            <w:tcW w:w="2107" w:type="dxa"/>
            <w:noWrap/>
            <w:hideMark/>
          </w:tcPr>
          <w:p w14:paraId="4805B6B7" w14:textId="77777777" w:rsidR="007748F0" w:rsidRPr="00B322A8" w:rsidRDefault="007748F0" w:rsidP="00873D42">
            <w:pPr>
              <w:pStyle w:val="TAL"/>
              <w:keepNext w:val="0"/>
            </w:pPr>
          </w:p>
        </w:tc>
        <w:tc>
          <w:tcPr>
            <w:tcW w:w="2082" w:type="dxa"/>
            <w:noWrap/>
            <w:hideMark/>
          </w:tcPr>
          <w:p w14:paraId="1E3F6C7D" w14:textId="77777777" w:rsidR="007748F0" w:rsidRPr="00B322A8" w:rsidRDefault="007748F0" w:rsidP="00873D42">
            <w:pPr>
              <w:pStyle w:val="TAL"/>
              <w:keepNext w:val="0"/>
            </w:pPr>
          </w:p>
        </w:tc>
        <w:tc>
          <w:tcPr>
            <w:tcW w:w="1058" w:type="dxa"/>
            <w:noWrap/>
            <w:hideMark/>
          </w:tcPr>
          <w:p w14:paraId="0231C15E" w14:textId="77777777" w:rsidR="007748F0" w:rsidRPr="00B322A8" w:rsidRDefault="007748F0" w:rsidP="00873D42">
            <w:pPr>
              <w:pStyle w:val="TAL"/>
              <w:keepNext w:val="0"/>
            </w:pPr>
          </w:p>
        </w:tc>
        <w:tc>
          <w:tcPr>
            <w:tcW w:w="873" w:type="dxa"/>
            <w:noWrap/>
            <w:hideMark/>
          </w:tcPr>
          <w:p w14:paraId="49D3F157" w14:textId="77777777" w:rsidR="007748F0" w:rsidRPr="00B322A8" w:rsidRDefault="007748F0" w:rsidP="00873D42">
            <w:pPr>
              <w:pStyle w:val="TAL"/>
              <w:keepNext w:val="0"/>
            </w:pPr>
          </w:p>
        </w:tc>
        <w:tc>
          <w:tcPr>
            <w:tcW w:w="873" w:type="dxa"/>
            <w:noWrap/>
            <w:hideMark/>
          </w:tcPr>
          <w:p w14:paraId="62DE674E" w14:textId="77777777" w:rsidR="007748F0" w:rsidRPr="00B322A8" w:rsidRDefault="007748F0" w:rsidP="00873D42">
            <w:pPr>
              <w:pStyle w:val="TAL"/>
              <w:keepNext w:val="0"/>
            </w:pPr>
          </w:p>
        </w:tc>
      </w:tr>
      <w:tr w:rsidR="007748F0" w:rsidRPr="00B322A8" w14:paraId="348FEE25" w14:textId="77777777" w:rsidTr="00873D42">
        <w:trPr>
          <w:trHeight w:val="300"/>
        </w:trPr>
        <w:tc>
          <w:tcPr>
            <w:tcW w:w="1267" w:type="dxa"/>
            <w:shd w:val="clear" w:color="auto" w:fill="EDEDED" w:themeFill="accent3" w:themeFillTint="33"/>
            <w:noWrap/>
            <w:hideMark/>
          </w:tcPr>
          <w:p w14:paraId="44710205"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E674186"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1A498501" w14:textId="77777777" w:rsidR="007748F0" w:rsidRPr="00B322A8" w:rsidRDefault="007748F0" w:rsidP="00873D42">
            <w:pPr>
              <w:pStyle w:val="TAL"/>
              <w:keepNext w:val="0"/>
            </w:pPr>
          </w:p>
        </w:tc>
        <w:tc>
          <w:tcPr>
            <w:tcW w:w="2082" w:type="dxa"/>
            <w:shd w:val="clear" w:color="auto" w:fill="EDEDED" w:themeFill="accent3" w:themeFillTint="33"/>
            <w:noWrap/>
            <w:hideMark/>
          </w:tcPr>
          <w:p w14:paraId="11802A3E" w14:textId="77777777" w:rsidR="007748F0" w:rsidRPr="00B322A8" w:rsidRDefault="007748F0" w:rsidP="00873D42">
            <w:pPr>
              <w:pStyle w:val="TAL"/>
              <w:keepNext w:val="0"/>
            </w:pPr>
          </w:p>
        </w:tc>
        <w:tc>
          <w:tcPr>
            <w:tcW w:w="1058" w:type="dxa"/>
            <w:shd w:val="clear" w:color="auto" w:fill="EDEDED" w:themeFill="accent3" w:themeFillTint="33"/>
            <w:noWrap/>
            <w:hideMark/>
          </w:tcPr>
          <w:p w14:paraId="7CE14CCF" w14:textId="77777777" w:rsidR="007748F0" w:rsidRPr="00B322A8" w:rsidRDefault="007748F0" w:rsidP="00873D42">
            <w:pPr>
              <w:pStyle w:val="TAL"/>
              <w:keepNext w:val="0"/>
            </w:pPr>
          </w:p>
        </w:tc>
        <w:tc>
          <w:tcPr>
            <w:tcW w:w="873" w:type="dxa"/>
            <w:shd w:val="clear" w:color="auto" w:fill="EDEDED" w:themeFill="accent3" w:themeFillTint="33"/>
            <w:noWrap/>
            <w:hideMark/>
          </w:tcPr>
          <w:p w14:paraId="6A4C9B8E" w14:textId="77777777" w:rsidR="007748F0" w:rsidRPr="00B322A8" w:rsidRDefault="007748F0" w:rsidP="00873D42">
            <w:pPr>
              <w:pStyle w:val="TAL"/>
              <w:keepNext w:val="0"/>
            </w:pPr>
          </w:p>
        </w:tc>
        <w:tc>
          <w:tcPr>
            <w:tcW w:w="873" w:type="dxa"/>
            <w:shd w:val="clear" w:color="auto" w:fill="EDEDED" w:themeFill="accent3" w:themeFillTint="33"/>
            <w:noWrap/>
            <w:hideMark/>
          </w:tcPr>
          <w:p w14:paraId="17F88841" w14:textId="77777777" w:rsidR="007748F0" w:rsidRPr="00B322A8" w:rsidRDefault="007748F0" w:rsidP="00873D42">
            <w:pPr>
              <w:pStyle w:val="TAL"/>
              <w:keepNext w:val="0"/>
            </w:pPr>
          </w:p>
        </w:tc>
      </w:tr>
      <w:tr w:rsidR="007748F0" w:rsidRPr="00B322A8" w14:paraId="5BA4F114" w14:textId="77777777" w:rsidTr="00873D42">
        <w:trPr>
          <w:trHeight w:val="300"/>
        </w:trPr>
        <w:tc>
          <w:tcPr>
            <w:tcW w:w="1267" w:type="dxa"/>
            <w:noWrap/>
            <w:hideMark/>
          </w:tcPr>
          <w:p w14:paraId="10AFD4B1" w14:textId="77777777" w:rsidR="007748F0" w:rsidRPr="00B322A8" w:rsidRDefault="007748F0" w:rsidP="00873D42">
            <w:pPr>
              <w:pStyle w:val="TAL"/>
              <w:keepNext w:val="0"/>
            </w:pPr>
            <w:r w:rsidRPr="00B322A8">
              <w:t>Cluster#</w:t>
            </w:r>
          </w:p>
        </w:tc>
        <w:tc>
          <w:tcPr>
            <w:tcW w:w="1100" w:type="dxa"/>
            <w:noWrap/>
            <w:hideMark/>
          </w:tcPr>
          <w:p w14:paraId="447F3635" w14:textId="77777777" w:rsidR="007748F0" w:rsidRPr="00B322A8" w:rsidRDefault="007748F0" w:rsidP="00873D42">
            <w:pPr>
              <w:pStyle w:val="TAL"/>
              <w:keepNext w:val="0"/>
            </w:pPr>
            <w:r w:rsidRPr="00B322A8">
              <w:t>Power [dB]</w:t>
            </w:r>
          </w:p>
        </w:tc>
        <w:tc>
          <w:tcPr>
            <w:tcW w:w="2107" w:type="dxa"/>
            <w:noWrap/>
            <w:hideMark/>
          </w:tcPr>
          <w:p w14:paraId="5F4F7A06" w14:textId="77777777" w:rsidR="007748F0" w:rsidRPr="00B322A8" w:rsidRDefault="007748F0" w:rsidP="00873D42">
            <w:pPr>
              <w:pStyle w:val="TAL"/>
              <w:keepNext w:val="0"/>
            </w:pPr>
            <w:r w:rsidRPr="00B322A8">
              <w:t>Excess delay [ns]</w:t>
            </w:r>
          </w:p>
        </w:tc>
        <w:tc>
          <w:tcPr>
            <w:tcW w:w="2082" w:type="dxa"/>
            <w:noWrap/>
            <w:hideMark/>
          </w:tcPr>
          <w:p w14:paraId="0709322B" w14:textId="77777777" w:rsidR="007748F0" w:rsidRPr="00B322A8" w:rsidRDefault="007748F0" w:rsidP="00873D42">
            <w:pPr>
              <w:pStyle w:val="TAL"/>
              <w:keepNext w:val="0"/>
            </w:pPr>
            <w:r w:rsidRPr="00B322A8">
              <w:t>AoA [°]</w:t>
            </w:r>
          </w:p>
        </w:tc>
        <w:tc>
          <w:tcPr>
            <w:tcW w:w="1058" w:type="dxa"/>
            <w:noWrap/>
            <w:hideMark/>
          </w:tcPr>
          <w:p w14:paraId="06D64403" w14:textId="77777777" w:rsidR="007748F0" w:rsidRPr="00B322A8" w:rsidRDefault="007748F0" w:rsidP="00873D42">
            <w:pPr>
              <w:pStyle w:val="TAL"/>
              <w:keepNext w:val="0"/>
            </w:pPr>
            <w:r w:rsidRPr="00B322A8">
              <w:t>AoD [°]</w:t>
            </w:r>
          </w:p>
        </w:tc>
        <w:tc>
          <w:tcPr>
            <w:tcW w:w="873" w:type="dxa"/>
            <w:noWrap/>
            <w:hideMark/>
          </w:tcPr>
          <w:p w14:paraId="64FBD6E4" w14:textId="77777777" w:rsidR="007748F0" w:rsidRPr="00B322A8" w:rsidRDefault="007748F0" w:rsidP="00873D42">
            <w:pPr>
              <w:pStyle w:val="TAL"/>
              <w:keepNext w:val="0"/>
            </w:pPr>
            <w:r w:rsidRPr="00B322A8">
              <w:t>ASA [°]</w:t>
            </w:r>
          </w:p>
        </w:tc>
        <w:tc>
          <w:tcPr>
            <w:tcW w:w="873" w:type="dxa"/>
            <w:noWrap/>
            <w:hideMark/>
          </w:tcPr>
          <w:p w14:paraId="2C6FE4B0" w14:textId="77777777" w:rsidR="007748F0" w:rsidRPr="00B322A8" w:rsidRDefault="007748F0" w:rsidP="00873D42">
            <w:pPr>
              <w:pStyle w:val="TAL"/>
              <w:keepNext w:val="0"/>
            </w:pPr>
            <w:r w:rsidRPr="00B322A8">
              <w:t>ZoD [°]</w:t>
            </w:r>
          </w:p>
        </w:tc>
      </w:tr>
      <w:tr w:rsidR="007748F0" w:rsidRPr="00B322A8" w14:paraId="44B149C0" w14:textId="77777777" w:rsidTr="00873D42">
        <w:trPr>
          <w:trHeight w:val="300"/>
        </w:trPr>
        <w:tc>
          <w:tcPr>
            <w:tcW w:w="1267" w:type="dxa"/>
            <w:noWrap/>
            <w:hideMark/>
          </w:tcPr>
          <w:p w14:paraId="61C16E7F" w14:textId="77777777" w:rsidR="007748F0" w:rsidRPr="00B322A8" w:rsidRDefault="007748F0" w:rsidP="00873D42">
            <w:pPr>
              <w:pStyle w:val="TAL"/>
              <w:keepNext w:val="0"/>
            </w:pPr>
            <w:r w:rsidRPr="00B322A8">
              <w:t>1</w:t>
            </w:r>
          </w:p>
        </w:tc>
        <w:tc>
          <w:tcPr>
            <w:tcW w:w="1100" w:type="dxa"/>
            <w:noWrap/>
            <w:hideMark/>
          </w:tcPr>
          <w:p w14:paraId="54B8DCFF" w14:textId="77777777" w:rsidR="007748F0" w:rsidRPr="00B322A8" w:rsidRDefault="007748F0" w:rsidP="00873D42">
            <w:pPr>
              <w:pStyle w:val="TAL"/>
              <w:keepNext w:val="0"/>
            </w:pPr>
            <w:r w:rsidRPr="00B322A8">
              <w:t>-18.8</w:t>
            </w:r>
          </w:p>
        </w:tc>
        <w:tc>
          <w:tcPr>
            <w:tcW w:w="2107" w:type="dxa"/>
            <w:noWrap/>
            <w:hideMark/>
          </w:tcPr>
          <w:p w14:paraId="5302FAD4" w14:textId="77777777" w:rsidR="007748F0" w:rsidRPr="00B322A8" w:rsidRDefault="007748F0" w:rsidP="00873D42">
            <w:pPr>
              <w:pStyle w:val="TAL"/>
              <w:keepNext w:val="0"/>
            </w:pPr>
            <w:r w:rsidRPr="00B322A8">
              <w:t>0</w:t>
            </w:r>
          </w:p>
        </w:tc>
        <w:tc>
          <w:tcPr>
            <w:tcW w:w="2082" w:type="dxa"/>
            <w:noWrap/>
            <w:hideMark/>
          </w:tcPr>
          <w:p w14:paraId="345D68D7" w14:textId="77777777" w:rsidR="007748F0" w:rsidRPr="00B322A8" w:rsidRDefault="007748F0" w:rsidP="00873D42">
            <w:pPr>
              <w:pStyle w:val="TAL"/>
              <w:keepNext w:val="0"/>
            </w:pPr>
            <w:r w:rsidRPr="00B322A8">
              <w:t>122.37</w:t>
            </w:r>
          </w:p>
        </w:tc>
        <w:tc>
          <w:tcPr>
            <w:tcW w:w="1058" w:type="dxa"/>
            <w:noWrap/>
            <w:hideMark/>
          </w:tcPr>
          <w:p w14:paraId="7E8BC111" w14:textId="77777777" w:rsidR="007748F0" w:rsidRPr="00B322A8" w:rsidRDefault="007748F0" w:rsidP="00873D42">
            <w:pPr>
              <w:pStyle w:val="TAL"/>
              <w:keepNext w:val="0"/>
            </w:pPr>
            <w:r w:rsidRPr="00B322A8">
              <w:t>-36.95</w:t>
            </w:r>
          </w:p>
        </w:tc>
        <w:tc>
          <w:tcPr>
            <w:tcW w:w="873" w:type="dxa"/>
            <w:noWrap/>
            <w:hideMark/>
          </w:tcPr>
          <w:p w14:paraId="527A9585" w14:textId="77777777" w:rsidR="007748F0" w:rsidRPr="00B322A8" w:rsidRDefault="007748F0" w:rsidP="00873D42">
            <w:pPr>
              <w:pStyle w:val="TAL"/>
              <w:keepNext w:val="0"/>
            </w:pPr>
            <w:r w:rsidRPr="00B322A8">
              <w:t>7.52</w:t>
            </w:r>
          </w:p>
        </w:tc>
        <w:tc>
          <w:tcPr>
            <w:tcW w:w="873" w:type="dxa"/>
            <w:noWrap/>
            <w:hideMark/>
          </w:tcPr>
          <w:p w14:paraId="43C70255" w14:textId="77777777" w:rsidR="007748F0" w:rsidRPr="00B322A8" w:rsidRDefault="007748F0" w:rsidP="00873D42">
            <w:pPr>
              <w:pStyle w:val="TAL"/>
              <w:keepNext w:val="0"/>
            </w:pPr>
            <w:r w:rsidRPr="00B322A8">
              <w:t>98.01</w:t>
            </w:r>
          </w:p>
        </w:tc>
      </w:tr>
      <w:tr w:rsidR="007748F0" w:rsidRPr="00B322A8" w14:paraId="4286042F" w14:textId="77777777" w:rsidTr="00873D42">
        <w:trPr>
          <w:trHeight w:val="300"/>
        </w:trPr>
        <w:tc>
          <w:tcPr>
            <w:tcW w:w="1267" w:type="dxa"/>
            <w:noWrap/>
            <w:hideMark/>
          </w:tcPr>
          <w:p w14:paraId="6067208B" w14:textId="77777777" w:rsidR="007748F0" w:rsidRPr="00B322A8" w:rsidRDefault="007748F0" w:rsidP="00873D42">
            <w:pPr>
              <w:pStyle w:val="TAL"/>
              <w:keepNext w:val="0"/>
            </w:pPr>
            <w:r w:rsidRPr="00B322A8">
              <w:t>2</w:t>
            </w:r>
          </w:p>
        </w:tc>
        <w:tc>
          <w:tcPr>
            <w:tcW w:w="1100" w:type="dxa"/>
            <w:noWrap/>
            <w:hideMark/>
          </w:tcPr>
          <w:p w14:paraId="6F584D82" w14:textId="77777777" w:rsidR="007748F0" w:rsidRPr="00B322A8" w:rsidRDefault="007748F0" w:rsidP="00873D42">
            <w:pPr>
              <w:pStyle w:val="TAL"/>
              <w:keepNext w:val="0"/>
            </w:pPr>
            <w:r w:rsidRPr="00B322A8">
              <w:t>-5.4</w:t>
            </w:r>
          </w:p>
        </w:tc>
        <w:tc>
          <w:tcPr>
            <w:tcW w:w="2107" w:type="dxa"/>
            <w:noWrap/>
            <w:hideMark/>
          </w:tcPr>
          <w:p w14:paraId="29A26C57" w14:textId="77777777" w:rsidR="007748F0" w:rsidRPr="00B322A8" w:rsidRDefault="007748F0" w:rsidP="00873D42">
            <w:pPr>
              <w:pStyle w:val="TAL"/>
              <w:keepNext w:val="0"/>
            </w:pPr>
            <w:r w:rsidRPr="00B322A8">
              <w:t>42</w:t>
            </w:r>
          </w:p>
        </w:tc>
        <w:tc>
          <w:tcPr>
            <w:tcW w:w="2082" w:type="dxa"/>
            <w:noWrap/>
            <w:hideMark/>
          </w:tcPr>
          <w:p w14:paraId="5722FFAC" w14:textId="77777777" w:rsidR="007748F0" w:rsidRPr="00B322A8" w:rsidRDefault="007748F0" w:rsidP="00873D42">
            <w:pPr>
              <w:pStyle w:val="TAL"/>
              <w:keepNext w:val="0"/>
            </w:pPr>
            <w:r w:rsidRPr="00B322A8">
              <w:t>-131.01</w:t>
            </w:r>
          </w:p>
        </w:tc>
        <w:tc>
          <w:tcPr>
            <w:tcW w:w="1058" w:type="dxa"/>
            <w:noWrap/>
            <w:hideMark/>
          </w:tcPr>
          <w:p w14:paraId="74B760EB" w14:textId="77777777" w:rsidR="007748F0" w:rsidRPr="00B322A8" w:rsidRDefault="007748F0" w:rsidP="00873D42">
            <w:pPr>
              <w:pStyle w:val="TAL"/>
              <w:keepNext w:val="0"/>
            </w:pPr>
            <w:r w:rsidRPr="00B322A8">
              <w:t>22.6</w:t>
            </w:r>
          </w:p>
        </w:tc>
        <w:tc>
          <w:tcPr>
            <w:tcW w:w="873" w:type="dxa"/>
            <w:noWrap/>
            <w:hideMark/>
          </w:tcPr>
          <w:p w14:paraId="3A0E05BE" w14:textId="77777777" w:rsidR="007748F0" w:rsidRPr="00B322A8" w:rsidRDefault="007748F0" w:rsidP="00873D42">
            <w:pPr>
              <w:pStyle w:val="TAL"/>
              <w:keepNext w:val="0"/>
            </w:pPr>
            <w:r w:rsidRPr="00B322A8">
              <w:t>7.52</w:t>
            </w:r>
          </w:p>
        </w:tc>
        <w:tc>
          <w:tcPr>
            <w:tcW w:w="873" w:type="dxa"/>
            <w:noWrap/>
            <w:hideMark/>
          </w:tcPr>
          <w:p w14:paraId="46FF12EE" w14:textId="77777777" w:rsidR="007748F0" w:rsidRPr="00B322A8" w:rsidRDefault="007748F0" w:rsidP="00873D42">
            <w:pPr>
              <w:pStyle w:val="TAL"/>
              <w:keepNext w:val="0"/>
            </w:pPr>
            <w:r w:rsidRPr="00B322A8">
              <w:t>98.49</w:t>
            </w:r>
          </w:p>
        </w:tc>
      </w:tr>
      <w:tr w:rsidR="007748F0" w:rsidRPr="00B322A8" w14:paraId="53384BF5" w14:textId="77777777" w:rsidTr="00873D42">
        <w:trPr>
          <w:trHeight w:val="300"/>
        </w:trPr>
        <w:tc>
          <w:tcPr>
            <w:tcW w:w="1267" w:type="dxa"/>
            <w:noWrap/>
            <w:hideMark/>
          </w:tcPr>
          <w:p w14:paraId="2A5B631B" w14:textId="77777777" w:rsidR="007748F0" w:rsidRPr="00B322A8" w:rsidRDefault="007748F0" w:rsidP="00873D42">
            <w:pPr>
              <w:pStyle w:val="TAL"/>
              <w:keepNext w:val="0"/>
            </w:pPr>
            <w:r w:rsidRPr="00B322A8">
              <w:t>3</w:t>
            </w:r>
          </w:p>
        </w:tc>
        <w:tc>
          <w:tcPr>
            <w:tcW w:w="1100" w:type="dxa"/>
            <w:noWrap/>
            <w:hideMark/>
          </w:tcPr>
          <w:p w14:paraId="0EF5C918" w14:textId="77777777" w:rsidR="007748F0" w:rsidRPr="00B322A8" w:rsidRDefault="007748F0" w:rsidP="00873D42">
            <w:pPr>
              <w:pStyle w:val="TAL"/>
              <w:keepNext w:val="0"/>
            </w:pPr>
            <w:r w:rsidRPr="00B322A8">
              <w:t>-7.6</w:t>
            </w:r>
          </w:p>
        </w:tc>
        <w:tc>
          <w:tcPr>
            <w:tcW w:w="2107" w:type="dxa"/>
            <w:noWrap/>
            <w:hideMark/>
          </w:tcPr>
          <w:p w14:paraId="06305FBC" w14:textId="77777777" w:rsidR="007748F0" w:rsidRPr="00B322A8" w:rsidRDefault="007748F0" w:rsidP="00873D42">
            <w:pPr>
              <w:pStyle w:val="TAL"/>
              <w:keepNext w:val="0"/>
            </w:pPr>
            <w:r w:rsidRPr="00B322A8">
              <w:t>44</w:t>
            </w:r>
          </w:p>
        </w:tc>
        <w:tc>
          <w:tcPr>
            <w:tcW w:w="2082" w:type="dxa"/>
            <w:noWrap/>
            <w:hideMark/>
          </w:tcPr>
          <w:p w14:paraId="08D563C0" w14:textId="77777777" w:rsidR="007748F0" w:rsidRPr="00B322A8" w:rsidRDefault="007748F0" w:rsidP="00873D42">
            <w:pPr>
              <w:pStyle w:val="TAL"/>
              <w:keepNext w:val="0"/>
            </w:pPr>
            <w:r w:rsidRPr="00B322A8">
              <w:t>-131.01</w:t>
            </w:r>
          </w:p>
        </w:tc>
        <w:tc>
          <w:tcPr>
            <w:tcW w:w="1058" w:type="dxa"/>
            <w:noWrap/>
            <w:hideMark/>
          </w:tcPr>
          <w:p w14:paraId="7D6075EB" w14:textId="77777777" w:rsidR="007748F0" w:rsidRPr="00B322A8" w:rsidRDefault="007748F0" w:rsidP="00873D42">
            <w:pPr>
              <w:pStyle w:val="TAL"/>
              <w:keepNext w:val="0"/>
            </w:pPr>
            <w:r w:rsidRPr="00B322A8">
              <w:t>22.6</w:t>
            </w:r>
          </w:p>
        </w:tc>
        <w:tc>
          <w:tcPr>
            <w:tcW w:w="873" w:type="dxa"/>
            <w:noWrap/>
            <w:hideMark/>
          </w:tcPr>
          <w:p w14:paraId="7898A8E9" w14:textId="77777777" w:rsidR="007748F0" w:rsidRPr="00B322A8" w:rsidRDefault="007748F0" w:rsidP="00873D42">
            <w:pPr>
              <w:pStyle w:val="TAL"/>
              <w:keepNext w:val="0"/>
            </w:pPr>
            <w:r w:rsidRPr="00B322A8">
              <w:t>6.768</w:t>
            </w:r>
          </w:p>
        </w:tc>
        <w:tc>
          <w:tcPr>
            <w:tcW w:w="873" w:type="dxa"/>
            <w:noWrap/>
            <w:hideMark/>
          </w:tcPr>
          <w:p w14:paraId="1394EC42" w14:textId="77777777" w:rsidR="007748F0" w:rsidRPr="00B322A8" w:rsidRDefault="007748F0" w:rsidP="00873D42">
            <w:pPr>
              <w:pStyle w:val="TAL"/>
              <w:keepNext w:val="0"/>
            </w:pPr>
            <w:r w:rsidRPr="00B322A8">
              <w:t>98.49</w:t>
            </w:r>
          </w:p>
        </w:tc>
      </w:tr>
      <w:tr w:rsidR="007748F0" w:rsidRPr="00B322A8" w14:paraId="55EB5C98" w14:textId="77777777" w:rsidTr="00873D42">
        <w:trPr>
          <w:trHeight w:val="300"/>
        </w:trPr>
        <w:tc>
          <w:tcPr>
            <w:tcW w:w="1267" w:type="dxa"/>
            <w:noWrap/>
            <w:hideMark/>
          </w:tcPr>
          <w:p w14:paraId="31C6E7BF" w14:textId="77777777" w:rsidR="007748F0" w:rsidRPr="00B322A8" w:rsidRDefault="007748F0" w:rsidP="00873D42">
            <w:pPr>
              <w:pStyle w:val="TAL"/>
              <w:keepNext w:val="0"/>
            </w:pPr>
            <w:r w:rsidRPr="00B322A8">
              <w:t>4</w:t>
            </w:r>
          </w:p>
        </w:tc>
        <w:tc>
          <w:tcPr>
            <w:tcW w:w="1100" w:type="dxa"/>
            <w:noWrap/>
            <w:hideMark/>
          </w:tcPr>
          <w:p w14:paraId="36B559E3" w14:textId="77777777" w:rsidR="007748F0" w:rsidRPr="00B322A8" w:rsidRDefault="007748F0" w:rsidP="00873D42">
            <w:pPr>
              <w:pStyle w:val="TAL"/>
              <w:keepNext w:val="0"/>
            </w:pPr>
            <w:r w:rsidRPr="00B322A8">
              <w:t>-11.4</w:t>
            </w:r>
          </w:p>
        </w:tc>
        <w:tc>
          <w:tcPr>
            <w:tcW w:w="2107" w:type="dxa"/>
            <w:noWrap/>
            <w:hideMark/>
          </w:tcPr>
          <w:p w14:paraId="66462896" w14:textId="77777777" w:rsidR="007748F0" w:rsidRPr="00B322A8" w:rsidRDefault="007748F0" w:rsidP="00873D42">
            <w:pPr>
              <w:pStyle w:val="TAL"/>
              <w:keepNext w:val="0"/>
            </w:pPr>
            <w:r w:rsidRPr="00B322A8">
              <w:t>50</w:t>
            </w:r>
          </w:p>
        </w:tc>
        <w:tc>
          <w:tcPr>
            <w:tcW w:w="2082" w:type="dxa"/>
            <w:noWrap/>
            <w:hideMark/>
          </w:tcPr>
          <w:p w14:paraId="2C8FFB81" w14:textId="77777777" w:rsidR="007748F0" w:rsidRPr="00B322A8" w:rsidRDefault="007748F0" w:rsidP="00873D42">
            <w:pPr>
              <w:pStyle w:val="TAL"/>
              <w:keepNext w:val="0"/>
            </w:pPr>
            <w:r w:rsidRPr="00B322A8">
              <w:t>139.66</w:t>
            </w:r>
          </w:p>
        </w:tc>
        <w:tc>
          <w:tcPr>
            <w:tcW w:w="1058" w:type="dxa"/>
            <w:noWrap/>
            <w:hideMark/>
          </w:tcPr>
          <w:p w14:paraId="2AB044C1" w14:textId="77777777" w:rsidR="007748F0" w:rsidRPr="00B322A8" w:rsidRDefault="007748F0" w:rsidP="00873D42">
            <w:pPr>
              <w:pStyle w:val="TAL"/>
              <w:keepNext w:val="0"/>
            </w:pPr>
            <w:r w:rsidRPr="00B322A8">
              <w:t>54.93</w:t>
            </w:r>
          </w:p>
        </w:tc>
        <w:tc>
          <w:tcPr>
            <w:tcW w:w="873" w:type="dxa"/>
            <w:noWrap/>
            <w:hideMark/>
          </w:tcPr>
          <w:p w14:paraId="474A5F21" w14:textId="77777777" w:rsidR="007748F0" w:rsidRPr="00B322A8" w:rsidRDefault="007748F0" w:rsidP="00873D42">
            <w:pPr>
              <w:pStyle w:val="TAL"/>
              <w:keepNext w:val="0"/>
            </w:pPr>
            <w:r w:rsidRPr="00B322A8">
              <w:t>7.52</w:t>
            </w:r>
          </w:p>
        </w:tc>
        <w:tc>
          <w:tcPr>
            <w:tcW w:w="873" w:type="dxa"/>
            <w:noWrap/>
            <w:hideMark/>
          </w:tcPr>
          <w:p w14:paraId="0B30459D" w14:textId="77777777" w:rsidR="007748F0" w:rsidRPr="00B322A8" w:rsidRDefault="007748F0" w:rsidP="00873D42">
            <w:pPr>
              <w:pStyle w:val="TAL"/>
              <w:keepNext w:val="0"/>
            </w:pPr>
            <w:r w:rsidRPr="00B322A8">
              <w:t>98.81</w:t>
            </w:r>
          </w:p>
        </w:tc>
      </w:tr>
      <w:tr w:rsidR="007748F0" w:rsidRPr="00B322A8" w14:paraId="4F0373B7" w14:textId="77777777" w:rsidTr="00873D42">
        <w:trPr>
          <w:trHeight w:val="300"/>
        </w:trPr>
        <w:tc>
          <w:tcPr>
            <w:tcW w:w="1267" w:type="dxa"/>
            <w:noWrap/>
            <w:hideMark/>
          </w:tcPr>
          <w:p w14:paraId="414C14C7" w14:textId="77777777" w:rsidR="007748F0" w:rsidRPr="00B322A8" w:rsidRDefault="007748F0" w:rsidP="00873D42">
            <w:pPr>
              <w:pStyle w:val="TAL"/>
              <w:keepNext w:val="0"/>
            </w:pPr>
            <w:r w:rsidRPr="00B322A8">
              <w:t>5</w:t>
            </w:r>
          </w:p>
        </w:tc>
        <w:tc>
          <w:tcPr>
            <w:tcW w:w="1100" w:type="dxa"/>
            <w:noWrap/>
            <w:hideMark/>
          </w:tcPr>
          <w:p w14:paraId="1EC5DCCE" w14:textId="77777777" w:rsidR="007748F0" w:rsidRPr="00B322A8" w:rsidRDefault="007748F0" w:rsidP="00873D42">
            <w:pPr>
              <w:pStyle w:val="TAL"/>
              <w:keepNext w:val="0"/>
            </w:pPr>
            <w:r w:rsidRPr="00B322A8">
              <w:t>-13.6</w:t>
            </w:r>
          </w:p>
        </w:tc>
        <w:tc>
          <w:tcPr>
            <w:tcW w:w="2107" w:type="dxa"/>
            <w:noWrap/>
            <w:hideMark/>
          </w:tcPr>
          <w:p w14:paraId="27B47B64" w14:textId="77777777" w:rsidR="007748F0" w:rsidRPr="00B322A8" w:rsidRDefault="007748F0" w:rsidP="00873D42">
            <w:pPr>
              <w:pStyle w:val="TAL"/>
              <w:keepNext w:val="0"/>
            </w:pPr>
            <w:r w:rsidRPr="00B322A8">
              <w:t>58</w:t>
            </w:r>
          </w:p>
        </w:tc>
        <w:tc>
          <w:tcPr>
            <w:tcW w:w="2082" w:type="dxa"/>
            <w:noWrap/>
            <w:hideMark/>
          </w:tcPr>
          <w:p w14:paraId="51EE79C7" w14:textId="77777777" w:rsidR="007748F0" w:rsidRPr="00B322A8" w:rsidRDefault="007748F0" w:rsidP="00873D42">
            <w:pPr>
              <w:pStyle w:val="TAL"/>
              <w:keepNext w:val="0"/>
            </w:pPr>
            <w:r w:rsidRPr="00B322A8">
              <w:t>139.66</w:t>
            </w:r>
          </w:p>
        </w:tc>
        <w:tc>
          <w:tcPr>
            <w:tcW w:w="1058" w:type="dxa"/>
            <w:noWrap/>
            <w:hideMark/>
          </w:tcPr>
          <w:p w14:paraId="44C2A7F3" w14:textId="77777777" w:rsidR="007748F0" w:rsidRPr="00B322A8" w:rsidRDefault="007748F0" w:rsidP="00873D42">
            <w:pPr>
              <w:pStyle w:val="TAL"/>
              <w:keepNext w:val="0"/>
            </w:pPr>
            <w:r w:rsidRPr="00B322A8">
              <w:t>54.93</w:t>
            </w:r>
          </w:p>
        </w:tc>
        <w:tc>
          <w:tcPr>
            <w:tcW w:w="873" w:type="dxa"/>
            <w:noWrap/>
            <w:hideMark/>
          </w:tcPr>
          <w:p w14:paraId="7AB1FB40" w14:textId="77777777" w:rsidR="007748F0" w:rsidRPr="00B322A8" w:rsidRDefault="007748F0" w:rsidP="00873D42">
            <w:pPr>
              <w:pStyle w:val="TAL"/>
              <w:keepNext w:val="0"/>
            </w:pPr>
            <w:r w:rsidRPr="00B322A8">
              <w:t>6.768</w:t>
            </w:r>
          </w:p>
        </w:tc>
        <w:tc>
          <w:tcPr>
            <w:tcW w:w="873" w:type="dxa"/>
            <w:noWrap/>
            <w:hideMark/>
          </w:tcPr>
          <w:p w14:paraId="1900CE9F" w14:textId="77777777" w:rsidR="007748F0" w:rsidRPr="00B322A8" w:rsidRDefault="007748F0" w:rsidP="00873D42">
            <w:pPr>
              <w:pStyle w:val="TAL"/>
              <w:keepNext w:val="0"/>
            </w:pPr>
            <w:r w:rsidRPr="00B322A8">
              <w:t>98.81</w:t>
            </w:r>
          </w:p>
        </w:tc>
      </w:tr>
      <w:tr w:rsidR="007748F0" w:rsidRPr="00B322A8" w14:paraId="4FE62B23" w14:textId="77777777" w:rsidTr="00873D42">
        <w:trPr>
          <w:trHeight w:val="300"/>
        </w:trPr>
        <w:tc>
          <w:tcPr>
            <w:tcW w:w="1267" w:type="dxa"/>
            <w:noWrap/>
            <w:hideMark/>
          </w:tcPr>
          <w:p w14:paraId="527B1809" w14:textId="77777777" w:rsidR="007748F0" w:rsidRPr="00B322A8" w:rsidRDefault="007748F0" w:rsidP="00873D42">
            <w:pPr>
              <w:pStyle w:val="TAL"/>
              <w:keepNext w:val="0"/>
            </w:pPr>
            <w:r w:rsidRPr="00B322A8">
              <w:t>6</w:t>
            </w:r>
          </w:p>
        </w:tc>
        <w:tc>
          <w:tcPr>
            <w:tcW w:w="1100" w:type="dxa"/>
            <w:noWrap/>
            <w:hideMark/>
          </w:tcPr>
          <w:p w14:paraId="5755E1F7" w14:textId="77777777" w:rsidR="007748F0" w:rsidRPr="00B322A8" w:rsidRDefault="007748F0" w:rsidP="00873D42">
            <w:pPr>
              <w:pStyle w:val="TAL"/>
              <w:keepNext w:val="0"/>
            </w:pPr>
            <w:r w:rsidRPr="00B322A8">
              <w:t>-15.9</w:t>
            </w:r>
          </w:p>
        </w:tc>
        <w:tc>
          <w:tcPr>
            <w:tcW w:w="2107" w:type="dxa"/>
            <w:noWrap/>
            <w:hideMark/>
          </w:tcPr>
          <w:p w14:paraId="14CAB2A0" w14:textId="77777777" w:rsidR="007748F0" w:rsidRPr="00B322A8" w:rsidRDefault="007748F0" w:rsidP="00873D42">
            <w:pPr>
              <w:pStyle w:val="TAL"/>
              <w:keepNext w:val="0"/>
            </w:pPr>
            <w:r w:rsidRPr="00B322A8">
              <w:t>63</w:t>
            </w:r>
          </w:p>
        </w:tc>
        <w:tc>
          <w:tcPr>
            <w:tcW w:w="2082" w:type="dxa"/>
            <w:noWrap/>
            <w:hideMark/>
          </w:tcPr>
          <w:p w14:paraId="3F335B33" w14:textId="77777777" w:rsidR="007748F0" w:rsidRPr="00B322A8" w:rsidRDefault="007748F0" w:rsidP="00873D42">
            <w:pPr>
              <w:pStyle w:val="TAL"/>
              <w:keepNext w:val="0"/>
            </w:pPr>
            <w:r w:rsidRPr="00B322A8">
              <w:t>-27.88</w:t>
            </w:r>
          </w:p>
        </w:tc>
        <w:tc>
          <w:tcPr>
            <w:tcW w:w="1058" w:type="dxa"/>
            <w:noWrap/>
            <w:hideMark/>
          </w:tcPr>
          <w:p w14:paraId="303E7A69" w14:textId="77777777" w:rsidR="007748F0" w:rsidRPr="00B322A8" w:rsidRDefault="007748F0" w:rsidP="00873D42">
            <w:pPr>
              <w:pStyle w:val="TAL"/>
              <w:keepNext w:val="0"/>
            </w:pPr>
            <w:r w:rsidRPr="00B322A8">
              <w:t>65.65</w:t>
            </w:r>
          </w:p>
        </w:tc>
        <w:tc>
          <w:tcPr>
            <w:tcW w:w="873" w:type="dxa"/>
            <w:noWrap/>
            <w:hideMark/>
          </w:tcPr>
          <w:p w14:paraId="67EAE18A" w14:textId="77777777" w:rsidR="007748F0" w:rsidRPr="00B322A8" w:rsidRDefault="007748F0" w:rsidP="00873D42">
            <w:pPr>
              <w:pStyle w:val="TAL"/>
              <w:keepNext w:val="0"/>
            </w:pPr>
            <w:r w:rsidRPr="00B322A8">
              <w:t>7.52</w:t>
            </w:r>
          </w:p>
        </w:tc>
        <w:tc>
          <w:tcPr>
            <w:tcW w:w="873" w:type="dxa"/>
            <w:noWrap/>
            <w:hideMark/>
          </w:tcPr>
          <w:p w14:paraId="38DB4B57" w14:textId="77777777" w:rsidR="007748F0" w:rsidRPr="00B322A8" w:rsidRDefault="007748F0" w:rsidP="00873D42">
            <w:pPr>
              <w:pStyle w:val="TAL"/>
              <w:keepNext w:val="0"/>
            </w:pPr>
            <w:r w:rsidRPr="00B322A8">
              <w:t>99.12</w:t>
            </w:r>
          </w:p>
        </w:tc>
      </w:tr>
      <w:tr w:rsidR="007748F0" w:rsidRPr="00B322A8" w14:paraId="2FDD1A7C" w14:textId="77777777" w:rsidTr="00873D42">
        <w:trPr>
          <w:trHeight w:val="300"/>
        </w:trPr>
        <w:tc>
          <w:tcPr>
            <w:tcW w:w="1267" w:type="dxa"/>
            <w:noWrap/>
            <w:hideMark/>
          </w:tcPr>
          <w:p w14:paraId="4C11B215" w14:textId="77777777" w:rsidR="007748F0" w:rsidRPr="00B322A8" w:rsidRDefault="007748F0" w:rsidP="00873D42">
            <w:pPr>
              <w:pStyle w:val="TAL"/>
              <w:keepNext w:val="0"/>
            </w:pPr>
            <w:r w:rsidRPr="00B322A8">
              <w:t>7</w:t>
            </w:r>
          </w:p>
        </w:tc>
        <w:tc>
          <w:tcPr>
            <w:tcW w:w="1100" w:type="dxa"/>
            <w:noWrap/>
            <w:hideMark/>
          </w:tcPr>
          <w:p w14:paraId="5DE9BDB2" w14:textId="77777777" w:rsidR="007748F0" w:rsidRPr="00B322A8" w:rsidRDefault="007748F0" w:rsidP="00873D42">
            <w:pPr>
              <w:pStyle w:val="TAL"/>
              <w:keepNext w:val="0"/>
            </w:pPr>
            <w:r w:rsidRPr="00B322A8">
              <w:t>-9.4</w:t>
            </w:r>
          </w:p>
        </w:tc>
        <w:tc>
          <w:tcPr>
            <w:tcW w:w="2107" w:type="dxa"/>
            <w:noWrap/>
            <w:hideMark/>
          </w:tcPr>
          <w:p w14:paraId="6B1F4F58" w14:textId="77777777" w:rsidR="007748F0" w:rsidRPr="00B322A8" w:rsidRDefault="007748F0" w:rsidP="00873D42">
            <w:pPr>
              <w:pStyle w:val="TAL"/>
              <w:keepNext w:val="0"/>
            </w:pPr>
            <w:r w:rsidRPr="00B322A8">
              <w:t>64</w:t>
            </w:r>
          </w:p>
        </w:tc>
        <w:tc>
          <w:tcPr>
            <w:tcW w:w="2082" w:type="dxa"/>
            <w:noWrap/>
            <w:hideMark/>
          </w:tcPr>
          <w:p w14:paraId="2B33E293" w14:textId="77777777" w:rsidR="007748F0" w:rsidRPr="00B322A8" w:rsidRDefault="007748F0" w:rsidP="00873D42">
            <w:pPr>
              <w:pStyle w:val="TAL"/>
              <w:keepNext w:val="0"/>
            </w:pPr>
            <w:r w:rsidRPr="00B322A8">
              <w:t>-131.01</w:t>
            </w:r>
          </w:p>
        </w:tc>
        <w:tc>
          <w:tcPr>
            <w:tcW w:w="1058" w:type="dxa"/>
            <w:noWrap/>
            <w:hideMark/>
          </w:tcPr>
          <w:p w14:paraId="0087E1C5" w14:textId="77777777" w:rsidR="007748F0" w:rsidRPr="00B322A8" w:rsidRDefault="007748F0" w:rsidP="00873D42">
            <w:pPr>
              <w:pStyle w:val="TAL"/>
              <w:keepNext w:val="0"/>
            </w:pPr>
            <w:r w:rsidRPr="00B322A8">
              <w:t>22.6</w:t>
            </w:r>
          </w:p>
        </w:tc>
        <w:tc>
          <w:tcPr>
            <w:tcW w:w="873" w:type="dxa"/>
            <w:noWrap/>
            <w:hideMark/>
          </w:tcPr>
          <w:p w14:paraId="77ECF72A" w14:textId="77777777" w:rsidR="007748F0" w:rsidRPr="00B322A8" w:rsidRDefault="007748F0" w:rsidP="00873D42">
            <w:pPr>
              <w:pStyle w:val="TAL"/>
              <w:keepNext w:val="0"/>
            </w:pPr>
            <w:r w:rsidRPr="00B322A8">
              <w:t>6.016</w:t>
            </w:r>
          </w:p>
        </w:tc>
        <w:tc>
          <w:tcPr>
            <w:tcW w:w="873" w:type="dxa"/>
            <w:noWrap/>
            <w:hideMark/>
          </w:tcPr>
          <w:p w14:paraId="58D2F3BA" w14:textId="77777777" w:rsidR="007748F0" w:rsidRPr="00B322A8" w:rsidRDefault="007748F0" w:rsidP="00873D42">
            <w:pPr>
              <w:pStyle w:val="TAL"/>
              <w:keepNext w:val="0"/>
            </w:pPr>
            <w:r w:rsidRPr="00B322A8">
              <w:t>98.49</w:t>
            </w:r>
          </w:p>
        </w:tc>
      </w:tr>
      <w:tr w:rsidR="007748F0" w:rsidRPr="00B322A8" w14:paraId="7A2A001A" w14:textId="77777777" w:rsidTr="00873D42">
        <w:trPr>
          <w:trHeight w:val="300"/>
        </w:trPr>
        <w:tc>
          <w:tcPr>
            <w:tcW w:w="1267" w:type="dxa"/>
            <w:noWrap/>
            <w:hideMark/>
          </w:tcPr>
          <w:p w14:paraId="504DE0CF" w14:textId="77777777" w:rsidR="007748F0" w:rsidRPr="00B322A8" w:rsidRDefault="007748F0" w:rsidP="00873D42">
            <w:pPr>
              <w:pStyle w:val="TAL"/>
              <w:keepNext w:val="0"/>
            </w:pPr>
            <w:r w:rsidRPr="00B322A8">
              <w:t>8</w:t>
            </w:r>
          </w:p>
        </w:tc>
        <w:tc>
          <w:tcPr>
            <w:tcW w:w="1100" w:type="dxa"/>
            <w:noWrap/>
            <w:hideMark/>
          </w:tcPr>
          <w:p w14:paraId="56B65644" w14:textId="77777777" w:rsidR="007748F0" w:rsidRPr="00B322A8" w:rsidRDefault="007748F0" w:rsidP="00873D42">
            <w:pPr>
              <w:pStyle w:val="TAL"/>
              <w:keepNext w:val="0"/>
            </w:pPr>
            <w:r w:rsidRPr="00B322A8">
              <w:t>-15.3</w:t>
            </w:r>
          </w:p>
        </w:tc>
        <w:tc>
          <w:tcPr>
            <w:tcW w:w="2107" w:type="dxa"/>
            <w:noWrap/>
            <w:hideMark/>
          </w:tcPr>
          <w:p w14:paraId="2C184C37" w14:textId="77777777" w:rsidR="007748F0" w:rsidRPr="00B322A8" w:rsidRDefault="007748F0" w:rsidP="00873D42">
            <w:pPr>
              <w:pStyle w:val="TAL"/>
              <w:keepNext w:val="0"/>
            </w:pPr>
            <w:r w:rsidRPr="00B322A8">
              <w:t>73</w:t>
            </w:r>
          </w:p>
        </w:tc>
        <w:tc>
          <w:tcPr>
            <w:tcW w:w="2082" w:type="dxa"/>
            <w:noWrap/>
            <w:hideMark/>
          </w:tcPr>
          <w:p w14:paraId="3B30A7D5" w14:textId="77777777" w:rsidR="007748F0" w:rsidRPr="00B322A8" w:rsidRDefault="007748F0" w:rsidP="00873D42">
            <w:pPr>
              <w:pStyle w:val="TAL"/>
              <w:keepNext w:val="0"/>
            </w:pPr>
            <w:r w:rsidRPr="00B322A8">
              <w:t>139.66</w:t>
            </w:r>
          </w:p>
        </w:tc>
        <w:tc>
          <w:tcPr>
            <w:tcW w:w="1058" w:type="dxa"/>
            <w:noWrap/>
            <w:hideMark/>
          </w:tcPr>
          <w:p w14:paraId="54A365A7" w14:textId="77777777" w:rsidR="007748F0" w:rsidRPr="00B322A8" w:rsidRDefault="007748F0" w:rsidP="00873D42">
            <w:pPr>
              <w:pStyle w:val="TAL"/>
              <w:keepNext w:val="0"/>
            </w:pPr>
            <w:r w:rsidRPr="00B322A8">
              <w:t>54.93</w:t>
            </w:r>
          </w:p>
        </w:tc>
        <w:tc>
          <w:tcPr>
            <w:tcW w:w="873" w:type="dxa"/>
            <w:noWrap/>
            <w:hideMark/>
          </w:tcPr>
          <w:p w14:paraId="1B7F9841" w14:textId="77777777" w:rsidR="007748F0" w:rsidRPr="00B322A8" w:rsidRDefault="007748F0" w:rsidP="00873D42">
            <w:pPr>
              <w:pStyle w:val="TAL"/>
              <w:keepNext w:val="0"/>
            </w:pPr>
            <w:r w:rsidRPr="00B322A8">
              <w:t>6.016</w:t>
            </w:r>
          </w:p>
        </w:tc>
        <w:tc>
          <w:tcPr>
            <w:tcW w:w="873" w:type="dxa"/>
            <w:noWrap/>
            <w:hideMark/>
          </w:tcPr>
          <w:p w14:paraId="0900AE43" w14:textId="77777777" w:rsidR="007748F0" w:rsidRPr="00B322A8" w:rsidRDefault="007748F0" w:rsidP="00873D42">
            <w:pPr>
              <w:pStyle w:val="TAL"/>
              <w:keepNext w:val="0"/>
            </w:pPr>
            <w:r w:rsidRPr="00B322A8">
              <w:t>98.81</w:t>
            </w:r>
          </w:p>
        </w:tc>
      </w:tr>
      <w:tr w:rsidR="007748F0" w:rsidRPr="00B322A8" w14:paraId="4C7E09E4" w14:textId="77777777" w:rsidTr="00873D42">
        <w:trPr>
          <w:trHeight w:val="300"/>
        </w:trPr>
        <w:tc>
          <w:tcPr>
            <w:tcW w:w="1267" w:type="dxa"/>
            <w:noWrap/>
            <w:hideMark/>
          </w:tcPr>
          <w:p w14:paraId="3852D564" w14:textId="77777777" w:rsidR="007748F0" w:rsidRPr="00B322A8" w:rsidRDefault="007748F0" w:rsidP="00873D42">
            <w:pPr>
              <w:pStyle w:val="TAL"/>
              <w:keepNext w:val="0"/>
            </w:pPr>
            <w:r w:rsidRPr="00B322A8">
              <w:t>9</w:t>
            </w:r>
          </w:p>
        </w:tc>
        <w:tc>
          <w:tcPr>
            <w:tcW w:w="1100" w:type="dxa"/>
            <w:noWrap/>
            <w:hideMark/>
          </w:tcPr>
          <w:p w14:paraId="5CD11F30" w14:textId="77777777" w:rsidR="007748F0" w:rsidRPr="00B322A8" w:rsidRDefault="007748F0" w:rsidP="00873D42">
            <w:pPr>
              <w:pStyle w:val="TAL"/>
              <w:keepNext w:val="0"/>
            </w:pPr>
            <w:r w:rsidRPr="00B322A8">
              <w:t>-12.9</w:t>
            </w:r>
          </w:p>
        </w:tc>
        <w:tc>
          <w:tcPr>
            <w:tcW w:w="2107" w:type="dxa"/>
            <w:noWrap/>
            <w:hideMark/>
          </w:tcPr>
          <w:p w14:paraId="5DA667AD" w14:textId="77777777" w:rsidR="007748F0" w:rsidRPr="00B322A8" w:rsidRDefault="007748F0" w:rsidP="00873D42">
            <w:pPr>
              <w:pStyle w:val="TAL"/>
              <w:keepNext w:val="0"/>
            </w:pPr>
            <w:r w:rsidRPr="00B322A8">
              <w:t>83</w:t>
            </w:r>
          </w:p>
        </w:tc>
        <w:tc>
          <w:tcPr>
            <w:tcW w:w="2082" w:type="dxa"/>
            <w:noWrap/>
            <w:hideMark/>
          </w:tcPr>
          <w:p w14:paraId="53E43F9F" w14:textId="77777777" w:rsidR="007748F0" w:rsidRPr="00B322A8" w:rsidRDefault="007748F0" w:rsidP="00873D42">
            <w:pPr>
              <w:pStyle w:val="TAL"/>
              <w:keepNext w:val="0"/>
            </w:pPr>
            <w:r w:rsidRPr="00B322A8">
              <w:t>-55.29</w:t>
            </w:r>
          </w:p>
        </w:tc>
        <w:tc>
          <w:tcPr>
            <w:tcW w:w="1058" w:type="dxa"/>
            <w:noWrap/>
            <w:hideMark/>
          </w:tcPr>
          <w:p w14:paraId="7669A68D" w14:textId="77777777" w:rsidR="007748F0" w:rsidRPr="00B322A8" w:rsidRDefault="007748F0" w:rsidP="00873D42">
            <w:pPr>
              <w:pStyle w:val="TAL"/>
              <w:keepNext w:val="0"/>
            </w:pPr>
            <w:r w:rsidRPr="00B322A8">
              <w:t>-3.94</w:t>
            </w:r>
          </w:p>
        </w:tc>
        <w:tc>
          <w:tcPr>
            <w:tcW w:w="873" w:type="dxa"/>
            <w:noWrap/>
            <w:hideMark/>
          </w:tcPr>
          <w:p w14:paraId="4E276FB9" w14:textId="77777777" w:rsidR="007748F0" w:rsidRPr="00B322A8" w:rsidRDefault="007748F0" w:rsidP="00873D42">
            <w:pPr>
              <w:pStyle w:val="TAL"/>
              <w:keepNext w:val="0"/>
            </w:pPr>
            <w:r w:rsidRPr="00B322A8">
              <w:t>7.52</w:t>
            </w:r>
          </w:p>
        </w:tc>
        <w:tc>
          <w:tcPr>
            <w:tcW w:w="873" w:type="dxa"/>
            <w:noWrap/>
            <w:hideMark/>
          </w:tcPr>
          <w:p w14:paraId="59F5F9D3" w14:textId="77777777" w:rsidR="007748F0" w:rsidRPr="00B322A8" w:rsidRDefault="007748F0" w:rsidP="00873D42">
            <w:pPr>
              <w:pStyle w:val="TAL"/>
              <w:keepNext w:val="0"/>
            </w:pPr>
            <w:r w:rsidRPr="00B322A8">
              <w:t>98.07</w:t>
            </w:r>
          </w:p>
        </w:tc>
      </w:tr>
      <w:tr w:rsidR="007748F0" w:rsidRPr="00B322A8" w14:paraId="2DF5A61F" w14:textId="77777777" w:rsidTr="00873D42">
        <w:trPr>
          <w:trHeight w:val="300"/>
        </w:trPr>
        <w:tc>
          <w:tcPr>
            <w:tcW w:w="1267" w:type="dxa"/>
            <w:noWrap/>
            <w:hideMark/>
          </w:tcPr>
          <w:p w14:paraId="1A4E3B6F" w14:textId="77777777" w:rsidR="007748F0" w:rsidRPr="00B322A8" w:rsidRDefault="007748F0" w:rsidP="00873D42">
            <w:pPr>
              <w:pStyle w:val="TAL"/>
              <w:keepNext w:val="0"/>
            </w:pPr>
            <w:r w:rsidRPr="00B322A8">
              <w:t>10</w:t>
            </w:r>
          </w:p>
        </w:tc>
        <w:tc>
          <w:tcPr>
            <w:tcW w:w="1100" w:type="dxa"/>
            <w:noWrap/>
            <w:hideMark/>
          </w:tcPr>
          <w:p w14:paraId="464ACF5D" w14:textId="77777777" w:rsidR="007748F0" w:rsidRPr="00B322A8" w:rsidRDefault="007748F0" w:rsidP="00873D42">
            <w:pPr>
              <w:pStyle w:val="TAL"/>
              <w:keepNext w:val="0"/>
            </w:pPr>
            <w:r w:rsidRPr="00B322A8">
              <w:t>-21.3</w:t>
            </w:r>
          </w:p>
        </w:tc>
        <w:tc>
          <w:tcPr>
            <w:tcW w:w="2107" w:type="dxa"/>
            <w:noWrap/>
            <w:hideMark/>
          </w:tcPr>
          <w:p w14:paraId="3F020BE9" w14:textId="77777777" w:rsidR="007748F0" w:rsidRPr="00B322A8" w:rsidRDefault="007748F0" w:rsidP="00873D42">
            <w:pPr>
              <w:pStyle w:val="TAL"/>
              <w:keepNext w:val="0"/>
            </w:pPr>
            <w:r w:rsidRPr="00B322A8">
              <w:t>167</w:t>
            </w:r>
          </w:p>
        </w:tc>
        <w:tc>
          <w:tcPr>
            <w:tcW w:w="2082" w:type="dxa"/>
            <w:noWrap/>
            <w:hideMark/>
          </w:tcPr>
          <w:p w14:paraId="4C8FBD6A" w14:textId="77777777" w:rsidR="007748F0" w:rsidRPr="00B322A8" w:rsidRDefault="007748F0" w:rsidP="00873D42">
            <w:pPr>
              <w:pStyle w:val="TAL"/>
              <w:keepNext w:val="0"/>
            </w:pPr>
            <w:r w:rsidRPr="00B322A8">
              <w:t>151.69</w:t>
            </w:r>
          </w:p>
        </w:tc>
        <w:tc>
          <w:tcPr>
            <w:tcW w:w="1058" w:type="dxa"/>
            <w:noWrap/>
            <w:hideMark/>
          </w:tcPr>
          <w:p w14:paraId="41626832" w14:textId="77777777" w:rsidR="007748F0" w:rsidRPr="00B322A8" w:rsidRDefault="007748F0" w:rsidP="00873D42">
            <w:pPr>
              <w:pStyle w:val="TAL"/>
              <w:keepNext w:val="0"/>
            </w:pPr>
            <w:r w:rsidRPr="00B322A8">
              <w:t>78.28</w:t>
            </w:r>
          </w:p>
        </w:tc>
        <w:tc>
          <w:tcPr>
            <w:tcW w:w="873" w:type="dxa"/>
            <w:noWrap/>
            <w:hideMark/>
          </w:tcPr>
          <w:p w14:paraId="77441416" w14:textId="77777777" w:rsidR="007748F0" w:rsidRPr="00B322A8" w:rsidRDefault="007748F0" w:rsidP="00873D42">
            <w:pPr>
              <w:pStyle w:val="TAL"/>
              <w:keepNext w:val="0"/>
            </w:pPr>
            <w:r w:rsidRPr="00B322A8">
              <w:t>7.52</w:t>
            </w:r>
          </w:p>
        </w:tc>
        <w:tc>
          <w:tcPr>
            <w:tcW w:w="873" w:type="dxa"/>
            <w:noWrap/>
            <w:hideMark/>
          </w:tcPr>
          <w:p w14:paraId="09C38C9A" w14:textId="77777777" w:rsidR="007748F0" w:rsidRPr="00B322A8" w:rsidRDefault="007748F0" w:rsidP="00873D42">
            <w:pPr>
              <w:pStyle w:val="TAL"/>
              <w:keepNext w:val="0"/>
            </w:pPr>
            <w:r w:rsidRPr="00B322A8">
              <w:t>97.75</w:t>
            </w:r>
          </w:p>
        </w:tc>
      </w:tr>
      <w:tr w:rsidR="007748F0" w:rsidRPr="00B322A8" w14:paraId="6908DBF0" w14:textId="77777777" w:rsidTr="00873D42">
        <w:trPr>
          <w:trHeight w:val="300"/>
        </w:trPr>
        <w:tc>
          <w:tcPr>
            <w:tcW w:w="1267" w:type="dxa"/>
            <w:noWrap/>
            <w:hideMark/>
          </w:tcPr>
          <w:p w14:paraId="43F2B340" w14:textId="77777777" w:rsidR="007748F0" w:rsidRPr="00B322A8" w:rsidRDefault="007748F0" w:rsidP="00873D42">
            <w:pPr>
              <w:pStyle w:val="TAL"/>
              <w:keepNext w:val="0"/>
            </w:pPr>
            <w:r w:rsidRPr="00B322A8">
              <w:lastRenderedPageBreak/>
              <w:t>11</w:t>
            </w:r>
          </w:p>
        </w:tc>
        <w:tc>
          <w:tcPr>
            <w:tcW w:w="1100" w:type="dxa"/>
            <w:noWrap/>
            <w:hideMark/>
          </w:tcPr>
          <w:p w14:paraId="50D37CBC" w14:textId="77777777" w:rsidR="007748F0" w:rsidRPr="00B322A8" w:rsidRDefault="007748F0" w:rsidP="00873D42">
            <w:pPr>
              <w:pStyle w:val="TAL"/>
              <w:keepNext w:val="0"/>
            </w:pPr>
            <w:r w:rsidRPr="00B322A8">
              <w:t>-12</w:t>
            </w:r>
          </w:p>
        </w:tc>
        <w:tc>
          <w:tcPr>
            <w:tcW w:w="2107" w:type="dxa"/>
            <w:noWrap/>
            <w:hideMark/>
          </w:tcPr>
          <w:p w14:paraId="5C651402" w14:textId="77777777" w:rsidR="007748F0" w:rsidRPr="00B322A8" w:rsidRDefault="007748F0" w:rsidP="00873D42">
            <w:pPr>
              <w:pStyle w:val="TAL"/>
              <w:keepNext w:val="0"/>
            </w:pPr>
            <w:r w:rsidRPr="00B322A8">
              <w:t>206</w:t>
            </w:r>
          </w:p>
        </w:tc>
        <w:tc>
          <w:tcPr>
            <w:tcW w:w="2082" w:type="dxa"/>
            <w:noWrap/>
            <w:hideMark/>
          </w:tcPr>
          <w:p w14:paraId="2CBD7728" w14:textId="77777777" w:rsidR="007748F0" w:rsidRPr="00B322A8" w:rsidRDefault="007748F0" w:rsidP="00873D42">
            <w:pPr>
              <w:pStyle w:val="TAL"/>
              <w:keepNext w:val="0"/>
            </w:pPr>
            <w:r w:rsidRPr="00B322A8">
              <w:t>122.78</w:t>
            </w:r>
          </w:p>
        </w:tc>
        <w:tc>
          <w:tcPr>
            <w:tcW w:w="1058" w:type="dxa"/>
            <w:noWrap/>
            <w:hideMark/>
          </w:tcPr>
          <w:p w14:paraId="7B90F89E" w14:textId="77777777" w:rsidR="007748F0" w:rsidRPr="00B322A8" w:rsidRDefault="007748F0" w:rsidP="00873D42">
            <w:pPr>
              <w:pStyle w:val="TAL"/>
              <w:keepNext w:val="0"/>
            </w:pPr>
            <w:r w:rsidRPr="00B322A8">
              <w:t>-4.38</w:t>
            </w:r>
          </w:p>
        </w:tc>
        <w:tc>
          <w:tcPr>
            <w:tcW w:w="873" w:type="dxa"/>
            <w:noWrap/>
            <w:hideMark/>
          </w:tcPr>
          <w:p w14:paraId="039EC35B" w14:textId="77777777" w:rsidR="007748F0" w:rsidRPr="00B322A8" w:rsidRDefault="007748F0" w:rsidP="00873D42">
            <w:pPr>
              <w:pStyle w:val="TAL"/>
              <w:keepNext w:val="0"/>
            </w:pPr>
            <w:r w:rsidRPr="00B322A8">
              <w:t>7.52</w:t>
            </w:r>
          </w:p>
        </w:tc>
        <w:tc>
          <w:tcPr>
            <w:tcW w:w="873" w:type="dxa"/>
            <w:noWrap/>
            <w:hideMark/>
          </w:tcPr>
          <w:p w14:paraId="7CB93A92" w14:textId="77777777" w:rsidR="007748F0" w:rsidRPr="00B322A8" w:rsidRDefault="007748F0" w:rsidP="00873D42">
            <w:pPr>
              <w:pStyle w:val="TAL"/>
              <w:keepNext w:val="0"/>
            </w:pPr>
            <w:r w:rsidRPr="00B322A8">
              <w:t>98.86</w:t>
            </w:r>
          </w:p>
        </w:tc>
      </w:tr>
      <w:tr w:rsidR="007748F0" w:rsidRPr="00B322A8" w14:paraId="039AE35F" w14:textId="77777777" w:rsidTr="00873D42">
        <w:trPr>
          <w:trHeight w:val="300"/>
        </w:trPr>
        <w:tc>
          <w:tcPr>
            <w:tcW w:w="1267" w:type="dxa"/>
            <w:noWrap/>
            <w:hideMark/>
          </w:tcPr>
          <w:p w14:paraId="13EA6B6B" w14:textId="77777777" w:rsidR="007748F0" w:rsidRPr="00B322A8" w:rsidRDefault="007748F0" w:rsidP="00873D42">
            <w:pPr>
              <w:pStyle w:val="TAL"/>
              <w:keepNext w:val="0"/>
            </w:pPr>
            <w:r w:rsidRPr="00B322A8">
              <w:t>12</w:t>
            </w:r>
          </w:p>
        </w:tc>
        <w:tc>
          <w:tcPr>
            <w:tcW w:w="1100" w:type="dxa"/>
            <w:noWrap/>
            <w:hideMark/>
          </w:tcPr>
          <w:p w14:paraId="2327AA8F" w14:textId="77777777" w:rsidR="007748F0" w:rsidRPr="00B322A8" w:rsidRDefault="007748F0" w:rsidP="00873D42">
            <w:pPr>
              <w:pStyle w:val="TAL"/>
              <w:keepNext w:val="0"/>
            </w:pPr>
            <w:r w:rsidRPr="00B322A8">
              <w:t>-17.8</w:t>
            </w:r>
          </w:p>
        </w:tc>
        <w:tc>
          <w:tcPr>
            <w:tcW w:w="2107" w:type="dxa"/>
            <w:noWrap/>
            <w:hideMark/>
          </w:tcPr>
          <w:p w14:paraId="43C6FCC0" w14:textId="77777777" w:rsidR="007748F0" w:rsidRPr="00B322A8" w:rsidRDefault="007748F0" w:rsidP="00873D42">
            <w:pPr>
              <w:pStyle w:val="TAL"/>
              <w:keepNext w:val="0"/>
            </w:pPr>
            <w:r w:rsidRPr="00B322A8">
              <w:t>236</w:t>
            </w:r>
          </w:p>
        </w:tc>
        <w:tc>
          <w:tcPr>
            <w:tcW w:w="2082" w:type="dxa"/>
            <w:noWrap/>
            <w:hideMark/>
          </w:tcPr>
          <w:p w14:paraId="43DB328F" w14:textId="77777777" w:rsidR="007748F0" w:rsidRPr="00B322A8" w:rsidRDefault="007748F0" w:rsidP="00873D42">
            <w:pPr>
              <w:pStyle w:val="TAL"/>
              <w:keepNext w:val="0"/>
            </w:pPr>
            <w:r w:rsidRPr="00B322A8">
              <w:t>105.48</w:t>
            </w:r>
          </w:p>
        </w:tc>
        <w:tc>
          <w:tcPr>
            <w:tcW w:w="1058" w:type="dxa"/>
            <w:noWrap/>
            <w:hideMark/>
          </w:tcPr>
          <w:p w14:paraId="4B2F6580" w14:textId="77777777" w:rsidR="007748F0" w:rsidRPr="00B322A8" w:rsidRDefault="007748F0" w:rsidP="00873D42">
            <w:pPr>
              <w:pStyle w:val="TAL"/>
              <w:keepNext w:val="0"/>
            </w:pPr>
            <w:r w:rsidRPr="00B322A8">
              <w:t>-28.35</w:t>
            </w:r>
          </w:p>
        </w:tc>
        <w:tc>
          <w:tcPr>
            <w:tcW w:w="873" w:type="dxa"/>
            <w:noWrap/>
            <w:hideMark/>
          </w:tcPr>
          <w:p w14:paraId="7455B943" w14:textId="77777777" w:rsidR="007748F0" w:rsidRPr="00B322A8" w:rsidRDefault="007748F0" w:rsidP="00873D42">
            <w:pPr>
              <w:pStyle w:val="TAL"/>
              <w:keepNext w:val="0"/>
            </w:pPr>
            <w:r w:rsidRPr="00B322A8">
              <w:t>7.52</w:t>
            </w:r>
          </w:p>
        </w:tc>
        <w:tc>
          <w:tcPr>
            <w:tcW w:w="873" w:type="dxa"/>
            <w:noWrap/>
            <w:hideMark/>
          </w:tcPr>
          <w:p w14:paraId="17B13069" w14:textId="77777777" w:rsidR="007748F0" w:rsidRPr="00B322A8" w:rsidRDefault="007748F0" w:rsidP="00873D42">
            <w:pPr>
              <w:pStyle w:val="TAL"/>
              <w:keepNext w:val="0"/>
            </w:pPr>
            <w:r w:rsidRPr="00B322A8">
              <w:t>99.13</w:t>
            </w:r>
          </w:p>
        </w:tc>
      </w:tr>
      <w:tr w:rsidR="007748F0" w:rsidRPr="00B322A8" w14:paraId="2DCFFFEC" w14:textId="77777777" w:rsidTr="00873D42">
        <w:trPr>
          <w:trHeight w:val="300"/>
        </w:trPr>
        <w:tc>
          <w:tcPr>
            <w:tcW w:w="1267" w:type="dxa"/>
            <w:noWrap/>
            <w:hideMark/>
          </w:tcPr>
          <w:p w14:paraId="681161F7" w14:textId="77777777" w:rsidR="007748F0" w:rsidRPr="00B322A8" w:rsidRDefault="007748F0" w:rsidP="00873D42">
            <w:pPr>
              <w:pStyle w:val="TAL"/>
              <w:keepNext w:val="0"/>
            </w:pPr>
            <w:r w:rsidRPr="00B322A8">
              <w:t>13</w:t>
            </w:r>
          </w:p>
        </w:tc>
        <w:tc>
          <w:tcPr>
            <w:tcW w:w="1100" w:type="dxa"/>
            <w:noWrap/>
            <w:hideMark/>
          </w:tcPr>
          <w:p w14:paraId="7DE8323E" w14:textId="77777777" w:rsidR="007748F0" w:rsidRPr="00B322A8" w:rsidRDefault="007748F0" w:rsidP="00873D42">
            <w:pPr>
              <w:pStyle w:val="TAL"/>
              <w:keepNext w:val="0"/>
            </w:pPr>
            <w:r w:rsidRPr="00B322A8">
              <w:t>-22.1</w:t>
            </w:r>
          </w:p>
        </w:tc>
        <w:tc>
          <w:tcPr>
            <w:tcW w:w="2107" w:type="dxa"/>
            <w:noWrap/>
            <w:hideMark/>
          </w:tcPr>
          <w:p w14:paraId="4FDC7BD8" w14:textId="77777777" w:rsidR="007748F0" w:rsidRPr="00B322A8" w:rsidRDefault="007748F0" w:rsidP="00873D42">
            <w:pPr>
              <w:pStyle w:val="TAL"/>
              <w:keepNext w:val="0"/>
            </w:pPr>
            <w:r w:rsidRPr="00B322A8">
              <w:t>242</w:t>
            </w:r>
          </w:p>
        </w:tc>
        <w:tc>
          <w:tcPr>
            <w:tcW w:w="2082" w:type="dxa"/>
            <w:noWrap/>
            <w:hideMark/>
          </w:tcPr>
          <w:p w14:paraId="5887E91B" w14:textId="77777777" w:rsidR="007748F0" w:rsidRPr="00B322A8" w:rsidRDefault="007748F0" w:rsidP="00873D42">
            <w:pPr>
              <w:pStyle w:val="TAL"/>
              <w:keepNext w:val="0"/>
            </w:pPr>
            <w:r w:rsidRPr="00B322A8">
              <w:t>-105.86</w:t>
            </w:r>
          </w:p>
        </w:tc>
        <w:tc>
          <w:tcPr>
            <w:tcW w:w="1058" w:type="dxa"/>
            <w:noWrap/>
            <w:hideMark/>
          </w:tcPr>
          <w:p w14:paraId="71069044" w14:textId="77777777" w:rsidR="007748F0" w:rsidRPr="00B322A8" w:rsidRDefault="007748F0" w:rsidP="00873D42">
            <w:pPr>
              <w:pStyle w:val="TAL"/>
              <w:keepNext w:val="0"/>
            </w:pPr>
            <w:r w:rsidRPr="00B322A8">
              <w:t>70.2</w:t>
            </w:r>
          </w:p>
        </w:tc>
        <w:tc>
          <w:tcPr>
            <w:tcW w:w="873" w:type="dxa"/>
            <w:noWrap/>
            <w:hideMark/>
          </w:tcPr>
          <w:p w14:paraId="23D96A47" w14:textId="77777777" w:rsidR="007748F0" w:rsidRPr="00B322A8" w:rsidRDefault="007748F0" w:rsidP="00873D42">
            <w:pPr>
              <w:pStyle w:val="TAL"/>
              <w:keepNext w:val="0"/>
            </w:pPr>
            <w:r w:rsidRPr="00B322A8">
              <w:t>7.52</w:t>
            </w:r>
          </w:p>
        </w:tc>
        <w:tc>
          <w:tcPr>
            <w:tcW w:w="873" w:type="dxa"/>
            <w:noWrap/>
            <w:hideMark/>
          </w:tcPr>
          <w:p w14:paraId="66CEFD15" w14:textId="77777777" w:rsidR="007748F0" w:rsidRPr="00B322A8" w:rsidRDefault="007748F0" w:rsidP="00873D42">
            <w:pPr>
              <w:pStyle w:val="TAL"/>
              <w:keepNext w:val="0"/>
            </w:pPr>
            <w:r w:rsidRPr="00B322A8">
              <w:t>99.36</w:t>
            </w:r>
          </w:p>
        </w:tc>
      </w:tr>
      <w:tr w:rsidR="007748F0" w:rsidRPr="00B322A8" w14:paraId="4D43EE6E" w14:textId="77777777" w:rsidTr="00873D42">
        <w:trPr>
          <w:trHeight w:val="300"/>
        </w:trPr>
        <w:tc>
          <w:tcPr>
            <w:tcW w:w="1267" w:type="dxa"/>
            <w:noWrap/>
            <w:hideMark/>
          </w:tcPr>
          <w:p w14:paraId="1F99CCCA" w14:textId="77777777" w:rsidR="007748F0" w:rsidRPr="00B322A8" w:rsidRDefault="007748F0" w:rsidP="00873D42">
            <w:pPr>
              <w:pStyle w:val="TAL"/>
              <w:keepNext w:val="0"/>
            </w:pPr>
            <w:r w:rsidRPr="00B322A8">
              <w:t>14</w:t>
            </w:r>
          </w:p>
        </w:tc>
        <w:tc>
          <w:tcPr>
            <w:tcW w:w="1100" w:type="dxa"/>
            <w:noWrap/>
            <w:hideMark/>
          </w:tcPr>
          <w:p w14:paraId="6A5222DE" w14:textId="77777777" w:rsidR="007748F0" w:rsidRPr="00B322A8" w:rsidRDefault="007748F0" w:rsidP="00873D42">
            <w:pPr>
              <w:pStyle w:val="TAL"/>
              <w:keepNext w:val="0"/>
            </w:pPr>
            <w:r w:rsidRPr="00B322A8">
              <w:t>-20.6</w:t>
            </w:r>
          </w:p>
        </w:tc>
        <w:tc>
          <w:tcPr>
            <w:tcW w:w="2107" w:type="dxa"/>
            <w:noWrap/>
            <w:hideMark/>
          </w:tcPr>
          <w:p w14:paraId="6C109568" w14:textId="77777777" w:rsidR="007748F0" w:rsidRPr="00B322A8" w:rsidRDefault="007748F0" w:rsidP="00873D42">
            <w:pPr>
              <w:pStyle w:val="TAL"/>
              <w:keepNext w:val="0"/>
            </w:pPr>
            <w:r w:rsidRPr="00B322A8">
              <w:t>271</w:t>
            </w:r>
          </w:p>
        </w:tc>
        <w:tc>
          <w:tcPr>
            <w:tcW w:w="2082" w:type="dxa"/>
            <w:noWrap/>
            <w:hideMark/>
          </w:tcPr>
          <w:p w14:paraId="5340B329" w14:textId="77777777" w:rsidR="007748F0" w:rsidRPr="00B322A8" w:rsidRDefault="007748F0" w:rsidP="00873D42">
            <w:pPr>
              <w:pStyle w:val="TAL"/>
              <w:keepNext w:val="0"/>
            </w:pPr>
            <w:r w:rsidRPr="00B322A8">
              <w:t>139.66</w:t>
            </w:r>
          </w:p>
        </w:tc>
        <w:tc>
          <w:tcPr>
            <w:tcW w:w="1058" w:type="dxa"/>
            <w:noWrap/>
            <w:hideMark/>
          </w:tcPr>
          <w:p w14:paraId="742619D0" w14:textId="77777777" w:rsidR="007748F0" w:rsidRPr="00B322A8" w:rsidRDefault="007748F0" w:rsidP="00873D42">
            <w:pPr>
              <w:pStyle w:val="TAL"/>
              <w:keepNext w:val="0"/>
            </w:pPr>
            <w:r w:rsidRPr="00B322A8">
              <w:t>-34.86</w:t>
            </w:r>
          </w:p>
        </w:tc>
        <w:tc>
          <w:tcPr>
            <w:tcW w:w="873" w:type="dxa"/>
            <w:noWrap/>
            <w:hideMark/>
          </w:tcPr>
          <w:p w14:paraId="74B92C4E" w14:textId="77777777" w:rsidR="007748F0" w:rsidRPr="00B322A8" w:rsidRDefault="007748F0" w:rsidP="00873D42">
            <w:pPr>
              <w:pStyle w:val="TAL"/>
              <w:keepNext w:val="0"/>
            </w:pPr>
            <w:r w:rsidRPr="00B322A8">
              <w:t>7.52</w:t>
            </w:r>
          </w:p>
        </w:tc>
        <w:tc>
          <w:tcPr>
            <w:tcW w:w="873" w:type="dxa"/>
            <w:noWrap/>
            <w:hideMark/>
          </w:tcPr>
          <w:p w14:paraId="7EE5B454" w14:textId="77777777" w:rsidR="007748F0" w:rsidRPr="00B322A8" w:rsidRDefault="007748F0" w:rsidP="00873D42">
            <w:pPr>
              <w:pStyle w:val="TAL"/>
              <w:keepNext w:val="0"/>
            </w:pPr>
            <w:r w:rsidRPr="00B322A8">
              <w:t>99.2</w:t>
            </w:r>
          </w:p>
        </w:tc>
      </w:tr>
      <w:tr w:rsidR="007748F0" w:rsidRPr="00B322A8" w14:paraId="02DB283A" w14:textId="77777777" w:rsidTr="00873D42">
        <w:trPr>
          <w:trHeight w:val="300"/>
        </w:trPr>
        <w:tc>
          <w:tcPr>
            <w:tcW w:w="1267" w:type="dxa"/>
            <w:noWrap/>
            <w:hideMark/>
          </w:tcPr>
          <w:p w14:paraId="421ECBCD" w14:textId="77777777" w:rsidR="007748F0" w:rsidRPr="00B322A8" w:rsidRDefault="007748F0" w:rsidP="00873D42">
            <w:pPr>
              <w:pStyle w:val="TAL"/>
              <w:keepNext w:val="0"/>
            </w:pPr>
            <w:r w:rsidRPr="00B322A8">
              <w:t>15</w:t>
            </w:r>
          </w:p>
        </w:tc>
        <w:tc>
          <w:tcPr>
            <w:tcW w:w="1100" w:type="dxa"/>
            <w:noWrap/>
            <w:hideMark/>
          </w:tcPr>
          <w:p w14:paraId="327D4925" w14:textId="77777777" w:rsidR="007748F0" w:rsidRPr="00B322A8" w:rsidRDefault="007748F0" w:rsidP="00873D42">
            <w:pPr>
              <w:pStyle w:val="TAL"/>
              <w:keepNext w:val="0"/>
            </w:pPr>
            <w:r w:rsidRPr="00B322A8">
              <w:t>-16.2</w:t>
            </w:r>
          </w:p>
        </w:tc>
        <w:tc>
          <w:tcPr>
            <w:tcW w:w="2107" w:type="dxa"/>
            <w:noWrap/>
            <w:hideMark/>
          </w:tcPr>
          <w:p w14:paraId="0B6BE9D6" w14:textId="77777777" w:rsidR="007748F0" w:rsidRPr="00B322A8" w:rsidRDefault="007748F0" w:rsidP="00873D42">
            <w:pPr>
              <w:pStyle w:val="TAL"/>
              <w:keepNext w:val="0"/>
            </w:pPr>
            <w:r w:rsidRPr="00B322A8">
              <w:t>273</w:t>
            </w:r>
          </w:p>
        </w:tc>
        <w:tc>
          <w:tcPr>
            <w:tcW w:w="2082" w:type="dxa"/>
            <w:noWrap/>
            <w:hideMark/>
          </w:tcPr>
          <w:p w14:paraId="45F65E9B" w14:textId="77777777" w:rsidR="007748F0" w:rsidRPr="00B322A8" w:rsidRDefault="007748F0" w:rsidP="00873D42">
            <w:pPr>
              <w:pStyle w:val="TAL"/>
              <w:keepNext w:val="0"/>
            </w:pPr>
            <w:r w:rsidRPr="00B322A8">
              <w:t>-31.43</w:t>
            </w:r>
          </w:p>
        </w:tc>
        <w:tc>
          <w:tcPr>
            <w:tcW w:w="1058" w:type="dxa"/>
            <w:noWrap/>
            <w:hideMark/>
          </w:tcPr>
          <w:p w14:paraId="17982C10" w14:textId="77777777" w:rsidR="007748F0" w:rsidRPr="00B322A8" w:rsidRDefault="007748F0" w:rsidP="00873D42">
            <w:pPr>
              <w:pStyle w:val="TAL"/>
              <w:keepNext w:val="0"/>
            </w:pPr>
            <w:r w:rsidRPr="00B322A8">
              <w:t>-20.44</w:t>
            </w:r>
          </w:p>
        </w:tc>
        <w:tc>
          <w:tcPr>
            <w:tcW w:w="873" w:type="dxa"/>
            <w:noWrap/>
            <w:hideMark/>
          </w:tcPr>
          <w:p w14:paraId="43DF2DCA" w14:textId="77777777" w:rsidR="007748F0" w:rsidRPr="00B322A8" w:rsidRDefault="007748F0" w:rsidP="00873D42">
            <w:pPr>
              <w:pStyle w:val="TAL"/>
              <w:keepNext w:val="0"/>
            </w:pPr>
            <w:r w:rsidRPr="00B322A8">
              <w:t>7.52</w:t>
            </w:r>
          </w:p>
        </w:tc>
        <w:tc>
          <w:tcPr>
            <w:tcW w:w="873" w:type="dxa"/>
            <w:noWrap/>
            <w:hideMark/>
          </w:tcPr>
          <w:p w14:paraId="63EC7F43" w14:textId="77777777" w:rsidR="007748F0" w:rsidRPr="00B322A8" w:rsidRDefault="007748F0" w:rsidP="00873D42">
            <w:pPr>
              <w:pStyle w:val="TAL"/>
              <w:keepNext w:val="0"/>
            </w:pPr>
            <w:r w:rsidRPr="00B322A8">
              <w:t>97.98</w:t>
            </w:r>
          </w:p>
        </w:tc>
      </w:tr>
      <w:tr w:rsidR="007748F0" w:rsidRPr="00B322A8" w14:paraId="5C1D207F" w14:textId="77777777" w:rsidTr="00873D42">
        <w:trPr>
          <w:trHeight w:val="300"/>
        </w:trPr>
        <w:tc>
          <w:tcPr>
            <w:tcW w:w="1267" w:type="dxa"/>
            <w:noWrap/>
            <w:hideMark/>
          </w:tcPr>
          <w:p w14:paraId="2CA2E85A" w14:textId="77777777" w:rsidR="007748F0" w:rsidRPr="00B322A8" w:rsidRDefault="007748F0" w:rsidP="00873D42">
            <w:pPr>
              <w:pStyle w:val="TAL"/>
              <w:keepNext w:val="0"/>
            </w:pPr>
            <w:r w:rsidRPr="00B322A8">
              <w:t>16</w:t>
            </w:r>
          </w:p>
        </w:tc>
        <w:tc>
          <w:tcPr>
            <w:tcW w:w="1100" w:type="dxa"/>
            <w:noWrap/>
            <w:hideMark/>
          </w:tcPr>
          <w:p w14:paraId="00B88FC8" w14:textId="77777777" w:rsidR="007748F0" w:rsidRPr="00B322A8" w:rsidRDefault="007748F0" w:rsidP="00873D42">
            <w:pPr>
              <w:pStyle w:val="TAL"/>
              <w:keepNext w:val="0"/>
            </w:pPr>
            <w:r w:rsidRPr="00B322A8">
              <w:t>-16.7</w:t>
            </w:r>
          </w:p>
        </w:tc>
        <w:tc>
          <w:tcPr>
            <w:tcW w:w="2107" w:type="dxa"/>
            <w:noWrap/>
            <w:hideMark/>
          </w:tcPr>
          <w:p w14:paraId="43708FEC" w14:textId="77777777" w:rsidR="007748F0" w:rsidRPr="00B322A8" w:rsidRDefault="007748F0" w:rsidP="00873D42">
            <w:pPr>
              <w:pStyle w:val="TAL"/>
              <w:keepNext w:val="0"/>
            </w:pPr>
            <w:r w:rsidRPr="00B322A8">
              <w:t>333</w:t>
            </w:r>
          </w:p>
        </w:tc>
        <w:tc>
          <w:tcPr>
            <w:tcW w:w="2082" w:type="dxa"/>
            <w:noWrap/>
            <w:hideMark/>
          </w:tcPr>
          <w:p w14:paraId="504E2747" w14:textId="77777777" w:rsidR="007748F0" w:rsidRPr="00B322A8" w:rsidRDefault="007748F0" w:rsidP="00873D42">
            <w:pPr>
              <w:pStyle w:val="TAL"/>
              <w:keepNext w:val="0"/>
            </w:pPr>
            <w:r w:rsidRPr="00B322A8">
              <w:t>-42.37</w:t>
            </w:r>
          </w:p>
        </w:tc>
        <w:tc>
          <w:tcPr>
            <w:tcW w:w="1058" w:type="dxa"/>
            <w:noWrap/>
            <w:hideMark/>
          </w:tcPr>
          <w:p w14:paraId="6145AC3A" w14:textId="77777777" w:rsidR="007748F0" w:rsidRPr="00B322A8" w:rsidRDefault="007748F0" w:rsidP="00873D42">
            <w:pPr>
              <w:pStyle w:val="TAL"/>
              <w:keepNext w:val="0"/>
            </w:pPr>
            <w:r w:rsidRPr="00B322A8">
              <w:t>-22.53</w:t>
            </w:r>
          </w:p>
        </w:tc>
        <w:tc>
          <w:tcPr>
            <w:tcW w:w="873" w:type="dxa"/>
            <w:noWrap/>
            <w:hideMark/>
          </w:tcPr>
          <w:p w14:paraId="48ED1A51" w14:textId="77777777" w:rsidR="007748F0" w:rsidRPr="00B322A8" w:rsidRDefault="007748F0" w:rsidP="00873D42">
            <w:pPr>
              <w:pStyle w:val="TAL"/>
              <w:keepNext w:val="0"/>
            </w:pPr>
            <w:r w:rsidRPr="00B322A8">
              <w:t>7.52</w:t>
            </w:r>
          </w:p>
        </w:tc>
        <w:tc>
          <w:tcPr>
            <w:tcW w:w="873" w:type="dxa"/>
            <w:noWrap/>
            <w:hideMark/>
          </w:tcPr>
          <w:p w14:paraId="4B1768D2" w14:textId="77777777" w:rsidR="007748F0" w:rsidRPr="00B322A8" w:rsidRDefault="007748F0" w:rsidP="00873D42">
            <w:pPr>
              <w:pStyle w:val="TAL"/>
              <w:keepNext w:val="0"/>
            </w:pPr>
            <w:r w:rsidRPr="00B322A8">
              <w:t>97.9</w:t>
            </w:r>
          </w:p>
        </w:tc>
      </w:tr>
      <w:tr w:rsidR="007748F0" w:rsidRPr="00B322A8" w14:paraId="15B557FF" w14:textId="77777777" w:rsidTr="00873D42">
        <w:trPr>
          <w:trHeight w:val="300"/>
        </w:trPr>
        <w:tc>
          <w:tcPr>
            <w:tcW w:w="1267" w:type="dxa"/>
            <w:noWrap/>
            <w:hideMark/>
          </w:tcPr>
          <w:p w14:paraId="64748AAA" w14:textId="77777777" w:rsidR="007748F0" w:rsidRPr="00B322A8" w:rsidRDefault="007748F0" w:rsidP="00873D42">
            <w:pPr>
              <w:pStyle w:val="TAL"/>
              <w:keepNext w:val="0"/>
            </w:pPr>
            <w:r w:rsidRPr="00B322A8">
              <w:t>17</w:t>
            </w:r>
          </w:p>
        </w:tc>
        <w:tc>
          <w:tcPr>
            <w:tcW w:w="1100" w:type="dxa"/>
            <w:noWrap/>
            <w:hideMark/>
          </w:tcPr>
          <w:p w14:paraId="65F8967D" w14:textId="77777777" w:rsidR="007748F0" w:rsidRPr="00B322A8" w:rsidRDefault="007748F0" w:rsidP="00873D42">
            <w:pPr>
              <w:pStyle w:val="TAL"/>
              <w:keepNext w:val="0"/>
            </w:pPr>
            <w:r w:rsidRPr="00B322A8">
              <w:t>-18.1</w:t>
            </w:r>
          </w:p>
        </w:tc>
        <w:tc>
          <w:tcPr>
            <w:tcW w:w="2107" w:type="dxa"/>
            <w:noWrap/>
            <w:hideMark/>
          </w:tcPr>
          <w:p w14:paraId="0CB2277C" w14:textId="77777777" w:rsidR="007748F0" w:rsidRPr="00B322A8" w:rsidRDefault="007748F0" w:rsidP="00873D42">
            <w:pPr>
              <w:pStyle w:val="TAL"/>
              <w:keepNext w:val="0"/>
            </w:pPr>
            <w:r w:rsidRPr="00B322A8">
              <w:t>444</w:t>
            </w:r>
          </w:p>
        </w:tc>
        <w:tc>
          <w:tcPr>
            <w:tcW w:w="2082" w:type="dxa"/>
            <w:noWrap/>
            <w:hideMark/>
          </w:tcPr>
          <w:p w14:paraId="29A16D01" w14:textId="77777777" w:rsidR="007748F0" w:rsidRPr="00B322A8" w:rsidRDefault="007748F0" w:rsidP="00873D42">
            <w:pPr>
              <w:pStyle w:val="TAL"/>
              <w:keepNext w:val="0"/>
            </w:pPr>
            <w:r w:rsidRPr="00B322A8">
              <w:t>-58.91</w:t>
            </w:r>
          </w:p>
        </w:tc>
        <w:tc>
          <w:tcPr>
            <w:tcW w:w="1058" w:type="dxa"/>
            <w:noWrap/>
            <w:hideMark/>
          </w:tcPr>
          <w:p w14:paraId="30DF989B" w14:textId="77777777" w:rsidR="007748F0" w:rsidRPr="00B322A8" w:rsidRDefault="007748F0" w:rsidP="00873D42">
            <w:pPr>
              <w:pStyle w:val="TAL"/>
              <w:keepNext w:val="0"/>
            </w:pPr>
            <w:r w:rsidRPr="00B322A8">
              <w:t>80.68</w:t>
            </w:r>
          </w:p>
        </w:tc>
        <w:tc>
          <w:tcPr>
            <w:tcW w:w="873" w:type="dxa"/>
            <w:noWrap/>
            <w:hideMark/>
          </w:tcPr>
          <w:p w14:paraId="0CEE329A" w14:textId="77777777" w:rsidR="007748F0" w:rsidRPr="00B322A8" w:rsidRDefault="007748F0" w:rsidP="00873D42">
            <w:pPr>
              <w:pStyle w:val="TAL"/>
              <w:keepNext w:val="0"/>
            </w:pPr>
            <w:r w:rsidRPr="00B322A8">
              <w:t>7.52</w:t>
            </w:r>
          </w:p>
        </w:tc>
        <w:tc>
          <w:tcPr>
            <w:tcW w:w="873" w:type="dxa"/>
            <w:noWrap/>
            <w:hideMark/>
          </w:tcPr>
          <w:p w14:paraId="2917EB94" w14:textId="77777777" w:rsidR="007748F0" w:rsidRPr="00B322A8" w:rsidRDefault="007748F0" w:rsidP="00873D42">
            <w:pPr>
              <w:pStyle w:val="TAL"/>
              <w:keepNext w:val="0"/>
            </w:pPr>
            <w:r w:rsidRPr="00B322A8">
              <w:t>97.94</w:t>
            </w:r>
          </w:p>
        </w:tc>
      </w:tr>
      <w:tr w:rsidR="007748F0" w:rsidRPr="00B322A8" w14:paraId="74197337" w14:textId="77777777" w:rsidTr="00873D42">
        <w:trPr>
          <w:trHeight w:val="300"/>
        </w:trPr>
        <w:tc>
          <w:tcPr>
            <w:tcW w:w="1267" w:type="dxa"/>
            <w:noWrap/>
            <w:hideMark/>
          </w:tcPr>
          <w:p w14:paraId="68FD9332" w14:textId="77777777" w:rsidR="007748F0" w:rsidRPr="00B322A8" w:rsidRDefault="007748F0" w:rsidP="00873D42">
            <w:pPr>
              <w:pStyle w:val="TAL"/>
              <w:keepNext w:val="0"/>
            </w:pPr>
            <w:r w:rsidRPr="00B322A8">
              <w:t>18</w:t>
            </w:r>
          </w:p>
        </w:tc>
        <w:tc>
          <w:tcPr>
            <w:tcW w:w="1100" w:type="dxa"/>
            <w:noWrap/>
            <w:hideMark/>
          </w:tcPr>
          <w:p w14:paraId="6304E2E4" w14:textId="77777777" w:rsidR="007748F0" w:rsidRPr="00B322A8" w:rsidRDefault="007748F0" w:rsidP="00873D42">
            <w:pPr>
              <w:pStyle w:val="TAL"/>
              <w:keepNext w:val="0"/>
            </w:pPr>
            <w:r w:rsidRPr="00B322A8">
              <w:t>-21.6</w:t>
            </w:r>
          </w:p>
        </w:tc>
        <w:tc>
          <w:tcPr>
            <w:tcW w:w="2107" w:type="dxa"/>
            <w:noWrap/>
            <w:hideMark/>
          </w:tcPr>
          <w:p w14:paraId="4D813D16" w14:textId="77777777" w:rsidR="007748F0" w:rsidRPr="00B322A8" w:rsidRDefault="007748F0" w:rsidP="00873D42">
            <w:pPr>
              <w:pStyle w:val="TAL"/>
              <w:keepNext w:val="0"/>
            </w:pPr>
            <w:r w:rsidRPr="00B322A8">
              <w:t>485</w:t>
            </w:r>
          </w:p>
        </w:tc>
        <w:tc>
          <w:tcPr>
            <w:tcW w:w="2082" w:type="dxa"/>
            <w:noWrap/>
            <w:hideMark/>
          </w:tcPr>
          <w:p w14:paraId="72116349" w14:textId="77777777" w:rsidR="007748F0" w:rsidRPr="00B322A8" w:rsidRDefault="007748F0" w:rsidP="00873D42">
            <w:pPr>
              <w:pStyle w:val="TAL"/>
              <w:keepNext w:val="0"/>
            </w:pPr>
            <w:r w:rsidRPr="00B322A8">
              <w:t>162.76</w:t>
            </w:r>
          </w:p>
        </w:tc>
        <w:tc>
          <w:tcPr>
            <w:tcW w:w="1058" w:type="dxa"/>
            <w:noWrap/>
            <w:hideMark/>
          </w:tcPr>
          <w:p w14:paraId="201ACFBF" w14:textId="77777777" w:rsidR="007748F0" w:rsidRPr="00B322A8" w:rsidRDefault="007748F0" w:rsidP="00873D42">
            <w:pPr>
              <w:pStyle w:val="TAL"/>
              <w:keepNext w:val="0"/>
            </w:pPr>
            <w:r w:rsidRPr="00B322A8">
              <w:t>74.86</w:t>
            </w:r>
          </w:p>
        </w:tc>
        <w:tc>
          <w:tcPr>
            <w:tcW w:w="873" w:type="dxa"/>
            <w:noWrap/>
            <w:hideMark/>
          </w:tcPr>
          <w:p w14:paraId="3FA09F57" w14:textId="77777777" w:rsidR="007748F0" w:rsidRPr="00B322A8" w:rsidRDefault="007748F0" w:rsidP="00873D42">
            <w:pPr>
              <w:pStyle w:val="TAL"/>
              <w:keepNext w:val="0"/>
            </w:pPr>
            <w:r w:rsidRPr="00B322A8">
              <w:t>7.52</w:t>
            </w:r>
          </w:p>
        </w:tc>
        <w:tc>
          <w:tcPr>
            <w:tcW w:w="873" w:type="dxa"/>
            <w:noWrap/>
            <w:hideMark/>
          </w:tcPr>
          <w:p w14:paraId="100D94FD" w14:textId="77777777" w:rsidR="007748F0" w:rsidRPr="00B322A8" w:rsidRDefault="007748F0" w:rsidP="00873D42">
            <w:pPr>
              <w:pStyle w:val="TAL"/>
              <w:keepNext w:val="0"/>
            </w:pPr>
            <w:r w:rsidRPr="00B322A8">
              <w:t>99.25</w:t>
            </w:r>
          </w:p>
        </w:tc>
      </w:tr>
      <w:tr w:rsidR="007748F0" w:rsidRPr="00B322A8" w14:paraId="5AF52F91" w14:textId="77777777" w:rsidTr="00873D42">
        <w:trPr>
          <w:trHeight w:val="300"/>
        </w:trPr>
        <w:tc>
          <w:tcPr>
            <w:tcW w:w="1267" w:type="dxa"/>
            <w:noWrap/>
            <w:hideMark/>
          </w:tcPr>
          <w:p w14:paraId="0F6605DC" w14:textId="77777777" w:rsidR="007748F0" w:rsidRPr="00B322A8" w:rsidRDefault="007748F0" w:rsidP="00873D42">
            <w:pPr>
              <w:pStyle w:val="TAL"/>
              <w:keepNext w:val="0"/>
            </w:pPr>
            <w:r w:rsidRPr="00B322A8">
              <w:t>19</w:t>
            </w:r>
          </w:p>
        </w:tc>
        <w:tc>
          <w:tcPr>
            <w:tcW w:w="1100" w:type="dxa"/>
            <w:noWrap/>
            <w:hideMark/>
          </w:tcPr>
          <w:p w14:paraId="57FB8C95" w14:textId="77777777" w:rsidR="007748F0" w:rsidRPr="00B322A8" w:rsidRDefault="007748F0" w:rsidP="00873D42">
            <w:pPr>
              <w:pStyle w:val="TAL"/>
              <w:keepNext w:val="0"/>
            </w:pPr>
            <w:r w:rsidRPr="00B322A8">
              <w:t>-23.7</w:t>
            </w:r>
          </w:p>
        </w:tc>
        <w:tc>
          <w:tcPr>
            <w:tcW w:w="2107" w:type="dxa"/>
            <w:noWrap/>
            <w:hideMark/>
          </w:tcPr>
          <w:p w14:paraId="684D0ACA" w14:textId="77777777" w:rsidR="007748F0" w:rsidRPr="00B322A8" w:rsidRDefault="007748F0" w:rsidP="00873D42">
            <w:pPr>
              <w:pStyle w:val="TAL"/>
              <w:keepNext w:val="0"/>
            </w:pPr>
            <w:r w:rsidRPr="00B322A8">
              <w:t>497</w:t>
            </w:r>
          </w:p>
        </w:tc>
        <w:tc>
          <w:tcPr>
            <w:tcW w:w="2082" w:type="dxa"/>
            <w:noWrap/>
            <w:hideMark/>
          </w:tcPr>
          <w:p w14:paraId="6EA3DF57" w14:textId="77777777" w:rsidR="007748F0" w:rsidRPr="00B322A8" w:rsidRDefault="007748F0" w:rsidP="00873D42">
            <w:pPr>
              <w:pStyle w:val="TAL"/>
              <w:keepNext w:val="0"/>
            </w:pPr>
            <w:r w:rsidRPr="00B322A8">
              <w:t>-173.94</w:t>
            </w:r>
          </w:p>
        </w:tc>
        <w:tc>
          <w:tcPr>
            <w:tcW w:w="1058" w:type="dxa"/>
            <w:noWrap/>
            <w:hideMark/>
          </w:tcPr>
          <w:p w14:paraId="1FBC0564" w14:textId="77777777" w:rsidR="007748F0" w:rsidRPr="00B322A8" w:rsidRDefault="007748F0" w:rsidP="00873D42">
            <w:pPr>
              <w:pStyle w:val="TAL"/>
              <w:keepNext w:val="0"/>
            </w:pPr>
            <w:r w:rsidRPr="00B322A8">
              <w:t>69.48</w:t>
            </w:r>
          </w:p>
        </w:tc>
        <w:tc>
          <w:tcPr>
            <w:tcW w:w="873" w:type="dxa"/>
            <w:noWrap/>
            <w:hideMark/>
          </w:tcPr>
          <w:p w14:paraId="0B279FAE" w14:textId="77777777" w:rsidR="007748F0" w:rsidRPr="00B322A8" w:rsidRDefault="007748F0" w:rsidP="00873D42">
            <w:pPr>
              <w:pStyle w:val="TAL"/>
              <w:keepNext w:val="0"/>
            </w:pPr>
            <w:r w:rsidRPr="00B322A8">
              <w:t>7.52</w:t>
            </w:r>
          </w:p>
        </w:tc>
        <w:tc>
          <w:tcPr>
            <w:tcW w:w="873" w:type="dxa"/>
            <w:noWrap/>
            <w:hideMark/>
          </w:tcPr>
          <w:p w14:paraId="0A257B3B" w14:textId="77777777" w:rsidR="007748F0" w:rsidRPr="00B322A8" w:rsidRDefault="007748F0" w:rsidP="00873D42">
            <w:pPr>
              <w:pStyle w:val="TAL"/>
              <w:keepNext w:val="0"/>
            </w:pPr>
            <w:r w:rsidRPr="00B322A8">
              <w:t>97.58</w:t>
            </w:r>
          </w:p>
        </w:tc>
      </w:tr>
      <w:tr w:rsidR="007748F0" w:rsidRPr="00B322A8" w14:paraId="420DE7DC" w14:textId="77777777" w:rsidTr="00873D42">
        <w:trPr>
          <w:trHeight w:val="300"/>
        </w:trPr>
        <w:tc>
          <w:tcPr>
            <w:tcW w:w="1267" w:type="dxa"/>
            <w:noWrap/>
            <w:hideMark/>
          </w:tcPr>
          <w:p w14:paraId="0B2EC32B" w14:textId="77777777" w:rsidR="007748F0" w:rsidRPr="00B322A8" w:rsidRDefault="007748F0" w:rsidP="00873D42">
            <w:pPr>
              <w:pStyle w:val="TAL"/>
              <w:keepNext w:val="0"/>
            </w:pPr>
            <w:r w:rsidRPr="00B322A8">
              <w:t>20</w:t>
            </w:r>
          </w:p>
        </w:tc>
        <w:tc>
          <w:tcPr>
            <w:tcW w:w="1100" w:type="dxa"/>
            <w:noWrap/>
            <w:hideMark/>
          </w:tcPr>
          <w:p w14:paraId="1C01F4E8" w14:textId="77777777" w:rsidR="007748F0" w:rsidRPr="00B322A8" w:rsidRDefault="007748F0" w:rsidP="00873D42">
            <w:pPr>
              <w:pStyle w:val="TAL"/>
              <w:keepNext w:val="0"/>
            </w:pPr>
            <w:r w:rsidRPr="00B322A8">
              <w:t>-24.3</w:t>
            </w:r>
          </w:p>
        </w:tc>
        <w:tc>
          <w:tcPr>
            <w:tcW w:w="2107" w:type="dxa"/>
            <w:noWrap/>
            <w:hideMark/>
          </w:tcPr>
          <w:p w14:paraId="121D292C" w14:textId="77777777" w:rsidR="007748F0" w:rsidRPr="00B322A8" w:rsidRDefault="007748F0" w:rsidP="00873D42">
            <w:pPr>
              <w:pStyle w:val="TAL"/>
              <w:keepNext w:val="0"/>
            </w:pPr>
            <w:r w:rsidRPr="00B322A8">
              <w:t>522</w:t>
            </w:r>
          </w:p>
        </w:tc>
        <w:tc>
          <w:tcPr>
            <w:tcW w:w="2082" w:type="dxa"/>
            <w:noWrap/>
            <w:hideMark/>
          </w:tcPr>
          <w:p w14:paraId="03C13C01" w14:textId="77777777" w:rsidR="007748F0" w:rsidRPr="00B322A8" w:rsidRDefault="007748F0" w:rsidP="00873D42">
            <w:pPr>
              <w:pStyle w:val="TAL"/>
              <w:keepNext w:val="0"/>
            </w:pPr>
            <w:r w:rsidRPr="00B322A8">
              <w:t>-166.55</w:t>
            </w:r>
          </w:p>
        </w:tc>
        <w:tc>
          <w:tcPr>
            <w:tcW w:w="1058" w:type="dxa"/>
            <w:noWrap/>
            <w:hideMark/>
          </w:tcPr>
          <w:p w14:paraId="27279CA0" w14:textId="77777777" w:rsidR="007748F0" w:rsidRPr="00B322A8" w:rsidRDefault="007748F0" w:rsidP="00873D42">
            <w:pPr>
              <w:pStyle w:val="TAL"/>
              <w:keepNext w:val="0"/>
            </w:pPr>
            <w:r w:rsidRPr="00B322A8">
              <w:t>-16.57</w:t>
            </w:r>
          </w:p>
        </w:tc>
        <w:tc>
          <w:tcPr>
            <w:tcW w:w="873" w:type="dxa"/>
            <w:noWrap/>
            <w:hideMark/>
          </w:tcPr>
          <w:p w14:paraId="35B06AAF" w14:textId="77777777" w:rsidR="007748F0" w:rsidRPr="00B322A8" w:rsidRDefault="007748F0" w:rsidP="00873D42">
            <w:pPr>
              <w:pStyle w:val="TAL"/>
              <w:keepNext w:val="0"/>
            </w:pPr>
            <w:r w:rsidRPr="00B322A8">
              <w:t>7.52</w:t>
            </w:r>
          </w:p>
        </w:tc>
        <w:tc>
          <w:tcPr>
            <w:tcW w:w="873" w:type="dxa"/>
            <w:noWrap/>
            <w:hideMark/>
          </w:tcPr>
          <w:p w14:paraId="4BF99D21" w14:textId="77777777" w:rsidR="007748F0" w:rsidRPr="00B322A8" w:rsidRDefault="007748F0" w:rsidP="00873D42">
            <w:pPr>
              <w:pStyle w:val="TAL"/>
              <w:keepNext w:val="0"/>
            </w:pPr>
            <w:r w:rsidRPr="00B322A8">
              <w:t>97.64</w:t>
            </w:r>
          </w:p>
        </w:tc>
      </w:tr>
      <w:tr w:rsidR="007748F0" w:rsidRPr="00B322A8" w14:paraId="7A335E58" w14:textId="77777777" w:rsidTr="00873D42">
        <w:trPr>
          <w:trHeight w:val="300"/>
        </w:trPr>
        <w:tc>
          <w:tcPr>
            <w:tcW w:w="1267" w:type="dxa"/>
            <w:noWrap/>
            <w:hideMark/>
          </w:tcPr>
          <w:p w14:paraId="2A84B9D7" w14:textId="77777777" w:rsidR="007748F0" w:rsidRPr="00B322A8" w:rsidRDefault="007748F0" w:rsidP="00873D42">
            <w:pPr>
              <w:pStyle w:val="TAL"/>
              <w:keepNext w:val="0"/>
            </w:pPr>
            <w:r w:rsidRPr="00B322A8">
              <w:t>21</w:t>
            </w:r>
          </w:p>
        </w:tc>
        <w:tc>
          <w:tcPr>
            <w:tcW w:w="1100" w:type="dxa"/>
            <w:noWrap/>
            <w:hideMark/>
          </w:tcPr>
          <w:p w14:paraId="40DA3B8E" w14:textId="77777777" w:rsidR="007748F0" w:rsidRPr="00B322A8" w:rsidRDefault="007748F0" w:rsidP="00873D42">
            <w:pPr>
              <w:pStyle w:val="TAL"/>
              <w:keepNext w:val="0"/>
            </w:pPr>
            <w:r w:rsidRPr="00B322A8">
              <w:t>-22</w:t>
            </w:r>
          </w:p>
        </w:tc>
        <w:tc>
          <w:tcPr>
            <w:tcW w:w="2107" w:type="dxa"/>
            <w:noWrap/>
            <w:hideMark/>
          </w:tcPr>
          <w:p w14:paraId="0F2B973F" w14:textId="77777777" w:rsidR="007748F0" w:rsidRPr="00B322A8" w:rsidRDefault="007748F0" w:rsidP="00873D42">
            <w:pPr>
              <w:pStyle w:val="TAL"/>
              <w:keepNext w:val="0"/>
            </w:pPr>
            <w:r w:rsidRPr="00B322A8">
              <w:t>545</w:t>
            </w:r>
          </w:p>
        </w:tc>
        <w:tc>
          <w:tcPr>
            <w:tcW w:w="2082" w:type="dxa"/>
            <w:noWrap/>
            <w:hideMark/>
          </w:tcPr>
          <w:p w14:paraId="16560B81" w14:textId="77777777" w:rsidR="007748F0" w:rsidRPr="00B322A8" w:rsidRDefault="007748F0" w:rsidP="00873D42">
            <w:pPr>
              <w:pStyle w:val="TAL"/>
              <w:keepNext w:val="0"/>
            </w:pPr>
            <w:r w:rsidRPr="00B322A8">
              <w:t>157.02</w:t>
            </w:r>
          </w:p>
        </w:tc>
        <w:tc>
          <w:tcPr>
            <w:tcW w:w="1058" w:type="dxa"/>
            <w:noWrap/>
            <w:hideMark/>
          </w:tcPr>
          <w:p w14:paraId="7E040F81" w14:textId="77777777" w:rsidR="007748F0" w:rsidRPr="00B322A8" w:rsidRDefault="007748F0" w:rsidP="00873D42">
            <w:pPr>
              <w:pStyle w:val="TAL"/>
              <w:keepNext w:val="0"/>
            </w:pPr>
            <w:r w:rsidRPr="00B322A8">
              <w:t>-28.73</w:t>
            </w:r>
          </w:p>
        </w:tc>
        <w:tc>
          <w:tcPr>
            <w:tcW w:w="873" w:type="dxa"/>
            <w:noWrap/>
            <w:hideMark/>
          </w:tcPr>
          <w:p w14:paraId="7CD3B82D" w14:textId="77777777" w:rsidR="007748F0" w:rsidRPr="00B322A8" w:rsidRDefault="007748F0" w:rsidP="00873D42">
            <w:pPr>
              <w:pStyle w:val="TAL"/>
              <w:keepNext w:val="0"/>
            </w:pPr>
            <w:r w:rsidRPr="00B322A8">
              <w:t>7.52</w:t>
            </w:r>
          </w:p>
        </w:tc>
        <w:tc>
          <w:tcPr>
            <w:tcW w:w="873" w:type="dxa"/>
            <w:noWrap/>
            <w:hideMark/>
          </w:tcPr>
          <w:p w14:paraId="614DA157" w14:textId="77777777" w:rsidR="007748F0" w:rsidRPr="00B322A8" w:rsidRDefault="007748F0" w:rsidP="00873D42">
            <w:pPr>
              <w:pStyle w:val="TAL"/>
              <w:keepNext w:val="0"/>
            </w:pPr>
            <w:r w:rsidRPr="00B322A8">
              <w:t>99.36</w:t>
            </w:r>
          </w:p>
        </w:tc>
      </w:tr>
      <w:tr w:rsidR="007748F0" w:rsidRPr="00B322A8" w14:paraId="435CFA17" w14:textId="77777777" w:rsidTr="00873D42">
        <w:trPr>
          <w:trHeight w:val="300"/>
        </w:trPr>
        <w:tc>
          <w:tcPr>
            <w:tcW w:w="1267" w:type="dxa"/>
            <w:noWrap/>
            <w:hideMark/>
          </w:tcPr>
          <w:p w14:paraId="1FB74AB6" w14:textId="77777777" w:rsidR="007748F0" w:rsidRPr="00B322A8" w:rsidRDefault="007748F0" w:rsidP="00873D42">
            <w:pPr>
              <w:pStyle w:val="TAL"/>
              <w:keepNext w:val="0"/>
            </w:pPr>
            <w:r w:rsidRPr="00B322A8">
              <w:t>22</w:t>
            </w:r>
          </w:p>
        </w:tc>
        <w:tc>
          <w:tcPr>
            <w:tcW w:w="1100" w:type="dxa"/>
            <w:noWrap/>
            <w:hideMark/>
          </w:tcPr>
          <w:p w14:paraId="55B9DB98" w14:textId="77777777" w:rsidR="007748F0" w:rsidRPr="00B322A8" w:rsidRDefault="007748F0" w:rsidP="00873D42">
            <w:pPr>
              <w:pStyle w:val="TAL"/>
              <w:keepNext w:val="0"/>
            </w:pPr>
            <w:r w:rsidRPr="00B322A8">
              <w:t>-25.3</w:t>
            </w:r>
          </w:p>
        </w:tc>
        <w:tc>
          <w:tcPr>
            <w:tcW w:w="2107" w:type="dxa"/>
            <w:noWrap/>
            <w:hideMark/>
          </w:tcPr>
          <w:p w14:paraId="562A27E4" w14:textId="77777777" w:rsidR="007748F0" w:rsidRPr="00B322A8" w:rsidRDefault="007748F0" w:rsidP="00873D42">
            <w:pPr>
              <w:pStyle w:val="TAL"/>
              <w:keepNext w:val="0"/>
            </w:pPr>
            <w:r w:rsidRPr="00B322A8">
              <w:t>577</w:t>
            </w:r>
          </w:p>
        </w:tc>
        <w:tc>
          <w:tcPr>
            <w:tcW w:w="2082" w:type="dxa"/>
            <w:noWrap/>
            <w:hideMark/>
          </w:tcPr>
          <w:p w14:paraId="2A492F38" w14:textId="77777777" w:rsidR="007748F0" w:rsidRPr="00B322A8" w:rsidRDefault="007748F0" w:rsidP="00873D42">
            <w:pPr>
              <w:pStyle w:val="TAL"/>
              <w:keepNext w:val="0"/>
            </w:pPr>
            <w:r w:rsidRPr="00B322A8">
              <w:t>-130.4</w:t>
            </w:r>
          </w:p>
        </w:tc>
        <w:tc>
          <w:tcPr>
            <w:tcW w:w="1058" w:type="dxa"/>
            <w:noWrap/>
            <w:hideMark/>
          </w:tcPr>
          <w:p w14:paraId="54A54591" w14:textId="77777777" w:rsidR="007748F0" w:rsidRPr="00B322A8" w:rsidRDefault="007748F0" w:rsidP="00873D42">
            <w:pPr>
              <w:pStyle w:val="TAL"/>
              <w:keepNext w:val="0"/>
            </w:pPr>
            <w:r w:rsidRPr="00B322A8">
              <w:t>67.36</w:t>
            </w:r>
          </w:p>
        </w:tc>
        <w:tc>
          <w:tcPr>
            <w:tcW w:w="873" w:type="dxa"/>
            <w:noWrap/>
            <w:hideMark/>
          </w:tcPr>
          <w:p w14:paraId="636ABDCA" w14:textId="77777777" w:rsidR="007748F0" w:rsidRPr="00B322A8" w:rsidRDefault="007748F0" w:rsidP="00873D42">
            <w:pPr>
              <w:pStyle w:val="TAL"/>
              <w:keepNext w:val="0"/>
            </w:pPr>
            <w:r w:rsidRPr="00B322A8">
              <w:t>7.52</w:t>
            </w:r>
          </w:p>
        </w:tc>
        <w:tc>
          <w:tcPr>
            <w:tcW w:w="873" w:type="dxa"/>
            <w:noWrap/>
            <w:hideMark/>
          </w:tcPr>
          <w:p w14:paraId="10FFE0BA" w14:textId="77777777" w:rsidR="007748F0" w:rsidRPr="00B322A8" w:rsidRDefault="007748F0" w:rsidP="00873D42">
            <w:pPr>
              <w:pStyle w:val="TAL"/>
              <w:keepNext w:val="0"/>
            </w:pPr>
            <w:r w:rsidRPr="00B322A8">
              <w:t>97.71</w:t>
            </w:r>
          </w:p>
        </w:tc>
      </w:tr>
      <w:tr w:rsidR="007748F0" w:rsidRPr="00B322A8" w14:paraId="1DDA1FF8" w14:textId="77777777" w:rsidTr="00873D42">
        <w:trPr>
          <w:trHeight w:val="300"/>
        </w:trPr>
        <w:tc>
          <w:tcPr>
            <w:tcW w:w="1267" w:type="dxa"/>
            <w:noWrap/>
            <w:hideMark/>
          </w:tcPr>
          <w:p w14:paraId="60F318DF" w14:textId="77777777" w:rsidR="007748F0" w:rsidRPr="00B322A8" w:rsidRDefault="007748F0" w:rsidP="00873D42">
            <w:pPr>
              <w:pStyle w:val="TAL"/>
              <w:keepNext w:val="0"/>
            </w:pPr>
            <w:r w:rsidRPr="00B322A8">
              <w:t>23</w:t>
            </w:r>
          </w:p>
        </w:tc>
        <w:tc>
          <w:tcPr>
            <w:tcW w:w="1100" w:type="dxa"/>
            <w:noWrap/>
            <w:hideMark/>
          </w:tcPr>
          <w:p w14:paraId="690E1F04" w14:textId="77777777" w:rsidR="007748F0" w:rsidRPr="00B322A8" w:rsidRDefault="007748F0" w:rsidP="00873D42">
            <w:pPr>
              <w:pStyle w:val="TAL"/>
              <w:keepNext w:val="0"/>
            </w:pPr>
            <w:r w:rsidRPr="00B322A8">
              <w:t>-35.1</w:t>
            </w:r>
          </w:p>
        </w:tc>
        <w:tc>
          <w:tcPr>
            <w:tcW w:w="2107" w:type="dxa"/>
            <w:noWrap/>
            <w:hideMark/>
          </w:tcPr>
          <w:p w14:paraId="5DC8CDE5" w14:textId="77777777" w:rsidR="007748F0" w:rsidRPr="00B322A8" w:rsidRDefault="007748F0" w:rsidP="00873D42">
            <w:pPr>
              <w:pStyle w:val="TAL"/>
              <w:keepNext w:val="0"/>
            </w:pPr>
            <w:r w:rsidRPr="00B322A8">
              <w:t>1051</w:t>
            </w:r>
          </w:p>
        </w:tc>
        <w:tc>
          <w:tcPr>
            <w:tcW w:w="2082" w:type="dxa"/>
            <w:noWrap/>
            <w:hideMark/>
          </w:tcPr>
          <w:p w14:paraId="7B8FA42D" w14:textId="77777777" w:rsidR="007748F0" w:rsidRPr="00B322A8" w:rsidRDefault="007748F0" w:rsidP="00873D42">
            <w:pPr>
              <w:pStyle w:val="TAL"/>
              <w:keepNext w:val="0"/>
            </w:pPr>
            <w:r w:rsidRPr="00B322A8">
              <w:t>125.03</w:t>
            </w:r>
          </w:p>
        </w:tc>
        <w:tc>
          <w:tcPr>
            <w:tcW w:w="1058" w:type="dxa"/>
            <w:noWrap/>
            <w:hideMark/>
          </w:tcPr>
          <w:p w14:paraId="509A5852" w14:textId="77777777" w:rsidR="007748F0" w:rsidRPr="00B322A8" w:rsidRDefault="007748F0" w:rsidP="00873D42">
            <w:pPr>
              <w:pStyle w:val="TAL"/>
              <w:keepNext w:val="0"/>
            </w:pPr>
            <w:r w:rsidRPr="00B322A8">
              <w:t>4.79</w:t>
            </w:r>
          </w:p>
        </w:tc>
        <w:tc>
          <w:tcPr>
            <w:tcW w:w="873" w:type="dxa"/>
            <w:noWrap/>
            <w:hideMark/>
          </w:tcPr>
          <w:p w14:paraId="4C3B12F0" w14:textId="77777777" w:rsidR="007748F0" w:rsidRPr="00B322A8" w:rsidRDefault="007748F0" w:rsidP="00873D42">
            <w:pPr>
              <w:pStyle w:val="TAL"/>
              <w:keepNext w:val="0"/>
            </w:pPr>
            <w:r w:rsidRPr="00B322A8">
              <w:t>7.52</w:t>
            </w:r>
          </w:p>
        </w:tc>
        <w:tc>
          <w:tcPr>
            <w:tcW w:w="873" w:type="dxa"/>
            <w:noWrap/>
            <w:hideMark/>
          </w:tcPr>
          <w:p w14:paraId="1152502A" w14:textId="77777777" w:rsidR="007748F0" w:rsidRPr="00B322A8" w:rsidRDefault="007748F0" w:rsidP="00873D42">
            <w:pPr>
              <w:pStyle w:val="TAL"/>
              <w:keepNext w:val="0"/>
            </w:pPr>
            <w:r w:rsidRPr="00B322A8">
              <w:t>99.06</w:t>
            </w:r>
          </w:p>
        </w:tc>
      </w:tr>
      <w:tr w:rsidR="007748F0" w:rsidRPr="00B322A8" w14:paraId="31B58517" w14:textId="77777777" w:rsidTr="00873D42">
        <w:trPr>
          <w:trHeight w:val="300"/>
        </w:trPr>
        <w:tc>
          <w:tcPr>
            <w:tcW w:w="1267" w:type="dxa"/>
            <w:noWrap/>
            <w:hideMark/>
          </w:tcPr>
          <w:p w14:paraId="54093639" w14:textId="77777777" w:rsidR="007748F0" w:rsidRPr="00B322A8" w:rsidRDefault="007748F0" w:rsidP="00873D42">
            <w:pPr>
              <w:pStyle w:val="TAL"/>
              <w:keepNext w:val="0"/>
            </w:pPr>
            <w:r w:rsidRPr="00B322A8">
              <w:t>Ini. delay [ns]</w:t>
            </w:r>
          </w:p>
        </w:tc>
        <w:tc>
          <w:tcPr>
            <w:tcW w:w="1100" w:type="dxa"/>
            <w:noWrap/>
            <w:hideMark/>
          </w:tcPr>
          <w:p w14:paraId="00720D57" w14:textId="77777777" w:rsidR="007748F0" w:rsidRPr="00B322A8" w:rsidRDefault="007748F0" w:rsidP="00873D42">
            <w:pPr>
              <w:pStyle w:val="TAL"/>
              <w:keepNext w:val="0"/>
            </w:pPr>
            <w:r w:rsidRPr="00B322A8">
              <w:t>XPR [dB]</w:t>
            </w:r>
          </w:p>
        </w:tc>
        <w:tc>
          <w:tcPr>
            <w:tcW w:w="2107" w:type="dxa"/>
            <w:noWrap/>
            <w:hideMark/>
          </w:tcPr>
          <w:p w14:paraId="327673E9" w14:textId="77777777" w:rsidR="007748F0" w:rsidRPr="00B322A8" w:rsidRDefault="007748F0" w:rsidP="00873D42">
            <w:pPr>
              <w:pStyle w:val="TAL"/>
              <w:keepNext w:val="0"/>
            </w:pPr>
            <w:r w:rsidRPr="00B322A8">
              <w:t>PL [dB]</w:t>
            </w:r>
          </w:p>
        </w:tc>
        <w:tc>
          <w:tcPr>
            <w:tcW w:w="2082" w:type="dxa"/>
            <w:noWrap/>
            <w:hideMark/>
          </w:tcPr>
          <w:p w14:paraId="0549790E" w14:textId="77777777" w:rsidR="007748F0" w:rsidRPr="00B322A8" w:rsidRDefault="007748F0" w:rsidP="00873D42">
            <w:pPr>
              <w:pStyle w:val="TAL"/>
              <w:keepNext w:val="0"/>
            </w:pPr>
            <w:r w:rsidRPr="00B322A8">
              <w:t>ZoA [°]</w:t>
            </w:r>
          </w:p>
        </w:tc>
        <w:tc>
          <w:tcPr>
            <w:tcW w:w="1058" w:type="dxa"/>
            <w:noWrap/>
            <w:hideMark/>
          </w:tcPr>
          <w:p w14:paraId="6EB5D108" w14:textId="77777777" w:rsidR="007748F0" w:rsidRPr="00B322A8" w:rsidRDefault="007748F0" w:rsidP="00873D42">
            <w:pPr>
              <w:pStyle w:val="TAL"/>
              <w:keepNext w:val="0"/>
            </w:pPr>
            <w:r w:rsidRPr="00B322A8">
              <w:t>ASD [°]</w:t>
            </w:r>
          </w:p>
        </w:tc>
        <w:tc>
          <w:tcPr>
            <w:tcW w:w="873" w:type="dxa"/>
            <w:noWrap/>
            <w:hideMark/>
          </w:tcPr>
          <w:p w14:paraId="50211847" w14:textId="77777777" w:rsidR="007748F0" w:rsidRPr="00B322A8" w:rsidRDefault="007748F0" w:rsidP="00873D42">
            <w:pPr>
              <w:pStyle w:val="TAL"/>
              <w:keepNext w:val="0"/>
            </w:pPr>
            <w:r w:rsidRPr="00B322A8">
              <w:t>ZSA [°]</w:t>
            </w:r>
          </w:p>
        </w:tc>
        <w:tc>
          <w:tcPr>
            <w:tcW w:w="873" w:type="dxa"/>
            <w:noWrap/>
            <w:hideMark/>
          </w:tcPr>
          <w:p w14:paraId="20AD4179" w14:textId="77777777" w:rsidR="007748F0" w:rsidRPr="00B322A8" w:rsidRDefault="007748F0" w:rsidP="00873D42">
            <w:pPr>
              <w:pStyle w:val="TAL"/>
              <w:keepNext w:val="0"/>
            </w:pPr>
            <w:r w:rsidRPr="00B322A8">
              <w:t>ZSD [°]</w:t>
            </w:r>
          </w:p>
        </w:tc>
      </w:tr>
      <w:tr w:rsidR="007748F0" w:rsidRPr="00B322A8" w14:paraId="35A7E7E5" w14:textId="77777777" w:rsidTr="00873D42">
        <w:trPr>
          <w:trHeight w:val="300"/>
        </w:trPr>
        <w:tc>
          <w:tcPr>
            <w:tcW w:w="1267" w:type="dxa"/>
            <w:noWrap/>
            <w:hideMark/>
          </w:tcPr>
          <w:p w14:paraId="1BBF9DCC" w14:textId="77777777" w:rsidR="007748F0" w:rsidRPr="00B322A8" w:rsidRDefault="007748F0" w:rsidP="00873D42">
            <w:pPr>
              <w:pStyle w:val="TAL"/>
              <w:keepNext w:val="0"/>
            </w:pPr>
            <w:r w:rsidRPr="00B322A8">
              <w:t>1294</w:t>
            </w:r>
          </w:p>
        </w:tc>
        <w:tc>
          <w:tcPr>
            <w:tcW w:w="1100" w:type="dxa"/>
            <w:noWrap/>
            <w:hideMark/>
          </w:tcPr>
          <w:p w14:paraId="211557CE" w14:textId="77777777" w:rsidR="007748F0" w:rsidRPr="00B322A8" w:rsidRDefault="007748F0" w:rsidP="00873D42">
            <w:pPr>
              <w:pStyle w:val="TAL"/>
              <w:keepNext w:val="0"/>
            </w:pPr>
            <w:r w:rsidRPr="00B322A8">
              <w:t>10</w:t>
            </w:r>
          </w:p>
        </w:tc>
        <w:tc>
          <w:tcPr>
            <w:tcW w:w="2107" w:type="dxa"/>
            <w:noWrap/>
            <w:hideMark/>
          </w:tcPr>
          <w:p w14:paraId="4AD63242" w14:textId="77777777" w:rsidR="007748F0" w:rsidRPr="00B322A8" w:rsidRDefault="007748F0" w:rsidP="00873D42">
            <w:pPr>
              <w:pStyle w:val="TAL"/>
              <w:keepNext w:val="0"/>
            </w:pPr>
            <w:r w:rsidRPr="00B322A8">
              <w:t>122.07</w:t>
            </w:r>
          </w:p>
        </w:tc>
        <w:tc>
          <w:tcPr>
            <w:tcW w:w="2082" w:type="dxa"/>
            <w:noWrap/>
            <w:hideMark/>
          </w:tcPr>
          <w:p w14:paraId="1652DF34" w14:textId="77777777" w:rsidR="007748F0" w:rsidRPr="00B322A8" w:rsidRDefault="007748F0" w:rsidP="00873D42">
            <w:pPr>
              <w:pStyle w:val="TAL"/>
              <w:keepNext w:val="0"/>
            </w:pPr>
            <w:r w:rsidRPr="00B322A8">
              <w:t>90</w:t>
            </w:r>
          </w:p>
        </w:tc>
        <w:tc>
          <w:tcPr>
            <w:tcW w:w="1058" w:type="dxa"/>
            <w:noWrap/>
            <w:hideMark/>
          </w:tcPr>
          <w:p w14:paraId="04497D79" w14:textId="77777777" w:rsidR="007748F0" w:rsidRPr="00B322A8" w:rsidRDefault="007748F0" w:rsidP="00873D42">
            <w:pPr>
              <w:pStyle w:val="TAL"/>
              <w:keepNext w:val="0"/>
            </w:pPr>
            <w:r w:rsidRPr="00B322A8">
              <w:t>1.71</w:t>
            </w:r>
          </w:p>
        </w:tc>
        <w:tc>
          <w:tcPr>
            <w:tcW w:w="873" w:type="dxa"/>
            <w:noWrap/>
            <w:hideMark/>
          </w:tcPr>
          <w:p w14:paraId="125F4B8C" w14:textId="77777777" w:rsidR="007748F0" w:rsidRPr="00B322A8" w:rsidRDefault="007748F0" w:rsidP="00873D42">
            <w:pPr>
              <w:pStyle w:val="TAL"/>
              <w:keepNext w:val="0"/>
            </w:pPr>
            <w:r w:rsidRPr="00B322A8">
              <w:t>0</w:t>
            </w:r>
          </w:p>
        </w:tc>
        <w:tc>
          <w:tcPr>
            <w:tcW w:w="873" w:type="dxa"/>
            <w:noWrap/>
            <w:hideMark/>
          </w:tcPr>
          <w:p w14:paraId="6CE2035D" w14:textId="77777777" w:rsidR="007748F0" w:rsidRPr="00B322A8" w:rsidRDefault="007748F0" w:rsidP="00873D42">
            <w:pPr>
              <w:pStyle w:val="TAL"/>
              <w:keepNext w:val="0"/>
            </w:pPr>
            <w:r w:rsidRPr="00B322A8">
              <w:t>0.03</w:t>
            </w:r>
          </w:p>
        </w:tc>
      </w:tr>
      <w:tr w:rsidR="007748F0" w:rsidRPr="00B322A8" w14:paraId="04F91B71" w14:textId="77777777" w:rsidTr="00873D42">
        <w:trPr>
          <w:trHeight w:val="300"/>
        </w:trPr>
        <w:tc>
          <w:tcPr>
            <w:tcW w:w="1267" w:type="dxa"/>
            <w:noWrap/>
            <w:hideMark/>
          </w:tcPr>
          <w:p w14:paraId="0577FF42" w14:textId="77777777" w:rsidR="007748F0" w:rsidRPr="00B322A8" w:rsidRDefault="007748F0" w:rsidP="00873D42">
            <w:pPr>
              <w:pStyle w:val="TAL"/>
              <w:keepNext w:val="0"/>
            </w:pPr>
            <w:r w:rsidRPr="00B322A8">
              <w:t>UE speed [m/s]</w:t>
            </w:r>
          </w:p>
        </w:tc>
        <w:tc>
          <w:tcPr>
            <w:tcW w:w="1100" w:type="dxa"/>
            <w:noWrap/>
            <w:hideMark/>
          </w:tcPr>
          <w:p w14:paraId="678829E4" w14:textId="77777777" w:rsidR="007748F0" w:rsidRPr="00B322A8" w:rsidRDefault="007748F0" w:rsidP="00873D42">
            <w:pPr>
              <w:pStyle w:val="TAL"/>
              <w:keepNext w:val="0"/>
            </w:pPr>
            <w:r w:rsidRPr="00B322A8">
              <w:t>UE DoT Az [°]</w:t>
            </w:r>
          </w:p>
        </w:tc>
        <w:tc>
          <w:tcPr>
            <w:tcW w:w="2107" w:type="dxa"/>
            <w:noWrap/>
            <w:hideMark/>
          </w:tcPr>
          <w:p w14:paraId="6DBC0264" w14:textId="77777777" w:rsidR="007748F0" w:rsidRPr="00B322A8" w:rsidRDefault="007748F0" w:rsidP="00873D42">
            <w:pPr>
              <w:pStyle w:val="TAL"/>
              <w:keepNext w:val="0"/>
            </w:pPr>
            <w:r w:rsidRPr="00B322A8">
              <w:t>UE coordinates (x,y,z) [m]</w:t>
            </w:r>
          </w:p>
        </w:tc>
        <w:tc>
          <w:tcPr>
            <w:tcW w:w="2082" w:type="dxa"/>
            <w:noWrap/>
            <w:hideMark/>
          </w:tcPr>
          <w:p w14:paraId="60B4AC1D" w14:textId="77777777" w:rsidR="007748F0" w:rsidRPr="00B322A8" w:rsidRDefault="007748F0" w:rsidP="00873D42">
            <w:pPr>
              <w:pStyle w:val="TAL"/>
              <w:keepNext w:val="0"/>
            </w:pPr>
            <w:r w:rsidRPr="00B322A8">
              <w:t>BS coordinates (x,y,z) [m]</w:t>
            </w:r>
          </w:p>
        </w:tc>
        <w:tc>
          <w:tcPr>
            <w:tcW w:w="1058" w:type="dxa"/>
            <w:noWrap/>
            <w:hideMark/>
          </w:tcPr>
          <w:p w14:paraId="0E3BC30F" w14:textId="77777777" w:rsidR="007748F0" w:rsidRPr="00B322A8" w:rsidRDefault="007748F0" w:rsidP="00873D42">
            <w:pPr>
              <w:pStyle w:val="TAL"/>
              <w:keepNext w:val="0"/>
            </w:pPr>
            <w:r w:rsidRPr="00B322A8">
              <w:t>K-factor [dB]</w:t>
            </w:r>
          </w:p>
        </w:tc>
        <w:tc>
          <w:tcPr>
            <w:tcW w:w="873" w:type="dxa"/>
            <w:noWrap/>
            <w:hideMark/>
          </w:tcPr>
          <w:p w14:paraId="25B6C6DB" w14:textId="77777777" w:rsidR="007748F0" w:rsidRPr="00B322A8" w:rsidRDefault="007748F0" w:rsidP="00873D42">
            <w:pPr>
              <w:pStyle w:val="TAL"/>
              <w:keepNext w:val="0"/>
            </w:pPr>
            <w:r w:rsidRPr="00B322A8">
              <w:t xml:space="preserve"> </w:t>
            </w:r>
          </w:p>
        </w:tc>
        <w:tc>
          <w:tcPr>
            <w:tcW w:w="873" w:type="dxa"/>
            <w:noWrap/>
            <w:hideMark/>
          </w:tcPr>
          <w:p w14:paraId="6FF78012" w14:textId="77777777" w:rsidR="007748F0" w:rsidRPr="00B322A8" w:rsidRDefault="007748F0" w:rsidP="00873D42">
            <w:pPr>
              <w:pStyle w:val="TAL"/>
              <w:keepNext w:val="0"/>
            </w:pPr>
          </w:p>
        </w:tc>
      </w:tr>
      <w:tr w:rsidR="007748F0" w:rsidRPr="00B322A8" w14:paraId="4D0D3CAF" w14:textId="77777777" w:rsidTr="00873D42">
        <w:trPr>
          <w:trHeight w:val="300"/>
        </w:trPr>
        <w:tc>
          <w:tcPr>
            <w:tcW w:w="1267" w:type="dxa"/>
            <w:noWrap/>
            <w:hideMark/>
          </w:tcPr>
          <w:p w14:paraId="639E7CEA" w14:textId="77777777" w:rsidR="007748F0" w:rsidRPr="00B322A8" w:rsidRDefault="007748F0" w:rsidP="00873D42">
            <w:pPr>
              <w:pStyle w:val="TAL"/>
              <w:keepNext w:val="0"/>
            </w:pPr>
            <w:r w:rsidRPr="00B322A8">
              <w:t>8.33</w:t>
            </w:r>
          </w:p>
        </w:tc>
        <w:tc>
          <w:tcPr>
            <w:tcW w:w="1100" w:type="dxa"/>
            <w:noWrap/>
            <w:hideMark/>
          </w:tcPr>
          <w:p w14:paraId="522B060E" w14:textId="77777777" w:rsidR="007748F0" w:rsidRPr="00B322A8" w:rsidRDefault="007748F0" w:rsidP="00873D42">
            <w:pPr>
              <w:pStyle w:val="TAL"/>
              <w:keepNext w:val="0"/>
            </w:pPr>
            <w:r w:rsidRPr="00B322A8">
              <w:t>-23.54</w:t>
            </w:r>
          </w:p>
        </w:tc>
        <w:tc>
          <w:tcPr>
            <w:tcW w:w="2107" w:type="dxa"/>
            <w:noWrap/>
            <w:hideMark/>
          </w:tcPr>
          <w:p w14:paraId="57943A40" w14:textId="77777777" w:rsidR="007748F0" w:rsidRPr="00B322A8" w:rsidRDefault="007748F0" w:rsidP="00873D42">
            <w:pPr>
              <w:pStyle w:val="TAL"/>
              <w:keepNext w:val="0"/>
            </w:pPr>
            <w:r w:rsidRPr="00B322A8">
              <w:t>(350.59,166.27,1.5)</w:t>
            </w:r>
          </w:p>
        </w:tc>
        <w:tc>
          <w:tcPr>
            <w:tcW w:w="2082" w:type="dxa"/>
            <w:noWrap/>
            <w:hideMark/>
          </w:tcPr>
          <w:p w14:paraId="6C8B8A0E" w14:textId="77777777" w:rsidR="007748F0" w:rsidRPr="00B322A8" w:rsidRDefault="007748F0" w:rsidP="00873D42">
            <w:pPr>
              <w:pStyle w:val="TAL"/>
              <w:keepNext w:val="0"/>
            </w:pPr>
            <w:r w:rsidRPr="00B322A8">
              <w:t>(0,0,10)</w:t>
            </w:r>
          </w:p>
        </w:tc>
        <w:tc>
          <w:tcPr>
            <w:tcW w:w="1058" w:type="dxa"/>
            <w:noWrap/>
            <w:hideMark/>
          </w:tcPr>
          <w:p w14:paraId="403C2F00" w14:textId="77777777" w:rsidR="007748F0" w:rsidRPr="00B322A8" w:rsidRDefault="007748F0" w:rsidP="00873D42">
            <w:pPr>
              <w:pStyle w:val="TAL"/>
              <w:keepNext w:val="0"/>
            </w:pPr>
            <w:r w:rsidRPr="00B322A8">
              <w:t>-</w:t>
            </w:r>
          </w:p>
        </w:tc>
        <w:tc>
          <w:tcPr>
            <w:tcW w:w="873" w:type="dxa"/>
            <w:noWrap/>
            <w:hideMark/>
          </w:tcPr>
          <w:p w14:paraId="5FE3ECD6" w14:textId="77777777" w:rsidR="007748F0" w:rsidRPr="00B322A8" w:rsidRDefault="007748F0" w:rsidP="00873D42">
            <w:pPr>
              <w:pStyle w:val="TAL"/>
              <w:keepNext w:val="0"/>
            </w:pPr>
          </w:p>
        </w:tc>
        <w:tc>
          <w:tcPr>
            <w:tcW w:w="873" w:type="dxa"/>
            <w:noWrap/>
            <w:hideMark/>
          </w:tcPr>
          <w:p w14:paraId="4601C5C7" w14:textId="77777777" w:rsidR="007748F0" w:rsidRPr="00B322A8" w:rsidRDefault="007748F0" w:rsidP="00873D42">
            <w:pPr>
              <w:pStyle w:val="TAL"/>
              <w:keepNext w:val="0"/>
            </w:pPr>
          </w:p>
        </w:tc>
      </w:tr>
      <w:tr w:rsidR="007748F0" w:rsidRPr="00B322A8" w14:paraId="5B97842B" w14:textId="77777777" w:rsidTr="00873D42">
        <w:trPr>
          <w:trHeight w:val="300"/>
        </w:trPr>
        <w:tc>
          <w:tcPr>
            <w:tcW w:w="1267" w:type="dxa"/>
            <w:noWrap/>
            <w:hideMark/>
          </w:tcPr>
          <w:p w14:paraId="0FDDD3CD" w14:textId="77777777" w:rsidR="007748F0" w:rsidRPr="00B322A8" w:rsidRDefault="007748F0" w:rsidP="00873D42">
            <w:pPr>
              <w:pStyle w:val="TAL"/>
              <w:keepNext w:val="0"/>
            </w:pPr>
          </w:p>
        </w:tc>
        <w:tc>
          <w:tcPr>
            <w:tcW w:w="1100" w:type="dxa"/>
            <w:noWrap/>
            <w:hideMark/>
          </w:tcPr>
          <w:p w14:paraId="4C132B3A" w14:textId="77777777" w:rsidR="007748F0" w:rsidRPr="00B322A8" w:rsidRDefault="007748F0" w:rsidP="00873D42">
            <w:pPr>
              <w:pStyle w:val="TAL"/>
              <w:keepNext w:val="0"/>
            </w:pPr>
          </w:p>
        </w:tc>
        <w:tc>
          <w:tcPr>
            <w:tcW w:w="2107" w:type="dxa"/>
            <w:noWrap/>
            <w:hideMark/>
          </w:tcPr>
          <w:p w14:paraId="166E1C0D" w14:textId="77777777" w:rsidR="007748F0" w:rsidRPr="00B322A8" w:rsidRDefault="007748F0" w:rsidP="00873D42">
            <w:pPr>
              <w:pStyle w:val="TAL"/>
              <w:keepNext w:val="0"/>
            </w:pPr>
          </w:p>
        </w:tc>
        <w:tc>
          <w:tcPr>
            <w:tcW w:w="2082" w:type="dxa"/>
            <w:noWrap/>
            <w:hideMark/>
          </w:tcPr>
          <w:p w14:paraId="1936D93F" w14:textId="77777777" w:rsidR="007748F0" w:rsidRPr="00B322A8" w:rsidRDefault="007748F0" w:rsidP="00873D42">
            <w:pPr>
              <w:pStyle w:val="TAL"/>
              <w:keepNext w:val="0"/>
            </w:pPr>
          </w:p>
        </w:tc>
        <w:tc>
          <w:tcPr>
            <w:tcW w:w="1058" w:type="dxa"/>
            <w:noWrap/>
            <w:hideMark/>
          </w:tcPr>
          <w:p w14:paraId="6838F40A" w14:textId="77777777" w:rsidR="007748F0" w:rsidRPr="00B322A8" w:rsidRDefault="007748F0" w:rsidP="00873D42">
            <w:pPr>
              <w:pStyle w:val="TAL"/>
              <w:keepNext w:val="0"/>
            </w:pPr>
          </w:p>
        </w:tc>
        <w:tc>
          <w:tcPr>
            <w:tcW w:w="873" w:type="dxa"/>
            <w:noWrap/>
            <w:hideMark/>
          </w:tcPr>
          <w:p w14:paraId="6BF71FA3" w14:textId="77777777" w:rsidR="007748F0" w:rsidRPr="00B322A8" w:rsidRDefault="007748F0" w:rsidP="00873D42">
            <w:pPr>
              <w:pStyle w:val="TAL"/>
              <w:keepNext w:val="0"/>
            </w:pPr>
          </w:p>
        </w:tc>
        <w:tc>
          <w:tcPr>
            <w:tcW w:w="873" w:type="dxa"/>
            <w:noWrap/>
            <w:hideMark/>
          </w:tcPr>
          <w:p w14:paraId="0285A1A9" w14:textId="77777777" w:rsidR="007748F0" w:rsidRPr="00B322A8" w:rsidRDefault="007748F0" w:rsidP="00873D42">
            <w:pPr>
              <w:pStyle w:val="TAL"/>
              <w:keepNext w:val="0"/>
            </w:pPr>
          </w:p>
        </w:tc>
      </w:tr>
      <w:tr w:rsidR="007748F0" w:rsidRPr="00B322A8" w14:paraId="3475E248" w14:textId="77777777" w:rsidTr="00873D42">
        <w:trPr>
          <w:trHeight w:val="300"/>
        </w:trPr>
        <w:tc>
          <w:tcPr>
            <w:tcW w:w="1267" w:type="dxa"/>
            <w:shd w:val="clear" w:color="auto" w:fill="EDEDED" w:themeFill="accent3" w:themeFillTint="33"/>
            <w:noWrap/>
            <w:hideMark/>
          </w:tcPr>
          <w:p w14:paraId="5EB6532B"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13A17888"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3499C011" w14:textId="77777777" w:rsidR="007748F0" w:rsidRPr="00B322A8" w:rsidRDefault="007748F0" w:rsidP="00873D42">
            <w:pPr>
              <w:pStyle w:val="TAL"/>
              <w:keepNext w:val="0"/>
            </w:pPr>
          </w:p>
        </w:tc>
        <w:tc>
          <w:tcPr>
            <w:tcW w:w="2082" w:type="dxa"/>
            <w:shd w:val="clear" w:color="auto" w:fill="EDEDED" w:themeFill="accent3" w:themeFillTint="33"/>
            <w:noWrap/>
            <w:hideMark/>
          </w:tcPr>
          <w:p w14:paraId="096A0AAB" w14:textId="77777777" w:rsidR="007748F0" w:rsidRPr="00B322A8" w:rsidRDefault="007748F0" w:rsidP="00873D42">
            <w:pPr>
              <w:pStyle w:val="TAL"/>
              <w:keepNext w:val="0"/>
            </w:pPr>
          </w:p>
        </w:tc>
        <w:tc>
          <w:tcPr>
            <w:tcW w:w="1058" w:type="dxa"/>
            <w:shd w:val="clear" w:color="auto" w:fill="EDEDED" w:themeFill="accent3" w:themeFillTint="33"/>
            <w:noWrap/>
            <w:hideMark/>
          </w:tcPr>
          <w:p w14:paraId="44280854" w14:textId="77777777" w:rsidR="007748F0" w:rsidRPr="00B322A8" w:rsidRDefault="007748F0" w:rsidP="00873D42">
            <w:pPr>
              <w:pStyle w:val="TAL"/>
              <w:keepNext w:val="0"/>
            </w:pPr>
          </w:p>
        </w:tc>
        <w:tc>
          <w:tcPr>
            <w:tcW w:w="873" w:type="dxa"/>
            <w:shd w:val="clear" w:color="auto" w:fill="EDEDED" w:themeFill="accent3" w:themeFillTint="33"/>
            <w:noWrap/>
            <w:hideMark/>
          </w:tcPr>
          <w:p w14:paraId="4ED45FEC" w14:textId="77777777" w:rsidR="007748F0" w:rsidRPr="00B322A8" w:rsidRDefault="007748F0" w:rsidP="00873D42">
            <w:pPr>
              <w:pStyle w:val="TAL"/>
              <w:keepNext w:val="0"/>
            </w:pPr>
          </w:p>
        </w:tc>
        <w:tc>
          <w:tcPr>
            <w:tcW w:w="873" w:type="dxa"/>
            <w:shd w:val="clear" w:color="auto" w:fill="EDEDED" w:themeFill="accent3" w:themeFillTint="33"/>
            <w:noWrap/>
            <w:hideMark/>
          </w:tcPr>
          <w:p w14:paraId="4470BFAB" w14:textId="77777777" w:rsidR="007748F0" w:rsidRPr="00B322A8" w:rsidRDefault="007748F0" w:rsidP="00873D42">
            <w:pPr>
              <w:pStyle w:val="TAL"/>
              <w:keepNext w:val="0"/>
            </w:pPr>
          </w:p>
        </w:tc>
      </w:tr>
      <w:tr w:rsidR="007748F0" w:rsidRPr="00B322A8" w14:paraId="7A550336" w14:textId="77777777" w:rsidTr="00873D42">
        <w:trPr>
          <w:trHeight w:val="300"/>
        </w:trPr>
        <w:tc>
          <w:tcPr>
            <w:tcW w:w="1267" w:type="dxa"/>
            <w:noWrap/>
            <w:hideMark/>
          </w:tcPr>
          <w:p w14:paraId="2976B1DC" w14:textId="77777777" w:rsidR="007748F0" w:rsidRPr="00B322A8" w:rsidRDefault="007748F0" w:rsidP="00873D42">
            <w:pPr>
              <w:pStyle w:val="TAL"/>
              <w:keepNext w:val="0"/>
            </w:pPr>
            <w:r w:rsidRPr="00B322A8">
              <w:t>Cluster#</w:t>
            </w:r>
          </w:p>
        </w:tc>
        <w:tc>
          <w:tcPr>
            <w:tcW w:w="1100" w:type="dxa"/>
            <w:noWrap/>
            <w:hideMark/>
          </w:tcPr>
          <w:p w14:paraId="49920642" w14:textId="77777777" w:rsidR="007748F0" w:rsidRPr="00B322A8" w:rsidRDefault="007748F0" w:rsidP="00873D42">
            <w:pPr>
              <w:pStyle w:val="TAL"/>
              <w:keepNext w:val="0"/>
            </w:pPr>
            <w:r w:rsidRPr="00B322A8">
              <w:t>Power [dB]</w:t>
            </w:r>
          </w:p>
        </w:tc>
        <w:tc>
          <w:tcPr>
            <w:tcW w:w="2107" w:type="dxa"/>
            <w:noWrap/>
            <w:hideMark/>
          </w:tcPr>
          <w:p w14:paraId="0206FACE" w14:textId="77777777" w:rsidR="007748F0" w:rsidRPr="00B322A8" w:rsidRDefault="007748F0" w:rsidP="00873D42">
            <w:pPr>
              <w:pStyle w:val="TAL"/>
              <w:keepNext w:val="0"/>
            </w:pPr>
            <w:r w:rsidRPr="00B322A8">
              <w:t>Excess delay [ns]</w:t>
            </w:r>
          </w:p>
        </w:tc>
        <w:tc>
          <w:tcPr>
            <w:tcW w:w="2082" w:type="dxa"/>
            <w:noWrap/>
            <w:hideMark/>
          </w:tcPr>
          <w:p w14:paraId="60D068BB" w14:textId="77777777" w:rsidR="007748F0" w:rsidRPr="00B322A8" w:rsidRDefault="007748F0" w:rsidP="00873D42">
            <w:pPr>
              <w:pStyle w:val="TAL"/>
              <w:keepNext w:val="0"/>
            </w:pPr>
            <w:r w:rsidRPr="00B322A8">
              <w:t>AoA [°]</w:t>
            </w:r>
          </w:p>
        </w:tc>
        <w:tc>
          <w:tcPr>
            <w:tcW w:w="1058" w:type="dxa"/>
            <w:noWrap/>
            <w:hideMark/>
          </w:tcPr>
          <w:p w14:paraId="364EBB1B" w14:textId="77777777" w:rsidR="007748F0" w:rsidRPr="00B322A8" w:rsidRDefault="007748F0" w:rsidP="00873D42">
            <w:pPr>
              <w:pStyle w:val="TAL"/>
              <w:keepNext w:val="0"/>
            </w:pPr>
            <w:r w:rsidRPr="00B322A8">
              <w:t>AoD [°]</w:t>
            </w:r>
          </w:p>
        </w:tc>
        <w:tc>
          <w:tcPr>
            <w:tcW w:w="873" w:type="dxa"/>
            <w:noWrap/>
            <w:hideMark/>
          </w:tcPr>
          <w:p w14:paraId="056CDE3E" w14:textId="77777777" w:rsidR="007748F0" w:rsidRPr="00B322A8" w:rsidRDefault="007748F0" w:rsidP="00873D42">
            <w:pPr>
              <w:pStyle w:val="TAL"/>
              <w:keepNext w:val="0"/>
            </w:pPr>
            <w:r w:rsidRPr="00B322A8">
              <w:t>ASA [°]</w:t>
            </w:r>
          </w:p>
        </w:tc>
        <w:tc>
          <w:tcPr>
            <w:tcW w:w="873" w:type="dxa"/>
            <w:noWrap/>
            <w:hideMark/>
          </w:tcPr>
          <w:p w14:paraId="3C96A56C" w14:textId="77777777" w:rsidR="007748F0" w:rsidRPr="00B322A8" w:rsidRDefault="007748F0" w:rsidP="00873D42">
            <w:pPr>
              <w:pStyle w:val="TAL"/>
              <w:keepNext w:val="0"/>
            </w:pPr>
            <w:r w:rsidRPr="00B322A8">
              <w:t>ZoD [°]</w:t>
            </w:r>
          </w:p>
        </w:tc>
      </w:tr>
      <w:tr w:rsidR="007748F0" w:rsidRPr="00B322A8" w14:paraId="6A5C95B5" w14:textId="77777777" w:rsidTr="00873D42">
        <w:trPr>
          <w:trHeight w:val="300"/>
        </w:trPr>
        <w:tc>
          <w:tcPr>
            <w:tcW w:w="1267" w:type="dxa"/>
            <w:noWrap/>
            <w:hideMark/>
          </w:tcPr>
          <w:p w14:paraId="2A692CCC" w14:textId="77777777" w:rsidR="007748F0" w:rsidRPr="00B322A8" w:rsidRDefault="007748F0" w:rsidP="00873D42">
            <w:pPr>
              <w:pStyle w:val="TAL"/>
              <w:keepNext w:val="0"/>
            </w:pPr>
            <w:r w:rsidRPr="00B322A8">
              <w:t>LOS</w:t>
            </w:r>
          </w:p>
        </w:tc>
        <w:tc>
          <w:tcPr>
            <w:tcW w:w="1100" w:type="dxa"/>
            <w:noWrap/>
            <w:hideMark/>
          </w:tcPr>
          <w:p w14:paraId="1FE86374" w14:textId="77777777" w:rsidR="007748F0" w:rsidRPr="00B322A8" w:rsidRDefault="007748F0" w:rsidP="00873D42">
            <w:pPr>
              <w:pStyle w:val="TAL"/>
              <w:keepNext w:val="0"/>
            </w:pPr>
            <w:r w:rsidRPr="00B322A8">
              <w:t>-0.51</w:t>
            </w:r>
          </w:p>
        </w:tc>
        <w:tc>
          <w:tcPr>
            <w:tcW w:w="2107" w:type="dxa"/>
            <w:noWrap/>
            <w:hideMark/>
          </w:tcPr>
          <w:p w14:paraId="313C2EB6" w14:textId="77777777" w:rsidR="007748F0" w:rsidRPr="00B322A8" w:rsidRDefault="007748F0" w:rsidP="00873D42">
            <w:pPr>
              <w:pStyle w:val="TAL"/>
              <w:keepNext w:val="0"/>
            </w:pPr>
            <w:r w:rsidRPr="00B322A8">
              <w:t>0</w:t>
            </w:r>
          </w:p>
        </w:tc>
        <w:tc>
          <w:tcPr>
            <w:tcW w:w="2082" w:type="dxa"/>
            <w:noWrap/>
            <w:hideMark/>
          </w:tcPr>
          <w:p w14:paraId="6CD8C039" w14:textId="77777777" w:rsidR="007748F0" w:rsidRPr="00B322A8" w:rsidRDefault="007748F0" w:rsidP="00873D42">
            <w:pPr>
              <w:pStyle w:val="TAL"/>
              <w:keepNext w:val="0"/>
            </w:pPr>
            <w:r w:rsidRPr="00B322A8">
              <w:t>-156.01</w:t>
            </w:r>
          </w:p>
        </w:tc>
        <w:tc>
          <w:tcPr>
            <w:tcW w:w="1058" w:type="dxa"/>
            <w:noWrap/>
            <w:hideMark/>
          </w:tcPr>
          <w:p w14:paraId="52534F2E" w14:textId="77777777" w:rsidR="007748F0" w:rsidRPr="00B322A8" w:rsidRDefault="007748F0" w:rsidP="00873D42">
            <w:pPr>
              <w:pStyle w:val="TAL"/>
              <w:keepNext w:val="0"/>
            </w:pPr>
            <w:r w:rsidRPr="00B322A8">
              <w:t>23.99</w:t>
            </w:r>
          </w:p>
        </w:tc>
        <w:tc>
          <w:tcPr>
            <w:tcW w:w="873" w:type="dxa"/>
            <w:noWrap/>
            <w:hideMark/>
          </w:tcPr>
          <w:p w14:paraId="611176F1" w14:textId="77777777" w:rsidR="007748F0" w:rsidRPr="00B322A8" w:rsidRDefault="007748F0" w:rsidP="00873D42">
            <w:pPr>
              <w:pStyle w:val="TAL"/>
              <w:keepNext w:val="0"/>
            </w:pPr>
            <w:r w:rsidRPr="00B322A8">
              <w:t>0</w:t>
            </w:r>
          </w:p>
        </w:tc>
        <w:tc>
          <w:tcPr>
            <w:tcW w:w="873" w:type="dxa"/>
            <w:noWrap/>
            <w:hideMark/>
          </w:tcPr>
          <w:p w14:paraId="760CF694" w14:textId="77777777" w:rsidR="007748F0" w:rsidRPr="00B322A8" w:rsidRDefault="007748F0" w:rsidP="00873D42">
            <w:pPr>
              <w:pStyle w:val="TAL"/>
              <w:keepNext w:val="0"/>
            </w:pPr>
            <w:r w:rsidRPr="00B322A8">
              <w:t>91.23</w:t>
            </w:r>
          </w:p>
        </w:tc>
      </w:tr>
      <w:tr w:rsidR="007748F0" w:rsidRPr="00B322A8" w14:paraId="4A6D4167" w14:textId="77777777" w:rsidTr="00873D42">
        <w:trPr>
          <w:trHeight w:val="300"/>
        </w:trPr>
        <w:tc>
          <w:tcPr>
            <w:tcW w:w="1267" w:type="dxa"/>
            <w:noWrap/>
            <w:hideMark/>
          </w:tcPr>
          <w:p w14:paraId="7CE82A06" w14:textId="77777777" w:rsidR="007748F0" w:rsidRPr="00B322A8" w:rsidRDefault="007748F0" w:rsidP="00873D42">
            <w:pPr>
              <w:pStyle w:val="TAL"/>
              <w:keepNext w:val="0"/>
            </w:pPr>
            <w:r w:rsidRPr="00B322A8">
              <w:t>1</w:t>
            </w:r>
          </w:p>
        </w:tc>
        <w:tc>
          <w:tcPr>
            <w:tcW w:w="1100" w:type="dxa"/>
            <w:noWrap/>
            <w:hideMark/>
          </w:tcPr>
          <w:p w14:paraId="71A1303F" w14:textId="77777777" w:rsidR="007748F0" w:rsidRPr="00B322A8" w:rsidRDefault="007748F0" w:rsidP="00873D42">
            <w:pPr>
              <w:pStyle w:val="TAL"/>
              <w:keepNext w:val="0"/>
            </w:pPr>
            <w:r w:rsidRPr="00B322A8">
              <w:t>-22.24</w:t>
            </w:r>
          </w:p>
        </w:tc>
        <w:tc>
          <w:tcPr>
            <w:tcW w:w="2107" w:type="dxa"/>
            <w:noWrap/>
            <w:hideMark/>
          </w:tcPr>
          <w:p w14:paraId="4FC4DBB2" w14:textId="77777777" w:rsidR="007748F0" w:rsidRPr="00B322A8" w:rsidRDefault="007748F0" w:rsidP="00873D42">
            <w:pPr>
              <w:pStyle w:val="TAL"/>
              <w:keepNext w:val="0"/>
            </w:pPr>
            <w:r w:rsidRPr="00B322A8">
              <w:t>0</w:t>
            </w:r>
          </w:p>
        </w:tc>
        <w:tc>
          <w:tcPr>
            <w:tcW w:w="2082" w:type="dxa"/>
            <w:noWrap/>
            <w:hideMark/>
          </w:tcPr>
          <w:p w14:paraId="4E2D0A6A" w14:textId="77777777" w:rsidR="007748F0" w:rsidRPr="00B322A8" w:rsidRDefault="007748F0" w:rsidP="00873D42">
            <w:pPr>
              <w:pStyle w:val="TAL"/>
              <w:keepNext w:val="0"/>
            </w:pPr>
            <w:r w:rsidRPr="00B322A8">
              <w:t>-156.01</w:t>
            </w:r>
          </w:p>
        </w:tc>
        <w:tc>
          <w:tcPr>
            <w:tcW w:w="1058" w:type="dxa"/>
            <w:noWrap/>
            <w:hideMark/>
          </w:tcPr>
          <w:p w14:paraId="30F55AAD" w14:textId="77777777" w:rsidR="007748F0" w:rsidRPr="00B322A8" w:rsidRDefault="007748F0" w:rsidP="00873D42">
            <w:pPr>
              <w:pStyle w:val="TAL"/>
              <w:keepNext w:val="0"/>
            </w:pPr>
            <w:r w:rsidRPr="00B322A8">
              <w:t>23.99</w:t>
            </w:r>
          </w:p>
        </w:tc>
        <w:tc>
          <w:tcPr>
            <w:tcW w:w="873" w:type="dxa"/>
            <w:noWrap/>
            <w:hideMark/>
          </w:tcPr>
          <w:p w14:paraId="4FA47457" w14:textId="77777777" w:rsidR="007748F0" w:rsidRPr="00B322A8" w:rsidRDefault="007748F0" w:rsidP="00873D42">
            <w:pPr>
              <w:pStyle w:val="TAL"/>
              <w:keepNext w:val="0"/>
            </w:pPr>
            <w:r w:rsidRPr="00B322A8">
              <w:t>14.19</w:t>
            </w:r>
          </w:p>
        </w:tc>
        <w:tc>
          <w:tcPr>
            <w:tcW w:w="873" w:type="dxa"/>
            <w:noWrap/>
            <w:hideMark/>
          </w:tcPr>
          <w:p w14:paraId="7310111C" w14:textId="77777777" w:rsidR="007748F0" w:rsidRPr="00B322A8" w:rsidRDefault="007748F0" w:rsidP="00873D42">
            <w:pPr>
              <w:pStyle w:val="TAL"/>
              <w:keepNext w:val="0"/>
            </w:pPr>
            <w:r w:rsidRPr="00B322A8">
              <w:t>91.23</w:t>
            </w:r>
          </w:p>
        </w:tc>
      </w:tr>
      <w:tr w:rsidR="007748F0" w:rsidRPr="00B322A8" w14:paraId="07955D98" w14:textId="77777777" w:rsidTr="00873D42">
        <w:trPr>
          <w:trHeight w:val="300"/>
        </w:trPr>
        <w:tc>
          <w:tcPr>
            <w:tcW w:w="1267" w:type="dxa"/>
            <w:noWrap/>
            <w:hideMark/>
          </w:tcPr>
          <w:p w14:paraId="5C72EB5A" w14:textId="77777777" w:rsidR="007748F0" w:rsidRPr="00B322A8" w:rsidRDefault="007748F0" w:rsidP="00873D42">
            <w:pPr>
              <w:pStyle w:val="TAL"/>
              <w:keepNext w:val="0"/>
            </w:pPr>
            <w:r w:rsidRPr="00B322A8">
              <w:t>2</w:t>
            </w:r>
          </w:p>
        </w:tc>
        <w:tc>
          <w:tcPr>
            <w:tcW w:w="1100" w:type="dxa"/>
            <w:noWrap/>
            <w:hideMark/>
          </w:tcPr>
          <w:p w14:paraId="3FBBBADB" w14:textId="77777777" w:rsidR="007748F0" w:rsidRPr="00B322A8" w:rsidRDefault="007748F0" w:rsidP="00873D42">
            <w:pPr>
              <w:pStyle w:val="TAL"/>
              <w:keepNext w:val="0"/>
            </w:pPr>
            <w:r w:rsidRPr="00B322A8">
              <w:t>-16.01</w:t>
            </w:r>
          </w:p>
        </w:tc>
        <w:tc>
          <w:tcPr>
            <w:tcW w:w="2107" w:type="dxa"/>
            <w:noWrap/>
            <w:hideMark/>
          </w:tcPr>
          <w:p w14:paraId="1FFC3143" w14:textId="77777777" w:rsidR="007748F0" w:rsidRPr="00B322A8" w:rsidRDefault="007748F0" w:rsidP="00873D42">
            <w:pPr>
              <w:pStyle w:val="TAL"/>
              <w:keepNext w:val="0"/>
            </w:pPr>
            <w:r w:rsidRPr="00B322A8">
              <w:t>27</w:t>
            </w:r>
          </w:p>
        </w:tc>
        <w:tc>
          <w:tcPr>
            <w:tcW w:w="2082" w:type="dxa"/>
            <w:noWrap/>
            <w:hideMark/>
          </w:tcPr>
          <w:p w14:paraId="28FA98AE" w14:textId="77777777" w:rsidR="007748F0" w:rsidRPr="00B322A8" w:rsidRDefault="007748F0" w:rsidP="00873D42">
            <w:pPr>
              <w:pStyle w:val="TAL"/>
              <w:keepNext w:val="0"/>
            </w:pPr>
            <w:r w:rsidRPr="00B322A8">
              <w:t>-4.8</w:t>
            </w:r>
          </w:p>
        </w:tc>
        <w:tc>
          <w:tcPr>
            <w:tcW w:w="1058" w:type="dxa"/>
            <w:noWrap/>
            <w:hideMark/>
          </w:tcPr>
          <w:p w14:paraId="30C00DAC" w14:textId="77777777" w:rsidR="007748F0" w:rsidRPr="00B322A8" w:rsidRDefault="007748F0" w:rsidP="00873D42">
            <w:pPr>
              <w:pStyle w:val="TAL"/>
              <w:keepNext w:val="0"/>
            </w:pPr>
            <w:r w:rsidRPr="00B322A8">
              <w:t>90.48</w:t>
            </w:r>
          </w:p>
        </w:tc>
        <w:tc>
          <w:tcPr>
            <w:tcW w:w="873" w:type="dxa"/>
            <w:noWrap/>
            <w:hideMark/>
          </w:tcPr>
          <w:p w14:paraId="52D95DBE" w14:textId="77777777" w:rsidR="007748F0" w:rsidRPr="00B322A8" w:rsidRDefault="007748F0" w:rsidP="00873D42">
            <w:pPr>
              <w:pStyle w:val="TAL"/>
              <w:keepNext w:val="0"/>
            </w:pPr>
            <w:r w:rsidRPr="00B322A8">
              <w:t>14.19</w:t>
            </w:r>
          </w:p>
        </w:tc>
        <w:tc>
          <w:tcPr>
            <w:tcW w:w="873" w:type="dxa"/>
            <w:noWrap/>
            <w:hideMark/>
          </w:tcPr>
          <w:p w14:paraId="77EE2F31" w14:textId="77777777" w:rsidR="007748F0" w:rsidRPr="00B322A8" w:rsidRDefault="007748F0" w:rsidP="00873D42">
            <w:pPr>
              <w:pStyle w:val="TAL"/>
              <w:keepNext w:val="0"/>
            </w:pPr>
            <w:r w:rsidRPr="00B322A8">
              <w:t>93.18</w:t>
            </w:r>
          </w:p>
        </w:tc>
      </w:tr>
      <w:tr w:rsidR="007748F0" w:rsidRPr="00B322A8" w14:paraId="0EB5F9FD" w14:textId="77777777" w:rsidTr="00873D42">
        <w:trPr>
          <w:trHeight w:val="300"/>
        </w:trPr>
        <w:tc>
          <w:tcPr>
            <w:tcW w:w="1267" w:type="dxa"/>
            <w:noWrap/>
            <w:hideMark/>
          </w:tcPr>
          <w:p w14:paraId="08344E30" w14:textId="77777777" w:rsidR="007748F0" w:rsidRPr="00B322A8" w:rsidRDefault="007748F0" w:rsidP="00873D42">
            <w:pPr>
              <w:pStyle w:val="TAL"/>
              <w:keepNext w:val="0"/>
            </w:pPr>
            <w:r w:rsidRPr="00B322A8">
              <w:t>3</w:t>
            </w:r>
          </w:p>
        </w:tc>
        <w:tc>
          <w:tcPr>
            <w:tcW w:w="1100" w:type="dxa"/>
            <w:noWrap/>
            <w:hideMark/>
          </w:tcPr>
          <w:p w14:paraId="59A8433B" w14:textId="77777777" w:rsidR="007748F0" w:rsidRPr="00B322A8" w:rsidRDefault="007748F0" w:rsidP="00873D42">
            <w:pPr>
              <w:pStyle w:val="TAL"/>
              <w:keepNext w:val="0"/>
            </w:pPr>
            <w:r w:rsidRPr="00B322A8">
              <w:t>-18.31</w:t>
            </w:r>
          </w:p>
        </w:tc>
        <w:tc>
          <w:tcPr>
            <w:tcW w:w="2107" w:type="dxa"/>
            <w:noWrap/>
            <w:hideMark/>
          </w:tcPr>
          <w:p w14:paraId="27280654" w14:textId="77777777" w:rsidR="007748F0" w:rsidRPr="00B322A8" w:rsidRDefault="007748F0" w:rsidP="00873D42">
            <w:pPr>
              <w:pStyle w:val="TAL"/>
              <w:keepNext w:val="0"/>
            </w:pPr>
            <w:r w:rsidRPr="00B322A8">
              <w:t>28</w:t>
            </w:r>
          </w:p>
        </w:tc>
        <w:tc>
          <w:tcPr>
            <w:tcW w:w="2082" w:type="dxa"/>
            <w:noWrap/>
            <w:hideMark/>
          </w:tcPr>
          <w:p w14:paraId="45877A77" w14:textId="77777777" w:rsidR="007748F0" w:rsidRPr="00B322A8" w:rsidRDefault="007748F0" w:rsidP="00873D42">
            <w:pPr>
              <w:pStyle w:val="TAL"/>
              <w:keepNext w:val="0"/>
            </w:pPr>
            <w:r w:rsidRPr="00B322A8">
              <w:t>-4.8</w:t>
            </w:r>
          </w:p>
        </w:tc>
        <w:tc>
          <w:tcPr>
            <w:tcW w:w="1058" w:type="dxa"/>
            <w:noWrap/>
            <w:hideMark/>
          </w:tcPr>
          <w:p w14:paraId="7971F8AD" w14:textId="77777777" w:rsidR="007748F0" w:rsidRPr="00B322A8" w:rsidRDefault="007748F0" w:rsidP="00873D42">
            <w:pPr>
              <w:pStyle w:val="TAL"/>
              <w:keepNext w:val="0"/>
            </w:pPr>
            <w:r w:rsidRPr="00B322A8">
              <w:t>90.48</w:t>
            </w:r>
          </w:p>
        </w:tc>
        <w:tc>
          <w:tcPr>
            <w:tcW w:w="873" w:type="dxa"/>
            <w:noWrap/>
            <w:hideMark/>
          </w:tcPr>
          <w:p w14:paraId="245DEFB3" w14:textId="77777777" w:rsidR="007748F0" w:rsidRPr="00B322A8" w:rsidRDefault="007748F0" w:rsidP="00873D42">
            <w:pPr>
              <w:pStyle w:val="TAL"/>
              <w:keepNext w:val="0"/>
            </w:pPr>
            <w:r w:rsidRPr="00B322A8">
              <w:t>12.771</w:t>
            </w:r>
          </w:p>
        </w:tc>
        <w:tc>
          <w:tcPr>
            <w:tcW w:w="873" w:type="dxa"/>
            <w:noWrap/>
            <w:hideMark/>
          </w:tcPr>
          <w:p w14:paraId="42C15A67" w14:textId="77777777" w:rsidR="007748F0" w:rsidRPr="00B322A8" w:rsidRDefault="007748F0" w:rsidP="00873D42">
            <w:pPr>
              <w:pStyle w:val="TAL"/>
              <w:keepNext w:val="0"/>
            </w:pPr>
            <w:r w:rsidRPr="00B322A8">
              <w:t>93.18</w:t>
            </w:r>
          </w:p>
        </w:tc>
      </w:tr>
      <w:tr w:rsidR="007748F0" w:rsidRPr="00B322A8" w14:paraId="74443671" w14:textId="77777777" w:rsidTr="00873D42">
        <w:trPr>
          <w:trHeight w:val="300"/>
        </w:trPr>
        <w:tc>
          <w:tcPr>
            <w:tcW w:w="1267" w:type="dxa"/>
            <w:noWrap/>
            <w:hideMark/>
          </w:tcPr>
          <w:p w14:paraId="764406D8" w14:textId="77777777" w:rsidR="007748F0" w:rsidRPr="00B322A8" w:rsidRDefault="007748F0" w:rsidP="00873D42">
            <w:pPr>
              <w:pStyle w:val="TAL"/>
              <w:keepNext w:val="0"/>
            </w:pPr>
            <w:r w:rsidRPr="00B322A8">
              <w:t>4</w:t>
            </w:r>
          </w:p>
        </w:tc>
        <w:tc>
          <w:tcPr>
            <w:tcW w:w="1100" w:type="dxa"/>
            <w:noWrap/>
            <w:hideMark/>
          </w:tcPr>
          <w:p w14:paraId="2AC7858E" w14:textId="77777777" w:rsidR="007748F0" w:rsidRPr="00B322A8" w:rsidRDefault="007748F0" w:rsidP="00873D42">
            <w:pPr>
              <w:pStyle w:val="TAL"/>
              <w:keepNext w:val="0"/>
            </w:pPr>
            <w:r w:rsidRPr="00B322A8">
              <w:t>-23.11</w:t>
            </w:r>
          </w:p>
        </w:tc>
        <w:tc>
          <w:tcPr>
            <w:tcW w:w="2107" w:type="dxa"/>
            <w:noWrap/>
            <w:hideMark/>
          </w:tcPr>
          <w:p w14:paraId="435B6071" w14:textId="77777777" w:rsidR="007748F0" w:rsidRPr="00B322A8" w:rsidRDefault="007748F0" w:rsidP="00873D42">
            <w:pPr>
              <w:pStyle w:val="TAL"/>
              <w:keepNext w:val="0"/>
            </w:pPr>
            <w:r w:rsidRPr="00B322A8">
              <w:t>28</w:t>
            </w:r>
          </w:p>
        </w:tc>
        <w:tc>
          <w:tcPr>
            <w:tcW w:w="2082" w:type="dxa"/>
            <w:noWrap/>
            <w:hideMark/>
          </w:tcPr>
          <w:p w14:paraId="238FB04F" w14:textId="77777777" w:rsidR="007748F0" w:rsidRPr="00B322A8" w:rsidRDefault="007748F0" w:rsidP="00873D42">
            <w:pPr>
              <w:pStyle w:val="TAL"/>
              <w:keepNext w:val="0"/>
            </w:pPr>
            <w:r w:rsidRPr="00B322A8">
              <w:t>103.08</w:t>
            </w:r>
          </w:p>
        </w:tc>
        <w:tc>
          <w:tcPr>
            <w:tcW w:w="1058" w:type="dxa"/>
            <w:noWrap/>
            <w:hideMark/>
          </w:tcPr>
          <w:p w14:paraId="5A6B97B2" w14:textId="77777777" w:rsidR="007748F0" w:rsidRPr="00B322A8" w:rsidRDefault="007748F0" w:rsidP="00873D42">
            <w:pPr>
              <w:pStyle w:val="TAL"/>
              <w:keepNext w:val="0"/>
            </w:pPr>
            <w:r w:rsidRPr="00B322A8">
              <w:t>0.75</w:t>
            </w:r>
          </w:p>
        </w:tc>
        <w:tc>
          <w:tcPr>
            <w:tcW w:w="873" w:type="dxa"/>
            <w:noWrap/>
            <w:hideMark/>
          </w:tcPr>
          <w:p w14:paraId="6CA76F10" w14:textId="77777777" w:rsidR="007748F0" w:rsidRPr="00B322A8" w:rsidRDefault="007748F0" w:rsidP="00873D42">
            <w:pPr>
              <w:pStyle w:val="TAL"/>
              <w:keepNext w:val="0"/>
            </w:pPr>
            <w:r w:rsidRPr="00B322A8">
              <w:t>14.19</w:t>
            </w:r>
          </w:p>
        </w:tc>
        <w:tc>
          <w:tcPr>
            <w:tcW w:w="873" w:type="dxa"/>
            <w:noWrap/>
            <w:hideMark/>
          </w:tcPr>
          <w:p w14:paraId="6E5CAC20" w14:textId="77777777" w:rsidR="007748F0" w:rsidRPr="00B322A8" w:rsidRDefault="007748F0" w:rsidP="00873D42">
            <w:pPr>
              <w:pStyle w:val="TAL"/>
              <w:keepNext w:val="0"/>
            </w:pPr>
            <w:r w:rsidRPr="00B322A8">
              <w:t>91.15</w:t>
            </w:r>
          </w:p>
        </w:tc>
      </w:tr>
      <w:tr w:rsidR="007748F0" w:rsidRPr="00B322A8" w14:paraId="48A53FA4" w14:textId="77777777" w:rsidTr="00873D42">
        <w:trPr>
          <w:trHeight w:val="300"/>
        </w:trPr>
        <w:tc>
          <w:tcPr>
            <w:tcW w:w="1267" w:type="dxa"/>
            <w:noWrap/>
            <w:hideMark/>
          </w:tcPr>
          <w:p w14:paraId="77E97FC3" w14:textId="77777777" w:rsidR="007748F0" w:rsidRPr="00B322A8" w:rsidRDefault="007748F0" w:rsidP="00873D42">
            <w:pPr>
              <w:pStyle w:val="TAL"/>
              <w:keepNext w:val="0"/>
            </w:pPr>
            <w:r w:rsidRPr="00B322A8">
              <w:t>5</w:t>
            </w:r>
          </w:p>
        </w:tc>
        <w:tc>
          <w:tcPr>
            <w:tcW w:w="1100" w:type="dxa"/>
            <w:noWrap/>
            <w:hideMark/>
          </w:tcPr>
          <w:p w14:paraId="53D75FA3" w14:textId="77777777" w:rsidR="007748F0" w:rsidRPr="00B322A8" w:rsidRDefault="007748F0" w:rsidP="00873D42">
            <w:pPr>
              <w:pStyle w:val="TAL"/>
              <w:keepNext w:val="0"/>
            </w:pPr>
            <w:r w:rsidRPr="00B322A8">
              <w:t>-20.01</w:t>
            </w:r>
          </w:p>
        </w:tc>
        <w:tc>
          <w:tcPr>
            <w:tcW w:w="2107" w:type="dxa"/>
            <w:noWrap/>
            <w:hideMark/>
          </w:tcPr>
          <w:p w14:paraId="087CDD8A" w14:textId="77777777" w:rsidR="007748F0" w:rsidRPr="00B322A8" w:rsidRDefault="007748F0" w:rsidP="00873D42">
            <w:pPr>
              <w:pStyle w:val="TAL"/>
              <w:keepNext w:val="0"/>
            </w:pPr>
            <w:r w:rsidRPr="00B322A8">
              <w:t>29</w:t>
            </w:r>
          </w:p>
        </w:tc>
        <w:tc>
          <w:tcPr>
            <w:tcW w:w="2082" w:type="dxa"/>
            <w:noWrap/>
            <w:hideMark/>
          </w:tcPr>
          <w:p w14:paraId="394BAB22" w14:textId="77777777" w:rsidR="007748F0" w:rsidRPr="00B322A8" w:rsidRDefault="007748F0" w:rsidP="00873D42">
            <w:pPr>
              <w:pStyle w:val="TAL"/>
              <w:keepNext w:val="0"/>
            </w:pPr>
            <w:r w:rsidRPr="00B322A8">
              <w:t>-4.8</w:t>
            </w:r>
          </w:p>
        </w:tc>
        <w:tc>
          <w:tcPr>
            <w:tcW w:w="1058" w:type="dxa"/>
            <w:noWrap/>
            <w:hideMark/>
          </w:tcPr>
          <w:p w14:paraId="26F11371" w14:textId="77777777" w:rsidR="007748F0" w:rsidRPr="00B322A8" w:rsidRDefault="007748F0" w:rsidP="00873D42">
            <w:pPr>
              <w:pStyle w:val="TAL"/>
              <w:keepNext w:val="0"/>
            </w:pPr>
            <w:r w:rsidRPr="00B322A8">
              <w:t>90.48</w:t>
            </w:r>
          </w:p>
        </w:tc>
        <w:tc>
          <w:tcPr>
            <w:tcW w:w="873" w:type="dxa"/>
            <w:noWrap/>
            <w:hideMark/>
          </w:tcPr>
          <w:p w14:paraId="09839299" w14:textId="77777777" w:rsidR="007748F0" w:rsidRPr="00B322A8" w:rsidRDefault="007748F0" w:rsidP="00873D42">
            <w:pPr>
              <w:pStyle w:val="TAL"/>
              <w:keepNext w:val="0"/>
            </w:pPr>
            <w:r w:rsidRPr="00B322A8">
              <w:t>11.352</w:t>
            </w:r>
          </w:p>
        </w:tc>
        <w:tc>
          <w:tcPr>
            <w:tcW w:w="873" w:type="dxa"/>
            <w:noWrap/>
            <w:hideMark/>
          </w:tcPr>
          <w:p w14:paraId="179BA212" w14:textId="77777777" w:rsidR="007748F0" w:rsidRPr="00B322A8" w:rsidRDefault="007748F0" w:rsidP="00873D42">
            <w:pPr>
              <w:pStyle w:val="TAL"/>
              <w:keepNext w:val="0"/>
            </w:pPr>
            <w:r w:rsidRPr="00B322A8">
              <w:t>93.18</w:t>
            </w:r>
          </w:p>
        </w:tc>
      </w:tr>
      <w:tr w:rsidR="007748F0" w:rsidRPr="00B322A8" w14:paraId="4F8EE9F3" w14:textId="77777777" w:rsidTr="00873D42">
        <w:trPr>
          <w:trHeight w:val="300"/>
        </w:trPr>
        <w:tc>
          <w:tcPr>
            <w:tcW w:w="1267" w:type="dxa"/>
            <w:noWrap/>
            <w:hideMark/>
          </w:tcPr>
          <w:p w14:paraId="06874BC7" w14:textId="77777777" w:rsidR="007748F0" w:rsidRPr="00B322A8" w:rsidRDefault="007748F0" w:rsidP="00873D42">
            <w:pPr>
              <w:pStyle w:val="TAL"/>
              <w:keepNext w:val="0"/>
            </w:pPr>
            <w:r w:rsidRPr="00B322A8">
              <w:t>6</w:t>
            </w:r>
          </w:p>
        </w:tc>
        <w:tc>
          <w:tcPr>
            <w:tcW w:w="1100" w:type="dxa"/>
            <w:noWrap/>
            <w:hideMark/>
          </w:tcPr>
          <w:p w14:paraId="0F72B290" w14:textId="77777777" w:rsidR="007748F0" w:rsidRPr="00B322A8" w:rsidRDefault="007748F0" w:rsidP="00873D42">
            <w:pPr>
              <w:pStyle w:val="TAL"/>
              <w:keepNext w:val="0"/>
            </w:pPr>
            <w:r w:rsidRPr="00B322A8">
              <w:t>-22.61</w:t>
            </w:r>
          </w:p>
        </w:tc>
        <w:tc>
          <w:tcPr>
            <w:tcW w:w="2107" w:type="dxa"/>
            <w:noWrap/>
            <w:hideMark/>
          </w:tcPr>
          <w:p w14:paraId="3E390AAA" w14:textId="77777777" w:rsidR="007748F0" w:rsidRPr="00B322A8" w:rsidRDefault="007748F0" w:rsidP="00873D42">
            <w:pPr>
              <w:pStyle w:val="TAL"/>
              <w:keepNext w:val="0"/>
            </w:pPr>
            <w:r w:rsidRPr="00B322A8">
              <w:t>37</w:t>
            </w:r>
          </w:p>
        </w:tc>
        <w:tc>
          <w:tcPr>
            <w:tcW w:w="2082" w:type="dxa"/>
            <w:noWrap/>
            <w:hideMark/>
          </w:tcPr>
          <w:p w14:paraId="2D5AF91F" w14:textId="77777777" w:rsidR="007748F0" w:rsidRPr="00B322A8" w:rsidRDefault="007748F0" w:rsidP="00873D42">
            <w:pPr>
              <w:pStyle w:val="TAL"/>
              <w:keepNext w:val="0"/>
            </w:pPr>
            <w:r w:rsidRPr="00B322A8">
              <w:t>117.4</w:t>
            </w:r>
          </w:p>
        </w:tc>
        <w:tc>
          <w:tcPr>
            <w:tcW w:w="1058" w:type="dxa"/>
            <w:noWrap/>
            <w:hideMark/>
          </w:tcPr>
          <w:p w14:paraId="1613DA2E" w14:textId="77777777" w:rsidR="007748F0" w:rsidRPr="00B322A8" w:rsidRDefault="007748F0" w:rsidP="00873D42">
            <w:pPr>
              <w:pStyle w:val="TAL"/>
              <w:keepNext w:val="0"/>
            </w:pPr>
            <w:r w:rsidRPr="00B322A8">
              <w:t>42.72</w:t>
            </w:r>
          </w:p>
        </w:tc>
        <w:tc>
          <w:tcPr>
            <w:tcW w:w="873" w:type="dxa"/>
            <w:noWrap/>
            <w:hideMark/>
          </w:tcPr>
          <w:p w14:paraId="12A5C7DE" w14:textId="77777777" w:rsidR="007748F0" w:rsidRPr="00B322A8" w:rsidRDefault="007748F0" w:rsidP="00873D42">
            <w:pPr>
              <w:pStyle w:val="TAL"/>
              <w:keepNext w:val="0"/>
            </w:pPr>
            <w:r w:rsidRPr="00B322A8">
              <w:t>14.19</w:t>
            </w:r>
          </w:p>
        </w:tc>
        <w:tc>
          <w:tcPr>
            <w:tcW w:w="873" w:type="dxa"/>
            <w:noWrap/>
            <w:hideMark/>
          </w:tcPr>
          <w:p w14:paraId="7CF1491D" w14:textId="77777777" w:rsidR="007748F0" w:rsidRPr="00B322A8" w:rsidRDefault="007748F0" w:rsidP="00873D42">
            <w:pPr>
              <w:pStyle w:val="TAL"/>
              <w:keepNext w:val="0"/>
            </w:pPr>
            <w:r w:rsidRPr="00B322A8">
              <w:t>91.74</w:t>
            </w:r>
          </w:p>
        </w:tc>
      </w:tr>
      <w:tr w:rsidR="007748F0" w:rsidRPr="00B322A8" w14:paraId="14F65B2F" w14:textId="77777777" w:rsidTr="00873D42">
        <w:trPr>
          <w:trHeight w:val="300"/>
        </w:trPr>
        <w:tc>
          <w:tcPr>
            <w:tcW w:w="1267" w:type="dxa"/>
            <w:noWrap/>
            <w:hideMark/>
          </w:tcPr>
          <w:p w14:paraId="38B1F867" w14:textId="77777777" w:rsidR="007748F0" w:rsidRPr="00B322A8" w:rsidRDefault="007748F0" w:rsidP="00873D42">
            <w:pPr>
              <w:pStyle w:val="TAL"/>
              <w:keepNext w:val="0"/>
            </w:pPr>
            <w:r w:rsidRPr="00B322A8">
              <w:t>7</w:t>
            </w:r>
          </w:p>
        </w:tc>
        <w:tc>
          <w:tcPr>
            <w:tcW w:w="1100" w:type="dxa"/>
            <w:noWrap/>
            <w:hideMark/>
          </w:tcPr>
          <w:p w14:paraId="1E935B31" w14:textId="77777777" w:rsidR="007748F0" w:rsidRPr="00B322A8" w:rsidRDefault="007748F0" w:rsidP="00873D42">
            <w:pPr>
              <w:pStyle w:val="TAL"/>
              <w:keepNext w:val="0"/>
            </w:pPr>
            <w:r w:rsidRPr="00B322A8">
              <w:t>-18.81</w:t>
            </w:r>
          </w:p>
        </w:tc>
        <w:tc>
          <w:tcPr>
            <w:tcW w:w="2107" w:type="dxa"/>
            <w:noWrap/>
            <w:hideMark/>
          </w:tcPr>
          <w:p w14:paraId="161E1D20" w14:textId="77777777" w:rsidR="007748F0" w:rsidRPr="00B322A8" w:rsidRDefault="007748F0" w:rsidP="00873D42">
            <w:pPr>
              <w:pStyle w:val="TAL"/>
              <w:keepNext w:val="0"/>
            </w:pPr>
            <w:r w:rsidRPr="00B322A8">
              <w:t>99</w:t>
            </w:r>
          </w:p>
        </w:tc>
        <w:tc>
          <w:tcPr>
            <w:tcW w:w="2082" w:type="dxa"/>
            <w:noWrap/>
            <w:hideMark/>
          </w:tcPr>
          <w:p w14:paraId="1C50228E" w14:textId="77777777" w:rsidR="007748F0" w:rsidRPr="00B322A8" w:rsidRDefault="007748F0" w:rsidP="00873D42">
            <w:pPr>
              <w:pStyle w:val="TAL"/>
              <w:keepNext w:val="0"/>
            </w:pPr>
            <w:r w:rsidRPr="00B322A8">
              <w:t>-124.4</w:t>
            </w:r>
          </w:p>
        </w:tc>
        <w:tc>
          <w:tcPr>
            <w:tcW w:w="1058" w:type="dxa"/>
            <w:noWrap/>
            <w:hideMark/>
          </w:tcPr>
          <w:p w14:paraId="494A5177" w14:textId="77777777" w:rsidR="007748F0" w:rsidRPr="00B322A8" w:rsidRDefault="007748F0" w:rsidP="00873D42">
            <w:pPr>
              <w:pStyle w:val="TAL"/>
              <w:keepNext w:val="0"/>
            </w:pPr>
            <w:r w:rsidRPr="00B322A8">
              <w:t>34.74</w:t>
            </w:r>
          </w:p>
        </w:tc>
        <w:tc>
          <w:tcPr>
            <w:tcW w:w="873" w:type="dxa"/>
            <w:noWrap/>
            <w:hideMark/>
          </w:tcPr>
          <w:p w14:paraId="43241EB1" w14:textId="77777777" w:rsidR="007748F0" w:rsidRPr="00B322A8" w:rsidRDefault="007748F0" w:rsidP="00873D42">
            <w:pPr>
              <w:pStyle w:val="TAL"/>
              <w:keepNext w:val="0"/>
            </w:pPr>
            <w:r w:rsidRPr="00B322A8">
              <w:t>14.19</w:t>
            </w:r>
          </w:p>
        </w:tc>
        <w:tc>
          <w:tcPr>
            <w:tcW w:w="873" w:type="dxa"/>
            <w:noWrap/>
            <w:hideMark/>
          </w:tcPr>
          <w:p w14:paraId="5BBA4BAF" w14:textId="77777777" w:rsidR="007748F0" w:rsidRPr="00B322A8" w:rsidRDefault="007748F0" w:rsidP="00873D42">
            <w:pPr>
              <w:pStyle w:val="TAL"/>
              <w:keepNext w:val="0"/>
            </w:pPr>
            <w:r w:rsidRPr="00B322A8">
              <w:t>90.89</w:t>
            </w:r>
          </w:p>
        </w:tc>
      </w:tr>
      <w:tr w:rsidR="007748F0" w:rsidRPr="00B322A8" w14:paraId="11CD0F70" w14:textId="77777777" w:rsidTr="00873D42">
        <w:trPr>
          <w:trHeight w:val="300"/>
        </w:trPr>
        <w:tc>
          <w:tcPr>
            <w:tcW w:w="1267" w:type="dxa"/>
            <w:noWrap/>
            <w:hideMark/>
          </w:tcPr>
          <w:p w14:paraId="4A14CF0C" w14:textId="77777777" w:rsidR="007748F0" w:rsidRPr="00B322A8" w:rsidRDefault="007748F0" w:rsidP="00873D42">
            <w:pPr>
              <w:pStyle w:val="TAL"/>
              <w:keepNext w:val="0"/>
            </w:pPr>
            <w:r w:rsidRPr="00B322A8">
              <w:t>8</w:t>
            </w:r>
          </w:p>
        </w:tc>
        <w:tc>
          <w:tcPr>
            <w:tcW w:w="1100" w:type="dxa"/>
            <w:noWrap/>
            <w:hideMark/>
          </w:tcPr>
          <w:p w14:paraId="1B57E94F" w14:textId="77777777" w:rsidR="007748F0" w:rsidRPr="00B322A8" w:rsidRDefault="007748F0" w:rsidP="00873D42">
            <w:pPr>
              <w:pStyle w:val="TAL"/>
              <w:keepNext w:val="0"/>
            </w:pPr>
            <w:r w:rsidRPr="00B322A8">
              <w:t>-21.01</w:t>
            </w:r>
          </w:p>
        </w:tc>
        <w:tc>
          <w:tcPr>
            <w:tcW w:w="2107" w:type="dxa"/>
            <w:noWrap/>
            <w:hideMark/>
          </w:tcPr>
          <w:p w14:paraId="169E4F66" w14:textId="77777777" w:rsidR="007748F0" w:rsidRPr="00B322A8" w:rsidRDefault="007748F0" w:rsidP="00873D42">
            <w:pPr>
              <w:pStyle w:val="TAL"/>
              <w:keepNext w:val="0"/>
            </w:pPr>
            <w:r w:rsidRPr="00B322A8">
              <w:t>100</w:t>
            </w:r>
          </w:p>
        </w:tc>
        <w:tc>
          <w:tcPr>
            <w:tcW w:w="2082" w:type="dxa"/>
            <w:noWrap/>
            <w:hideMark/>
          </w:tcPr>
          <w:p w14:paraId="5258AB69" w14:textId="77777777" w:rsidR="007748F0" w:rsidRPr="00B322A8" w:rsidRDefault="007748F0" w:rsidP="00873D42">
            <w:pPr>
              <w:pStyle w:val="TAL"/>
              <w:keepNext w:val="0"/>
            </w:pPr>
            <w:r w:rsidRPr="00B322A8">
              <w:t>-124.4</w:t>
            </w:r>
          </w:p>
        </w:tc>
        <w:tc>
          <w:tcPr>
            <w:tcW w:w="1058" w:type="dxa"/>
            <w:noWrap/>
            <w:hideMark/>
          </w:tcPr>
          <w:p w14:paraId="2EB4AD31" w14:textId="77777777" w:rsidR="007748F0" w:rsidRPr="00B322A8" w:rsidRDefault="007748F0" w:rsidP="00873D42">
            <w:pPr>
              <w:pStyle w:val="TAL"/>
              <w:keepNext w:val="0"/>
            </w:pPr>
            <w:r w:rsidRPr="00B322A8">
              <w:t>34.74</w:t>
            </w:r>
          </w:p>
        </w:tc>
        <w:tc>
          <w:tcPr>
            <w:tcW w:w="873" w:type="dxa"/>
            <w:noWrap/>
            <w:hideMark/>
          </w:tcPr>
          <w:p w14:paraId="646506AB" w14:textId="77777777" w:rsidR="007748F0" w:rsidRPr="00B322A8" w:rsidRDefault="007748F0" w:rsidP="00873D42">
            <w:pPr>
              <w:pStyle w:val="TAL"/>
              <w:keepNext w:val="0"/>
            </w:pPr>
            <w:r w:rsidRPr="00B322A8">
              <w:t>12.771</w:t>
            </w:r>
          </w:p>
        </w:tc>
        <w:tc>
          <w:tcPr>
            <w:tcW w:w="873" w:type="dxa"/>
            <w:noWrap/>
            <w:hideMark/>
          </w:tcPr>
          <w:p w14:paraId="12BDAE1B" w14:textId="77777777" w:rsidR="007748F0" w:rsidRPr="00B322A8" w:rsidRDefault="007748F0" w:rsidP="00873D42">
            <w:pPr>
              <w:pStyle w:val="TAL"/>
              <w:keepNext w:val="0"/>
            </w:pPr>
            <w:r w:rsidRPr="00B322A8">
              <w:t>90.89</w:t>
            </w:r>
          </w:p>
        </w:tc>
      </w:tr>
      <w:tr w:rsidR="007748F0" w:rsidRPr="00B322A8" w14:paraId="55CF2D0F" w14:textId="77777777" w:rsidTr="00873D42">
        <w:trPr>
          <w:trHeight w:val="300"/>
        </w:trPr>
        <w:tc>
          <w:tcPr>
            <w:tcW w:w="1267" w:type="dxa"/>
            <w:noWrap/>
            <w:hideMark/>
          </w:tcPr>
          <w:p w14:paraId="02D5F610" w14:textId="77777777" w:rsidR="007748F0" w:rsidRPr="00B322A8" w:rsidRDefault="007748F0" w:rsidP="00873D42">
            <w:pPr>
              <w:pStyle w:val="TAL"/>
              <w:keepNext w:val="0"/>
            </w:pPr>
            <w:r w:rsidRPr="00B322A8">
              <w:t>9</w:t>
            </w:r>
          </w:p>
        </w:tc>
        <w:tc>
          <w:tcPr>
            <w:tcW w:w="1100" w:type="dxa"/>
            <w:noWrap/>
            <w:hideMark/>
          </w:tcPr>
          <w:p w14:paraId="654D6408" w14:textId="77777777" w:rsidR="007748F0" w:rsidRPr="00B322A8" w:rsidRDefault="007748F0" w:rsidP="00873D42">
            <w:pPr>
              <w:pStyle w:val="TAL"/>
              <w:keepNext w:val="0"/>
            </w:pPr>
            <w:r w:rsidRPr="00B322A8">
              <w:t>-22.81</w:t>
            </w:r>
          </w:p>
        </w:tc>
        <w:tc>
          <w:tcPr>
            <w:tcW w:w="2107" w:type="dxa"/>
            <w:noWrap/>
            <w:hideMark/>
          </w:tcPr>
          <w:p w14:paraId="650364CB" w14:textId="77777777" w:rsidR="007748F0" w:rsidRPr="00B322A8" w:rsidRDefault="007748F0" w:rsidP="00873D42">
            <w:pPr>
              <w:pStyle w:val="TAL"/>
              <w:keepNext w:val="0"/>
            </w:pPr>
            <w:r w:rsidRPr="00B322A8">
              <w:t>102</w:t>
            </w:r>
          </w:p>
        </w:tc>
        <w:tc>
          <w:tcPr>
            <w:tcW w:w="2082" w:type="dxa"/>
            <w:noWrap/>
            <w:hideMark/>
          </w:tcPr>
          <w:p w14:paraId="4E3EA114" w14:textId="77777777" w:rsidR="007748F0" w:rsidRPr="00B322A8" w:rsidRDefault="007748F0" w:rsidP="00873D42">
            <w:pPr>
              <w:pStyle w:val="TAL"/>
              <w:keepNext w:val="0"/>
            </w:pPr>
            <w:r w:rsidRPr="00B322A8">
              <w:t>-124.4</w:t>
            </w:r>
          </w:p>
        </w:tc>
        <w:tc>
          <w:tcPr>
            <w:tcW w:w="1058" w:type="dxa"/>
            <w:noWrap/>
            <w:hideMark/>
          </w:tcPr>
          <w:p w14:paraId="53B6543B" w14:textId="77777777" w:rsidR="007748F0" w:rsidRPr="00B322A8" w:rsidRDefault="007748F0" w:rsidP="00873D42">
            <w:pPr>
              <w:pStyle w:val="TAL"/>
              <w:keepNext w:val="0"/>
            </w:pPr>
            <w:r w:rsidRPr="00B322A8">
              <w:t>34.74</w:t>
            </w:r>
          </w:p>
        </w:tc>
        <w:tc>
          <w:tcPr>
            <w:tcW w:w="873" w:type="dxa"/>
            <w:noWrap/>
            <w:hideMark/>
          </w:tcPr>
          <w:p w14:paraId="14CA3EB7" w14:textId="77777777" w:rsidR="007748F0" w:rsidRPr="00B322A8" w:rsidRDefault="007748F0" w:rsidP="00873D42">
            <w:pPr>
              <w:pStyle w:val="TAL"/>
              <w:keepNext w:val="0"/>
            </w:pPr>
            <w:r w:rsidRPr="00B322A8">
              <w:t>11.352</w:t>
            </w:r>
          </w:p>
        </w:tc>
        <w:tc>
          <w:tcPr>
            <w:tcW w:w="873" w:type="dxa"/>
            <w:noWrap/>
            <w:hideMark/>
          </w:tcPr>
          <w:p w14:paraId="2DD4BFCF" w14:textId="77777777" w:rsidR="007748F0" w:rsidRPr="00B322A8" w:rsidRDefault="007748F0" w:rsidP="00873D42">
            <w:pPr>
              <w:pStyle w:val="TAL"/>
              <w:keepNext w:val="0"/>
            </w:pPr>
            <w:r w:rsidRPr="00B322A8">
              <w:t>90.89</w:t>
            </w:r>
          </w:p>
        </w:tc>
      </w:tr>
      <w:tr w:rsidR="007748F0" w:rsidRPr="00B322A8" w14:paraId="4AFA6552" w14:textId="77777777" w:rsidTr="00873D42">
        <w:trPr>
          <w:trHeight w:val="300"/>
        </w:trPr>
        <w:tc>
          <w:tcPr>
            <w:tcW w:w="1267" w:type="dxa"/>
            <w:noWrap/>
            <w:hideMark/>
          </w:tcPr>
          <w:p w14:paraId="08006F85" w14:textId="77777777" w:rsidR="007748F0" w:rsidRPr="00B322A8" w:rsidRDefault="007748F0" w:rsidP="00873D42">
            <w:pPr>
              <w:pStyle w:val="TAL"/>
              <w:keepNext w:val="0"/>
            </w:pPr>
            <w:r w:rsidRPr="00B322A8">
              <w:t>10</w:t>
            </w:r>
          </w:p>
        </w:tc>
        <w:tc>
          <w:tcPr>
            <w:tcW w:w="1100" w:type="dxa"/>
            <w:noWrap/>
            <w:hideMark/>
          </w:tcPr>
          <w:p w14:paraId="13C2F758" w14:textId="77777777" w:rsidR="007748F0" w:rsidRPr="00B322A8" w:rsidRDefault="007748F0" w:rsidP="00873D42">
            <w:pPr>
              <w:pStyle w:val="TAL"/>
              <w:keepNext w:val="0"/>
            </w:pPr>
            <w:r w:rsidRPr="00B322A8">
              <w:t>-22.51</w:t>
            </w:r>
          </w:p>
        </w:tc>
        <w:tc>
          <w:tcPr>
            <w:tcW w:w="2107" w:type="dxa"/>
            <w:noWrap/>
            <w:hideMark/>
          </w:tcPr>
          <w:p w14:paraId="39979D06" w14:textId="77777777" w:rsidR="007748F0" w:rsidRPr="00B322A8" w:rsidRDefault="007748F0" w:rsidP="00873D42">
            <w:pPr>
              <w:pStyle w:val="TAL"/>
              <w:keepNext w:val="0"/>
            </w:pPr>
            <w:r w:rsidRPr="00B322A8">
              <w:t>137</w:t>
            </w:r>
          </w:p>
        </w:tc>
        <w:tc>
          <w:tcPr>
            <w:tcW w:w="2082" w:type="dxa"/>
            <w:noWrap/>
            <w:hideMark/>
          </w:tcPr>
          <w:p w14:paraId="086FAF8C" w14:textId="77777777" w:rsidR="007748F0" w:rsidRPr="00B322A8" w:rsidRDefault="007748F0" w:rsidP="00873D42">
            <w:pPr>
              <w:pStyle w:val="TAL"/>
              <w:keepNext w:val="0"/>
            </w:pPr>
            <w:r w:rsidRPr="00B322A8">
              <w:t>-108.65</w:t>
            </w:r>
          </w:p>
        </w:tc>
        <w:tc>
          <w:tcPr>
            <w:tcW w:w="1058" w:type="dxa"/>
            <w:noWrap/>
            <w:hideMark/>
          </w:tcPr>
          <w:p w14:paraId="3FAE4276" w14:textId="77777777" w:rsidR="007748F0" w:rsidRPr="00B322A8" w:rsidRDefault="007748F0" w:rsidP="00873D42">
            <w:pPr>
              <w:pStyle w:val="TAL"/>
              <w:keepNext w:val="0"/>
            </w:pPr>
            <w:r w:rsidRPr="00B322A8">
              <w:t>45.96</w:t>
            </w:r>
          </w:p>
        </w:tc>
        <w:tc>
          <w:tcPr>
            <w:tcW w:w="873" w:type="dxa"/>
            <w:noWrap/>
            <w:hideMark/>
          </w:tcPr>
          <w:p w14:paraId="1B386FFA" w14:textId="77777777" w:rsidR="007748F0" w:rsidRPr="00B322A8" w:rsidRDefault="007748F0" w:rsidP="00873D42">
            <w:pPr>
              <w:pStyle w:val="TAL"/>
              <w:keepNext w:val="0"/>
            </w:pPr>
            <w:r w:rsidRPr="00B322A8">
              <w:t>14.19</w:t>
            </w:r>
          </w:p>
        </w:tc>
        <w:tc>
          <w:tcPr>
            <w:tcW w:w="873" w:type="dxa"/>
            <w:noWrap/>
            <w:hideMark/>
          </w:tcPr>
          <w:p w14:paraId="5F2C8BC1" w14:textId="77777777" w:rsidR="007748F0" w:rsidRPr="00B322A8" w:rsidRDefault="007748F0" w:rsidP="00873D42">
            <w:pPr>
              <w:pStyle w:val="TAL"/>
              <w:keepNext w:val="0"/>
            </w:pPr>
            <w:r w:rsidRPr="00B322A8">
              <w:t>91.74</w:t>
            </w:r>
          </w:p>
        </w:tc>
      </w:tr>
      <w:tr w:rsidR="007748F0" w:rsidRPr="00B322A8" w14:paraId="541810D2" w14:textId="77777777" w:rsidTr="00873D42">
        <w:trPr>
          <w:trHeight w:val="300"/>
        </w:trPr>
        <w:tc>
          <w:tcPr>
            <w:tcW w:w="1267" w:type="dxa"/>
            <w:noWrap/>
            <w:hideMark/>
          </w:tcPr>
          <w:p w14:paraId="030DDE73" w14:textId="77777777" w:rsidR="007748F0" w:rsidRPr="00B322A8" w:rsidRDefault="007748F0" w:rsidP="00873D42">
            <w:pPr>
              <w:pStyle w:val="TAL"/>
              <w:keepNext w:val="0"/>
            </w:pPr>
            <w:r w:rsidRPr="00B322A8">
              <w:t>11</w:t>
            </w:r>
          </w:p>
        </w:tc>
        <w:tc>
          <w:tcPr>
            <w:tcW w:w="1100" w:type="dxa"/>
            <w:noWrap/>
            <w:hideMark/>
          </w:tcPr>
          <w:p w14:paraId="461B8538" w14:textId="77777777" w:rsidR="007748F0" w:rsidRPr="00B322A8" w:rsidRDefault="007748F0" w:rsidP="00873D42">
            <w:pPr>
              <w:pStyle w:val="TAL"/>
              <w:keepNext w:val="0"/>
            </w:pPr>
            <w:r w:rsidRPr="00B322A8">
              <w:t>-25.81</w:t>
            </w:r>
          </w:p>
        </w:tc>
        <w:tc>
          <w:tcPr>
            <w:tcW w:w="2107" w:type="dxa"/>
            <w:noWrap/>
            <w:hideMark/>
          </w:tcPr>
          <w:p w14:paraId="28D28BF7" w14:textId="77777777" w:rsidR="007748F0" w:rsidRPr="00B322A8" w:rsidRDefault="007748F0" w:rsidP="00873D42">
            <w:pPr>
              <w:pStyle w:val="TAL"/>
              <w:keepNext w:val="0"/>
            </w:pPr>
            <w:r w:rsidRPr="00B322A8">
              <w:t>193</w:t>
            </w:r>
          </w:p>
        </w:tc>
        <w:tc>
          <w:tcPr>
            <w:tcW w:w="2082" w:type="dxa"/>
            <w:noWrap/>
            <w:hideMark/>
          </w:tcPr>
          <w:p w14:paraId="30504C50" w14:textId="77777777" w:rsidR="007748F0" w:rsidRPr="00B322A8" w:rsidRDefault="007748F0" w:rsidP="00873D42">
            <w:pPr>
              <w:pStyle w:val="TAL"/>
              <w:keepNext w:val="0"/>
            </w:pPr>
            <w:r w:rsidRPr="00B322A8">
              <w:t>-45.94</w:t>
            </w:r>
          </w:p>
        </w:tc>
        <w:tc>
          <w:tcPr>
            <w:tcW w:w="1058" w:type="dxa"/>
            <w:noWrap/>
            <w:hideMark/>
          </w:tcPr>
          <w:p w14:paraId="138C5AC7" w14:textId="77777777" w:rsidR="007748F0" w:rsidRPr="00B322A8" w:rsidRDefault="007748F0" w:rsidP="00873D42">
            <w:pPr>
              <w:pStyle w:val="TAL"/>
              <w:keepNext w:val="0"/>
            </w:pPr>
            <w:r w:rsidRPr="00B322A8">
              <w:t>61.8</w:t>
            </w:r>
          </w:p>
        </w:tc>
        <w:tc>
          <w:tcPr>
            <w:tcW w:w="873" w:type="dxa"/>
            <w:noWrap/>
            <w:hideMark/>
          </w:tcPr>
          <w:p w14:paraId="0A83433C" w14:textId="77777777" w:rsidR="007748F0" w:rsidRPr="00B322A8" w:rsidRDefault="007748F0" w:rsidP="00873D42">
            <w:pPr>
              <w:pStyle w:val="TAL"/>
              <w:keepNext w:val="0"/>
            </w:pPr>
            <w:r w:rsidRPr="00B322A8">
              <w:t>14.19</w:t>
            </w:r>
          </w:p>
        </w:tc>
        <w:tc>
          <w:tcPr>
            <w:tcW w:w="873" w:type="dxa"/>
            <w:noWrap/>
            <w:hideMark/>
          </w:tcPr>
          <w:p w14:paraId="68B71E73" w14:textId="77777777" w:rsidR="007748F0" w:rsidRPr="00B322A8" w:rsidRDefault="007748F0" w:rsidP="00873D42">
            <w:pPr>
              <w:pStyle w:val="TAL"/>
              <w:keepNext w:val="0"/>
            </w:pPr>
            <w:r w:rsidRPr="00B322A8">
              <w:t>89.88</w:t>
            </w:r>
          </w:p>
        </w:tc>
      </w:tr>
      <w:tr w:rsidR="007748F0" w:rsidRPr="00B322A8" w14:paraId="180D6715" w14:textId="77777777" w:rsidTr="00873D42">
        <w:trPr>
          <w:trHeight w:val="300"/>
        </w:trPr>
        <w:tc>
          <w:tcPr>
            <w:tcW w:w="1267" w:type="dxa"/>
            <w:noWrap/>
            <w:hideMark/>
          </w:tcPr>
          <w:p w14:paraId="3A4A2979" w14:textId="77777777" w:rsidR="007748F0" w:rsidRPr="00B322A8" w:rsidRDefault="007748F0" w:rsidP="00873D42">
            <w:pPr>
              <w:pStyle w:val="TAL"/>
              <w:keepNext w:val="0"/>
            </w:pPr>
            <w:r w:rsidRPr="00B322A8">
              <w:t>12</w:t>
            </w:r>
          </w:p>
        </w:tc>
        <w:tc>
          <w:tcPr>
            <w:tcW w:w="1100" w:type="dxa"/>
            <w:noWrap/>
            <w:hideMark/>
          </w:tcPr>
          <w:p w14:paraId="4A25D0FC" w14:textId="77777777" w:rsidR="007748F0" w:rsidRPr="00B322A8" w:rsidRDefault="007748F0" w:rsidP="00873D42">
            <w:pPr>
              <w:pStyle w:val="TAL"/>
              <w:keepNext w:val="0"/>
            </w:pPr>
            <w:r w:rsidRPr="00B322A8">
              <w:t>-20.41</w:t>
            </w:r>
          </w:p>
        </w:tc>
        <w:tc>
          <w:tcPr>
            <w:tcW w:w="2107" w:type="dxa"/>
            <w:noWrap/>
            <w:hideMark/>
          </w:tcPr>
          <w:p w14:paraId="27CF3F12" w14:textId="77777777" w:rsidR="007748F0" w:rsidRPr="00B322A8" w:rsidRDefault="007748F0" w:rsidP="00873D42">
            <w:pPr>
              <w:pStyle w:val="TAL"/>
              <w:keepNext w:val="0"/>
            </w:pPr>
            <w:r w:rsidRPr="00B322A8">
              <w:t>283</w:t>
            </w:r>
          </w:p>
        </w:tc>
        <w:tc>
          <w:tcPr>
            <w:tcW w:w="2082" w:type="dxa"/>
            <w:noWrap/>
            <w:hideMark/>
          </w:tcPr>
          <w:p w14:paraId="54B3621D" w14:textId="77777777" w:rsidR="007748F0" w:rsidRPr="00B322A8" w:rsidRDefault="007748F0" w:rsidP="00873D42">
            <w:pPr>
              <w:pStyle w:val="TAL"/>
              <w:keepNext w:val="0"/>
            </w:pPr>
            <w:r w:rsidRPr="00B322A8">
              <w:t>161.41</w:t>
            </w:r>
          </w:p>
        </w:tc>
        <w:tc>
          <w:tcPr>
            <w:tcW w:w="1058" w:type="dxa"/>
            <w:noWrap/>
            <w:hideMark/>
          </w:tcPr>
          <w:p w14:paraId="00C7E4CE" w14:textId="77777777" w:rsidR="007748F0" w:rsidRPr="00B322A8" w:rsidRDefault="007748F0" w:rsidP="00873D42">
            <w:pPr>
              <w:pStyle w:val="TAL"/>
              <w:keepNext w:val="0"/>
            </w:pPr>
            <w:r w:rsidRPr="00B322A8">
              <w:t>24.57</w:t>
            </w:r>
          </w:p>
        </w:tc>
        <w:tc>
          <w:tcPr>
            <w:tcW w:w="873" w:type="dxa"/>
            <w:noWrap/>
            <w:hideMark/>
          </w:tcPr>
          <w:p w14:paraId="0FA16664" w14:textId="77777777" w:rsidR="007748F0" w:rsidRPr="00B322A8" w:rsidRDefault="007748F0" w:rsidP="00873D42">
            <w:pPr>
              <w:pStyle w:val="TAL"/>
              <w:keepNext w:val="0"/>
            </w:pPr>
            <w:r w:rsidRPr="00B322A8">
              <w:t>14.19</w:t>
            </w:r>
          </w:p>
        </w:tc>
        <w:tc>
          <w:tcPr>
            <w:tcW w:w="873" w:type="dxa"/>
            <w:noWrap/>
            <w:hideMark/>
          </w:tcPr>
          <w:p w14:paraId="3DE1BC9B" w14:textId="77777777" w:rsidR="007748F0" w:rsidRPr="00B322A8" w:rsidRDefault="007748F0" w:rsidP="00873D42">
            <w:pPr>
              <w:pStyle w:val="TAL"/>
              <w:keepNext w:val="0"/>
            </w:pPr>
            <w:r w:rsidRPr="00B322A8">
              <w:t>90.93</w:t>
            </w:r>
          </w:p>
        </w:tc>
      </w:tr>
      <w:tr w:rsidR="007748F0" w:rsidRPr="00B322A8" w14:paraId="00CC933A" w14:textId="77777777" w:rsidTr="00873D42">
        <w:trPr>
          <w:trHeight w:val="300"/>
        </w:trPr>
        <w:tc>
          <w:tcPr>
            <w:tcW w:w="1267" w:type="dxa"/>
            <w:noWrap/>
            <w:hideMark/>
          </w:tcPr>
          <w:p w14:paraId="5538477A" w14:textId="77777777" w:rsidR="007748F0" w:rsidRPr="00B322A8" w:rsidRDefault="007748F0" w:rsidP="00873D42">
            <w:pPr>
              <w:pStyle w:val="TAL"/>
              <w:keepNext w:val="0"/>
            </w:pPr>
            <w:r w:rsidRPr="00B322A8">
              <w:t>13</w:t>
            </w:r>
          </w:p>
        </w:tc>
        <w:tc>
          <w:tcPr>
            <w:tcW w:w="1100" w:type="dxa"/>
            <w:noWrap/>
            <w:hideMark/>
          </w:tcPr>
          <w:p w14:paraId="6B1AEBA9" w14:textId="77777777" w:rsidR="007748F0" w:rsidRPr="00B322A8" w:rsidRDefault="007748F0" w:rsidP="00873D42">
            <w:pPr>
              <w:pStyle w:val="TAL"/>
              <w:keepNext w:val="0"/>
            </w:pPr>
            <w:r w:rsidRPr="00B322A8">
              <w:t>-30.01</w:t>
            </w:r>
          </w:p>
        </w:tc>
        <w:tc>
          <w:tcPr>
            <w:tcW w:w="2107" w:type="dxa"/>
            <w:noWrap/>
            <w:hideMark/>
          </w:tcPr>
          <w:p w14:paraId="02CF9228" w14:textId="77777777" w:rsidR="007748F0" w:rsidRPr="00B322A8" w:rsidRDefault="007748F0" w:rsidP="00873D42">
            <w:pPr>
              <w:pStyle w:val="TAL"/>
              <w:keepNext w:val="0"/>
            </w:pPr>
            <w:r w:rsidRPr="00B322A8">
              <w:t>622</w:t>
            </w:r>
          </w:p>
        </w:tc>
        <w:tc>
          <w:tcPr>
            <w:tcW w:w="2082" w:type="dxa"/>
            <w:noWrap/>
            <w:hideMark/>
          </w:tcPr>
          <w:p w14:paraId="7026C166" w14:textId="77777777" w:rsidR="007748F0" w:rsidRPr="00B322A8" w:rsidRDefault="007748F0" w:rsidP="00873D42">
            <w:pPr>
              <w:pStyle w:val="TAL"/>
              <w:keepNext w:val="0"/>
            </w:pPr>
            <w:r w:rsidRPr="00B322A8">
              <w:t>29.55</w:t>
            </w:r>
          </w:p>
        </w:tc>
        <w:tc>
          <w:tcPr>
            <w:tcW w:w="1058" w:type="dxa"/>
            <w:noWrap/>
            <w:hideMark/>
          </w:tcPr>
          <w:p w14:paraId="19D66118" w14:textId="77777777" w:rsidR="007748F0" w:rsidRPr="00B322A8" w:rsidRDefault="007748F0" w:rsidP="00873D42">
            <w:pPr>
              <w:pStyle w:val="TAL"/>
              <w:keepNext w:val="0"/>
            </w:pPr>
            <w:r w:rsidRPr="00B322A8">
              <w:t>88.63</w:t>
            </w:r>
          </w:p>
        </w:tc>
        <w:tc>
          <w:tcPr>
            <w:tcW w:w="873" w:type="dxa"/>
            <w:noWrap/>
            <w:hideMark/>
          </w:tcPr>
          <w:p w14:paraId="505783A6" w14:textId="77777777" w:rsidR="007748F0" w:rsidRPr="00B322A8" w:rsidRDefault="007748F0" w:rsidP="00873D42">
            <w:pPr>
              <w:pStyle w:val="TAL"/>
              <w:keepNext w:val="0"/>
            </w:pPr>
            <w:r w:rsidRPr="00B322A8">
              <w:t>14.19</w:t>
            </w:r>
          </w:p>
        </w:tc>
        <w:tc>
          <w:tcPr>
            <w:tcW w:w="873" w:type="dxa"/>
            <w:noWrap/>
            <w:hideMark/>
          </w:tcPr>
          <w:p w14:paraId="48625E68" w14:textId="77777777" w:rsidR="007748F0" w:rsidRPr="00B322A8" w:rsidRDefault="007748F0" w:rsidP="00873D42">
            <w:pPr>
              <w:pStyle w:val="TAL"/>
              <w:keepNext w:val="0"/>
            </w:pPr>
            <w:r w:rsidRPr="00B322A8">
              <w:t>89.54</w:t>
            </w:r>
          </w:p>
        </w:tc>
      </w:tr>
      <w:tr w:rsidR="007748F0" w:rsidRPr="00B322A8" w14:paraId="125C2019" w14:textId="77777777" w:rsidTr="00873D42">
        <w:trPr>
          <w:trHeight w:val="300"/>
        </w:trPr>
        <w:tc>
          <w:tcPr>
            <w:tcW w:w="1267" w:type="dxa"/>
            <w:noWrap/>
            <w:hideMark/>
          </w:tcPr>
          <w:p w14:paraId="4338CA92" w14:textId="77777777" w:rsidR="007748F0" w:rsidRPr="00B322A8" w:rsidRDefault="007748F0" w:rsidP="00873D42">
            <w:pPr>
              <w:pStyle w:val="TAL"/>
              <w:keepNext w:val="0"/>
            </w:pPr>
            <w:r w:rsidRPr="00B322A8">
              <w:t>14</w:t>
            </w:r>
          </w:p>
        </w:tc>
        <w:tc>
          <w:tcPr>
            <w:tcW w:w="1100" w:type="dxa"/>
            <w:noWrap/>
            <w:hideMark/>
          </w:tcPr>
          <w:p w14:paraId="74C02D36" w14:textId="77777777" w:rsidR="007748F0" w:rsidRPr="00B322A8" w:rsidRDefault="007748F0" w:rsidP="00873D42">
            <w:pPr>
              <w:pStyle w:val="TAL"/>
              <w:keepNext w:val="0"/>
            </w:pPr>
            <w:r w:rsidRPr="00B322A8">
              <w:t>-29.41</w:t>
            </w:r>
          </w:p>
        </w:tc>
        <w:tc>
          <w:tcPr>
            <w:tcW w:w="2107" w:type="dxa"/>
            <w:noWrap/>
            <w:hideMark/>
          </w:tcPr>
          <w:p w14:paraId="0B9364AF" w14:textId="77777777" w:rsidR="007748F0" w:rsidRPr="00B322A8" w:rsidRDefault="007748F0" w:rsidP="00873D42">
            <w:pPr>
              <w:pStyle w:val="TAL"/>
              <w:keepNext w:val="0"/>
            </w:pPr>
            <w:r w:rsidRPr="00B322A8">
              <w:t>1070</w:t>
            </w:r>
          </w:p>
        </w:tc>
        <w:tc>
          <w:tcPr>
            <w:tcW w:w="2082" w:type="dxa"/>
            <w:noWrap/>
            <w:hideMark/>
          </w:tcPr>
          <w:p w14:paraId="308A4EFD" w14:textId="77777777" w:rsidR="007748F0" w:rsidRPr="00B322A8" w:rsidRDefault="007748F0" w:rsidP="00873D42">
            <w:pPr>
              <w:pStyle w:val="TAL"/>
              <w:keepNext w:val="0"/>
            </w:pPr>
            <w:r w:rsidRPr="00B322A8">
              <w:t>42.71</w:t>
            </w:r>
          </w:p>
        </w:tc>
        <w:tc>
          <w:tcPr>
            <w:tcW w:w="1058" w:type="dxa"/>
            <w:noWrap/>
            <w:hideMark/>
          </w:tcPr>
          <w:p w14:paraId="45050957" w14:textId="77777777" w:rsidR="007748F0" w:rsidRPr="00B322A8" w:rsidRDefault="007748F0" w:rsidP="00873D42">
            <w:pPr>
              <w:pStyle w:val="TAL"/>
              <w:keepNext w:val="0"/>
            </w:pPr>
            <w:r w:rsidRPr="00B322A8">
              <w:t>90.6</w:t>
            </w:r>
          </w:p>
        </w:tc>
        <w:tc>
          <w:tcPr>
            <w:tcW w:w="873" w:type="dxa"/>
            <w:noWrap/>
            <w:hideMark/>
          </w:tcPr>
          <w:p w14:paraId="6D4428BE" w14:textId="77777777" w:rsidR="007748F0" w:rsidRPr="00B322A8" w:rsidRDefault="007748F0" w:rsidP="00873D42">
            <w:pPr>
              <w:pStyle w:val="TAL"/>
              <w:keepNext w:val="0"/>
            </w:pPr>
            <w:r w:rsidRPr="00B322A8">
              <w:t>14.19</w:t>
            </w:r>
          </w:p>
        </w:tc>
        <w:tc>
          <w:tcPr>
            <w:tcW w:w="873" w:type="dxa"/>
            <w:noWrap/>
            <w:hideMark/>
          </w:tcPr>
          <w:p w14:paraId="6ADBEE91" w14:textId="77777777" w:rsidR="007748F0" w:rsidRPr="00B322A8" w:rsidRDefault="007748F0" w:rsidP="00873D42">
            <w:pPr>
              <w:pStyle w:val="TAL"/>
              <w:keepNext w:val="0"/>
            </w:pPr>
            <w:r w:rsidRPr="00B322A8">
              <w:t>93.34</w:t>
            </w:r>
          </w:p>
        </w:tc>
      </w:tr>
      <w:tr w:rsidR="007748F0" w:rsidRPr="00B322A8" w14:paraId="0B0F79F4" w14:textId="77777777" w:rsidTr="00873D42">
        <w:trPr>
          <w:trHeight w:val="300"/>
        </w:trPr>
        <w:tc>
          <w:tcPr>
            <w:tcW w:w="1267" w:type="dxa"/>
            <w:noWrap/>
            <w:hideMark/>
          </w:tcPr>
          <w:p w14:paraId="73481674" w14:textId="77777777" w:rsidR="007748F0" w:rsidRPr="00B322A8" w:rsidRDefault="007748F0" w:rsidP="00873D42">
            <w:pPr>
              <w:pStyle w:val="TAL"/>
              <w:keepNext w:val="0"/>
            </w:pPr>
            <w:r w:rsidRPr="00B322A8">
              <w:t>Ini. delay [ns]</w:t>
            </w:r>
          </w:p>
        </w:tc>
        <w:tc>
          <w:tcPr>
            <w:tcW w:w="1100" w:type="dxa"/>
            <w:noWrap/>
            <w:hideMark/>
          </w:tcPr>
          <w:p w14:paraId="2F9242E6" w14:textId="77777777" w:rsidR="007748F0" w:rsidRPr="00B322A8" w:rsidRDefault="007748F0" w:rsidP="00873D42">
            <w:pPr>
              <w:pStyle w:val="TAL"/>
              <w:keepNext w:val="0"/>
            </w:pPr>
            <w:r w:rsidRPr="00B322A8">
              <w:t>XPR [dB]</w:t>
            </w:r>
          </w:p>
        </w:tc>
        <w:tc>
          <w:tcPr>
            <w:tcW w:w="2107" w:type="dxa"/>
            <w:noWrap/>
            <w:hideMark/>
          </w:tcPr>
          <w:p w14:paraId="191D349E" w14:textId="77777777" w:rsidR="007748F0" w:rsidRPr="00B322A8" w:rsidRDefault="007748F0" w:rsidP="00873D42">
            <w:pPr>
              <w:pStyle w:val="TAL"/>
              <w:keepNext w:val="0"/>
            </w:pPr>
            <w:r w:rsidRPr="00B322A8">
              <w:t>PL [dB]</w:t>
            </w:r>
          </w:p>
        </w:tc>
        <w:tc>
          <w:tcPr>
            <w:tcW w:w="2082" w:type="dxa"/>
            <w:noWrap/>
            <w:hideMark/>
          </w:tcPr>
          <w:p w14:paraId="10785AAE" w14:textId="77777777" w:rsidR="007748F0" w:rsidRPr="00B322A8" w:rsidRDefault="007748F0" w:rsidP="00873D42">
            <w:pPr>
              <w:pStyle w:val="TAL"/>
              <w:keepNext w:val="0"/>
            </w:pPr>
            <w:r w:rsidRPr="00B322A8">
              <w:t>ZoA [°]</w:t>
            </w:r>
          </w:p>
        </w:tc>
        <w:tc>
          <w:tcPr>
            <w:tcW w:w="1058" w:type="dxa"/>
            <w:noWrap/>
            <w:hideMark/>
          </w:tcPr>
          <w:p w14:paraId="743B9169" w14:textId="77777777" w:rsidR="007748F0" w:rsidRPr="00B322A8" w:rsidRDefault="007748F0" w:rsidP="00873D42">
            <w:pPr>
              <w:pStyle w:val="TAL"/>
              <w:keepNext w:val="0"/>
            </w:pPr>
            <w:r w:rsidRPr="00B322A8">
              <w:t>ASD [°]</w:t>
            </w:r>
          </w:p>
        </w:tc>
        <w:tc>
          <w:tcPr>
            <w:tcW w:w="873" w:type="dxa"/>
            <w:noWrap/>
            <w:hideMark/>
          </w:tcPr>
          <w:p w14:paraId="2C465EEF" w14:textId="77777777" w:rsidR="007748F0" w:rsidRPr="00B322A8" w:rsidRDefault="007748F0" w:rsidP="00873D42">
            <w:pPr>
              <w:pStyle w:val="TAL"/>
              <w:keepNext w:val="0"/>
            </w:pPr>
            <w:r w:rsidRPr="00B322A8">
              <w:t>ZSA [°]</w:t>
            </w:r>
          </w:p>
        </w:tc>
        <w:tc>
          <w:tcPr>
            <w:tcW w:w="873" w:type="dxa"/>
            <w:noWrap/>
            <w:hideMark/>
          </w:tcPr>
          <w:p w14:paraId="22B4BEFB" w14:textId="77777777" w:rsidR="007748F0" w:rsidRPr="00B322A8" w:rsidRDefault="007748F0" w:rsidP="00873D42">
            <w:pPr>
              <w:pStyle w:val="TAL"/>
              <w:keepNext w:val="0"/>
            </w:pPr>
            <w:r w:rsidRPr="00B322A8">
              <w:t>ZSD [°]</w:t>
            </w:r>
          </w:p>
        </w:tc>
      </w:tr>
      <w:tr w:rsidR="007748F0" w:rsidRPr="00B322A8" w14:paraId="451347E4" w14:textId="77777777" w:rsidTr="00873D42">
        <w:trPr>
          <w:trHeight w:val="300"/>
        </w:trPr>
        <w:tc>
          <w:tcPr>
            <w:tcW w:w="1267" w:type="dxa"/>
            <w:noWrap/>
            <w:hideMark/>
          </w:tcPr>
          <w:p w14:paraId="6BC64627" w14:textId="77777777" w:rsidR="007748F0" w:rsidRPr="00B322A8" w:rsidRDefault="007748F0" w:rsidP="00873D42">
            <w:pPr>
              <w:pStyle w:val="TAL"/>
              <w:keepNext w:val="0"/>
            </w:pPr>
            <w:r w:rsidRPr="00B322A8">
              <w:t>1322</w:t>
            </w:r>
          </w:p>
        </w:tc>
        <w:tc>
          <w:tcPr>
            <w:tcW w:w="1100" w:type="dxa"/>
            <w:noWrap/>
            <w:hideMark/>
          </w:tcPr>
          <w:p w14:paraId="307E2F12" w14:textId="77777777" w:rsidR="007748F0" w:rsidRPr="00B322A8" w:rsidRDefault="007748F0" w:rsidP="00873D42">
            <w:pPr>
              <w:pStyle w:val="TAL"/>
              <w:keepNext w:val="0"/>
            </w:pPr>
            <w:r w:rsidRPr="00B322A8">
              <w:t>8</w:t>
            </w:r>
          </w:p>
        </w:tc>
        <w:tc>
          <w:tcPr>
            <w:tcW w:w="2107" w:type="dxa"/>
            <w:noWrap/>
            <w:hideMark/>
          </w:tcPr>
          <w:p w14:paraId="73E08467" w14:textId="77777777" w:rsidR="007748F0" w:rsidRPr="00B322A8" w:rsidRDefault="007748F0" w:rsidP="00873D42">
            <w:pPr>
              <w:pStyle w:val="TAL"/>
              <w:keepNext w:val="0"/>
            </w:pPr>
            <w:r w:rsidRPr="00B322A8">
              <w:t>102.91</w:t>
            </w:r>
          </w:p>
        </w:tc>
        <w:tc>
          <w:tcPr>
            <w:tcW w:w="2082" w:type="dxa"/>
            <w:noWrap/>
            <w:hideMark/>
          </w:tcPr>
          <w:p w14:paraId="07444C79" w14:textId="77777777" w:rsidR="007748F0" w:rsidRPr="00B322A8" w:rsidRDefault="007748F0" w:rsidP="00873D42">
            <w:pPr>
              <w:pStyle w:val="TAL"/>
              <w:keepNext w:val="0"/>
            </w:pPr>
            <w:r w:rsidRPr="00B322A8">
              <w:t>90</w:t>
            </w:r>
          </w:p>
        </w:tc>
        <w:tc>
          <w:tcPr>
            <w:tcW w:w="1058" w:type="dxa"/>
            <w:noWrap/>
            <w:hideMark/>
          </w:tcPr>
          <w:p w14:paraId="6236648B" w14:textId="77777777" w:rsidR="007748F0" w:rsidRPr="00B322A8" w:rsidRDefault="007748F0" w:rsidP="00873D42">
            <w:pPr>
              <w:pStyle w:val="TAL"/>
              <w:keepNext w:val="0"/>
            </w:pPr>
            <w:r w:rsidRPr="00B322A8">
              <w:t>5.78</w:t>
            </w:r>
          </w:p>
        </w:tc>
        <w:tc>
          <w:tcPr>
            <w:tcW w:w="873" w:type="dxa"/>
            <w:noWrap/>
            <w:hideMark/>
          </w:tcPr>
          <w:p w14:paraId="5BBC173D" w14:textId="77777777" w:rsidR="007748F0" w:rsidRPr="00B322A8" w:rsidRDefault="007748F0" w:rsidP="00873D42">
            <w:pPr>
              <w:pStyle w:val="TAL"/>
              <w:keepNext w:val="0"/>
            </w:pPr>
            <w:r w:rsidRPr="00B322A8">
              <w:t>0</w:t>
            </w:r>
          </w:p>
        </w:tc>
        <w:tc>
          <w:tcPr>
            <w:tcW w:w="873" w:type="dxa"/>
            <w:noWrap/>
            <w:hideMark/>
          </w:tcPr>
          <w:p w14:paraId="59D46AD5" w14:textId="77777777" w:rsidR="007748F0" w:rsidRPr="00B322A8" w:rsidRDefault="007748F0" w:rsidP="00873D42">
            <w:pPr>
              <w:pStyle w:val="TAL"/>
              <w:keepNext w:val="0"/>
            </w:pPr>
            <w:r w:rsidRPr="00B322A8">
              <w:t>1.27</w:t>
            </w:r>
          </w:p>
        </w:tc>
      </w:tr>
      <w:tr w:rsidR="007748F0" w:rsidRPr="00B322A8" w14:paraId="08FDE2D4" w14:textId="77777777" w:rsidTr="00873D42">
        <w:trPr>
          <w:trHeight w:val="300"/>
        </w:trPr>
        <w:tc>
          <w:tcPr>
            <w:tcW w:w="1267" w:type="dxa"/>
            <w:noWrap/>
            <w:hideMark/>
          </w:tcPr>
          <w:p w14:paraId="0FB9DFDB" w14:textId="77777777" w:rsidR="007748F0" w:rsidRPr="00B322A8" w:rsidRDefault="007748F0" w:rsidP="00873D42">
            <w:pPr>
              <w:pStyle w:val="TAL"/>
              <w:keepNext w:val="0"/>
            </w:pPr>
            <w:r w:rsidRPr="00B322A8">
              <w:t>UE speed [m/s]</w:t>
            </w:r>
          </w:p>
        </w:tc>
        <w:tc>
          <w:tcPr>
            <w:tcW w:w="1100" w:type="dxa"/>
            <w:noWrap/>
            <w:hideMark/>
          </w:tcPr>
          <w:p w14:paraId="68CD88DB" w14:textId="77777777" w:rsidR="007748F0" w:rsidRPr="00B322A8" w:rsidRDefault="007748F0" w:rsidP="00873D42">
            <w:pPr>
              <w:pStyle w:val="TAL"/>
              <w:keepNext w:val="0"/>
            </w:pPr>
            <w:r w:rsidRPr="00B322A8">
              <w:t>UE DoT Az [°]</w:t>
            </w:r>
          </w:p>
        </w:tc>
        <w:tc>
          <w:tcPr>
            <w:tcW w:w="2107" w:type="dxa"/>
            <w:noWrap/>
            <w:hideMark/>
          </w:tcPr>
          <w:p w14:paraId="30083185" w14:textId="77777777" w:rsidR="007748F0" w:rsidRPr="00B322A8" w:rsidRDefault="007748F0" w:rsidP="00873D42">
            <w:pPr>
              <w:pStyle w:val="TAL"/>
              <w:keepNext w:val="0"/>
            </w:pPr>
            <w:r w:rsidRPr="00B322A8">
              <w:t>UE coordinates (x,y,z) [m]</w:t>
            </w:r>
          </w:p>
        </w:tc>
        <w:tc>
          <w:tcPr>
            <w:tcW w:w="2082" w:type="dxa"/>
            <w:noWrap/>
            <w:hideMark/>
          </w:tcPr>
          <w:p w14:paraId="45608DBD" w14:textId="77777777" w:rsidR="007748F0" w:rsidRPr="00B322A8" w:rsidRDefault="007748F0" w:rsidP="00873D42">
            <w:pPr>
              <w:pStyle w:val="TAL"/>
              <w:keepNext w:val="0"/>
            </w:pPr>
            <w:r w:rsidRPr="00B322A8">
              <w:t>BS coordinates (x,y,z) [m]</w:t>
            </w:r>
          </w:p>
        </w:tc>
        <w:tc>
          <w:tcPr>
            <w:tcW w:w="1058" w:type="dxa"/>
            <w:noWrap/>
            <w:hideMark/>
          </w:tcPr>
          <w:p w14:paraId="242A5E02" w14:textId="77777777" w:rsidR="007748F0" w:rsidRPr="00B322A8" w:rsidRDefault="007748F0" w:rsidP="00873D42">
            <w:pPr>
              <w:pStyle w:val="TAL"/>
              <w:keepNext w:val="0"/>
            </w:pPr>
            <w:r w:rsidRPr="00B322A8">
              <w:t>K-factor [dB]</w:t>
            </w:r>
          </w:p>
        </w:tc>
        <w:tc>
          <w:tcPr>
            <w:tcW w:w="873" w:type="dxa"/>
            <w:noWrap/>
            <w:hideMark/>
          </w:tcPr>
          <w:p w14:paraId="08653E1C" w14:textId="77777777" w:rsidR="007748F0" w:rsidRPr="00B322A8" w:rsidRDefault="007748F0" w:rsidP="00873D42">
            <w:pPr>
              <w:pStyle w:val="TAL"/>
              <w:keepNext w:val="0"/>
            </w:pPr>
            <w:r w:rsidRPr="00B322A8">
              <w:t xml:space="preserve"> </w:t>
            </w:r>
          </w:p>
        </w:tc>
        <w:tc>
          <w:tcPr>
            <w:tcW w:w="873" w:type="dxa"/>
            <w:noWrap/>
            <w:hideMark/>
          </w:tcPr>
          <w:p w14:paraId="2F0C614F" w14:textId="77777777" w:rsidR="007748F0" w:rsidRPr="00B322A8" w:rsidRDefault="007748F0" w:rsidP="00873D42">
            <w:pPr>
              <w:pStyle w:val="TAL"/>
              <w:keepNext w:val="0"/>
            </w:pPr>
          </w:p>
        </w:tc>
      </w:tr>
      <w:tr w:rsidR="007748F0" w:rsidRPr="00B322A8" w14:paraId="053F3B34" w14:textId="77777777" w:rsidTr="00873D42">
        <w:trPr>
          <w:trHeight w:val="300"/>
        </w:trPr>
        <w:tc>
          <w:tcPr>
            <w:tcW w:w="1267" w:type="dxa"/>
            <w:noWrap/>
            <w:hideMark/>
          </w:tcPr>
          <w:p w14:paraId="0EF38B4D" w14:textId="77777777" w:rsidR="007748F0" w:rsidRPr="00B322A8" w:rsidRDefault="007748F0" w:rsidP="00873D42">
            <w:pPr>
              <w:pStyle w:val="TAL"/>
              <w:keepNext w:val="0"/>
            </w:pPr>
            <w:r w:rsidRPr="00B322A8">
              <w:t>8.33</w:t>
            </w:r>
          </w:p>
        </w:tc>
        <w:tc>
          <w:tcPr>
            <w:tcW w:w="1100" w:type="dxa"/>
            <w:noWrap/>
            <w:hideMark/>
          </w:tcPr>
          <w:p w14:paraId="3033C9DD" w14:textId="77777777" w:rsidR="007748F0" w:rsidRPr="00B322A8" w:rsidRDefault="007748F0" w:rsidP="00873D42">
            <w:pPr>
              <w:pStyle w:val="TAL"/>
              <w:keepNext w:val="0"/>
            </w:pPr>
            <w:r w:rsidRPr="00B322A8">
              <w:t>-66.12</w:t>
            </w:r>
          </w:p>
        </w:tc>
        <w:tc>
          <w:tcPr>
            <w:tcW w:w="2107" w:type="dxa"/>
            <w:noWrap/>
            <w:hideMark/>
          </w:tcPr>
          <w:p w14:paraId="4DD3E24D" w14:textId="77777777" w:rsidR="007748F0" w:rsidRPr="00B322A8" w:rsidRDefault="007748F0" w:rsidP="00873D42">
            <w:pPr>
              <w:pStyle w:val="TAL"/>
              <w:keepNext w:val="0"/>
            </w:pPr>
            <w:r w:rsidRPr="00B322A8">
              <w:t>(362.14,161.15,1.5)</w:t>
            </w:r>
          </w:p>
        </w:tc>
        <w:tc>
          <w:tcPr>
            <w:tcW w:w="2082" w:type="dxa"/>
            <w:noWrap/>
            <w:hideMark/>
          </w:tcPr>
          <w:p w14:paraId="549D7498" w14:textId="77777777" w:rsidR="007748F0" w:rsidRPr="00B322A8" w:rsidRDefault="007748F0" w:rsidP="00873D42">
            <w:pPr>
              <w:pStyle w:val="TAL"/>
              <w:keepNext w:val="0"/>
            </w:pPr>
            <w:r w:rsidRPr="00B322A8">
              <w:t>(0,0,10)</w:t>
            </w:r>
          </w:p>
        </w:tc>
        <w:tc>
          <w:tcPr>
            <w:tcW w:w="1058" w:type="dxa"/>
            <w:noWrap/>
            <w:hideMark/>
          </w:tcPr>
          <w:p w14:paraId="378ED624" w14:textId="77777777" w:rsidR="007748F0" w:rsidRPr="00B322A8" w:rsidRDefault="007748F0" w:rsidP="00873D42">
            <w:pPr>
              <w:pStyle w:val="TAL"/>
              <w:keepNext w:val="0"/>
            </w:pPr>
            <w:r w:rsidRPr="00B322A8">
              <w:t>9</w:t>
            </w:r>
          </w:p>
        </w:tc>
        <w:tc>
          <w:tcPr>
            <w:tcW w:w="873" w:type="dxa"/>
            <w:noWrap/>
            <w:hideMark/>
          </w:tcPr>
          <w:p w14:paraId="7DBA04A2" w14:textId="77777777" w:rsidR="007748F0" w:rsidRPr="00B322A8" w:rsidRDefault="007748F0" w:rsidP="00873D42">
            <w:pPr>
              <w:pStyle w:val="TAL"/>
              <w:keepNext w:val="0"/>
            </w:pPr>
          </w:p>
        </w:tc>
        <w:tc>
          <w:tcPr>
            <w:tcW w:w="873" w:type="dxa"/>
            <w:noWrap/>
            <w:hideMark/>
          </w:tcPr>
          <w:p w14:paraId="6450A7B8" w14:textId="77777777" w:rsidR="007748F0" w:rsidRPr="00B322A8" w:rsidRDefault="007748F0" w:rsidP="00873D42">
            <w:pPr>
              <w:pStyle w:val="TAL"/>
              <w:keepNext w:val="0"/>
            </w:pPr>
          </w:p>
        </w:tc>
      </w:tr>
      <w:tr w:rsidR="007748F0" w:rsidRPr="00B322A8" w14:paraId="7F8CCDA6" w14:textId="77777777" w:rsidTr="00873D42">
        <w:trPr>
          <w:trHeight w:val="300"/>
        </w:trPr>
        <w:tc>
          <w:tcPr>
            <w:tcW w:w="1267" w:type="dxa"/>
            <w:noWrap/>
            <w:hideMark/>
          </w:tcPr>
          <w:p w14:paraId="65CEE8F2" w14:textId="77777777" w:rsidR="007748F0" w:rsidRPr="00B322A8" w:rsidRDefault="007748F0" w:rsidP="00873D42">
            <w:pPr>
              <w:pStyle w:val="TAL"/>
              <w:keepNext w:val="0"/>
            </w:pPr>
          </w:p>
        </w:tc>
        <w:tc>
          <w:tcPr>
            <w:tcW w:w="1100" w:type="dxa"/>
            <w:noWrap/>
            <w:hideMark/>
          </w:tcPr>
          <w:p w14:paraId="4DCB6873" w14:textId="77777777" w:rsidR="007748F0" w:rsidRPr="00B322A8" w:rsidRDefault="007748F0" w:rsidP="00873D42">
            <w:pPr>
              <w:pStyle w:val="TAL"/>
              <w:keepNext w:val="0"/>
            </w:pPr>
          </w:p>
        </w:tc>
        <w:tc>
          <w:tcPr>
            <w:tcW w:w="2107" w:type="dxa"/>
            <w:noWrap/>
            <w:hideMark/>
          </w:tcPr>
          <w:p w14:paraId="0F72EA22" w14:textId="77777777" w:rsidR="007748F0" w:rsidRPr="00B322A8" w:rsidRDefault="007748F0" w:rsidP="00873D42">
            <w:pPr>
              <w:pStyle w:val="TAL"/>
              <w:keepNext w:val="0"/>
            </w:pPr>
          </w:p>
        </w:tc>
        <w:tc>
          <w:tcPr>
            <w:tcW w:w="2082" w:type="dxa"/>
            <w:noWrap/>
            <w:hideMark/>
          </w:tcPr>
          <w:p w14:paraId="468CD279" w14:textId="77777777" w:rsidR="007748F0" w:rsidRPr="00B322A8" w:rsidRDefault="007748F0" w:rsidP="00873D42">
            <w:pPr>
              <w:pStyle w:val="TAL"/>
              <w:keepNext w:val="0"/>
            </w:pPr>
          </w:p>
        </w:tc>
        <w:tc>
          <w:tcPr>
            <w:tcW w:w="1058" w:type="dxa"/>
            <w:noWrap/>
            <w:hideMark/>
          </w:tcPr>
          <w:p w14:paraId="237347AC" w14:textId="77777777" w:rsidR="007748F0" w:rsidRPr="00B322A8" w:rsidRDefault="007748F0" w:rsidP="00873D42">
            <w:pPr>
              <w:pStyle w:val="TAL"/>
              <w:keepNext w:val="0"/>
            </w:pPr>
          </w:p>
        </w:tc>
        <w:tc>
          <w:tcPr>
            <w:tcW w:w="873" w:type="dxa"/>
            <w:noWrap/>
            <w:hideMark/>
          </w:tcPr>
          <w:p w14:paraId="1891518D" w14:textId="77777777" w:rsidR="007748F0" w:rsidRPr="00B322A8" w:rsidRDefault="007748F0" w:rsidP="00873D42">
            <w:pPr>
              <w:pStyle w:val="TAL"/>
              <w:keepNext w:val="0"/>
            </w:pPr>
          </w:p>
        </w:tc>
        <w:tc>
          <w:tcPr>
            <w:tcW w:w="873" w:type="dxa"/>
            <w:noWrap/>
            <w:hideMark/>
          </w:tcPr>
          <w:p w14:paraId="19F24D51" w14:textId="77777777" w:rsidR="007748F0" w:rsidRPr="00B322A8" w:rsidRDefault="007748F0" w:rsidP="00873D42">
            <w:pPr>
              <w:pStyle w:val="TAL"/>
              <w:keepNext w:val="0"/>
            </w:pPr>
          </w:p>
        </w:tc>
      </w:tr>
      <w:tr w:rsidR="007748F0" w:rsidRPr="00B322A8" w14:paraId="5A707EC4" w14:textId="77777777" w:rsidTr="00873D42">
        <w:trPr>
          <w:trHeight w:val="300"/>
        </w:trPr>
        <w:tc>
          <w:tcPr>
            <w:tcW w:w="1267" w:type="dxa"/>
            <w:shd w:val="clear" w:color="auto" w:fill="EDEDED" w:themeFill="accent3" w:themeFillTint="33"/>
            <w:noWrap/>
            <w:hideMark/>
          </w:tcPr>
          <w:p w14:paraId="57BA667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4F9EB87"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2CD5D08" w14:textId="77777777" w:rsidR="007748F0" w:rsidRPr="00B322A8" w:rsidRDefault="007748F0" w:rsidP="00873D42">
            <w:pPr>
              <w:pStyle w:val="TAL"/>
              <w:keepNext w:val="0"/>
            </w:pPr>
          </w:p>
        </w:tc>
        <w:tc>
          <w:tcPr>
            <w:tcW w:w="2082" w:type="dxa"/>
            <w:shd w:val="clear" w:color="auto" w:fill="EDEDED" w:themeFill="accent3" w:themeFillTint="33"/>
            <w:noWrap/>
            <w:hideMark/>
          </w:tcPr>
          <w:p w14:paraId="3B76BE38" w14:textId="77777777" w:rsidR="007748F0" w:rsidRPr="00B322A8" w:rsidRDefault="007748F0" w:rsidP="00873D42">
            <w:pPr>
              <w:pStyle w:val="TAL"/>
              <w:keepNext w:val="0"/>
            </w:pPr>
          </w:p>
        </w:tc>
        <w:tc>
          <w:tcPr>
            <w:tcW w:w="1058" w:type="dxa"/>
            <w:shd w:val="clear" w:color="auto" w:fill="EDEDED" w:themeFill="accent3" w:themeFillTint="33"/>
            <w:noWrap/>
            <w:hideMark/>
          </w:tcPr>
          <w:p w14:paraId="556C3AAA" w14:textId="77777777" w:rsidR="007748F0" w:rsidRPr="00B322A8" w:rsidRDefault="007748F0" w:rsidP="00873D42">
            <w:pPr>
              <w:pStyle w:val="TAL"/>
              <w:keepNext w:val="0"/>
            </w:pPr>
          </w:p>
        </w:tc>
        <w:tc>
          <w:tcPr>
            <w:tcW w:w="873" w:type="dxa"/>
            <w:shd w:val="clear" w:color="auto" w:fill="EDEDED" w:themeFill="accent3" w:themeFillTint="33"/>
            <w:noWrap/>
            <w:hideMark/>
          </w:tcPr>
          <w:p w14:paraId="3413812C" w14:textId="77777777" w:rsidR="007748F0" w:rsidRPr="00B322A8" w:rsidRDefault="007748F0" w:rsidP="00873D42">
            <w:pPr>
              <w:pStyle w:val="TAL"/>
              <w:keepNext w:val="0"/>
            </w:pPr>
          </w:p>
        </w:tc>
        <w:tc>
          <w:tcPr>
            <w:tcW w:w="873" w:type="dxa"/>
            <w:shd w:val="clear" w:color="auto" w:fill="EDEDED" w:themeFill="accent3" w:themeFillTint="33"/>
            <w:noWrap/>
            <w:hideMark/>
          </w:tcPr>
          <w:p w14:paraId="6B4F40A9" w14:textId="77777777" w:rsidR="007748F0" w:rsidRPr="00B322A8" w:rsidRDefault="007748F0" w:rsidP="00873D42">
            <w:pPr>
              <w:pStyle w:val="TAL"/>
              <w:keepNext w:val="0"/>
            </w:pPr>
          </w:p>
        </w:tc>
      </w:tr>
      <w:tr w:rsidR="007748F0" w:rsidRPr="00B322A8" w14:paraId="78BFD0C5" w14:textId="77777777" w:rsidTr="00873D42">
        <w:trPr>
          <w:trHeight w:val="300"/>
        </w:trPr>
        <w:tc>
          <w:tcPr>
            <w:tcW w:w="1267" w:type="dxa"/>
            <w:noWrap/>
            <w:hideMark/>
          </w:tcPr>
          <w:p w14:paraId="28BC0A48" w14:textId="77777777" w:rsidR="007748F0" w:rsidRPr="00B322A8" w:rsidRDefault="007748F0" w:rsidP="00873D42">
            <w:pPr>
              <w:pStyle w:val="TAL"/>
              <w:keepNext w:val="0"/>
            </w:pPr>
            <w:r w:rsidRPr="00B322A8">
              <w:t>Cluster#</w:t>
            </w:r>
          </w:p>
        </w:tc>
        <w:tc>
          <w:tcPr>
            <w:tcW w:w="1100" w:type="dxa"/>
            <w:noWrap/>
            <w:hideMark/>
          </w:tcPr>
          <w:p w14:paraId="50E34745" w14:textId="77777777" w:rsidR="007748F0" w:rsidRPr="00B322A8" w:rsidRDefault="007748F0" w:rsidP="00873D42">
            <w:pPr>
              <w:pStyle w:val="TAL"/>
              <w:keepNext w:val="0"/>
            </w:pPr>
            <w:r w:rsidRPr="00B322A8">
              <w:t>Power [dB]</w:t>
            </w:r>
          </w:p>
        </w:tc>
        <w:tc>
          <w:tcPr>
            <w:tcW w:w="2107" w:type="dxa"/>
            <w:noWrap/>
            <w:hideMark/>
          </w:tcPr>
          <w:p w14:paraId="3A31F71C" w14:textId="77777777" w:rsidR="007748F0" w:rsidRPr="00B322A8" w:rsidRDefault="007748F0" w:rsidP="00873D42">
            <w:pPr>
              <w:pStyle w:val="TAL"/>
              <w:keepNext w:val="0"/>
            </w:pPr>
            <w:r w:rsidRPr="00B322A8">
              <w:t>Excess delay [ns]</w:t>
            </w:r>
          </w:p>
        </w:tc>
        <w:tc>
          <w:tcPr>
            <w:tcW w:w="2082" w:type="dxa"/>
            <w:noWrap/>
            <w:hideMark/>
          </w:tcPr>
          <w:p w14:paraId="29E1CD3B" w14:textId="77777777" w:rsidR="007748F0" w:rsidRPr="00B322A8" w:rsidRDefault="007748F0" w:rsidP="00873D42">
            <w:pPr>
              <w:pStyle w:val="TAL"/>
              <w:keepNext w:val="0"/>
            </w:pPr>
            <w:r w:rsidRPr="00B322A8">
              <w:t>AoA [°]</w:t>
            </w:r>
          </w:p>
        </w:tc>
        <w:tc>
          <w:tcPr>
            <w:tcW w:w="1058" w:type="dxa"/>
            <w:noWrap/>
            <w:hideMark/>
          </w:tcPr>
          <w:p w14:paraId="568B2507" w14:textId="77777777" w:rsidR="007748F0" w:rsidRPr="00B322A8" w:rsidRDefault="007748F0" w:rsidP="00873D42">
            <w:pPr>
              <w:pStyle w:val="TAL"/>
              <w:keepNext w:val="0"/>
            </w:pPr>
            <w:r w:rsidRPr="00B322A8">
              <w:t>AoD [°]</w:t>
            </w:r>
          </w:p>
        </w:tc>
        <w:tc>
          <w:tcPr>
            <w:tcW w:w="873" w:type="dxa"/>
            <w:noWrap/>
            <w:hideMark/>
          </w:tcPr>
          <w:p w14:paraId="33185A28" w14:textId="77777777" w:rsidR="007748F0" w:rsidRPr="00B322A8" w:rsidRDefault="007748F0" w:rsidP="00873D42">
            <w:pPr>
              <w:pStyle w:val="TAL"/>
              <w:keepNext w:val="0"/>
            </w:pPr>
            <w:r w:rsidRPr="00B322A8">
              <w:t>ASA [°]</w:t>
            </w:r>
          </w:p>
        </w:tc>
        <w:tc>
          <w:tcPr>
            <w:tcW w:w="873" w:type="dxa"/>
            <w:noWrap/>
            <w:hideMark/>
          </w:tcPr>
          <w:p w14:paraId="4847777D" w14:textId="77777777" w:rsidR="007748F0" w:rsidRPr="00B322A8" w:rsidRDefault="007748F0" w:rsidP="00873D42">
            <w:pPr>
              <w:pStyle w:val="TAL"/>
              <w:keepNext w:val="0"/>
            </w:pPr>
            <w:r w:rsidRPr="00B322A8">
              <w:t>ZoD [°]</w:t>
            </w:r>
          </w:p>
        </w:tc>
      </w:tr>
      <w:tr w:rsidR="007748F0" w:rsidRPr="00B322A8" w14:paraId="4AA80852" w14:textId="77777777" w:rsidTr="00873D42">
        <w:trPr>
          <w:trHeight w:val="300"/>
        </w:trPr>
        <w:tc>
          <w:tcPr>
            <w:tcW w:w="1267" w:type="dxa"/>
            <w:noWrap/>
            <w:hideMark/>
          </w:tcPr>
          <w:p w14:paraId="71B91804" w14:textId="77777777" w:rsidR="007748F0" w:rsidRPr="00B322A8" w:rsidRDefault="007748F0" w:rsidP="00873D42">
            <w:pPr>
              <w:pStyle w:val="TAL"/>
              <w:keepNext w:val="0"/>
            </w:pPr>
            <w:r w:rsidRPr="00B322A8">
              <w:t>LOS</w:t>
            </w:r>
          </w:p>
        </w:tc>
        <w:tc>
          <w:tcPr>
            <w:tcW w:w="1100" w:type="dxa"/>
            <w:noWrap/>
            <w:hideMark/>
          </w:tcPr>
          <w:p w14:paraId="64DB346E" w14:textId="77777777" w:rsidR="007748F0" w:rsidRPr="00B322A8" w:rsidRDefault="007748F0" w:rsidP="00873D42">
            <w:pPr>
              <w:pStyle w:val="TAL"/>
              <w:keepNext w:val="0"/>
            </w:pPr>
            <w:r w:rsidRPr="00B322A8">
              <w:t>-0.51</w:t>
            </w:r>
          </w:p>
        </w:tc>
        <w:tc>
          <w:tcPr>
            <w:tcW w:w="2107" w:type="dxa"/>
            <w:noWrap/>
            <w:hideMark/>
          </w:tcPr>
          <w:p w14:paraId="48775E37" w14:textId="77777777" w:rsidR="007748F0" w:rsidRPr="00B322A8" w:rsidRDefault="007748F0" w:rsidP="00873D42">
            <w:pPr>
              <w:pStyle w:val="TAL"/>
              <w:keepNext w:val="0"/>
            </w:pPr>
            <w:r w:rsidRPr="00B322A8">
              <w:t>0</w:t>
            </w:r>
          </w:p>
        </w:tc>
        <w:tc>
          <w:tcPr>
            <w:tcW w:w="2082" w:type="dxa"/>
            <w:noWrap/>
            <w:hideMark/>
          </w:tcPr>
          <w:p w14:paraId="2666404B" w14:textId="77777777" w:rsidR="007748F0" w:rsidRPr="00B322A8" w:rsidRDefault="007748F0" w:rsidP="00873D42">
            <w:pPr>
              <w:pStyle w:val="TAL"/>
              <w:keepNext w:val="0"/>
            </w:pPr>
            <w:r w:rsidRPr="00B322A8">
              <w:t>-178.47</w:t>
            </w:r>
          </w:p>
        </w:tc>
        <w:tc>
          <w:tcPr>
            <w:tcW w:w="1058" w:type="dxa"/>
            <w:noWrap/>
            <w:hideMark/>
          </w:tcPr>
          <w:p w14:paraId="3BBD4EB2" w14:textId="77777777" w:rsidR="007748F0" w:rsidRPr="00B322A8" w:rsidRDefault="007748F0" w:rsidP="00873D42">
            <w:pPr>
              <w:pStyle w:val="TAL"/>
              <w:keepNext w:val="0"/>
            </w:pPr>
            <w:r w:rsidRPr="00B322A8">
              <w:t>1.53</w:t>
            </w:r>
          </w:p>
        </w:tc>
        <w:tc>
          <w:tcPr>
            <w:tcW w:w="873" w:type="dxa"/>
            <w:noWrap/>
            <w:hideMark/>
          </w:tcPr>
          <w:p w14:paraId="6880C725" w14:textId="77777777" w:rsidR="007748F0" w:rsidRPr="00B322A8" w:rsidRDefault="007748F0" w:rsidP="00873D42">
            <w:pPr>
              <w:pStyle w:val="TAL"/>
              <w:keepNext w:val="0"/>
            </w:pPr>
            <w:r w:rsidRPr="00B322A8">
              <w:t>0</w:t>
            </w:r>
          </w:p>
        </w:tc>
        <w:tc>
          <w:tcPr>
            <w:tcW w:w="873" w:type="dxa"/>
            <w:noWrap/>
            <w:hideMark/>
          </w:tcPr>
          <w:p w14:paraId="2F64D765" w14:textId="77777777" w:rsidR="007748F0" w:rsidRPr="00B322A8" w:rsidRDefault="007748F0" w:rsidP="00873D42">
            <w:pPr>
              <w:pStyle w:val="TAL"/>
              <w:keepNext w:val="0"/>
            </w:pPr>
            <w:r w:rsidRPr="00B322A8">
              <w:t>91.14</w:t>
            </w:r>
          </w:p>
        </w:tc>
      </w:tr>
      <w:tr w:rsidR="007748F0" w:rsidRPr="00B322A8" w14:paraId="0A3A1800" w14:textId="77777777" w:rsidTr="00873D42">
        <w:trPr>
          <w:trHeight w:val="300"/>
        </w:trPr>
        <w:tc>
          <w:tcPr>
            <w:tcW w:w="1267" w:type="dxa"/>
            <w:noWrap/>
            <w:hideMark/>
          </w:tcPr>
          <w:p w14:paraId="2B540855" w14:textId="77777777" w:rsidR="007748F0" w:rsidRPr="00B322A8" w:rsidRDefault="007748F0" w:rsidP="00873D42">
            <w:pPr>
              <w:pStyle w:val="TAL"/>
              <w:keepNext w:val="0"/>
            </w:pPr>
            <w:r w:rsidRPr="00B322A8">
              <w:t>1</w:t>
            </w:r>
          </w:p>
        </w:tc>
        <w:tc>
          <w:tcPr>
            <w:tcW w:w="1100" w:type="dxa"/>
            <w:noWrap/>
            <w:hideMark/>
          </w:tcPr>
          <w:p w14:paraId="51D076DA" w14:textId="77777777" w:rsidR="007748F0" w:rsidRPr="00B322A8" w:rsidRDefault="007748F0" w:rsidP="00873D42">
            <w:pPr>
              <w:pStyle w:val="TAL"/>
              <w:keepNext w:val="0"/>
            </w:pPr>
            <w:r w:rsidRPr="00B322A8">
              <w:t>-22.24</w:t>
            </w:r>
          </w:p>
        </w:tc>
        <w:tc>
          <w:tcPr>
            <w:tcW w:w="2107" w:type="dxa"/>
            <w:noWrap/>
            <w:hideMark/>
          </w:tcPr>
          <w:p w14:paraId="456C5818" w14:textId="77777777" w:rsidR="007748F0" w:rsidRPr="00B322A8" w:rsidRDefault="007748F0" w:rsidP="00873D42">
            <w:pPr>
              <w:pStyle w:val="TAL"/>
              <w:keepNext w:val="0"/>
            </w:pPr>
            <w:r w:rsidRPr="00B322A8">
              <w:t>0</w:t>
            </w:r>
          </w:p>
        </w:tc>
        <w:tc>
          <w:tcPr>
            <w:tcW w:w="2082" w:type="dxa"/>
            <w:noWrap/>
            <w:hideMark/>
          </w:tcPr>
          <w:p w14:paraId="687C74D2" w14:textId="77777777" w:rsidR="007748F0" w:rsidRPr="00B322A8" w:rsidRDefault="007748F0" w:rsidP="00873D42">
            <w:pPr>
              <w:pStyle w:val="TAL"/>
              <w:keepNext w:val="0"/>
            </w:pPr>
            <w:r w:rsidRPr="00B322A8">
              <w:t>-178.47</w:t>
            </w:r>
          </w:p>
        </w:tc>
        <w:tc>
          <w:tcPr>
            <w:tcW w:w="1058" w:type="dxa"/>
            <w:noWrap/>
            <w:hideMark/>
          </w:tcPr>
          <w:p w14:paraId="099A8FE8" w14:textId="77777777" w:rsidR="007748F0" w:rsidRPr="00B322A8" w:rsidRDefault="007748F0" w:rsidP="00873D42">
            <w:pPr>
              <w:pStyle w:val="TAL"/>
              <w:keepNext w:val="0"/>
            </w:pPr>
            <w:r w:rsidRPr="00B322A8">
              <w:t>1.53</w:t>
            </w:r>
          </w:p>
        </w:tc>
        <w:tc>
          <w:tcPr>
            <w:tcW w:w="873" w:type="dxa"/>
            <w:noWrap/>
            <w:hideMark/>
          </w:tcPr>
          <w:p w14:paraId="098F752D" w14:textId="77777777" w:rsidR="007748F0" w:rsidRPr="00B322A8" w:rsidRDefault="007748F0" w:rsidP="00873D42">
            <w:pPr>
              <w:pStyle w:val="TAL"/>
              <w:keepNext w:val="0"/>
            </w:pPr>
            <w:r w:rsidRPr="00B322A8">
              <w:t>14.19</w:t>
            </w:r>
          </w:p>
        </w:tc>
        <w:tc>
          <w:tcPr>
            <w:tcW w:w="873" w:type="dxa"/>
            <w:noWrap/>
            <w:hideMark/>
          </w:tcPr>
          <w:p w14:paraId="5F8EF42C" w14:textId="77777777" w:rsidR="007748F0" w:rsidRPr="00B322A8" w:rsidRDefault="007748F0" w:rsidP="00873D42">
            <w:pPr>
              <w:pStyle w:val="TAL"/>
              <w:keepNext w:val="0"/>
            </w:pPr>
            <w:r w:rsidRPr="00B322A8">
              <w:t>91.14</w:t>
            </w:r>
          </w:p>
        </w:tc>
      </w:tr>
      <w:tr w:rsidR="007748F0" w:rsidRPr="00B322A8" w14:paraId="55AA1413" w14:textId="77777777" w:rsidTr="00873D42">
        <w:trPr>
          <w:trHeight w:val="300"/>
        </w:trPr>
        <w:tc>
          <w:tcPr>
            <w:tcW w:w="1267" w:type="dxa"/>
            <w:noWrap/>
            <w:hideMark/>
          </w:tcPr>
          <w:p w14:paraId="71B76D92" w14:textId="77777777" w:rsidR="007748F0" w:rsidRPr="00B322A8" w:rsidRDefault="007748F0" w:rsidP="00873D42">
            <w:pPr>
              <w:pStyle w:val="TAL"/>
              <w:keepNext w:val="0"/>
            </w:pPr>
            <w:r w:rsidRPr="00B322A8">
              <w:lastRenderedPageBreak/>
              <w:t>2</w:t>
            </w:r>
          </w:p>
        </w:tc>
        <w:tc>
          <w:tcPr>
            <w:tcW w:w="1100" w:type="dxa"/>
            <w:noWrap/>
            <w:hideMark/>
          </w:tcPr>
          <w:p w14:paraId="24F3755F" w14:textId="77777777" w:rsidR="007748F0" w:rsidRPr="00B322A8" w:rsidRDefault="007748F0" w:rsidP="00873D42">
            <w:pPr>
              <w:pStyle w:val="TAL"/>
              <w:keepNext w:val="0"/>
            </w:pPr>
            <w:r w:rsidRPr="00B322A8">
              <w:t>-16.01</w:t>
            </w:r>
          </w:p>
        </w:tc>
        <w:tc>
          <w:tcPr>
            <w:tcW w:w="2107" w:type="dxa"/>
            <w:noWrap/>
            <w:hideMark/>
          </w:tcPr>
          <w:p w14:paraId="2AEA96C1" w14:textId="77777777" w:rsidR="007748F0" w:rsidRPr="00B322A8" w:rsidRDefault="007748F0" w:rsidP="00873D42">
            <w:pPr>
              <w:pStyle w:val="TAL"/>
              <w:keepNext w:val="0"/>
            </w:pPr>
            <w:r w:rsidRPr="00B322A8">
              <w:t>27</w:t>
            </w:r>
          </w:p>
        </w:tc>
        <w:tc>
          <w:tcPr>
            <w:tcW w:w="2082" w:type="dxa"/>
            <w:noWrap/>
            <w:hideMark/>
          </w:tcPr>
          <w:p w14:paraId="04A62A68" w14:textId="77777777" w:rsidR="007748F0" w:rsidRPr="00B322A8" w:rsidRDefault="007748F0" w:rsidP="00873D42">
            <w:pPr>
              <w:pStyle w:val="TAL"/>
              <w:keepNext w:val="0"/>
            </w:pPr>
            <w:r w:rsidRPr="00B322A8">
              <w:t>-27.26</w:t>
            </w:r>
          </w:p>
        </w:tc>
        <w:tc>
          <w:tcPr>
            <w:tcW w:w="1058" w:type="dxa"/>
            <w:noWrap/>
            <w:hideMark/>
          </w:tcPr>
          <w:p w14:paraId="75B58569" w14:textId="77777777" w:rsidR="007748F0" w:rsidRPr="00B322A8" w:rsidRDefault="007748F0" w:rsidP="00873D42">
            <w:pPr>
              <w:pStyle w:val="TAL"/>
              <w:keepNext w:val="0"/>
            </w:pPr>
            <w:r w:rsidRPr="00B322A8">
              <w:t>68.02</w:t>
            </w:r>
          </w:p>
        </w:tc>
        <w:tc>
          <w:tcPr>
            <w:tcW w:w="873" w:type="dxa"/>
            <w:noWrap/>
            <w:hideMark/>
          </w:tcPr>
          <w:p w14:paraId="4FCBFEBC" w14:textId="77777777" w:rsidR="007748F0" w:rsidRPr="00B322A8" w:rsidRDefault="007748F0" w:rsidP="00873D42">
            <w:pPr>
              <w:pStyle w:val="TAL"/>
              <w:keepNext w:val="0"/>
            </w:pPr>
            <w:r w:rsidRPr="00B322A8">
              <w:t>14.19</w:t>
            </w:r>
          </w:p>
        </w:tc>
        <w:tc>
          <w:tcPr>
            <w:tcW w:w="873" w:type="dxa"/>
            <w:noWrap/>
            <w:hideMark/>
          </w:tcPr>
          <w:p w14:paraId="5FF85A39" w14:textId="77777777" w:rsidR="007748F0" w:rsidRPr="00B322A8" w:rsidRDefault="007748F0" w:rsidP="00873D42">
            <w:pPr>
              <w:pStyle w:val="TAL"/>
              <w:keepNext w:val="0"/>
            </w:pPr>
            <w:r w:rsidRPr="00B322A8">
              <w:t>93.09</w:t>
            </w:r>
          </w:p>
        </w:tc>
      </w:tr>
      <w:tr w:rsidR="007748F0" w:rsidRPr="00B322A8" w14:paraId="6C3FA164" w14:textId="77777777" w:rsidTr="00873D42">
        <w:trPr>
          <w:trHeight w:val="300"/>
        </w:trPr>
        <w:tc>
          <w:tcPr>
            <w:tcW w:w="1267" w:type="dxa"/>
            <w:noWrap/>
            <w:hideMark/>
          </w:tcPr>
          <w:p w14:paraId="78D0EECC" w14:textId="77777777" w:rsidR="007748F0" w:rsidRPr="00B322A8" w:rsidRDefault="007748F0" w:rsidP="00873D42">
            <w:pPr>
              <w:pStyle w:val="TAL"/>
              <w:keepNext w:val="0"/>
            </w:pPr>
            <w:r w:rsidRPr="00B322A8">
              <w:t>3</w:t>
            </w:r>
          </w:p>
        </w:tc>
        <w:tc>
          <w:tcPr>
            <w:tcW w:w="1100" w:type="dxa"/>
            <w:noWrap/>
            <w:hideMark/>
          </w:tcPr>
          <w:p w14:paraId="0265F668" w14:textId="77777777" w:rsidR="007748F0" w:rsidRPr="00B322A8" w:rsidRDefault="007748F0" w:rsidP="00873D42">
            <w:pPr>
              <w:pStyle w:val="TAL"/>
              <w:keepNext w:val="0"/>
            </w:pPr>
            <w:r w:rsidRPr="00B322A8">
              <w:t>-18.31</w:t>
            </w:r>
          </w:p>
        </w:tc>
        <w:tc>
          <w:tcPr>
            <w:tcW w:w="2107" w:type="dxa"/>
            <w:noWrap/>
            <w:hideMark/>
          </w:tcPr>
          <w:p w14:paraId="1CAAB5A5" w14:textId="77777777" w:rsidR="007748F0" w:rsidRPr="00B322A8" w:rsidRDefault="007748F0" w:rsidP="00873D42">
            <w:pPr>
              <w:pStyle w:val="TAL"/>
              <w:keepNext w:val="0"/>
            </w:pPr>
            <w:r w:rsidRPr="00B322A8">
              <w:t>28</w:t>
            </w:r>
          </w:p>
        </w:tc>
        <w:tc>
          <w:tcPr>
            <w:tcW w:w="2082" w:type="dxa"/>
            <w:noWrap/>
            <w:hideMark/>
          </w:tcPr>
          <w:p w14:paraId="5C0747D2" w14:textId="77777777" w:rsidR="007748F0" w:rsidRPr="00B322A8" w:rsidRDefault="007748F0" w:rsidP="00873D42">
            <w:pPr>
              <w:pStyle w:val="TAL"/>
              <w:keepNext w:val="0"/>
            </w:pPr>
            <w:r w:rsidRPr="00B322A8">
              <w:t>-27.26</w:t>
            </w:r>
          </w:p>
        </w:tc>
        <w:tc>
          <w:tcPr>
            <w:tcW w:w="1058" w:type="dxa"/>
            <w:noWrap/>
            <w:hideMark/>
          </w:tcPr>
          <w:p w14:paraId="1E5B1BB5" w14:textId="77777777" w:rsidR="007748F0" w:rsidRPr="00B322A8" w:rsidRDefault="007748F0" w:rsidP="00873D42">
            <w:pPr>
              <w:pStyle w:val="TAL"/>
              <w:keepNext w:val="0"/>
            </w:pPr>
            <w:r w:rsidRPr="00B322A8">
              <w:t>68.02</w:t>
            </w:r>
          </w:p>
        </w:tc>
        <w:tc>
          <w:tcPr>
            <w:tcW w:w="873" w:type="dxa"/>
            <w:noWrap/>
            <w:hideMark/>
          </w:tcPr>
          <w:p w14:paraId="2842AF1E" w14:textId="77777777" w:rsidR="007748F0" w:rsidRPr="00B322A8" w:rsidRDefault="007748F0" w:rsidP="00873D42">
            <w:pPr>
              <w:pStyle w:val="TAL"/>
              <w:keepNext w:val="0"/>
            </w:pPr>
            <w:r w:rsidRPr="00B322A8">
              <w:t>12.771</w:t>
            </w:r>
          </w:p>
        </w:tc>
        <w:tc>
          <w:tcPr>
            <w:tcW w:w="873" w:type="dxa"/>
            <w:noWrap/>
            <w:hideMark/>
          </w:tcPr>
          <w:p w14:paraId="2144ECDD" w14:textId="77777777" w:rsidR="007748F0" w:rsidRPr="00B322A8" w:rsidRDefault="007748F0" w:rsidP="00873D42">
            <w:pPr>
              <w:pStyle w:val="TAL"/>
              <w:keepNext w:val="0"/>
            </w:pPr>
            <w:r w:rsidRPr="00B322A8">
              <w:t>93.09</w:t>
            </w:r>
          </w:p>
        </w:tc>
      </w:tr>
      <w:tr w:rsidR="007748F0" w:rsidRPr="00B322A8" w14:paraId="79C9F34B" w14:textId="77777777" w:rsidTr="00873D42">
        <w:trPr>
          <w:trHeight w:val="300"/>
        </w:trPr>
        <w:tc>
          <w:tcPr>
            <w:tcW w:w="1267" w:type="dxa"/>
            <w:noWrap/>
            <w:hideMark/>
          </w:tcPr>
          <w:p w14:paraId="601F61A0" w14:textId="77777777" w:rsidR="007748F0" w:rsidRPr="00B322A8" w:rsidRDefault="007748F0" w:rsidP="00873D42">
            <w:pPr>
              <w:pStyle w:val="TAL"/>
              <w:keepNext w:val="0"/>
            </w:pPr>
            <w:r w:rsidRPr="00B322A8">
              <w:t>4</w:t>
            </w:r>
          </w:p>
        </w:tc>
        <w:tc>
          <w:tcPr>
            <w:tcW w:w="1100" w:type="dxa"/>
            <w:noWrap/>
            <w:hideMark/>
          </w:tcPr>
          <w:p w14:paraId="2EF13156" w14:textId="77777777" w:rsidR="007748F0" w:rsidRPr="00B322A8" w:rsidRDefault="007748F0" w:rsidP="00873D42">
            <w:pPr>
              <w:pStyle w:val="TAL"/>
              <w:keepNext w:val="0"/>
            </w:pPr>
            <w:r w:rsidRPr="00B322A8">
              <w:t>-23.11</w:t>
            </w:r>
          </w:p>
        </w:tc>
        <w:tc>
          <w:tcPr>
            <w:tcW w:w="2107" w:type="dxa"/>
            <w:noWrap/>
            <w:hideMark/>
          </w:tcPr>
          <w:p w14:paraId="75FE6D88" w14:textId="77777777" w:rsidR="007748F0" w:rsidRPr="00B322A8" w:rsidRDefault="007748F0" w:rsidP="00873D42">
            <w:pPr>
              <w:pStyle w:val="TAL"/>
              <w:keepNext w:val="0"/>
            </w:pPr>
            <w:r w:rsidRPr="00B322A8">
              <w:t>28</w:t>
            </w:r>
          </w:p>
        </w:tc>
        <w:tc>
          <w:tcPr>
            <w:tcW w:w="2082" w:type="dxa"/>
            <w:noWrap/>
            <w:hideMark/>
          </w:tcPr>
          <w:p w14:paraId="3CBCEA93" w14:textId="77777777" w:rsidR="007748F0" w:rsidRPr="00B322A8" w:rsidRDefault="007748F0" w:rsidP="00873D42">
            <w:pPr>
              <w:pStyle w:val="TAL"/>
              <w:keepNext w:val="0"/>
            </w:pPr>
            <w:r w:rsidRPr="00B322A8">
              <w:t>80.62</w:t>
            </w:r>
          </w:p>
        </w:tc>
        <w:tc>
          <w:tcPr>
            <w:tcW w:w="1058" w:type="dxa"/>
            <w:noWrap/>
            <w:hideMark/>
          </w:tcPr>
          <w:p w14:paraId="367FE018" w14:textId="77777777" w:rsidR="007748F0" w:rsidRPr="00B322A8" w:rsidRDefault="007748F0" w:rsidP="00873D42">
            <w:pPr>
              <w:pStyle w:val="TAL"/>
              <w:keepNext w:val="0"/>
            </w:pPr>
            <w:r w:rsidRPr="00B322A8">
              <w:t>-21.71</w:t>
            </w:r>
          </w:p>
        </w:tc>
        <w:tc>
          <w:tcPr>
            <w:tcW w:w="873" w:type="dxa"/>
            <w:noWrap/>
            <w:hideMark/>
          </w:tcPr>
          <w:p w14:paraId="62C4D8A0" w14:textId="77777777" w:rsidR="007748F0" w:rsidRPr="00B322A8" w:rsidRDefault="007748F0" w:rsidP="00873D42">
            <w:pPr>
              <w:pStyle w:val="TAL"/>
              <w:keepNext w:val="0"/>
            </w:pPr>
            <w:r w:rsidRPr="00B322A8">
              <w:t>14.19</w:t>
            </w:r>
          </w:p>
        </w:tc>
        <w:tc>
          <w:tcPr>
            <w:tcW w:w="873" w:type="dxa"/>
            <w:noWrap/>
            <w:hideMark/>
          </w:tcPr>
          <w:p w14:paraId="34B75F26" w14:textId="77777777" w:rsidR="007748F0" w:rsidRPr="00B322A8" w:rsidRDefault="007748F0" w:rsidP="00873D42">
            <w:pPr>
              <w:pStyle w:val="TAL"/>
              <w:keepNext w:val="0"/>
            </w:pPr>
            <w:r w:rsidRPr="00B322A8">
              <w:t>91.06</w:t>
            </w:r>
          </w:p>
        </w:tc>
      </w:tr>
      <w:tr w:rsidR="007748F0" w:rsidRPr="00B322A8" w14:paraId="300421EC" w14:textId="77777777" w:rsidTr="00873D42">
        <w:trPr>
          <w:trHeight w:val="300"/>
        </w:trPr>
        <w:tc>
          <w:tcPr>
            <w:tcW w:w="1267" w:type="dxa"/>
            <w:noWrap/>
            <w:hideMark/>
          </w:tcPr>
          <w:p w14:paraId="538770D1" w14:textId="77777777" w:rsidR="007748F0" w:rsidRPr="00B322A8" w:rsidRDefault="007748F0" w:rsidP="00873D42">
            <w:pPr>
              <w:pStyle w:val="TAL"/>
              <w:keepNext w:val="0"/>
            </w:pPr>
            <w:r w:rsidRPr="00B322A8">
              <w:t>5</w:t>
            </w:r>
          </w:p>
        </w:tc>
        <w:tc>
          <w:tcPr>
            <w:tcW w:w="1100" w:type="dxa"/>
            <w:noWrap/>
            <w:hideMark/>
          </w:tcPr>
          <w:p w14:paraId="0DFFE369" w14:textId="77777777" w:rsidR="007748F0" w:rsidRPr="00B322A8" w:rsidRDefault="007748F0" w:rsidP="00873D42">
            <w:pPr>
              <w:pStyle w:val="TAL"/>
              <w:keepNext w:val="0"/>
            </w:pPr>
            <w:r w:rsidRPr="00B322A8">
              <w:t>-20.01</w:t>
            </w:r>
          </w:p>
        </w:tc>
        <w:tc>
          <w:tcPr>
            <w:tcW w:w="2107" w:type="dxa"/>
            <w:noWrap/>
            <w:hideMark/>
          </w:tcPr>
          <w:p w14:paraId="2CC3F2AF" w14:textId="77777777" w:rsidR="007748F0" w:rsidRPr="00B322A8" w:rsidRDefault="007748F0" w:rsidP="00873D42">
            <w:pPr>
              <w:pStyle w:val="TAL"/>
              <w:keepNext w:val="0"/>
            </w:pPr>
            <w:r w:rsidRPr="00B322A8">
              <w:t>29</w:t>
            </w:r>
          </w:p>
        </w:tc>
        <w:tc>
          <w:tcPr>
            <w:tcW w:w="2082" w:type="dxa"/>
            <w:noWrap/>
            <w:hideMark/>
          </w:tcPr>
          <w:p w14:paraId="7441FE9C" w14:textId="77777777" w:rsidR="007748F0" w:rsidRPr="00B322A8" w:rsidRDefault="007748F0" w:rsidP="00873D42">
            <w:pPr>
              <w:pStyle w:val="TAL"/>
              <w:keepNext w:val="0"/>
            </w:pPr>
            <w:r w:rsidRPr="00B322A8">
              <w:t>-27.26</w:t>
            </w:r>
          </w:p>
        </w:tc>
        <w:tc>
          <w:tcPr>
            <w:tcW w:w="1058" w:type="dxa"/>
            <w:noWrap/>
            <w:hideMark/>
          </w:tcPr>
          <w:p w14:paraId="22D19B1D" w14:textId="77777777" w:rsidR="007748F0" w:rsidRPr="00B322A8" w:rsidRDefault="007748F0" w:rsidP="00873D42">
            <w:pPr>
              <w:pStyle w:val="TAL"/>
              <w:keepNext w:val="0"/>
            </w:pPr>
            <w:r w:rsidRPr="00B322A8">
              <w:t>68.02</w:t>
            </w:r>
          </w:p>
        </w:tc>
        <w:tc>
          <w:tcPr>
            <w:tcW w:w="873" w:type="dxa"/>
            <w:noWrap/>
            <w:hideMark/>
          </w:tcPr>
          <w:p w14:paraId="5E386580" w14:textId="77777777" w:rsidR="007748F0" w:rsidRPr="00B322A8" w:rsidRDefault="007748F0" w:rsidP="00873D42">
            <w:pPr>
              <w:pStyle w:val="TAL"/>
              <w:keepNext w:val="0"/>
            </w:pPr>
            <w:r w:rsidRPr="00B322A8">
              <w:t>11.352</w:t>
            </w:r>
          </w:p>
        </w:tc>
        <w:tc>
          <w:tcPr>
            <w:tcW w:w="873" w:type="dxa"/>
            <w:noWrap/>
            <w:hideMark/>
          </w:tcPr>
          <w:p w14:paraId="349AC1A8" w14:textId="77777777" w:rsidR="007748F0" w:rsidRPr="00B322A8" w:rsidRDefault="007748F0" w:rsidP="00873D42">
            <w:pPr>
              <w:pStyle w:val="TAL"/>
              <w:keepNext w:val="0"/>
            </w:pPr>
            <w:r w:rsidRPr="00B322A8">
              <w:t>93.09</w:t>
            </w:r>
          </w:p>
        </w:tc>
      </w:tr>
      <w:tr w:rsidR="007748F0" w:rsidRPr="00B322A8" w14:paraId="13856A2F" w14:textId="77777777" w:rsidTr="00873D42">
        <w:trPr>
          <w:trHeight w:val="300"/>
        </w:trPr>
        <w:tc>
          <w:tcPr>
            <w:tcW w:w="1267" w:type="dxa"/>
            <w:noWrap/>
            <w:hideMark/>
          </w:tcPr>
          <w:p w14:paraId="2996370C" w14:textId="77777777" w:rsidR="007748F0" w:rsidRPr="00B322A8" w:rsidRDefault="007748F0" w:rsidP="00873D42">
            <w:pPr>
              <w:pStyle w:val="TAL"/>
              <w:keepNext w:val="0"/>
            </w:pPr>
            <w:r w:rsidRPr="00B322A8">
              <w:t>6</w:t>
            </w:r>
          </w:p>
        </w:tc>
        <w:tc>
          <w:tcPr>
            <w:tcW w:w="1100" w:type="dxa"/>
            <w:noWrap/>
            <w:hideMark/>
          </w:tcPr>
          <w:p w14:paraId="02CA98CF" w14:textId="77777777" w:rsidR="007748F0" w:rsidRPr="00B322A8" w:rsidRDefault="007748F0" w:rsidP="00873D42">
            <w:pPr>
              <w:pStyle w:val="TAL"/>
              <w:keepNext w:val="0"/>
            </w:pPr>
            <w:r w:rsidRPr="00B322A8">
              <w:t>-22.61</w:t>
            </w:r>
          </w:p>
        </w:tc>
        <w:tc>
          <w:tcPr>
            <w:tcW w:w="2107" w:type="dxa"/>
            <w:noWrap/>
            <w:hideMark/>
          </w:tcPr>
          <w:p w14:paraId="315501AF" w14:textId="77777777" w:rsidR="007748F0" w:rsidRPr="00B322A8" w:rsidRDefault="007748F0" w:rsidP="00873D42">
            <w:pPr>
              <w:pStyle w:val="TAL"/>
              <w:keepNext w:val="0"/>
            </w:pPr>
            <w:r w:rsidRPr="00B322A8">
              <w:t>37</w:t>
            </w:r>
          </w:p>
        </w:tc>
        <w:tc>
          <w:tcPr>
            <w:tcW w:w="2082" w:type="dxa"/>
            <w:noWrap/>
            <w:hideMark/>
          </w:tcPr>
          <w:p w14:paraId="252E712B" w14:textId="77777777" w:rsidR="007748F0" w:rsidRPr="00B322A8" w:rsidRDefault="007748F0" w:rsidP="00873D42">
            <w:pPr>
              <w:pStyle w:val="TAL"/>
              <w:keepNext w:val="0"/>
            </w:pPr>
            <w:r w:rsidRPr="00B322A8">
              <w:t>94.94</w:t>
            </w:r>
          </w:p>
        </w:tc>
        <w:tc>
          <w:tcPr>
            <w:tcW w:w="1058" w:type="dxa"/>
            <w:noWrap/>
            <w:hideMark/>
          </w:tcPr>
          <w:p w14:paraId="01B839E5" w14:textId="77777777" w:rsidR="007748F0" w:rsidRPr="00B322A8" w:rsidRDefault="007748F0" w:rsidP="00873D42">
            <w:pPr>
              <w:pStyle w:val="TAL"/>
              <w:keepNext w:val="0"/>
            </w:pPr>
            <w:r w:rsidRPr="00B322A8">
              <w:t>20.26</w:t>
            </w:r>
          </w:p>
        </w:tc>
        <w:tc>
          <w:tcPr>
            <w:tcW w:w="873" w:type="dxa"/>
            <w:noWrap/>
            <w:hideMark/>
          </w:tcPr>
          <w:p w14:paraId="1391AD4F" w14:textId="77777777" w:rsidR="007748F0" w:rsidRPr="00B322A8" w:rsidRDefault="007748F0" w:rsidP="00873D42">
            <w:pPr>
              <w:pStyle w:val="TAL"/>
              <w:keepNext w:val="0"/>
            </w:pPr>
            <w:r w:rsidRPr="00B322A8">
              <w:t>14.19</w:t>
            </w:r>
          </w:p>
        </w:tc>
        <w:tc>
          <w:tcPr>
            <w:tcW w:w="873" w:type="dxa"/>
            <w:noWrap/>
            <w:hideMark/>
          </w:tcPr>
          <w:p w14:paraId="56B25C22" w14:textId="77777777" w:rsidR="007748F0" w:rsidRPr="00B322A8" w:rsidRDefault="007748F0" w:rsidP="00873D42">
            <w:pPr>
              <w:pStyle w:val="TAL"/>
              <w:keepNext w:val="0"/>
            </w:pPr>
            <w:r w:rsidRPr="00B322A8">
              <w:t>91.65</w:t>
            </w:r>
          </w:p>
        </w:tc>
      </w:tr>
      <w:tr w:rsidR="007748F0" w:rsidRPr="00B322A8" w14:paraId="1D1E7FBE" w14:textId="77777777" w:rsidTr="00873D42">
        <w:trPr>
          <w:trHeight w:val="300"/>
        </w:trPr>
        <w:tc>
          <w:tcPr>
            <w:tcW w:w="1267" w:type="dxa"/>
            <w:noWrap/>
            <w:hideMark/>
          </w:tcPr>
          <w:p w14:paraId="00473AC9" w14:textId="77777777" w:rsidR="007748F0" w:rsidRPr="00B322A8" w:rsidRDefault="007748F0" w:rsidP="00873D42">
            <w:pPr>
              <w:pStyle w:val="TAL"/>
              <w:keepNext w:val="0"/>
            </w:pPr>
            <w:r w:rsidRPr="00B322A8">
              <w:t>7</w:t>
            </w:r>
          </w:p>
        </w:tc>
        <w:tc>
          <w:tcPr>
            <w:tcW w:w="1100" w:type="dxa"/>
            <w:noWrap/>
            <w:hideMark/>
          </w:tcPr>
          <w:p w14:paraId="47A6DCDA" w14:textId="77777777" w:rsidR="007748F0" w:rsidRPr="00B322A8" w:rsidRDefault="007748F0" w:rsidP="00873D42">
            <w:pPr>
              <w:pStyle w:val="TAL"/>
              <w:keepNext w:val="0"/>
            </w:pPr>
            <w:r w:rsidRPr="00B322A8">
              <w:t>-18.81</w:t>
            </w:r>
          </w:p>
        </w:tc>
        <w:tc>
          <w:tcPr>
            <w:tcW w:w="2107" w:type="dxa"/>
            <w:noWrap/>
            <w:hideMark/>
          </w:tcPr>
          <w:p w14:paraId="67737B00" w14:textId="77777777" w:rsidR="007748F0" w:rsidRPr="00B322A8" w:rsidRDefault="007748F0" w:rsidP="00873D42">
            <w:pPr>
              <w:pStyle w:val="TAL"/>
              <w:keepNext w:val="0"/>
            </w:pPr>
            <w:r w:rsidRPr="00B322A8">
              <w:t>99</w:t>
            </w:r>
          </w:p>
        </w:tc>
        <w:tc>
          <w:tcPr>
            <w:tcW w:w="2082" w:type="dxa"/>
            <w:noWrap/>
            <w:hideMark/>
          </w:tcPr>
          <w:p w14:paraId="54429520" w14:textId="77777777" w:rsidR="007748F0" w:rsidRPr="00B322A8" w:rsidRDefault="007748F0" w:rsidP="00873D42">
            <w:pPr>
              <w:pStyle w:val="TAL"/>
              <w:keepNext w:val="0"/>
            </w:pPr>
            <w:r w:rsidRPr="00B322A8">
              <w:t>-146.86</w:t>
            </w:r>
          </w:p>
        </w:tc>
        <w:tc>
          <w:tcPr>
            <w:tcW w:w="1058" w:type="dxa"/>
            <w:noWrap/>
            <w:hideMark/>
          </w:tcPr>
          <w:p w14:paraId="195FDC92" w14:textId="77777777" w:rsidR="007748F0" w:rsidRPr="00B322A8" w:rsidRDefault="007748F0" w:rsidP="00873D42">
            <w:pPr>
              <w:pStyle w:val="TAL"/>
              <w:keepNext w:val="0"/>
            </w:pPr>
            <w:r w:rsidRPr="00B322A8">
              <w:t>12.28</w:t>
            </w:r>
          </w:p>
        </w:tc>
        <w:tc>
          <w:tcPr>
            <w:tcW w:w="873" w:type="dxa"/>
            <w:noWrap/>
            <w:hideMark/>
          </w:tcPr>
          <w:p w14:paraId="0D9D8EC1" w14:textId="77777777" w:rsidR="007748F0" w:rsidRPr="00B322A8" w:rsidRDefault="007748F0" w:rsidP="00873D42">
            <w:pPr>
              <w:pStyle w:val="TAL"/>
              <w:keepNext w:val="0"/>
            </w:pPr>
            <w:r w:rsidRPr="00B322A8">
              <w:t>14.19</w:t>
            </w:r>
          </w:p>
        </w:tc>
        <w:tc>
          <w:tcPr>
            <w:tcW w:w="873" w:type="dxa"/>
            <w:noWrap/>
            <w:hideMark/>
          </w:tcPr>
          <w:p w14:paraId="707A410D" w14:textId="77777777" w:rsidR="007748F0" w:rsidRPr="00B322A8" w:rsidRDefault="007748F0" w:rsidP="00873D42">
            <w:pPr>
              <w:pStyle w:val="TAL"/>
              <w:keepNext w:val="0"/>
            </w:pPr>
            <w:r w:rsidRPr="00B322A8">
              <w:t>90.8</w:t>
            </w:r>
          </w:p>
        </w:tc>
      </w:tr>
      <w:tr w:rsidR="007748F0" w:rsidRPr="00B322A8" w14:paraId="00C60912" w14:textId="77777777" w:rsidTr="00873D42">
        <w:trPr>
          <w:trHeight w:val="300"/>
        </w:trPr>
        <w:tc>
          <w:tcPr>
            <w:tcW w:w="1267" w:type="dxa"/>
            <w:noWrap/>
            <w:hideMark/>
          </w:tcPr>
          <w:p w14:paraId="361764C8" w14:textId="77777777" w:rsidR="007748F0" w:rsidRPr="00B322A8" w:rsidRDefault="007748F0" w:rsidP="00873D42">
            <w:pPr>
              <w:pStyle w:val="TAL"/>
              <w:keepNext w:val="0"/>
            </w:pPr>
            <w:r w:rsidRPr="00B322A8">
              <w:t>8</w:t>
            </w:r>
          </w:p>
        </w:tc>
        <w:tc>
          <w:tcPr>
            <w:tcW w:w="1100" w:type="dxa"/>
            <w:noWrap/>
            <w:hideMark/>
          </w:tcPr>
          <w:p w14:paraId="3A820E72" w14:textId="77777777" w:rsidR="007748F0" w:rsidRPr="00B322A8" w:rsidRDefault="007748F0" w:rsidP="00873D42">
            <w:pPr>
              <w:pStyle w:val="TAL"/>
              <w:keepNext w:val="0"/>
            </w:pPr>
            <w:r w:rsidRPr="00B322A8">
              <w:t>-21.01</w:t>
            </w:r>
          </w:p>
        </w:tc>
        <w:tc>
          <w:tcPr>
            <w:tcW w:w="2107" w:type="dxa"/>
            <w:noWrap/>
            <w:hideMark/>
          </w:tcPr>
          <w:p w14:paraId="2A70F153" w14:textId="77777777" w:rsidR="007748F0" w:rsidRPr="00B322A8" w:rsidRDefault="007748F0" w:rsidP="00873D42">
            <w:pPr>
              <w:pStyle w:val="TAL"/>
              <w:keepNext w:val="0"/>
            </w:pPr>
            <w:r w:rsidRPr="00B322A8">
              <w:t>100</w:t>
            </w:r>
          </w:p>
        </w:tc>
        <w:tc>
          <w:tcPr>
            <w:tcW w:w="2082" w:type="dxa"/>
            <w:noWrap/>
            <w:hideMark/>
          </w:tcPr>
          <w:p w14:paraId="49E6C2AF" w14:textId="77777777" w:rsidR="007748F0" w:rsidRPr="00B322A8" w:rsidRDefault="007748F0" w:rsidP="00873D42">
            <w:pPr>
              <w:pStyle w:val="TAL"/>
              <w:keepNext w:val="0"/>
            </w:pPr>
            <w:r w:rsidRPr="00B322A8">
              <w:t>-146.86</w:t>
            </w:r>
          </w:p>
        </w:tc>
        <w:tc>
          <w:tcPr>
            <w:tcW w:w="1058" w:type="dxa"/>
            <w:noWrap/>
            <w:hideMark/>
          </w:tcPr>
          <w:p w14:paraId="34C7A2FE" w14:textId="77777777" w:rsidR="007748F0" w:rsidRPr="00B322A8" w:rsidRDefault="007748F0" w:rsidP="00873D42">
            <w:pPr>
              <w:pStyle w:val="TAL"/>
              <w:keepNext w:val="0"/>
            </w:pPr>
            <w:r w:rsidRPr="00B322A8">
              <w:t>12.28</w:t>
            </w:r>
          </w:p>
        </w:tc>
        <w:tc>
          <w:tcPr>
            <w:tcW w:w="873" w:type="dxa"/>
            <w:noWrap/>
            <w:hideMark/>
          </w:tcPr>
          <w:p w14:paraId="69C4C7EE" w14:textId="77777777" w:rsidR="007748F0" w:rsidRPr="00B322A8" w:rsidRDefault="007748F0" w:rsidP="00873D42">
            <w:pPr>
              <w:pStyle w:val="TAL"/>
              <w:keepNext w:val="0"/>
            </w:pPr>
            <w:r w:rsidRPr="00B322A8">
              <w:t>12.771</w:t>
            </w:r>
          </w:p>
        </w:tc>
        <w:tc>
          <w:tcPr>
            <w:tcW w:w="873" w:type="dxa"/>
            <w:noWrap/>
            <w:hideMark/>
          </w:tcPr>
          <w:p w14:paraId="3D36F79D" w14:textId="77777777" w:rsidR="007748F0" w:rsidRPr="00B322A8" w:rsidRDefault="007748F0" w:rsidP="00873D42">
            <w:pPr>
              <w:pStyle w:val="TAL"/>
              <w:keepNext w:val="0"/>
            </w:pPr>
            <w:r w:rsidRPr="00B322A8">
              <w:t>90.8</w:t>
            </w:r>
          </w:p>
        </w:tc>
      </w:tr>
      <w:tr w:rsidR="007748F0" w:rsidRPr="00B322A8" w14:paraId="450FF9E1" w14:textId="77777777" w:rsidTr="00873D42">
        <w:trPr>
          <w:trHeight w:val="300"/>
        </w:trPr>
        <w:tc>
          <w:tcPr>
            <w:tcW w:w="1267" w:type="dxa"/>
            <w:noWrap/>
            <w:hideMark/>
          </w:tcPr>
          <w:p w14:paraId="4856B282" w14:textId="77777777" w:rsidR="007748F0" w:rsidRPr="00B322A8" w:rsidRDefault="007748F0" w:rsidP="00873D42">
            <w:pPr>
              <w:pStyle w:val="TAL"/>
              <w:keepNext w:val="0"/>
            </w:pPr>
            <w:r w:rsidRPr="00B322A8">
              <w:t>9</w:t>
            </w:r>
          </w:p>
        </w:tc>
        <w:tc>
          <w:tcPr>
            <w:tcW w:w="1100" w:type="dxa"/>
            <w:noWrap/>
            <w:hideMark/>
          </w:tcPr>
          <w:p w14:paraId="410AFD32" w14:textId="77777777" w:rsidR="007748F0" w:rsidRPr="00B322A8" w:rsidRDefault="007748F0" w:rsidP="00873D42">
            <w:pPr>
              <w:pStyle w:val="TAL"/>
              <w:keepNext w:val="0"/>
            </w:pPr>
            <w:r w:rsidRPr="00B322A8">
              <w:t>-22.81</w:t>
            </w:r>
          </w:p>
        </w:tc>
        <w:tc>
          <w:tcPr>
            <w:tcW w:w="2107" w:type="dxa"/>
            <w:noWrap/>
            <w:hideMark/>
          </w:tcPr>
          <w:p w14:paraId="5DA02F8B" w14:textId="77777777" w:rsidR="007748F0" w:rsidRPr="00B322A8" w:rsidRDefault="007748F0" w:rsidP="00873D42">
            <w:pPr>
              <w:pStyle w:val="TAL"/>
              <w:keepNext w:val="0"/>
            </w:pPr>
            <w:r w:rsidRPr="00B322A8">
              <w:t>102</w:t>
            </w:r>
          </w:p>
        </w:tc>
        <w:tc>
          <w:tcPr>
            <w:tcW w:w="2082" w:type="dxa"/>
            <w:noWrap/>
            <w:hideMark/>
          </w:tcPr>
          <w:p w14:paraId="654CD32B" w14:textId="77777777" w:rsidR="007748F0" w:rsidRPr="00B322A8" w:rsidRDefault="007748F0" w:rsidP="00873D42">
            <w:pPr>
              <w:pStyle w:val="TAL"/>
              <w:keepNext w:val="0"/>
            </w:pPr>
            <w:r w:rsidRPr="00B322A8">
              <w:t>-146.86</w:t>
            </w:r>
          </w:p>
        </w:tc>
        <w:tc>
          <w:tcPr>
            <w:tcW w:w="1058" w:type="dxa"/>
            <w:noWrap/>
            <w:hideMark/>
          </w:tcPr>
          <w:p w14:paraId="4F4DF322" w14:textId="77777777" w:rsidR="007748F0" w:rsidRPr="00B322A8" w:rsidRDefault="007748F0" w:rsidP="00873D42">
            <w:pPr>
              <w:pStyle w:val="TAL"/>
              <w:keepNext w:val="0"/>
            </w:pPr>
            <w:r w:rsidRPr="00B322A8">
              <w:t>12.28</w:t>
            </w:r>
          </w:p>
        </w:tc>
        <w:tc>
          <w:tcPr>
            <w:tcW w:w="873" w:type="dxa"/>
            <w:noWrap/>
            <w:hideMark/>
          </w:tcPr>
          <w:p w14:paraId="7C75495F" w14:textId="77777777" w:rsidR="007748F0" w:rsidRPr="00B322A8" w:rsidRDefault="007748F0" w:rsidP="00873D42">
            <w:pPr>
              <w:pStyle w:val="TAL"/>
              <w:keepNext w:val="0"/>
            </w:pPr>
            <w:r w:rsidRPr="00B322A8">
              <w:t>11.352</w:t>
            </w:r>
          </w:p>
        </w:tc>
        <w:tc>
          <w:tcPr>
            <w:tcW w:w="873" w:type="dxa"/>
            <w:noWrap/>
            <w:hideMark/>
          </w:tcPr>
          <w:p w14:paraId="3A8CC28A" w14:textId="77777777" w:rsidR="007748F0" w:rsidRPr="00B322A8" w:rsidRDefault="007748F0" w:rsidP="00873D42">
            <w:pPr>
              <w:pStyle w:val="TAL"/>
              <w:keepNext w:val="0"/>
            </w:pPr>
            <w:r w:rsidRPr="00B322A8">
              <w:t>90.8</w:t>
            </w:r>
          </w:p>
        </w:tc>
      </w:tr>
      <w:tr w:rsidR="007748F0" w:rsidRPr="00B322A8" w14:paraId="6E2627DB" w14:textId="77777777" w:rsidTr="00873D42">
        <w:trPr>
          <w:trHeight w:val="300"/>
        </w:trPr>
        <w:tc>
          <w:tcPr>
            <w:tcW w:w="1267" w:type="dxa"/>
            <w:noWrap/>
            <w:hideMark/>
          </w:tcPr>
          <w:p w14:paraId="10F20D19" w14:textId="77777777" w:rsidR="007748F0" w:rsidRPr="00B322A8" w:rsidRDefault="007748F0" w:rsidP="00873D42">
            <w:pPr>
              <w:pStyle w:val="TAL"/>
              <w:keepNext w:val="0"/>
            </w:pPr>
            <w:r w:rsidRPr="00B322A8">
              <w:t>10</w:t>
            </w:r>
          </w:p>
        </w:tc>
        <w:tc>
          <w:tcPr>
            <w:tcW w:w="1100" w:type="dxa"/>
            <w:noWrap/>
            <w:hideMark/>
          </w:tcPr>
          <w:p w14:paraId="30ED4230" w14:textId="77777777" w:rsidR="007748F0" w:rsidRPr="00B322A8" w:rsidRDefault="007748F0" w:rsidP="00873D42">
            <w:pPr>
              <w:pStyle w:val="TAL"/>
              <w:keepNext w:val="0"/>
            </w:pPr>
            <w:r w:rsidRPr="00B322A8">
              <w:t>-22.51</w:t>
            </w:r>
          </w:p>
        </w:tc>
        <w:tc>
          <w:tcPr>
            <w:tcW w:w="2107" w:type="dxa"/>
            <w:noWrap/>
            <w:hideMark/>
          </w:tcPr>
          <w:p w14:paraId="1910F791" w14:textId="77777777" w:rsidR="007748F0" w:rsidRPr="00B322A8" w:rsidRDefault="007748F0" w:rsidP="00873D42">
            <w:pPr>
              <w:pStyle w:val="TAL"/>
              <w:keepNext w:val="0"/>
            </w:pPr>
            <w:r w:rsidRPr="00B322A8">
              <w:t>137</w:t>
            </w:r>
          </w:p>
        </w:tc>
        <w:tc>
          <w:tcPr>
            <w:tcW w:w="2082" w:type="dxa"/>
            <w:noWrap/>
            <w:hideMark/>
          </w:tcPr>
          <w:p w14:paraId="3AF63E22" w14:textId="77777777" w:rsidR="007748F0" w:rsidRPr="00B322A8" w:rsidRDefault="007748F0" w:rsidP="00873D42">
            <w:pPr>
              <w:pStyle w:val="TAL"/>
              <w:keepNext w:val="0"/>
            </w:pPr>
            <w:r w:rsidRPr="00B322A8">
              <w:t>-131.11</w:t>
            </w:r>
          </w:p>
        </w:tc>
        <w:tc>
          <w:tcPr>
            <w:tcW w:w="1058" w:type="dxa"/>
            <w:noWrap/>
            <w:hideMark/>
          </w:tcPr>
          <w:p w14:paraId="13BA6AA2" w14:textId="77777777" w:rsidR="007748F0" w:rsidRPr="00B322A8" w:rsidRDefault="007748F0" w:rsidP="00873D42">
            <w:pPr>
              <w:pStyle w:val="TAL"/>
              <w:keepNext w:val="0"/>
            </w:pPr>
            <w:r w:rsidRPr="00B322A8">
              <w:t>23.5</w:t>
            </w:r>
          </w:p>
        </w:tc>
        <w:tc>
          <w:tcPr>
            <w:tcW w:w="873" w:type="dxa"/>
            <w:noWrap/>
            <w:hideMark/>
          </w:tcPr>
          <w:p w14:paraId="719978E1" w14:textId="77777777" w:rsidR="007748F0" w:rsidRPr="00B322A8" w:rsidRDefault="007748F0" w:rsidP="00873D42">
            <w:pPr>
              <w:pStyle w:val="TAL"/>
              <w:keepNext w:val="0"/>
            </w:pPr>
            <w:r w:rsidRPr="00B322A8">
              <w:t>14.19</w:t>
            </w:r>
          </w:p>
        </w:tc>
        <w:tc>
          <w:tcPr>
            <w:tcW w:w="873" w:type="dxa"/>
            <w:noWrap/>
            <w:hideMark/>
          </w:tcPr>
          <w:p w14:paraId="27BF3A23" w14:textId="77777777" w:rsidR="007748F0" w:rsidRPr="00B322A8" w:rsidRDefault="007748F0" w:rsidP="00873D42">
            <w:pPr>
              <w:pStyle w:val="TAL"/>
              <w:keepNext w:val="0"/>
            </w:pPr>
            <w:r w:rsidRPr="00B322A8">
              <w:t>91.65</w:t>
            </w:r>
          </w:p>
        </w:tc>
      </w:tr>
      <w:tr w:rsidR="007748F0" w:rsidRPr="00B322A8" w14:paraId="62EEB5A3" w14:textId="77777777" w:rsidTr="00873D42">
        <w:trPr>
          <w:trHeight w:val="300"/>
        </w:trPr>
        <w:tc>
          <w:tcPr>
            <w:tcW w:w="1267" w:type="dxa"/>
            <w:noWrap/>
            <w:hideMark/>
          </w:tcPr>
          <w:p w14:paraId="48D3DFEA" w14:textId="77777777" w:rsidR="007748F0" w:rsidRPr="00B322A8" w:rsidRDefault="007748F0" w:rsidP="00873D42">
            <w:pPr>
              <w:pStyle w:val="TAL"/>
              <w:keepNext w:val="0"/>
            </w:pPr>
            <w:r w:rsidRPr="00B322A8">
              <w:t>11</w:t>
            </w:r>
          </w:p>
        </w:tc>
        <w:tc>
          <w:tcPr>
            <w:tcW w:w="1100" w:type="dxa"/>
            <w:noWrap/>
            <w:hideMark/>
          </w:tcPr>
          <w:p w14:paraId="0341E875" w14:textId="77777777" w:rsidR="007748F0" w:rsidRPr="00B322A8" w:rsidRDefault="007748F0" w:rsidP="00873D42">
            <w:pPr>
              <w:pStyle w:val="TAL"/>
              <w:keepNext w:val="0"/>
            </w:pPr>
            <w:r w:rsidRPr="00B322A8">
              <w:t>-25.81</w:t>
            </w:r>
          </w:p>
        </w:tc>
        <w:tc>
          <w:tcPr>
            <w:tcW w:w="2107" w:type="dxa"/>
            <w:noWrap/>
            <w:hideMark/>
          </w:tcPr>
          <w:p w14:paraId="127F78D2" w14:textId="77777777" w:rsidR="007748F0" w:rsidRPr="00B322A8" w:rsidRDefault="007748F0" w:rsidP="00873D42">
            <w:pPr>
              <w:pStyle w:val="TAL"/>
              <w:keepNext w:val="0"/>
            </w:pPr>
            <w:r w:rsidRPr="00B322A8">
              <w:t>193</w:t>
            </w:r>
          </w:p>
        </w:tc>
        <w:tc>
          <w:tcPr>
            <w:tcW w:w="2082" w:type="dxa"/>
            <w:noWrap/>
            <w:hideMark/>
          </w:tcPr>
          <w:p w14:paraId="3F4AB921" w14:textId="77777777" w:rsidR="007748F0" w:rsidRPr="00B322A8" w:rsidRDefault="007748F0" w:rsidP="00873D42">
            <w:pPr>
              <w:pStyle w:val="TAL"/>
              <w:keepNext w:val="0"/>
            </w:pPr>
            <w:r w:rsidRPr="00B322A8">
              <w:t>-68.4</w:t>
            </w:r>
          </w:p>
        </w:tc>
        <w:tc>
          <w:tcPr>
            <w:tcW w:w="1058" w:type="dxa"/>
            <w:noWrap/>
            <w:hideMark/>
          </w:tcPr>
          <w:p w14:paraId="30ACF13E" w14:textId="77777777" w:rsidR="007748F0" w:rsidRPr="00B322A8" w:rsidRDefault="007748F0" w:rsidP="00873D42">
            <w:pPr>
              <w:pStyle w:val="TAL"/>
              <w:keepNext w:val="0"/>
            </w:pPr>
            <w:r w:rsidRPr="00B322A8">
              <w:t>39.34</w:t>
            </w:r>
          </w:p>
        </w:tc>
        <w:tc>
          <w:tcPr>
            <w:tcW w:w="873" w:type="dxa"/>
            <w:noWrap/>
            <w:hideMark/>
          </w:tcPr>
          <w:p w14:paraId="75AFB196" w14:textId="77777777" w:rsidR="007748F0" w:rsidRPr="00B322A8" w:rsidRDefault="007748F0" w:rsidP="00873D42">
            <w:pPr>
              <w:pStyle w:val="TAL"/>
              <w:keepNext w:val="0"/>
            </w:pPr>
            <w:r w:rsidRPr="00B322A8">
              <w:t>14.19</w:t>
            </w:r>
          </w:p>
        </w:tc>
        <w:tc>
          <w:tcPr>
            <w:tcW w:w="873" w:type="dxa"/>
            <w:noWrap/>
            <w:hideMark/>
          </w:tcPr>
          <w:p w14:paraId="703CAE11" w14:textId="77777777" w:rsidR="007748F0" w:rsidRPr="00B322A8" w:rsidRDefault="007748F0" w:rsidP="00873D42">
            <w:pPr>
              <w:pStyle w:val="TAL"/>
              <w:keepNext w:val="0"/>
            </w:pPr>
            <w:r w:rsidRPr="00B322A8">
              <w:t>89.79</w:t>
            </w:r>
          </w:p>
        </w:tc>
      </w:tr>
      <w:tr w:rsidR="007748F0" w:rsidRPr="00B322A8" w14:paraId="10F0A5F7" w14:textId="77777777" w:rsidTr="00873D42">
        <w:trPr>
          <w:trHeight w:val="300"/>
        </w:trPr>
        <w:tc>
          <w:tcPr>
            <w:tcW w:w="1267" w:type="dxa"/>
            <w:noWrap/>
            <w:hideMark/>
          </w:tcPr>
          <w:p w14:paraId="7ABB2AF8" w14:textId="77777777" w:rsidR="007748F0" w:rsidRPr="00B322A8" w:rsidRDefault="007748F0" w:rsidP="00873D42">
            <w:pPr>
              <w:pStyle w:val="TAL"/>
              <w:keepNext w:val="0"/>
            </w:pPr>
            <w:r w:rsidRPr="00B322A8">
              <w:t>12</w:t>
            </w:r>
          </w:p>
        </w:tc>
        <w:tc>
          <w:tcPr>
            <w:tcW w:w="1100" w:type="dxa"/>
            <w:noWrap/>
            <w:hideMark/>
          </w:tcPr>
          <w:p w14:paraId="796C567D" w14:textId="77777777" w:rsidR="007748F0" w:rsidRPr="00B322A8" w:rsidRDefault="007748F0" w:rsidP="00873D42">
            <w:pPr>
              <w:pStyle w:val="TAL"/>
              <w:keepNext w:val="0"/>
            </w:pPr>
            <w:r w:rsidRPr="00B322A8">
              <w:t>-20.41</w:t>
            </w:r>
          </w:p>
        </w:tc>
        <w:tc>
          <w:tcPr>
            <w:tcW w:w="2107" w:type="dxa"/>
            <w:noWrap/>
            <w:hideMark/>
          </w:tcPr>
          <w:p w14:paraId="4C3EF6EA" w14:textId="77777777" w:rsidR="007748F0" w:rsidRPr="00B322A8" w:rsidRDefault="007748F0" w:rsidP="00873D42">
            <w:pPr>
              <w:pStyle w:val="TAL"/>
              <w:keepNext w:val="0"/>
            </w:pPr>
            <w:r w:rsidRPr="00B322A8">
              <w:t>283</w:t>
            </w:r>
          </w:p>
        </w:tc>
        <w:tc>
          <w:tcPr>
            <w:tcW w:w="2082" w:type="dxa"/>
            <w:noWrap/>
            <w:hideMark/>
          </w:tcPr>
          <w:p w14:paraId="26935271" w14:textId="77777777" w:rsidR="007748F0" w:rsidRPr="00B322A8" w:rsidRDefault="007748F0" w:rsidP="00873D42">
            <w:pPr>
              <w:pStyle w:val="TAL"/>
              <w:keepNext w:val="0"/>
            </w:pPr>
            <w:r w:rsidRPr="00B322A8">
              <w:t>138.95</w:t>
            </w:r>
          </w:p>
        </w:tc>
        <w:tc>
          <w:tcPr>
            <w:tcW w:w="1058" w:type="dxa"/>
            <w:noWrap/>
            <w:hideMark/>
          </w:tcPr>
          <w:p w14:paraId="7CCE6DF2" w14:textId="77777777" w:rsidR="007748F0" w:rsidRPr="00B322A8" w:rsidRDefault="007748F0" w:rsidP="00873D42">
            <w:pPr>
              <w:pStyle w:val="TAL"/>
              <w:keepNext w:val="0"/>
            </w:pPr>
            <w:r w:rsidRPr="00B322A8">
              <w:t>2.11</w:t>
            </w:r>
          </w:p>
        </w:tc>
        <w:tc>
          <w:tcPr>
            <w:tcW w:w="873" w:type="dxa"/>
            <w:noWrap/>
            <w:hideMark/>
          </w:tcPr>
          <w:p w14:paraId="165CE643" w14:textId="77777777" w:rsidR="007748F0" w:rsidRPr="00B322A8" w:rsidRDefault="007748F0" w:rsidP="00873D42">
            <w:pPr>
              <w:pStyle w:val="TAL"/>
              <w:keepNext w:val="0"/>
            </w:pPr>
            <w:r w:rsidRPr="00B322A8">
              <w:t>14.19</w:t>
            </w:r>
          </w:p>
        </w:tc>
        <w:tc>
          <w:tcPr>
            <w:tcW w:w="873" w:type="dxa"/>
            <w:noWrap/>
            <w:hideMark/>
          </w:tcPr>
          <w:p w14:paraId="04FA49DF" w14:textId="77777777" w:rsidR="007748F0" w:rsidRPr="00B322A8" w:rsidRDefault="007748F0" w:rsidP="00873D42">
            <w:pPr>
              <w:pStyle w:val="TAL"/>
              <w:keepNext w:val="0"/>
            </w:pPr>
            <w:r w:rsidRPr="00B322A8">
              <w:t>90.84</w:t>
            </w:r>
          </w:p>
        </w:tc>
      </w:tr>
      <w:tr w:rsidR="007748F0" w:rsidRPr="00B322A8" w14:paraId="542F0A8C" w14:textId="77777777" w:rsidTr="00873D42">
        <w:trPr>
          <w:trHeight w:val="300"/>
        </w:trPr>
        <w:tc>
          <w:tcPr>
            <w:tcW w:w="1267" w:type="dxa"/>
            <w:noWrap/>
            <w:hideMark/>
          </w:tcPr>
          <w:p w14:paraId="7B1B9FD0" w14:textId="77777777" w:rsidR="007748F0" w:rsidRPr="00B322A8" w:rsidRDefault="007748F0" w:rsidP="00873D42">
            <w:pPr>
              <w:pStyle w:val="TAL"/>
              <w:keepNext w:val="0"/>
            </w:pPr>
            <w:r w:rsidRPr="00B322A8">
              <w:t>13</w:t>
            </w:r>
          </w:p>
        </w:tc>
        <w:tc>
          <w:tcPr>
            <w:tcW w:w="1100" w:type="dxa"/>
            <w:noWrap/>
            <w:hideMark/>
          </w:tcPr>
          <w:p w14:paraId="6DCED968" w14:textId="77777777" w:rsidR="007748F0" w:rsidRPr="00B322A8" w:rsidRDefault="007748F0" w:rsidP="00873D42">
            <w:pPr>
              <w:pStyle w:val="TAL"/>
              <w:keepNext w:val="0"/>
            </w:pPr>
            <w:r w:rsidRPr="00B322A8">
              <w:t>-30.01</w:t>
            </w:r>
          </w:p>
        </w:tc>
        <w:tc>
          <w:tcPr>
            <w:tcW w:w="2107" w:type="dxa"/>
            <w:noWrap/>
            <w:hideMark/>
          </w:tcPr>
          <w:p w14:paraId="33776BE2" w14:textId="77777777" w:rsidR="007748F0" w:rsidRPr="00B322A8" w:rsidRDefault="007748F0" w:rsidP="00873D42">
            <w:pPr>
              <w:pStyle w:val="TAL"/>
              <w:keepNext w:val="0"/>
            </w:pPr>
            <w:r w:rsidRPr="00B322A8">
              <w:t>622</w:t>
            </w:r>
          </w:p>
        </w:tc>
        <w:tc>
          <w:tcPr>
            <w:tcW w:w="2082" w:type="dxa"/>
            <w:noWrap/>
            <w:hideMark/>
          </w:tcPr>
          <w:p w14:paraId="077295BF" w14:textId="77777777" w:rsidR="007748F0" w:rsidRPr="00B322A8" w:rsidRDefault="007748F0" w:rsidP="00873D42">
            <w:pPr>
              <w:pStyle w:val="TAL"/>
              <w:keepNext w:val="0"/>
            </w:pPr>
            <w:r w:rsidRPr="00B322A8">
              <w:t>7.09</w:t>
            </w:r>
          </w:p>
        </w:tc>
        <w:tc>
          <w:tcPr>
            <w:tcW w:w="1058" w:type="dxa"/>
            <w:noWrap/>
            <w:hideMark/>
          </w:tcPr>
          <w:p w14:paraId="51E76F4B" w14:textId="77777777" w:rsidR="007748F0" w:rsidRPr="00B322A8" w:rsidRDefault="007748F0" w:rsidP="00873D42">
            <w:pPr>
              <w:pStyle w:val="TAL"/>
              <w:keepNext w:val="0"/>
            </w:pPr>
            <w:r w:rsidRPr="00B322A8">
              <w:t>66.17</w:t>
            </w:r>
          </w:p>
        </w:tc>
        <w:tc>
          <w:tcPr>
            <w:tcW w:w="873" w:type="dxa"/>
            <w:noWrap/>
            <w:hideMark/>
          </w:tcPr>
          <w:p w14:paraId="36A55ED9" w14:textId="77777777" w:rsidR="007748F0" w:rsidRPr="00B322A8" w:rsidRDefault="007748F0" w:rsidP="00873D42">
            <w:pPr>
              <w:pStyle w:val="TAL"/>
              <w:keepNext w:val="0"/>
            </w:pPr>
            <w:r w:rsidRPr="00B322A8">
              <w:t>14.19</w:t>
            </w:r>
          </w:p>
        </w:tc>
        <w:tc>
          <w:tcPr>
            <w:tcW w:w="873" w:type="dxa"/>
            <w:noWrap/>
            <w:hideMark/>
          </w:tcPr>
          <w:p w14:paraId="01347311" w14:textId="77777777" w:rsidR="007748F0" w:rsidRPr="00B322A8" w:rsidRDefault="007748F0" w:rsidP="00873D42">
            <w:pPr>
              <w:pStyle w:val="TAL"/>
              <w:keepNext w:val="0"/>
            </w:pPr>
            <w:r w:rsidRPr="00B322A8">
              <w:t>89.45</w:t>
            </w:r>
          </w:p>
        </w:tc>
      </w:tr>
      <w:tr w:rsidR="007748F0" w:rsidRPr="00B322A8" w14:paraId="18952051" w14:textId="77777777" w:rsidTr="00873D42">
        <w:trPr>
          <w:trHeight w:val="300"/>
        </w:trPr>
        <w:tc>
          <w:tcPr>
            <w:tcW w:w="1267" w:type="dxa"/>
            <w:noWrap/>
            <w:hideMark/>
          </w:tcPr>
          <w:p w14:paraId="2BB47F9E" w14:textId="77777777" w:rsidR="007748F0" w:rsidRPr="00B322A8" w:rsidRDefault="007748F0" w:rsidP="00873D42">
            <w:pPr>
              <w:pStyle w:val="TAL"/>
              <w:keepNext w:val="0"/>
            </w:pPr>
            <w:r w:rsidRPr="00B322A8">
              <w:t>14</w:t>
            </w:r>
          </w:p>
        </w:tc>
        <w:tc>
          <w:tcPr>
            <w:tcW w:w="1100" w:type="dxa"/>
            <w:noWrap/>
            <w:hideMark/>
          </w:tcPr>
          <w:p w14:paraId="46909EC6" w14:textId="77777777" w:rsidR="007748F0" w:rsidRPr="00B322A8" w:rsidRDefault="007748F0" w:rsidP="00873D42">
            <w:pPr>
              <w:pStyle w:val="TAL"/>
              <w:keepNext w:val="0"/>
            </w:pPr>
            <w:r w:rsidRPr="00B322A8">
              <w:t>-29.41</w:t>
            </w:r>
          </w:p>
        </w:tc>
        <w:tc>
          <w:tcPr>
            <w:tcW w:w="2107" w:type="dxa"/>
            <w:noWrap/>
            <w:hideMark/>
          </w:tcPr>
          <w:p w14:paraId="3527EB9F" w14:textId="77777777" w:rsidR="007748F0" w:rsidRPr="00B322A8" w:rsidRDefault="007748F0" w:rsidP="00873D42">
            <w:pPr>
              <w:pStyle w:val="TAL"/>
              <w:keepNext w:val="0"/>
            </w:pPr>
            <w:r w:rsidRPr="00B322A8">
              <w:t>1070</w:t>
            </w:r>
          </w:p>
        </w:tc>
        <w:tc>
          <w:tcPr>
            <w:tcW w:w="2082" w:type="dxa"/>
            <w:noWrap/>
            <w:hideMark/>
          </w:tcPr>
          <w:p w14:paraId="5786F67F" w14:textId="77777777" w:rsidR="007748F0" w:rsidRPr="00B322A8" w:rsidRDefault="007748F0" w:rsidP="00873D42">
            <w:pPr>
              <w:pStyle w:val="TAL"/>
              <w:keepNext w:val="0"/>
            </w:pPr>
            <w:r w:rsidRPr="00B322A8">
              <w:t>20.25</w:t>
            </w:r>
          </w:p>
        </w:tc>
        <w:tc>
          <w:tcPr>
            <w:tcW w:w="1058" w:type="dxa"/>
            <w:noWrap/>
            <w:hideMark/>
          </w:tcPr>
          <w:p w14:paraId="6FAB47C4" w14:textId="77777777" w:rsidR="007748F0" w:rsidRPr="00B322A8" w:rsidRDefault="007748F0" w:rsidP="00873D42">
            <w:pPr>
              <w:pStyle w:val="TAL"/>
              <w:keepNext w:val="0"/>
            </w:pPr>
            <w:r w:rsidRPr="00B322A8">
              <w:t>68.14</w:t>
            </w:r>
          </w:p>
        </w:tc>
        <w:tc>
          <w:tcPr>
            <w:tcW w:w="873" w:type="dxa"/>
            <w:noWrap/>
            <w:hideMark/>
          </w:tcPr>
          <w:p w14:paraId="18ED1E0C" w14:textId="77777777" w:rsidR="007748F0" w:rsidRPr="00B322A8" w:rsidRDefault="007748F0" w:rsidP="00873D42">
            <w:pPr>
              <w:pStyle w:val="TAL"/>
              <w:keepNext w:val="0"/>
            </w:pPr>
            <w:r w:rsidRPr="00B322A8">
              <w:t>14.19</w:t>
            </w:r>
          </w:p>
        </w:tc>
        <w:tc>
          <w:tcPr>
            <w:tcW w:w="873" w:type="dxa"/>
            <w:noWrap/>
            <w:hideMark/>
          </w:tcPr>
          <w:p w14:paraId="5BA65EF1" w14:textId="77777777" w:rsidR="007748F0" w:rsidRPr="00B322A8" w:rsidRDefault="007748F0" w:rsidP="00873D42">
            <w:pPr>
              <w:pStyle w:val="TAL"/>
              <w:keepNext w:val="0"/>
            </w:pPr>
            <w:r w:rsidRPr="00B322A8">
              <w:t>93.25</w:t>
            </w:r>
          </w:p>
        </w:tc>
      </w:tr>
      <w:tr w:rsidR="007748F0" w:rsidRPr="00B322A8" w14:paraId="2CD00C53" w14:textId="77777777" w:rsidTr="00873D42">
        <w:trPr>
          <w:trHeight w:val="300"/>
        </w:trPr>
        <w:tc>
          <w:tcPr>
            <w:tcW w:w="1267" w:type="dxa"/>
            <w:noWrap/>
            <w:hideMark/>
          </w:tcPr>
          <w:p w14:paraId="2C0571F5" w14:textId="77777777" w:rsidR="007748F0" w:rsidRPr="00B322A8" w:rsidRDefault="007748F0" w:rsidP="00873D42">
            <w:pPr>
              <w:pStyle w:val="TAL"/>
              <w:keepNext w:val="0"/>
            </w:pPr>
            <w:r w:rsidRPr="00B322A8">
              <w:t>Ini. delay [ns]</w:t>
            </w:r>
          </w:p>
        </w:tc>
        <w:tc>
          <w:tcPr>
            <w:tcW w:w="1100" w:type="dxa"/>
            <w:noWrap/>
            <w:hideMark/>
          </w:tcPr>
          <w:p w14:paraId="67F19620" w14:textId="77777777" w:rsidR="007748F0" w:rsidRPr="00B322A8" w:rsidRDefault="007748F0" w:rsidP="00873D42">
            <w:pPr>
              <w:pStyle w:val="TAL"/>
              <w:keepNext w:val="0"/>
            </w:pPr>
            <w:r w:rsidRPr="00B322A8">
              <w:t>XPR [dB]</w:t>
            </w:r>
          </w:p>
        </w:tc>
        <w:tc>
          <w:tcPr>
            <w:tcW w:w="2107" w:type="dxa"/>
            <w:noWrap/>
            <w:hideMark/>
          </w:tcPr>
          <w:p w14:paraId="3A192676" w14:textId="77777777" w:rsidR="007748F0" w:rsidRPr="00B322A8" w:rsidRDefault="007748F0" w:rsidP="00873D42">
            <w:pPr>
              <w:pStyle w:val="TAL"/>
              <w:keepNext w:val="0"/>
            </w:pPr>
            <w:r w:rsidRPr="00B322A8">
              <w:t>PL [dB]</w:t>
            </w:r>
          </w:p>
        </w:tc>
        <w:tc>
          <w:tcPr>
            <w:tcW w:w="2082" w:type="dxa"/>
            <w:noWrap/>
            <w:hideMark/>
          </w:tcPr>
          <w:p w14:paraId="71E558BA" w14:textId="77777777" w:rsidR="007748F0" w:rsidRPr="00B322A8" w:rsidRDefault="007748F0" w:rsidP="00873D42">
            <w:pPr>
              <w:pStyle w:val="TAL"/>
              <w:keepNext w:val="0"/>
            </w:pPr>
            <w:r w:rsidRPr="00B322A8">
              <w:t>ZoA [°]</w:t>
            </w:r>
          </w:p>
        </w:tc>
        <w:tc>
          <w:tcPr>
            <w:tcW w:w="1058" w:type="dxa"/>
            <w:noWrap/>
            <w:hideMark/>
          </w:tcPr>
          <w:p w14:paraId="0689CBF0" w14:textId="77777777" w:rsidR="007748F0" w:rsidRPr="00B322A8" w:rsidRDefault="007748F0" w:rsidP="00873D42">
            <w:pPr>
              <w:pStyle w:val="TAL"/>
              <w:keepNext w:val="0"/>
            </w:pPr>
            <w:r w:rsidRPr="00B322A8">
              <w:t>ASD [°]</w:t>
            </w:r>
          </w:p>
        </w:tc>
        <w:tc>
          <w:tcPr>
            <w:tcW w:w="873" w:type="dxa"/>
            <w:noWrap/>
            <w:hideMark/>
          </w:tcPr>
          <w:p w14:paraId="6F616D1B" w14:textId="77777777" w:rsidR="007748F0" w:rsidRPr="00B322A8" w:rsidRDefault="007748F0" w:rsidP="00873D42">
            <w:pPr>
              <w:pStyle w:val="TAL"/>
              <w:keepNext w:val="0"/>
            </w:pPr>
            <w:r w:rsidRPr="00B322A8">
              <w:t>ZSA [°]</w:t>
            </w:r>
          </w:p>
        </w:tc>
        <w:tc>
          <w:tcPr>
            <w:tcW w:w="873" w:type="dxa"/>
            <w:noWrap/>
            <w:hideMark/>
          </w:tcPr>
          <w:p w14:paraId="07A3AA7C" w14:textId="77777777" w:rsidR="007748F0" w:rsidRPr="00B322A8" w:rsidRDefault="007748F0" w:rsidP="00873D42">
            <w:pPr>
              <w:pStyle w:val="TAL"/>
              <w:keepNext w:val="0"/>
            </w:pPr>
            <w:r w:rsidRPr="00B322A8">
              <w:t>ZSD [°]</w:t>
            </w:r>
          </w:p>
        </w:tc>
      </w:tr>
      <w:tr w:rsidR="007748F0" w:rsidRPr="00B322A8" w14:paraId="0F7EFA48" w14:textId="77777777" w:rsidTr="00873D42">
        <w:trPr>
          <w:trHeight w:val="300"/>
        </w:trPr>
        <w:tc>
          <w:tcPr>
            <w:tcW w:w="1267" w:type="dxa"/>
            <w:noWrap/>
            <w:hideMark/>
          </w:tcPr>
          <w:p w14:paraId="4475853F" w14:textId="77777777" w:rsidR="007748F0" w:rsidRPr="00B322A8" w:rsidRDefault="007748F0" w:rsidP="00873D42">
            <w:pPr>
              <w:pStyle w:val="TAL"/>
              <w:keepNext w:val="0"/>
            </w:pPr>
            <w:r w:rsidRPr="00B322A8">
              <w:t>1430</w:t>
            </w:r>
          </w:p>
        </w:tc>
        <w:tc>
          <w:tcPr>
            <w:tcW w:w="1100" w:type="dxa"/>
            <w:noWrap/>
            <w:hideMark/>
          </w:tcPr>
          <w:p w14:paraId="6B85AB75" w14:textId="77777777" w:rsidR="007748F0" w:rsidRPr="00B322A8" w:rsidRDefault="007748F0" w:rsidP="00873D42">
            <w:pPr>
              <w:pStyle w:val="TAL"/>
              <w:keepNext w:val="0"/>
            </w:pPr>
            <w:r w:rsidRPr="00B322A8">
              <w:t>8</w:t>
            </w:r>
          </w:p>
        </w:tc>
        <w:tc>
          <w:tcPr>
            <w:tcW w:w="2107" w:type="dxa"/>
            <w:noWrap/>
            <w:hideMark/>
          </w:tcPr>
          <w:p w14:paraId="020FA516" w14:textId="77777777" w:rsidR="007748F0" w:rsidRPr="00B322A8" w:rsidRDefault="007748F0" w:rsidP="00873D42">
            <w:pPr>
              <w:pStyle w:val="TAL"/>
              <w:keepNext w:val="0"/>
            </w:pPr>
            <w:r w:rsidRPr="00B322A8">
              <w:t>104.27</w:t>
            </w:r>
          </w:p>
        </w:tc>
        <w:tc>
          <w:tcPr>
            <w:tcW w:w="2082" w:type="dxa"/>
            <w:noWrap/>
            <w:hideMark/>
          </w:tcPr>
          <w:p w14:paraId="2D3D00F4" w14:textId="77777777" w:rsidR="007748F0" w:rsidRPr="00B322A8" w:rsidRDefault="007748F0" w:rsidP="00873D42">
            <w:pPr>
              <w:pStyle w:val="TAL"/>
              <w:keepNext w:val="0"/>
            </w:pPr>
            <w:r w:rsidRPr="00B322A8">
              <w:t>90</w:t>
            </w:r>
          </w:p>
        </w:tc>
        <w:tc>
          <w:tcPr>
            <w:tcW w:w="1058" w:type="dxa"/>
            <w:noWrap/>
            <w:hideMark/>
          </w:tcPr>
          <w:p w14:paraId="185A60D2" w14:textId="77777777" w:rsidR="007748F0" w:rsidRPr="00B322A8" w:rsidRDefault="007748F0" w:rsidP="00873D42">
            <w:pPr>
              <w:pStyle w:val="TAL"/>
              <w:keepNext w:val="0"/>
            </w:pPr>
            <w:r w:rsidRPr="00B322A8">
              <w:t>5.78</w:t>
            </w:r>
          </w:p>
        </w:tc>
        <w:tc>
          <w:tcPr>
            <w:tcW w:w="873" w:type="dxa"/>
            <w:noWrap/>
            <w:hideMark/>
          </w:tcPr>
          <w:p w14:paraId="5E410A0A" w14:textId="77777777" w:rsidR="007748F0" w:rsidRPr="00B322A8" w:rsidRDefault="007748F0" w:rsidP="00873D42">
            <w:pPr>
              <w:pStyle w:val="TAL"/>
              <w:keepNext w:val="0"/>
            </w:pPr>
            <w:r w:rsidRPr="00B322A8">
              <w:t>0</w:t>
            </w:r>
          </w:p>
        </w:tc>
        <w:tc>
          <w:tcPr>
            <w:tcW w:w="873" w:type="dxa"/>
            <w:noWrap/>
            <w:hideMark/>
          </w:tcPr>
          <w:p w14:paraId="002B12DB" w14:textId="77777777" w:rsidR="007748F0" w:rsidRPr="00B322A8" w:rsidRDefault="007748F0" w:rsidP="00873D42">
            <w:pPr>
              <w:pStyle w:val="TAL"/>
              <w:keepNext w:val="0"/>
            </w:pPr>
            <w:r w:rsidRPr="00B322A8">
              <w:t>1.27</w:t>
            </w:r>
          </w:p>
        </w:tc>
      </w:tr>
      <w:tr w:rsidR="007748F0" w:rsidRPr="00B322A8" w14:paraId="48B24E8C" w14:textId="77777777" w:rsidTr="00873D42">
        <w:trPr>
          <w:trHeight w:val="300"/>
        </w:trPr>
        <w:tc>
          <w:tcPr>
            <w:tcW w:w="1267" w:type="dxa"/>
            <w:noWrap/>
            <w:hideMark/>
          </w:tcPr>
          <w:p w14:paraId="155461C5" w14:textId="77777777" w:rsidR="007748F0" w:rsidRPr="00B322A8" w:rsidRDefault="007748F0" w:rsidP="00873D42">
            <w:pPr>
              <w:pStyle w:val="TAL"/>
              <w:keepNext w:val="0"/>
            </w:pPr>
            <w:r w:rsidRPr="00B322A8">
              <w:t>UE speed [m/s]</w:t>
            </w:r>
          </w:p>
        </w:tc>
        <w:tc>
          <w:tcPr>
            <w:tcW w:w="1100" w:type="dxa"/>
            <w:noWrap/>
            <w:hideMark/>
          </w:tcPr>
          <w:p w14:paraId="61377A98" w14:textId="77777777" w:rsidR="007748F0" w:rsidRPr="00B322A8" w:rsidRDefault="007748F0" w:rsidP="00873D42">
            <w:pPr>
              <w:pStyle w:val="TAL"/>
              <w:keepNext w:val="0"/>
            </w:pPr>
            <w:r w:rsidRPr="00B322A8">
              <w:t>UE DoT Az [°]</w:t>
            </w:r>
          </w:p>
        </w:tc>
        <w:tc>
          <w:tcPr>
            <w:tcW w:w="2107" w:type="dxa"/>
            <w:noWrap/>
            <w:hideMark/>
          </w:tcPr>
          <w:p w14:paraId="2866F5D0" w14:textId="77777777" w:rsidR="007748F0" w:rsidRPr="00B322A8" w:rsidRDefault="007748F0" w:rsidP="00873D42">
            <w:pPr>
              <w:pStyle w:val="TAL"/>
              <w:keepNext w:val="0"/>
            </w:pPr>
            <w:r w:rsidRPr="00B322A8">
              <w:t>UE coordinates (x,y,z) [m]</w:t>
            </w:r>
          </w:p>
        </w:tc>
        <w:tc>
          <w:tcPr>
            <w:tcW w:w="2082" w:type="dxa"/>
            <w:noWrap/>
            <w:hideMark/>
          </w:tcPr>
          <w:p w14:paraId="10F0FB64" w14:textId="77777777" w:rsidR="007748F0" w:rsidRPr="00B322A8" w:rsidRDefault="007748F0" w:rsidP="00873D42">
            <w:pPr>
              <w:pStyle w:val="TAL"/>
              <w:keepNext w:val="0"/>
            </w:pPr>
            <w:r w:rsidRPr="00B322A8">
              <w:t>BS coordinates (x,y,z) [m]</w:t>
            </w:r>
          </w:p>
        </w:tc>
        <w:tc>
          <w:tcPr>
            <w:tcW w:w="1058" w:type="dxa"/>
            <w:noWrap/>
            <w:hideMark/>
          </w:tcPr>
          <w:p w14:paraId="07E8E21B" w14:textId="77777777" w:rsidR="007748F0" w:rsidRPr="00B322A8" w:rsidRDefault="007748F0" w:rsidP="00873D42">
            <w:pPr>
              <w:pStyle w:val="TAL"/>
              <w:keepNext w:val="0"/>
            </w:pPr>
            <w:r w:rsidRPr="00B322A8">
              <w:t>K-factor [dB]</w:t>
            </w:r>
          </w:p>
        </w:tc>
        <w:tc>
          <w:tcPr>
            <w:tcW w:w="873" w:type="dxa"/>
            <w:noWrap/>
            <w:hideMark/>
          </w:tcPr>
          <w:p w14:paraId="0C36D0D2" w14:textId="77777777" w:rsidR="007748F0" w:rsidRPr="00B322A8" w:rsidRDefault="007748F0" w:rsidP="00873D42">
            <w:pPr>
              <w:pStyle w:val="TAL"/>
              <w:keepNext w:val="0"/>
            </w:pPr>
            <w:r w:rsidRPr="00B322A8">
              <w:t xml:space="preserve"> </w:t>
            </w:r>
          </w:p>
        </w:tc>
        <w:tc>
          <w:tcPr>
            <w:tcW w:w="873" w:type="dxa"/>
            <w:noWrap/>
            <w:hideMark/>
          </w:tcPr>
          <w:p w14:paraId="2DF5C5CE" w14:textId="77777777" w:rsidR="007748F0" w:rsidRPr="00B322A8" w:rsidRDefault="007748F0" w:rsidP="00873D42">
            <w:pPr>
              <w:pStyle w:val="TAL"/>
              <w:keepNext w:val="0"/>
            </w:pPr>
          </w:p>
        </w:tc>
      </w:tr>
      <w:tr w:rsidR="007748F0" w:rsidRPr="00B322A8" w14:paraId="64DCF0E5" w14:textId="77777777" w:rsidTr="00873D42">
        <w:trPr>
          <w:trHeight w:val="300"/>
        </w:trPr>
        <w:tc>
          <w:tcPr>
            <w:tcW w:w="1267" w:type="dxa"/>
            <w:noWrap/>
            <w:hideMark/>
          </w:tcPr>
          <w:p w14:paraId="7B7C1B1C" w14:textId="77777777" w:rsidR="007748F0" w:rsidRPr="00B322A8" w:rsidRDefault="007748F0" w:rsidP="00873D42">
            <w:pPr>
              <w:pStyle w:val="TAL"/>
              <w:keepNext w:val="0"/>
            </w:pPr>
            <w:r w:rsidRPr="00B322A8">
              <w:t>8.33</w:t>
            </w:r>
          </w:p>
        </w:tc>
        <w:tc>
          <w:tcPr>
            <w:tcW w:w="1100" w:type="dxa"/>
            <w:noWrap/>
            <w:hideMark/>
          </w:tcPr>
          <w:p w14:paraId="63290199" w14:textId="77777777" w:rsidR="007748F0" w:rsidRPr="00B322A8" w:rsidRDefault="007748F0" w:rsidP="00873D42">
            <w:pPr>
              <w:pStyle w:val="TAL"/>
              <w:keepNext w:val="0"/>
            </w:pPr>
            <w:r w:rsidRPr="00B322A8">
              <w:t>-137.72</w:t>
            </w:r>
          </w:p>
        </w:tc>
        <w:tc>
          <w:tcPr>
            <w:tcW w:w="2107" w:type="dxa"/>
            <w:noWrap/>
            <w:hideMark/>
          </w:tcPr>
          <w:p w14:paraId="372F314F" w14:textId="77777777" w:rsidR="007748F0" w:rsidRPr="00B322A8" w:rsidRDefault="007748F0" w:rsidP="00873D42">
            <w:pPr>
              <w:pStyle w:val="TAL"/>
              <w:keepNext w:val="0"/>
            </w:pPr>
            <w:r w:rsidRPr="00B322A8">
              <w:t>(428.41,11.4,1.5)</w:t>
            </w:r>
          </w:p>
        </w:tc>
        <w:tc>
          <w:tcPr>
            <w:tcW w:w="2082" w:type="dxa"/>
            <w:noWrap/>
            <w:hideMark/>
          </w:tcPr>
          <w:p w14:paraId="28837EAA" w14:textId="77777777" w:rsidR="007748F0" w:rsidRPr="00B322A8" w:rsidRDefault="007748F0" w:rsidP="00873D42">
            <w:pPr>
              <w:pStyle w:val="TAL"/>
              <w:keepNext w:val="0"/>
            </w:pPr>
            <w:r w:rsidRPr="00B322A8">
              <w:t>(0,0,10)</w:t>
            </w:r>
          </w:p>
        </w:tc>
        <w:tc>
          <w:tcPr>
            <w:tcW w:w="1058" w:type="dxa"/>
            <w:noWrap/>
            <w:hideMark/>
          </w:tcPr>
          <w:p w14:paraId="579F06DD" w14:textId="77777777" w:rsidR="007748F0" w:rsidRPr="00B322A8" w:rsidRDefault="007748F0" w:rsidP="00873D42">
            <w:pPr>
              <w:pStyle w:val="TAL"/>
              <w:keepNext w:val="0"/>
            </w:pPr>
            <w:r w:rsidRPr="00B322A8">
              <w:t>9</w:t>
            </w:r>
          </w:p>
        </w:tc>
        <w:tc>
          <w:tcPr>
            <w:tcW w:w="873" w:type="dxa"/>
            <w:noWrap/>
            <w:hideMark/>
          </w:tcPr>
          <w:p w14:paraId="0AD73497" w14:textId="77777777" w:rsidR="007748F0" w:rsidRPr="00B322A8" w:rsidRDefault="007748F0" w:rsidP="00873D42">
            <w:pPr>
              <w:pStyle w:val="TAL"/>
              <w:keepNext w:val="0"/>
            </w:pPr>
          </w:p>
        </w:tc>
        <w:tc>
          <w:tcPr>
            <w:tcW w:w="873" w:type="dxa"/>
            <w:noWrap/>
            <w:hideMark/>
          </w:tcPr>
          <w:p w14:paraId="7D093255" w14:textId="77777777" w:rsidR="007748F0" w:rsidRPr="00B322A8" w:rsidRDefault="007748F0" w:rsidP="00873D42">
            <w:pPr>
              <w:pStyle w:val="TAL"/>
              <w:keepNext w:val="0"/>
            </w:pPr>
          </w:p>
        </w:tc>
      </w:tr>
    </w:tbl>
    <w:p w14:paraId="44BB0AD2" w14:textId="77777777" w:rsidR="007F0F99" w:rsidRPr="0018586E" w:rsidRDefault="007F0F99" w:rsidP="00536E03">
      <w:pPr>
        <w:rPr>
          <w:lang w:eastAsia="zh-CN"/>
        </w:rPr>
      </w:pPr>
    </w:p>
    <w:p w14:paraId="1063B55F" w14:textId="3C553F52" w:rsidR="00DE4C4B" w:rsidRDefault="00DE71A1" w:rsidP="00D15BDF">
      <w:pPr>
        <w:pStyle w:val="Heading8"/>
        <w:rPr>
          <w:lang w:eastAsia="zh-CN"/>
        </w:rPr>
      </w:pPr>
      <w:bookmarkStart w:id="188" w:name="_Toc47103333"/>
      <w:bookmarkStart w:id="189" w:name="_Toc180424256"/>
      <w:r w:rsidRPr="00C61007">
        <w:rPr>
          <w:rFonts w:eastAsia="SimSun"/>
        </w:rPr>
        <w:t xml:space="preserve">Annex </w:t>
      </w:r>
      <w:r w:rsidR="00D77410">
        <w:rPr>
          <w:rFonts w:eastAsia="SimSun" w:hint="eastAsia"/>
          <w:lang w:eastAsia="zh-CN"/>
        </w:rPr>
        <w:t>B</w:t>
      </w:r>
      <w:r w:rsidRPr="00C61007">
        <w:rPr>
          <w:rFonts w:eastAsia="SimSun"/>
        </w:rPr>
        <w:t>:</w:t>
      </w:r>
      <w:r w:rsidRPr="00C61007">
        <w:rPr>
          <w:rFonts w:eastAsia="SimSun"/>
        </w:rPr>
        <w:br/>
      </w:r>
      <w:bookmarkEnd w:id="188"/>
      <w:r w:rsidR="00090BCB" w:rsidRPr="00C61007">
        <w:rPr>
          <w:rFonts w:eastAsia="SimSun"/>
        </w:rPr>
        <w:t>UE coordinate system</w:t>
      </w:r>
      <w:bookmarkEnd w:id="189"/>
    </w:p>
    <w:p w14:paraId="5C31BF5F" w14:textId="77777777" w:rsidR="00DE4C4B" w:rsidRDefault="00D77410" w:rsidP="00DE4C4B">
      <w:pPr>
        <w:pStyle w:val="Heading1"/>
      </w:pPr>
      <w:bookmarkStart w:id="190" w:name="_Toc180424257"/>
      <w:r>
        <w:rPr>
          <w:rFonts w:hint="eastAsia"/>
          <w:lang w:eastAsia="zh-CN"/>
        </w:rPr>
        <w:t>B</w:t>
      </w:r>
      <w:r w:rsidR="00DE4C4B" w:rsidRPr="00235394">
        <w:t>.</w:t>
      </w:r>
      <w:r w:rsidR="00DE4C4B">
        <w:rPr>
          <w:rFonts w:hint="eastAsia"/>
          <w:lang w:eastAsia="zh-CN"/>
        </w:rPr>
        <w:t>1</w:t>
      </w:r>
      <w:r w:rsidR="00DE4C4B" w:rsidRPr="00235394">
        <w:tab/>
      </w:r>
      <w:r w:rsidR="00DE4C4B" w:rsidRPr="00CE4267">
        <w:t>Reference coordinate system</w:t>
      </w:r>
      <w:bookmarkEnd w:id="190"/>
    </w:p>
    <w:p w14:paraId="4674C0B4" w14:textId="006BF197" w:rsidR="00362DB3" w:rsidRDefault="00362DB3" w:rsidP="00362DB3">
      <w:pPr>
        <w:rPr>
          <w:rFonts w:eastAsia="DengXian"/>
          <w:lang w:val="en-US" w:eastAsia="zh-CN"/>
        </w:rPr>
      </w:pPr>
      <w:r>
        <w:rPr>
          <w:rFonts w:eastAsia="DengXian"/>
          <w:lang w:val="en-US" w:eastAsia="zh-CN"/>
        </w:rPr>
        <w:t>There are three sets of coordinate systems used for FR1 MIMO OTA measurements. They are aligned with the following instructions to avoid misalignment and ambiguity.</w:t>
      </w:r>
    </w:p>
    <w:p w14:paraId="0811A55E" w14:textId="77777777" w:rsidR="00362DB3" w:rsidRDefault="00362DB3" w:rsidP="00362DB3">
      <w:pPr>
        <w:rPr>
          <w:rFonts w:eastAsia="DengXian"/>
          <w:lang w:val="en-US" w:eastAsia="zh-CN"/>
        </w:rPr>
      </w:pPr>
      <w:r>
        <w:rPr>
          <w:rFonts w:eastAsia="DengXian"/>
          <w:lang w:val="en-US" w:eastAsia="zh-CN"/>
        </w:rPr>
        <w:t xml:space="preserve">The coordinate system for UE positioning is the guidance to specify the UE orientation in Annex A of [4]. The default position of DUT aligned to coordinate system is illustrated in Figure B.1-1. For convenience, name the coordinate axis of DUT coordinate system as </w:t>
      </w:r>
      <w:r w:rsidRPr="007974E8">
        <w:rPr>
          <w:rFonts w:eastAsia="DengXian"/>
          <w:i/>
          <w:iCs/>
          <w:lang w:val="en-US" w:eastAsia="zh-CN"/>
        </w:rPr>
        <w:t>x</w:t>
      </w:r>
      <w:r w:rsidRPr="00AE6D84">
        <w:rPr>
          <w:rFonts w:eastAsia="DengXian"/>
          <w:vertAlign w:val="subscript"/>
          <w:lang w:val="en-US" w:eastAsia="zh-CN"/>
        </w:rPr>
        <w:t>DUT</w:t>
      </w:r>
      <w:r>
        <w:rPr>
          <w:rFonts w:eastAsia="DengXian"/>
          <w:lang w:val="en-US" w:eastAsia="zh-CN"/>
        </w:rPr>
        <w:t xml:space="preserve">, </w:t>
      </w:r>
      <w:r w:rsidRPr="007974E8">
        <w:rPr>
          <w:rFonts w:eastAsia="DengXian"/>
          <w:i/>
          <w:iCs/>
          <w:lang w:val="en-US" w:eastAsia="zh-CN"/>
        </w:rPr>
        <w:t>y</w:t>
      </w:r>
      <w:r w:rsidRPr="00AE6D84">
        <w:rPr>
          <w:rFonts w:eastAsia="DengXian"/>
          <w:vertAlign w:val="subscript"/>
          <w:lang w:val="en-US" w:eastAsia="zh-CN"/>
        </w:rPr>
        <w:t>DUT</w:t>
      </w:r>
      <w:r>
        <w:rPr>
          <w:rFonts w:eastAsia="DengXian"/>
          <w:lang w:val="en-US" w:eastAsia="zh-CN"/>
        </w:rPr>
        <w:t xml:space="preserve"> and </w:t>
      </w:r>
      <w:r w:rsidRPr="007974E8">
        <w:rPr>
          <w:rFonts w:eastAsia="DengXian"/>
          <w:i/>
          <w:iCs/>
          <w:lang w:val="en-US" w:eastAsia="zh-CN"/>
        </w:rPr>
        <w:t>z</w:t>
      </w:r>
      <w:r w:rsidRPr="00AE6D84">
        <w:rPr>
          <w:rFonts w:eastAsia="DengXian"/>
          <w:vertAlign w:val="subscript"/>
          <w:lang w:val="en-US" w:eastAsia="zh-CN"/>
        </w:rPr>
        <w:t>DUT</w:t>
      </w:r>
      <w:r>
        <w:rPr>
          <w:rFonts w:eastAsia="DengXian"/>
          <w:lang w:val="en-US" w:eastAsia="zh-CN"/>
        </w:rPr>
        <w:t>.</w:t>
      </w:r>
    </w:p>
    <w:p w14:paraId="2801C7D0" w14:textId="77777777" w:rsidR="00362DB3" w:rsidRDefault="00362DB3" w:rsidP="00362DB3">
      <w:pPr>
        <w:pStyle w:val="TH"/>
        <w:rPr>
          <w:rFonts w:eastAsia="MS Mincho"/>
          <w:lang w:eastAsia="ja-JP"/>
        </w:rPr>
      </w:pPr>
      <w:r>
        <w:rPr>
          <w:noProof/>
        </w:rPr>
        <w:lastRenderedPageBreak/>
        <w:drawing>
          <wp:inline distT="0" distB="0" distL="0" distR="0" wp14:anchorId="0E18FF57" wp14:editId="7008725C">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75B4709" w14:textId="77777777" w:rsidR="00362DB3" w:rsidRPr="00A07E13" w:rsidRDefault="00362DB3" w:rsidP="00362DB3">
      <w:pPr>
        <w:pStyle w:val="TF"/>
        <w:rPr>
          <w:rFonts w:eastAsia="MS Mincho"/>
          <w:lang w:eastAsia="ja-JP"/>
        </w:rPr>
      </w:pPr>
      <w:r>
        <w:t>Figure B.1-1: Illustration of DUT coordinate system</w:t>
      </w:r>
    </w:p>
    <w:p w14:paraId="33C10142" w14:textId="77777777" w:rsidR="00362DB3" w:rsidRDefault="00362DB3" w:rsidP="00362DB3">
      <w:pPr>
        <w:rPr>
          <w:rFonts w:eastAsia="DengXian"/>
          <w:lang w:val="en-US" w:eastAsia="zh-CN"/>
        </w:rPr>
      </w:pPr>
      <w:r>
        <w:rPr>
          <w:rFonts w:eastAsia="DengXian"/>
          <w:lang w:val="en-US" w:eastAsia="zh-CN"/>
        </w:rPr>
        <w:t xml:space="preserve">The coordinate system for channel model, which is used to specify channel models for FR1 MIMO OTA, is defined in Clause 7 of [6]. Similarly, the coordinate axes of channel model coordinate system are named as </w:t>
      </w:r>
      <w:r w:rsidRPr="006C1324">
        <w:rPr>
          <w:rFonts w:eastAsia="DengXian"/>
          <w:i/>
          <w:iCs/>
          <w:lang w:val="en-US" w:eastAsia="zh-CN"/>
        </w:rPr>
        <w:t>x</w:t>
      </w:r>
      <w:r>
        <w:rPr>
          <w:rFonts w:eastAsia="DengXian"/>
          <w:vertAlign w:val="subscript"/>
          <w:lang w:val="en-US" w:eastAsia="zh-CN"/>
        </w:rPr>
        <w:t>CM</w:t>
      </w:r>
      <w:r>
        <w:rPr>
          <w:rFonts w:eastAsia="DengXian"/>
          <w:lang w:val="en-US" w:eastAsia="zh-CN"/>
        </w:rPr>
        <w:t xml:space="preserve">, </w:t>
      </w:r>
      <w:r w:rsidRPr="006C1324">
        <w:rPr>
          <w:rFonts w:eastAsia="DengXian"/>
          <w:i/>
          <w:iCs/>
          <w:lang w:val="en-US" w:eastAsia="zh-CN"/>
        </w:rPr>
        <w:t>y</w:t>
      </w:r>
      <w:r>
        <w:rPr>
          <w:rFonts w:eastAsia="DengXian"/>
          <w:vertAlign w:val="subscript"/>
          <w:lang w:val="en-US" w:eastAsia="zh-CN"/>
        </w:rPr>
        <w:t>CM</w:t>
      </w:r>
      <w:r>
        <w:rPr>
          <w:rFonts w:eastAsia="DengXian"/>
          <w:lang w:val="en-US" w:eastAsia="zh-CN"/>
        </w:rPr>
        <w:t xml:space="preserve"> and </w:t>
      </w:r>
      <w:r w:rsidRPr="006C1324">
        <w:rPr>
          <w:rFonts w:eastAsia="DengXian"/>
          <w:i/>
          <w:iCs/>
          <w:lang w:val="en-US" w:eastAsia="zh-CN"/>
        </w:rPr>
        <w:t>z</w:t>
      </w:r>
      <w:r>
        <w:rPr>
          <w:rFonts w:eastAsia="DengXian"/>
          <w:vertAlign w:val="subscript"/>
          <w:lang w:val="en-US" w:eastAsia="zh-CN"/>
        </w:rPr>
        <w:t>CM</w:t>
      </w:r>
      <w:r>
        <w:rPr>
          <w:rFonts w:eastAsia="DengXian"/>
          <w:lang w:val="en-US" w:eastAsia="zh-CN"/>
        </w:rPr>
        <w:t>. The channel model coordinate system is illustrated in Figure B.1-2.</w:t>
      </w:r>
    </w:p>
    <w:p w14:paraId="0E5A046A" w14:textId="77777777" w:rsidR="00362DB3" w:rsidRDefault="00362DB3" w:rsidP="00362DB3">
      <w:pPr>
        <w:pStyle w:val="TH"/>
        <w:rPr>
          <w:rFonts w:eastAsia="MS Mincho"/>
          <w:lang w:eastAsia="ja-JP"/>
        </w:rPr>
      </w:pPr>
      <w:r>
        <w:rPr>
          <w:noProof/>
        </w:rPr>
        <w:drawing>
          <wp:inline distT="0" distB="0" distL="0" distR="0" wp14:anchorId="0F1837C0" wp14:editId="2F1F6BD6">
            <wp:extent cx="3118514" cy="2413136"/>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pic:nvPicPr>
                  <pic:blipFill>
                    <a:blip r:embed="rId39"/>
                    <a:stretch>
                      <a:fillRect/>
                    </a:stretch>
                  </pic:blipFill>
                  <pic:spPr>
                    <a:xfrm>
                      <a:off x="0" y="0"/>
                      <a:ext cx="3150531" cy="2437911"/>
                    </a:xfrm>
                    <a:prstGeom prst="rect">
                      <a:avLst/>
                    </a:prstGeom>
                  </pic:spPr>
                </pic:pic>
              </a:graphicData>
            </a:graphic>
          </wp:inline>
        </w:drawing>
      </w:r>
    </w:p>
    <w:p w14:paraId="2E681C44" w14:textId="77777777" w:rsidR="00362DB3" w:rsidRPr="00FB35F6" w:rsidRDefault="00362DB3" w:rsidP="00362DB3">
      <w:pPr>
        <w:pStyle w:val="TF"/>
        <w:rPr>
          <w:rFonts w:eastAsia="MS Mincho"/>
          <w:lang w:eastAsia="ja-JP"/>
        </w:rPr>
      </w:pPr>
      <w:r>
        <w:t>Figure B.1-2: Illustration of channel model coordinate system</w:t>
      </w:r>
    </w:p>
    <w:p w14:paraId="6B113AA9" w14:textId="77777777" w:rsidR="00362DB3" w:rsidRDefault="00362DB3" w:rsidP="00362DB3">
      <w:pPr>
        <w:tabs>
          <w:tab w:val="left" w:pos="5103"/>
        </w:tabs>
        <w:rPr>
          <w:noProof/>
        </w:rPr>
      </w:pPr>
      <w:r>
        <w:rPr>
          <w:rFonts w:eastAsia="DengXian"/>
          <w:lang w:val="en-US" w:eastAsia="zh-CN"/>
        </w:rPr>
        <w:t xml:space="preserve">The coordinate system of anechoic chamber is also applied where the 16 measurement probes are evenly located in the azimuth plane. To avoid any chamber implementation flexibility/ambiguity, the </w:t>
      </w:r>
      <w:r w:rsidRPr="006C1324">
        <w:rPr>
          <w:rFonts w:eastAsia="DengXian"/>
          <w:i/>
          <w:iCs/>
          <w:lang w:val="en-US" w:eastAsia="zh-CN"/>
        </w:rPr>
        <w:t>x</w:t>
      </w:r>
      <w:r>
        <w:rPr>
          <w:rFonts w:eastAsia="DengXian"/>
          <w:lang w:val="en-US" w:eastAsia="zh-CN"/>
        </w:rPr>
        <w:t xml:space="preserve">-axis of the chamber shall be aligned with one of the 16 probes. </w:t>
      </w:r>
      <w:r>
        <w:rPr>
          <w:noProof/>
        </w:rPr>
        <w:t>The OTA/channel model coordinate systems and probe placement are further clarified in Figure B.1</w:t>
      </w:r>
      <w:r w:rsidRPr="00C7215D">
        <w:rPr>
          <w:noProof/>
        </w:rPr>
        <w:t>-</w:t>
      </w:r>
      <w:r>
        <w:rPr>
          <w:noProof/>
        </w:rPr>
        <w:t xml:space="preserve">3. The </w:t>
      </w:r>
      <w:r w:rsidRPr="002C33F9">
        <w:rPr>
          <w:i/>
          <w:iCs/>
          <w:noProof/>
        </w:rPr>
        <w:t>x</w:t>
      </w:r>
      <w:r>
        <w:rPr>
          <w:noProof/>
        </w:rPr>
        <w:t xml:space="preserve">-axis of the coordinate system is aligned with the centre of a probe and the </w:t>
      </w:r>
      <w:r w:rsidRPr="002C33F9">
        <w:rPr>
          <w:i/>
          <w:iCs/>
          <w:noProof/>
        </w:rPr>
        <w:t>x</w:t>
      </w:r>
      <w:r>
        <w:rPr>
          <w:noProof/>
        </w:rPr>
        <w:t xml:space="preserve">, </w:t>
      </w:r>
      <w:r w:rsidRPr="002C33F9">
        <w:rPr>
          <w:i/>
          <w:iCs/>
          <w:noProof/>
        </w:rPr>
        <w:t>y</w:t>
      </w:r>
      <w:r>
        <w:rPr>
          <w:noProof/>
        </w:rPr>
        <w:t xml:space="preserve">, and </w:t>
      </w:r>
      <w:r w:rsidRPr="002C33F9">
        <w:rPr>
          <w:i/>
          <w:iCs/>
          <w:noProof/>
        </w:rPr>
        <w:t>z</w:t>
      </w:r>
      <w:r>
        <w:rPr>
          <w:noProof/>
        </w:rPr>
        <w:t xml:space="preserve"> axes of the OTA coordinate system are aligned with the </w:t>
      </w:r>
      <w:r w:rsidRPr="002C33F9">
        <w:rPr>
          <w:i/>
          <w:iCs/>
          <w:noProof/>
        </w:rPr>
        <w:t>x</w:t>
      </w:r>
      <w:r w:rsidRPr="007B33A4">
        <w:rPr>
          <w:i/>
          <w:iCs/>
          <w:noProof/>
          <w:vertAlign w:val="subscript"/>
        </w:rPr>
        <w:t>CM</w:t>
      </w:r>
      <w:r>
        <w:rPr>
          <w:noProof/>
        </w:rPr>
        <w:t xml:space="preserve">, </w:t>
      </w:r>
      <w:r w:rsidRPr="002C33F9">
        <w:rPr>
          <w:i/>
          <w:iCs/>
          <w:noProof/>
        </w:rPr>
        <w:t>y</w:t>
      </w:r>
      <w:r w:rsidRPr="007B33A4">
        <w:rPr>
          <w:i/>
          <w:iCs/>
          <w:noProof/>
          <w:vertAlign w:val="subscript"/>
        </w:rPr>
        <w:t>CM</w:t>
      </w:r>
      <w:r>
        <w:rPr>
          <w:noProof/>
        </w:rPr>
        <w:t xml:space="preserve">, and </w:t>
      </w:r>
      <w:r w:rsidRPr="002C33F9">
        <w:rPr>
          <w:i/>
          <w:iCs/>
          <w:noProof/>
        </w:rPr>
        <w:t>z</w:t>
      </w:r>
      <w:r w:rsidRPr="007B33A4">
        <w:rPr>
          <w:i/>
          <w:iCs/>
          <w:noProof/>
          <w:vertAlign w:val="subscript"/>
        </w:rPr>
        <w:t>CM</w:t>
      </w:r>
      <w:r>
        <w:rPr>
          <w:noProof/>
        </w:rPr>
        <w:t xml:space="preserve"> axes of the channel model coordinate system. </w:t>
      </w:r>
    </w:p>
    <w:p w14:paraId="0F045D0F" w14:textId="77777777" w:rsidR="00362DB3" w:rsidRDefault="00362DB3" w:rsidP="00362DB3">
      <w:pPr>
        <w:pStyle w:val="TH"/>
        <w:rPr>
          <w:noProof/>
        </w:rPr>
      </w:pPr>
      <w:r w:rsidRPr="0012210B">
        <w:rPr>
          <w:noProof/>
        </w:rPr>
        <w:lastRenderedPageBreak/>
        <w:drawing>
          <wp:inline distT="0" distB="0" distL="0" distR="0" wp14:anchorId="6378B53A" wp14:editId="6DAC3614">
            <wp:extent cx="5607023" cy="1843413"/>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5607631" cy="1843613"/>
                    </a:xfrm>
                    <a:prstGeom prst="rect">
                      <a:avLst/>
                    </a:prstGeom>
                    <a:noFill/>
                    <a:ln>
                      <a:noFill/>
                    </a:ln>
                    <a:extLst>
                      <a:ext uri="{53640926-AAD7-44D8-BBD7-CCE9431645EC}">
                        <a14:shadowObscured xmlns:a14="http://schemas.microsoft.com/office/drawing/2010/main"/>
                      </a:ext>
                    </a:extLst>
                  </pic:spPr>
                </pic:pic>
              </a:graphicData>
            </a:graphic>
          </wp:inline>
        </w:drawing>
      </w:r>
    </w:p>
    <w:p w14:paraId="7B8792C0" w14:textId="3572BF13" w:rsidR="00DE4C4B" w:rsidRDefault="00362DB3" w:rsidP="007974E8">
      <w:pPr>
        <w:pStyle w:val="TF"/>
      </w:pPr>
      <w:r w:rsidRPr="00C7215D">
        <w:t xml:space="preserve">Figure </w:t>
      </w:r>
      <w:r>
        <w:t>B.1</w:t>
      </w:r>
      <w:r w:rsidRPr="000B45EA">
        <w:t>-3</w:t>
      </w:r>
      <w:r w:rsidRPr="00C7215D">
        <w:t xml:space="preserve">: </w:t>
      </w:r>
      <w:r>
        <w:t>Illustration of aligned OTA and channel model coordinate systems</w:t>
      </w:r>
    </w:p>
    <w:p w14:paraId="1B15B787" w14:textId="77777777" w:rsidR="00DE4C4B" w:rsidRDefault="00D77410" w:rsidP="00DE4C4B">
      <w:pPr>
        <w:pStyle w:val="Heading1"/>
      </w:pPr>
      <w:bookmarkStart w:id="191" w:name="_Toc42175216"/>
      <w:bookmarkStart w:id="192" w:name="_Toc46355229"/>
      <w:bookmarkStart w:id="193" w:name="_Toc61186085"/>
      <w:bookmarkStart w:id="194" w:name="_Toc74643363"/>
      <w:bookmarkStart w:id="195" w:name="_Toc76540350"/>
      <w:bookmarkStart w:id="196" w:name="_Toc180424258"/>
      <w:r>
        <w:rPr>
          <w:rFonts w:hint="eastAsia"/>
          <w:lang w:eastAsia="zh-CN"/>
        </w:rPr>
        <w:t>B</w:t>
      </w:r>
      <w:r w:rsidR="00DE4C4B" w:rsidRPr="00235394">
        <w:t>.</w:t>
      </w:r>
      <w:r w:rsidR="00DE4C4B">
        <w:rPr>
          <w:rFonts w:hint="eastAsia"/>
          <w:lang w:eastAsia="zh-CN"/>
        </w:rPr>
        <w:t>2</w:t>
      </w:r>
      <w:r w:rsidR="00DE4C4B" w:rsidRPr="00235394">
        <w:tab/>
      </w:r>
      <w:r w:rsidR="00DE4C4B" w:rsidRPr="00CE4267">
        <w:t>DUT positioning guidelines</w:t>
      </w:r>
      <w:bookmarkEnd w:id="191"/>
      <w:bookmarkEnd w:id="192"/>
      <w:bookmarkEnd w:id="193"/>
      <w:bookmarkEnd w:id="194"/>
      <w:bookmarkEnd w:id="195"/>
      <w:bookmarkEnd w:id="196"/>
    </w:p>
    <w:p w14:paraId="05112397" w14:textId="77777777" w:rsidR="00D31C47" w:rsidRDefault="00D31C47" w:rsidP="00134FB1">
      <w:r>
        <w:t>To assess the MIMO OTA performance for representative device orientations and orientations, four device orientations are tested, i.e., DMP, DML (both left and right tilt), and DMSU as defined in Clause A.3 of [4] and as illustrated in Figure B.2-1.</w:t>
      </w:r>
    </w:p>
    <w:p w14:paraId="7D8F094E" w14:textId="77777777" w:rsidR="00D31C47" w:rsidRDefault="00D31C47" w:rsidP="00D31C47">
      <w:pPr>
        <w:pStyle w:val="TH"/>
      </w:pPr>
      <w:r w:rsidRPr="00F56701">
        <w:rPr>
          <w:noProof/>
        </w:rPr>
        <w:drawing>
          <wp:inline distT="0" distB="0" distL="0" distR="0" wp14:anchorId="59583362" wp14:editId="27B80EB8">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41"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5B1973B2" wp14:editId="7A785F1C">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42"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76E5A124" wp14:editId="6263D88A">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43"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2B7706B8" wp14:editId="1049797E">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44"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p>
    <w:p w14:paraId="7364F10A" w14:textId="77777777" w:rsidR="00D31C47" w:rsidRDefault="00D31C47" w:rsidP="00D31C47">
      <w:pPr>
        <w:pStyle w:val="TF"/>
      </w:pPr>
      <w:r>
        <w:t>Figure B.2-1: Test Conditions: FS DMP (top left), FS DML-left tilt (top right), FS DML-right tilt (bottom left), FS DMSU (bottom right)</w:t>
      </w:r>
    </w:p>
    <w:p w14:paraId="028008A5" w14:textId="77777777" w:rsidR="00D31C47" w:rsidRDefault="00D31C47" w:rsidP="00420918"/>
    <w:p w14:paraId="04D846BC" w14:textId="77777777" w:rsidR="00D31C47" w:rsidRDefault="00D31C47" w:rsidP="00420918">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p>
    <w:p w14:paraId="781E54E4" w14:textId="77777777" w:rsidR="00D31C47" w:rsidRDefault="00D31C47" w:rsidP="00D31C47">
      <w:pPr>
        <w:pStyle w:val="TH"/>
      </w:pPr>
      <w:r w:rsidRPr="005D134F">
        <w:rPr>
          <w:noProof/>
        </w:rPr>
        <w:lastRenderedPageBreak/>
        <w:drawing>
          <wp:inline distT="0" distB="0" distL="0" distR="0" wp14:anchorId="6DC69689" wp14:editId="7689F5B6">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45"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25A42F58" wp14:editId="26B90FEC">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46"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noProof/>
        </w:rPr>
        <w:drawing>
          <wp:inline distT="0" distB="0" distL="0" distR="0" wp14:anchorId="24A4991E" wp14:editId="5992D935">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47"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noProof/>
        </w:rPr>
        <w:drawing>
          <wp:inline distT="0" distB="0" distL="0" distR="0" wp14:anchorId="71A3A0C4" wp14:editId="2D5B693A">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48"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p>
    <w:p w14:paraId="3EABA14F" w14:textId="77777777" w:rsidR="00D31C47" w:rsidRDefault="00D31C47" w:rsidP="00D31C47">
      <w:pPr>
        <w:pStyle w:val="TF"/>
      </w:pPr>
      <w:bookmarkStart w:id="197" w:name="_Ref146899379"/>
      <w:r>
        <w:t>Figure B.2-2: Four</w:t>
      </w:r>
      <w:r w:rsidRPr="005D134F">
        <w:t xml:space="preserve"> Rotations for the DMP Orientation</w:t>
      </w:r>
      <w:bookmarkEnd w:id="197"/>
      <w:r>
        <w:t>: 0°, 90°, 180°, 270°</w:t>
      </w:r>
    </w:p>
    <w:p w14:paraId="79453327" w14:textId="77777777" w:rsidR="00DE71A1" w:rsidRPr="00DE4C4B" w:rsidRDefault="00DE71A1" w:rsidP="00420918"/>
    <w:p w14:paraId="6EC84ECF" w14:textId="77777777" w:rsidR="00DE71A1" w:rsidRPr="00C61007" w:rsidRDefault="00DE71A1" w:rsidP="00420918">
      <w:pPr>
        <w:pStyle w:val="Heading8"/>
        <w:rPr>
          <w:rFonts w:eastAsia="SimSun"/>
        </w:rPr>
      </w:pPr>
      <w:bookmarkStart w:id="198" w:name="_Toc47103334"/>
      <w:bookmarkStart w:id="199" w:name="_Toc180424259"/>
      <w:r w:rsidRPr="00C61007">
        <w:rPr>
          <w:rFonts w:eastAsia="SimSun"/>
        </w:rPr>
        <w:t xml:space="preserve">Annex </w:t>
      </w:r>
      <w:r w:rsidR="00D77410">
        <w:rPr>
          <w:rFonts w:eastAsia="SimSun" w:hint="eastAsia"/>
          <w:lang w:eastAsia="zh-CN"/>
        </w:rPr>
        <w:t>C</w:t>
      </w:r>
      <w:r w:rsidRPr="00C61007">
        <w:rPr>
          <w:rFonts w:eastAsia="SimSun"/>
        </w:rPr>
        <w:t>:</w:t>
      </w:r>
      <w:r w:rsidRPr="00C61007">
        <w:rPr>
          <w:rFonts w:eastAsia="SimSun"/>
        </w:rPr>
        <w:br/>
      </w:r>
      <w:bookmarkStart w:id="200" w:name="_Hlk72747197"/>
      <w:bookmarkEnd w:id="198"/>
      <w:r w:rsidR="00DE6CD2">
        <w:rPr>
          <w:rFonts w:eastAsia="SimSun" w:hint="eastAsia"/>
          <w:lang w:eastAsia="zh-CN"/>
        </w:rPr>
        <w:t>M</w:t>
      </w:r>
      <w:r w:rsidR="00090BCB" w:rsidRPr="00C61007">
        <w:rPr>
          <w:rFonts w:eastAsia="SimSun"/>
        </w:rPr>
        <w:t>easurement uncertainty</w:t>
      </w:r>
      <w:bookmarkEnd w:id="199"/>
      <w:bookmarkEnd w:id="200"/>
    </w:p>
    <w:p w14:paraId="15844DEB" w14:textId="189DD2D0" w:rsidR="00DE71A1" w:rsidRPr="00035418" w:rsidRDefault="00DE71A1" w:rsidP="00DE71A1">
      <w:pPr>
        <w:pStyle w:val="Guidance"/>
        <w:rPr>
          <w:lang w:eastAsia="zh-CN"/>
        </w:rPr>
      </w:pPr>
      <w:r>
        <w:t xml:space="preserve">&lt;Editor’s note: </w:t>
      </w:r>
      <w:r w:rsidR="00C00DC2">
        <w:rPr>
          <w:lang w:eastAsia="zh-CN"/>
        </w:rPr>
        <w:t>This Annex can be modified by RAN5 outcome</w:t>
      </w:r>
      <w:r w:rsidR="00CA7FEA">
        <w:rPr>
          <w:rFonts w:hint="eastAsia"/>
          <w:lang w:eastAsia="zh-CN"/>
        </w:rPr>
        <w:t xml:space="preserve">. </w:t>
      </w:r>
      <w:r>
        <w:t>&gt;</w:t>
      </w:r>
    </w:p>
    <w:p w14:paraId="0FADE772" w14:textId="77777777" w:rsidR="00213964" w:rsidRPr="006D3FE0" w:rsidRDefault="00D77410" w:rsidP="00213964">
      <w:pPr>
        <w:pStyle w:val="Heading1"/>
        <w:rPr>
          <w:lang w:eastAsia="zh-CN"/>
        </w:rPr>
      </w:pPr>
      <w:bookmarkStart w:id="201" w:name="_Toc97741387"/>
      <w:bookmarkStart w:id="202" w:name="_Toc180424260"/>
      <w:r>
        <w:rPr>
          <w:rFonts w:hint="eastAsia"/>
          <w:lang w:eastAsia="zh-CN"/>
        </w:rPr>
        <w:t>C</w:t>
      </w:r>
      <w:r w:rsidR="00213964" w:rsidRPr="006D3FE0">
        <w:rPr>
          <w:lang w:eastAsia="zh-CN"/>
        </w:rPr>
        <w:t>.1</w:t>
      </w:r>
      <w:r w:rsidR="00213964" w:rsidRPr="006D3FE0">
        <w:rPr>
          <w:lang w:eastAsia="zh-CN"/>
        </w:rPr>
        <w:tab/>
      </w:r>
      <w:bookmarkEnd w:id="201"/>
      <w:r w:rsidR="0000564B">
        <w:rPr>
          <w:rFonts w:hint="eastAsia"/>
          <w:lang w:eastAsia="zh-CN"/>
        </w:rPr>
        <w:t>MU</w:t>
      </w:r>
      <w:r w:rsidR="00DE6CD2" w:rsidRPr="00DE6CD2">
        <w:rPr>
          <w:lang w:eastAsia="zh-CN"/>
        </w:rPr>
        <w:t xml:space="preserve"> assessment for MPAC</w:t>
      </w:r>
      <w:bookmarkEnd w:id="202"/>
    </w:p>
    <w:p w14:paraId="6FAE8201" w14:textId="117679BD" w:rsidR="00213964" w:rsidRDefault="0000564B" w:rsidP="00CA7FEA">
      <w:pPr>
        <w:pStyle w:val="Guidance"/>
      </w:pPr>
      <w:r w:rsidRPr="00485EEB">
        <w:t xml:space="preserve">&lt;Editor’s note: </w:t>
      </w:r>
      <w:r>
        <w:rPr>
          <w:rFonts w:hint="eastAsia"/>
          <w:lang w:eastAsia="zh-CN"/>
        </w:rPr>
        <w:t>includes</w:t>
      </w:r>
      <w:r w:rsidRPr="00DE4C4B">
        <w:t xml:space="preserve"> </w:t>
      </w:r>
      <w:r>
        <w:rPr>
          <w:rFonts w:hint="eastAsia"/>
          <w:lang w:eastAsia="zh-CN"/>
        </w:rPr>
        <w:t>p</w:t>
      </w:r>
      <w:r w:rsidRPr="0000564B">
        <w:t>reliminary measurement uncertainty budget f</w:t>
      </w:r>
      <w:r>
        <w:rPr>
          <w:rFonts w:hint="eastAsia"/>
          <w:lang w:eastAsia="zh-CN"/>
        </w:rPr>
        <w:t xml:space="preserve">or the MPAC system. </w:t>
      </w:r>
      <w:r w:rsidRPr="00485EEB">
        <w:t>&gt;</w:t>
      </w:r>
    </w:p>
    <w:p w14:paraId="14BE4093" w14:textId="77777777" w:rsidR="00213964" w:rsidRPr="006D3FE0" w:rsidRDefault="00D77410" w:rsidP="00213964">
      <w:pPr>
        <w:pStyle w:val="Heading1"/>
        <w:rPr>
          <w:lang w:eastAsia="zh-CN"/>
        </w:rPr>
      </w:pPr>
      <w:bookmarkStart w:id="203" w:name="_Toc180424261"/>
      <w:r>
        <w:rPr>
          <w:rFonts w:hint="eastAsia"/>
          <w:lang w:eastAsia="zh-CN"/>
        </w:rPr>
        <w:t>C</w:t>
      </w:r>
      <w:r w:rsidR="00213964" w:rsidRPr="006D3FE0">
        <w:rPr>
          <w:lang w:eastAsia="zh-CN"/>
        </w:rPr>
        <w:t>.</w:t>
      </w:r>
      <w:r w:rsidR="00213964">
        <w:rPr>
          <w:lang w:eastAsia="zh-CN"/>
        </w:rPr>
        <w:t>2</w:t>
      </w:r>
      <w:r w:rsidR="00213964" w:rsidRPr="006D3FE0">
        <w:rPr>
          <w:lang w:eastAsia="zh-CN"/>
        </w:rPr>
        <w:tab/>
      </w:r>
      <w:r w:rsidR="00795356">
        <w:rPr>
          <w:lang w:eastAsia="zh-CN"/>
        </w:rPr>
        <w:t>MU</w:t>
      </w:r>
      <w:r w:rsidR="00795356" w:rsidRPr="00795356">
        <w:rPr>
          <w:lang w:eastAsia="zh-CN"/>
        </w:rPr>
        <w:t xml:space="preserve"> contribution descriptions </w:t>
      </w:r>
      <w:r w:rsidR="00213964">
        <w:rPr>
          <w:lang w:eastAsia="zh-CN"/>
        </w:rPr>
        <w:t xml:space="preserve">for </w:t>
      </w:r>
      <w:r w:rsidR="0000564B">
        <w:rPr>
          <w:rFonts w:hint="eastAsia"/>
          <w:lang w:eastAsia="zh-CN"/>
        </w:rPr>
        <w:t>MPAC</w:t>
      </w:r>
      <w:bookmarkEnd w:id="203"/>
    </w:p>
    <w:p w14:paraId="61C00391" w14:textId="77777777" w:rsidR="007D189B" w:rsidRDefault="007D189B" w:rsidP="007D189B">
      <w:pPr>
        <w:pStyle w:val="Guidance"/>
      </w:pPr>
      <w:r>
        <w:t xml:space="preserve">&lt;Editor’s note: </w:t>
      </w:r>
      <w:r w:rsidR="0000564B">
        <w:rPr>
          <w:rFonts w:hint="eastAsia"/>
          <w:lang w:eastAsia="zh-CN"/>
        </w:rPr>
        <w:t xml:space="preserve">includes </w:t>
      </w:r>
      <w:r w:rsidR="0000564B" w:rsidRPr="0000564B">
        <w:t>MU contribution descriptions for MPAC</w:t>
      </w:r>
      <w:r>
        <w:t>.</w:t>
      </w:r>
      <w:r>
        <w:rPr>
          <w:rFonts w:hint="eastAsia"/>
          <w:lang w:eastAsia="zh-CN"/>
        </w:rPr>
        <w:t xml:space="preserve"> </w:t>
      </w:r>
      <w:r>
        <w:t>&gt;</w:t>
      </w:r>
    </w:p>
    <w:p w14:paraId="1E55CC69" w14:textId="77777777" w:rsidR="00BE4B0D" w:rsidRPr="00035418" w:rsidRDefault="00BE4B0D" w:rsidP="00E53F93">
      <w:pPr>
        <w:rPr>
          <w:lang w:eastAsia="zh-CN"/>
        </w:rPr>
      </w:pPr>
    </w:p>
    <w:p w14:paraId="0CF44185" w14:textId="5AE2B7AD" w:rsidR="00DE71A1" w:rsidRDefault="00DE71A1" w:rsidP="00420918">
      <w:pPr>
        <w:pStyle w:val="Heading8"/>
      </w:pPr>
      <w:bookmarkStart w:id="204" w:name="_Toc47103335"/>
      <w:bookmarkStart w:id="205" w:name="_Toc180424262"/>
      <w:r w:rsidRPr="00C61007">
        <w:rPr>
          <w:rFonts w:eastAsia="SimSun"/>
        </w:rPr>
        <w:lastRenderedPageBreak/>
        <w:t xml:space="preserve">Annex </w:t>
      </w:r>
      <w:r w:rsidR="00BE4B0D">
        <w:rPr>
          <w:rFonts w:eastAsia="SimSun" w:hint="eastAsia"/>
          <w:lang w:eastAsia="zh-CN"/>
        </w:rPr>
        <w:t>D</w:t>
      </w:r>
      <w:r w:rsidRPr="00C61007">
        <w:rPr>
          <w:rFonts w:eastAsia="SimSun"/>
        </w:rPr>
        <w:t>:</w:t>
      </w:r>
      <w:r w:rsidRPr="00C61007">
        <w:rPr>
          <w:rFonts w:eastAsia="SimSun"/>
        </w:rPr>
        <w:br/>
      </w:r>
      <w:bookmarkEnd w:id="204"/>
      <w:r w:rsidR="00090BCB" w:rsidRPr="00C61007">
        <w:rPr>
          <w:rFonts w:eastAsia="SimSun"/>
        </w:rPr>
        <w:t>Environmental requirements</w:t>
      </w:r>
      <w:bookmarkEnd w:id="205"/>
    </w:p>
    <w:p w14:paraId="58B6D7C3" w14:textId="77777777" w:rsidR="000871B5" w:rsidRDefault="000871B5" w:rsidP="000871B5">
      <w:pPr>
        <w:pStyle w:val="Heading1"/>
      </w:pPr>
      <w:bookmarkStart w:id="206" w:name="_Toc42175258"/>
      <w:bookmarkStart w:id="207" w:name="_Toc46355271"/>
      <w:bookmarkStart w:id="208" w:name="_Toc97807471"/>
      <w:bookmarkStart w:id="209" w:name="_Toc106185700"/>
      <w:bookmarkStart w:id="210" w:name="_Toc114141589"/>
      <w:bookmarkStart w:id="211" w:name="_Toc121935197"/>
      <w:bookmarkStart w:id="212" w:name="_Toc124152215"/>
      <w:bookmarkStart w:id="213" w:name="_Toc137479659"/>
      <w:bookmarkStart w:id="214" w:name="_Toc138765528"/>
      <w:bookmarkStart w:id="215" w:name="_Toc145425936"/>
      <w:bookmarkStart w:id="216" w:name="_Toc155371734"/>
      <w:bookmarkStart w:id="217" w:name="_Toc161649111"/>
      <w:bookmarkStart w:id="218" w:name="_Toc161652033"/>
      <w:bookmarkStart w:id="219" w:name="_Toc169786436"/>
      <w:bookmarkStart w:id="220" w:name="_Toc173152233"/>
      <w:bookmarkStart w:id="221" w:name="_Toc180424263"/>
      <w:r>
        <w:t>D</w:t>
      </w:r>
      <w:r w:rsidRPr="00235394">
        <w:t>.</w:t>
      </w:r>
      <w:r>
        <w:t>1</w:t>
      </w:r>
      <w:r w:rsidRPr="00235394">
        <w:tab/>
      </w:r>
      <w:r w:rsidRPr="005D0696">
        <w:t>Ambient temperature</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79804188" w14:textId="77777777" w:rsidR="000871B5" w:rsidRPr="001674F5" w:rsidRDefault="000871B5" w:rsidP="000871B5">
      <w:r w:rsidRPr="001674F5">
        <w:t xml:space="preserve">All MIMO OTA requirements are applicable </w:t>
      </w:r>
      <w:r>
        <w:t xml:space="preserve">at nominal temperature, i.e., </w:t>
      </w:r>
      <w:r w:rsidRPr="001674F5">
        <w:t xml:space="preserve">room temperature </w:t>
      </w:r>
      <w:r>
        <w:t>(</w:t>
      </w:r>
      <w:r w:rsidRPr="001674F5">
        <w:t>25</w:t>
      </w:r>
      <w:r w:rsidRPr="001674F5">
        <w:rPr>
          <w:rFonts w:ascii="Symbol" w:eastAsia="Symbol" w:hAnsi="Symbol" w:cs="Symbol"/>
        </w:rPr>
        <w:t></w:t>
      </w:r>
      <w:r w:rsidRPr="001674F5">
        <w:t>C</w:t>
      </w:r>
      <w:r>
        <w:t>)</w:t>
      </w:r>
      <w:r w:rsidRPr="001674F5">
        <w:t>.</w:t>
      </w:r>
    </w:p>
    <w:p w14:paraId="7F7AF8A7" w14:textId="77777777" w:rsidR="000871B5" w:rsidRDefault="000871B5" w:rsidP="000871B5">
      <w:pPr>
        <w:pStyle w:val="Heading1"/>
      </w:pPr>
      <w:bookmarkStart w:id="222" w:name="_Toc42175259"/>
      <w:bookmarkStart w:id="223" w:name="_Toc46355272"/>
      <w:bookmarkStart w:id="224" w:name="_Toc97807472"/>
      <w:bookmarkStart w:id="225" w:name="_Toc106185701"/>
      <w:bookmarkStart w:id="226" w:name="_Toc114141590"/>
      <w:bookmarkStart w:id="227" w:name="_Toc121935198"/>
      <w:bookmarkStart w:id="228" w:name="_Toc124152216"/>
      <w:bookmarkStart w:id="229" w:name="_Toc137479660"/>
      <w:bookmarkStart w:id="230" w:name="_Toc138765529"/>
      <w:bookmarkStart w:id="231" w:name="_Toc145425937"/>
      <w:bookmarkStart w:id="232" w:name="_Toc155371735"/>
      <w:bookmarkStart w:id="233" w:name="_Toc161649112"/>
      <w:bookmarkStart w:id="234" w:name="_Toc161652034"/>
      <w:bookmarkStart w:id="235" w:name="_Toc169786437"/>
      <w:bookmarkStart w:id="236" w:name="_Toc173152234"/>
      <w:bookmarkStart w:id="237" w:name="_Toc180424264"/>
      <w:r>
        <w:t>D</w:t>
      </w:r>
      <w:r w:rsidRPr="00235394">
        <w:t>.</w:t>
      </w:r>
      <w:r>
        <w:t>2</w:t>
      </w:r>
      <w:r w:rsidRPr="00235394">
        <w:tab/>
      </w:r>
      <w:r w:rsidRPr="005D0696">
        <w:t>Operating voltage</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2BA2186E" w14:textId="77777777" w:rsidR="000871B5" w:rsidRPr="007A5394" w:rsidRDefault="000871B5" w:rsidP="00420918">
      <w:r>
        <w:t>All test cases shall be performed in the normal voltage condition with the DUT operated in stand-alone battery powered mode</w:t>
      </w:r>
      <w:r w:rsidRPr="001A5664">
        <w:t>, i.e., no extreme voltage testing is required</w:t>
      </w:r>
      <w:r>
        <w:t xml:space="preserve">. </w:t>
      </w:r>
      <w:r w:rsidRPr="00C34F42">
        <w:t>No extreme voltage testing is</w:t>
      </w:r>
      <w:r>
        <w:t xml:space="preserve"> required</w:t>
      </w:r>
      <w:r w:rsidRPr="00C34F42">
        <w:t>.</w:t>
      </w:r>
      <w:r>
        <w:t xml:space="preserve"> It is recommended to start the testing with a fully charged battery </w:t>
      </w:r>
      <w:r w:rsidRPr="00EC1275">
        <w:t>and conclude and/or pause testing before the battery has completely lost its charge</w:t>
      </w:r>
      <w:r>
        <w:t>.</w:t>
      </w:r>
    </w:p>
    <w:p w14:paraId="306A58E9" w14:textId="77777777" w:rsidR="000871B5" w:rsidRPr="000871B5" w:rsidRDefault="000871B5" w:rsidP="00420918"/>
    <w:p w14:paraId="11823E32" w14:textId="77777777" w:rsidR="00DE71A1" w:rsidRPr="00F0184B" w:rsidRDefault="00DE71A1" w:rsidP="00E53F93">
      <w:r>
        <w:br w:type="page"/>
      </w:r>
    </w:p>
    <w:p w14:paraId="4C98C474" w14:textId="77777777" w:rsidR="00DE71A1" w:rsidRDefault="00DE71A1">
      <w:pPr>
        <w:spacing w:after="0"/>
      </w:pPr>
    </w:p>
    <w:p w14:paraId="1BB56A23" w14:textId="71E518C8" w:rsidR="00DE71A1" w:rsidRPr="00E560EA" w:rsidRDefault="00E53F93" w:rsidP="00E53F93">
      <w:pPr>
        <w:pStyle w:val="Heading8"/>
        <w:rPr>
          <w:rFonts w:eastAsia="SimSun"/>
        </w:rPr>
      </w:pPr>
      <w:bookmarkStart w:id="238" w:name="historyclause"/>
      <w:bookmarkStart w:id="239" w:name="_Toc47430084"/>
      <w:bookmarkStart w:id="240" w:name="_Toc61530522"/>
      <w:bookmarkStart w:id="241" w:name="_Toc179227006"/>
      <w:r>
        <w:t xml:space="preserve">Annex </w:t>
      </w:r>
      <w:r>
        <w:rPr>
          <w:lang w:eastAsia="zh-CN"/>
        </w:rPr>
        <w:t>E</w:t>
      </w:r>
      <w:r>
        <w:t xml:space="preserve"> (informative):</w:t>
      </w:r>
      <w:r>
        <w:br/>
        <w:t>Change history</w:t>
      </w:r>
      <w:bookmarkEnd w:id="239"/>
      <w:bookmarkEnd w:id="240"/>
      <w:bookmarkEnd w:id="2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64C68479" w14:textId="77777777" w:rsidTr="00D03145">
        <w:trPr>
          <w:cantSplit/>
        </w:trPr>
        <w:tc>
          <w:tcPr>
            <w:tcW w:w="9639" w:type="dxa"/>
            <w:gridSpan w:val="8"/>
            <w:tcBorders>
              <w:bottom w:val="nil"/>
            </w:tcBorders>
            <w:shd w:val="solid" w:color="FFFFFF" w:fill="auto"/>
          </w:tcPr>
          <w:bookmarkEnd w:id="238"/>
          <w:p w14:paraId="19B58BF2" w14:textId="77777777" w:rsidR="00DE71A1" w:rsidRPr="00A91DC6" w:rsidRDefault="00DE71A1" w:rsidP="00876C05">
            <w:pPr>
              <w:pStyle w:val="TAL"/>
              <w:jc w:val="center"/>
              <w:rPr>
                <w:b/>
                <w:sz w:val="16"/>
              </w:rPr>
            </w:pPr>
            <w:r w:rsidRPr="00A91DC6">
              <w:rPr>
                <w:b/>
              </w:rPr>
              <w:t>Change history</w:t>
            </w:r>
          </w:p>
        </w:tc>
      </w:tr>
      <w:tr w:rsidR="00DE71A1" w:rsidRPr="00A91DC6" w14:paraId="28E6B72E" w14:textId="77777777" w:rsidTr="00223D27">
        <w:tc>
          <w:tcPr>
            <w:tcW w:w="800" w:type="dxa"/>
            <w:shd w:val="pct10" w:color="auto" w:fill="FFFFFF"/>
          </w:tcPr>
          <w:p w14:paraId="2ED513B0" w14:textId="77777777" w:rsidR="00DE71A1" w:rsidRPr="00A91DC6" w:rsidRDefault="00DE71A1" w:rsidP="00876C05">
            <w:pPr>
              <w:pStyle w:val="TAL"/>
              <w:rPr>
                <w:b/>
                <w:sz w:val="16"/>
              </w:rPr>
            </w:pPr>
            <w:r w:rsidRPr="00A91DC6">
              <w:rPr>
                <w:b/>
                <w:sz w:val="16"/>
              </w:rPr>
              <w:t>Date</w:t>
            </w:r>
          </w:p>
        </w:tc>
        <w:tc>
          <w:tcPr>
            <w:tcW w:w="1137" w:type="dxa"/>
            <w:shd w:val="pct10" w:color="auto" w:fill="FFFFFF"/>
          </w:tcPr>
          <w:p w14:paraId="3F6118D6"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0B0291AD" w14:textId="77777777" w:rsidR="00DE71A1" w:rsidRPr="00A91DC6" w:rsidRDefault="00DE71A1" w:rsidP="00876C05">
            <w:pPr>
              <w:pStyle w:val="TAL"/>
              <w:rPr>
                <w:b/>
                <w:sz w:val="16"/>
              </w:rPr>
            </w:pPr>
            <w:r w:rsidRPr="00A91DC6">
              <w:rPr>
                <w:b/>
                <w:sz w:val="16"/>
              </w:rPr>
              <w:t>TDoc</w:t>
            </w:r>
          </w:p>
        </w:tc>
        <w:tc>
          <w:tcPr>
            <w:tcW w:w="567" w:type="dxa"/>
            <w:shd w:val="pct10" w:color="auto" w:fill="FFFFFF"/>
          </w:tcPr>
          <w:p w14:paraId="7C9B5BB5"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6F1A21FE" w14:textId="77777777" w:rsidR="00DE71A1" w:rsidRPr="00A91DC6" w:rsidRDefault="00DE71A1" w:rsidP="00876C05">
            <w:pPr>
              <w:pStyle w:val="TAL"/>
              <w:rPr>
                <w:b/>
                <w:sz w:val="16"/>
              </w:rPr>
            </w:pPr>
            <w:r w:rsidRPr="00A91DC6">
              <w:rPr>
                <w:b/>
                <w:sz w:val="16"/>
              </w:rPr>
              <w:t>Rev</w:t>
            </w:r>
          </w:p>
        </w:tc>
        <w:tc>
          <w:tcPr>
            <w:tcW w:w="426" w:type="dxa"/>
            <w:shd w:val="pct10" w:color="auto" w:fill="FFFFFF"/>
          </w:tcPr>
          <w:p w14:paraId="5896F533" w14:textId="77777777" w:rsidR="00DE71A1" w:rsidRPr="00A91DC6" w:rsidRDefault="00DE71A1" w:rsidP="00876C05">
            <w:pPr>
              <w:pStyle w:val="TAL"/>
              <w:rPr>
                <w:b/>
                <w:sz w:val="16"/>
              </w:rPr>
            </w:pPr>
            <w:r w:rsidRPr="00A91DC6">
              <w:rPr>
                <w:b/>
                <w:sz w:val="16"/>
              </w:rPr>
              <w:t>Cat</w:t>
            </w:r>
          </w:p>
        </w:tc>
        <w:tc>
          <w:tcPr>
            <w:tcW w:w="4584" w:type="dxa"/>
            <w:shd w:val="pct10" w:color="auto" w:fill="FFFFFF"/>
          </w:tcPr>
          <w:p w14:paraId="32497CF8"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484C0EF5" w14:textId="77777777" w:rsidR="00DE71A1" w:rsidRPr="00A91DC6" w:rsidRDefault="00DE71A1" w:rsidP="00876C05">
            <w:pPr>
              <w:pStyle w:val="TAL"/>
              <w:rPr>
                <w:b/>
                <w:sz w:val="16"/>
              </w:rPr>
            </w:pPr>
            <w:r w:rsidRPr="00A91DC6">
              <w:rPr>
                <w:b/>
                <w:sz w:val="16"/>
              </w:rPr>
              <w:t>New version</w:t>
            </w:r>
          </w:p>
        </w:tc>
      </w:tr>
      <w:tr w:rsidR="00DE71A1" w:rsidRPr="00A91DC6" w14:paraId="0BB4A416" w14:textId="77777777" w:rsidTr="00223D27">
        <w:tc>
          <w:tcPr>
            <w:tcW w:w="800" w:type="dxa"/>
            <w:shd w:val="solid" w:color="FFFFFF" w:fill="auto"/>
          </w:tcPr>
          <w:p w14:paraId="360E21F3" w14:textId="57403B0B"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185A24">
              <w:rPr>
                <w:rFonts w:hint="eastAsia"/>
                <w:sz w:val="16"/>
                <w:szCs w:val="16"/>
                <w:lang w:eastAsia="zh-CN"/>
              </w:rPr>
              <w:t>4</w:t>
            </w:r>
            <w:r>
              <w:rPr>
                <w:sz w:val="16"/>
                <w:szCs w:val="16"/>
                <w:lang w:eastAsia="zh-CN"/>
              </w:rPr>
              <w:t>-</w:t>
            </w:r>
            <w:r w:rsidR="00185A24">
              <w:rPr>
                <w:rFonts w:hint="eastAsia"/>
                <w:sz w:val="16"/>
                <w:szCs w:val="16"/>
                <w:lang w:eastAsia="zh-CN"/>
              </w:rPr>
              <w:t>0</w:t>
            </w:r>
            <w:r w:rsidR="00CA7FEA">
              <w:rPr>
                <w:rFonts w:hint="eastAsia"/>
                <w:sz w:val="16"/>
                <w:szCs w:val="16"/>
                <w:lang w:eastAsia="zh-CN"/>
              </w:rPr>
              <w:t>8</w:t>
            </w:r>
          </w:p>
        </w:tc>
        <w:tc>
          <w:tcPr>
            <w:tcW w:w="1137" w:type="dxa"/>
            <w:shd w:val="solid" w:color="FFFFFF" w:fill="auto"/>
          </w:tcPr>
          <w:p w14:paraId="573930A2" w14:textId="6C548CD5"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185A24">
              <w:rPr>
                <w:rFonts w:hint="eastAsia"/>
                <w:sz w:val="16"/>
                <w:szCs w:val="16"/>
                <w:lang w:eastAsia="zh-CN"/>
              </w:rPr>
              <w:t>11</w:t>
            </w:r>
            <w:r w:rsidR="005E75C8">
              <w:rPr>
                <w:rFonts w:hint="eastAsia"/>
                <w:sz w:val="16"/>
                <w:szCs w:val="16"/>
                <w:lang w:eastAsia="zh-CN"/>
              </w:rPr>
              <w:t>2</w:t>
            </w:r>
          </w:p>
        </w:tc>
        <w:tc>
          <w:tcPr>
            <w:tcW w:w="992" w:type="dxa"/>
            <w:shd w:val="solid" w:color="FFFFFF" w:fill="auto"/>
          </w:tcPr>
          <w:p w14:paraId="480B8A06" w14:textId="0279BF97" w:rsidR="00DE71A1" w:rsidRPr="00A91DC6" w:rsidRDefault="00761B37" w:rsidP="00876C05">
            <w:pPr>
              <w:pStyle w:val="TAC"/>
              <w:rPr>
                <w:sz w:val="16"/>
                <w:szCs w:val="16"/>
                <w:lang w:eastAsia="zh-CN"/>
              </w:rPr>
            </w:pPr>
            <w:r w:rsidRPr="00761B37">
              <w:rPr>
                <w:sz w:val="16"/>
                <w:szCs w:val="16"/>
              </w:rPr>
              <w:t>R4-2411573</w:t>
            </w:r>
          </w:p>
        </w:tc>
        <w:tc>
          <w:tcPr>
            <w:tcW w:w="567" w:type="dxa"/>
            <w:shd w:val="solid" w:color="FFFFFF" w:fill="auto"/>
          </w:tcPr>
          <w:p w14:paraId="7DBAD37B" w14:textId="77777777" w:rsidR="00DE71A1" w:rsidRPr="00A91DC6" w:rsidRDefault="00DE71A1" w:rsidP="00876C05">
            <w:pPr>
              <w:pStyle w:val="TAL"/>
              <w:rPr>
                <w:sz w:val="16"/>
                <w:szCs w:val="16"/>
              </w:rPr>
            </w:pPr>
          </w:p>
        </w:tc>
        <w:tc>
          <w:tcPr>
            <w:tcW w:w="425" w:type="dxa"/>
            <w:shd w:val="solid" w:color="FFFFFF" w:fill="auto"/>
          </w:tcPr>
          <w:p w14:paraId="03500495" w14:textId="77777777" w:rsidR="00DE71A1" w:rsidRPr="00A91DC6" w:rsidRDefault="00DE71A1" w:rsidP="00876C05">
            <w:pPr>
              <w:pStyle w:val="TAR"/>
              <w:rPr>
                <w:sz w:val="16"/>
                <w:szCs w:val="16"/>
              </w:rPr>
            </w:pPr>
          </w:p>
        </w:tc>
        <w:tc>
          <w:tcPr>
            <w:tcW w:w="426" w:type="dxa"/>
            <w:shd w:val="solid" w:color="FFFFFF" w:fill="auto"/>
          </w:tcPr>
          <w:p w14:paraId="2FCC7503" w14:textId="77777777" w:rsidR="00DE71A1" w:rsidRPr="00A91DC6" w:rsidRDefault="00DE71A1" w:rsidP="00876C05">
            <w:pPr>
              <w:pStyle w:val="TAC"/>
              <w:rPr>
                <w:sz w:val="16"/>
                <w:szCs w:val="16"/>
              </w:rPr>
            </w:pPr>
          </w:p>
        </w:tc>
        <w:tc>
          <w:tcPr>
            <w:tcW w:w="4584" w:type="dxa"/>
            <w:shd w:val="solid" w:color="FFFFFF" w:fill="auto"/>
          </w:tcPr>
          <w:p w14:paraId="51B1C65D"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2C13B933" w14:textId="77777777" w:rsidR="00DE71A1" w:rsidRPr="00A91DC6" w:rsidRDefault="00DE71A1" w:rsidP="00876C05">
            <w:pPr>
              <w:pStyle w:val="TAC"/>
              <w:rPr>
                <w:sz w:val="16"/>
                <w:szCs w:val="16"/>
              </w:rPr>
            </w:pPr>
            <w:r w:rsidRPr="00A91DC6">
              <w:rPr>
                <w:sz w:val="16"/>
                <w:szCs w:val="16"/>
              </w:rPr>
              <w:t>0.0.1</w:t>
            </w:r>
          </w:p>
        </w:tc>
      </w:tr>
      <w:tr w:rsidR="0043370D" w:rsidRPr="00A91DC6" w14:paraId="3483327B" w14:textId="77777777" w:rsidTr="00223D27">
        <w:tc>
          <w:tcPr>
            <w:tcW w:w="800" w:type="dxa"/>
            <w:shd w:val="solid" w:color="FFFFFF" w:fill="auto"/>
          </w:tcPr>
          <w:p w14:paraId="2C078934" w14:textId="2A725D72" w:rsidR="0043370D" w:rsidRPr="00A91DC6" w:rsidRDefault="0043370D" w:rsidP="0043370D">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sidR="00F424F5">
              <w:rPr>
                <w:rFonts w:hint="eastAsia"/>
                <w:sz w:val="16"/>
                <w:szCs w:val="16"/>
                <w:lang w:eastAsia="zh-CN"/>
              </w:rPr>
              <w:t>10</w:t>
            </w:r>
          </w:p>
        </w:tc>
        <w:tc>
          <w:tcPr>
            <w:tcW w:w="1137" w:type="dxa"/>
            <w:shd w:val="solid" w:color="FFFFFF" w:fill="auto"/>
          </w:tcPr>
          <w:p w14:paraId="382765FC" w14:textId="2D6E64B9" w:rsidR="0043370D" w:rsidRPr="00A91DC6" w:rsidRDefault="00F424F5"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w:t>
            </w:r>
            <w:r w:rsidR="00E07D5B">
              <w:rPr>
                <w:rFonts w:hint="eastAsia"/>
                <w:sz w:val="16"/>
                <w:szCs w:val="16"/>
                <w:lang w:eastAsia="zh-CN"/>
              </w:rPr>
              <w:t>bis</w:t>
            </w:r>
          </w:p>
        </w:tc>
        <w:tc>
          <w:tcPr>
            <w:tcW w:w="992" w:type="dxa"/>
            <w:shd w:val="solid" w:color="FFFFFF" w:fill="auto"/>
          </w:tcPr>
          <w:p w14:paraId="5A804312" w14:textId="2BA55DED" w:rsidR="0043370D" w:rsidRPr="00A91DC6" w:rsidRDefault="0001374C" w:rsidP="0043370D">
            <w:pPr>
              <w:pStyle w:val="TAC"/>
              <w:rPr>
                <w:sz w:val="16"/>
                <w:szCs w:val="16"/>
              </w:rPr>
            </w:pPr>
            <w:r w:rsidRPr="0001374C">
              <w:rPr>
                <w:sz w:val="16"/>
                <w:szCs w:val="16"/>
              </w:rPr>
              <w:t>R4-2416433</w:t>
            </w:r>
          </w:p>
        </w:tc>
        <w:tc>
          <w:tcPr>
            <w:tcW w:w="567" w:type="dxa"/>
            <w:shd w:val="solid" w:color="FFFFFF" w:fill="auto"/>
          </w:tcPr>
          <w:p w14:paraId="0599F12B" w14:textId="77777777" w:rsidR="0043370D" w:rsidRPr="00A91DC6" w:rsidRDefault="0043370D" w:rsidP="0043370D">
            <w:pPr>
              <w:pStyle w:val="TAL"/>
              <w:rPr>
                <w:sz w:val="16"/>
                <w:szCs w:val="16"/>
              </w:rPr>
            </w:pPr>
          </w:p>
        </w:tc>
        <w:tc>
          <w:tcPr>
            <w:tcW w:w="425" w:type="dxa"/>
            <w:shd w:val="solid" w:color="FFFFFF" w:fill="auto"/>
          </w:tcPr>
          <w:p w14:paraId="7DC5BA1C" w14:textId="77777777" w:rsidR="0043370D" w:rsidRPr="00A91DC6" w:rsidRDefault="0043370D" w:rsidP="0043370D">
            <w:pPr>
              <w:pStyle w:val="TAR"/>
              <w:rPr>
                <w:sz w:val="16"/>
                <w:szCs w:val="16"/>
              </w:rPr>
            </w:pPr>
          </w:p>
        </w:tc>
        <w:tc>
          <w:tcPr>
            <w:tcW w:w="426" w:type="dxa"/>
            <w:shd w:val="solid" w:color="FFFFFF" w:fill="auto"/>
          </w:tcPr>
          <w:p w14:paraId="2581CCEB" w14:textId="77777777" w:rsidR="0043370D" w:rsidRPr="00A91DC6" w:rsidRDefault="0043370D" w:rsidP="0043370D">
            <w:pPr>
              <w:pStyle w:val="TAC"/>
              <w:rPr>
                <w:sz w:val="16"/>
                <w:szCs w:val="16"/>
              </w:rPr>
            </w:pPr>
          </w:p>
        </w:tc>
        <w:tc>
          <w:tcPr>
            <w:tcW w:w="4584" w:type="dxa"/>
            <w:shd w:val="solid" w:color="FFFFFF" w:fill="auto"/>
          </w:tcPr>
          <w:p w14:paraId="00E78986" w14:textId="77777777" w:rsidR="0043370D" w:rsidRDefault="00461869" w:rsidP="0043370D">
            <w:pPr>
              <w:pStyle w:val="TAL"/>
              <w:rPr>
                <w:sz w:val="16"/>
                <w:szCs w:val="16"/>
                <w:lang w:eastAsia="zh-CN"/>
              </w:rPr>
            </w:pPr>
            <w:r w:rsidRPr="00461869">
              <w:rPr>
                <w:sz w:val="16"/>
                <w:szCs w:val="16"/>
              </w:rPr>
              <w:t>R4-2413536</w:t>
            </w:r>
            <w:r>
              <w:rPr>
                <w:rFonts w:hint="eastAsia"/>
                <w:sz w:val="16"/>
                <w:szCs w:val="16"/>
                <w:lang w:eastAsia="zh-CN"/>
              </w:rPr>
              <w:t xml:space="preserve"> </w:t>
            </w:r>
            <w:r w:rsidRPr="00461869">
              <w:rPr>
                <w:sz w:val="16"/>
                <w:szCs w:val="16"/>
                <w:lang w:eastAsia="zh-CN"/>
              </w:rPr>
              <w:t>TP on Dynamic MIMO Aspects</w:t>
            </w:r>
          </w:p>
          <w:p w14:paraId="7F9F19E0" w14:textId="78D92D6B" w:rsidR="00582F8E" w:rsidRPr="006444A2" w:rsidRDefault="006444A2" w:rsidP="0043370D">
            <w:pPr>
              <w:pStyle w:val="TAL"/>
              <w:rPr>
                <w:sz w:val="16"/>
                <w:szCs w:val="16"/>
                <w:lang w:eastAsia="zh-CN"/>
              </w:rPr>
            </w:pPr>
            <w:r w:rsidRPr="006444A2">
              <w:rPr>
                <w:sz w:val="16"/>
                <w:szCs w:val="16"/>
                <w:lang w:eastAsia="zh-CN"/>
              </w:rPr>
              <w:t>R4-2416578</w:t>
            </w:r>
            <w:r>
              <w:rPr>
                <w:rFonts w:hint="eastAsia"/>
                <w:sz w:val="16"/>
                <w:szCs w:val="16"/>
                <w:lang w:eastAsia="zh-CN"/>
              </w:rPr>
              <w:t xml:space="preserve"> </w:t>
            </w:r>
            <w:r w:rsidRPr="006444A2">
              <w:rPr>
                <w:sz w:val="16"/>
                <w:szCs w:val="16"/>
                <w:lang w:eastAsia="zh-CN"/>
              </w:rPr>
              <w:t>TP on Dynamic MIMO Aspects</w:t>
            </w:r>
          </w:p>
        </w:tc>
        <w:tc>
          <w:tcPr>
            <w:tcW w:w="708" w:type="dxa"/>
            <w:shd w:val="solid" w:color="FFFFFF" w:fill="auto"/>
          </w:tcPr>
          <w:p w14:paraId="15B0A3A8" w14:textId="31BF1218" w:rsidR="0043370D" w:rsidRPr="00A91DC6" w:rsidRDefault="005104AA" w:rsidP="0043370D">
            <w:pPr>
              <w:pStyle w:val="TAC"/>
              <w:rPr>
                <w:sz w:val="16"/>
                <w:szCs w:val="16"/>
                <w:lang w:eastAsia="zh-CN"/>
              </w:rPr>
            </w:pPr>
            <w:r w:rsidRPr="00A91DC6">
              <w:rPr>
                <w:sz w:val="16"/>
                <w:szCs w:val="16"/>
              </w:rPr>
              <w:t>0.</w:t>
            </w:r>
            <w:r>
              <w:rPr>
                <w:rFonts w:hint="eastAsia"/>
                <w:sz w:val="16"/>
                <w:szCs w:val="16"/>
                <w:lang w:eastAsia="zh-CN"/>
              </w:rPr>
              <w:t>1</w:t>
            </w:r>
            <w:r w:rsidRPr="00A91DC6">
              <w:rPr>
                <w:sz w:val="16"/>
                <w:szCs w:val="16"/>
              </w:rPr>
              <w:t>.</w:t>
            </w:r>
            <w:r>
              <w:rPr>
                <w:rFonts w:hint="eastAsia"/>
                <w:sz w:val="16"/>
                <w:szCs w:val="16"/>
                <w:lang w:eastAsia="zh-CN"/>
              </w:rPr>
              <w:t>0</w:t>
            </w:r>
          </w:p>
        </w:tc>
      </w:tr>
    </w:tbl>
    <w:p w14:paraId="4CC3B097" w14:textId="77777777" w:rsidR="00DE71A1" w:rsidRPr="00235394" w:rsidRDefault="00DE71A1" w:rsidP="00DE71A1"/>
    <w:p w14:paraId="0A5A5FC2" w14:textId="77777777" w:rsidR="00080512" w:rsidRDefault="00080512"/>
    <w:sectPr w:rsidR="00080512">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B29AF8" w14:textId="77777777" w:rsidR="00F924F6" w:rsidRDefault="00F924F6">
      <w:r>
        <w:separator/>
      </w:r>
    </w:p>
  </w:endnote>
  <w:endnote w:type="continuationSeparator" w:id="0">
    <w:p w14:paraId="55682C4B" w14:textId="77777777" w:rsidR="00F924F6" w:rsidRDefault="00F924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7EEE4F" w14:textId="77777777" w:rsidR="00DE4478" w:rsidRDefault="00DE44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588E1F" w14:textId="77777777" w:rsidR="00DE4478" w:rsidRDefault="00DE447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98530A" w14:textId="77777777" w:rsidR="00DE4478" w:rsidRDefault="00DE447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AE1CD6" w14:textId="77777777" w:rsidR="00F80525" w:rsidRDefault="00F805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EB0EE1" w14:textId="77777777" w:rsidR="00F924F6" w:rsidRDefault="00F924F6">
      <w:r>
        <w:separator/>
      </w:r>
    </w:p>
  </w:footnote>
  <w:footnote w:type="continuationSeparator" w:id="0">
    <w:p w14:paraId="0E558303" w14:textId="77777777" w:rsidR="00F924F6" w:rsidRDefault="00F924F6">
      <w:r>
        <w:continuationSeparator/>
      </w:r>
    </w:p>
  </w:footnote>
  <w:footnote w:id="1">
    <w:p w14:paraId="16A730AA" w14:textId="77777777" w:rsidR="00254FD4" w:rsidRPr="00254FD4" w:rsidRDefault="00254FD4" w:rsidP="00682A03">
      <w:pPr>
        <w:pStyle w:val="FootnoteText"/>
        <w:rPr>
          <w:rFonts w:eastAsiaTheme="minorEastAsia"/>
        </w:rPr>
      </w:pPr>
      <w:r w:rsidRPr="00EE682E">
        <w:rPr>
          <w:rStyle w:val="FootnoteReference"/>
        </w:rPr>
        <w:footnoteRef/>
      </w:r>
      <w:r w:rsidRPr="00EE682E">
        <w:t xml:space="preserve"> </w:t>
      </w:r>
      <w:r w:rsidRPr="00EE682E">
        <w:rPr>
          <w:rFonts w:eastAsiaTheme="minorEastAsia"/>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sidRPr="00EE682E">
        <w:rPr>
          <w:rFonts w:eastAsiaTheme="minorEastAsia"/>
          <w:i/>
          <w:iCs/>
        </w:rPr>
        <w:t>a</w:t>
      </w:r>
      <w:r w:rsidRPr="00EE682E">
        <w:rPr>
          <w:rFonts w:eastAsiaTheme="minorEastAsia"/>
        </w:rPr>
        <w:t xml:space="preserve"> and -10° in way-point </w:t>
      </w:r>
      <w:r w:rsidRPr="00EE682E">
        <w:rPr>
          <w:rFonts w:eastAsiaTheme="minorEastAsia"/>
          <w:i/>
          <w:iCs/>
        </w:rPr>
        <w:t>b</w:t>
      </w:r>
      <w:r w:rsidRPr="00EE682E">
        <w:rPr>
          <w:rFonts w:eastAsiaTheme="minorEastAsia"/>
        </w:rPr>
        <w:t>, then even though the route from WP</w:t>
      </w:r>
      <w:r w:rsidRPr="00EE682E">
        <w:rPr>
          <w:rFonts w:eastAsiaTheme="minorEastAsia"/>
          <w:i/>
          <w:iCs/>
        </w:rPr>
        <w:t>a</w:t>
      </w:r>
      <w:r w:rsidRPr="00EE682E">
        <w:rPr>
          <w:rFonts w:eastAsiaTheme="minorEastAsia"/>
        </w:rPr>
        <w:t xml:space="preserve"> to WP</w:t>
      </w:r>
      <w:r w:rsidRPr="00EE682E">
        <w:rPr>
          <w:rFonts w:eastAsiaTheme="minorEastAsia"/>
          <w:i/>
          <w:iCs/>
        </w:rPr>
        <w:t>b</w:t>
      </w:r>
      <w:r w:rsidRPr="00EE682E">
        <w:rPr>
          <w:rFonts w:eastAsiaTheme="minorEastAsia"/>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6B20C" w14:textId="77777777" w:rsidR="00DE4478" w:rsidRDefault="00DE447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2D6A36" w14:textId="77777777" w:rsidR="00DE4478" w:rsidRDefault="00DE447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C06DD8" w14:textId="77777777" w:rsidR="00DE4478" w:rsidRDefault="00DE447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D0A2D7" w14:textId="12FDEC17"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3D27">
      <w:rPr>
        <w:rFonts w:ascii="Arial" w:hAnsi="Arial" w:cs="Arial"/>
        <w:b/>
        <w:noProof/>
        <w:sz w:val="18"/>
        <w:szCs w:val="18"/>
      </w:rPr>
      <w:t>3GPP TR 38.762 V0.1.0 (2024-10)</w:t>
    </w:r>
    <w:r>
      <w:rPr>
        <w:rFonts w:ascii="Arial" w:hAnsi="Arial" w:cs="Arial"/>
        <w:b/>
        <w:sz w:val="18"/>
        <w:szCs w:val="18"/>
      </w:rPr>
      <w:fldChar w:fldCharType="end"/>
    </w:r>
  </w:p>
  <w:p w14:paraId="3E04069F"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B7EC69F" w14:textId="4AC092F0"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3D27">
      <w:rPr>
        <w:rFonts w:ascii="Arial" w:hAnsi="Arial" w:cs="Arial"/>
        <w:b/>
        <w:noProof/>
        <w:sz w:val="18"/>
        <w:szCs w:val="18"/>
      </w:rPr>
      <w:t>Release 19</w:t>
    </w:r>
    <w:r>
      <w:rPr>
        <w:rFonts w:ascii="Arial" w:hAnsi="Arial" w:cs="Arial"/>
        <w:b/>
        <w:sz w:val="18"/>
        <w:szCs w:val="18"/>
      </w:rPr>
      <w:fldChar w:fldCharType="end"/>
    </w:r>
  </w:p>
  <w:p w14:paraId="099698D5" w14:textId="77777777" w:rsidR="00F80525" w:rsidRDefault="00F805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79715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413782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6872171">
    <w:abstractNumId w:val="2"/>
  </w:num>
  <w:num w:numId="4" w16cid:durableId="1532838031">
    <w:abstractNumId w:val="6"/>
  </w:num>
  <w:num w:numId="5" w16cid:durableId="1731415488">
    <w:abstractNumId w:val="4"/>
  </w:num>
  <w:num w:numId="6" w16cid:durableId="532033722">
    <w:abstractNumId w:val="5"/>
  </w:num>
  <w:num w:numId="7" w16cid:durableId="8361911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0377025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663706836">
    <w:abstractNumId w:val="1"/>
  </w:num>
  <w:num w:numId="10" w16cid:durableId="102920820">
    <w:abstractNumId w:val="3"/>
  </w:num>
  <w:num w:numId="11" w16cid:durableId="1245898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64B"/>
    <w:rsid w:val="0001374C"/>
    <w:rsid w:val="00021D89"/>
    <w:rsid w:val="00026188"/>
    <w:rsid w:val="00033397"/>
    <w:rsid w:val="00034FBB"/>
    <w:rsid w:val="00040095"/>
    <w:rsid w:val="00044BD1"/>
    <w:rsid w:val="00051834"/>
    <w:rsid w:val="000527D6"/>
    <w:rsid w:val="00054A22"/>
    <w:rsid w:val="00057FDC"/>
    <w:rsid w:val="00062023"/>
    <w:rsid w:val="000655A6"/>
    <w:rsid w:val="000712F6"/>
    <w:rsid w:val="0007257C"/>
    <w:rsid w:val="00080512"/>
    <w:rsid w:val="0008395C"/>
    <w:rsid w:val="000871B5"/>
    <w:rsid w:val="00090BCB"/>
    <w:rsid w:val="00091FA4"/>
    <w:rsid w:val="000937B2"/>
    <w:rsid w:val="00094190"/>
    <w:rsid w:val="0009476B"/>
    <w:rsid w:val="00095D48"/>
    <w:rsid w:val="000A1EC6"/>
    <w:rsid w:val="000C1C71"/>
    <w:rsid w:val="000C47C3"/>
    <w:rsid w:val="000D2753"/>
    <w:rsid w:val="000D58AB"/>
    <w:rsid w:val="000D70DC"/>
    <w:rsid w:val="00112602"/>
    <w:rsid w:val="0011449F"/>
    <w:rsid w:val="00127350"/>
    <w:rsid w:val="00132E4C"/>
    <w:rsid w:val="00133525"/>
    <w:rsid w:val="00134FB1"/>
    <w:rsid w:val="00137212"/>
    <w:rsid w:val="00143E4C"/>
    <w:rsid w:val="00145C59"/>
    <w:rsid w:val="001609A1"/>
    <w:rsid w:val="00160CB2"/>
    <w:rsid w:val="00181796"/>
    <w:rsid w:val="00182C38"/>
    <w:rsid w:val="001856D9"/>
    <w:rsid w:val="0018586E"/>
    <w:rsid w:val="00185A24"/>
    <w:rsid w:val="00194FD2"/>
    <w:rsid w:val="001A4C42"/>
    <w:rsid w:val="001A50C5"/>
    <w:rsid w:val="001A510A"/>
    <w:rsid w:val="001A7420"/>
    <w:rsid w:val="001B1A88"/>
    <w:rsid w:val="001B6637"/>
    <w:rsid w:val="001C21C3"/>
    <w:rsid w:val="001C638F"/>
    <w:rsid w:val="001D02C2"/>
    <w:rsid w:val="001E3E00"/>
    <w:rsid w:val="001E4350"/>
    <w:rsid w:val="001E54F8"/>
    <w:rsid w:val="001F0C1D"/>
    <w:rsid w:val="001F1132"/>
    <w:rsid w:val="001F168B"/>
    <w:rsid w:val="0020761E"/>
    <w:rsid w:val="00207EAA"/>
    <w:rsid w:val="00213964"/>
    <w:rsid w:val="00215A49"/>
    <w:rsid w:val="00223D27"/>
    <w:rsid w:val="00224372"/>
    <w:rsid w:val="002319DA"/>
    <w:rsid w:val="002347A2"/>
    <w:rsid w:val="00235844"/>
    <w:rsid w:val="00241438"/>
    <w:rsid w:val="0024179D"/>
    <w:rsid w:val="00252873"/>
    <w:rsid w:val="00254FD4"/>
    <w:rsid w:val="002556D3"/>
    <w:rsid w:val="00255747"/>
    <w:rsid w:val="00266657"/>
    <w:rsid w:val="002675F0"/>
    <w:rsid w:val="002700C0"/>
    <w:rsid w:val="00270854"/>
    <w:rsid w:val="00270D46"/>
    <w:rsid w:val="00272184"/>
    <w:rsid w:val="00274D87"/>
    <w:rsid w:val="002773A7"/>
    <w:rsid w:val="00283A62"/>
    <w:rsid w:val="00291CC3"/>
    <w:rsid w:val="00295F14"/>
    <w:rsid w:val="002B6339"/>
    <w:rsid w:val="002C38B8"/>
    <w:rsid w:val="002D4144"/>
    <w:rsid w:val="002E00EE"/>
    <w:rsid w:val="002E0286"/>
    <w:rsid w:val="002E43F7"/>
    <w:rsid w:val="0031513C"/>
    <w:rsid w:val="00317060"/>
    <w:rsid w:val="003172DC"/>
    <w:rsid w:val="003174D4"/>
    <w:rsid w:val="003200F6"/>
    <w:rsid w:val="003204B9"/>
    <w:rsid w:val="00325CED"/>
    <w:rsid w:val="00331F1B"/>
    <w:rsid w:val="00332F4C"/>
    <w:rsid w:val="00341DD6"/>
    <w:rsid w:val="0034592F"/>
    <w:rsid w:val="0035462D"/>
    <w:rsid w:val="00362DB3"/>
    <w:rsid w:val="0036498B"/>
    <w:rsid w:val="00364D72"/>
    <w:rsid w:val="00370BA0"/>
    <w:rsid w:val="003731A6"/>
    <w:rsid w:val="003749EB"/>
    <w:rsid w:val="003765B8"/>
    <w:rsid w:val="0038125A"/>
    <w:rsid w:val="00386B06"/>
    <w:rsid w:val="00387583"/>
    <w:rsid w:val="00394319"/>
    <w:rsid w:val="003961BA"/>
    <w:rsid w:val="003A4504"/>
    <w:rsid w:val="003A59CB"/>
    <w:rsid w:val="003B3C5C"/>
    <w:rsid w:val="003B66AE"/>
    <w:rsid w:val="003C256E"/>
    <w:rsid w:val="003C3971"/>
    <w:rsid w:val="003C52B6"/>
    <w:rsid w:val="003F4302"/>
    <w:rsid w:val="00400844"/>
    <w:rsid w:val="00420918"/>
    <w:rsid w:val="00423334"/>
    <w:rsid w:val="00424E7C"/>
    <w:rsid w:val="00431084"/>
    <w:rsid w:val="004328AE"/>
    <w:rsid w:val="0043370D"/>
    <w:rsid w:val="004345EC"/>
    <w:rsid w:val="00435515"/>
    <w:rsid w:val="004361F1"/>
    <w:rsid w:val="0043627B"/>
    <w:rsid w:val="00444629"/>
    <w:rsid w:val="0045424E"/>
    <w:rsid w:val="00457AF9"/>
    <w:rsid w:val="00461869"/>
    <w:rsid w:val="00464BDE"/>
    <w:rsid w:val="00465515"/>
    <w:rsid w:val="00484996"/>
    <w:rsid w:val="00485EEB"/>
    <w:rsid w:val="0049426E"/>
    <w:rsid w:val="004B2385"/>
    <w:rsid w:val="004B5DE0"/>
    <w:rsid w:val="004C70DC"/>
    <w:rsid w:val="004D3578"/>
    <w:rsid w:val="004E213A"/>
    <w:rsid w:val="004F0988"/>
    <w:rsid w:val="004F3340"/>
    <w:rsid w:val="004F757A"/>
    <w:rsid w:val="005056C7"/>
    <w:rsid w:val="005104AA"/>
    <w:rsid w:val="00510BBD"/>
    <w:rsid w:val="00513263"/>
    <w:rsid w:val="00523098"/>
    <w:rsid w:val="0052613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4C58"/>
    <w:rsid w:val="005A746E"/>
    <w:rsid w:val="005C3B4F"/>
    <w:rsid w:val="005C497D"/>
    <w:rsid w:val="005D2E01"/>
    <w:rsid w:val="005D7526"/>
    <w:rsid w:val="005E0D1E"/>
    <w:rsid w:val="005E2B81"/>
    <w:rsid w:val="005E4BB2"/>
    <w:rsid w:val="005E756F"/>
    <w:rsid w:val="005E75C8"/>
    <w:rsid w:val="005F5BEC"/>
    <w:rsid w:val="00602AEA"/>
    <w:rsid w:val="00614FDF"/>
    <w:rsid w:val="0062302C"/>
    <w:rsid w:val="006241C8"/>
    <w:rsid w:val="006348FD"/>
    <w:rsid w:val="0063543D"/>
    <w:rsid w:val="006370C5"/>
    <w:rsid w:val="006444A2"/>
    <w:rsid w:val="00647114"/>
    <w:rsid w:val="00664C87"/>
    <w:rsid w:val="0068118A"/>
    <w:rsid w:val="00682A03"/>
    <w:rsid w:val="0068684D"/>
    <w:rsid w:val="00695871"/>
    <w:rsid w:val="006962B0"/>
    <w:rsid w:val="006A04DB"/>
    <w:rsid w:val="006A20BB"/>
    <w:rsid w:val="006A323F"/>
    <w:rsid w:val="006B30D0"/>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0740"/>
    <w:rsid w:val="00751F4C"/>
    <w:rsid w:val="007564A3"/>
    <w:rsid w:val="00761B37"/>
    <w:rsid w:val="007627A4"/>
    <w:rsid w:val="007748F0"/>
    <w:rsid w:val="00774DA4"/>
    <w:rsid w:val="007770D9"/>
    <w:rsid w:val="00781F0F"/>
    <w:rsid w:val="0078440C"/>
    <w:rsid w:val="0079402E"/>
    <w:rsid w:val="00795356"/>
    <w:rsid w:val="007974E8"/>
    <w:rsid w:val="007A0BE6"/>
    <w:rsid w:val="007A0E64"/>
    <w:rsid w:val="007A0FCE"/>
    <w:rsid w:val="007A31AF"/>
    <w:rsid w:val="007A57F0"/>
    <w:rsid w:val="007A7AFB"/>
    <w:rsid w:val="007B1827"/>
    <w:rsid w:val="007B3825"/>
    <w:rsid w:val="007B600E"/>
    <w:rsid w:val="007D189B"/>
    <w:rsid w:val="007E111E"/>
    <w:rsid w:val="007F0F4A"/>
    <w:rsid w:val="007F0F99"/>
    <w:rsid w:val="007F1324"/>
    <w:rsid w:val="008028A4"/>
    <w:rsid w:val="00802F6A"/>
    <w:rsid w:val="00807A9A"/>
    <w:rsid w:val="00811124"/>
    <w:rsid w:val="00830747"/>
    <w:rsid w:val="00832144"/>
    <w:rsid w:val="00840463"/>
    <w:rsid w:val="00855E7B"/>
    <w:rsid w:val="008739C6"/>
    <w:rsid w:val="00874A80"/>
    <w:rsid w:val="008768CA"/>
    <w:rsid w:val="00876C05"/>
    <w:rsid w:val="0088407C"/>
    <w:rsid w:val="00894AA0"/>
    <w:rsid w:val="008B3238"/>
    <w:rsid w:val="008B5C8E"/>
    <w:rsid w:val="008C384C"/>
    <w:rsid w:val="008C7243"/>
    <w:rsid w:val="008D1475"/>
    <w:rsid w:val="008D22EF"/>
    <w:rsid w:val="008D389D"/>
    <w:rsid w:val="008F2998"/>
    <w:rsid w:val="008F5052"/>
    <w:rsid w:val="008F5F20"/>
    <w:rsid w:val="0090271F"/>
    <w:rsid w:val="00902E23"/>
    <w:rsid w:val="00910D35"/>
    <w:rsid w:val="009114D7"/>
    <w:rsid w:val="009116EF"/>
    <w:rsid w:val="0091339F"/>
    <w:rsid w:val="0091348E"/>
    <w:rsid w:val="00917CCB"/>
    <w:rsid w:val="00940EF6"/>
    <w:rsid w:val="00942EC2"/>
    <w:rsid w:val="0094381D"/>
    <w:rsid w:val="009465DD"/>
    <w:rsid w:val="00950D05"/>
    <w:rsid w:val="009553DC"/>
    <w:rsid w:val="00964B2D"/>
    <w:rsid w:val="00965041"/>
    <w:rsid w:val="0096729D"/>
    <w:rsid w:val="00967AA2"/>
    <w:rsid w:val="00970919"/>
    <w:rsid w:val="009736C7"/>
    <w:rsid w:val="0097756D"/>
    <w:rsid w:val="00983516"/>
    <w:rsid w:val="009958AB"/>
    <w:rsid w:val="009A5ACC"/>
    <w:rsid w:val="009B1A9B"/>
    <w:rsid w:val="009B34DF"/>
    <w:rsid w:val="009C135B"/>
    <w:rsid w:val="009C70DA"/>
    <w:rsid w:val="009D2F00"/>
    <w:rsid w:val="009E336C"/>
    <w:rsid w:val="009F1311"/>
    <w:rsid w:val="009F37B7"/>
    <w:rsid w:val="00A0411A"/>
    <w:rsid w:val="00A05CDD"/>
    <w:rsid w:val="00A10F02"/>
    <w:rsid w:val="00A12074"/>
    <w:rsid w:val="00A164B4"/>
    <w:rsid w:val="00A26956"/>
    <w:rsid w:val="00A27486"/>
    <w:rsid w:val="00A31AAC"/>
    <w:rsid w:val="00A3236C"/>
    <w:rsid w:val="00A35232"/>
    <w:rsid w:val="00A40E49"/>
    <w:rsid w:val="00A40F79"/>
    <w:rsid w:val="00A42271"/>
    <w:rsid w:val="00A442A8"/>
    <w:rsid w:val="00A4563F"/>
    <w:rsid w:val="00A50B4E"/>
    <w:rsid w:val="00A51289"/>
    <w:rsid w:val="00A531F8"/>
    <w:rsid w:val="00A53724"/>
    <w:rsid w:val="00A53DD6"/>
    <w:rsid w:val="00A56026"/>
    <w:rsid w:val="00A56066"/>
    <w:rsid w:val="00A62972"/>
    <w:rsid w:val="00A73129"/>
    <w:rsid w:val="00A82346"/>
    <w:rsid w:val="00A92BA1"/>
    <w:rsid w:val="00A94037"/>
    <w:rsid w:val="00A94367"/>
    <w:rsid w:val="00AA38C9"/>
    <w:rsid w:val="00AB2E84"/>
    <w:rsid w:val="00AB52E1"/>
    <w:rsid w:val="00AC6BC6"/>
    <w:rsid w:val="00AD5BD3"/>
    <w:rsid w:val="00AD6EED"/>
    <w:rsid w:val="00AE65E2"/>
    <w:rsid w:val="00B01568"/>
    <w:rsid w:val="00B0721C"/>
    <w:rsid w:val="00B107B6"/>
    <w:rsid w:val="00B15449"/>
    <w:rsid w:val="00B24986"/>
    <w:rsid w:val="00B26CA9"/>
    <w:rsid w:val="00B42F1D"/>
    <w:rsid w:val="00B43521"/>
    <w:rsid w:val="00B52DB4"/>
    <w:rsid w:val="00B5368D"/>
    <w:rsid w:val="00B62AB8"/>
    <w:rsid w:val="00B63102"/>
    <w:rsid w:val="00B6427E"/>
    <w:rsid w:val="00B642CA"/>
    <w:rsid w:val="00B6643A"/>
    <w:rsid w:val="00B6725A"/>
    <w:rsid w:val="00B70418"/>
    <w:rsid w:val="00B7770F"/>
    <w:rsid w:val="00B77C70"/>
    <w:rsid w:val="00B82B59"/>
    <w:rsid w:val="00B84FFA"/>
    <w:rsid w:val="00B93086"/>
    <w:rsid w:val="00B97248"/>
    <w:rsid w:val="00BA19ED"/>
    <w:rsid w:val="00BA1ABE"/>
    <w:rsid w:val="00BA2CE2"/>
    <w:rsid w:val="00BA4B8D"/>
    <w:rsid w:val="00BA5590"/>
    <w:rsid w:val="00BB2333"/>
    <w:rsid w:val="00BC0F7D"/>
    <w:rsid w:val="00BC1465"/>
    <w:rsid w:val="00BC194C"/>
    <w:rsid w:val="00BC44E5"/>
    <w:rsid w:val="00BC6CA6"/>
    <w:rsid w:val="00BC76E4"/>
    <w:rsid w:val="00BD431C"/>
    <w:rsid w:val="00BD4C8E"/>
    <w:rsid w:val="00BD7D31"/>
    <w:rsid w:val="00BE1340"/>
    <w:rsid w:val="00BE2843"/>
    <w:rsid w:val="00BE3255"/>
    <w:rsid w:val="00BE4B0D"/>
    <w:rsid w:val="00BF128E"/>
    <w:rsid w:val="00C00DC2"/>
    <w:rsid w:val="00C01BF1"/>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529D"/>
    <w:rsid w:val="00C66BC4"/>
    <w:rsid w:val="00C72833"/>
    <w:rsid w:val="00C72E7F"/>
    <w:rsid w:val="00C73927"/>
    <w:rsid w:val="00C746AF"/>
    <w:rsid w:val="00C77144"/>
    <w:rsid w:val="00C80F1D"/>
    <w:rsid w:val="00C93CD3"/>
    <w:rsid w:val="00C93F40"/>
    <w:rsid w:val="00C9549D"/>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15BDF"/>
    <w:rsid w:val="00D31C47"/>
    <w:rsid w:val="00D3328B"/>
    <w:rsid w:val="00D338C7"/>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E3F"/>
    <w:rsid w:val="00D77410"/>
    <w:rsid w:val="00D82DEA"/>
    <w:rsid w:val="00D83C27"/>
    <w:rsid w:val="00D8586F"/>
    <w:rsid w:val="00D87E00"/>
    <w:rsid w:val="00D9134D"/>
    <w:rsid w:val="00D91F06"/>
    <w:rsid w:val="00DA1496"/>
    <w:rsid w:val="00DA20D5"/>
    <w:rsid w:val="00DA2375"/>
    <w:rsid w:val="00DA7A03"/>
    <w:rsid w:val="00DB1075"/>
    <w:rsid w:val="00DB1818"/>
    <w:rsid w:val="00DC309B"/>
    <w:rsid w:val="00DC4DA2"/>
    <w:rsid w:val="00DC649B"/>
    <w:rsid w:val="00DC71DD"/>
    <w:rsid w:val="00DD4C17"/>
    <w:rsid w:val="00DD4D24"/>
    <w:rsid w:val="00DD74A5"/>
    <w:rsid w:val="00DE4478"/>
    <w:rsid w:val="00DE4C4B"/>
    <w:rsid w:val="00DE6CD2"/>
    <w:rsid w:val="00DE71A1"/>
    <w:rsid w:val="00DF28E8"/>
    <w:rsid w:val="00DF2B1F"/>
    <w:rsid w:val="00DF3DA0"/>
    <w:rsid w:val="00DF5588"/>
    <w:rsid w:val="00DF62CD"/>
    <w:rsid w:val="00E004E6"/>
    <w:rsid w:val="00E022A6"/>
    <w:rsid w:val="00E07D5B"/>
    <w:rsid w:val="00E13F35"/>
    <w:rsid w:val="00E1577D"/>
    <w:rsid w:val="00E16509"/>
    <w:rsid w:val="00E16AA6"/>
    <w:rsid w:val="00E21864"/>
    <w:rsid w:val="00E3090B"/>
    <w:rsid w:val="00E3622C"/>
    <w:rsid w:val="00E44582"/>
    <w:rsid w:val="00E5050A"/>
    <w:rsid w:val="00E53F93"/>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F32CE"/>
    <w:rsid w:val="00EF4786"/>
    <w:rsid w:val="00EF7084"/>
    <w:rsid w:val="00F0184B"/>
    <w:rsid w:val="00F025A2"/>
    <w:rsid w:val="00F04712"/>
    <w:rsid w:val="00F131A5"/>
    <w:rsid w:val="00F13360"/>
    <w:rsid w:val="00F22EC7"/>
    <w:rsid w:val="00F31FB7"/>
    <w:rsid w:val="00F325C8"/>
    <w:rsid w:val="00F376FA"/>
    <w:rsid w:val="00F40697"/>
    <w:rsid w:val="00F424F5"/>
    <w:rsid w:val="00F5767E"/>
    <w:rsid w:val="00F57D8D"/>
    <w:rsid w:val="00F60984"/>
    <w:rsid w:val="00F61E97"/>
    <w:rsid w:val="00F62E80"/>
    <w:rsid w:val="00F653B8"/>
    <w:rsid w:val="00F716D8"/>
    <w:rsid w:val="00F71AD8"/>
    <w:rsid w:val="00F75B88"/>
    <w:rsid w:val="00F80156"/>
    <w:rsid w:val="00F80525"/>
    <w:rsid w:val="00F8167D"/>
    <w:rsid w:val="00F9008D"/>
    <w:rsid w:val="00F924F6"/>
    <w:rsid w:val="00FA1266"/>
    <w:rsid w:val="00FA305A"/>
    <w:rsid w:val="00FA71D4"/>
    <w:rsid w:val="00FB5130"/>
    <w:rsid w:val="00FB698C"/>
    <w:rsid w:val="00FC1192"/>
    <w:rsid w:val="00FC1207"/>
    <w:rsid w:val="00FC3A5B"/>
    <w:rsid w:val="00FC5497"/>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F7949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4372"/>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rsid w:val="002243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24372"/>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rsid w:val="00224372"/>
    <w:pPr>
      <w:spacing w:before="120"/>
      <w:outlineLvl w:val="2"/>
    </w:pPr>
    <w:rPr>
      <w:sz w:val="28"/>
    </w:rPr>
  </w:style>
  <w:style w:type="paragraph" w:styleId="Heading4">
    <w:name w:val="heading 4"/>
    <w:basedOn w:val="Heading3"/>
    <w:next w:val="Normal"/>
    <w:link w:val="Heading4Char"/>
    <w:qFormat/>
    <w:rsid w:val="00224372"/>
    <w:pPr>
      <w:ind w:left="1418" w:hanging="1418"/>
      <w:outlineLvl w:val="3"/>
    </w:pPr>
    <w:rPr>
      <w:sz w:val="24"/>
    </w:rPr>
  </w:style>
  <w:style w:type="paragraph" w:styleId="Heading5">
    <w:name w:val="heading 5"/>
    <w:basedOn w:val="Heading4"/>
    <w:next w:val="Normal"/>
    <w:link w:val="Heading5Char"/>
    <w:qFormat/>
    <w:rsid w:val="00224372"/>
    <w:pPr>
      <w:ind w:left="1701" w:hanging="1701"/>
      <w:outlineLvl w:val="4"/>
    </w:pPr>
    <w:rPr>
      <w:sz w:val="22"/>
    </w:rPr>
  </w:style>
  <w:style w:type="paragraph" w:styleId="Heading6">
    <w:name w:val="heading 6"/>
    <w:basedOn w:val="H6"/>
    <w:next w:val="Normal"/>
    <w:link w:val="Heading6Char"/>
    <w:qFormat/>
    <w:rsid w:val="00224372"/>
    <w:pPr>
      <w:outlineLvl w:val="5"/>
    </w:pPr>
  </w:style>
  <w:style w:type="paragraph" w:styleId="Heading7">
    <w:name w:val="heading 7"/>
    <w:basedOn w:val="H6"/>
    <w:next w:val="Normal"/>
    <w:link w:val="Heading7Char"/>
    <w:qFormat/>
    <w:rsid w:val="00224372"/>
    <w:pPr>
      <w:outlineLvl w:val="6"/>
    </w:pPr>
  </w:style>
  <w:style w:type="paragraph" w:styleId="Heading8">
    <w:name w:val="heading 8"/>
    <w:basedOn w:val="Heading1"/>
    <w:next w:val="Normal"/>
    <w:link w:val="Heading8Char"/>
    <w:qFormat/>
    <w:rsid w:val="00224372"/>
    <w:pPr>
      <w:ind w:left="0" w:firstLine="0"/>
      <w:outlineLvl w:val="7"/>
    </w:pPr>
  </w:style>
  <w:style w:type="paragraph" w:styleId="Heading9">
    <w:name w:val="heading 9"/>
    <w:basedOn w:val="Heading8"/>
    <w:next w:val="Normal"/>
    <w:link w:val="Heading9Char"/>
    <w:qFormat/>
    <w:rsid w:val="00224372"/>
    <w:pPr>
      <w:outlineLvl w:val="8"/>
    </w:pPr>
  </w:style>
  <w:style w:type="character" w:default="1" w:styleId="DefaultParagraphFont">
    <w:name w:val="Default Paragraph Font"/>
    <w:semiHidden/>
    <w:rsid w:val="0022437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24372"/>
  </w:style>
  <w:style w:type="paragraph" w:customStyle="1" w:styleId="H6">
    <w:name w:val="H6"/>
    <w:basedOn w:val="Heading5"/>
    <w:next w:val="Normal"/>
    <w:rsid w:val="00224372"/>
    <w:pPr>
      <w:ind w:left="1985" w:hanging="1985"/>
      <w:outlineLvl w:val="9"/>
    </w:pPr>
    <w:rPr>
      <w:sz w:val="20"/>
    </w:rPr>
  </w:style>
  <w:style w:type="paragraph" w:styleId="TOC9">
    <w:name w:val="toc 9"/>
    <w:basedOn w:val="TOC8"/>
    <w:rsid w:val="00224372"/>
    <w:pPr>
      <w:ind w:left="1418" w:hanging="1418"/>
    </w:pPr>
  </w:style>
  <w:style w:type="paragraph" w:styleId="TOC8">
    <w:name w:val="toc 8"/>
    <w:basedOn w:val="TOC1"/>
    <w:rsid w:val="00224372"/>
    <w:pPr>
      <w:spacing w:before="180"/>
      <w:ind w:left="2693" w:hanging="2693"/>
    </w:pPr>
    <w:rPr>
      <w:b/>
    </w:rPr>
  </w:style>
  <w:style w:type="paragraph" w:styleId="TOC1">
    <w:name w:val="toc 1"/>
    <w:rsid w:val="002243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24372"/>
    <w:pPr>
      <w:keepLines/>
      <w:tabs>
        <w:tab w:val="center" w:pos="4536"/>
        <w:tab w:val="right" w:pos="9072"/>
      </w:tabs>
    </w:pPr>
    <w:rPr>
      <w:noProof/>
    </w:rPr>
  </w:style>
  <w:style w:type="character" w:customStyle="1" w:styleId="ZGSM">
    <w:name w:val="ZGSM"/>
    <w:rsid w:val="00224372"/>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22437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2437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224372"/>
    <w:pPr>
      <w:ind w:left="1701" w:hanging="1701"/>
    </w:pPr>
  </w:style>
  <w:style w:type="paragraph" w:styleId="TOC4">
    <w:name w:val="toc 4"/>
    <w:basedOn w:val="TOC3"/>
    <w:rsid w:val="00224372"/>
    <w:pPr>
      <w:ind w:left="1418" w:hanging="1418"/>
    </w:pPr>
  </w:style>
  <w:style w:type="paragraph" w:styleId="TOC3">
    <w:name w:val="toc 3"/>
    <w:basedOn w:val="TOC2"/>
    <w:rsid w:val="00224372"/>
    <w:pPr>
      <w:ind w:left="1134" w:hanging="1134"/>
    </w:pPr>
  </w:style>
  <w:style w:type="paragraph" w:styleId="TOC2">
    <w:name w:val="toc 2"/>
    <w:basedOn w:val="TOC1"/>
    <w:rsid w:val="00224372"/>
    <w:pPr>
      <w:keepNext w:val="0"/>
      <w:spacing w:before="0"/>
      <w:ind w:left="851" w:hanging="851"/>
    </w:pPr>
    <w:rPr>
      <w:sz w:val="20"/>
    </w:rPr>
  </w:style>
  <w:style w:type="paragraph" w:styleId="Footer">
    <w:name w:val="footer"/>
    <w:basedOn w:val="Header"/>
    <w:link w:val="FooterChar"/>
    <w:rsid w:val="00224372"/>
    <w:pPr>
      <w:jc w:val="center"/>
    </w:pPr>
    <w:rPr>
      <w:i/>
    </w:rPr>
  </w:style>
  <w:style w:type="paragraph" w:customStyle="1" w:styleId="TT">
    <w:name w:val="TT"/>
    <w:basedOn w:val="Heading1"/>
    <w:next w:val="Normal"/>
    <w:rsid w:val="00224372"/>
    <w:pPr>
      <w:outlineLvl w:val="9"/>
    </w:pPr>
  </w:style>
  <w:style w:type="paragraph" w:customStyle="1" w:styleId="NF">
    <w:name w:val="NF"/>
    <w:basedOn w:val="NO"/>
    <w:rsid w:val="00224372"/>
    <w:pPr>
      <w:keepNext/>
      <w:spacing w:after="0"/>
    </w:pPr>
    <w:rPr>
      <w:rFonts w:ascii="Arial" w:hAnsi="Arial"/>
      <w:sz w:val="18"/>
    </w:rPr>
  </w:style>
  <w:style w:type="paragraph" w:customStyle="1" w:styleId="NO">
    <w:name w:val="NO"/>
    <w:basedOn w:val="Normal"/>
    <w:rsid w:val="00224372"/>
    <w:pPr>
      <w:keepLines/>
      <w:ind w:left="1135" w:hanging="851"/>
    </w:pPr>
  </w:style>
  <w:style w:type="paragraph" w:customStyle="1" w:styleId="PL">
    <w:name w:val="PL"/>
    <w:rsid w:val="002243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24372"/>
    <w:pPr>
      <w:jc w:val="right"/>
    </w:pPr>
  </w:style>
  <w:style w:type="paragraph" w:customStyle="1" w:styleId="TAL">
    <w:name w:val="TAL"/>
    <w:basedOn w:val="Normal"/>
    <w:link w:val="TALCar"/>
    <w:rsid w:val="00224372"/>
    <w:pPr>
      <w:keepNext/>
      <w:keepLines/>
      <w:spacing w:after="0"/>
    </w:pPr>
    <w:rPr>
      <w:rFonts w:ascii="Arial" w:hAnsi="Arial"/>
      <w:sz w:val="18"/>
    </w:rPr>
  </w:style>
  <w:style w:type="paragraph" w:customStyle="1" w:styleId="TAH">
    <w:name w:val="TAH"/>
    <w:basedOn w:val="TAC"/>
    <w:link w:val="TAHCar"/>
    <w:rsid w:val="00224372"/>
    <w:rPr>
      <w:b/>
    </w:rPr>
  </w:style>
  <w:style w:type="paragraph" w:customStyle="1" w:styleId="TAC">
    <w:name w:val="TAC"/>
    <w:basedOn w:val="TAL"/>
    <w:link w:val="TACChar"/>
    <w:rsid w:val="00224372"/>
    <w:pPr>
      <w:jc w:val="center"/>
    </w:pPr>
  </w:style>
  <w:style w:type="paragraph" w:customStyle="1" w:styleId="LD">
    <w:name w:val="LD"/>
    <w:rsid w:val="0022437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24372"/>
    <w:pPr>
      <w:keepLines/>
      <w:ind w:left="1702" w:hanging="1418"/>
    </w:pPr>
  </w:style>
  <w:style w:type="paragraph" w:customStyle="1" w:styleId="FP">
    <w:name w:val="FP"/>
    <w:basedOn w:val="Normal"/>
    <w:rsid w:val="00224372"/>
    <w:pPr>
      <w:spacing w:after="0"/>
    </w:pPr>
  </w:style>
  <w:style w:type="paragraph" w:customStyle="1" w:styleId="NW">
    <w:name w:val="NW"/>
    <w:basedOn w:val="NO"/>
    <w:rsid w:val="00224372"/>
    <w:pPr>
      <w:spacing w:after="0"/>
    </w:pPr>
  </w:style>
  <w:style w:type="paragraph" w:customStyle="1" w:styleId="EW">
    <w:name w:val="EW"/>
    <w:basedOn w:val="EX"/>
    <w:rsid w:val="00224372"/>
    <w:pPr>
      <w:spacing w:after="0"/>
    </w:pPr>
  </w:style>
  <w:style w:type="paragraph" w:customStyle="1" w:styleId="B1">
    <w:name w:val="B1"/>
    <w:basedOn w:val="List"/>
    <w:rsid w:val="00224372"/>
  </w:style>
  <w:style w:type="paragraph" w:styleId="TOC6">
    <w:name w:val="toc 6"/>
    <w:basedOn w:val="TOC5"/>
    <w:next w:val="Normal"/>
    <w:semiHidden/>
    <w:rsid w:val="00224372"/>
    <w:pPr>
      <w:ind w:left="1985" w:hanging="1985"/>
    </w:pPr>
  </w:style>
  <w:style w:type="paragraph" w:styleId="TOC7">
    <w:name w:val="toc 7"/>
    <w:basedOn w:val="TOC6"/>
    <w:next w:val="Normal"/>
    <w:semiHidden/>
    <w:rsid w:val="00224372"/>
    <w:pPr>
      <w:ind w:left="2268" w:hanging="2268"/>
    </w:pPr>
  </w:style>
  <w:style w:type="paragraph" w:customStyle="1" w:styleId="EditorsNote">
    <w:name w:val="Editor's Note"/>
    <w:basedOn w:val="NO"/>
    <w:rsid w:val="00224372"/>
    <w:rPr>
      <w:color w:val="FF0000"/>
    </w:rPr>
  </w:style>
  <w:style w:type="paragraph" w:customStyle="1" w:styleId="TH">
    <w:name w:val="TH"/>
    <w:basedOn w:val="Normal"/>
    <w:link w:val="THChar"/>
    <w:rsid w:val="00224372"/>
    <w:pPr>
      <w:keepNext/>
      <w:keepLines/>
      <w:spacing w:before="60"/>
      <w:jc w:val="center"/>
    </w:pPr>
    <w:rPr>
      <w:rFonts w:ascii="Arial" w:hAnsi="Arial"/>
      <w:b/>
    </w:rPr>
  </w:style>
  <w:style w:type="paragraph" w:customStyle="1" w:styleId="ZA">
    <w:name w:val="ZA"/>
    <w:rsid w:val="002243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243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2437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243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24372"/>
    <w:pPr>
      <w:ind w:left="851" w:hanging="851"/>
    </w:pPr>
  </w:style>
  <w:style w:type="paragraph" w:customStyle="1" w:styleId="ZH">
    <w:name w:val="ZH"/>
    <w:rsid w:val="0022437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224372"/>
    <w:pPr>
      <w:keepNext w:val="0"/>
      <w:spacing w:before="0" w:after="240"/>
    </w:pPr>
  </w:style>
  <w:style w:type="paragraph" w:customStyle="1" w:styleId="ZG">
    <w:name w:val="ZG"/>
    <w:rsid w:val="0022437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224372"/>
  </w:style>
  <w:style w:type="paragraph" w:customStyle="1" w:styleId="B3">
    <w:name w:val="B3"/>
    <w:basedOn w:val="List3"/>
    <w:rsid w:val="00224372"/>
  </w:style>
  <w:style w:type="paragraph" w:customStyle="1" w:styleId="B4">
    <w:name w:val="B4"/>
    <w:basedOn w:val="List4"/>
    <w:rsid w:val="00224372"/>
  </w:style>
  <w:style w:type="paragraph" w:customStyle="1" w:styleId="B5">
    <w:name w:val="B5"/>
    <w:basedOn w:val="List5"/>
    <w:rsid w:val="00224372"/>
  </w:style>
  <w:style w:type="paragraph" w:customStyle="1" w:styleId="ZTD">
    <w:name w:val="ZTD"/>
    <w:basedOn w:val="ZB"/>
    <w:rsid w:val="00224372"/>
    <w:pPr>
      <w:framePr w:hRule="auto" w:wrap="notBeside" w:y="852"/>
    </w:pPr>
    <w:rPr>
      <w:i w:val="0"/>
      <w:sz w:val="40"/>
    </w:rPr>
  </w:style>
  <w:style w:type="paragraph" w:customStyle="1" w:styleId="ZV">
    <w:name w:val="ZV"/>
    <w:basedOn w:val="ZU"/>
    <w:rsid w:val="0022437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basedOn w:val="DefaultParagraphFont"/>
    <w:link w:val="Heading2"/>
    <w:rsid w:val="00536E03"/>
    <w:rPr>
      <w:rFonts w:ascii="Arial" w:eastAsia="Times New Roman" w:hAnsi="Arial"/>
      <w:sz w:val="32"/>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87F7F"/>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A0FCE"/>
    <w:rPr>
      <w:rFonts w:ascii="Arial" w:eastAsia="Times New Roman" w:hAnsi="Arial"/>
      <w:sz w:val="28"/>
    </w:rPr>
  </w:style>
  <w:style w:type="character" w:customStyle="1" w:styleId="Heading9Char">
    <w:name w:val="Heading 9 Char"/>
    <w:basedOn w:val="DefaultParagraphFont"/>
    <w:link w:val="Heading9"/>
    <w:rsid w:val="007F0F99"/>
    <w:rPr>
      <w:rFonts w:ascii="Arial" w:eastAsia="Times New Roman" w:hAnsi="Arial"/>
      <w:sz w:val="36"/>
    </w:rPr>
  </w:style>
  <w:style w:type="character" w:styleId="CommentReference">
    <w:name w:val="annotation reference"/>
    <w:basedOn w:val="DefaultParagraphFont"/>
    <w:uiPriority w:val="99"/>
    <w:rsid w:val="005642DA"/>
    <w:rPr>
      <w:sz w:val="16"/>
      <w:szCs w:val="16"/>
    </w:rPr>
  </w:style>
  <w:style w:type="paragraph" w:styleId="CommentText">
    <w:name w:val="annotation text"/>
    <w:basedOn w:val="Normal"/>
    <w:link w:val="CommentTextChar"/>
    <w:uiPriority w:val="99"/>
    <w:rsid w:val="005642DA"/>
  </w:style>
  <w:style w:type="character" w:customStyle="1" w:styleId="CommentTextChar">
    <w:name w:val="Comment Text Char"/>
    <w:basedOn w:val="DefaultParagraphFont"/>
    <w:link w:val="CommentText"/>
    <w:uiPriority w:val="99"/>
    <w:rsid w:val="005642DA"/>
    <w:rPr>
      <w:lang w:eastAsia="en-US"/>
    </w:rPr>
  </w:style>
  <w:style w:type="paragraph" w:styleId="CommentSubject">
    <w:name w:val="annotation subject"/>
    <w:basedOn w:val="CommentText"/>
    <w:next w:val="CommentText"/>
    <w:link w:val="CommentSubjectChar"/>
    <w:rsid w:val="005642DA"/>
    <w:rPr>
      <w:b/>
      <w:bCs/>
    </w:rPr>
  </w:style>
  <w:style w:type="character" w:customStyle="1" w:styleId="CommentSubjectChar">
    <w:name w:val="Comment Subject Char"/>
    <w:basedOn w:val="CommentTextChar"/>
    <w:link w:val="CommentSubject"/>
    <w:rsid w:val="005642DA"/>
    <w:rPr>
      <w:b/>
      <w:bCs/>
      <w:lang w:eastAsia="en-US"/>
    </w:rPr>
  </w:style>
  <w:style w:type="paragraph" w:styleId="Revision">
    <w:name w:val="Revision"/>
    <w:hidden/>
    <w:uiPriority w:val="99"/>
    <w:semiHidden/>
    <w:rsid w:val="005642DA"/>
    <w:rPr>
      <w:lang w:eastAsia="en-US"/>
    </w:rPr>
  </w:style>
  <w:style w:type="paragraph" w:customStyle="1" w:styleId="Body1">
    <w:name w:val="Body 1"/>
    <w:basedOn w:val="Normal"/>
    <w:link w:val="Body1Char"/>
    <w:qFormat/>
    <w:rsid w:val="00254FD4"/>
    <w:pPr>
      <w:spacing w:before="240" w:after="0"/>
    </w:pPr>
    <w:rPr>
      <w:rFonts w:ascii="Arial" w:eastAsia="MS Mincho" w:hAnsi="Arial" w:cs="Arial"/>
      <w:lang w:val="en-US"/>
    </w:rPr>
  </w:style>
  <w:style w:type="character" w:customStyle="1" w:styleId="Body1Char">
    <w:name w:val="Body 1 Char"/>
    <w:link w:val="Body1"/>
    <w:rsid w:val="00254FD4"/>
    <w:rPr>
      <w:rFonts w:ascii="Arial" w:eastAsia="MS Mincho" w:hAnsi="Arial" w:cs="Arial"/>
      <w:lang w:val="en-US"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22437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54FD4"/>
    <w:rPr>
      <w:rFonts w:eastAsia="Times New Roman"/>
      <w:sz w:val="16"/>
    </w:rPr>
  </w:style>
  <w:style w:type="character" w:styleId="FootnoteReference">
    <w:name w:val="footnote reference"/>
    <w:basedOn w:val="DefaultParagraphFont"/>
    <w:rsid w:val="00224372"/>
    <w:rPr>
      <w:b/>
      <w:position w:val="6"/>
      <w:sz w:val="16"/>
    </w:rPr>
  </w:style>
  <w:style w:type="character" w:customStyle="1" w:styleId="TFChar">
    <w:name w:val="TF Char"/>
    <w:link w:val="TF"/>
    <w:qFormat/>
    <w:locked/>
    <w:rsid w:val="006D21D7"/>
    <w:rPr>
      <w:rFonts w:ascii="Arial" w:eastAsia="Times New Roman" w:hAnsi="Arial"/>
      <w:b/>
    </w:rPr>
  </w:style>
  <w:style w:type="paragraph" w:customStyle="1" w:styleId="Bullet1">
    <w:name w:val="Bullet1"/>
    <w:basedOn w:val="Body1"/>
    <w:link w:val="Bullet1Char"/>
    <w:qFormat/>
    <w:rsid w:val="006D21D7"/>
    <w:pPr>
      <w:numPr>
        <w:numId w:val="5"/>
      </w:numPr>
      <w:ind w:left="1440"/>
    </w:pPr>
  </w:style>
  <w:style w:type="character" w:customStyle="1" w:styleId="Bullet1Char">
    <w:name w:val="Bullet1 Char"/>
    <w:basedOn w:val="Body1Char"/>
    <w:link w:val="Bullet1"/>
    <w:rsid w:val="006D21D7"/>
    <w:rPr>
      <w:rFonts w:ascii="Arial" w:eastAsia="MS Mincho" w:hAnsi="Arial" w:cs="Arial"/>
      <w:lang w:val="en-US" w:eastAsia="en-US"/>
    </w:rPr>
  </w:style>
  <w:style w:type="character" w:customStyle="1" w:styleId="Heading4Char">
    <w:name w:val="Heading 4 Char"/>
    <w:basedOn w:val="DefaultParagraphFont"/>
    <w:link w:val="Heading4"/>
    <w:rsid w:val="000D2753"/>
    <w:rPr>
      <w:rFonts w:ascii="Arial" w:eastAsia="Times New Roman" w:hAnsi="Arial"/>
      <w:sz w:val="24"/>
    </w:rPr>
  </w:style>
  <w:style w:type="character" w:customStyle="1" w:styleId="THChar">
    <w:name w:val="TH Char"/>
    <w:link w:val="TH"/>
    <w:qFormat/>
    <w:locked/>
    <w:rsid w:val="000D2753"/>
    <w:rPr>
      <w:rFonts w:ascii="Arial" w:eastAsia="Times New Roman" w:hAnsi="Arial"/>
      <w:b/>
    </w:rPr>
  </w:style>
  <w:style w:type="character" w:customStyle="1" w:styleId="TACChar">
    <w:name w:val="TAC Char"/>
    <w:link w:val="TAC"/>
    <w:rsid w:val="000D2753"/>
    <w:rPr>
      <w:rFonts w:ascii="Arial" w:eastAsia="Times New Roman" w:hAnsi="Arial"/>
      <w:sz w:val="18"/>
    </w:rPr>
  </w:style>
  <w:style w:type="character" w:customStyle="1" w:styleId="TAHCar">
    <w:name w:val="TAH Car"/>
    <w:link w:val="TAH"/>
    <w:rsid w:val="000D2753"/>
    <w:rPr>
      <w:rFonts w:ascii="Arial" w:eastAsia="Times New Roman" w:hAnsi="Arial"/>
      <w:b/>
      <w:sz w:val="18"/>
    </w:rPr>
  </w:style>
  <w:style w:type="table" w:customStyle="1" w:styleId="TableGrid1">
    <w:name w:val="Table Grid1"/>
    <w:basedOn w:val="TableNormal"/>
    <w:next w:val="TableGrid"/>
    <w:uiPriority w:val="39"/>
    <w:rsid w:val="000D275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rsid w:val="007B3825"/>
    <w:rPr>
      <w:rFonts w:ascii="Arial" w:eastAsia="Times New Roman" w:hAnsi="Arial"/>
      <w:sz w:val="18"/>
    </w:rPr>
  </w:style>
  <w:style w:type="character" w:customStyle="1" w:styleId="fontstyle01">
    <w:name w:val="fontstyle01"/>
    <w:basedOn w:val="DefaultParagraphFont"/>
    <w:rsid w:val="006C602D"/>
    <w:rPr>
      <w:rFonts w:ascii="TimesNewRomanPSMT" w:hAnsi="TimesNewRomanPSMT" w:hint="default"/>
      <w:b w:val="0"/>
      <w:bCs w:val="0"/>
      <w:i w:val="0"/>
      <w:iCs w:val="0"/>
      <w:color w:val="000000"/>
      <w:sz w:val="20"/>
      <w:szCs w:val="20"/>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1"/>
    <w:qFormat/>
    <w:rsid w:val="00B5368D"/>
    <w:pPr>
      <w:ind w:left="720"/>
      <w:contextualSpacing/>
    </w:p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B5368D"/>
    <w:rPr>
      <w:lang w:eastAsia="en-US"/>
    </w:rPr>
  </w:style>
  <w:style w:type="paragraph" w:customStyle="1" w:styleId="BodyBest">
    <w:name w:val="Body Best"/>
    <w:basedOn w:val="BodyTextIndent2"/>
    <w:link w:val="BodyBestChar"/>
    <w:rsid w:val="00B5368D"/>
    <w:pPr>
      <w:spacing w:before="240" w:after="0" w:line="240" w:lineRule="auto"/>
      <w:ind w:leftChars="0" w:left="540"/>
    </w:pPr>
    <w:rPr>
      <w:rFonts w:ascii="Arial" w:eastAsia="MS Mincho" w:hAnsi="Arial" w:cs="Arial"/>
      <w:lang w:val="en-US"/>
    </w:rPr>
  </w:style>
  <w:style w:type="character" w:customStyle="1" w:styleId="BodyBestChar">
    <w:name w:val="Body Best Char"/>
    <w:basedOn w:val="BodyTextIndent2Char"/>
    <w:link w:val="BodyBest"/>
    <w:rsid w:val="00B5368D"/>
    <w:rPr>
      <w:rFonts w:ascii="Arial" w:eastAsia="MS Mincho" w:hAnsi="Arial" w:cs="Arial"/>
      <w:lang w:val="en-US" w:eastAsia="en-US"/>
    </w:rPr>
  </w:style>
  <w:style w:type="paragraph" w:styleId="BodyTextIndent2">
    <w:name w:val="Body Text Indent 2"/>
    <w:basedOn w:val="Normal"/>
    <w:link w:val="BodyTextIndent2Char"/>
    <w:rsid w:val="00B5368D"/>
    <w:pPr>
      <w:spacing w:after="120" w:line="480" w:lineRule="auto"/>
      <w:ind w:leftChars="200" w:left="420"/>
    </w:pPr>
  </w:style>
  <w:style w:type="character" w:customStyle="1" w:styleId="BodyTextIndent2Char">
    <w:name w:val="Body Text Indent 2 Char"/>
    <w:basedOn w:val="DefaultParagraphFont"/>
    <w:link w:val="BodyTextIndent2"/>
    <w:rsid w:val="00B5368D"/>
    <w:rPr>
      <w:lang w:eastAsia="en-US"/>
    </w:rPr>
  </w:style>
  <w:style w:type="paragraph" w:styleId="Caption">
    <w:name w:val="caption"/>
    <w:aliases w:val="CaptionTab,cap,cap Char,Caption Char1 Char,cap Char Char1,Caption Char Char1 Char,cap Char2 Char,Ca,Caption Char C...,Caption Equation,cap1,cap2,cap11,Légende-figure,Légende-figure Char,Beschrifubg,Beschriftung Char,label,cap11 Char,captions"/>
    <w:basedOn w:val="Normal"/>
    <w:next w:val="Normal"/>
    <w:link w:val="CaptionChar"/>
    <w:autoRedefine/>
    <w:uiPriority w:val="35"/>
    <w:qFormat/>
    <w:rsid w:val="00970919"/>
    <w:pPr>
      <w:keepNext/>
      <w:keepLines/>
      <w:widowControl w:val="0"/>
      <w:spacing w:before="240" w:after="0" w:line="276" w:lineRule="auto"/>
    </w:pPr>
    <w:rPr>
      <w:rFonts w:eastAsia="MS Mincho"/>
      <w:b/>
      <w:lang w:val="en-US"/>
    </w:rPr>
  </w:style>
  <w:style w:type="character" w:customStyle="1" w:styleId="CaptionChar">
    <w:name w:val="Caption Char"/>
    <w:aliases w:val="CaptionTab Char,cap Char1,cap Char Char,Caption Char1 Char Char,cap Char Char1 Char,Caption Char Char1 Char Char,cap Char2 Char Char,Ca Char,Caption Char C... Char,Caption Equation Char,cap1 Char,cap2 Char,cap11 Char1,Légende-figure Char1"/>
    <w:basedOn w:val="DefaultParagraphFont"/>
    <w:link w:val="Caption"/>
    <w:uiPriority w:val="35"/>
    <w:rsid w:val="00970919"/>
    <w:rPr>
      <w:rFonts w:eastAsia="MS Mincho"/>
      <w:b/>
      <w:lang w:val="en-US" w:eastAsia="en-US"/>
    </w:rPr>
  </w:style>
  <w:style w:type="character" w:customStyle="1" w:styleId="Heading5Char">
    <w:name w:val="Heading 5 Char"/>
    <w:basedOn w:val="DefaultParagraphFont"/>
    <w:link w:val="Heading5"/>
    <w:rsid w:val="00364D72"/>
    <w:rPr>
      <w:rFonts w:ascii="Arial" w:eastAsia="Times New Roman" w:hAnsi="Arial"/>
      <w:sz w:val="22"/>
    </w:rPr>
  </w:style>
  <w:style w:type="character" w:customStyle="1" w:styleId="Heading6Char">
    <w:name w:val="Heading 6 Char"/>
    <w:basedOn w:val="DefaultParagraphFont"/>
    <w:link w:val="Heading6"/>
    <w:rsid w:val="00364D72"/>
    <w:rPr>
      <w:rFonts w:ascii="Arial" w:eastAsia="Times New Roman" w:hAnsi="Arial"/>
    </w:rPr>
  </w:style>
  <w:style w:type="character" w:customStyle="1" w:styleId="Heading7Char">
    <w:name w:val="Heading 7 Char"/>
    <w:basedOn w:val="DefaultParagraphFont"/>
    <w:link w:val="Heading7"/>
    <w:rsid w:val="00364D72"/>
    <w:rPr>
      <w:rFonts w:ascii="Arial" w:eastAsia="Times New Roman" w:hAnsi="Arial"/>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basedOn w:val="DefaultParagraphFont"/>
    <w:link w:val="Header"/>
    <w:rsid w:val="00364D72"/>
    <w:rPr>
      <w:rFonts w:ascii="Arial" w:eastAsia="Times New Roman" w:hAnsi="Arial"/>
      <w:b/>
      <w:noProof/>
      <w:sz w:val="18"/>
    </w:rPr>
  </w:style>
  <w:style w:type="character" w:customStyle="1" w:styleId="FooterChar">
    <w:name w:val="Footer Char"/>
    <w:basedOn w:val="DefaultParagraphFont"/>
    <w:link w:val="Footer"/>
    <w:rsid w:val="00364D72"/>
    <w:rPr>
      <w:rFonts w:ascii="Arial" w:eastAsia="Times New Roman" w:hAnsi="Arial"/>
      <w:b/>
      <w:i/>
      <w:noProof/>
      <w:sz w:val="18"/>
    </w:rPr>
  </w:style>
  <w:style w:type="paragraph" w:styleId="BodyText">
    <w:name w:val="Body Text"/>
    <w:basedOn w:val="Normal"/>
    <w:link w:val="BodyTextChar"/>
    <w:rsid w:val="00364D72"/>
    <w:rPr>
      <w:rFonts w:eastAsia="Malgun Gothic"/>
      <w:sz w:val="22"/>
    </w:rPr>
  </w:style>
  <w:style w:type="character" w:customStyle="1" w:styleId="BodyTextChar">
    <w:name w:val="Body Text Char"/>
    <w:basedOn w:val="DefaultParagraphFont"/>
    <w:link w:val="BodyText"/>
    <w:rsid w:val="00364D72"/>
    <w:rPr>
      <w:rFonts w:eastAsia="Malgun Gothic"/>
      <w:sz w:val="22"/>
      <w:lang w:eastAsia="en-US"/>
    </w:rPr>
  </w:style>
  <w:style w:type="paragraph" w:customStyle="1" w:styleId="CRCoverPage">
    <w:name w:val="CR Cover Page"/>
    <w:rsid w:val="00364D72"/>
    <w:pPr>
      <w:spacing w:after="120"/>
    </w:pPr>
    <w:rPr>
      <w:rFonts w:ascii="Arial" w:eastAsia="Times New Roman" w:hAnsi="Arial"/>
      <w:lang w:eastAsia="en-US"/>
    </w:rPr>
  </w:style>
  <w:style w:type="paragraph" w:customStyle="1" w:styleId="FigureCaption">
    <w:name w:val="Figure Caption"/>
    <w:basedOn w:val="Caption"/>
    <w:next w:val="Normal"/>
    <w:rsid w:val="00364D72"/>
    <w:pPr>
      <w:keepNext w:val="0"/>
      <w:widowControl/>
      <w:spacing w:before="0"/>
    </w:pPr>
  </w:style>
  <w:style w:type="character" w:styleId="Mention">
    <w:name w:val="Mention"/>
    <w:basedOn w:val="DefaultParagraphFont"/>
    <w:uiPriority w:val="99"/>
    <w:unhideWhenUsed/>
    <w:rsid w:val="00364D72"/>
    <w:rPr>
      <w:color w:val="2B579A"/>
      <w:shd w:val="clear" w:color="auto" w:fill="E1DFDD"/>
    </w:rPr>
  </w:style>
  <w:style w:type="paragraph" w:styleId="Index2">
    <w:name w:val="index 2"/>
    <w:basedOn w:val="Index1"/>
    <w:rsid w:val="00224372"/>
    <w:pPr>
      <w:ind w:left="284"/>
    </w:pPr>
  </w:style>
  <w:style w:type="paragraph" w:styleId="Index1">
    <w:name w:val="index 1"/>
    <w:basedOn w:val="Normal"/>
    <w:rsid w:val="00224372"/>
    <w:pPr>
      <w:keepLines/>
      <w:spacing w:after="0"/>
    </w:pPr>
  </w:style>
  <w:style w:type="paragraph" w:styleId="ListNumber2">
    <w:name w:val="List Number 2"/>
    <w:basedOn w:val="ListNumber"/>
    <w:rsid w:val="00224372"/>
    <w:pPr>
      <w:ind w:left="851"/>
    </w:pPr>
  </w:style>
  <w:style w:type="paragraph" w:styleId="ListBullet2">
    <w:name w:val="List Bullet 2"/>
    <w:basedOn w:val="ListBullet"/>
    <w:rsid w:val="00224372"/>
    <w:pPr>
      <w:ind w:left="851"/>
    </w:pPr>
  </w:style>
  <w:style w:type="paragraph" w:styleId="ListBullet3">
    <w:name w:val="List Bullet 3"/>
    <w:basedOn w:val="ListBullet2"/>
    <w:rsid w:val="00224372"/>
    <w:pPr>
      <w:ind w:left="1135"/>
    </w:pPr>
  </w:style>
  <w:style w:type="paragraph" w:styleId="ListNumber">
    <w:name w:val="List Number"/>
    <w:basedOn w:val="List"/>
    <w:rsid w:val="00224372"/>
  </w:style>
  <w:style w:type="paragraph" w:styleId="List2">
    <w:name w:val="List 2"/>
    <w:basedOn w:val="List"/>
    <w:rsid w:val="00224372"/>
    <w:pPr>
      <w:ind w:left="851"/>
    </w:pPr>
  </w:style>
  <w:style w:type="paragraph" w:styleId="List3">
    <w:name w:val="List 3"/>
    <w:basedOn w:val="List2"/>
    <w:rsid w:val="00224372"/>
    <w:pPr>
      <w:ind w:left="1135"/>
    </w:pPr>
  </w:style>
  <w:style w:type="paragraph" w:styleId="List4">
    <w:name w:val="List 4"/>
    <w:basedOn w:val="List3"/>
    <w:rsid w:val="00224372"/>
    <w:pPr>
      <w:ind w:left="1418"/>
    </w:pPr>
  </w:style>
  <w:style w:type="paragraph" w:styleId="List5">
    <w:name w:val="List 5"/>
    <w:basedOn w:val="List4"/>
    <w:rsid w:val="00224372"/>
    <w:pPr>
      <w:ind w:left="1702"/>
    </w:pPr>
  </w:style>
  <w:style w:type="paragraph" w:styleId="List">
    <w:name w:val="List"/>
    <w:basedOn w:val="Normal"/>
    <w:rsid w:val="00224372"/>
    <w:pPr>
      <w:ind w:left="568" w:hanging="284"/>
    </w:pPr>
  </w:style>
  <w:style w:type="paragraph" w:styleId="ListBullet">
    <w:name w:val="List Bullet"/>
    <w:basedOn w:val="List"/>
    <w:rsid w:val="00224372"/>
  </w:style>
  <w:style w:type="paragraph" w:styleId="ListBullet4">
    <w:name w:val="List Bullet 4"/>
    <w:basedOn w:val="ListBullet3"/>
    <w:rsid w:val="00224372"/>
    <w:pPr>
      <w:ind w:left="1418"/>
    </w:pPr>
  </w:style>
  <w:style w:type="paragraph" w:styleId="ListBullet5">
    <w:name w:val="List Bullet 5"/>
    <w:basedOn w:val="ListBullet4"/>
    <w:rsid w:val="00224372"/>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ieeexplore.ieee.org/document/6181232" TargetMode="External"/><Relationship Id="rId26" Type="http://schemas.openxmlformats.org/officeDocument/2006/relationships/image" Target="media/image10.png"/><Relationship Id="rId39" Type="http://schemas.openxmlformats.org/officeDocument/2006/relationships/image" Target="media/image23.png"/><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image" Target="media/image18.emf"/><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4.emf"/><Relationship Id="rId29" Type="http://schemas.openxmlformats.org/officeDocument/2006/relationships/image" Target="media/image13.png"/><Relationship Id="rId41"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8.png"/><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png"/><Relationship Id="rId45" Type="http://schemas.openxmlformats.org/officeDocument/2006/relationships/image" Target="media/image29.png"/><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emf"/><Relationship Id="rId49"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15.emf"/><Relationship Id="rId44" Type="http://schemas.openxmlformats.org/officeDocument/2006/relationships/image" Target="media/image28.pn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550</TotalTime>
  <Pages>54</Pages>
  <Words>13811</Words>
  <Characters>78727</Characters>
  <Application>Microsoft Office Word</Application>
  <DocSecurity>0</DocSecurity>
  <Lines>656</Lines>
  <Paragraphs>184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92354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MCC</cp:lastModifiedBy>
  <cp:revision>237</cp:revision>
  <cp:lastPrinted>2019-02-25T14:05:00Z</cp:lastPrinted>
  <dcterms:created xsi:type="dcterms:W3CDTF">2020-08-03T01:54:00Z</dcterms:created>
  <dcterms:modified xsi:type="dcterms:W3CDTF">2024-10-25T08:37:00Z</dcterms:modified>
</cp:coreProperties>
</file>