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52629" w:rsidRPr="006C1F26" w14:paraId="628BC047" w14:textId="77777777" w:rsidTr="00DF34BE">
        <w:tc>
          <w:tcPr>
            <w:tcW w:w="10423" w:type="dxa"/>
            <w:gridSpan w:val="2"/>
            <w:shd w:val="clear" w:color="auto" w:fill="auto"/>
          </w:tcPr>
          <w:p w14:paraId="0B1FEB1F" w14:textId="703BD342" w:rsidR="00252629" w:rsidRPr="006C1F26" w:rsidRDefault="00252629" w:rsidP="00DF34BE">
            <w:pPr>
              <w:pStyle w:val="ZA"/>
              <w:framePr w:w="0" w:hRule="auto" w:wrap="auto" w:vAnchor="margin" w:hAnchor="text" w:yAlign="inline"/>
              <w:rPr>
                <w:noProof w:val="0"/>
              </w:rPr>
            </w:pPr>
            <w:bookmarkStart w:id="0" w:name="_Hlk72412673"/>
            <w:bookmarkStart w:id="1" w:name="page1"/>
            <w:r w:rsidRPr="006C1F26">
              <w:rPr>
                <w:noProof w:val="0"/>
                <w:sz w:val="64"/>
              </w:rPr>
              <w:t xml:space="preserve">3GPP </w:t>
            </w:r>
            <w:bookmarkStart w:id="2" w:name="specType1"/>
            <w:r w:rsidRPr="006C1F26">
              <w:rPr>
                <w:noProof w:val="0"/>
                <w:sz w:val="64"/>
              </w:rPr>
              <w:t>TS</w:t>
            </w:r>
            <w:bookmarkEnd w:id="2"/>
            <w:r w:rsidRPr="006C1F26">
              <w:rPr>
                <w:noProof w:val="0"/>
                <w:sz w:val="64"/>
              </w:rPr>
              <w:t xml:space="preserve"> </w:t>
            </w:r>
            <w:bookmarkStart w:id="3" w:name="specNumber"/>
            <w:r w:rsidRPr="006C1F26">
              <w:rPr>
                <w:noProof w:val="0"/>
                <w:sz w:val="64"/>
              </w:rPr>
              <w:t>31.1</w:t>
            </w:r>
            <w:r>
              <w:rPr>
                <w:noProof w:val="0"/>
                <w:sz w:val="64"/>
              </w:rPr>
              <w:t>17</w:t>
            </w:r>
            <w:bookmarkEnd w:id="3"/>
            <w:r w:rsidRPr="006C1F26">
              <w:rPr>
                <w:noProof w:val="0"/>
                <w:sz w:val="64"/>
              </w:rPr>
              <w:t xml:space="preserve"> </w:t>
            </w:r>
            <w:bookmarkStart w:id="4" w:name="specVersion"/>
            <w:r w:rsidR="002228E9" w:rsidRPr="006C1F26">
              <w:rPr>
                <w:noProof w:val="0"/>
              </w:rPr>
              <w:t>V</w:t>
            </w:r>
            <w:r w:rsidR="00EB2D0A">
              <w:rPr>
                <w:noProof w:val="0"/>
              </w:rPr>
              <w:t>1</w:t>
            </w:r>
            <w:r w:rsidRPr="006C1F26">
              <w:rPr>
                <w:noProof w:val="0"/>
              </w:rPr>
              <w:t>.</w:t>
            </w:r>
            <w:r w:rsidR="00EB2D0A">
              <w:rPr>
                <w:noProof w:val="0"/>
              </w:rPr>
              <w:t>0</w:t>
            </w:r>
            <w:r>
              <w:rPr>
                <w:noProof w:val="0"/>
              </w:rPr>
              <w:t>.</w:t>
            </w:r>
            <w:bookmarkStart w:id="5" w:name="issueDate"/>
            <w:bookmarkEnd w:id="4"/>
            <w:r w:rsidR="002228E9">
              <w:t>0</w:t>
            </w:r>
            <w:r w:rsidR="002228E9" w:rsidRPr="006C1F26">
              <w:rPr>
                <w:noProof w:val="0"/>
              </w:rPr>
              <w:t xml:space="preserve"> </w:t>
            </w:r>
            <w:r>
              <w:rPr>
                <w:noProof w:val="0"/>
                <w:sz w:val="32"/>
              </w:rPr>
              <w:t>(</w:t>
            </w:r>
            <w:r w:rsidRPr="006C1F26">
              <w:rPr>
                <w:noProof w:val="0"/>
                <w:sz w:val="32"/>
              </w:rPr>
              <w:t>202</w:t>
            </w:r>
            <w:r>
              <w:rPr>
                <w:noProof w:val="0"/>
                <w:sz w:val="32"/>
              </w:rPr>
              <w:t>4</w:t>
            </w:r>
            <w:r w:rsidRPr="006C1F26">
              <w:rPr>
                <w:noProof w:val="0"/>
                <w:sz w:val="32"/>
              </w:rPr>
              <w:t>-</w:t>
            </w:r>
            <w:r w:rsidR="001A31E2">
              <w:rPr>
                <w:noProof w:val="0"/>
                <w:sz w:val="32"/>
              </w:rPr>
              <w:t>1</w:t>
            </w:r>
            <w:r w:rsidR="00EB2D0A">
              <w:rPr>
                <w:noProof w:val="0"/>
                <w:sz w:val="32"/>
              </w:rPr>
              <w:t>2</w:t>
            </w:r>
            <w:r>
              <w:rPr>
                <w:noProof w:val="0"/>
                <w:sz w:val="32"/>
              </w:rPr>
              <w:t>)</w:t>
            </w:r>
            <w:bookmarkEnd w:id="0"/>
            <w:bookmarkEnd w:id="5"/>
          </w:p>
        </w:tc>
      </w:tr>
      <w:tr w:rsidR="00252629" w:rsidRPr="006C1F26" w14:paraId="2F363169" w14:textId="77777777" w:rsidTr="00DF34BE">
        <w:trPr>
          <w:trHeight w:hRule="exact" w:val="1134"/>
        </w:trPr>
        <w:tc>
          <w:tcPr>
            <w:tcW w:w="10423" w:type="dxa"/>
            <w:gridSpan w:val="2"/>
            <w:shd w:val="clear" w:color="auto" w:fill="auto"/>
          </w:tcPr>
          <w:p w14:paraId="265C5097" w14:textId="77777777" w:rsidR="00252629" w:rsidRPr="006C1F26" w:rsidRDefault="00252629" w:rsidP="00DF34BE">
            <w:pPr>
              <w:pStyle w:val="ZB"/>
              <w:framePr w:w="0" w:hRule="auto" w:wrap="auto" w:vAnchor="margin" w:hAnchor="text" w:yAlign="inline"/>
              <w:rPr>
                <w:noProof w:val="0"/>
              </w:rPr>
            </w:pPr>
            <w:bookmarkStart w:id="6" w:name="spectype2"/>
            <w:r>
              <w:rPr>
                <w:noProof w:val="0"/>
              </w:rPr>
              <w:t xml:space="preserve">Technical </w:t>
            </w:r>
            <w:r w:rsidRPr="006C1F26">
              <w:rPr>
                <w:noProof w:val="0"/>
              </w:rPr>
              <w:t>Specification</w:t>
            </w:r>
            <w:bookmarkEnd w:id="6"/>
          </w:p>
          <w:p w14:paraId="3E8C80CE" w14:textId="77777777" w:rsidR="00252629" w:rsidRPr="006C1F26" w:rsidRDefault="00252629" w:rsidP="00DF34BE">
            <w:pPr>
              <w:pStyle w:val="Guidance"/>
            </w:pPr>
          </w:p>
        </w:tc>
      </w:tr>
      <w:tr w:rsidR="00252629" w:rsidRPr="006C1F26" w14:paraId="012F5229" w14:textId="77777777" w:rsidTr="00DF34BE">
        <w:trPr>
          <w:trHeight w:hRule="exact" w:val="3686"/>
        </w:trPr>
        <w:tc>
          <w:tcPr>
            <w:tcW w:w="10423" w:type="dxa"/>
            <w:gridSpan w:val="2"/>
            <w:shd w:val="clear" w:color="auto" w:fill="auto"/>
          </w:tcPr>
          <w:p w14:paraId="4D124310" w14:textId="77777777" w:rsidR="00252629" w:rsidRPr="006C1F26" w:rsidRDefault="00252629" w:rsidP="00DF34BE">
            <w:pPr>
              <w:pStyle w:val="ZT"/>
              <w:framePr w:wrap="auto" w:hAnchor="text" w:yAlign="inline"/>
            </w:pPr>
            <w:r w:rsidRPr="006C1F26">
              <w:t>3rd Generation Partnership Project;</w:t>
            </w:r>
          </w:p>
          <w:p w14:paraId="50A3A650" w14:textId="77777777" w:rsidR="00252629" w:rsidRPr="003D3826" w:rsidRDefault="00252629" w:rsidP="00DF34BE">
            <w:pPr>
              <w:pStyle w:val="ZT"/>
              <w:framePr w:wrap="auto" w:hAnchor="text" w:yAlign="inline"/>
            </w:pPr>
            <w:r w:rsidRPr="006C1F26">
              <w:t xml:space="preserve">Technical Specification Group </w:t>
            </w:r>
            <w:bookmarkStart w:id="7" w:name="specTitle"/>
            <w:r w:rsidRPr="006C1F26">
              <w:t>Core Network and Terminals;</w:t>
            </w:r>
          </w:p>
          <w:p w14:paraId="31301B50" w14:textId="77777777" w:rsidR="00252629" w:rsidRPr="006C1F26" w:rsidRDefault="00252629" w:rsidP="00DF34BE">
            <w:pPr>
              <w:pStyle w:val="ZT"/>
              <w:framePr w:wrap="auto" w:hAnchor="text" w:yAlign="inline"/>
            </w:pPr>
            <w:r w:rsidRPr="000608A5">
              <w:t>Mobile Equipment (ME) conformance test specification</w:t>
            </w:r>
            <w:r w:rsidRPr="006C1F26">
              <w:t>;</w:t>
            </w:r>
          </w:p>
          <w:p w14:paraId="2375AC44" w14:textId="77777777" w:rsidR="00E6703D" w:rsidRDefault="00252629" w:rsidP="00E6703D">
            <w:pPr>
              <w:pStyle w:val="ZT"/>
              <w:framePr w:wrap="auto" w:hAnchor="text" w:yAlign="inline"/>
            </w:pPr>
            <w:r>
              <w:t>Universal Subscriber Identity Module Application Toolkit (USAT) application behavioural test specification</w:t>
            </w:r>
            <w:bookmarkEnd w:id="7"/>
            <w:r w:rsidR="00E6703D">
              <w:t xml:space="preserve"> </w:t>
            </w:r>
            <w:r w:rsidR="00E6703D" w:rsidRPr="00E6703D">
              <w:t>for</w:t>
            </w:r>
          </w:p>
          <w:p w14:paraId="1D949425" w14:textId="10B24E61" w:rsidR="00252629" w:rsidRPr="006C1F26" w:rsidRDefault="00E6703D" w:rsidP="00E6703D">
            <w:pPr>
              <w:pStyle w:val="ZT"/>
              <w:framePr w:wrap="auto" w:hAnchor="text" w:yAlign="inline"/>
            </w:pPr>
            <w:r w:rsidRPr="00E6703D">
              <w:t>non</w:t>
            </w:r>
            <w:r>
              <w:t>-</w:t>
            </w:r>
            <w:r w:rsidRPr="00E6703D">
              <w:t>removable Universal Subscriber Identity Module (nrUSIM)</w:t>
            </w:r>
          </w:p>
          <w:p w14:paraId="68041F3D" w14:textId="77777777" w:rsidR="00252629" w:rsidRPr="006C1F26" w:rsidRDefault="00252629" w:rsidP="00DF34BE">
            <w:pPr>
              <w:pStyle w:val="ZT"/>
              <w:framePr w:wrap="auto" w:hAnchor="text" w:yAlign="inline"/>
              <w:rPr>
                <w:i/>
                <w:sz w:val="28"/>
              </w:rPr>
            </w:pPr>
            <w:r w:rsidRPr="006C1F26">
              <w:t>(</w:t>
            </w:r>
            <w:r w:rsidRPr="006C1F26">
              <w:rPr>
                <w:rStyle w:val="ZGSM"/>
              </w:rPr>
              <w:t xml:space="preserve">Release </w:t>
            </w:r>
            <w:bookmarkStart w:id="8" w:name="specRelease"/>
            <w:r>
              <w:rPr>
                <w:rStyle w:val="ZGSM"/>
              </w:rPr>
              <w:t>17</w:t>
            </w:r>
            <w:bookmarkEnd w:id="8"/>
            <w:r w:rsidRPr="006C1F26">
              <w:t>)</w:t>
            </w:r>
          </w:p>
        </w:tc>
      </w:tr>
      <w:tr w:rsidR="00252629" w:rsidRPr="006C1F26" w14:paraId="4AE84ED6" w14:textId="77777777" w:rsidTr="00DF34BE">
        <w:tc>
          <w:tcPr>
            <w:tcW w:w="10423" w:type="dxa"/>
            <w:gridSpan w:val="2"/>
            <w:shd w:val="clear" w:color="auto" w:fill="auto"/>
          </w:tcPr>
          <w:p w14:paraId="0F6FB10F" w14:textId="77777777" w:rsidR="00252629" w:rsidRPr="006C1F26" w:rsidRDefault="00252629" w:rsidP="00DF34BE">
            <w:pPr>
              <w:pStyle w:val="ZU"/>
              <w:framePr w:w="0" w:wrap="auto" w:vAnchor="margin" w:hAnchor="text" w:yAlign="inline"/>
              <w:tabs>
                <w:tab w:val="right" w:pos="10206"/>
              </w:tabs>
              <w:jc w:val="left"/>
              <w:rPr>
                <w:noProof w:val="0"/>
                <w:color w:val="0000FF"/>
              </w:rPr>
            </w:pPr>
            <w:r w:rsidRPr="006C1F26">
              <w:rPr>
                <w:noProof w:val="0"/>
                <w:color w:val="0000FF"/>
              </w:rPr>
              <w:tab/>
            </w:r>
          </w:p>
        </w:tc>
      </w:tr>
      <w:bookmarkStart w:id="9" w:name="_MON_1684549432"/>
      <w:bookmarkEnd w:id="9"/>
      <w:tr w:rsidR="00252629" w:rsidRPr="006C1F26" w14:paraId="3A8AE9BB" w14:textId="77777777" w:rsidTr="00DF34BE">
        <w:trPr>
          <w:trHeight w:hRule="exact" w:val="1531"/>
        </w:trPr>
        <w:tc>
          <w:tcPr>
            <w:tcW w:w="4883" w:type="dxa"/>
            <w:shd w:val="clear" w:color="auto" w:fill="auto"/>
          </w:tcPr>
          <w:p w14:paraId="4D254A89" w14:textId="52B83FC8" w:rsidR="00252629" w:rsidRPr="006C1F26" w:rsidRDefault="00EB2D0A" w:rsidP="00DF34BE">
            <w:r w:rsidRPr="00EB2D0A">
              <w:rPr>
                <w:i/>
                <w:noProof/>
              </w:rPr>
              <w:object w:dxaOrig="2026" w:dyaOrig="1251" w14:anchorId="550F9A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9pt" o:ole="">
                  <v:imagedata r:id="rId8" o:title=""/>
                </v:shape>
                <o:OLEObject Type="Embed" ProgID="Word.Picture.8" ShapeID="_x0000_i1025" DrawAspect="Content" ObjectID="_1794396595" r:id="rId9"/>
              </w:object>
            </w:r>
          </w:p>
        </w:tc>
        <w:tc>
          <w:tcPr>
            <w:tcW w:w="5540" w:type="dxa"/>
            <w:shd w:val="clear" w:color="auto" w:fill="auto"/>
          </w:tcPr>
          <w:p w14:paraId="2AA94363" w14:textId="77777777" w:rsidR="00252629" w:rsidRPr="006C1F26" w:rsidRDefault="00252629" w:rsidP="00DF34BE">
            <w:pPr>
              <w:jc w:val="right"/>
            </w:pPr>
            <w:bookmarkStart w:id="10" w:name="logos"/>
            <w:r w:rsidRPr="006C1F26">
              <w:rPr>
                <w:noProof/>
              </w:rPr>
              <w:drawing>
                <wp:inline distT="0" distB="0" distL="0" distR="0" wp14:anchorId="065146EB" wp14:editId="771A565F">
                  <wp:extent cx="1622425"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0"/>
          </w:p>
        </w:tc>
      </w:tr>
      <w:tr w:rsidR="00252629" w:rsidRPr="006C1F26" w14:paraId="67FC7D09" w14:textId="77777777" w:rsidTr="00DF34BE">
        <w:trPr>
          <w:trHeight w:hRule="exact" w:val="5783"/>
        </w:trPr>
        <w:tc>
          <w:tcPr>
            <w:tcW w:w="10423" w:type="dxa"/>
            <w:gridSpan w:val="2"/>
            <w:shd w:val="clear" w:color="auto" w:fill="auto"/>
          </w:tcPr>
          <w:p w14:paraId="7E3590AF" w14:textId="77777777" w:rsidR="00252629" w:rsidRPr="006C1F26" w:rsidRDefault="00252629" w:rsidP="00DF34BE">
            <w:pPr>
              <w:pStyle w:val="Guidance"/>
              <w:tabs>
                <w:tab w:val="left" w:pos="599"/>
              </w:tabs>
              <w:rPr>
                <w:b/>
                <w:color w:val="auto"/>
              </w:rPr>
            </w:pPr>
            <w:r w:rsidRPr="006C1F26">
              <w:rPr>
                <w:b/>
                <w:color w:val="auto"/>
              </w:rPr>
              <w:tab/>
            </w:r>
          </w:p>
        </w:tc>
      </w:tr>
      <w:tr w:rsidR="00252629" w:rsidRPr="006C1F26" w14:paraId="01CD26A4" w14:textId="77777777" w:rsidTr="00DF34BE">
        <w:trPr>
          <w:cantSplit/>
          <w:trHeight w:hRule="exact" w:val="964"/>
        </w:trPr>
        <w:tc>
          <w:tcPr>
            <w:tcW w:w="10423" w:type="dxa"/>
            <w:gridSpan w:val="2"/>
            <w:shd w:val="clear" w:color="auto" w:fill="auto"/>
          </w:tcPr>
          <w:p w14:paraId="5C55BF06" w14:textId="77777777" w:rsidR="00252629" w:rsidRPr="006C1F26" w:rsidRDefault="00252629" w:rsidP="00DF34BE">
            <w:pPr>
              <w:rPr>
                <w:sz w:val="16"/>
              </w:rPr>
            </w:pPr>
            <w:bookmarkStart w:id="11" w:name="warningNotice"/>
            <w:r w:rsidRPr="006C1F26">
              <w:rPr>
                <w:sz w:val="16"/>
              </w:rPr>
              <w:t>The present document has been developed within the 3rd Generation Partnership Project (3GPP</w:t>
            </w:r>
            <w:r w:rsidRPr="006C1F26">
              <w:rPr>
                <w:sz w:val="16"/>
                <w:vertAlign w:val="superscript"/>
              </w:rPr>
              <w:t xml:space="preserve"> TM</w:t>
            </w:r>
            <w:r w:rsidRPr="006C1F26">
              <w:rPr>
                <w:sz w:val="16"/>
              </w:rPr>
              <w:t>) and may be further elaborated for the purposes of 3GPP.</w:t>
            </w:r>
            <w:r w:rsidRPr="006C1F26">
              <w:rPr>
                <w:sz w:val="16"/>
              </w:rPr>
              <w:br/>
              <w:t>The present document has not been subject to any approval process by the 3GPP</w:t>
            </w:r>
            <w:r w:rsidRPr="006C1F26">
              <w:rPr>
                <w:sz w:val="16"/>
                <w:vertAlign w:val="superscript"/>
              </w:rPr>
              <w:t xml:space="preserve"> </w:t>
            </w:r>
            <w:r w:rsidRPr="006C1F26">
              <w:rPr>
                <w:sz w:val="16"/>
              </w:rPr>
              <w:t>Organizational Partners and shall not be implemented.</w:t>
            </w:r>
            <w:r w:rsidRPr="006C1F26">
              <w:rPr>
                <w:sz w:val="16"/>
              </w:rPr>
              <w:br/>
              <w:t>This Specification is provided for future development work within 3GPP</w:t>
            </w:r>
            <w:r w:rsidRPr="006C1F26">
              <w:rPr>
                <w:sz w:val="16"/>
                <w:vertAlign w:val="superscript"/>
              </w:rPr>
              <w:t xml:space="preserve"> </w:t>
            </w:r>
            <w:r w:rsidRPr="006C1F26">
              <w:rPr>
                <w:sz w:val="16"/>
              </w:rPr>
              <w:t>only. The Organizational Partners accept no liability for any use of this Specification.</w:t>
            </w:r>
            <w:r w:rsidRPr="006C1F26">
              <w:rPr>
                <w:sz w:val="16"/>
              </w:rPr>
              <w:br/>
              <w:t>Specifications and Reports for implementation of the 3GPP</w:t>
            </w:r>
            <w:r w:rsidRPr="006C1F26">
              <w:rPr>
                <w:sz w:val="16"/>
                <w:vertAlign w:val="superscript"/>
              </w:rPr>
              <w:t xml:space="preserve"> TM</w:t>
            </w:r>
            <w:r w:rsidRPr="006C1F26">
              <w:rPr>
                <w:sz w:val="16"/>
              </w:rPr>
              <w:t xml:space="preserve"> system should be obtained via the 3GPP Organizational Partners' Publications Offices.</w:t>
            </w:r>
            <w:bookmarkEnd w:id="11"/>
          </w:p>
          <w:p w14:paraId="608E3394" w14:textId="77777777" w:rsidR="00252629" w:rsidRPr="006C1F26" w:rsidRDefault="00252629" w:rsidP="00DF34BE">
            <w:pPr>
              <w:pStyle w:val="ZV"/>
              <w:framePr w:w="0" w:wrap="auto" w:vAnchor="margin" w:hAnchor="text" w:yAlign="inline"/>
              <w:rPr>
                <w:noProof w:val="0"/>
              </w:rPr>
            </w:pPr>
          </w:p>
          <w:p w14:paraId="4A5D8BE8" w14:textId="77777777" w:rsidR="00252629" w:rsidRPr="006C1F26" w:rsidRDefault="00252629" w:rsidP="00DF34BE">
            <w:pPr>
              <w:rPr>
                <w:sz w:val="16"/>
              </w:rPr>
            </w:pPr>
          </w:p>
        </w:tc>
      </w:tr>
      <w:bookmarkEnd w:id="1"/>
    </w:tbl>
    <w:p w14:paraId="36500F83" w14:textId="77777777" w:rsidR="00252629" w:rsidRPr="006C1F26" w:rsidRDefault="00252629" w:rsidP="00252629">
      <w:pPr>
        <w:sectPr w:rsidR="00252629" w:rsidRPr="006C1F26" w:rsidSect="002526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629" w:rsidRPr="006C1F26" w14:paraId="3557E5F6" w14:textId="77777777" w:rsidTr="00DF34BE">
        <w:trPr>
          <w:trHeight w:hRule="exact" w:val="5670"/>
        </w:trPr>
        <w:tc>
          <w:tcPr>
            <w:tcW w:w="10423" w:type="dxa"/>
            <w:shd w:val="clear" w:color="auto" w:fill="auto"/>
          </w:tcPr>
          <w:p w14:paraId="386FD555" w14:textId="77777777" w:rsidR="00252629" w:rsidRPr="006C1F26" w:rsidRDefault="00252629" w:rsidP="00DF34BE">
            <w:pPr>
              <w:pStyle w:val="Guidance"/>
            </w:pPr>
            <w:bookmarkStart w:id="12" w:name="page2"/>
          </w:p>
        </w:tc>
      </w:tr>
      <w:tr w:rsidR="00252629" w:rsidRPr="006C1F26" w14:paraId="0FDB33F6" w14:textId="77777777" w:rsidTr="00DF34BE">
        <w:trPr>
          <w:trHeight w:hRule="exact" w:val="5387"/>
        </w:trPr>
        <w:tc>
          <w:tcPr>
            <w:tcW w:w="10423" w:type="dxa"/>
            <w:shd w:val="clear" w:color="auto" w:fill="auto"/>
          </w:tcPr>
          <w:p w14:paraId="081DDE2B" w14:textId="77777777" w:rsidR="00252629" w:rsidRPr="006C1F26" w:rsidRDefault="00252629" w:rsidP="00DF34BE">
            <w:pPr>
              <w:pStyle w:val="FP"/>
              <w:spacing w:after="240"/>
              <w:ind w:left="2835" w:right="2835"/>
              <w:jc w:val="center"/>
              <w:rPr>
                <w:rFonts w:ascii="Arial" w:hAnsi="Arial"/>
                <w:b/>
                <w:i/>
              </w:rPr>
            </w:pPr>
            <w:bookmarkStart w:id="13" w:name="coords3gpp"/>
            <w:r w:rsidRPr="006C1F26">
              <w:rPr>
                <w:rFonts w:ascii="Arial" w:hAnsi="Arial"/>
                <w:b/>
                <w:i/>
              </w:rPr>
              <w:t>3GPP</w:t>
            </w:r>
          </w:p>
          <w:p w14:paraId="7CE0DC41" w14:textId="77777777" w:rsidR="00252629" w:rsidRPr="006C1F26" w:rsidRDefault="00252629" w:rsidP="00DF34BE">
            <w:pPr>
              <w:pStyle w:val="FP"/>
              <w:pBdr>
                <w:bottom w:val="single" w:sz="6" w:space="1" w:color="auto"/>
              </w:pBdr>
              <w:ind w:left="2835" w:right="2835"/>
              <w:jc w:val="center"/>
            </w:pPr>
            <w:r w:rsidRPr="006C1F26">
              <w:t>Postal address</w:t>
            </w:r>
          </w:p>
          <w:p w14:paraId="596E9223" w14:textId="77777777" w:rsidR="00252629" w:rsidRPr="006C1F26" w:rsidRDefault="00252629" w:rsidP="00DF34BE">
            <w:pPr>
              <w:pStyle w:val="FP"/>
              <w:ind w:left="2835" w:right="2835"/>
              <w:jc w:val="center"/>
              <w:rPr>
                <w:rFonts w:ascii="Arial" w:hAnsi="Arial"/>
                <w:sz w:val="18"/>
              </w:rPr>
            </w:pPr>
          </w:p>
          <w:p w14:paraId="01E9318B" w14:textId="77777777" w:rsidR="00252629" w:rsidRPr="006C1F26" w:rsidRDefault="00252629" w:rsidP="00DF34BE">
            <w:pPr>
              <w:pStyle w:val="FP"/>
              <w:pBdr>
                <w:bottom w:val="single" w:sz="6" w:space="1" w:color="auto"/>
              </w:pBdr>
              <w:spacing w:before="240"/>
              <w:ind w:left="2835" w:right="2835"/>
              <w:jc w:val="center"/>
            </w:pPr>
            <w:r w:rsidRPr="006C1F26">
              <w:t>3GPP support office address</w:t>
            </w:r>
          </w:p>
          <w:p w14:paraId="6A1E5964"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650 Route des Lucioles - Sophia Antipolis</w:t>
            </w:r>
          </w:p>
          <w:p w14:paraId="29583E81"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Valbonne - FRANCE</w:t>
            </w:r>
          </w:p>
          <w:p w14:paraId="396297EE" w14:textId="77777777" w:rsidR="00252629" w:rsidRPr="006C1F26" w:rsidRDefault="00252629" w:rsidP="00DF34BE">
            <w:pPr>
              <w:pStyle w:val="FP"/>
              <w:spacing w:after="20"/>
              <w:ind w:left="2835" w:right="2835"/>
              <w:jc w:val="center"/>
              <w:rPr>
                <w:rFonts w:ascii="Arial" w:hAnsi="Arial"/>
                <w:sz w:val="18"/>
              </w:rPr>
            </w:pPr>
            <w:r w:rsidRPr="006C1F26">
              <w:rPr>
                <w:rFonts w:ascii="Arial" w:hAnsi="Arial"/>
                <w:sz w:val="18"/>
              </w:rPr>
              <w:t>Tel.: +33 4 92 94 42 00 Fax: +33 4 93 65 47 16</w:t>
            </w:r>
          </w:p>
          <w:p w14:paraId="166B60BA" w14:textId="77777777" w:rsidR="00252629" w:rsidRPr="006C1F26" w:rsidRDefault="00252629" w:rsidP="00DF34BE">
            <w:pPr>
              <w:pStyle w:val="FP"/>
              <w:pBdr>
                <w:bottom w:val="single" w:sz="6" w:space="1" w:color="auto"/>
              </w:pBdr>
              <w:spacing w:before="240"/>
              <w:ind w:left="2835" w:right="2835"/>
              <w:jc w:val="center"/>
            </w:pPr>
            <w:r w:rsidRPr="006C1F26">
              <w:t>Internet</w:t>
            </w:r>
          </w:p>
          <w:p w14:paraId="306A7C30" w14:textId="77777777" w:rsidR="00252629" w:rsidRPr="006C1F26" w:rsidRDefault="00252629" w:rsidP="00DF34BE">
            <w:pPr>
              <w:pStyle w:val="FP"/>
              <w:ind w:left="2835" w:right="2835"/>
              <w:jc w:val="center"/>
              <w:rPr>
                <w:rFonts w:ascii="Arial" w:hAnsi="Arial"/>
                <w:sz w:val="18"/>
              </w:rPr>
            </w:pPr>
            <w:r w:rsidRPr="006C1F26">
              <w:rPr>
                <w:rFonts w:ascii="Arial" w:hAnsi="Arial"/>
                <w:sz w:val="18"/>
              </w:rPr>
              <w:t>http://www.3gpp.org</w:t>
            </w:r>
            <w:bookmarkEnd w:id="13"/>
          </w:p>
          <w:p w14:paraId="002B1542" w14:textId="77777777" w:rsidR="00252629" w:rsidRPr="006C1F26" w:rsidRDefault="00252629" w:rsidP="00DF34BE"/>
        </w:tc>
      </w:tr>
      <w:tr w:rsidR="00252629" w:rsidRPr="006C1F26" w14:paraId="1AED2D99" w14:textId="77777777" w:rsidTr="00DF34BE">
        <w:tc>
          <w:tcPr>
            <w:tcW w:w="10423" w:type="dxa"/>
            <w:shd w:val="clear" w:color="auto" w:fill="auto"/>
            <w:vAlign w:val="bottom"/>
          </w:tcPr>
          <w:p w14:paraId="67651392" w14:textId="77777777" w:rsidR="00252629" w:rsidRPr="006C1F26" w:rsidRDefault="00252629" w:rsidP="00DF34BE">
            <w:pPr>
              <w:pStyle w:val="FP"/>
              <w:pBdr>
                <w:bottom w:val="single" w:sz="6" w:space="1" w:color="auto"/>
              </w:pBdr>
              <w:spacing w:after="240"/>
              <w:jc w:val="center"/>
              <w:rPr>
                <w:rFonts w:ascii="Arial" w:hAnsi="Arial"/>
                <w:b/>
                <w:i/>
              </w:rPr>
            </w:pPr>
            <w:bookmarkStart w:id="14" w:name="copyrightNotification"/>
            <w:r w:rsidRPr="006C1F26">
              <w:rPr>
                <w:rFonts w:ascii="Arial" w:hAnsi="Arial"/>
                <w:b/>
                <w:i/>
              </w:rPr>
              <w:t>Copyright Notification</w:t>
            </w:r>
          </w:p>
          <w:p w14:paraId="2BACC0E2" w14:textId="77777777" w:rsidR="00252629" w:rsidRPr="006C1F26" w:rsidRDefault="00252629" w:rsidP="00DF34BE">
            <w:pPr>
              <w:pStyle w:val="FP"/>
              <w:jc w:val="center"/>
            </w:pPr>
            <w:r w:rsidRPr="006C1F26">
              <w:t>No part may be reproduced except as authorized by written permission.</w:t>
            </w:r>
            <w:r w:rsidRPr="006C1F26">
              <w:br/>
              <w:t>The copyright and the foregoing restriction extend to reproduction in all media.</w:t>
            </w:r>
          </w:p>
          <w:p w14:paraId="1D7058EC" w14:textId="77777777" w:rsidR="00252629" w:rsidRPr="006C1F26" w:rsidRDefault="00252629" w:rsidP="00DF34BE">
            <w:pPr>
              <w:pStyle w:val="FP"/>
              <w:jc w:val="center"/>
            </w:pPr>
          </w:p>
          <w:p w14:paraId="7A101FC3" w14:textId="77777777" w:rsidR="00252629" w:rsidRPr="006C1F26" w:rsidRDefault="00252629" w:rsidP="00DF34BE">
            <w:pPr>
              <w:pStyle w:val="FP"/>
              <w:jc w:val="center"/>
              <w:rPr>
                <w:sz w:val="18"/>
              </w:rPr>
            </w:pPr>
            <w:r w:rsidRPr="006C1F26">
              <w:rPr>
                <w:sz w:val="18"/>
              </w:rPr>
              <w:t xml:space="preserve">© </w:t>
            </w:r>
            <w:bookmarkStart w:id="15" w:name="copyrightDate"/>
            <w:r w:rsidRPr="006C1F26">
              <w:rPr>
                <w:sz w:val="18"/>
              </w:rPr>
              <w:t>202</w:t>
            </w:r>
            <w:bookmarkEnd w:id="15"/>
            <w:r>
              <w:rPr>
                <w:sz w:val="18"/>
              </w:rPr>
              <w:t>4</w:t>
            </w:r>
            <w:r w:rsidRPr="006C1F26">
              <w:rPr>
                <w:sz w:val="18"/>
              </w:rPr>
              <w:t>, 3GPP Organizational Partners (ARIB, ATIS, CCSA, ETSI, TSDSI, TTA, TTC).</w:t>
            </w:r>
            <w:bookmarkStart w:id="16" w:name="copyrightaddon"/>
            <w:bookmarkEnd w:id="16"/>
          </w:p>
          <w:p w14:paraId="579F675C" w14:textId="77777777" w:rsidR="00252629" w:rsidRPr="006C1F26" w:rsidRDefault="00252629" w:rsidP="00DF34BE">
            <w:pPr>
              <w:pStyle w:val="FP"/>
              <w:jc w:val="center"/>
              <w:rPr>
                <w:sz w:val="18"/>
              </w:rPr>
            </w:pPr>
            <w:r w:rsidRPr="006C1F26">
              <w:rPr>
                <w:sz w:val="18"/>
              </w:rPr>
              <w:t>All rights reserved.</w:t>
            </w:r>
          </w:p>
          <w:p w14:paraId="194D2771" w14:textId="77777777" w:rsidR="00252629" w:rsidRPr="006C1F26" w:rsidRDefault="00252629" w:rsidP="00DF34BE">
            <w:pPr>
              <w:pStyle w:val="FP"/>
              <w:rPr>
                <w:sz w:val="18"/>
              </w:rPr>
            </w:pPr>
          </w:p>
          <w:p w14:paraId="3FEEC68F" w14:textId="77777777" w:rsidR="00252629" w:rsidRPr="006C1F26" w:rsidRDefault="00252629" w:rsidP="00DF34BE">
            <w:pPr>
              <w:pStyle w:val="FP"/>
              <w:rPr>
                <w:sz w:val="18"/>
              </w:rPr>
            </w:pPr>
            <w:r w:rsidRPr="006C1F26">
              <w:rPr>
                <w:sz w:val="18"/>
              </w:rPr>
              <w:t>UMTS™ is a Trade Mark of ETSI registered for the benefit of its members</w:t>
            </w:r>
          </w:p>
          <w:p w14:paraId="464431BE" w14:textId="77777777" w:rsidR="00252629" w:rsidRPr="006C1F26" w:rsidRDefault="00252629" w:rsidP="00DF34BE">
            <w:pPr>
              <w:pStyle w:val="FP"/>
              <w:rPr>
                <w:sz w:val="18"/>
              </w:rPr>
            </w:pPr>
            <w:r w:rsidRPr="006C1F26">
              <w:rPr>
                <w:sz w:val="18"/>
              </w:rPr>
              <w:t>3GPP™ is a Trade Mark of ETSI registered for the benefit of its Members and of the 3GPP Organizational Partners</w:t>
            </w:r>
            <w:r w:rsidRPr="006C1F26">
              <w:rPr>
                <w:sz w:val="18"/>
              </w:rPr>
              <w:br/>
              <w:t>LTE™ is a Trade Mark of ETSI registered for the benefit of its Members and of the 3GPP Organizational Partners</w:t>
            </w:r>
          </w:p>
          <w:p w14:paraId="41351F0A" w14:textId="77777777" w:rsidR="00252629" w:rsidRPr="006C1F26" w:rsidRDefault="00252629" w:rsidP="00DF34BE">
            <w:pPr>
              <w:pStyle w:val="FP"/>
              <w:rPr>
                <w:sz w:val="18"/>
              </w:rPr>
            </w:pPr>
            <w:r w:rsidRPr="006C1F26">
              <w:rPr>
                <w:sz w:val="18"/>
              </w:rPr>
              <w:t>GSM® and the GSM logo are registered and owned by the GSM Association</w:t>
            </w:r>
            <w:bookmarkEnd w:id="14"/>
          </w:p>
          <w:p w14:paraId="2DF49462" w14:textId="77777777" w:rsidR="00252629" w:rsidRPr="006C1F26" w:rsidRDefault="00252629" w:rsidP="00DF34BE"/>
        </w:tc>
      </w:tr>
      <w:bookmarkEnd w:id="12"/>
    </w:tbl>
    <w:p w14:paraId="17FB10B0" w14:textId="77777777" w:rsidR="00252629" w:rsidRPr="006C1F26" w:rsidRDefault="00252629" w:rsidP="00252629">
      <w:pPr>
        <w:pStyle w:val="TT"/>
      </w:pPr>
      <w:r w:rsidRPr="006C1F26">
        <w:br w:type="page"/>
      </w:r>
      <w:bookmarkStart w:id="17" w:name="tableOfContents"/>
      <w:bookmarkEnd w:id="17"/>
      <w:r w:rsidRPr="006C1F26">
        <w:lastRenderedPageBreak/>
        <w:t>Contents</w:t>
      </w:r>
    </w:p>
    <w:p w14:paraId="5A8363D3" w14:textId="51216704" w:rsidR="00637BA7" w:rsidRDefault="005F5637">
      <w:pPr>
        <w:pStyle w:val="TOC1"/>
        <w:rPr>
          <w:rFonts w:asciiTheme="minorHAnsi" w:eastAsiaTheme="minorEastAsia" w:hAnsiTheme="minorHAnsi" w:cstheme="minorBidi"/>
          <w:kern w:val="2"/>
          <w:sz w:val="24"/>
          <w:szCs w:val="24"/>
          <w14:ligatures w14:val="standardContextual"/>
        </w:rPr>
      </w:pPr>
      <w:r>
        <w:rPr>
          <w:noProof w:val="0"/>
        </w:rPr>
        <w:fldChar w:fldCharType="begin" w:fldLock="1"/>
      </w:r>
      <w:r>
        <w:rPr>
          <w:noProof w:val="0"/>
        </w:rPr>
        <w:instrText xml:space="preserve"> TOC \o "1-9"  \* MERGEFORMAT </w:instrText>
      </w:r>
      <w:r>
        <w:rPr>
          <w:noProof w:val="0"/>
        </w:rPr>
        <w:fldChar w:fldCharType="separate"/>
      </w:r>
      <w:r w:rsidR="00637BA7">
        <w:t>Foreword</w:t>
      </w:r>
      <w:r w:rsidR="00637BA7">
        <w:tab/>
      </w:r>
      <w:r w:rsidR="00637BA7">
        <w:fldChar w:fldCharType="begin" w:fldLock="1"/>
      </w:r>
      <w:r w:rsidR="00637BA7">
        <w:instrText xml:space="preserve"> PAGEREF _Toc183489353 \h </w:instrText>
      </w:r>
      <w:r w:rsidR="00637BA7">
        <w:fldChar w:fldCharType="separate"/>
      </w:r>
      <w:r w:rsidR="00637BA7">
        <w:t>9</w:t>
      </w:r>
      <w:r w:rsidR="00637BA7">
        <w:fldChar w:fldCharType="end"/>
      </w:r>
    </w:p>
    <w:p w14:paraId="7D996DF4" w14:textId="476BE0F0" w:rsidR="00637BA7" w:rsidRDefault="00637BA7">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_Toc183489354 \h </w:instrText>
      </w:r>
      <w:r>
        <w:fldChar w:fldCharType="separate"/>
      </w:r>
      <w:r>
        <w:t>10</w:t>
      </w:r>
      <w:r>
        <w:fldChar w:fldCharType="end"/>
      </w:r>
    </w:p>
    <w:p w14:paraId="021C1923" w14:textId="5D846E30" w:rsidR="00637BA7" w:rsidRDefault="00637BA7">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_Toc183489355 \h </w:instrText>
      </w:r>
      <w:r>
        <w:fldChar w:fldCharType="separate"/>
      </w:r>
      <w:r>
        <w:t>11</w:t>
      </w:r>
      <w:r>
        <w:fldChar w:fldCharType="end"/>
      </w:r>
    </w:p>
    <w:p w14:paraId="0AFD11FC" w14:textId="17782AA4" w:rsidR="00637BA7" w:rsidRDefault="00637BA7">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_Toc183489356 \h </w:instrText>
      </w:r>
      <w:r>
        <w:fldChar w:fldCharType="separate"/>
      </w:r>
      <w:r>
        <w:t>11</w:t>
      </w:r>
      <w:r>
        <w:fldChar w:fldCharType="end"/>
      </w:r>
    </w:p>
    <w:p w14:paraId="29A7A1DB" w14:textId="5EEC5BE7" w:rsidR="00637BA7" w:rsidRDefault="00637BA7">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_Toc183489357 \h </w:instrText>
      </w:r>
      <w:r>
        <w:fldChar w:fldCharType="separate"/>
      </w:r>
      <w:r>
        <w:t>12</w:t>
      </w:r>
      <w:r>
        <w:fldChar w:fldCharType="end"/>
      </w:r>
    </w:p>
    <w:p w14:paraId="1EF90699" w14:textId="49966B35" w:rsidR="00637BA7" w:rsidRDefault="00637BA7">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_Toc183489358 \h </w:instrText>
      </w:r>
      <w:r>
        <w:fldChar w:fldCharType="separate"/>
      </w:r>
      <w:r>
        <w:t>12</w:t>
      </w:r>
      <w:r>
        <w:fldChar w:fldCharType="end"/>
      </w:r>
    </w:p>
    <w:p w14:paraId="527EE114" w14:textId="29CBF492" w:rsidR="00637BA7" w:rsidRDefault="00637BA7">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_Toc183489359 \h </w:instrText>
      </w:r>
      <w:r>
        <w:fldChar w:fldCharType="separate"/>
      </w:r>
      <w:r>
        <w:t>13</w:t>
      </w:r>
      <w:r>
        <w:fldChar w:fldCharType="end"/>
      </w:r>
    </w:p>
    <w:p w14:paraId="688D9504" w14:textId="609229B4" w:rsidR="00637BA7" w:rsidRDefault="00637BA7">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_Toc183489360 \h </w:instrText>
      </w:r>
      <w:r>
        <w:fldChar w:fldCharType="separate"/>
      </w:r>
      <w:r>
        <w:t>13</w:t>
      </w:r>
      <w:r>
        <w:fldChar w:fldCharType="end"/>
      </w:r>
    </w:p>
    <w:p w14:paraId="1A9AAD65" w14:textId="7F437304" w:rsidR="00637BA7" w:rsidRDefault="00637BA7">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Mobile station definition and configurations</w:t>
      </w:r>
      <w:r>
        <w:tab/>
      </w:r>
      <w:r>
        <w:fldChar w:fldCharType="begin" w:fldLock="1"/>
      </w:r>
      <w:r>
        <w:instrText xml:space="preserve"> PAGEREF _Toc183489361 \h </w:instrText>
      </w:r>
      <w:r>
        <w:fldChar w:fldCharType="separate"/>
      </w:r>
      <w:r>
        <w:t>13</w:t>
      </w:r>
      <w:r>
        <w:fldChar w:fldCharType="end"/>
      </w:r>
    </w:p>
    <w:p w14:paraId="3AFAC798" w14:textId="3EB93FCB" w:rsidR="00637BA7" w:rsidRDefault="00637BA7">
      <w:pPr>
        <w:pStyle w:val="TOC2"/>
        <w:rPr>
          <w:rFonts w:asciiTheme="minorHAnsi" w:eastAsiaTheme="minorEastAsia" w:hAnsiTheme="minorHAnsi" w:cstheme="minorBidi"/>
          <w:kern w:val="2"/>
          <w:sz w:val="24"/>
          <w:szCs w:val="24"/>
          <w14:ligatures w14:val="standardContextual"/>
        </w:rPr>
      </w:pPr>
      <w:r>
        <w:t>3.5</w:t>
      </w:r>
      <w:r>
        <w:rPr>
          <w:rFonts w:asciiTheme="minorHAnsi" w:eastAsiaTheme="minorEastAsia" w:hAnsiTheme="minorHAnsi" w:cstheme="minorBidi"/>
          <w:kern w:val="2"/>
          <w:sz w:val="24"/>
          <w:szCs w:val="24"/>
          <w14:ligatures w14:val="standardContextual"/>
        </w:rPr>
        <w:tab/>
      </w:r>
      <w:r>
        <w:t>Coding Conventions</w:t>
      </w:r>
      <w:r>
        <w:tab/>
      </w:r>
      <w:r>
        <w:fldChar w:fldCharType="begin" w:fldLock="1"/>
      </w:r>
      <w:r>
        <w:instrText xml:space="preserve"> PAGEREF _Toc183489362 \h </w:instrText>
      </w:r>
      <w:r>
        <w:fldChar w:fldCharType="separate"/>
      </w:r>
      <w:r>
        <w:t>13</w:t>
      </w:r>
      <w:r>
        <w:fldChar w:fldCharType="end"/>
      </w:r>
    </w:p>
    <w:p w14:paraId="41C7EC22" w14:textId="2D048A74" w:rsidR="00637BA7" w:rsidRDefault="00637BA7">
      <w:pPr>
        <w:pStyle w:val="TOC2"/>
        <w:rPr>
          <w:rFonts w:asciiTheme="minorHAnsi" w:eastAsiaTheme="minorEastAsia" w:hAnsiTheme="minorHAnsi" w:cstheme="minorBidi"/>
          <w:kern w:val="2"/>
          <w:sz w:val="24"/>
          <w:szCs w:val="24"/>
          <w14:ligatures w14:val="standardContextual"/>
        </w:rPr>
      </w:pPr>
      <w:r>
        <w:t>3.6</w:t>
      </w:r>
      <w:r>
        <w:rPr>
          <w:rFonts w:asciiTheme="minorHAnsi" w:eastAsiaTheme="minorEastAsia" w:hAnsiTheme="minorHAnsi" w:cstheme="minorBidi"/>
          <w:kern w:val="2"/>
          <w:sz w:val="24"/>
          <w:szCs w:val="24"/>
          <w14:ligatures w14:val="standardContextual"/>
        </w:rPr>
        <w:tab/>
      </w:r>
      <w:r>
        <w:t>Applicability</w:t>
      </w:r>
      <w:r>
        <w:tab/>
      </w:r>
      <w:r>
        <w:fldChar w:fldCharType="begin" w:fldLock="1"/>
      </w:r>
      <w:r>
        <w:instrText xml:space="preserve"> PAGEREF _Toc183489363 \h </w:instrText>
      </w:r>
      <w:r>
        <w:fldChar w:fldCharType="separate"/>
      </w:r>
      <w:r>
        <w:t>14</w:t>
      </w:r>
      <w:r>
        <w:fldChar w:fldCharType="end"/>
      </w:r>
    </w:p>
    <w:p w14:paraId="2DBAACFE" w14:textId="4D7B01F4" w:rsidR="00637BA7" w:rsidRDefault="00637BA7">
      <w:pPr>
        <w:pStyle w:val="TOC3"/>
        <w:rPr>
          <w:rFonts w:asciiTheme="minorHAnsi" w:eastAsiaTheme="minorEastAsia" w:hAnsiTheme="minorHAnsi" w:cstheme="minorBidi"/>
          <w:kern w:val="2"/>
          <w:sz w:val="24"/>
          <w:szCs w:val="24"/>
          <w14:ligatures w14:val="standardContextual"/>
        </w:rPr>
      </w:pPr>
      <w:r>
        <w:t>3.6.1</w:t>
      </w:r>
      <w:r>
        <w:rPr>
          <w:rFonts w:asciiTheme="minorHAnsi" w:eastAsiaTheme="minorEastAsia" w:hAnsiTheme="minorHAnsi" w:cstheme="minorBidi"/>
          <w:kern w:val="2"/>
          <w:sz w:val="24"/>
          <w:szCs w:val="24"/>
          <w14:ligatures w14:val="standardContextual"/>
        </w:rPr>
        <w:tab/>
      </w:r>
      <w:r>
        <w:t>Applicability of the present document</w:t>
      </w:r>
      <w:r>
        <w:tab/>
      </w:r>
      <w:r>
        <w:fldChar w:fldCharType="begin" w:fldLock="1"/>
      </w:r>
      <w:r>
        <w:instrText xml:space="preserve"> PAGEREF _Toc183489364 \h </w:instrText>
      </w:r>
      <w:r>
        <w:fldChar w:fldCharType="separate"/>
      </w:r>
      <w:r>
        <w:t>14</w:t>
      </w:r>
      <w:r>
        <w:fldChar w:fldCharType="end"/>
      </w:r>
    </w:p>
    <w:p w14:paraId="6D8B618A" w14:textId="7F560279" w:rsidR="00637BA7" w:rsidRDefault="00637BA7">
      <w:pPr>
        <w:pStyle w:val="TOC3"/>
        <w:rPr>
          <w:rFonts w:asciiTheme="minorHAnsi" w:eastAsiaTheme="minorEastAsia" w:hAnsiTheme="minorHAnsi" w:cstheme="minorBidi"/>
          <w:kern w:val="2"/>
          <w:sz w:val="24"/>
          <w:szCs w:val="24"/>
          <w14:ligatures w14:val="standardContextual"/>
        </w:rPr>
      </w:pPr>
      <w:r>
        <w:t>3.6.2</w:t>
      </w:r>
      <w:r>
        <w:rPr>
          <w:rFonts w:asciiTheme="minorHAnsi" w:eastAsiaTheme="minorEastAsia" w:hAnsiTheme="minorHAnsi" w:cstheme="minorBidi"/>
          <w:kern w:val="2"/>
          <w:sz w:val="24"/>
          <w:szCs w:val="24"/>
          <w14:ligatures w14:val="standardContextual"/>
        </w:rPr>
        <w:tab/>
      </w:r>
      <w:r>
        <w:t>Applicability of the individual tests</w:t>
      </w:r>
      <w:r>
        <w:tab/>
      </w:r>
      <w:r>
        <w:fldChar w:fldCharType="begin" w:fldLock="1"/>
      </w:r>
      <w:r>
        <w:instrText xml:space="preserve"> PAGEREF _Toc183489365 \h </w:instrText>
      </w:r>
      <w:r>
        <w:fldChar w:fldCharType="separate"/>
      </w:r>
      <w:r>
        <w:t>14</w:t>
      </w:r>
      <w:r>
        <w:fldChar w:fldCharType="end"/>
      </w:r>
    </w:p>
    <w:p w14:paraId="1729E019" w14:textId="7EAD5875" w:rsidR="00637BA7" w:rsidRDefault="00637BA7">
      <w:pPr>
        <w:pStyle w:val="TOC3"/>
        <w:rPr>
          <w:rFonts w:asciiTheme="minorHAnsi" w:eastAsiaTheme="minorEastAsia" w:hAnsiTheme="minorHAnsi" w:cstheme="minorBidi"/>
          <w:kern w:val="2"/>
          <w:sz w:val="24"/>
          <w:szCs w:val="24"/>
          <w14:ligatures w14:val="standardContextual"/>
        </w:rPr>
      </w:pPr>
      <w:r>
        <w:t>3.6.3</w:t>
      </w:r>
      <w:r>
        <w:rPr>
          <w:rFonts w:asciiTheme="minorHAnsi" w:eastAsiaTheme="minorEastAsia" w:hAnsiTheme="minorHAnsi" w:cstheme="minorBidi"/>
          <w:kern w:val="2"/>
          <w:sz w:val="24"/>
          <w:szCs w:val="24"/>
          <w14:ligatures w14:val="standardContextual"/>
        </w:rPr>
        <w:tab/>
      </w:r>
      <w:r>
        <w:t>Declaration of options specific for testing of terminals with non</w:t>
      </w:r>
      <w:r>
        <w:noBreakHyphen/>
        <w:t>removable USIM</w:t>
      </w:r>
      <w:r>
        <w:tab/>
      </w:r>
      <w:r>
        <w:fldChar w:fldCharType="begin" w:fldLock="1"/>
      </w:r>
      <w:r>
        <w:instrText xml:space="preserve"> PAGEREF _Toc183489366 \h </w:instrText>
      </w:r>
      <w:r>
        <w:fldChar w:fldCharType="separate"/>
      </w:r>
      <w:r>
        <w:t>14</w:t>
      </w:r>
      <w:r>
        <w:fldChar w:fldCharType="end"/>
      </w:r>
    </w:p>
    <w:p w14:paraId="3C86E763" w14:textId="1682C37A" w:rsidR="00637BA7" w:rsidRDefault="00637BA7">
      <w:pPr>
        <w:pStyle w:val="TOC3"/>
        <w:rPr>
          <w:rFonts w:asciiTheme="minorHAnsi" w:eastAsiaTheme="minorEastAsia" w:hAnsiTheme="minorHAnsi" w:cstheme="minorBidi"/>
          <w:kern w:val="2"/>
          <w:sz w:val="24"/>
          <w:szCs w:val="24"/>
          <w14:ligatures w14:val="standardContextual"/>
        </w:rPr>
      </w:pPr>
      <w:r>
        <w:t>3.6.4</w:t>
      </w:r>
      <w:r>
        <w:rPr>
          <w:rFonts w:asciiTheme="minorHAnsi" w:eastAsiaTheme="minorEastAsia" w:hAnsiTheme="minorHAnsi" w:cstheme="minorBidi"/>
          <w:kern w:val="2"/>
          <w:sz w:val="24"/>
          <w:szCs w:val="24"/>
          <w14:ligatures w14:val="standardContextual"/>
        </w:rPr>
        <w:tab/>
      </w:r>
      <w:r>
        <w:t>Applicability to user equipment</w:t>
      </w:r>
      <w:r>
        <w:tab/>
      </w:r>
      <w:r>
        <w:fldChar w:fldCharType="begin" w:fldLock="1"/>
      </w:r>
      <w:r>
        <w:instrText xml:space="preserve"> PAGEREF _Toc183489367 \h </w:instrText>
      </w:r>
      <w:r>
        <w:fldChar w:fldCharType="separate"/>
      </w:r>
      <w:r>
        <w:t>15</w:t>
      </w:r>
      <w:r>
        <w:fldChar w:fldCharType="end"/>
      </w:r>
    </w:p>
    <w:p w14:paraId="1E67A5AC" w14:textId="23D16C27" w:rsidR="00637BA7" w:rsidRDefault="00637BA7">
      <w:pPr>
        <w:pStyle w:val="TOC3"/>
        <w:rPr>
          <w:rFonts w:asciiTheme="minorHAnsi" w:eastAsiaTheme="minorEastAsia" w:hAnsiTheme="minorHAnsi" w:cstheme="minorBidi"/>
          <w:kern w:val="2"/>
          <w:sz w:val="24"/>
          <w:szCs w:val="24"/>
          <w14:ligatures w14:val="standardContextual"/>
        </w:rPr>
      </w:pPr>
      <w:r>
        <w:t>3.6.5</w:t>
      </w:r>
      <w:r>
        <w:rPr>
          <w:rFonts w:asciiTheme="minorHAnsi" w:eastAsiaTheme="minorEastAsia" w:hAnsiTheme="minorHAnsi" w:cstheme="minorBidi"/>
          <w:kern w:val="2"/>
          <w:sz w:val="24"/>
          <w:szCs w:val="24"/>
          <w14:ligatures w14:val="standardContextual"/>
        </w:rPr>
        <w:tab/>
      </w:r>
      <w:r>
        <w:t>Supported additional explicit verification methods</w:t>
      </w:r>
      <w:r>
        <w:tab/>
      </w:r>
      <w:r>
        <w:fldChar w:fldCharType="begin" w:fldLock="1"/>
      </w:r>
      <w:r>
        <w:instrText xml:space="preserve"> PAGEREF _Toc183489368 \h </w:instrText>
      </w:r>
      <w:r>
        <w:fldChar w:fldCharType="separate"/>
      </w:r>
      <w:r>
        <w:t>15</w:t>
      </w:r>
      <w:r>
        <w:fldChar w:fldCharType="end"/>
      </w:r>
    </w:p>
    <w:p w14:paraId="094B6FC2" w14:textId="7D1636D8" w:rsidR="00637BA7" w:rsidRDefault="00637BA7">
      <w:pPr>
        <w:pStyle w:val="TOC2"/>
        <w:rPr>
          <w:rFonts w:asciiTheme="minorHAnsi" w:eastAsiaTheme="minorEastAsia" w:hAnsiTheme="minorHAnsi" w:cstheme="minorBidi"/>
          <w:kern w:val="2"/>
          <w:sz w:val="24"/>
          <w:szCs w:val="24"/>
          <w14:ligatures w14:val="standardContextual"/>
        </w:rPr>
      </w:pPr>
      <w:r>
        <w:t>3.7</w:t>
      </w:r>
      <w:r>
        <w:rPr>
          <w:rFonts w:asciiTheme="minorHAnsi" w:eastAsiaTheme="minorEastAsia" w:hAnsiTheme="minorHAnsi" w:cstheme="minorBidi"/>
          <w:kern w:val="2"/>
          <w:sz w:val="24"/>
          <w:szCs w:val="24"/>
          <w14:ligatures w14:val="standardContextual"/>
        </w:rPr>
        <w:tab/>
      </w:r>
      <w:r>
        <w:t>Table of optional features</w:t>
      </w:r>
      <w:r>
        <w:tab/>
      </w:r>
      <w:r>
        <w:fldChar w:fldCharType="begin" w:fldLock="1"/>
      </w:r>
      <w:r>
        <w:instrText xml:space="preserve"> PAGEREF _Toc183489369 \h </w:instrText>
      </w:r>
      <w:r>
        <w:fldChar w:fldCharType="separate"/>
      </w:r>
      <w:r>
        <w:t>16</w:t>
      </w:r>
      <w:r>
        <w:fldChar w:fldCharType="end"/>
      </w:r>
    </w:p>
    <w:p w14:paraId="2E0B28C3" w14:textId="0E3FC14A" w:rsidR="00637BA7" w:rsidRDefault="00637BA7">
      <w:pPr>
        <w:pStyle w:val="TOC2"/>
        <w:rPr>
          <w:rFonts w:asciiTheme="minorHAnsi" w:eastAsiaTheme="minorEastAsia" w:hAnsiTheme="minorHAnsi" w:cstheme="minorBidi"/>
          <w:kern w:val="2"/>
          <w:sz w:val="24"/>
          <w:szCs w:val="24"/>
          <w14:ligatures w14:val="standardContextual"/>
        </w:rPr>
      </w:pPr>
      <w:r>
        <w:t>3.8</w:t>
      </w:r>
      <w:r>
        <w:rPr>
          <w:rFonts w:asciiTheme="minorHAnsi" w:eastAsiaTheme="minorEastAsia" w:hAnsiTheme="minorHAnsi" w:cstheme="minorBidi"/>
          <w:kern w:val="2"/>
          <w:sz w:val="24"/>
          <w:szCs w:val="24"/>
          <w14:ligatures w14:val="standardContextual"/>
        </w:rPr>
        <w:tab/>
      </w:r>
      <w:r>
        <w:t>Applicability table</w:t>
      </w:r>
      <w:r>
        <w:tab/>
      </w:r>
      <w:r>
        <w:fldChar w:fldCharType="begin" w:fldLock="1"/>
      </w:r>
      <w:r>
        <w:instrText xml:space="preserve"> PAGEREF _Toc183489370 \h </w:instrText>
      </w:r>
      <w:r>
        <w:fldChar w:fldCharType="separate"/>
      </w:r>
      <w:r>
        <w:t>16</w:t>
      </w:r>
      <w:r>
        <w:fldChar w:fldCharType="end"/>
      </w:r>
    </w:p>
    <w:p w14:paraId="7D279F05" w14:textId="68AA992A" w:rsidR="00637BA7" w:rsidRDefault="00637BA7">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Test environment</w:t>
      </w:r>
      <w:r>
        <w:tab/>
      </w:r>
      <w:r>
        <w:fldChar w:fldCharType="begin" w:fldLock="1"/>
      </w:r>
      <w:r>
        <w:instrText xml:space="preserve"> PAGEREF _Toc183489371 \h </w:instrText>
      </w:r>
      <w:r>
        <w:fldChar w:fldCharType="separate"/>
      </w:r>
      <w:r>
        <w:t>40</w:t>
      </w:r>
      <w:r>
        <w:fldChar w:fldCharType="end"/>
      </w:r>
    </w:p>
    <w:p w14:paraId="740C8F61" w14:textId="293EEFD9" w:rsidR="00637BA7" w:rsidRDefault="00637BA7">
      <w:pPr>
        <w:pStyle w:val="TOC2"/>
        <w:rPr>
          <w:rFonts w:asciiTheme="minorHAnsi" w:eastAsiaTheme="minorEastAsia" w:hAnsiTheme="minorHAnsi" w:cstheme="minorBidi"/>
          <w:kern w:val="2"/>
          <w:sz w:val="24"/>
          <w:szCs w:val="24"/>
          <w14:ligatures w14:val="standardContextual"/>
        </w:rPr>
      </w:pPr>
      <w:r>
        <w:t>4.0</w:t>
      </w:r>
      <w:r>
        <w:rPr>
          <w:rFonts w:asciiTheme="minorHAnsi" w:eastAsiaTheme="minorEastAsia" w:hAnsiTheme="minorHAnsi" w:cstheme="minorBidi"/>
          <w:kern w:val="2"/>
          <w:sz w:val="24"/>
          <w:szCs w:val="24"/>
          <w14:ligatures w14:val="standardContextual"/>
        </w:rPr>
        <w:tab/>
      </w:r>
      <w:r>
        <w:t>General Test purpose</w:t>
      </w:r>
      <w:r>
        <w:tab/>
      </w:r>
      <w:r>
        <w:fldChar w:fldCharType="begin" w:fldLock="1"/>
      </w:r>
      <w:r>
        <w:instrText xml:space="preserve"> PAGEREF _Toc183489372 \h </w:instrText>
      </w:r>
      <w:r>
        <w:fldChar w:fldCharType="separate"/>
      </w:r>
      <w:r>
        <w:t>40</w:t>
      </w:r>
      <w:r>
        <w:fldChar w:fldCharType="end"/>
      </w:r>
    </w:p>
    <w:p w14:paraId="20E57327" w14:textId="0E242D1A" w:rsidR="00637BA7" w:rsidRDefault="00637BA7">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 test environment</w:t>
      </w:r>
      <w:r>
        <w:tab/>
      </w:r>
      <w:r>
        <w:fldChar w:fldCharType="begin" w:fldLock="1"/>
      </w:r>
      <w:r>
        <w:instrText xml:space="preserve"> PAGEREF _Toc183489373 \h </w:instrText>
      </w:r>
      <w:r>
        <w:fldChar w:fldCharType="separate"/>
      </w:r>
      <w:r>
        <w:t>40</w:t>
      </w:r>
      <w:r>
        <w:fldChar w:fldCharType="end"/>
      </w:r>
    </w:p>
    <w:p w14:paraId="1D7F5CD6" w14:textId="38E4DA83" w:rsidR="00637BA7" w:rsidRDefault="00637BA7">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Example - test environment for contents verification</w:t>
      </w:r>
      <w:r>
        <w:tab/>
      </w:r>
      <w:r>
        <w:fldChar w:fldCharType="begin" w:fldLock="1"/>
      </w:r>
      <w:r>
        <w:instrText xml:space="preserve"> PAGEREF _Toc183489374 \h </w:instrText>
      </w:r>
      <w:r>
        <w:fldChar w:fldCharType="separate"/>
      </w:r>
      <w:r>
        <w:t>41</w:t>
      </w:r>
      <w:r>
        <w:fldChar w:fldCharType="end"/>
      </w:r>
    </w:p>
    <w:p w14:paraId="3A194407" w14:textId="462815D5" w:rsidR="00637BA7" w:rsidRDefault="00637BA7">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Example - test environment for seamless testing</w:t>
      </w:r>
      <w:r>
        <w:tab/>
      </w:r>
      <w:r>
        <w:fldChar w:fldCharType="begin" w:fldLock="1"/>
      </w:r>
      <w:r>
        <w:instrText xml:space="preserve"> PAGEREF _Toc183489375 \h </w:instrText>
      </w:r>
      <w:r>
        <w:fldChar w:fldCharType="separate"/>
      </w:r>
      <w:r>
        <w:t>41</w:t>
      </w:r>
      <w:r>
        <w:fldChar w:fldCharType="end"/>
      </w:r>
    </w:p>
    <w:p w14:paraId="7653828D" w14:textId="6EF897C1" w:rsidR="00637BA7" w:rsidRDefault="00637BA7">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Example – test environment for test toolkit events based testing</w:t>
      </w:r>
      <w:r>
        <w:tab/>
      </w:r>
      <w:r>
        <w:fldChar w:fldCharType="begin" w:fldLock="1"/>
      </w:r>
      <w:r>
        <w:instrText xml:space="preserve"> PAGEREF _Toc183489376 \h </w:instrText>
      </w:r>
      <w:r>
        <w:fldChar w:fldCharType="separate"/>
      </w:r>
      <w:r>
        <w:t>42</w:t>
      </w:r>
      <w:r>
        <w:fldChar w:fldCharType="end"/>
      </w:r>
    </w:p>
    <w:p w14:paraId="7CC45C65" w14:textId="11955FE8" w:rsidR="00637BA7" w:rsidRDefault="00637BA7">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Requirements to the EUT and the test environment</w:t>
      </w:r>
      <w:r>
        <w:tab/>
      </w:r>
      <w:r>
        <w:fldChar w:fldCharType="begin" w:fldLock="1"/>
      </w:r>
      <w:r>
        <w:instrText xml:space="preserve"> PAGEREF _Toc183489377 \h </w:instrText>
      </w:r>
      <w:r>
        <w:fldChar w:fldCharType="separate"/>
      </w:r>
      <w:r>
        <w:t>43</w:t>
      </w:r>
      <w:r>
        <w:fldChar w:fldCharType="end"/>
      </w:r>
    </w:p>
    <w:p w14:paraId="14199497" w14:textId="68F5D9FC" w:rsidR="00637BA7" w:rsidRDefault="00637BA7">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_Toc183489378 \h </w:instrText>
      </w:r>
      <w:r>
        <w:fldChar w:fldCharType="separate"/>
      </w:r>
      <w:r>
        <w:t>43</w:t>
      </w:r>
      <w:r>
        <w:fldChar w:fldCharType="end"/>
      </w:r>
    </w:p>
    <w:p w14:paraId="34662F1C" w14:textId="0E3A86B2" w:rsidR="00637BA7" w:rsidRDefault="00637BA7">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Requirements to the UE (EUT) – supported interfaces</w:t>
      </w:r>
      <w:r>
        <w:tab/>
      </w:r>
      <w:r>
        <w:fldChar w:fldCharType="begin" w:fldLock="1"/>
      </w:r>
      <w:r>
        <w:instrText xml:space="preserve"> PAGEREF _Toc183489379 \h </w:instrText>
      </w:r>
      <w:r>
        <w:fldChar w:fldCharType="separate"/>
      </w:r>
      <w:r>
        <w:t>43</w:t>
      </w:r>
      <w:r>
        <w:fldChar w:fldCharType="end"/>
      </w:r>
    </w:p>
    <w:p w14:paraId="4F2A1F3C" w14:textId="6AB3EADD" w:rsidR="00637BA7" w:rsidRDefault="00637BA7">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Supported RATs</w:t>
      </w:r>
      <w:r>
        <w:tab/>
      </w:r>
      <w:r>
        <w:fldChar w:fldCharType="begin" w:fldLock="1"/>
      </w:r>
      <w:r>
        <w:instrText xml:space="preserve"> PAGEREF _Toc183489380 \h </w:instrText>
      </w:r>
      <w:r>
        <w:fldChar w:fldCharType="separate"/>
      </w:r>
      <w:r>
        <w:t>43</w:t>
      </w:r>
      <w:r>
        <w:fldChar w:fldCharType="end"/>
      </w:r>
    </w:p>
    <w:p w14:paraId="1DFD2760" w14:textId="220AC8FD" w:rsidR="00637BA7" w:rsidRDefault="00637BA7">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Initial and final procedure steps</w:t>
      </w:r>
      <w:r>
        <w:tab/>
      </w:r>
      <w:r>
        <w:fldChar w:fldCharType="begin" w:fldLock="1"/>
      </w:r>
      <w:r>
        <w:instrText xml:space="preserve"> PAGEREF _Toc183489381 \h </w:instrText>
      </w:r>
      <w:r>
        <w:fldChar w:fldCharType="separate"/>
      </w:r>
      <w:r>
        <w:t>44</w:t>
      </w:r>
      <w:r>
        <w:fldChar w:fldCharType="end"/>
      </w:r>
    </w:p>
    <w:p w14:paraId="13DC5AE8" w14:textId="621D1E7F" w:rsidR="00637BA7" w:rsidRDefault="00637BA7">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Suitability assessment</w:t>
      </w:r>
      <w:r>
        <w:tab/>
      </w:r>
      <w:r>
        <w:fldChar w:fldCharType="begin" w:fldLock="1"/>
      </w:r>
      <w:r>
        <w:instrText xml:space="preserve"> PAGEREF _Toc183489382 \h </w:instrText>
      </w:r>
      <w:r>
        <w:fldChar w:fldCharType="separate"/>
      </w:r>
      <w:r>
        <w:t>44</w:t>
      </w:r>
      <w:r>
        <w:fldChar w:fldCharType="end"/>
      </w:r>
    </w:p>
    <w:p w14:paraId="07981F45" w14:textId="2EAD4E62" w:rsidR="00637BA7" w:rsidRDefault="00637BA7">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w:t>
      </w:r>
      <w:r>
        <w:tab/>
      </w:r>
      <w:r>
        <w:fldChar w:fldCharType="begin" w:fldLock="1"/>
      </w:r>
      <w:r>
        <w:instrText xml:space="preserve"> PAGEREF _Toc183489383 \h </w:instrText>
      </w:r>
      <w:r>
        <w:fldChar w:fldCharType="separate"/>
      </w:r>
      <w:r>
        <w:t>44</w:t>
      </w:r>
      <w:r>
        <w:fldChar w:fldCharType="end"/>
      </w:r>
    </w:p>
    <w:p w14:paraId="71F45B40" w14:textId="382B29A3" w:rsidR="00637BA7" w:rsidRDefault="00637BA7">
      <w:pPr>
        <w:pStyle w:val="TOC3"/>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_Toc183489384 \h </w:instrText>
      </w:r>
      <w:r>
        <w:fldChar w:fldCharType="separate"/>
      </w:r>
      <w:r>
        <w:t>44</w:t>
      </w:r>
      <w:r>
        <w:fldChar w:fldCharType="end"/>
      </w:r>
    </w:p>
    <w:p w14:paraId="465DA780" w14:textId="04FAAD35" w:rsidR="00637BA7" w:rsidRDefault="00637BA7">
      <w:pPr>
        <w:pStyle w:val="TOC4"/>
        <w:rPr>
          <w:rFonts w:asciiTheme="minorHAnsi" w:eastAsiaTheme="minorEastAsia" w:hAnsiTheme="minorHAnsi" w:cstheme="minorBidi"/>
          <w:kern w:val="2"/>
          <w:sz w:val="24"/>
          <w:szCs w:val="24"/>
          <w14:ligatures w14:val="standardContextual"/>
        </w:rPr>
      </w:pPr>
      <w:r>
        <w:t>4.4.1.1</w:t>
      </w:r>
      <w:r>
        <w:rPr>
          <w:rFonts w:asciiTheme="minorHAnsi" w:eastAsiaTheme="minorEastAsia" w:hAnsiTheme="minorHAnsi" w:cstheme="minorBidi"/>
          <w:kern w:val="2"/>
          <w:sz w:val="24"/>
          <w:szCs w:val="24"/>
          <w14:ligatures w14:val="standardContextual"/>
        </w:rPr>
        <w:tab/>
      </w:r>
      <w:r>
        <w:t>Installation, provisioning or modification methods for EFs and DFs</w:t>
      </w:r>
      <w:r>
        <w:tab/>
      </w:r>
      <w:r>
        <w:fldChar w:fldCharType="begin" w:fldLock="1"/>
      </w:r>
      <w:r>
        <w:instrText xml:space="preserve"> PAGEREF _Toc183489385 \h </w:instrText>
      </w:r>
      <w:r>
        <w:fldChar w:fldCharType="separate"/>
      </w:r>
      <w:r>
        <w:t>44</w:t>
      </w:r>
      <w:r>
        <w:fldChar w:fldCharType="end"/>
      </w:r>
    </w:p>
    <w:p w14:paraId="11EFC014" w14:textId="0B442642" w:rsidR="00637BA7" w:rsidRDefault="00637BA7">
      <w:pPr>
        <w:pStyle w:val="TOC4"/>
        <w:rPr>
          <w:rFonts w:asciiTheme="minorHAnsi" w:eastAsiaTheme="minorEastAsia" w:hAnsiTheme="minorHAnsi" w:cstheme="minorBidi"/>
          <w:kern w:val="2"/>
          <w:sz w:val="24"/>
          <w:szCs w:val="24"/>
          <w14:ligatures w14:val="standardContextual"/>
        </w:rPr>
      </w:pPr>
      <w:r>
        <w:t>4.4.1.2</w:t>
      </w:r>
      <w:r>
        <w:rPr>
          <w:rFonts w:asciiTheme="minorHAnsi" w:eastAsiaTheme="minorEastAsia" w:hAnsiTheme="minorHAnsi" w:cstheme="minorBidi"/>
          <w:kern w:val="2"/>
          <w:sz w:val="24"/>
          <w:szCs w:val="24"/>
          <w14:ligatures w14:val="standardContextual"/>
        </w:rPr>
        <w:tab/>
      </w:r>
      <w:r>
        <w:t>GSMA TS.48 Version and usage</w:t>
      </w:r>
      <w:r>
        <w:tab/>
      </w:r>
      <w:r>
        <w:fldChar w:fldCharType="begin" w:fldLock="1"/>
      </w:r>
      <w:r>
        <w:instrText xml:space="preserve"> PAGEREF _Toc183489386 \h </w:instrText>
      </w:r>
      <w:r>
        <w:fldChar w:fldCharType="separate"/>
      </w:r>
      <w:r>
        <w:t>44</w:t>
      </w:r>
      <w:r>
        <w:fldChar w:fldCharType="end"/>
      </w:r>
    </w:p>
    <w:p w14:paraId="35A88C4B" w14:textId="10DA48A5" w:rsidR="00637BA7" w:rsidRDefault="00637BA7">
      <w:pPr>
        <w:pStyle w:val="TOC3"/>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Definition of default values for USAT testing</w:t>
      </w:r>
      <w:r>
        <w:tab/>
      </w:r>
      <w:r>
        <w:fldChar w:fldCharType="begin" w:fldLock="1"/>
      </w:r>
      <w:r>
        <w:instrText xml:space="preserve"> PAGEREF _Toc183489387 \h </w:instrText>
      </w:r>
      <w:r>
        <w:fldChar w:fldCharType="separate"/>
      </w:r>
      <w:r>
        <w:t>44</w:t>
      </w:r>
      <w:r>
        <w:fldChar w:fldCharType="end"/>
      </w:r>
    </w:p>
    <w:p w14:paraId="1E1AE899" w14:textId="223AEE49" w:rsidR="00637BA7" w:rsidRDefault="00637BA7">
      <w:pPr>
        <w:pStyle w:val="TOC4"/>
        <w:rPr>
          <w:rFonts w:asciiTheme="minorHAnsi" w:eastAsiaTheme="minorEastAsia" w:hAnsiTheme="minorHAnsi" w:cstheme="minorBidi"/>
          <w:kern w:val="2"/>
          <w:sz w:val="24"/>
          <w:szCs w:val="24"/>
          <w14:ligatures w14:val="standardContextual"/>
        </w:rPr>
      </w:pPr>
      <w:r>
        <w:t>4.4.2.1</w:t>
      </w:r>
      <w:r>
        <w:rPr>
          <w:rFonts w:asciiTheme="minorHAnsi" w:eastAsiaTheme="minorEastAsia" w:hAnsiTheme="minorHAnsi" w:cstheme="minorBidi"/>
          <w:kern w:val="2"/>
          <w:sz w:val="24"/>
          <w:szCs w:val="24"/>
          <w14:ligatures w14:val="standardContextual"/>
        </w:rPr>
        <w:tab/>
      </w:r>
      <w:r>
        <w:t>Applications on the default nrUICC</w:t>
      </w:r>
      <w:r>
        <w:tab/>
      </w:r>
      <w:r>
        <w:fldChar w:fldCharType="begin" w:fldLock="1"/>
      </w:r>
      <w:r>
        <w:instrText xml:space="preserve"> PAGEREF _Toc183489388 \h </w:instrText>
      </w:r>
      <w:r>
        <w:fldChar w:fldCharType="separate"/>
      </w:r>
      <w:r>
        <w:t>44</w:t>
      </w:r>
      <w:r>
        <w:fldChar w:fldCharType="end"/>
      </w:r>
    </w:p>
    <w:p w14:paraId="0959F6C6" w14:textId="0EC8AB04" w:rsidR="00637BA7" w:rsidRDefault="00637BA7">
      <w:pPr>
        <w:pStyle w:val="TOC4"/>
        <w:rPr>
          <w:rFonts w:asciiTheme="minorHAnsi" w:eastAsiaTheme="minorEastAsia" w:hAnsiTheme="minorHAnsi" w:cstheme="minorBidi"/>
          <w:kern w:val="2"/>
          <w:sz w:val="24"/>
          <w:szCs w:val="24"/>
          <w14:ligatures w14:val="standardContextual"/>
        </w:rPr>
      </w:pPr>
      <w:r>
        <w:t>4.4.2.2</w:t>
      </w:r>
      <w:r>
        <w:rPr>
          <w:rFonts w:asciiTheme="minorHAnsi" w:eastAsiaTheme="minorEastAsia" w:hAnsiTheme="minorHAnsi" w:cstheme="minorBidi"/>
          <w:kern w:val="2"/>
          <w:sz w:val="24"/>
          <w:szCs w:val="24"/>
          <w14:ligatures w14:val="standardContextual"/>
        </w:rPr>
        <w:tab/>
      </w:r>
      <w:r>
        <w:t>Definition of USIM default values</w:t>
      </w:r>
      <w:r>
        <w:tab/>
      </w:r>
      <w:r>
        <w:fldChar w:fldCharType="begin" w:fldLock="1"/>
      </w:r>
      <w:r>
        <w:instrText xml:space="preserve"> PAGEREF _Toc183489389 \h </w:instrText>
      </w:r>
      <w:r>
        <w:fldChar w:fldCharType="separate"/>
      </w:r>
      <w:r>
        <w:t>44</w:t>
      </w:r>
      <w:r>
        <w:fldChar w:fldCharType="end"/>
      </w:r>
    </w:p>
    <w:p w14:paraId="5B5CBE74" w14:textId="595B671E" w:rsidR="00637BA7" w:rsidRDefault="00637BA7">
      <w:pPr>
        <w:pStyle w:val="TOC4"/>
        <w:rPr>
          <w:rFonts w:asciiTheme="minorHAnsi" w:eastAsiaTheme="minorEastAsia" w:hAnsiTheme="minorHAnsi" w:cstheme="minorBidi"/>
          <w:kern w:val="2"/>
          <w:sz w:val="24"/>
          <w:szCs w:val="24"/>
          <w14:ligatures w14:val="standardContextual"/>
        </w:rPr>
      </w:pPr>
      <w:r>
        <w:t>4.4.2.3</w:t>
      </w:r>
      <w:r>
        <w:rPr>
          <w:rFonts w:asciiTheme="minorHAnsi" w:eastAsiaTheme="minorEastAsia" w:hAnsiTheme="minorHAnsi" w:cstheme="minorBidi"/>
          <w:kern w:val="2"/>
          <w:sz w:val="24"/>
          <w:szCs w:val="24"/>
          <w14:ligatures w14:val="standardContextual"/>
        </w:rPr>
        <w:tab/>
      </w:r>
      <w:r>
        <w:t>Definition of DF_TELECOM default values</w:t>
      </w:r>
      <w:r>
        <w:tab/>
      </w:r>
      <w:r>
        <w:fldChar w:fldCharType="begin" w:fldLock="1"/>
      </w:r>
      <w:r>
        <w:instrText xml:space="preserve"> PAGEREF _Toc183489390 \h </w:instrText>
      </w:r>
      <w:r>
        <w:fldChar w:fldCharType="separate"/>
      </w:r>
      <w:r>
        <w:t>49</w:t>
      </w:r>
      <w:r>
        <w:fldChar w:fldCharType="end"/>
      </w:r>
    </w:p>
    <w:p w14:paraId="10034EA5" w14:textId="1B9EA81C" w:rsidR="00637BA7" w:rsidRDefault="00637BA7">
      <w:pPr>
        <w:pStyle w:val="TOC3"/>
        <w:rPr>
          <w:rFonts w:asciiTheme="minorHAnsi" w:eastAsiaTheme="minorEastAsia" w:hAnsiTheme="minorHAnsi" w:cstheme="minorBidi"/>
          <w:kern w:val="2"/>
          <w:sz w:val="24"/>
          <w:szCs w:val="24"/>
          <w14:ligatures w14:val="standardContextual"/>
        </w:rPr>
      </w:pPr>
      <w:r>
        <w:t>4.4.3</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E-UTRAN/EPC</w:t>
      </w:r>
      <w:r>
        <w:tab/>
      </w:r>
      <w:r>
        <w:fldChar w:fldCharType="begin" w:fldLock="1"/>
      </w:r>
      <w:r>
        <w:instrText xml:space="preserve"> PAGEREF _Toc183489391 \h </w:instrText>
      </w:r>
      <w:r>
        <w:fldChar w:fldCharType="separate"/>
      </w:r>
      <w:r>
        <w:t>50</w:t>
      </w:r>
      <w:r>
        <w:fldChar w:fldCharType="end"/>
      </w:r>
    </w:p>
    <w:p w14:paraId="69ECD5FF" w14:textId="11817351" w:rsidR="00637BA7" w:rsidRDefault="00637BA7">
      <w:pPr>
        <w:pStyle w:val="TOC4"/>
        <w:rPr>
          <w:rFonts w:asciiTheme="minorHAnsi" w:eastAsiaTheme="minorEastAsia" w:hAnsiTheme="minorHAnsi" w:cstheme="minorBidi"/>
          <w:kern w:val="2"/>
          <w:sz w:val="24"/>
          <w:szCs w:val="24"/>
          <w14:ligatures w14:val="standardContextual"/>
        </w:rPr>
      </w:pPr>
      <w:r>
        <w:t>4.4.3.1</w:t>
      </w:r>
      <w:r>
        <w:rPr>
          <w:rFonts w:asciiTheme="minorHAnsi" w:eastAsiaTheme="minorEastAsia" w:hAnsiTheme="minorHAnsi" w:cstheme="minorBidi"/>
          <w:kern w:val="2"/>
          <w:sz w:val="24"/>
          <w:szCs w:val="24"/>
          <w14:ligatures w14:val="standardContextual"/>
        </w:rPr>
        <w:tab/>
      </w:r>
      <w:r>
        <w:t>Applications on the E-UTRAN/EPC nrUICC</w:t>
      </w:r>
      <w:r>
        <w:tab/>
      </w:r>
      <w:r>
        <w:fldChar w:fldCharType="begin" w:fldLock="1"/>
      </w:r>
      <w:r>
        <w:instrText xml:space="preserve"> PAGEREF _Toc183489392 \h </w:instrText>
      </w:r>
      <w:r>
        <w:fldChar w:fldCharType="separate"/>
      </w:r>
      <w:r>
        <w:t>50</w:t>
      </w:r>
      <w:r>
        <w:fldChar w:fldCharType="end"/>
      </w:r>
    </w:p>
    <w:p w14:paraId="3DDA9178" w14:textId="06BD2AAC" w:rsidR="00637BA7" w:rsidRDefault="00637BA7">
      <w:pPr>
        <w:pStyle w:val="TOC4"/>
        <w:rPr>
          <w:rFonts w:asciiTheme="minorHAnsi" w:eastAsiaTheme="minorEastAsia" w:hAnsiTheme="minorHAnsi" w:cstheme="minorBidi"/>
          <w:kern w:val="2"/>
          <w:sz w:val="24"/>
          <w:szCs w:val="24"/>
          <w14:ligatures w14:val="standardContextual"/>
        </w:rPr>
      </w:pPr>
      <w:r w:rsidRPr="00D16D26">
        <w:rPr>
          <w:lang w:val="en-US"/>
        </w:rPr>
        <w:t>4.4.3.2</w:t>
      </w:r>
      <w:r>
        <w:rPr>
          <w:rFonts w:asciiTheme="minorHAnsi" w:eastAsiaTheme="minorEastAsia" w:hAnsiTheme="minorHAnsi" w:cstheme="minorBidi"/>
          <w:kern w:val="2"/>
          <w:sz w:val="24"/>
          <w:szCs w:val="24"/>
          <w14:ligatures w14:val="standardContextual"/>
        </w:rPr>
        <w:tab/>
      </w:r>
      <w:r w:rsidRPr="00D16D26">
        <w:rPr>
          <w:lang w:val="en-US"/>
        </w:rPr>
        <w:t>Definition of E-UTRAN/EPC USIM values</w:t>
      </w:r>
      <w:r>
        <w:tab/>
      </w:r>
      <w:r>
        <w:fldChar w:fldCharType="begin" w:fldLock="1"/>
      </w:r>
      <w:r>
        <w:instrText xml:space="preserve"> PAGEREF _Toc183489393 \h </w:instrText>
      </w:r>
      <w:r>
        <w:fldChar w:fldCharType="separate"/>
      </w:r>
      <w:r>
        <w:t>50</w:t>
      </w:r>
      <w:r>
        <w:fldChar w:fldCharType="end"/>
      </w:r>
    </w:p>
    <w:p w14:paraId="050B8FC6" w14:textId="77A21C16" w:rsidR="00637BA7" w:rsidRDefault="00637BA7">
      <w:pPr>
        <w:pStyle w:val="TOC4"/>
        <w:rPr>
          <w:rFonts w:asciiTheme="minorHAnsi" w:eastAsiaTheme="minorEastAsia" w:hAnsiTheme="minorHAnsi" w:cstheme="minorBidi"/>
          <w:kern w:val="2"/>
          <w:sz w:val="24"/>
          <w:szCs w:val="24"/>
          <w14:ligatures w14:val="standardContextual"/>
        </w:rPr>
      </w:pPr>
      <w:r>
        <w:t>4.4.3.3</w:t>
      </w:r>
      <w:r>
        <w:rPr>
          <w:rFonts w:asciiTheme="minorHAnsi" w:eastAsiaTheme="minorEastAsia" w:hAnsiTheme="minorHAnsi" w:cstheme="minorBidi"/>
          <w:kern w:val="2"/>
          <w:sz w:val="24"/>
          <w:szCs w:val="24"/>
          <w14:ligatures w14:val="standardContextual"/>
        </w:rPr>
        <w:tab/>
      </w:r>
      <w:r>
        <w:t>Definition of E-UTRAN/EPC ISIM values</w:t>
      </w:r>
      <w:r>
        <w:tab/>
      </w:r>
      <w:r>
        <w:fldChar w:fldCharType="begin" w:fldLock="1"/>
      </w:r>
      <w:r>
        <w:instrText xml:space="preserve"> PAGEREF _Toc183489394 \h </w:instrText>
      </w:r>
      <w:r>
        <w:fldChar w:fldCharType="separate"/>
      </w:r>
      <w:r>
        <w:t>50</w:t>
      </w:r>
      <w:r>
        <w:fldChar w:fldCharType="end"/>
      </w:r>
    </w:p>
    <w:p w14:paraId="279756FA" w14:textId="7F940C26" w:rsidR="00637BA7" w:rsidRDefault="00637BA7">
      <w:pPr>
        <w:pStyle w:val="TOC4"/>
        <w:rPr>
          <w:rFonts w:asciiTheme="minorHAnsi" w:eastAsiaTheme="minorEastAsia" w:hAnsiTheme="minorHAnsi" w:cstheme="minorBidi"/>
          <w:kern w:val="2"/>
          <w:sz w:val="24"/>
          <w:szCs w:val="24"/>
          <w14:ligatures w14:val="standardContextual"/>
        </w:rPr>
      </w:pPr>
      <w:r>
        <w:t>4.4.3.4</w:t>
      </w:r>
      <w:r>
        <w:rPr>
          <w:rFonts w:asciiTheme="minorHAnsi" w:eastAsiaTheme="minorEastAsia" w:hAnsiTheme="minorHAnsi" w:cstheme="minorBidi"/>
          <w:kern w:val="2"/>
          <w:sz w:val="24"/>
          <w:szCs w:val="24"/>
          <w14:ligatures w14:val="standardContextual"/>
        </w:rPr>
        <w:tab/>
      </w:r>
      <w:r>
        <w:t>Definition of E-UTRAN System Simulator parameters</w:t>
      </w:r>
      <w:r>
        <w:tab/>
      </w:r>
      <w:r>
        <w:fldChar w:fldCharType="begin" w:fldLock="1"/>
      </w:r>
      <w:r>
        <w:instrText xml:space="preserve"> PAGEREF _Toc183489395 \h </w:instrText>
      </w:r>
      <w:r>
        <w:fldChar w:fldCharType="separate"/>
      </w:r>
      <w:r>
        <w:t>53</w:t>
      </w:r>
      <w:r>
        <w:fldChar w:fldCharType="end"/>
      </w:r>
    </w:p>
    <w:p w14:paraId="73F08990" w14:textId="654C4823" w:rsidR="00637BA7" w:rsidRDefault="00637BA7">
      <w:pPr>
        <w:pStyle w:val="TOC3"/>
        <w:rPr>
          <w:rFonts w:asciiTheme="minorHAnsi" w:eastAsiaTheme="minorEastAsia" w:hAnsiTheme="minorHAnsi" w:cstheme="minorBidi"/>
          <w:kern w:val="2"/>
          <w:sz w:val="24"/>
          <w:szCs w:val="24"/>
          <w14:ligatures w14:val="standardContextual"/>
        </w:rPr>
      </w:pPr>
      <w:r>
        <w:t>4.4.4</w:t>
      </w:r>
      <w:r>
        <w:rPr>
          <w:rFonts w:asciiTheme="minorHAnsi" w:eastAsiaTheme="minorEastAsia" w:hAnsiTheme="minorHAnsi" w:cstheme="minorBidi"/>
          <w:kern w:val="2"/>
          <w:sz w:val="24"/>
          <w:szCs w:val="24"/>
          <w14:ligatures w14:val="standardContextual"/>
        </w:rPr>
        <w:tab/>
      </w:r>
      <w:r>
        <w:t>Definition of nrUICC values and System Simulator parameters for USAT testing - NG-RAN</w:t>
      </w:r>
      <w:r>
        <w:tab/>
      </w:r>
      <w:r>
        <w:fldChar w:fldCharType="begin" w:fldLock="1"/>
      </w:r>
      <w:r>
        <w:instrText xml:space="preserve"> PAGEREF _Toc183489396 \h </w:instrText>
      </w:r>
      <w:r>
        <w:fldChar w:fldCharType="separate"/>
      </w:r>
      <w:r>
        <w:t>54</w:t>
      </w:r>
      <w:r>
        <w:fldChar w:fldCharType="end"/>
      </w:r>
    </w:p>
    <w:p w14:paraId="6DDA43DC" w14:textId="267E5DED" w:rsidR="00637BA7" w:rsidRDefault="00637BA7">
      <w:pPr>
        <w:pStyle w:val="TOC4"/>
        <w:rPr>
          <w:rFonts w:asciiTheme="minorHAnsi" w:eastAsiaTheme="minorEastAsia" w:hAnsiTheme="minorHAnsi" w:cstheme="minorBidi"/>
          <w:kern w:val="2"/>
          <w:sz w:val="24"/>
          <w:szCs w:val="24"/>
          <w14:ligatures w14:val="standardContextual"/>
        </w:rPr>
      </w:pPr>
      <w:r>
        <w:t>4.4.4.1</w:t>
      </w:r>
      <w:r>
        <w:rPr>
          <w:rFonts w:asciiTheme="minorHAnsi" w:eastAsiaTheme="minorEastAsia" w:hAnsiTheme="minorHAnsi" w:cstheme="minorBidi"/>
          <w:kern w:val="2"/>
          <w:sz w:val="24"/>
          <w:szCs w:val="24"/>
          <w14:ligatures w14:val="standardContextual"/>
        </w:rPr>
        <w:tab/>
      </w:r>
      <w:r>
        <w:t>Applications of the NG-RAN nrUICC</w:t>
      </w:r>
      <w:r>
        <w:tab/>
      </w:r>
      <w:r>
        <w:fldChar w:fldCharType="begin" w:fldLock="1"/>
      </w:r>
      <w:r>
        <w:instrText xml:space="preserve"> PAGEREF _Toc183489397 \h </w:instrText>
      </w:r>
      <w:r>
        <w:fldChar w:fldCharType="separate"/>
      </w:r>
      <w:r>
        <w:t>54</w:t>
      </w:r>
      <w:r>
        <w:fldChar w:fldCharType="end"/>
      </w:r>
    </w:p>
    <w:p w14:paraId="696A3426" w14:textId="527053FE" w:rsidR="00637BA7" w:rsidRDefault="00637BA7">
      <w:pPr>
        <w:pStyle w:val="TOC4"/>
        <w:rPr>
          <w:rFonts w:asciiTheme="minorHAnsi" w:eastAsiaTheme="minorEastAsia" w:hAnsiTheme="minorHAnsi" w:cstheme="minorBidi"/>
          <w:kern w:val="2"/>
          <w:sz w:val="24"/>
          <w:szCs w:val="24"/>
          <w14:ligatures w14:val="standardContextual"/>
        </w:rPr>
      </w:pPr>
      <w:r>
        <w:t>4.4.4.2</w:t>
      </w:r>
      <w:r>
        <w:rPr>
          <w:rFonts w:asciiTheme="minorHAnsi" w:eastAsiaTheme="minorEastAsia" w:hAnsiTheme="minorHAnsi" w:cstheme="minorBidi"/>
          <w:kern w:val="2"/>
          <w:sz w:val="24"/>
          <w:szCs w:val="24"/>
          <w14:ligatures w14:val="standardContextual"/>
        </w:rPr>
        <w:tab/>
      </w:r>
      <w:r>
        <w:t>Definition of NG-RAN USIM</w:t>
      </w:r>
      <w:r>
        <w:tab/>
      </w:r>
      <w:r>
        <w:fldChar w:fldCharType="begin" w:fldLock="1"/>
      </w:r>
      <w:r>
        <w:instrText xml:space="preserve"> PAGEREF _Toc183489398 \h </w:instrText>
      </w:r>
      <w:r>
        <w:fldChar w:fldCharType="separate"/>
      </w:r>
      <w:r>
        <w:t>54</w:t>
      </w:r>
      <w:r>
        <w:fldChar w:fldCharType="end"/>
      </w:r>
    </w:p>
    <w:p w14:paraId="2A5F7EEE" w14:textId="47CFF00B" w:rsidR="00637BA7" w:rsidRDefault="00637BA7">
      <w:pPr>
        <w:pStyle w:val="TOC4"/>
        <w:rPr>
          <w:rFonts w:asciiTheme="minorHAnsi" w:eastAsiaTheme="minorEastAsia" w:hAnsiTheme="minorHAnsi" w:cstheme="minorBidi"/>
          <w:kern w:val="2"/>
          <w:sz w:val="24"/>
          <w:szCs w:val="24"/>
          <w14:ligatures w14:val="standardContextual"/>
        </w:rPr>
      </w:pPr>
      <w:r>
        <w:t>4.4.4.3</w:t>
      </w:r>
      <w:r>
        <w:rPr>
          <w:rFonts w:asciiTheme="minorHAnsi" w:eastAsiaTheme="minorEastAsia" w:hAnsiTheme="minorHAnsi" w:cstheme="minorBidi"/>
          <w:kern w:val="2"/>
          <w:sz w:val="24"/>
          <w:szCs w:val="24"/>
          <w14:ligatures w14:val="standardContextual"/>
        </w:rPr>
        <w:tab/>
      </w:r>
      <w:r>
        <w:t>Definition of NG-RAN USIM supporting Rel-17 features</w:t>
      </w:r>
      <w:r>
        <w:tab/>
      </w:r>
      <w:r>
        <w:fldChar w:fldCharType="begin" w:fldLock="1"/>
      </w:r>
      <w:r>
        <w:instrText xml:space="preserve"> PAGEREF _Toc183489399 \h </w:instrText>
      </w:r>
      <w:r>
        <w:fldChar w:fldCharType="separate"/>
      </w:r>
      <w:r>
        <w:t>55</w:t>
      </w:r>
      <w:r>
        <w:fldChar w:fldCharType="end"/>
      </w:r>
    </w:p>
    <w:p w14:paraId="2C95443B" w14:textId="16FBA0D1" w:rsidR="00637BA7" w:rsidRDefault="00637BA7">
      <w:pPr>
        <w:pStyle w:val="TOC4"/>
        <w:rPr>
          <w:rFonts w:asciiTheme="minorHAnsi" w:eastAsiaTheme="minorEastAsia" w:hAnsiTheme="minorHAnsi" w:cstheme="minorBidi"/>
          <w:kern w:val="2"/>
          <w:sz w:val="24"/>
          <w:szCs w:val="24"/>
          <w14:ligatures w14:val="standardContextual"/>
        </w:rPr>
      </w:pPr>
      <w:r>
        <w:t>4.4.4.4</w:t>
      </w:r>
      <w:r>
        <w:rPr>
          <w:rFonts w:asciiTheme="minorHAnsi" w:eastAsiaTheme="minorEastAsia" w:hAnsiTheme="minorHAnsi" w:cstheme="minorBidi"/>
          <w:kern w:val="2"/>
          <w:sz w:val="24"/>
          <w:szCs w:val="24"/>
          <w14:ligatures w14:val="standardContextual"/>
        </w:rPr>
        <w:tab/>
      </w:r>
      <w:r>
        <w:t>Definition of NG-RAN USIM supporting CAG</w:t>
      </w:r>
      <w:r>
        <w:tab/>
      </w:r>
      <w:r>
        <w:fldChar w:fldCharType="begin" w:fldLock="1"/>
      </w:r>
      <w:r>
        <w:instrText xml:space="preserve"> PAGEREF _Toc183489400 \h </w:instrText>
      </w:r>
      <w:r>
        <w:fldChar w:fldCharType="separate"/>
      </w:r>
      <w:r>
        <w:t>55</w:t>
      </w:r>
      <w:r>
        <w:fldChar w:fldCharType="end"/>
      </w:r>
    </w:p>
    <w:p w14:paraId="7567681E" w14:textId="29AD6B3D" w:rsidR="00637BA7" w:rsidRDefault="00637BA7">
      <w:pPr>
        <w:pStyle w:val="TOC4"/>
        <w:rPr>
          <w:rFonts w:asciiTheme="minorHAnsi" w:eastAsiaTheme="minorEastAsia" w:hAnsiTheme="minorHAnsi" w:cstheme="minorBidi"/>
          <w:kern w:val="2"/>
          <w:sz w:val="24"/>
          <w:szCs w:val="24"/>
          <w14:ligatures w14:val="standardContextual"/>
        </w:rPr>
      </w:pPr>
      <w:r>
        <w:t>4.4.4.5</w:t>
      </w:r>
      <w:r>
        <w:rPr>
          <w:rFonts w:asciiTheme="minorHAnsi" w:eastAsiaTheme="minorEastAsia" w:hAnsiTheme="minorHAnsi" w:cstheme="minorBidi"/>
          <w:kern w:val="2"/>
          <w:sz w:val="24"/>
          <w:szCs w:val="24"/>
          <w14:ligatures w14:val="standardContextual"/>
        </w:rPr>
        <w:tab/>
      </w:r>
      <w:r>
        <w:t>Definition of NG-RAN ISIM values</w:t>
      </w:r>
      <w:r>
        <w:tab/>
      </w:r>
      <w:r>
        <w:fldChar w:fldCharType="begin" w:fldLock="1"/>
      </w:r>
      <w:r>
        <w:instrText xml:space="preserve"> PAGEREF _Toc183489401 \h </w:instrText>
      </w:r>
      <w:r>
        <w:fldChar w:fldCharType="separate"/>
      </w:r>
      <w:r>
        <w:t>56</w:t>
      </w:r>
      <w:r>
        <w:fldChar w:fldCharType="end"/>
      </w:r>
    </w:p>
    <w:p w14:paraId="1B123B31" w14:textId="30FAB062" w:rsidR="00637BA7" w:rsidRDefault="00637BA7">
      <w:pPr>
        <w:pStyle w:val="TOC4"/>
        <w:rPr>
          <w:rFonts w:asciiTheme="minorHAnsi" w:eastAsiaTheme="minorEastAsia" w:hAnsiTheme="minorHAnsi" w:cstheme="minorBidi"/>
          <w:kern w:val="2"/>
          <w:sz w:val="24"/>
          <w:szCs w:val="24"/>
          <w14:ligatures w14:val="standardContextual"/>
        </w:rPr>
      </w:pPr>
      <w:r>
        <w:t>4.4.4.6</w:t>
      </w:r>
      <w:r>
        <w:rPr>
          <w:rFonts w:asciiTheme="minorHAnsi" w:eastAsiaTheme="minorEastAsia" w:hAnsiTheme="minorHAnsi" w:cstheme="minorBidi"/>
          <w:kern w:val="2"/>
          <w:sz w:val="24"/>
          <w:szCs w:val="24"/>
          <w14:ligatures w14:val="standardContextual"/>
        </w:rPr>
        <w:tab/>
      </w:r>
      <w:r>
        <w:t>Definition of NG-RAN System Simulator parameters</w:t>
      </w:r>
      <w:r>
        <w:tab/>
      </w:r>
      <w:r>
        <w:fldChar w:fldCharType="begin" w:fldLock="1"/>
      </w:r>
      <w:r>
        <w:instrText xml:space="preserve"> PAGEREF _Toc183489402 \h </w:instrText>
      </w:r>
      <w:r>
        <w:fldChar w:fldCharType="separate"/>
      </w:r>
      <w:r>
        <w:t>57</w:t>
      </w:r>
      <w:r>
        <w:fldChar w:fldCharType="end"/>
      </w:r>
    </w:p>
    <w:p w14:paraId="257576AF" w14:textId="68595E14" w:rsidR="00637BA7" w:rsidRDefault="00637BA7">
      <w:pPr>
        <w:pStyle w:val="TOC1"/>
        <w:rPr>
          <w:rFonts w:asciiTheme="minorHAnsi" w:eastAsiaTheme="minorEastAsia" w:hAnsiTheme="minorHAnsi" w:cstheme="minorBidi"/>
          <w:kern w:val="2"/>
          <w:sz w:val="24"/>
          <w:szCs w:val="24"/>
          <w14:ligatures w14:val="standardContextual"/>
        </w:rPr>
      </w:pPr>
      <w:r w:rsidRPr="00D16D26">
        <w:rPr>
          <w:lang w:val="en-US"/>
        </w:rPr>
        <w:t>5</w:t>
      </w:r>
      <w:r>
        <w:rPr>
          <w:rFonts w:asciiTheme="minorHAnsi" w:eastAsiaTheme="minorEastAsia" w:hAnsiTheme="minorHAnsi" w:cstheme="minorBidi"/>
          <w:kern w:val="2"/>
          <w:sz w:val="24"/>
          <w:szCs w:val="24"/>
          <w14:ligatures w14:val="standardContextual"/>
        </w:rPr>
        <w:tab/>
      </w:r>
      <w:r w:rsidRPr="00D16D26">
        <w:rPr>
          <w:lang w:val="en-US"/>
        </w:rPr>
        <w:t>Testing methodology in general</w:t>
      </w:r>
      <w:r>
        <w:tab/>
      </w:r>
      <w:r>
        <w:fldChar w:fldCharType="begin" w:fldLock="1"/>
      </w:r>
      <w:r>
        <w:instrText xml:space="preserve"> PAGEREF _Toc183489403 \h </w:instrText>
      </w:r>
      <w:r>
        <w:fldChar w:fldCharType="separate"/>
      </w:r>
      <w:r>
        <w:t>57</w:t>
      </w:r>
      <w:r>
        <w:fldChar w:fldCharType="end"/>
      </w:r>
    </w:p>
    <w:p w14:paraId="2656CDAD" w14:textId="19B1A775"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5.1</w:t>
      </w:r>
      <w:r>
        <w:rPr>
          <w:rFonts w:asciiTheme="minorHAnsi" w:eastAsiaTheme="minorEastAsia" w:hAnsiTheme="minorHAnsi" w:cstheme="minorBidi"/>
          <w:kern w:val="2"/>
          <w:sz w:val="24"/>
          <w:szCs w:val="24"/>
          <w14:ligatures w14:val="standardContextual"/>
        </w:rPr>
        <w:tab/>
      </w:r>
      <w:r w:rsidRPr="00D16D26">
        <w:rPr>
          <w:lang w:val="en-US"/>
        </w:rPr>
        <w:t>Testing of optional functions and procedures</w:t>
      </w:r>
      <w:r>
        <w:tab/>
      </w:r>
      <w:r>
        <w:fldChar w:fldCharType="begin" w:fldLock="1"/>
      </w:r>
      <w:r>
        <w:instrText xml:space="preserve"> PAGEREF _Toc183489404 \h </w:instrText>
      </w:r>
      <w:r>
        <w:fldChar w:fldCharType="separate"/>
      </w:r>
      <w:r>
        <w:t>57</w:t>
      </w:r>
      <w:r>
        <w:fldChar w:fldCharType="end"/>
      </w:r>
    </w:p>
    <w:p w14:paraId="6B1D1EDE" w14:textId="19A3AEC8"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5.2</w:t>
      </w:r>
      <w:r>
        <w:rPr>
          <w:rFonts w:asciiTheme="minorHAnsi" w:eastAsiaTheme="minorEastAsia" w:hAnsiTheme="minorHAnsi" w:cstheme="minorBidi"/>
          <w:kern w:val="2"/>
          <w:sz w:val="24"/>
          <w:szCs w:val="24"/>
          <w14:ligatures w14:val="standardContextual"/>
        </w:rPr>
        <w:tab/>
      </w:r>
      <w:r w:rsidRPr="00D16D26">
        <w:rPr>
          <w:lang w:val="en-US"/>
        </w:rPr>
        <w:t>Test interfaces and facilities</w:t>
      </w:r>
      <w:r>
        <w:tab/>
      </w:r>
      <w:r>
        <w:fldChar w:fldCharType="begin" w:fldLock="1"/>
      </w:r>
      <w:r>
        <w:instrText xml:space="preserve"> PAGEREF _Toc183489405 \h </w:instrText>
      </w:r>
      <w:r>
        <w:fldChar w:fldCharType="separate"/>
      </w:r>
      <w:r>
        <w:t>57</w:t>
      </w:r>
      <w:r>
        <w:fldChar w:fldCharType="end"/>
      </w:r>
    </w:p>
    <w:p w14:paraId="57360D41" w14:textId="162F6DAD" w:rsidR="00637BA7" w:rsidRDefault="00637BA7">
      <w:pPr>
        <w:pStyle w:val="TOC2"/>
        <w:rPr>
          <w:rFonts w:asciiTheme="minorHAnsi" w:eastAsiaTheme="minorEastAsia" w:hAnsiTheme="minorHAnsi" w:cstheme="minorBidi"/>
          <w:kern w:val="2"/>
          <w:sz w:val="24"/>
          <w:szCs w:val="24"/>
          <w14:ligatures w14:val="standardContextual"/>
        </w:rPr>
      </w:pPr>
      <w:r w:rsidRPr="00D16D26">
        <w:rPr>
          <w:lang w:val="en-US"/>
        </w:rPr>
        <w:t>5.3</w:t>
      </w:r>
      <w:r>
        <w:rPr>
          <w:rFonts w:asciiTheme="minorHAnsi" w:eastAsiaTheme="minorEastAsia" w:hAnsiTheme="minorHAnsi" w:cstheme="minorBidi"/>
          <w:kern w:val="2"/>
          <w:sz w:val="24"/>
          <w:szCs w:val="24"/>
          <w14:ligatures w14:val="standardContextual"/>
        </w:rPr>
        <w:tab/>
      </w:r>
      <w:r w:rsidRPr="00D16D26">
        <w:rPr>
          <w:lang w:val="en-US"/>
        </w:rPr>
        <w:t>Information to be provided by the apparatus supplier</w:t>
      </w:r>
      <w:r>
        <w:tab/>
      </w:r>
      <w:r>
        <w:fldChar w:fldCharType="begin" w:fldLock="1"/>
      </w:r>
      <w:r>
        <w:instrText xml:space="preserve"> PAGEREF _Toc183489406 \h </w:instrText>
      </w:r>
      <w:r>
        <w:fldChar w:fldCharType="separate"/>
      </w:r>
      <w:r>
        <w:t>57</w:t>
      </w:r>
      <w:r>
        <w:fldChar w:fldCharType="end"/>
      </w:r>
    </w:p>
    <w:p w14:paraId="4FA751F3" w14:textId="0B934B7B" w:rsidR="00637BA7" w:rsidRDefault="00637BA7">
      <w:pPr>
        <w:pStyle w:val="TOC1"/>
        <w:rPr>
          <w:rFonts w:asciiTheme="minorHAnsi" w:eastAsiaTheme="minorEastAsia" w:hAnsiTheme="minorHAnsi" w:cstheme="minorBidi"/>
          <w:kern w:val="2"/>
          <w:sz w:val="24"/>
          <w:szCs w:val="24"/>
          <w14:ligatures w14:val="standardContextual"/>
        </w:rPr>
      </w:pPr>
      <w:r>
        <w:lastRenderedPageBreak/>
        <w:t>6</w:t>
      </w:r>
      <w:r>
        <w:rPr>
          <w:rFonts w:asciiTheme="minorHAnsi" w:eastAsiaTheme="minorEastAsia" w:hAnsiTheme="minorHAnsi" w:cstheme="minorBidi"/>
          <w:kern w:val="2"/>
          <w:sz w:val="24"/>
          <w:szCs w:val="24"/>
          <w14:ligatures w14:val="standardContextual"/>
        </w:rPr>
        <w:tab/>
      </w:r>
      <w:r>
        <w:t>Implicit testing</w:t>
      </w:r>
      <w:r>
        <w:tab/>
      </w:r>
      <w:r>
        <w:fldChar w:fldCharType="begin" w:fldLock="1"/>
      </w:r>
      <w:r>
        <w:instrText xml:space="preserve"> PAGEREF _Toc183489407 \h </w:instrText>
      </w:r>
      <w:r>
        <w:fldChar w:fldCharType="separate"/>
      </w:r>
      <w:r>
        <w:t>57</w:t>
      </w:r>
      <w:r>
        <w:fldChar w:fldCharType="end"/>
      </w:r>
    </w:p>
    <w:p w14:paraId="60FFC139" w14:textId="29A9F123" w:rsidR="00637BA7" w:rsidRDefault="00637BA7">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Measurement uncertainty</w:t>
      </w:r>
      <w:r>
        <w:tab/>
      </w:r>
      <w:r>
        <w:fldChar w:fldCharType="begin" w:fldLock="1"/>
      </w:r>
      <w:r>
        <w:instrText xml:space="preserve"> PAGEREF _Toc183489408 \h </w:instrText>
      </w:r>
      <w:r>
        <w:fldChar w:fldCharType="separate"/>
      </w:r>
      <w:r>
        <w:t>58</w:t>
      </w:r>
      <w:r>
        <w:fldChar w:fldCharType="end"/>
      </w:r>
    </w:p>
    <w:p w14:paraId="4EA4A1C4" w14:textId="1DF7E0B2" w:rsidR="00637BA7" w:rsidRDefault="00637BA7">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Format of tests</w:t>
      </w:r>
      <w:r>
        <w:tab/>
      </w:r>
      <w:r>
        <w:fldChar w:fldCharType="begin" w:fldLock="1"/>
      </w:r>
      <w:r>
        <w:instrText xml:space="preserve"> PAGEREF _Toc183489409 \h </w:instrText>
      </w:r>
      <w:r>
        <w:fldChar w:fldCharType="separate"/>
      </w:r>
      <w:r>
        <w:t>58</w:t>
      </w:r>
      <w:r>
        <w:fldChar w:fldCharType="end"/>
      </w:r>
    </w:p>
    <w:p w14:paraId="1CDEB1EC" w14:textId="4BF5FE41" w:rsidR="00637BA7" w:rsidRDefault="00637BA7">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Generic call set up procedures</w:t>
      </w:r>
      <w:r>
        <w:tab/>
      </w:r>
      <w:r>
        <w:fldChar w:fldCharType="begin" w:fldLock="1"/>
      </w:r>
      <w:r>
        <w:instrText xml:space="preserve"> PAGEREF _Toc183489410 \h </w:instrText>
      </w:r>
      <w:r>
        <w:fldChar w:fldCharType="separate"/>
      </w:r>
      <w:r>
        <w:t>58</w:t>
      </w:r>
      <w:r>
        <w:fldChar w:fldCharType="end"/>
      </w:r>
    </w:p>
    <w:p w14:paraId="265C7CC8" w14:textId="1F633177" w:rsidR="00637BA7" w:rsidRDefault="00637BA7">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USIM Application Toolkit (USAT) testing on an ME with non</w:t>
      </w:r>
      <w:r>
        <w:noBreakHyphen/>
        <w:t>removable UICC</w:t>
      </w:r>
      <w:r>
        <w:tab/>
      </w:r>
      <w:r>
        <w:fldChar w:fldCharType="begin" w:fldLock="1"/>
      </w:r>
      <w:r>
        <w:instrText xml:space="preserve"> PAGEREF _Toc183489411 \h </w:instrText>
      </w:r>
      <w:r>
        <w:fldChar w:fldCharType="separate"/>
      </w:r>
      <w:r>
        <w:t>58</w:t>
      </w:r>
      <w:r>
        <w:fldChar w:fldCharType="end"/>
      </w:r>
    </w:p>
    <w:p w14:paraId="452BDA86" w14:textId="1FC86E74" w:rsidR="00637BA7" w:rsidRDefault="00637BA7">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_Toc183489412 \h </w:instrText>
      </w:r>
      <w:r>
        <w:fldChar w:fldCharType="separate"/>
      </w:r>
      <w:r>
        <w:t>58</w:t>
      </w:r>
      <w:r>
        <w:fldChar w:fldCharType="end"/>
      </w:r>
    </w:p>
    <w:p w14:paraId="3E6B26AA" w14:textId="0F5A43F0" w:rsidR="00637BA7" w:rsidRDefault="00637BA7">
      <w:pPr>
        <w:pStyle w:val="TOC2"/>
        <w:rPr>
          <w:rFonts w:asciiTheme="minorHAnsi" w:eastAsiaTheme="minorEastAsia" w:hAnsiTheme="minorHAnsi" w:cstheme="minorBidi"/>
          <w:kern w:val="2"/>
          <w:sz w:val="24"/>
          <w:szCs w:val="24"/>
          <w14:ligatures w14:val="standardContextual"/>
        </w:rPr>
      </w:pPr>
      <w:r>
        <w:t>10.2</w:t>
      </w:r>
      <w:r>
        <w:rPr>
          <w:rFonts w:asciiTheme="minorHAnsi" w:eastAsiaTheme="minorEastAsia" w:hAnsiTheme="minorHAnsi" w:cstheme="minorBidi"/>
          <w:kern w:val="2"/>
          <w:sz w:val="24"/>
          <w:szCs w:val="24"/>
          <w14:ligatures w14:val="standardContextual"/>
        </w:rPr>
        <w:tab/>
      </w:r>
      <w:r>
        <w:t>General Test purpose</w:t>
      </w:r>
      <w:r>
        <w:tab/>
      </w:r>
      <w:r>
        <w:fldChar w:fldCharType="begin" w:fldLock="1"/>
      </w:r>
      <w:r>
        <w:instrText xml:space="preserve"> PAGEREF _Toc183489413 \h </w:instrText>
      </w:r>
      <w:r>
        <w:fldChar w:fldCharType="separate"/>
      </w:r>
      <w:r>
        <w:t>58</w:t>
      </w:r>
      <w:r>
        <w:fldChar w:fldCharType="end"/>
      </w:r>
    </w:p>
    <w:p w14:paraId="2FB71563" w14:textId="1AD49C32" w:rsidR="00637BA7" w:rsidRDefault="00637BA7">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Initialization of USAT functionality on an ME with non</w:t>
      </w:r>
      <w:r>
        <w:noBreakHyphen/>
        <w:t>removable UICC</w:t>
      </w:r>
      <w:r>
        <w:tab/>
      </w:r>
      <w:r>
        <w:fldChar w:fldCharType="begin" w:fldLock="1"/>
      </w:r>
      <w:r>
        <w:instrText xml:space="preserve"> PAGEREF _Toc183489414 \h </w:instrText>
      </w:r>
      <w:r>
        <w:fldChar w:fldCharType="separate"/>
      </w:r>
      <w:r>
        <w:t>58</w:t>
      </w:r>
      <w:r>
        <w:fldChar w:fldCharType="end"/>
      </w:r>
    </w:p>
    <w:p w14:paraId="1DBC3156" w14:textId="3B288BD2" w:rsidR="00637BA7" w:rsidRDefault="00637BA7">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Verification of the USAT support on an ME with non</w:t>
      </w:r>
      <w:r>
        <w:noBreakHyphen/>
        <w:t>removable UICC (Profile Download)</w:t>
      </w:r>
      <w:r>
        <w:tab/>
      </w:r>
      <w:r>
        <w:fldChar w:fldCharType="begin" w:fldLock="1"/>
      </w:r>
      <w:r>
        <w:instrText xml:space="preserve"> PAGEREF _Toc183489415 \h </w:instrText>
      </w:r>
      <w:r>
        <w:fldChar w:fldCharType="separate"/>
      </w:r>
      <w:r>
        <w:t>58</w:t>
      </w:r>
      <w:r>
        <w:fldChar w:fldCharType="end"/>
      </w:r>
    </w:p>
    <w:p w14:paraId="57BD76D3" w14:textId="412AE998" w:rsidR="00637BA7" w:rsidRDefault="00637BA7">
      <w:pPr>
        <w:pStyle w:val="TOC4"/>
        <w:rPr>
          <w:rFonts w:asciiTheme="minorHAnsi" w:eastAsiaTheme="minorEastAsia" w:hAnsiTheme="minorHAnsi" w:cstheme="minorBidi"/>
          <w:kern w:val="2"/>
          <w:sz w:val="24"/>
          <w:szCs w:val="24"/>
          <w14:ligatures w14:val="standardContextual"/>
        </w:rPr>
      </w:pPr>
      <w:r>
        <w:t>10.3.1.1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_Toc183489416 \h </w:instrText>
      </w:r>
      <w:r>
        <w:fldChar w:fldCharType="separate"/>
      </w:r>
      <w:r>
        <w:t>58</w:t>
      </w:r>
      <w:r>
        <w:fldChar w:fldCharType="end"/>
      </w:r>
    </w:p>
    <w:p w14:paraId="1A845A8A" w14:textId="42744CAC" w:rsidR="00637BA7" w:rsidRDefault="00637BA7">
      <w:pPr>
        <w:pStyle w:val="TOC4"/>
        <w:rPr>
          <w:rFonts w:asciiTheme="minorHAnsi" w:eastAsiaTheme="minorEastAsia" w:hAnsiTheme="minorHAnsi" w:cstheme="minorBidi"/>
          <w:kern w:val="2"/>
          <w:sz w:val="24"/>
          <w:szCs w:val="24"/>
          <w14:ligatures w14:val="standardContextual"/>
        </w:rPr>
      </w:pPr>
      <w:r>
        <w:t>10.3.1.2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_Toc183489417 \h </w:instrText>
      </w:r>
      <w:r>
        <w:fldChar w:fldCharType="separate"/>
      </w:r>
      <w:r>
        <w:t>58</w:t>
      </w:r>
      <w:r>
        <w:fldChar w:fldCharType="end"/>
      </w:r>
    </w:p>
    <w:p w14:paraId="62922A76" w14:textId="519876DB" w:rsidR="00637BA7" w:rsidRDefault="00637BA7">
      <w:pPr>
        <w:pStyle w:val="TOC4"/>
        <w:rPr>
          <w:rFonts w:asciiTheme="minorHAnsi" w:eastAsiaTheme="minorEastAsia" w:hAnsiTheme="minorHAnsi" w:cstheme="minorBidi"/>
          <w:kern w:val="2"/>
          <w:sz w:val="24"/>
          <w:szCs w:val="24"/>
          <w14:ligatures w14:val="standardContextual"/>
        </w:rPr>
      </w:pPr>
      <w:r>
        <w:t>10.3.1.3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_Toc183489418 \h </w:instrText>
      </w:r>
      <w:r>
        <w:fldChar w:fldCharType="separate"/>
      </w:r>
      <w:r>
        <w:t>58</w:t>
      </w:r>
      <w:r>
        <w:fldChar w:fldCharType="end"/>
      </w:r>
    </w:p>
    <w:p w14:paraId="1C73D1E7" w14:textId="46CEF868" w:rsidR="00637BA7" w:rsidRDefault="00637BA7">
      <w:pPr>
        <w:pStyle w:val="TOC4"/>
        <w:rPr>
          <w:rFonts w:asciiTheme="minorHAnsi" w:eastAsiaTheme="minorEastAsia" w:hAnsiTheme="minorHAnsi" w:cstheme="minorBidi"/>
          <w:kern w:val="2"/>
          <w:sz w:val="24"/>
          <w:szCs w:val="24"/>
          <w14:ligatures w14:val="standardContextual"/>
        </w:rPr>
      </w:pPr>
      <w:r>
        <w:t>10.3.1.4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_Toc183489419 \h </w:instrText>
      </w:r>
      <w:r>
        <w:fldChar w:fldCharType="separate"/>
      </w:r>
      <w:r>
        <w:t>58</w:t>
      </w:r>
      <w:r>
        <w:fldChar w:fldCharType="end"/>
      </w:r>
    </w:p>
    <w:p w14:paraId="22484703" w14:textId="4E8A56BF" w:rsidR="00637BA7" w:rsidRDefault="00637BA7">
      <w:pPr>
        <w:pStyle w:val="TOC5"/>
        <w:rPr>
          <w:rFonts w:asciiTheme="minorHAnsi" w:eastAsiaTheme="minorEastAsia" w:hAnsiTheme="minorHAnsi" w:cstheme="minorBidi"/>
          <w:kern w:val="2"/>
          <w:sz w:val="24"/>
          <w:szCs w:val="24"/>
          <w14:ligatures w14:val="standardContextual"/>
        </w:rPr>
      </w:pPr>
      <w:r>
        <w:t>10.3.1.4.1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_Toc183489420 \h </w:instrText>
      </w:r>
      <w:r>
        <w:fldChar w:fldCharType="separate"/>
      </w:r>
      <w:r>
        <w:t>58</w:t>
      </w:r>
      <w:r>
        <w:fldChar w:fldCharType="end"/>
      </w:r>
    </w:p>
    <w:p w14:paraId="49D90B7E" w14:textId="3231B588" w:rsidR="00637BA7" w:rsidRDefault="00637BA7">
      <w:pPr>
        <w:pStyle w:val="TOC5"/>
        <w:rPr>
          <w:rFonts w:asciiTheme="minorHAnsi" w:eastAsiaTheme="minorEastAsia" w:hAnsiTheme="minorHAnsi" w:cstheme="minorBidi"/>
          <w:kern w:val="2"/>
          <w:sz w:val="24"/>
          <w:szCs w:val="24"/>
          <w14:ligatures w14:val="standardContextual"/>
        </w:rPr>
      </w:pPr>
      <w:r>
        <w:t>10.3.1.4.2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_Toc183489421 \h </w:instrText>
      </w:r>
      <w:r>
        <w:fldChar w:fldCharType="separate"/>
      </w:r>
      <w:r>
        <w:t>59</w:t>
      </w:r>
      <w:r>
        <w:fldChar w:fldCharType="end"/>
      </w:r>
    </w:p>
    <w:p w14:paraId="269AAC9A" w14:textId="7472D2D7" w:rsidR="00637BA7" w:rsidRDefault="00637BA7">
      <w:pPr>
        <w:pStyle w:val="TOC4"/>
        <w:rPr>
          <w:rFonts w:asciiTheme="minorHAnsi" w:eastAsiaTheme="minorEastAsia" w:hAnsiTheme="minorHAnsi" w:cstheme="minorBidi"/>
          <w:kern w:val="2"/>
          <w:sz w:val="24"/>
          <w:szCs w:val="24"/>
          <w14:ligatures w14:val="standardContextual"/>
        </w:rPr>
      </w:pPr>
      <w:r>
        <w:t>10.3.1.5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_Toc183489422 \h </w:instrText>
      </w:r>
      <w:r>
        <w:fldChar w:fldCharType="separate"/>
      </w:r>
      <w:r>
        <w:t>59</w:t>
      </w:r>
      <w:r>
        <w:fldChar w:fldCharType="end"/>
      </w:r>
    </w:p>
    <w:p w14:paraId="16DC62E5" w14:textId="1FB7D66D" w:rsidR="00637BA7" w:rsidRDefault="00637BA7">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Contents of the TERMINAL PROFILE command</w:t>
      </w:r>
      <w:r>
        <w:tab/>
      </w:r>
      <w:r>
        <w:fldChar w:fldCharType="begin" w:fldLock="1"/>
      </w:r>
      <w:r>
        <w:instrText xml:space="preserve"> PAGEREF _Toc183489423 \h </w:instrText>
      </w:r>
      <w:r>
        <w:fldChar w:fldCharType="separate"/>
      </w:r>
      <w:r>
        <w:t>59</w:t>
      </w:r>
      <w:r>
        <w:fldChar w:fldCharType="end"/>
      </w:r>
    </w:p>
    <w:p w14:paraId="1FCAA197" w14:textId="74B50CD6" w:rsidR="00637BA7" w:rsidRDefault="00637BA7">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_Toc183489424 \h </w:instrText>
      </w:r>
      <w:r>
        <w:fldChar w:fldCharType="separate"/>
      </w:r>
      <w:r>
        <w:t>59</w:t>
      </w:r>
      <w:r>
        <w:fldChar w:fldCharType="end"/>
      </w:r>
    </w:p>
    <w:p w14:paraId="3BA5F2C0" w14:textId="0F7123F1" w:rsidR="00637BA7" w:rsidRDefault="00637BA7">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_Toc183489425 \h </w:instrText>
      </w:r>
      <w:r>
        <w:fldChar w:fldCharType="separate"/>
      </w:r>
      <w:r>
        <w:t>59</w:t>
      </w:r>
      <w:r>
        <w:fldChar w:fldCharType="end"/>
      </w:r>
    </w:p>
    <w:p w14:paraId="685E81DF" w14:textId="3A5DE711" w:rsidR="00637BA7" w:rsidRDefault="00637BA7">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_Toc183489426 \h </w:instrText>
      </w:r>
      <w:r>
        <w:fldChar w:fldCharType="separate"/>
      </w:r>
      <w:r>
        <w:t>59</w:t>
      </w:r>
      <w:r>
        <w:fldChar w:fldCharType="end"/>
      </w:r>
    </w:p>
    <w:p w14:paraId="0CA924DA" w14:textId="419E9807" w:rsidR="00637BA7" w:rsidRDefault="00637BA7">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_Toc183489427 \h </w:instrText>
      </w:r>
      <w:r>
        <w:fldChar w:fldCharType="separate"/>
      </w:r>
      <w:r>
        <w:t>60</w:t>
      </w:r>
      <w:r>
        <w:fldChar w:fldCharType="end"/>
      </w:r>
    </w:p>
    <w:p w14:paraId="4FF774B2" w14:textId="15554FD8" w:rsidR="00637BA7" w:rsidRDefault="00637BA7">
      <w:pPr>
        <w:pStyle w:val="TOC5"/>
        <w:rPr>
          <w:rFonts w:asciiTheme="minorHAnsi" w:eastAsiaTheme="minorEastAsia" w:hAnsiTheme="minorHAnsi" w:cstheme="minorBidi"/>
          <w:kern w:val="2"/>
          <w:sz w:val="24"/>
          <w:szCs w:val="24"/>
          <w14:ligatures w14:val="standardContextual"/>
        </w:rPr>
      </w:pPr>
      <w:r>
        <w:t>10.3.2.4.1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_Toc183489428 \h </w:instrText>
      </w:r>
      <w:r>
        <w:fldChar w:fldCharType="separate"/>
      </w:r>
      <w:r>
        <w:t>60</w:t>
      </w:r>
      <w:r>
        <w:fldChar w:fldCharType="end"/>
      </w:r>
    </w:p>
    <w:p w14:paraId="63449EAA" w14:textId="06180934" w:rsidR="00637BA7" w:rsidRDefault="00637BA7">
      <w:pPr>
        <w:pStyle w:val="TOC5"/>
        <w:rPr>
          <w:rFonts w:asciiTheme="minorHAnsi" w:eastAsiaTheme="minorEastAsia" w:hAnsiTheme="minorHAnsi" w:cstheme="minorBidi"/>
          <w:kern w:val="2"/>
          <w:sz w:val="24"/>
          <w:szCs w:val="24"/>
          <w14:ligatures w14:val="standardContextual"/>
        </w:rPr>
      </w:pPr>
      <w:r>
        <w:t>10.3.2.4.2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_Toc183489429 \h </w:instrText>
      </w:r>
      <w:r>
        <w:fldChar w:fldCharType="separate"/>
      </w:r>
      <w:r>
        <w:t>60</w:t>
      </w:r>
      <w:r>
        <w:fldChar w:fldCharType="end"/>
      </w:r>
    </w:p>
    <w:p w14:paraId="5A87BCF8" w14:textId="0B1AD7A8" w:rsidR="00637BA7" w:rsidRDefault="00637BA7">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_Toc183489430 \h </w:instrText>
      </w:r>
      <w:r>
        <w:fldChar w:fldCharType="separate"/>
      </w:r>
      <w:r>
        <w:t>60</w:t>
      </w:r>
      <w:r>
        <w:fldChar w:fldCharType="end"/>
      </w:r>
    </w:p>
    <w:p w14:paraId="24694E70" w14:textId="269F9ABD" w:rsidR="00637BA7" w:rsidRDefault="00637BA7">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Acceptance criteria</w:t>
      </w:r>
      <w:r>
        <w:tab/>
      </w:r>
      <w:r>
        <w:fldChar w:fldCharType="begin" w:fldLock="1"/>
      </w:r>
      <w:r>
        <w:instrText xml:space="preserve"> PAGEREF _Toc183489431 \h </w:instrText>
      </w:r>
      <w:r>
        <w:fldChar w:fldCharType="separate"/>
      </w:r>
      <w:r>
        <w:t>60</w:t>
      </w:r>
      <w:r>
        <w:fldChar w:fldCharType="end"/>
      </w:r>
    </w:p>
    <w:p w14:paraId="76F2D814" w14:textId="6B3AB04D" w:rsidR="00637BA7" w:rsidRDefault="00637BA7">
      <w:pPr>
        <w:pStyle w:val="TOC3"/>
        <w:rPr>
          <w:rFonts w:asciiTheme="minorHAnsi" w:eastAsiaTheme="minorEastAsia" w:hAnsiTheme="minorHAnsi" w:cstheme="minorBidi"/>
          <w:kern w:val="2"/>
          <w:sz w:val="24"/>
          <w:szCs w:val="24"/>
          <w14:ligatures w14:val="standardContextual"/>
        </w:rPr>
      </w:pPr>
      <w:r>
        <w:rPr>
          <w:lang w:eastAsia="en-US"/>
        </w:rPr>
        <w:t>10.3.3</w:t>
      </w:r>
      <w:r>
        <w:rPr>
          <w:rFonts w:asciiTheme="minorHAnsi" w:eastAsiaTheme="minorEastAsia" w:hAnsiTheme="minorHAnsi" w:cstheme="minorBidi"/>
          <w:kern w:val="2"/>
          <w:sz w:val="24"/>
          <w:szCs w:val="24"/>
          <w14:ligatures w14:val="standardContextual"/>
        </w:rPr>
        <w:tab/>
      </w:r>
      <w:r>
        <w:rPr>
          <w:lang w:eastAsia="en-US"/>
        </w:rPr>
        <w:t>Servicing of proactive UICC commands</w:t>
      </w:r>
      <w:r>
        <w:tab/>
      </w:r>
      <w:r>
        <w:fldChar w:fldCharType="begin" w:fldLock="1"/>
      </w:r>
      <w:r>
        <w:instrText xml:space="preserve"> PAGEREF _Toc183489432 \h </w:instrText>
      </w:r>
      <w:r>
        <w:fldChar w:fldCharType="separate"/>
      </w:r>
      <w:r>
        <w:t>60</w:t>
      </w:r>
      <w:r>
        <w:fldChar w:fldCharType="end"/>
      </w:r>
    </w:p>
    <w:p w14:paraId="5D587CB6" w14:textId="77CA9AD5" w:rsidR="00637BA7" w:rsidRDefault="00637BA7">
      <w:pPr>
        <w:pStyle w:val="TOC4"/>
        <w:rPr>
          <w:rFonts w:asciiTheme="minorHAnsi" w:eastAsiaTheme="minorEastAsia" w:hAnsiTheme="minorHAnsi" w:cstheme="minorBidi"/>
          <w:kern w:val="2"/>
          <w:sz w:val="24"/>
          <w:szCs w:val="24"/>
          <w14:ligatures w14:val="standardContextual"/>
        </w:rPr>
      </w:pPr>
      <w:r>
        <w:t>10.3.3.1</w:t>
      </w:r>
      <w:r>
        <w:rPr>
          <w:rFonts w:asciiTheme="minorHAnsi" w:eastAsiaTheme="minorEastAsia" w:hAnsiTheme="minorHAnsi" w:cstheme="minorBidi"/>
          <w:kern w:val="2"/>
          <w:sz w:val="24"/>
          <w:szCs w:val="24"/>
          <w14:ligatures w14:val="standardContextual"/>
        </w:rPr>
        <w:tab/>
      </w:r>
      <w:r>
        <w:t>Definition and applicability</w:t>
      </w:r>
      <w:r>
        <w:tab/>
      </w:r>
      <w:r>
        <w:fldChar w:fldCharType="begin" w:fldLock="1"/>
      </w:r>
      <w:r>
        <w:instrText xml:space="preserve"> PAGEREF _Toc183489433 \h </w:instrText>
      </w:r>
      <w:r>
        <w:fldChar w:fldCharType="separate"/>
      </w:r>
      <w:r>
        <w:t>60</w:t>
      </w:r>
      <w:r>
        <w:fldChar w:fldCharType="end"/>
      </w:r>
    </w:p>
    <w:p w14:paraId="26B53F4A" w14:textId="43A028E4" w:rsidR="00637BA7" w:rsidRDefault="00637BA7">
      <w:pPr>
        <w:pStyle w:val="TOC4"/>
        <w:rPr>
          <w:rFonts w:asciiTheme="minorHAnsi" w:eastAsiaTheme="minorEastAsia" w:hAnsiTheme="minorHAnsi" w:cstheme="minorBidi"/>
          <w:kern w:val="2"/>
          <w:sz w:val="24"/>
          <w:szCs w:val="24"/>
          <w14:ligatures w14:val="standardContextual"/>
        </w:rPr>
      </w:pPr>
      <w:r>
        <w:t>10.3.3.2</w:t>
      </w:r>
      <w:r>
        <w:rPr>
          <w:rFonts w:asciiTheme="minorHAnsi" w:eastAsiaTheme="minorEastAsia" w:hAnsiTheme="minorHAnsi" w:cstheme="minorBidi"/>
          <w:kern w:val="2"/>
          <w:sz w:val="24"/>
          <w:szCs w:val="24"/>
          <w14:ligatures w14:val="standardContextual"/>
        </w:rPr>
        <w:tab/>
      </w:r>
      <w:r>
        <w:t>Conformance requirement</w:t>
      </w:r>
      <w:r>
        <w:tab/>
      </w:r>
      <w:r>
        <w:fldChar w:fldCharType="begin" w:fldLock="1"/>
      </w:r>
      <w:r>
        <w:instrText xml:space="preserve"> PAGEREF _Toc183489434 \h </w:instrText>
      </w:r>
      <w:r>
        <w:fldChar w:fldCharType="separate"/>
      </w:r>
      <w:r>
        <w:t>60</w:t>
      </w:r>
      <w:r>
        <w:fldChar w:fldCharType="end"/>
      </w:r>
    </w:p>
    <w:p w14:paraId="1249C650" w14:textId="2A262709" w:rsidR="00637BA7" w:rsidRDefault="00637BA7">
      <w:pPr>
        <w:pStyle w:val="TOC4"/>
        <w:rPr>
          <w:rFonts w:asciiTheme="minorHAnsi" w:eastAsiaTheme="minorEastAsia" w:hAnsiTheme="minorHAnsi" w:cstheme="minorBidi"/>
          <w:kern w:val="2"/>
          <w:sz w:val="24"/>
          <w:szCs w:val="24"/>
          <w14:ligatures w14:val="standardContextual"/>
        </w:rPr>
      </w:pPr>
      <w:r>
        <w:t>10.3.3.3</w:t>
      </w:r>
      <w:r>
        <w:rPr>
          <w:rFonts w:asciiTheme="minorHAnsi" w:eastAsiaTheme="minorEastAsia" w:hAnsiTheme="minorHAnsi" w:cstheme="minorBidi"/>
          <w:kern w:val="2"/>
          <w:sz w:val="24"/>
          <w:szCs w:val="24"/>
          <w14:ligatures w14:val="standardContextual"/>
        </w:rPr>
        <w:tab/>
      </w:r>
      <w:r>
        <w:t>Test purpose</w:t>
      </w:r>
      <w:r>
        <w:tab/>
      </w:r>
      <w:r>
        <w:fldChar w:fldCharType="begin" w:fldLock="1"/>
      </w:r>
      <w:r>
        <w:instrText xml:space="preserve"> PAGEREF _Toc183489435 \h </w:instrText>
      </w:r>
      <w:r>
        <w:fldChar w:fldCharType="separate"/>
      </w:r>
      <w:r>
        <w:t>60</w:t>
      </w:r>
      <w:r>
        <w:fldChar w:fldCharType="end"/>
      </w:r>
    </w:p>
    <w:p w14:paraId="3349A908" w14:textId="10527B35" w:rsidR="00637BA7" w:rsidRDefault="00637BA7">
      <w:pPr>
        <w:pStyle w:val="TOC4"/>
        <w:rPr>
          <w:rFonts w:asciiTheme="minorHAnsi" w:eastAsiaTheme="minorEastAsia" w:hAnsiTheme="minorHAnsi" w:cstheme="minorBidi"/>
          <w:kern w:val="2"/>
          <w:sz w:val="24"/>
          <w:szCs w:val="24"/>
          <w14:ligatures w14:val="standardContextual"/>
        </w:rPr>
      </w:pPr>
      <w:r>
        <w:t>10.3.3.4</w:t>
      </w:r>
      <w:r>
        <w:rPr>
          <w:rFonts w:asciiTheme="minorHAnsi" w:eastAsiaTheme="minorEastAsia" w:hAnsiTheme="minorHAnsi" w:cstheme="minorBidi"/>
          <w:kern w:val="2"/>
          <w:sz w:val="24"/>
          <w:szCs w:val="24"/>
          <w14:ligatures w14:val="standardContextual"/>
        </w:rPr>
        <w:tab/>
      </w:r>
      <w:r>
        <w:t>Method of test</w:t>
      </w:r>
      <w:r>
        <w:tab/>
      </w:r>
      <w:r>
        <w:fldChar w:fldCharType="begin" w:fldLock="1"/>
      </w:r>
      <w:r>
        <w:instrText xml:space="preserve"> PAGEREF _Toc183489436 \h </w:instrText>
      </w:r>
      <w:r>
        <w:fldChar w:fldCharType="separate"/>
      </w:r>
      <w:r>
        <w:t>60</w:t>
      </w:r>
      <w:r>
        <w:fldChar w:fldCharType="end"/>
      </w:r>
    </w:p>
    <w:p w14:paraId="2BE653B3" w14:textId="35153473" w:rsidR="00637BA7" w:rsidRDefault="00637BA7">
      <w:pPr>
        <w:pStyle w:val="TOC5"/>
        <w:rPr>
          <w:rFonts w:asciiTheme="minorHAnsi" w:eastAsiaTheme="minorEastAsia" w:hAnsiTheme="minorHAnsi" w:cstheme="minorBidi"/>
          <w:kern w:val="2"/>
          <w:sz w:val="24"/>
          <w:szCs w:val="24"/>
          <w14:ligatures w14:val="standardContextual"/>
        </w:rPr>
      </w:pPr>
      <w:r>
        <w:t>10.3.3.4.1</w:t>
      </w:r>
      <w:r>
        <w:rPr>
          <w:rFonts w:asciiTheme="minorHAnsi" w:eastAsiaTheme="minorEastAsia" w:hAnsiTheme="minorHAnsi" w:cstheme="minorBidi"/>
          <w:kern w:val="2"/>
          <w:sz w:val="24"/>
          <w:szCs w:val="24"/>
          <w14:ligatures w14:val="standardContextual"/>
        </w:rPr>
        <w:tab/>
      </w:r>
      <w:r>
        <w:t>Initial conditions</w:t>
      </w:r>
      <w:r>
        <w:tab/>
      </w:r>
      <w:r>
        <w:fldChar w:fldCharType="begin" w:fldLock="1"/>
      </w:r>
      <w:r>
        <w:instrText xml:space="preserve"> PAGEREF _Toc183489437 \h </w:instrText>
      </w:r>
      <w:r>
        <w:fldChar w:fldCharType="separate"/>
      </w:r>
      <w:r>
        <w:t>60</w:t>
      </w:r>
      <w:r>
        <w:fldChar w:fldCharType="end"/>
      </w:r>
    </w:p>
    <w:p w14:paraId="3E25D1EB" w14:textId="0EFCC287" w:rsidR="00637BA7" w:rsidRDefault="00637BA7">
      <w:pPr>
        <w:pStyle w:val="TOC5"/>
        <w:rPr>
          <w:rFonts w:asciiTheme="minorHAnsi" w:eastAsiaTheme="minorEastAsia" w:hAnsiTheme="minorHAnsi" w:cstheme="minorBidi"/>
          <w:kern w:val="2"/>
          <w:sz w:val="24"/>
          <w:szCs w:val="24"/>
          <w14:ligatures w14:val="standardContextual"/>
        </w:rPr>
      </w:pPr>
      <w:r>
        <w:t>10.3.3.4.2</w:t>
      </w:r>
      <w:r>
        <w:rPr>
          <w:rFonts w:asciiTheme="minorHAnsi" w:eastAsiaTheme="minorEastAsia" w:hAnsiTheme="minorHAnsi" w:cstheme="minorBidi"/>
          <w:kern w:val="2"/>
          <w:sz w:val="24"/>
          <w:szCs w:val="24"/>
          <w14:ligatures w14:val="standardContextual"/>
        </w:rPr>
        <w:tab/>
      </w:r>
      <w:r>
        <w:t>Procedure</w:t>
      </w:r>
      <w:r>
        <w:tab/>
      </w:r>
      <w:r>
        <w:fldChar w:fldCharType="begin" w:fldLock="1"/>
      </w:r>
      <w:r>
        <w:instrText xml:space="preserve"> PAGEREF _Toc183489438 \h </w:instrText>
      </w:r>
      <w:r>
        <w:fldChar w:fldCharType="separate"/>
      </w:r>
      <w:r>
        <w:t>61</w:t>
      </w:r>
      <w:r>
        <w:fldChar w:fldCharType="end"/>
      </w:r>
    </w:p>
    <w:p w14:paraId="4BF300AF" w14:textId="1F268E3C" w:rsidR="00637BA7" w:rsidRDefault="00637BA7">
      <w:pPr>
        <w:pStyle w:val="TOC4"/>
        <w:rPr>
          <w:rFonts w:asciiTheme="minorHAnsi" w:eastAsiaTheme="minorEastAsia" w:hAnsiTheme="minorHAnsi" w:cstheme="minorBidi"/>
          <w:kern w:val="2"/>
          <w:sz w:val="24"/>
          <w:szCs w:val="24"/>
          <w14:ligatures w14:val="standardContextual"/>
        </w:rPr>
      </w:pPr>
      <w:r>
        <w:t>10.3.3.5</w:t>
      </w:r>
      <w:r>
        <w:rPr>
          <w:rFonts w:asciiTheme="minorHAnsi" w:eastAsiaTheme="minorEastAsia" w:hAnsiTheme="minorHAnsi" w:cstheme="minorBidi"/>
          <w:kern w:val="2"/>
          <w:sz w:val="24"/>
          <w:szCs w:val="24"/>
          <w14:ligatures w14:val="standardContextual"/>
        </w:rPr>
        <w:tab/>
      </w:r>
      <w:r>
        <w:t>Test requirement</w:t>
      </w:r>
      <w:r>
        <w:tab/>
      </w:r>
      <w:r>
        <w:fldChar w:fldCharType="begin" w:fldLock="1"/>
      </w:r>
      <w:r>
        <w:instrText xml:space="preserve"> PAGEREF _Toc183489439 \h </w:instrText>
      </w:r>
      <w:r>
        <w:fldChar w:fldCharType="separate"/>
      </w:r>
      <w:r>
        <w:t>61</w:t>
      </w:r>
      <w:r>
        <w:fldChar w:fldCharType="end"/>
      </w:r>
    </w:p>
    <w:p w14:paraId="446E0B05" w14:textId="71914367" w:rsidR="00637BA7" w:rsidRDefault="00637BA7">
      <w:pPr>
        <w:pStyle w:val="TOC4"/>
        <w:rPr>
          <w:rFonts w:asciiTheme="minorHAnsi" w:eastAsiaTheme="minorEastAsia" w:hAnsiTheme="minorHAnsi" w:cstheme="minorBidi"/>
          <w:kern w:val="2"/>
          <w:sz w:val="24"/>
          <w:szCs w:val="24"/>
          <w14:ligatures w14:val="standardContextual"/>
        </w:rPr>
      </w:pPr>
      <w:r>
        <w:t>10.3.3.6</w:t>
      </w:r>
      <w:r>
        <w:rPr>
          <w:rFonts w:asciiTheme="minorHAnsi" w:eastAsiaTheme="minorEastAsia" w:hAnsiTheme="minorHAnsi" w:cstheme="minorBidi"/>
          <w:kern w:val="2"/>
          <w:sz w:val="24"/>
          <w:szCs w:val="24"/>
          <w14:ligatures w14:val="standardContextual"/>
        </w:rPr>
        <w:tab/>
      </w:r>
      <w:r>
        <w:t>Acceptance criteria</w:t>
      </w:r>
      <w:r>
        <w:tab/>
      </w:r>
      <w:r>
        <w:fldChar w:fldCharType="begin" w:fldLock="1"/>
      </w:r>
      <w:r>
        <w:instrText xml:space="preserve"> PAGEREF _Toc183489440 \h </w:instrText>
      </w:r>
      <w:r>
        <w:fldChar w:fldCharType="separate"/>
      </w:r>
      <w:r>
        <w:t>61</w:t>
      </w:r>
      <w:r>
        <w:fldChar w:fldCharType="end"/>
      </w:r>
    </w:p>
    <w:p w14:paraId="4CA9A9AA" w14:textId="34A3928C" w:rsidR="00637BA7" w:rsidRDefault="00637BA7">
      <w:pPr>
        <w:pStyle w:val="TOC2"/>
        <w:rPr>
          <w:rFonts w:asciiTheme="minorHAnsi" w:eastAsiaTheme="minorEastAsia" w:hAnsiTheme="minorHAnsi" w:cstheme="minorBidi"/>
          <w:kern w:val="2"/>
          <w:sz w:val="24"/>
          <w:szCs w:val="24"/>
          <w14:ligatures w14:val="standardContextual"/>
        </w:rPr>
      </w:pPr>
      <w:r>
        <w:t>10.4</w:t>
      </w:r>
      <w:r>
        <w:rPr>
          <w:rFonts w:asciiTheme="minorHAnsi" w:eastAsiaTheme="minorEastAsia" w:hAnsiTheme="minorHAnsi" w:cstheme="minorBidi"/>
          <w:kern w:val="2"/>
          <w:sz w:val="24"/>
          <w:szCs w:val="24"/>
          <w14:ligatures w14:val="standardContextual"/>
        </w:rPr>
        <w:tab/>
      </w:r>
      <w:r>
        <w:t>Proactive UICC commands</w:t>
      </w:r>
      <w:r>
        <w:tab/>
      </w:r>
      <w:r>
        <w:fldChar w:fldCharType="begin" w:fldLock="1"/>
      </w:r>
      <w:r>
        <w:instrText xml:space="preserve"> PAGEREF _Toc183489441 \h </w:instrText>
      </w:r>
      <w:r>
        <w:fldChar w:fldCharType="separate"/>
      </w:r>
      <w:r>
        <w:t>61</w:t>
      </w:r>
      <w:r>
        <w:fldChar w:fldCharType="end"/>
      </w:r>
    </w:p>
    <w:p w14:paraId="23DEB959" w14:textId="3E27E807" w:rsidR="00637BA7" w:rsidRDefault="00637BA7">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DISPLAY TEXT</w:t>
      </w:r>
      <w:r>
        <w:tab/>
      </w:r>
      <w:r>
        <w:fldChar w:fldCharType="begin" w:fldLock="1"/>
      </w:r>
      <w:r>
        <w:instrText xml:space="preserve"> PAGEREF _Toc183489442 \h </w:instrText>
      </w:r>
      <w:r>
        <w:fldChar w:fldCharType="separate"/>
      </w:r>
      <w:r>
        <w:t>61</w:t>
      </w:r>
      <w:r>
        <w:fldChar w:fldCharType="end"/>
      </w:r>
    </w:p>
    <w:p w14:paraId="327955F6" w14:textId="1DCA3470" w:rsidR="00637BA7" w:rsidRDefault="00637BA7">
      <w:pPr>
        <w:pStyle w:val="TOC4"/>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DISPLAY TEXT (Normal)</w:t>
      </w:r>
      <w:r>
        <w:tab/>
      </w:r>
      <w:r>
        <w:fldChar w:fldCharType="begin" w:fldLock="1"/>
      </w:r>
      <w:r>
        <w:instrText xml:space="preserve"> PAGEREF _Toc183489443 \h </w:instrText>
      </w:r>
      <w:r>
        <w:fldChar w:fldCharType="separate"/>
      </w:r>
      <w:r>
        <w:t>61</w:t>
      </w:r>
      <w:r>
        <w:fldChar w:fldCharType="end"/>
      </w:r>
    </w:p>
    <w:p w14:paraId="73E394E8" w14:textId="14553401" w:rsidR="00637BA7" w:rsidRDefault="00637BA7">
      <w:pPr>
        <w:pStyle w:val="TOC4"/>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DISPLAY TEXT (Support of "No response from user")</w:t>
      </w:r>
      <w:r>
        <w:tab/>
      </w:r>
      <w:r>
        <w:fldChar w:fldCharType="begin" w:fldLock="1"/>
      </w:r>
      <w:r>
        <w:instrText xml:space="preserve"> PAGEREF _Toc183489444 \h </w:instrText>
      </w:r>
      <w:r>
        <w:fldChar w:fldCharType="separate"/>
      </w:r>
      <w:r>
        <w:t>61</w:t>
      </w:r>
      <w:r>
        <w:fldChar w:fldCharType="end"/>
      </w:r>
    </w:p>
    <w:p w14:paraId="7CD4809D" w14:textId="08172CDF" w:rsidR="00637BA7" w:rsidRDefault="00637BA7">
      <w:pPr>
        <w:pStyle w:val="TOC4"/>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DISPLAY TEXT (Display of extension text)</w:t>
      </w:r>
      <w:r>
        <w:tab/>
      </w:r>
      <w:r>
        <w:fldChar w:fldCharType="begin" w:fldLock="1"/>
      </w:r>
      <w:r>
        <w:instrText xml:space="preserve"> PAGEREF _Toc183489445 \h </w:instrText>
      </w:r>
      <w:r>
        <w:fldChar w:fldCharType="separate"/>
      </w:r>
      <w:r>
        <w:t>61</w:t>
      </w:r>
      <w:r>
        <w:fldChar w:fldCharType="end"/>
      </w:r>
    </w:p>
    <w:p w14:paraId="7F56FC72" w14:textId="1FBE60FC" w:rsidR="00637BA7" w:rsidRDefault="00637BA7">
      <w:pPr>
        <w:pStyle w:val="TOC4"/>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DISPLAY TEXT (Sustained text)</w:t>
      </w:r>
      <w:r>
        <w:tab/>
      </w:r>
      <w:r>
        <w:fldChar w:fldCharType="begin" w:fldLock="1"/>
      </w:r>
      <w:r>
        <w:instrText xml:space="preserve"> PAGEREF _Toc183489446 \h </w:instrText>
      </w:r>
      <w:r>
        <w:fldChar w:fldCharType="separate"/>
      </w:r>
      <w:r>
        <w:t>61</w:t>
      </w:r>
      <w:r>
        <w:fldChar w:fldCharType="end"/>
      </w:r>
    </w:p>
    <w:p w14:paraId="471F9388" w14:textId="1D91DB47" w:rsidR="00637BA7" w:rsidRDefault="00637BA7">
      <w:pPr>
        <w:pStyle w:val="TOC4"/>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DISPLAY TEXT (Display of icons)</w:t>
      </w:r>
      <w:r>
        <w:tab/>
      </w:r>
      <w:r>
        <w:fldChar w:fldCharType="begin" w:fldLock="1"/>
      </w:r>
      <w:r>
        <w:instrText xml:space="preserve"> PAGEREF _Toc183489447 \h </w:instrText>
      </w:r>
      <w:r>
        <w:fldChar w:fldCharType="separate"/>
      </w:r>
      <w:r>
        <w:t>62</w:t>
      </w:r>
      <w:r>
        <w:fldChar w:fldCharType="end"/>
      </w:r>
    </w:p>
    <w:p w14:paraId="216B9476" w14:textId="3A4FCC84" w:rsidR="00637BA7" w:rsidRDefault="00637BA7">
      <w:pPr>
        <w:pStyle w:val="TOC4"/>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Cyrillic</w:t>
      </w:r>
      <w:r>
        <w:t>)</w:t>
      </w:r>
      <w:r>
        <w:tab/>
      </w:r>
      <w:r>
        <w:fldChar w:fldCharType="begin" w:fldLock="1"/>
      </w:r>
      <w:r>
        <w:instrText xml:space="preserve"> PAGEREF _Toc183489448 \h </w:instrText>
      </w:r>
      <w:r>
        <w:fldChar w:fldCharType="separate"/>
      </w:r>
      <w:r>
        <w:t>62</w:t>
      </w:r>
      <w:r>
        <w:fldChar w:fldCharType="end"/>
      </w:r>
    </w:p>
    <w:p w14:paraId="372B345B" w14:textId="5381066C" w:rsidR="00637BA7" w:rsidRDefault="00637BA7">
      <w:pPr>
        <w:pStyle w:val="TOC4"/>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DISPLAY TEXT (Variable Time out)</w:t>
      </w:r>
      <w:r>
        <w:tab/>
      </w:r>
      <w:r>
        <w:fldChar w:fldCharType="begin" w:fldLock="1"/>
      </w:r>
      <w:r>
        <w:instrText xml:space="preserve"> PAGEREF _Toc183489449 \h </w:instrText>
      </w:r>
      <w:r>
        <w:fldChar w:fldCharType="separate"/>
      </w:r>
      <w:r>
        <w:t>62</w:t>
      </w:r>
      <w:r>
        <w:fldChar w:fldCharType="end"/>
      </w:r>
    </w:p>
    <w:p w14:paraId="0F845776" w14:textId="779FFB9D" w:rsidR="00637BA7" w:rsidRDefault="00637BA7">
      <w:pPr>
        <w:pStyle w:val="TOC4"/>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DISPLAY TEXT (Support of Text Attribute)</w:t>
      </w:r>
      <w:r>
        <w:tab/>
      </w:r>
      <w:r>
        <w:fldChar w:fldCharType="begin" w:fldLock="1"/>
      </w:r>
      <w:r>
        <w:instrText xml:space="preserve"> PAGEREF _Toc183489450 \h </w:instrText>
      </w:r>
      <w:r>
        <w:fldChar w:fldCharType="separate"/>
      </w:r>
      <w:r>
        <w:t>62</w:t>
      </w:r>
      <w:r>
        <w:fldChar w:fldCharType="end"/>
      </w:r>
    </w:p>
    <w:p w14:paraId="631BF985" w14:textId="708B07C5" w:rsidR="00637BA7" w:rsidRDefault="00637BA7">
      <w:pPr>
        <w:pStyle w:val="TOC4"/>
        <w:rPr>
          <w:rFonts w:asciiTheme="minorHAnsi" w:eastAsiaTheme="minorEastAsia" w:hAnsiTheme="minorHAnsi" w:cstheme="minorBidi"/>
          <w:kern w:val="2"/>
          <w:sz w:val="24"/>
          <w:szCs w:val="24"/>
          <w14:ligatures w14:val="standardContextual"/>
        </w:rPr>
      </w:pPr>
      <w:r w:rsidRPr="00D16D26">
        <w:rPr>
          <w:bCs/>
          <w:iCs/>
        </w:rPr>
        <w:t>10.4.1.9</w:t>
      </w:r>
      <w:r>
        <w:rPr>
          <w:rFonts w:asciiTheme="minorHAnsi" w:eastAsiaTheme="minorEastAsia" w:hAnsiTheme="minorHAnsi" w:cstheme="minorBidi"/>
          <w:kern w:val="2"/>
          <w:sz w:val="24"/>
          <w:szCs w:val="24"/>
          <w14:ligatures w14:val="standardContextual"/>
        </w:rPr>
        <w:tab/>
      </w:r>
      <w:r>
        <w:t xml:space="preserve">DISPLAY TEXT (UCS2 display </w:t>
      </w:r>
      <w:r w:rsidRPr="00D16D26">
        <w:rPr>
          <w:bCs/>
          <w:iCs/>
        </w:rPr>
        <w:t>in Chinese</w:t>
      </w:r>
      <w:r>
        <w:t>)</w:t>
      </w:r>
      <w:r>
        <w:tab/>
      </w:r>
      <w:r>
        <w:fldChar w:fldCharType="begin" w:fldLock="1"/>
      </w:r>
      <w:r>
        <w:instrText xml:space="preserve"> PAGEREF _Toc183489451 \h </w:instrText>
      </w:r>
      <w:r>
        <w:fldChar w:fldCharType="separate"/>
      </w:r>
      <w:r>
        <w:t>62</w:t>
      </w:r>
      <w:r>
        <w:fldChar w:fldCharType="end"/>
      </w:r>
    </w:p>
    <w:p w14:paraId="4340513D" w14:textId="574B0F72" w:rsidR="00637BA7" w:rsidRDefault="00637BA7">
      <w:pPr>
        <w:pStyle w:val="TOC4"/>
        <w:rPr>
          <w:rFonts w:asciiTheme="minorHAnsi" w:eastAsiaTheme="minorEastAsia" w:hAnsiTheme="minorHAnsi" w:cstheme="minorBidi"/>
          <w:kern w:val="2"/>
          <w:sz w:val="24"/>
          <w:szCs w:val="24"/>
          <w14:ligatures w14:val="standardContextual"/>
        </w:rPr>
      </w:pPr>
      <w:r>
        <w:t>10.4.1.10</w:t>
      </w:r>
      <w:r>
        <w:rPr>
          <w:rFonts w:asciiTheme="minorHAnsi" w:eastAsiaTheme="minorEastAsia" w:hAnsiTheme="minorHAnsi" w:cstheme="minorBidi"/>
          <w:kern w:val="2"/>
          <w:sz w:val="24"/>
          <w:szCs w:val="24"/>
          <w14:ligatures w14:val="standardContextual"/>
        </w:rPr>
        <w:tab/>
      </w:r>
      <w:r>
        <w:t>DISPLAY TEXT (UCS2 display in Katakana)</w:t>
      </w:r>
      <w:r>
        <w:tab/>
      </w:r>
      <w:r>
        <w:fldChar w:fldCharType="begin" w:fldLock="1"/>
      </w:r>
      <w:r>
        <w:instrText xml:space="preserve"> PAGEREF _Toc183489452 \h </w:instrText>
      </w:r>
      <w:r>
        <w:fldChar w:fldCharType="separate"/>
      </w:r>
      <w:r>
        <w:t>62</w:t>
      </w:r>
      <w:r>
        <w:fldChar w:fldCharType="end"/>
      </w:r>
    </w:p>
    <w:p w14:paraId="1579568C" w14:textId="19B1FD68" w:rsidR="00637BA7" w:rsidRDefault="00637BA7">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GET INKEY</w:t>
      </w:r>
      <w:r>
        <w:tab/>
      </w:r>
      <w:r>
        <w:fldChar w:fldCharType="begin" w:fldLock="1"/>
      </w:r>
      <w:r>
        <w:instrText xml:space="preserve"> PAGEREF _Toc183489453 \h </w:instrText>
      </w:r>
      <w:r>
        <w:fldChar w:fldCharType="separate"/>
      </w:r>
      <w:r>
        <w:t>63</w:t>
      </w:r>
      <w:r>
        <w:fldChar w:fldCharType="end"/>
      </w:r>
    </w:p>
    <w:p w14:paraId="6AF9F3FA" w14:textId="00489AE9" w:rsidR="00637BA7" w:rsidRDefault="00637BA7">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GET INKEY (Normal)</w:t>
      </w:r>
      <w:r>
        <w:tab/>
      </w:r>
      <w:r>
        <w:fldChar w:fldCharType="begin" w:fldLock="1"/>
      </w:r>
      <w:r>
        <w:instrText xml:space="preserve"> PAGEREF _Toc183489454 \h </w:instrText>
      </w:r>
      <w:r>
        <w:fldChar w:fldCharType="separate"/>
      </w:r>
      <w:r>
        <w:t>63</w:t>
      </w:r>
      <w:r>
        <w:fldChar w:fldCharType="end"/>
      </w:r>
    </w:p>
    <w:p w14:paraId="1211A3BA" w14:textId="0C2C6A48" w:rsidR="00637BA7" w:rsidRDefault="00637BA7">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GET INKEY (No response from User)</w:t>
      </w:r>
      <w:r>
        <w:tab/>
      </w:r>
      <w:r>
        <w:fldChar w:fldCharType="begin" w:fldLock="1"/>
      </w:r>
      <w:r>
        <w:instrText xml:space="preserve"> PAGEREF _Toc183489455 \h </w:instrText>
      </w:r>
      <w:r>
        <w:fldChar w:fldCharType="separate"/>
      </w:r>
      <w:r>
        <w:t>63</w:t>
      </w:r>
      <w:r>
        <w:fldChar w:fldCharType="end"/>
      </w:r>
    </w:p>
    <w:p w14:paraId="49C2CB3F" w14:textId="2898DE3E" w:rsidR="00637BA7" w:rsidRDefault="00637BA7">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GET INKEY (UCS2 display in Cyrillic)</w:t>
      </w:r>
      <w:r>
        <w:tab/>
      </w:r>
      <w:r>
        <w:fldChar w:fldCharType="begin" w:fldLock="1"/>
      </w:r>
      <w:r>
        <w:instrText xml:space="preserve"> PAGEREF _Toc183489456 \h </w:instrText>
      </w:r>
      <w:r>
        <w:fldChar w:fldCharType="separate"/>
      </w:r>
      <w:r>
        <w:t>63</w:t>
      </w:r>
      <w:r>
        <w:fldChar w:fldCharType="end"/>
      </w:r>
    </w:p>
    <w:p w14:paraId="50FBFDF6" w14:textId="5D5B01B1" w:rsidR="00637BA7" w:rsidRDefault="00637BA7">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GET INKEY (UCS2 entry in Cyrillic)</w:t>
      </w:r>
      <w:r>
        <w:tab/>
      </w:r>
      <w:r>
        <w:fldChar w:fldCharType="begin" w:fldLock="1"/>
      </w:r>
      <w:r>
        <w:instrText xml:space="preserve"> PAGEREF _Toc183489457 \h </w:instrText>
      </w:r>
      <w:r>
        <w:fldChar w:fldCharType="separate"/>
      </w:r>
      <w:r>
        <w:t>63</w:t>
      </w:r>
      <w:r>
        <w:fldChar w:fldCharType="end"/>
      </w:r>
    </w:p>
    <w:p w14:paraId="6E4AAA8B" w14:textId="313D312C" w:rsidR="00637BA7" w:rsidRDefault="00637BA7">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GET INKEY ("Yes/No" Response)</w:t>
      </w:r>
      <w:r>
        <w:tab/>
      </w:r>
      <w:r>
        <w:fldChar w:fldCharType="begin" w:fldLock="1"/>
      </w:r>
      <w:r>
        <w:instrText xml:space="preserve"> PAGEREF _Toc183489458 \h </w:instrText>
      </w:r>
      <w:r>
        <w:fldChar w:fldCharType="separate"/>
      </w:r>
      <w:r>
        <w:t>63</w:t>
      </w:r>
      <w:r>
        <w:fldChar w:fldCharType="end"/>
      </w:r>
    </w:p>
    <w:p w14:paraId="417D9114" w14:textId="20923591" w:rsidR="00637BA7" w:rsidRDefault="00637BA7">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GET INKEY (Display of icons)</w:t>
      </w:r>
      <w:r>
        <w:tab/>
      </w:r>
      <w:r>
        <w:fldChar w:fldCharType="begin" w:fldLock="1"/>
      </w:r>
      <w:r>
        <w:instrText xml:space="preserve"> PAGEREF _Toc183489459 \h </w:instrText>
      </w:r>
      <w:r>
        <w:fldChar w:fldCharType="separate"/>
      </w:r>
      <w:r>
        <w:t>63</w:t>
      </w:r>
      <w:r>
        <w:fldChar w:fldCharType="end"/>
      </w:r>
    </w:p>
    <w:p w14:paraId="09338C67" w14:textId="5314DE9C" w:rsidR="00637BA7" w:rsidRDefault="00637BA7">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GET INKEY (Help Information)</w:t>
      </w:r>
      <w:r>
        <w:tab/>
      </w:r>
      <w:r>
        <w:fldChar w:fldCharType="begin" w:fldLock="1"/>
      </w:r>
      <w:r>
        <w:instrText xml:space="preserve"> PAGEREF _Toc183489460 \h </w:instrText>
      </w:r>
      <w:r>
        <w:fldChar w:fldCharType="separate"/>
      </w:r>
      <w:r>
        <w:t>63</w:t>
      </w:r>
      <w:r>
        <w:fldChar w:fldCharType="end"/>
      </w:r>
    </w:p>
    <w:p w14:paraId="199E009F" w14:textId="1145AB3E" w:rsidR="00637BA7" w:rsidRDefault="00637BA7">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GET INKEY (Variable Time out)</w:t>
      </w:r>
      <w:r>
        <w:tab/>
      </w:r>
      <w:r>
        <w:fldChar w:fldCharType="begin" w:fldLock="1"/>
      </w:r>
      <w:r>
        <w:instrText xml:space="preserve"> PAGEREF _Toc183489461 \h </w:instrText>
      </w:r>
      <w:r>
        <w:fldChar w:fldCharType="separate"/>
      </w:r>
      <w:r>
        <w:t>64</w:t>
      </w:r>
      <w:r>
        <w:fldChar w:fldCharType="end"/>
      </w:r>
    </w:p>
    <w:p w14:paraId="5D8A85E3" w14:textId="7B5D4755" w:rsidR="00637BA7" w:rsidRDefault="00637BA7">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GET INKEY (Support of Text Attribute)</w:t>
      </w:r>
      <w:r>
        <w:tab/>
      </w:r>
      <w:r>
        <w:fldChar w:fldCharType="begin" w:fldLock="1"/>
      </w:r>
      <w:r>
        <w:instrText xml:space="preserve"> PAGEREF _Toc183489462 \h </w:instrText>
      </w:r>
      <w:r>
        <w:fldChar w:fldCharType="separate"/>
      </w:r>
      <w:r>
        <w:t>64</w:t>
      </w:r>
      <w:r>
        <w:fldChar w:fldCharType="end"/>
      </w:r>
    </w:p>
    <w:p w14:paraId="263F4329" w14:textId="2D42E475" w:rsidR="00637BA7" w:rsidRDefault="00637BA7">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GET INKEY (UCS2 display in Chinese)</w:t>
      </w:r>
      <w:r>
        <w:tab/>
      </w:r>
      <w:r>
        <w:fldChar w:fldCharType="begin" w:fldLock="1"/>
      </w:r>
      <w:r>
        <w:instrText xml:space="preserve"> PAGEREF _Toc183489463 \h </w:instrText>
      </w:r>
      <w:r>
        <w:fldChar w:fldCharType="separate"/>
      </w:r>
      <w:r>
        <w:t>64</w:t>
      </w:r>
      <w:r>
        <w:fldChar w:fldCharType="end"/>
      </w:r>
    </w:p>
    <w:p w14:paraId="640052BC" w14:textId="1613222E"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GET INKEY (UCS2 entry in Chinese)</w:t>
      </w:r>
      <w:r>
        <w:tab/>
      </w:r>
      <w:r>
        <w:fldChar w:fldCharType="begin" w:fldLock="1"/>
      </w:r>
      <w:r>
        <w:instrText xml:space="preserve"> PAGEREF _Toc183489464 \h </w:instrText>
      </w:r>
      <w:r>
        <w:fldChar w:fldCharType="separate"/>
      </w:r>
      <w:r>
        <w:t>64</w:t>
      </w:r>
      <w:r>
        <w:fldChar w:fldCharType="end"/>
      </w:r>
    </w:p>
    <w:p w14:paraId="7B72E423" w14:textId="216CE38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GET INKEY (UCS2 display in Katakana)</w:t>
      </w:r>
      <w:r>
        <w:tab/>
      </w:r>
      <w:r>
        <w:fldChar w:fldCharType="begin" w:fldLock="1"/>
      </w:r>
      <w:r>
        <w:instrText xml:space="preserve"> PAGEREF _Toc183489465 \h </w:instrText>
      </w:r>
      <w:r>
        <w:fldChar w:fldCharType="separate"/>
      </w:r>
      <w:r>
        <w:t>64</w:t>
      </w:r>
      <w:r>
        <w:fldChar w:fldCharType="end"/>
      </w:r>
    </w:p>
    <w:p w14:paraId="01A71DDC" w14:textId="1887FFFE" w:rsidR="00637BA7" w:rsidRDefault="00637BA7">
      <w:pPr>
        <w:pStyle w:val="TOC4"/>
        <w:rPr>
          <w:rFonts w:asciiTheme="minorHAnsi" w:eastAsiaTheme="minorEastAsia" w:hAnsiTheme="minorHAnsi" w:cstheme="minorBidi"/>
          <w:kern w:val="2"/>
          <w:sz w:val="24"/>
          <w:szCs w:val="24"/>
          <w14:ligatures w14:val="standardContextual"/>
        </w:rPr>
      </w:pPr>
      <w:r>
        <w:lastRenderedPageBreak/>
        <w:t>10.4.2.13</w:t>
      </w:r>
      <w:r>
        <w:rPr>
          <w:rFonts w:asciiTheme="minorHAnsi" w:eastAsiaTheme="minorEastAsia" w:hAnsiTheme="minorHAnsi" w:cstheme="minorBidi"/>
          <w:kern w:val="2"/>
          <w:sz w:val="24"/>
          <w:szCs w:val="24"/>
          <w14:ligatures w14:val="standardContextual"/>
        </w:rPr>
        <w:tab/>
      </w:r>
      <w:r>
        <w:t>GET INKEY (UCS2 entry in Katakana)</w:t>
      </w:r>
      <w:r>
        <w:tab/>
      </w:r>
      <w:r>
        <w:fldChar w:fldCharType="begin" w:fldLock="1"/>
      </w:r>
      <w:r>
        <w:instrText xml:space="preserve"> PAGEREF _Toc183489466 \h </w:instrText>
      </w:r>
      <w:r>
        <w:fldChar w:fldCharType="separate"/>
      </w:r>
      <w:r>
        <w:t>64</w:t>
      </w:r>
      <w:r>
        <w:fldChar w:fldCharType="end"/>
      </w:r>
    </w:p>
    <w:p w14:paraId="0331403E" w14:textId="44A27BF0" w:rsidR="00637BA7" w:rsidRDefault="00637BA7">
      <w:pPr>
        <w:pStyle w:val="TOC3"/>
        <w:rPr>
          <w:rFonts w:asciiTheme="minorHAnsi" w:eastAsiaTheme="minorEastAsia" w:hAnsiTheme="minorHAnsi" w:cstheme="minorBidi"/>
          <w:kern w:val="2"/>
          <w:sz w:val="24"/>
          <w:szCs w:val="24"/>
          <w14:ligatures w14:val="standardContextual"/>
        </w:rPr>
      </w:pPr>
      <w:r>
        <w:t>10.4.3</w:t>
      </w:r>
      <w:r>
        <w:rPr>
          <w:rFonts w:asciiTheme="minorHAnsi" w:eastAsiaTheme="minorEastAsia" w:hAnsiTheme="minorHAnsi" w:cstheme="minorBidi"/>
          <w:kern w:val="2"/>
          <w:sz w:val="24"/>
          <w:szCs w:val="24"/>
          <w14:ligatures w14:val="standardContextual"/>
        </w:rPr>
        <w:tab/>
      </w:r>
      <w:r>
        <w:t>GET INPUT</w:t>
      </w:r>
      <w:r>
        <w:tab/>
      </w:r>
      <w:r>
        <w:fldChar w:fldCharType="begin" w:fldLock="1"/>
      </w:r>
      <w:r>
        <w:instrText xml:space="preserve"> PAGEREF _Toc183489467 \h </w:instrText>
      </w:r>
      <w:r>
        <w:fldChar w:fldCharType="separate"/>
      </w:r>
      <w:r>
        <w:t>64</w:t>
      </w:r>
      <w:r>
        <w:fldChar w:fldCharType="end"/>
      </w:r>
    </w:p>
    <w:p w14:paraId="137A2A4C" w14:textId="222015C8" w:rsidR="00637BA7" w:rsidRDefault="00637BA7">
      <w:pPr>
        <w:pStyle w:val="TOC4"/>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INPUT (Normal)</w:t>
      </w:r>
      <w:r>
        <w:tab/>
      </w:r>
      <w:r>
        <w:fldChar w:fldCharType="begin" w:fldLock="1"/>
      </w:r>
      <w:r>
        <w:instrText xml:space="preserve"> PAGEREF _Toc183489468 \h </w:instrText>
      </w:r>
      <w:r>
        <w:fldChar w:fldCharType="separate"/>
      </w:r>
      <w:r>
        <w:t>64</w:t>
      </w:r>
      <w:r>
        <w:fldChar w:fldCharType="end"/>
      </w:r>
    </w:p>
    <w:p w14:paraId="50B5652F" w14:textId="55F65391" w:rsidR="00637BA7" w:rsidRDefault="00637BA7">
      <w:pPr>
        <w:pStyle w:val="TOC4"/>
        <w:rPr>
          <w:rFonts w:asciiTheme="minorHAnsi" w:eastAsiaTheme="minorEastAsia" w:hAnsiTheme="minorHAnsi" w:cstheme="minorBidi"/>
          <w:kern w:val="2"/>
          <w:sz w:val="24"/>
          <w:szCs w:val="24"/>
          <w14:ligatures w14:val="standardContextual"/>
        </w:rPr>
      </w:pPr>
      <w:r>
        <w:t>10.4.3.2</w:t>
      </w:r>
      <w:r>
        <w:rPr>
          <w:rFonts w:asciiTheme="minorHAnsi" w:eastAsiaTheme="minorEastAsia" w:hAnsiTheme="minorHAnsi" w:cstheme="minorBidi"/>
          <w:kern w:val="2"/>
          <w:sz w:val="24"/>
          <w:szCs w:val="24"/>
          <w14:ligatures w14:val="standardContextual"/>
        </w:rPr>
        <w:tab/>
      </w:r>
      <w:r>
        <w:t>GET INPUT (No response from User)</w:t>
      </w:r>
      <w:r>
        <w:tab/>
      </w:r>
      <w:r>
        <w:fldChar w:fldCharType="begin" w:fldLock="1"/>
      </w:r>
      <w:r>
        <w:instrText xml:space="preserve"> PAGEREF _Toc183489469 \h </w:instrText>
      </w:r>
      <w:r>
        <w:fldChar w:fldCharType="separate"/>
      </w:r>
      <w:r>
        <w:t>65</w:t>
      </w:r>
      <w:r>
        <w:fldChar w:fldCharType="end"/>
      </w:r>
    </w:p>
    <w:p w14:paraId="59F796C6" w14:textId="58605765" w:rsidR="00637BA7" w:rsidRDefault="00637BA7">
      <w:pPr>
        <w:pStyle w:val="TOC4"/>
        <w:rPr>
          <w:rFonts w:asciiTheme="minorHAnsi" w:eastAsiaTheme="minorEastAsia" w:hAnsiTheme="minorHAnsi" w:cstheme="minorBidi"/>
          <w:kern w:val="2"/>
          <w:sz w:val="24"/>
          <w:szCs w:val="24"/>
          <w14:ligatures w14:val="standardContextual"/>
        </w:rPr>
      </w:pPr>
      <w:r>
        <w:t>10.4.3.3</w:t>
      </w:r>
      <w:r>
        <w:rPr>
          <w:rFonts w:asciiTheme="minorHAnsi" w:eastAsiaTheme="minorEastAsia" w:hAnsiTheme="minorHAnsi" w:cstheme="minorBidi"/>
          <w:kern w:val="2"/>
          <w:sz w:val="24"/>
          <w:szCs w:val="24"/>
          <w14:ligatures w14:val="standardContextual"/>
        </w:rPr>
        <w:tab/>
      </w:r>
      <w:r>
        <w:t>GET INPUT (UCS2 display in Cyrillic)</w:t>
      </w:r>
      <w:r>
        <w:tab/>
      </w:r>
      <w:r>
        <w:fldChar w:fldCharType="begin" w:fldLock="1"/>
      </w:r>
      <w:r>
        <w:instrText xml:space="preserve"> PAGEREF _Toc183489470 \h </w:instrText>
      </w:r>
      <w:r>
        <w:fldChar w:fldCharType="separate"/>
      </w:r>
      <w:r>
        <w:t>65</w:t>
      </w:r>
      <w:r>
        <w:fldChar w:fldCharType="end"/>
      </w:r>
    </w:p>
    <w:p w14:paraId="0A60123C" w14:textId="08269500" w:rsidR="00637BA7" w:rsidRDefault="00637BA7">
      <w:pPr>
        <w:pStyle w:val="TOC4"/>
        <w:rPr>
          <w:rFonts w:asciiTheme="minorHAnsi" w:eastAsiaTheme="minorEastAsia" w:hAnsiTheme="minorHAnsi" w:cstheme="minorBidi"/>
          <w:kern w:val="2"/>
          <w:sz w:val="24"/>
          <w:szCs w:val="24"/>
          <w14:ligatures w14:val="standardContextual"/>
        </w:rPr>
      </w:pPr>
      <w:r>
        <w:t>10.4.3.4</w:t>
      </w:r>
      <w:r>
        <w:rPr>
          <w:rFonts w:asciiTheme="minorHAnsi" w:eastAsiaTheme="minorEastAsia" w:hAnsiTheme="minorHAnsi" w:cstheme="minorBidi"/>
          <w:kern w:val="2"/>
          <w:sz w:val="24"/>
          <w:szCs w:val="24"/>
          <w14:ligatures w14:val="standardContextual"/>
        </w:rPr>
        <w:tab/>
      </w:r>
      <w:r>
        <w:t>GET INPUT (UCS2 entry in Cyrillic)</w:t>
      </w:r>
      <w:r>
        <w:tab/>
      </w:r>
      <w:r>
        <w:fldChar w:fldCharType="begin" w:fldLock="1"/>
      </w:r>
      <w:r>
        <w:instrText xml:space="preserve"> PAGEREF _Toc183489471 \h </w:instrText>
      </w:r>
      <w:r>
        <w:fldChar w:fldCharType="separate"/>
      </w:r>
      <w:r>
        <w:t>65</w:t>
      </w:r>
      <w:r>
        <w:fldChar w:fldCharType="end"/>
      </w:r>
    </w:p>
    <w:p w14:paraId="22A83548" w14:textId="08F96C73" w:rsidR="00637BA7" w:rsidRDefault="00637BA7">
      <w:pPr>
        <w:pStyle w:val="TOC4"/>
        <w:rPr>
          <w:rFonts w:asciiTheme="minorHAnsi" w:eastAsiaTheme="minorEastAsia" w:hAnsiTheme="minorHAnsi" w:cstheme="minorBidi"/>
          <w:kern w:val="2"/>
          <w:sz w:val="24"/>
          <w:szCs w:val="24"/>
          <w14:ligatures w14:val="standardContextual"/>
        </w:rPr>
      </w:pPr>
      <w:r>
        <w:t>10.4.3.5</w:t>
      </w:r>
      <w:r>
        <w:rPr>
          <w:rFonts w:asciiTheme="minorHAnsi" w:eastAsiaTheme="minorEastAsia" w:hAnsiTheme="minorHAnsi" w:cstheme="minorBidi"/>
          <w:kern w:val="2"/>
          <w:sz w:val="24"/>
          <w:szCs w:val="24"/>
          <w14:ligatures w14:val="standardContextual"/>
        </w:rPr>
        <w:tab/>
      </w:r>
      <w:r>
        <w:t>GET INPUT (Default text)</w:t>
      </w:r>
      <w:r>
        <w:tab/>
      </w:r>
      <w:r>
        <w:fldChar w:fldCharType="begin" w:fldLock="1"/>
      </w:r>
      <w:r>
        <w:instrText xml:space="preserve"> PAGEREF _Toc183489472 \h </w:instrText>
      </w:r>
      <w:r>
        <w:fldChar w:fldCharType="separate"/>
      </w:r>
      <w:r>
        <w:t>65</w:t>
      </w:r>
      <w:r>
        <w:fldChar w:fldCharType="end"/>
      </w:r>
    </w:p>
    <w:p w14:paraId="2A10C873" w14:textId="407FE9BF" w:rsidR="00637BA7" w:rsidRDefault="00637BA7">
      <w:pPr>
        <w:pStyle w:val="TOC4"/>
        <w:rPr>
          <w:rFonts w:asciiTheme="minorHAnsi" w:eastAsiaTheme="minorEastAsia" w:hAnsiTheme="minorHAnsi" w:cstheme="minorBidi"/>
          <w:kern w:val="2"/>
          <w:sz w:val="24"/>
          <w:szCs w:val="24"/>
          <w14:ligatures w14:val="standardContextual"/>
        </w:rPr>
      </w:pPr>
      <w:r>
        <w:t>10.4.3.6</w:t>
      </w:r>
      <w:r>
        <w:rPr>
          <w:rFonts w:asciiTheme="minorHAnsi" w:eastAsiaTheme="minorEastAsia" w:hAnsiTheme="minorHAnsi" w:cstheme="minorBidi"/>
          <w:kern w:val="2"/>
          <w:sz w:val="24"/>
          <w:szCs w:val="24"/>
          <w14:ligatures w14:val="standardContextual"/>
        </w:rPr>
        <w:tab/>
      </w:r>
      <w:r>
        <w:t>GET INPUT (Display of icons)</w:t>
      </w:r>
      <w:r>
        <w:tab/>
      </w:r>
      <w:r>
        <w:fldChar w:fldCharType="begin" w:fldLock="1"/>
      </w:r>
      <w:r>
        <w:instrText xml:space="preserve"> PAGEREF _Toc183489473 \h </w:instrText>
      </w:r>
      <w:r>
        <w:fldChar w:fldCharType="separate"/>
      </w:r>
      <w:r>
        <w:t>65</w:t>
      </w:r>
      <w:r>
        <w:fldChar w:fldCharType="end"/>
      </w:r>
    </w:p>
    <w:p w14:paraId="60E6AD94" w14:textId="37577E81" w:rsidR="00637BA7" w:rsidRDefault="00637BA7">
      <w:pPr>
        <w:pStyle w:val="TOC4"/>
        <w:rPr>
          <w:rFonts w:asciiTheme="minorHAnsi" w:eastAsiaTheme="minorEastAsia" w:hAnsiTheme="minorHAnsi" w:cstheme="minorBidi"/>
          <w:kern w:val="2"/>
          <w:sz w:val="24"/>
          <w:szCs w:val="24"/>
          <w14:ligatures w14:val="standardContextual"/>
        </w:rPr>
      </w:pPr>
      <w:r>
        <w:t>10.4.3.7</w:t>
      </w:r>
      <w:r>
        <w:rPr>
          <w:rFonts w:asciiTheme="minorHAnsi" w:eastAsiaTheme="minorEastAsia" w:hAnsiTheme="minorHAnsi" w:cstheme="minorBidi"/>
          <w:kern w:val="2"/>
          <w:sz w:val="24"/>
          <w:szCs w:val="24"/>
          <w14:ligatures w14:val="standardContextual"/>
        </w:rPr>
        <w:tab/>
      </w:r>
      <w:r>
        <w:t>GET INPUT (Help Information)</w:t>
      </w:r>
      <w:r>
        <w:tab/>
      </w:r>
      <w:r>
        <w:fldChar w:fldCharType="begin" w:fldLock="1"/>
      </w:r>
      <w:r>
        <w:instrText xml:space="preserve"> PAGEREF _Toc183489474 \h </w:instrText>
      </w:r>
      <w:r>
        <w:fldChar w:fldCharType="separate"/>
      </w:r>
      <w:r>
        <w:t>65</w:t>
      </w:r>
      <w:r>
        <w:fldChar w:fldCharType="end"/>
      </w:r>
    </w:p>
    <w:p w14:paraId="0C9E03C0" w14:textId="7072319F" w:rsidR="00637BA7" w:rsidRDefault="00637BA7">
      <w:pPr>
        <w:pStyle w:val="TOC4"/>
        <w:rPr>
          <w:rFonts w:asciiTheme="minorHAnsi" w:eastAsiaTheme="minorEastAsia" w:hAnsiTheme="minorHAnsi" w:cstheme="minorBidi"/>
          <w:kern w:val="2"/>
          <w:sz w:val="24"/>
          <w:szCs w:val="24"/>
          <w14:ligatures w14:val="standardContextual"/>
        </w:rPr>
      </w:pPr>
      <w:r>
        <w:t>10.4.3.8</w:t>
      </w:r>
      <w:r>
        <w:rPr>
          <w:rFonts w:asciiTheme="minorHAnsi" w:eastAsiaTheme="minorEastAsia" w:hAnsiTheme="minorHAnsi" w:cstheme="minorBidi"/>
          <w:kern w:val="2"/>
          <w:sz w:val="24"/>
          <w:szCs w:val="24"/>
          <w14:ligatures w14:val="standardContextual"/>
        </w:rPr>
        <w:tab/>
      </w:r>
      <w:r>
        <w:t>GET INPUT (Support of Text Attribute)</w:t>
      </w:r>
      <w:r>
        <w:tab/>
      </w:r>
      <w:r>
        <w:fldChar w:fldCharType="begin" w:fldLock="1"/>
      </w:r>
      <w:r>
        <w:instrText xml:space="preserve"> PAGEREF _Toc183489475 \h </w:instrText>
      </w:r>
      <w:r>
        <w:fldChar w:fldCharType="separate"/>
      </w:r>
      <w:r>
        <w:t>65</w:t>
      </w:r>
      <w:r>
        <w:fldChar w:fldCharType="end"/>
      </w:r>
    </w:p>
    <w:p w14:paraId="25028F54" w14:textId="558829BB" w:rsidR="00637BA7" w:rsidRDefault="00637BA7">
      <w:pPr>
        <w:pStyle w:val="TOC4"/>
        <w:rPr>
          <w:rFonts w:asciiTheme="minorHAnsi" w:eastAsiaTheme="minorEastAsia" w:hAnsiTheme="minorHAnsi" w:cstheme="minorBidi"/>
          <w:kern w:val="2"/>
          <w:sz w:val="24"/>
          <w:szCs w:val="24"/>
          <w14:ligatures w14:val="standardContextual"/>
        </w:rPr>
      </w:pPr>
      <w:r>
        <w:t>10.4.3.9</w:t>
      </w:r>
      <w:r>
        <w:rPr>
          <w:rFonts w:asciiTheme="minorHAnsi" w:eastAsiaTheme="minorEastAsia" w:hAnsiTheme="minorHAnsi" w:cstheme="minorBidi"/>
          <w:kern w:val="2"/>
          <w:sz w:val="24"/>
          <w:szCs w:val="24"/>
          <w14:ligatures w14:val="standardContextual"/>
        </w:rPr>
        <w:tab/>
      </w:r>
      <w:r>
        <w:t>GET INPUT (UCS2 display in Chinese)</w:t>
      </w:r>
      <w:r>
        <w:tab/>
      </w:r>
      <w:r>
        <w:fldChar w:fldCharType="begin" w:fldLock="1"/>
      </w:r>
      <w:r>
        <w:instrText xml:space="preserve"> PAGEREF _Toc183489476 \h </w:instrText>
      </w:r>
      <w:r>
        <w:fldChar w:fldCharType="separate"/>
      </w:r>
      <w:r>
        <w:t>66</w:t>
      </w:r>
      <w:r>
        <w:fldChar w:fldCharType="end"/>
      </w:r>
    </w:p>
    <w:p w14:paraId="6E41544B" w14:textId="59B5B5A0" w:rsidR="00637BA7" w:rsidRDefault="00637BA7">
      <w:pPr>
        <w:pStyle w:val="TOC4"/>
        <w:rPr>
          <w:rFonts w:asciiTheme="minorHAnsi" w:eastAsiaTheme="minorEastAsia" w:hAnsiTheme="minorHAnsi" w:cstheme="minorBidi"/>
          <w:kern w:val="2"/>
          <w:sz w:val="24"/>
          <w:szCs w:val="24"/>
          <w14:ligatures w14:val="standardContextual"/>
        </w:rPr>
      </w:pPr>
      <w:r>
        <w:t>10.4.3.10</w:t>
      </w:r>
      <w:r>
        <w:rPr>
          <w:rFonts w:asciiTheme="minorHAnsi" w:eastAsiaTheme="minorEastAsia" w:hAnsiTheme="minorHAnsi" w:cstheme="minorBidi"/>
          <w:kern w:val="2"/>
          <w:sz w:val="24"/>
          <w:szCs w:val="24"/>
          <w14:ligatures w14:val="standardContextual"/>
        </w:rPr>
        <w:tab/>
      </w:r>
      <w:r>
        <w:t>GET INPUT (UCS2 entry in Chinese)</w:t>
      </w:r>
      <w:r>
        <w:tab/>
      </w:r>
      <w:r>
        <w:fldChar w:fldCharType="begin" w:fldLock="1"/>
      </w:r>
      <w:r>
        <w:instrText xml:space="preserve"> PAGEREF _Toc183489477 \h </w:instrText>
      </w:r>
      <w:r>
        <w:fldChar w:fldCharType="separate"/>
      </w:r>
      <w:r>
        <w:t>66</w:t>
      </w:r>
      <w:r>
        <w:fldChar w:fldCharType="end"/>
      </w:r>
    </w:p>
    <w:p w14:paraId="5B4BA5B9" w14:textId="17FF992B" w:rsidR="00637BA7" w:rsidRDefault="00637BA7">
      <w:pPr>
        <w:pStyle w:val="TOC4"/>
        <w:rPr>
          <w:rFonts w:asciiTheme="minorHAnsi" w:eastAsiaTheme="minorEastAsia" w:hAnsiTheme="minorHAnsi" w:cstheme="minorBidi"/>
          <w:kern w:val="2"/>
          <w:sz w:val="24"/>
          <w:szCs w:val="24"/>
          <w14:ligatures w14:val="standardContextual"/>
        </w:rPr>
      </w:pPr>
      <w:r>
        <w:t>10.4.3.11</w:t>
      </w:r>
      <w:r>
        <w:rPr>
          <w:rFonts w:asciiTheme="minorHAnsi" w:eastAsiaTheme="minorEastAsia" w:hAnsiTheme="minorHAnsi" w:cstheme="minorBidi"/>
          <w:kern w:val="2"/>
          <w:sz w:val="24"/>
          <w:szCs w:val="24"/>
          <w14:ligatures w14:val="standardContextual"/>
        </w:rPr>
        <w:tab/>
      </w:r>
      <w:r>
        <w:t>GET INPUT (UCS2 display in Katakana)</w:t>
      </w:r>
      <w:r>
        <w:tab/>
      </w:r>
      <w:r>
        <w:fldChar w:fldCharType="begin" w:fldLock="1"/>
      </w:r>
      <w:r>
        <w:instrText xml:space="preserve"> PAGEREF _Toc183489478 \h </w:instrText>
      </w:r>
      <w:r>
        <w:fldChar w:fldCharType="separate"/>
      </w:r>
      <w:r>
        <w:t>66</w:t>
      </w:r>
      <w:r>
        <w:fldChar w:fldCharType="end"/>
      </w:r>
    </w:p>
    <w:p w14:paraId="00219A61" w14:textId="663B7341" w:rsidR="00637BA7" w:rsidRDefault="00637BA7">
      <w:pPr>
        <w:pStyle w:val="TOC4"/>
        <w:rPr>
          <w:rFonts w:asciiTheme="minorHAnsi" w:eastAsiaTheme="minorEastAsia" w:hAnsiTheme="minorHAnsi" w:cstheme="minorBidi"/>
          <w:kern w:val="2"/>
          <w:sz w:val="24"/>
          <w:szCs w:val="24"/>
          <w14:ligatures w14:val="standardContextual"/>
        </w:rPr>
      </w:pPr>
      <w:r>
        <w:t>10.4.3.12</w:t>
      </w:r>
      <w:r>
        <w:rPr>
          <w:rFonts w:asciiTheme="minorHAnsi" w:eastAsiaTheme="minorEastAsia" w:hAnsiTheme="minorHAnsi" w:cstheme="minorBidi"/>
          <w:kern w:val="2"/>
          <w:sz w:val="24"/>
          <w:szCs w:val="24"/>
          <w14:ligatures w14:val="standardContextual"/>
        </w:rPr>
        <w:tab/>
      </w:r>
      <w:r>
        <w:t>GET INPUT (UCS2 entry in Katakana)</w:t>
      </w:r>
      <w:r>
        <w:tab/>
      </w:r>
      <w:r>
        <w:fldChar w:fldCharType="begin" w:fldLock="1"/>
      </w:r>
      <w:r>
        <w:instrText xml:space="preserve"> PAGEREF _Toc183489479 \h </w:instrText>
      </w:r>
      <w:r>
        <w:fldChar w:fldCharType="separate"/>
      </w:r>
      <w:r>
        <w:t>66</w:t>
      </w:r>
      <w:r>
        <w:fldChar w:fldCharType="end"/>
      </w:r>
    </w:p>
    <w:p w14:paraId="242C2B7E" w14:textId="299B4990" w:rsidR="00637BA7" w:rsidRDefault="00637BA7">
      <w:pPr>
        <w:pStyle w:val="TOC3"/>
        <w:rPr>
          <w:rFonts w:asciiTheme="minorHAnsi" w:eastAsiaTheme="minorEastAsia" w:hAnsiTheme="minorHAnsi" w:cstheme="minorBidi"/>
          <w:kern w:val="2"/>
          <w:sz w:val="24"/>
          <w:szCs w:val="24"/>
          <w14:ligatures w14:val="standardContextual"/>
        </w:rPr>
      </w:pPr>
      <w:r>
        <w:t>10.4.4</w:t>
      </w:r>
      <w:r>
        <w:rPr>
          <w:rFonts w:asciiTheme="minorHAnsi" w:eastAsiaTheme="minorEastAsia" w:hAnsiTheme="minorHAnsi" w:cstheme="minorBidi"/>
          <w:kern w:val="2"/>
          <w:sz w:val="24"/>
          <w:szCs w:val="24"/>
          <w14:ligatures w14:val="standardContextual"/>
        </w:rPr>
        <w:tab/>
      </w:r>
      <w:r>
        <w:t>MORE TIME</w:t>
      </w:r>
      <w:r>
        <w:tab/>
      </w:r>
      <w:r>
        <w:fldChar w:fldCharType="begin" w:fldLock="1"/>
      </w:r>
      <w:r>
        <w:instrText xml:space="preserve"> PAGEREF _Toc183489480 \h </w:instrText>
      </w:r>
      <w:r>
        <w:fldChar w:fldCharType="separate"/>
      </w:r>
      <w:r>
        <w:t>66</w:t>
      </w:r>
      <w:r>
        <w:fldChar w:fldCharType="end"/>
      </w:r>
    </w:p>
    <w:p w14:paraId="4D8D59B7" w14:textId="47C3B269" w:rsidR="00637BA7" w:rsidRDefault="00637BA7">
      <w:pPr>
        <w:pStyle w:val="TOC3"/>
        <w:rPr>
          <w:rFonts w:asciiTheme="minorHAnsi" w:eastAsiaTheme="minorEastAsia" w:hAnsiTheme="minorHAnsi" w:cstheme="minorBidi"/>
          <w:kern w:val="2"/>
          <w:sz w:val="24"/>
          <w:szCs w:val="24"/>
          <w14:ligatures w14:val="standardContextual"/>
        </w:rPr>
      </w:pPr>
      <w:r>
        <w:t>10.4.5</w:t>
      </w:r>
      <w:r>
        <w:rPr>
          <w:rFonts w:asciiTheme="minorHAnsi" w:eastAsiaTheme="minorEastAsia" w:hAnsiTheme="minorHAnsi" w:cstheme="minorBidi"/>
          <w:kern w:val="2"/>
          <w:sz w:val="24"/>
          <w:szCs w:val="24"/>
          <w14:ligatures w14:val="standardContextual"/>
        </w:rPr>
        <w:tab/>
      </w:r>
      <w:r>
        <w:t>PLAY TONE</w:t>
      </w:r>
      <w:r>
        <w:tab/>
      </w:r>
      <w:r>
        <w:fldChar w:fldCharType="begin" w:fldLock="1"/>
      </w:r>
      <w:r>
        <w:instrText xml:space="preserve"> PAGEREF _Toc183489481 \h </w:instrText>
      </w:r>
      <w:r>
        <w:fldChar w:fldCharType="separate"/>
      </w:r>
      <w:r>
        <w:t>66</w:t>
      </w:r>
      <w:r>
        <w:fldChar w:fldCharType="end"/>
      </w:r>
    </w:p>
    <w:p w14:paraId="42B79AA5" w14:textId="46017D4C" w:rsidR="00637BA7" w:rsidRDefault="00637BA7">
      <w:pPr>
        <w:pStyle w:val="TOC4"/>
        <w:rPr>
          <w:rFonts w:asciiTheme="minorHAnsi" w:eastAsiaTheme="minorEastAsia" w:hAnsiTheme="minorHAnsi" w:cstheme="minorBidi"/>
          <w:kern w:val="2"/>
          <w:sz w:val="24"/>
          <w:szCs w:val="24"/>
          <w14:ligatures w14:val="standardContextual"/>
        </w:rPr>
      </w:pPr>
      <w:r>
        <w:t>10.4.5.2</w:t>
      </w:r>
      <w:r>
        <w:rPr>
          <w:rFonts w:asciiTheme="minorHAnsi" w:eastAsiaTheme="minorEastAsia" w:hAnsiTheme="minorHAnsi" w:cstheme="minorBidi"/>
          <w:kern w:val="2"/>
          <w:sz w:val="24"/>
          <w:szCs w:val="24"/>
          <w14:ligatures w14:val="standardContextual"/>
        </w:rPr>
        <w:tab/>
      </w:r>
      <w:r>
        <w:t>PLAY TONE (UCS2 display in Cyrillic)</w:t>
      </w:r>
      <w:r>
        <w:tab/>
      </w:r>
      <w:r>
        <w:fldChar w:fldCharType="begin" w:fldLock="1"/>
      </w:r>
      <w:r>
        <w:instrText xml:space="preserve"> PAGEREF _Toc183489482 \h </w:instrText>
      </w:r>
      <w:r>
        <w:fldChar w:fldCharType="separate"/>
      </w:r>
      <w:r>
        <w:t>66</w:t>
      </w:r>
      <w:r>
        <w:fldChar w:fldCharType="end"/>
      </w:r>
    </w:p>
    <w:p w14:paraId="18B48BA1" w14:textId="00954CEE" w:rsidR="00637BA7" w:rsidRDefault="00637BA7">
      <w:pPr>
        <w:pStyle w:val="TOC4"/>
        <w:rPr>
          <w:rFonts w:asciiTheme="minorHAnsi" w:eastAsiaTheme="minorEastAsia" w:hAnsiTheme="minorHAnsi" w:cstheme="minorBidi"/>
          <w:kern w:val="2"/>
          <w:sz w:val="24"/>
          <w:szCs w:val="24"/>
          <w14:ligatures w14:val="standardContextual"/>
        </w:rPr>
      </w:pPr>
      <w:r>
        <w:t>10.4.5.3</w:t>
      </w:r>
      <w:r>
        <w:rPr>
          <w:rFonts w:asciiTheme="minorHAnsi" w:eastAsiaTheme="minorEastAsia" w:hAnsiTheme="minorHAnsi" w:cstheme="minorBidi"/>
          <w:kern w:val="2"/>
          <w:sz w:val="24"/>
          <w:szCs w:val="24"/>
          <w14:ligatures w14:val="standardContextual"/>
        </w:rPr>
        <w:tab/>
      </w:r>
      <w:r>
        <w:t>PLAY TONE (Display of icons)</w:t>
      </w:r>
      <w:r>
        <w:tab/>
      </w:r>
      <w:r>
        <w:fldChar w:fldCharType="begin" w:fldLock="1"/>
      </w:r>
      <w:r>
        <w:instrText xml:space="preserve"> PAGEREF _Toc183489483 \h </w:instrText>
      </w:r>
      <w:r>
        <w:fldChar w:fldCharType="separate"/>
      </w:r>
      <w:r>
        <w:t>67</w:t>
      </w:r>
      <w:r>
        <w:fldChar w:fldCharType="end"/>
      </w:r>
    </w:p>
    <w:p w14:paraId="615D513D" w14:textId="05DF44A5" w:rsidR="00637BA7" w:rsidRDefault="00637BA7">
      <w:pPr>
        <w:pStyle w:val="TOC4"/>
        <w:rPr>
          <w:rFonts w:asciiTheme="minorHAnsi" w:eastAsiaTheme="minorEastAsia" w:hAnsiTheme="minorHAnsi" w:cstheme="minorBidi"/>
          <w:kern w:val="2"/>
          <w:sz w:val="24"/>
          <w:szCs w:val="24"/>
          <w14:ligatures w14:val="standardContextual"/>
        </w:rPr>
      </w:pPr>
      <w:r>
        <w:t>10.4.5.4</w:t>
      </w:r>
      <w:r>
        <w:rPr>
          <w:rFonts w:asciiTheme="minorHAnsi" w:eastAsiaTheme="minorEastAsia" w:hAnsiTheme="minorHAnsi" w:cstheme="minorBidi"/>
          <w:kern w:val="2"/>
          <w:sz w:val="24"/>
          <w:szCs w:val="24"/>
          <w14:ligatures w14:val="standardContextual"/>
        </w:rPr>
        <w:tab/>
      </w:r>
      <w:r>
        <w:t>PLAY TONE (Support of Text Attribute)</w:t>
      </w:r>
      <w:r>
        <w:tab/>
      </w:r>
      <w:r>
        <w:fldChar w:fldCharType="begin" w:fldLock="1"/>
      </w:r>
      <w:r>
        <w:instrText xml:space="preserve"> PAGEREF _Toc183489484 \h </w:instrText>
      </w:r>
      <w:r>
        <w:fldChar w:fldCharType="separate"/>
      </w:r>
      <w:r>
        <w:t>67</w:t>
      </w:r>
      <w:r>
        <w:fldChar w:fldCharType="end"/>
      </w:r>
    </w:p>
    <w:p w14:paraId="54028260" w14:textId="08FA8B45" w:rsidR="00637BA7" w:rsidRDefault="00637BA7">
      <w:pPr>
        <w:pStyle w:val="TOC4"/>
        <w:rPr>
          <w:rFonts w:asciiTheme="minorHAnsi" w:eastAsiaTheme="minorEastAsia" w:hAnsiTheme="minorHAnsi" w:cstheme="minorBidi"/>
          <w:kern w:val="2"/>
          <w:sz w:val="24"/>
          <w:szCs w:val="24"/>
          <w14:ligatures w14:val="standardContextual"/>
        </w:rPr>
      </w:pPr>
      <w:r>
        <w:t>10.4.5.5</w:t>
      </w:r>
      <w:r>
        <w:rPr>
          <w:rFonts w:asciiTheme="minorHAnsi" w:eastAsiaTheme="minorEastAsia" w:hAnsiTheme="minorHAnsi" w:cstheme="minorBidi"/>
          <w:kern w:val="2"/>
          <w:sz w:val="24"/>
          <w:szCs w:val="24"/>
          <w14:ligatures w14:val="standardContextual"/>
        </w:rPr>
        <w:tab/>
      </w:r>
      <w:r>
        <w:t>PLAY TONE (UCS2 display in Chinese)</w:t>
      </w:r>
      <w:r>
        <w:tab/>
      </w:r>
      <w:r>
        <w:fldChar w:fldCharType="begin" w:fldLock="1"/>
      </w:r>
      <w:r>
        <w:instrText xml:space="preserve"> PAGEREF _Toc183489485 \h </w:instrText>
      </w:r>
      <w:r>
        <w:fldChar w:fldCharType="separate"/>
      </w:r>
      <w:r>
        <w:t>67</w:t>
      </w:r>
      <w:r>
        <w:fldChar w:fldCharType="end"/>
      </w:r>
    </w:p>
    <w:p w14:paraId="7F508852" w14:textId="421030ED" w:rsidR="00637BA7" w:rsidRDefault="00637BA7">
      <w:pPr>
        <w:pStyle w:val="TOC4"/>
        <w:rPr>
          <w:rFonts w:asciiTheme="minorHAnsi" w:eastAsiaTheme="minorEastAsia" w:hAnsiTheme="minorHAnsi" w:cstheme="minorBidi"/>
          <w:kern w:val="2"/>
          <w:sz w:val="24"/>
          <w:szCs w:val="24"/>
          <w14:ligatures w14:val="standardContextual"/>
        </w:rPr>
      </w:pPr>
      <w:r>
        <w:t>10.4.5.6</w:t>
      </w:r>
      <w:r>
        <w:rPr>
          <w:rFonts w:asciiTheme="minorHAnsi" w:eastAsiaTheme="minorEastAsia" w:hAnsiTheme="minorHAnsi" w:cstheme="minorBidi"/>
          <w:kern w:val="2"/>
          <w:sz w:val="24"/>
          <w:szCs w:val="24"/>
          <w14:ligatures w14:val="standardContextual"/>
        </w:rPr>
        <w:tab/>
      </w:r>
      <w:r>
        <w:t>PLAY TONE (UCS2 display in Katakana)</w:t>
      </w:r>
      <w:r>
        <w:tab/>
      </w:r>
      <w:r>
        <w:fldChar w:fldCharType="begin" w:fldLock="1"/>
      </w:r>
      <w:r>
        <w:instrText xml:space="preserve"> PAGEREF _Toc183489486 \h </w:instrText>
      </w:r>
      <w:r>
        <w:fldChar w:fldCharType="separate"/>
      </w:r>
      <w:r>
        <w:t>67</w:t>
      </w:r>
      <w:r>
        <w:fldChar w:fldCharType="end"/>
      </w:r>
    </w:p>
    <w:p w14:paraId="4F8A9DC3" w14:textId="3591E3CE" w:rsidR="00637BA7" w:rsidRDefault="00637BA7">
      <w:pPr>
        <w:pStyle w:val="TOC3"/>
        <w:rPr>
          <w:rFonts w:asciiTheme="minorHAnsi" w:eastAsiaTheme="minorEastAsia" w:hAnsiTheme="minorHAnsi" w:cstheme="minorBidi"/>
          <w:kern w:val="2"/>
          <w:sz w:val="24"/>
          <w:szCs w:val="24"/>
          <w14:ligatures w14:val="standardContextual"/>
        </w:rPr>
      </w:pPr>
      <w:r>
        <w:t>10.4.6</w:t>
      </w:r>
      <w:r>
        <w:rPr>
          <w:rFonts w:asciiTheme="minorHAnsi" w:eastAsiaTheme="minorEastAsia" w:hAnsiTheme="minorHAnsi" w:cstheme="minorBidi"/>
          <w:kern w:val="2"/>
          <w:sz w:val="24"/>
          <w:szCs w:val="24"/>
          <w14:ligatures w14:val="standardContextual"/>
        </w:rPr>
        <w:tab/>
      </w:r>
      <w:r>
        <w:t>POLL INTERVAL</w:t>
      </w:r>
      <w:r>
        <w:tab/>
      </w:r>
      <w:r>
        <w:fldChar w:fldCharType="begin" w:fldLock="1"/>
      </w:r>
      <w:r>
        <w:instrText xml:space="preserve"> PAGEREF _Toc183489487 \h </w:instrText>
      </w:r>
      <w:r>
        <w:fldChar w:fldCharType="separate"/>
      </w:r>
      <w:r>
        <w:t>67</w:t>
      </w:r>
      <w:r>
        <w:fldChar w:fldCharType="end"/>
      </w:r>
    </w:p>
    <w:p w14:paraId="13D311F1" w14:textId="54964F7F" w:rsidR="00637BA7" w:rsidRDefault="00637BA7">
      <w:pPr>
        <w:pStyle w:val="TOC3"/>
        <w:rPr>
          <w:rFonts w:asciiTheme="minorHAnsi" w:eastAsiaTheme="minorEastAsia" w:hAnsiTheme="minorHAnsi" w:cstheme="minorBidi"/>
          <w:kern w:val="2"/>
          <w:sz w:val="24"/>
          <w:szCs w:val="24"/>
          <w14:ligatures w14:val="standardContextual"/>
        </w:rPr>
      </w:pPr>
      <w:r>
        <w:t>10.4.7</w:t>
      </w:r>
      <w:r>
        <w:rPr>
          <w:rFonts w:asciiTheme="minorHAnsi" w:eastAsiaTheme="minorEastAsia" w:hAnsiTheme="minorHAnsi" w:cstheme="minorBidi"/>
          <w:kern w:val="2"/>
          <w:sz w:val="24"/>
          <w:szCs w:val="24"/>
          <w14:ligatures w14:val="standardContextual"/>
        </w:rPr>
        <w:tab/>
      </w:r>
      <w:r>
        <w:t>REFRESH</w:t>
      </w:r>
      <w:r>
        <w:tab/>
      </w:r>
      <w:r>
        <w:fldChar w:fldCharType="begin" w:fldLock="1"/>
      </w:r>
      <w:r>
        <w:instrText xml:space="preserve"> PAGEREF _Toc183489488 \h </w:instrText>
      </w:r>
      <w:r>
        <w:fldChar w:fldCharType="separate"/>
      </w:r>
      <w:r>
        <w:t>67</w:t>
      </w:r>
      <w:r>
        <w:fldChar w:fldCharType="end"/>
      </w:r>
    </w:p>
    <w:p w14:paraId="236404B2" w14:textId="2EFD901D" w:rsidR="00637BA7" w:rsidRDefault="00637BA7">
      <w:pPr>
        <w:pStyle w:val="TOC4"/>
        <w:rPr>
          <w:rFonts w:asciiTheme="minorHAnsi" w:eastAsiaTheme="minorEastAsia" w:hAnsiTheme="minorHAnsi" w:cstheme="minorBidi"/>
          <w:kern w:val="2"/>
          <w:sz w:val="24"/>
          <w:szCs w:val="24"/>
          <w14:ligatures w14:val="standardContextual"/>
        </w:rPr>
      </w:pPr>
      <w:r>
        <w:t>10.4.7.1</w:t>
      </w:r>
      <w:r>
        <w:rPr>
          <w:rFonts w:asciiTheme="minorHAnsi" w:eastAsiaTheme="minorEastAsia" w:hAnsiTheme="minorHAnsi" w:cstheme="minorBidi"/>
          <w:kern w:val="2"/>
          <w:sz w:val="24"/>
          <w:szCs w:val="24"/>
          <w14:ligatures w14:val="standardContextual"/>
        </w:rPr>
        <w:tab/>
      </w:r>
      <w:r>
        <w:t>REFRESH (Normal)</w:t>
      </w:r>
      <w:r>
        <w:tab/>
      </w:r>
      <w:r>
        <w:fldChar w:fldCharType="begin" w:fldLock="1"/>
      </w:r>
      <w:r>
        <w:instrText xml:space="preserve"> PAGEREF _Toc183489489 \h </w:instrText>
      </w:r>
      <w:r>
        <w:fldChar w:fldCharType="separate"/>
      </w:r>
      <w:r>
        <w:t>67</w:t>
      </w:r>
      <w:r>
        <w:fldChar w:fldCharType="end"/>
      </w:r>
    </w:p>
    <w:p w14:paraId="4F14F8B4" w14:textId="350FB1E1" w:rsidR="00637BA7" w:rsidRDefault="00637BA7">
      <w:pPr>
        <w:pStyle w:val="TOC4"/>
        <w:rPr>
          <w:rFonts w:asciiTheme="minorHAnsi" w:eastAsiaTheme="minorEastAsia" w:hAnsiTheme="minorHAnsi" w:cstheme="minorBidi"/>
          <w:kern w:val="2"/>
          <w:sz w:val="24"/>
          <w:szCs w:val="24"/>
          <w14:ligatures w14:val="standardContextual"/>
        </w:rPr>
      </w:pPr>
      <w:r>
        <w:t>10.4.7.2</w:t>
      </w:r>
      <w:r>
        <w:rPr>
          <w:rFonts w:asciiTheme="minorHAnsi" w:eastAsiaTheme="minorEastAsia" w:hAnsiTheme="minorHAnsi" w:cstheme="minorBidi"/>
          <w:kern w:val="2"/>
          <w:sz w:val="24"/>
          <w:szCs w:val="24"/>
          <w14:ligatures w14:val="standardContextual"/>
        </w:rPr>
        <w:tab/>
      </w:r>
      <w:r>
        <w:t>REFRESH (IMSI changing procedure)</w:t>
      </w:r>
      <w:r>
        <w:tab/>
      </w:r>
      <w:r>
        <w:fldChar w:fldCharType="begin" w:fldLock="1"/>
      </w:r>
      <w:r>
        <w:instrText xml:space="preserve"> PAGEREF _Toc183489490 \h </w:instrText>
      </w:r>
      <w:r>
        <w:fldChar w:fldCharType="separate"/>
      </w:r>
      <w:r>
        <w:t>67</w:t>
      </w:r>
      <w:r>
        <w:fldChar w:fldCharType="end"/>
      </w:r>
    </w:p>
    <w:p w14:paraId="7295FBA3" w14:textId="757ACC87" w:rsidR="00637BA7" w:rsidRDefault="00637BA7">
      <w:pPr>
        <w:pStyle w:val="TOC4"/>
        <w:rPr>
          <w:rFonts w:asciiTheme="minorHAnsi" w:eastAsiaTheme="minorEastAsia" w:hAnsiTheme="minorHAnsi" w:cstheme="minorBidi"/>
          <w:kern w:val="2"/>
          <w:sz w:val="24"/>
          <w:szCs w:val="24"/>
          <w14:ligatures w14:val="standardContextual"/>
        </w:rPr>
      </w:pPr>
      <w:r>
        <w:t>10.4.7.3</w:t>
      </w:r>
      <w:r>
        <w:rPr>
          <w:rFonts w:asciiTheme="minorHAnsi" w:eastAsiaTheme="minorEastAsia" w:hAnsiTheme="minorHAnsi" w:cstheme="minorBidi"/>
          <w:kern w:val="2"/>
          <w:sz w:val="24"/>
          <w:szCs w:val="24"/>
          <w14:ligatures w14:val="standardContextual"/>
        </w:rPr>
        <w:tab/>
      </w:r>
      <w:r>
        <w:t>REFRESH (Steering of roaming)</w:t>
      </w:r>
      <w:r>
        <w:tab/>
      </w:r>
      <w:r>
        <w:fldChar w:fldCharType="begin" w:fldLock="1"/>
      </w:r>
      <w:r>
        <w:instrText xml:space="preserve"> PAGEREF _Toc183489491 \h </w:instrText>
      </w:r>
      <w:r>
        <w:fldChar w:fldCharType="separate"/>
      </w:r>
      <w:r>
        <w:t>68</w:t>
      </w:r>
      <w:r>
        <w:fldChar w:fldCharType="end"/>
      </w:r>
    </w:p>
    <w:p w14:paraId="7EE38BC8" w14:textId="7199A5BD" w:rsidR="00637BA7" w:rsidRDefault="00637BA7">
      <w:pPr>
        <w:pStyle w:val="TOC4"/>
        <w:rPr>
          <w:rFonts w:asciiTheme="minorHAnsi" w:eastAsiaTheme="minorEastAsia" w:hAnsiTheme="minorHAnsi" w:cstheme="minorBidi"/>
          <w:kern w:val="2"/>
          <w:sz w:val="24"/>
          <w:szCs w:val="24"/>
          <w14:ligatures w14:val="standardContextual"/>
        </w:rPr>
      </w:pPr>
      <w:r>
        <w:t>10.4.7.4</w:t>
      </w:r>
      <w:r>
        <w:rPr>
          <w:rFonts w:asciiTheme="minorHAnsi" w:eastAsiaTheme="minorEastAsia" w:hAnsiTheme="minorHAnsi" w:cstheme="minorBidi"/>
          <w:kern w:val="2"/>
          <w:sz w:val="24"/>
          <w:szCs w:val="24"/>
          <w14:ligatures w14:val="standardContextual"/>
        </w:rPr>
        <w:tab/>
      </w:r>
      <w:r>
        <w:t>REFRESH (AID)</w:t>
      </w:r>
      <w:r>
        <w:tab/>
      </w:r>
      <w:r>
        <w:fldChar w:fldCharType="begin" w:fldLock="1"/>
      </w:r>
      <w:r>
        <w:instrText xml:space="preserve"> PAGEREF _Toc183489492 \h </w:instrText>
      </w:r>
      <w:r>
        <w:fldChar w:fldCharType="separate"/>
      </w:r>
      <w:r>
        <w:t>68</w:t>
      </w:r>
      <w:r>
        <w:fldChar w:fldCharType="end"/>
      </w:r>
    </w:p>
    <w:p w14:paraId="7A766353" w14:textId="1EF57334" w:rsidR="00637BA7" w:rsidRDefault="00637BA7">
      <w:pPr>
        <w:pStyle w:val="TOC4"/>
        <w:rPr>
          <w:rFonts w:asciiTheme="minorHAnsi" w:eastAsiaTheme="minorEastAsia" w:hAnsiTheme="minorHAnsi" w:cstheme="minorBidi"/>
          <w:kern w:val="2"/>
          <w:sz w:val="24"/>
          <w:szCs w:val="24"/>
          <w14:ligatures w14:val="standardContextual"/>
        </w:rPr>
      </w:pPr>
      <w:r>
        <w:t>10.4.7.5</w:t>
      </w:r>
      <w:r>
        <w:rPr>
          <w:rFonts w:asciiTheme="minorHAnsi" w:eastAsiaTheme="minorEastAsia" w:hAnsiTheme="minorHAnsi" w:cstheme="minorBidi"/>
          <w:kern w:val="2"/>
          <w:sz w:val="24"/>
          <w:szCs w:val="24"/>
          <w14:ligatures w14:val="standardContextual"/>
        </w:rPr>
        <w:tab/>
      </w:r>
      <w:r>
        <w:t>REFRESH (IMSI changing procedure, E-UTRAN)</w:t>
      </w:r>
      <w:r>
        <w:tab/>
      </w:r>
      <w:r>
        <w:fldChar w:fldCharType="begin" w:fldLock="1"/>
      </w:r>
      <w:r>
        <w:instrText xml:space="preserve"> PAGEREF _Toc183489493 \h </w:instrText>
      </w:r>
      <w:r>
        <w:fldChar w:fldCharType="separate"/>
      </w:r>
      <w:r>
        <w:t>68</w:t>
      </w:r>
      <w:r>
        <w:fldChar w:fldCharType="end"/>
      </w:r>
    </w:p>
    <w:p w14:paraId="2ACD681B" w14:textId="638F3D5A" w:rsidR="00637BA7" w:rsidRDefault="00637BA7">
      <w:pPr>
        <w:pStyle w:val="TOC4"/>
        <w:rPr>
          <w:rFonts w:asciiTheme="minorHAnsi" w:eastAsiaTheme="minorEastAsia" w:hAnsiTheme="minorHAnsi" w:cstheme="minorBidi"/>
          <w:kern w:val="2"/>
          <w:sz w:val="24"/>
          <w:szCs w:val="24"/>
          <w14:ligatures w14:val="standardContextual"/>
        </w:rPr>
      </w:pPr>
      <w:r>
        <w:t>10.4.7.6</w:t>
      </w:r>
      <w:r>
        <w:rPr>
          <w:rFonts w:asciiTheme="minorHAnsi" w:eastAsiaTheme="minorEastAsia" w:hAnsiTheme="minorHAnsi" w:cstheme="minorBidi"/>
          <w:kern w:val="2"/>
          <w:sz w:val="24"/>
          <w:szCs w:val="24"/>
          <w14:ligatures w14:val="standardContextual"/>
        </w:rPr>
        <w:tab/>
      </w:r>
      <w:r>
        <w:t>REFRESH (IMSI changing procedure, NG-RAN)</w:t>
      </w:r>
      <w:r>
        <w:tab/>
      </w:r>
      <w:r>
        <w:fldChar w:fldCharType="begin" w:fldLock="1"/>
      </w:r>
      <w:r>
        <w:instrText xml:space="preserve"> PAGEREF _Toc183489494 \h </w:instrText>
      </w:r>
      <w:r>
        <w:fldChar w:fldCharType="separate"/>
      </w:r>
      <w:r>
        <w:t>68</w:t>
      </w:r>
      <w:r>
        <w:fldChar w:fldCharType="end"/>
      </w:r>
    </w:p>
    <w:p w14:paraId="251F9E84" w14:textId="70FDB9AC" w:rsidR="00637BA7" w:rsidRDefault="00637BA7">
      <w:pPr>
        <w:pStyle w:val="TOC4"/>
        <w:rPr>
          <w:rFonts w:asciiTheme="minorHAnsi" w:eastAsiaTheme="minorEastAsia" w:hAnsiTheme="minorHAnsi" w:cstheme="minorBidi"/>
          <w:kern w:val="2"/>
          <w:sz w:val="24"/>
          <w:szCs w:val="24"/>
          <w14:ligatures w14:val="standardContextual"/>
        </w:rPr>
      </w:pPr>
      <w:r>
        <w:t>10.4.7.7</w:t>
      </w:r>
      <w:r>
        <w:rPr>
          <w:rFonts w:asciiTheme="minorHAnsi" w:eastAsiaTheme="minorEastAsia" w:hAnsiTheme="minorHAnsi" w:cstheme="minorBidi"/>
          <w:kern w:val="2"/>
          <w:sz w:val="24"/>
          <w:szCs w:val="24"/>
          <w14:ligatures w14:val="standardContextual"/>
        </w:rPr>
        <w:tab/>
      </w:r>
      <w:r>
        <w:t>REFRESH (SUPI_NAI changing procedure, NG-RAN)</w:t>
      </w:r>
      <w:r>
        <w:tab/>
      </w:r>
      <w:r>
        <w:fldChar w:fldCharType="begin" w:fldLock="1"/>
      </w:r>
      <w:r>
        <w:instrText xml:space="preserve"> PAGEREF _Toc183489495 \h </w:instrText>
      </w:r>
      <w:r>
        <w:fldChar w:fldCharType="separate"/>
      </w:r>
      <w:r>
        <w:t>68</w:t>
      </w:r>
      <w:r>
        <w:fldChar w:fldCharType="end"/>
      </w:r>
    </w:p>
    <w:p w14:paraId="4910E51A" w14:textId="2CC4570E" w:rsidR="00637BA7" w:rsidRDefault="00637BA7">
      <w:pPr>
        <w:pStyle w:val="TOC4"/>
        <w:rPr>
          <w:rFonts w:asciiTheme="minorHAnsi" w:eastAsiaTheme="minorEastAsia" w:hAnsiTheme="minorHAnsi" w:cstheme="minorBidi"/>
          <w:kern w:val="2"/>
          <w:sz w:val="24"/>
          <w:szCs w:val="24"/>
          <w14:ligatures w14:val="standardContextual"/>
        </w:rPr>
      </w:pPr>
      <w:r>
        <w:t>10.4.7.8</w:t>
      </w:r>
      <w:r>
        <w:rPr>
          <w:rFonts w:asciiTheme="minorHAnsi" w:eastAsiaTheme="minorEastAsia" w:hAnsiTheme="minorHAnsi" w:cstheme="minorBidi"/>
          <w:kern w:val="2"/>
          <w:sz w:val="24"/>
          <w:szCs w:val="24"/>
          <w14:ligatures w14:val="standardContextual"/>
        </w:rPr>
        <w:tab/>
      </w:r>
      <w:r>
        <w:t>REFRESH (USIM File Change Notification for Generic Bootstrapping Procedure Request, NG-RAN)</w:t>
      </w:r>
      <w:r>
        <w:tab/>
      </w:r>
      <w:r>
        <w:fldChar w:fldCharType="begin" w:fldLock="1"/>
      </w:r>
      <w:r>
        <w:instrText xml:space="preserve"> PAGEREF _Toc183489496 \h </w:instrText>
      </w:r>
      <w:r>
        <w:fldChar w:fldCharType="separate"/>
      </w:r>
      <w:r>
        <w:t>68</w:t>
      </w:r>
      <w:r>
        <w:fldChar w:fldCharType="end"/>
      </w:r>
    </w:p>
    <w:p w14:paraId="2831E44C" w14:textId="1893B18B" w:rsidR="00637BA7" w:rsidRDefault="00637BA7">
      <w:pPr>
        <w:pStyle w:val="TOC3"/>
        <w:rPr>
          <w:rFonts w:asciiTheme="minorHAnsi" w:eastAsiaTheme="minorEastAsia" w:hAnsiTheme="minorHAnsi" w:cstheme="minorBidi"/>
          <w:kern w:val="2"/>
          <w:sz w:val="24"/>
          <w:szCs w:val="24"/>
          <w14:ligatures w14:val="standardContextual"/>
        </w:rPr>
      </w:pPr>
      <w:r>
        <w:t>10.4.8</w:t>
      </w:r>
      <w:r>
        <w:rPr>
          <w:rFonts w:asciiTheme="minorHAnsi" w:eastAsiaTheme="minorEastAsia" w:hAnsiTheme="minorHAnsi" w:cstheme="minorBidi"/>
          <w:kern w:val="2"/>
          <w:sz w:val="24"/>
          <w:szCs w:val="24"/>
          <w14:ligatures w14:val="standardContextual"/>
        </w:rPr>
        <w:tab/>
      </w:r>
      <w:r>
        <w:t>SET UP MENU and ENVELOPE MENU SELECTION</w:t>
      </w:r>
      <w:r>
        <w:tab/>
      </w:r>
      <w:r>
        <w:fldChar w:fldCharType="begin" w:fldLock="1"/>
      </w:r>
      <w:r>
        <w:instrText xml:space="preserve"> PAGEREF _Toc183489497 \h </w:instrText>
      </w:r>
      <w:r>
        <w:fldChar w:fldCharType="separate"/>
      </w:r>
      <w:r>
        <w:t>69</w:t>
      </w:r>
      <w:r>
        <w:fldChar w:fldCharType="end"/>
      </w:r>
    </w:p>
    <w:p w14:paraId="1D1006E3" w14:textId="3EF27FBB" w:rsidR="00637BA7" w:rsidRDefault="00637BA7">
      <w:pPr>
        <w:pStyle w:val="TOC4"/>
        <w:rPr>
          <w:rFonts w:asciiTheme="minorHAnsi" w:eastAsiaTheme="minorEastAsia" w:hAnsiTheme="minorHAnsi" w:cstheme="minorBidi"/>
          <w:kern w:val="2"/>
          <w:sz w:val="24"/>
          <w:szCs w:val="24"/>
          <w14:ligatures w14:val="standardContextual"/>
        </w:rPr>
      </w:pPr>
      <w:r>
        <w:t>10.4.8.1</w:t>
      </w:r>
      <w:r>
        <w:rPr>
          <w:rFonts w:asciiTheme="minorHAnsi" w:eastAsiaTheme="minorEastAsia" w:hAnsiTheme="minorHAnsi" w:cstheme="minorBidi"/>
          <w:kern w:val="2"/>
          <w:sz w:val="24"/>
          <w:szCs w:val="24"/>
          <w14:ligatures w14:val="standardContextual"/>
        </w:rPr>
        <w:tab/>
      </w:r>
      <w:r>
        <w:t>SET UP MENU (Normal) and ENVELOPE MENU SELECTION</w:t>
      </w:r>
      <w:r>
        <w:tab/>
      </w:r>
      <w:r>
        <w:fldChar w:fldCharType="begin" w:fldLock="1"/>
      </w:r>
      <w:r>
        <w:instrText xml:space="preserve"> PAGEREF _Toc183489498 \h </w:instrText>
      </w:r>
      <w:r>
        <w:fldChar w:fldCharType="separate"/>
      </w:r>
      <w:r>
        <w:t>69</w:t>
      </w:r>
      <w:r>
        <w:fldChar w:fldCharType="end"/>
      </w:r>
    </w:p>
    <w:p w14:paraId="0AE4ECB0" w14:textId="19D3BB14" w:rsidR="00637BA7" w:rsidRDefault="00637BA7">
      <w:pPr>
        <w:pStyle w:val="TOC4"/>
        <w:rPr>
          <w:rFonts w:asciiTheme="minorHAnsi" w:eastAsiaTheme="minorEastAsia" w:hAnsiTheme="minorHAnsi" w:cstheme="minorBidi"/>
          <w:kern w:val="2"/>
          <w:sz w:val="24"/>
          <w:szCs w:val="24"/>
          <w14:ligatures w14:val="standardContextual"/>
        </w:rPr>
      </w:pPr>
      <w:r>
        <w:t>10.4.8.2</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fldLock="1"/>
      </w:r>
      <w:r>
        <w:instrText xml:space="preserve"> PAGEREF _Toc183489499 \h </w:instrText>
      </w:r>
      <w:r>
        <w:fldChar w:fldCharType="separate"/>
      </w:r>
      <w:r>
        <w:t>69</w:t>
      </w:r>
      <w:r>
        <w:fldChar w:fldCharType="end"/>
      </w:r>
    </w:p>
    <w:p w14:paraId="0B58D496" w14:textId="1CC7D932" w:rsidR="00637BA7" w:rsidRDefault="00637BA7">
      <w:pPr>
        <w:pStyle w:val="TOC4"/>
        <w:rPr>
          <w:rFonts w:asciiTheme="minorHAnsi" w:eastAsiaTheme="minorEastAsia" w:hAnsiTheme="minorHAnsi" w:cstheme="minorBidi"/>
          <w:kern w:val="2"/>
          <w:sz w:val="24"/>
          <w:szCs w:val="24"/>
          <w14:ligatures w14:val="standardContextual"/>
        </w:rPr>
      </w:pPr>
      <w:r>
        <w:t>10.4.8.3</w:t>
      </w:r>
      <w:r>
        <w:rPr>
          <w:rFonts w:asciiTheme="minorHAnsi" w:eastAsiaTheme="minorEastAsia" w:hAnsiTheme="minorHAnsi" w:cstheme="minorBidi"/>
          <w:kern w:val="2"/>
          <w:sz w:val="24"/>
          <w:szCs w:val="24"/>
          <w14:ligatures w14:val="standardContextual"/>
        </w:rPr>
        <w:tab/>
      </w:r>
      <w:r>
        <w:t>SET UP MENU (Help request support) and ENVELOPE MENU SELECTION</w:t>
      </w:r>
      <w:r>
        <w:tab/>
      </w:r>
      <w:r>
        <w:fldChar w:fldCharType="begin" w:fldLock="1"/>
      </w:r>
      <w:r>
        <w:instrText xml:space="preserve"> PAGEREF _Toc183489500 \h </w:instrText>
      </w:r>
      <w:r>
        <w:fldChar w:fldCharType="separate"/>
      </w:r>
      <w:r>
        <w:t>69</w:t>
      </w:r>
      <w:r>
        <w:fldChar w:fldCharType="end"/>
      </w:r>
    </w:p>
    <w:p w14:paraId="69E03E41" w14:textId="30B3AB50" w:rsidR="00637BA7" w:rsidRDefault="00637BA7">
      <w:pPr>
        <w:pStyle w:val="TOC4"/>
        <w:rPr>
          <w:rFonts w:asciiTheme="minorHAnsi" w:eastAsiaTheme="minorEastAsia" w:hAnsiTheme="minorHAnsi" w:cstheme="minorBidi"/>
          <w:kern w:val="2"/>
          <w:sz w:val="24"/>
          <w:szCs w:val="24"/>
          <w14:ligatures w14:val="standardContextual"/>
        </w:rPr>
      </w:pPr>
      <w:r>
        <w:t>10.4.8.4</w:t>
      </w:r>
      <w:r>
        <w:rPr>
          <w:rFonts w:asciiTheme="minorHAnsi" w:eastAsiaTheme="minorEastAsia" w:hAnsiTheme="minorHAnsi" w:cstheme="minorBidi"/>
          <w:kern w:val="2"/>
          <w:sz w:val="24"/>
          <w:szCs w:val="24"/>
          <w14:ligatures w14:val="standardContextual"/>
        </w:rPr>
        <w:tab/>
      </w:r>
      <w:r>
        <w:t>SET UP MENU (Display of icons) and ENVELOPE MENU SELECTION</w:t>
      </w:r>
      <w:r>
        <w:tab/>
      </w:r>
      <w:r>
        <w:fldChar w:fldCharType="begin" w:fldLock="1"/>
      </w:r>
      <w:r>
        <w:instrText xml:space="preserve"> PAGEREF _Toc183489501 \h </w:instrText>
      </w:r>
      <w:r>
        <w:fldChar w:fldCharType="separate"/>
      </w:r>
      <w:r>
        <w:t>69</w:t>
      </w:r>
      <w:r>
        <w:fldChar w:fldCharType="end"/>
      </w:r>
    </w:p>
    <w:p w14:paraId="5AC1338E" w14:textId="14174BBE" w:rsidR="00637BA7" w:rsidRDefault="00637BA7">
      <w:pPr>
        <w:pStyle w:val="TOC4"/>
        <w:rPr>
          <w:rFonts w:asciiTheme="minorHAnsi" w:eastAsiaTheme="minorEastAsia" w:hAnsiTheme="minorHAnsi" w:cstheme="minorBidi"/>
          <w:kern w:val="2"/>
          <w:sz w:val="24"/>
          <w:szCs w:val="24"/>
          <w14:ligatures w14:val="standardContextual"/>
        </w:rPr>
      </w:pPr>
      <w:r>
        <w:t>10.4.8.5</w:t>
      </w:r>
      <w:r>
        <w:rPr>
          <w:rFonts w:asciiTheme="minorHAnsi" w:eastAsiaTheme="minorEastAsia" w:hAnsiTheme="minorHAnsi" w:cstheme="minorBidi"/>
          <w:kern w:val="2"/>
          <w:sz w:val="24"/>
          <w:szCs w:val="24"/>
          <w14:ligatures w14:val="standardContextual"/>
        </w:rPr>
        <w:tab/>
      </w:r>
      <w:r>
        <w:t>SET UP MENU (Soft Keys support) and ENVELOPE MENU SELECTION</w:t>
      </w:r>
      <w:r>
        <w:tab/>
      </w:r>
      <w:r>
        <w:fldChar w:fldCharType="begin" w:fldLock="1"/>
      </w:r>
      <w:r>
        <w:instrText xml:space="preserve"> PAGEREF _Toc183489502 \h </w:instrText>
      </w:r>
      <w:r>
        <w:fldChar w:fldCharType="separate"/>
      </w:r>
      <w:r>
        <w:t>69</w:t>
      </w:r>
      <w:r>
        <w:fldChar w:fldCharType="end"/>
      </w:r>
    </w:p>
    <w:p w14:paraId="40E3B6A9" w14:textId="35D9AFA7" w:rsidR="00637BA7" w:rsidRDefault="00637BA7">
      <w:pPr>
        <w:pStyle w:val="TOC4"/>
        <w:rPr>
          <w:rFonts w:asciiTheme="minorHAnsi" w:eastAsiaTheme="minorEastAsia" w:hAnsiTheme="minorHAnsi" w:cstheme="minorBidi"/>
          <w:kern w:val="2"/>
          <w:sz w:val="24"/>
          <w:szCs w:val="24"/>
          <w14:ligatures w14:val="standardContextual"/>
        </w:rPr>
      </w:pPr>
      <w:r>
        <w:t>10.4.8.6</w:t>
      </w:r>
      <w:r>
        <w:rPr>
          <w:rFonts w:asciiTheme="minorHAnsi" w:eastAsiaTheme="minorEastAsia" w:hAnsiTheme="minorHAnsi" w:cstheme="minorBidi"/>
          <w:kern w:val="2"/>
          <w:sz w:val="24"/>
          <w:szCs w:val="24"/>
          <w14:ligatures w14:val="standardContextual"/>
        </w:rPr>
        <w:tab/>
      </w:r>
      <w:r>
        <w:t>SET UP MENU (Support of Text Attribute) and ENVELOPE MENU SELECTION</w:t>
      </w:r>
      <w:r>
        <w:tab/>
      </w:r>
      <w:r>
        <w:fldChar w:fldCharType="begin" w:fldLock="1"/>
      </w:r>
      <w:r>
        <w:instrText xml:space="preserve"> PAGEREF _Toc183489503 \h </w:instrText>
      </w:r>
      <w:r>
        <w:fldChar w:fldCharType="separate"/>
      </w:r>
      <w:r>
        <w:t>69</w:t>
      </w:r>
      <w:r>
        <w:fldChar w:fldCharType="end"/>
      </w:r>
    </w:p>
    <w:p w14:paraId="7AE356B2" w14:textId="509DEB37" w:rsidR="00637BA7" w:rsidRDefault="00637BA7">
      <w:pPr>
        <w:pStyle w:val="TOC4"/>
        <w:rPr>
          <w:rFonts w:asciiTheme="minorHAnsi" w:eastAsiaTheme="minorEastAsia" w:hAnsiTheme="minorHAnsi" w:cstheme="minorBidi"/>
          <w:kern w:val="2"/>
          <w:sz w:val="24"/>
          <w:szCs w:val="24"/>
          <w14:ligatures w14:val="standardContextual"/>
        </w:rPr>
      </w:pPr>
      <w:r>
        <w:t>10.4.8.7</w:t>
      </w:r>
      <w:r>
        <w:rPr>
          <w:rFonts w:asciiTheme="minorHAnsi" w:eastAsiaTheme="minorEastAsia" w:hAnsiTheme="minorHAnsi" w:cstheme="minorBidi"/>
          <w:kern w:val="2"/>
          <w:sz w:val="24"/>
          <w:szCs w:val="24"/>
          <w14:ligatures w14:val="standardContextual"/>
        </w:rPr>
        <w:tab/>
      </w:r>
      <w:r>
        <w:t>SET UP MENU (UCS2 display in Cyrillic) and ENVELOPE MENU SELECTION</w:t>
      </w:r>
      <w:r>
        <w:tab/>
      </w:r>
      <w:r>
        <w:fldChar w:fldCharType="begin" w:fldLock="1"/>
      </w:r>
      <w:r>
        <w:instrText xml:space="preserve"> PAGEREF _Toc183489504 \h </w:instrText>
      </w:r>
      <w:r>
        <w:fldChar w:fldCharType="separate"/>
      </w:r>
      <w:r>
        <w:t>70</w:t>
      </w:r>
      <w:r>
        <w:fldChar w:fldCharType="end"/>
      </w:r>
    </w:p>
    <w:p w14:paraId="7E81DAAE" w14:textId="13DB9D1E" w:rsidR="00637BA7" w:rsidRDefault="00637BA7">
      <w:pPr>
        <w:pStyle w:val="TOC4"/>
        <w:rPr>
          <w:rFonts w:asciiTheme="minorHAnsi" w:eastAsiaTheme="minorEastAsia" w:hAnsiTheme="minorHAnsi" w:cstheme="minorBidi"/>
          <w:kern w:val="2"/>
          <w:sz w:val="24"/>
          <w:szCs w:val="24"/>
          <w14:ligatures w14:val="standardContextual"/>
        </w:rPr>
      </w:pPr>
      <w:r>
        <w:t>10.4.8.8</w:t>
      </w:r>
      <w:r>
        <w:rPr>
          <w:rFonts w:asciiTheme="minorHAnsi" w:eastAsiaTheme="minorEastAsia" w:hAnsiTheme="minorHAnsi" w:cstheme="minorBidi"/>
          <w:kern w:val="2"/>
          <w:sz w:val="24"/>
          <w:szCs w:val="24"/>
          <w14:ligatures w14:val="standardContextual"/>
        </w:rPr>
        <w:tab/>
      </w:r>
      <w:r>
        <w:t>SET UP MENU (UCS2 display in Chinese) and ENVELOPE MENU SELECTION</w:t>
      </w:r>
      <w:r>
        <w:tab/>
      </w:r>
      <w:r>
        <w:fldChar w:fldCharType="begin" w:fldLock="1"/>
      </w:r>
      <w:r>
        <w:instrText xml:space="preserve"> PAGEREF _Toc183489505 \h </w:instrText>
      </w:r>
      <w:r>
        <w:fldChar w:fldCharType="separate"/>
      </w:r>
      <w:r>
        <w:t>70</w:t>
      </w:r>
      <w:r>
        <w:fldChar w:fldCharType="end"/>
      </w:r>
    </w:p>
    <w:p w14:paraId="56AF3454" w14:textId="59E65F27" w:rsidR="00637BA7" w:rsidRDefault="00637BA7">
      <w:pPr>
        <w:pStyle w:val="TOC4"/>
        <w:rPr>
          <w:rFonts w:asciiTheme="minorHAnsi" w:eastAsiaTheme="minorEastAsia" w:hAnsiTheme="minorHAnsi" w:cstheme="minorBidi"/>
          <w:kern w:val="2"/>
          <w:sz w:val="24"/>
          <w:szCs w:val="24"/>
          <w14:ligatures w14:val="standardContextual"/>
        </w:rPr>
      </w:pPr>
      <w:r>
        <w:t>10.4.8.9</w:t>
      </w:r>
      <w:r>
        <w:rPr>
          <w:rFonts w:asciiTheme="minorHAnsi" w:eastAsiaTheme="minorEastAsia" w:hAnsiTheme="minorHAnsi" w:cstheme="minorBidi"/>
          <w:kern w:val="2"/>
          <w:sz w:val="24"/>
          <w:szCs w:val="24"/>
          <w14:ligatures w14:val="standardContextual"/>
        </w:rPr>
        <w:tab/>
      </w:r>
      <w:r>
        <w:t>SET UP MENU (UCS2 display in Katakana) and ENVELOPE MENU SELECTION</w:t>
      </w:r>
      <w:r>
        <w:tab/>
      </w:r>
      <w:r>
        <w:fldChar w:fldCharType="begin" w:fldLock="1"/>
      </w:r>
      <w:r>
        <w:instrText xml:space="preserve"> PAGEREF _Toc183489506 \h </w:instrText>
      </w:r>
      <w:r>
        <w:fldChar w:fldCharType="separate"/>
      </w:r>
      <w:r>
        <w:t>70</w:t>
      </w:r>
      <w:r>
        <w:fldChar w:fldCharType="end"/>
      </w:r>
    </w:p>
    <w:p w14:paraId="1A7762BE" w14:textId="4EDE52E2" w:rsidR="00637BA7" w:rsidRDefault="00637BA7">
      <w:pPr>
        <w:pStyle w:val="TOC3"/>
        <w:rPr>
          <w:rFonts w:asciiTheme="minorHAnsi" w:eastAsiaTheme="minorEastAsia" w:hAnsiTheme="minorHAnsi" w:cstheme="minorBidi"/>
          <w:kern w:val="2"/>
          <w:sz w:val="24"/>
          <w:szCs w:val="24"/>
          <w14:ligatures w14:val="standardContextual"/>
        </w:rPr>
      </w:pPr>
      <w:r>
        <w:t>10.4.9</w:t>
      </w:r>
      <w:r>
        <w:rPr>
          <w:rFonts w:asciiTheme="minorHAnsi" w:eastAsiaTheme="minorEastAsia" w:hAnsiTheme="minorHAnsi" w:cstheme="minorBidi"/>
          <w:kern w:val="2"/>
          <w:sz w:val="24"/>
          <w:szCs w:val="24"/>
          <w14:ligatures w14:val="standardContextual"/>
        </w:rPr>
        <w:tab/>
      </w:r>
      <w:r>
        <w:t>SELECT ITEM</w:t>
      </w:r>
      <w:r>
        <w:tab/>
      </w:r>
      <w:r>
        <w:fldChar w:fldCharType="begin" w:fldLock="1"/>
      </w:r>
      <w:r>
        <w:instrText xml:space="preserve"> PAGEREF _Toc183489507 \h </w:instrText>
      </w:r>
      <w:r>
        <w:fldChar w:fldCharType="separate"/>
      </w:r>
      <w:r>
        <w:t>70</w:t>
      </w:r>
      <w:r>
        <w:fldChar w:fldCharType="end"/>
      </w:r>
    </w:p>
    <w:p w14:paraId="7113DFE6" w14:textId="524A75AB" w:rsidR="00637BA7" w:rsidRDefault="00637BA7">
      <w:pPr>
        <w:pStyle w:val="TOC4"/>
        <w:rPr>
          <w:rFonts w:asciiTheme="minorHAnsi" w:eastAsiaTheme="minorEastAsia" w:hAnsiTheme="minorHAnsi" w:cstheme="minorBidi"/>
          <w:kern w:val="2"/>
          <w:sz w:val="24"/>
          <w:szCs w:val="24"/>
          <w14:ligatures w14:val="standardContextual"/>
        </w:rPr>
      </w:pPr>
      <w:r>
        <w:t>10.4.9.1</w:t>
      </w:r>
      <w:r>
        <w:rPr>
          <w:rFonts w:asciiTheme="minorHAnsi" w:eastAsiaTheme="minorEastAsia" w:hAnsiTheme="minorHAnsi" w:cstheme="minorBidi"/>
          <w:kern w:val="2"/>
          <w:sz w:val="24"/>
          <w:szCs w:val="24"/>
          <w14:ligatures w14:val="standardContextual"/>
        </w:rPr>
        <w:tab/>
      </w:r>
      <w:r>
        <w:t>SELECT ITEM (Mandatory features for ME supporting SELECT ITEM)</w:t>
      </w:r>
      <w:r>
        <w:tab/>
      </w:r>
      <w:r>
        <w:fldChar w:fldCharType="begin" w:fldLock="1"/>
      </w:r>
      <w:r>
        <w:instrText xml:space="preserve"> PAGEREF _Toc183489508 \h </w:instrText>
      </w:r>
      <w:r>
        <w:fldChar w:fldCharType="separate"/>
      </w:r>
      <w:r>
        <w:t>70</w:t>
      </w:r>
      <w:r>
        <w:fldChar w:fldCharType="end"/>
      </w:r>
    </w:p>
    <w:p w14:paraId="22816255" w14:textId="5E5474DD" w:rsidR="00637BA7" w:rsidRDefault="00637BA7">
      <w:pPr>
        <w:pStyle w:val="TOC4"/>
        <w:rPr>
          <w:rFonts w:asciiTheme="minorHAnsi" w:eastAsiaTheme="minorEastAsia" w:hAnsiTheme="minorHAnsi" w:cstheme="minorBidi"/>
          <w:kern w:val="2"/>
          <w:sz w:val="24"/>
          <w:szCs w:val="24"/>
          <w14:ligatures w14:val="standardContextual"/>
        </w:rPr>
      </w:pPr>
      <w:r>
        <w:t>10.4.9.2</w:t>
      </w:r>
      <w:r>
        <w:rPr>
          <w:rFonts w:asciiTheme="minorHAnsi" w:eastAsiaTheme="minorEastAsia" w:hAnsiTheme="minorHAnsi" w:cstheme="minorBidi"/>
          <w:kern w:val="2"/>
          <w:sz w:val="24"/>
          <w:szCs w:val="24"/>
          <w14:ligatures w14:val="standardContextual"/>
        </w:rPr>
        <w:tab/>
      </w:r>
      <w:r>
        <w:t>SELECT ITEM (Next action support)</w:t>
      </w:r>
      <w:r>
        <w:tab/>
      </w:r>
      <w:r>
        <w:fldChar w:fldCharType="begin" w:fldLock="1"/>
      </w:r>
      <w:r>
        <w:instrText xml:space="preserve"> PAGEREF _Toc183489509 \h </w:instrText>
      </w:r>
      <w:r>
        <w:fldChar w:fldCharType="separate"/>
      </w:r>
      <w:r>
        <w:t>70</w:t>
      </w:r>
      <w:r>
        <w:fldChar w:fldCharType="end"/>
      </w:r>
    </w:p>
    <w:p w14:paraId="58A62062" w14:textId="13B2272F" w:rsidR="00637BA7" w:rsidRDefault="00637BA7">
      <w:pPr>
        <w:pStyle w:val="TOC4"/>
        <w:rPr>
          <w:rFonts w:asciiTheme="minorHAnsi" w:eastAsiaTheme="minorEastAsia" w:hAnsiTheme="minorHAnsi" w:cstheme="minorBidi"/>
          <w:kern w:val="2"/>
          <w:sz w:val="24"/>
          <w:szCs w:val="24"/>
          <w14:ligatures w14:val="standardContextual"/>
        </w:rPr>
      </w:pPr>
      <w:r>
        <w:t>10.4.9.3</w:t>
      </w:r>
      <w:r>
        <w:rPr>
          <w:rFonts w:asciiTheme="minorHAnsi" w:eastAsiaTheme="minorEastAsia" w:hAnsiTheme="minorHAnsi" w:cstheme="minorBidi"/>
          <w:kern w:val="2"/>
          <w:sz w:val="24"/>
          <w:szCs w:val="24"/>
          <w14:ligatures w14:val="standardContextual"/>
        </w:rPr>
        <w:tab/>
      </w:r>
      <w:r>
        <w:t>SELECT ITEM (Default item support)</w:t>
      </w:r>
      <w:r>
        <w:tab/>
      </w:r>
      <w:r>
        <w:fldChar w:fldCharType="begin" w:fldLock="1"/>
      </w:r>
      <w:r>
        <w:instrText xml:space="preserve"> PAGEREF _Toc183489510 \h </w:instrText>
      </w:r>
      <w:r>
        <w:fldChar w:fldCharType="separate"/>
      </w:r>
      <w:r>
        <w:t>70</w:t>
      </w:r>
      <w:r>
        <w:fldChar w:fldCharType="end"/>
      </w:r>
    </w:p>
    <w:p w14:paraId="783530B5" w14:textId="5A0ED264" w:rsidR="00637BA7" w:rsidRDefault="00637BA7">
      <w:pPr>
        <w:pStyle w:val="TOC4"/>
        <w:rPr>
          <w:rFonts w:asciiTheme="minorHAnsi" w:eastAsiaTheme="minorEastAsia" w:hAnsiTheme="minorHAnsi" w:cstheme="minorBidi"/>
          <w:kern w:val="2"/>
          <w:sz w:val="24"/>
          <w:szCs w:val="24"/>
          <w14:ligatures w14:val="standardContextual"/>
        </w:rPr>
      </w:pPr>
      <w:r>
        <w:t>10.4.9.4</w:t>
      </w:r>
      <w:r>
        <w:rPr>
          <w:rFonts w:asciiTheme="minorHAnsi" w:eastAsiaTheme="minorEastAsia" w:hAnsiTheme="minorHAnsi" w:cstheme="minorBidi"/>
          <w:kern w:val="2"/>
          <w:sz w:val="24"/>
          <w:szCs w:val="24"/>
          <w14:ligatures w14:val="standardContextual"/>
        </w:rPr>
        <w:tab/>
      </w:r>
      <w:r>
        <w:t>SELECT ITEM ((Help request support)</w:t>
      </w:r>
      <w:r>
        <w:tab/>
      </w:r>
      <w:r>
        <w:fldChar w:fldCharType="begin" w:fldLock="1"/>
      </w:r>
      <w:r>
        <w:instrText xml:space="preserve"> PAGEREF _Toc183489511 \h </w:instrText>
      </w:r>
      <w:r>
        <w:fldChar w:fldCharType="separate"/>
      </w:r>
      <w:r>
        <w:t>70</w:t>
      </w:r>
      <w:r>
        <w:fldChar w:fldCharType="end"/>
      </w:r>
    </w:p>
    <w:p w14:paraId="2B9A792E" w14:textId="2B31A28C" w:rsidR="00637BA7" w:rsidRDefault="00637BA7">
      <w:pPr>
        <w:pStyle w:val="TOC4"/>
        <w:rPr>
          <w:rFonts w:asciiTheme="minorHAnsi" w:eastAsiaTheme="minorEastAsia" w:hAnsiTheme="minorHAnsi" w:cstheme="minorBidi"/>
          <w:kern w:val="2"/>
          <w:sz w:val="24"/>
          <w:szCs w:val="24"/>
          <w14:ligatures w14:val="standardContextual"/>
        </w:rPr>
      </w:pPr>
      <w:r>
        <w:t>10.4.9.5</w:t>
      </w:r>
      <w:r>
        <w:rPr>
          <w:rFonts w:asciiTheme="minorHAnsi" w:eastAsiaTheme="minorEastAsia" w:hAnsiTheme="minorHAnsi" w:cstheme="minorBidi"/>
          <w:kern w:val="2"/>
          <w:sz w:val="24"/>
          <w:szCs w:val="24"/>
          <w14:ligatures w14:val="standardContextual"/>
        </w:rPr>
        <w:tab/>
      </w:r>
      <w:r>
        <w:t>SELECT ITEM (Icons support)</w:t>
      </w:r>
      <w:r>
        <w:tab/>
      </w:r>
      <w:r>
        <w:fldChar w:fldCharType="begin" w:fldLock="1"/>
      </w:r>
      <w:r>
        <w:instrText xml:space="preserve"> PAGEREF _Toc183489512 \h </w:instrText>
      </w:r>
      <w:r>
        <w:fldChar w:fldCharType="separate"/>
      </w:r>
      <w:r>
        <w:t>71</w:t>
      </w:r>
      <w:r>
        <w:fldChar w:fldCharType="end"/>
      </w:r>
    </w:p>
    <w:p w14:paraId="6027A310" w14:textId="491BCBCB" w:rsidR="00637BA7" w:rsidRDefault="00637BA7">
      <w:pPr>
        <w:pStyle w:val="TOC4"/>
        <w:rPr>
          <w:rFonts w:asciiTheme="minorHAnsi" w:eastAsiaTheme="minorEastAsia" w:hAnsiTheme="minorHAnsi" w:cstheme="minorBidi"/>
          <w:kern w:val="2"/>
          <w:sz w:val="24"/>
          <w:szCs w:val="24"/>
          <w14:ligatures w14:val="standardContextual"/>
        </w:rPr>
      </w:pPr>
      <w:r>
        <w:t>10.4.9.6</w:t>
      </w:r>
      <w:r>
        <w:rPr>
          <w:rFonts w:asciiTheme="minorHAnsi" w:eastAsiaTheme="minorEastAsia" w:hAnsiTheme="minorHAnsi" w:cstheme="minorBidi"/>
          <w:kern w:val="2"/>
          <w:sz w:val="24"/>
          <w:szCs w:val="24"/>
          <w14:ligatures w14:val="standardContextual"/>
        </w:rPr>
        <w:tab/>
      </w:r>
      <w:r>
        <w:t>SELECT ITEM (Presentation style)</w:t>
      </w:r>
      <w:r>
        <w:tab/>
      </w:r>
      <w:r>
        <w:fldChar w:fldCharType="begin" w:fldLock="1"/>
      </w:r>
      <w:r>
        <w:instrText xml:space="preserve"> PAGEREF _Toc183489513 \h </w:instrText>
      </w:r>
      <w:r>
        <w:fldChar w:fldCharType="separate"/>
      </w:r>
      <w:r>
        <w:t>71</w:t>
      </w:r>
      <w:r>
        <w:fldChar w:fldCharType="end"/>
      </w:r>
    </w:p>
    <w:p w14:paraId="6BA79658" w14:textId="579A6A79" w:rsidR="00637BA7" w:rsidRDefault="00637BA7">
      <w:pPr>
        <w:pStyle w:val="TOC4"/>
        <w:rPr>
          <w:rFonts w:asciiTheme="minorHAnsi" w:eastAsiaTheme="minorEastAsia" w:hAnsiTheme="minorHAnsi" w:cstheme="minorBidi"/>
          <w:kern w:val="2"/>
          <w:sz w:val="24"/>
          <w:szCs w:val="24"/>
          <w14:ligatures w14:val="standardContextual"/>
        </w:rPr>
      </w:pPr>
      <w:r>
        <w:t>10.4.9.7</w:t>
      </w:r>
      <w:r>
        <w:rPr>
          <w:rFonts w:asciiTheme="minorHAnsi" w:eastAsiaTheme="minorEastAsia" w:hAnsiTheme="minorHAnsi" w:cstheme="minorBidi"/>
          <w:kern w:val="2"/>
          <w:sz w:val="24"/>
          <w:szCs w:val="24"/>
          <w14:ligatures w14:val="standardContextual"/>
        </w:rPr>
        <w:tab/>
      </w:r>
      <w:r>
        <w:t>SELECT ITEM (Soft keys support)</w:t>
      </w:r>
      <w:r>
        <w:tab/>
      </w:r>
      <w:r>
        <w:fldChar w:fldCharType="begin" w:fldLock="1"/>
      </w:r>
      <w:r>
        <w:instrText xml:space="preserve"> PAGEREF _Toc183489514 \h </w:instrText>
      </w:r>
      <w:r>
        <w:fldChar w:fldCharType="separate"/>
      </w:r>
      <w:r>
        <w:t>71</w:t>
      </w:r>
      <w:r>
        <w:fldChar w:fldCharType="end"/>
      </w:r>
    </w:p>
    <w:p w14:paraId="173F9FA3" w14:textId="77253625" w:rsidR="00637BA7" w:rsidRDefault="00637BA7">
      <w:pPr>
        <w:pStyle w:val="TOC4"/>
        <w:rPr>
          <w:rFonts w:asciiTheme="minorHAnsi" w:eastAsiaTheme="minorEastAsia" w:hAnsiTheme="minorHAnsi" w:cstheme="minorBidi"/>
          <w:kern w:val="2"/>
          <w:sz w:val="24"/>
          <w:szCs w:val="24"/>
          <w14:ligatures w14:val="standardContextual"/>
        </w:rPr>
      </w:pPr>
      <w:r>
        <w:t>10.4.9.8</w:t>
      </w:r>
      <w:r>
        <w:rPr>
          <w:rFonts w:asciiTheme="minorHAnsi" w:eastAsiaTheme="minorEastAsia" w:hAnsiTheme="minorHAnsi" w:cstheme="minorBidi"/>
          <w:kern w:val="2"/>
          <w:sz w:val="24"/>
          <w:szCs w:val="24"/>
          <w14:ligatures w14:val="standardContextual"/>
        </w:rPr>
        <w:tab/>
      </w:r>
      <w:r>
        <w:t>SELECT ITEM (Support of "No response from user")</w:t>
      </w:r>
      <w:r>
        <w:tab/>
      </w:r>
      <w:r>
        <w:fldChar w:fldCharType="begin" w:fldLock="1"/>
      </w:r>
      <w:r>
        <w:instrText xml:space="preserve"> PAGEREF _Toc183489515 \h </w:instrText>
      </w:r>
      <w:r>
        <w:fldChar w:fldCharType="separate"/>
      </w:r>
      <w:r>
        <w:t>71</w:t>
      </w:r>
      <w:r>
        <w:fldChar w:fldCharType="end"/>
      </w:r>
    </w:p>
    <w:p w14:paraId="7EDBF8D1" w14:textId="27CE1599" w:rsidR="00637BA7" w:rsidRDefault="00637BA7">
      <w:pPr>
        <w:pStyle w:val="TOC4"/>
        <w:rPr>
          <w:rFonts w:asciiTheme="minorHAnsi" w:eastAsiaTheme="minorEastAsia" w:hAnsiTheme="minorHAnsi" w:cstheme="minorBidi"/>
          <w:kern w:val="2"/>
          <w:sz w:val="24"/>
          <w:szCs w:val="24"/>
          <w14:ligatures w14:val="standardContextual"/>
        </w:rPr>
      </w:pPr>
      <w:r>
        <w:t>10.4.9.9</w:t>
      </w:r>
      <w:r>
        <w:rPr>
          <w:rFonts w:asciiTheme="minorHAnsi" w:eastAsiaTheme="minorEastAsia" w:hAnsiTheme="minorHAnsi" w:cstheme="minorBidi"/>
          <w:kern w:val="2"/>
          <w:sz w:val="24"/>
          <w:szCs w:val="24"/>
          <w14:ligatures w14:val="standardContextual"/>
        </w:rPr>
        <w:tab/>
      </w:r>
      <w:r>
        <w:t>SELECT ITEM (Support of Text Attribute)</w:t>
      </w:r>
      <w:r>
        <w:tab/>
      </w:r>
      <w:r>
        <w:fldChar w:fldCharType="begin" w:fldLock="1"/>
      </w:r>
      <w:r>
        <w:instrText xml:space="preserve"> PAGEREF _Toc183489516 \h </w:instrText>
      </w:r>
      <w:r>
        <w:fldChar w:fldCharType="separate"/>
      </w:r>
      <w:r>
        <w:t>71</w:t>
      </w:r>
      <w:r>
        <w:fldChar w:fldCharType="end"/>
      </w:r>
    </w:p>
    <w:p w14:paraId="57E56A80" w14:textId="5FDC4EFB" w:rsidR="00637BA7" w:rsidRDefault="00637BA7">
      <w:pPr>
        <w:pStyle w:val="TOC4"/>
        <w:rPr>
          <w:rFonts w:asciiTheme="minorHAnsi" w:eastAsiaTheme="minorEastAsia" w:hAnsiTheme="minorHAnsi" w:cstheme="minorBidi"/>
          <w:kern w:val="2"/>
          <w:sz w:val="24"/>
          <w:szCs w:val="24"/>
          <w14:ligatures w14:val="standardContextual"/>
        </w:rPr>
      </w:pPr>
      <w:r>
        <w:t>10.4.9.10</w:t>
      </w:r>
      <w:r>
        <w:rPr>
          <w:rFonts w:asciiTheme="minorHAnsi" w:eastAsiaTheme="minorEastAsia" w:hAnsiTheme="minorHAnsi" w:cstheme="minorBidi"/>
          <w:kern w:val="2"/>
          <w:sz w:val="24"/>
          <w:szCs w:val="24"/>
          <w14:ligatures w14:val="standardContextual"/>
        </w:rPr>
        <w:tab/>
      </w:r>
      <w:r>
        <w:t>SELECT ITEM (UCS2 display in Cyrillic)</w:t>
      </w:r>
      <w:r>
        <w:tab/>
      </w:r>
      <w:r>
        <w:fldChar w:fldCharType="begin" w:fldLock="1"/>
      </w:r>
      <w:r>
        <w:instrText xml:space="preserve"> PAGEREF _Toc183489517 \h </w:instrText>
      </w:r>
      <w:r>
        <w:fldChar w:fldCharType="separate"/>
      </w:r>
      <w:r>
        <w:t>71</w:t>
      </w:r>
      <w:r>
        <w:fldChar w:fldCharType="end"/>
      </w:r>
    </w:p>
    <w:p w14:paraId="1733A504" w14:textId="13BBCE1D" w:rsidR="00637BA7" w:rsidRDefault="00637BA7">
      <w:pPr>
        <w:pStyle w:val="TOC4"/>
        <w:rPr>
          <w:rFonts w:asciiTheme="minorHAnsi" w:eastAsiaTheme="minorEastAsia" w:hAnsiTheme="minorHAnsi" w:cstheme="minorBidi"/>
          <w:kern w:val="2"/>
          <w:sz w:val="24"/>
          <w:szCs w:val="24"/>
          <w14:ligatures w14:val="standardContextual"/>
        </w:rPr>
      </w:pPr>
      <w:r>
        <w:t>10.4.9.11</w:t>
      </w:r>
      <w:r>
        <w:rPr>
          <w:rFonts w:asciiTheme="minorHAnsi" w:eastAsiaTheme="minorEastAsia" w:hAnsiTheme="minorHAnsi" w:cstheme="minorBidi"/>
          <w:kern w:val="2"/>
          <w:sz w:val="24"/>
          <w:szCs w:val="24"/>
          <w14:ligatures w14:val="standardContextual"/>
        </w:rPr>
        <w:tab/>
      </w:r>
      <w:r>
        <w:t>SELECT ITEM (UCS2 display in Chinese)</w:t>
      </w:r>
      <w:r>
        <w:tab/>
      </w:r>
      <w:r>
        <w:fldChar w:fldCharType="begin" w:fldLock="1"/>
      </w:r>
      <w:r>
        <w:instrText xml:space="preserve"> PAGEREF _Toc183489518 \h </w:instrText>
      </w:r>
      <w:r>
        <w:fldChar w:fldCharType="separate"/>
      </w:r>
      <w:r>
        <w:t>71</w:t>
      </w:r>
      <w:r>
        <w:fldChar w:fldCharType="end"/>
      </w:r>
    </w:p>
    <w:p w14:paraId="334E4F3D" w14:textId="6717CAC5" w:rsidR="00637BA7" w:rsidRDefault="00637BA7">
      <w:pPr>
        <w:pStyle w:val="TOC4"/>
        <w:rPr>
          <w:rFonts w:asciiTheme="minorHAnsi" w:eastAsiaTheme="minorEastAsia" w:hAnsiTheme="minorHAnsi" w:cstheme="minorBidi"/>
          <w:kern w:val="2"/>
          <w:sz w:val="24"/>
          <w:szCs w:val="24"/>
          <w14:ligatures w14:val="standardContextual"/>
        </w:rPr>
      </w:pPr>
      <w:r>
        <w:t>10.4.9.12</w:t>
      </w:r>
      <w:r>
        <w:rPr>
          <w:rFonts w:asciiTheme="minorHAnsi" w:eastAsiaTheme="minorEastAsia" w:hAnsiTheme="minorHAnsi" w:cstheme="minorBidi"/>
          <w:kern w:val="2"/>
          <w:sz w:val="24"/>
          <w:szCs w:val="24"/>
          <w14:ligatures w14:val="standardContextual"/>
        </w:rPr>
        <w:tab/>
      </w:r>
      <w:r>
        <w:t>SELECT ITEM (UCS2 display in Katakana)</w:t>
      </w:r>
      <w:r>
        <w:tab/>
      </w:r>
      <w:r>
        <w:fldChar w:fldCharType="begin" w:fldLock="1"/>
      </w:r>
      <w:r>
        <w:instrText xml:space="preserve"> PAGEREF _Toc183489519 \h </w:instrText>
      </w:r>
      <w:r>
        <w:fldChar w:fldCharType="separate"/>
      </w:r>
      <w:r>
        <w:t>72</w:t>
      </w:r>
      <w:r>
        <w:fldChar w:fldCharType="end"/>
      </w:r>
    </w:p>
    <w:p w14:paraId="5E42A742" w14:textId="72F35F26" w:rsidR="00637BA7" w:rsidRDefault="00637BA7">
      <w:pPr>
        <w:pStyle w:val="TOC3"/>
        <w:rPr>
          <w:rFonts w:asciiTheme="minorHAnsi" w:eastAsiaTheme="minorEastAsia" w:hAnsiTheme="minorHAnsi" w:cstheme="minorBidi"/>
          <w:kern w:val="2"/>
          <w:sz w:val="24"/>
          <w:szCs w:val="24"/>
          <w14:ligatures w14:val="standardContextual"/>
        </w:rPr>
      </w:pPr>
      <w:r>
        <w:t>10.4.10</w:t>
      </w:r>
      <w:r>
        <w:rPr>
          <w:rFonts w:asciiTheme="minorHAnsi" w:eastAsiaTheme="minorEastAsia" w:hAnsiTheme="minorHAnsi" w:cstheme="minorBidi"/>
          <w:kern w:val="2"/>
          <w:sz w:val="24"/>
          <w:szCs w:val="24"/>
          <w14:ligatures w14:val="standardContextual"/>
        </w:rPr>
        <w:tab/>
      </w:r>
      <w:r>
        <w:t>SEND SHORT MESSAGE</w:t>
      </w:r>
      <w:r>
        <w:tab/>
      </w:r>
      <w:r>
        <w:fldChar w:fldCharType="begin" w:fldLock="1"/>
      </w:r>
      <w:r>
        <w:instrText xml:space="preserve"> PAGEREF _Toc183489520 \h </w:instrText>
      </w:r>
      <w:r>
        <w:fldChar w:fldCharType="separate"/>
      </w:r>
      <w:r>
        <w:t>72</w:t>
      </w:r>
      <w:r>
        <w:fldChar w:fldCharType="end"/>
      </w:r>
    </w:p>
    <w:p w14:paraId="3E176F7C" w14:textId="7E01FE64" w:rsidR="00637BA7" w:rsidRDefault="00637BA7">
      <w:pPr>
        <w:pStyle w:val="TOC4"/>
        <w:rPr>
          <w:rFonts w:asciiTheme="minorHAnsi" w:eastAsiaTheme="minorEastAsia" w:hAnsiTheme="minorHAnsi" w:cstheme="minorBidi"/>
          <w:kern w:val="2"/>
          <w:sz w:val="24"/>
          <w:szCs w:val="24"/>
          <w14:ligatures w14:val="standardContextual"/>
        </w:rPr>
      </w:pPr>
      <w:r>
        <w:t>10.4.10.1</w:t>
      </w:r>
      <w:r>
        <w:rPr>
          <w:rFonts w:asciiTheme="minorHAnsi" w:eastAsiaTheme="minorEastAsia" w:hAnsiTheme="minorHAnsi" w:cstheme="minorBidi"/>
          <w:kern w:val="2"/>
          <w:sz w:val="24"/>
          <w:szCs w:val="24"/>
          <w14:ligatures w14:val="standardContextual"/>
        </w:rPr>
        <w:tab/>
      </w:r>
      <w:r>
        <w:t>SEND SHORT MESSAGE (Normal)</w:t>
      </w:r>
      <w:r>
        <w:tab/>
      </w:r>
      <w:r>
        <w:fldChar w:fldCharType="begin" w:fldLock="1"/>
      </w:r>
      <w:r>
        <w:instrText xml:space="preserve"> PAGEREF _Toc183489521 \h </w:instrText>
      </w:r>
      <w:r>
        <w:fldChar w:fldCharType="separate"/>
      </w:r>
      <w:r>
        <w:t>72</w:t>
      </w:r>
      <w:r>
        <w:fldChar w:fldCharType="end"/>
      </w:r>
    </w:p>
    <w:p w14:paraId="241CC017" w14:textId="1D38212F" w:rsidR="00637BA7" w:rsidRDefault="00637BA7">
      <w:pPr>
        <w:pStyle w:val="TOC4"/>
        <w:rPr>
          <w:rFonts w:asciiTheme="minorHAnsi" w:eastAsiaTheme="minorEastAsia" w:hAnsiTheme="minorHAnsi" w:cstheme="minorBidi"/>
          <w:kern w:val="2"/>
          <w:sz w:val="24"/>
          <w:szCs w:val="24"/>
          <w14:ligatures w14:val="standardContextual"/>
        </w:rPr>
      </w:pPr>
      <w:r>
        <w:t>10.4.10.2</w:t>
      </w:r>
      <w:r>
        <w:rPr>
          <w:rFonts w:asciiTheme="minorHAnsi" w:eastAsiaTheme="minorEastAsia" w:hAnsiTheme="minorHAnsi" w:cstheme="minorBidi"/>
          <w:kern w:val="2"/>
          <w:sz w:val="24"/>
          <w:szCs w:val="24"/>
          <w14:ligatures w14:val="standardContextual"/>
        </w:rPr>
        <w:tab/>
      </w:r>
      <w:r>
        <w:t>SEND SHORT MESSAGE (UCS2 display in Cyrillic)</w:t>
      </w:r>
      <w:r>
        <w:tab/>
      </w:r>
      <w:r>
        <w:fldChar w:fldCharType="begin" w:fldLock="1"/>
      </w:r>
      <w:r>
        <w:instrText xml:space="preserve"> PAGEREF _Toc183489522 \h </w:instrText>
      </w:r>
      <w:r>
        <w:fldChar w:fldCharType="separate"/>
      </w:r>
      <w:r>
        <w:t>72</w:t>
      </w:r>
      <w:r>
        <w:fldChar w:fldCharType="end"/>
      </w:r>
    </w:p>
    <w:p w14:paraId="7E01F63D" w14:textId="3FFFD1DB" w:rsidR="00637BA7" w:rsidRDefault="00637BA7">
      <w:pPr>
        <w:pStyle w:val="TOC4"/>
        <w:rPr>
          <w:rFonts w:asciiTheme="minorHAnsi" w:eastAsiaTheme="minorEastAsia" w:hAnsiTheme="minorHAnsi" w:cstheme="minorBidi"/>
          <w:kern w:val="2"/>
          <w:sz w:val="24"/>
          <w:szCs w:val="24"/>
          <w14:ligatures w14:val="standardContextual"/>
        </w:rPr>
      </w:pPr>
      <w:r>
        <w:t>10.4.10.3</w:t>
      </w:r>
      <w:r>
        <w:rPr>
          <w:rFonts w:asciiTheme="minorHAnsi" w:eastAsiaTheme="minorEastAsia" w:hAnsiTheme="minorHAnsi" w:cstheme="minorBidi"/>
          <w:kern w:val="2"/>
          <w:sz w:val="24"/>
          <w:szCs w:val="24"/>
          <w14:ligatures w14:val="standardContextual"/>
        </w:rPr>
        <w:tab/>
      </w:r>
      <w:r>
        <w:t>SEND SHORT MESSAGE (Icon support)</w:t>
      </w:r>
      <w:r>
        <w:tab/>
      </w:r>
      <w:r>
        <w:fldChar w:fldCharType="begin" w:fldLock="1"/>
      </w:r>
      <w:r>
        <w:instrText xml:space="preserve"> PAGEREF _Toc183489523 \h </w:instrText>
      </w:r>
      <w:r>
        <w:fldChar w:fldCharType="separate"/>
      </w:r>
      <w:r>
        <w:t>72</w:t>
      </w:r>
      <w:r>
        <w:fldChar w:fldCharType="end"/>
      </w:r>
    </w:p>
    <w:p w14:paraId="2C5071BB" w14:textId="1BA89C8F" w:rsidR="00637BA7" w:rsidRDefault="00637BA7">
      <w:pPr>
        <w:pStyle w:val="TOC4"/>
        <w:rPr>
          <w:rFonts w:asciiTheme="minorHAnsi" w:eastAsiaTheme="minorEastAsia" w:hAnsiTheme="minorHAnsi" w:cstheme="minorBidi"/>
          <w:kern w:val="2"/>
          <w:sz w:val="24"/>
          <w:szCs w:val="24"/>
          <w14:ligatures w14:val="standardContextual"/>
        </w:rPr>
      </w:pPr>
      <w:r>
        <w:t>10.4.10.4</w:t>
      </w:r>
      <w:r>
        <w:rPr>
          <w:rFonts w:asciiTheme="minorHAnsi" w:eastAsiaTheme="minorEastAsia" w:hAnsiTheme="minorHAnsi" w:cstheme="minorBidi"/>
          <w:kern w:val="2"/>
          <w:sz w:val="24"/>
          <w:szCs w:val="24"/>
          <w14:ligatures w14:val="standardContextual"/>
        </w:rPr>
        <w:tab/>
      </w:r>
      <w:r>
        <w:t>SEND SHORT MESSAGE (Support of Text Attribute)</w:t>
      </w:r>
      <w:r>
        <w:tab/>
      </w:r>
      <w:r>
        <w:fldChar w:fldCharType="begin" w:fldLock="1"/>
      </w:r>
      <w:r>
        <w:instrText xml:space="preserve"> PAGEREF _Toc183489524 \h </w:instrText>
      </w:r>
      <w:r>
        <w:fldChar w:fldCharType="separate"/>
      </w:r>
      <w:r>
        <w:t>72</w:t>
      </w:r>
      <w:r>
        <w:fldChar w:fldCharType="end"/>
      </w:r>
    </w:p>
    <w:p w14:paraId="2527D83F" w14:textId="5D6BB360" w:rsidR="00637BA7" w:rsidRDefault="00637BA7">
      <w:pPr>
        <w:pStyle w:val="TOC4"/>
        <w:rPr>
          <w:rFonts w:asciiTheme="minorHAnsi" w:eastAsiaTheme="minorEastAsia" w:hAnsiTheme="minorHAnsi" w:cstheme="minorBidi"/>
          <w:kern w:val="2"/>
          <w:sz w:val="24"/>
          <w:szCs w:val="24"/>
          <w14:ligatures w14:val="standardContextual"/>
        </w:rPr>
      </w:pPr>
      <w:r>
        <w:t>10.4.10.5</w:t>
      </w:r>
      <w:r>
        <w:rPr>
          <w:rFonts w:asciiTheme="minorHAnsi" w:eastAsiaTheme="minorEastAsia" w:hAnsiTheme="minorHAnsi" w:cstheme="minorBidi"/>
          <w:kern w:val="2"/>
          <w:sz w:val="24"/>
          <w:szCs w:val="24"/>
          <w14:ligatures w14:val="standardContextual"/>
        </w:rPr>
        <w:tab/>
      </w:r>
      <w:r>
        <w:t>SEND SHORT MESSAGE (UCS2 display in Chinese)</w:t>
      </w:r>
      <w:r>
        <w:tab/>
      </w:r>
      <w:r>
        <w:fldChar w:fldCharType="begin" w:fldLock="1"/>
      </w:r>
      <w:r>
        <w:instrText xml:space="preserve"> PAGEREF _Toc183489525 \h </w:instrText>
      </w:r>
      <w:r>
        <w:fldChar w:fldCharType="separate"/>
      </w:r>
      <w:r>
        <w:t>72</w:t>
      </w:r>
      <w:r>
        <w:fldChar w:fldCharType="end"/>
      </w:r>
    </w:p>
    <w:p w14:paraId="049F9D0A" w14:textId="75D46C1F" w:rsidR="00637BA7" w:rsidRDefault="00637BA7">
      <w:pPr>
        <w:pStyle w:val="TOC4"/>
        <w:rPr>
          <w:rFonts w:asciiTheme="minorHAnsi" w:eastAsiaTheme="minorEastAsia" w:hAnsiTheme="minorHAnsi" w:cstheme="minorBidi"/>
          <w:kern w:val="2"/>
          <w:sz w:val="24"/>
          <w:szCs w:val="24"/>
          <w14:ligatures w14:val="standardContextual"/>
        </w:rPr>
      </w:pPr>
      <w:r>
        <w:t>10.4.10.6</w:t>
      </w:r>
      <w:r>
        <w:rPr>
          <w:rFonts w:asciiTheme="minorHAnsi" w:eastAsiaTheme="minorEastAsia" w:hAnsiTheme="minorHAnsi" w:cstheme="minorBidi"/>
          <w:kern w:val="2"/>
          <w:sz w:val="24"/>
          <w:szCs w:val="24"/>
          <w14:ligatures w14:val="standardContextual"/>
        </w:rPr>
        <w:tab/>
      </w:r>
      <w:r>
        <w:t>SEND SHORT MESSAGE (UCS2 display in Katakana)</w:t>
      </w:r>
      <w:r>
        <w:tab/>
      </w:r>
      <w:r>
        <w:fldChar w:fldCharType="begin" w:fldLock="1"/>
      </w:r>
      <w:r>
        <w:instrText xml:space="preserve"> PAGEREF _Toc183489526 \h </w:instrText>
      </w:r>
      <w:r>
        <w:fldChar w:fldCharType="separate"/>
      </w:r>
      <w:r>
        <w:t>72</w:t>
      </w:r>
      <w:r>
        <w:fldChar w:fldCharType="end"/>
      </w:r>
    </w:p>
    <w:p w14:paraId="7A584C4A" w14:textId="263A8926" w:rsidR="00637BA7" w:rsidRDefault="00637BA7">
      <w:pPr>
        <w:pStyle w:val="TOC4"/>
        <w:rPr>
          <w:rFonts w:asciiTheme="minorHAnsi" w:eastAsiaTheme="minorEastAsia" w:hAnsiTheme="minorHAnsi" w:cstheme="minorBidi"/>
          <w:kern w:val="2"/>
          <w:sz w:val="24"/>
          <w:szCs w:val="24"/>
          <w14:ligatures w14:val="standardContextual"/>
        </w:rPr>
      </w:pPr>
      <w:r>
        <w:lastRenderedPageBreak/>
        <w:t>10.4.10.7</w:t>
      </w:r>
      <w:r>
        <w:rPr>
          <w:rFonts w:asciiTheme="minorHAnsi" w:eastAsiaTheme="minorEastAsia" w:hAnsiTheme="minorHAnsi" w:cstheme="minorBidi"/>
          <w:kern w:val="2"/>
          <w:sz w:val="24"/>
          <w:szCs w:val="24"/>
          <w14:ligatures w14:val="standardContextual"/>
        </w:rPr>
        <w:tab/>
      </w:r>
      <w:r>
        <w:t>SEND SHORT MESSAGE (IMS)</w:t>
      </w:r>
      <w:r>
        <w:tab/>
      </w:r>
      <w:r>
        <w:fldChar w:fldCharType="begin" w:fldLock="1"/>
      </w:r>
      <w:r>
        <w:instrText xml:space="preserve"> PAGEREF _Toc183489527 \h </w:instrText>
      </w:r>
      <w:r>
        <w:fldChar w:fldCharType="separate"/>
      </w:r>
      <w:r>
        <w:t>72</w:t>
      </w:r>
      <w:r>
        <w:fldChar w:fldCharType="end"/>
      </w:r>
    </w:p>
    <w:p w14:paraId="2873B3E9" w14:textId="3C5CF9EC" w:rsidR="00637BA7" w:rsidRDefault="00637BA7">
      <w:pPr>
        <w:pStyle w:val="TOC4"/>
        <w:rPr>
          <w:rFonts w:asciiTheme="minorHAnsi" w:eastAsiaTheme="minorEastAsia" w:hAnsiTheme="minorHAnsi" w:cstheme="minorBidi"/>
          <w:kern w:val="2"/>
          <w:sz w:val="24"/>
          <w:szCs w:val="24"/>
          <w14:ligatures w14:val="standardContextual"/>
        </w:rPr>
      </w:pPr>
      <w:r>
        <w:t>10.4.10.8</w:t>
      </w:r>
      <w:r>
        <w:rPr>
          <w:rFonts w:asciiTheme="minorHAnsi" w:eastAsiaTheme="minorEastAsia" w:hAnsiTheme="minorHAnsi" w:cstheme="minorBidi"/>
          <w:kern w:val="2"/>
          <w:sz w:val="24"/>
          <w:szCs w:val="24"/>
          <w14:ligatures w14:val="standardContextual"/>
        </w:rPr>
        <w:tab/>
      </w:r>
      <w:r>
        <w:t>SEND SHORT MESSAGE (Over SGs in E-UTRAN)</w:t>
      </w:r>
      <w:r>
        <w:tab/>
      </w:r>
      <w:r>
        <w:fldChar w:fldCharType="begin" w:fldLock="1"/>
      </w:r>
      <w:r>
        <w:instrText xml:space="preserve"> PAGEREF _Toc183489528 \h </w:instrText>
      </w:r>
      <w:r>
        <w:fldChar w:fldCharType="separate"/>
      </w:r>
      <w:r>
        <w:t>72</w:t>
      </w:r>
      <w:r>
        <w:fldChar w:fldCharType="end"/>
      </w:r>
    </w:p>
    <w:p w14:paraId="79C9C363" w14:textId="2CE8B2BE" w:rsidR="00637BA7" w:rsidRDefault="00637BA7">
      <w:pPr>
        <w:pStyle w:val="TOC3"/>
        <w:rPr>
          <w:rFonts w:asciiTheme="minorHAnsi" w:eastAsiaTheme="minorEastAsia" w:hAnsiTheme="minorHAnsi" w:cstheme="minorBidi"/>
          <w:kern w:val="2"/>
          <w:sz w:val="24"/>
          <w:szCs w:val="24"/>
          <w14:ligatures w14:val="standardContextual"/>
        </w:rPr>
      </w:pPr>
      <w:r>
        <w:t>10.4.11</w:t>
      </w:r>
      <w:r>
        <w:rPr>
          <w:rFonts w:asciiTheme="minorHAnsi" w:eastAsiaTheme="minorEastAsia" w:hAnsiTheme="minorHAnsi" w:cstheme="minorBidi"/>
          <w:kern w:val="2"/>
          <w:sz w:val="24"/>
          <w:szCs w:val="24"/>
          <w14:ligatures w14:val="standardContextual"/>
        </w:rPr>
        <w:tab/>
      </w:r>
      <w:r>
        <w:t>SEND SS</w:t>
      </w:r>
      <w:r>
        <w:tab/>
      </w:r>
      <w:r>
        <w:fldChar w:fldCharType="begin" w:fldLock="1"/>
      </w:r>
      <w:r>
        <w:instrText xml:space="preserve"> PAGEREF _Toc183489529 \h </w:instrText>
      </w:r>
      <w:r>
        <w:fldChar w:fldCharType="separate"/>
      </w:r>
      <w:r>
        <w:t>72</w:t>
      </w:r>
      <w:r>
        <w:fldChar w:fldCharType="end"/>
      </w:r>
    </w:p>
    <w:p w14:paraId="4C59B3AF" w14:textId="6A885B88" w:rsidR="00637BA7" w:rsidRDefault="00637BA7">
      <w:pPr>
        <w:pStyle w:val="TOC3"/>
        <w:rPr>
          <w:rFonts w:asciiTheme="minorHAnsi" w:eastAsiaTheme="minorEastAsia" w:hAnsiTheme="minorHAnsi" w:cstheme="minorBidi"/>
          <w:kern w:val="2"/>
          <w:sz w:val="24"/>
          <w:szCs w:val="24"/>
          <w14:ligatures w14:val="standardContextual"/>
        </w:rPr>
      </w:pPr>
      <w:r>
        <w:t>10.4.12</w:t>
      </w:r>
      <w:r>
        <w:rPr>
          <w:rFonts w:asciiTheme="minorHAnsi" w:eastAsiaTheme="minorEastAsia" w:hAnsiTheme="minorHAnsi" w:cstheme="minorBidi"/>
          <w:kern w:val="2"/>
          <w:sz w:val="24"/>
          <w:szCs w:val="24"/>
          <w14:ligatures w14:val="standardContextual"/>
        </w:rPr>
        <w:tab/>
      </w:r>
      <w:r>
        <w:t>SEND USSD</w:t>
      </w:r>
      <w:r>
        <w:tab/>
      </w:r>
      <w:r>
        <w:fldChar w:fldCharType="begin" w:fldLock="1"/>
      </w:r>
      <w:r>
        <w:instrText xml:space="preserve"> PAGEREF _Toc183489530 \h </w:instrText>
      </w:r>
      <w:r>
        <w:fldChar w:fldCharType="separate"/>
      </w:r>
      <w:r>
        <w:t>73</w:t>
      </w:r>
      <w:r>
        <w:fldChar w:fldCharType="end"/>
      </w:r>
    </w:p>
    <w:p w14:paraId="284F3131" w14:textId="46A37BD9" w:rsidR="00637BA7" w:rsidRDefault="00637BA7">
      <w:pPr>
        <w:pStyle w:val="TOC3"/>
        <w:rPr>
          <w:rFonts w:asciiTheme="minorHAnsi" w:eastAsiaTheme="minorEastAsia" w:hAnsiTheme="minorHAnsi" w:cstheme="minorBidi"/>
          <w:kern w:val="2"/>
          <w:sz w:val="24"/>
          <w:szCs w:val="24"/>
          <w14:ligatures w14:val="standardContextual"/>
        </w:rPr>
      </w:pPr>
      <w:r>
        <w:t>10.4.13</w:t>
      </w:r>
      <w:r>
        <w:rPr>
          <w:rFonts w:asciiTheme="minorHAnsi" w:eastAsiaTheme="minorEastAsia" w:hAnsiTheme="minorHAnsi" w:cstheme="minorBidi"/>
          <w:kern w:val="2"/>
          <w:sz w:val="24"/>
          <w:szCs w:val="24"/>
          <w14:ligatures w14:val="standardContextual"/>
        </w:rPr>
        <w:tab/>
      </w:r>
      <w:r>
        <w:t>SET UP CALL</w:t>
      </w:r>
      <w:r>
        <w:tab/>
      </w:r>
      <w:r>
        <w:fldChar w:fldCharType="begin" w:fldLock="1"/>
      </w:r>
      <w:r>
        <w:instrText xml:space="preserve"> PAGEREF _Toc183489531 \h </w:instrText>
      </w:r>
      <w:r>
        <w:fldChar w:fldCharType="separate"/>
      </w:r>
      <w:r>
        <w:t>73</w:t>
      </w:r>
      <w:r>
        <w:fldChar w:fldCharType="end"/>
      </w:r>
    </w:p>
    <w:p w14:paraId="011EFEDE" w14:textId="11C03A63" w:rsidR="00637BA7" w:rsidRDefault="00637BA7">
      <w:pPr>
        <w:pStyle w:val="TOC3"/>
        <w:rPr>
          <w:rFonts w:asciiTheme="minorHAnsi" w:eastAsiaTheme="minorEastAsia" w:hAnsiTheme="minorHAnsi" w:cstheme="minorBidi"/>
          <w:kern w:val="2"/>
          <w:sz w:val="24"/>
          <w:szCs w:val="24"/>
          <w14:ligatures w14:val="standardContextual"/>
        </w:rPr>
      </w:pPr>
      <w:r>
        <w:t>10.4.14</w:t>
      </w:r>
      <w:r>
        <w:rPr>
          <w:rFonts w:asciiTheme="minorHAnsi" w:eastAsiaTheme="minorEastAsia" w:hAnsiTheme="minorHAnsi" w:cstheme="minorBidi"/>
          <w:kern w:val="2"/>
          <w:sz w:val="24"/>
          <w:szCs w:val="24"/>
          <w14:ligatures w14:val="standardContextual"/>
        </w:rPr>
        <w:tab/>
      </w:r>
      <w:r>
        <w:t>POLLING OFF</w:t>
      </w:r>
      <w:r>
        <w:tab/>
      </w:r>
      <w:r>
        <w:fldChar w:fldCharType="begin" w:fldLock="1"/>
      </w:r>
      <w:r>
        <w:instrText xml:space="preserve"> PAGEREF _Toc183489532 \h </w:instrText>
      </w:r>
      <w:r>
        <w:fldChar w:fldCharType="separate"/>
      </w:r>
      <w:r>
        <w:t>73</w:t>
      </w:r>
      <w:r>
        <w:fldChar w:fldCharType="end"/>
      </w:r>
    </w:p>
    <w:p w14:paraId="1D244ADD" w14:textId="4DF423D2" w:rsidR="00637BA7" w:rsidRDefault="00637BA7">
      <w:pPr>
        <w:pStyle w:val="TOC3"/>
        <w:rPr>
          <w:rFonts w:asciiTheme="minorHAnsi" w:eastAsiaTheme="minorEastAsia" w:hAnsiTheme="minorHAnsi" w:cstheme="minorBidi"/>
          <w:kern w:val="2"/>
          <w:sz w:val="24"/>
          <w:szCs w:val="24"/>
          <w14:ligatures w14:val="standardContextual"/>
        </w:rPr>
      </w:pPr>
      <w:r>
        <w:t>10.4.15</w:t>
      </w:r>
      <w:r>
        <w:rPr>
          <w:rFonts w:asciiTheme="minorHAnsi" w:eastAsiaTheme="minorEastAsia" w:hAnsiTheme="minorHAnsi" w:cstheme="minorBidi"/>
          <w:kern w:val="2"/>
          <w:sz w:val="24"/>
          <w:szCs w:val="24"/>
          <w14:ligatures w14:val="standardContextual"/>
        </w:rPr>
        <w:tab/>
      </w:r>
      <w:r>
        <w:t>PROVIDE LOCAL INFORMATION</w:t>
      </w:r>
      <w:r>
        <w:tab/>
      </w:r>
      <w:r>
        <w:fldChar w:fldCharType="begin" w:fldLock="1"/>
      </w:r>
      <w:r>
        <w:instrText xml:space="preserve"> PAGEREF _Toc183489533 \h </w:instrText>
      </w:r>
      <w:r>
        <w:fldChar w:fldCharType="separate"/>
      </w:r>
      <w:r>
        <w:t>73</w:t>
      </w:r>
      <w:r>
        <w:fldChar w:fldCharType="end"/>
      </w:r>
    </w:p>
    <w:p w14:paraId="1458CD51" w14:textId="79D1C6D4" w:rsidR="00637BA7" w:rsidRDefault="00637BA7">
      <w:pPr>
        <w:pStyle w:val="TOC3"/>
        <w:rPr>
          <w:rFonts w:asciiTheme="minorHAnsi" w:eastAsiaTheme="minorEastAsia" w:hAnsiTheme="minorHAnsi" w:cstheme="minorBidi"/>
          <w:kern w:val="2"/>
          <w:sz w:val="24"/>
          <w:szCs w:val="24"/>
          <w14:ligatures w14:val="standardContextual"/>
        </w:rPr>
      </w:pPr>
      <w:r>
        <w:t>10.4.16</w:t>
      </w:r>
      <w:r>
        <w:rPr>
          <w:rFonts w:asciiTheme="minorHAnsi" w:eastAsiaTheme="minorEastAsia" w:hAnsiTheme="minorHAnsi" w:cstheme="minorBidi"/>
          <w:kern w:val="2"/>
          <w:sz w:val="24"/>
          <w:szCs w:val="24"/>
          <w14:ligatures w14:val="standardContextual"/>
        </w:rPr>
        <w:tab/>
      </w:r>
      <w:r>
        <w:t>SET UP EVENT LIST</w:t>
      </w:r>
      <w:r>
        <w:tab/>
      </w:r>
      <w:r>
        <w:fldChar w:fldCharType="begin" w:fldLock="1"/>
      </w:r>
      <w:r>
        <w:instrText xml:space="preserve"> PAGEREF _Toc183489534 \h </w:instrText>
      </w:r>
      <w:r>
        <w:fldChar w:fldCharType="separate"/>
      </w:r>
      <w:r>
        <w:t>73</w:t>
      </w:r>
      <w:r>
        <w:fldChar w:fldCharType="end"/>
      </w:r>
    </w:p>
    <w:p w14:paraId="2DC950EA" w14:textId="76A4D8F6" w:rsidR="00637BA7" w:rsidRDefault="00637BA7">
      <w:pPr>
        <w:pStyle w:val="TOC3"/>
        <w:rPr>
          <w:rFonts w:asciiTheme="minorHAnsi" w:eastAsiaTheme="minorEastAsia" w:hAnsiTheme="minorHAnsi" w:cstheme="minorBidi"/>
          <w:kern w:val="2"/>
          <w:sz w:val="24"/>
          <w:szCs w:val="24"/>
          <w14:ligatures w14:val="standardContextual"/>
        </w:rPr>
      </w:pPr>
      <w:r>
        <w:t>10.4.17</w:t>
      </w:r>
      <w:r>
        <w:rPr>
          <w:rFonts w:asciiTheme="minorHAnsi" w:eastAsiaTheme="minorEastAsia" w:hAnsiTheme="minorHAnsi" w:cstheme="minorBidi"/>
          <w:kern w:val="2"/>
          <w:sz w:val="24"/>
          <w:szCs w:val="24"/>
          <w14:ligatures w14:val="standardContextual"/>
        </w:rPr>
        <w:tab/>
      </w:r>
      <w:r>
        <w:t>PERFORM CARD APDU</w:t>
      </w:r>
      <w:r>
        <w:tab/>
      </w:r>
      <w:r>
        <w:fldChar w:fldCharType="begin" w:fldLock="1"/>
      </w:r>
      <w:r>
        <w:instrText xml:space="preserve"> PAGEREF _Toc183489535 \h </w:instrText>
      </w:r>
      <w:r>
        <w:fldChar w:fldCharType="separate"/>
      </w:r>
      <w:r>
        <w:t>73</w:t>
      </w:r>
      <w:r>
        <w:fldChar w:fldCharType="end"/>
      </w:r>
    </w:p>
    <w:p w14:paraId="1F31F0D9" w14:textId="41320AF9" w:rsidR="00637BA7" w:rsidRDefault="00637BA7">
      <w:pPr>
        <w:pStyle w:val="TOC4"/>
        <w:rPr>
          <w:rFonts w:asciiTheme="minorHAnsi" w:eastAsiaTheme="minorEastAsia" w:hAnsiTheme="minorHAnsi" w:cstheme="minorBidi"/>
          <w:kern w:val="2"/>
          <w:sz w:val="24"/>
          <w:szCs w:val="24"/>
          <w14:ligatures w14:val="standardContextual"/>
        </w:rPr>
      </w:pPr>
      <w:r>
        <w:t>10.4.17.1</w:t>
      </w:r>
      <w:r>
        <w:rPr>
          <w:rFonts w:asciiTheme="minorHAnsi" w:eastAsiaTheme="minorEastAsia" w:hAnsiTheme="minorHAnsi" w:cstheme="minorBidi"/>
          <w:kern w:val="2"/>
          <w:sz w:val="24"/>
          <w:szCs w:val="24"/>
          <w14:ligatures w14:val="standardContextual"/>
        </w:rPr>
        <w:tab/>
      </w:r>
      <w:r>
        <w:t>PERFORM CARD APDU (Normal)</w:t>
      </w:r>
      <w:r>
        <w:tab/>
      </w:r>
      <w:r>
        <w:fldChar w:fldCharType="begin" w:fldLock="1"/>
      </w:r>
      <w:r>
        <w:instrText xml:space="preserve"> PAGEREF _Toc183489536 \h </w:instrText>
      </w:r>
      <w:r>
        <w:fldChar w:fldCharType="separate"/>
      </w:r>
      <w:r>
        <w:t>73</w:t>
      </w:r>
      <w:r>
        <w:fldChar w:fldCharType="end"/>
      </w:r>
    </w:p>
    <w:p w14:paraId="59F169C5" w14:textId="2714A333" w:rsidR="00637BA7" w:rsidRDefault="00637BA7">
      <w:pPr>
        <w:pStyle w:val="TOC4"/>
        <w:rPr>
          <w:rFonts w:asciiTheme="minorHAnsi" w:eastAsiaTheme="minorEastAsia" w:hAnsiTheme="minorHAnsi" w:cstheme="minorBidi"/>
          <w:kern w:val="2"/>
          <w:sz w:val="24"/>
          <w:szCs w:val="24"/>
          <w14:ligatures w14:val="standardContextual"/>
        </w:rPr>
      </w:pPr>
      <w:r>
        <w:t>10.4.17.2</w:t>
      </w:r>
      <w:r>
        <w:rPr>
          <w:rFonts w:asciiTheme="minorHAnsi" w:eastAsiaTheme="minorEastAsia" w:hAnsiTheme="minorHAnsi" w:cstheme="minorBidi"/>
          <w:kern w:val="2"/>
          <w:sz w:val="24"/>
          <w:szCs w:val="24"/>
          <w14:ligatures w14:val="standardContextual"/>
        </w:rPr>
        <w:tab/>
      </w:r>
      <w:r>
        <w:t>PERFORM CARD APDU (Detachable card reader)</w:t>
      </w:r>
      <w:r>
        <w:tab/>
      </w:r>
      <w:r>
        <w:fldChar w:fldCharType="begin" w:fldLock="1"/>
      </w:r>
      <w:r>
        <w:instrText xml:space="preserve"> PAGEREF _Toc183489537 \h </w:instrText>
      </w:r>
      <w:r>
        <w:fldChar w:fldCharType="separate"/>
      </w:r>
      <w:r>
        <w:t>73</w:t>
      </w:r>
      <w:r>
        <w:fldChar w:fldCharType="end"/>
      </w:r>
    </w:p>
    <w:p w14:paraId="1D737DDA" w14:textId="4000E1E7" w:rsidR="00637BA7" w:rsidRDefault="00637BA7">
      <w:pPr>
        <w:pStyle w:val="TOC3"/>
        <w:rPr>
          <w:rFonts w:asciiTheme="minorHAnsi" w:eastAsiaTheme="minorEastAsia" w:hAnsiTheme="minorHAnsi" w:cstheme="minorBidi"/>
          <w:kern w:val="2"/>
          <w:sz w:val="24"/>
          <w:szCs w:val="24"/>
          <w14:ligatures w14:val="standardContextual"/>
        </w:rPr>
      </w:pPr>
      <w:r>
        <w:t>10.4.18</w:t>
      </w:r>
      <w:r>
        <w:rPr>
          <w:rFonts w:asciiTheme="minorHAnsi" w:eastAsiaTheme="minorEastAsia" w:hAnsiTheme="minorHAnsi" w:cstheme="minorBidi"/>
          <w:kern w:val="2"/>
          <w:sz w:val="24"/>
          <w:szCs w:val="24"/>
          <w14:ligatures w14:val="standardContextual"/>
        </w:rPr>
        <w:tab/>
      </w:r>
      <w:r>
        <w:t>POWER OFF CARD</w:t>
      </w:r>
      <w:r>
        <w:tab/>
      </w:r>
      <w:r>
        <w:fldChar w:fldCharType="begin" w:fldLock="1"/>
      </w:r>
      <w:r>
        <w:instrText xml:space="preserve"> PAGEREF _Toc183489538 \h </w:instrText>
      </w:r>
      <w:r>
        <w:fldChar w:fldCharType="separate"/>
      </w:r>
      <w:r>
        <w:t>74</w:t>
      </w:r>
      <w:r>
        <w:fldChar w:fldCharType="end"/>
      </w:r>
    </w:p>
    <w:p w14:paraId="72AFD6BB" w14:textId="7F29E399" w:rsidR="00637BA7" w:rsidRDefault="00637BA7">
      <w:pPr>
        <w:pStyle w:val="TOC4"/>
        <w:rPr>
          <w:rFonts w:asciiTheme="minorHAnsi" w:eastAsiaTheme="minorEastAsia" w:hAnsiTheme="minorHAnsi" w:cstheme="minorBidi"/>
          <w:kern w:val="2"/>
          <w:sz w:val="24"/>
          <w:szCs w:val="24"/>
          <w14:ligatures w14:val="standardContextual"/>
        </w:rPr>
      </w:pPr>
      <w:r>
        <w:t>10.4.18.1</w:t>
      </w:r>
      <w:r>
        <w:rPr>
          <w:rFonts w:asciiTheme="minorHAnsi" w:eastAsiaTheme="minorEastAsia" w:hAnsiTheme="minorHAnsi" w:cstheme="minorBidi"/>
          <w:kern w:val="2"/>
          <w:sz w:val="24"/>
          <w:szCs w:val="24"/>
          <w14:ligatures w14:val="standardContextual"/>
        </w:rPr>
        <w:tab/>
      </w:r>
      <w:r>
        <w:t>POWER OFF CARD (Normal)</w:t>
      </w:r>
      <w:r>
        <w:tab/>
      </w:r>
      <w:r>
        <w:fldChar w:fldCharType="begin" w:fldLock="1"/>
      </w:r>
      <w:r>
        <w:instrText xml:space="preserve"> PAGEREF _Toc183489539 \h </w:instrText>
      </w:r>
      <w:r>
        <w:fldChar w:fldCharType="separate"/>
      </w:r>
      <w:r>
        <w:t>74</w:t>
      </w:r>
      <w:r>
        <w:fldChar w:fldCharType="end"/>
      </w:r>
    </w:p>
    <w:p w14:paraId="5ECDA929" w14:textId="57F4F538" w:rsidR="00637BA7" w:rsidRDefault="00637BA7">
      <w:pPr>
        <w:pStyle w:val="TOC4"/>
        <w:rPr>
          <w:rFonts w:asciiTheme="minorHAnsi" w:eastAsiaTheme="minorEastAsia" w:hAnsiTheme="minorHAnsi" w:cstheme="minorBidi"/>
          <w:kern w:val="2"/>
          <w:sz w:val="24"/>
          <w:szCs w:val="24"/>
          <w14:ligatures w14:val="standardContextual"/>
        </w:rPr>
      </w:pPr>
      <w:r>
        <w:t>10.4.18.2</w:t>
      </w:r>
      <w:r>
        <w:rPr>
          <w:rFonts w:asciiTheme="minorHAnsi" w:eastAsiaTheme="minorEastAsia" w:hAnsiTheme="minorHAnsi" w:cstheme="minorBidi"/>
          <w:kern w:val="2"/>
          <w:sz w:val="24"/>
          <w:szCs w:val="24"/>
          <w14:ligatures w14:val="standardContextual"/>
        </w:rPr>
        <w:tab/>
      </w:r>
      <w:r>
        <w:t>POWER OFF CARD (Detachable card reader)</w:t>
      </w:r>
      <w:r>
        <w:tab/>
      </w:r>
      <w:r>
        <w:fldChar w:fldCharType="begin" w:fldLock="1"/>
      </w:r>
      <w:r>
        <w:instrText xml:space="preserve"> PAGEREF _Toc183489540 \h </w:instrText>
      </w:r>
      <w:r>
        <w:fldChar w:fldCharType="separate"/>
      </w:r>
      <w:r>
        <w:t>74</w:t>
      </w:r>
      <w:r>
        <w:fldChar w:fldCharType="end"/>
      </w:r>
    </w:p>
    <w:p w14:paraId="12DF7306" w14:textId="23E513B1" w:rsidR="00637BA7" w:rsidRDefault="00637BA7">
      <w:pPr>
        <w:pStyle w:val="TOC3"/>
        <w:rPr>
          <w:rFonts w:asciiTheme="minorHAnsi" w:eastAsiaTheme="minorEastAsia" w:hAnsiTheme="minorHAnsi" w:cstheme="minorBidi"/>
          <w:kern w:val="2"/>
          <w:sz w:val="24"/>
          <w:szCs w:val="24"/>
          <w14:ligatures w14:val="standardContextual"/>
        </w:rPr>
      </w:pPr>
      <w:r>
        <w:t>10.4.19</w:t>
      </w:r>
      <w:r>
        <w:rPr>
          <w:rFonts w:asciiTheme="minorHAnsi" w:eastAsiaTheme="minorEastAsia" w:hAnsiTheme="minorHAnsi" w:cstheme="minorBidi"/>
          <w:kern w:val="2"/>
          <w:sz w:val="24"/>
          <w:szCs w:val="24"/>
          <w14:ligatures w14:val="standardContextual"/>
        </w:rPr>
        <w:tab/>
      </w:r>
      <w:r>
        <w:t>POWER ON CARD</w:t>
      </w:r>
      <w:r>
        <w:tab/>
      </w:r>
      <w:r>
        <w:fldChar w:fldCharType="begin" w:fldLock="1"/>
      </w:r>
      <w:r>
        <w:instrText xml:space="preserve"> PAGEREF _Toc183489541 \h </w:instrText>
      </w:r>
      <w:r>
        <w:fldChar w:fldCharType="separate"/>
      </w:r>
      <w:r>
        <w:t>74</w:t>
      </w:r>
      <w:r>
        <w:fldChar w:fldCharType="end"/>
      </w:r>
    </w:p>
    <w:p w14:paraId="214C5A97" w14:textId="3D37C57E" w:rsidR="00637BA7" w:rsidRDefault="00637BA7">
      <w:pPr>
        <w:pStyle w:val="TOC4"/>
        <w:rPr>
          <w:rFonts w:asciiTheme="minorHAnsi" w:eastAsiaTheme="minorEastAsia" w:hAnsiTheme="minorHAnsi" w:cstheme="minorBidi"/>
          <w:kern w:val="2"/>
          <w:sz w:val="24"/>
          <w:szCs w:val="24"/>
          <w14:ligatures w14:val="standardContextual"/>
        </w:rPr>
      </w:pPr>
      <w:r>
        <w:t>10.4.19.1</w:t>
      </w:r>
      <w:r>
        <w:rPr>
          <w:rFonts w:asciiTheme="minorHAnsi" w:eastAsiaTheme="minorEastAsia" w:hAnsiTheme="minorHAnsi" w:cstheme="minorBidi"/>
          <w:kern w:val="2"/>
          <w:sz w:val="24"/>
          <w:szCs w:val="24"/>
          <w14:ligatures w14:val="standardContextual"/>
        </w:rPr>
        <w:tab/>
      </w:r>
      <w:r>
        <w:t>POWER ON CARD (Normal)</w:t>
      </w:r>
      <w:r>
        <w:tab/>
      </w:r>
      <w:r>
        <w:fldChar w:fldCharType="begin" w:fldLock="1"/>
      </w:r>
      <w:r>
        <w:instrText xml:space="preserve"> PAGEREF _Toc183489542 \h </w:instrText>
      </w:r>
      <w:r>
        <w:fldChar w:fldCharType="separate"/>
      </w:r>
      <w:r>
        <w:t>74</w:t>
      </w:r>
      <w:r>
        <w:fldChar w:fldCharType="end"/>
      </w:r>
    </w:p>
    <w:p w14:paraId="093C092F" w14:textId="58FCFEE4" w:rsidR="00637BA7" w:rsidRDefault="00637BA7">
      <w:pPr>
        <w:pStyle w:val="TOC4"/>
        <w:rPr>
          <w:rFonts w:asciiTheme="minorHAnsi" w:eastAsiaTheme="minorEastAsia" w:hAnsiTheme="minorHAnsi" w:cstheme="minorBidi"/>
          <w:kern w:val="2"/>
          <w:sz w:val="24"/>
          <w:szCs w:val="24"/>
          <w14:ligatures w14:val="standardContextual"/>
        </w:rPr>
      </w:pPr>
      <w:r>
        <w:t>10.4.19.2</w:t>
      </w:r>
      <w:r>
        <w:rPr>
          <w:rFonts w:asciiTheme="minorHAnsi" w:eastAsiaTheme="minorEastAsia" w:hAnsiTheme="minorHAnsi" w:cstheme="minorBidi"/>
          <w:kern w:val="2"/>
          <w:sz w:val="24"/>
          <w:szCs w:val="24"/>
          <w14:ligatures w14:val="standardContextual"/>
        </w:rPr>
        <w:tab/>
      </w:r>
      <w:r>
        <w:t>POWER ON CARD (Detachable card reader)</w:t>
      </w:r>
      <w:r>
        <w:tab/>
      </w:r>
      <w:r>
        <w:fldChar w:fldCharType="begin" w:fldLock="1"/>
      </w:r>
      <w:r>
        <w:instrText xml:space="preserve"> PAGEREF _Toc183489543 \h </w:instrText>
      </w:r>
      <w:r>
        <w:fldChar w:fldCharType="separate"/>
      </w:r>
      <w:r>
        <w:t>74</w:t>
      </w:r>
      <w:r>
        <w:fldChar w:fldCharType="end"/>
      </w:r>
    </w:p>
    <w:p w14:paraId="5F38F7A3" w14:textId="4657FFED" w:rsidR="00637BA7" w:rsidRDefault="00637BA7">
      <w:pPr>
        <w:pStyle w:val="TOC3"/>
        <w:rPr>
          <w:rFonts w:asciiTheme="minorHAnsi" w:eastAsiaTheme="minorEastAsia" w:hAnsiTheme="minorHAnsi" w:cstheme="minorBidi"/>
          <w:kern w:val="2"/>
          <w:sz w:val="24"/>
          <w:szCs w:val="24"/>
          <w14:ligatures w14:val="standardContextual"/>
        </w:rPr>
      </w:pPr>
      <w:r>
        <w:t>10.4.20</w:t>
      </w:r>
      <w:r>
        <w:rPr>
          <w:rFonts w:asciiTheme="minorHAnsi" w:eastAsiaTheme="minorEastAsia" w:hAnsiTheme="minorHAnsi" w:cstheme="minorBidi"/>
          <w:kern w:val="2"/>
          <w:sz w:val="24"/>
          <w:szCs w:val="24"/>
          <w14:ligatures w14:val="standardContextual"/>
        </w:rPr>
        <w:tab/>
      </w:r>
      <w:r>
        <w:t>GET READER STATUS</w:t>
      </w:r>
      <w:r>
        <w:tab/>
      </w:r>
      <w:r>
        <w:fldChar w:fldCharType="begin" w:fldLock="1"/>
      </w:r>
      <w:r>
        <w:instrText xml:space="preserve"> PAGEREF _Toc183489544 \h </w:instrText>
      </w:r>
      <w:r>
        <w:fldChar w:fldCharType="separate"/>
      </w:r>
      <w:r>
        <w:t>74</w:t>
      </w:r>
      <w:r>
        <w:fldChar w:fldCharType="end"/>
      </w:r>
    </w:p>
    <w:p w14:paraId="2780FE76" w14:textId="35925E9A" w:rsidR="00637BA7" w:rsidRDefault="00637BA7">
      <w:pPr>
        <w:pStyle w:val="TOC4"/>
        <w:rPr>
          <w:rFonts w:asciiTheme="minorHAnsi" w:eastAsiaTheme="minorEastAsia" w:hAnsiTheme="minorHAnsi" w:cstheme="minorBidi"/>
          <w:kern w:val="2"/>
          <w:sz w:val="24"/>
          <w:szCs w:val="24"/>
          <w14:ligatures w14:val="standardContextual"/>
        </w:rPr>
      </w:pPr>
      <w:r>
        <w:t>10.4.20.1</w:t>
      </w:r>
      <w:r>
        <w:rPr>
          <w:rFonts w:asciiTheme="minorHAnsi" w:eastAsiaTheme="minorEastAsia" w:hAnsiTheme="minorHAnsi" w:cstheme="minorBidi"/>
          <w:kern w:val="2"/>
          <w:sz w:val="24"/>
          <w:szCs w:val="24"/>
          <w14:ligatures w14:val="standardContextual"/>
        </w:rPr>
        <w:tab/>
      </w:r>
      <w:r>
        <w:t>GET READER STATUS (Normal)</w:t>
      </w:r>
      <w:r>
        <w:tab/>
      </w:r>
      <w:r>
        <w:fldChar w:fldCharType="begin" w:fldLock="1"/>
      </w:r>
      <w:r>
        <w:instrText xml:space="preserve"> PAGEREF _Toc183489545 \h </w:instrText>
      </w:r>
      <w:r>
        <w:fldChar w:fldCharType="separate"/>
      </w:r>
      <w:r>
        <w:t>74</w:t>
      </w:r>
      <w:r>
        <w:fldChar w:fldCharType="end"/>
      </w:r>
    </w:p>
    <w:p w14:paraId="1AAEAAF8" w14:textId="72F1681E" w:rsidR="00637BA7" w:rsidRDefault="00637BA7">
      <w:pPr>
        <w:pStyle w:val="TOC4"/>
        <w:rPr>
          <w:rFonts w:asciiTheme="minorHAnsi" w:eastAsiaTheme="minorEastAsia" w:hAnsiTheme="minorHAnsi" w:cstheme="minorBidi"/>
          <w:kern w:val="2"/>
          <w:sz w:val="24"/>
          <w:szCs w:val="24"/>
          <w14:ligatures w14:val="standardContextual"/>
        </w:rPr>
      </w:pPr>
      <w:r>
        <w:t>10.4.20.2</w:t>
      </w:r>
      <w:r>
        <w:rPr>
          <w:rFonts w:asciiTheme="minorHAnsi" w:eastAsiaTheme="minorEastAsia" w:hAnsiTheme="minorHAnsi" w:cstheme="minorBidi"/>
          <w:kern w:val="2"/>
          <w:sz w:val="24"/>
          <w:szCs w:val="24"/>
          <w14:ligatures w14:val="standardContextual"/>
        </w:rPr>
        <w:tab/>
      </w:r>
      <w:r>
        <w:t>GET READER STATUS (Detachable card reader)</w:t>
      </w:r>
      <w:r>
        <w:tab/>
      </w:r>
      <w:r>
        <w:fldChar w:fldCharType="begin" w:fldLock="1"/>
      </w:r>
      <w:r>
        <w:instrText xml:space="preserve"> PAGEREF _Toc183489546 \h </w:instrText>
      </w:r>
      <w:r>
        <w:fldChar w:fldCharType="separate"/>
      </w:r>
      <w:r>
        <w:t>74</w:t>
      </w:r>
      <w:r>
        <w:fldChar w:fldCharType="end"/>
      </w:r>
    </w:p>
    <w:p w14:paraId="39E1A51D" w14:textId="173CA86D" w:rsidR="00637BA7" w:rsidRDefault="00637BA7">
      <w:pPr>
        <w:pStyle w:val="TOC3"/>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TIMER MANAGEMENT and ENVELOPE TIMER EXPIRATION</w:t>
      </w:r>
      <w:r>
        <w:tab/>
      </w:r>
      <w:r>
        <w:fldChar w:fldCharType="begin" w:fldLock="1"/>
      </w:r>
      <w:r>
        <w:instrText xml:space="preserve"> PAGEREF _Toc183489547 \h </w:instrText>
      </w:r>
      <w:r>
        <w:fldChar w:fldCharType="separate"/>
      </w:r>
      <w:r>
        <w:t>75</w:t>
      </w:r>
      <w:r>
        <w:fldChar w:fldCharType="end"/>
      </w:r>
    </w:p>
    <w:p w14:paraId="20882C25" w14:textId="454DDD76" w:rsidR="00637BA7" w:rsidRDefault="00637BA7">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TIMER MANAGEMENT (Normal)</w:t>
      </w:r>
      <w:r>
        <w:tab/>
      </w:r>
      <w:r>
        <w:fldChar w:fldCharType="begin" w:fldLock="1"/>
      </w:r>
      <w:r>
        <w:instrText xml:space="preserve"> PAGEREF _Toc183489548 \h </w:instrText>
      </w:r>
      <w:r>
        <w:fldChar w:fldCharType="separate"/>
      </w:r>
      <w:r>
        <w:t>75</w:t>
      </w:r>
      <w:r>
        <w:fldChar w:fldCharType="end"/>
      </w:r>
    </w:p>
    <w:p w14:paraId="23123C6B" w14:textId="6AABC837" w:rsidR="00637BA7" w:rsidRDefault="00637BA7">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ENVELOPE TIMER EXPIRATION (Normal)</w:t>
      </w:r>
      <w:r>
        <w:tab/>
      </w:r>
      <w:r>
        <w:fldChar w:fldCharType="begin" w:fldLock="1"/>
      </w:r>
      <w:r>
        <w:instrText xml:space="preserve"> PAGEREF _Toc183489549 \h </w:instrText>
      </w:r>
      <w:r>
        <w:fldChar w:fldCharType="separate"/>
      </w:r>
      <w:r>
        <w:t>75</w:t>
      </w:r>
      <w:r>
        <w:fldChar w:fldCharType="end"/>
      </w:r>
    </w:p>
    <w:p w14:paraId="0DA49876" w14:textId="65E065E4" w:rsidR="00637BA7" w:rsidRDefault="00637BA7">
      <w:pPr>
        <w:pStyle w:val="TOC3"/>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SET UP IDLE MODE TEXT</w:t>
      </w:r>
      <w:r>
        <w:tab/>
      </w:r>
      <w:r>
        <w:fldChar w:fldCharType="begin" w:fldLock="1"/>
      </w:r>
      <w:r>
        <w:instrText xml:space="preserve"> PAGEREF _Toc183489550 \h </w:instrText>
      </w:r>
      <w:r>
        <w:fldChar w:fldCharType="separate"/>
      </w:r>
      <w:r>
        <w:t>75</w:t>
      </w:r>
      <w:r>
        <w:fldChar w:fldCharType="end"/>
      </w:r>
    </w:p>
    <w:p w14:paraId="7E799432" w14:textId="7ED8C1CA" w:rsidR="00637BA7" w:rsidRDefault="00637BA7">
      <w:pPr>
        <w:pStyle w:val="TOC3"/>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RUN AT COMMAND</w:t>
      </w:r>
      <w:r>
        <w:tab/>
      </w:r>
      <w:r>
        <w:fldChar w:fldCharType="begin" w:fldLock="1"/>
      </w:r>
      <w:r>
        <w:instrText xml:space="preserve"> PAGEREF _Toc183489551 \h </w:instrText>
      </w:r>
      <w:r>
        <w:fldChar w:fldCharType="separate"/>
      </w:r>
      <w:r>
        <w:t>75</w:t>
      </w:r>
      <w:r>
        <w:fldChar w:fldCharType="end"/>
      </w:r>
    </w:p>
    <w:p w14:paraId="19373E3F" w14:textId="366D2C16" w:rsidR="00637BA7" w:rsidRDefault="00637BA7">
      <w:pPr>
        <w:pStyle w:val="TOC4"/>
        <w:rPr>
          <w:rFonts w:asciiTheme="minorHAnsi" w:eastAsiaTheme="minorEastAsia" w:hAnsiTheme="minorHAnsi" w:cstheme="minorBidi"/>
          <w:kern w:val="2"/>
          <w:sz w:val="24"/>
          <w:szCs w:val="24"/>
          <w14:ligatures w14:val="standardContextual"/>
        </w:rPr>
      </w:pPr>
      <w:r>
        <w:t>10.4.23.1</w:t>
      </w:r>
      <w:r>
        <w:rPr>
          <w:rFonts w:asciiTheme="minorHAnsi" w:eastAsiaTheme="minorEastAsia" w:hAnsiTheme="minorHAnsi" w:cstheme="minorBidi"/>
          <w:kern w:val="2"/>
          <w:sz w:val="24"/>
          <w:szCs w:val="24"/>
          <w14:ligatures w14:val="standardContextual"/>
        </w:rPr>
        <w:tab/>
      </w:r>
      <w:r>
        <w:t>RUN AT COMMAND (Normal)</w:t>
      </w:r>
      <w:r>
        <w:tab/>
      </w:r>
      <w:r>
        <w:fldChar w:fldCharType="begin" w:fldLock="1"/>
      </w:r>
      <w:r>
        <w:instrText xml:space="preserve"> PAGEREF _Toc183489552 \h </w:instrText>
      </w:r>
      <w:r>
        <w:fldChar w:fldCharType="separate"/>
      </w:r>
      <w:r>
        <w:t>75</w:t>
      </w:r>
      <w:r>
        <w:fldChar w:fldCharType="end"/>
      </w:r>
    </w:p>
    <w:p w14:paraId="775BC8EE" w14:textId="4DCFB8E4" w:rsidR="00637BA7" w:rsidRDefault="00637BA7">
      <w:pPr>
        <w:pStyle w:val="TOC4"/>
        <w:rPr>
          <w:rFonts w:asciiTheme="minorHAnsi" w:eastAsiaTheme="minorEastAsia" w:hAnsiTheme="minorHAnsi" w:cstheme="minorBidi"/>
          <w:kern w:val="2"/>
          <w:sz w:val="24"/>
          <w:szCs w:val="24"/>
          <w14:ligatures w14:val="standardContextual"/>
        </w:rPr>
      </w:pPr>
      <w:r>
        <w:t>10.4.23.2</w:t>
      </w:r>
      <w:r>
        <w:rPr>
          <w:rFonts w:asciiTheme="minorHAnsi" w:eastAsiaTheme="minorEastAsia" w:hAnsiTheme="minorHAnsi" w:cstheme="minorBidi"/>
          <w:kern w:val="2"/>
          <w:sz w:val="24"/>
          <w:szCs w:val="24"/>
          <w14:ligatures w14:val="standardContextual"/>
        </w:rPr>
        <w:tab/>
      </w:r>
      <w:r>
        <w:t>RUN AT COMMAND (Icon support)</w:t>
      </w:r>
      <w:r>
        <w:tab/>
      </w:r>
      <w:r>
        <w:fldChar w:fldCharType="begin" w:fldLock="1"/>
      </w:r>
      <w:r>
        <w:instrText xml:space="preserve"> PAGEREF _Toc183489553 \h </w:instrText>
      </w:r>
      <w:r>
        <w:fldChar w:fldCharType="separate"/>
      </w:r>
      <w:r>
        <w:t>75</w:t>
      </w:r>
      <w:r>
        <w:fldChar w:fldCharType="end"/>
      </w:r>
    </w:p>
    <w:p w14:paraId="17384EB2" w14:textId="58C8E8E3" w:rsidR="00637BA7" w:rsidRDefault="00637BA7">
      <w:pPr>
        <w:pStyle w:val="TOC4"/>
        <w:rPr>
          <w:rFonts w:asciiTheme="minorHAnsi" w:eastAsiaTheme="minorEastAsia" w:hAnsiTheme="minorHAnsi" w:cstheme="minorBidi"/>
          <w:kern w:val="2"/>
          <w:sz w:val="24"/>
          <w:szCs w:val="24"/>
          <w14:ligatures w14:val="standardContextual"/>
        </w:rPr>
      </w:pPr>
      <w:r w:rsidRPr="00D16D26">
        <w:rPr>
          <w:rFonts w:eastAsiaTheme="minorHAnsi"/>
        </w:rPr>
        <w:t>10.4.23.3</w:t>
      </w:r>
      <w:r>
        <w:rPr>
          <w:rFonts w:asciiTheme="minorHAnsi" w:eastAsiaTheme="minorEastAsia" w:hAnsiTheme="minorHAnsi" w:cstheme="minorBidi"/>
          <w:kern w:val="2"/>
          <w:sz w:val="24"/>
          <w:szCs w:val="24"/>
          <w14:ligatures w14:val="standardContextual"/>
        </w:rPr>
        <w:tab/>
      </w:r>
      <w:r w:rsidRPr="00D16D26">
        <w:rPr>
          <w:rFonts w:eastAsiaTheme="minorHAnsi"/>
        </w:rPr>
        <w:t>RUN AT COMMAND (Support of Text Attribute)</w:t>
      </w:r>
      <w:r>
        <w:tab/>
      </w:r>
      <w:r>
        <w:fldChar w:fldCharType="begin" w:fldLock="1"/>
      </w:r>
      <w:r>
        <w:instrText xml:space="preserve"> PAGEREF _Toc183489554 \h </w:instrText>
      </w:r>
      <w:r>
        <w:fldChar w:fldCharType="separate"/>
      </w:r>
      <w:r>
        <w:t>75</w:t>
      </w:r>
      <w:r>
        <w:fldChar w:fldCharType="end"/>
      </w:r>
    </w:p>
    <w:p w14:paraId="662FBC6F" w14:textId="30805ED3" w:rsidR="00637BA7" w:rsidRDefault="00637BA7">
      <w:pPr>
        <w:pStyle w:val="TOC4"/>
        <w:rPr>
          <w:rFonts w:asciiTheme="minorHAnsi" w:eastAsiaTheme="minorEastAsia" w:hAnsiTheme="minorHAnsi" w:cstheme="minorBidi"/>
          <w:kern w:val="2"/>
          <w:sz w:val="24"/>
          <w:szCs w:val="24"/>
          <w14:ligatures w14:val="standardContextual"/>
        </w:rPr>
      </w:pPr>
      <w:r>
        <w:t>10.4.23.4</w:t>
      </w:r>
      <w:r>
        <w:rPr>
          <w:rFonts w:asciiTheme="minorHAnsi" w:eastAsiaTheme="minorEastAsia" w:hAnsiTheme="minorHAnsi" w:cstheme="minorBidi"/>
          <w:kern w:val="2"/>
          <w:sz w:val="24"/>
          <w:szCs w:val="24"/>
          <w14:ligatures w14:val="standardContextual"/>
        </w:rPr>
        <w:tab/>
      </w:r>
      <w:r>
        <w:t>RUN AT COMMAND (UCS2 display in Cyrillic)</w:t>
      </w:r>
      <w:r>
        <w:tab/>
      </w:r>
      <w:r>
        <w:fldChar w:fldCharType="begin" w:fldLock="1"/>
      </w:r>
      <w:r>
        <w:instrText xml:space="preserve"> PAGEREF _Toc183489555 \h </w:instrText>
      </w:r>
      <w:r>
        <w:fldChar w:fldCharType="separate"/>
      </w:r>
      <w:r>
        <w:t>76</w:t>
      </w:r>
      <w:r>
        <w:fldChar w:fldCharType="end"/>
      </w:r>
    </w:p>
    <w:p w14:paraId="505CC9E3" w14:textId="5417EA43" w:rsidR="00637BA7" w:rsidRDefault="00637BA7">
      <w:pPr>
        <w:pStyle w:val="TOC4"/>
        <w:rPr>
          <w:rFonts w:asciiTheme="minorHAnsi" w:eastAsiaTheme="minorEastAsia" w:hAnsiTheme="minorHAnsi" w:cstheme="minorBidi"/>
          <w:kern w:val="2"/>
          <w:sz w:val="24"/>
          <w:szCs w:val="24"/>
          <w14:ligatures w14:val="standardContextual"/>
        </w:rPr>
      </w:pPr>
      <w:r>
        <w:t>10.4.23.5</w:t>
      </w:r>
      <w:r>
        <w:rPr>
          <w:rFonts w:asciiTheme="minorHAnsi" w:eastAsiaTheme="minorEastAsia" w:hAnsiTheme="minorHAnsi" w:cstheme="minorBidi"/>
          <w:kern w:val="2"/>
          <w:sz w:val="24"/>
          <w:szCs w:val="24"/>
          <w14:ligatures w14:val="standardContextual"/>
        </w:rPr>
        <w:tab/>
      </w:r>
      <w:r>
        <w:t>RUN AT COMMAND (UCS2 display in Chinese)</w:t>
      </w:r>
      <w:r>
        <w:tab/>
      </w:r>
      <w:r>
        <w:fldChar w:fldCharType="begin" w:fldLock="1"/>
      </w:r>
      <w:r>
        <w:instrText xml:space="preserve"> PAGEREF _Toc183489556 \h </w:instrText>
      </w:r>
      <w:r>
        <w:fldChar w:fldCharType="separate"/>
      </w:r>
      <w:r>
        <w:t>76</w:t>
      </w:r>
      <w:r>
        <w:fldChar w:fldCharType="end"/>
      </w:r>
    </w:p>
    <w:p w14:paraId="12B9E1F5" w14:textId="7FE5F84A" w:rsidR="00637BA7" w:rsidRDefault="00637BA7">
      <w:pPr>
        <w:pStyle w:val="TOC4"/>
        <w:rPr>
          <w:rFonts w:asciiTheme="minorHAnsi" w:eastAsiaTheme="minorEastAsia" w:hAnsiTheme="minorHAnsi" w:cstheme="minorBidi"/>
          <w:kern w:val="2"/>
          <w:sz w:val="24"/>
          <w:szCs w:val="24"/>
          <w14:ligatures w14:val="standardContextual"/>
        </w:rPr>
      </w:pPr>
      <w:r>
        <w:t>10.4.23.6</w:t>
      </w:r>
      <w:r>
        <w:rPr>
          <w:rFonts w:asciiTheme="minorHAnsi" w:eastAsiaTheme="minorEastAsia" w:hAnsiTheme="minorHAnsi" w:cstheme="minorBidi"/>
          <w:kern w:val="2"/>
          <w:sz w:val="24"/>
          <w:szCs w:val="24"/>
          <w14:ligatures w14:val="standardContextual"/>
        </w:rPr>
        <w:tab/>
      </w:r>
      <w:r>
        <w:t>RUN AT COMMAND (UCS2 display in Katakana</w:t>
      </w:r>
      <w:r>
        <w:tab/>
      </w:r>
      <w:r>
        <w:fldChar w:fldCharType="begin" w:fldLock="1"/>
      </w:r>
      <w:r>
        <w:instrText xml:space="preserve"> PAGEREF _Toc183489557 \h </w:instrText>
      </w:r>
      <w:r>
        <w:fldChar w:fldCharType="separate"/>
      </w:r>
      <w:r>
        <w:t>76</w:t>
      </w:r>
      <w:r>
        <w:fldChar w:fldCharType="end"/>
      </w:r>
    </w:p>
    <w:p w14:paraId="001E3B57" w14:textId="192A6677" w:rsidR="00637BA7" w:rsidRDefault="00637BA7">
      <w:pPr>
        <w:pStyle w:val="TOC3"/>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SEND DTMF</w:t>
      </w:r>
      <w:r>
        <w:tab/>
      </w:r>
      <w:r>
        <w:fldChar w:fldCharType="begin" w:fldLock="1"/>
      </w:r>
      <w:r>
        <w:instrText xml:space="preserve"> PAGEREF _Toc183489558 \h </w:instrText>
      </w:r>
      <w:r>
        <w:fldChar w:fldCharType="separate"/>
      </w:r>
      <w:r>
        <w:t>76</w:t>
      </w:r>
      <w:r>
        <w:fldChar w:fldCharType="end"/>
      </w:r>
    </w:p>
    <w:p w14:paraId="22D72916" w14:textId="4B40AE27" w:rsidR="00637BA7" w:rsidRDefault="00637BA7">
      <w:pPr>
        <w:pStyle w:val="TOC3"/>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LANGUAGE NOTIFICATION</w:t>
      </w:r>
      <w:r>
        <w:tab/>
      </w:r>
      <w:r>
        <w:fldChar w:fldCharType="begin" w:fldLock="1"/>
      </w:r>
      <w:r>
        <w:instrText xml:space="preserve"> PAGEREF _Toc183489559 \h </w:instrText>
      </w:r>
      <w:r>
        <w:fldChar w:fldCharType="separate"/>
      </w:r>
      <w:r>
        <w:t>76</w:t>
      </w:r>
      <w:r>
        <w:fldChar w:fldCharType="end"/>
      </w:r>
    </w:p>
    <w:p w14:paraId="334FF87A" w14:textId="5224602D" w:rsidR="00637BA7" w:rsidRDefault="00637BA7">
      <w:pPr>
        <w:pStyle w:val="TOC3"/>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LAUNCH BROWSER</w:t>
      </w:r>
      <w:r>
        <w:tab/>
      </w:r>
      <w:r>
        <w:fldChar w:fldCharType="begin" w:fldLock="1"/>
      </w:r>
      <w:r>
        <w:instrText xml:space="preserve"> PAGEREF _Toc183489560 \h </w:instrText>
      </w:r>
      <w:r>
        <w:fldChar w:fldCharType="separate"/>
      </w:r>
      <w:r>
        <w:t>76</w:t>
      </w:r>
      <w:r>
        <w:fldChar w:fldCharType="end"/>
      </w:r>
    </w:p>
    <w:p w14:paraId="1DFC2D20" w14:textId="48E3F42F" w:rsidR="00637BA7" w:rsidRDefault="00637BA7">
      <w:pPr>
        <w:pStyle w:val="TOC4"/>
        <w:rPr>
          <w:rFonts w:asciiTheme="minorHAnsi" w:eastAsiaTheme="minorEastAsia" w:hAnsiTheme="minorHAnsi" w:cstheme="minorBidi"/>
          <w:kern w:val="2"/>
          <w:sz w:val="24"/>
          <w:szCs w:val="24"/>
          <w14:ligatures w14:val="standardContextual"/>
        </w:rPr>
      </w:pPr>
      <w:r>
        <w:t>10.4.26.1</w:t>
      </w:r>
      <w:r>
        <w:rPr>
          <w:rFonts w:asciiTheme="minorHAnsi" w:eastAsiaTheme="minorEastAsia" w:hAnsiTheme="minorHAnsi" w:cstheme="minorBidi"/>
          <w:kern w:val="2"/>
          <w:sz w:val="24"/>
          <w:szCs w:val="24"/>
          <w14:ligatures w14:val="standardContextual"/>
        </w:rPr>
        <w:tab/>
      </w:r>
      <w:r>
        <w:t>LAUNCH BROWSER (No session already launched)</w:t>
      </w:r>
      <w:r>
        <w:tab/>
      </w:r>
      <w:r>
        <w:fldChar w:fldCharType="begin" w:fldLock="1"/>
      </w:r>
      <w:r>
        <w:instrText xml:space="preserve"> PAGEREF _Toc183489561 \h </w:instrText>
      </w:r>
      <w:r>
        <w:fldChar w:fldCharType="separate"/>
      </w:r>
      <w:r>
        <w:t>76</w:t>
      </w:r>
      <w:r>
        <w:fldChar w:fldCharType="end"/>
      </w:r>
    </w:p>
    <w:p w14:paraId="6E5BDF11" w14:textId="034979C1"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rsidRPr="00D16D26">
        <w:rPr>
          <w:rFonts w:eastAsia="TimesNewRoman"/>
        </w:rPr>
        <w:t>LAUNCH BROWSER (Interaction with current session)</w:t>
      </w:r>
      <w:r>
        <w:tab/>
      </w:r>
      <w:r>
        <w:fldChar w:fldCharType="begin" w:fldLock="1"/>
      </w:r>
      <w:r>
        <w:instrText xml:space="preserve"> PAGEREF _Toc183489562 \h </w:instrText>
      </w:r>
      <w:r>
        <w:fldChar w:fldCharType="separate"/>
      </w:r>
      <w:r>
        <w:t>76</w:t>
      </w:r>
      <w:r>
        <w:fldChar w:fldCharType="end"/>
      </w:r>
    </w:p>
    <w:p w14:paraId="55898317" w14:textId="1CDCAD80"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LAUNCH BROWSER (UCS2 display in Cyrillic)</w:t>
      </w:r>
      <w:r>
        <w:tab/>
      </w:r>
      <w:r>
        <w:fldChar w:fldCharType="begin" w:fldLock="1"/>
      </w:r>
      <w:r>
        <w:instrText xml:space="preserve"> PAGEREF _Toc183489563 \h </w:instrText>
      </w:r>
      <w:r>
        <w:fldChar w:fldCharType="separate"/>
      </w:r>
      <w:r>
        <w:t>76</w:t>
      </w:r>
      <w:r>
        <w:fldChar w:fldCharType="end"/>
      </w:r>
    </w:p>
    <w:p w14:paraId="1776E333" w14:textId="681BFFAD"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rsidRPr="00D16D26">
        <w:rPr>
          <w:rFonts w:eastAsia="TimesNewRoman"/>
        </w:rPr>
        <w:t>LAUNCH BROWSER (Icon Support)</w:t>
      </w:r>
      <w:r>
        <w:tab/>
      </w:r>
      <w:r>
        <w:fldChar w:fldCharType="begin" w:fldLock="1"/>
      </w:r>
      <w:r>
        <w:instrText xml:space="preserve"> PAGEREF _Toc183489564 \h </w:instrText>
      </w:r>
      <w:r>
        <w:fldChar w:fldCharType="separate"/>
      </w:r>
      <w:r>
        <w:t>76</w:t>
      </w:r>
      <w:r>
        <w:fldChar w:fldCharType="end"/>
      </w:r>
    </w:p>
    <w:p w14:paraId="46F6C6D6" w14:textId="1B095F88"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LAUNCH BROWSER (Support of Text Attribute)</w:t>
      </w:r>
      <w:r>
        <w:tab/>
      </w:r>
      <w:r>
        <w:fldChar w:fldCharType="begin" w:fldLock="1"/>
      </w:r>
      <w:r>
        <w:instrText xml:space="preserve"> PAGEREF _Toc183489565 \h </w:instrText>
      </w:r>
      <w:r>
        <w:fldChar w:fldCharType="separate"/>
      </w:r>
      <w:r>
        <w:t>76</w:t>
      </w:r>
      <w:r>
        <w:fldChar w:fldCharType="end"/>
      </w:r>
    </w:p>
    <w:p w14:paraId="0436D923" w14:textId="1E1AB78D" w:rsidR="00637BA7" w:rsidRDefault="00637BA7">
      <w:pPr>
        <w:pStyle w:val="TOC4"/>
        <w:rPr>
          <w:rFonts w:asciiTheme="minorHAnsi" w:eastAsiaTheme="minorEastAsia" w:hAnsiTheme="minorHAnsi" w:cstheme="minorBidi"/>
          <w:kern w:val="2"/>
          <w:sz w:val="24"/>
          <w:szCs w:val="24"/>
          <w14:ligatures w14:val="standardContextual"/>
        </w:rPr>
      </w:pPr>
      <w:r>
        <w:t>10.4.26.6</w:t>
      </w:r>
      <w:r>
        <w:rPr>
          <w:rFonts w:asciiTheme="minorHAnsi" w:eastAsiaTheme="minorEastAsia" w:hAnsiTheme="minorHAnsi" w:cstheme="minorBidi"/>
          <w:kern w:val="2"/>
          <w:sz w:val="24"/>
          <w:szCs w:val="24"/>
          <w14:ligatures w14:val="standardContextual"/>
        </w:rPr>
        <w:tab/>
      </w:r>
      <w:r w:rsidRPr="00D16D26">
        <w:rPr>
          <w:rFonts w:eastAsia="TimesNewRoman"/>
        </w:rPr>
        <w:t>LAUNCH BROWSER (UCS2 Display in Chinese)</w:t>
      </w:r>
      <w:r>
        <w:tab/>
      </w:r>
      <w:r>
        <w:fldChar w:fldCharType="begin" w:fldLock="1"/>
      </w:r>
      <w:r>
        <w:instrText xml:space="preserve"> PAGEREF _Toc183489566 \h </w:instrText>
      </w:r>
      <w:r>
        <w:fldChar w:fldCharType="separate"/>
      </w:r>
      <w:r>
        <w:t>76</w:t>
      </w:r>
      <w:r>
        <w:fldChar w:fldCharType="end"/>
      </w:r>
    </w:p>
    <w:p w14:paraId="4734BB94" w14:textId="4B7EEB78" w:rsidR="00637BA7" w:rsidRDefault="00637BA7">
      <w:pPr>
        <w:pStyle w:val="TOC4"/>
        <w:rPr>
          <w:rFonts w:asciiTheme="minorHAnsi" w:eastAsiaTheme="minorEastAsia" w:hAnsiTheme="minorHAnsi" w:cstheme="minorBidi"/>
          <w:kern w:val="2"/>
          <w:sz w:val="24"/>
          <w:szCs w:val="24"/>
          <w14:ligatures w14:val="standardContextual"/>
        </w:rPr>
      </w:pPr>
      <w:r>
        <w:t>10.4.26.7</w:t>
      </w:r>
      <w:r>
        <w:rPr>
          <w:rFonts w:asciiTheme="minorHAnsi" w:eastAsiaTheme="minorEastAsia" w:hAnsiTheme="minorHAnsi" w:cstheme="minorBidi"/>
          <w:kern w:val="2"/>
          <w:sz w:val="24"/>
          <w:szCs w:val="24"/>
          <w14:ligatures w14:val="standardContextual"/>
        </w:rPr>
        <w:tab/>
      </w:r>
      <w:r>
        <w:t>LAUNCH BROWSER (UCS2 Display in Katakana)</w:t>
      </w:r>
      <w:r>
        <w:tab/>
      </w:r>
      <w:r>
        <w:fldChar w:fldCharType="begin" w:fldLock="1"/>
      </w:r>
      <w:r>
        <w:instrText xml:space="preserve"> PAGEREF _Toc183489567 \h </w:instrText>
      </w:r>
      <w:r>
        <w:fldChar w:fldCharType="separate"/>
      </w:r>
      <w:r>
        <w:t>77</w:t>
      </w:r>
      <w:r>
        <w:fldChar w:fldCharType="end"/>
      </w:r>
    </w:p>
    <w:p w14:paraId="4D0CE885" w14:textId="0BA1F6A5" w:rsidR="00637BA7" w:rsidRDefault="00637BA7">
      <w:pPr>
        <w:pStyle w:val="TOC4"/>
        <w:rPr>
          <w:rFonts w:asciiTheme="minorHAnsi" w:eastAsiaTheme="minorEastAsia" w:hAnsiTheme="minorHAnsi" w:cstheme="minorBidi"/>
          <w:kern w:val="2"/>
          <w:sz w:val="24"/>
          <w:szCs w:val="24"/>
          <w14:ligatures w14:val="standardContextual"/>
        </w:rPr>
      </w:pPr>
      <w:r>
        <w:t>10.4.26.8</w:t>
      </w:r>
      <w:r>
        <w:rPr>
          <w:rFonts w:asciiTheme="minorHAnsi" w:eastAsiaTheme="minorEastAsia" w:hAnsiTheme="minorHAnsi" w:cstheme="minorBidi"/>
          <w:kern w:val="2"/>
          <w:sz w:val="24"/>
          <w:szCs w:val="24"/>
          <w14:ligatures w14:val="standardContextual"/>
        </w:rPr>
        <w:tab/>
      </w:r>
      <w:r>
        <w:t>LAUNCH BROWSER (NG-RAN bearer)</w:t>
      </w:r>
      <w:r>
        <w:tab/>
      </w:r>
      <w:r>
        <w:fldChar w:fldCharType="begin" w:fldLock="1"/>
      </w:r>
      <w:r>
        <w:instrText xml:space="preserve"> PAGEREF _Toc183489568 \h </w:instrText>
      </w:r>
      <w:r>
        <w:fldChar w:fldCharType="separate"/>
      </w:r>
      <w:r>
        <w:t>77</w:t>
      </w:r>
      <w:r>
        <w:fldChar w:fldCharType="end"/>
      </w:r>
    </w:p>
    <w:p w14:paraId="0341024C" w14:textId="515ED7E1" w:rsidR="00637BA7" w:rsidRDefault="00637BA7">
      <w:pPr>
        <w:pStyle w:val="TOC3"/>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OPEN CHANNEL</w:t>
      </w:r>
      <w:r>
        <w:tab/>
      </w:r>
      <w:r>
        <w:fldChar w:fldCharType="begin" w:fldLock="1"/>
      </w:r>
      <w:r>
        <w:instrText xml:space="preserve"> PAGEREF _Toc183489569 \h </w:instrText>
      </w:r>
      <w:r>
        <w:fldChar w:fldCharType="separate"/>
      </w:r>
      <w:r>
        <w:t>77</w:t>
      </w:r>
      <w:r>
        <w:fldChar w:fldCharType="end"/>
      </w:r>
    </w:p>
    <w:p w14:paraId="7001D820" w14:textId="4115AD07" w:rsidR="00637BA7" w:rsidRDefault="00637BA7">
      <w:pPr>
        <w:pStyle w:val="TOC4"/>
        <w:rPr>
          <w:rFonts w:asciiTheme="minorHAnsi" w:eastAsiaTheme="minorEastAsia" w:hAnsiTheme="minorHAnsi" w:cstheme="minorBidi"/>
          <w:kern w:val="2"/>
          <w:sz w:val="24"/>
          <w:szCs w:val="24"/>
          <w14:ligatures w14:val="standardContextual"/>
        </w:rPr>
      </w:pPr>
      <w:r>
        <w:t>10.4.27.1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_Toc183489570 \h </w:instrText>
      </w:r>
      <w:r>
        <w:fldChar w:fldCharType="separate"/>
      </w:r>
      <w:r>
        <w:t>77</w:t>
      </w:r>
      <w:r>
        <w:fldChar w:fldCharType="end"/>
      </w:r>
    </w:p>
    <w:p w14:paraId="11CD3E83" w14:textId="3892A189" w:rsidR="00637BA7" w:rsidRDefault="00637BA7">
      <w:pPr>
        <w:pStyle w:val="TOC4"/>
        <w:rPr>
          <w:rFonts w:asciiTheme="minorHAnsi" w:eastAsiaTheme="minorEastAsia" w:hAnsiTheme="minorHAnsi" w:cstheme="minorBidi"/>
          <w:kern w:val="2"/>
          <w:sz w:val="24"/>
          <w:szCs w:val="24"/>
          <w14:ligatures w14:val="standardContextual"/>
        </w:rPr>
      </w:pPr>
      <w:r>
        <w:t>10.4.26.2</w:t>
      </w:r>
      <w:r>
        <w:rPr>
          <w:rFonts w:asciiTheme="minorHAnsi" w:eastAsiaTheme="minorEastAsia" w:hAnsiTheme="minorHAnsi" w:cstheme="minorBidi"/>
          <w:kern w:val="2"/>
          <w:sz w:val="24"/>
          <w:szCs w:val="24"/>
          <w14:ligatures w14:val="standardContextual"/>
        </w:rPr>
        <w:tab/>
      </w:r>
      <w:r>
        <w:t>OPEN CHANNEL (Related to GPRS)</w:t>
      </w:r>
      <w:r>
        <w:tab/>
      </w:r>
      <w:r>
        <w:fldChar w:fldCharType="begin" w:fldLock="1"/>
      </w:r>
      <w:r>
        <w:instrText xml:space="preserve"> PAGEREF _Toc183489571 \h </w:instrText>
      </w:r>
      <w:r>
        <w:fldChar w:fldCharType="separate"/>
      </w:r>
      <w:r>
        <w:t>77</w:t>
      </w:r>
      <w:r>
        <w:fldChar w:fldCharType="end"/>
      </w:r>
    </w:p>
    <w:p w14:paraId="09E3EDF3" w14:textId="388E7DFA" w:rsidR="00637BA7" w:rsidRDefault="00637BA7">
      <w:pPr>
        <w:pStyle w:val="TOC4"/>
        <w:rPr>
          <w:rFonts w:asciiTheme="minorHAnsi" w:eastAsiaTheme="minorEastAsia" w:hAnsiTheme="minorHAnsi" w:cstheme="minorBidi"/>
          <w:kern w:val="2"/>
          <w:sz w:val="24"/>
          <w:szCs w:val="24"/>
          <w14:ligatures w14:val="standardContextual"/>
        </w:rPr>
      </w:pPr>
      <w:r>
        <w:t>10.4.26.3</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Default Bearer)</w:t>
      </w:r>
      <w:r>
        <w:tab/>
      </w:r>
      <w:r>
        <w:fldChar w:fldCharType="begin" w:fldLock="1"/>
      </w:r>
      <w:r>
        <w:instrText xml:space="preserve"> PAGEREF _Toc183489572 \h </w:instrText>
      </w:r>
      <w:r>
        <w:fldChar w:fldCharType="separate"/>
      </w:r>
      <w:r>
        <w:t>77</w:t>
      </w:r>
      <w:r>
        <w:fldChar w:fldCharType="end"/>
      </w:r>
    </w:p>
    <w:p w14:paraId="082C4C43" w14:textId="27472913" w:rsidR="00637BA7" w:rsidRDefault="00637BA7">
      <w:pPr>
        <w:pStyle w:val="TOC4"/>
        <w:rPr>
          <w:rFonts w:asciiTheme="minorHAnsi" w:eastAsiaTheme="minorEastAsia" w:hAnsiTheme="minorHAnsi" w:cstheme="minorBidi"/>
          <w:kern w:val="2"/>
          <w:sz w:val="24"/>
          <w:szCs w:val="24"/>
          <w14:ligatures w14:val="standardContextual"/>
        </w:rPr>
      </w:pPr>
      <w:r>
        <w:t>10.4.26.4</w:t>
      </w:r>
      <w:r>
        <w:rPr>
          <w:rFonts w:asciiTheme="minorHAnsi" w:eastAsiaTheme="minorEastAsia" w:hAnsiTheme="minorHAnsi" w:cstheme="minorBidi"/>
          <w:kern w:val="2"/>
          <w:sz w:val="24"/>
          <w:szCs w:val="24"/>
          <w14:ligatures w14:val="standardContextual"/>
        </w:rPr>
        <w:tab/>
      </w:r>
      <w:r>
        <w:t>OPEN CHANNEL (Local Bearer)</w:t>
      </w:r>
      <w:r>
        <w:tab/>
      </w:r>
      <w:r>
        <w:fldChar w:fldCharType="begin" w:fldLock="1"/>
      </w:r>
      <w:r>
        <w:instrText xml:space="preserve"> PAGEREF _Toc183489573 \h </w:instrText>
      </w:r>
      <w:r>
        <w:fldChar w:fldCharType="separate"/>
      </w:r>
      <w:r>
        <w:t>77</w:t>
      </w:r>
      <w:r>
        <w:fldChar w:fldCharType="end"/>
      </w:r>
    </w:p>
    <w:p w14:paraId="267656AC" w14:textId="28A2C194" w:rsidR="00637BA7" w:rsidRDefault="00637BA7">
      <w:pPr>
        <w:pStyle w:val="TOC4"/>
        <w:rPr>
          <w:rFonts w:asciiTheme="minorHAnsi" w:eastAsiaTheme="minorEastAsia" w:hAnsiTheme="minorHAnsi" w:cstheme="minorBidi"/>
          <w:kern w:val="2"/>
          <w:sz w:val="24"/>
          <w:szCs w:val="24"/>
          <w14:ligatures w14:val="standardContextual"/>
        </w:rPr>
      </w:pPr>
      <w:r>
        <w:t>10.4.26.5</w:t>
      </w:r>
      <w:r>
        <w:rPr>
          <w:rFonts w:asciiTheme="minorHAnsi" w:eastAsiaTheme="minorEastAsia" w:hAnsiTheme="minorHAnsi" w:cstheme="minorBidi"/>
          <w:kern w:val="2"/>
          <w:sz w:val="24"/>
          <w:szCs w:val="24"/>
          <w14:ligatures w14:val="standardContextual"/>
        </w:rPr>
        <w:tab/>
      </w:r>
      <w:r>
        <w:t>OPEN CHANNEL (</w:t>
      </w:r>
      <w:r w:rsidRPr="00D16D26">
        <w:rPr>
          <w:rFonts w:eastAsia="TimesNewRoman"/>
        </w:rPr>
        <w:t>GPRS, Support of Text Attribute)</w:t>
      </w:r>
      <w:r>
        <w:tab/>
      </w:r>
      <w:r>
        <w:fldChar w:fldCharType="begin" w:fldLock="1"/>
      </w:r>
      <w:r>
        <w:instrText xml:space="preserve"> PAGEREF _Toc183489574 \h </w:instrText>
      </w:r>
      <w:r>
        <w:fldChar w:fldCharType="separate"/>
      </w:r>
      <w:r>
        <w:t>77</w:t>
      </w:r>
      <w:r>
        <w:fldChar w:fldCharType="end"/>
      </w:r>
    </w:p>
    <w:p w14:paraId="24E7BE08" w14:textId="5F45212D" w:rsidR="00637BA7" w:rsidRDefault="00637BA7">
      <w:pPr>
        <w:pStyle w:val="TOC4"/>
        <w:rPr>
          <w:rFonts w:asciiTheme="minorHAnsi" w:eastAsiaTheme="minorEastAsia" w:hAnsiTheme="minorHAnsi" w:cstheme="minorBidi"/>
          <w:kern w:val="2"/>
          <w:sz w:val="24"/>
          <w:szCs w:val="24"/>
          <w14:ligatures w14:val="standardContextual"/>
        </w:rPr>
      </w:pPr>
      <w:r>
        <w:t>10.4.27.6</w:t>
      </w:r>
      <w:r>
        <w:rPr>
          <w:rFonts w:asciiTheme="minorHAnsi" w:eastAsiaTheme="minorEastAsia" w:hAnsiTheme="minorHAnsi" w:cstheme="minorBidi"/>
          <w:kern w:val="2"/>
          <w:sz w:val="24"/>
          <w:szCs w:val="24"/>
          <w14:ligatures w14:val="standardContextual"/>
        </w:rPr>
        <w:tab/>
      </w:r>
      <w:r>
        <w:t>OPEN CHANNEL (Related to E-UTRAN)</w:t>
      </w:r>
      <w:r>
        <w:tab/>
      </w:r>
      <w:r>
        <w:fldChar w:fldCharType="begin" w:fldLock="1"/>
      </w:r>
      <w:r>
        <w:instrText xml:space="preserve"> PAGEREF _Toc183489575 \h </w:instrText>
      </w:r>
      <w:r>
        <w:fldChar w:fldCharType="separate"/>
      </w:r>
      <w:r>
        <w:t>77</w:t>
      </w:r>
      <w:r>
        <w:fldChar w:fldCharType="end"/>
      </w:r>
    </w:p>
    <w:p w14:paraId="6971FF90" w14:textId="2E1E98B7" w:rsidR="00637BA7" w:rsidRDefault="00637BA7">
      <w:pPr>
        <w:pStyle w:val="TOC4"/>
        <w:rPr>
          <w:rFonts w:asciiTheme="minorHAnsi" w:eastAsiaTheme="minorEastAsia" w:hAnsiTheme="minorHAnsi" w:cstheme="minorBidi"/>
          <w:kern w:val="2"/>
          <w:sz w:val="24"/>
          <w:szCs w:val="24"/>
          <w14:ligatures w14:val="standardContextual"/>
        </w:rPr>
      </w:pPr>
      <w:r>
        <w:t>10.4.27.7</w:t>
      </w:r>
      <w:r>
        <w:rPr>
          <w:rFonts w:asciiTheme="minorHAnsi" w:eastAsiaTheme="minorEastAsia" w:hAnsiTheme="minorHAnsi" w:cstheme="minorBidi"/>
          <w:kern w:val="2"/>
          <w:sz w:val="24"/>
          <w:szCs w:val="24"/>
          <w14:ligatures w14:val="standardContextual"/>
        </w:rPr>
        <w:tab/>
      </w:r>
      <w:r>
        <w:t>OPEN CHANNEL (UICC Access to IMS)</w:t>
      </w:r>
      <w:r>
        <w:tab/>
      </w:r>
      <w:r>
        <w:fldChar w:fldCharType="begin" w:fldLock="1"/>
      </w:r>
      <w:r>
        <w:instrText xml:space="preserve"> PAGEREF _Toc183489576 \h </w:instrText>
      </w:r>
      <w:r>
        <w:fldChar w:fldCharType="separate"/>
      </w:r>
      <w:r>
        <w:t>77</w:t>
      </w:r>
      <w:r>
        <w:fldChar w:fldCharType="end"/>
      </w:r>
    </w:p>
    <w:p w14:paraId="55661C2A" w14:textId="309CACDC" w:rsidR="00637BA7" w:rsidRDefault="00637BA7">
      <w:pPr>
        <w:pStyle w:val="TOC4"/>
        <w:rPr>
          <w:rFonts w:asciiTheme="minorHAnsi" w:eastAsiaTheme="minorEastAsia" w:hAnsiTheme="minorHAnsi" w:cstheme="minorBidi"/>
          <w:kern w:val="2"/>
          <w:sz w:val="24"/>
          <w:szCs w:val="24"/>
          <w14:ligatures w14:val="standardContextual"/>
        </w:rPr>
      </w:pPr>
      <w:r>
        <w:t>10.4.27.8</w:t>
      </w:r>
      <w:r>
        <w:rPr>
          <w:rFonts w:asciiTheme="minorHAnsi" w:eastAsiaTheme="minorEastAsia" w:hAnsiTheme="minorHAnsi" w:cstheme="minorBidi"/>
          <w:kern w:val="2"/>
          <w:sz w:val="24"/>
          <w:szCs w:val="24"/>
          <w14:ligatures w14:val="standardContextual"/>
        </w:rPr>
        <w:tab/>
      </w:r>
      <w:r>
        <w:t>OPEN CHANNEL (related to NG-RAN)</w:t>
      </w:r>
      <w:r>
        <w:tab/>
      </w:r>
      <w:r>
        <w:fldChar w:fldCharType="begin" w:fldLock="1"/>
      </w:r>
      <w:r>
        <w:instrText xml:space="preserve"> PAGEREF _Toc183489577 \h </w:instrText>
      </w:r>
      <w:r>
        <w:fldChar w:fldCharType="separate"/>
      </w:r>
      <w:r>
        <w:t>77</w:t>
      </w:r>
      <w:r>
        <w:fldChar w:fldCharType="end"/>
      </w:r>
    </w:p>
    <w:p w14:paraId="495363D4" w14:textId="7F320AFA" w:rsidR="00637BA7" w:rsidRDefault="00637BA7">
      <w:pPr>
        <w:pStyle w:val="TOC4"/>
        <w:rPr>
          <w:rFonts w:asciiTheme="minorHAnsi" w:eastAsiaTheme="minorEastAsia" w:hAnsiTheme="minorHAnsi" w:cstheme="minorBidi"/>
          <w:kern w:val="2"/>
          <w:sz w:val="24"/>
          <w:szCs w:val="24"/>
          <w14:ligatures w14:val="standardContextual"/>
        </w:rPr>
      </w:pPr>
      <w:r>
        <w:t>10.4.27.9</w:t>
      </w:r>
      <w:r>
        <w:rPr>
          <w:rFonts w:asciiTheme="minorHAnsi" w:eastAsiaTheme="minorEastAsia" w:hAnsiTheme="minorHAnsi" w:cstheme="minorBidi"/>
          <w:kern w:val="2"/>
          <w:sz w:val="24"/>
          <w:szCs w:val="24"/>
          <w14:ligatures w14:val="standardContextual"/>
        </w:rPr>
        <w:tab/>
      </w:r>
      <w:r>
        <w:t>OPEN CHANNEL (related to Satellite NG-RAN)</w:t>
      </w:r>
      <w:r>
        <w:tab/>
      </w:r>
      <w:r>
        <w:fldChar w:fldCharType="begin" w:fldLock="1"/>
      </w:r>
      <w:r>
        <w:instrText xml:space="preserve"> PAGEREF _Toc183489578 \h </w:instrText>
      </w:r>
      <w:r>
        <w:fldChar w:fldCharType="separate"/>
      </w:r>
      <w:r>
        <w:t>78</w:t>
      </w:r>
      <w:r>
        <w:fldChar w:fldCharType="end"/>
      </w:r>
    </w:p>
    <w:p w14:paraId="1F299D6D" w14:textId="31432A4F" w:rsidR="00637BA7" w:rsidRDefault="00637BA7">
      <w:pPr>
        <w:pStyle w:val="TOC3"/>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CLOSE CHANNEL</w:t>
      </w:r>
      <w:r>
        <w:tab/>
      </w:r>
      <w:r>
        <w:fldChar w:fldCharType="begin" w:fldLock="1"/>
      </w:r>
      <w:r>
        <w:instrText xml:space="preserve"> PAGEREF _Toc183489579 \h </w:instrText>
      </w:r>
      <w:r>
        <w:fldChar w:fldCharType="separate"/>
      </w:r>
      <w:r>
        <w:t>78</w:t>
      </w:r>
      <w:r>
        <w:fldChar w:fldCharType="end"/>
      </w:r>
    </w:p>
    <w:p w14:paraId="1A89172C" w14:textId="4583C18C" w:rsidR="00637BA7" w:rsidRDefault="00637BA7">
      <w:pPr>
        <w:pStyle w:val="TOC4"/>
        <w:rPr>
          <w:rFonts w:asciiTheme="minorHAnsi" w:eastAsiaTheme="minorEastAsia" w:hAnsiTheme="minorHAnsi" w:cstheme="minorBidi"/>
          <w:kern w:val="2"/>
          <w:sz w:val="24"/>
          <w:szCs w:val="24"/>
          <w14:ligatures w14:val="standardContextual"/>
        </w:rPr>
      </w:pPr>
      <w:r>
        <w:t>10.4.28.1</w:t>
      </w:r>
      <w:r>
        <w:rPr>
          <w:rFonts w:asciiTheme="minorHAnsi" w:eastAsiaTheme="minorEastAsia" w:hAnsiTheme="minorHAnsi" w:cstheme="minorBidi"/>
          <w:kern w:val="2"/>
          <w:sz w:val="24"/>
          <w:szCs w:val="24"/>
          <w14:ligatures w14:val="standardContextual"/>
        </w:rPr>
        <w:tab/>
      </w:r>
      <w:r>
        <w:t>CLOSE CHANNEL (Normal)</w:t>
      </w:r>
      <w:r>
        <w:tab/>
      </w:r>
      <w:r>
        <w:fldChar w:fldCharType="begin" w:fldLock="1"/>
      </w:r>
      <w:r>
        <w:instrText xml:space="preserve"> PAGEREF _Toc183489580 \h </w:instrText>
      </w:r>
      <w:r>
        <w:fldChar w:fldCharType="separate"/>
      </w:r>
      <w:r>
        <w:t>78</w:t>
      </w:r>
      <w:r>
        <w:fldChar w:fldCharType="end"/>
      </w:r>
    </w:p>
    <w:p w14:paraId="184AABC8" w14:textId="158EE0F8" w:rsidR="00637BA7" w:rsidRDefault="00637BA7">
      <w:pPr>
        <w:pStyle w:val="TOC4"/>
        <w:rPr>
          <w:rFonts w:asciiTheme="minorHAnsi" w:eastAsiaTheme="minorEastAsia" w:hAnsiTheme="minorHAnsi" w:cstheme="minorBidi"/>
          <w:kern w:val="2"/>
          <w:sz w:val="24"/>
          <w:szCs w:val="24"/>
          <w14:ligatures w14:val="standardContextual"/>
        </w:rPr>
      </w:pPr>
      <w:r>
        <w:t>10.4.28.2</w:t>
      </w:r>
      <w:r>
        <w:rPr>
          <w:rFonts w:asciiTheme="minorHAnsi" w:eastAsiaTheme="minorEastAsia" w:hAnsiTheme="minorHAnsi" w:cstheme="minorBidi"/>
          <w:kern w:val="2"/>
          <w:sz w:val="24"/>
          <w:szCs w:val="24"/>
          <w14:ligatures w14:val="standardContextual"/>
        </w:rPr>
        <w:tab/>
      </w:r>
      <w:r>
        <w:t>CLOSE CHANNEL (support of Text Attribute)</w:t>
      </w:r>
      <w:r>
        <w:tab/>
      </w:r>
      <w:r>
        <w:fldChar w:fldCharType="begin" w:fldLock="1"/>
      </w:r>
      <w:r>
        <w:instrText xml:space="preserve"> PAGEREF _Toc183489581 \h </w:instrText>
      </w:r>
      <w:r>
        <w:fldChar w:fldCharType="separate"/>
      </w:r>
      <w:r>
        <w:t>78</w:t>
      </w:r>
      <w:r>
        <w:fldChar w:fldCharType="end"/>
      </w:r>
    </w:p>
    <w:p w14:paraId="03ACE55C" w14:textId="23CA9734" w:rsidR="00637BA7" w:rsidRDefault="00637BA7">
      <w:pPr>
        <w:pStyle w:val="TOC4"/>
        <w:rPr>
          <w:rFonts w:asciiTheme="minorHAnsi" w:eastAsiaTheme="minorEastAsia" w:hAnsiTheme="minorHAnsi" w:cstheme="minorBidi"/>
          <w:kern w:val="2"/>
          <w:sz w:val="24"/>
          <w:szCs w:val="24"/>
          <w14:ligatures w14:val="standardContextual"/>
        </w:rPr>
      </w:pPr>
      <w:r>
        <w:t>10.4.28.3</w:t>
      </w:r>
      <w:r>
        <w:rPr>
          <w:rFonts w:asciiTheme="minorHAnsi" w:eastAsiaTheme="minorEastAsia" w:hAnsiTheme="minorHAnsi" w:cstheme="minorBidi"/>
          <w:kern w:val="2"/>
          <w:sz w:val="24"/>
          <w:szCs w:val="24"/>
          <w14:ligatures w14:val="standardContextual"/>
        </w:rPr>
        <w:tab/>
      </w:r>
      <w:r>
        <w:t>CLOSE CHANNEL (E-UTRAN/EPC)</w:t>
      </w:r>
      <w:r>
        <w:tab/>
      </w:r>
      <w:r>
        <w:fldChar w:fldCharType="begin" w:fldLock="1"/>
      </w:r>
      <w:r>
        <w:instrText xml:space="preserve"> PAGEREF _Toc183489582 \h </w:instrText>
      </w:r>
      <w:r>
        <w:fldChar w:fldCharType="separate"/>
      </w:r>
      <w:r>
        <w:t>78</w:t>
      </w:r>
      <w:r>
        <w:fldChar w:fldCharType="end"/>
      </w:r>
    </w:p>
    <w:p w14:paraId="1AE7BBC3" w14:textId="6BA02DF5" w:rsidR="00637BA7" w:rsidRDefault="00637BA7">
      <w:pPr>
        <w:pStyle w:val="TOC4"/>
        <w:rPr>
          <w:rFonts w:asciiTheme="minorHAnsi" w:eastAsiaTheme="minorEastAsia" w:hAnsiTheme="minorHAnsi" w:cstheme="minorBidi"/>
          <w:kern w:val="2"/>
          <w:sz w:val="24"/>
          <w:szCs w:val="24"/>
          <w14:ligatures w14:val="standardContextual"/>
        </w:rPr>
      </w:pPr>
      <w:r>
        <w:t>10.4.28.4</w:t>
      </w:r>
      <w:r>
        <w:rPr>
          <w:rFonts w:asciiTheme="minorHAnsi" w:eastAsiaTheme="minorEastAsia" w:hAnsiTheme="minorHAnsi" w:cstheme="minorBidi"/>
          <w:kern w:val="2"/>
          <w:sz w:val="24"/>
          <w:szCs w:val="24"/>
          <w14:ligatures w14:val="standardContextual"/>
        </w:rPr>
        <w:tab/>
      </w:r>
      <w:r>
        <w:t>CLOSE CHANNEL (NG-RAN)</w:t>
      </w:r>
      <w:r>
        <w:tab/>
      </w:r>
      <w:r>
        <w:fldChar w:fldCharType="begin" w:fldLock="1"/>
      </w:r>
      <w:r>
        <w:instrText xml:space="preserve"> PAGEREF _Toc183489583 \h </w:instrText>
      </w:r>
      <w:r>
        <w:fldChar w:fldCharType="separate"/>
      </w:r>
      <w:r>
        <w:t>78</w:t>
      </w:r>
      <w:r>
        <w:fldChar w:fldCharType="end"/>
      </w:r>
    </w:p>
    <w:p w14:paraId="471AEA4D" w14:textId="68195BA9" w:rsidR="00637BA7" w:rsidRDefault="00637BA7">
      <w:pPr>
        <w:pStyle w:val="TOC3"/>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RECEIVE DATA</w:t>
      </w:r>
      <w:r>
        <w:tab/>
      </w:r>
      <w:r>
        <w:fldChar w:fldCharType="begin" w:fldLock="1"/>
      </w:r>
      <w:r>
        <w:instrText xml:space="preserve"> PAGEREF _Toc183489584 \h </w:instrText>
      </w:r>
      <w:r>
        <w:fldChar w:fldCharType="separate"/>
      </w:r>
      <w:r>
        <w:t>78</w:t>
      </w:r>
      <w:r>
        <w:fldChar w:fldCharType="end"/>
      </w:r>
    </w:p>
    <w:p w14:paraId="6E9B6A3B" w14:textId="5EB3CC9B" w:rsidR="00637BA7" w:rsidRDefault="00637BA7">
      <w:pPr>
        <w:pStyle w:val="TOC4"/>
        <w:rPr>
          <w:rFonts w:asciiTheme="minorHAnsi" w:eastAsiaTheme="minorEastAsia" w:hAnsiTheme="minorHAnsi" w:cstheme="minorBidi"/>
          <w:kern w:val="2"/>
          <w:sz w:val="24"/>
          <w:szCs w:val="24"/>
          <w14:ligatures w14:val="standardContextual"/>
        </w:rPr>
      </w:pPr>
      <w:r>
        <w:t>10.4.29.1</w:t>
      </w:r>
      <w:r>
        <w:rPr>
          <w:rFonts w:asciiTheme="minorHAnsi" w:eastAsiaTheme="minorEastAsia" w:hAnsiTheme="minorHAnsi" w:cstheme="minorBidi"/>
          <w:kern w:val="2"/>
          <w:sz w:val="24"/>
          <w:szCs w:val="24"/>
          <w14:ligatures w14:val="standardContextual"/>
        </w:rPr>
        <w:tab/>
      </w:r>
      <w:r>
        <w:t>RECEIVE DATA (Normal)</w:t>
      </w:r>
      <w:r>
        <w:tab/>
      </w:r>
      <w:r>
        <w:fldChar w:fldCharType="begin" w:fldLock="1"/>
      </w:r>
      <w:r>
        <w:instrText xml:space="preserve"> PAGEREF _Toc183489585 \h </w:instrText>
      </w:r>
      <w:r>
        <w:fldChar w:fldCharType="separate"/>
      </w:r>
      <w:r>
        <w:t>78</w:t>
      </w:r>
      <w:r>
        <w:fldChar w:fldCharType="end"/>
      </w:r>
    </w:p>
    <w:p w14:paraId="5B47469A" w14:textId="6F0C25E4" w:rsidR="00637BA7" w:rsidRDefault="00637BA7">
      <w:pPr>
        <w:pStyle w:val="TOC4"/>
        <w:rPr>
          <w:rFonts w:asciiTheme="minorHAnsi" w:eastAsiaTheme="minorEastAsia" w:hAnsiTheme="minorHAnsi" w:cstheme="minorBidi"/>
          <w:kern w:val="2"/>
          <w:sz w:val="24"/>
          <w:szCs w:val="24"/>
          <w14:ligatures w14:val="standardContextual"/>
        </w:rPr>
      </w:pPr>
      <w:r>
        <w:t>10.4.29.2</w:t>
      </w:r>
      <w:r>
        <w:rPr>
          <w:rFonts w:asciiTheme="minorHAnsi" w:eastAsiaTheme="minorEastAsia" w:hAnsiTheme="minorHAnsi" w:cstheme="minorBidi"/>
          <w:kern w:val="2"/>
          <w:sz w:val="24"/>
          <w:szCs w:val="24"/>
          <w14:ligatures w14:val="standardContextual"/>
        </w:rPr>
        <w:tab/>
      </w:r>
      <w:r>
        <w:t>RECEIVE DATA (Support of Text Attribute)</w:t>
      </w:r>
      <w:r>
        <w:tab/>
      </w:r>
      <w:r>
        <w:fldChar w:fldCharType="begin" w:fldLock="1"/>
      </w:r>
      <w:r>
        <w:instrText xml:space="preserve"> PAGEREF _Toc183489586 \h </w:instrText>
      </w:r>
      <w:r>
        <w:fldChar w:fldCharType="separate"/>
      </w:r>
      <w:r>
        <w:t>79</w:t>
      </w:r>
      <w:r>
        <w:fldChar w:fldCharType="end"/>
      </w:r>
    </w:p>
    <w:p w14:paraId="586C74CF" w14:textId="37B7531B" w:rsidR="00637BA7" w:rsidRDefault="00637BA7">
      <w:pPr>
        <w:pStyle w:val="TOC3"/>
        <w:rPr>
          <w:rFonts w:asciiTheme="minorHAnsi" w:eastAsiaTheme="minorEastAsia" w:hAnsiTheme="minorHAnsi" w:cstheme="minorBidi"/>
          <w:kern w:val="2"/>
          <w:sz w:val="24"/>
          <w:szCs w:val="24"/>
          <w14:ligatures w14:val="standardContextual"/>
        </w:rPr>
      </w:pPr>
      <w:r>
        <w:t>10.4.30</w:t>
      </w:r>
      <w:r>
        <w:rPr>
          <w:rFonts w:asciiTheme="minorHAnsi" w:eastAsiaTheme="minorEastAsia" w:hAnsiTheme="minorHAnsi" w:cstheme="minorBidi"/>
          <w:kern w:val="2"/>
          <w:sz w:val="24"/>
          <w:szCs w:val="24"/>
          <w14:ligatures w14:val="standardContextual"/>
        </w:rPr>
        <w:tab/>
      </w:r>
      <w:r>
        <w:t>SEND DATA</w:t>
      </w:r>
      <w:r>
        <w:tab/>
      </w:r>
      <w:r>
        <w:fldChar w:fldCharType="begin" w:fldLock="1"/>
      </w:r>
      <w:r>
        <w:instrText xml:space="preserve"> PAGEREF _Toc183489587 \h </w:instrText>
      </w:r>
      <w:r>
        <w:fldChar w:fldCharType="separate"/>
      </w:r>
      <w:r>
        <w:t>79</w:t>
      </w:r>
      <w:r>
        <w:fldChar w:fldCharType="end"/>
      </w:r>
    </w:p>
    <w:p w14:paraId="53CA147F" w14:textId="25F67FED" w:rsidR="00637BA7" w:rsidRDefault="00637BA7">
      <w:pPr>
        <w:pStyle w:val="TOC4"/>
        <w:rPr>
          <w:rFonts w:asciiTheme="minorHAnsi" w:eastAsiaTheme="minorEastAsia" w:hAnsiTheme="minorHAnsi" w:cstheme="minorBidi"/>
          <w:kern w:val="2"/>
          <w:sz w:val="24"/>
          <w:szCs w:val="24"/>
          <w14:ligatures w14:val="standardContextual"/>
        </w:rPr>
      </w:pPr>
      <w:r>
        <w:t>10.4.30.1</w:t>
      </w:r>
      <w:r>
        <w:rPr>
          <w:rFonts w:asciiTheme="minorHAnsi" w:eastAsiaTheme="minorEastAsia" w:hAnsiTheme="minorHAnsi" w:cstheme="minorBidi"/>
          <w:kern w:val="2"/>
          <w:sz w:val="24"/>
          <w:szCs w:val="24"/>
          <w14:ligatures w14:val="standardContextual"/>
        </w:rPr>
        <w:tab/>
      </w:r>
      <w:r>
        <w:t>SEND DATA (Normal)</w:t>
      </w:r>
      <w:r>
        <w:tab/>
      </w:r>
      <w:r>
        <w:fldChar w:fldCharType="begin" w:fldLock="1"/>
      </w:r>
      <w:r>
        <w:instrText xml:space="preserve"> PAGEREF _Toc183489588 \h </w:instrText>
      </w:r>
      <w:r>
        <w:fldChar w:fldCharType="separate"/>
      </w:r>
      <w:r>
        <w:t>79</w:t>
      </w:r>
      <w:r>
        <w:fldChar w:fldCharType="end"/>
      </w:r>
    </w:p>
    <w:p w14:paraId="0A812A2D" w14:textId="4BF25FE5" w:rsidR="00637BA7" w:rsidRDefault="00637BA7">
      <w:pPr>
        <w:pStyle w:val="TOC4"/>
        <w:rPr>
          <w:rFonts w:asciiTheme="minorHAnsi" w:eastAsiaTheme="minorEastAsia" w:hAnsiTheme="minorHAnsi" w:cstheme="minorBidi"/>
          <w:kern w:val="2"/>
          <w:sz w:val="24"/>
          <w:szCs w:val="24"/>
          <w14:ligatures w14:val="standardContextual"/>
        </w:rPr>
      </w:pPr>
      <w:r>
        <w:lastRenderedPageBreak/>
        <w:t>10.4.30.2</w:t>
      </w:r>
      <w:r>
        <w:rPr>
          <w:rFonts w:asciiTheme="minorHAnsi" w:eastAsiaTheme="minorEastAsia" w:hAnsiTheme="minorHAnsi" w:cstheme="minorBidi"/>
          <w:kern w:val="2"/>
          <w:sz w:val="24"/>
          <w:szCs w:val="24"/>
          <w14:ligatures w14:val="standardContextual"/>
        </w:rPr>
        <w:tab/>
      </w:r>
      <w:r>
        <w:t>SEND DATA (Support of Text Attribute)</w:t>
      </w:r>
      <w:r>
        <w:tab/>
      </w:r>
      <w:r>
        <w:fldChar w:fldCharType="begin" w:fldLock="1"/>
      </w:r>
      <w:r>
        <w:instrText xml:space="preserve"> PAGEREF _Toc183489589 \h </w:instrText>
      </w:r>
      <w:r>
        <w:fldChar w:fldCharType="separate"/>
      </w:r>
      <w:r>
        <w:t>79</w:t>
      </w:r>
      <w:r>
        <w:fldChar w:fldCharType="end"/>
      </w:r>
    </w:p>
    <w:p w14:paraId="183BB241" w14:textId="005FB3F4" w:rsidR="00637BA7" w:rsidRDefault="00637BA7">
      <w:pPr>
        <w:pStyle w:val="TOC4"/>
        <w:rPr>
          <w:rFonts w:asciiTheme="minorHAnsi" w:eastAsiaTheme="minorEastAsia" w:hAnsiTheme="minorHAnsi" w:cstheme="minorBidi"/>
          <w:kern w:val="2"/>
          <w:sz w:val="24"/>
          <w:szCs w:val="24"/>
          <w14:ligatures w14:val="standardContextual"/>
        </w:rPr>
      </w:pPr>
      <w:r>
        <w:t>10.4.30.3</w:t>
      </w:r>
      <w:r>
        <w:rPr>
          <w:rFonts w:asciiTheme="minorHAnsi" w:eastAsiaTheme="minorEastAsia" w:hAnsiTheme="minorHAnsi" w:cstheme="minorBidi"/>
          <w:kern w:val="2"/>
          <w:sz w:val="24"/>
          <w:szCs w:val="24"/>
          <w14:ligatures w14:val="standardContextual"/>
        </w:rPr>
        <w:tab/>
      </w:r>
      <w:r>
        <w:t>SEND DATA(E-UTRAN)</w:t>
      </w:r>
      <w:r>
        <w:tab/>
      </w:r>
      <w:r>
        <w:fldChar w:fldCharType="begin" w:fldLock="1"/>
      </w:r>
      <w:r>
        <w:instrText xml:space="preserve"> PAGEREF _Toc183489590 \h </w:instrText>
      </w:r>
      <w:r>
        <w:fldChar w:fldCharType="separate"/>
      </w:r>
      <w:r>
        <w:t>79</w:t>
      </w:r>
      <w:r>
        <w:fldChar w:fldCharType="end"/>
      </w:r>
    </w:p>
    <w:p w14:paraId="45321A0A" w14:textId="0F2F6CBF" w:rsidR="00637BA7" w:rsidRDefault="00637BA7">
      <w:pPr>
        <w:pStyle w:val="TOC4"/>
        <w:rPr>
          <w:rFonts w:asciiTheme="minorHAnsi" w:eastAsiaTheme="minorEastAsia" w:hAnsiTheme="minorHAnsi" w:cstheme="minorBidi"/>
          <w:kern w:val="2"/>
          <w:sz w:val="24"/>
          <w:szCs w:val="24"/>
          <w14:ligatures w14:val="standardContextual"/>
        </w:rPr>
      </w:pPr>
      <w:r>
        <w:t>10.4.30.4</w:t>
      </w:r>
      <w:r>
        <w:rPr>
          <w:rFonts w:asciiTheme="minorHAnsi" w:eastAsiaTheme="minorEastAsia" w:hAnsiTheme="minorHAnsi" w:cstheme="minorBidi"/>
          <w:kern w:val="2"/>
          <w:sz w:val="24"/>
          <w:szCs w:val="24"/>
          <w14:ligatures w14:val="standardContextual"/>
        </w:rPr>
        <w:tab/>
      </w:r>
      <w:r>
        <w:t>SEND DATA(NG-RAN)</w:t>
      </w:r>
      <w:r>
        <w:tab/>
      </w:r>
      <w:r>
        <w:fldChar w:fldCharType="begin" w:fldLock="1"/>
      </w:r>
      <w:r>
        <w:instrText xml:space="preserve"> PAGEREF _Toc183489591 \h </w:instrText>
      </w:r>
      <w:r>
        <w:fldChar w:fldCharType="separate"/>
      </w:r>
      <w:r>
        <w:t>79</w:t>
      </w:r>
      <w:r>
        <w:fldChar w:fldCharType="end"/>
      </w:r>
    </w:p>
    <w:p w14:paraId="2E1DD4D7" w14:textId="6A53180A" w:rsidR="00637BA7" w:rsidRDefault="00637BA7">
      <w:pPr>
        <w:pStyle w:val="TOC3"/>
        <w:rPr>
          <w:rFonts w:asciiTheme="minorHAnsi" w:eastAsiaTheme="minorEastAsia" w:hAnsiTheme="minorHAnsi" w:cstheme="minorBidi"/>
          <w:kern w:val="2"/>
          <w:sz w:val="24"/>
          <w:szCs w:val="24"/>
          <w14:ligatures w14:val="standardContextual"/>
        </w:rPr>
      </w:pPr>
      <w:r>
        <w:t>10.4.31</w:t>
      </w:r>
      <w:r>
        <w:rPr>
          <w:rFonts w:asciiTheme="minorHAnsi" w:eastAsiaTheme="minorEastAsia" w:hAnsiTheme="minorHAnsi" w:cstheme="minorBidi"/>
          <w:kern w:val="2"/>
          <w:sz w:val="24"/>
          <w:szCs w:val="24"/>
          <w14:ligatures w14:val="standardContextual"/>
        </w:rPr>
        <w:tab/>
      </w:r>
      <w:r>
        <w:t>GET CHANNEL STATUS</w:t>
      </w:r>
      <w:r>
        <w:tab/>
      </w:r>
      <w:r>
        <w:fldChar w:fldCharType="begin" w:fldLock="1"/>
      </w:r>
      <w:r>
        <w:instrText xml:space="preserve"> PAGEREF _Toc183489592 \h </w:instrText>
      </w:r>
      <w:r>
        <w:fldChar w:fldCharType="separate"/>
      </w:r>
      <w:r>
        <w:t>79</w:t>
      </w:r>
      <w:r>
        <w:fldChar w:fldCharType="end"/>
      </w:r>
    </w:p>
    <w:p w14:paraId="497B0276" w14:textId="78C3C60A" w:rsidR="00637BA7" w:rsidRDefault="00637BA7">
      <w:pPr>
        <w:pStyle w:val="TOC2"/>
        <w:rPr>
          <w:rFonts w:asciiTheme="minorHAnsi" w:eastAsiaTheme="minorEastAsia" w:hAnsiTheme="minorHAnsi" w:cstheme="minorBidi"/>
          <w:kern w:val="2"/>
          <w:sz w:val="24"/>
          <w:szCs w:val="24"/>
          <w14:ligatures w14:val="standardContextual"/>
        </w:rPr>
      </w:pPr>
      <w:r>
        <w:t>10.5</w:t>
      </w:r>
      <w:r>
        <w:rPr>
          <w:rFonts w:asciiTheme="minorHAnsi" w:eastAsiaTheme="minorEastAsia" w:hAnsiTheme="minorHAnsi" w:cstheme="minorBidi"/>
          <w:kern w:val="2"/>
          <w:sz w:val="24"/>
          <w:szCs w:val="24"/>
          <w14:ligatures w14:val="standardContextual"/>
        </w:rPr>
        <w:tab/>
      </w:r>
      <w:r>
        <w:t>Data Download to UICC</w:t>
      </w:r>
      <w:r>
        <w:tab/>
      </w:r>
      <w:r>
        <w:fldChar w:fldCharType="begin" w:fldLock="1"/>
      </w:r>
      <w:r>
        <w:instrText xml:space="preserve"> PAGEREF _Toc183489593 \h </w:instrText>
      </w:r>
      <w:r>
        <w:fldChar w:fldCharType="separate"/>
      </w:r>
      <w:r>
        <w:t>79</w:t>
      </w:r>
      <w:r>
        <w:fldChar w:fldCharType="end"/>
      </w:r>
    </w:p>
    <w:p w14:paraId="0F1A5837" w14:textId="014FB760" w:rsidR="00637BA7" w:rsidRDefault="00637BA7">
      <w:pPr>
        <w:pStyle w:val="TOC3"/>
        <w:rPr>
          <w:rFonts w:asciiTheme="minorHAnsi" w:eastAsiaTheme="minorEastAsia" w:hAnsiTheme="minorHAnsi" w:cstheme="minorBidi"/>
          <w:kern w:val="2"/>
          <w:sz w:val="24"/>
          <w:szCs w:val="24"/>
          <w14:ligatures w14:val="standardContextual"/>
        </w:rPr>
      </w:pPr>
      <w:r>
        <w:t>10.5.1</w:t>
      </w:r>
      <w:r>
        <w:rPr>
          <w:rFonts w:asciiTheme="minorHAnsi" w:eastAsiaTheme="minorEastAsia" w:hAnsiTheme="minorHAnsi" w:cstheme="minorBidi"/>
          <w:kern w:val="2"/>
          <w:sz w:val="24"/>
          <w:szCs w:val="24"/>
          <w14:ligatures w14:val="standardContextual"/>
        </w:rPr>
        <w:tab/>
      </w:r>
      <w:r>
        <w:t>SMS-PP Data Download</w:t>
      </w:r>
      <w:r>
        <w:tab/>
      </w:r>
      <w:r>
        <w:fldChar w:fldCharType="begin" w:fldLock="1"/>
      </w:r>
      <w:r>
        <w:instrText xml:space="preserve"> PAGEREF _Toc183489594 \h </w:instrText>
      </w:r>
      <w:r>
        <w:fldChar w:fldCharType="separate"/>
      </w:r>
      <w:r>
        <w:t>79</w:t>
      </w:r>
      <w:r>
        <w:fldChar w:fldCharType="end"/>
      </w:r>
    </w:p>
    <w:p w14:paraId="00B6E650" w14:textId="64D043A6" w:rsidR="00637BA7" w:rsidRDefault="00637BA7">
      <w:pPr>
        <w:pStyle w:val="TOC3"/>
        <w:rPr>
          <w:rFonts w:asciiTheme="minorHAnsi" w:eastAsiaTheme="minorEastAsia" w:hAnsiTheme="minorHAnsi" w:cstheme="minorBidi"/>
          <w:kern w:val="2"/>
          <w:sz w:val="24"/>
          <w:szCs w:val="24"/>
          <w14:ligatures w14:val="standardContextual"/>
        </w:rPr>
      </w:pPr>
      <w:r>
        <w:t>10.5.2</w:t>
      </w:r>
      <w:r>
        <w:rPr>
          <w:rFonts w:asciiTheme="minorHAnsi" w:eastAsiaTheme="minorEastAsia" w:hAnsiTheme="minorHAnsi" w:cstheme="minorBidi"/>
          <w:kern w:val="2"/>
          <w:sz w:val="24"/>
          <w:szCs w:val="24"/>
          <w14:ligatures w14:val="standardContextual"/>
        </w:rPr>
        <w:tab/>
      </w:r>
      <w:r>
        <w:t>Cell Broadcast Data Download</w:t>
      </w:r>
      <w:r>
        <w:tab/>
      </w:r>
      <w:r>
        <w:fldChar w:fldCharType="begin" w:fldLock="1"/>
      </w:r>
      <w:r>
        <w:instrText xml:space="preserve"> PAGEREF _Toc183489595 \h </w:instrText>
      </w:r>
      <w:r>
        <w:fldChar w:fldCharType="separate"/>
      </w:r>
      <w:r>
        <w:t>79</w:t>
      </w:r>
      <w:r>
        <w:fldChar w:fldCharType="end"/>
      </w:r>
    </w:p>
    <w:p w14:paraId="03AE449D" w14:textId="5702CCDF" w:rsidR="00637BA7" w:rsidRDefault="00637BA7">
      <w:pPr>
        <w:pStyle w:val="TOC3"/>
        <w:rPr>
          <w:rFonts w:asciiTheme="minorHAnsi" w:eastAsiaTheme="minorEastAsia" w:hAnsiTheme="minorHAnsi" w:cstheme="minorBidi"/>
          <w:kern w:val="2"/>
          <w:sz w:val="24"/>
          <w:szCs w:val="24"/>
          <w14:ligatures w14:val="standardContextual"/>
        </w:rPr>
      </w:pPr>
      <w:r>
        <w:t>10.5.3</w:t>
      </w:r>
      <w:r>
        <w:rPr>
          <w:rFonts w:asciiTheme="minorHAnsi" w:eastAsiaTheme="minorEastAsia" w:hAnsiTheme="minorHAnsi" w:cstheme="minorBidi"/>
          <w:kern w:val="2"/>
          <w:sz w:val="24"/>
          <w:szCs w:val="24"/>
          <w14:ligatures w14:val="standardContextual"/>
        </w:rPr>
        <w:tab/>
      </w:r>
      <w:r>
        <w:t>SMS-PP Data Download over IMS</w:t>
      </w:r>
      <w:r>
        <w:tab/>
      </w:r>
      <w:r>
        <w:fldChar w:fldCharType="begin" w:fldLock="1"/>
      </w:r>
      <w:r>
        <w:instrText xml:space="preserve"> PAGEREF _Toc183489596 \h </w:instrText>
      </w:r>
      <w:r>
        <w:fldChar w:fldCharType="separate"/>
      </w:r>
      <w:r>
        <w:t>79</w:t>
      </w:r>
      <w:r>
        <w:fldChar w:fldCharType="end"/>
      </w:r>
    </w:p>
    <w:p w14:paraId="4F8ADB54" w14:textId="3BA1A394" w:rsidR="00637BA7" w:rsidRDefault="00637BA7">
      <w:pPr>
        <w:pStyle w:val="TOC3"/>
        <w:rPr>
          <w:rFonts w:asciiTheme="minorHAnsi" w:eastAsiaTheme="minorEastAsia" w:hAnsiTheme="minorHAnsi" w:cstheme="minorBidi"/>
          <w:kern w:val="2"/>
          <w:sz w:val="24"/>
          <w:szCs w:val="24"/>
          <w14:ligatures w14:val="standardContextual"/>
        </w:rPr>
      </w:pPr>
      <w:r>
        <w:t>10.5.4</w:t>
      </w:r>
      <w:r>
        <w:rPr>
          <w:rFonts w:asciiTheme="minorHAnsi" w:eastAsiaTheme="minorEastAsia" w:hAnsiTheme="minorHAnsi" w:cstheme="minorBidi"/>
          <w:kern w:val="2"/>
          <w:sz w:val="24"/>
          <w:szCs w:val="24"/>
          <w14:ligatures w14:val="standardContextual"/>
        </w:rPr>
        <w:tab/>
      </w:r>
      <w:r>
        <w:t>SMS-PP Data Download over SGs in E-UTRAN</w:t>
      </w:r>
      <w:r>
        <w:tab/>
      </w:r>
      <w:r>
        <w:fldChar w:fldCharType="begin" w:fldLock="1"/>
      </w:r>
      <w:r>
        <w:instrText xml:space="preserve"> PAGEREF _Toc183489597 \h </w:instrText>
      </w:r>
      <w:r>
        <w:fldChar w:fldCharType="separate"/>
      </w:r>
      <w:r>
        <w:t>80</w:t>
      </w:r>
      <w:r>
        <w:fldChar w:fldCharType="end"/>
      </w:r>
    </w:p>
    <w:p w14:paraId="1D0D15DE" w14:textId="47E56013" w:rsidR="00637BA7" w:rsidRDefault="00637BA7">
      <w:pPr>
        <w:pStyle w:val="TOC2"/>
        <w:rPr>
          <w:rFonts w:asciiTheme="minorHAnsi" w:eastAsiaTheme="minorEastAsia" w:hAnsiTheme="minorHAnsi" w:cstheme="minorBidi"/>
          <w:kern w:val="2"/>
          <w:sz w:val="24"/>
          <w:szCs w:val="24"/>
          <w14:ligatures w14:val="standardContextual"/>
        </w:rPr>
      </w:pPr>
      <w:r>
        <w:t>10.6</w:t>
      </w:r>
      <w:r>
        <w:rPr>
          <w:rFonts w:asciiTheme="minorHAnsi" w:eastAsiaTheme="minorEastAsia" w:hAnsiTheme="minorHAnsi" w:cstheme="minorBidi"/>
          <w:kern w:val="2"/>
          <w:sz w:val="24"/>
          <w:szCs w:val="24"/>
          <w14:ligatures w14:val="standardContextual"/>
        </w:rPr>
        <w:tab/>
      </w:r>
      <w:r>
        <w:t>CALL CONTROL BY USIM</w:t>
      </w:r>
      <w:r>
        <w:tab/>
      </w:r>
      <w:r>
        <w:fldChar w:fldCharType="begin" w:fldLock="1"/>
      </w:r>
      <w:r>
        <w:instrText xml:space="preserve"> PAGEREF _Toc183489598 \h </w:instrText>
      </w:r>
      <w:r>
        <w:fldChar w:fldCharType="separate"/>
      </w:r>
      <w:r>
        <w:t>80</w:t>
      </w:r>
      <w:r>
        <w:fldChar w:fldCharType="end"/>
      </w:r>
    </w:p>
    <w:p w14:paraId="1A0CB2E7" w14:textId="0E018567" w:rsidR="00637BA7" w:rsidRDefault="00637BA7">
      <w:pPr>
        <w:pStyle w:val="TOC3"/>
        <w:rPr>
          <w:rFonts w:asciiTheme="minorHAnsi" w:eastAsiaTheme="minorEastAsia" w:hAnsiTheme="minorHAnsi" w:cstheme="minorBidi"/>
          <w:kern w:val="2"/>
          <w:sz w:val="24"/>
          <w:szCs w:val="24"/>
          <w14:ligatures w14:val="standardContextual"/>
        </w:rPr>
      </w:pPr>
      <w:r>
        <w:t>10.6.1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_Toc183489599 \h </w:instrText>
      </w:r>
      <w:r>
        <w:fldChar w:fldCharType="separate"/>
      </w:r>
      <w:r>
        <w:t>80</w:t>
      </w:r>
      <w:r>
        <w:fldChar w:fldCharType="end"/>
      </w:r>
    </w:p>
    <w:p w14:paraId="743805CE" w14:textId="2317E86B" w:rsidR="00637BA7" w:rsidRDefault="00637BA7">
      <w:pPr>
        <w:pStyle w:val="TOC3"/>
        <w:rPr>
          <w:rFonts w:asciiTheme="minorHAnsi" w:eastAsiaTheme="minorEastAsia" w:hAnsiTheme="minorHAnsi" w:cstheme="minorBidi"/>
          <w:kern w:val="2"/>
          <w:sz w:val="24"/>
          <w:szCs w:val="24"/>
          <w14:ligatures w14:val="standardContextual"/>
        </w:rPr>
      </w:pPr>
      <w:r>
        <w:t>10.6.2</w:t>
      </w:r>
      <w:r>
        <w:rPr>
          <w:rFonts w:asciiTheme="minorHAnsi" w:eastAsiaTheme="minorEastAsia" w:hAnsiTheme="minorHAnsi" w:cstheme="minorBidi"/>
          <w:kern w:val="2"/>
          <w:sz w:val="24"/>
          <w:szCs w:val="24"/>
          <w14:ligatures w14:val="standardContextual"/>
        </w:rPr>
        <w:tab/>
      </w:r>
      <w:r>
        <w:t>Procedure for Supplementary (SS) Services</w:t>
      </w:r>
      <w:r>
        <w:tab/>
      </w:r>
      <w:r>
        <w:fldChar w:fldCharType="begin" w:fldLock="1"/>
      </w:r>
      <w:r>
        <w:instrText xml:space="preserve"> PAGEREF _Toc183489600 \h </w:instrText>
      </w:r>
      <w:r>
        <w:fldChar w:fldCharType="separate"/>
      </w:r>
      <w:r>
        <w:t>80</w:t>
      </w:r>
      <w:r>
        <w:fldChar w:fldCharType="end"/>
      </w:r>
    </w:p>
    <w:p w14:paraId="2443B164" w14:textId="47887ACC" w:rsidR="00637BA7" w:rsidRDefault="00637BA7">
      <w:pPr>
        <w:pStyle w:val="TOC3"/>
        <w:rPr>
          <w:rFonts w:asciiTheme="minorHAnsi" w:eastAsiaTheme="minorEastAsia" w:hAnsiTheme="minorHAnsi" w:cstheme="minorBidi"/>
          <w:kern w:val="2"/>
          <w:sz w:val="24"/>
          <w:szCs w:val="24"/>
          <w14:ligatures w14:val="standardContextual"/>
        </w:rPr>
      </w:pPr>
      <w:r>
        <w:t>10.6.3</w:t>
      </w:r>
      <w:r>
        <w:rPr>
          <w:rFonts w:asciiTheme="minorHAnsi" w:eastAsiaTheme="minorEastAsia" w:hAnsiTheme="minorHAnsi" w:cstheme="minorBidi"/>
          <w:kern w:val="2"/>
          <w:sz w:val="24"/>
          <w:szCs w:val="24"/>
          <w14:ligatures w14:val="standardContextual"/>
        </w:rPr>
        <w:tab/>
      </w:r>
      <w:r>
        <w:t>Interaction with Fixed Dialling Number (FDN)</w:t>
      </w:r>
      <w:r>
        <w:tab/>
      </w:r>
      <w:r>
        <w:fldChar w:fldCharType="begin" w:fldLock="1"/>
      </w:r>
      <w:r>
        <w:instrText xml:space="preserve"> PAGEREF _Toc183489601 \h </w:instrText>
      </w:r>
      <w:r>
        <w:fldChar w:fldCharType="separate"/>
      </w:r>
      <w:r>
        <w:t>80</w:t>
      </w:r>
      <w:r>
        <w:fldChar w:fldCharType="end"/>
      </w:r>
    </w:p>
    <w:p w14:paraId="53F8FF0D" w14:textId="279FADC7" w:rsidR="00637BA7" w:rsidRDefault="00637BA7">
      <w:pPr>
        <w:pStyle w:val="TOC3"/>
        <w:rPr>
          <w:rFonts w:asciiTheme="minorHAnsi" w:eastAsiaTheme="minorEastAsia" w:hAnsiTheme="minorHAnsi" w:cstheme="minorBidi"/>
          <w:kern w:val="2"/>
          <w:sz w:val="24"/>
          <w:szCs w:val="24"/>
          <w14:ligatures w14:val="standardContextual"/>
        </w:rPr>
      </w:pPr>
      <w:r>
        <w:t>10.6.4</w:t>
      </w:r>
      <w:r>
        <w:rPr>
          <w:rFonts w:asciiTheme="minorHAnsi" w:eastAsiaTheme="minorEastAsia" w:hAnsiTheme="minorHAnsi" w:cstheme="minorBidi"/>
          <w:kern w:val="2"/>
          <w:sz w:val="24"/>
          <w:szCs w:val="24"/>
          <w14:ligatures w14:val="standardContextual"/>
        </w:rPr>
        <w:tab/>
      </w:r>
      <w:r>
        <w:t>Support of Barred Dialling Number (BDN) service</w:t>
      </w:r>
      <w:r>
        <w:tab/>
      </w:r>
      <w:r>
        <w:fldChar w:fldCharType="begin" w:fldLock="1"/>
      </w:r>
      <w:r>
        <w:instrText xml:space="preserve"> PAGEREF _Toc183489602 \h </w:instrText>
      </w:r>
      <w:r>
        <w:fldChar w:fldCharType="separate"/>
      </w:r>
      <w:r>
        <w:t>80</w:t>
      </w:r>
      <w:r>
        <w:fldChar w:fldCharType="end"/>
      </w:r>
    </w:p>
    <w:p w14:paraId="125D78A2" w14:textId="730D000F" w:rsidR="00637BA7" w:rsidRDefault="00637BA7">
      <w:pPr>
        <w:pStyle w:val="TOC3"/>
        <w:rPr>
          <w:rFonts w:asciiTheme="minorHAnsi" w:eastAsiaTheme="minorEastAsia" w:hAnsiTheme="minorHAnsi" w:cstheme="minorBidi"/>
          <w:kern w:val="2"/>
          <w:sz w:val="24"/>
          <w:szCs w:val="24"/>
          <w14:ligatures w14:val="standardContextual"/>
        </w:rPr>
      </w:pPr>
      <w:r>
        <w:t>10.6.5</w:t>
      </w:r>
      <w:r>
        <w:rPr>
          <w:rFonts w:asciiTheme="minorHAnsi" w:eastAsiaTheme="minorEastAsia" w:hAnsiTheme="minorHAnsi" w:cstheme="minorBidi"/>
          <w:kern w:val="2"/>
          <w:sz w:val="24"/>
          <w:szCs w:val="24"/>
          <w14:ligatures w14:val="standardContextual"/>
        </w:rPr>
        <w:tab/>
      </w:r>
      <w:r>
        <w:t>Barred Dialling Number (BDN) service handling for terminals not supporting BDN</w:t>
      </w:r>
      <w:r>
        <w:tab/>
      </w:r>
      <w:r>
        <w:fldChar w:fldCharType="begin" w:fldLock="1"/>
      </w:r>
      <w:r>
        <w:instrText xml:space="preserve"> PAGEREF _Toc183489603 \h </w:instrText>
      </w:r>
      <w:r>
        <w:fldChar w:fldCharType="separate"/>
      </w:r>
      <w:r>
        <w:t>80</w:t>
      </w:r>
      <w:r>
        <w:fldChar w:fldCharType="end"/>
      </w:r>
    </w:p>
    <w:p w14:paraId="26E98956" w14:textId="37A05C74" w:rsidR="00637BA7" w:rsidRDefault="00637BA7">
      <w:pPr>
        <w:pStyle w:val="TOC2"/>
        <w:rPr>
          <w:rFonts w:asciiTheme="minorHAnsi" w:eastAsiaTheme="minorEastAsia" w:hAnsiTheme="minorHAnsi" w:cstheme="minorBidi"/>
          <w:kern w:val="2"/>
          <w:sz w:val="24"/>
          <w:szCs w:val="24"/>
          <w14:ligatures w14:val="standardContextual"/>
        </w:rPr>
      </w:pPr>
      <w:r>
        <w:t>10.7</w:t>
      </w:r>
      <w:r>
        <w:rPr>
          <w:rFonts w:asciiTheme="minorHAnsi" w:eastAsiaTheme="minorEastAsia" w:hAnsiTheme="minorHAnsi" w:cstheme="minorBidi"/>
          <w:kern w:val="2"/>
          <w:sz w:val="24"/>
          <w:szCs w:val="24"/>
          <w14:ligatures w14:val="standardContextual"/>
        </w:rPr>
        <w:tab/>
      </w:r>
      <w:r>
        <w:t>EVENT DOWNLOAD</w:t>
      </w:r>
      <w:r>
        <w:tab/>
      </w:r>
      <w:r>
        <w:fldChar w:fldCharType="begin" w:fldLock="1"/>
      </w:r>
      <w:r>
        <w:instrText xml:space="preserve"> PAGEREF _Toc183489604 \h </w:instrText>
      </w:r>
      <w:r>
        <w:fldChar w:fldCharType="separate"/>
      </w:r>
      <w:r>
        <w:t>80</w:t>
      </w:r>
      <w:r>
        <w:fldChar w:fldCharType="end"/>
      </w:r>
    </w:p>
    <w:p w14:paraId="684681B4" w14:textId="178F8F28" w:rsidR="00637BA7" w:rsidRDefault="00637BA7">
      <w:pPr>
        <w:pStyle w:val="TOC3"/>
        <w:rPr>
          <w:rFonts w:asciiTheme="minorHAnsi" w:eastAsiaTheme="minorEastAsia" w:hAnsiTheme="minorHAnsi" w:cstheme="minorBidi"/>
          <w:kern w:val="2"/>
          <w:sz w:val="24"/>
          <w:szCs w:val="24"/>
          <w14:ligatures w14:val="standardContextual"/>
        </w:rPr>
      </w:pPr>
      <w:r>
        <w:t>10.7.1</w:t>
      </w:r>
      <w:r>
        <w:rPr>
          <w:rFonts w:asciiTheme="minorHAnsi" w:eastAsiaTheme="minorEastAsia" w:hAnsiTheme="minorHAnsi" w:cstheme="minorBidi"/>
          <w:kern w:val="2"/>
          <w:sz w:val="24"/>
          <w:szCs w:val="24"/>
          <w14:ligatures w14:val="standardContextual"/>
        </w:rPr>
        <w:tab/>
      </w:r>
      <w:r>
        <w:t>MT Call Event</w:t>
      </w:r>
      <w:r>
        <w:tab/>
      </w:r>
      <w:r>
        <w:fldChar w:fldCharType="begin" w:fldLock="1"/>
      </w:r>
      <w:r>
        <w:instrText xml:space="preserve"> PAGEREF _Toc183489605 \h </w:instrText>
      </w:r>
      <w:r>
        <w:fldChar w:fldCharType="separate"/>
      </w:r>
      <w:r>
        <w:t>80</w:t>
      </w:r>
      <w:r>
        <w:fldChar w:fldCharType="end"/>
      </w:r>
    </w:p>
    <w:p w14:paraId="73EAD1F2" w14:textId="20C8A494" w:rsidR="00637BA7" w:rsidRDefault="00637BA7">
      <w:pPr>
        <w:pStyle w:val="TOC3"/>
        <w:rPr>
          <w:rFonts w:asciiTheme="minorHAnsi" w:eastAsiaTheme="minorEastAsia" w:hAnsiTheme="minorHAnsi" w:cstheme="minorBidi"/>
          <w:kern w:val="2"/>
          <w:sz w:val="24"/>
          <w:szCs w:val="24"/>
          <w14:ligatures w14:val="standardContextual"/>
        </w:rPr>
      </w:pPr>
      <w:r>
        <w:t>10.7.2</w:t>
      </w:r>
      <w:r>
        <w:rPr>
          <w:rFonts w:asciiTheme="minorHAnsi" w:eastAsiaTheme="minorEastAsia" w:hAnsiTheme="minorHAnsi" w:cstheme="minorBidi"/>
          <w:kern w:val="2"/>
          <w:sz w:val="24"/>
          <w:szCs w:val="24"/>
          <w14:ligatures w14:val="standardContextual"/>
        </w:rPr>
        <w:tab/>
      </w:r>
      <w:r>
        <w:t>Call Connected Event</w:t>
      </w:r>
      <w:r>
        <w:tab/>
      </w:r>
      <w:r>
        <w:fldChar w:fldCharType="begin" w:fldLock="1"/>
      </w:r>
      <w:r>
        <w:instrText xml:space="preserve"> PAGEREF _Toc183489606 \h </w:instrText>
      </w:r>
      <w:r>
        <w:fldChar w:fldCharType="separate"/>
      </w:r>
      <w:r>
        <w:t>80</w:t>
      </w:r>
      <w:r>
        <w:fldChar w:fldCharType="end"/>
      </w:r>
    </w:p>
    <w:p w14:paraId="12851EE9" w14:textId="704D7694" w:rsidR="00637BA7" w:rsidRDefault="00637BA7">
      <w:pPr>
        <w:pStyle w:val="TOC3"/>
        <w:rPr>
          <w:rFonts w:asciiTheme="minorHAnsi" w:eastAsiaTheme="minorEastAsia" w:hAnsiTheme="minorHAnsi" w:cstheme="minorBidi"/>
          <w:kern w:val="2"/>
          <w:sz w:val="24"/>
          <w:szCs w:val="24"/>
          <w14:ligatures w14:val="standardContextual"/>
        </w:rPr>
      </w:pPr>
      <w:r>
        <w:t>10.7.3</w:t>
      </w:r>
      <w:r>
        <w:rPr>
          <w:rFonts w:asciiTheme="minorHAnsi" w:eastAsiaTheme="minorEastAsia" w:hAnsiTheme="minorHAnsi" w:cstheme="minorBidi"/>
          <w:kern w:val="2"/>
          <w:sz w:val="24"/>
          <w:szCs w:val="24"/>
          <w14:ligatures w14:val="standardContextual"/>
        </w:rPr>
        <w:tab/>
      </w:r>
      <w:r>
        <w:t>Call Disconnected Event</w:t>
      </w:r>
      <w:r>
        <w:tab/>
      </w:r>
      <w:r>
        <w:fldChar w:fldCharType="begin" w:fldLock="1"/>
      </w:r>
      <w:r>
        <w:instrText xml:space="preserve"> PAGEREF _Toc183489607 \h </w:instrText>
      </w:r>
      <w:r>
        <w:fldChar w:fldCharType="separate"/>
      </w:r>
      <w:r>
        <w:t>80</w:t>
      </w:r>
      <w:r>
        <w:fldChar w:fldCharType="end"/>
      </w:r>
    </w:p>
    <w:p w14:paraId="17FF9D00" w14:textId="687AE37E" w:rsidR="00637BA7" w:rsidRDefault="00637BA7">
      <w:pPr>
        <w:pStyle w:val="TOC3"/>
        <w:rPr>
          <w:rFonts w:asciiTheme="minorHAnsi" w:eastAsiaTheme="minorEastAsia" w:hAnsiTheme="minorHAnsi" w:cstheme="minorBidi"/>
          <w:kern w:val="2"/>
          <w:sz w:val="24"/>
          <w:szCs w:val="24"/>
          <w14:ligatures w14:val="standardContextual"/>
        </w:rPr>
      </w:pPr>
      <w:r>
        <w:t>10.7.4</w:t>
      </w:r>
      <w:r>
        <w:rPr>
          <w:rFonts w:asciiTheme="minorHAnsi" w:eastAsiaTheme="minorEastAsia" w:hAnsiTheme="minorHAnsi" w:cstheme="minorBidi"/>
          <w:kern w:val="2"/>
          <w:sz w:val="24"/>
          <w:szCs w:val="24"/>
          <w14:ligatures w14:val="standardContextual"/>
        </w:rPr>
        <w:tab/>
      </w:r>
      <w:r>
        <w:t>Location Status Event</w:t>
      </w:r>
      <w:r>
        <w:tab/>
      </w:r>
      <w:r>
        <w:fldChar w:fldCharType="begin" w:fldLock="1"/>
      </w:r>
      <w:r>
        <w:instrText xml:space="preserve"> PAGEREF _Toc183489608 \h </w:instrText>
      </w:r>
      <w:r>
        <w:fldChar w:fldCharType="separate"/>
      </w:r>
      <w:r>
        <w:t>80</w:t>
      </w:r>
      <w:r>
        <w:fldChar w:fldCharType="end"/>
      </w:r>
    </w:p>
    <w:p w14:paraId="4436BFFF" w14:textId="42F0FB45" w:rsidR="00637BA7" w:rsidRDefault="00637BA7">
      <w:pPr>
        <w:pStyle w:val="TOC4"/>
        <w:rPr>
          <w:rFonts w:asciiTheme="minorHAnsi" w:eastAsiaTheme="minorEastAsia" w:hAnsiTheme="minorHAnsi" w:cstheme="minorBidi"/>
          <w:kern w:val="2"/>
          <w:sz w:val="24"/>
          <w:szCs w:val="24"/>
          <w14:ligatures w14:val="standardContextual"/>
        </w:rPr>
      </w:pPr>
      <w:r>
        <w:t>10.7.4.1</w:t>
      </w:r>
      <w:r>
        <w:rPr>
          <w:rFonts w:asciiTheme="minorHAnsi" w:eastAsiaTheme="minorEastAsia" w:hAnsiTheme="minorHAnsi" w:cstheme="minorBidi"/>
          <w:kern w:val="2"/>
          <w:sz w:val="24"/>
          <w:szCs w:val="24"/>
          <w14:ligatures w14:val="standardContextual"/>
        </w:rPr>
        <w:tab/>
      </w:r>
      <w:r>
        <w:t>Location Status Event (Normal)</w:t>
      </w:r>
      <w:r>
        <w:tab/>
      </w:r>
      <w:r>
        <w:fldChar w:fldCharType="begin" w:fldLock="1"/>
      </w:r>
      <w:r>
        <w:instrText xml:space="preserve"> PAGEREF _Toc183489609 \h </w:instrText>
      </w:r>
      <w:r>
        <w:fldChar w:fldCharType="separate"/>
      </w:r>
      <w:r>
        <w:t>80</w:t>
      </w:r>
      <w:r>
        <w:fldChar w:fldCharType="end"/>
      </w:r>
    </w:p>
    <w:p w14:paraId="03707FEB" w14:textId="016CED9F" w:rsidR="00637BA7" w:rsidRDefault="00637BA7">
      <w:pPr>
        <w:pStyle w:val="TOC3"/>
        <w:rPr>
          <w:rFonts w:asciiTheme="minorHAnsi" w:eastAsiaTheme="minorEastAsia" w:hAnsiTheme="minorHAnsi" w:cstheme="minorBidi"/>
          <w:kern w:val="2"/>
          <w:sz w:val="24"/>
          <w:szCs w:val="24"/>
          <w14:ligatures w14:val="standardContextual"/>
        </w:rPr>
      </w:pPr>
      <w:r>
        <w:t>10.7.5</w:t>
      </w:r>
      <w:r>
        <w:rPr>
          <w:rFonts w:asciiTheme="minorHAnsi" w:eastAsiaTheme="minorEastAsia" w:hAnsiTheme="minorHAnsi" w:cstheme="minorBidi"/>
          <w:kern w:val="2"/>
          <w:sz w:val="24"/>
          <w:szCs w:val="24"/>
          <w14:ligatures w14:val="standardContextual"/>
        </w:rPr>
        <w:tab/>
      </w:r>
      <w:r>
        <w:t>User Activity Event</w:t>
      </w:r>
      <w:r>
        <w:tab/>
      </w:r>
      <w:r>
        <w:fldChar w:fldCharType="begin" w:fldLock="1"/>
      </w:r>
      <w:r>
        <w:instrText xml:space="preserve"> PAGEREF _Toc183489610 \h </w:instrText>
      </w:r>
      <w:r>
        <w:fldChar w:fldCharType="separate"/>
      </w:r>
      <w:r>
        <w:t>81</w:t>
      </w:r>
      <w:r>
        <w:fldChar w:fldCharType="end"/>
      </w:r>
    </w:p>
    <w:p w14:paraId="0DE80B87" w14:textId="55CABE12" w:rsidR="00637BA7" w:rsidRDefault="00637BA7">
      <w:pPr>
        <w:pStyle w:val="TOC4"/>
        <w:rPr>
          <w:rFonts w:asciiTheme="minorHAnsi" w:eastAsiaTheme="minorEastAsia" w:hAnsiTheme="minorHAnsi" w:cstheme="minorBidi"/>
          <w:kern w:val="2"/>
          <w:sz w:val="24"/>
          <w:szCs w:val="24"/>
          <w14:ligatures w14:val="standardContextual"/>
        </w:rPr>
      </w:pPr>
      <w:r>
        <w:t>10.7.5.1</w:t>
      </w:r>
      <w:r>
        <w:rPr>
          <w:rFonts w:asciiTheme="minorHAnsi" w:eastAsiaTheme="minorEastAsia" w:hAnsiTheme="minorHAnsi" w:cstheme="minorBidi"/>
          <w:kern w:val="2"/>
          <w:sz w:val="24"/>
          <w:szCs w:val="24"/>
          <w14:ligatures w14:val="standardContextual"/>
        </w:rPr>
        <w:tab/>
      </w:r>
      <w:r>
        <w:t>User Activity Event (Normal)</w:t>
      </w:r>
      <w:r>
        <w:tab/>
      </w:r>
      <w:r>
        <w:fldChar w:fldCharType="begin" w:fldLock="1"/>
      </w:r>
      <w:r>
        <w:instrText xml:space="preserve"> PAGEREF _Toc183489611 \h </w:instrText>
      </w:r>
      <w:r>
        <w:fldChar w:fldCharType="separate"/>
      </w:r>
      <w:r>
        <w:t>81</w:t>
      </w:r>
      <w:r>
        <w:fldChar w:fldCharType="end"/>
      </w:r>
    </w:p>
    <w:p w14:paraId="1A0EF384" w14:textId="6A3EC8E8" w:rsidR="00637BA7" w:rsidRDefault="00637BA7">
      <w:pPr>
        <w:pStyle w:val="TOC3"/>
        <w:rPr>
          <w:rFonts w:asciiTheme="minorHAnsi" w:eastAsiaTheme="minorEastAsia" w:hAnsiTheme="minorHAnsi" w:cstheme="minorBidi"/>
          <w:kern w:val="2"/>
          <w:sz w:val="24"/>
          <w:szCs w:val="24"/>
          <w14:ligatures w14:val="standardContextual"/>
        </w:rPr>
      </w:pPr>
      <w:r>
        <w:t>10.7.6</w:t>
      </w:r>
      <w:r>
        <w:rPr>
          <w:rFonts w:asciiTheme="minorHAnsi" w:eastAsiaTheme="minorEastAsia" w:hAnsiTheme="minorHAnsi" w:cstheme="minorBidi"/>
          <w:kern w:val="2"/>
          <w:sz w:val="24"/>
          <w:szCs w:val="24"/>
          <w14:ligatures w14:val="standardContextual"/>
        </w:rPr>
        <w:tab/>
      </w:r>
      <w:r>
        <w:t>Idle Screen Available Event</w:t>
      </w:r>
      <w:r>
        <w:tab/>
      </w:r>
      <w:r>
        <w:fldChar w:fldCharType="begin" w:fldLock="1"/>
      </w:r>
      <w:r>
        <w:instrText xml:space="preserve"> PAGEREF _Toc183489612 \h </w:instrText>
      </w:r>
      <w:r>
        <w:fldChar w:fldCharType="separate"/>
      </w:r>
      <w:r>
        <w:t>81</w:t>
      </w:r>
      <w:r>
        <w:fldChar w:fldCharType="end"/>
      </w:r>
    </w:p>
    <w:p w14:paraId="4AA0CEA4" w14:textId="6EC09D8D" w:rsidR="00637BA7" w:rsidRDefault="00637BA7">
      <w:pPr>
        <w:pStyle w:val="TOC3"/>
        <w:rPr>
          <w:rFonts w:asciiTheme="minorHAnsi" w:eastAsiaTheme="minorEastAsia" w:hAnsiTheme="minorHAnsi" w:cstheme="minorBidi"/>
          <w:kern w:val="2"/>
          <w:sz w:val="24"/>
          <w:szCs w:val="24"/>
          <w14:ligatures w14:val="standardContextual"/>
        </w:rPr>
      </w:pPr>
      <w:r>
        <w:t>10.7.7</w:t>
      </w:r>
      <w:r>
        <w:rPr>
          <w:rFonts w:asciiTheme="minorHAnsi" w:eastAsiaTheme="minorEastAsia" w:hAnsiTheme="minorHAnsi" w:cstheme="minorBidi"/>
          <w:kern w:val="2"/>
          <w:sz w:val="24"/>
          <w:szCs w:val="24"/>
          <w14:ligatures w14:val="standardContextual"/>
        </w:rPr>
        <w:tab/>
      </w:r>
      <w:r>
        <w:t>Card Reader Status Event</w:t>
      </w:r>
      <w:r>
        <w:tab/>
      </w:r>
      <w:r>
        <w:fldChar w:fldCharType="begin" w:fldLock="1"/>
      </w:r>
      <w:r>
        <w:instrText xml:space="preserve"> PAGEREF _Toc183489613 \h </w:instrText>
      </w:r>
      <w:r>
        <w:fldChar w:fldCharType="separate"/>
      </w:r>
      <w:r>
        <w:t>81</w:t>
      </w:r>
      <w:r>
        <w:fldChar w:fldCharType="end"/>
      </w:r>
    </w:p>
    <w:p w14:paraId="1624528E" w14:textId="49E75CFE" w:rsidR="00637BA7" w:rsidRDefault="00637BA7">
      <w:pPr>
        <w:pStyle w:val="TOC4"/>
        <w:rPr>
          <w:rFonts w:asciiTheme="minorHAnsi" w:eastAsiaTheme="minorEastAsia" w:hAnsiTheme="minorHAnsi" w:cstheme="minorBidi"/>
          <w:kern w:val="2"/>
          <w:sz w:val="24"/>
          <w:szCs w:val="24"/>
          <w14:ligatures w14:val="standardContextual"/>
        </w:rPr>
      </w:pPr>
      <w:r>
        <w:t>10.7.7.1</w:t>
      </w:r>
      <w:r>
        <w:rPr>
          <w:rFonts w:asciiTheme="minorHAnsi" w:eastAsiaTheme="minorEastAsia" w:hAnsiTheme="minorHAnsi" w:cstheme="minorBidi"/>
          <w:kern w:val="2"/>
          <w:sz w:val="24"/>
          <w:szCs w:val="24"/>
          <w14:ligatures w14:val="standardContextual"/>
        </w:rPr>
        <w:tab/>
      </w:r>
      <w:r>
        <w:t>Card Reader Status (Normal)</w:t>
      </w:r>
      <w:r>
        <w:tab/>
      </w:r>
      <w:r>
        <w:fldChar w:fldCharType="begin" w:fldLock="1"/>
      </w:r>
      <w:r>
        <w:instrText xml:space="preserve"> PAGEREF _Toc183489614 \h </w:instrText>
      </w:r>
      <w:r>
        <w:fldChar w:fldCharType="separate"/>
      </w:r>
      <w:r>
        <w:t>81</w:t>
      </w:r>
      <w:r>
        <w:fldChar w:fldCharType="end"/>
      </w:r>
    </w:p>
    <w:p w14:paraId="0A7FD76C" w14:textId="628BBB67" w:rsidR="00637BA7" w:rsidRDefault="00637BA7">
      <w:pPr>
        <w:pStyle w:val="TOC4"/>
        <w:rPr>
          <w:rFonts w:asciiTheme="minorHAnsi" w:eastAsiaTheme="minorEastAsia" w:hAnsiTheme="minorHAnsi" w:cstheme="minorBidi"/>
          <w:kern w:val="2"/>
          <w:sz w:val="24"/>
          <w:szCs w:val="24"/>
          <w14:ligatures w14:val="standardContextual"/>
        </w:rPr>
      </w:pPr>
      <w:r>
        <w:t>10.7.7.2</w:t>
      </w:r>
      <w:r>
        <w:rPr>
          <w:rFonts w:asciiTheme="minorHAnsi" w:eastAsiaTheme="minorEastAsia" w:hAnsiTheme="minorHAnsi" w:cstheme="minorBidi"/>
          <w:kern w:val="2"/>
          <w:sz w:val="24"/>
          <w:szCs w:val="24"/>
          <w14:ligatures w14:val="standardContextual"/>
        </w:rPr>
        <w:tab/>
      </w:r>
      <w:r>
        <w:t>Card Reader Status (Detachable card reader)</w:t>
      </w:r>
      <w:r>
        <w:tab/>
      </w:r>
      <w:r>
        <w:fldChar w:fldCharType="begin" w:fldLock="1"/>
      </w:r>
      <w:r>
        <w:instrText xml:space="preserve"> PAGEREF _Toc183489615 \h </w:instrText>
      </w:r>
      <w:r>
        <w:fldChar w:fldCharType="separate"/>
      </w:r>
      <w:r>
        <w:t>81</w:t>
      </w:r>
      <w:r>
        <w:fldChar w:fldCharType="end"/>
      </w:r>
    </w:p>
    <w:p w14:paraId="657808CC" w14:textId="3C8CB17C" w:rsidR="00637BA7" w:rsidRDefault="00637BA7">
      <w:pPr>
        <w:pStyle w:val="TOC3"/>
        <w:rPr>
          <w:rFonts w:asciiTheme="minorHAnsi" w:eastAsiaTheme="minorEastAsia" w:hAnsiTheme="minorHAnsi" w:cstheme="minorBidi"/>
          <w:kern w:val="2"/>
          <w:sz w:val="24"/>
          <w:szCs w:val="24"/>
          <w14:ligatures w14:val="standardContextual"/>
        </w:rPr>
      </w:pPr>
      <w:r>
        <w:t>10.7.8</w:t>
      </w:r>
      <w:r>
        <w:rPr>
          <w:rFonts w:asciiTheme="minorHAnsi" w:eastAsiaTheme="minorEastAsia" w:hAnsiTheme="minorHAnsi" w:cstheme="minorBidi"/>
          <w:kern w:val="2"/>
          <w:sz w:val="24"/>
          <w:szCs w:val="24"/>
          <w14:ligatures w14:val="standardContextual"/>
        </w:rPr>
        <w:tab/>
      </w:r>
      <w:r>
        <w:t>Language Selection Event</w:t>
      </w:r>
      <w:r>
        <w:tab/>
      </w:r>
      <w:r>
        <w:fldChar w:fldCharType="begin" w:fldLock="1"/>
      </w:r>
      <w:r>
        <w:instrText xml:space="preserve"> PAGEREF _Toc183489616 \h </w:instrText>
      </w:r>
      <w:r>
        <w:fldChar w:fldCharType="separate"/>
      </w:r>
      <w:r>
        <w:t>81</w:t>
      </w:r>
      <w:r>
        <w:fldChar w:fldCharType="end"/>
      </w:r>
    </w:p>
    <w:p w14:paraId="48F66DA6" w14:textId="75483607" w:rsidR="00637BA7" w:rsidRDefault="00637BA7">
      <w:pPr>
        <w:pStyle w:val="TOC4"/>
        <w:rPr>
          <w:rFonts w:asciiTheme="minorHAnsi" w:eastAsiaTheme="minorEastAsia" w:hAnsiTheme="minorHAnsi" w:cstheme="minorBidi"/>
          <w:kern w:val="2"/>
          <w:sz w:val="24"/>
          <w:szCs w:val="24"/>
          <w14:ligatures w14:val="standardContextual"/>
        </w:rPr>
      </w:pPr>
      <w:r>
        <w:t>10.7.8.1</w:t>
      </w:r>
      <w:r>
        <w:rPr>
          <w:rFonts w:asciiTheme="minorHAnsi" w:eastAsiaTheme="minorEastAsia" w:hAnsiTheme="minorHAnsi" w:cstheme="minorBidi"/>
          <w:kern w:val="2"/>
          <w:sz w:val="24"/>
          <w:szCs w:val="24"/>
          <w14:ligatures w14:val="standardContextual"/>
        </w:rPr>
        <w:tab/>
      </w:r>
      <w:r>
        <w:t>Language Selection Event (Normal)</w:t>
      </w:r>
      <w:r>
        <w:tab/>
      </w:r>
      <w:r>
        <w:fldChar w:fldCharType="begin" w:fldLock="1"/>
      </w:r>
      <w:r>
        <w:instrText xml:space="preserve"> PAGEREF _Toc183489617 \h </w:instrText>
      </w:r>
      <w:r>
        <w:fldChar w:fldCharType="separate"/>
      </w:r>
      <w:r>
        <w:t>81</w:t>
      </w:r>
      <w:r>
        <w:fldChar w:fldCharType="end"/>
      </w:r>
    </w:p>
    <w:p w14:paraId="30D95697" w14:textId="268B4AFE" w:rsidR="00637BA7" w:rsidRDefault="00637BA7">
      <w:pPr>
        <w:pStyle w:val="TOC3"/>
        <w:rPr>
          <w:rFonts w:asciiTheme="minorHAnsi" w:eastAsiaTheme="minorEastAsia" w:hAnsiTheme="minorHAnsi" w:cstheme="minorBidi"/>
          <w:kern w:val="2"/>
          <w:sz w:val="24"/>
          <w:szCs w:val="24"/>
          <w14:ligatures w14:val="standardContextual"/>
        </w:rPr>
      </w:pPr>
      <w:r>
        <w:t>10.7.9</w:t>
      </w:r>
      <w:r>
        <w:rPr>
          <w:rFonts w:asciiTheme="minorHAnsi" w:eastAsiaTheme="minorEastAsia" w:hAnsiTheme="minorHAnsi" w:cstheme="minorBidi"/>
          <w:kern w:val="2"/>
          <w:sz w:val="24"/>
          <w:szCs w:val="24"/>
          <w14:ligatures w14:val="standardContextual"/>
        </w:rPr>
        <w:tab/>
      </w:r>
      <w:r>
        <w:t>Browser Termination Event</w:t>
      </w:r>
      <w:r>
        <w:tab/>
      </w:r>
      <w:r>
        <w:fldChar w:fldCharType="begin" w:fldLock="1"/>
      </w:r>
      <w:r>
        <w:instrText xml:space="preserve"> PAGEREF _Toc183489618 \h </w:instrText>
      </w:r>
      <w:r>
        <w:fldChar w:fldCharType="separate"/>
      </w:r>
      <w:r>
        <w:t>81</w:t>
      </w:r>
      <w:r>
        <w:fldChar w:fldCharType="end"/>
      </w:r>
    </w:p>
    <w:p w14:paraId="1CDBBE2B" w14:textId="1B9DEACD" w:rsidR="00637BA7" w:rsidRDefault="00637BA7">
      <w:pPr>
        <w:pStyle w:val="TOC3"/>
        <w:rPr>
          <w:rFonts w:asciiTheme="minorHAnsi" w:eastAsiaTheme="minorEastAsia" w:hAnsiTheme="minorHAnsi" w:cstheme="minorBidi"/>
          <w:kern w:val="2"/>
          <w:sz w:val="24"/>
          <w:szCs w:val="24"/>
          <w14:ligatures w14:val="standardContextual"/>
        </w:rPr>
      </w:pPr>
      <w:r>
        <w:t>10.7.10</w:t>
      </w:r>
      <w:r>
        <w:rPr>
          <w:rFonts w:asciiTheme="minorHAnsi" w:eastAsiaTheme="minorEastAsia" w:hAnsiTheme="minorHAnsi" w:cstheme="minorBidi"/>
          <w:kern w:val="2"/>
          <w:sz w:val="24"/>
          <w:szCs w:val="24"/>
          <w14:ligatures w14:val="standardContextual"/>
        </w:rPr>
        <w:tab/>
      </w:r>
      <w:r>
        <w:t>Data Available Event</w:t>
      </w:r>
      <w:r>
        <w:tab/>
      </w:r>
      <w:r>
        <w:fldChar w:fldCharType="begin" w:fldLock="1"/>
      </w:r>
      <w:r>
        <w:instrText xml:space="preserve"> PAGEREF _Toc183489619 \h </w:instrText>
      </w:r>
      <w:r>
        <w:fldChar w:fldCharType="separate"/>
      </w:r>
      <w:r>
        <w:t>81</w:t>
      </w:r>
      <w:r>
        <w:fldChar w:fldCharType="end"/>
      </w:r>
    </w:p>
    <w:p w14:paraId="351B2CE5" w14:textId="67518D7A" w:rsidR="00637BA7" w:rsidRDefault="00637BA7">
      <w:pPr>
        <w:pStyle w:val="TOC4"/>
        <w:rPr>
          <w:rFonts w:asciiTheme="minorHAnsi" w:eastAsiaTheme="minorEastAsia" w:hAnsiTheme="minorHAnsi" w:cstheme="minorBidi"/>
          <w:kern w:val="2"/>
          <w:sz w:val="24"/>
          <w:szCs w:val="24"/>
          <w14:ligatures w14:val="standardContextual"/>
        </w:rPr>
      </w:pPr>
      <w:r>
        <w:t>10.7.10.1</w:t>
      </w:r>
      <w:r>
        <w:rPr>
          <w:rFonts w:asciiTheme="minorHAnsi" w:eastAsiaTheme="minorEastAsia" w:hAnsiTheme="minorHAnsi" w:cstheme="minorBidi"/>
          <w:kern w:val="2"/>
          <w:sz w:val="24"/>
          <w:szCs w:val="24"/>
          <w14:ligatures w14:val="standardContextual"/>
        </w:rPr>
        <w:tab/>
      </w:r>
      <w:r>
        <w:t>Data Available Event (Normal)</w:t>
      </w:r>
      <w:r>
        <w:tab/>
      </w:r>
      <w:r>
        <w:fldChar w:fldCharType="begin" w:fldLock="1"/>
      </w:r>
      <w:r>
        <w:instrText xml:space="preserve"> PAGEREF _Toc183489620 \h </w:instrText>
      </w:r>
      <w:r>
        <w:fldChar w:fldCharType="separate"/>
      </w:r>
      <w:r>
        <w:t>81</w:t>
      </w:r>
      <w:r>
        <w:fldChar w:fldCharType="end"/>
      </w:r>
    </w:p>
    <w:p w14:paraId="6E962CA6" w14:textId="34886D19" w:rsidR="00637BA7" w:rsidRDefault="00637BA7">
      <w:pPr>
        <w:pStyle w:val="TOC3"/>
        <w:rPr>
          <w:rFonts w:asciiTheme="minorHAnsi" w:eastAsiaTheme="minorEastAsia" w:hAnsiTheme="minorHAnsi" w:cstheme="minorBidi"/>
          <w:kern w:val="2"/>
          <w:sz w:val="24"/>
          <w:szCs w:val="24"/>
          <w14:ligatures w14:val="standardContextual"/>
        </w:rPr>
      </w:pPr>
      <w:r>
        <w:t>10.7.11</w:t>
      </w:r>
      <w:r>
        <w:rPr>
          <w:rFonts w:asciiTheme="minorHAnsi" w:eastAsiaTheme="minorEastAsia" w:hAnsiTheme="minorHAnsi" w:cstheme="minorBidi"/>
          <w:kern w:val="2"/>
          <w:sz w:val="24"/>
          <w:szCs w:val="24"/>
          <w14:ligatures w14:val="standardContextual"/>
        </w:rPr>
        <w:tab/>
      </w:r>
      <w:r>
        <w:t>Channel Status event</w:t>
      </w:r>
      <w:r>
        <w:tab/>
      </w:r>
      <w:r>
        <w:fldChar w:fldCharType="begin" w:fldLock="1"/>
      </w:r>
      <w:r>
        <w:instrText xml:space="preserve"> PAGEREF _Toc183489621 \h </w:instrText>
      </w:r>
      <w:r>
        <w:fldChar w:fldCharType="separate"/>
      </w:r>
      <w:r>
        <w:t>82</w:t>
      </w:r>
      <w:r>
        <w:fldChar w:fldCharType="end"/>
      </w:r>
    </w:p>
    <w:p w14:paraId="123BC5E2" w14:textId="5036E634" w:rsidR="00637BA7" w:rsidRDefault="00637BA7">
      <w:pPr>
        <w:pStyle w:val="TOC3"/>
        <w:rPr>
          <w:rFonts w:asciiTheme="minorHAnsi" w:eastAsiaTheme="minorEastAsia" w:hAnsiTheme="minorHAnsi" w:cstheme="minorBidi"/>
          <w:kern w:val="2"/>
          <w:sz w:val="24"/>
          <w:szCs w:val="24"/>
          <w14:ligatures w14:val="standardContextual"/>
        </w:rPr>
      </w:pPr>
      <w:r>
        <w:t>10.7.12</w:t>
      </w:r>
      <w:r>
        <w:rPr>
          <w:rFonts w:asciiTheme="minorHAnsi" w:eastAsiaTheme="minorEastAsia" w:hAnsiTheme="minorHAnsi" w:cstheme="minorBidi"/>
          <w:kern w:val="2"/>
          <w:sz w:val="24"/>
          <w:szCs w:val="24"/>
          <w14:ligatures w14:val="standardContextual"/>
        </w:rPr>
        <w:tab/>
      </w:r>
      <w:r>
        <w:t>Access Technology Change event</w:t>
      </w:r>
      <w:r>
        <w:tab/>
      </w:r>
      <w:r>
        <w:fldChar w:fldCharType="begin" w:fldLock="1"/>
      </w:r>
      <w:r>
        <w:instrText xml:space="preserve"> PAGEREF _Toc183489622 \h </w:instrText>
      </w:r>
      <w:r>
        <w:fldChar w:fldCharType="separate"/>
      </w:r>
      <w:r>
        <w:t>82</w:t>
      </w:r>
      <w:r>
        <w:fldChar w:fldCharType="end"/>
      </w:r>
    </w:p>
    <w:p w14:paraId="1A232008" w14:textId="4412EAD1" w:rsidR="00637BA7" w:rsidRDefault="00637BA7">
      <w:pPr>
        <w:pStyle w:val="TOC3"/>
        <w:rPr>
          <w:rFonts w:asciiTheme="minorHAnsi" w:eastAsiaTheme="minorEastAsia" w:hAnsiTheme="minorHAnsi" w:cstheme="minorBidi"/>
          <w:kern w:val="2"/>
          <w:sz w:val="24"/>
          <w:szCs w:val="24"/>
          <w14:ligatures w14:val="standardContextual"/>
        </w:rPr>
      </w:pPr>
      <w:r>
        <w:t>10.7.13</w:t>
      </w:r>
      <w:r>
        <w:rPr>
          <w:rFonts w:asciiTheme="minorHAnsi" w:eastAsiaTheme="minorEastAsia" w:hAnsiTheme="minorHAnsi" w:cstheme="minorBidi"/>
          <w:kern w:val="2"/>
          <w:sz w:val="24"/>
          <w:szCs w:val="24"/>
          <w14:ligatures w14:val="standardContextual"/>
        </w:rPr>
        <w:tab/>
      </w:r>
      <w:r>
        <w:t>Display parameter changed event</w:t>
      </w:r>
      <w:r>
        <w:tab/>
      </w:r>
      <w:r>
        <w:fldChar w:fldCharType="begin" w:fldLock="1"/>
      </w:r>
      <w:r>
        <w:instrText xml:space="preserve"> PAGEREF _Toc183489623 \h </w:instrText>
      </w:r>
      <w:r>
        <w:fldChar w:fldCharType="separate"/>
      </w:r>
      <w:r>
        <w:t>82</w:t>
      </w:r>
      <w:r>
        <w:fldChar w:fldCharType="end"/>
      </w:r>
    </w:p>
    <w:p w14:paraId="50909DD5" w14:textId="16A4E545" w:rsidR="00637BA7" w:rsidRDefault="00637BA7">
      <w:pPr>
        <w:pStyle w:val="TOC3"/>
        <w:rPr>
          <w:rFonts w:asciiTheme="minorHAnsi" w:eastAsiaTheme="minorEastAsia" w:hAnsiTheme="minorHAnsi" w:cstheme="minorBidi"/>
          <w:kern w:val="2"/>
          <w:sz w:val="24"/>
          <w:szCs w:val="24"/>
          <w14:ligatures w14:val="standardContextual"/>
        </w:rPr>
      </w:pPr>
      <w:r>
        <w:t>10.7.14</w:t>
      </w:r>
      <w:r>
        <w:rPr>
          <w:rFonts w:asciiTheme="minorHAnsi" w:eastAsiaTheme="minorEastAsia" w:hAnsiTheme="minorHAnsi" w:cstheme="minorBidi"/>
          <w:kern w:val="2"/>
          <w:sz w:val="24"/>
          <w:szCs w:val="24"/>
          <w14:ligatures w14:val="standardContextual"/>
        </w:rPr>
        <w:tab/>
      </w:r>
      <w:r>
        <w:t>Local Connection event</w:t>
      </w:r>
      <w:r>
        <w:tab/>
      </w:r>
      <w:r>
        <w:fldChar w:fldCharType="begin" w:fldLock="1"/>
      </w:r>
      <w:r>
        <w:instrText xml:space="preserve"> PAGEREF _Toc183489624 \h </w:instrText>
      </w:r>
      <w:r>
        <w:fldChar w:fldCharType="separate"/>
      </w:r>
      <w:r>
        <w:t>82</w:t>
      </w:r>
      <w:r>
        <w:fldChar w:fldCharType="end"/>
      </w:r>
    </w:p>
    <w:p w14:paraId="5703E6CB" w14:textId="34EE5A7A" w:rsidR="00637BA7" w:rsidRDefault="00637BA7">
      <w:pPr>
        <w:pStyle w:val="TOC3"/>
        <w:rPr>
          <w:rFonts w:asciiTheme="minorHAnsi" w:eastAsiaTheme="minorEastAsia" w:hAnsiTheme="minorHAnsi" w:cstheme="minorBidi"/>
          <w:kern w:val="2"/>
          <w:sz w:val="24"/>
          <w:szCs w:val="24"/>
          <w14:ligatures w14:val="standardContextual"/>
        </w:rPr>
      </w:pPr>
      <w:r>
        <w:t>10.7.15</w:t>
      </w:r>
      <w:r>
        <w:rPr>
          <w:rFonts w:asciiTheme="minorHAnsi" w:eastAsiaTheme="minorEastAsia" w:hAnsiTheme="minorHAnsi" w:cstheme="minorBidi"/>
          <w:kern w:val="2"/>
          <w:sz w:val="24"/>
          <w:szCs w:val="24"/>
          <w14:ligatures w14:val="standardContextual"/>
        </w:rPr>
        <w:tab/>
      </w:r>
      <w:r>
        <w:t>Network search mode change event</w:t>
      </w:r>
      <w:r>
        <w:tab/>
      </w:r>
      <w:r>
        <w:fldChar w:fldCharType="begin" w:fldLock="1"/>
      </w:r>
      <w:r>
        <w:instrText xml:space="preserve"> PAGEREF _Toc183489625 \h </w:instrText>
      </w:r>
      <w:r>
        <w:fldChar w:fldCharType="separate"/>
      </w:r>
      <w:r>
        <w:t>82</w:t>
      </w:r>
      <w:r>
        <w:fldChar w:fldCharType="end"/>
      </w:r>
    </w:p>
    <w:p w14:paraId="4BB9E199" w14:textId="65E61948" w:rsidR="00637BA7" w:rsidRDefault="00637BA7">
      <w:pPr>
        <w:pStyle w:val="TOC3"/>
        <w:rPr>
          <w:rFonts w:asciiTheme="minorHAnsi" w:eastAsiaTheme="minorEastAsia" w:hAnsiTheme="minorHAnsi" w:cstheme="minorBidi"/>
          <w:kern w:val="2"/>
          <w:sz w:val="24"/>
          <w:szCs w:val="24"/>
          <w14:ligatures w14:val="standardContextual"/>
        </w:rPr>
      </w:pPr>
      <w:r>
        <w:t>10.7.16</w:t>
      </w:r>
      <w:r>
        <w:rPr>
          <w:rFonts w:asciiTheme="minorHAnsi" w:eastAsiaTheme="minorEastAsia" w:hAnsiTheme="minorHAnsi" w:cstheme="minorBidi"/>
          <w:kern w:val="2"/>
          <w:sz w:val="24"/>
          <w:szCs w:val="24"/>
          <w14:ligatures w14:val="standardContextual"/>
        </w:rPr>
        <w:tab/>
      </w:r>
      <w:r>
        <w:t>Browsing status event</w:t>
      </w:r>
      <w:r>
        <w:tab/>
      </w:r>
      <w:r>
        <w:fldChar w:fldCharType="begin" w:fldLock="1"/>
      </w:r>
      <w:r>
        <w:instrText xml:space="preserve"> PAGEREF _Toc183489626 \h </w:instrText>
      </w:r>
      <w:r>
        <w:fldChar w:fldCharType="separate"/>
      </w:r>
      <w:r>
        <w:t>82</w:t>
      </w:r>
      <w:r>
        <w:fldChar w:fldCharType="end"/>
      </w:r>
    </w:p>
    <w:p w14:paraId="35107AFB" w14:textId="632C3B22" w:rsidR="00637BA7" w:rsidRDefault="00637BA7">
      <w:pPr>
        <w:pStyle w:val="TOC3"/>
        <w:rPr>
          <w:rFonts w:asciiTheme="minorHAnsi" w:eastAsiaTheme="minorEastAsia" w:hAnsiTheme="minorHAnsi" w:cstheme="minorBidi"/>
          <w:kern w:val="2"/>
          <w:sz w:val="24"/>
          <w:szCs w:val="24"/>
          <w14:ligatures w14:val="standardContextual"/>
        </w:rPr>
      </w:pPr>
      <w:r>
        <w:t>10.7.17</w:t>
      </w:r>
      <w:r>
        <w:rPr>
          <w:rFonts w:asciiTheme="minorHAnsi" w:eastAsiaTheme="minorEastAsia" w:hAnsiTheme="minorHAnsi" w:cstheme="minorBidi"/>
          <w:kern w:val="2"/>
          <w:sz w:val="24"/>
          <w:szCs w:val="24"/>
          <w14:ligatures w14:val="standardContextual"/>
        </w:rPr>
        <w:tab/>
      </w:r>
      <w:r>
        <w:t>Network Rejection event</w:t>
      </w:r>
      <w:r>
        <w:tab/>
      </w:r>
      <w:r>
        <w:fldChar w:fldCharType="begin" w:fldLock="1"/>
      </w:r>
      <w:r>
        <w:instrText xml:space="preserve"> PAGEREF _Toc183489627 \h </w:instrText>
      </w:r>
      <w:r>
        <w:fldChar w:fldCharType="separate"/>
      </w:r>
      <w:r>
        <w:t>82</w:t>
      </w:r>
      <w:r>
        <w:fldChar w:fldCharType="end"/>
      </w:r>
    </w:p>
    <w:p w14:paraId="544AC533" w14:textId="0C918B8E" w:rsidR="00637BA7" w:rsidRDefault="00637BA7">
      <w:pPr>
        <w:pStyle w:val="TOC3"/>
        <w:rPr>
          <w:rFonts w:asciiTheme="minorHAnsi" w:eastAsiaTheme="minorEastAsia" w:hAnsiTheme="minorHAnsi" w:cstheme="minorBidi"/>
          <w:kern w:val="2"/>
          <w:sz w:val="24"/>
          <w:szCs w:val="24"/>
          <w14:ligatures w14:val="standardContextual"/>
        </w:rPr>
      </w:pPr>
      <w:r>
        <w:t>10.7.18</w:t>
      </w:r>
      <w:r>
        <w:rPr>
          <w:rFonts w:asciiTheme="minorHAnsi" w:eastAsiaTheme="minorEastAsia" w:hAnsiTheme="minorHAnsi" w:cstheme="minorBidi"/>
          <w:kern w:val="2"/>
          <w:sz w:val="24"/>
          <w:szCs w:val="24"/>
          <w14:ligatures w14:val="standardContextual"/>
        </w:rPr>
        <w:tab/>
      </w:r>
      <w:r>
        <w:t>CSG Cell Selection event</w:t>
      </w:r>
      <w:r>
        <w:tab/>
      </w:r>
      <w:r>
        <w:fldChar w:fldCharType="begin" w:fldLock="1"/>
      </w:r>
      <w:r>
        <w:instrText xml:space="preserve"> PAGEREF _Toc183489628 \h </w:instrText>
      </w:r>
      <w:r>
        <w:fldChar w:fldCharType="separate"/>
      </w:r>
      <w:r>
        <w:t>82</w:t>
      </w:r>
      <w:r>
        <w:fldChar w:fldCharType="end"/>
      </w:r>
    </w:p>
    <w:p w14:paraId="537C2372" w14:textId="13ED8157" w:rsidR="00637BA7" w:rsidRDefault="00637BA7">
      <w:pPr>
        <w:pStyle w:val="TOC3"/>
        <w:rPr>
          <w:rFonts w:asciiTheme="minorHAnsi" w:eastAsiaTheme="minorEastAsia" w:hAnsiTheme="minorHAnsi" w:cstheme="minorBidi"/>
          <w:kern w:val="2"/>
          <w:sz w:val="24"/>
          <w:szCs w:val="24"/>
          <w14:ligatures w14:val="standardContextual"/>
        </w:rPr>
      </w:pPr>
      <w:r>
        <w:t>10.7.19</w:t>
      </w:r>
      <w:r>
        <w:rPr>
          <w:rFonts w:asciiTheme="minorHAnsi" w:eastAsiaTheme="minorEastAsia" w:hAnsiTheme="minorHAnsi" w:cstheme="minorBidi"/>
          <w:kern w:val="2"/>
          <w:sz w:val="24"/>
          <w:szCs w:val="24"/>
          <w14:ligatures w14:val="standardContextual"/>
        </w:rPr>
        <w:tab/>
      </w:r>
      <w:r>
        <w:t>IMS registration event</w:t>
      </w:r>
      <w:r>
        <w:tab/>
      </w:r>
      <w:r>
        <w:fldChar w:fldCharType="begin" w:fldLock="1"/>
      </w:r>
      <w:r>
        <w:instrText xml:space="preserve"> PAGEREF _Toc183489629 \h </w:instrText>
      </w:r>
      <w:r>
        <w:fldChar w:fldCharType="separate"/>
      </w:r>
      <w:r>
        <w:t>83</w:t>
      </w:r>
      <w:r>
        <w:fldChar w:fldCharType="end"/>
      </w:r>
    </w:p>
    <w:p w14:paraId="5C68B829" w14:textId="05E0E0C7" w:rsidR="00637BA7" w:rsidRDefault="00637BA7">
      <w:pPr>
        <w:pStyle w:val="TOC3"/>
        <w:rPr>
          <w:rFonts w:asciiTheme="minorHAnsi" w:eastAsiaTheme="minorEastAsia" w:hAnsiTheme="minorHAnsi" w:cstheme="minorBidi"/>
          <w:kern w:val="2"/>
          <w:sz w:val="24"/>
          <w:szCs w:val="24"/>
          <w14:ligatures w14:val="standardContextual"/>
        </w:rPr>
      </w:pPr>
      <w:r>
        <w:t>10.7.20</w:t>
      </w:r>
      <w:r>
        <w:rPr>
          <w:rFonts w:asciiTheme="minorHAnsi" w:eastAsiaTheme="minorEastAsia" w:hAnsiTheme="minorHAnsi" w:cstheme="minorBidi"/>
          <w:kern w:val="2"/>
          <w:sz w:val="24"/>
          <w:szCs w:val="24"/>
          <w14:ligatures w14:val="standardContextual"/>
        </w:rPr>
        <w:tab/>
      </w:r>
      <w:r>
        <w:t>Incoming IMS data event</w:t>
      </w:r>
      <w:r>
        <w:tab/>
      </w:r>
      <w:r>
        <w:fldChar w:fldCharType="begin" w:fldLock="1"/>
      </w:r>
      <w:r>
        <w:instrText xml:space="preserve"> PAGEREF _Toc183489630 \h </w:instrText>
      </w:r>
      <w:r>
        <w:fldChar w:fldCharType="separate"/>
      </w:r>
      <w:r>
        <w:t>83</w:t>
      </w:r>
      <w:r>
        <w:fldChar w:fldCharType="end"/>
      </w:r>
    </w:p>
    <w:p w14:paraId="386DDE61" w14:textId="1EAABA88" w:rsidR="00637BA7" w:rsidRDefault="00637BA7">
      <w:pPr>
        <w:pStyle w:val="TOC4"/>
        <w:rPr>
          <w:rFonts w:asciiTheme="minorHAnsi" w:eastAsiaTheme="minorEastAsia" w:hAnsiTheme="minorHAnsi" w:cstheme="minorBidi"/>
          <w:kern w:val="2"/>
          <w:sz w:val="24"/>
          <w:szCs w:val="24"/>
          <w14:ligatures w14:val="standardContextual"/>
        </w:rPr>
      </w:pPr>
      <w:r>
        <w:t>10.7.20.1</w:t>
      </w:r>
      <w:r>
        <w:rPr>
          <w:rFonts w:asciiTheme="minorHAnsi" w:eastAsiaTheme="minorEastAsia" w:hAnsiTheme="minorHAnsi" w:cstheme="minorBidi"/>
          <w:kern w:val="2"/>
          <w:sz w:val="24"/>
          <w:szCs w:val="24"/>
          <w14:ligatures w14:val="standardContextual"/>
        </w:rPr>
        <w:tab/>
      </w:r>
      <w:r>
        <w:t>Incoming IMS data (Normal)</w:t>
      </w:r>
      <w:r>
        <w:tab/>
      </w:r>
      <w:r>
        <w:fldChar w:fldCharType="begin" w:fldLock="1"/>
      </w:r>
      <w:r>
        <w:instrText xml:space="preserve"> PAGEREF _Toc183489631 \h </w:instrText>
      </w:r>
      <w:r>
        <w:fldChar w:fldCharType="separate"/>
      </w:r>
      <w:r>
        <w:t>83</w:t>
      </w:r>
      <w:r>
        <w:fldChar w:fldCharType="end"/>
      </w:r>
    </w:p>
    <w:p w14:paraId="69F8EEC6" w14:textId="19188A34" w:rsidR="00637BA7" w:rsidRDefault="00637BA7">
      <w:pPr>
        <w:pStyle w:val="TOC3"/>
        <w:rPr>
          <w:rFonts w:asciiTheme="minorHAnsi" w:eastAsiaTheme="minorEastAsia" w:hAnsiTheme="minorHAnsi" w:cstheme="minorBidi"/>
          <w:kern w:val="2"/>
          <w:sz w:val="24"/>
          <w:szCs w:val="24"/>
          <w14:ligatures w14:val="standardContextual"/>
        </w:rPr>
      </w:pPr>
      <w:r>
        <w:t>10.7.21</w:t>
      </w:r>
      <w:r>
        <w:rPr>
          <w:rFonts w:asciiTheme="minorHAnsi" w:eastAsiaTheme="minorEastAsia" w:hAnsiTheme="minorHAnsi" w:cstheme="minorBidi"/>
          <w:kern w:val="2"/>
          <w:sz w:val="24"/>
          <w:szCs w:val="24"/>
          <w14:ligatures w14:val="standardContextual"/>
        </w:rPr>
        <w:tab/>
      </w:r>
      <w:r>
        <w:t>Data Connection Status Change event</w:t>
      </w:r>
      <w:r>
        <w:tab/>
      </w:r>
      <w:r>
        <w:fldChar w:fldCharType="begin" w:fldLock="1"/>
      </w:r>
      <w:r>
        <w:instrText xml:space="preserve"> PAGEREF _Toc183489632 \h </w:instrText>
      </w:r>
      <w:r>
        <w:fldChar w:fldCharType="separate"/>
      </w:r>
      <w:r>
        <w:t>83</w:t>
      </w:r>
      <w:r>
        <w:fldChar w:fldCharType="end"/>
      </w:r>
    </w:p>
    <w:p w14:paraId="0DED2356" w14:textId="3B3A8304" w:rsidR="00637BA7" w:rsidRDefault="00637BA7">
      <w:pPr>
        <w:pStyle w:val="TOC3"/>
        <w:rPr>
          <w:rFonts w:asciiTheme="minorHAnsi" w:eastAsiaTheme="minorEastAsia" w:hAnsiTheme="minorHAnsi" w:cstheme="minorBidi"/>
          <w:kern w:val="2"/>
          <w:sz w:val="24"/>
          <w:szCs w:val="24"/>
          <w14:ligatures w14:val="standardContextual"/>
        </w:rPr>
      </w:pPr>
      <w:r>
        <w:t>10.7.22</w:t>
      </w:r>
      <w:r>
        <w:rPr>
          <w:rFonts w:asciiTheme="minorHAnsi" w:eastAsiaTheme="minorEastAsia" w:hAnsiTheme="minorHAnsi" w:cstheme="minorBidi"/>
          <w:kern w:val="2"/>
          <w:sz w:val="24"/>
          <w:szCs w:val="24"/>
          <w14:ligatures w14:val="standardContextual"/>
        </w:rPr>
        <w:tab/>
      </w:r>
      <w:r>
        <w:t>CAG Cell Selection event</w:t>
      </w:r>
      <w:r>
        <w:tab/>
      </w:r>
      <w:r>
        <w:fldChar w:fldCharType="begin" w:fldLock="1"/>
      </w:r>
      <w:r>
        <w:instrText xml:space="preserve"> PAGEREF _Toc183489633 \h </w:instrText>
      </w:r>
      <w:r>
        <w:fldChar w:fldCharType="separate"/>
      </w:r>
      <w:r>
        <w:t>83</w:t>
      </w:r>
      <w:r>
        <w:fldChar w:fldCharType="end"/>
      </w:r>
    </w:p>
    <w:p w14:paraId="5D7141F4" w14:textId="609B935B" w:rsidR="00637BA7" w:rsidRDefault="00637BA7">
      <w:pPr>
        <w:pStyle w:val="TOC4"/>
        <w:rPr>
          <w:rFonts w:asciiTheme="minorHAnsi" w:eastAsiaTheme="minorEastAsia" w:hAnsiTheme="minorHAnsi" w:cstheme="minorBidi"/>
          <w:kern w:val="2"/>
          <w:sz w:val="24"/>
          <w:szCs w:val="24"/>
          <w14:ligatures w14:val="standardContextual"/>
        </w:rPr>
      </w:pPr>
      <w:r>
        <w:t>10.7.22.1</w:t>
      </w:r>
      <w:r>
        <w:rPr>
          <w:rFonts w:asciiTheme="minorHAnsi" w:eastAsiaTheme="minorEastAsia" w:hAnsiTheme="minorHAnsi" w:cstheme="minorBidi"/>
          <w:kern w:val="2"/>
          <w:sz w:val="24"/>
          <w:szCs w:val="24"/>
          <w14:ligatures w14:val="standardContextual"/>
        </w:rPr>
        <w:tab/>
      </w:r>
      <w:r>
        <w:t>CAG Cell Selection (Normal)</w:t>
      </w:r>
      <w:r>
        <w:tab/>
      </w:r>
      <w:r>
        <w:fldChar w:fldCharType="begin" w:fldLock="1"/>
      </w:r>
      <w:r>
        <w:instrText xml:space="preserve"> PAGEREF _Toc183489634 \h </w:instrText>
      </w:r>
      <w:r>
        <w:fldChar w:fldCharType="separate"/>
      </w:r>
      <w:r>
        <w:t>83</w:t>
      </w:r>
      <w:r>
        <w:fldChar w:fldCharType="end"/>
      </w:r>
    </w:p>
    <w:p w14:paraId="5CFC11D1" w14:textId="65F60A64" w:rsidR="00637BA7" w:rsidRDefault="00637BA7">
      <w:pPr>
        <w:pStyle w:val="TOC2"/>
        <w:rPr>
          <w:rFonts w:asciiTheme="minorHAnsi" w:eastAsiaTheme="minorEastAsia" w:hAnsiTheme="minorHAnsi" w:cstheme="minorBidi"/>
          <w:kern w:val="2"/>
          <w:sz w:val="24"/>
          <w:szCs w:val="24"/>
          <w14:ligatures w14:val="standardContextual"/>
        </w:rPr>
      </w:pPr>
      <w:r>
        <w:t>10.8</w:t>
      </w:r>
      <w:r>
        <w:rPr>
          <w:rFonts w:asciiTheme="minorHAnsi" w:eastAsiaTheme="minorEastAsia" w:hAnsiTheme="minorHAnsi" w:cstheme="minorBidi"/>
          <w:kern w:val="2"/>
          <w:sz w:val="24"/>
          <w:szCs w:val="24"/>
          <w14:ligatures w14:val="standardContextual"/>
        </w:rPr>
        <w:tab/>
      </w:r>
      <w:r>
        <w:t>MO SHORT MESSAGE CONTROL BY USIM</w:t>
      </w:r>
      <w:r>
        <w:tab/>
      </w:r>
      <w:r>
        <w:fldChar w:fldCharType="begin" w:fldLock="1"/>
      </w:r>
      <w:r>
        <w:instrText xml:space="preserve"> PAGEREF _Toc183489635 \h </w:instrText>
      </w:r>
      <w:r>
        <w:fldChar w:fldCharType="separate"/>
      </w:r>
      <w:r>
        <w:t>83</w:t>
      </w:r>
      <w:r>
        <w:fldChar w:fldCharType="end"/>
      </w:r>
    </w:p>
    <w:p w14:paraId="4D447982" w14:textId="2E69B835" w:rsidR="00637BA7" w:rsidRDefault="00637BA7">
      <w:pPr>
        <w:pStyle w:val="TOC2"/>
        <w:rPr>
          <w:rFonts w:asciiTheme="minorHAnsi" w:eastAsiaTheme="minorEastAsia" w:hAnsiTheme="minorHAnsi" w:cstheme="minorBidi"/>
          <w:kern w:val="2"/>
          <w:sz w:val="24"/>
          <w:szCs w:val="24"/>
          <w14:ligatures w14:val="standardContextual"/>
        </w:rPr>
      </w:pPr>
      <w:r>
        <w:t>10.9</w:t>
      </w:r>
      <w:r>
        <w:rPr>
          <w:rFonts w:asciiTheme="minorHAnsi" w:eastAsiaTheme="minorEastAsia" w:hAnsiTheme="minorHAnsi" w:cstheme="minorBidi"/>
          <w:kern w:val="2"/>
          <w:sz w:val="24"/>
          <w:szCs w:val="24"/>
          <w14:ligatures w14:val="standardContextual"/>
        </w:rPr>
        <w:tab/>
      </w:r>
      <w:r>
        <w:t>Handling of command number</w:t>
      </w:r>
      <w:r>
        <w:tab/>
      </w:r>
      <w:r>
        <w:fldChar w:fldCharType="begin" w:fldLock="1"/>
      </w:r>
      <w:r>
        <w:instrText xml:space="preserve"> PAGEREF _Toc183489636 \h </w:instrText>
      </w:r>
      <w:r>
        <w:fldChar w:fldCharType="separate"/>
      </w:r>
      <w:r>
        <w:t>83</w:t>
      </w:r>
      <w:r>
        <w:fldChar w:fldCharType="end"/>
      </w:r>
    </w:p>
    <w:p w14:paraId="56F6505C" w14:textId="61150279" w:rsidR="00637BA7" w:rsidRDefault="00637BA7">
      <w:pPr>
        <w:pStyle w:val="TOC2"/>
        <w:rPr>
          <w:rFonts w:asciiTheme="minorHAnsi" w:eastAsiaTheme="minorEastAsia" w:hAnsiTheme="minorHAnsi" w:cstheme="minorBidi"/>
          <w:kern w:val="2"/>
          <w:sz w:val="24"/>
          <w:szCs w:val="24"/>
          <w14:ligatures w14:val="standardContextual"/>
        </w:rPr>
      </w:pPr>
      <w:r>
        <w:t>10.10</w:t>
      </w:r>
      <w:r>
        <w:rPr>
          <w:rFonts w:asciiTheme="minorHAnsi" w:eastAsiaTheme="minorEastAsia" w:hAnsiTheme="minorHAnsi" w:cstheme="minorBidi"/>
          <w:kern w:val="2"/>
          <w:sz w:val="24"/>
          <w:szCs w:val="24"/>
          <w14:ligatures w14:val="standardContextual"/>
        </w:rPr>
        <w:tab/>
      </w:r>
      <w:r>
        <w:t>CALL CONTROL on EPS PDN Connection</w:t>
      </w:r>
      <w:r>
        <w:tab/>
      </w:r>
      <w:r>
        <w:fldChar w:fldCharType="begin" w:fldLock="1"/>
      </w:r>
      <w:r>
        <w:instrText xml:space="preserve"> PAGEREF _Toc183489637 \h </w:instrText>
      </w:r>
      <w:r>
        <w:fldChar w:fldCharType="separate"/>
      </w:r>
      <w:r>
        <w:t>84</w:t>
      </w:r>
      <w:r>
        <w:fldChar w:fldCharType="end"/>
      </w:r>
    </w:p>
    <w:p w14:paraId="4275B4FC" w14:textId="15668FD8" w:rsidR="00637BA7" w:rsidRDefault="00637BA7">
      <w:pPr>
        <w:pStyle w:val="TOC2"/>
        <w:rPr>
          <w:rFonts w:asciiTheme="minorHAnsi" w:eastAsiaTheme="minorEastAsia" w:hAnsiTheme="minorHAnsi" w:cstheme="minorBidi"/>
          <w:kern w:val="2"/>
          <w:sz w:val="24"/>
          <w:szCs w:val="24"/>
          <w14:ligatures w14:val="standardContextual"/>
        </w:rPr>
      </w:pPr>
      <w:r>
        <w:t>10.11</w:t>
      </w:r>
      <w:r>
        <w:rPr>
          <w:rFonts w:asciiTheme="minorHAnsi" w:eastAsiaTheme="minorEastAsia" w:hAnsiTheme="minorHAnsi" w:cstheme="minorBidi"/>
          <w:kern w:val="2"/>
          <w:sz w:val="24"/>
          <w:szCs w:val="24"/>
          <w14:ligatures w14:val="standardContextual"/>
        </w:rPr>
        <w:tab/>
      </w:r>
      <w:r>
        <w:t>Call Control on PDP Context Activation</w:t>
      </w:r>
      <w:r>
        <w:tab/>
      </w:r>
      <w:r>
        <w:fldChar w:fldCharType="begin" w:fldLock="1"/>
      </w:r>
      <w:r>
        <w:instrText xml:space="preserve"> PAGEREF _Toc183489638 \h </w:instrText>
      </w:r>
      <w:r>
        <w:fldChar w:fldCharType="separate"/>
      </w:r>
      <w:r>
        <w:t>84</w:t>
      </w:r>
      <w:r>
        <w:fldChar w:fldCharType="end"/>
      </w:r>
    </w:p>
    <w:p w14:paraId="38AD000A" w14:textId="6B7AF4BF" w:rsidR="00637BA7" w:rsidRDefault="00637BA7">
      <w:pPr>
        <w:pStyle w:val="TOC3"/>
        <w:rPr>
          <w:rFonts w:asciiTheme="minorHAnsi" w:eastAsiaTheme="minorEastAsia" w:hAnsiTheme="minorHAnsi" w:cstheme="minorBidi"/>
          <w:kern w:val="2"/>
          <w:sz w:val="24"/>
          <w:szCs w:val="24"/>
          <w14:ligatures w14:val="standardContextual"/>
        </w:rPr>
      </w:pPr>
      <w:r>
        <w:t>10.11.1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_Toc183489639 \h </w:instrText>
      </w:r>
      <w:r>
        <w:fldChar w:fldCharType="separate"/>
      </w:r>
      <w:r>
        <w:t>84</w:t>
      </w:r>
      <w:r>
        <w:fldChar w:fldCharType="end"/>
      </w:r>
    </w:p>
    <w:p w14:paraId="5FE746F7" w14:textId="116E978F" w:rsidR="00637BA7" w:rsidRDefault="00637BA7">
      <w:pPr>
        <w:pStyle w:val="TOC2"/>
        <w:rPr>
          <w:rFonts w:asciiTheme="minorHAnsi" w:eastAsiaTheme="minorEastAsia" w:hAnsiTheme="minorHAnsi" w:cstheme="minorBidi"/>
          <w:kern w:val="2"/>
          <w:sz w:val="24"/>
          <w:szCs w:val="24"/>
          <w14:ligatures w14:val="standardContextual"/>
        </w:rPr>
      </w:pPr>
      <w:r>
        <w:t>10.12</w:t>
      </w:r>
      <w:r>
        <w:rPr>
          <w:rFonts w:asciiTheme="minorHAnsi" w:eastAsiaTheme="minorEastAsia" w:hAnsiTheme="minorHAnsi" w:cstheme="minorBidi"/>
          <w:kern w:val="2"/>
          <w:sz w:val="24"/>
          <w:szCs w:val="24"/>
          <w14:ligatures w14:val="standardContextual"/>
        </w:rPr>
        <w:tab/>
      </w:r>
      <w:r>
        <w:t>Change eCall mode</w:t>
      </w:r>
      <w:r>
        <w:tab/>
      </w:r>
      <w:r>
        <w:fldChar w:fldCharType="begin" w:fldLock="1"/>
      </w:r>
      <w:r>
        <w:instrText xml:space="preserve"> PAGEREF _Toc183489640 \h </w:instrText>
      </w:r>
      <w:r>
        <w:fldChar w:fldCharType="separate"/>
      </w:r>
      <w:r>
        <w:t>84</w:t>
      </w:r>
      <w:r>
        <w:fldChar w:fldCharType="end"/>
      </w:r>
    </w:p>
    <w:p w14:paraId="469A4893" w14:textId="1A0071AC" w:rsidR="00637BA7" w:rsidRDefault="00637BA7">
      <w:pPr>
        <w:pStyle w:val="TOC2"/>
        <w:rPr>
          <w:rFonts w:asciiTheme="minorHAnsi" w:eastAsiaTheme="minorEastAsia" w:hAnsiTheme="minorHAnsi" w:cstheme="minorBidi"/>
          <w:kern w:val="2"/>
          <w:sz w:val="24"/>
          <w:szCs w:val="24"/>
          <w14:ligatures w14:val="standardContextual"/>
        </w:rPr>
      </w:pPr>
      <w:r>
        <w:t>10.13</w:t>
      </w:r>
      <w:r>
        <w:rPr>
          <w:rFonts w:asciiTheme="minorHAnsi" w:eastAsiaTheme="minorEastAsia" w:hAnsiTheme="minorHAnsi" w:cstheme="minorBidi"/>
          <w:kern w:val="2"/>
          <w:sz w:val="24"/>
          <w:szCs w:val="24"/>
          <w14:ligatures w14:val="standardContextual"/>
        </w:rPr>
        <w:tab/>
      </w:r>
      <w:r>
        <w:t>CALL CONTROL on PDU Session Establishment for NG</w:t>
      </w:r>
      <w:r>
        <w:noBreakHyphen/>
        <w:t>RAN</w:t>
      </w:r>
      <w:r>
        <w:tab/>
      </w:r>
      <w:r>
        <w:fldChar w:fldCharType="begin" w:fldLock="1"/>
      </w:r>
      <w:r>
        <w:instrText xml:space="preserve"> PAGEREF _Toc183489641 \h </w:instrText>
      </w:r>
      <w:r>
        <w:fldChar w:fldCharType="separate"/>
      </w:r>
      <w:r>
        <w:t>84</w:t>
      </w:r>
      <w:r>
        <w:fldChar w:fldCharType="end"/>
      </w:r>
    </w:p>
    <w:p w14:paraId="27DEF6E3" w14:textId="2F25B814" w:rsidR="00637BA7" w:rsidRDefault="00637BA7">
      <w:pPr>
        <w:pStyle w:val="TOC3"/>
        <w:rPr>
          <w:rFonts w:asciiTheme="minorHAnsi" w:eastAsiaTheme="minorEastAsia" w:hAnsiTheme="minorHAnsi" w:cstheme="minorBidi"/>
          <w:kern w:val="2"/>
          <w:sz w:val="24"/>
          <w:szCs w:val="24"/>
          <w14:ligatures w14:val="standardContextual"/>
        </w:rPr>
      </w:pPr>
      <w:r>
        <w:t>10.13.1</w:t>
      </w:r>
      <w:r>
        <w:rPr>
          <w:rFonts w:asciiTheme="minorHAnsi" w:eastAsiaTheme="minorEastAsia" w:hAnsiTheme="minorHAnsi" w:cstheme="minorBidi"/>
          <w:kern w:val="2"/>
          <w:sz w:val="24"/>
          <w:szCs w:val="24"/>
          <w14:ligatures w14:val="standardContextual"/>
        </w:rPr>
        <w:tab/>
      </w:r>
      <w:r>
        <w:t>Procedure for Mobile Originated calls</w:t>
      </w:r>
      <w:r>
        <w:tab/>
      </w:r>
      <w:r>
        <w:fldChar w:fldCharType="begin" w:fldLock="1"/>
      </w:r>
      <w:r>
        <w:instrText xml:space="preserve"> PAGEREF _Toc183489642 \h </w:instrText>
      </w:r>
      <w:r>
        <w:fldChar w:fldCharType="separate"/>
      </w:r>
      <w:r>
        <w:t>84</w:t>
      </w:r>
      <w:r>
        <w:fldChar w:fldCharType="end"/>
      </w:r>
    </w:p>
    <w:p w14:paraId="2FB220E2" w14:textId="2715CB42" w:rsidR="00637BA7" w:rsidRDefault="00637BA7">
      <w:pPr>
        <w:pStyle w:val="TOC2"/>
        <w:rPr>
          <w:rFonts w:asciiTheme="minorHAnsi" w:eastAsiaTheme="minorEastAsia" w:hAnsiTheme="minorHAnsi" w:cstheme="minorBidi"/>
          <w:kern w:val="2"/>
          <w:sz w:val="24"/>
          <w:szCs w:val="24"/>
          <w14:ligatures w14:val="standardContextual"/>
        </w:rPr>
      </w:pPr>
      <w:r>
        <w:t>10.14</w:t>
      </w:r>
      <w:r>
        <w:rPr>
          <w:rFonts w:asciiTheme="minorHAnsi" w:eastAsiaTheme="minorEastAsia" w:hAnsiTheme="minorHAnsi" w:cstheme="minorBidi"/>
          <w:kern w:val="2"/>
          <w:sz w:val="24"/>
          <w:szCs w:val="24"/>
          <w14:ligatures w14:val="standardContextual"/>
        </w:rPr>
        <w:tab/>
      </w:r>
      <w:r>
        <w:t>ENVELOPE SMS-PP Data Download on NAS messages</w:t>
      </w:r>
      <w:r>
        <w:tab/>
      </w:r>
      <w:r>
        <w:fldChar w:fldCharType="begin" w:fldLock="1"/>
      </w:r>
      <w:r>
        <w:instrText xml:space="preserve"> PAGEREF _Toc183489643 \h </w:instrText>
      </w:r>
      <w:r>
        <w:fldChar w:fldCharType="separate"/>
      </w:r>
      <w:r>
        <w:t>84</w:t>
      </w:r>
      <w:r>
        <w:fldChar w:fldCharType="end"/>
      </w:r>
    </w:p>
    <w:p w14:paraId="5FA43D57" w14:textId="7EB934BF" w:rsidR="00637BA7" w:rsidRDefault="00637BA7">
      <w:pPr>
        <w:pStyle w:val="TOC3"/>
        <w:rPr>
          <w:rFonts w:asciiTheme="minorHAnsi" w:eastAsiaTheme="minorEastAsia" w:hAnsiTheme="minorHAnsi" w:cstheme="minorBidi"/>
          <w:kern w:val="2"/>
          <w:sz w:val="24"/>
          <w:szCs w:val="24"/>
          <w14:ligatures w14:val="standardContextual"/>
        </w:rPr>
      </w:pPr>
      <w:r>
        <w:t>10.14.1</w:t>
      </w:r>
      <w:r>
        <w:rPr>
          <w:rFonts w:asciiTheme="minorHAnsi" w:eastAsiaTheme="minorEastAsia" w:hAnsiTheme="minorHAnsi" w:cstheme="minorBidi"/>
          <w:kern w:val="2"/>
          <w:sz w:val="24"/>
          <w:szCs w:val="24"/>
          <w14:ligatures w14:val="standardContextual"/>
        </w:rPr>
        <w:tab/>
      </w:r>
      <w:r>
        <w:t>Routing Indicator Data update via DL NAS TRANSPORT messages</w:t>
      </w:r>
      <w:r>
        <w:tab/>
      </w:r>
      <w:r>
        <w:fldChar w:fldCharType="begin" w:fldLock="1"/>
      </w:r>
      <w:r>
        <w:instrText xml:space="preserve"> PAGEREF _Toc183489644 \h </w:instrText>
      </w:r>
      <w:r>
        <w:fldChar w:fldCharType="separate"/>
      </w:r>
      <w:r>
        <w:t>84</w:t>
      </w:r>
      <w:r>
        <w:fldChar w:fldCharType="end"/>
      </w:r>
    </w:p>
    <w:p w14:paraId="3AD21822" w14:textId="2E2F8A09" w:rsidR="00637BA7" w:rsidRDefault="00637BA7">
      <w:pPr>
        <w:pStyle w:val="TOC3"/>
        <w:rPr>
          <w:rFonts w:asciiTheme="minorHAnsi" w:eastAsiaTheme="minorEastAsia" w:hAnsiTheme="minorHAnsi" w:cstheme="minorBidi"/>
          <w:kern w:val="2"/>
          <w:sz w:val="24"/>
          <w:szCs w:val="24"/>
          <w14:ligatures w14:val="standardContextual"/>
        </w:rPr>
      </w:pPr>
      <w:r>
        <w:t>10.14.2</w:t>
      </w:r>
      <w:r>
        <w:rPr>
          <w:rFonts w:asciiTheme="minorHAnsi" w:eastAsiaTheme="minorEastAsia" w:hAnsiTheme="minorHAnsi" w:cstheme="minorBidi"/>
          <w:kern w:val="2"/>
          <w:sz w:val="24"/>
          <w:szCs w:val="24"/>
          <w14:ligatures w14:val="standardContextual"/>
        </w:rPr>
        <w:tab/>
      </w:r>
      <w:r>
        <w:t>Steering of Roaming via DL NAS TRANSPORT message</w:t>
      </w:r>
      <w:r>
        <w:tab/>
      </w:r>
      <w:r>
        <w:fldChar w:fldCharType="begin" w:fldLock="1"/>
      </w:r>
      <w:r>
        <w:instrText xml:space="preserve"> PAGEREF _Toc183489645 \h </w:instrText>
      </w:r>
      <w:r>
        <w:fldChar w:fldCharType="separate"/>
      </w:r>
      <w:r>
        <w:t>85</w:t>
      </w:r>
      <w:r>
        <w:fldChar w:fldCharType="end"/>
      </w:r>
    </w:p>
    <w:p w14:paraId="28F4AEEA" w14:textId="1A17A324" w:rsidR="00637BA7" w:rsidRDefault="00637BA7">
      <w:pPr>
        <w:pStyle w:val="TOC3"/>
        <w:rPr>
          <w:rFonts w:asciiTheme="minorHAnsi" w:eastAsiaTheme="minorEastAsia" w:hAnsiTheme="minorHAnsi" w:cstheme="minorBidi"/>
          <w:kern w:val="2"/>
          <w:sz w:val="24"/>
          <w:szCs w:val="24"/>
          <w14:ligatures w14:val="standardContextual"/>
        </w:rPr>
      </w:pPr>
      <w:r>
        <w:t>10.14.3</w:t>
      </w:r>
      <w:r>
        <w:rPr>
          <w:rFonts w:asciiTheme="minorHAnsi" w:eastAsiaTheme="minorEastAsia" w:hAnsiTheme="minorHAnsi" w:cstheme="minorBidi"/>
          <w:kern w:val="2"/>
          <w:sz w:val="24"/>
          <w:szCs w:val="24"/>
          <w14:ligatures w14:val="standardContextual"/>
        </w:rPr>
        <w:tab/>
      </w:r>
      <w:r>
        <w:t>Steering of Roaming via REGISTRATION ACCEPT message</w:t>
      </w:r>
      <w:r>
        <w:tab/>
      </w:r>
      <w:r>
        <w:fldChar w:fldCharType="begin" w:fldLock="1"/>
      </w:r>
      <w:r>
        <w:instrText xml:space="preserve"> PAGEREF _Toc183489646 \h </w:instrText>
      </w:r>
      <w:r>
        <w:fldChar w:fldCharType="separate"/>
      </w:r>
      <w:r>
        <w:t>85</w:t>
      </w:r>
      <w:r>
        <w:fldChar w:fldCharType="end"/>
      </w:r>
    </w:p>
    <w:p w14:paraId="4DE70353" w14:textId="08DA78BD" w:rsidR="00637BA7" w:rsidRDefault="00637BA7">
      <w:pPr>
        <w:pStyle w:val="TOC2"/>
        <w:rPr>
          <w:rFonts w:asciiTheme="minorHAnsi" w:eastAsiaTheme="minorEastAsia" w:hAnsiTheme="minorHAnsi" w:cstheme="minorBidi"/>
          <w:kern w:val="2"/>
          <w:sz w:val="24"/>
          <w:szCs w:val="24"/>
          <w14:ligatures w14:val="standardContextual"/>
        </w:rPr>
      </w:pPr>
      <w:r>
        <w:t>10.15</w:t>
      </w:r>
      <w:r>
        <w:rPr>
          <w:rFonts w:asciiTheme="minorHAnsi" w:eastAsiaTheme="minorEastAsia" w:hAnsiTheme="minorHAnsi" w:cstheme="minorBidi"/>
          <w:kern w:val="2"/>
          <w:sz w:val="24"/>
          <w:szCs w:val="24"/>
          <w14:ligatures w14:val="standardContextual"/>
        </w:rPr>
        <w:tab/>
      </w:r>
      <w:r>
        <w:t>Geographical location discovery</w:t>
      </w:r>
      <w:r>
        <w:tab/>
      </w:r>
      <w:r>
        <w:fldChar w:fldCharType="begin" w:fldLock="1"/>
      </w:r>
      <w:r>
        <w:instrText xml:space="preserve"> PAGEREF _Toc183489647 \h </w:instrText>
      </w:r>
      <w:r>
        <w:fldChar w:fldCharType="separate"/>
      </w:r>
      <w:r>
        <w:t>85</w:t>
      </w:r>
      <w:r>
        <w:fldChar w:fldCharType="end"/>
      </w:r>
    </w:p>
    <w:p w14:paraId="32776976" w14:textId="7017FD19" w:rsidR="00637BA7" w:rsidRDefault="00637BA7">
      <w:pPr>
        <w:pStyle w:val="TOC8"/>
        <w:rPr>
          <w:rFonts w:asciiTheme="minorHAnsi" w:eastAsiaTheme="minorEastAsia" w:hAnsiTheme="minorHAnsi" w:cstheme="minorBidi"/>
          <w:b w:val="0"/>
          <w:kern w:val="2"/>
          <w:sz w:val="24"/>
          <w:szCs w:val="24"/>
          <w14:ligatures w14:val="standardContextual"/>
        </w:rPr>
      </w:pPr>
      <w:r>
        <w:lastRenderedPageBreak/>
        <w:t>Annex A (informative):</w:t>
      </w:r>
      <w:r>
        <w:rPr>
          <w:rFonts w:asciiTheme="minorHAnsi" w:eastAsiaTheme="minorEastAsia" w:hAnsiTheme="minorHAnsi" w:cstheme="minorBidi"/>
          <w:b w:val="0"/>
          <w:kern w:val="2"/>
          <w:sz w:val="24"/>
          <w:szCs w:val="24"/>
          <w14:ligatures w14:val="standardContextual"/>
        </w:rPr>
        <w:tab/>
      </w:r>
      <w:r>
        <w:t>Examples of Test-nrUICC</w:t>
      </w:r>
      <w:r>
        <w:tab/>
      </w:r>
      <w:r>
        <w:fldChar w:fldCharType="begin" w:fldLock="1"/>
      </w:r>
      <w:r>
        <w:instrText xml:space="preserve"> PAGEREF _Toc183489648 \h </w:instrText>
      </w:r>
      <w:r>
        <w:fldChar w:fldCharType="separate"/>
      </w:r>
      <w:r>
        <w:t>86</w:t>
      </w:r>
      <w:r>
        <w:fldChar w:fldCharType="end"/>
      </w:r>
    </w:p>
    <w:p w14:paraId="2A159355" w14:textId="2EF26CE2" w:rsidR="00637BA7" w:rsidRDefault="00637BA7">
      <w:pPr>
        <w:pStyle w:val="TOC1"/>
        <w:rPr>
          <w:rFonts w:asciiTheme="minorHAnsi" w:eastAsiaTheme="minorEastAsia" w:hAnsiTheme="minorHAnsi" w:cstheme="minorBidi"/>
          <w:kern w:val="2"/>
          <w:sz w:val="24"/>
          <w:szCs w:val="24"/>
          <w14:ligatures w14:val="standardContextual"/>
        </w:rPr>
      </w:pPr>
      <w:r>
        <w:t>A.0</w:t>
      </w:r>
      <w:r>
        <w:rPr>
          <w:rFonts w:asciiTheme="minorHAnsi" w:eastAsiaTheme="minorEastAsia" w:hAnsiTheme="minorHAnsi" w:cstheme="minorBidi"/>
          <w:kern w:val="2"/>
          <w:sz w:val="24"/>
          <w:szCs w:val="24"/>
          <w14:ligatures w14:val="standardContextual"/>
        </w:rPr>
        <w:tab/>
      </w:r>
      <w:r>
        <w:t>General information</w:t>
      </w:r>
      <w:r>
        <w:tab/>
      </w:r>
      <w:r>
        <w:fldChar w:fldCharType="begin" w:fldLock="1"/>
      </w:r>
      <w:r>
        <w:instrText xml:space="preserve"> PAGEREF _Toc183489649 \h </w:instrText>
      </w:r>
      <w:r>
        <w:fldChar w:fldCharType="separate"/>
      </w:r>
      <w:r>
        <w:t>86</w:t>
      </w:r>
      <w:r>
        <w:fldChar w:fldCharType="end"/>
      </w:r>
    </w:p>
    <w:p w14:paraId="18C1F7F3" w14:textId="7CDB7D8C" w:rsidR="00637BA7" w:rsidRDefault="00637BA7">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Test EF structure - 1</w:t>
      </w:r>
      <w:r>
        <w:tab/>
      </w:r>
      <w:r>
        <w:fldChar w:fldCharType="begin" w:fldLock="1"/>
      </w:r>
      <w:r>
        <w:instrText xml:space="preserve"> PAGEREF _Toc183489650 \h </w:instrText>
      </w:r>
      <w:r>
        <w:fldChar w:fldCharType="separate"/>
      </w:r>
      <w:r>
        <w:t>86</w:t>
      </w:r>
      <w:r>
        <w:fldChar w:fldCharType="end"/>
      </w:r>
    </w:p>
    <w:p w14:paraId="6451F779" w14:textId="79941976" w:rsidR="00637BA7" w:rsidRDefault="00637BA7">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EF</w:t>
      </w:r>
      <w:r w:rsidRPr="00D16D26">
        <w:rPr>
          <w:vertAlign w:val="subscript"/>
        </w:rPr>
        <w:t>STK</w:t>
      </w:r>
      <w:r>
        <w:t xml:space="preserve"> (SIM Toolkit data)</w:t>
      </w:r>
      <w:r>
        <w:tab/>
      </w:r>
      <w:r>
        <w:fldChar w:fldCharType="begin" w:fldLock="1"/>
      </w:r>
      <w:r>
        <w:instrText xml:space="preserve"> PAGEREF _Toc183489651 \h </w:instrText>
      </w:r>
      <w:r>
        <w:fldChar w:fldCharType="separate"/>
      </w:r>
      <w:r>
        <w:t>86</w:t>
      </w:r>
      <w:r>
        <w:fldChar w:fldCharType="end"/>
      </w:r>
    </w:p>
    <w:p w14:paraId="378FC0C3" w14:textId="53AE8157" w:rsidR="00637BA7" w:rsidRDefault="00637BA7">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EF</w:t>
      </w:r>
      <w:r w:rsidRPr="00D16D26">
        <w:rPr>
          <w:vertAlign w:val="subscript"/>
        </w:rPr>
        <w:t>SETSTK</w:t>
      </w:r>
      <w:r>
        <w:t xml:space="preserve"> (SET SIM Toolkit)</w:t>
      </w:r>
      <w:r>
        <w:tab/>
      </w:r>
      <w:r>
        <w:fldChar w:fldCharType="begin" w:fldLock="1"/>
      </w:r>
      <w:r>
        <w:instrText xml:space="preserve"> PAGEREF _Toc183489652 \h </w:instrText>
      </w:r>
      <w:r>
        <w:fldChar w:fldCharType="separate"/>
      </w:r>
      <w:r>
        <w:t>87</w:t>
      </w:r>
      <w:r>
        <w:fldChar w:fldCharType="end"/>
      </w:r>
    </w:p>
    <w:p w14:paraId="20E2D095" w14:textId="0B6EBDB5" w:rsidR="00637BA7" w:rsidRDefault="00637BA7">
      <w:pPr>
        <w:pStyle w:val="TOC2"/>
        <w:rPr>
          <w:rFonts w:asciiTheme="minorHAnsi" w:eastAsiaTheme="minorEastAsia" w:hAnsiTheme="minorHAnsi" w:cstheme="minorBidi"/>
          <w:kern w:val="2"/>
          <w:sz w:val="24"/>
          <w:szCs w:val="24"/>
          <w14:ligatures w14:val="standardContextual"/>
        </w:rPr>
      </w:pPr>
      <w:r>
        <w:t>A.1.3</w:t>
      </w:r>
      <w:r>
        <w:rPr>
          <w:rFonts w:asciiTheme="minorHAnsi" w:eastAsiaTheme="minorEastAsia" w:hAnsiTheme="minorHAnsi" w:cstheme="minorBidi"/>
          <w:kern w:val="2"/>
          <w:sz w:val="24"/>
          <w:szCs w:val="24"/>
          <w14:ligatures w14:val="standardContextual"/>
        </w:rPr>
        <w:tab/>
      </w:r>
      <w:r>
        <w:t>EF</w:t>
      </w:r>
      <w:r w:rsidRPr="00D16D26">
        <w:rPr>
          <w:vertAlign w:val="subscript"/>
        </w:rPr>
        <w:t>CC</w:t>
      </w:r>
      <w:r>
        <w:t xml:space="preserve"> (CALL CONTROL)</w:t>
      </w:r>
      <w:r>
        <w:tab/>
      </w:r>
      <w:r>
        <w:fldChar w:fldCharType="begin" w:fldLock="1"/>
      </w:r>
      <w:r>
        <w:instrText xml:space="preserve"> PAGEREF _Toc183489653 \h </w:instrText>
      </w:r>
      <w:r>
        <w:fldChar w:fldCharType="separate"/>
      </w:r>
      <w:r>
        <w:t>87</w:t>
      </w:r>
      <w:r>
        <w:fldChar w:fldCharType="end"/>
      </w:r>
    </w:p>
    <w:p w14:paraId="3868B281" w14:textId="7C299BB6" w:rsidR="00637BA7" w:rsidRDefault="00637BA7">
      <w:pPr>
        <w:pStyle w:val="TOC2"/>
        <w:rPr>
          <w:rFonts w:asciiTheme="minorHAnsi" w:eastAsiaTheme="minorEastAsia" w:hAnsiTheme="minorHAnsi" w:cstheme="minorBidi"/>
          <w:kern w:val="2"/>
          <w:sz w:val="24"/>
          <w:szCs w:val="24"/>
          <w14:ligatures w14:val="standardContextual"/>
        </w:rPr>
      </w:pPr>
      <w:r>
        <w:t>A.1.4</w:t>
      </w:r>
      <w:r>
        <w:rPr>
          <w:rFonts w:asciiTheme="minorHAnsi" w:eastAsiaTheme="minorEastAsia" w:hAnsiTheme="minorHAnsi" w:cstheme="minorBidi"/>
          <w:kern w:val="2"/>
          <w:sz w:val="24"/>
          <w:szCs w:val="24"/>
          <w14:ligatures w14:val="standardContextual"/>
        </w:rPr>
        <w:tab/>
      </w:r>
      <w:r>
        <w:t>EF</w:t>
      </w:r>
      <w:r w:rsidRPr="00D16D26">
        <w:rPr>
          <w:vertAlign w:val="subscript"/>
        </w:rPr>
        <w:t>EVENTLIST</w:t>
      </w:r>
      <w:r>
        <w:t xml:space="preserve"> (EVENT LIST)</w:t>
      </w:r>
      <w:r>
        <w:tab/>
      </w:r>
      <w:r>
        <w:fldChar w:fldCharType="begin" w:fldLock="1"/>
      </w:r>
      <w:r>
        <w:instrText xml:space="preserve"> PAGEREF _Toc183489654 \h </w:instrText>
      </w:r>
      <w:r>
        <w:fldChar w:fldCharType="separate"/>
      </w:r>
      <w:r>
        <w:t>88</w:t>
      </w:r>
      <w:r>
        <w:fldChar w:fldCharType="end"/>
      </w:r>
    </w:p>
    <w:p w14:paraId="2394D88E" w14:textId="2E37E2A9" w:rsidR="00637BA7" w:rsidRDefault="00637BA7">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Test EF structure - 2</w:t>
      </w:r>
      <w:r>
        <w:tab/>
      </w:r>
      <w:r>
        <w:fldChar w:fldCharType="begin" w:fldLock="1"/>
      </w:r>
      <w:r>
        <w:instrText xml:space="preserve"> PAGEREF _Toc183489655 \h </w:instrText>
      </w:r>
      <w:r>
        <w:fldChar w:fldCharType="separate"/>
      </w:r>
      <w:r>
        <w:t>88</w:t>
      </w:r>
      <w:r>
        <w:fldChar w:fldCharType="end"/>
      </w:r>
    </w:p>
    <w:p w14:paraId="20448353" w14:textId="529F529C" w:rsidR="00637BA7" w:rsidRDefault="00637BA7">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TC_IN </w:t>
      </w:r>
      <w:r>
        <w:t>(Test Case Input)</w:t>
      </w:r>
      <w:r>
        <w:tab/>
      </w:r>
      <w:r>
        <w:fldChar w:fldCharType="begin" w:fldLock="1"/>
      </w:r>
      <w:r>
        <w:instrText xml:space="preserve"> PAGEREF _Toc183489656 \h </w:instrText>
      </w:r>
      <w:r>
        <w:fldChar w:fldCharType="separate"/>
      </w:r>
      <w:r>
        <w:t>88</w:t>
      </w:r>
      <w:r>
        <w:fldChar w:fldCharType="end"/>
      </w:r>
    </w:p>
    <w:p w14:paraId="7F6EC26B" w14:textId="28C36BD0" w:rsidR="00637BA7" w:rsidRDefault="00637BA7">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TC_OUT </w:t>
      </w:r>
      <w:r>
        <w:t>(Test Case Output)</w:t>
      </w:r>
      <w:r>
        <w:tab/>
      </w:r>
      <w:r>
        <w:fldChar w:fldCharType="begin" w:fldLock="1"/>
      </w:r>
      <w:r>
        <w:instrText xml:space="preserve"> PAGEREF _Toc183489657 \h </w:instrText>
      </w:r>
      <w:r>
        <w:fldChar w:fldCharType="separate"/>
      </w:r>
      <w:r>
        <w:t>89</w:t>
      </w:r>
      <w:r>
        <w:fldChar w:fldCharType="end"/>
      </w:r>
    </w:p>
    <w:p w14:paraId="572576B6" w14:textId="79111912" w:rsidR="00637BA7" w:rsidRDefault="00637BA7">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EF</w:t>
      </w:r>
      <w:r w:rsidRPr="00D16D26">
        <w:rPr>
          <w:vertAlign w:val="subscript"/>
        </w:rPr>
        <w:t xml:space="preserve">EF_RESET </w:t>
      </w:r>
      <w:r>
        <w:t>(EF_RESET)</w:t>
      </w:r>
      <w:r>
        <w:tab/>
      </w:r>
      <w:r>
        <w:fldChar w:fldCharType="begin" w:fldLock="1"/>
      </w:r>
      <w:r>
        <w:instrText xml:space="preserve"> PAGEREF _Toc183489658 \h </w:instrText>
      </w:r>
      <w:r>
        <w:fldChar w:fldCharType="separate"/>
      </w:r>
      <w:r>
        <w:t>89</w:t>
      </w:r>
      <w:r>
        <w:fldChar w:fldCharType="end"/>
      </w:r>
    </w:p>
    <w:p w14:paraId="5347F710" w14:textId="04924775" w:rsidR="00637BA7" w:rsidRDefault="00637BA7">
      <w:pPr>
        <w:pStyle w:val="TOC8"/>
        <w:rPr>
          <w:rFonts w:asciiTheme="minorHAnsi" w:eastAsiaTheme="minorEastAsia" w:hAnsiTheme="minorHAnsi" w:cstheme="minorBidi"/>
          <w:b w:val="0"/>
          <w:kern w:val="2"/>
          <w:sz w:val="24"/>
          <w:szCs w:val="24"/>
          <w14:ligatures w14:val="standardContextual"/>
        </w:rPr>
      </w:pPr>
      <w:r>
        <w:t>Annex B (normative):</w:t>
      </w:r>
      <w:r>
        <w:rPr>
          <w:rFonts w:asciiTheme="minorHAnsi" w:eastAsiaTheme="minorEastAsia" w:hAnsiTheme="minorHAnsi" w:cstheme="minorBidi"/>
          <w:b w:val="0"/>
          <w:kern w:val="2"/>
          <w:sz w:val="24"/>
          <w:szCs w:val="24"/>
          <w14:ligatures w14:val="standardContextual"/>
        </w:rPr>
        <w:tab/>
      </w:r>
      <w:r w:rsidRPr="00D16D26">
        <w:rPr>
          <w:snapToGrid w:val="0"/>
          <w:lang w:eastAsia="de-DE"/>
        </w:rPr>
        <w:t>Details of terminal profile support</w:t>
      </w:r>
      <w:r>
        <w:tab/>
      </w:r>
      <w:r>
        <w:fldChar w:fldCharType="begin" w:fldLock="1"/>
      </w:r>
      <w:r>
        <w:instrText xml:space="preserve"> PAGEREF _Toc183489659 \h </w:instrText>
      </w:r>
      <w:r>
        <w:fldChar w:fldCharType="separate"/>
      </w:r>
      <w:r>
        <w:t>90</w:t>
      </w:r>
      <w:r>
        <w:fldChar w:fldCharType="end"/>
      </w:r>
    </w:p>
    <w:p w14:paraId="0ADDFD94" w14:textId="47E83D4D" w:rsidR="00637BA7" w:rsidRDefault="00637BA7">
      <w:pPr>
        <w:pStyle w:val="TOC8"/>
        <w:rPr>
          <w:rFonts w:asciiTheme="minorHAnsi" w:eastAsiaTheme="minorEastAsia" w:hAnsiTheme="minorHAnsi" w:cstheme="minorBidi"/>
          <w:b w:val="0"/>
          <w:kern w:val="2"/>
          <w:sz w:val="24"/>
          <w:szCs w:val="24"/>
          <w14:ligatures w14:val="standardContextual"/>
        </w:rPr>
      </w:pPr>
      <w:r>
        <w:t>Annex C (informative):</w:t>
      </w:r>
      <w:r>
        <w:rPr>
          <w:rFonts w:asciiTheme="minorHAnsi" w:eastAsiaTheme="minorEastAsia" w:hAnsiTheme="minorHAnsi" w:cstheme="minorBidi"/>
          <w:b w:val="0"/>
          <w:kern w:val="2"/>
          <w:sz w:val="24"/>
          <w:szCs w:val="24"/>
          <w14:ligatures w14:val="standardContextual"/>
        </w:rPr>
        <w:tab/>
      </w:r>
      <w:r>
        <w:t>Suggested requirement lists for Test Applet functionality</w:t>
      </w:r>
      <w:r>
        <w:tab/>
      </w:r>
      <w:r>
        <w:fldChar w:fldCharType="begin" w:fldLock="1"/>
      </w:r>
      <w:r>
        <w:instrText xml:space="preserve"> PAGEREF _Toc183489660 \h </w:instrText>
      </w:r>
      <w:r>
        <w:fldChar w:fldCharType="separate"/>
      </w:r>
      <w:r>
        <w:t>91</w:t>
      </w:r>
      <w:r>
        <w:fldChar w:fldCharType="end"/>
      </w:r>
    </w:p>
    <w:p w14:paraId="0155C54D" w14:textId="5D82F725" w:rsidR="00637BA7" w:rsidRDefault="00637BA7">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 requirements</w:t>
      </w:r>
      <w:r>
        <w:tab/>
      </w:r>
      <w:r>
        <w:fldChar w:fldCharType="begin" w:fldLock="1"/>
      </w:r>
      <w:r>
        <w:instrText xml:space="preserve"> PAGEREF _Toc183489661 \h </w:instrText>
      </w:r>
      <w:r>
        <w:fldChar w:fldCharType="separate"/>
      </w:r>
      <w:r>
        <w:t>91</w:t>
      </w:r>
      <w:r>
        <w:fldChar w:fldCharType="end"/>
      </w:r>
    </w:p>
    <w:p w14:paraId="527EC6BB" w14:textId="59845C6C" w:rsidR="00637BA7" w:rsidRDefault="00637BA7">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Test instruction or input data requirements</w:t>
      </w:r>
      <w:r>
        <w:tab/>
      </w:r>
      <w:r>
        <w:fldChar w:fldCharType="begin" w:fldLock="1"/>
      </w:r>
      <w:r>
        <w:instrText xml:space="preserve"> PAGEREF _Toc183489662 \h </w:instrText>
      </w:r>
      <w:r>
        <w:fldChar w:fldCharType="separate"/>
      </w:r>
      <w:r>
        <w:t>91</w:t>
      </w:r>
      <w:r>
        <w:fldChar w:fldCharType="end"/>
      </w:r>
    </w:p>
    <w:p w14:paraId="649AD0C5" w14:textId="1F23CDC0" w:rsidR="00637BA7" w:rsidRDefault="00637BA7">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Test instruction or input data requirements list-1</w:t>
      </w:r>
      <w:r>
        <w:tab/>
      </w:r>
      <w:r>
        <w:fldChar w:fldCharType="begin" w:fldLock="1"/>
      </w:r>
      <w:r>
        <w:instrText xml:space="preserve"> PAGEREF _Toc183489663 \h </w:instrText>
      </w:r>
      <w:r>
        <w:fldChar w:fldCharType="separate"/>
      </w:r>
      <w:r>
        <w:t>91</w:t>
      </w:r>
      <w:r>
        <w:fldChar w:fldCharType="end"/>
      </w:r>
    </w:p>
    <w:p w14:paraId="2247FCE5" w14:textId="5345F722" w:rsidR="00637BA7" w:rsidRDefault="00637BA7">
      <w:pPr>
        <w:pStyle w:val="TOC2"/>
        <w:rPr>
          <w:rFonts w:asciiTheme="minorHAnsi" w:eastAsiaTheme="minorEastAsia" w:hAnsiTheme="minorHAnsi" w:cstheme="minorBidi"/>
          <w:kern w:val="2"/>
          <w:sz w:val="24"/>
          <w:szCs w:val="24"/>
          <w14:ligatures w14:val="standardContextual"/>
        </w:rPr>
      </w:pPr>
      <w:r>
        <w:t>C.2.2</w:t>
      </w:r>
      <w:r>
        <w:rPr>
          <w:rFonts w:asciiTheme="minorHAnsi" w:eastAsiaTheme="minorEastAsia" w:hAnsiTheme="minorHAnsi" w:cstheme="minorBidi"/>
          <w:kern w:val="2"/>
          <w:sz w:val="24"/>
          <w:szCs w:val="24"/>
          <w14:ligatures w14:val="standardContextual"/>
        </w:rPr>
        <w:tab/>
      </w:r>
      <w:r>
        <w:t>Test instruction or input data requirements list-2</w:t>
      </w:r>
      <w:r>
        <w:tab/>
      </w:r>
      <w:r>
        <w:fldChar w:fldCharType="begin" w:fldLock="1"/>
      </w:r>
      <w:r>
        <w:instrText xml:space="preserve"> PAGEREF _Toc183489664 \h </w:instrText>
      </w:r>
      <w:r>
        <w:fldChar w:fldCharType="separate"/>
      </w:r>
      <w:r>
        <w:t>91</w:t>
      </w:r>
      <w:r>
        <w:fldChar w:fldCharType="end"/>
      </w:r>
    </w:p>
    <w:p w14:paraId="3EBDA32D" w14:textId="23850DC9" w:rsidR="00637BA7" w:rsidRDefault="00637BA7">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APDU content verification requirements</w:t>
      </w:r>
      <w:r>
        <w:tab/>
      </w:r>
      <w:r>
        <w:fldChar w:fldCharType="begin" w:fldLock="1"/>
      </w:r>
      <w:r>
        <w:instrText xml:space="preserve"> PAGEREF _Toc183489665 \h </w:instrText>
      </w:r>
      <w:r>
        <w:fldChar w:fldCharType="separate"/>
      </w:r>
      <w:r>
        <w:t>92</w:t>
      </w:r>
      <w:r>
        <w:fldChar w:fldCharType="end"/>
      </w:r>
    </w:p>
    <w:p w14:paraId="0C29C1DA" w14:textId="4355A5A2" w:rsidR="00637BA7" w:rsidRDefault="00637BA7">
      <w:pPr>
        <w:pStyle w:val="TOC2"/>
        <w:rPr>
          <w:rFonts w:asciiTheme="minorHAnsi" w:eastAsiaTheme="minorEastAsia" w:hAnsiTheme="minorHAnsi" w:cstheme="minorBidi"/>
          <w:kern w:val="2"/>
          <w:sz w:val="24"/>
          <w:szCs w:val="24"/>
          <w14:ligatures w14:val="standardContextual"/>
        </w:rPr>
      </w:pPr>
      <w:r>
        <w:t>C.3.1</w:t>
      </w:r>
      <w:r>
        <w:rPr>
          <w:rFonts w:asciiTheme="minorHAnsi" w:eastAsiaTheme="minorEastAsia" w:hAnsiTheme="minorHAnsi" w:cstheme="minorBidi"/>
          <w:kern w:val="2"/>
          <w:sz w:val="24"/>
          <w:szCs w:val="24"/>
          <w14:ligatures w14:val="standardContextual"/>
        </w:rPr>
        <w:tab/>
      </w:r>
      <w:r>
        <w:t>APDU content verification requirements list-1</w:t>
      </w:r>
      <w:r>
        <w:tab/>
      </w:r>
      <w:r>
        <w:fldChar w:fldCharType="begin" w:fldLock="1"/>
      </w:r>
      <w:r>
        <w:instrText xml:space="preserve"> PAGEREF _Toc183489666 \h </w:instrText>
      </w:r>
      <w:r>
        <w:fldChar w:fldCharType="separate"/>
      </w:r>
      <w:r>
        <w:t>92</w:t>
      </w:r>
      <w:r>
        <w:fldChar w:fldCharType="end"/>
      </w:r>
    </w:p>
    <w:p w14:paraId="38FE8D21" w14:textId="327AB3F5" w:rsidR="00637BA7" w:rsidRDefault="00637BA7">
      <w:pPr>
        <w:pStyle w:val="TOC2"/>
        <w:rPr>
          <w:rFonts w:asciiTheme="minorHAnsi" w:eastAsiaTheme="minorEastAsia" w:hAnsiTheme="minorHAnsi" w:cstheme="minorBidi"/>
          <w:kern w:val="2"/>
          <w:sz w:val="24"/>
          <w:szCs w:val="24"/>
          <w14:ligatures w14:val="standardContextual"/>
        </w:rPr>
      </w:pPr>
      <w:r>
        <w:t>C.3.2</w:t>
      </w:r>
      <w:r>
        <w:rPr>
          <w:rFonts w:asciiTheme="minorHAnsi" w:eastAsiaTheme="minorEastAsia" w:hAnsiTheme="minorHAnsi" w:cstheme="minorBidi"/>
          <w:kern w:val="2"/>
          <w:sz w:val="24"/>
          <w:szCs w:val="24"/>
          <w14:ligatures w14:val="standardContextual"/>
        </w:rPr>
        <w:tab/>
      </w:r>
      <w:r>
        <w:t>APDU content verification requirements list-2</w:t>
      </w:r>
      <w:r>
        <w:tab/>
      </w:r>
      <w:r>
        <w:fldChar w:fldCharType="begin" w:fldLock="1"/>
      </w:r>
      <w:r>
        <w:instrText xml:space="preserve"> PAGEREF _Toc183489667 \h </w:instrText>
      </w:r>
      <w:r>
        <w:fldChar w:fldCharType="separate"/>
      </w:r>
      <w:r>
        <w:t>92</w:t>
      </w:r>
      <w:r>
        <w:fldChar w:fldCharType="end"/>
      </w:r>
    </w:p>
    <w:p w14:paraId="18790907" w14:textId="68979300" w:rsidR="00637BA7" w:rsidRDefault="00637BA7">
      <w:pPr>
        <w:pStyle w:val="TOC8"/>
        <w:rPr>
          <w:rFonts w:asciiTheme="minorHAnsi" w:eastAsiaTheme="minorEastAsia" w:hAnsiTheme="minorHAnsi" w:cstheme="minorBidi"/>
          <w:b w:val="0"/>
          <w:kern w:val="2"/>
          <w:sz w:val="24"/>
          <w:szCs w:val="24"/>
          <w14:ligatures w14:val="standardContextual"/>
        </w:rPr>
      </w:pPr>
      <w:r>
        <w:t>Annex D (informative):</w:t>
      </w:r>
      <w:r>
        <w:tab/>
        <w:t>Change history</w:t>
      </w:r>
      <w:r>
        <w:tab/>
      </w:r>
      <w:r>
        <w:fldChar w:fldCharType="begin" w:fldLock="1"/>
      </w:r>
      <w:r>
        <w:instrText xml:space="preserve"> PAGEREF _Toc183489668 \h </w:instrText>
      </w:r>
      <w:r>
        <w:fldChar w:fldCharType="separate"/>
      </w:r>
      <w:r>
        <w:t>93</w:t>
      </w:r>
      <w:r>
        <w:fldChar w:fldCharType="end"/>
      </w:r>
    </w:p>
    <w:p w14:paraId="25E50437" w14:textId="765C0371" w:rsidR="00252629" w:rsidRPr="006C1F26" w:rsidRDefault="005F5637" w:rsidP="00252629">
      <w:r>
        <w:rPr>
          <w:noProof/>
          <w:sz w:val="22"/>
        </w:rPr>
        <w:fldChar w:fldCharType="end"/>
      </w:r>
    </w:p>
    <w:p w14:paraId="5DDF7EDB" w14:textId="77777777" w:rsidR="00252629" w:rsidRPr="00B519E0" w:rsidRDefault="00252629" w:rsidP="00252629">
      <w:pPr>
        <w:pStyle w:val="Guidance"/>
        <w:rPr>
          <w:i w:val="0"/>
          <w:color w:val="auto"/>
        </w:rPr>
      </w:pPr>
      <w:r w:rsidRPr="006C1F26">
        <w:br w:type="page"/>
      </w:r>
    </w:p>
    <w:p w14:paraId="62127F55" w14:textId="77777777" w:rsidR="00252629" w:rsidRPr="006C1F26" w:rsidRDefault="00252629" w:rsidP="00252629">
      <w:pPr>
        <w:pStyle w:val="Heading1"/>
      </w:pPr>
      <w:bookmarkStart w:id="18" w:name="foreword"/>
      <w:bookmarkStart w:id="19" w:name="_Toc178929325"/>
      <w:bookmarkStart w:id="20" w:name="_Toc183489353"/>
      <w:bookmarkEnd w:id="18"/>
      <w:r w:rsidRPr="006C1F26">
        <w:lastRenderedPageBreak/>
        <w:t>Foreword</w:t>
      </w:r>
      <w:bookmarkEnd w:id="19"/>
      <w:bookmarkEnd w:id="20"/>
    </w:p>
    <w:p w14:paraId="7AABCFAB" w14:textId="77777777" w:rsidR="00252629" w:rsidRPr="006C1F26" w:rsidRDefault="00252629" w:rsidP="00252629">
      <w:r w:rsidRPr="006C1F26">
        <w:t xml:space="preserve">This Technical </w:t>
      </w:r>
      <w:bookmarkStart w:id="21" w:name="spectype3"/>
      <w:r w:rsidRPr="006C1F26">
        <w:t>Specification</w:t>
      </w:r>
      <w:bookmarkEnd w:id="21"/>
      <w:r w:rsidRPr="006C1F26">
        <w:t xml:space="preserve"> has been produced by the 3rd Generation Partnership Project (3GPP).</w:t>
      </w:r>
    </w:p>
    <w:p w14:paraId="2C4AD3A0" w14:textId="77777777" w:rsidR="00252629" w:rsidRPr="006C1F26" w:rsidRDefault="00252629" w:rsidP="00252629">
      <w:r w:rsidRPr="006C1F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A56862" w14:textId="77777777" w:rsidR="00252629" w:rsidRPr="006C1F26" w:rsidRDefault="00252629" w:rsidP="00252629">
      <w:pPr>
        <w:pStyle w:val="B10"/>
      </w:pPr>
      <w:r w:rsidRPr="006C1F26">
        <w:t>Version x.y.z</w:t>
      </w:r>
    </w:p>
    <w:p w14:paraId="5DA24779" w14:textId="77777777" w:rsidR="00252629" w:rsidRPr="006C1F26" w:rsidRDefault="00252629" w:rsidP="00252629">
      <w:pPr>
        <w:pStyle w:val="B10"/>
      </w:pPr>
      <w:r w:rsidRPr="006C1F26">
        <w:t>where:</w:t>
      </w:r>
    </w:p>
    <w:p w14:paraId="359CDEED" w14:textId="77777777" w:rsidR="00252629" w:rsidRPr="006C1F26" w:rsidRDefault="00252629" w:rsidP="00252629">
      <w:pPr>
        <w:pStyle w:val="B2"/>
      </w:pPr>
      <w:r w:rsidRPr="006C1F26">
        <w:t>x</w:t>
      </w:r>
      <w:r w:rsidRPr="006C1F26">
        <w:tab/>
        <w:t>the first digit:</w:t>
      </w:r>
    </w:p>
    <w:p w14:paraId="5E20E823" w14:textId="77777777" w:rsidR="00252629" w:rsidRPr="006C1F26" w:rsidRDefault="00252629" w:rsidP="00252629">
      <w:pPr>
        <w:pStyle w:val="B3"/>
      </w:pPr>
      <w:r w:rsidRPr="006C1F26">
        <w:t>1</w:t>
      </w:r>
      <w:r w:rsidRPr="006C1F26">
        <w:tab/>
        <w:t>presented to TSG for information;</w:t>
      </w:r>
    </w:p>
    <w:p w14:paraId="2F766FD7" w14:textId="77777777" w:rsidR="00252629" w:rsidRPr="006C1F26" w:rsidRDefault="00252629" w:rsidP="00252629">
      <w:pPr>
        <w:pStyle w:val="B3"/>
      </w:pPr>
      <w:r w:rsidRPr="006C1F26">
        <w:t>2</w:t>
      </w:r>
      <w:r w:rsidRPr="006C1F26">
        <w:tab/>
        <w:t>presented to TSG for approval;</w:t>
      </w:r>
    </w:p>
    <w:p w14:paraId="6DAD5EDF" w14:textId="77777777" w:rsidR="00252629" w:rsidRPr="006C1F26" w:rsidRDefault="00252629" w:rsidP="00252629">
      <w:pPr>
        <w:pStyle w:val="B3"/>
      </w:pPr>
      <w:r w:rsidRPr="006C1F26">
        <w:t>3</w:t>
      </w:r>
      <w:r w:rsidRPr="006C1F26">
        <w:tab/>
        <w:t>or greater indicates TSG approved document under change control.</w:t>
      </w:r>
    </w:p>
    <w:p w14:paraId="2F1D9410" w14:textId="77777777" w:rsidR="00252629" w:rsidRPr="006C1F26" w:rsidRDefault="00252629" w:rsidP="00252629">
      <w:pPr>
        <w:pStyle w:val="B2"/>
      </w:pPr>
      <w:r w:rsidRPr="006C1F26">
        <w:t>y</w:t>
      </w:r>
      <w:r w:rsidRPr="006C1F26">
        <w:tab/>
        <w:t>the second digit is incremented for all changes of substance, i.e. technical enhancements, corrections, updates, etc.</w:t>
      </w:r>
    </w:p>
    <w:p w14:paraId="1CC5F7D1" w14:textId="77777777" w:rsidR="00252629" w:rsidRPr="006C1F26" w:rsidRDefault="00252629" w:rsidP="00252629">
      <w:pPr>
        <w:pStyle w:val="B2"/>
      </w:pPr>
      <w:r w:rsidRPr="006C1F26">
        <w:t>z</w:t>
      </w:r>
      <w:r w:rsidRPr="006C1F26">
        <w:tab/>
        <w:t>the third digit is incremented when editorial only changes have been incorporated in the document.</w:t>
      </w:r>
    </w:p>
    <w:p w14:paraId="71C0C3C5" w14:textId="77777777" w:rsidR="00252629" w:rsidRPr="006C1F26" w:rsidRDefault="00252629" w:rsidP="00252629">
      <w:r w:rsidRPr="006C1F26">
        <w:t>In the present document, modal verbs have the following meanings:</w:t>
      </w:r>
    </w:p>
    <w:p w14:paraId="0B235B46" w14:textId="77777777" w:rsidR="00252629" w:rsidRPr="006C1F26" w:rsidRDefault="00252629" w:rsidP="00252629">
      <w:pPr>
        <w:pStyle w:val="EX"/>
      </w:pPr>
      <w:r w:rsidRPr="006C1F26">
        <w:rPr>
          <w:b/>
        </w:rPr>
        <w:t>shall</w:t>
      </w:r>
      <w:r w:rsidRPr="006C1F26">
        <w:tab/>
      </w:r>
      <w:r w:rsidRPr="006C1F26">
        <w:tab/>
        <w:t>indicates a mandatory requirement to do something</w:t>
      </w:r>
    </w:p>
    <w:p w14:paraId="667145E6" w14:textId="77777777" w:rsidR="00252629" w:rsidRPr="006C1F26" w:rsidRDefault="00252629" w:rsidP="00252629">
      <w:pPr>
        <w:pStyle w:val="EX"/>
      </w:pPr>
      <w:r w:rsidRPr="006C1F26">
        <w:rPr>
          <w:b/>
        </w:rPr>
        <w:t>shall not</w:t>
      </w:r>
      <w:r w:rsidRPr="006C1F26">
        <w:tab/>
        <w:t>indicates an interdiction (prohibition) to do something</w:t>
      </w:r>
    </w:p>
    <w:p w14:paraId="22936E9C" w14:textId="77777777" w:rsidR="00252629" w:rsidRPr="006C1F26" w:rsidRDefault="00252629" w:rsidP="00252629">
      <w:r w:rsidRPr="006C1F26">
        <w:t>The constructions "shall" and "shall not" are confined to the context of normative provisions, and do not appear in Technical Reports.</w:t>
      </w:r>
    </w:p>
    <w:p w14:paraId="0D071949" w14:textId="77777777" w:rsidR="00252629" w:rsidRPr="006C1F26" w:rsidRDefault="00252629" w:rsidP="00252629">
      <w:r w:rsidRPr="006C1F2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461CB5A" w14:textId="77777777" w:rsidR="00252629" w:rsidRPr="006C1F26" w:rsidRDefault="00252629" w:rsidP="00252629">
      <w:pPr>
        <w:pStyle w:val="EX"/>
      </w:pPr>
      <w:r w:rsidRPr="006C1F26">
        <w:rPr>
          <w:b/>
        </w:rPr>
        <w:t>should</w:t>
      </w:r>
      <w:r w:rsidRPr="006C1F26">
        <w:tab/>
      </w:r>
      <w:r w:rsidRPr="006C1F26">
        <w:tab/>
        <w:t>indicates a recommendation to do something</w:t>
      </w:r>
    </w:p>
    <w:p w14:paraId="16C320A0" w14:textId="77777777" w:rsidR="00252629" w:rsidRPr="006C1F26" w:rsidRDefault="00252629" w:rsidP="00252629">
      <w:pPr>
        <w:pStyle w:val="EX"/>
      </w:pPr>
      <w:r w:rsidRPr="006C1F26">
        <w:rPr>
          <w:b/>
        </w:rPr>
        <w:t>should not</w:t>
      </w:r>
      <w:r w:rsidRPr="006C1F26">
        <w:tab/>
        <w:t>indicates a recommendation not to do something</w:t>
      </w:r>
    </w:p>
    <w:p w14:paraId="56C7674D" w14:textId="77777777" w:rsidR="00252629" w:rsidRPr="006C1F26" w:rsidRDefault="00252629" w:rsidP="00252629">
      <w:pPr>
        <w:pStyle w:val="EX"/>
      </w:pPr>
      <w:r w:rsidRPr="006C1F26">
        <w:rPr>
          <w:b/>
        </w:rPr>
        <w:t>may</w:t>
      </w:r>
      <w:r w:rsidRPr="006C1F26">
        <w:tab/>
      </w:r>
      <w:r w:rsidRPr="006C1F26">
        <w:tab/>
        <w:t>indicates permission to do something</w:t>
      </w:r>
    </w:p>
    <w:p w14:paraId="3AD2D242" w14:textId="77777777" w:rsidR="00252629" w:rsidRPr="006C1F26" w:rsidRDefault="00252629" w:rsidP="00252629">
      <w:pPr>
        <w:pStyle w:val="EX"/>
      </w:pPr>
      <w:r w:rsidRPr="006C1F26">
        <w:rPr>
          <w:b/>
        </w:rPr>
        <w:t>need not</w:t>
      </w:r>
      <w:r w:rsidRPr="006C1F26">
        <w:tab/>
        <w:t>indicates permission not to do something</w:t>
      </w:r>
    </w:p>
    <w:p w14:paraId="44D90D49" w14:textId="77777777" w:rsidR="00252629" w:rsidRPr="006C1F26" w:rsidRDefault="00252629" w:rsidP="00252629">
      <w:r w:rsidRPr="006C1F26">
        <w:t>The construction "may not" is ambiguous and is not used in normative elements. The unambiguous constructions "might not" or "shall not" are used instead, depending upon the meaning intended.</w:t>
      </w:r>
    </w:p>
    <w:p w14:paraId="55DF8528" w14:textId="77777777" w:rsidR="00252629" w:rsidRPr="006C1F26" w:rsidRDefault="00252629" w:rsidP="00252629">
      <w:pPr>
        <w:pStyle w:val="EX"/>
      </w:pPr>
      <w:r w:rsidRPr="006C1F26">
        <w:rPr>
          <w:b/>
        </w:rPr>
        <w:t>can</w:t>
      </w:r>
      <w:r w:rsidRPr="006C1F26">
        <w:tab/>
      </w:r>
      <w:r w:rsidRPr="006C1F26">
        <w:tab/>
        <w:t>indicates that something is possible</w:t>
      </w:r>
    </w:p>
    <w:p w14:paraId="7B042EFD" w14:textId="77777777" w:rsidR="00252629" w:rsidRPr="006C1F26" w:rsidRDefault="00252629" w:rsidP="00252629">
      <w:pPr>
        <w:pStyle w:val="EX"/>
      </w:pPr>
      <w:r w:rsidRPr="006C1F26">
        <w:rPr>
          <w:b/>
        </w:rPr>
        <w:t>cannot</w:t>
      </w:r>
      <w:r w:rsidRPr="006C1F26">
        <w:tab/>
      </w:r>
      <w:r w:rsidRPr="006C1F26">
        <w:tab/>
        <w:t>indicates that something is impossible</w:t>
      </w:r>
    </w:p>
    <w:p w14:paraId="6A8B897B" w14:textId="77777777" w:rsidR="00252629" w:rsidRPr="006C1F26" w:rsidRDefault="00252629" w:rsidP="00252629">
      <w:r w:rsidRPr="006C1F26">
        <w:t>The constructions "can" and "cannot" are not substitutes for "may" and "need not".</w:t>
      </w:r>
    </w:p>
    <w:p w14:paraId="06263158" w14:textId="77777777" w:rsidR="00252629" w:rsidRPr="006C1F26" w:rsidRDefault="00252629" w:rsidP="00252629">
      <w:pPr>
        <w:pStyle w:val="EX"/>
      </w:pPr>
      <w:r w:rsidRPr="006C1F26">
        <w:rPr>
          <w:b/>
        </w:rPr>
        <w:t>will</w:t>
      </w:r>
      <w:r w:rsidRPr="006C1F26">
        <w:tab/>
      </w:r>
      <w:r w:rsidRPr="006C1F26">
        <w:tab/>
        <w:t>indicates that something is certain or expected to happen as a result of action taken by an agency the behaviour of which is outside the scope of the present document</w:t>
      </w:r>
    </w:p>
    <w:p w14:paraId="023FA18A" w14:textId="77777777" w:rsidR="00252629" w:rsidRPr="006C1F26" w:rsidRDefault="00252629" w:rsidP="00252629">
      <w:pPr>
        <w:pStyle w:val="EX"/>
      </w:pPr>
      <w:r w:rsidRPr="006C1F26">
        <w:rPr>
          <w:b/>
        </w:rPr>
        <w:t>will not</w:t>
      </w:r>
      <w:r w:rsidRPr="006C1F26">
        <w:tab/>
      </w:r>
      <w:r w:rsidRPr="006C1F26">
        <w:tab/>
        <w:t>indicates that something is certain or expected not to happen as a result of action taken by an agency the behaviour of which is outside the scope of the present document</w:t>
      </w:r>
    </w:p>
    <w:p w14:paraId="5E24D0D2" w14:textId="77777777" w:rsidR="00252629" w:rsidRPr="006C1F26" w:rsidRDefault="00252629" w:rsidP="00252629">
      <w:pPr>
        <w:pStyle w:val="EX"/>
      </w:pPr>
      <w:r w:rsidRPr="006C1F26">
        <w:rPr>
          <w:b/>
        </w:rPr>
        <w:t>might</w:t>
      </w:r>
      <w:r w:rsidRPr="006C1F26">
        <w:tab/>
        <w:t>indicates a likelihood that something will happen as a result of action taken by some agency the behaviour of which is outside the scope of the present document</w:t>
      </w:r>
    </w:p>
    <w:p w14:paraId="456BF024" w14:textId="77777777" w:rsidR="00252629" w:rsidRPr="006C1F26" w:rsidRDefault="00252629" w:rsidP="00252629">
      <w:pPr>
        <w:pStyle w:val="EX"/>
      </w:pPr>
      <w:r w:rsidRPr="006C1F26">
        <w:rPr>
          <w:b/>
        </w:rPr>
        <w:lastRenderedPageBreak/>
        <w:t>might not</w:t>
      </w:r>
      <w:r w:rsidRPr="006C1F26">
        <w:tab/>
        <w:t>indicates a likelihood that something will not happen as a result of action taken by some agency the behaviour of which is outside the scope of the present document</w:t>
      </w:r>
    </w:p>
    <w:p w14:paraId="58E87C7A" w14:textId="77777777" w:rsidR="00252629" w:rsidRPr="006C1F26" w:rsidRDefault="00252629" w:rsidP="00252629">
      <w:r w:rsidRPr="006C1F26">
        <w:t>In addition:</w:t>
      </w:r>
    </w:p>
    <w:p w14:paraId="69FC47A2" w14:textId="77777777" w:rsidR="00252629" w:rsidRPr="006C1F26" w:rsidRDefault="00252629" w:rsidP="00252629">
      <w:pPr>
        <w:pStyle w:val="EX"/>
      </w:pPr>
      <w:r w:rsidRPr="006C1F26">
        <w:rPr>
          <w:b/>
        </w:rPr>
        <w:t>is</w:t>
      </w:r>
      <w:r w:rsidRPr="006C1F26">
        <w:tab/>
        <w:t>(or any other verb in the indicative mood) indicates a statement of fact</w:t>
      </w:r>
    </w:p>
    <w:p w14:paraId="0E550099" w14:textId="77777777" w:rsidR="00252629" w:rsidRPr="006C1F26" w:rsidRDefault="00252629" w:rsidP="00252629">
      <w:pPr>
        <w:pStyle w:val="EX"/>
      </w:pPr>
      <w:r w:rsidRPr="006C1F26">
        <w:rPr>
          <w:b/>
        </w:rPr>
        <w:t>is not</w:t>
      </w:r>
      <w:r w:rsidRPr="006C1F26">
        <w:tab/>
        <w:t>(or any other negative verb in the indicative mood) indicates a statement of fact</w:t>
      </w:r>
    </w:p>
    <w:p w14:paraId="6E04B2E3" w14:textId="77777777" w:rsidR="00252629" w:rsidRPr="006C1F26" w:rsidRDefault="00252629" w:rsidP="00252629">
      <w:r w:rsidRPr="006C1F26">
        <w:t>The constructions "is" and "is not" do not indicate requirements.</w:t>
      </w:r>
    </w:p>
    <w:p w14:paraId="454FAF57" w14:textId="77777777" w:rsidR="00252629" w:rsidRPr="006C1F26" w:rsidRDefault="00252629" w:rsidP="00252629">
      <w:pPr>
        <w:pStyle w:val="Heading1"/>
      </w:pPr>
      <w:bookmarkStart w:id="22" w:name="introduction"/>
      <w:bookmarkStart w:id="23" w:name="_Toc178929326"/>
      <w:bookmarkStart w:id="24" w:name="_Toc183489354"/>
      <w:bookmarkEnd w:id="22"/>
      <w:r w:rsidRPr="006C1F26">
        <w:t>Introduction</w:t>
      </w:r>
      <w:bookmarkEnd w:id="23"/>
      <w:bookmarkEnd w:id="24"/>
    </w:p>
    <w:p w14:paraId="1D0686A2" w14:textId="77777777" w:rsidR="00252629" w:rsidRPr="006C1F26" w:rsidRDefault="00252629" w:rsidP="00252629">
      <w:r w:rsidRPr="006C1F26">
        <w:rPr>
          <w:rFonts w:eastAsia="TimesNewRoman"/>
        </w:rPr>
        <w:t xml:space="preserve">The present document defines application behavioural tests for </w:t>
      </w:r>
      <w:r>
        <w:rPr>
          <w:rFonts w:eastAsia="TimesNewRoman"/>
        </w:rPr>
        <w:t xml:space="preserve">USIM Application Toolkit functionality on </w:t>
      </w:r>
      <w:r w:rsidRPr="006C1F26">
        <w:rPr>
          <w:rFonts w:eastAsia="TimesNewRoman"/>
        </w:rPr>
        <w:t>a</w:t>
      </w:r>
      <w:r>
        <w:rPr>
          <w:rFonts w:eastAsia="TimesNewRoman"/>
        </w:rPr>
        <w:t>n</w:t>
      </w:r>
      <w:r w:rsidRPr="006C1F26">
        <w:rPr>
          <w:rFonts w:eastAsia="TimesNewRoman"/>
        </w:rPr>
        <w:t xml:space="preserve"> </w:t>
      </w:r>
      <w:r>
        <w:rPr>
          <w:rFonts w:eastAsia="TimesNewRoman"/>
        </w:rPr>
        <w:t xml:space="preserve">ME </w:t>
      </w:r>
      <w:r w:rsidRPr="006C1F26">
        <w:rPr>
          <w:rFonts w:eastAsia="TimesNewRoman"/>
        </w:rPr>
        <w:t xml:space="preserve">with a non-removable UICC/USIM where no access to the physical UICC-Terminal interface can be granted when interacting </w:t>
      </w:r>
      <w:r w:rsidRPr="006C1F26">
        <w:t>with a 3GPP network</w:t>
      </w:r>
      <w:r w:rsidRPr="006C1F26">
        <w:rPr>
          <w:rFonts w:eastAsia="TimesNewRoman"/>
        </w:rPr>
        <w:t>.</w:t>
      </w:r>
    </w:p>
    <w:p w14:paraId="1E67A927" w14:textId="3EE2AF22" w:rsidR="00252629" w:rsidRPr="006C1F26" w:rsidRDefault="00252629" w:rsidP="00252629">
      <w:pPr>
        <w:rPr>
          <w:rFonts w:eastAsia="TimesNewRoman"/>
        </w:rPr>
      </w:pPr>
      <w:r w:rsidRPr="006C1F26">
        <w:rPr>
          <w:rFonts w:eastAsia="TimesNewRoman"/>
        </w:rPr>
        <w:t xml:space="preserve">The aim of the present document is to ensure the correct behaviour of a UE interfacing </w:t>
      </w:r>
      <w:r w:rsidRPr="006C1F26">
        <w:t xml:space="preserve">with a 3GPP network </w:t>
      </w:r>
      <w:r w:rsidRPr="006C1F26">
        <w:rPr>
          <w:rFonts w:eastAsia="TimesNewRoman"/>
        </w:rPr>
        <w:t xml:space="preserve">whilst it is proved that </w:t>
      </w:r>
      <w:r>
        <w:rPr>
          <w:rFonts w:eastAsia="TimesNewRoman"/>
        </w:rPr>
        <w:t>USIM Application Toolkit</w:t>
      </w:r>
      <w:r w:rsidRPr="006C1F26">
        <w:rPr>
          <w:rFonts w:eastAsia="TimesNewRoman"/>
        </w:rPr>
        <w:t xml:space="preserve"> specific data and functionality is used wherever indicated, similar to application tests defined in TS 31.12</w:t>
      </w:r>
      <w:r>
        <w:rPr>
          <w:rFonts w:eastAsia="TimesNewRoman"/>
        </w:rPr>
        <w:t>4</w:t>
      </w:r>
      <w:r w:rsidRPr="006C1F26">
        <w:rPr>
          <w:rFonts w:eastAsia="TimesNewRoman"/>
        </w:rPr>
        <w:t> </w:t>
      </w:r>
      <w:r w:rsidR="00BA4FE6">
        <w:rPr>
          <w:rFonts w:eastAsia="TimesNewRoman"/>
        </w:rPr>
        <w:t>[2]</w:t>
      </w:r>
      <w:r w:rsidRPr="006C1F26">
        <w:rPr>
          <w:rFonts w:eastAsia="TimesNewRoman"/>
        </w:rPr>
        <w:t xml:space="preserve"> but without direct access to the UICC-</w:t>
      </w:r>
      <w:r>
        <w:rPr>
          <w:rFonts w:eastAsia="TimesNewRoman"/>
        </w:rPr>
        <w:t>T</w:t>
      </w:r>
      <w:r w:rsidRPr="006C1F26">
        <w:rPr>
          <w:rFonts w:eastAsia="TimesNewRoman"/>
        </w:rPr>
        <w:t>erminal interface.</w:t>
      </w:r>
    </w:p>
    <w:p w14:paraId="09D10EC5" w14:textId="77777777" w:rsidR="00252629" w:rsidRPr="006C1F26" w:rsidRDefault="00252629" w:rsidP="00252629">
      <w:pPr>
        <w:rPr>
          <w:rFonts w:eastAsia="TimesNewRoman"/>
        </w:rPr>
      </w:pPr>
      <w:r w:rsidRPr="006C1F26">
        <w:rPr>
          <w:rFonts w:eastAsia="TimesNewRoman"/>
        </w:rPr>
        <w:t>The present document does not define any aspects related to the administrative management phase of the UICC. Any internal technical realisation of either the UICC or the terminal is only specified where these are important for the verification of specific behaviour. Application specific details for applications residing on an UICC are specified in the respective application specific documents.</w:t>
      </w:r>
    </w:p>
    <w:p w14:paraId="343047A0" w14:textId="77777777" w:rsidR="00252629" w:rsidRPr="006C1F26" w:rsidRDefault="00252629" w:rsidP="005F5637">
      <w:pPr>
        <w:pStyle w:val="Heading1"/>
      </w:pPr>
      <w:r w:rsidRPr="006C1F26">
        <w:br w:type="page"/>
      </w:r>
      <w:bookmarkStart w:id="25" w:name="scope"/>
      <w:bookmarkStart w:id="26" w:name="_Toc178929327"/>
      <w:bookmarkStart w:id="27" w:name="_Toc183489355"/>
      <w:bookmarkEnd w:id="25"/>
      <w:r w:rsidRPr="006C1F26">
        <w:lastRenderedPageBreak/>
        <w:t>1</w:t>
      </w:r>
      <w:r w:rsidRPr="006C1F26">
        <w:tab/>
      </w:r>
      <w:r w:rsidRPr="005F5637">
        <w:t>Scope</w:t>
      </w:r>
      <w:bookmarkEnd w:id="26"/>
      <w:bookmarkEnd w:id="27"/>
    </w:p>
    <w:p w14:paraId="3B389779" w14:textId="0F2E4AD8" w:rsidR="00252629" w:rsidRDefault="00252629" w:rsidP="00252629">
      <w:r w:rsidRPr="006C1F26">
        <w:t xml:space="preserve">The present document </w:t>
      </w:r>
      <w:r>
        <w:t>describes</w:t>
      </w:r>
      <w:r w:rsidRPr="006C1F26">
        <w:t xml:space="preserve"> </w:t>
      </w:r>
      <w:r w:rsidRPr="006C1F26">
        <w:rPr>
          <w:rFonts w:eastAsia="TimesNewRoman"/>
        </w:rPr>
        <w:t>behavioural tests for</w:t>
      </w:r>
      <w:r>
        <w:t xml:space="preserve"> the USIM Application Toolkit implemented in Mobile Equipment (ME) or Mobile Stations (MS) supporting a non-removable UICC only within the 3GPP digital cellular telecommunications system, in compliance with the relevant requirements, and in accordance with the relevant guidance given in ISO/IEC 9646</w:t>
      </w:r>
      <w:r>
        <w:noBreakHyphen/>
        <w:t>7 </w:t>
      </w:r>
      <w:r w:rsidR="00637BA7">
        <w:t>[7]</w:t>
      </w:r>
      <w:r>
        <w:t xml:space="preserve"> and ETSI ETS 300 406 </w:t>
      </w:r>
      <w:r w:rsidR="00BA4FE6">
        <w:t>[20]</w:t>
      </w:r>
      <w:r>
        <w:t>.</w:t>
      </w:r>
    </w:p>
    <w:p w14:paraId="0517C857" w14:textId="6429D7B3" w:rsidR="00252629" w:rsidRDefault="00252629" w:rsidP="00252629">
      <w:r>
        <w:t xml:space="preserve">This document shall provide alternative verification and testing approaches for test cases initially defined in </w:t>
      </w:r>
      <w:r w:rsidRPr="006C1F26">
        <w:t>TS 31.12</w:t>
      </w:r>
      <w:r>
        <w:t>4</w:t>
      </w:r>
      <w:r w:rsidRPr="006C1F26">
        <w:t> </w:t>
      </w:r>
      <w:r w:rsidR="00BA4FE6">
        <w:t>[2]</w:t>
      </w:r>
      <w:r w:rsidR="00B05BAE">
        <w:t xml:space="preserve"> or ETSI TS 102 384 respectively</w:t>
      </w:r>
      <w:r>
        <w:t xml:space="preserve">. </w:t>
      </w:r>
      <w:r w:rsidR="00B05BAE">
        <w:t xml:space="preserve">To </w:t>
      </w:r>
      <w:r w:rsidR="00B05BAE" w:rsidRPr="00B05BAE">
        <w:t>guarantee the highest possible reliability</w:t>
      </w:r>
      <w:r w:rsidR="00B05BAE">
        <w:t>, t</w:t>
      </w:r>
      <w:r w:rsidR="0035130A">
        <w:t>he verification of existing requirements shall be done using methods defined by ETSI or 3GPP.</w:t>
      </w:r>
    </w:p>
    <w:p w14:paraId="6FB0C77F" w14:textId="739199B3" w:rsidR="00B05BAE" w:rsidRDefault="00B05BAE" w:rsidP="00B05BAE">
      <w:r>
        <w:t>A 3GPP ME may support functionality that is not required by 3GPP, but the requirements to do so are outside of the scope of 3GPP. Thus, the present document does not contain tests or references to ETSI TS 102 384 </w:t>
      </w:r>
      <w:r w:rsidR="001842A0">
        <w:t>[3]</w:t>
      </w:r>
      <w:r>
        <w:t xml:space="preserve"> tests for features which are out of scope of 3GPP.</w:t>
      </w:r>
    </w:p>
    <w:p w14:paraId="7C6D5ABD" w14:textId="2F7441CC" w:rsidR="00252629" w:rsidRDefault="00252629" w:rsidP="00252629">
      <w:r w:rsidRPr="006C1F26">
        <w:t>Due to possible limitations in profile handling and updating it is not intended to use the test case</w:t>
      </w:r>
      <w:r w:rsidR="0035130A">
        <w:t>s</w:t>
      </w:r>
      <w:r w:rsidRPr="006C1F26">
        <w:t xml:space="preserve"> defined within this document with </w:t>
      </w:r>
      <w:r w:rsidR="00B05BAE">
        <w:t>MEs</w:t>
      </w:r>
      <w:r w:rsidRPr="001D4BBD">
        <w:t xml:space="preserve"> implemented in accordance </w:t>
      </w:r>
      <w:r>
        <w:t>with</w:t>
      </w:r>
      <w:r w:rsidRPr="001D4BBD">
        <w:t xml:space="preserve"> Rel-12 or earlier</w:t>
      </w:r>
      <w:r w:rsidRPr="006C1F26">
        <w:t>.</w:t>
      </w:r>
    </w:p>
    <w:p w14:paraId="223EB49B" w14:textId="77777777" w:rsidR="00252629" w:rsidRPr="006C1F26" w:rsidRDefault="00252629" w:rsidP="005F5637">
      <w:pPr>
        <w:pStyle w:val="Heading1"/>
      </w:pPr>
      <w:bookmarkStart w:id="28" w:name="references"/>
      <w:bookmarkStart w:id="29" w:name="_Toc178929328"/>
      <w:bookmarkStart w:id="30" w:name="_Toc183489356"/>
      <w:bookmarkStart w:id="31" w:name="_Hlk62489853"/>
      <w:bookmarkEnd w:id="28"/>
      <w:r w:rsidRPr="006C1F26">
        <w:t>2</w:t>
      </w:r>
      <w:r w:rsidRPr="006C1F26">
        <w:tab/>
        <w:t>References</w:t>
      </w:r>
      <w:bookmarkEnd w:id="29"/>
      <w:bookmarkEnd w:id="30"/>
    </w:p>
    <w:p w14:paraId="5AA3589A" w14:textId="77777777" w:rsidR="00252629" w:rsidRPr="006C1F26" w:rsidRDefault="00252629" w:rsidP="00252629">
      <w:r w:rsidRPr="006C1F26">
        <w:t>The following documents contain provisions which, through reference in this text, constitute provisions of the present document.</w:t>
      </w:r>
    </w:p>
    <w:p w14:paraId="478AF1EC" w14:textId="77777777" w:rsidR="00252629" w:rsidRPr="006C1F26" w:rsidRDefault="00252629" w:rsidP="00252629">
      <w:pPr>
        <w:pStyle w:val="B10"/>
      </w:pPr>
      <w:r w:rsidRPr="006C1F26">
        <w:t>-</w:t>
      </w:r>
      <w:r w:rsidRPr="006C1F26">
        <w:tab/>
        <w:t>References are either specific (identified by date of publication, edition number, version number, etc.) or non</w:t>
      </w:r>
      <w:r w:rsidRPr="006C1F26">
        <w:noBreakHyphen/>
        <w:t>specific.</w:t>
      </w:r>
    </w:p>
    <w:p w14:paraId="386FCCBE" w14:textId="77777777" w:rsidR="00252629" w:rsidRPr="006C1F26" w:rsidRDefault="00252629" w:rsidP="00252629">
      <w:pPr>
        <w:pStyle w:val="B10"/>
      </w:pPr>
      <w:r w:rsidRPr="006C1F26">
        <w:t>-</w:t>
      </w:r>
      <w:r w:rsidRPr="006C1F26">
        <w:tab/>
        <w:t>For a specific reference, subsequent revisions do not apply.</w:t>
      </w:r>
    </w:p>
    <w:p w14:paraId="340E5EFB" w14:textId="77777777" w:rsidR="00252629" w:rsidRPr="006C1F26" w:rsidRDefault="00252629" w:rsidP="00252629">
      <w:pPr>
        <w:pStyle w:val="B10"/>
      </w:pPr>
      <w:r w:rsidRPr="006C1F26">
        <w:t>-</w:t>
      </w:r>
      <w:r w:rsidRPr="006C1F26">
        <w:tab/>
        <w:t>For a non-specific reference, the latest version applies. In the case of a reference to a 3GPP document (including a GSM document), a non-specific reference implicitly refers to the latest version of that document</w:t>
      </w:r>
      <w:r w:rsidRPr="006C1F26">
        <w:rPr>
          <w:i/>
        </w:rPr>
        <w:t xml:space="preserve"> in the same Release as the present document</w:t>
      </w:r>
      <w:r w:rsidRPr="006C1F26">
        <w:t>.</w:t>
      </w:r>
    </w:p>
    <w:p w14:paraId="00484DBC" w14:textId="11A53943" w:rsidR="00E90DE8" w:rsidRDefault="00637BA7" w:rsidP="00637BA7">
      <w:pPr>
        <w:pStyle w:val="EX"/>
      </w:pPr>
      <w:bookmarkStart w:id="32" w:name="_Ref62645866"/>
      <w:bookmarkEnd w:id="31"/>
      <w:r>
        <w:t>[1]</w:t>
      </w:r>
      <w:r>
        <w:tab/>
      </w:r>
      <w:r w:rsidR="00252629" w:rsidRPr="006C1F26">
        <w:t>3GPP TR 21.905: "Vocabulary for 3GPP Specifications".</w:t>
      </w:r>
      <w:bookmarkStart w:id="33" w:name="_Ref62645896"/>
      <w:bookmarkStart w:id="34" w:name="_Ref73456517"/>
      <w:bookmarkEnd w:id="32"/>
    </w:p>
    <w:p w14:paraId="5BD17633" w14:textId="7C2F2E82" w:rsidR="00E90DE8" w:rsidRDefault="00BA4FE6" w:rsidP="00637BA7">
      <w:pPr>
        <w:pStyle w:val="EX"/>
      </w:pPr>
      <w:r>
        <w:t>[2]</w:t>
      </w:r>
      <w:r w:rsidR="00637BA7">
        <w:tab/>
      </w:r>
      <w:r w:rsidR="00252629" w:rsidRPr="006C1F26">
        <w:t>3GPP TS 31.12</w:t>
      </w:r>
      <w:r w:rsidR="00252629">
        <w:t>4</w:t>
      </w:r>
      <w:r w:rsidR="00252629" w:rsidRPr="006C1F26">
        <w:t>: "</w:t>
      </w:r>
      <w:r w:rsidR="00252629" w:rsidRPr="00131177">
        <w:t xml:space="preserve"> </w:t>
      </w:r>
      <w:r w:rsidR="00252629">
        <w:t>Mobile Equipment (ME) conformance test specification; Universal Subscriber Identity Module Application Toolkit (USAT) conformance test specification</w:t>
      </w:r>
      <w:r w:rsidR="00252629" w:rsidRPr="006C1F26">
        <w:t>".</w:t>
      </w:r>
      <w:bookmarkStart w:id="35" w:name="_Ref73456295"/>
      <w:bookmarkEnd w:id="33"/>
      <w:bookmarkEnd w:id="34"/>
    </w:p>
    <w:p w14:paraId="711891AD" w14:textId="3690DDDA" w:rsidR="00E90DE8" w:rsidRDefault="00BA4FE6" w:rsidP="00637BA7">
      <w:pPr>
        <w:pStyle w:val="EX"/>
      </w:pPr>
      <w:r>
        <w:lastRenderedPageBreak/>
        <w:t>[3]</w:t>
      </w:r>
      <w:r w:rsidR="00637BA7">
        <w:tab/>
      </w:r>
      <w:r w:rsidR="00252629">
        <w:t>ETSI TS 102 384</w:t>
      </w:r>
      <w:r w:rsidR="001A31E2">
        <w:t xml:space="preserve"> V</w:t>
      </w:r>
      <w:r w:rsidR="007240DF">
        <w:t>17.0.0</w:t>
      </w:r>
      <w:r w:rsidR="00252629">
        <w:t xml:space="preserve">: </w:t>
      </w:r>
      <w:r w:rsidR="00252629" w:rsidRPr="006C1F26">
        <w:t>"</w:t>
      </w:r>
      <w:r w:rsidR="00252629">
        <w:t>Smart cards; UICC-Terminal interface; Card Application Toolkit (CAT) conformance specification</w:t>
      </w:r>
      <w:r w:rsidR="00252629" w:rsidRPr="006C1F26">
        <w:t>".</w:t>
      </w:r>
      <w:bookmarkStart w:id="36" w:name="_Ref62645985"/>
      <w:bookmarkEnd w:id="35"/>
    </w:p>
    <w:p w14:paraId="05321047" w14:textId="7A3C44B2" w:rsidR="00E90DE8" w:rsidRDefault="00637BA7" w:rsidP="00637BA7">
      <w:pPr>
        <w:pStyle w:val="EX"/>
      </w:pPr>
      <w:r>
        <w:t>[4]</w:t>
      </w:r>
      <w:r>
        <w:tab/>
      </w:r>
      <w:r w:rsidR="00252629" w:rsidRPr="006C1F26">
        <w:t>3GPP TS 38.508-1: "5GS; User Equipment (UE) conformance specification; Part 1: Common test environment".</w:t>
      </w:r>
      <w:bookmarkStart w:id="37" w:name="_Ref62646021"/>
      <w:bookmarkEnd w:id="36"/>
    </w:p>
    <w:p w14:paraId="49992294" w14:textId="182961E9" w:rsidR="00E90DE8" w:rsidRDefault="00637BA7" w:rsidP="00637BA7">
      <w:pPr>
        <w:pStyle w:val="EX"/>
      </w:pPr>
      <w:r>
        <w:t>[5]</w:t>
      </w:r>
      <w:r>
        <w:tab/>
      </w:r>
      <w:r w:rsidR="00252629" w:rsidRPr="006C1F26">
        <w:t>3GPP TS 36.508: "Evolved Universal Terrestrial Radio Access (E-UTRA) and Evolved Packet Core (EPC); Common test environments for User Equipment (UE) conformance testing".</w:t>
      </w:r>
      <w:bookmarkStart w:id="38" w:name="_Ref62646075"/>
      <w:bookmarkEnd w:id="37"/>
    </w:p>
    <w:p w14:paraId="43130757" w14:textId="3F364A1D" w:rsidR="00E90DE8" w:rsidRDefault="00637BA7" w:rsidP="00637BA7">
      <w:pPr>
        <w:pStyle w:val="EX"/>
      </w:pPr>
      <w:r>
        <w:t>[6]</w:t>
      </w:r>
      <w:r>
        <w:tab/>
      </w:r>
      <w:r w:rsidR="00252629" w:rsidRPr="006C1F26">
        <w:t>3GPP TS 34.108: "Common test environments for User Equipment (UE) conformance testing".</w:t>
      </w:r>
      <w:bookmarkStart w:id="39" w:name="_Ref62646789"/>
      <w:bookmarkEnd w:id="38"/>
    </w:p>
    <w:p w14:paraId="5C98B5DE" w14:textId="600C4696" w:rsidR="00E90DE8" w:rsidRDefault="00637BA7" w:rsidP="00637BA7">
      <w:pPr>
        <w:pStyle w:val="EX"/>
      </w:pPr>
      <w:bookmarkStart w:id="40" w:name="_Ref62646858"/>
      <w:bookmarkEnd w:id="39"/>
      <w:r>
        <w:t>[7]</w:t>
      </w:r>
      <w:r>
        <w:tab/>
      </w:r>
      <w:r w:rsidR="00252629" w:rsidRPr="006C1F26">
        <w:t>ISO/IEC 9646</w:t>
      </w:r>
      <w:r w:rsidR="00252629" w:rsidRPr="006C1F26">
        <w:noBreakHyphen/>
        <w:t>7</w:t>
      </w:r>
      <w:r w:rsidR="007240DF">
        <w:t>:1995</w:t>
      </w:r>
      <w:r w:rsidR="00252629" w:rsidRPr="006C1F26">
        <w:t>: "Information technology - Open Systems Interconnection - Conformance testing methodology and framework - Part 7: Implementation Conformance Statements".</w:t>
      </w:r>
      <w:bookmarkStart w:id="41" w:name="_Ref62645937"/>
      <w:bookmarkStart w:id="42" w:name="_Ref72137167"/>
      <w:bookmarkEnd w:id="40"/>
    </w:p>
    <w:p w14:paraId="603D9FC8" w14:textId="34E7AB12" w:rsidR="00E90DE8" w:rsidRDefault="00637BA7" w:rsidP="00637BA7">
      <w:pPr>
        <w:pStyle w:val="EX"/>
      </w:pPr>
      <w:r>
        <w:t>[8]</w:t>
      </w:r>
      <w:r>
        <w:tab/>
      </w:r>
      <w:r w:rsidR="00252629" w:rsidRPr="006C1F26">
        <w:t>ETSI TS 102 221</w:t>
      </w:r>
      <w:r w:rsidR="007240DF">
        <w:t xml:space="preserve"> V18.0.0</w:t>
      </w:r>
      <w:r w:rsidR="00252629" w:rsidRPr="006C1F26">
        <w:t>: "UICC-Terminal interface; Physical and logical characteristics"</w:t>
      </w:r>
      <w:bookmarkEnd w:id="41"/>
      <w:r w:rsidR="00252629" w:rsidRPr="006C1F26">
        <w:t>.</w:t>
      </w:r>
      <w:bookmarkStart w:id="43" w:name="_Ref62648839"/>
      <w:bookmarkEnd w:id="42"/>
    </w:p>
    <w:p w14:paraId="664D2AC6" w14:textId="0C88F324" w:rsidR="00E90DE8" w:rsidRDefault="00637BA7" w:rsidP="00637BA7">
      <w:pPr>
        <w:pStyle w:val="EX"/>
      </w:pPr>
      <w:r>
        <w:t>[9]</w:t>
      </w:r>
      <w:r>
        <w:tab/>
      </w:r>
      <w:r w:rsidR="00252629" w:rsidRPr="006C1F26">
        <w:t>GSMA TS.48</w:t>
      </w:r>
      <w:r w:rsidR="007240DF">
        <w:t xml:space="preserve"> v5.0</w:t>
      </w:r>
      <w:r w:rsidR="00252629" w:rsidRPr="006C1F26">
        <w:t>: "Generic eUICC Test Profile for Device Testing".</w:t>
      </w:r>
      <w:bookmarkStart w:id="44" w:name="_Ref62646929"/>
      <w:bookmarkEnd w:id="43"/>
    </w:p>
    <w:p w14:paraId="684DCCA1" w14:textId="75F9E0CB" w:rsidR="00E90DE8" w:rsidRDefault="00637BA7" w:rsidP="00637BA7">
      <w:pPr>
        <w:pStyle w:val="EX"/>
      </w:pPr>
      <w:r>
        <w:t>[10]</w:t>
      </w:r>
      <w:r>
        <w:tab/>
      </w:r>
      <w:r w:rsidR="00252629" w:rsidRPr="006C1F26">
        <w:t>ETSI TS 103 666-1</w:t>
      </w:r>
      <w:r w:rsidR="007240DF">
        <w:t xml:space="preserve"> V17.3.0</w:t>
      </w:r>
      <w:r w:rsidR="00252629" w:rsidRPr="006C1F26">
        <w:t>: "Smart Secure Platform (SSP); Part 1: General characteristics"</w:t>
      </w:r>
      <w:bookmarkEnd w:id="44"/>
      <w:r w:rsidR="00252629" w:rsidRPr="006C1F26">
        <w:t>.</w:t>
      </w:r>
      <w:bookmarkStart w:id="45" w:name="_Ref62646974"/>
    </w:p>
    <w:p w14:paraId="3B76C6A3" w14:textId="6814A547" w:rsidR="00E90DE8" w:rsidRDefault="00637BA7" w:rsidP="00637BA7">
      <w:pPr>
        <w:pStyle w:val="EX"/>
      </w:pPr>
      <w:r>
        <w:t>[11]</w:t>
      </w:r>
      <w:r>
        <w:tab/>
      </w:r>
      <w:r w:rsidR="00252629" w:rsidRPr="006C1F26">
        <w:t>ETSI TS 103 666-2</w:t>
      </w:r>
      <w:r w:rsidR="007240DF">
        <w:t xml:space="preserve"> V17.0.0</w:t>
      </w:r>
      <w:r w:rsidR="00252629" w:rsidRPr="006C1F26">
        <w:t>: "Smart Secure Platform (SSP); Part 2: Integrated SSP (iSSP) characteristics"</w:t>
      </w:r>
      <w:bookmarkEnd w:id="45"/>
      <w:r w:rsidR="00252629" w:rsidRPr="006C1F26">
        <w:t>.</w:t>
      </w:r>
      <w:bookmarkStart w:id="46" w:name="_Ref62646991"/>
    </w:p>
    <w:p w14:paraId="202B3DC6" w14:textId="58AA320C" w:rsidR="00E90DE8" w:rsidRDefault="00637BA7" w:rsidP="00637BA7">
      <w:pPr>
        <w:pStyle w:val="EX"/>
      </w:pPr>
      <w:r>
        <w:t>[12]</w:t>
      </w:r>
      <w:r>
        <w:tab/>
      </w:r>
      <w:r w:rsidR="00252629" w:rsidRPr="006C1F26">
        <w:t>ETSI TS 103 666-3</w:t>
      </w:r>
      <w:r w:rsidR="007240DF">
        <w:t xml:space="preserve"> V16.0.0</w:t>
      </w:r>
      <w:r w:rsidR="00252629" w:rsidRPr="006C1F26">
        <w:t>: "Smart Secure Platform (SSP); Part 3: Embedded SSP (eSSP) Type 1 characteristics"</w:t>
      </w:r>
      <w:bookmarkEnd w:id="46"/>
      <w:r w:rsidR="00252629" w:rsidRPr="006C1F26">
        <w:t>.</w:t>
      </w:r>
      <w:bookmarkStart w:id="47" w:name="_Ref62647498"/>
    </w:p>
    <w:p w14:paraId="05175458" w14:textId="6FBE8C8E" w:rsidR="00E90DE8" w:rsidRDefault="00637BA7" w:rsidP="00637BA7">
      <w:pPr>
        <w:pStyle w:val="EX"/>
      </w:pPr>
      <w:r>
        <w:t>[13]</w:t>
      </w:r>
      <w:r>
        <w:tab/>
      </w:r>
      <w:r w:rsidR="00252629" w:rsidRPr="006C1F26">
        <w:t>802.11-2016: "IEEE Standard for Information technology—Telecommunications and information exchange between systems Local and metropolitan area networks—Specific requirements - Part 11: Wireless LAN Medium Access Control (MAC) and Physical Layer (PHY) Specifications"</w:t>
      </w:r>
      <w:bookmarkEnd w:id="47"/>
      <w:r w:rsidR="00252629" w:rsidRPr="006C1F26">
        <w:t>.</w:t>
      </w:r>
      <w:bookmarkStart w:id="48" w:name="_Ref62648066"/>
    </w:p>
    <w:p w14:paraId="244A9B56" w14:textId="541224AE" w:rsidR="00E90DE8" w:rsidRDefault="00637BA7" w:rsidP="00637BA7">
      <w:pPr>
        <w:pStyle w:val="EX"/>
      </w:pPr>
      <w:r>
        <w:t>[14]</w:t>
      </w:r>
      <w:r>
        <w:tab/>
      </w:r>
      <w:r w:rsidR="00252629" w:rsidRPr="006C1F26">
        <w:t>ETSI TS 102 225</w:t>
      </w:r>
      <w:r w:rsidR="007240DF">
        <w:t xml:space="preserve"> V18.1.0</w:t>
      </w:r>
      <w:r w:rsidR="00252629" w:rsidRPr="006C1F26">
        <w:t>: "Secured packet structure for UICC based applications".</w:t>
      </w:r>
      <w:bookmarkStart w:id="49" w:name="_Ref62648568"/>
      <w:bookmarkEnd w:id="48"/>
    </w:p>
    <w:p w14:paraId="10C0F50B" w14:textId="23512EFB" w:rsidR="00E90DE8" w:rsidRDefault="00637BA7" w:rsidP="00637BA7">
      <w:pPr>
        <w:pStyle w:val="EX"/>
      </w:pPr>
      <w:r>
        <w:t>[15]</w:t>
      </w:r>
      <w:r>
        <w:tab/>
      </w:r>
      <w:r w:rsidR="00E90DE8" w:rsidRPr="006C1F26">
        <w:t>ETSI TS 102 226</w:t>
      </w:r>
      <w:r w:rsidR="00E90DE8">
        <w:t xml:space="preserve"> V18.3.0</w:t>
      </w:r>
      <w:r w:rsidR="00E90DE8" w:rsidRPr="006C1F26">
        <w:t>: "Remote APDU structure for UICC based applications".</w:t>
      </w:r>
    </w:p>
    <w:p w14:paraId="5CCACF28" w14:textId="6EBB9CD1" w:rsidR="00E90DE8" w:rsidRDefault="00637BA7" w:rsidP="00637BA7">
      <w:pPr>
        <w:pStyle w:val="EX"/>
      </w:pPr>
      <w:r>
        <w:t>[16]</w:t>
      </w:r>
      <w:r>
        <w:tab/>
      </w:r>
      <w:r w:rsidR="00252629" w:rsidRPr="006C1F26">
        <w:t>3GPP TS 27.007: "AT command set for User Equipment (UE) ".</w:t>
      </w:r>
      <w:bookmarkStart w:id="50" w:name="_Ref62648815"/>
      <w:bookmarkEnd w:id="49"/>
    </w:p>
    <w:p w14:paraId="26D14A21" w14:textId="28A57DE1" w:rsidR="00E90DE8" w:rsidRDefault="00637BA7" w:rsidP="00637BA7">
      <w:pPr>
        <w:pStyle w:val="EX"/>
      </w:pPr>
      <w:r>
        <w:t>[17]</w:t>
      </w:r>
      <w:r>
        <w:tab/>
      </w:r>
      <w:r w:rsidR="00252629" w:rsidRPr="006C1F26">
        <w:t>3GPP TS 31.130: "(U)SIM Application Programming Interface (API); (U)SIM API for Java™Card".</w:t>
      </w:r>
      <w:bookmarkStart w:id="51" w:name="_Ref62649275"/>
      <w:bookmarkEnd w:id="50"/>
    </w:p>
    <w:p w14:paraId="5352FAE8" w14:textId="77C292EE" w:rsidR="00E90DE8" w:rsidRDefault="00637BA7" w:rsidP="00637BA7">
      <w:pPr>
        <w:pStyle w:val="EX"/>
      </w:pPr>
      <w:bookmarkStart w:id="52" w:name="_Ref62665141"/>
      <w:bookmarkStart w:id="53" w:name="_Ref179538889"/>
      <w:bookmarkEnd w:id="51"/>
      <w:r>
        <w:t>[18]</w:t>
      </w:r>
      <w:r>
        <w:tab/>
      </w:r>
      <w:r w:rsidR="00252629" w:rsidRPr="006C1F26">
        <w:t>Trusted Connectivity Alliance: "eUICC Profile Package: Interoperable Format Technical Specification</w:t>
      </w:r>
      <w:r w:rsidR="00E90DE8">
        <w:t xml:space="preserve"> Version 3.3.1</w:t>
      </w:r>
      <w:r w:rsidR="00252629" w:rsidRPr="006C1F26">
        <w:t>".</w:t>
      </w:r>
      <w:bookmarkStart w:id="54" w:name="_Ref65064651"/>
      <w:bookmarkEnd w:id="52"/>
      <w:bookmarkEnd w:id="53"/>
    </w:p>
    <w:p w14:paraId="41EE2D81" w14:textId="34CC7BFE" w:rsidR="00E90DE8" w:rsidRDefault="00637BA7" w:rsidP="00637BA7">
      <w:pPr>
        <w:pStyle w:val="EX"/>
      </w:pPr>
      <w:bookmarkStart w:id="55" w:name="_Ref179538971"/>
      <w:r>
        <w:t>[19]</w:t>
      </w:r>
      <w:r>
        <w:tab/>
      </w:r>
      <w:r w:rsidR="00252629" w:rsidRPr="006C1F26">
        <w:t>ETSI TS 102 241</w:t>
      </w:r>
      <w:r w:rsidR="00E90DE8">
        <w:t>V18.0.0</w:t>
      </w:r>
      <w:r w:rsidR="00252629" w:rsidRPr="006C1F26">
        <w:t>: "UICC Application Programming Interface (UICC API) for Java Card™".</w:t>
      </w:r>
      <w:bookmarkStart w:id="56" w:name="_Ref63061803"/>
      <w:bookmarkEnd w:id="54"/>
      <w:bookmarkEnd w:id="55"/>
    </w:p>
    <w:p w14:paraId="4FA06BC5" w14:textId="7C88949F" w:rsidR="00E90DE8" w:rsidRDefault="00BA4FE6" w:rsidP="00637BA7">
      <w:pPr>
        <w:pStyle w:val="EX"/>
      </w:pPr>
      <w:bookmarkStart w:id="57" w:name="_Ref65069167"/>
      <w:bookmarkStart w:id="58" w:name="_Ref179539142"/>
      <w:bookmarkStart w:id="59" w:name="_Ref63064073"/>
      <w:bookmarkEnd w:id="56"/>
      <w:r>
        <w:t>[20]</w:t>
      </w:r>
      <w:r w:rsidR="00637BA7">
        <w:tab/>
      </w:r>
      <w:r w:rsidR="00252629" w:rsidRPr="00746902">
        <w:t>3GPP</w:t>
      </w:r>
      <w:r w:rsidR="00252629">
        <w:t> </w:t>
      </w:r>
      <w:r w:rsidR="00252629" w:rsidRPr="00746902">
        <w:t>TS</w:t>
      </w:r>
      <w:r w:rsidR="00252629">
        <w:t> </w:t>
      </w:r>
      <w:r w:rsidR="00252629" w:rsidRPr="00746902">
        <w:t>31.111</w:t>
      </w:r>
      <w:r w:rsidR="00252629">
        <w:t xml:space="preserve">: </w:t>
      </w:r>
      <w:r w:rsidR="00252629" w:rsidRPr="006C1F26">
        <w:t>"</w:t>
      </w:r>
      <w:r w:rsidR="00252629">
        <w:t>Universal Subscriber Identity Module (USIM) Application Toolkit (USAT)</w:t>
      </w:r>
      <w:r w:rsidR="00252629" w:rsidRPr="006C1F26">
        <w:t>"</w:t>
      </w:r>
      <w:bookmarkStart w:id="60" w:name="_Ref65069003"/>
      <w:bookmarkEnd w:id="57"/>
      <w:bookmarkEnd w:id="58"/>
    </w:p>
    <w:p w14:paraId="3D7A6D81" w14:textId="67E674BE" w:rsidR="00E90DE8" w:rsidRDefault="00637BA7" w:rsidP="00637BA7">
      <w:pPr>
        <w:pStyle w:val="EX"/>
      </w:pPr>
      <w:bookmarkStart w:id="61" w:name="_Ref179539320"/>
      <w:r>
        <w:t>[21]</w:t>
      </w:r>
      <w:r>
        <w:tab/>
      </w:r>
      <w:r w:rsidR="00252629" w:rsidRPr="00746902">
        <w:t>ETSI</w:t>
      </w:r>
      <w:r w:rsidR="00252629">
        <w:t> </w:t>
      </w:r>
      <w:r w:rsidR="00252629" w:rsidRPr="00746902">
        <w:t>TS</w:t>
      </w:r>
      <w:r w:rsidR="00252629">
        <w:t> </w:t>
      </w:r>
      <w:r w:rsidR="00252629" w:rsidRPr="00746902">
        <w:t>102</w:t>
      </w:r>
      <w:r w:rsidR="00252629">
        <w:t> </w:t>
      </w:r>
      <w:r w:rsidR="00252629" w:rsidRPr="00746902">
        <w:t>223</w:t>
      </w:r>
      <w:r w:rsidR="00E90DE8">
        <w:t xml:space="preserve"> V18.0.0</w:t>
      </w:r>
      <w:r w:rsidR="00252629">
        <w:t xml:space="preserve">: </w:t>
      </w:r>
      <w:r w:rsidR="00252629" w:rsidRPr="006C1F26">
        <w:t>"</w:t>
      </w:r>
      <w:r w:rsidR="002D082F">
        <w:t xml:space="preserve">Smart </w:t>
      </w:r>
      <w:r w:rsidR="00252629" w:rsidRPr="00746902">
        <w:t>Card</w:t>
      </w:r>
      <w:r w:rsidR="002D082F">
        <w:t>s;</w:t>
      </w:r>
      <w:r w:rsidR="00252629" w:rsidRPr="00746902">
        <w:t xml:space="preserve"> </w:t>
      </w:r>
      <w:r w:rsidR="002D082F">
        <w:t xml:space="preserve">Card </w:t>
      </w:r>
      <w:r w:rsidR="00252629" w:rsidRPr="00746902">
        <w:t>Application Toolkit (CAT)</w:t>
      </w:r>
      <w:r w:rsidR="00252629" w:rsidRPr="006C1F26">
        <w:t>"</w:t>
      </w:r>
      <w:bookmarkStart w:id="62" w:name="_Ref72225768"/>
      <w:bookmarkEnd w:id="60"/>
      <w:bookmarkEnd w:id="61"/>
    </w:p>
    <w:p w14:paraId="0869EDD7" w14:textId="61403630" w:rsidR="00E90DE8" w:rsidRDefault="00637BA7" w:rsidP="00637BA7">
      <w:pPr>
        <w:pStyle w:val="EX"/>
      </w:pPr>
      <w:bookmarkStart w:id="63" w:name="_Ref179539483"/>
      <w:r>
        <w:t>[22]</w:t>
      </w:r>
      <w:r>
        <w:tab/>
      </w:r>
      <w:r w:rsidR="00252629">
        <w:t>ETSI TS 102 671</w:t>
      </w:r>
      <w:r w:rsidR="00E90DE8">
        <w:t xml:space="preserve"> V18.1.0</w:t>
      </w:r>
      <w:r w:rsidR="00252629">
        <w:t xml:space="preserve">: </w:t>
      </w:r>
      <w:r w:rsidR="00252629" w:rsidRPr="006C1F26">
        <w:t>"</w:t>
      </w:r>
      <w:r w:rsidR="00252629">
        <w:t>Machine to Machine UICC; Physical and logical characteristics</w:t>
      </w:r>
      <w:r w:rsidR="00252629" w:rsidRPr="006C1F26">
        <w:t>"</w:t>
      </w:r>
      <w:bookmarkStart w:id="64" w:name="_Ref72232734"/>
      <w:bookmarkEnd w:id="62"/>
      <w:bookmarkEnd w:id="63"/>
    </w:p>
    <w:p w14:paraId="322DAE42" w14:textId="1C2DD3A9" w:rsidR="00E90DE8" w:rsidRDefault="00637BA7" w:rsidP="00637BA7">
      <w:pPr>
        <w:pStyle w:val="EX"/>
      </w:pPr>
      <w:bookmarkStart w:id="65" w:name="_Ref179539552"/>
      <w:r>
        <w:t>[23]</w:t>
      </w:r>
      <w:r>
        <w:tab/>
      </w:r>
      <w:r w:rsidR="00252629">
        <w:t>GSMA SGP.22</w:t>
      </w:r>
      <w:r w:rsidR="00E90DE8">
        <w:t xml:space="preserve"> v3.1</w:t>
      </w:r>
      <w:r w:rsidR="00252629">
        <w:t xml:space="preserve">: </w:t>
      </w:r>
      <w:r w:rsidR="00252629" w:rsidRPr="006C1F26">
        <w:t>"</w:t>
      </w:r>
      <w:r w:rsidR="00252629" w:rsidRPr="00296080">
        <w:t>RSP Technical specification</w:t>
      </w:r>
      <w:r w:rsidR="00252629" w:rsidRPr="006C1F26">
        <w:t>"</w:t>
      </w:r>
      <w:bookmarkStart w:id="66" w:name="_Ref72251210"/>
      <w:bookmarkEnd w:id="64"/>
      <w:bookmarkEnd w:id="65"/>
    </w:p>
    <w:p w14:paraId="699AF50B" w14:textId="5FBA61A3" w:rsidR="00810F6B" w:rsidRDefault="00637BA7" w:rsidP="00637BA7">
      <w:pPr>
        <w:pStyle w:val="EX"/>
      </w:pPr>
      <w:bookmarkStart w:id="67" w:name="_Ref179547758"/>
      <w:bookmarkStart w:id="68" w:name="_Ref155871264"/>
      <w:bookmarkEnd w:id="66"/>
      <w:r>
        <w:t>[24]</w:t>
      </w:r>
      <w:r>
        <w:tab/>
      </w:r>
      <w:r w:rsidR="00810F6B">
        <w:t>3GPP TS 38.508-1: "5GS; User Equipment (UE) conformance specification; Part 1: Common test environment".</w:t>
      </w:r>
      <w:bookmarkEnd w:id="67"/>
    </w:p>
    <w:p w14:paraId="5F504273" w14:textId="77777777" w:rsidR="00252629" w:rsidRPr="006C1F26" w:rsidRDefault="00252629" w:rsidP="00252629">
      <w:pPr>
        <w:pStyle w:val="Heading1"/>
      </w:pPr>
      <w:bookmarkStart w:id="69" w:name="definitions"/>
      <w:bookmarkStart w:id="70" w:name="_Toc178929329"/>
      <w:bookmarkStart w:id="71" w:name="_Toc183489357"/>
      <w:bookmarkEnd w:id="59"/>
      <w:bookmarkEnd w:id="68"/>
      <w:bookmarkEnd w:id="69"/>
      <w:r w:rsidRPr="006C1F26">
        <w:t>3</w:t>
      </w:r>
      <w:r w:rsidRPr="006C1F26">
        <w:tab/>
        <w:t>Definitions of terms, symbols and abbreviations</w:t>
      </w:r>
      <w:bookmarkEnd w:id="70"/>
      <w:bookmarkEnd w:id="71"/>
    </w:p>
    <w:p w14:paraId="251227AC" w14:textId="77777777" w:rsidR="00252629" w:rsidRPr="006C1F26" w:rsidRDefault="00252629" w:rsidP="00252629">
      <w:pPr>
        <w:pStyle w:val="Heading2"/>
      </w:pPr>
      <w:bookmarkStart w:id="72" w:name="_Toc178929330"/>
      <w:bookmarkStart w:id="73" w:name="_Toc183489358"/>
      <w:r w:rsidRPr="006C1F26">
        <w:t>3.1</w:t>
      </w:r>
      <w:r w:rsidRPr="006C1F26">
        <w:tab/>
        <w:t>Terms</w:t>
      </w:r>
      <w:bookmarkEnd w:id="72"/>
      <w:bookmarkEnd w:id="73"/>
    </w:p>
    <w:p w14:paraId="4488A88F" w14:textId="49327966" w:rsidR="00252629" w:rsidRPr="006C1F26" w:rsidRDefault="00252629" w:rsidP="00252629">
      <w:r w:rsidRPr="006C1F26">
        <w:t>For the purposes of the present document, the terms given in TR 21.905 </w:t>
      </w:r>
      <w:r w:rsidR="001842A0">
        <w:t>[1]</w:t>
      </w:r>
      <w:r>
        <w:t>, TS 31.124 </w:t>
      </w:r>
      <w:r w:rsidR="00BA4FE6">
        <w:t>[2]</w:t>
      </w:r>
      <w:r>
        <w:t xml:space="preserve"> </w:t>
      </w:r>
      <w:r w:rsidRPr="006C1F26">
        <w:t>and the following apply</w:t>
      </w:r>
      <w:r>
        <w:t>:</w:t>
      </w:r>
    </w:p>
    <w:p w14:paraId="2B1B6929" w14:textId="7A41C8E3" w:rsidR="00B05BAE" w:rsidRDefault="00B05BAE" w:rsidP="00B05BAE">
      <w:pPr>
        <w:ind w:left="993" w:hanging="993"/>
      </w:pPr>
      <w:r>
        <w:rPr>
          <w:rStyle w:val="Strong"/>
        </w:rPr>
        <w:t>E-UTRAN:</w:t>
      </w:r>
      <w:r>
        <w:rPr>
          <w:rStyle w:val="Strong"/>
        </w:rPr>
        <w:tab/>
      </w:r>
      <w:r>
        <w:t>term used for</w:t>
      </w:r>
      <w:r w:rsidRPr="006C1F26">
        <w:t xml:space="preserve"> E-UTRAN in WB-S1 mode.</w:t>
      </w:r>
    </w:p>
    <w:p w14:paraId="736B2121" w14:textId="545EB608" w:rsidR="00B05BAE" w:rsidRDefault="00B05BAE" w:rsidP="00B05BAE">
      <w:pPr>
        <w:ind w:left="993" w:hanging="993"/>
      </w:pPr>
      <w:r w:rsidRPr="00B05BAE">
        <w:rPr>
          <w:b/>
          <w:bCs/>
        </w:rPr>
        <w:t>NAA:</w:t>
      </w:r>
      <w:r w:rsidRPr="00B05BAE">
        <w:rPr>
          <w:b/>
          <w:bCs/>
        </w:rPr>
        <w:tab/>
      </w:r>
      <w:r>
        <w:t>term used in ETSI TS 102 384 </w:t>
      </w:r>
      <w:r w:rsidR="001842A0">
        <w:t>[3]</w:t>
      </w:r>
      <w:r>
        <w:t xml:space="preserve"> refers to the USIM application.</w:t>
      </w:r>
    </w:p>
    <w:p w14:paraId="640AD3DA" w14:textId="06E33B5A" w:rsidR="00B05BAE" w:rsidRDefault="00B05BAE" w:rsidP="00B05BAE">
      <w:pPr>
        <w:ind w:left="993" w:hanging="993"/>
      </w:pPr>
      <w:r w:rsidRPr="00B05BAE">
        <w:rPr>
          <w:b/>
          <w:bCs/>
        </w:rPr>
        <w:lastRenderedPageBreak/>
        <w:t>NB-IoT:</w:t>
      </w:r>
      <w:r w:rsidRPr="00B05BAE">
        <w:rPr>
          <w:b/>
          <w:bCs/>
        </w:rPr>
        <w:tab/>
      </w:r>
      <w:r>
        <w:t>term used for</w:t>
      </w:r>
      <w:r w:rsidRPr="006C1F26">
        <w:t xml:space="preserve"> E-UTRAN in NB-S1 mode</w:t>
      </w:r>
      <w:r>
        <w:t>.</w:t>
      </w:r>
    </w:p>
    <w:p w14:paraId="49B73CD5" w14:textId="2C83770F" w:rsidR="00252629" w:rsidRPr="00191FCE" w:rsidRDefault="00252629" w:rsidP="00252629">
      <w:pPr>
        <w:ind w:left="993" w:hanging="993"/>
        <w:rPr>
          <w:rStyle w:val="Strong"/>
          <w:b w:val="0"/>
          <w:bCs w:val="0"/>
        </w:rPr>
      </w:pPr>
      <w:r w:rsidRPr="00B519E0">
        <w:rPr>
          <w:rStyle w:val="Strong"/>
        </w:rPr>
        <w:t>nrUI</w:t>
      </w:r>
      <w:r>
        <w:rPr>
          <w:rStyle w:val="Strong"/>
        </w:rPr>
        <w:t>CC</w:t>
      </w:r>
      <w:r w:rsidRPr="00B519E0">
        <w:rPr>
          <w:rStyle w:val="Strong"/>
        </w:rPr>
        <w:t>:</w:t>
      </w:r>
      <w:r>
        <w:tab/>
      </w:r>
      <w:r w:rsidRPr="006C1F26">
        <w:t xml:space="preserve">non-removable Universal </w:t>
      </w:r>
      <w:r>
        <w:rPr>
          <w:lang w:val="en"/>
        </w:rPr>
        <w:t>I</w:t>
      </w:r>
      <w:r w:rsidRPr="00191FCE">
        <w:rPr>
          <w:lang w:val="en"/>
        </w:rPr>
        <w:t xml:space="preserve">ntegrated </w:t>
      </w:r>
      <w:r>
        <w:rPr>
          <w:lang w:val="en"/>
        </w:rPr>
        <w:t>C</w:t>
      </w:r>
      <w:r w:rsidRPr="00191FCE">
        <w:rPr>
          <w:lang w:val="en"/>
        </w:rPr>
        <w:t xml:space="preserve">ircuit </w:t>
      </w:r>
      <w:r>
        <w:rPr>
          <w:lang w:val="en"/>
        </w:rPr>
        <w:t>C</w:t>
      </w:r>
      <w:r w:rsidRPr="00191FCE">
        <w:rPr>
          <w:lang w:val="en"/>
        </w:rPr>
        <w:t>ard</w:t>
      </w:r>
      <w:r>
        <w:t>. The non-removable card hosting the</w:t>
      </w:r>
      <w:r w:rsidRPr="00B519E0">
        <w:t xml:space="preserve"> </w:t>
      </w:r>
      <w:r>
        <w:t>nr</w:t>
      </w:r>
      <w:r w:rsidRPr="00B519E0">
        <w:t xml:space="preserve">USIM application embedded or integrated into a </w:t>
      </w:r>
      <w:r>
        <w:t>ME</w:t>
      </w:r>
      <w:r w:rsidRPr="00B519E0">
        <w:t>.</w:t>
      </w:r>
    </w:p>
    <w:p w14:paraId="15A58AC7" w14:textId="77777777" w:rsidR="00252629" w:rsidRDefault="00252629" w:rsidP="00252629">
      <w:pPr>
        <w:ind w:left="993" w:hanging="993"/>
      </w:pPr>
      <w:r w:rsidRPr="00B519E0">
        <w:rPr>
          <w:rStyle w:val="Strong"/>
        </w:rPr>
        <w:t>nrUSIM:</w:t>
      </w:r>
      <w:r>
        <w:tab/>
      </w:r>
      <w:r w:rsidRPr="006C1F26">
        <w:t>non-removable Universal Subscriber Identity Module</w:t>
      </w:r>
      <w:r>
        <w:t>, i.e.</w:t>
      </w:r>
      <w:r w:rsidRPr="006C1F26">
        <w:t xml:space="preserve"> </w:t>
      </w:r>
      <w:r w:rsidRPr="00B519E0">
        <w:t xml:space="preserve">a USIM application or equivalent functionality embedded or integrated into a </w:t>
      </w:r>
      <w:r>
        <w:t>ME</w:t>
      </w:r>
      <w:r w:rsidRPr="00B519E0">
        <w:t>.</w:t>
      </w:r>
    </w:p>
    <w:p w14:paraId="73FA9B3C" w14:textId="0FB0F5C3" w:rsidR="00B05BAE" w:rsidRDefault="00B05BAE" w:rsidP="00252629">
      <w:pPr>
        <w:ind w:left="993" w:hanging="993"/>
      </w:pPr>
      <w:r>
        <w:rPr>
          <w:rStyle w:val="Strong"/>
        </w:rPr>
        <w:t>Terminal:</w:t>
      </w:r>
      <w:r>
        <w:tab/>
        <w:t xml:space="preserve">term </w:t>
      </w:r>
      <w:r w:rsidRPr="00B05BAE">
        <w:t>used in ETSI TS 102 384</w:t>
      </w:r>
      <w:r w:rsidR="00E90DE8">
        <w:t> </w:t>
      </w:r>
      <w:r w:rsidR="00BA4FE6">
        <w:t>[</w:t>
      </w:r>
      <w:r w:rsidR="001842A0">
        <w:t>3]</w:t>
      </w:r>
      <w:r>
        <w:t>,</w:t>
      </w:r>
      <w:r w:rsidRPr="00B05BAE">
        <w:t xml:space="preserve"> refers to the Mobile Equipment (ME).</w:t>
      </w:r>
    </w:p>
    <w:p w14:paraId="0AC9AE24" w14:textId="0F40F44B" w:rsidR="00252629" w:rsidRDefault="00252629" w:rsidP="00252629">
      <w:pPr>
        <w:ind w:left="993" w:hanging="993"/>
      </w:pPr>
      <w:r w:rsidRPr="001D4BBD">
        <w:rPr>
          <w:b/>
          <w:bCs/>
        </w:rPr>
        <w:t>TT:</w:t>
      </w:r>
      <w:r w:rsidRPr="001D4BBD">
        <w:tab/>
        <w:t>Test Tool: collective term for requirements fulfilling but not clearly specified test environment</w:t>
      </w:r>
      <w:r w:rsidR="00B05BAE">
        <w:t>.</w:t>
      </w:r>
    </w:p>
    <w:p w14:paraId="007850C4" w14:textId="5231B5F8" w:rsidR="00B05BAE" w:rsidRDefault="00B05BAE" w:rsidP="00B05BAE">
      <w:pPr>
        <w:ind w:left="993" w:hanging="993"/>
      </w:pPr>
      <w:r>
        <w:rPr>
          <w:b/>
          <w:bCs/>
        </w:rPr>
        <w:t>UICC:</w:t>
      </w:r>
      <w:r>
        <w:rPr>
          <w:b/>
          <w:bCs/>
        </w:rPr>
        <w:tab/>
      </w:r>
      <w:r>
        <w:t>term used in ETSI TS 102 384 </w:t>
      </w:r>
      <w:r w:rsidR="001842A0">
        <w:t>[3]</w:t>
      </w:r>
      <w:r>
        <w:t xml:space="preserve"> refers to the USIM card.</w:t>
      </w:r>
    </w:p>
    <w:p w14:paraId="762A573E" w14:textId="712DE14B" w:rsidR="00252629" w:rsidRPr="00B519E0" w:rsidRDefault="00252629" w:rsidP="00252629">
      <w:r w:rsidRPr="006C1F26">
        <w:t>A term defined in the present document takes precedence over the definition of the same term, if any, in TR 21.905 </w:t>
      </w:r>
      <w:r w:rsidR="00637BA7">
        <w:t>[1]</w:t>
      </w:r>
      <w:r w:rsidRPr="006C1F26">
        <w:t>.</w:t>
      </w:r>
    </w:p>
    <w:p w14:paraId="5161E041" w14:textId="77777777" w:rsidR="00252629" w:rsidRPr="006C1F26" w:rsidRDefault="00252629" w:rsidP="00252629">
      <w:pPr>
        <w:pStyle w:val="Heading2"/>
      </w:pPr>
      <w:bookmarkStart w:id="74" w:name="_Toc178929331"/>
      <w:bookmarkStart w:id="75" w:name="_Toc183489359"/>
      <w:r w:rsidRPr="006C1F26">
        <w:t>3.2</w:t>
      </w:r>
      <w:r w:rsidRPr="006C1F26">
        <w:tab/>
        <w:t>Symbols</w:t>
      </w:r>
      <w:bookmarkEnd w:id="74"/>
      <w:bookmarkEnd w:id="75"/>
    </w:p>
    <w:p w14:paraId="32E50BD5" w14:textId="77777777" w:rsidR="00252629" w:rsidRPr="006C1F26" w:rsidRDefault="00252629" w:rsidP="00252629">
      <w:r w:rsidRPr="006C1F26">
        <w:t>For the purposes of the present document, the following symbols apply:</w:t>
      </w:r>
    </w:p>
    <w:p w14:paraId="1803CBA3" w14:textId="77777777" w:rsidR="00252629" w:rsidRPr="0066759C" w:rsidRDefault="00252629" w:rsidP="00252629">
      <w:pPr>
        <w:pStyle w:val="EW"/>
      </w:pPr>
      <w:r>
        <w:t>b</w:t>
      </w:r>
      <w:r w:rsidRPr="0066759C">
        <w:t>x</w:t>
      </w:r>
      <w:r>
        <w:tab/>
      </w:r>
      <w:r>
        <w:tab/>
      </w:r>
      <w:r w:rsidRPr="0066759C">
        <w:t>Bit x of byte (leftmost bit is MSB)</w:t>
      </w:r>
    </w:p>
    <w:p w14:paraId="64A7FD36" w14:textId="77777777" w:rsidR="00252629" w:rsidRPr="0066759C" w:rsidRDefault="00252629" w:rsidP="00252629">
      <w:pPr>
        <w:pStyle w:val="EW"/>
      </w:pPr>
      <w:r w:rsidRPr="0066759C">
        <w:t>Bn</w:t>
      </w:r>
      <w:r>
        <w:tab/>
      </w:r>
      <w:r>
        <w:tab/>
      </w:r>
      <w:r w:rsidRPr="0066759C">
        <w:t>Byte No. n</w:t>
      </w:r>
    </w:p>
    <w:p w14:paraId="1BA9E805" w14:textId="77777777" w:rsidR="00252629" w:rsidRPr="006C1F26" w:rsidRDefault="00252629" w:rsidP="00252629">
      <w:pPr>
        <w:pStyle w:val="Heading2"/>
      </w:pPr>
      <w:bookmarkStart w:id="76" w:name="_Toc178929332"/>
      <w:bookmarkStart w:id="77" w:name="_Toc183489360"/>
      <w:r w:rsidRPr="006C1F26">
        <w:t>3.3</w:t>
      </w:r>
      <w:r w:rsidRPr="006C1F26">
        <w:tab/>
        <w:t>Abbreviations</w:t>
      </w:r>
      <w:bookmarkEnd w:id="76"/>
      <w:bookmarkEnd w:id="77"/>
    </w:p>
    <w:p w14:paraId="6036D4C4" w14:textId="28DC5C33" w:rsidR="00252629" w:rsidRPr="006C1F26" w:rsidRDefault="00252629" w:rsidP="00252629">
      <w:r w:rsidRPr="006C1F26">
        <w:t>For the purposes of the present document, the abbreviations given in TR 21.905 </w:t>
      </w:r>
      <w:r w:rsidR="00637BA7">
        <w:t>[1]</w:t>
      </w:r>
      <w:r>
        <w:t xml:space="preserve"> TS 31.124 </w:t>
      </w:r>
      <w:r w:rsidR="00BA4FE6">
        <w:t>[2]</w:t>
      </w:r>
      <w:r>
        <w:t xml:space="preserve"> </w:t>
      </w:r>
      <w:r w:rsidRPr="006C1F26">
        <w:t>and the following apply</w:t>
      </w:r>
      <w:r>
        <w:t>:</w:t>
      </w:r>
    </w:p>
    <w:p w14:paraId="328D51F3" w14:textId="77777777" w:rsidR="00252629" w:rsidRPr="001D4BBD" w:rsidRDefault="00252629" w:rsidP="00E20A33">
      <w:pPr>
        <w:pStyle w:val="EW"/>
      </w:pPr>
      <w:r w:rsidRPr="001D4BBD">
        <w:t>CR</w:t>
      </w:r>
      <w:r w:rsidRPr="001D4BBD">
        <w:tab/>
        <w:t>Conformance Requirement</w:t>
      </w:r>
    </w:p>
    <w:p w14:paraId="728D9C95" w14:textId="77777777" w:rsidR="00252629" w:rsidRPr="001D4BBD" w:rsidRDefault="00252629" w:rsidP="00E20A33">
      <w:pPr>
        <w:pStyle w:val="EW"/>
      </w:pPr>
      <w:r w:rsidRPr="001D4BBD">
        <w:t>EUT</w:t>
      </w:r>
      <w:r w:rsidRPr="001D4BBD">
        <w:tab/>
        <w:t>Equipment Under Test</w:t>
      </w:r>
    </w:p>
    <w:p w14:paraId="3DBD0102" w14:textId="77777777" w:rsidR="00252629" w:rsidRPr="001D4BBD" w:rsidRDefault="00252629" w:rsidP="00E20A33">
      <w:pPr>
        <w:pStyle w:val="EW"/>
      </w:pPr>
      <w:r w:rsidRPr="001D4BBD">
        <w:t>SA</w:t>
      </w:r>
      <w:r w:rsidRPr="001D4BBD">
        <w:tab/>
        <w:t>Suitability Assessment</w:t>
      </w:r>
    </w:p>
    <w:p w14:paraId="16DC6D64" w14:textId="0EA36E8E" w:rsidR="00252629" w:rsidRDefault="00252629" w:rsidP="00E20A33">
      <w:pPr>
        <w:pStyle w:val="EW"/>
      </w:pPr>
      <w:r w:rsidRPr="001D4BBD">
        <w:t>TT</w:t>
      </w:r>
      <w:r w:rsidRPr="001D4BBD">
        <w:tab/>
        <w:t>Test Tool</w:t>
      </w:r>
    </w:p>
    <w:p w14:paraId="4AA839B5" w14:textId="33969E5C" w:rsidR="008804FB" w:rsidRDefault="008804FB" w:rsidP="00E20A33">
      <w:pPr>
        <w:pStyle w:val="EX"/>
      </w:pPr>
      <w:r>
        <w:t>USAT</w:t>
      </w:r>
      <w:r>
        <w:tab/>
        <w:t>USIM</w:t>
      </w:r>
      <w:r w:rsidRPr="001D4BBD">
        <w:t xml:space="preserve"> </w:t>
      </w:r>
      <w:r>
        <w:t xml:space="preserve">Application </w:t>
      </w:r>
      <w:r w:rsidRPr="001D4BBD">
        <w:t>Tool</w:t>
      </w:r>
      <w:r>
        <w:t>kit</w:t>
      </w:r>
    </w:p>
    <w:p w14:paraId="215D49A1" w14:textId="4D91726F" w:rsidR="00252629" w:rsidRPr="00B519E0" w:rsidRDefault="00252629" w:rsidP="00252629">
      <w:r w:rsidRPr="006C1F26">
        <w:t>An abbreviation defined in the present document takes precedence over the definition of the same abbreviation, if any, in TR 21.905 </w:t>
      </w:r>
      <w:r w:rsidR="00637BA7">
        <w:t>[1]</w:t>
      </w:r>
      <w:r w:rsidRPr="006C1F26">
        <w:t>.</w:t>
      </w:r>
    </w:p>
    <w:p w14:paraId="12DE7717" w14:textId="77777777" w:rsidR="00252629" w:rsidRDefault="00252629" w:rsidP="00252629">
      <w:pPr>
        <w:pStyle w:val="Heading2"/>
      </w:pPr>
      <w:bookmarkStart w:id="78" w:name="_Toc178929333"/>
      <w:bookmarkStart w:id="79" w:name="_Toc183489361"/>
      <w:r>
        <w:t>3.4</w:t>
      </w:r>
      <w:r>
        <w:tab/>
        <w:t>Mobile station definition and configurations</w:t>
      </w:r>
      <w:bookmarkEnd w:id="78"/>
      <w:bookmarkEnd w:id="79"/>
    </w:p>
    <w:p w14:paraId="7B8B5969" w14:textId="0A92C131" w:rsidR="00252629" w:rsidRPr="003E12DE" w:rsidRDefault="00252629" w:rsidP="00252629">
      <w:pPr>
        <w:rPr>
          <w:rFonts w:eastAsia="TimesNewRoman"/>
        </w:rPr>
      </w:pPr>
      <w:r>
        <w:rPr>
          <w:rFonts w:eastAsia="TimesNewRoman"/>
        </w:rPr>
        <w:t>The mobile station definition and configurations specified in TS 34.108 </w:t>
      </w:r>
      <w:r w:rsidR="00637BA7">
        <w:rPr>
          <w:rFonts w:eastAsia="TimesNewRoman"/>
        </w:rPr>
        <w:t>[6]</w:t>
      </w:r>
      <w:r>
        <w:rPr>
          <w:rFonts w:eastAsia="TimesNewRoman"/>
        </w:rPr>
        <w:t xml:space="preserve"> and TS 36.508 </w:t>
      </w:r>
      <w:r w:rsidR="00637BA7">
        <w:rPr>
          <w:rFonts w:eastAsia="TimesNewRoman"/>
        </w:rPr>
        <w:t>[5]</w:t>
      </w:r>
      <w:r>
        <w:rPr>
          <w:rFonts w:eastAsia="TimesNewRoman"/>
        </w:rPr>
        <w:t xml:space="preserve"> shall apply, unless otherwise specified in the present clause.</w:t>
      </w:r>
    </w:p>
    <w:p w14:paraId="2BF209DB" w14:textId="77777777" w:rsidR="00252629" w:rsidRPr="006C1F26" w:rsidRDefault="00252629" w:rsidP="00252629">
      <w:pPr>
        <w:pStyle w:val="Heading2"/>
      </w:pPr>
      <w:bookmarkStart w:id="80" w:name="_Toc178929334"/>
      <w:bookmarkStart w:id="81" w:name="_Toc183489362"/>
      <w:r w:rsidRPr="006C1F26">
        <w:t>3.</w:t>
      </w:r>
      <w:r>
        <w:t>5</w:t>
      </w:r>
      <w:r w:rsidRPr="006C1F26">
        <w:tab/>
        <w:t>Coding Conventions</w:t>
      </w:r>
      <w:bookmarkEnd w:id="80"/>
      <w:bookmarkEnd w:id="81"/>
    </w:p>
    <w:p w14:paraId="7F70E202" w14:textId="77777777" w:rsidR="00252629" w:rsidRPr="006C1F26" w:rsidRDefault="00252629" w:rsidP="00252629">
      <w:r w:rsidRPr="006C1F26">
        <w:t>For the purposes of the present document, the following coding conventions apply:</w:t>
      </w:r>
    </w:p>
    <w:p w14:paraId="289B638F" w14:textId="77777777" w:rsidR="00252629" w:rsidRPr="006C1F26" w:rsidRDefault="00252629" w:rsidP="00252629">
      <w:r w:rsidRPr="006C1F26">
        <w:t>All lengths are presented in bytes, unless otherwise stated. Each byte B is represented by eight bits b8 to b1, where b8 is the most significant bit (MSB) and b1 is the least significant bit (LSB). In each representation, the leftmost bit is the MSB.</w:t>
      </w:r>
    </w:p>
    <w:p w14:paraId="6C47301A" w14:textId="2E49540C" w:rsidR="00252629" w:rsidRPr="006C1F26" w:rsidRDefault="00252629" w:rsidP="00252629">
      <w:r w:rsidRPr="006C1F26">
        <w:t xml:space="preserve">In the UICC, all bytes specified as RFU shall be set to '00' and all bits specifies as RFU shall be set to '0'. If the  USIM application exists on a UICC or is built on a generic telecommunications card, then other values may apply for the non-USIM applications. The values will be defined in the appropriate specifications for such cards and applications. These bytes and bits shall not be interpreted by a </w:t>
      </w:r>
      <w:r w:rsidR="00284937">
        <w:t>ME</w:t>
      </w:r>
      <w:r w:rsidRPr="006C1F26">
        <w:t xml:space="preserve"> in</w:t>
      </w:r>
      <w:r w:rsidR="00284937">
        <w:t xml:space="preserve"> a</w:t>
      </w:r>
      <w:r w:rsidRPr="006C1F26">
        <w:t xml:space="preserve"> 3GPP session.</w:t>
      </w:r>
    </w:p>
    <w:p w14:paraId="020D3668" w14:textId="776794E4" w:rsidR="00252629" w:rsidRPr="006C1F26" w:rsidRDefault="00252629" w:rsidP="00252629">
      <w:r w:rsidRPr="006C1F26">
        <w:t>The coding of all data objects in the present document is according to ETSI TS 102 221 </w:t>
      </w:r>
      <w:r w:rsidR="00637BA7">
        <w:t>[8]</w:t>
      </w:r>
      <w:r w:rsidRPr="006C1F26">
        <w:t>. All data objects are BER</w:t>
      </w:r>
      <w:r>
        <w:noBreakHyphen/>
      </w:r>
      <w:r w:rsidRPr="006C1F26">
        <w:t>TLV except if otherwise defined.</w:t>
      </w:r>
    </w:p>
    <w:p w14:paraId="4FECE90E" w14:textId="77777777" w:rsidR="00252629" w:rsidRPr="006C1F26" w:rsidRDefault="00252629" w:rsidP="00252629">
      <w:pPr>
        <w:pStyle w:val="Heading2"/>
        <w:tabs>
          <w:tab w:val="left" w:pos="1140"/>
        </w:tabs>
        <w:ind w:left="1140" w:hanging="1140"/>
      </w:pPr>
      <w:bookmarkStart w:id="82" w:name="_Toc10738246"/>
      <w:bookmarkStart w:id="83" w:name="_Toc20396080"/>
      <w:bookmarkStart w:id="84" w:name="_Toc29397662"/>
      <w:bookmarkStart w:id="85" w:name="_Toc29398784"/>
      <w:bookmarkStart w:id="86" w:name="_Toc36648794"/>
      <w:bookmarkStart w:id="87" w:name="_Toc36654582"/>
      <w:bookmarkStart w:id="88" w:name="_Toc44960853"/>
      <w:bookmarkStart w:id="89" w:name="_Toc50982494"/>
      <w:bookmarkStart w:id="90" w:name="_Toc50984665"/>
      <w:bookmarkStart w:id="91" w:name="_Toc57111933"/>
      <w:bookmarkStart w:id="92" w:name="_Toc57208080"/>
      <w:bookmarkStart w:id="93" w:name="_Toc178929335"/>
      <w:bookmarkStart w:id="94" w:name="_Toc183489363"/>
      <w:r w:rsidRPr="006C1F26">
        <w:lastRenderedPageBreak/>
        <w:t>3.6</w:t>
      </w:r>
      <w:r w:rsidRPr="006C1F26">
        <w:tab/>
        <w:t>Applicability</w:t>
      </w:r>
      <w:bookmarkEnd w:id="82"/>
      <w:bookmarkEnd w:id="83"/>
      <w:bookmarkEnd w:id="84"/>
      <w:bookmarkEnd w:id="85"/>
      <w:bookmarkEnd w:id="86"/>
      <w:bookmarkEnd w:id="87"/>
      <w:bookmarkEnd w:id="88"/>
      <w:bookmarkEnd w:id="89"/>
      <w:bookmarkEnd w:id="90"/>
      <w:bookmarkEnd w:id="91"/>
      <w:bookmarkEnd w:id="92"/>
      <w:bookmarkEnd w:id="93"/>
      <w:bookmarkEnd w:id="94"/>
    </w:p>
    <w:p w14:paraId="4EB59D8C" w14:textId="77777777" w:rsidR="00252629" w:rsidRPr="006C1F26" w:rsidRDefault="00252629" w:rsidP="00252629">
      <w:pPr>
        <w:pStyle w:val="Heading3"/>
      </w:pPr>
      <w:bookmarkStart w:id="95" w:name="_Toc10738247"/>
      <w:bookmarkStart w:id="96" w:name="_Toc20396081"/>
      <w:bookmarkStart w:id="97" w:name="_Toc29397663"/>
      <w:bookmarkStart w:id="98" w:name="_Toc29398785"/>
      <w:bookmarkStart w:id="99" w:name="_Toc36648795"/>
      <w:bookmarkStart w:id="100" w:name="_Toc36654583"/>
      <w:bookmarkStart w:id="101" w:name="_Toc44960854"/>
      <w:bookmarkStart w:id="102" w:name="_Toc50982495"/>
      <w:bookmarkStart w:id="103" w:name="_Toc50984666"/>
      <w:bookmarkStart w:id="104" w:name="_Toc57111934"/>
      <w:bookmarkStart w:id="105" w:name="_Toc57208081"/>
      <w:bookmarkStart w:id="106" w:name="_Toc178929336"/>
      <w:bookmarkStart w:id="107" w:name="_Toc183489364"/>
      <w:r w:rsidRPr="006C1F26">
        <w:t>3.6.1</w:t>
      </w:r>
      <w:r w:rsidRPr="006C1F26">
        <w:tab/>
        <w:t>Applicability of the present document</w:t>
      </w:r>
      <w:bookmarkEnd w:id="95"/>
      <w:bookmarkEnd w:id="96"/>
      <w:bookmarkEnd w:id="97"/>
      <w:bookmarkEnd w:id="98"/>
      <w:bookmarkEnd w:id="99"/>
      <w:bookmarkEnd w:id="100"/>
      <w:bookmarkEnd w:id="101"/>
      <w:bookmarkEnd w:id="102"/>
      <w:bookmarkEnd w:id="103"/>
      <w:bookmarkEnd w:id="104"/>
      <w:bookmarkEnd w:id="105"/>
      <w:bookmarkEnd w:id="106"/>
      <w:bookmarkEnd w:id="107"/>
    </w:p>
    <w:p w14:paraId="2869DE13" w14:textId="77777777" w:rsidR="00252629" w:rsidRPr="006C1F26" w:rsidRDefault="00252629" w:rsidP="00150E1D">
      <w:r w:rsidRPr="006C1F26">
        <w:t xml:space="preserve">The present document applies to </w:t>
      </w:r>
      <w:r>
        <w:t>user</w:t>
      </w:r>
      <w:r w:rsidRPr="006C1F26">
        <w:t xml:space="preserve"> equipment </w:t>
      </w:r>
      <w:r w:rsidRPr="003E12DE">
        <w:t>that supports the USIM Application Toolkit optional feature</w:t>
      </w:r>
      <w:r>
        <w:t xml:space="preserve"> </w:t>
      </w:r>
      <w:r w:rsidRPr="006C1F26">
        <w:t>where the UICC-terminal interface is not accessible and communication on the UICC-terminal interface cannot be traced.</w:t>
      </w:r>
    </w:p>
    <w:p w14:paraId="2FF99325" w14:textId="4E44DA43" w:rsidR="00252629" w:rsidRPr="006C1F26" w:rsidRDefault="00252629" w:rsidP="00252629">
      <w:pPr>
        <w:pStyle w:val="Heading3"/>
        <w:tabs>
          <w:tab w:val="left" w:pos="1140"/>
        </w:tabs>
        <w:ind w:left="0" w:firstLine="0"/>
      </w:pPr>
      <w:bookmarkStart w:id="108" w:name="_Toc10738249"/>
      <w:bookmarkStart w:id="109" w:name="_Toc20396083"/>
      <w:bookmarkStart w:id="110" w:name="_Toc29397665"/>
      <w:bookmarkStart w:id="111" w:name="_Toc29398787"/>
      <w:bookmarkStart w:id="112" w:name="_Toc36648797"/>
      <w:bookmarkStart w:id="113" w:name="_Toc36654585"/>
      <w:bookmarkStart w:id="114" w:name="_Toc44960856"/>
      <w:bookmarkStart w:id="115" w:name="_Toc50982497"/>
      <w:bookmarkStart w:id="116" w:name="_Toc50984668"/>
      <w:bookmarkStart w:id="117" w:name="_Toc57111936"/>
      <w:bookmarkStart w:id="118" w:name="_Toc57208083"/>
      <w:bookmarkStart w:id="119" w:name="_Toc178929337"/>
      <w:bookmarkStart w:id="120" w:name="_Toc183489365"/>
      <w:r w:rsidRPr="006C1F26">
        <w:t>3.6.</w:t>
      </w:r>
      <w:r>
        <w:t>2</w:t>
      </w:r>
      <w:r w:rsidRPr="006C1F26">
        <w:tab/>
        <w:t>Applicability of the individual tests</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148EC278" w14:textId="7C1316EC" w:rsidR="00252629" w:rsidRPr="006C1F26" w:rsidRDefault="00252629" w:rsidP="00252629">
      <w:r w:rsidRPr="006C1F26">
        <w:t>Table B.1 lists the optional, conditional</w:t>
      </w:r>
      <w:r>
        <w:t>,</w:t>
      </w:r>
      <w:r w:rsidRPr="006C1F26">
        <w:t xml:space="preserve"> or mandatory features for which the supplier of the implementation states the support. As pre-condition the supplier of the implementation shall state the support of possible options in </w:t>
      </w:r>
      <w:r>
        <w:t xml:space="preserve">accordance with </w:t>
      </w:r>
      <w:r w:rsidRPr="006C1F26">
        <w:t>table A.1</w:t>
      </w:r>
      <w:r>
        <w:t xml:space="preserve"> . ME default configuration in accordance with table A.2 and declare what testing options are supported in table A.3 of the present document.</w:t>
      </w:r>
    </w:p>
    <w:p w14:paraId="43C728C5" w14:textId="77777777" w:rsidR="00252629" w:rsidRPr="006C1F26" w:rsidRDefault="00252629" w:rsidP="00252629">
      <w:r w:rsidRPr="006C1F26">
        <w:t>The "Release XY ME" columns shows the status of the entries as follows:</w:t>
      </w:r>
    </w:p>
    <w:p w14:paraId="4A73E9BA" w14:textId="5B78FDB4" w:rsidR="00252629" w:rsidRPr="006C1F26" w:rsidRDefault="00252629" w:rsidP="00252629">
      <w:r w:rsidRPr="006C1F26">
        <w:t>The following notations, defined in ISO/IEC 9646</w:t>
      </w:r>
      <w:r w:rsidRPr="006C1F26">
        <w:noBreakHyphen/>
        <w:t>7 </w:t>
      </w:r>
      <w:r w:rsidR="00637BA7">
        <w:t>[7]</w:t>
      </w:r>
      <w:r w:rsidRPr="006C1F26">
        <w:t>, are used for the status column:</w:t>
      </w:r>
    </w:p>
    <w:p w14:paraId="5BDA6E71" w14:textId="77777777" w:rsidR="00252629" w:rsidRPr="006C1F26" w:rsidRDefault="00252629" w:rsidP="00E20A33">
      <w:pPr>
        <w:pStyle w:val="B10"/>
      </w:pPr>
      <w:r w:rsidRPr="006C1F26">
        <w:t>M</w:t>
      </w:r>
      <w:r w:rsidRPr="006C1F26">
        <w:tab/>
        <w:t>mandatory – the capability is required to be supported.</w:t>
      </w:r>
    </w:p>
    <w:p w14:paraId="65CBD823" w14:textId="77777777" w:rsidR="00252629" w:rsidRPr="006C1F26" w:rsidRDefault="00252629" w:rsidP="00E20A33">
      <w:pPr>
        <w:pStyle w:val="B10"/>
      </w:pPr>
      <w:r w:rsidRPr="006C1F26">
        <w:t>O</w:t>
      </w:r>
      <w:r w:rsidRPr="006C1F26">
        <w:tab/>
        <w:t>optional – the capability may be supported or not.</w:t>
      </w:r>
    </w:p>
    <w:p w14:paraId="582FB6EA" w14:textId="77777777" w:rsidR="00252629" w:rsidRPr="006C1F26" w:rsidRDefault="00252629" w:rsidP="00E20A33">
      <w:pPr>
        <w:pStyle w:val="B10"/>
      </w:pPr>
      <w:r w:rsidRPr="006C1F26">
        <w:t>N/A</w:t>
      </w:r>
      <w:r w:rsidRPr="006C1F26">
        <w:tab/>
        <w:t>not applicable – in the given context, it is impossible to use the capability.</w:t>
      </w:r>
    </w:p>
    <w:p w14:paraId="3989270B" w14:textId="77777777" w:rsidR="00252629" w:rsidRPr="006C1F26" w:rsidRDefault="00252629" w:rsidP="00E20A33">
      <w:pPr>
        <w:pStyle w:val="B10"/>
      </w:pPr>
      <w:r w:rsidRPr="006C1F26">
        <w:t>X</w:t>
      </w:r>
      <w:r w:rsidRPr="006C1F26">
        <w:tab/>
        <w:t>prohibited (excluded) – there is a requirement not to use this capability in the given context.</w:t>
      </w:r>
    </w:p>
    <w:p w14:paraId="5DABAA62" w14:textId="77777777" w:rsidR="00252629" w:rsidRPr="006C1F26" w:rsidRDefault="00252629" w:rsidP="00E20A33">
      <w:pPr>
        <w:pStyle w:val="B10"/>
      </w:pPr>
      <w:r w:rsidRPr="006C1F26">
        <w:t>O.i</w:t>
      </w:r>
      <w:r w:rsidRPr="006C1F26">
        <w:tab/>
        <w:t>qualified optional – for mutually exclusive or selectable options from a set. "i" is an integer which identifies a unique group of related optional items and the logic of their selection which is defined immediately following the table.</w:t>
      </w:r>
    </w:p>
    <w:p w14:paraId="1DB46631" w14:textId="77777777" w:rsidR="00252629" w:rsidRPr="006C1F26" w:rsidRDefault="00252629" w:rsidP="00E20A33">
      <w:pPr>
        <w:pStyle w:val="B10"/>
      </w:pPr>
      <w:r w:rsidRPr="006C1F26">
        <w:t>Ci</w:t>
      </w:r>
      <w:r w:rsidRPr="006C1F26">
        <w:tab/>
        <w:t xml:space="preserve">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 </w:t>
      </w:r>
    </w:p>
    <w:p w14:paraId="2CC1318E" w14:textId="77777777" w:rsidR="00252629" w:rsidRPr="006C1F26" w:rsidRDefault="00252629" w:rsidP="00252629">
      <w:r w:rsidRPr="006C1F26">
        <w:t>The "Additional test case execution recommendation" column shows the status of the entries as follows:</w:t>
      </w:r>
    </w:p>
    <w:p w14:paraId="0A96E091" w14:textId="77777777" w:rsidR="00252629" w:rsidRPr="006C1F26" w:rsidRDefault="00252629" w:rsidP="00C86AAA">
      <w:pPr>
        <w:pStyle w:val="B10"/>
      </w:pPr>
      <w:r w:rsidRPr="006C1F26">
        <w:t>A</w:t>
      </w:r>
      <w:r w:rsidRPr="006C1F26">
        <w:tab/>
        <w:t>applicable - the test is applicable according to the corresponding entry in the "Rxx ME" column</w:t>
      </w:r>
    </w:p>
    <w:p w14:paraId="5931D532" w14:textId="77777777" w:rsidR="00252629" w:rsidRPr="006C1F26" w:rsidRDefault="00252629" w:rsidP="00C86AAA">
      <w:pPr>
        <w:pStyle w:val="B10"/>
      </w:pPr>
      <w:r w:rsidRPr="006C1F26">
        <w:t>R</w:t>
      </w:r>
      <w:r w:rsidRPr="006C1F26">
        <w:tab/>
        <w:t>redundant – the test has to be considered as redundant when the corresponding E-UTRAN/EPC related test of the present document has been validated and successfully executed. In that case the requirement may be verified by means of the E-UTRAN/EPC functionality only.</w:t>
      </w:r>
    </w:p>
    <w:p w14:paraId="67CCB3AE" w14:textId="77777777" w:rsidR="00252629" w:rsidRPr="006C1F26" w:rsidRDefault="00252629" w:rsidP="00C86AAA">
      <w:pPr>
        <w:pStyle w:val="B10"/>
      </w:pPr>
      <w:r w:rsidRPr="006C1F26">
        <w:t>AERi</w:t>
      </w:r>
      <w:r w:rsidRPr="006C1F26">
        <w:tab/>
        <w: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t>
      </w:r>
    </w:p>
    <w:p w14:paraId="33161638" w14:textId="77777777" w:rsidR="00252629" w:rsidRPr="006C1F26" w:rsidRDefault="00252629" w:rsidP="00C86AAA">
      <w:r w:rsidRPr="006C1F26">
        <w:t>References to items</w:t>
      </w:r>
    </w:p>
    <w:p w14:paraId="715F2D6B" w14:textId="77777777" w:rsidR="00252629" w:rsidRPr="006C1F26" w:rsidRDefault="00252629" w:rsidP="00252629">
      <w:pPr>
        <w:keepNext/>
      </w:pPr>
      <w:r w:rsidRPr="006C1F26">
        <w:t>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6B5E6239" w14:textId="77777777" w:rsidR="00252629" w:rsidRDefault="00252629" w:rsidP="00252629">
      <w:pPr>
        <w:pStyle w:val="EX"/>
        <w:keepLines w:val="0"/>
      </w:pPr>
      <w:r w:rsidRPr="006C1F26">
        <w:t>EXAMPLE:</w:t>
      </w:r>
      <w:r w:rsidRPr="006C1F26">
        <w:tab/>
        <w:t>A.1/4 is the reference to the answer of item 4 in table A.1.</w:t>
      </w:r>
    </w:p>
    <w:p w14:paraId="1EEB0465" w14:textId="75862EC4" w:rsidR="00252629" w:rsidRPr="006C1F26" w:rsidRDefault="00252629" w:rsidP="00252629">
      <w:pPr>
        <w:pStyle w:val="Heading3"/>
      </w:pPr>
      <w:bookmarkStart w:id="121" w:name="_Toc10738250"/>
      <w:bookmarkStart w:id="122" w:name="_Toc20396084"/>
      <w:bookmarkStart w:id="123" w:name="_Toc29397666"/>
      <w:bookmarkStart w:id="124" w:name="_Toc29398788"/>
      <w:bookmarkStart w:id="125" w:name="_Toc36648798"/>
      <w:bookmarkStart w:id="126" w:name="_Toc36654586"/>
      <w:bookmarkStart w:id="127" w:name="_Toc44960857"/>
      <w:bookmarkStart w:id="128" w:name="_Toc50982498"/>
      <w:bookmarkStart w:id="129" w:name="_Toc50984669"/>
      <w:bookmarkStart w:id="130" w:name="_Toc57111937"/>
      <w:bookmarkStart w:id="131" w:name="_Toc57208084"/>
      <w:bookmarkStart w:id="132" w:name="_Toc178929338"/>
      <w:bookmarkStart w:id="133" w:name="_Toc183489366"/>
      <w:r w:rsidRPr="006C1F26">
        <w:t>3.</w:t>
      </w:r>
      <w:r>
        <w:t>6.3</w:t>
      </w:r>
      <w:r w:rsidRPr="006C1F26">
        <w:tab/>
      </w:r>
      <w:bookmarkEnd w:id="121"/>
      <w:bookmarkEnd w:id="122"/>
      <w:bookmarkEnd w:id="123"/>
      <w:bookmarkEnd w:id="124"/>
      <w:bookmarkEnd w:id="125"/>
      <w:bookmarkEnd w:id="126"/>
      <w:bookmarkEnd w:id="127"/>
      <w:bookmarkEnd w:id="128"/>
      <w:bookmarkEnd w:id="129"/>
      <w:bookmarkEnd w:id="130"/>
      <w:bookmarkEnd w:id="131"/>
      <w:r>
        <w:t>Declaration of options specific for testing of terminals with non</w:t>
      </w:r>
      <w:r>
        <w:noBreakHyphen/>
        <w:t>removable USIM</w:t>
      </w:r>
      <w:bookmarkEnd w:id="132"/>
      <w:bookmarkEnd w:id="133"/>
    </w:p>
    <w:p w14:paraId="39144885" w14:textId="77777777" w:rsidR="00252629" w:rsidRPr="006C1F26" w:rsidRDefault="00252629" w:rsidP="00252629">
      <w:r>
        <w:t>To identify a suitable test environment the s</w:t>
      </w:r>
      <w:r w:rsidRPr="006C1F26">
        <w:t xml:space="preserve">upport of </w:t>
      </w:r>
      <w:r>
        <w:t>some specific</w:t>
      </w:r>
      <w:r w:rsidRPr="006C1F26">
        <w:t xml:space="preserve"> features is </w:t>
      </w:r>
      <w:r>
        <w:t xml:space="preserve">required. </w:t>
      </w:r>
      <w:r w:rsidRPr="006C1F26">
        <w:t>The supplier of the implementation shall state the support of possible options in table A.</w:t>
      </w:r>
      <w:r>
        <w:t>3</w:t>
      </w:r>
      <w:r w:rsidRPr="006C1F26">
        <w:t>.</w:t>
      </w:r>
    </w:p>
    <w:p w14:paraId="5A2EE823" w14:textId="77777777" w:rsidR="00252629" w:rsidRPr="006C1F26" w:rsidRDefault="00252629" w:rsidP="00252629">
      <w:pPr>
        <w:pStyle w:val="TH"/>
      </w:pPr>
      <w:r w:rsidRPr="006C1F26">
        <w:lastRenderedPageBreak/>
        <w:t>Table A.</w:t>
      </w:r>
      <w:r>
        <w:t>3</w:t>
      </w:r>
      <w:r w:rsidRPr="006C1F26">
        <w:t xml:space="preserve">: </w:t>
      </w:r>
      <w:r>
        <w:t>Declaration of supported testing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799"/>
        <w:gridCol w:w="2881"/>
        <w:gridCol w:w="758"/>
        <w:gridCol w:w="851"/>
        <w:gridCol w:w="3710"/>
      </w:tblGrid>
      <w:tr w:rsidR="00252629" w:rsidRPr="006C1F26" w14:paraId="50A4ABA0" w14:textId="77777777" w:rsidTr="00DF34BE">
        <w:trPr>
          <w:cantSplit/>
          <w:jc w:val="center"/>
        </w:trPr>
        <w:tc>
          <w:tcPr>
            <w:tcW w:w="799" w:type="dxa"/>
            <w:shd w:val="clear" w:color="auto" w:fill="D9D9D9" w:themeFill="background1" w:themeFillShade="D9"/>
          </w:tcPr>
          <w:p w14:paraId="548C6E0A" w14:textId="77777777" w:rsidR="00252629" w:rsidRPr="006C1F26" w:rsidRDefault="00252629" w:rsidP="00DF34BE">
            <w:pPr>
              <w:pStyle w:val="TAH"/>
              <w:keepNext w:val="0"/>
              <w:keepLines w:val="0"/>
            </w:pPr>
            <w:r w:rsidRPr="006C1F26">
              <w:t>Item</w:t>
            </w:r>
          </w:p>
        </w:tc>
        <w:tc>
          <w:tcPr>
            <w:tcW w:w="2881" w:type="dxa"/>
            <w:shd w:val="clear" w:color="auto" w:fill="D9D9D9" w:themeFill="background1" w:themeFillShade="D9"/>
          </w:tcPr>
          <w:p w14:paraId="2A6661FB" w14:textId="77777777" w:rsidR="00252629" w:rsidRPr="006C1F26" w:rsidRDefault="00252629" w:rsidP="00DF34BE">
            <w:pPr>
              <w:pStyle w:val="TAH"/>
              <w:keepNext w:val="0"/>
              <w:keepLines w:val="0"/>
            </w:pPr>
            <w:r w:rsidRPr="006C1F26">
              <w:t>Option</w:t>
            </w:r>
          </w:p>
        </w:tc>
        <w:tc>
          <w:tcPr>
            <w:tcW w:w="758" w:type="dxa"/>
            <w:shd w:val="clear" w:color="auto" w:fill="D9D9D9" w:themeFill="background1" w:themeFillShade="D9"/>
          </w:tcPr>
          <w:p w14:paraId="34C9A6B0" w14:textId="77777777" w:rsidR="00252629" w:rsidRPr="006C1F26" w:rsidRDefault="00252629" w:rsidP="00DF34BE">
            <w:pPr>
              <w:pStyle w:val="TAH"/>
              <w:keepNext w:val="0"/>
              <w:keepLines w:val="0"/>
            </w:pPr>
            <w:r w:rsidRPr="006C1F26">
              <w:t>Status</w:t>
            </w:r>
          </w:p>
        </w:tc>
        <w:tc>
          <w:tcPr>
            <w:tcW w:w="851" w:type="dxa"/>
            <w:shd w:val="clear" w:color="auto" w:fill="D9D9D9" w:themeFill="background1" w:themeFillShade="D9"/>
          </w:tcPr>
          <w:p w14:paraId="370C72DF" w14:textId="77777777" w:rsidR="00252629" w:rsidRPr="006C1F26" w:rsidRDefault="00252629" w:rsidP="00DF34BE">
            <w:pPr>
              <w:pStyle w:val="TAH"/>
              <w:keepNext w:val="0"/>
              <w:keepLines w:val="0"/>
            </w:pPr>
            <w:r w:rsidRPr="006C1F26">
              <w:t>Support</w:t>
            </w:r>
          </w:p>
        </w:tc>
        <w:tc>
          <w:tcPr>
            <w:tcW w:w="3710" w:type="dxa"/>
            <w:shd w:val="clear" w:color="auto" w:fill="D9D9D9" w:themeFill="background1" w:themeFillShade="D9"/>
          </w:tcPr>
          <w:p w14:paraId="739FB30B" w14:textId="77777777" w:rsidR="00252629" w:rsidRPr="006C1F26" w:rsidRDefault="00252629" w:rsidP="00DF34BE">
            <w:pPr>
              <w:pStyle w:val="TAH"/>
              <w:keepNext w:val="0"/>
              <w:keepLines w:val="0"/>
            </w:pPr>
            <w:r w:rsidRPr="006C1F26">
              <w:t>Mnemonic</w:t>
            </w:r>
          </w:p>
        </w:tc>
      </w:tr>
      <w:tr w:rsidR="00252629" w:rsidRPr="006C1F26" w14:paraId="703924CB" w14:textId="77777777" w:rsidTr="00DF34BE">
        <w:trPr>
          <w:cantSplit/>
          <w:jc w:val="center"/>
        </w:trPr>
        <w:tc>
          <w:tcPr>
            <w:tcW w:w="799" w:type="dxa"/>
          </w:tcPr>
          <w:p w14:paraId="5858F210" w14:textId="77777777" w:rsidR="00252629" w:rsidRPr="006C1F26" w:rsidRDefault="00252629" w:rsidP="00DF34BE">
            <w:pPr>
              <w:pStyle w:val="TAC"/>
              <w:keepNext w:val="0"/>
              <w:keepLines w:val="0"/>
            </w:pPr>
            <w:r w:rsidRPr="006C1F26">
              <w:t>1</w:t>
            </w:r>
          </w:p>
        </w:tc>
        <w:tc>
          <w:tcPr>
            <w:tcW w:w="2881" w:type="dxa"/>
          </w:tcPr>
          <w:p w14:paraId="674B40F4" w14:textId="77777777" w:rsidR="00252629" w:rsidRPr="006C1F26" w:rsidRDefault="00252629" w:rsidP="00DF34BE">
            <w:pPr>
              <w:pStyle w:val="TAC"/>
              <w:keepNext w:val="0"/>
              <w:keepLines w:val="0"/>
              <w:jc w:val="left"/>
            </w:pPr>
            <w:r w:rsidRPr="006C1F26">
              <w:t>Support of UTRAN access</w:t>
            </w:r>
          </w:p>
        </w:tc>
        <w:tc>
          <w:tcPr>
            <w:tcW w:w="758" w:type="dxa"/>
          </w:tcPr>
          <w:p w14:paraId="4D07B51E" w14:textId="77777777" w:rsidR="00252629" w:rsidRPr="006C1F26" w:rsidRDefault="00252629" w:rsidP="00DF34BE">
            <w:pPr>
              <w:pStyle w:val="TAC"/>
              <w:keepNext w:val="0"/>
              <w:keepLines w:val="0"/>
            </w:pPr>
            <w:r w:rsidRPr="006C1F26">
              <w:t>O</w:t>
            </w:r>
          </w:p>
        </w:tc>
        <w:tc>
          <w:tcPr>
            <w:tcW w:w="851" w:type="dxa"/>
          </w:tcPr>
          <w:p w14:paraId="3BBC2FFE" w14:textId="77777777" w:rsidR="00252629" w:rsidRPr="006C1F26" w:rsidRDefault="00252629" w:rsidP="00DF34BE">
            <w:pPr>
              <w:pStyle w:val="TAC"/>
              <w:keepNext w:val="0"/>
              <w:keepLines w:val="0"/>
            </w:pPr>
          </w:p>
        </w:tc>
        <w:tc>
          <w:tcPr>
            <w:tcW w:w="3710" w:type="dxa"/>
          </w:tcPr>
          <w:p w14:paraId="3D89F2EC" w14:textId="77777777" w:rsidR="00252629" w:rsidRPr="006C1F26" w:rsidRDefault="00252629" w:rsidP="00DF34BE">
            <w:pPr>
              <w:pStyle w:val="TAC"/>
              <w:keepNext w:val="0"/>
              <w:keepLines w:val="0"/>
              <w:jc w:val="left"/>
            </w:pPr>
            <w:r w:rsidRPr="006C1F26">
              <w:t>O_UTRAN</w:t>
            </w:r>
          </w:p>
        </w:tc>
      </w:tr>
      <w:tr w:rsidR="00252629" w:rsidRPr="006C1F26" w14:paraId="552ADD9C" w14:textId="77777777" w:rsidTr="00DF34BE">
        <w:trPr>
          <w:cantSplit/>
          <w:jc w:val="center"/>
        </w:trPr>
        <w:tc>
          <w:tcPr>
            <w:tcW w:w="799" w:type="dxa"/>
          </w:tcPr>
          <w:p w14:paraId="5B457083" w14:textId="77777777" w:rsidR="00252629" w:rsidRPr="006C1F26" w:rsidRDefault="00252629" w:rsidP="00DF34BE">
            <w:pPr>
              <w:pStyle w:val="TAC"/>
              <w:keepNext w:val="0"/>
              <w:keepLines w:val="0"/>
            </w:pPr>
            <w:r w:rsidRPr="006C1F26">
              <w:t>2</w:t>
            </w:r>
          </w:p>
        </w:tc>
        <w:tc>
          <w:tcPr>
            <w:tcW w:w="2881" w:type="dxa"/>
          </w:tcPr>
          <w:p w14:paraId="11FA39AB" w14:textId="77777777" w:rsidR="00252629" w:rsidRPr="006C1F26" w:rsidRDefault="00252629" w:rsidP="00DF34BE">
            <w:pPr>
              <w:pStyle w:val="TAC"/>
              <w:keepNext w:val="0"/>
              <w:keepLines w:val="0"/>
              <w:jc w:val="left"/>
            </w:pPr>
            <w:r w:rsidRPr="006C1F26">
              <w:t>Support of E-UTRAN access</w:t>
            </w:r>
          </w:p>
        </w:tc>
        <w:tc>
          <w:tcPr>
            <w:tcW w:w="758" w:type="dxa"/>
          </w:tcPr>
          <w:p w14:paraId="47831410" w14:textId="77777777" w:rsidR="00252629" w:rsidRPr="006C1F26" w:rsidRDefault="00252629" w:rsidP="00DF34BE">
            <w:pPr>
              <w:pStyle w:val="TAC"/>
              <w:keepNext w:val="0"/>
              <w:keepLines w:val="0"/>
            </w:pPr>
            <w:r w:rsidRPr="006C1F26">
              <w:t>O</w:t>
            </w:r>
          </w:p>
        </w:tc>
        <w:tc>
          <w:tcPr>
            <w:tcW w:w="851" w:type="dxa"/>
          </w:tcPr>
          <w:p w14:paraId="0AA57378" w14:textId="77777777" w:rsidR="00252629" w:rsidRPr="006C1F26" w:rsidRDefault="00252629" w:rsidP="00DF34BE">
            <w:pPr>
              <w:pStyle w:val="TAC"/>
              <w:keepNext w:val="0"/>
              <w:keepLines w:val="0"/>
            </w:pPr>
          </w:p>
        </w:tc>
        <w:tc>
          <w:tcPr>
            <w:tcW w:w="3710" w:type="dxa"/>
          </w:tcPr>
          <w:p w14:paraId="084B8B47" w14:textId="77777777" w:rsidR="00252629" w:rsidRPr="006C1F26" w:rsidRDefault="00252629" w:rsidP="00DF34BE">
            <w:pPr>
              <w:pStyle w:val="TAC"/>
              <w:keepNext w:val="0"/>
              <w:keepLines w:val="0"/>
              <w:jc w:val="left"/>
            </w:pPr>
            <w:r w:rsidRPr="006C1F26">
              <w:t>O_E-UTRAN</w:t>
            </w:r>
          </w:p>
        </w:tc>
      </w:tr>
      <w:tr w:rsidR="00252629" w:rsidRPr="006C1F26" w14:paraId="36E4941F" w14:textId="77777777" w:rsidTr="00DF34BE">
        <w:trPr>
          <w:cantSplit/>
          <w:jc w:val="center"/>
        </w:trPr>
        <w:tc>
          <w:tcPr>
            <w:tcW w:w="799" w:type="dxa"/>
          </w:tcPr>
          <w:p w14:paraId="68849A10" w14:textId="77777777" w:rsidR="00252629" w:rsidRPr="006C1F26" w:rsidRDefault="00252629" w:rsidP="00DF34BE">
            <w:pPr>
              <w:pStyle w:val="TAC"/>
              <w:keepNext w:val="0"/>
              <w:keepLines w:val="0"/>
            </w:pPr>
            <w:r w:rsidRPr="006C1F26">
              <w:t>3</w:t>
            </w:r>
          </w:p>
        </w:tc>
        <w:tc>
          <w:tcPr>
            <w:tcW w:w="2881" w:type="dxa"/>
          </w:tcPr>
          <w:p w14:paraId="42174356" w14:textId="77777777" w:rsidR="00252629" w:rsidRPr="006C1F26" w:rsidRDefault="00252629" w:rsidP="00DF34BE">
            <w:pPr>
              <w:pStyle w:val="TAC"/>
              <w:keepNext w:val="0"/>
              <w:keepLines w:val="0"/>
              <w:jc w:val="left"/>
            </w:pPr>
            <w:r w:rsidRPr="006C1F26">
              <w:t>Support of NB-IoT access</w:t>
            </w:r>
            <w:r>
              <w:t xml:space="preserve"> only</w:t>
            </w:r>
          </w:p>
        </w:tc>
        <w:tc>
          <w:tcPr>
            <w:tcW w:w="758" w:type="dxa"/>
          </w:tcPr>
          <w:p w14:paraId="117F06D2" w14:textId="77777777" w:rsidR="00252629" w:rsidRPr="006C1F26" w:rsidRDefault="00252629" w:rsidP="00DF34BE">
            <w:pPr>
              <w:pStyle w:val="TAC"/>
              <w:keepNext w:val="0"/>
              <w:keepLines w:val="0"/>
            </w:pPr>
            <w:r w:rsidRPr="006C1F26">
              <w:t>O</w:t>
            </w:r>
          </w:p>
        </w:tc>
        <w:tc>
          <w:tcPr>
            <w:tcW w:w="851" w:type="dxa"/>
          </w:tcPr>
          <w:p w14:paraId="51357231" w14:textId="77777777" w:rsidR="00252629" w:rsidRPr="006C1F26" w:rsidRDefault="00252629" w:rsidP="00DF34BE">
            <w:pPr>
              <w:pStyle w:val="TAC"/>
              <w:keepNext w:val="0"/>
              <w:keepLines w:val="0"/>
            </w:pPr>
          </w:p>
        </w:tc>
        <w:tc>
          <w:tcPr>
            <w:tcW w:w="3710" w:type="dxa"/>
          </w:tcPr>
          <w:p w14:paraId="0A6A9BB8" w14:textId="77777777" w:rsidR="00252629" w:rsidRPr="006C1F26" w:rsidRDefault="00252629" w:rsidP="00DF34BE">
            <w:pPr>
              <w:pStyle w:val="TAC"/>
              <w:keepNext w:val="0"/>
              <w:keepLines w:val="0"/>
              <w:jc w:val="left"/>
            </w:pPr>
            <w:r w:rsidRPr="006C1F26">
              <w:t>O_NB-IoT</w:t>
            </w:r>
          </w:p>
        </w:tc>
      </w:tr>
      <w:tr w:rsidR="00252629" w:rsidRPr="006C1F26" w14:paraId="7F128AFC" w14:textId="77777777" w:rsidTr="00DF34BE">
        <w:trPr>
          <w:cantSplit/>
          <w:jc w:val="center"/>
        </w:trPr>
        <w:tc>
          <w:tcPr>
            <w:tcW w:w="799" w:type="dxa"/>
          </w:tcPr>
          <w:p w14:paraId="7A133E87" w14:textId="77777777" w:rsidR="00252629" w:rsidRPr="006C1F26" w:rsidRDefault="00252629" w:rsidP="00DF34BE">
            <w:pPr>
              <w:pStyle w:val="TAC"/>
              <w:keepNext w:val="0"/>
              <w:keepLines w:val="0"/>
            </w:pPr>
            <w:r w:rsidRPr="006C1F26">
              <w:t>4</w:t>
            </w:r>
          </w:p>
        </w:tc>
        <w:tc>
          <w:tcPr>
            <w:tcW w:w="2881" w:type="dxa"/>
          </w:tcPr>
          <w:p w14:paraId="4F52B601" w14:textId="77777777" w:rsidR="00252629" w:rsidRPr="006C1F26" w:rsidRDefault="00252629" w:rsidP="00DF34BE">
            <w:pPr>
              <w:pStyle w:val="TAC"/>
              <w:keepNext w:val="0"/>
              <w:keepLines w:val="0"/>
              <w:jc w:val="left"/>
            </w:pPr>
            <w:r w:rsidRPr="006C1F26">
              <w:t xml:space="preserve">Support of 5G Core Network </w:t>
            </w:r>
          </w:p>
        </w:tc>
        <w:tc>
          <w:tcPr>
            <w:tcW w:w="758" w:type="dxa"/>
          </w:tcPr>
          <w:p w14:paraId="331D3309" w14:textId="77777777" w:rsidR="00252629" w:rsidRPr="006C1F26" w:rsidRDefault="00252629" w:rsidP="00DF34BE">
            <w:pPr>
              <w:pStyle w:val="TAC"/>
              <w:keepNext w:val="0"/>
              <w:keepLines w:val="0"/>
            </w:pPr>
            <w:r w:rsidRPr="006C1F26">
              <w:t>O</w:t>
            </w:r>
          </w:p>
        </w:tc>
        <w:tc>
          <w:tcPr>
            <w:tcW w:w="851" w:type="dxa"/>
          </w:tcPr>
          <w:p w14:paraId="023B9E9D" w14:textId="77777777" w:rsidR="00252629" w:rsidRPr="006C1F26" w:rsidRDefault="00252629" w:rsidP="00DF34BE">
            <w:pPr>
              <w:pStyle w:val="TAC"/>
              <w:keepNext w:val="0"/>
              <w:keepLines w:val="0"/>
            </w:pPr>
          </w:p>
        </w:tc>
        <w:tc>
          <w:tcPr>
            <w:tcW w:w="3710" w:type="dxa"/>
          </w:tcPr>
          <w:p w14:paraId="4440A54E" w14:textId="77777777" w:rsidR="00252629" w:rsidRPr="006C1F26" w:rsidRDefault="00252629" w:rsidP="00DF34BE">
            <w:pPr>
              <w:pStyle w:val="TAC"/>
              <w:keepNext w:val="0"/>
              <w:keepLines w:val="0"/>
              <w:jc w:val="left"/>
            </w:pPr>
            <w:r w:rsidRPr="006C1F26">
              <w:t>O_5GC</w:t>
            </w:r>
          </w:p>
        </w:tc>
      </w:tr>
      <w:tr w:rsidR="00252629" w:rsidRPr="006C1F26" w14:paraId="14601071" w14:textId="77777777" w:rsidTr="00DF34BE">
        <w:trPr>
          <w:cantSplit/>
          <w:jc w:val="center"/>
        </w:trPr>
        <w:tc>
          <w:tcPr>
            <w:tcW w:w="799" w:type="dxa"/>
          </w:tcPr>
          <w:p w14:paraId="056ADABD" w14:textId="77777777" w:rsidR="00252629" w:rsidRPr="006C1F26" w:rsidRDefault="00252629" w:rsidP="00DF34BE">
            <w:pPr>
              <w:pStyle w:val="TAC"/>
              <w:keepNext w:val="0"/>
              <w:keepLines w:val="0"/>
            </w:pPr>
            <w:r w:rsidRPr="006C1F26">
              <w:t>5</w:t>
            </w:r>
          </w:p>
        </w:tc>
        <w:tc>
          <w:tcPr>
            <w:tcW w:w="2881" w:type="dxa"/>
          </w:tcPr>
          <w:p w14:paraId="6F563B6E" w14:textId="77777777" w:rsidR="00252629" w:rsidRPr="006C1F26" w:rsidRDefault="00252629" w:rsidP="00DF34BE">
            <w:pPr>
              <w:pStyle w:val="TAC"/>
              <w:keepNext w:val="0"/>
              <w:keepLines w:val="0"/>
              <w:jc w:val="left"/>
            </w:pPr>
            <w:r w:rsidRPr="006C1F26">
              <w:t>Support of New Radio access</w:t>
            </w:r>
          </w:p>
        </w:tc>
        <w:tc>
          <w:tcPr>
            <w:tcW w:w="758" w:type="dxa"/>
          </w:tcPr>
          <w:p w14:paraId="5A32E2B2" w14:textId="77777777" w:rsidR="00252629" w:rsidRPr="006C1F26" w:rsidRDefault="00252629" w:rsidP="00DF34BE">
            <w:pPr>
              <w:pStyle w:val="TAC"/>
              <w:keepNext w:val="0"/>
              <w:keepLines w:val="0"/>
            </w:pPr>
            <w:r w:rsidRPr="006C1F26">
              <w:t>O</w:t>
            </w:r>
          </w:p>
        </w:tc>
        <w:tc>
          <w:tcPr>
            <w:tcW w:w="851" w:type="dxa"/>
          </w:tcPr>
          <w:p w14:paraId="6D2FAAB1" w14:textId="77777777" w:rsidR="00252629" w:rsidRPr="006C1F26" w:rsidRDefault="00252629" w:rsidP="00DF34BE">
            <w:pPr>
              <w:pStyle w:val="TAC"/>
              <w:keepNext w:val="0"/>
              <w:keepLines w:val="0"/>
            </w:pPr>
          </w:p>
        </w:tc>
        <w:tc>
          <w:tcPr>
            <w:tcW w:w="3710" w:type="dxa"/>
          </w:tcPr>
          <w:p w14:paraId="58B434F2" w14:textId="036350C7" w:rsidR="00252629" w:rsidRPr="006C1F26" w:rsidRDefault="00252629" w:rsidP="00DF34BE">
            <w:pPr>
              <w:pStyle w:val="TAC"/>
              <w:keepNext w:val="0"/>
              <w:keepLines w:val="0"/>
              <w:jc w:val="left"/>
            </w:pPr>
            <w:r w:rsidRPr="006C1F26">
              <w:t>O_5G</w:t>
            </w:r>
            <w:r w:rsidR="00FA1D5B">
              <w:t>-</w:t>
            </w:r>
            <w:r w:rsidRPr="006C1F26">
              <w:t>NR</w:t>
            </w:r>
          </w:p>
        </w:tc>
      </w:tr>
      <w:tr w:rsidR="00252629" w:rsidRPr="006C1F26" w14:paraId="1BC8225F" w14:textId="77777777" w:rsidTr="00DF34BE">
        <w:trPr>
          <w:cantSplit/>
          <w:jc w:val="center"/>
        </w:trPr>
        <w:tc>
          <w:tcPr>
            <w:tcW w:w="799" w:type="dxa"/>
          </w:tcPr>
          <w:p w14:paraId="44638170" w14:textId="77777777" w:rsidR="00252629" w:rsidRPr="006C1F26" w:rsidRDefault="00252629" w:rsidP="00DF34BE">
            <w:pPr>
              <w:pStyle w:val="TAC"/>
              <w:keepNext w:val="0"/>
              <w:keepLines w:val="0"/>
            </w:pPr>
            <w:bookmarkStart w:id="134" w:name="clause4"/>
            <w:bookmarkEnd w:id="134"/>
            <w:r>
              <w:t>6</w:t>
            </w:r>
          </w:p>
        </w:tc>
        <w:tc>
          <w:tcPr>
            <w:tcW w:w="2881" w:type="dxa"/>
          </w:tcPr>
          <w:p w14:paraId="38697CFB" w14:textId="473CAFE2" w:rsidR="00252629" w:rsidRPr="006C1F26" w:rsidRDefault="00252629" w:rsidP="00DF34BE">
            <w:pPr>
              <w:pStyle w:val="TAC"/>
              <w:keepNext w:val="0"/>
              <w:keepLines w:val="0"/>
              <w:jc w:val="left"/>
            </w:pPr>
            <w:r w:rsidRPr="006C1F26">
              <w:t>Support of RSP(SGP.22</w:t>
            </w:r>
            <w:r w:rsidR="00E90DE8">
              <w:t> </w:t>
            </w:r>
            <w:r w:rsidR="001842A0">
              <w:t>[23]</w:t>
            </w:r>
            <w:r w:rsidRPr="006C1F26">
              <w:t>)</w:t>
            </w:r>
          </w:p>
        </w:tc>
        <w:tc>
          <w:tcPr>
            <w:tcW w:w="758" w:type="dxa"/>
          </w:tcPr>
          <w:p w14:paraId="41EC741D" w14:textId="77777777" w:rsidR="00252629" w:rsidRPr="006C1F26" w:rsidRDefault="00252629" w:rsidP="00DF34BE">
            <w:pPr>
              <w:pStyle w:val="TAC"/>
              <w:keepNext w:val="0"/>
              <w:keepLines w:val="0"/>
            </w:pPr>
            <w:r w:rsidRPr="006C1F26">
              <w:t>C003</w:t>
            </w:r>
          </w:p>
        </w:tc>
        <w:tc>
          <w:tcPr>
            <w:tcW w:w="851" w:type="dxa"/>
          </w:tcPr>
          <w:p w14:paraId="272F4897" w14:textId="77777777" w:rsidR="00252629" w:rsidRPr="006C1F26" w:rsidRDefault="00252629" w:rsidP="00DF34BE">
            <w:pPr>
              <w:pStyle w:val="TAC"/>
              <w:keepNext w:val="0"/>
              <w:keepLines w:val="0"/>
            </w:pPr>
          </w:p>
        </w:tc>
        <w:tc>
          <w:tcPr>
            <w:tcW w:w="3710" w:type="dxa"/>
          </w:tcPr>
          <w:p w14:paraId="5C008A57" w14:textId="77777777" w:rsidR="00252629" w:rsidRPr="006C1F26" w:rsidRDefault="00252629" w:rsidP="00DF34BE">
            <w:pPr>
              <w:pStyle w:val="TAC"/>
              <w:keepNext w:val="0"/>
              <w:keepLines w:val="0"/>
              <w:jc w:val="left"/>
            </w:pPr>
            <w:r w:rsidRPr="006C1F26">
              <w:t>O_RSP22</w:t>
            </w:r>
          </w:p>
        </w:tc>
      </w:tr>
      <w:tr w:rsidR="00252629" w:rsidRPr="006C1F26" w14:paraId="284ECBDF" w14:textId="77777777" w:rsidTr="00DF34BE">
        <w:trPr>
          <w:cantSplit/>
          <w:jc w:val="center"/>
        </w:trPr>
        <w:tc>
          <w:tcPr>
            <w:tcW w:w="799" w:type="dxa"/>
          </w:tcPr>
          <w:p w14:paraId="67DB462A" w14:textId="77777777" w:rsidR="00252629" w:rsidRPr="006C1F26" w:rsidRDefault="00252629" w:rsidP="00DF34BE">
            <w:pPr>
              <w:pStyle w:val="TAC"/>
              <w:keepNext w:val="0"/>
              <w:keepLines w:val="0"/>
            </w:pPr>
            <w:r>
              <w:t>7</w:t>
            </w:r>
          </w:p>
        </w:tc>
        <w:tc>
          <w:tcPr>
            <w:tcW w:w="2881" w:type="dxa"/>
          </w:tcPr>
          <w:p w14:paraId="621FA72D" w14:textId="77777777" w:rsidR="00252629" w:rsidRPr="006C1F26" w:rsidRDefault="00252629" w:rsidP="00DF34BE">
            <w:pPr>
              <w:pStyle w:val="TAC"/>
              <w:keepNext w:val="0"/>
              <w:keepLines w:val="0"/>
              <w:jc w:val="left"/>
            </w:pPr>
            <w:r w:rsidRPr="006C1F26">
              <w:t>Support of AT+CSIM</w:t>
            </w:r>
          </w:p>
        </w:tc>
        <w:tc>
          <w:tcPr>
            <w:tcW w:w="758" w:type="dxa"/>
          </w:tcPr>
          <w:p w14:paraId="735D5517" w14:textId="77777777" w:rsidR="00252629" w:rsidRPr="006C1F26" w:rsidRDefault="00252629" w:rsidP="00DF34BE">
            <w:pPr>
              <w:pStyle w:val="TAC"/>
              <w:keepNext w:val="0"/>
              <w:keepLines w:val="0"/>
            </w:pPr>
            <w:r>
              <w:t>O</w:t>
            </w:r>
          </w:p>
        </w:tc>
        <w:tc>
          <w:tcPr>
            <w:tcW w:w="851" w:type="dxa"/>
          </w:tcPr>
          <w:p w14:paraId="5E965B33" w14:textId="77777777" w:rsidR="00252629" w:rsidRPr="006C1F26" w:rsidRDefault="00252629" w:rsidP="00DF34BE">
            <w:pPr>
              <w:pStyle w:val="TAC"/>
              <w:keepNext w:val="0"/>
              <w:keepLines w:val="0"/>
            </w:pPr>
          </w:p>
        </w:tc>
        <w:tc>
          <w:tcPr>
            <w:tcW w:w="3710" w:type="dxa"/>
          </w:tcPr>
          <w:p w14:paraId="49359981" w14:textId="77777777" w:rsidR="00252629" w:rsidRPr="006C1F26" w:rsidRDefault="00252629" w:rsidP="00DF34BE">
            <w:pPr>
              <w:pStyle w:val="TAC"/>
              <w:keepNext w:val="0"/>
              <w:keepLines w:val="0"/>
              <w:jc w:val="left"/>
            </w:pPr>
            <w:r w:rsidRPr="006C1F26">
              <w:t>O_AT+CSIM</w:t>
            </w:r>
          </w:p>
        </w:tc>
      </w:tr>
      <w:tr w:rsidR="00252629" w:rsidRPr="006C1F26" w14:paraId="2578D611" w14:textId="77777777" w:rsidTr="00DF34BE">
        <w:trPr>
          <w:cantSplit/>
          <w:jc w:val="center"/>
        </w:trPr>
        <w:tc>
          <w:tcPr>
            <w:tcW w:w="799" w:type="dxa"/>
            <w:tcBorders>
              <w:bottom w:val="single" w:sz="4" w:space="0" w:color="auto"/>
            </w:tcBorders>
          </w:tcPr>
          <w:p w14:paraId="71EFF3F7" w14:textId="77777777" w:rsidR="00252629" w:rsidRPr="006C1F26" w:rsidRDefault="00252629" w:rsidP="00DF34BE">
            <w:pPr>
              <w:pStyle w:val="TAC"/>
              <w:keepNext w:val="0"/>
              <w:keepLines w:val="0"/>
            </w:pPr>
            <w:r>
              <w:t>8</w:t>
            </w:r>
          </w:p>
        </w:tc>
        <w:tc>
          <w:tcPr>
            <w:tcW w:w="2881" w:type="dxa"/>
            <w:tcBorders>
              <w:bottom w:val="single" w:sz="4" w:space="0" w:color="auto"/>
            </w:tcBorders>
          </w:tcPr>
          <w:p w14:paraId="1D6F2F49" w14:textId="77777777" w:rsidR="00252629" w:rsidRPr="006C1F26" w:rsidRDefault="00252629" w:rsidP="00DF34BE">
            <w:pPr>
              <w:pStyle w:val="TAC"/>
              <w:keepNext w:val="0"/>
              <w:keepLines w:val="0"/>
              <w:jc w:val="left"/>
            </w:pPr>
            <w:r w:rsidRPr="006C1F26">
              <w:t>ME supports non-removable UICC only</w:t>
            </w:r>
            <w:r>
              <w:t xml:space="preserve"> (see NOTE 1)</w:t>
            </w:r>
          </w:p>
        </w:tc>
        <w:tc>
          <w:tcPr>
            <w:tcW w:w="758" w:type="dxa"/>
            <w:tcBorders>
              <w:bottom w:val="single" w:sz="4" w:space="0" w:color="auto"/>
            </w:tcBorders>
          </w:tcPr>
          <w:p w14:paraId="4D75D45E" w14:textId="77777777" w:rsidR="00252629" w:rsidRPr="006C1F26" w:rsidRDefault="00252629" w:rsidP="00DF34BE">
            <w:pPr>
              <w:pStyle w:val="TAC"/>
              <w:keepNext w:val="0"/>
              <w:keepLines w:val="0"/>
            </w:pPr>
            <w:r w:rsidRPr="006C1F26">
              <w:t>O</w:t>
            </w:r>
          </w:p>
        </w:tc>
        <w:tc>
          <w:tcPr>
            <w:tcW w:w="851" w:type="dxa"/>
            <w:tcBorders>
              <w:bottom w:val="single" w:sz="4" w:space="0" w:color="auto"/>
            </w:tcBorders>
          </w:tcPr>
          <w:p w14:paraId="3C60F39D" w14:textId="77777777" w:rsidR="00252629" w:rsidRPr="006C1F26" w:rsidRDefault="00252629" w:rsidP="00DF34BE">
            <w:pPr>
              <w:pStyle w:val="TAC"/>
              <w:keepNext w:val="0"/>
              <w:keepLines w:val="0"/>
            </w:pPr>
          </w:p>
        </w:tc>
        <w:tc>
          <w:tcPr>
            <w:tcW w:w="3710" w:type="dxa"/>
            <w:tcBorders>
              <w:bottom w:val="single" w:sz="4" w:space="0" w:color="auto"/>
            </w:tcBorders>
          </w:tcPr>
          <w:p w14:paraId="6E6EA33A" w14:textId="77777777" w:rsidR="00252629" w:rsidRPr="006C1F26" w:rsidRDefault="00252629" w:rsidP="00DF34BE">
            <w:pPr>
              <w:pStyle w:val="TAC"/>
              <w:keepNext w:val="0"/>
              <w:keepLines w:val="0"/>
              <w:jc w:val="left"/>
            </w:pPr>
            <w:r w:rsidRPr="006C1F26">
              <w:t>O_NON-REMOVABLE_UICC_ONLY</w:t>
            </w:r>
          </w:p>
        </w:tc>
      </w:tr>
      <w:tr w:rsidR="00252629" w:rsidRPr="006C1F26" w14:paraId="3478A9D9" w14:textId="77777777" w:rsidTr="00DF34BE">
        <w:trPr>
          <w:cantSplit/>
          <w:jc w:val="center"/>
        </w:trPr>
        <w:tc>
          <w:tcPr>
            <w:tcW w:w="799" w:type="dxa"/>
            <w:tcBorders>
              <w:bottom w:val="single" w:sz="4" w:space="0" w:color="auto"/>
            </w:tcBorders>
          </w:tcPr>
          <w:p w14:paraId="27B91688" w14:textId="77777777" w:rsidR="00252629" w:rsidRPr="006C1F26" w:rsidRDefault="00252629" w:rsidP="00DF34BE">
            <w:pPr>
              <w:pStyle w:val="TAC"/>
              <w:keepNext w:val="0"/>
              <w:keepLines w:val="0"/>
            </w:pPr>
            <w:r>
              <w:t>9</w:t>
            </w:r>
          </w:p>
        </w:tc>
        <w:tc>
          <w:tcPr>
            <w:tcW w:w="2881" w:type="dxa"/>
            <w:tcBorders>
              <w:bottom w:val="single" w:sz="4" w:space="0" w:color="auto"/>
            </w:tcBorders>
          </w:tcPr>
          <w:p w14:paraId="02A21668" w14:textId="77777777" w:rsidR="00252629" w:rsidRPr="006C1F26" w:rsidRDefault="00252629" w:rsidP="00DF34BE">
            <w:pPr>
              <w:pStyle w:val="TAC"/>
              <w:keepNext w:val="0"/>
              <w:keepLines w:val="0"/>
              <w:jc w:val="left"/>
            </w:pPr>
            <w:r>
              <w:t xml:space="preserve">Support of UICC and USIM API for Java Card (see NOTE 2) </w:t>
            </w:r>
          </w:p>
        </w:tc>
        <w:tc>
          <w:tcPr>
            <w:tcW w:w="758" w:type="dxa"/>
            <w:tcBorders>
              <w:bottom w:val="single" w:sz="4" w:space="0" w:color="auto"/>
            </w:tcBorders>
          </w:tcPr>
          <w:p w14:paraId="1F4253B3" w14:textId="77777777" w:rsidR="00252629" w:rsidRPr="006C1F26" w:rsidRDefault="00252629" w:rsidP="00DF34BE">
            <w:pPr>
              <w:pStyle w:val="TAC"/>
              <w:keepNext w:val="0"/>
              <w:keepLines w:val="0"/>
            </w:pPr>
            <w:r>
              <w:t>O</w:t>
            </w:r>
          </w:p>
        </w:tc>
        <w:tc>
          <w:tcPr>
            <w:tcW w:w="851" w:type="dxa"/>
            <w:tcBorders>
              <w:bottom w:val="single" w:sz="4" w:space="0" w:color="auto"/>
            </w:tcBorders>
          </w:tcPr>
          <w:p w14:paraId="4E91AB2F" w14:textId="77777777" w:rsidR="00252629" w:rsidRPr="006C1F26" w:rsidRDefault="00252629" w:rsidP="00DF34BE">
            <w:pPr>
              <w:pStyle w:val="TAC"/>
              <w:keepNext w:val="0"/>
              <w:keepLines w:val="0"/>
            </w:pPr>
          </w:p>
        </w:tc>
        <w:tc>
          <w:tcPr>
            <w:tcW w:w="3710" w:type="dxa"/>
            <w:tcBorders>
              <w:bottom w:val="single" w:sz="4" w:space="0" w:color="auto"/>
            </w:tcBorders>
          </w:tcPr>
          <w:p w14:paraId="4560FA8C" w14:textId="77777777" w:rsidR="00252629" w:rsidRPr="006C1F26" w:rsidRDefault="00252629" w:rsidP="00DF34BE">
            <w:pPr>
              <w:pStyle w:val="TAC"/>
              <w:keepNext w:val="0"/>
              <w:keepLines w:val="0"/>
              <w:jc w:val="left"/>
            </w:pPr>
            <w:r>
              <w:t>O_JAVA_CARD_API</w:t>
            </w:r>
          </w:p>
        </w:tc>
      </w:tr>
      <w:tr w:rsidR="00252629" w:rsidRPr="006C1F26" w14:paraId="43762616" w14:textId="77777777" w:rsidTr="00DF34BE">
        <w:trPr>
          <w:cantSplit/>
          <w:jc w:val="center"/>
        </w:trPr>
        <w:tc>
          <w:tcPr>
            <w:tcW w:w="799" w:type="dxa"/>
            <w:tcBorders>
              <w:bottom w:val="single" w:sz="4" w:space="0" w:color="auto"/>
            </w:tcBorders>
          </w:tcPr>
          <w:p w14:paraId="1418AD45" w14:textId="77777777" w:rsidR="00252629" w:rsidRDefault="00252629" w:rsidP="00DF34BE">
            <w:pPr>
              <w:pStyle w:val="TAC"/>
              <w:keepNext w:val="0"/>
              <w:keepLines w:val="0"/>
            </w:pPr>
            <w:r>
              <w:t>10</w:t>
            </w:r>
          </w:p>
        </w:tc>
        <w:tc>
          <w:tcPr>
            <w:tcW w:w="2881" w:type="dxa"/>
            <w:tcBorders>
              <w:bottom w:val="single" w:sz="4" w:space="0" w:color="auto"/>
            </w:tcBorders>
          </w:tcPr>
          <w:p w14:paraId="11BBF5D4" w14:textId="77777777" w:rsidR="00252629" w:rsidRDefault="00252629" w:rsidP="00DF34BE">
            <w:pPr>
              <w:pStyle w:val="TAC"/>
              <w:keepNext w:val="0"/>
              <w:keepLines w:val="0"/>
              <w:jc w:val="left"/>
            </w:pPr>
            <w:r>
              <w:t>Support of USAT functionality (see NOTE 3)</w:t>
            </w:r>
          </w:p>
        </w:tc>
        <w:tc>
          <w:tcPr>
            <w:tcW w:w="758" w:type="dxa"/>
            <w:tcBorders>
              <w:bottom w:val="single" w:sz="4" w:space="0" w:color="auto"/>
            </w:tcBorders>
          </w:tcPr>
          <w:p w14:paraId="72D27D9C" w14:textId="77777777" w:rsidR="00252629" w:rsidRDefault="00252629" w:rsidP="00DF34BE">
            <w:pPr>
              <w:pStyle w:val="TAC"/>
              <w:keepNext w:val="0"/>
              <w:keepLines w:val="0"/>
            </w:pPr>
            <w:r>
              <w:t>O</w:t>
            </w:r>
          </w:p>
        </w:tc>
        <w:tc>
          <w:tcPr>
            <w:tcW w:w="851" w:type="dxa"/>
            <w:tcBorders>
              <w:bottom w:val="single" w:sz="4" w:space="0" w:color="auto"/>
            </w:tcBorders>
          </w:tcPr>
          <w:p w14:paraId="1029C156" w14:textId="77777777" w:rsidR="00252629" w:rsidRPr="006C1F26" w:rsidRDefault="00252629" w:rsidP="00DF34BE">
            <w:pPr>
              <w:pStyle w:val="TAC"/>
              <w:keepNext w:val="0"/>
              <w:keepLines w:val="0"/>
            </w:pPr>
          </w:p>
        </w:tc>
        <w:tc>
          <w:tcPr>
            <w:tcW w:w="3710" w:type="dxa"/>
            <w:tcBorders>
              <w:bottom w:val="single" w:sz="4" w:space="0" w:color="auto"/>
            </w:tcBorders>
          </w:tcPr>
          <w:p w14:paraId="2CEAB6DE" w14:textId="77777777" w:rsidR="00252629" w:rsidRPr="00505EE2" w:rsidRDefault="00252629" w:rsidP="00DF34BE">
            <w:pPr>
              <w:pStyle w:val="TAC"/>
              <w:keepNext w:val="0"/>
              <w:keepLines w:val="0"/>
              <w:jc w:val="left"/>
            </w:pPr>
            <w:r>
              <w:t>O_USAT</w:t>
            </w:r>
          </w:p>
        </w:tc>
      </w:tr>
      <w:tr w:rsidR="00FA1D5B" w:rsidRPr="006C1F26" w14:paraId="782242A0" w14:textId="77777777" w:rsidTr="00DF34BE">
        <w:trPr>
          <w:cantSplit/>
          <w:jc w:val="center"/>
        </w:trPr>
        <w:tc>
          <w:tcPr>
            <w:tcW w:w="799" w:type="dxa"/>
            <w:tcBorders>
              <w:bottom w:val="single" w:sz="4" w:space="0" w:color="auto"/>
            </w:tcBorders>
          </w:tcPr>
          <w:p w14:paraId="18C67422" w14:textId="019E3A3A" w:rsidR="00FA1D5B" w:rsidRDefault="00FA1D5B" w:rsidP="00FA1D5B">
            <w:pPr>
              <w:pStyle w:val="TAC"/>
              <w:keepNext w:val="0"/>
              <w:keepLines w:val="0"/>
            </w:pPr>
            <w:r>
              <w:t>11</w:t>
            </w:r>
          </w:p>
        </w:tc>
        <w:tc>
          <w:tcPr>
            <w:tcW w:w="2881" w:type="dxa"/>
            <w:tcBorders>
              <w:bottom w:val="single" w:sz="4" w:space="0" w:color="auto"/>
            </w:tcBorders>
          </w:tcPr>
          <w:p w14:paraId="1061F7EC" w14:textId="00AB0BD3" w:rsidR="00FA1D5B" w:rsidRDefault="00FA1D5B" w:rsidP="00FA1D5B">
            <w:pPr>
              <w:pStyle w:val="TAC"/>
              <w:keepNext w:val="0"/>
              <w:keepLines w:val="0"/>
              <w:jc w:val="left"/>
            </w:pPr>
            <w:r w:rsidRPr="006C1F26">
              <w:t xml:space="preserve">Support of </w:t>
            </w:r>
            <w:r>
              <w:t xml:space="preserve">Satellite </w:t>
            </w:r>
            <w:r w:rsidRPr="006C1F26">
              <w:t>New Radio access</w:t>
            </w:r>
          </w:p>
        </w:tc>
        <w:tc>
          <w:tcPr>
            <w:tcW w:w="758" w:type="dxa"/>
            <w:tcBorders>
              <w:bottom w:val="single" w:sz="4" w:space="0" w:color="auto"/>
            </w:tcBorders>
          </w:tcPr>
          <w:p w14:paraId="1970DBB9" w14:textId="49576C4A" w:rsidR="00FA1D5B" w:rsidRDefault="00FA1D5B" w:rsidP="00FA1D5B">
            <w:pPr>
              <w:pStyle w:val="TAC"/>
              <w:keepNext w:val="0"/>
              <w:keepLines w:val="0"/>
            </w:pPr>
            <w:r w:rsidRPr="006C1F26">
              <w:t>O</w:t>
            </w:r>
          </w:p>
        </w:tc>
        <w:tc>
          <w:tcPr>
            <w:tcW w:w="851" w:type="dxa"/>
            <w:tcBorders>
              <w:bottom w:val="single" w:sz="4" w:space="0" w:color="auto"/>
            </w:tcBorders>
          </w:tcPr>
          <w:p w14:paraId="19AA0A85" w14:textId="77777777" w:rsidR="00FA1D5B" w:rsidRPr="006C1F26" w:rsidRDefault="00FA1D5B" w:rsidP="00FA1D5B">
            <w:pPr>
              <w:pStyle w:val="TAC"/>
              <w:keepNext w:val="0"/>
              <w:keepLines w:val="0"/>
            </w:pPr>
          </w:p>
        </w:tc>
        <w:tc>
          <w:tcPr>
            <w:tcW w:w="3710" w:type="dxa"/>
            <w:tcBorders>
              <w:bottom w:val="single" w:sz="4" w:space="0" w:color="auto"/>
            </w:tcBorders>
          </w:tcPr>
          <w:p w14:paraId="2B6260A4" w14:textId="77645875" w:rsidR="00FA1D5B" w:rsidRDefault="00FA1D5B" w:rsidP="00FA1D5B">
            <w:pPr>
              <w:pStyle w:val="TAC"/>
              <w:keepNext w:val="0"/>
              <w:keepLines w:val="0"/>
              <w:jc w:val="left"/>
            </w:pPr>
            <w:r w:rsidRPr="006C1F26">
              <w:t>O_5G</w:t>
            </w:r>
            <w:r>
              <w:t>-SAT-</w:t>
            </w:r>
            <w:r w:rsidRPr="006C1F26">
              <w:t>NR</w:t>
            </w:r>
          </w:p>
        </w:tc>
      </w:tr>
      <w:tr w:rsidR="00FA1D5B" w:rsidRPr="006C1F26" w14:paraId="0E76706C" w14:textId="77777777" w:rsidTr="00DF34BE">
        <w:trPr>
          <w:cantSplit/>
          <w:jc w:val="center"/>
        </w:trPr>
        <w:tc>
          <w:tcPr>
            <w:tcW w:w="799" w:type="dxa"/>
            <w:tcBorders>
              <w:top w:val="single" w:sz="4" w:space="0" w:color="auto"/>
              <w:left w:val="single" w:sz="4" w:space="0" w:color="auto"/>
              <w:bottom w:val="nil"/>
              <w:right w:val="nil"/>
            </w:tcBorders>
          </w:tcPr>
          <w:p w14:paraId="5E57A6B5" w14:textId="77777777" w:rsidR="00FA1D5B" w:rsidRPr="006C1F26" w:rsidRDefault="00FA1D5B" w:rsidP="00FA1D5B">
            <w:pPr>
              <w:keepNext/>
              <w:keepLines/>
              <w:spacing w:after="0"/>
              <w:jc w:val="center"/>
              <w:rPr>
                <w:rFonts w:ascii="Arial" w:hAnsi="Arial"/>
                <w:sz w:val="18"/>
              </w:rPr>
            </w:pPr>
            <w:r w:rsidRPr="006C1F26">
              <w:rPr>
                <w:rFonts w:ascii="Arial" w:hAnsi="Arial"/>
                <w:sz w:val="18"/>
              </w:rPr>
              <w:t>NOTE</w:t>
            </w:r>
            <w:r>
              <w:rPr>
                <w:rFonts w:ascii="Arial" w:hAnsi="Arial"/>
                <w:sz w:val="18"/>
              </w:rPr>
              <w:t>1</w:t>
            </w:r>
            <w:r w:rsidRPr="006C1F26">
              <w:rPr>
                <w:rFonts w:ascii="Arial" w:hAnsi="Arial"/>
                <w:sz w:val="18"/>
              </w:rPr>
              <w:t>:</w:t>
            </w:r>
          </w:p>
        </w:tc>
        <w:tc>
          <w:tcPr>
            <w:tcW w:w="8200" w:type="dxa"/>
            <w:gridSpan w:val="4"/>
            <w:tcBorders>
              <w:top w:val="single" w:sz="4" w:space="0" w:color="auto"/>
              <w:left w:val="nil"/>
              <w:bottom w:val="nil"/>
              <w:right w:val="single" w:sz="4" w:space="0" w:color="auto"/>
            </w:tcBorders>
          </w:tcPr>
          <w:p w14:paraId="63A3656A" w14:textId="384017C3" w:rsidR="00FA1D5B" w:rsidRPr="006C1F26" w:rsidRDefault="00FA1D5B" w:rsidP="00FA1D5B">
            <w:pPr>
              <w:pStyle w:val="TAH"/>
              <w:spacing w:line="256" w:lineRule="auto"/>
              <w:jc w:val="left"/>
              <w:rPr>
                <w:b w:val="0"/>
              </w:rPr>
            </w:pPr>
            <w:r w:rsidRPr="006C1F26">
              <w:rPr>
                <w:b w:val="0"/>
              </w:rPr>
              <w:t>‘ME supports non-removable UICC only’ means that access to the physical card interface as defined in ETSI</w:t>
            </w:r>
            <w:r>
              <w:rPr>
                <w:b w:val="0"/>
              </w:rPr>
              <w:t> </w:t>
            </w:r>
            <w:r w:rsidRPr="006C1F26">
              <w:rPr>
                <w:b w:val="0"/>
              </w:rPr>
              <w:t>TS</w:t>
            </w:r>
            <w:r>
              <w:rPr>
                <w:b w:val="0"/>
              </w:rPr>
              <w:t> </w:t>
            </w:r>
            <w:r w:rsidRPr="006C1F26">
              <w:rPr>
                <w:b w:val="0"/>
              </w:rPr>
              <w:t>102</w:t>
            </w:r>
            <w:r>
              <w:rPr>
                <w:b w:val="0"/>
              </w:rPr>
              <w:t> </w:t>
            </w:r>
            <w:r w:rsidRPr="006C1F26">
              <w:rPr>
                <w:b w:val="0"/>
              </w:rPr>
              <w:t>221</w:t>
            </w:r>
            <w:r>
              <w:rPr>
                <w:b w:val="0"/>
              </w:rPr>
              <w:t> </w:t>
            </w:r>
            <w:r w:rsidR="00637BA7">
              <w:rPr>
                <w:b w:val="0"/>
              </w:rPr>
              <w:t>[8</w:t>
            </w:r>
            <w:r w:rsidR="001842A0">
              <w:rPr>
                <w:b w:val="0"/>
              </w:rPr>
              <w:t>]</w:t>
            </w:r>
            <w:r w:rsidRPr="006C1F26">
              <w:rPr>
                <w:b w:val="0"/>
              </w:rPr>
              <w:t xml:space="preserve"> is not available</w:t>
            </w:r>
          </w:p>
        </w:tc>
      </w:tr>
      <w:tr w:rsidR="00FA1D5B" w:rsidRPr="006C1F26" w14:paraId="777EBECC" w14:textId="77777777" w:rsidTr="00DF34BE">
        <w:trPr>
          <w:cantSplit/>
          <w:jc w:val="center"/>
        </w:trPr>
        <w:tc>
          <w:tcPr>
            <w:tcW w:w="799" w:type="dxa"/>
            <w:tcBorders>
              <w:top w:val="nil"/>
              <w:left w:val="single" w:sz="4" w:space="0" w:color="auto"/>
              <w:bottom w:val="nil"/>
              <w:right w:val="nil"/>
            </w:tcBorders>
          </w:tcPr>
          <w:p w14:paraId="70C39BB3" w14:textId="77777777" w:rsidR="00FA1D5B" w:rsidRPr="006C1F26" w:rsidRDefault="00FA1D5B" w:rsidP="00FA1D5B">
            <w:pPr>
              <w:keepNext/>
              <w:keepLines/>
              <w:spacing w:after="0"/>
              <w:jc w:val="center"/>
              <w:rPr>
                <w:rFonts w:ascii="Arial" w:hAnsi="Arial"/>
                <w:sz w:val="18"/>
              </w:rPr>
            </w:pPr>
            <w:r>
              <w:rPr>
                <w:rFonts w:ascii="Arial" w:hAnsi="Arial"/>
                <w:sz w:val="18"/>
              </w:rPr>
              <w:t>NOTE 2:</w:t>
            </w:r>
          </w:p>
        </w:tc>
        <w:tc>
          <w:tcPr>
            <w:tcW w:w="8200" w:type="dxa"/>
            <w:gridSpan w:val="4"/>
            <w:tcBorders>
              <w:top w:val="nil"/>
              <w:left w:val="nil"/>
              <w:bottom w:val="nil"/>
              <w:right w:val="single" w:sz="4" w:space="0" w:color="auto"/>
            </w:tcBorders>
          </w:tcPr>
          <w:p w14:paraId="1B391246" w14:textId="20BC6967" w:rsidR="00FA1D5B" w:rsidRPr="006C1F26" w:rsidRDefault="00FA1D5B" w:rsidP="00FA1D5B">
            <w:pPr>
              <w:pStyle w:val="TAH"/>
              <w:spacing w:line="256" w:lineRule="auto"/>
              <w:jc w:val="left"/>
              <w:rPr>
                <w:b w:val="0"/>
              </w:rPr>
            </w:pPr>
            <w:r>
              <w:rPr>
                <w:b w:val="0"/>
              </w:rPr>
              <w:t>The UE shall claim to support the Java Card API if test relevant functions as defined in the examples in Annex A, clauses A.1 and A.2 are supported.</w:t>
            </w:r>
          </w:p>
        </w:tc>
      </w:tr>
      <w:tr w:rsidR="00FA1D5B" w:rsidRPr="006C1F26" w14:paraId="466A2C6B" w14:textId="77777777" w:rsidTr="00DF34BE">
        <w:trPr>
          <w:cantSplit/>
          <w:jc w:val="center"/>
        </w:trPr>
        <w:tc>
          <w:tcPr>
            <w:tcW w:w="799" w:type="dxa"/>
            <w:tcBorders>
              <w:top w:val="nil"/>
              <w:left w:val="single" w:sz="4" w:space="0" w:color="auto"/>
              <w:bottom w:val="single" w:sz="4" w:space="0" w:color="auto"/>
              <w:right w:val="nil"/>
            </w:tcBorders>
          </w:tcPr>
          <w:p w14:paraId="546AA13A" w14:textId="77777777" w:rsidR="00FA1D5B" w:rsidRPr="006C1F26" w:rsidRDefault="00FA1D5B" w:rsidP="00FA1D5B">
            <w:pPr>
              <w:keepNext/>
              <w:keepLines/>
              <w:spacing w:after="0"/>
              <w:jc w:val="center"/>
              <w:rPr>
                <w:rFonts w:ascii="Arial" w:hAnsi="Arial"/>
                <w:sz w:val="18"/>
              </w:rPr>
            </w:pPr>
            <w:r>
              <w:rPr>
                <w:rFonts w:ascii="Arial" w:hAnsi="Arial"/>
                <w:sz w:val="18"/>
              </w:rPr>
              <w:t>NOTE 3:</w:t>
            </w:r>
          </w:p>
        </w:tc>
        <w:tc>
          <w:tcPr>
            <w:tcW w:w="8200" w:type="dxa"/>
            <w:gridSpan w:val="4"/>
            <w:tcBorders>
              <w:top w:val="nil"/>
              <w:left w:val="nil"/>
              <w:bottom w:val="single" w:sz="4" w:space="0" w:color="auto"/>
              <w:right w:val="single" w:sz="4" w:space="0" w:color="auto"/>
            </w:tcBorders>
          </w:tcPr>
          <w:p w14:paraId="19B8177F" w14:textId="48D951D8" w:rsidR="00FA1D5B" w:rsidRPr="006C1F26" w:rsidRDefault="00FA1D5B" w:rsidP="00FA1D5B">
            <w:pPr>
              <w:pStyle w:val="TAH"/>
              <w:spacing w:line="256" w:lineRule="auto"/>
              <w:jc w:val="left"/>
              <w:rPr>
                <w:b w:val="0"/>
              </w:rPr>
            </w:pPr>
            <w:r>
              <w:rPr>
                <w:b w:val="0"/>
              </w:rPr>
              <w:t>The support of the USAT as defined here requires the support of the UICC API defined in ETSI TS 102 241 </w:t>
            </w:r>
            <w:r w:rsidR="001842A0">
              <w:rPr>
                <w:b w:val="0"/>
              </w:rPr>
              <w:t>[19]</w:t>
            </w:r>
            <w:r>
              <w:rPr>
                <w:b w:val="0"/>
              </w:rPr>
              <w:t xml:space="preserve"> and the USIM API defined in TS 31.130 </w:t>
            </w:r>
            <w:r w:rsidR="001842A0">
              <w:rPr>
                <w:b w:val="0"/>
              </w:rPr>
              <w:t>[17]</w:t>
            </w:r>
          </w:p>
        </w:tc>
      </w:tr>
    </w:tbl>
    <w:p w14:paraId="7236D112" w14:textId="77777777" w:rsidR="00252629" w:rsidRDefault="00252629" w:rsidP="00252629">
      <w:pPr>
        <w:spacing w:after="0"/>
      </w:pPr>
    </w:p>
    <w:p w14:paraId="3BFF9554" w14:textId="0A7FC5B5" w:rsidR="00252629" w:rsidRPr="001D4BBD" w:rsidRDefault="00252629" w:rsidP="00252629">
      <w:pPr>
        <w:pStyle w:val="Heading3"/>
      </w:pPr>
      <w:bookmarkStart w:id="135" w:name="_Toc103688298"/>
      <w:bookmarkStart w:id="136" w:name="_Toc152151221"/>
      <w:bookmarkStart w:id="137" w:name="_Toc178929339"/>
      <w:bookmarkStart w:id="138" w:name="_Toc183489367"/>
      <w:r w:rsidRPr="001D4BBD">
        <w:t>3.</w:t>
      </w:r>
      <w:r>
        <w:t>6.4</w:t>
      </w:r>
      <w:r w:rsidRPr="001D4BBD">
        <w:tab/>
        <w:t>Applicability to user equipment</w:t>
      </w:r>
      <w:bookmarkEnd w:id="135"/>
      <w:bookmarkEnd w:id="136"/>
      <w:bookmarkEnd w:id="137"/>
      <w:bookmarkEnd w:id="138"/>
    </w:p>
    <w:p w14:paraId="57107FAC" w14:textId="24B917A9" w:rsidR="00252629" w:rsidRPr="001D4BBD" w:rsidRDefault="00252629" w:rsidP="00252629">
      <w:r w:rsidRPr="001D4BBD">
        <w:t>The applicability to user equipment supporting the non-removable USIM is specified in table B.1</w:t>
      </w:r>
      <w:r>
        <w:t>, r</w:t>
      </w:r>
      <w:r w:rsidRPr="001D4BBD">
        <w:t>egardless of references to complete tests, test purposes, conformance requirements or test methods from TS 31.12</w:t>
      </w:r>
      <w:r>
        <w:t>4</w:t>
      </w:r>
      <w:r w:rsidRPr="001D4BBD">
        <w:t> </w:t>
      </w:r>
      <w:r w:rsidR="00BA4FE6">
        <w:t>[2]</w:t>
      </w:r>
      <w:r w:rsidRPr="001D4BBD">
        <w:t xml:space="preserve"> the applicability of the individual test cases is defined within the present document.</w:t>
      </w:r>
    </w:p>
    <w:p w14:paraId="2EFEC041" w14:textId="5140E910" w:rsidR="00252629" w:rsidRDefault="00252629" w:rsidP="00252629">
      <w:bookmarkStart w:id="139" w:name="_Toc152151222"/>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7E223E20" w14:textId="45A1B97A" w:rsidR="00252629" w:rsidRDefault="00252629" w:rsidP="00252629">
      <w:r>
        <w:t xml:space="preserve">If tests require verification of proactive commands, </w:t>
      </w:r>
      <w:r w:rsidR="00284937">
        <w:t xml:space="preserve">the </w:t>
      </w:r>
      <w:r>
        <w:t>TT sh</w:t>
      </w:r>
      <w:r w:rsidR="00284937">
        <w:t xml:space="preserve">ould </w:t>
      </w:r>
      <w:r>
        <w:t xml:space="preserve">be </w:t>
      </w:r>
      <w:r w:rsidR="00284937">
        <w:t>en</w:t>
      </w:r>
      <w:r>
        <w:t>able</w:t>
      </w:r>
      <w:r w:rsidR="00284937">
        <w:t>d</w:t>
      </w:r>
      <w:r>
        <w:t xml:space="preserve"> to trigger required proactive commands using a test toolkit applet loaded on to the non-removable UICC.</w:t>
      </w:r>
    </w:p>
    <w:p w14:paraId="02B63A87"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23F00BE9" w14:textId="503AAA77" w:rsidR="00252629" w:rsidRPr="001D4BBD" w:rsidRDefault="00252629" w:rsidP="00252629">
      <w:pPr>
        <w:pStyle w:val="Heading3"/>
      </w:pPr>
      <w:bookmarkStart w:id="140" w:name="_Toc178929340"/>
      <w:bookmarkStart w:id="141" w:name="_Toc183489368"/>
      <w:r w:rsidRPr="001D4BBD">
        <w:t>3.</w:t>
      </w:r>
      <w:r>
        <w:t>6</w:t>
      </w:r>
      <w:r w:rsidRPr="001D4BBD">
        <w:t>.</w:t>
      </w:r>
      <w:r>
        <w:t>5</w:t>
      </w:r>
      <w:r w:rsidRPr="001D4BBD">
        <w:tab/>
        <w:t>Supported additional explicit verification methods</w:t>
      </w:r>
      <w:bookmarkEnd w:id="139"/>
      <w:bookmarkEnd w:id="140"/>
      <w:bookmarkEnd w:id="141"/>
    </w:p>
    <w:p w14:paraId="4B05AC55" w14:textId="07C8F37A" w:rsidR="00252629" w:rsidRDefault="00252629" w:rsidP="00252629">
      <w:r w:rsidRPr="001D4BBD">
        <w:t>T</w:t>
      </w:r>
      <w:r>
        <w:t>o execute t</w:t>
      </w:r>
      <w:r w:rsidRPr="001D4BBD">
        <w:t xml:space="preserve">ests </w:t>
      </w:r>
      <w:r>
        <w:t>defined in the present document,</w:t>
      </w:r>
      <w:r w:rsidRPr="001D4BBD">
        <w:t xml:space="preserve"> </w:t>
      </w:r>
      <w:r>
        <w:t xml:space="preserve">methods to trigger proactive commands from the non-removable USIM are required. The verification of conformance requirements can be done by using and </w:t>
      </w:r>
      <w:r w:rsidRPr="001D4BBD">
        <w:t>(explicit verification methods</w:t>
      </w:r>
      <w:r>
        <w:t xml:space="preserve"> only</w:t>
      </w:r>
      <w:r w:rsidRPr="001D4BBD">
        <w:t xml:space="preserve">. The support of </w:t>
      </w:r>
      <w:r>
        <w:t>explicit</w:t>
      </w:r>
      <w:r w:rsidRPr="001D4BBD">
        <w:t xml:space="preserve"> verification methods by the EUT </w:t>
      </w:r>
      <w:r>
        <w:t xml:space="preserve">(UE) </w:t>
      </w:r>
      <w:r w:rsidRPr="001D4BBD">
        <w:t xml:space="preserve">has to be declared in accordance </w:t>
      </w:r>
      <w:r w:rsidR="00284937">
        <w:t>with</w:t>
      </w:r>
      <w:r w:rsidRPr="001D4BBD">
        <w:t xml:space="preserve"> table A.</w:t>
      </w:r>
      <w:r>
        <w:t>4</w:t>
      </w:r>
      <w:r w:rsidRPr="001D4BBD">
        <w:t xml:space="preserve"> (see clause 3.</w:t>
      </w:r>
      <w:r>
        <w:t>6</w:t>
      </w:r>
      <w:r w:rsidRPr="001D4BBD">
        <w:t>.</w:t>
      </w:r>
      <w:r>
        <w:t>5</w:t>
      </w:r>
      <w:r w:rsidRPr="001D4BBD">
        <w:t xml:space="preserve">). Test sequence specific declarations of methods required to be supported are listed in the Applicability table – Table B.1. </w:t>
      </w:r>
    </w:p>
    <w:p w14:paraId="33B11CAF" w14:textId="3375EBFA" w:rsidR="00252629" w:rsidRDefault="00252629" w:rsidP="00252629">
      <w:r>
        <w:t>If tests require verification of proactive commands, TT shall be able to trigger required proactive commands using a test toolkit applet loaded on to the non-removable UICC.</w:t>
      </w:r>
    </w:p>
    <w:p w14:paraId="2CA63D51" w14:textId="77777777" w:rsidR="00252629" w:rsidRPr="001D4BBD" w:rsidRDefault="00252629" w:rsidP="00252629">
      <w:r>
        <w:t xml:space="preserve">Network dependent test cases on </w:t>
      </w:r>
      <w:r w:rsidRPr="00DE56A1">
        <w:t>UE</w:t>
      </w:r>
      <w:r>
        <w:t>s</w:t>
      </w:r>
      <w:r w:rsidRPr="00DE56A1">
        <w:t xml:space="preserve"> support</w:t>
      </w:r>
      <w:r>
        <w:t>ing</w:t>
      </w:r>
      <w:r w:rsidRPr="00DE56A1">
        <w:t xml:space="preserve"> NB-IoT shall be verified by accessing the NB System Simulator (NB</w:t>
      </w:r>
      <w:r>
        <w:noBreakHyphen/>
      </w:r>
      <w:r w:rsidRPr="00DE56A1">
        <w:t>SS)</w:t>
      </w:r>
      <w:r>
        <w:t>.</w:t>
      </w:r>
    </w:p>
    <w:p w14:paraId="008B1ACE" w14:textId="77777777" w:rsidR="00252629" w:rsidRPr="001D4BBD" w:rsidRDefault="00252629" w:rsidP="00252629">
      <w:pPr>
        <w:pStyle w:val="TH"/>
      </w:pPr>
      <w:r w:rsidRPr="001D4BBD">
        <w:lastRenderedPageBreak/>
        <w:t>Table A.</w:t>
      </w:r>
      <w:r>
        <w:t>4</w:t>
      </w:r>
      <w:r w:rsidRPr="001D4BBD">
        <w:t>: Test Options Declaration</w:t>
      </w:r>
    </w:p>
    <w:tbl>
      <w:tblPr>
        <w:tblStyle w:val="TableGrid"/>
        <w:tblW w:w="0" w:type="auto"/>
        <w:tblLook w:val="04A0" w:firstRow="1" w:lastRow="0" w:firstColumn="1" w:lastColumn="0" w:noHBand="0" w:noVBand="1"/>
      </w:tblPr>
      <w:tblGrid>
        <w:gridCol w:w="702"/>
        <w:gridCol w:w="3361"/>
        <w:gridCol w:w="1100"/>
        <w:gridCol w:w="1225"/>
        <w:gridCol w:w="3243"/>
      </w:tblGrid>
      <w:tr w:rsidR="00252629" w:rsidRPr="001D4BBD" w14:paraId="349CD65F" w14:textId="77777777" w:rsidTr="00DF34BE">
        <w:trPr>
          <w:trHeight w:val="199"/>
        </w:trPr>
        <w:tc>
          <w:tcPr>
            <w:tcW w:w="702" w:type="dxa"/>
            <w:shd w:val="clear" w:color="auto" w:fill="D9D9D9" w:themeFill="background1" w:themeFillShade="D9"/>
          </w:tcPr>
          <w:p w14:paraId="73900429"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Item</w:t>
            </w:r>
          </w:p>
        </w:tc>
        <w:tc>
          <w:tcPr>
            <w:tcW w:w="3361" w:type="dxa"/>
            <w:shd w:val="clear" w:color="auto" w:fill="D9D9D9" w:themeFill="background1" w:themeFillShade="D9"/>
          </w:tcPr>
          <w:p w14:paraId="76FC82F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Option</w:t>
            </w:r>
          </w:p>
        </w:tc>
        <w:tc>
          <w:tcPr>
            <w:tcW w:w="1100" w:type="dxa"/>
            <w:shd w:val="clear" w:color="auto" w:fill="D9D9D9" w:themeFill="background1" w:themeFillShade="D9"/>
          </w:tcPr>
          <w:p w14:paraId="503A3771"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Status</w:t>
            </w:r>
          </w:p>
        </w:tc>
        <w:tc>
          <w:tcPr>
            <w:tcW w:w="1225" w:type="dxa"/>
            <w:shd w:val="clear" w:color="auto" w:fill="D9D9D9" w:themeFill="background1" w:themeFillShade="D9"/>
          </w:tcPr>
          <w:p w14:paraId="646DDCEA"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Support</w:t>
            </w:r>
          </w:p>
        </w:tc>
        <w:tc>
          <w:tcPr>
            <w:tcW w:w="3243" w:type="dxa"/>
            <w:shd w:val="clear" w:color="auto" w:fill="D9D9D9" w:themeFill="background1" w:themeFillShade="D9"/>
          </w:tcPr>
          <w:p w14:paraId="65C0E84E" w14:textId="77777777" w:rsidR="00252629" w:rsidRPr="001D4BBD" w:rsidRDefault="00252629" w:rsidP="00DF34BE">
            <w:pPr>
              <w:keepNext/>
              <w:keepLines/>
              <w:jc w:val="center"/>
              <w:rPr>
                <w:rFonts w:ascii="Arial" w:eastAsia="Calibri" w:hAnsi="Arial"/>
                <w:b/>
                <w:sz w:val="18"/>
                <w:lang w:val="en-US"/>
              </w:rPr>
            </w:pPr>
            <w:r w:rsidRPr="001D4BBD">
              <w:rPr>
                <w:rFonts w:ascii="Arial" w:eastAsia="Calibri" w:hAnsi="Arial"/>
                <w:b/>
                <w:sz w:val="18"/>
                <w:lang w:val="en-US"/>
              </w:rPr>
              <w:t>Mnemonic</w:t>
            </w:r>
          </w:p>
        </w:tc>
      </w:tr>
      <w:tr w:rsidR="00252629" w:rsidRPr="001D4BBD" w14:paraId="371F777E" w14:textId="77777777" w:rsidTr="00DF34BE">
        <w:trPr>
          <w:trHeight w:val="199"/>
        </w:trPr>
        <w:tc>
          <w:tcPr>
            <w:tcW w:w="702" w:type="dxa"/>
          </w:tcPr>
          <w:p w14:paraId="7FD8D2C6" w14:textId="77777777" w:rsidR="00252629" w:rsidRPr="001D4BBD" w:rsidRDefault="00252629" w:rsidP="00DF34BE">
            <w:pPr>
              <w:keepNext/>
              <w:keepLines/>
              <w:jc w:val="center"/>
              <w:rPr>
                <w:rFonts w:ascii="Arial" w:hAnsi="Arial"/>
                <w:sz w:val="18"/>
              </w:rPr>
            </w:pPr>
            <w:r w:rsidRPr="001D4BBD">
              <w:rPr>
                <w:rFonts w:ascii="Arial" w:hAnsi="Arial"/>
                <w:sz w:val="18"/>
              </w:rPr>
              <w:t>1</w:t>
            </w:r>
          </w:p>
        </w:tc>
        <w:tc>
          <w:tcPr>
            <w:tcW w:w="3361" w:type="dxa"/>
          </w:tcPr>
          <w:p w14:paraId="3C1AF515" w14:textId="77777777" w:rsidR="00252629" w:rsidRPr="001D4BBD" w:rsidRDefault="00252629" w:rsidP="00DF34BE">
            <w:pPr>
              <w:keepNext/>
              <w:keepLines/>
              <w:rPr>
                <w:rFonts w:ascii="Arial" w:hAnsi="Arial"/>
                <w:sz w:val="18"/>
              </w:rPr>
            </w:pPr>
            <w:r w:rsidRPr="001D4BBD">
              <w:rPr>
                <w:rFonts w:ascii="Arial" w:hAnsi="Arial"/>
                <w:sz w:val="18"/>
              </w:rPr>
              <w:t>Support of Toolkit Test Events (see note)</w:t>
            </w:r>
          </w:p>
        </w:tc>
        <w:tc>
          <w:tcPr>
            <w:tcW w:w="1100" w:type="dxa"/>
          </w:tcPr>
          <w:p w14:paraId="713909E8"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343DFCF9" w14:textId="77777777" w:rsidR="00252629" w:rsidRPr="001D4BBD" w:rsidRDefault="00252629" w:rsidP="00DF34BE">
            <w:pPr>
              <w:keepNext/>
              <w:keepLines/>
              <w:rPr>
                <w:rFonts w:ascii="Arial" w:hAnsi="Arial"/>
                <w:sz w:val="18"/>
              </w:rPr>
            </w:pPr>
          </w:p>
        </w:tc>
        <w:tc>
          <w:tcPr>
            <w:tcW w:w="3243" w:type="dxa"/>
          </w:tcPr>
          <w:p w14:paraId="491EA151" w14:textId="77777777" w:rsidR="00252629" w:rsidRPr="001D4BBD" w:rsidRDefault="00252629" w:rsidP="00DF34BE">
            <w:pPr>
              <w:keepNext/>
              <w:keepLines/>
              <w:rPr>
                <w:rFonts w:ascii="Arial" w:hAnsi="Arial"/>
                <w:sz w:val="18"/>
              </w:rPr>
            </w:pPr>
            <w:r w:rsidRPr="001D4BBD">
              <w:rPr>
                <w:rFonts w:ascii="Arial" w:hAnsi="Arial"/>
                <w:sz w:val="18"/>
              </w:rPr>
              <w:t>O_Toolkit_Test_Events</w:t>
            </w:r>
          </w:p>
        </w:tc>
      </w:tr>
      <w:tr w:rsidR="00252629" w:rsidRPr="001D4BBD" w14:paraId="7ADABCEE" w14:textId="77777777" w:rsidTr="00DF34BE">
        <w:trPr>
          <w:trHeight w:val="260"/>
        </w:trPr>
        <w:tc>
          <w:tcPr>
            <w:tcW w:w="702" w:type="dxa"/>
          </w:tcPr>
          <w:p w14:paraId="4D37F929" w14:textId="77777777" w:rsidR="00252629" w:rsidRPr="001D4BBD" w:rsidRDefault="00252629" w:rsidP="00DF34BE">
            <w:pPr>
              <w:keepNext/>
              <w:keepLines/>
              <w:jc w:val="center"/>
              <w:rPr>
                <w:rFonts w:ascii="Arial" w:hAnsi="Arial"/>
                <w:sz w:val="18"/>
              </w:rPr>
            </w:pPr>
            <w:r w:rsidRPr="001D4BBD">
              <w:rPr>
                <w:rFonts w:ascii="Arial" w:hAnsi="Arial"/>
                <w:sz w:val="18"/>
              </w:rPr>
              <w:t>2</w:t>
            </w:r>
          </w:p>
        </w:tc>
        <w:tc>
          <w:tcPr>
            <w:tcW w:w="3361" w:type="dxa"/>
          </w:tcPr>
          <w:p w14:paraId="775E724F" w14:textId="77777777" w:rsidR="00252629" w:rsidRPr="001D4BBD" w:rsidRDefault="00252629" w:rsidP="00DF34BE">
            <w:pPr>
              <w:keepNext/>
              <w:keepLines/>
              <w:rPr>
                <w:rFonts w:ascii="Arial" w:hAnsi="Arial"/>
                <w:sz w:val="18"/>
              </w:rPr>
            </w:pPr>
            <w:r w:rsidRPr="001D4BBD">
              <w:rPr>
                <w:rFonts w:ascii="Arial" w:hAnsi="Arial"/>
                <w:sz w:val="18"/>
              </w:rPr>
              <w:t>Support of seamless test APDU logging via Baseband (see note)</w:t>
            </w:r>
          </w:p>
        </w:tc>
        <w:tc>
          <w:tcPr>
            <w:tcW w:w="1100" w:type="dxa"/>
          </w:tcPr>
          <w:p w14:paraId="7D54276C"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20795BA3" w14:textId="77777777" w:rsidR="00252629" w:rsidRPr="001D4BBD" w:rsidRDefault="00252629" w:rsidP="00DF34BE">
            <w:pPr>
              <w:keepNext/>
              <w:keepLines/>
              <w:rPr>
                <w:rFonts w:ascii="Arial" w:hAnsi="Arial"/>
                <w:sz w:val="18"/>
              </w:rPr>
            </w:pPr>
          </w:p>
        </w:tc>
        <w:tc>
          <w:tcPr>
            <w:tcW w:w="3243" w:type="dxa"/>
          </w:tcPr>
          <w:p w14:paraId="6ABD4A5D" w14:textId="77777777" w:rsidR="00252629" w:rsidRPr="001D4BBD" w:rsidRDefault="00252629" w:rsidP="00DF34BE">
            <w:pPr>
              <w:keepNext/>
              <w:keepLines/>
              <w:rPr>
                <w:rFonts w:ascii="Arial" w:hAnsi="Arial"/>
                <w:sz w:val="18"/>
              </w:rPr>
            </w:pPr>
            <w:r w:rsidRPr="001D4BBD">
              <w:rPr>
                <w:rFonts w:ascii="Arial" w:hAnsi="Arial"/>
                <w:sz w:val="18"/>
              </w:rPr>
              <w:t>O_Seamless_APDU_Logging</w:t>
            </w:r>
          </w:p>
        </w:tc>
      </w:tr>
      <w:tr w:rsidR="00252629" w:rsidRPr="001D4BBD" w14:paraId="171A116C" w14:textId="77777777" w:rsidTr="00DF34BE">
        <w:trPr>
          <w:trHeight w:val="260"/>
        </w:trPr>
        <w:tc>
          <w:tcPr>
            <w:tcW w:w="702" w:type="dxa"/>
          </w:tcPr>
          <w:p w14:paraId="348EECEC" w14:textId="77777777" w:rsidR="00252629" w:rsidRPr="001D4BBD" w:rsidRDefault="00252629" w:rsidP="00DF34BE">
            <w:pPr>
              <w:keepNext/>
              <w:keepLines/>
              <w:jc w:val="center"/>
              <w:rPr>
                <w:rFonts w:ascii="Arial" w:hAnsi="Arial"/>
                <w:sz w:val="18"/>
              </w:rPr>
            </w:pPr>
            <w:r w:rsidRPr="001D4BBD">
              <w:rPr>
                <w:rFonts w:ascii="Arial" w:hAnsi="Arial"/>
                <w:sz w:val="18"/>
              </w:rPr>
              <w:t>3</w:t>
            </w:r>
          </w:p>
        </w:tc>
        <w:tc>
          <w:tcPr>
            <w:tcW w:w="3361" w:type="dxa"/>
          </w:tcPr>
          <w:p w14:paraId="6A23FA51" w14:textId="77777777" w:rsidR="00252629" w:rsidRPr="001D4BBD" w:rsidRDefault="00252629" w:rsidP="00DF34BE">
            <w:pPr>
              <w:keepNext/>
              <w:keepLines/>
              <w:rPr>
                <w:rFonts w:ascii="Arial" w:hAnsi="Arial"/>
                <w:sz w:val="18"/>
              </w:rPr>
            </w:pPr>
            <w:r w:rsidRPr="001D4BBD">
              <w:rPr>
                <w:rFonts w:ascii="Arial" w:hAnsi="Arial"/>
                <w:sz w:val="18"/>
              </w:rPr>
              <w:t>Interface for file contents verification</w:t>
            </w:r>
          </w:p>
        </w:tc>
        <w:tc>
          <w:tcPr>
            <w:tcW w:w="1100" w:type="dxa"/>
          </w:tcPr>
          <w:p w14:paraId="0146D470" w14:textId="77777777" w:rsidR="00252629" w:rsidRPr="001D4BBD" w:rsidRDefault="00252629" w:rsidP="00DF34BE">
            <w:pPr>
              <w:keepNext/>
              <w:keepLines/>
              <w:jc w:val="center"/>
              <w:rPr>
                <w:rFonts w:ascii="Arial" w:hAnsi="Arial"/>
                <w:sz w:val="18"/>
              </w:rPr>
            </w:pPr>
            <w:r w:rsidRPr="001D4BBD">
              <w:rPr>
                <w:rFonts w:ascii="Arial" w:hAnsi="Arial"/>
                <w:sz w:val="18"/>
              </w:rPr>
              <w:t>O</w:t>
            </w:r>
          </w:p>
        </w:tc>
        <w:tc>
          <w:tcPr>
            <w:tcW w:w="1225" w:type="dxa"/>
          </w:tcPr>
          <w:p w14:paraId="15508C74" w14:textId="77777777" w:rsidR="00252629" w:rsidRPr="001D4BBD" w:rsidRDefault="00252629" w:rsidP="00DF34BE">
            <w:pPr>
              <w:keepNext/>
              <w:keepLines/>
              <w:rPr>
                <w:rFonts w:ascii="Arial" w:hAnsi="Arial"/>
                <w:sz w:val="18"/>
              </w:rPr>
            </w:pPr>
          </w:p>
        </w:tc>
        <w:tc>
          <w:tcPr>
            <w:tcW w:w="3243" w:type="dxa"/>
          </w:tcPr>
          <w:p w14:paraId="4E2907B9" w14:textId="77777777" w:rsidR="00252629" w:rsidRPr="001D4BBD" w:rsidRDefault="00252629" w:rsidP="00DF34BE">
            <w:pPr>
              <w:keepNext/>
              <w:keepLines/>
              <w:rPr>
                <w:rFonts w:ascii="Arial" w:hAnsi="Arial"/>
                <w:sz w:val="18"/>
              </w:rPr>
            </w:pPr>
            <w:r w:rsidRPr="001D4BBD">
              <w:rPr>
                <w:rFonts w:ascii="Arial" w:hAnsi="Arial"/>
                <w:sz w:val="18"/>
              </w:rPr>
              <w:t>O_File_Contents_Verification</w:t>
            </w:r>
          </w:p>
        </w:tc>
      </w:tr>
      <w:tr w:rsidR="00252629" w:rsidRPr="001D4BBD" w14:paraId="5321BDA7" w14:textId="77777777" w:rsidTr="00DF34BE">
        <w:trPr>
          <w:trHeight w:val="260"/>
        </w:trPr>
        <w:tc>
          <w:tcPr>
            <w:tcW w:w="9631" w:type="dxa"/>
            <w:gridSpan w:val="5"/>
          </w:tcPr>
          <w:p w14:paraId="5E1B29DC" w14:textId="77777777" w:rsidR="00252629" w:rsidRPr="001D4BBD" w:rsidRDefault="00252629" w:rsidP="00DF34BE">
            <w:pPr>
              <w:pStyle w:val="TAN"/>
            </w:pPr>
            <w:r w:rsidRPr="001D4BBD">
              <w:t>NOTE:</w:t>
            </w:r>
            <w:r w:rsidRPr="001D4BBD">
              <w:tab/>
              <w:t>The support of the SSP Test Tool Interface (ETSI TS 103 834) is handled like the support of seamless test APDU logging via Baseband or for Test Toolkit Event based testing. Specific information may be added to test cases where needed.</w:t>
            </w:r>
          </w:p>
        </w:tc>
      </w:tr>
    </w:tbl>
    <w:p w14:paraId="50759C9D" w14:textId="77777777" w:rsidR="00252629" w:rsidRPr="001D4BBD" w:rsidRDefault="00252629" w:rsidP="00252629">
      <w:pPr>
        <w:pStyle w:val="NoAddSpace"/>
      </w:pPr>
    </w:p>
    <w:p w14:paraId="4B0610EC" w14:textId="77777777" w:rsidR="00252629" w:rsidRPr="001D4BBD" w:rsidRDefault="00252629" w:rsidP="00252629">
      <w:r w:rsidRPr="001D4BBD">
        <w:t>For details on these options see clauses 4.1.3, to 4.1.6 of the present document.</w:t>
      </w:r>
    </w:p>
    <w:p w14:paraId="42C3F810" w14:textId="77777777" w:rsidR="00252629" w:rsidRPr="006C1F26" w:rsidRDefault="00252629" w:rsidP="00252629">
      <w:pPr>
        <w:pStyle w:val="Heading2"/>
        <w:tabs>
          <w:tab w:val="left" w:pos="1140"/>
        </w:tabs>
        <w:ind w:left="0" w:firstLine="0"/>
      </w:pPr>
      <w:bookmarkStart w:id="142" w:name="_Toc178929341"/>
      <w:bookmarkStart w:id="143" w:name="_Toc183489369"/>
      <w:bookmarkStart w:id="144" w:name="_Toc10738251"/>
      <w:bookmarkStart w:id="145" w:name="_Toc20396085"/>
      <w:bookmarkStart w:id="146" w:name="_Toc29397667"/>
      <w:bookmarkStart w:id="147" w:name="_Toc29398789"/>
      <w:bookmarkStart w:id="148" w:name="_Toc36648799"/>
      <w:bookmarkStart w:id="149" w:name="_Toc36654587"/>
      <w:bookmarkStart w:id="150" w:name="_Toc44960858"/>
      <w:bookmarkStart w:id="151" w:name="_Toc50982499"/>
      <w:bookmarkStart w:id="152" w:name="_Toc50984670"/>
      <w:bookmarkStart w:id="153" w:name="_Toc57111938"/>
      <w:bookmarkStart w:id="154" w:name="_Toc57208085"/>
      <w:bookmarkStart w:id="155" w:name="_Toc58494982"/>
      <w:r w:rsidRPr="006C1F26">
        <w:t>3.7</w:t>
      </w:r>
      <w:r w:rsidRPr="006C1F26">
        <w:tab/>
        <w:t>Table of optional features</w:t>
      </w:r>
      <w:bookmarkEnd w:id="142"/>
      <w:bookmarkEnd w:id="143"/>
    </w:p>
    <w:p w14:paraId="1F86543B" w14:textId="1AEBFB52" w:rsidR="007574FB" w:rsidRDefault="00252629" w:rsidP="00252629">
      <w:r w:rsidRPr="006C1F26">
        <w:t xml:space="preserve">Support of several features is optional or release dependent for the </w:t>
      </w:r>
      <w:r>
        <w:t>user</w:t>
      </w:r>
      <w:r w:rsidRPr="006C1F26">
        <w:t xml:space="preserve"> equipment. However, if a </w:t>
      </w:r>
      <w:r>
        <w:t>U</w:t>
      </w:r>
      <w:r w:rsidRPr="006C1F26">
        <w:t xml:space="preserve">E states conformance with a specific 3GPP release, it is mandatory for the </w:t>
      </w:r>
      <w:r>
        <w:t>U</w:t>
      </w:r>
      <w:r w:rsidRPr="006C1F26">
        <w:t>E to support all mandatory functions of that release, as stated in table A.1.The supplier of the implementation shall state the support of possible options in table A.1</w:t>
      </w:r>
      <w:r>
        <w:t xml:space="preserve"> </w:t>
      </w:r>
    </w:p>
    <w:p w14:paraId="5132BE66" w14:textId="77777777" w:rsidR="007574FB" w:rsidRPr="0041528A" w:rsidRDefault="007574FB" w:rsidP="007574FB">
      <w:pPr>
        <w:pStyle w:val="TH"/>
      </w:pPr>
      <w:r w:rsidRPr="0041528A">
        <w:t>Table A.1: Options</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7574FB" w:rsidRPr="0041528A" w14:paraId="72397110" w14:textId="77777777" w:rsidTr="007574FB">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2BF2A3F" w14:textId="77777777" w:rsidR="007574FB" w:rsidRPr="0041528A" w:rsidRDefault="007574FB"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1AC4688A" w14:textId="77777777" w:rsidR="007574FB" w:rsidRPr="0041528A" w:rsidRDefault="007574FB"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7BEB2BB4" w14:textId="77777777" w:rsidR="007574FB" w:rsidRPr="0041528A" w:rsidRDefault="007574FB"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07F893BA" w14:textId="77777777" w:rsidR="007574FB" w:rsidRPr="0041528A" w:rsidRDefault="007574FB"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6647F972" w14:textId="77777777" w:rsidR="007574FB" w:rsidRPr="0041528A" w:rsidRDefault="007574FB" w:rsidP="008064FA">
            <w:pPr>
              <w:pStyle w:val="TAH"/>
            </w:pPr>
            <w:r w:rsidRPr="0041528A">
              <w:t>Mnemonic</w:t>
            </w:r>
          </w:p>
        </w:tc>
      </w:tr>
      <w:tr w:rsidR="007574FB" w:rsidRPr="0041528A" w14:paraId="1424D461" w14:textId="77777777" w:rsidTr="007574FB">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46E68262" w14:textId="0C53FA9B" w:rsidR="007574FB" w:rsidRPr="0041528A" w:rsidRDefault="007574FB" w:rsidP="007574FB">
            <w:pPr>
              <w:pStyle w:val="TAL"/>
            </w:pPr>
            <w:r>
              <w:t>For the declaration of the support of optional features the contents for Table A.1 as defined in TS 31.124 </w:t>
            </w:r>
            <w:r w:rsidR="00BA4FE6">
              <w:t>[2]</w:t>
            </w:r>
            <w:r>
              <w:t xml:space="preserve"> clause 3.3 shall be used</w:t>
            </w:r>
            <w:r w:rsidRPr="006C1F26">
              <w:t>.</w:t>
            </w:r>
          </w:p>
        </w:tc>
      </w:tr>
    </w:tbl>
    <w:p w14:paraId="041A05F7" w14:textId="77777777" w:rsidR="007574FB" w:rsidRDefault="007574FB" w:rsidP="007574FB"/>
    <w:p w14:paraId="561366EC" w14:textId="4FA7EC1A" w:rsidR="00252629" w:rsidRPr="006C1F26" w:rsidRDefault="00252629" w:rsidP="00252629"/>
    <w:p w14:paraId="41605FA6" w14:textId="5847A0B0" w:rsidR="00252629" w:rsidRPr="008F652A" w:rsidRDefault="00252629" w:rsidP="00252629">
      <w:pPr>
        <w:pStyle w:val="Heading2"/>
      </w:pPr>
      <w:bookmarkStart w:id="156" w:name="_Toc178929342"/>
      <w:bookmarkStart w:id="157" w:name="_Toc183489370"/>
      <w:r>
        <w:t>3.8</w:t>
      </w:r>
      <w:r w:rsidRPr="008F652A">
        <w:tab/>
        <w:t>Applicability table</w:t>
      </w:r>
      <w:bookmarkEnd w:id="156"/>
      <w:bookmarkEnd w:id="157"/>
    </w:p>
    <w:p w14:paraId="29423D12" w14:textId="77777777" w:rsidR="00252629" w:rsidRPr="006C1F26" w:rsidRDefault="00252629" w:rsidP="00B05BAE">
      <w:pPr>
        <w:pStyle w:val="TH"/>
        <w:spacing w:after="0"/>
      </w:pPr>
      <w:r w:rsidRPr="006C1F26">
        <w:t>Table B.1: Applicability of tests</w:t>
      </w:r>
    </w:p>
    <w:tbl>
      <w:tblPr>
        <w:tblStyle w:val="ListTable4-Accent3"/>
        <w:tblpPr w:leftFromText="57" w:rightFromText="57" w:vertAnchor="text" w:tblpXSpec="center" w:tblpY="1"/>
        <w:tblOverlap w:val="neve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84"/>
        <w:gridCol w:w="472"/>
        <w:gridCol w:w="1980"/>
        <w:gridCol w:w="794"/>
        <w:gridCol w:w="794"/>
        <w:gridCol w:w="1079"/>
        <w:gridCol w:w="1079"/>
        <w:gridCol w:w="1079"/>
        <w:gridCol w:w="903"/>
        <w:gridCol w:w="766"/>
      </w:tblGrid>
      <w:tr w:rsidR="00B05BAE" w:rsidRPr="00682CBF" w14:paraId="48CFB1C1" w14:textId="77777777" w:rsidTr="0004186E">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BFBFBF" w:themeFill="background1" w:themeFillShade="BF"/>
            <w:vAlign w:val="center"/>
          </w:tcPr>
          <w:bookmarkEnd w:id="144"/>
          <w:bookmarkEnd w:id="145"/>
          <w:bookmarkEnd w:id="146"/>
          <w:bookmarkEnd w:id="147"/>
          <w:bookmarkEnd w:id="148"/>
          <w:bookmarkEnd w:id="149"/>
          <w:bookmarkEnd w:id="150"/>
          <w:bookmarkEnd w:id="151"/>
          <w:bookmarkEnd w:id="152"/>
          <w:bookmarkEnd w:id="153"/>
          <w:bookmarkEnd w:id="154"/>
          <w:p w14:paraId="17CCFAD5" w14:textId="77777777" w:rsidR="00252629" w:rsidRPr="00251AC5" w:rsidRDefault="00252629" w:rsidP="00B05BAE">
            <w:pPr>
              <w:pStyle w:val="TAH"/>
              <w:jc w:val="left"/>
              <w:rPr>
                <w:bCs w:val="0"/>
                <w:color w:val="auto"/>
                <w:sz w:val="16"/>
                <w:szCs w:val="16"/>
                <w:lang w:val="en-GB"/>
              </w:rPr>
            </w:pPr>
            <w:r w:rsidRPr="00251AC5">
              <w:rPr>
                <w:b/>
                <w:color w:val="auto"/>
                <w:sz w:val="16"/>
                <w:szCs w:val="16"/>
              </w:rPr>
              <w:t>Test#</w:t>
            </w:r>
          </w:p>
        </w:tc>
        <w:tc>
          <w:tcPr>
            <w:tcW w:w="235" w:type="pct"/>
            <w:tcBorders>
              <w:top w:val="single" w:sz="4" w:space="0" w:color="auto"/>
              <w:bottom w:val="single" w:sz="4" w:space="0" w:color="auto"/>
            </w:tcBorders>
            <w:shd w:val="clear" w:color="auto" w:fill="BFBFBF" w:themeFill="background1" w:themeFillShade="BF"/>
            <w:vAlign w:val="center"/>
          </w:tcPr>
          <w:p w14:paraId="2DBF84C9"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Seq.</w:t>
            </w:r>
          </w:p>
        </w:tc>
        <w:tc>
          <w:tcPr>
            <w:tcW w:w="987" w:type="pct"/>
            <w:tcBorders>
              <w:top w:val="single" w:sz="4" w:space="0" w:color="auto"/>
              <w:bottom w:val="single" w:sz="4" w:space="0" w:color="auto"/>
            </w:tcBorders>
            <w:shd w:val="clear" w:color="auto" w:fill="BFBFBF" w:themeFill="background1" w:themeFillShade="BF"/>
            <w:vAlign w:val="center"/>
          </w:tcPr>
          <w:p w14:paraId="2755F0D5"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Title</w:t>
            </w:r>
          </w:p>
        </w:tc>
        <w:tc>
          <w:tcPr>
            <w:tcW w:w="396" w:type="pct"/>
            <w:tcBorders>
              <w:top w:val="single" w:sz="4" w:space="0" w:color="auto"/>
              <w:bottom w:val="single" w:sz="4" w:space="0" w:color="auto"/>
            </w:tcBorders>
            <w:shd w:val="clear" w:color="auto" w:fill="BFBFBF" w:themeFill="background1" w:themeFillShade="BF"/>
            <w:vAlign w:val="center"/>
          </w:tcPr>
          <w:p w14:paraId="2704DEBE"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from Rel.</w:t>
            </w:r>
          </w:p>
        </w:tc>
        <w:tc>
          <w:tcPr>
            <w:tcW w:w="396" w:type="pct"/>
            <w:tcBorders>
              <w:top w:val="single" w:sz="4" w:space="0" w:color="auto"/>
              <w:bottom w:val="single" w:sz="4" w:space="0" w:color="auto"/>
            </w:tcBorders>
            <w:shd w:val="clear" w:color="auto" w:fill="BFBFBF" w:themeFill="background1" w:themeFillShade="BF"/>
            <w:vAlign w:val="center"/>
          </w:tcPr>
          <w:p w14:paraId="00E1DDD1"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to Rel. (</w:t>
            </w:r>
            <w:r w:rsidRPr="00251AC5">
              <w:rPr>
                <w:rFonts w:ascii="Arial Narrow" w:hAnsi="Arial Narrow"/>
                <w:b/>
                <w:color w:val="auto"/>
                <w:sz w:val="16"/>
                <w:szCs w:val="16"/>
              </w:rPr>
              <w:t>see note</w:t>
            </w:r>
            <w:r w:rsidRPr="00251AC5">
              <w:rPr>
                <w:b/>
                <w:color w:val="auto"/>
                <w:sz w:val="16"/>
                <w:szCs w:val="16"/>
              </w:rPr>
              <w:t>)</w:t>
            </w:r>
          </w:p>
        </w:tc>
        <w:tc>
          <w:tcPr>
            <w:tcW w:w="538" w:type="pct"/>
            <w:tcBorders>
              <w:top w:val="single" w:sz="4" w:space="0" w:color="auto"/>
              <w:bottom w:val="single" w:sz="4" w:space="0" w:color="auto"/>
            </w:tcBorders>
            <w:shd w:val="clear" w:color="auto" w:fill="BFBFBF" w:themeFill="background1" w:themeFillShade="BF"/>
            <w:vAlign w:val="center"/>
          </w:tcPr>
          <w:p w14:paraId="740756A4"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Appl.</w:t>
            </w:r>
          </w:p>
        </w:tc>
        <w:tc>
          <w:tcPr>
            <w:tcW w:w="538" w:type="pct"/>
            <w:tcBorders>
              <w:top w:val="single" w:sz="4" w:space="0" w:color="auto"/>
              <w:bottom w:val="single" w:sz="4" w:space="0" w:color="auto"/>
            </w:tcBorders>
            <w:shd w:val="clear" w:color="auto" w:fill="BFBFBF" w:themeFill="background1" w:themeFillShade="BF"/>
            <w:vAlign w:val="center"/>
          </w:tcPr>
          <w:p w14:paraId="5893C8DD"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Terminal Profile</w:t>
            </w:r>
          </w:p>
        </w:tc>
        <w:tc>
          <w:tcPr>
            <w:tcW w:w="538" w:type="pct"/>
            <w:tcBorders>
              <w:top w:val="single" w:sz="4" w:space="0" w:color="auto"/>
              <w:bottom w:val="single" w:sz="4" w:space="0" w:color="auto"/>
            </w:tcBorders>
            <w:shd w:val="clear" w:color="auto" w:fill="BFBFBF" w:themeFill="background1" w:themeFillShade="BF"/>
            <w:vAlign w:val="center"/>
          </w:tcPr>
          <w:p w14:paraId="388DB242"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NW Dep.</w:t>
            </w:r>
          </w:p>
        </w:tc>
        <w:tc>
          <w:tcPr>
            <w:tcW w:w="450" w:type="pct"/>
            <w:tcBorders>
              <w:top w:val="single" w:sz="4" w:space="0" w:color="auto"/>
              <w:bottom w:val="single" w:sz="4" w:space="0" w:color="auto"/>
              <w:right w:val="single" w:sz="4" w:space="0" w:color="auto"/>
            </w:tcBorders>
            <w:shd w:val="clear" w:color="auto" w:fill="BFBFBF" w:themeFill="background1" w:themeFillShade="BF"/>
            <w:vAlign w:val="center"/>
          </w:tcPr>
          <w:p w14:paraId="2EFC5E00"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Exec. parameter</w:t>
            </w:r>
          </w:p>
        </w:tc>
        <w:tc>
          <w:tcPr>
            <w:tcW w:w="382" w:type="pct"/>
            <w:tcBorders>
              <w:top w:val="single" w:sz="4" w:space="0" w:color="auto"/>
              <w:bottom w:val="single" w:sz="4" w:space="0" w:color="auto"/>
              <w:right w:val="single" w:sz="4" w:space="0" w:color="auto"/>
            </w:tcBorders>
            <w:shd w:val="clear" w:color="auto" w:fill="BFBFBF" w:themeFill="background1" w:themeFillShade="BF"/>
            <w:vAlign w:val="center"/>
          </w:tcPr>
          <w:p w14:paraId="22AEFF8B" w14:textId="77777777" w:rsidR="00252629" w:rsidRPr="00251AC5" w:rsidRDefault="00252629" w:rsidP="00B05BAE">
            <w:pPr>
              <w:pStyle w:val="TAH"/>
              <w:cnfStyle w:val="100000000000" w:firstRow="1" w:lastRow="0" w:firstColumn="0" w:lastColumn="0" w:oddVBand="0" w:evenVBand="0" w:oddHBand="0" w:evenHBand="0" w:firstRowFirstColumn="0" w:firstRowLastColumn="0" w:lastRowFirstColumn="0" w:lastRowLastColumn="0"/>
              <w:rPr>
                <w:bCs w:val="0"/>
                <w:color w:val="auto"/>
                <w:sz w:val="16"/>
                <w:szCs w:val="16"/>
                <w:lang w:val="en-GB"/>
              </w:rPr>
            </w:pPr>
            <w:r w:rsidRPr="00251AC5">
              <w:rPr>
                <w:b/>
                <w:color w:val="auto"/>
                <w:sz w:val="16"/>
                <w:szCs w:val="16"/>
              </w:rPr>
              <w:t>Support</w:t>
            </w:r>
          </w:p>
        </w:tc>
      </w:tr>
      <w:tr w:rsidR="00C12DC5" w:rsidRPr="00682CBF" w14:paraId="57EC481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F6C801F" w14:textId="7C442D93" w:rsidR="00252629" w:rsidRPr="00682CBF" w:rsidRDefault="008D6E37" w:rsidP="00251AC5">
            <w:pPr>
              <w:keepNext/>
              <w:keepLines/>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7BF1FE"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sz w:val="16"/>
                <w:szCs w:val="16"/>
                <w:lang w:val="en-GB"/>
              </w:rPr>
              <w:t>PROFILE DOWNLOAD</w:t>
            </w:r>
          </w:p>
        </w:tc>
      </w:tr>
      <w:tr w:rsidR="001B1C01" w:rsidRPr="00682CBF" w14:paraId="0E5B00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56C9A76C" w14:textId="77777777" w:rsidR="00252629" w:rsidRPr="00682CBF" w:rsidRDefault="00252629" w:rsidP="00251AC5">
            <w:pPr>
              <w:keepNext/>
              <w:keepLines/>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128B3A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w:t>
            </w:r>
          </w:p>
        </w:tc>
        <w:tc>
          <w:tcPr>
            <w:tcW w:w="987" w:type="pct"/>
            <w:tcBorders>
              <w:top w:val="single" w:sz="4" w:space="0" w:color="auto"/>
              <w:bottom w:val="single" w:sz="4" w:space="0" w:color="auto"/>
            </w:tcBorders>
            <w:shd w:val="clear" w:color="auto" w:fill="auto"/>
          </w:tcPr>
          <w:p w14:paraId="617FCF59" w14:textId="77777777" w:rsidR="00252629" w:rsidRPr="00682CBF" w:rsidRDefault="00252629" w:rsidP="00251AC5">
            <w:pPr>
              <w:keepNext/>
              <w:keepLines/>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PROFILE DOWNLOAD</w:t>
            </w:r>
          </w:p>
        </w:tc>
        <w:tc>
          <w:tcPr>
            <w:tcW w:w="396" w:type="pct"/>
            <w:tcBorders>
              <w:top w:val="single" w:sz="4" w:space="0" w:color="auto"/>
              <w:bottom w:val="single" w:sz="4" w:space="0" w:color="auto"/>
            </w:tcBorders>
            <w:shd w:val="clear" w:color="auto" w:fill="auto"/>
          </w:tcPr>
          <w:p w14:paraId="7F427B7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86B6C1"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F1DEB2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D2CCE6"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170B60F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9362D5"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3435852" w14:textId="77777777" w:rsidR="00252629" w:rsidRPr="00682CBF" w:rsidRDefault="00252629" w:rsidP="00251AC5">
            <w:pPr>
              <w:keepNext/>
              <w:keepLines/>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760FBA0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809A0E" w14:textId="3B67DF13" w:rsidR="00252629" w:rsidRPr="00682CBF" w:rsidRDefault="008D6E37" w:rsidP="00251AC5">
            <w:pPr>
              <w:keepNext/>
              <w:keepLines/>
              <w:widowControl w:val="0"/>
              <w:spacing w:after="0"/>
              <w:rPr>
                <w:rFonts w:ascii="Arial" w:hAnsi="Arial" w:cs="Arial"/>
                <w:sz w:val="16"/>
                <w:szCs w:val="16"/>
                <w:lang w:val="en-GB"/>
              </w:rPr>
            </w:pPr>
            <w:r>
              <w:rPr>
                <w:rFonts w:ascii="Arial" w:hAnsi="Arial" w:cs="Arial"/>
                <w:sz w:val="16"/>
                <w:szCs w:val="16"/>
                <w:lang w:val="en-GB"/>
              </w:rPr>
              <w:t>10</w:t>
            </w:r>
            <w:r w:rsidR="00252629" w:rsidRPr="00682CBF">
              <w:rPr>
                <w:rFonts w:ascii="Arial" w:hAnsi="Arial" w:cs="Arial"/>
                <w:sz w:val="16"/>
                <w:szCs w:val="16"/>
                <w:lang w:val="en-GB"/>
              </w:rPr>
              <w:t>.</w:t>
            </w:r>
            <w:r>
              <w:rPr>
                <w:rFonts w:ascii="Arial" w:hAnsi="Arial" w:cs="Arial"/>
                <w:sz w:val="16"/>
                <w:szCs w:val="16"/>
                <w:lang w:val="en-GB"/>
              </w:rPr>
              <w:t>3</w:t>
            </w:r>
            <w:r w:rsidR="00252629" w:rsidRPr="00682CBF">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4A2C4DC" w14:textId="77777777" w:rsidR="00252629" w:rsidRPr="00682CBF" w:rsidRDefault="00252629" w:rsidP="00251AC5">
            <w:pPr>
              <w:keepNext/>
              <w:keepLines/>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Contents of the TERMINAL PROFILE command</w:t>
            </w:r>
          </w:p>
        </w:tc>
      </w:tr>
      <w:tr w:rsidR="001B1C01" w:rsidRPr="00682CBF" w14:paraId="4D4A84D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6CD73AC0"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17F5C57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4AA47D41"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Contents of the TERMINAL PROFILE command</w:t>
            </w:r>
          </w:p>
        </w:tc>
        <w:tc>
          <w:tcPr>
            <w:tcW w:w="396" w:type="pct"/>
            <w:tcBorders>
              <w:top w:val="single" w:sz="4" w:space="0" w:color="auto"/>
              <w:bottom w:val="single" w:sz="4" w:space="0" w:color="auto"/>
            </w:tcBorders>
            <w:shd w:val="clear" w:color="auto" w:fill="auto"/>
          </w:tcPr>
          <w:p w14:paraId="23661476"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2BB149"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3CFCC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7B9840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w:t>
            </w:r>
          </w:p>
        </w:tc>
        <w:tc>
          <w:tcPr>
            <w:tcW w:w="538" w:type="pct"/>
            <w:tcBorders>
              <w:top w:val="single" w:sz="4" w:space="0" w:color="auto"/>
              <w:bottom w:val="single" w:sz="4" w:space="0" w:color="auto"/>
            </w:tcBorders>
            <w:shd w:val="clear" w:color="auto" w:fill="auto"/>
          </w:tcPr>
          <w:p w14:paraId="2309F8E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9F589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157C8F"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3546FB6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56339CD" w14:textId="09B0F064"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w:t>
            </w:r>
            <w:r w:rsidR="00252629" w:rsidRPr="00682CBF">
              <w:rPr>
                <w:rFonts w:ascii="Arial" w:hAnsi="Arial" w:cs="Arial"/>
                <w:color w:val="000000"/>
                <w:sz w:val="16"/>
                <w:szCs w:val="16"/>
                <w:lang w:val="en-GB"/>
              </w:rPr>
              <w:t>.</w:t>
            </w:r>
            <w:r>
              <w:rPr>
                <w:rFonts w:ascii="Arial" w:hAnsi="Arial" w:cs="Arial"/>
                <w:color w:val="000000"/>
                <w:sz w:val="16"/>
                <w:szCs w:val="16"/>
                <w:lang w:val="en-GB"/>
              </w:rPr>
              <w:t>3</w:t>
            </w:r>
            <w:r w:rsidR="0025262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AD5EFE"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Servicing of Proactive UICC Commands</w:t>
            </w:r>
          </w:p>
        </w:tc>
      </w:tr>
      <w:tr w:rsidR="001B1C01" w:rsidRPr="00682CBF" w14:paraId="1FC3B5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tcBorders>
            <w:shd w:val="clear" w:color="auto" w:fill="auto"/>
          </w:tcPr>
          <w:p w14:paraId="29225023"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bottom w:val="single" w:sz="4" w:space="0" w:color="auto"/>
            </w:tcBorders>
            <w:shd w:val="clear" w:color="auto" w:fill="auto"/>
          </w:tcPr>
          <w:p w14:paraId="2469203D"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sz w:val="16"/>
                <w:szCs w:val="16"/>
                <w:lang w:val="en-GB"/>
              </w:rPr>
              <w:t>1</w:t>
            </w:r>
          </w:p>
        </w:tc>
        <w:tc>
          <w:tcPr>
            <w:tcW w:w="987" w:type="pct"/>
            <w:tcBorders>
              <w:top w:val="single" w:sz="4" w:space="0" w:color="auto"/>
              <w:bottom w:val="single" w:sz="4" w:space="0" w:color="auto"/>
            </w:tcBorders>
            <w:shd w:val="clear" w:color="auto" w:fill="auto"/>
          </w:tcPr>
          <w:p w14:paraId="70068F9C"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Servicing of Proactive UICC Commands</w:t>
            </w:r>
          </w:p>
        </w:tc>
        <w:tc>
          <w:tcPr>
            <w:tcW w:w="396" w:type="pct"/>
            <w:tcBorders>
              <w:top w:val="single" w:sz="4" w:space="0" w:color="auto"/>
              <w:bottom w:val="single" w:sz="4" w:space="0" w:color="auto"/>
            </w:tcBorders>
            <w:shd w:val="clear" w:color="auto" w:fill="auto"/>
          </w:tcPr>
          <w:p w14:paraId="46C0508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DD300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87EA68"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633899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D6AAD7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8CE73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8E61E0"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50927A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10509D" w14:textId="257164D8" w:rsidR="00252629" w:rsidRPr="00682CBF" w:rsidRDefault="008D6E37" w:rsidP="00251AC5">
            <w:pPr>
              <w:widowControl w:val="0"/>
              <w:spacing w:after="0"/>
              <w:rPr>
                <w:rFonts w:ascii="Arial" w:hAnsi="Arial" w:cs="Arial"/>
                <w:color w:val="000000"/>
                <w:sz w:val="16"/>
                <w:szCs w:val="16"/>
              </w:rPr>
            </w:pPr>
            <w:r>
              <w:rPr>
                <w:rFonts w:ascii="Arial" w:hAnsi="Arial" w:cs="Arial"/>
                <w:color w:val="000000"/>
                <w:sz w:val="16"/>
                <w:szCs w:val="16"/>
                <w:lang w:val="en-GB"/>
              </w:rPr>
              <w:t>10.4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79F16628" w14:textId="77777777" w:rsidR="00252629" w:rsidRPr="00682CBF" w:rsidRDefault="0025262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244A9">
              <w:rPr>
                <w:rFonts w:ascii="Arial" w:hAnsi="Arial" w:cs="Arial"/>
                <w:b/>
                <w:bCs/>
                <w:color w:val="000000"/>
                <w:sz w:val="16"/>
                <w:szCs w:val="16"/>
                <w:lang w:val="en-GB"/>
              </w:rPr>
              <w:t>Proactive UICC commands</w:t>
            </w:r>
          </w:p>
        </w:tc>
      </w:tr>
      <w:tr w:rsidR="00C12DC5" w:rsidRPr="00682CBF" w14:paraId="0BCE0A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2866675" w14:textId="0CF8D087" w:rsidR="00252629"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52629" w:rsidRPr="00682CBF">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091582DB"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DISPLAY TEXT</w:t>
            </w:r>
          </w:p>
        </w:tc>
      </w:tr>
      <w:tr w:rsidR="00C12DC5" w:rsidRPr="00682CBF" w14:paraId="4CB9221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273559E2" w14:textId="3E216060" w:rsidR="0023700E"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23700E" w:rsidRPr="0023700E">
              <w:rPr>
                <w:rFonts w:ascii="Arial" w:hAnsi="Arial" w:cs="Arial"/>
                <w:b w:val="0"/>
                <w:bCs w:val="0"/>
                <w:color w:val="000000"/>
                <w:sz w:val="16"/>
                <w:szCs w:val="16"/>
                <w:lang w:val="en-GB"/>
              </w:rPr>
              <w:t>.1</w:t>
            </w:r>
            <w:r w:rsidR="0023700E" w:rsidRPr="007A0B32">
              <w:rPr>
                <w:rFonts w:ascii="Arial" w:hAnsi="Arial" w:cs="Arial"/>
                <w:b w:val="0"/>
                <w:bCs w:val="0"/>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4C5FC9B" w14:textId="4C6CCB8F"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DISPLAY TEXT (Normal)</w:t>
            </w:r>
          </w:p>
        </w:tc>
      </w:tr>
      <w:tr w:rsidR="0094721B" w:rsidRPr="00682CBF" w14:paraId="1965B691"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2E4F6" w14:textId="77777777" w:rsidR="00252629" w:rsidRPr="00682CBF" w:rsidRDefault="0025262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868F67"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7383AB0" w14:textId="77777777" w:rsidR="00252629" w:rsidRPr="00682CBF" w:rsidRDefault="0025262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Unpacked</w:t>
            </w:r>
          </w:p>
        </w:tc>
        <w:tc>
          <w:tcPr>
            <w:tcW w:w="396" w:type="pct"/>
            <w:tcBorders>
              <w:top w:val="single" w:sz="4" w:space="0" w:color="auto"/>
              <w:bottom w:val="single" w:sz="4" w:space="0" w:color="auto"/>
            </w:tcBorders>
            <w:shd w:val="clear" w:color="auto" w:fill="auto"/>
          </w:tcPr>
          <w:p w14:paraId="1330245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8EFE6F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67D64A1"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38A63D4"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F24B913"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DCC785"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DF2D4E" w14:textId="77777777" w:rsidR="00252629" w:rsidRPr="00682CBF" w:rsidRDefault="0025262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A0ED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F57B2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81322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6DA623"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Screen busy</w:t>
            </w:r>
          </w:p>
        </w:tc>
        <w:tc>
          <w:tcPr>
            <w:tcW w:w="396" w:type="pct"/>
            <w:tcBorders>
              <w:top w:val="single" w:sz="4" w:space="0" w:color="auto"/>
              <w:bottom w:val="single" w:sz="4" w:space="0" w:color="auto"/>
            </w:tcBorders>
            <w:shd w:val="clear" w:color="auto" w:fill="auto"/>
          </w:tcPr>
          <w:p w14:paraId="7C8B476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3E5D1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184D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01297C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45504E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A15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12E83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E54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DF703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E1D0F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E1B6B6D"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High priority</w:t>
            </w:r>
          </w:p>
        </w:tc>
        <w:tc>
          <w:tcPr>
            <w:tcW w:w="396" w:type="pct"/>
            <w:tcBorders>
              <w:top w:val="single" w:sz="4" w:space="0" w:color="auto"/>
              <w:bottom w:val="single" w:sz="4" w:space="0" w:color="auto"/>
            </w:tcBorders>
            <w:shd w:val="clear" w:color="auto" w:fill="auto"/>
          </w:tcPr>
          <w:p w14:paraId="5CF5158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48C41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F96DE6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9DFC7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8E4143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E766F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657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B2326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594B86"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B33D8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14D3D50"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Packed</w:t>
            </w:r>
          </w:p>
        </w:tc>
        <w:tc>
          <w:tcPr>
            <w:tcW w:w="396" w:type="pct"/>
            <w:tcBorders>
              <w:top w:val="single" w:sz="4" w:space="0" w:color="auto"/>
              <w:bottom w:val="single" w:sz="4" w:space="0" w:color="auto"/>
            </w:tcBorders>
            <w:shd w:val="clear" w:color="auto" w:fill="auto"/>
          </w:tcPr>
          <w:p w14:paraId="4B35FFE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1A7129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181043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D8CB33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59C30B2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A8FEBC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E5406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52409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A0DFB0"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2107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32F9C66"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Clear after delay</w:t>
            </w:r>
          </w:p>
        </w:tc>
        <w:tc>
          <w:tcPr>
            <w:tcW w:w="396" w:type="pct"/>
            <w:tcBorders>
              <w:top w:val="single" w:sz="4" w:space="0" w:color="auto"/>
              <w:bottom w:val="single" w:sz="4" w:space="0" w:color="auto"/>
            </w:tcBorders>
            <w:shd w:val="clear" w:color="auto" w:fill="auto"/>
          </w:tcPr>
          <w:p w14:paraId="148FBAB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BBBA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C5ACB1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22DE78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6180C66"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A05D2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236310"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6D256A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0CA2D4"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CF769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2705FF1D"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2C18B71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3549C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65CD96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30DD48F"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04A04101"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68AE"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BEA038"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30D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774F79"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30D47B"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795478E1"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Backwards move in USIM session</w:t>
            </w:r>
          </w:p>
        </w:tc>
        <w:tc>
          <w:tcPr>
            <w:tcW w:w="396" w:type="pct"/>
            <w:tcBorders>
              <w:top w:val="single" w:sz="4" w:space="0" w:color="auto"/>
              <w:bottom w:val="single" w:sz="4" w:space="0" w:color="auto"/>
            </w:tcBorders>
            <w:shd w:val="clear" w:color="auto" w:fill="auto"/>
          </w:tcPr>
          <w:p w14:paraId="38AE35D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554F4E"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9D02C0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23576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1815155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DFB6E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91DD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F2D4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526582"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0D12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288BB662" w14:textId="77777777" w:rsidR="00252629" w:rsidRPr="00682CBF" w:rsidRDefault="00252629"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12E08713"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AAAA397"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F52C0D5"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4BC7136"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7C50098B"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8B0D1D"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82CF80" w14:textId="77777777" w:rsidR="00252629" w:rsidRPr="00682CBF" w:rsidRDefault="00252629"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639555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B35BED"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A490C"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43122CF"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Command not understood by ME</w:t>
            </w:r>
          </w:p>
        </w:tc>
        <w:tc>
          <w:tcPr>
            <w:tcW w:w="396" w:type="pct"/>
            <w:tcBorders>
              <w:top w:val="single" w:sz="4" w:space="0" w:color="auto"/>
              <w:bottom w:val="single" w:sz="4" w:space="0" w:color="auto"/>
            </w:tcBorders>
            <w:shd w:val="clear" w:color="auto" w:fill="auto"/>
          </w:tcPr>
          <w:p w14:paraId="5C1123AF"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92CB2A"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288D4E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665BDF01"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D8721B2"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249EED"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1CE4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80D6A2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C97AB6E" w14:textId="21C20A6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lastRenderedPageBreak/>
              <w:t>10.4</w:t>
            </w:r>
            <w:r w:rsidR="0023700E" w:rsidRPr="007A0B32">
              <w:rPr>
                <w:rFonts w:ascii="Arial" w:hAnsi="Arial" w:cs="Arial"/>
                <w:b w:val="0"/>
                <w:bCs w:val="0"/>
                <w:color w:val="000000"/>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BB8C97" w14:textId="3AD06361"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(Support of "No response from user")</w:t>
            </w:r>
          </w:p>
        </w:tc>
      </w:tr>
      <w:tr w:rsidR="001B1C01" w:rsidRPr="00682CBF" w14:paraId="2EB1E2F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578918" w14:textId="77777777" w:rsidR="00252629" w:rsidRPr="00682CBF" w:rsidRDefault="00252629"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733352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628B3EC2" w14:textId="77777777" w:rsidR="00252629" w:rsidRPr="00682CBF" w:rsidRDefault="00252629"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12F382A7"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02E8"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C447A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39FD0B63"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 AND E.1/111</w:t>
            </w:r>
          </w:p>
        </w:tc>
        <w:tc>
          <w:tcPr>
            <w:tcW w:w="538" w:type="pct"/>
            <w:tcBorders>
              <w:top w:val="single" w:sz="4" w:space="0" w:color="auto"/>
              <w:bottom w:val="single" w:sz="4" w:space="0" w:color="auto"/>
            </w:tcBorders>
            <w:shd w:val="clear" w:color="auto" w:fill="auto"/>
          </w:tcPr>
          <w:p w14:paraId="3BAAA04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D33F99"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3BA3D5" w14:textId="77777777" w:rsidR="00252629" w:rsidRPr="00682CBF" w:rsidRDefault="00252629"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F4625A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ED9EAD5" w14:textId="0D01F9EE"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EED4393" w14:textId="469E451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extension text)</w:t>
            </w:r>
          </w:p>
        </w:tc>
      </w:tr>
      <w:tr w:rsidR="001B1C01" w:rsidRPr="00682CBF" w14:paraId="223D7F3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DDEB14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45DD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0D1DC65"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Extension Text</w:t>
            </w:r>
          </w:p>
        </w:tc>
        <w:tc>
          <w:tcPr>
            <w:tcW w:w="396" w:type="pct"/>
            <w:tcBorders>
              <w:top w:val="single" w:sz="4" w:space="0" w:color="auto"/>
              <w:bottom w:val="single" w:sz="4" w:space="0" w:color="auto"/>
            </w:tcBorders>
            <w:shd w:val="clear" w:color="auto" w:fill="auto"/>
          </w:tcPr>
          <w:p w14:paraId="6E010B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185F3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7090B1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30FBF40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E.1/16 AND E.1/110</w:t>
            </w:r>
          </w:p>
        </w:tc>
        <w:tc>
          <w:tcPr>
            <w:tcW w:w="538" w:type="pct"/>
            <w:tcBorders>
              <w:top w:val="single" w:sz="4" w:space="0" w:color="auto"/>
              <w:bottom w:val="single" w:sz="4" w:space="0" w:color="auto"/>
            </w:tcBorders>
            <w:shd w:val="clear" w:color="auto" w:fill="auto"/>
          </w:tcPr>
          <w:p w14:paraId="4CCCCB7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A66CC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A89C6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6203B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EE5511" w14:textId="238D5492"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00A0A9" w14:textId="5DF1F21B"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rPr>
              <w:t>DISPLAY TEXT (Sustained text)</w:t>
            </w:r>
          </w:p>
        </w:tc>
      </w:tr>
      <w:tr w:rsidR="001B1C01" w:rsidRPr="00682CBF" w14:paraId="2A69A9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301E8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0F1C1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EB6A24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unpacked data 8 bits</w:t>
            </w:r>
          </w:p>
        </w:tc>
        <w:tc>
          <w:tcPr>
            <w:tcW w:w="396" w:type="pct"/>
            <w:tcBorders>
              <w:top w:val="single" w:sz="4" w:space="0" w:color="auto"/>
              <w:bottom w:val="single" w:sz="4" w:space="0" w:color="auto"/>
            </w:tcBorders>
            <w:shd w:val="clear" w:color="auto" w:fill="auto"/>
          </w:tcPr>
          <w:p w14:paraId="5F7BA5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84473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EABEB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46A2F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78A89D1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A04B8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F87B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5DA5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7E5A0A"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50D9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23C3083F"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clear message after delay</w:t>
            </w:r>
          </w:p>
        </w:tc>
        <w:tc>
          <w:tcPr>
            <w:tcW w:w="396" w:type="pct"/>
            <w:tcBorders>
              <w:top w:val="single" w:sz="4" w:space="0" w:color="auto"/>
              <w:bottom w:val="single" w:sz="4" w:space="0" w:color="auto"/>
            </w:tcBorders>
            <w:shd w:val="clear" w:color="auto" w:fill="auto"/>
          </w:tcPr>
          <w:p w14:paraId="0C201BB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D462F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CE4B67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D395AF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w:t>
            </w:r>
          </w:p>
        </w:tc>
        <w:tc>
          <w:tcPr>
            <w:tcW w:w="538" w:type="pct"/>
            <w:tcBorders>
              <w:top w:val="single" w:sz="4" w:space="0" w:color="auto"/>
              <w:bottom w:val="single" w:sz="4" w:space="0" w:color="auto"/>
            </w:tcBorders>
            <w:shd w:val="clear" w:color="auto" w:fill="auto"/>
          </w:tcPr>
          <w:p w14:paraId="2C6448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3546E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EEACF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1B0B6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A078B"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E0337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662434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Sustained text; wait for user MMI to clear</w:t>
            </w:r>
          </w:p>
        </w:tc>
        <w:tc>
          <w:tcPr>
            <w:tcW w:w="396" w:type="pct"/>
            <w:tcBorders>
              <w:top w:val="single" w:sz="4" w:space="0" w:color="auto"/>
              <w:bottom w:val="single" w:sz="4" w:space="0" w:color="auto"/>
            </w:tcBorders>
            <w:shd w:val="clear" w:color="auto" w:fill="auto"/>
          </w:tcPr>
          <w:p w14:paraId="15EBCBE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FB1A7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93319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57CEE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E.1/65 AND E.1/110 AND E.1/111</w:t>
            </w:r>
          </w:p>
        </w:tc>
        <w:tc>
          <w:tcPr>
            <w:tcW w:w="538" w:type="pct"/>
            <w:tcBorders>
              <w:top w:val="single" w:sz="4" w:space="0" w:color="auto"/>
              <w:bottom w:val="single" w:sz="4" w:space="0" w:color="auto"/>
            </w:tcBorders>
            <w:shd w:val="clear" w:color="auto" w:fill="auto"/>
          </w:tcPr>
          <w:p w14:paraId="0BA9F59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3FBB7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075F4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C12DC5" w:rsidRPr="00682CBF" w14:paraId="1AA2B15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7403555" w14:textId="3CCBCB40"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12415B5" w14:textId="443A8775"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color w:val="000000"/>
                <w:sz w:val="16"/>
                <w:szCs w:val="16"/>
                <w:lang w:val="en-GB"/>
              </w:rPr>
              <w:t>DISPLAY TEXT (Display of icons)</w:t>
            </w:r>
          </w:p>
        </w:tc>
      </w:tr>
      <w:tr w:rsidR="001B1C01" w:rsidRPr="00682CBF" w14:paraId="313A8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7252A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D8D80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1E49A2D"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self-explanatory</w:t>
            </w:r>
          </w:p>
        </w:tc>
        <w:tc>
          <w:tcPr>
            <w:tcW w:w="396" w:type="pct"/>
            <w:tcBorders>
              <w:top w:val="single" w:sz="4" w:space="0" w:color="auto"/>
              <w:bottom w:val="single" w:sz="4" w:space="0" w:color="auto"/>
            </w:tcBorders>
            <w:shd w:val="clear" w:color="auto" w:fill="auto"/>
          </w:tcPr>
          <w:p w14:paraId="49FB801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6D169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407A55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345E232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1A77DD1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68DB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A93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1E877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87FDE8"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2479F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296698B2"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colour icon</w:t>
            </w:r>
          </w:p>
        </w:tc>
        <w:tc>
          <w:tcPr>
            <w:tcW w:w="396" w:type="pct"/>
            <w:tcBorders>
              <w:top w:val="single" w:sz="4" w:space="0" w:color="auto"/>
              <w:bottom w:val="single" w:sz="4" w:space="0" w:color="auto"/>
            </w:tcBorders>
            <w:shd w:val="clear" w:color="auto" w:fill="auto"/>
          </w:tcPr>
          <w:p w14:paraId="5FFCB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0A8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3C27F5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C171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479CCDC1"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658E3D1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CA0B8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29C73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AAD1CD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794D7AD"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22E4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5.3</w:t>
            </w:r>
          </w:p>
        </w:tc>
        <w:tc>
          <w:tcPr>
            <w:tcW w:w="987" w:type="pct"/>
            <w:tcBorders>
              <w:top w:val="single" w:sz="4" w:space="0" w:color="auto"/>
              <w:bottom w:val="single" w:sz="4" w:space="0" w:color="auto"/>
            </w:tcBorders>
            <w:shd w:val="clear" w:color="auto" w:fill="auto"/>
          </w:tcPr>
          <w:p w14:paraId="49A069F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Display of basic icon - not self-explanatory</w:t>
            </w:r>
          </w:p>
        </w:tc>
        <w:tc>
          <w:tcPr>
            <w:tcW w:w="396" w:type="pct"/>
            <w:tcBorders>
              <w:top w:val="single" w:sz="4" w:space="0" w:color="auto"/>
              <w:bottom w:val="single" w:sz="4" w:space="0" w:color="auto"/>
            </w:tcBorders>
            <w:shd w:val="clear" w:color="auto" w:fill="auto"/>
          </w:tcPr>
          <w:p w14:paraId="2A0D942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F86B5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3AA8A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C108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3658D9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E.1/110</w:t>
            </w:r>
          </w:p>
        </w:tc>
        <w:tc>
          <w:tcPr>
            <w:tcW w:w="538" w:type="pct"/>
            <w:tcBorders>
              <w:top w:val="single" w:sz="4" w:space="0" w:color="auto"/>
              <w:bottom w:val="single" w:sz="4" w:space="0" w:color="auto"/>
            </w:tcBorders>
            <w:shd w:val="clear" w:color="auto" w:fill="auto"/>
          </w:tcPr>
          <w:p w14:paraId="39F517FF"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A65214"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A784D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9C31E2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800E0FE" w14:textId="3CEE0DA4"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A8F6283" w14:textId="7EB60206"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Cyrillic</w:t>
            </w:r>
            <w:r>
              <w:rPr>
                <w:rFonts w:ascii="Arial" w:hAnsi="Arial" w:cs="Arial"/>
                <w:sz w:val="16"/>
                <w:szCs w:val="16"/>
                <w:lang w:val="en-GB"/>
              </w:rPr>
              <w:t>)</w:t>
            </w:r>
          </w:p>
        </w:tc>
      </w:tr>
      <w:tr w:rsidR="001B1C01" w:rsidRPr="00682CBF" w14:paraId="6CE8589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EE4703E"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B2F13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17DC73AB"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7F4E32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FA77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6BC8FEC2"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C118 AND</w:t>
            </w:r>
            <w:r w:rsidRPr="00682CBF">
              <w:rPr>
                <w:rFonts w:ascii="Arial" w:hAnsi="Arial" w:cs="Arial"/>
                <w:color w:val="000000"/>
                <w:sz w:val="16"/>
                <w:szCs w:val="16"/>
                <w:lang w:val="en-GB"/>
              </w:rPr>
              <w:br/>
              <w:t>C177</w:t>
            </w:r>
          </w:p>
        </w:tc>
        <w:tc>
          <w:tcPr>
            <w:tcW w:w="538" w:type="pct"/>
            <w:tcBorders>
              <w:top w:val="single" w:sz="4" w:space="0" w:color="auto"/>
              <w:bottom w:val="single" w:sz="4" w:space="0" w:color="auto"/>
            </w:tcBorders>
            <w:shd w:val="clear" w:color="auto" w:fill="auto"/>
          </w:tcPr>
          <w:p w14:paraId="18E25A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3EA49AA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CCF56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0EEF48B"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D4D65D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55A5F6" w14:textId="79D048D5"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3B9844" w14:textId="0D369628"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Variable Time out</w:t>
            </w:r>
            <w:r>
              <w:rPr>
                <w:rFonts w:ascii="Arial" w:hAnsi="Arial" w:cs="Arial"/>
                <w:sz w:val="16"/>
                <w:szCs w:val="16"/>
                <w:lang w:val="en-GB"/>
              </w:rPr>
              <w:t>)</w:t>
            </w:r>
          </w:p>
        </w:tc>
      </w:tr>
      <w:tr w:rsidR="001B1C01" w:rsidRPr="00682CBF" w14:paraId="666C63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1D61C7"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3CD6E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0E0E73"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774D2F2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637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EE2D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6B021F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E.1/137 AND E.1/110 AND E.1/111</w:t>
            </w:r>
          </w:p>
        </w:tc>
        <w:tc>
          <w:tcPr>
            <w:tcW w:w="538" w:type="pct"/>
            <w:tcBorders>
              <w:top w:val="single" w:sz="4" w:space="0" w:color="auto"/>
              <w:bottom w:val="single" w:sz="4" w:space="0" w:color="auto"/>
            </w:tcBorders>
            <w:shd w:val="clear" w:color="auto" w:fill="auto"/>
          </w:tcPr>
          <w:p w14:paraId="4B6F70E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BF72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55A92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5FBE7E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CAB6545" w14:textId="37F1DC01"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D16AD3" w14:textId="207E10BF" w:rsidR="0023700E" w:rsidRPr="00B05BAE"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Support of Text Attribute</w:t>
            </w:r>
            <w:r>
              <w:rPr>
                <w:rFonts w:ascii="Arial" w:hAnsi="Arial" w:cs="Arial"/>
                <w:sz w:val="16"/>
                <w:szCs w:val="16"/>
                <w:lang w:val="en-GB"/>
              </w:rPr>
              <w:t>)</w:t>
            </w:r>
          </w:p>
        </w:tc>
      </w:tr>
      <w:tr w:rsidR="001B1C01" w:rsidRPr="00682CBF" w14:paraId="7FEDF35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BDC3A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077F7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76B1A8A2"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89F35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E2C94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D50D97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C153 AND C177</w:t>
            </w:r>
          </w:p>
        </w:tc>
        <w:tc>
          <w:tcPr>
            <w:tcW w:w="538" w:type="pct"/>
            <w:tcBorders>
              <w:top w:val="single" w:sz="4" w:space="0" w:color="auto"/>
              <w:bottom w:val="single" w:sz="4" w:space="0" w:color="auto"/>
            </w:tcBorders>
            <w:shd w:val="clear" w:color="auto" w:fill="auto"/>
          </w:tcPr>
          <w:p w14:paraId="31B3DCA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E.1/217 AND E.1/110</w:t>
            </w:r>
          </w:p>
        </w:tc>
        <w:tc>
          <w:tcPr>
            <w:tcW w:w="538" w:type="pct"/>
            <w:tcBorders>
              <w:top w:val="single" w:sz="4" w:space="0" w:color="auto"/>
              <w:bottom w:val="single" w:sz="4" w:space="0" w:color="auto"/>
            </w:tcBorders>
            <w:shd w:val="clear" w:color="auto" w:fill="auto"/>
          </w:tcPr>
          <w:p w14:paraId="5C241F5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D373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0D2F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A64878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F51CE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62783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45AB064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D1D07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0D8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A3CAE9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C154 AND C177</w:t>
            </w:r>
          </w:p>
        </w:tc>
        <w:tc>
          <w:tcPr>
            <w:tcW w:w="538" w:type="pct"/>
            <w:tcBorders>
              <w:top w:val="single" w:sz="4" w:space="0" w:color="auto"/>
              <w:bottom w:val="single" w:sz="4" w:space="0" w:color="auto"/>
            </w:tcBorders>
            <w:shd w:val="clear" w:color="auto" w:fill="auto"/>
          </w:tcPr>
          <w:p w14:paraId="25027F3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E.1/218 AND E.1/110</w:t>
            </w:r>
          </w:p>
        </w:tc>
        <w:tc>
          <w:tcPr>
            <w:tcW w:w="538" w:type="pct"/>
            <w:tcBorders>
              <w:top w:val="single" w:sz="4" w:space="0" w:color="auto"/>
              <w:bottom w:val="single" w:sz="4" w:space="0" w:color="auto"/>
            </w:tcBorders>
            <w:shd w:val="clear" w:color="auto" w:fill="auto"/>
          </w:tcPr>
          <w:p w14:paraId="6BD843B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A9B2C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3CF95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1D7A4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3A2D6F"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EDD3F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14E98000"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CE04E9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34322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175C616"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C155 AND C177</w:t>
            </w:r>
          </w:p>
        </w:tc>
        <w:tc>
          <w:tcPr>
            <w:tcW w:w="538" w:type="pct"/>
            <w:tcBorders>
              <w:top w:val="single" w:sz="4" w:space="0" w:color="auto"/>
              <w:bottom w:val="single" w:sz="4" w:space="0" w:color="auto"/>
            </w:tcBorders>
            <w:shd w:val="clear" w:color="auto" w:fill="auto"/>
          </w:tcPr>
          <w:p w14:paraId="1E3CF66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E.1/219 AND E.1/110</w:t>
            </w:r>
          </w:p>
        </w:tc>
        <w:tc>
          <w:tcPr>
            <w:tcW w:w="538" w:type="pct"/>
            <w:tcBorders>
              <w:top w:val="single" w:sz="4" w:space="0" w:color="auto"/>
              <w:bottom w:val="single" w:sz="4" w:space="0" w:color="auto"/>
            </w:tcBorders>
            <w:shd w:val="clear" w:color="auto" w:fill="auto"/>
          </w:tcPr>
          <w:p w14:paraId="23C4F6E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3FDC9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FE233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5B065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848E06"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49636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5785857"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4E1D23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4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726622D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C157 AND C156 AND C177</w:t>
            </w:r>
          </w:p>
        </w:tc>
        <w:tc>
          <w:tcPr>
            <w:tcW w:w="538" w:type="pct"/>
            <w:tcBorders>
              <w:top w:val="single" w:sz="4" w:space="0" w:color="auto"/>
              <w:bottom w:val="single" w:sz="4" w:space="0" w:color="auto"/>
            </w:tcBorders>
            <w:shd w:val="clear" w:color="auto" w:fill="auto"/>
          </w:tcPr>
          <w:p w14:paraId="53530BE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E.1/221 AND E.1/220 AND E.1/110</w:t>
            </w:r>
          </w:p>
        </w:tc>
        <w:tc>
          <w:tcPr>
            <w:tcW w:w="538" w:type="pct"/>
            <w:tcBorders>
              <w:top w:val="single" w:sz="4" w:space="0" w:color="auto"/>
              <w:bottom w:val="single" w:sz="4" w:space="0" w:color="auto"/>
            </w:tcBorders>
            <w:shd w:val="clear" w:color="auto" w:fill="auto"/>
          </w:tcPr>
          <w:p w14:paraId="33FBDA7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F88FE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62D4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427C0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DE655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E32F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AC7EFE"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790BB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818608"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11FFC39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C158 AND C156 AND C177</w:t>
            </w:r>
          </w:p>
        </w:tc>
        <w:tc>
          <w:tcPr>
            <w:tcW w:w="538" w:type="pct"/>
            <w:tcBorders>
              <w:top w:val="single" w:sz="4" w:space="0" w:color="auto"/>
              <w:bottom w:val="single" w:sz="4" w:space="0" w:color="auto"/>
            </w:tcBorders>
            <w:shd w:val="clear" w:color="auto" w:fill="auto"/>
          </w:tcPr>
          <w:p w14:paraId="1BFF33C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E.1/222 AND E.1/220 AND E.1/110</w:t>
            </w:r>
          </w:p>
        </w:tc>
        <w:tc>
          <w:tcPr>
            <w:tcW w:w="538" w:type="pct"/>
            <w:tcBorders>
              <w:top w:val="single" w:sz="4" w:space="0" w:color="auto"/>
              <w:bottom w:val="single" w:sz="4" w:space="0" w:color="auto"/>
            </w:tcBorders>
            <w:shd w:val="clear" w:color="auto" w:fill="auto"/>
          </w:tcPr>
          <w:p w14:paraId="2872FEF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EAB1141"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C1E32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535AD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A530720"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5250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4DA94AB0"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72A32C0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DD36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99009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C160 AND C159 AND C177</w:t>
            </w:r>
          </w:p>
        </w:tc>
        <w:tc>
          <w:tcPr>
            <w:tcW w:w="538" w:type="pct"/>
            <w:tcBorders>
              <w:top w:val="single" w:sz="4" w:space="0" w:color="auto"/>
              <w:bottom w:val="single" w:sz="4" w:space="0" w:color="auto"/>
            </w:tcBorders>
            <w:shd w:val="clear" w:color="auto" w:fill="auto"/>
          </w:tcPr>
          <w:p w14:paraId="05C81A7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E.1/226 AND E.1/110</w:t>
            </w:r>
          </w:p>
        </w:tc>
        <w:tc>
          <w:tcPr>
            <w:tcW w:w="538" w:type="pct"/>
            <w:tcBorders>
              <w:top w:val="single" w:sz="4" w:space="0" w:color="auto"/>
              <w:bottom w:val="single" w:sz="4" w:space="0" w:color="auto"/>
            </w:tcBorders>
            <w:shd w:val="clear" w:color="auto" w:fill="auto"/>
          </w:tcPr>
          <w:p w14:paraId="68AAE5F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6410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53977C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D5647B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77F1C4"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182CD1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12029984"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8C80C3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A306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6EBB83"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C161 AND C159 AND C177</w:t>
            </w:r>
          </w:p>
        </w:tc>
        <w:tc>
          <w:tcPr>
            <w:tcW w:w="538" w:type="pct"/>
            <w:tcBorders>
              <w:top w:val="single" w:sz="4" w:space="0" w:color="auto"/>
              <w:bottom w:val="single" w:sz="4" w:space="0" w:color="auto"/>
            </w:tcBorders>
            <w:shd w:val="clear" w:color="auto" w:fill="auto"/>
          </w:tcPr>
          <w:p w14:paraId="681C70B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E.1/227 AND E.1/110</w:t>
            </w:r>
          </w:p>
        </w:tc>
        <w:tc>
          <w:tcPr>
            <w:tcW w:w="538" w:type="pct"/>
            <w:tcBorders>
              <w:top w:val="single" w:sz="4" w:space="0" w:color="auto"/>
              <w:bottom w:val="single" w:sz="4" w:space="0" w:color="auto"/>
            </w:tcBorders>
            <w:shd w:val="clear" w:color="auto" w:fill="auto"/>
          </w:tcPr>
          <w:p w14:paraId="261D44C5"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E4120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9590C9"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EB345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538FC"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07D9F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1F4197F9"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326FEA9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88B45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397A907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C162 AND C159 AND C177</w:t>
            </w:r>
          </w:p>
        </w:tc>
        <w:tc>
          <w:tcPr>
            <w:tcW w:w="538" w:type="pct"/>
            <w:tcBorders>
              <w:top w:val="single" w:sz="4" w:space="0" w:color="auto"/>
              <w:bottom w:val="single" w:sz="4" w:space="0" w:color="auto"/>
            </w:tcBorders>
            <w:shd w:val="clear" w:color="auto" w:fill="auto"/>
          </w:tcPr>
          <w:p w14:paraId="2E052DE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E.1/225 AND E.1/228 AND E.1/110</w:t>
            </w:r>
          </w:p>
        </w:tc>
        <w:tc>
          <w:tcPr>
            <w:tcW w:w="538" w:type="pct"/>
            <w:tcBorders>
              <w:top w:val="single" w:sz="4" w:space="0" w:color="auto"/>
              <w:bottom w:val="single" w:sz="4" w:space="0" w:color="auto"/>
            </w:tcBorders>
            <w:shd w:val="clear" w:color="auto" w:fill="auto"/>
          </w:tcPr>
          <w:p w14:paraId="17BEB66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67A1A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B215A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7DB60B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32A931"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91B19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5757B4B1" w14:textId="77777777" w:rsidR="0023700E" w:rsidRPr="00682CBF"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5ABBD047"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3215C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067B236E"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C163 AND C159 AND C177</w:t>
            </w:r>
          </w:p>
        </w:tc>
        <w:tc>
          <w:tcPr>
            <w:tcW w:w="538" w:type="pct"/>
            <w:tcBorders>
              <w:top w:val="single" w:sz="4" w:space="0" w:color="auto"/>
              <w:bottom w:val="single" w:sz="4" w:space="0" w:color="auto"/>
            </w:tcBorders>
            <w:shd w:val="clear" w:color="auto" w:fill="auto"/>
          </w:tcPr>
          <w:p w14:paraId="3D0AF13A"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 xml:space="preserve">E.1/17 AND E.1/124 AND E.1/225 AND </w:t>
            </w:r>
            <w:r w:rsidRPr="00682CBF">
              <w:rPr>
                <w:rFonts w:ascii="Arial" w:hAnsi="Arial" w:cs="Arial"/>
                <w:color w:val="000000"/>
                <w:sz w:val="16"/>
                <w:szCs w:val="16"/>
                <w:lang w:val="en-GB"/>
              </w:rPr>
              <w:lastRenderedPageBreak/>
              <w:t>E.1/229 AND E.1/110</w:t>
            </w:r>
          </w:p>
        </w:tc>
        <w:tc>
          <w:tcPr>
            <w:tcW w:w="538" w:type="pct"/>
            <w:tcBorders>
              <w:top w:val="single" w:sz="4" w:space="0" w:color="auto"/>
              <w:bottom w:val="single" w:sz="4" w:space="0" w:color="auto"/>
            </w:tcBorders>
            <w:shd w:val="clear" w:color="auto" w:fill="auto"/>
          </w:tcPr>
          <w:p w14:paraId="67D515BC"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4AFBB10"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A858FD" w14:textId="77777777" w:rsidR="0023700E" w:rsidRPr="00682CBF" w:rsidRDefault="0023700E" w:rsidP="00251AC5">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221B14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32D39"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FA9F6D"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9C2E9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658573BF"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BB65DD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2E3A2FA9"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C164 AND C165 AND C177</w:t>
            </w:r>
          </w:p>
        </w:tc>
        <w:tc>
          <w:tcPr>
            <w:tcW w:w="538" w:type="pct"/>
            <w:tcBorders>
              <w:top w:val="single" w:sz="4" w:space="0" w:color="auto"/>
              <w:bottom w:val="single" w:sz="4" w:space="0" w:color="auto"/>
            </w:tcBorders>
            <w:shd w:val="clear" w:color="auto" w:fill="auto"/>
          </w:tcPr>
          <w:p w14:paraId="09432F3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E.1/124 AND E.1/230 AND E.1/231 AND E.1/110</w:t>
            </w:r>
          </w:p>
        </w:tc>
        <w:tc>
          <w:tcPr>
            <w:tcW w:w="538" w:type="pct"/>
            <w:tcBorders>
              <w:top w:val="single" w:sz="4" w:space="0" w:color="auto"/>
              <w:bottom w:val="single" w:sz="4" w:space="0" w:color="auto"/>
            </w:tcBorders>
            <w:shd w:val="clear" w:color="auto" w:fill="auto"/>
          </w:tcPr>
          <w:p w14:paraId="71778CD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262C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3753EE4"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3666A1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8EAAC08" w14:textId="53473B4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438588" w14:textId="4FFF765A"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Chinese</w:t>
            </w:r>
            <w:r>
              <w:rPr>
                <w:rFonts w:ascii="Arial" w:hAnsi="Arial" w:cs="Arial"/>
                <w:sz w:val="16"/>
                <w:szCs w:val="16"/>
                <w:lang w:val="en-GB"/>
              </w:rPr>
              <w:t>)</w:t>
            </w:r>
          </w:p>
        </w:tc>
      </w:tr>
      <w:tr w:rsidR="001B1C01" w:rsidRPr="00682CBF" w14:paraId="5F5D7D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71FC92"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F34B73"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5A24F86"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0ED18BD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EF825E"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5A6904E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C143 AND C177</w:t>
            </w:r>
          </w:p>
        </w:tc>
        <w:tc>
          <w:tcPr>
            <w:tcW w:w="538" w:type="pct"/>
            <w:tcBorders>
              <w:top w:val="single" w:sz="4" w:space="0" w:color="auto"/>
              <w:bottom w:val="single" w:sz="4" w:space="0" w:color="auto"/>
            </w:tcBorders>
            <w:shd w:val="clear" w:color="auto" w:fill="auto"/>
          </w:tcPr>
          <w:p w14:paraId="09EDC09A"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01028DA5"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00A12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33F19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7543133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A70E7D4" w14:textId="231862E3" w:rsidR="0023700E" w:rsidRPr="00682CBF" w:rsidRDefault="008D6E37" w:rsidP="00251AC5">
            <w:pPr>
              <w:spacing w:after="0"/>
              <w:rPr>
                <w:rFonts w:ascii="Arial" w:hAnsi="Arial" w:cs="Arial"/>
                <w:b w:val="0"/>
                <w:bCs w:val="0"/>
                <w:sz w:val="16"/>
                <w:szCs w:val="16"/>
              </w:rPr>
            </w:pPr>
            <w:r>
              <w:rPr>
                <w:rFonts w:ascii="Arial" w:hAnsi="Arial" w:cs="Arial"/>
                <w:b w:val="0"/>
                <w:bCs w:val="0"/>
                <w:color w:val="000000"/>
                <w:sz w:val="16"/>
                <w:szCs w:val="16"/>
                <w:lang w:val="en-GB"/>
              </w:rPr>
              <w:t>10.4</w:t>
            </w:r>
            <w:r w:rsidR="0023700E" w:rsidRPr="007A0B32">
              <w:rPr>
                <w:rFonts w:ascii="Arial" w:hAnsi="Arial" w:cs="Arial"/>
                <w:b w:val="0"/>
                <w:bCs w:val="0"/>
                <w:color w:val="000000"/>
                <w:sz w:val="16"/>
                <w:szCs w:val="16"/>
                <w:lang w:val="en-GB"/>
              </w:rPr>
              <w:t>.1.</w:t>
            </w:r>
            <w:r w:rsidR="0023700E">
              <w:rPr>
                <w:rFonts w:ascii="Arial" w:hAnsi="Arial" w:cs="Arial"/>
                <w:b w:val="0"/>
                <w:bCs w:val="0"/>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882D6B" w14:textId="1C53EF31" w:rsidR="0023700E" w:rsidRPr="00B05BAE" w:rsidRDefault="0023700E" w:rsidP="00251AC5">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DISPLAY TEXT (</w:t>
            </w:r>
            <w:r w:rsidRPr="0023700E">
              <w:rPr>
                <w:rFonts w:ascii="Arial" w:hAnsi="Arial" w:cs="Arial"/>
                <w:sz w:val="16"/>
                <w:szCs w:val="16"/>
                <w:lang w:val="en-GB"/>
              </w:rPr>
              <w:t>UCS2 display in Katakana)</w:t>
            </w:r>
          </w:p>
        </w:tc>
      </w:tr>
      <w:tr w:rsidR="001B1C01" w:rsidRPr="00682CBF" w14:paraId="6D10E1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3EF1B5" w14:textId="77777777" w:rsidR="0023700E" w:rsidRPr="00682CBF" w:rsidRDefault="0023700E" w:rsidP="00251AC5">
            <w:pPr>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CB9E80"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E8C3DA3" w14:textId="77777777" w:rsidR="0023700E" w:rsidRPr="00682CBF" w:rsidRDefault="0023700E" w:rsidP="00251AC5">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05256558"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AD98C2"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538" w:type="pct"/>
            <w:tcBorders>
              <w:top w:val="single" w:sz="4" w:space="0" w:color="auto"/>
              <w:bottom w:val="single" w:sz="4" w:space="0" w:color="auto"/>
            </w:tcBorders>
            <w:shd w:val="clear" w:color="auto" w:fill="auto"/>
          </w:tcPr>
          <w:p w14:paraId="4CC9F3A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C145 AND C177</w:t>
            </w:r>
          </w:p>
        </w:tc>
        <w:tc>
          <w:tcPr>
            <w:tcW w:w="538" w:type="pct"/>
            <w:tcBorders>
              <w:top w:val="single" w:sz="4" w:space="0" w:color="auto"/>
              <w:bottom w:val="single" w:sz="4" w:space="0" w:color="auto"/>
            </w:tcBorders>
            <w:shd w:val="clear" w:color="auto" w:fill="auto"/>
          </w:tcPr>
          <w:p w14:paraId="7A950D17"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E.1/17 AND E.1/15 AND E.1/110</w:t>
            </w:r>
          </w:p>
        </w:tc>
        <w:tc>
          <w:tcPr>
            <w:tcW w:w="538" w:type="pct"/>
            <w:tcBorders>
              <w:top w:val="single" w:sz="4" w:space="0" w:color="auto"/>
              <w:bottom w:val="single" w:sz="4" w:space="0" w:color="auto"/>
            </w:tcBorders>
            <w:shd w:val="clear" w:color="auto" w:fill="auto"/>
          </w:tcPr>
          <w:p w14:paraId="43243586"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62D6B"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6A9569C" w14:textId="77777777" w:rsidR="0023700E" w:rsidRPr="00682CBF" w:rsidRDefault="0023700E" w:rsidP="00251AC5">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4D24DC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524B86" w14:textId="49E159F9" w:rsidR="0023700E" w:rsidRPr="00682CBF" w:rsidRDefault="008D6E37" w:rsidP="00251AC5">
            <w:pPr>
              <w:widowControl w:val="0"/>
              <w:spacing w:after="0"/>
              <w:rPr>
                <w:rFonts w:ascii="Arial" w:hAnsi="Arial" w:cs="Arial"/>
                <w:sz w:val="16"/>
                <w:szCs w:val="16"/>
                <w:lang w:val="en-GB"/>
              </w:rPr>
            </w:pPr>
            <w:r>
              <w:rPr>
                <w:rFonts w:ascii="Arial" w:hAnsi="Arial" w:cs="Arial"/>
                <w:color w:val="000000"/>
                <w:sz w:val="16"/>
                <w:szCs w:val="16"/>
                <w:lang w:val="en-GB"/>
              </w:rPr>
              <w:t>10.4</w:t>
            </w:r>
            <w:r w:rsidR="0023700E" w:rsidRPr="00682CBF">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D280EF3"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INKEY</w:t>
            </w:r>
          </w:p>
        </w:tc>
      </w:tr>
      <w:tr w:rsidR="00B05BAE" w:rsidRPr="00682CBF" w14:paraId="524DAB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nil"/>
            </w:tcBorders>
            <w:shd w:val="clear" w:color="auto" w:fill="F2F2F2" w:themeFill="background1" w:themeFillShade="F2"/>
            <w:vAlign w:val="center"/>
          </w:tcPr>
          <w:p w14:paraId="137F7F4A" w14:textId="59252B38" w:rsidR="0023700E"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23700E">
              <w:rPr>
                <w:rFonts w:ascii="Arial" w:hAnsi="Arial" w:cs="Arial"/>
                <w:b w:val="0"/>
                <w:bCs w:val="0"/>
                <w:sz w:val="16"/>
                <w:szCs w:val="16"/>
              </w:rPr>
              <w:t>.2.1</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71367C5B" w14:textId="4135F0B2" w:rsidR="0023700E" w:rsidRPr="00B05BAE"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Normal</w:t>
            </w:r>
            <w:r w:rsidRPr="0023700E">
              <w:rPr>
                <w:rFonts w:ascii="Arial" w:hAnsi="Arial" w:cs="Arial"/>
                <w:sz w:val="16"/>
                <w:szCs w:val="16"/>
                <w:lang w:val="en-GB"/>
              </w:rPr>
              <w:t>)</w:t>
            </w:r>
          </w:p>
        </w:tc>
      </w:tr>
      <w:tr w:rsidR="0094721B" w:rsidRPr="00682CBF" w14:paraId="7C10BF77" w14:textId="77777777" w:rsidTr="00F05F09">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FDB7E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853478"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33ABCBA"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unpacked</w:t>
            </w:r>
          </w:p>
        </w:tc>
        <w:tc>
          <w:tcPr>
            <w:tcW w:w="396" w:type="pct"/>
            <w:tcBorders>
              <w:top w:val="single" w:sz="4" w:space="0" w:color="auto"/>
              <w:bottom w:val="single" w:sz="4" w:space="0" w:color="auto"/>
            </w:tcBorders>
            <w:shd w:val="clear" w:color="auto" w:fill="auto"/>
          </w:tcPr>
          <w:p w14:paraId="2F67234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C24B5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D21B6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173335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B85450E"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B7099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2F8E2F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5DFCD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D046A3"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2CE3B"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E1E8BC5"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packed</w:t>
            </w:r>
          </w:p>
        </w:tc>
        <w:tc>
          <w:tcPr>
            <w:tcW w:w="396" w:type="pct"/>
            <w:tcBorders>
              <w:top w:val="single" w:sz="4" w:space="0" w:color="auto"/>
              <w:bottom w:val="single" w:sz="4" w:space="0" w:color="auto"/>
            </w:tcBorders>
            <w:shd w:val="clear" w:color="auto" w:fill="auto"/>
          </w:tcPr>
          <w:p w14:paraId="34E4D25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66424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095C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92062F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A824744"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2F5073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22D193"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1BB6BB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8E6967"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6E6245"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7BCC058"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3F2BAA3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2CD27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92458B"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182AF1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D8353FA"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239831F"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682C47"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DA941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AF88ED"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24B62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36BD527"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5ADCDF6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727E8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6BF4C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59A4EEF"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BD2FC1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81DF351"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0C591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30EBE7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0F57DE"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AAC94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36F946CC" w14:textId="77777777" w:rsidR="0023700E" w:rsidRPr="00682CBF" w:rsidRDefault="0023700E"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141DBFF4"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599DD3"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088B9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BE09EFD"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340160C"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C9A7E7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F14B60" w14:textId="77777777" w:rsidR="0023700E" w:rsidRPr="00682CBF" w:rsidRDefault="0023700E"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A1F99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1456279" w14:textId="77777777" w:rsidR="0023700E" w:rsidRPr="00682CBF" w:rsidRDefault="0023700E"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DFBF3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BB81D43" w14:textId="77777777" w:rsidR="0023700E" w:rsidRPr="00682CBF" w:rsidRDefault="0023700E"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Long text up to 160 bytes</w:t>
            </w:r>
          </w:p>
        </w:tc>
        <w:tc>
          <w:tcPr>
            <w:tcW w:w="396" w:type="pct"/>
            <w:tcBorders>
              <w:top w:val="single" w:sz="4" w:space="0" w:color="auto"/>
              <w:bottom w:val="single" w:sz="4" w:space="0" w:color="auto"/>
            </w:tcBorders>
            <w:shd w:val="clear" w:color="auto" w:fill="auto"/>
          </w:tcPr>
          <w:p w14:paraId="41478395"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8FC8B6"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13E94C"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8E9FA20"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32D7EA8"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60D57D"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EAE9F7" w14:textId="77777777" w:rsidR="0023700E" w:rsidRPr="00682CBF" w:rsidRDefault="0023700E"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A03259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31E4288" w14:textId="1A69BF33"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88E669B" w14:textId="7E35C9A8"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No response from User</w:t>
            </w:r>
            <w:r w:rsidRPr="0023700E">
              <w:rPr>
                <w:rFonts w:ascii="Arial" w:hAnsi="Arial" w:cs="Arial"/>
                <w:sz w:val="16"/>
                <w:szCs w:val="16"/>
                <w:lang w:val="en-GB"/>
              </w:rPr>
              <w:t>)</w:t>
            </w:r>
          </w:p>
        </w:tc>
      </w:tr>
      <w:tr w:rsidR="001B1C01" w:rsidRPr="00682CBF" w14:paraId="48394D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EC14F0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02A9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7631206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55B611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D0DB1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72A30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17E525E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4CECBB8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0E3205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45D15A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DCCEDA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F4447C" w14:textId="3F51701B"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338D9F" w14:textId="1A3F715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Cyrillic</w:t>
            </w:r>
            <w:r w:rsidRPr="0023700E">
              <w:rPr>
                <w:rFonts w:ascii="Arial" w:hAnsi="Arial" w:cs="Arial"/>
                <w:sz w:val="16"/>
                <w:szCs w:val="16"/>
                <w:lang w:val="en-GB"/>
              </w:rPr>
              <w:t>)</w:t>
            </w:r>
          </w:p>
        </w:tc>
      </w:tr>
      <w:tr w:rsidR="001B1C01" w:rsidRPr="00682CBF" w14:paraId="286784A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31EC1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3A186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3C7D5A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45D440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6EB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8E00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7BEEEC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72DA66B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A4279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0B2D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7F70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BDD6E5"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E9E06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853187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Long text up to 70 chars in Cyrillic</w:t>
            </w:r>
          </w:p>
        </w:tc>
        <w:tc>
          <w:tcPr>
            <w:tcW w:w="396" w:type="pct"/>
            <w:tcBorders>
              <w:top w:val="single" w:sz="4" w:space="0" w:color="auto"/>
              <w:bottom w:val="single" w:sz="4" w:space="0" w:color="auto"/>
            </w:tcBorders>
            <w:shd w:val="clear" w:color="auto" w:fill="auto"/>
          </w:tcPr>
          <w:p w14:paraId="56DDDAB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1D017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CD06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38A832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3D6F8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FF15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D7977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94D4E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481E0" w14:textId="33046BAA"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62D9E0" w14:textId="70F8E2F6"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Cyrillic</w:t>
            </w:r>
            <w:r w:rsidRPr="0023700E">
              <w:rPr>
                <w:rFonts w:ascii="Arial" w:hAnsi="Arial" w:cs="Arial"/>
                <w:sz w:val="16"/>
                <w:szCs w:val="16"/>
                <w:lang w:val="en-GB"/>
              </w:rPr>
              <w:t>)</w:t>
            </w:r>
          </w:p>
        </w:tc>
      </w:tr>
      <w:tr w:rsidR="001B1C01" w:rsidRPr="00682CBF" w14:paraId="0DEDF34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10E1B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4E00C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6C7FF887"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Cyrillic</w:t>
            </w:r>
          </w:p>
        </w:tc>
        <w:tc>
          <w:tcPr>
            <w:tcW w:w="396" w:type="pct"/>
            <w:tcBorders>
              <w:top w:val="single" w:sz="4" w:space="0" w:color="auto"/>
              <w:bottom w:val="single" w:sz="4" w:space="0" w:color="auto"/>
            </w:tcBorders>
            <w:shd w:val="clear" w:color="auto" w:fill="auto"/>
          </w:tcPr>
          <w:p w14:paraId="046E47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5BA8DE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E300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8D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48E36D3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0A6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61459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81314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24F5C87" w14:textId="25259E9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BBC8CB" w14:textId="623EA439"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"Yes/No" Response</w:t>
            </w:r>
            <w:r w:rsidRPr="0023700E">
              <w:rPr>
                <w:rFonts w:ascii="Arial" w:hAnsi="Arial" w:cs="Arial"/>
                <w:sz w:val="16"/>
                <w:szCs w:val="16"/>
                <w:lang w:val="en-GB"/>
              </w:rPr>
              <w:t>)</w:t>
            </w:r>
          </w:p>
        </w:tc>
      </w:tr>
      <w:tr w:rsidR="001B1C01" w:rsidRPr="00682CBF" w14:paraId="748B70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5E4F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C0C3AB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C3605ED"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"Yes/No" response</w:t>
            </w:r>
          </w:p>
        </w:tc>
        <w:tc>
          <w:tcPr>
            <w:tcW w:w="396" w:type="pct"/>
            <w:tcBorders>
              <w:top w:val="single" w:sz="4" w:space="0" w:color="auto"/>
              <w:bottom w:val="single" w:sz="4" w:space="0" w:color="auto"/>
            </w:tcBorders>
            <w:shd w:val="clear" w:color="auto" w:fill="auto"/>
          </w:tcPr>
          <w:p w14:paraId="1F8E47D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65D3E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7FEB0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F67A99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E.1/60 AND E.1/110 AND E.1/111</w:t>
            </w:r>
          </w:p>
        </w:tc>
        <w:tc>
          <w:tcPr>
            <w:tcW w:w="538" w:type="pct"/>
            <w:tcBorders>
              <w:top w:val="single" w:sz="4" w:space="0" w:color="auto"/>
              <w:bottom w:val="single" w:sz="4" w:space="0" w:color="auto"/>
            </w:tcBorders>
            <w:shd w:val="clear" w:color="auto" w:fill="auto"/>
          </w:tcPr>
          <w:p w14:paraId="06E27F2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346E2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71D0F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5DC9B7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400E38" w14:textId="25AC268C"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98D97E" w14:textId="0D72ECF7"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Pr>
                <w:rFonts w:ascii="Arial" w:hAnsi="Arial" w:cs="Arial"/>
                <w:sz w:val="16"/>
                <w:szCs w:val="16"/>
                <w:lang w:val="en-GB"/>
              </w:rPr>
              <w:t>D</w:t>
            </w:r>
            <w:r w:rsidRPr="00583609">
              <w:rPr>
                <w:rFonts w:ascii="Arial" w:hAnsi="Arial" w:cs="Arial"/>
                <w:sz w:val="16"/>
                <w:szCs w:val="16"/>
                <w:lang w:val="en-GB"/>
              </w:rPr>
              <w:t>isplay</w:t>
            </w:r>
            <w:r w:rsidR="0094721B">
              <w:rPr>
                <w:rFonts w:ascii="Arial" w:hAnsi="Arial" w:cs="Arial"/>
                <w:sz w:val="16"/>
                <w:szCs w:val="16"/>
                <w:lang w:val="en-GB"/>
              </w:rPr>
              <w:t xml:space="preserve"> of</w:t>
            </w:r>
            <w:r w:rsidRPr="00583609">
              <w:rPr>
                <w:rFonts w:ascii="Arial" w:hAnsi="Arial" w:cs="Arial"/>
                <w:sz w:val="16"/>
                <w:szCs w:val="16"/>
                <w:lang w:val="en-GB"/>
              </w:rPr>
              <w:t xml:space="preserve"> </w:t>
            </w:r>
            <w:r w:rsidR="00BF0E2B">
              <w:rPr>
                <w:rFonts w:ascii="Arial" w:hAnsi="Arial" w:cs="Arial"/>
                <w:sz w:val="16"/>
                <w:szCs w:val="16"/>
                <w:lang w:val="en-GB"/>
              </w:rPr>
              <w:t>i</w:t>
            </w:r>
            <w:r w:rsidRPr="00583609">
              <w:rPr>
                <w:rFonts w:ascii="Arial" w:hAnsi="Arial" w:cs="Arial"/>
                <w:sz w:val="16"/>
                <w:szCs w:val="16"/>
                <w:lang w:val="en-GB"/>
              </w:rPr>
              <w:t>con</w:t>
            </w:r>
            <w:r w:rsidR="0094721B">
              <w:rPr>
                <w:rFonts w:ascii="Arial" w:hAnsi="Arial" w:cs="Arial"/>
                <w:sz w:val="16"/>
                <w:szCs w:val="16"/>
                <w:lang w:val="en-GB"/>
              </w:rPr>
              <w:t>s</w:t>
            </w:r>
            <w:r w:rsidRPr="0023700E">
              <w:rPr>
                <w:rFonts w:ascii="Arial" w:hAnsi="Arial" w:cs="Arial"/>
                <w:sz w:val="16"/>
                <w:szCs w:val="16"/>
                <w:lang w:val="en-GB"/>
              </w:rPr>
              <w:t>)</w:t>
            </w:r>
          </w:p>
        </w:tc>
      </w:tr>
      <w:tr w:rsidR="001B1C01" w:rsidRPr="00682CBF" w14:paraId="021D07D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FACE3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C6EDB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99C951"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self-explanatory</w:t>
            </w:r>
          </w:p>
        </w:tc>
        <w:tc>
          <w:tcPr>
            <w:tcW w:w="396" w:type="pct"/>
            <w:tcBorders>
              <w:top w:val="single" w:sz="4" w:space="0" w:color="auto"/>
              <w:bottom w:val="single" w:sz="4" w:space="0" w:color="auto"/>
            </w:tcBorders>
            <w:shd w:val="clear" w:color="auto" w:fill="auto"/>
          </w:tcPr>
          <w:p w14:paraId="6BCCE15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EED5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E73F25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124BDC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79919B1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F8923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EDFF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0BA663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A8F34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89175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D5097A7"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 non self-explanatory</w:t>
            </w:r>
          </w:p>
        </w:tc>
        <w:tc>
          <w:tcPr>
            <w:tcW w:w="396" w:type="pct"/>
            <w:tcBorders>
              <w:top w:val="single" w:sz="4" w:space="0" w:color="auto"/>
              <w:bottom w:val="single" w:sz="4" w:space="0" w:color="auto"/>
            </w:tcBorders>
            <w:shd w:val="clear" w:color="auto" w:fill="auto"/>
          </w:tcPr>
          <w:p w14:paraId="17D6CCF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81FDC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F1207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3477746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5B8B6C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A49E98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91DBE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315F2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1147D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FD0D3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70F1E81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self-explanatory</w:t>
            </w:r>
          </w:p>
        </w:tc>
        <w:tc>
          <w:tcPr>
            <w:tcW w:w="396" w:type="pct"/>
            <w:tcBorders>
              <w:top w:val="single" w:sz="4" w:space="0" w:color="auto"/>
              <w:bottom w:val="single" w:sz="4" w:space="0" w:color="auto"/>
            </w:tcBorders>
            <w:shd w:val="clear" w:color="auto" w:fill="auto"/>
          </w:tcPr>
          <w:p w14:paraId="0B61181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E6EA1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3AEB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60B1CAA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1FB98EA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A2E99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0E8644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4EAC7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0F6539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F19F2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74733FBB"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 non self-explanatory</w:t>
            </w:r>
          </w:p>
        </w:tc>
        <w:tc>
          <w:tcPr>
            <w:tcW w:w="396" w:type="pct"/>
            <w:tcBorders>
              <w:top w:val="single" w:sz="4" w:space="0" w:color="auto"/>
              <w:bottom w:val="single" w:sz="4" w:space="0" w:color="auto"/>
            </w:tcBorders>
            <w:shd w:val="clear" w:color="auto" w:fill="auto"/>
          </w:tcPr>
          <w:p w14:paraId="0460DB5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CBCD4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E345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7D7AE5D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6ED13D9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C343EF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6163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27FBB3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1485B99" w14:textId="3A147328"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FA076E" w14:textId="4EFE94BA"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3700E">
              <w:rPr>
                <w:rFonts w:ascii="Arial" w:hAnsi="Arial" w:cs="Arial"/>
                <w:sz w:val="16"/>
                <w:szCs w:val="16"/>
                <w:lang w:val="en-GB"/>
              </w:rPr>
              <w:t>GET INKEY (</w:t>
            </w:r>
            <w:r w:rsidRPr="00583609">
              <w:rPr>
                <w:rFonts w:ascii="Arial" w:hAnsi="Arial" w:cs="Arial"/>
                <w:sz w:val="16"/>
                <w:szCs w:val="16"/>
                <w:lang w:val="en-GB"/>
              </w:rPr>
              <w:t>Help Information</w:t>
            </w:r>
            <w:r w:rsidRPr="0023700E">
              <w:rPr>
                <w:rFonts w:ascii="Arial" w:hAnsi="Arial" w:cs="Arial"/>
                <w:sz w:val="16"/>
                <w:szCs w:val="16"/>
                <w:lang w:val="en-GB"/>
              </w:rPr>
              <w:t>)</w:t>
            </w:r>
          </w:p>
        </w:tc>
      </w:tr>
      <w:tr w:rsidR="001B1C01" w:rsidRPr="00682CBF" w14:paraId="55279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471B75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929B2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8581E30"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078ACF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B1D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E034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D45DDE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E.1/110 AND E.1/111</w:t>
            </w:r>
          </w:p>
        </w:tc>
        <w:tc>
          <w:tcPr>
            <w:tcW w:w="538" w:type="pct"/>
            <w:tcBorders>
              <w:top w:val="single" w:sz="4" w:space="0" w:color="auto"/>
              <w:bottom w:val="single" w:sz="4" w:space="0" w:color="auto"/>
            </w:tcBorders>
            <w:shd w:val="clear" w:color="auto" w:fill="auto"/>
          </w:tcPr>
          <w:p w14:paraId="5C5DD18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3B61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08624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0F1ABE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ACEA40" w14:textId="63851426"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583609">
              <w:rPr>
                <w:rFonts w:ascii="Arial" w:hAnsi="Arial" w:cs="Arial"/>
                <w:b w:val="0"/>
                <w:bCs w:val="0"/>
                <w:sz w:val="16"/>
                <w:szCs w:val="16"/>
              </w:rPr>
              <w:t>.2.8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3AF5BA" w14:textId="3047E6C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Variable Time out</w:t>
            </w:r>
            <w:r w:rsidRPr="0023700E">
              <w:rPr>
                <w:rFonts w:ascii="Arial" w:hAnsi="Arial" w:cs="Arial"/>
                <w:sz w:val="16"/>
                <w:szCs w:val="16"/>
                <w:lang w:val="en-GB"/>
              </w:rPr>
              <w:t>)</w:t>
            </w:r>
          </w:p>
        </w:tc>
      </w:tr>
      <w:tr w:rsidR="001B1C01" w:rsidRPr="00682CBF" w14:paraId="35660C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65F81F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0940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2F417C6"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Variable Timeout</w:t>
            </w:r>
          </w:p>
        </w:tc>
        <w:tc>
          <w:tcPr>
            <w:tcW w:w="396" w:type="pct"/>
            <w:tcBorders>
              <w:top w:val="single" w:sz="4" w:space="0" w:color="auto"/>
              <w:bottom w:val="single" w:sz="4" w:space="0" w:color="auto"/>
            </w:tcBorders>
            <w:shd w:val="clear" w:color="auto" w:fill="auto"/>
          </w:tcPr>
          <w:p w14:paraId="5940C5F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F6A58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3963B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C126 AND C177 AND C178</w:t>
            </w:r>
          </w:p>
        </w:tc>
        <w:tc>
          <w:tcPr>
            <w:tcW w:w="538" w:type="pct"/>
            <w:tcBorders>
              <w:top w:val="single" w:sz="4" w:space="0" w:color="auto"/>
              <w:bottom w:val="single" w:sz="4" w:space="0" w:color="auto"/>
            </w:tcBorders>
            <w:shd w:val="clear" w:color="auto" w:fill="auto"/>
          </w:tcPr>
          <w:p w14:paraId="25B25ED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E.1/140 AND E.1/110 AND E.1/111</w:t>
            </w:r>
          </w:p>
        </w:tc>
        <w:tc>
          <w:tcPr>
            <w:tcW w:w="538" w:type="pct"/>
            <w:tcBorders>
              <w:top w:val="single" w:sz="4" w:space="0" w:color="auto"/>
              <w:bottom w:val="single" w:sz="4" w:space="0" w:color="auto"/>
            </w:tcBorders>
            <w:shd w:val="clear" w:color="auto" w:fill="auto"/>
          </w:tcPr>
          <w:p w14:paraId="46EDE46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6126E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1D54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49BFA08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88F6B10" w14:textId="54831971"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450AE4" w14:textId="6D421602"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Support of Text Attribute</w:t>
            </w:r>
            <w:r w:rsidRPr="0023700E">
              <w:rPr>
                <w:rFonts w:ascii="Arial" w:hAnsi="Arial" w:cs="Arial"/>
                <w:sz w:val="16"/>
                <w:szCs w:val="16"/>
                <w:lang w:val="en-GB"/>
              </w:rPr>
              <w:t>)</w:t>
            </w:r>
          </w:p>
        </w:tc>
      </w:tr>
      <w:tr w:rsidR="001B1C01" w:rsidRPr="00682CBF" w14:paraId="14C2193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B11FCB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181AA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03C40271"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119E673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EB863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9043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55744F3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E.1/217 AND E.1/110 AND E.1/111</w:t>
            </w:r>
          </w:p>
        </w:tc>
        <w:tc>
          <w:tcPr>
            <w:tcW w:w="538" w:type="pct"/>
            <w:tcBorders>
              <w:top w:val="single" w:sz="4" w:space="0" w:color="auto"/>
              <w:bottom w:val="single" w:sz="4" w:space="0" w:color="auto"/>
            </w:tcBorders>
            <w:shd w:val="clear" w:color="auto" w:fill="auto"/>
          </w:tcPr>
          <w:p w14:paraId="6A1077A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CC219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2178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C044A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883A7E"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38C28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2D8B64D9"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7A8AE5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3489A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91D44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C88ED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E.1/218 AND E.1/110 AND E.1/111</w:t>
            </w:r>
          </w:p>
        </w:tc>
        <w:tc>
          <w:tcPr>
            <w:tcW w:w="538" w:type="pct"/>
            <w:tcBorders>
              <w:top w:val="single" w:sz="4" w:space="0" w:color="auto"/>
              <w:bottom w:val="single" w:sz="4" w:space="0" w:color="auto"/>
            </w:tcBorders>
            <w:shd w:val="clear" w:color="auto" w:fill="auto"/>
          </w:tcPr>
          <w:p w14:paraId="5C03759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BC2E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72C20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7ABF2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A315A3"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81CD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76C7DFC3"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CE023E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CEAD6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E7FA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ED4685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E.1/219 AND E.1/110 AND E.1/111</w:t>
            </w:r>
          </w:p>
        </w:tc>
        <w:tc>
          <w:tcPr>
            <w:tcW w:w="538" w:type="pct"/>
            <w:tcBorders>
              <w:top w:val="single" w:sz="4" w:space="0" w:color="auto"/>
              <w:bottom w:val="single" w:sz="4" w:space="0" w:color="auto"/>
            </w:tcBorders>
            <w:shd w:val="clear" w:color="auto" w:fill="auto"/>
          </w:tcPr>
          <w:p w14:paraId="65B4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1908C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728E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3D6D01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3E748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082FB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081B317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645354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92A6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7D5E5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C98A85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77ED3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8EEF0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74BD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C246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BAFDC5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A5E67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B87B88E"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70BFD81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D175D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A1CB3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79FCB85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E.1/222 AND E.1/220 AND E.1/110 AND E.1/111</w:t>
            </w:r>
          </w:p>
        </w:tc>
        <w:tc>
          <w:tcPr>
            <w:tcW w:w="538" w:type="pct"/>
            <w:tcBorders>
              <w:top w:val="single" w:sz="4" w:space="0" w:color="auto"/>
              <w:bottom w:val="single" w:sz="4" w:space="0" w:color="auto"/>
            </w:tcBorders>
            <w:shd w:val="clear" w:color="auto" w:fill="auto"/>
          </w:tcPr>
          <w:p w14:paraId="6F39D65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1EDD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DA6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1F3769F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E4BA030"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4D3BD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BFD57E3"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1215C7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E4C8C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EF82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1EEC1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E.1/221 AND E.1/220 AND E.1/110 AND E.1/111</w:t>
            </w:r>
          </w:p>
        </w:tc>
        <w:tc>
          <w:tcPr>
            <w:tcW w:w="538" w:type="pct"/>
            <w:tcBorders>
              <w:top w:val="single" w:sz="4" w:space="0" w:color="auto"/>
              <w:bottom w:val="single" w:sz="4" w:space="0" w:color="auto"/>
            </w:tcBorders>
            <w:shd w:val="clear" w:color="auto" w:fill="auto"/>
          </w:tcPr>
          <w:p w14:paraId="0D52D46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DAACB1B"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3EAF4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3872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7B1DAF"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2E9FB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48B1DA7D"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6A17D14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EC4E2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35AB7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70001B0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E.1/227 AND E.1/110 AND E.1/111</w:t>
            </w:r>
          </w:p>
        </w:tc>
        <w:tc>
          <w:tcPr>
            <w:tcW w:w="538" w:type="pct"/>
            <w:tcBorders>
              <w:top w:val="single" w:sz="4" w:space="0" w:color="auto"/>
              <w:bottom w:val="single" w:sz="4" w:space="0" w:color="auto"/>
            </w:tcBorders>
            <w:shd w:val="clear" w:color="auto" w:fill="auto"/>
          </w:tcPr>
          <w:p w14:paraId="4F19756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B970C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28F21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4E0FB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49ACC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767E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4DD25D8F"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1A5C127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93C24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45F71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5E24440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E.1/228 AND E.1/110 AND E.1/111</w:t>
            </w:r>
          </w:p>
        </w:tc>
        <w:tc>
          <w:tcPr>
            <w:tcW w:w="538" w:type="pct"/>
            <w:tcBorders>
              <w:top w:val="single" w:sz="4" w:space="0" w:color="auto"/>
              <w:bottom w:val="single" w:sz="4" w:space="0" w:color="auto"/>
            </w:tcBorders>
            <w:shd w:val="clear" w:color="auto" w:fill="auto"/>
          </w:tcPr>
          <w:p w14:paraId="3051CBE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0757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DBC232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C91EA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9331C1"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E88F9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42D9122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1C99756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638A13E"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8E984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4A756E1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E.1/225 AND E.1/229 AND E.1/110 AND E.1/111</w:t>
            </w:r>
          </w:p>
        </w:tc>
        <w:tc>
          <w:tcPr>
            <w:tcW w:w="538" w:type="pct"/>
            <w:tcBorders>
              <w:top w:val="single" w:sz="4" w:space="0" w:color="auto"/>
              <w:bottom w:val="single" w:sz="4" w:space="0" w:color="auto"/>
            </w:tcBorders>
            <w:shd w:val="clear" w:color="auto" w:fill="auto"/>
          </w:tcPr>
          <w:p w14:paraId="160DDB2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9C21E2"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CCAAF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815095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E5E87B6"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B8941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B978445"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EBA01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0E5667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B993A3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105A953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E.1/124 AND E.1/230 AND E.1/231 AND E.1/110 AND E.1/111</w:t>
            </w:r>
          </w:p>
        </w:tc>
        <w:tc>
          <w:tcPr>
            <w:tcW w:w="538" w:type="pct"/>
            <w:tcBorders>
              <w:top w:val="single" w:sz="4" w:space="0" w:color="auto"/>
              <w:bottom w:val="single" w:sz="4" w:space="0" w:color="auto"/>
            </w:tcBorders>
            <w:shd w:val="clear" w:color="auto" w:fill="auto"/>
          </w:tcPr>
          <w:p w14:paraId="7E1C0F69"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5882F9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95DAC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1D3758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2F4DE43" w14:textId="3938CC9F"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179156B" w14:textId="61B4055E"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Chinese</w:t>
            </w:r>
            <w:r w:rsidRPr="0023700E">
              <w:rPr>
                <w:rFonts w:ascii="Arial" w:hAnsi="Arial" w:cs="Arial"/>
                <w:sz w:val="16"/>
                <w:szCs w:val="16"/>
                <w:lang w:val="en-GB"/>
              </w:rPr>
              <w:t>)</w:t>
            </w:r>
          </w:p>
        </w:tc>
      </w:tr>
      <w:tr w:rsidR="001B1C01" w:rsidRPr="00682CBF" w14:paraId="27232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A074BA"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9AAEBE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7D279DDA"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73DFBE3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910DE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D06E73"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32A2FCE"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478D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2CDADD"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D50B68"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1415D6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66A8D4"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679B1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7B5A589"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 Long text up to 70 chars</w:t>
            </w:r>
          </w:p>
        </w:tc>
        <w:tc>
          <w:tcPr>
            <w:tcW w:w="396" w:type="pct"/>
            <w:tcBorders>
              <w:top w:val="single" w:sz="4" w:space="0" w:color="auto"/>
              <w:bottom w:val="single" w:sz="4" w:space="0" w:color="auto"/>
            </w:tcBorders>
            <w:shd w:val="clear" w:color="auto" w:fill="auto"/>
          </w:tcPr>
          <w:p w14:paraId="7E9C4CFC"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42660B"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18FA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5F00194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21D7D54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01DB5A5"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E65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7B35D5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BD698" w14:textId="23A10FA9"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0CDF16B" w14:textId="2A9F9B3D"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Chinese</w:t>
            </w:r>
            <w:r w:rsidRPr="0023700E">
              <w:rPr>
                <w:rFonts w:ascii="Arial" w:hAnsi="Arial" w:cs="Arial"/>
                <w:sz w:val="16"/>
                <w:szCs w:val="16"/>
                <w:lang w:val="en-GB"/>
              </w:rPr>
              <w:t>)</w:t>
            </w:r>
          </w:p>
        </w:tc>
      </w:tr>
      <w:tr w:rsidR="001B1C01" w:rsidRPr="00682CBF" w14:paraId="29A6B8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2AA5B8"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7247A01"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D69635C"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Chinese</w:t>
            </w:r>
          </w:p>
        </w:tc>
        <w:tc>
          <w:tcPr>
            <w:tcW w:w="396" w:type="pct"/>
            <w:tcBorders>
              <w:top w:val="single" w:sz="4" w:space="0" w:color="auto"/>
              <w:bottom w:val="single" w:sz="4" w:space="0" w:color="auto"/>
            </w:tcBorders>
            <w:shd w:val="clear" w:color="auto" w:fill="auto"/>
          </w:tcPr>
          <w:p w14:paraId="2F15A8F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FF34A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94350D"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71C3FEB9"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E.1/18 AND E.1/14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070FF898"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C09C9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43F744"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61C7DD6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7539DF" w14:textId="211F2982"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A02C13" w14:textId="473DF6FF" w:rsidR="00583609" w:rsidRPr="00B05BAE"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UCS2 display in Katakana</w:t>
            </w:r>
            <w:r w:rsidRPr="0023700E">
              <w:rPr>
                <w:rFonts w:ascii="Arial" w:hAnsi="Arial" w:cs="Arial"/>
                <w:sz w:val="16"/>
                <w:szCs w:val="16"/>
                <w:lang w:val="en-GB"/>
              </w:rPr>
              <w:t>)</w:t>
            </w:r>
          </w:p>
        </w:tc>
      </w:tr>
      <w:tr w:rsidR="001B1C01" w:rsidRPr="00682CBF" w14:paraId="5F244A3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29A83D7"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C0BCB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7914FB84"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3501EFE3"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5CB7E6"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07C3A0"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1AE8BF7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6E0733F7"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56179DA"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8C620F" w14:textId="77777777" w:rsidR="00583609" w:rsidRPr="00682CBF" w:rsidRDefault="00583609"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072D44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EBA5ED"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4964E4"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w:t>
            </w:r>
            <w:r w:rsidRPr="00682CBF">
              <w:rPr>
                <w:rFonts w:ascii="Arial" w:hAnsi="Arial" w:cs="Arial"/>
                <w:sz w:val="16"/>
                <w:szCs w:val="16"/>
                <w:lang w:val="en-GB"/>
              </w:rPr>
              <w:t>2</w:t>
            </w:r>
            <w:r w:rsidRPr="00682CBF">
              <w:rPr>
                <w:rFonts w:ascii="Arial" w:hAnsi="Arial" w:cs="Arial"/>
                <w:color w:val="000000"/>
                <w:sz w:val="16"/>
                <w:szCs w:val="16"/>
                <w:lang w:val="en-GB"/>
              </w:rPr>
              <w:t>.2</w:t>
            </w:r>
          </w:p>
        </w:tc>
        <w:tc>
          <w:tcPr>
            <w:tcW w:w="987" w:type="pct"/>
            <w:tcBorders>
              <w:top w:val="single" w:sz="4" w:space="0" w:color="auto"/>
              <w:bottom w:val="single" w:sz="4" w:space="0" w:color="auto"/>
            </w:tcBorders>
            <w:shd w:val="clear" w:color="auto" w:fill="auto"/>
          </w:tcPr>
          <w:p w14:paraId="43B058F8"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 Long text up to 70 chars</w:t>
            </w:r>
          </w:p>
        </w:tc>
        <w:tc>
          <w:tcPr>
            <w:tcW w:w="396" w:type="pct"/>
            <w:tcBorders>
              <w:top w:val="single" w:sz="4" w:space="0" w:color="auto"/>
              <w:bottom w:val="single" w:sz="4" w:space="0" w:color="auto"/>
            </w:tcBorders>
            <w:shd w:val="clear" w:color="auto" w:fill="auto"/>
          </w:tcPr>
          <w:p w14:paraId="5F51E946"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46F11B2"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406CFC1"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45CDCC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E.1/15 AND E.1/110 AND E.1/111</w:t>
            </w:r>
          </w:p>
        </w:tc>
        <w:tc>
          <w:tcPr>
            <w:tcW w:w="538" w:type="pct"/>
            <w:tcBorders>
              <w:top w:val="single" w:sz="4" w:space="0" w:color="auto"/>
              <w:bottom w:val="single" w:sz="4" w:space="0" w:color="auto"/>
            </w:tcBorders>
            <w:shd w:val="clear" w:color="auto" w:fill="auto"/>
          </w:tcPr>
          <w:p w14:paraId="598EAAF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40A19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82EC2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7600BDF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7EA5A9" w14:textId="7EEFEDF0" w:rsidR="00583609"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583609">
              <w:rPr>
                <w:rFonts w:ascii="Arial" w:hAnsi="Arial" w:cs="Arial"/>
                <w:b w:val="0"/>
                <w:bCs w:val="0"/>
                <w:sz w:val="16"/>
                <w:szCs w:val="16"/>
              </w:rPr>
              <w:t>.2.13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FC1B9C5" w14:textId="5E16F040" w:rsidR="00583609" w:rsidRPr="00B05BAE"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23700E">
              <w:rPr>
                <w:rFonts w:ascii="Arial" w:hAnsi="Arial" w:cs="Arial"/>
                <w:sz w:val="16"/>
                <w:szCs w:val="16"/>
                <w:lang w:val="en-GB"/>
              </w:rPr>
              <w:t>GET INKEY (</w:t>
            </w:r>
            <w:r w:rsidRPr="00583609">
              <w:rPr>
                <w:rFonts w:ascii="Arial" w:hAnsi="Arial" w:cs="Arial"/>
                <w:sz w:val="16"/>
                <w:szCs w:val="16"/>
                <w:lang w:val="en-GB"/>
              </w:rPr>
              <w:t xml:space="preserve">UCS2 </w:t>
            </w:r>
            <w:r>
              <w:rPr>
                <w:rFonts w:ascii="Arial" w:hAnsi="Arial" w:cs="Arial"/>
                <w:sz w:val="16"/>
                <w:szCs w:val="16"/>
                <w:lang w:val="en-GB"/>
              </w:rPr>
              <w:t>entr</w:t>
            </w:r>
            <w:r w:rsidRPr="00583609">
              <w:rPr>
                <w:rFonts w:ascii="Arial" w:hAnsi="Arial" w:cs="Arial"/>
                <w:sz w:val="16"/>
                <w:szCs w:val="16"/>
                <w:lang w:val="en-GB"/>
              </w:rPr>
              <w:t>y in Katakana</w:t>
            </w:r>
            <w:r w:rsidRPr="0023700E">
              <w:rPr>
                <w:rFonts w:ascii="Arial" w:hAnsi="Arial" w:cs="Arial"/>
                <w:sz w:val="16"/>
                <w:szCs w:val="16"/>
                <w:lang w:val="en-GB"/>
              </w:rPr>
              <w:t>)</w:t>
            </w:r>
          </w:p>
        </w:tc>
      </w:tr>
      <w:tr w:rsidR="001B1C01" w:rsidRPr="00682CBF" w14:paraId="4BC274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1E75A12" w14:textId="77777777" w:rsidR="00583609" w:rsidRPr="00682CBF" w:rsidRDefault="00583609"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775E00"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13.1</w:t>
            </w:r>
          </w:p>
        </w:tc>
        <w:tc>
          <w:tcPr>
            <w:tcW w:w="987" w:type="pct"/>
            <w:tcBorders>
              <w:top w:val="single" w:sz="4" w:space="0" w:color="auto"/>
              <w:bottom w:val="single" w:sz="4" w:space="0" w:color="auto"/>
            </w:tcBorders>
            <w:shd w:val="clear" w:color="auto" w:fill="auto"/>
          </w:tcPr>
          <w:p w14:paraId="155DEA56" w14:textId="77777777" w:rsidR="00583609" w:rsidRPr="00682CBF" w:rsidRDefault="00583609"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entry in Katakana</w:t>
            </w:r>
          </w:p>
        </w:tc>
        <w:tc>
          <w:tcPr>
            <w:tcW w:w="396" w:type="pct"/>
            <w:tcBorders>
              <w:top w:val="single" w:sz="4" w:space="0" w:color="auto"/>
              <w:bottom w:val="single" w:sz="4" w:space="0" w:color="auto"/>
            </w:tcBorders>
            <w:shd w:val="clear" w:color="auto" w:fill="auto"/>
          </w:tcPr>
          <w:p w14:paraId="4EF3B1E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FC710F"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8A489A"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04103B6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 AND E.1/14 AND E.1/110 AND E.1/111</w:t>
            </w:r>
          </w:p>
        </w:tc>
        <w:tc>
          <w:tcPr>
            <w:tcW w:w="538" w:type="pct"/>
            <w:tcBorders>
              <w:top w:val="single" w:sz="4" w:space="0" w:color="auto"/>
              <w:bottom w:val="single" w:sz="4" w:space="0" w:color="auto"/>
            </w:tcBorders>
            <w:shd w:val="clear" w:color="auto" w:fill="auto"/>
          </w:tcPr>
          <w:p w14:paraId="7DC390D7"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29891AC"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196035" w14:textId="77777777" w:rsidR="00583609" w:rsidRPr="00682CBF" w:rsidRDefault="00583609"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2F177F9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705C67D" w14:textId="0BC867BB" w:rsidR="00583609"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583609" w:rsidRPr="00682CBF">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39C8952" w14:textId="77777777" w:rsidR="00583609" w:rsidRPr="00682CBF" w:rsidRDefault="00583609"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GET INPUT</w:t>
            </w:r>
          </w:p>
        </w:tc>
      </w:tr>
      <w:tr w:rsidR="00E167AB" w:rsidRPr="00682CBF" w14:paraId="552388F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C8BE0D6" w14:textId="2AD1CF49" w:rsidR="00BF0E2B" w:rsidRPr="00B05BAE" w:rsidRDefault="008D6E37" w:rsidP="00251AC5">
            <w:pPr>
              <w:widowControl w:val="0"/>
              <w:spacing w:after="0"/>
              <w:rPr>
                <w:rFonts w:ascii="Arial" w:hAnsi="Arial" w:cs="Arial"/>
                <w:b w:val="0"/>
                <w:bCs w:val="0"/>
                <w:color w:val="00000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4CC7" w14:textId="53AEECB5"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F0E2B">
              <w:rPr>
                <w:rFonts w:ascii="Arial" w:hAnsi="Arial" w:cs="Arial"/>
                <w:sz w:val="16"/>
                <w:szCs w:val="16"/>
                <w:lang w:val="en-GB"/>
              </w:rPr>
              <w:t>GET INPUT (Normal)</w:t>
            </w:r>
          </w:p>
        </w:tc>
      </w:tr>
      <w:tr w:rsidR="001B1C01" w:rsidRPr="00682CBF" w14:paraId="6C23A81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9A55B45"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AB2C4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CCE5AD6" w14:textId="30AFE3B3" w:rsidR="00BF0E2B" w:rsidRPr="00682CBF" w:rsidRDefault="00E22044"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Digits only</w:t>
            </w:r>
          </w:p>
        </w:tc>
        <w:tc>
          <w:tcPr>
            <w:tcW w:w="396" w:type="pct"/>
            <w:tcBorders>
              <w:top w:val="single" w:sz="4" w:space="0" w:color="auto"/>
              <w:bottom w:val="single" w:sz="4" w:space="0" w:color="auto"/>
            </w:tcBorders>
            <w:shd w:val="clear" w:color="auto" w:fill="auto"/>
          </w:tcPr>
          <w:p w14:paraId="437FA2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90A6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4048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7226F3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106D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4AE0F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7A4C9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52E0E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CC4E4F"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E4F4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F86CCD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Input packed</w:t>
            </w:r>
          </w:p>
        </w:tc>
        <w:tc>
          <w:tcPr>
            <w:tcW w:w="396" w:type="pct"/>
            <w:tcBorders>
              <w:top w:val="single" w:sz="4" w:space="0" w:color="auto"/>
              <w:bottom w:val="single" w:sz="4" w:space="0" w:color="auto"/>
            </w:tcBorders>
            <w:shd w:val="clear" w:color="auto" w:fill="auto"/>
          </w:tcPr>
          <w:p w14:paraId="016D4B7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8F4FB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6642C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1DAC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47672D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F21789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1C90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92E279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E32F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35588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55926BD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alphabet</w:t>
            </w:r>
          </w:p>
        </w:tc>
        <w:tc>
          <w:tcPr>
            <w:tcW w:w="396" w:type="pct"/>
            <w:tcBorders>
              <w:top w:val="single" w:sz="4" w:space="0" w:color="auto"/>
              <w:bottom w:val="single" w:sz="4" w:space="0" w:color="auto"/>
            </w:tcBorders>
            <w:shd w:val="clear" w:color="auto" w:fill="auto"/>
          </w:tcPr>
          <w:p w14:paraId="6D3F08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2557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BD0D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1A809D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68F7F3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101F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9CCA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CDD248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9F084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0E46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5BBC50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Hidden input</w:t>
            </w:r>
          </w:p>
        </w:tc>
        <w:tc>
          <w:tcPr>
            <w:tcW w:w="396" w:type="pct"/>
            <w:tcBorders>
              <w:top w:val="single" w:sz="4" w:space="0" w:color="auto"/>
              <w:bottom w:val="single" w:sz="4" w:space="0" w:color="auto"/>
            </w:tcBorders>
            <w:shd w:val="clear" w:color="auto" w:fill="auto"/>
          </w:tcPr>
          <w:p w14:paraId="3F8282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D9E8F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CA8E4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BC188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AAAB54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F87E1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92AE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B88B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462DBA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184A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C9A3B6E"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Min / max acceptable length</w:t>
            </w:r>
          </w:p>
        </w:tc>
        <w:tc>
          <w:tcPr>
            <w:tcW w:w="396" w:type="pct"/>
            <w:tcBorders>
              <w:top w:val="single" w:sz="4" w:space="0" w:color="auto"/>
              <w:bottom w:val="single" w:sz="4" w:space="0" w:color="auto"/>
            </w:tcBorders>
            <w:shd w:val="clear" w:color="auto" w:fill="auto"/>
          </w:tcPr>
          <w:p w14:paraId="53E6B91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8525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AE3E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1E55BF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270637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8BED6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1EB8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D8CD66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E278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4448AB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54893CD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Backwards move in UICC session</w:t>
            </w:r>
          </w:p>
        </w:tc>
        <w:tc>
          <w:tcPr>
            <w:tcW w:w="396" w:type="pct"/>
            <w:tcBorders>
              <w:top w:val="single" w:sz="4" w:space="0" w:color="auto"/>
              <w:bottom w:val="single" w:sz="4" w:space="0" w:color="auto"/>
            </w:tcBorders>
            <w:shd w:val="clear" w:color="auto" w:fill="auto"/>
          </w:tcPr>
          <w:p w14:paraId="2FEF886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34FB24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71AB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3B49D9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1B34200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BD6EA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49F8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359DF5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D241B3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D35C2B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27C7C65"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Session terminated by user</w:t>
            </w:r>
          </w:p>
        </w:tc>
        <w:tc>
          <w:tcPr>
            <w:tcW w:w="396" w:type="pct"/>
            <w:tcBorders>
              <w:top w:val="single" w:sz="4" w:space="0" w:color="auto"/>
              <w:bottom w:val="single" w:sz="4" w:space="0" w:color="auto"/>
            </w:tcBorders>
            <w:shd w:val="clear" w:color="auto" w:fill="auto"/>
          </w:tcPr>
          <w:p w14:paraId="4CBCD6E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38E30B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ED40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549400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62A0F7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9FC24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9EE437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16810A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7C992D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1233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1.8</w:t>
            </w:r>
          </w:p>
        </w:tc>
        <w:tc>
          <w:tcPr>
            <w:tcW w:w="987" w:type="pct"/>
            <w:tcBorders>
              <w:top w:val="single" w:sz="4" w:space="0" w:color="auto"/>
              <w:bottom w:val="single" w:sz="4" w:space="0" w:color="auto"/>
            </w:tcBorders>
            <w:shd w:val="clear" w:color="auto" w:fill="auto"/>
          </w:tcPr>
          <w:p w14:paraId="745AB53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Prompt text up to 160 bytes</w:t>
            </w:r>
          </w:p>
        </w:tc>
        <w:tc>
          <w:tcPr>
            <w:tcW w:w="396" w:type="pct"/>
            <w:tcBorders>
              <w:top w:val="single" w:sz="4" w:space="0" w:color="auto"/>
              <w:bottom w:val="single" w:sz="4" w:space="0" w:color="auto"/>
            </w:tcBorders>
            <w:shd w:val="clear" w:color="auto" w:fill="auto"/>
          </w:tcPr>
          <w:p w14:paraId="56E7B6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5433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C010FF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FCF49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E4E54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E1239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C402A9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A1C2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A2E9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E9228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24DD80B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 default alphabet; ME to echo text; packing not required</w:t>
            </w:r>
          </w:p>
        </w:tc>
        <w:tc>
          <w:tcPr>
            <w:tcW w:w="396" w:type="pct"/>
            <w:tcBorders>
              <w:top w:val="single" w:sz="4" w:space="0" w:color="auto"/>
              <w:bottom w:val="single" w:sz="4" w:space="0" w:color="auto"/>
            </w:tcBorders>
            <w:shd w:val="clear" w:color="auto" w:fill="auto"/>
          </w:tcPr>
          <w:p w14:paraId="609EA0E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08F83E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4016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677512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A71BCA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F51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BEA96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2A20B6E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5527DB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AD050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60A5F46B"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Null length for the text string</w:t>
            </w:r>
          </w:p>
        </w:tc>
        <w:tc>
          <w:tcPr>
            <w:tcW w:w="396" w:type="pct"/>
            <w:tcBorders>
              <w:top w:val="single" w:sz="4" w:space="0" w:color="auto"/>
              <w:bottom w:val="single" w:sz="4" w:space="0" w:color="auto"/>
            </w:tcBorders>
            <w:shd w:val="clear" w:color="auto" w:fill="auto"/>
          </w:tcPr>
          <w:p w14:paraId="599E8CC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8B9B5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D230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AAB6D9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D97A82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1B7EE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E0DC9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23D3E69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018DE8" w14:textId="7FBAAEF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FB452A8" w14:textId="16719047"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(No response from User)</w:t>
            </w:r>
          </w:p>
        </w:tc>
      </w:tr>
      <w:tr w:rsidR="001B1C01" w:rsidRPr="00682CBF" w14:paraId="65809F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5B0C4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F298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1FC39E8E"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2EA682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EE3A8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48E17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40FDFB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AAFE2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880BD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02404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43F17EC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E94C3D" w14:textId="356FCBC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FF8B982" w14:textId="41B90EE2"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Cyrillic)</w:t>
            </w:r>
          </w:p>
        </w:tc>
      </w:tr>
      <w:tr w:rsidR="001B1C01" w:rsidRPr="00682CBF" w14:paraId="1CAF4C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39A33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834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5947B378"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sting coding in UCS2 in Cyrillic</w:t>
            </w:r>
          </w:p>
        </w:tc>
        <w:tc>
          <w:tcPr>
            <w:tcW w:w="396" w:type="pct"/>
            <w:tcBorders>
              <w:top w:val="single" w:sz="4" w:space="0" w:color="auto"/>
              <w:bottom w:val="single" w:sz="4" w:space="0" w:color="auto"/>
            </w:tcBorders>
            <w:shd w:val="clear" w:color="auto" w:fill="auto"/>
          </w:tcPr>
          <w:p w14:paraId="2EBCD8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C0673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45692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76DFB66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F65D1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028E91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8296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F4CFB58" w14:textId="77777777" w:rsidTr="0004186E">
        <w:trPr>
          <w:cnfStyle w:val="000000100000" w:firstRow="0" w:lastRow="0" w:firstColumn="0" w:lastColumn="0" w:oddVBand="0" w:evenVBand="0" w:oddHBand="1" w:evenHBand="0" w:firstRowFirstColumn="0" w:firstRowLastColumn="0" w:lastRowFirstColumn="0" w:lastRowLastColumn="0"/>
          <w:cantSplit/>
          <w:trHeight w:val="745"/>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A69208"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3D331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78DCFE2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 length for the text string coding in UCS2 in Cyrillic</w:t>
            </w:r>
          </w:p>
        </w:tc>
        <w:tc>
          <w:tcPr>
            <w:tcW w:w="396" w:type="pct"/>
            <w:tcBorders>
              <w:top w:val="single" w:sz="4" w:space="0" w:color="auto"/>
              <w:bottom w:val="single" w:sz="4" w:space="0" w:color="auto"/>
            </w:tcBorders>
            <w:shd w:val="clear" w:color="auto" w:fill="auto"/>
          </w:tcPr>
          <w:p w14:paraId="510FC6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3F520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3B9A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EB57C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63707B7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3E28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9FCD0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D281B1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A6A07BD" w14:textId="6E06A508"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CA5BBF2" w14:textId="724B222C"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Cyrillic)</w:t>
            </w:r>
          </w:p>
        </w:tc>
      </w:tr>
      <w:tr w:rsidR="001B1C01" w:rsidRPr="00682CBF" w14:paraId="3F2CBF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7C52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73A57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F9F96F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w:t>
            </w:r>
          </w:p>
        </w:tc>
        <w:tc>
          <w:tcPr>
            <w:tcW w:w="396" w:type="pct"/>
            <w:tcBorders>
              <w:top w:val="single" w:sz="4" w:space="0" w:color="auto"/>
              <w:bottom w:val="single" w:sz="4" w:space="0" w:color="auto"/>
            </w:tcBorders>
            <w:shd w:val="clear" w:color="auto" w:fill="auto"/>
          </w:tcPr>
          <w:p w14:paraId="186F63E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457D3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54265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0F50DBF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2C1330D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745F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F2EAA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5782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5602ECD"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F063E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234C72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alphabet in Cyrillic; max length</w:t>
            </w:r>
          </w:p>
        </w:tc>
        <w:tc>
          <w:tcPr>
            <w:tcW w:w="396" w:type="pct"/>
            <w:tcBorders>
              <w:top w:val="single" w:sz="4" w:space="0" w:color="auto"/>
              <w:bottom w:val="single" w:sz="4" w:space="0" w:color="auto"/>
            </w:tcBorders>
            <w:shd w:val="clear" w:color="auto" w:fill="auto"/>
          </w:tcPr>
          <w:p w14:paraId="4DC89B7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006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CD1F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C105 AND C177 AND C178</w:t>
            </w:r>
          </w:p>
        </w:tc>
        <w:tc>
          <w:tcPr>
            <w:tcW w:w="538" w:type="pct"/>
            <w:tcBorders>
              <w:top w:val="single" w:sz="4" w:space="0" w:color="auto"/>
              <w:bottom w:val="single" w:sz="4" w:space="0" w:color="auto"/>
            </w:tcBorders>
            <w:shd w:val="clear" w:color="auto" w:fill="auto"/>
          </w:tcPr>
          <w:p w14:paraId="3B49D4A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A6F50E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7F5F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86145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418352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C1E837" w14:textId="43B46E0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62B721" w14:textId="19F7DB35"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efault text)</w:t>
            </w:r>
          </w:p>
        </w:tc>
      </w:tr>
      <w:tr w:rsidR="001B1C01" w:rsidRPr="00682CBF" w14:paraId="461B7B6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24D5E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2F1BA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544548A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w:t>
            </w:r>
          </w:p>
        </w:tc>
        <w:tc>
          <w:tcPr>
            <w:tcW w:w="396" w:type="pct"/>
            <w:tcBorders>
              <w:top w:val="single" w:sz="4" w:space="0" w:color="auto"/>
              <w:bottom w:val="single" w:sz="4" w:space="0" w:color="auto"/>
            </w:tcBorders>
            <w:shd w:val="clear" w:color="auto" w:fill="auto"/>
          </w:tcPr>
          <w:p w14:paraId="01015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B88CC7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1897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C7C87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306959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93F5C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9ABF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1ED1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895C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B6A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485F8B7C"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text for the input; max length</w:t>
            </w:r>
          </w:p>
        </w:tc>
        <w:tc>
          <w:tcPr>
            <w:tcW w:w="396" w:type="pct"/>
            <w:tcBorders>
              <w:top w:val="single" w:sz="4" w:space="0" w:color="auto"/>
              <w:bottom w:val="single" w:sz="4" w:space="0" w:color="auto"/>
            </w:tcBorders>
            <w:shd w:val="clear" w:color="auto" w:fill="auto"/>
          </w:tcPr>
          <w:p w14:paraId="1476F2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34C7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E07EE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87014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E.1/19 AND E.1/110 AND </w:t>
            </w:r>
            <w:r w:rsidRPr="00682CBF">
              <w:rPr>
                <w:rFonts w:ascii="Arial" w:hAnsi="Arial" w:cs="Arial"/>
                <w:color w:val="000000"/>
                <w:sz w:val="16"/>
                <w:szCs w:val="16"/>
                <w:lang w:val="en-GB"/>
              </w:rPr>
              <w:lastRenderedPageBreak/>
              <w:t>E.1/111</w:t>
            </w:r>
          </w:p>
        </w:tc>
        <w:tc>
          <w:tcPr>
            <w:tcW w:w="538" w:type="pct"/>
            <w:tcBorders>
              <w:top w:val="single" w:sz="4" w:space="0" w:color="auto"/>
              <w:bottom w:val="single" w:sz="4" w:space="0" w:color="auto"/>
            </w:tcBorders>
            <w:shd w:val="clear" w:color="auto" w:fill="auto"/>
          </w:tcPr>
          <w:p w14:paraId="1ED2CE0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37C9D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467C3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EEE35B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7A06C1E" w14:textId="545204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98273" w14:textId="4C0A8B3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w:t>
            </w:r>
            <w:r>
              <w:rPr>
                <w:rFonts w:ascii="Arial" w:hAnsi="Arial" w:cs="Arial"/>
                <w:sz w:val="16"/>
                <w:szCs w:val="16"/>
                <w:lang w:val="en-GB"/>
              </w:rPr>
              <w:t>D</w:t>
            </w:r>
            <w:r w:rsidRPr="00BF0E2B">
              <w:rPr>
                <w:rFonts w:ascii="Arial" w:hAnsi="Arial" w:cs="Arial"/>
                <w:sz w:val="16"/>
                <w:szCs w:val="16"/>
                <w:lang w:val="en-GB"/>
              </w:rPr>
              <w:t xml:space="preserve">isplay </w:t>
            </w:r>
            <w:r w:rsidR="0094721B">
              <w:rPr>
                <w:rFonts w:ascii="Arial" w:hAnsi="Arial" w:cs="Arial"/>
                <w:sz w:val="16"/>
                <w:szCs w:val="16"/>
                <w:lang w:val="en-GB"/>
              </w:rPr>
              <w:t xml:space="preserve">of </w:t>
            </w:r>
            <w:r>
              <w:rPr>
                <w:rFonts w:ascii="Arial" w:hAnsi="Arial" w:cs="Arial"/>
                <w:sz w:val="16"/>
                <w:szCs w:val="16"/>
                <w:lang w:val="en-GB"/>
              </w:rPr>
              <w:t>i</w:t>
            </w:r>
            <w:r w:rsidRPr="00BF0E2B">
              <w:rPr>
                <w:rFonts w:ascii="Arial" w:hAnsi="Arial" w:cs="Arial"/>
                <w:sz w:val="16"/>
                <w:szCs w:val="16"/>
                <w:lang w:val="en-GB"/>
              </w:rPr>
              <w:t>con</w:t>
            </w:r>
            <w:r w:rsidR="0094721B">
              <w:rPr>
                <w:rFonts w:ascii="Arial" w:hAnsi="Arial" w:cs="Arial"/>
                <w:sz w:val="16"/>
                <w:szCs w:val="16"/>
                <w:lang w:val="en-GB"/>
              </w:rPr>
              <w:t>s</w:t>
            </w:r>
            <w:r w:rsidRPr="00BF0E2B">
              <w:rPr>
                <w:rFonts w:ascii="Arial" w:hAnsi="Arial" w:cs="Arial"/>
                <w:sz w:val="16"/>
                <w:szCs w:val="16"/>
                <w:lang w:val="en-GB"/>
              </w:rPr>
              <w:t>)</w:t>
            </w:r>
          </w:p>
        </w:tc>
      </w:tr>
      <w:tr w:rsidR="001B1C01" w:rsidRPr="00682CBF" w14:paraId="3AE916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2812AA"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60CB9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370274A"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60A0396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C6A6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F4B2D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6E7D5E9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5AA265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325641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C7E9AA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2FDA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8B06B1"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C8CA2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0A3B09F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non self-explanatory</w:t>
            </w:r>
          </w:p>
        </w:tc>
        <w:tc>
          <w:tcPr>
            <w:tcW w:w="396" w:type="pct"/>
            <w:tcBorders>
              <w:top w:val="single" w:sz="4" w:space="0" w:color="auto"/>
              <w:bottom w:val="single" w:sz="4" w:space="0" w:color="auto"/>
            </w:tcBorders>
            <w:shd w:val="clear" w:color="auto" w:fill="auto"/>
          </w:tcPr>
          <w:p w14:paraId="15F9FFB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D468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724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C177 AND C178</w:t>
            </w:r>
          </w:p>
        </w:tc>
        <w:tc>
          <w:tcPr>
            <w:tcW w:w="538" w:type="pct"/>
            <w:tcBorders>
              <w:top w:val="single" w:sz="4" w:space="0" w:color="auto"/>
              <w:bottom w:val="single" w:sz="4" w:space="0" w:color="auto"/>
            </w:tcBorders>
            <w:shd w:val="clear" w:color="auto" w:fill="auto"/>
          </w:tcPr>
          <w:p w14:paraId="07CA4A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768C134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CDA6A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000C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071CB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DD3940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8E236F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09648A7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self-explanatory</w:t>
            </w:r>
          </w:p>
        </w:tc>
        <w:tc>
          <w:tcPr>
            <w:tcW w:w="396" w:type="pct"/>
            <w:tcBorders>
              <w:top w:val="single" w:sz="4" w:space="0" w:color="auto"/>
              <w:bottom w:val="single" w:sz="4" w:space="0" w:color="auto"/>
            </w:tcBorders>
            <w:shd w:val="clear" w:color="auto" w:fill="auto"/>
          </w:tcPr>
          <w:p w14:paraId="711FAE3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AA74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19F42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55C52DD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087B5DF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D0335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4E0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ACBA43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3EB4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A6043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2CFDD5F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Colour icon; non self-explanatory</w:t>
            </w:r>
          </w:p>
        </w:tc>
        <w:tc>
          <w:tcPr>
            <w:tcW w:w="396" w:type="pct"/>
            <w:tcBorders>
              <w:top w:val="single" w:sz="4" w:space="0" w:color="auto"/>
              <w:bottom w:val="single" w:sz="4" w:space="0" w:color="auto"/>
            </w:tcBorders>
            <w:shd w:val="clear" w:color="auto" w:fill="auto"/>
          </w:tcPr>
          <w:p w14:paraId="2105CF2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E8D9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DA64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C177 AND C178</w:t>
            </w:r>
          </w:p>
        </w:tc>
        <w:tc>
          <w:tcPr>
            <w:tcW w:w="538" w:type="pct"/>
            <w:tcBorders>
              <w:top w:val="single" w:sz="4" w:space="0" w:color="auto"/>
              <w:bottom w:val="single" w:sz="4" w:space="0" w:color="auto"/>
            </w:tcBorders>
            <w:shd w:val="clear" w:color="auto" w:fill="auto"/>
          </w:tcPr>
          <w:p w14:paraId="1E3EA7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649CE3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1E14C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303F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6527E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1044DCD" w14:textId="612B9DE6"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31F5C63" w14:textId="6CC0A294"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F0E2B">
              <w:rPr>
                <w:rFonts w:ascii="Arial" w:hAnsi="Arial" w:cs="Arial"/>
                <w:sz w:val="16"/>
                <w:szCs w:val="16"/>
                <w:lang w:val="en-GB"/>
              </w:rPr>
              <w:t>GET INPUT (Help Information</w:t>
            </w:r>
            <w:r>
              <w:rPr>
                <w:rFonts w:ascii="Arial" w:hAnsi="Arial" w:cs="Arial"/>
                <w:sz w:val="16"/>
                <w:szCs w:val="16"/>
                <w:lang w:val="en-GB"/>
              </w:rPr>
              <w:t>)</w:t>
            </w:r>
          </w:p>
        </w:tc>
      </w:tr>
      <w:tr w:rsidR="001B1C01" w:rsidRPr="00682CBF" w14:paraId="0CE9AD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B706C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8B3B3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2B6B4E7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 bit data Message; help information available</w:t>
            </w:r>
          </w:p>
        </w:tc>
        <w:tc>
          <w:tcPr>
            <w:tcW w:w="396" w:type="pct"/>
            <w:tcBorders>
              <w:top w:val="single" w:sz="4" w:space="0" w:color="auto"/>
              <w:bottom w:val="single" w:sz="4" w:space="0" w:color="auto"/>
            </w:tcBorders>
            <w:shd w:val="clear" w:color="auto" w:fill="auto"/>
          </w:tcPr>
          <w:p w14:paraId="4EAE593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1A163F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85553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512338A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E.1/110 AND E.1/111</w:t>
            </w:r>
          </w:p>
        </w:tc>
        <w:tc>
          <w:tcPr>
            <w:tcW w:w="538" w:type="pct"/>
            <w:tcBorders>
              <w:top w:val="single" w:sz="4" w:space="0" w:color="auto"/>
              <w:bottom w:val="single" w:sz="4" w:space="0" w:color="auto"/>
            </w:tcBorders>
            <w:shd w:val="clear" w:color="auto" w:fill="auto"/>
          </w:tcPr>
          <w:p w14:paraId="4F4173D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D063E7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3977E5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49CD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36B2CC1" w14:textId="6F9D6E6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w:t>
            </w:r>
            <w:r w:rsidR="00BF0E2B">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8525312" w14:textId="270F88B0"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(Support of Text Attribute)</w:t>
            </w:r>
          </w:p>
        </w:tc>
      </w:tr>
      <w:tr w:rsidR="001B1C01" w:rsidRPr="00682CBF" w14:paraId="3FDF964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2A0B1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8F7B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22D7A74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left alignment</w:t>
            </w:r>
          </w:p>
        </w:tc>
        <w:tc>
          <w:tcPr>
            <w:tcW w:w="396" w:type="pct"/>
            <w:tcBorders>
              <w:top w:val="single" w:sz="4" w:space="0" w:color="auto"/>
              <w:bottom w:val="single" w:sz="4" w:space="0" w:color="auto"/>
            </w:tcBorders>
            <w:shd w:val="clear" w:color="auto" w:fill="auto"/>
          </w:tcPr>
          <w:p w14:paraId="4638E92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55EE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AB4A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09123B0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E.1/217 AND E.1/110 AND E.1/111</w:t>
            </w:r>
          </w:p>
        </w:tc>
        <w:tc>
          <w:tcPr>
            <w:tcW w:w="538" w:type="pct"/>
            <w:tcBorders>
              <w:top w:val="single" w:sz="4" w:space="0" w:color="auto"/>
              <w:bottom w:val="single" w:sz="4" w:space="0" w:color="auto"/>
            </w:tcBorders>
            <w:shd w:val="clear" w:color="auto" w:fill="auto"/>
          </w:tcPr>
          <w:p w14:paraId="1B6F176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E22D3B"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EDDD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6A003A9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53BB39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66B4F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1539A8F9"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0141D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B2A39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63BE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3BD8E1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E.1/218 AND E.1/110 AND E.1/111</w:t>
            </w:r>
          </w:p>
        </w:tc>
        <w:tc>
          <w:tcPr>
            <w:tcW w:w="538" w:type="pct"/>
            <w:tcBorders>
              <w:top w:val="single" w:sz="4" w:space="0" w:color="auto"/>
              <w:bottom w:val="single" w:sz="4" w:space="0" w:color="auto"/>
            </w:tcBorders>
            <w:shd w:val="clear" w:color="auto" w:fill="auto"/>
          </w:tcPr>
          <w:p w14:paraId="7A018C0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66E4A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5EC65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D9FC0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5E8B2E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4E26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10E34A7"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3906BD1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290ED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FBDDC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05779E1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E.1/219 AND E.1/110 AND E.1/111</w:t>
            </w:r>
          </w:p>
        </w:tc>
        <w:tc>
          <w:tcPr>
            <w:tcW w:w="538" w:type="pct"/>
            <w:tcBorders>
              <w:top w:val="single" w:sz="4" w:space="0" w:color="auto"/>
              <w:bottom w:val="single" w:sz="4" w:space="0" w:color="auto"/>
            </w:tcBorders>
            <w:shd w:val="clear" w:color="auto" w:fill="auto"/>
          </w:tcPr>
          <w:p w14:paraId="58F7C14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3BF799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3A989A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09F8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5F2C3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22F651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1F45DE8D"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56778DE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8AD59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030EE6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3037AD0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E.1/221 AND E.1/220 AND E.1/110 AND E.1/111</w:t>
            </w:r>
          </w:p>
        </w:tc>
        <w:tc>
          <w:tcPr>
            <w:tcW w:w="538" w:type="pct"/>
            <w:tcBorders>
              <w:top w:val="single" w:sz="4" w:space="0" w:color="auto"/>
              <w:bottom w:val="single" w:sz="4" w:space="0" w:color="auto"/>
            </w:tcBorders>
            <w:shd w:val="clear" w:color="auto" w:fill="auto"/>
          </w:tcPr>
          <w:p w14:paraId="62F4DE4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00E8C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E9B4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72BE6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D6C33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A0CFFC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3FBD88D4"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536F97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0C486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4193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69C0619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E.1/222 AND E.1/220 AND E.1/110 AND E.1/111</w:t>
            </w:r>
          </w:p>
        </w:tc>
        <w:tc>
          <w:tcPr>
            <w:tcW w:w="538" w:type="pct"/>
            <w:tcBorders>
              <w:top w:val="single" w:sz="4" w:space="0" w:color="auto"/>
              <w:bottom w:val="single" w:sz="4" w:space="0" w:color="auto"/>
            </w:tcBorders>
            <w:shd w:val="clear" w:color="auto" w:fill="auto"/>
          </w:tcPr>
          <w:p w14:paraId="146C6D7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EAF598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0947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7A77CA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9D2E5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07BC8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51D7BF90"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CDCC63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ACE9B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8F2B7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7F830B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E.1/226 AND E.1/110 AND E.1/111</w:t>
            </w:r>
          </w:p>
        </w:tc>
        <w:tc>
          <w:tcPr>
            <w:tcW w:w="538" w:type="pct"/>
            <w:tcBorders>
              <w:top w:val="single" w:sz="4" w:space="0" w:color="auto"/>
              <w:bottom w:val="single" w:sz="4" w:space="0" w:color="auto"/>
            </w:tcBorders>
            <w:shd w:val="clear" w:color="auto" w:fill="auto"/>
          </w:tcPr>
          <w:p w14:paraId="6166EC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9211D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C36E6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09E1C0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34377AC"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52D6A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8.7</w:t>
            </w:r>
          </w:p>
        </w:tc>
        <w:tc>
          <w:tcPr>
            <w:tcW w:w="987" w:type="pct"/>
            <w:tcBorders>
              <w:top w:val="single" w:sz="4" w:space="0" w:color="auto"/>
              <w:bottom w:val="single" w:sz="4" w:space="0" w:color="auto"/>
            </w:tcBorders>
            <w:shd w:val="clear" w:color="auto" w:fill="auto"/>
          </w:tcPr>
          <w:p w14:paraId="0B0298D9"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7DAE62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1EFA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2399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5CD806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E.1/227 AND E.1/110 AND E.1/111</w:t>
            </w:r>
          </w:p>
        </w:tc>
        <w:tc>
          <w:tcPr>
            <w:tcW w:w="538" w:type="pct"/>
            <w:tcBorders>
              <w:top w:val="single" w:sz="4" w:space="0" w:color="auto"/>
              <w:bottom w:val="single" w:sz="4" w:space="0" w:color="auto"/>
            </w:tcBorders>
            <w:shd w:val="clear" w:color="auto" w:fill="auto"/>
          </w:tcPr>
          <w:p w14:paraId="37C32D8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B7876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CD1C2E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8CA083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0FAF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43867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8.8</w:t>
            </w:r>
          </w:p>
        </w:tc>
        <w:tc>
          <w:tcPr>
            <w:tcW w:w="987" w:type="pct"/>
            <w:tcBorders>
              <w:top w:val="single" w:sz="4" w:space="0" w:color="auto"/>
              <w:bottom w:val="single" w:sz="4" w:space="0" w:color="auto"/>
            </w:tcBorders>
            <w:shd w:val="clear" w:color="auto" w:fill="auto"/>
          </w:tcPr>
          <w:p w14:paraId="22DE628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4876080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1E65C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338B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487829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E.1/228 AND E.1/110 AND E.1/111</w:t>
            </w:r>
          </w:p>
        </w:tc>
        <w:tc>
          <w:tcPr>
            <w:tcW w:w="538" w:type="pct"/>
            <w:tcBorders>
              <w:top w:val="single" w:sz="4" w:space="0" w:color="auto"/>
              <w:bottom w:val="single" w:sz="4" w:space="0" w:color="auto"/>
            </w:tcBorders>
            <w:shd w:val="clear" w:color="auto" w:fill="auto"/>
          </w:tcPr>
          <w:p w14:paraId="5DAA384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63D7F3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472EA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1B32BD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19BDF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499E58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8.9</w:t>
            </w:r>
          </w:p>
        </w:tc>
        <w:tc>
          <w:tcPr>
            <w:tcW w:w="987" w:type="pct"/>
            <w:tcBorders>
              <w:top w:val="single" w:sz="4" w:space="0" w:color="auto"/>
              <w:bottom w:val="single" w:sz="4" w:space="0" w:color="auto"/>
            </w:tcBorders>
            <w:shd w:val="clear" w:color="auto" w:fill="auto"/>
          </w:tcPr>
          <w:p w14:paraId="2F065D02"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22AD2B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E2B12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B272D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6EB935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E.1/225 AND E.1/229 AND E.1/110 AND E.1/111</w:t>
            </w:r>
          </w:p>
        </w:tc>
        <w:tc>
          <w:tcPr>
            <w:tcW w:w="538" w:type="pct"/>
            <w:tcBorders>
              <w:top w:val="single" w:sz="4" w:space="0" w:color="auto"/>
              <w:bottom w:val="single" w:sz="4" w:space="0" w:color="auto"/>
            </w:tcBorders>
            <w:shd w:val="clear" w:color="auto" w:fill="auto"/>
          </w:tcPr>
          <w:p w14:paraId="2681560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CD9B4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CA41F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F2069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E12E7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BFE37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8.10</w:t>
            </w:r>
          </w:p>
        </w:tc>
        <w:tc>
          <w:tcPr>
            <w:tcW w:w="987" w:type="pct"/>
            <w:tcBorders>
              <w:top w:val="single" w:sz="4" w:space="0" w:color="auto"/>
              <w:bottom w:val="single" w:sz="4" w:space="0" w:color="auto"/>
            </w:tcBorders>
            <w:shd w:val="clear" w:color="auto" w:fill="auto"/>
          </w:tcPr>
          <w:p w14:paraId="128554F3"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0189B2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05462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61A40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C159 AND C177 AND C178</w:t>
            </w:r>
          </w:p>
        </w:tc>
        <w:tc>
          <w:tcPr>
            <w:tcW w:w="538" w:type="pct"/>
            <w:tcBorders>
              <w:top w:val="single" w:sz="4" w:space="0" w:color="auto"/>
              <w:bottom w:val="single" w:sz="4" w:space="0" w:color="auto"/>
            </w:tcBorders>
            <w:shd w:val="clear" w:color="auto" w:fill="auto"/>
          </w:tcPr>
          <w:p w14:paraId="70DE9A9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E.1/124 AND E.1/230 AND E.1/231 AND E.1/110 AND E.1/111</w:t>
            </w:r>
          </w:p>
        </w:tc>
        <w:tc>
          <w:tcPr>
            <w:tcW w:w="538" w:type="pct"/>
            <w:tcBorders>
              <w:top w:val="single" w:sz="4" w:space="0" w:color="auto"/>
              <w:bottom w:val="single" w:sz="4" w:space="0" w:color="auto"/>
            </w:tcBorders>
            <w:shd w:val="clear" w:color="auto" w:fill="auto"/>
          </w:tcPr>
          <w:p w14:paraId="26DDDBA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40DACE"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16E6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009CE94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2A1074C" w14:textId="55CEB927"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lastRenderedPageBreak/>
              <w:t>10.4</w:t>
            </w:r>
            <w:r w:rsidR="00BF0E2B" w:rsidRPr="00BF0E2B">
              <w:rPr>
                <w:rFonts w:ascii="Arial" w:hAnsi="Arial" w:cs="Arial"/>
                <w:b w:val="0"/>
                <w:bCs w:val="0"/>
                <w:sz w:val="16"/>
                <w:szCs w:val="16"/>
              </w:rPr>
              <w:t>.3.</w:t>
            </w:r>
            <w:r w:rsidR="00BF0E2B">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E4C60B4" w14:textId="7A34FFE3"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Chinese)</w:t>
            </w:r>
          </w:p>
        </w:tc>
      </w:tr>
      <w:tr w:rsidR="001B1C01" w:rsidRPr="00682CBF" w14:paraId="4C883D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939B80"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EC15E3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3B48EA6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Chinese</w:t>
            </w:r>
          </w:p>
        </w:tc>
        <w:tc>
          <w:tcPr>
            <w:tcW w:w="396" w:type="pct"/>
            <w:tcBorders>
              <w:top w:val="single" w:sz="4" w:space="0" w:color="auto"/>
              <w:bottom w:val="single" w:sz="4" w:space="0" w:color="auto"/>
            </w:tcBorders>
            <w:shd w:val="clear" w:color="auto" w:fill="auto"/>
          </w:tcPr>
          <w:p w14:paraId="7754691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51BAF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7E03A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0B5FC00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73562DD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28BF5C"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241FFD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4177B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A05BE3"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F1C1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09806AA"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Chinese</w:t>
            </w:r>
          </w:p>
        </w:tc>
        <w:tc>
          <w:tcPr>
            <w:tcW w:w="396" w:type="pct"/>
            <w:tcBorders>
              <w:top w:val="single" w:sz="4" w:space="0" w:color="auto"/>
              <w:bottom w:val="single" w:sz="4" w:space="0" w:color="auto"/>
            </w:tcBorders>
            <w:shd w:val="clear" w:color="auto" w:fill="auto"/>
          </w:tcPr>
          <w:p w14:paraId="73447B1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32878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854698"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79F1E9D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50A3E46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DF11"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9E369F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1BB6B97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EB57305" w14:textId="5F71C650"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0</w:t>
            </w:r>
          </w:p>
        </w:tc>
        <w:tc>
          <w:tcPr>
            <w:tcW w:w="4460" w:type="pct"/>
            <w:gridSpan w:val="9"/>
            <w:tcBorders>
              <w:top w:val="single" w:sz="4" w:space="0" w:color="auto"/>
              <w:left w:val="nil"/>
              <w:bottom w:val="single" w:sz="4" w:space="0" w:color="auto"/>
            </w:tcBorders>
            <w:shd w:val="clear" w:color="auto" w:fill="F2F2F2" w:themeFill="background1" w:themeFillShade="F2"/>
            <w:vAlign w:val="center"/>
          </w:tcPr>
          <w:p w14:paraId="65669F9E" w14:textId="7C7E3278"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(UCS2 </w:t>
            </w:r>
            <w:r>
              <w:rPr>
                <w:rFonts w:ascii="Arial" w:hAnsi="Arial" w:cs="Arial"/>
                <w:sz w:val="16"/>
                <w:szCs w:val="16"/>
                <w:lang w:val="en-GB"/>
              </w:rPr>
              <w:t>entr</w:t>
            </w:r>
            <w:r w:rsidRPr="00BF0E2B">
              <w:rPr>
                <w:rFonts w:ascii="Arial" w:hAnsi="Arial" w:cs="Arial"/>
                <w:sz w:val="16"/>
                <w:szCs w:val="16"/>
                <w:lang w:val="en-GB"/>
              </w:rPr>
              <w:t>y in Chinese)</w:t>
            </w:r>
          </w:p>
        </w:tc>
      </w:tr>
      <w:tr w:rsidR="001B1C01" w:rsidRPr="00682CBF" w14:paraId="0B9BE09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5795599"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D57B7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0AEE5681"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Chinese characters</w:t>
            </w:r>
          </w:p>
        </w:tc>
        <w:tc>
          <w:tcPr>
            <w:tcW w:w="396" w:type="pct"/>
            <w:tcBorders>
              <w:top w:val="single" w:sz="4" w:space="0" w:color="auto"/>
              <w:bottom w:val="single" w:sz="4" w:space="0" w:color="auto"/>
            </w:tcBorders>
            <w:shd w:val="clear" w:color="auto" w:fill="auto"/>
          </w:tcPr>
          <w:p w14:paraId="74795745"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15EC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D7D7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5293613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B04BDF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F9724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A289EE"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2452D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9AD41E"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C852D9"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251F2168"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Chinese characters</w:t>
            </w:r>
          </w:p>
        </w:tc>
        <w:tc>
          <w:tcPr>
            <w:tcW w:w="396" w:type="pct"/>
            <w:tcBorders>
              <w:top w:val="single" w:sz="4" w:space="0" w:color="auto"/>
              <w:bottom w:val="single" w:sz="4" w:space="0" w:color="auto"/>
            </w:tcBorders>
            <w:shd w:val="clear" w:color="auto" w:fill="auto"/>
          </w:tcPr>
          <w:p w14:paraId="36514CB4"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F85886"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D69034B"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C142 AND C177 AND C178</w:t>
            </w:r>
          </w:p>
        </w:tc>
        <w:tc>
          <w:tcPr>
            <w:tcW w:w="538" w:type="pct"/>
            <w:tcBorders>
              <w:top w:val="single" w:sz="4" w:space="0" w:color="auto"/>
              <w:bottom w:val="single" w:sz="4" w:space="0" w:color="auto"/>
            </w:tcBorders>
            <w:shd w:val="clear" w:color="auto" w:fill="auto"/>
          </w:tcPr>
          <w:p w14:paraId="00B01C5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7F3B925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68F21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1B1D8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10DDC2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208C1C" w14:textId="3156A70C"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DFAFECD" w14:textId="64855541" w:rsidR="00BF0E2B" w:rsidRPr="00B05BAE"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GET INPUT (UCS2 display in Katakana)</w:t>
            </w:r>
          </w:p>
        </w:tc>
      </w:tr>
      <w:tr w:rsidR="001B1C01" w:rsidRPr="00682CBF" w14:paraId="2912998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F289B6"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99C30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56DB3742"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UCS2 coding in Katakana</w:t>
            </w:r>
          </w:p>
        </w:tc>
        <w:tc>
          <w:tcPr>
            <w:tcW w:w="396" w:type="pct"/>
            <w:tcBorders>
              <w:top w:val="single" w:sz="4" w:space="0" w:color="auto"/>
              <w:bottom w:val="single" w:sz="4" w:space="0" w:color="auto"/>
            </w:tcBorders>
            <w:shd w:val="clear" w:color="auto" w:fill="auto"/>
          </w:tcPr>
          <w:p w14:paraId="32E3D1C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F330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99B390"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78A73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05726E3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FA925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CCD817"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0FFC46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B2428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AFA5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055B429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string - max length UCS2 coding in Katakana</w:t>
            </w:r>
          </w:p>
        </w:tc>
        <w:tc>
          <w:tcPr>
            <w:tcW w:w="396" w:type="pct"/>
            <w:tcBorders>
              <w:top w:val="single" w:sz="4" w:space="0" w:color="auto"/>
              <w:bottom w:val="single" w:sz="4" w:space="0" w:color="auto"/>
            </w:tcBorders>
            <w:shd w:val="clear" w:color="auto" w:fill="auto"/>
          </w:tcPr>
          <w:p w14:paraId="1917035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E8AC1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1F267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6D1315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E.1/15 AND E.1/110 AND E.1/111</w:t>
            </w:r>
          </w:p>
        </w:tc>
        <w:tc>
          <w:tcPr>
            <w:tcW w:w="538" w:type="pct"/>
            <w:tcBorders>
              <w:top w:val="single" w:sz="4" w:space="0" w:color="auto"/>
              <w:bottom w:val="single" w:sz="4" w:space="0" w:color="auto"/>
            </w:tcBorders>
            <w:shd w:val="clear" w:color="auto" w:fill="auto"/>
          </w:tcPr>
          <w:p w14:paraId="101F009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06653B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A71396"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5E120C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546CDA4" w14:textId="1E6E2564" w:rsidR="00BF0E2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BF0E2B" w:rsidRPr="00BF0E2B">
              <w:rPr>
                <w:rFonts w:ascii="Arial" w:hAnsi="Arial" w:cs="Arial"/>
                <w:b w:val="0"/>
                <w:bCs w:val="0"/>
                <w:sz w:val="16"/>
                <w:szCs w:val="16"/>
              </w:rPr>
              <w:t>.3.1</w:t>
            </w:r>
            <w:r w:rsidR="00BF0E2B">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8DB3F24" w14:textId="095E1FD5" w:rsidR="00BF0E2B" w:rsidRPr="00B05BAE"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E2B">
              <w:rPr>
                <w:rFonts w:ascii="Arial" w:hAnsi="Arial" w:cs="Arial"/>
                <w:sz w:val="16"/>
                <w:szCs w:val="16"/>
                <w:lang w:val="en-GB"/>
              </w:rPr>
              <w:t xml:space="preserve">GET INPUT </w:t>
            </w:r>
            <w:r>
              <w:rPr>
                <w:rFonts w:ascii="Arial" w:hAnsi="Arial" w:cs="Arial"/>
                <w:sz w:val="16"/>
                <w:szCs w:val="16"/>
                <w:lang w:val="en-GB"/>
              </w:rPr>
              <w:t>(</w:t>
            </w:r>
            <w:r w:rsidRPr="00BF0E2B">
              <w:rPr>
                <w:rFonts w:ascii="Arial" w:hAnsi="Arial" w:cs="Arial"/>
                <w:sz w:val="16"/>
                <w:szCs w:val="16"/>
                <w:lang w:val="en-GB"/>
              </w:rPr>
              <w:t xml:space="preserve">UCS2 </w:t>
            </w:r>
            <w:r>
              <w:rPr>
                <w:rFonts w:ascii="Arial" w:hAnsi="Arial" w:cs="Arial"/>
                <w:sz w:val="16"/>
                <w:szCs w:val="16"/>
                <w:lang w:val="en-GB"/>
              </w:rPr>
              <w:t>entr</w:t>
            </w:r>
            <w:r w:rsidRPr="00BF0E2B">
              <w:rPr>
                <w:rFonts w:ascii="Arial" w:hAnsi="Arial" w:cs="Arial"/>
                <w:sz w:val="16"/>
                <w:szCs w:val="16"/>
                <w:lang w:val="en-GB"/>
              </w:rPr>
              <w:t>y in Katakana)</w:t>
            </w:r>
          </w:p>
        </w:tc>
      </w:tr>
      <w:tr w:rsidR="001B1C01" w:rsidRPr="00682CBF" w14:paraId="7C1FFC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BBC7A2"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7E6A02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559A5C85"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Katakana</w:t>
            </w:r>
          </w:p>
        </w:tc>
        <w:tc>
          <w:tcPr>
            <w:tcW w:w="396" w:type="pct"/>
            <w:tcBorders>
              <w:top w:val="single" w:sz="4" w:space="0" w:color="auto"/>
              <w:bottom w:val="single" w:sz="4" w:space="0" w:color="auto"/>
            </w:tcBorders>
            <w:shd w:val="clear" w:color="auto" w:fill="auto"/>
          </w:tcPr>
          <w:p w14:paraId="1DDC332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A455E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7FA7B3"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26516DBF"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1CEC0BA2"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8718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7B548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0DF28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55A7D94"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906D02"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2EB2C231"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Character set from UCS2; max length; Katakana</w:t>
            </w:r>
          </w:p>
        </w:tc>
        <w:tc>
          <w:tcPr>
            <w:tcW w:w="396" w:type="pct"/>
            <w:tcBorders>
              <w:top w:val="single" w:sz="4" w:space="0" w:color="auto"/>
              <w:bottom w:val="single" w:sz="4" w:space="0" w:color="auto"/>
            </w:tcBorders>
            <w:shd w:val="clear" w:color="auto" w:fill="auto"/>
          </w:tcPr>
          <w:p w14:paraId="1AD08AD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6A7CE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46388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C144 AND C177 AND C178</w:t>
            </w:r>
          </w:p>
        </w:tc>
        <w:tc>
          <w:tcPr>
            <w:tcW w:w="538" w:type="pct"/>
            <w:tcBorders>
              <w:top w:val="single" w:sz="4" w:space="0" w:color="auto"/>
              <w:bottom w:val="single" w:sz="4" w:space="0" w:color="auto"/>
            </w:tcBorders>
            <w:shd w:val="clear" w:color="auto" w:fill="auto"/>
          </w:tcPr>
          <w:p w14:paraId="65F37CF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E.1/19 AND E.1/14 AND E.1/110 AND E.1/111</w:t>
            </w:r>
          </w:p>
        </w:tc>
        <w:tc>
          <w:tcPr>
            <w:tcW w:w="538" w:type="pct"/>
            <w:tcBorders>
              <w:top w:val="single" w:sz="4" w:space="0" w:color="auto"/>
              <w:bottom w:val="single" w:sz="4" w:space="0" w:color="auto"/>
            </w:tcBorders>
            <w:shd w:val="clear" w:color="auto" w:fill="auto"/>
          </w:tcPr>
          <w:p w14:paraId="490EEFF8"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18D2CF"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5C479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1248D3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52BEB1E" w14:textId="38CBE5C8" w:rsidR="00BF0E2B" w:rsidRPr="00682CBF" w:rsidRDefault="008D6E37" w:rsidP="00251AC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0E7AB86"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MORE TIME</w:t>
            </w:r>
          </w:p>
        </w:tc>
      </w:tr>
      <w:tr w:rsidR="001B1C01" w:rsidRPr="00682CBF" w14:paraId="0C94B76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E97ED2B"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72491D"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C6BBABF" w14:textId="77777777" w:rsidR="00BF0E2B" w:rsidRPr="00682CBF" w:rsidRDefault="00BF0E2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MORE TIME</w:t>
            </w:r>
          </w:p>
        </w:tc>
        <w:tc>
          <w:tcPr>
            <w:tcW w:w="396" w:type="pct"/>
            <w:tcBorders>
              <w:top w:val="single" w:sz="4" w:space="0" w:color="auto"/>
              <w:bottom w:val="single" w:sz="4" w:space="0" w:color="auto"/>
            </w:tcBorders>
            <w:shd w:val="clear" w:color="auto" w:fill="auto"/>
          </w:tcPr>
          <w:p w14:paraId="5BE809B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FCA0453"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4E99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1527FC1"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74FBDB8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vAlign w:val="center"/>
          </w:tcPr>
          <w:p w14:paraId="7D222175"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16A8E1A" w14:textId="77777777" w:rsidR="00BF0E2B" w:rsidRPr="00682CBF" w:rsidRDefault="00BF0E2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E167AB" w:rsidRPr="00682CBF" w14:paraId="58BD4AE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10A5C9D" w14:textId="5C05558B" w:rsidR="00BF0E2B" w:rsidRPr="00682CBF" w:rsidRDefault="008D6E37" w:rsidP="00251AC5">
            <w:pPr>
              <w:keepNext/>
              <w:keepLines/>
              <w:spacing w:after="0"/>
              <w:rPr>
                <w:rFonts w:ascii="Arial" w:hAnsi="Arial" w:cs="Arial"/>
                <w:sz w:val="16"/>
                <w:szCs w:val="16"/>
                <w:lang w:val="en-GB"/>
              </w:rPr>
            </w:pPr>
            <w:r>
              <w:rPr>
                <w:rFonts w:ascii="Arial" w:hAnsi="Arial" w:cs="Arial"/>
                <w:color w:val="000000"/>
                <w:sz w:val="16"/>
                <w:szCs w:val="16"/>
                <w:lang w:val="en-GB"/>
              </w:rPr>
              <w:t>10.4</w:t>
            </w:r>
            <w:r w:rsidR="00BF0E2B" w:rsidRPr="00682CBF">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8FC0BC" w14:textId="47BF8133" w:rsidR="00BF0E2B" w:rsidRPr="00682CBF" w:rsidRDefault="00BF0E2B" w:rsidP="00251AC5">
            <w:pPr>
              <w:keepNext/>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PLAY</w:t>
            </w:r>
            <w:r w:rsidR="0094721B">
              <w:rPr>
                <w:rFonts w:ascii="Arial" w:hAnsi="Arial" w:cs="Arial"/>
                <w:b/>
                <w:bCs/>
                <w:sz w:val="16"/>
                <w:szCs w:val="16"/>
                <w:lang w:val="en-GB"/>
              </w:rPr>
              <w:t xml:space="preserve"> </w:t>
            </w:r>
            <w:r w:rsidRPr="00682CBF">
              <w:rPr>
                <w:rFonts w:ascii="Arial" w:hAnsi="Arial" w:cs="Arial"/>
                <w:b/>
                <w:bCs/>
                <w:sz w:val="16"/>
                <w:szCs w:val="16"/>
                <w:lang w:val="en-GB"/>
              </w:rPr>
              <w:t>TONE</w:t>
            </w:r>
          </w:p>
        </w:tc>
      </w:tr>
      <w:tr w:rsidR="00B05BAE" w:rsidRPr="00682CBF" w14:paraId="5A7A9F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0980C2" w14:textId="7004EB4A" w:rsidR="0094721B" w:rsidRPr="00B05BAE" w:rsidRDefault="008D6E37" w:rsidP="00251AC5">
            <w:pPr>
              <w:keepNext/>
              <w:keepLines/>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0094721B" w:rsidRPr="0094721B">
              <w:rPr>
                <w:rFonts w:ascii="Arial" w:hAnsi="Arial" w:cs="Arial"/>
                <w:color w:val="000000"/>
                <w:sz w:val="16"/>
                <w:szCs w:val="16"/>
              </w:rPr>
              <w:t>.5.2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B9D3EAE" w14:textId="68382E08" w:rsidR="0094721B" w:rsidRPr="00B05BAE" w:rsidRDefault="0094721B" w:rsidP="00251AC5">
            <w:pPr>
              <w:keepNext/>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PLAY TONE (UCS2 display in Cyrillic)</w:t>
            </w:r>
          </w:p>
        </w:tc>
      </w:tr>
      <w:tr w:rsidR="001B1C01" w:rsidRPr="00682CBF" w14:paraId="19206B0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8EC677" w14:textId="77777777" w:rsidR="00BF0E2B" w:rsidRPr="00682CBF" w:rsidRDefault="00BF0E2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607B20"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06067CC" w14:textId="77777777" w:rsidR="00BF0E2B" w:rsidRPr="00682CBF" w:rsidRDefault="00BF0E2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2D7AC98A"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92711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9AE3D"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C179</w:t>
            </w:r>
          </w:p>
        </w:tc>
        <w:tc>
          <w:tcPr>
            <w:tcW w:w="538" w:type="pct"/>
            <w:tcBorders>
              <w:top w:val="single" w:sz="4" w:space="0" w:color="auto"/>
              <w:bottom w:val="single" w:sz="4" w:space="0" w:color="auto"/>
            </w:tcBorders>
            <w:shd w:val="clear" w:color="auto" w:fill="auto"/>
          </w:tcPr>
          <w:p w14:paraId="716E320C"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2B82F909"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A989FB7"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C341A54" w14:textId="77777777" w:rsidR="00BF0E2B" w:rsidRPr="00682CBF" w:rsidRDefault="00BF0E2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19D44D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78C27A2" w14:textId="636CC240"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5846B5" w14:textId="713A876D"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Pr>
                <w:rFonts w:ascii="Arial" w:hAnsi="Arial" w:cs="Arial"/>
                <w:sz w:val="16"/>
                <w:szCs w:val="16"/>
                <w:lang w:val="en-GB"/>
              </w:rPr>
              <w:t>D</w:t>
            </w:r>
            <w:r w:rsidRPr="007A0B32">
              <w:rPr>
                <w:rFonts w:ascii="Arial" w:hAnsi="Arial" w:cs="Arial"/>
                <w:sz w:val="16"/>
                <w:szCs w:val="16"/>
                <w:lang w:val="en-GB"/>
              </w:rPr>
              <w:t xml:space="preserve">isplay </w:t>
            </w:r>
            <w:r>
              <w:rPr>
                <w:rFonts w:ascii="Arial" w:hAnsi="Arial" w:cs="Arial"/>
                <w:sz w:val="16"/>
                <w:szCs w:val="16"/>
                <w:lang w:val="en-GB"/>
              </w:rPr>
              <w:t xml:space="preserve">of </w:t>
            </w:r>
            <w:r w:rsidRPr="007A0B32">
              <w:rPr>
                <w:rFonts w:ascii="Arial" w:hAnsi="Arial" w:cs="Arial"/>
                <w:sz w:val="16"/>
                <w:szCs w:val="16"/>
                <w:lang w:val="en-GB"/>
              </w:rPr>
              <w:t>i</w:t>
            </w:r>
            <w:r>
              <w:rPr>
                <w:rFonts w:ascii="Arial" w:hAnsi="Arial" w:cs="Arial"/>
                <w:sz w:val="16"/>
                <w:szCs w:val="16"/>
                <w:lang w:val="en-GB"/>
              </w:rPr>
              <w:t>co</w:t>
            </w:r>
            <w:r w:rsidRPr="007A0B32">
              <w:rPr>
                <w:rFonts w:ascii="Arial" w:hAnsi="Arial" w:cs="Arial"/>
                <w:sz w:val="16"/>
                <w:szCs w:val="16"/>
                <w:lang w:val="en-GB"/>
              </w:rPr>
              <w:t>n</w:t>
            </w:r>
            <w:r>
              <w:rPr>
                <w:rFonts w:ascii="Arial" w:hAnsi="Arial" w:cs="Arial"/>
                <w:sz w:val="16"/>
                <w:szCs w:val="16"/>
                <w:lang w:val="en-GB"/>
              </w:rPr>
              <w:t>s</w:t>
            </w:r>
            <w:r w:rsidRPr="007A0B32">
              <w:rPr>
                <w:rFonts w:ascii="Arial" w:hAnsi="Arial" w:cs="Arial"/>
                <w:sz w:val="16"/>
                <w:szCs w:val="16"/>
                <w:lang w:val="en-GB"/>
              </w:rPr>
              <w:t>)</w:t>
            </w:r>
          </w:p>
        </w:tc>
      </w:tr>
      <w:tr w:rsidR="001B1C01" w:rsidRPr="00682CBF" w14:paraId="5FCF186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C2F4D7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DBA983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0A6EE169" w14:textId="5749BEFE"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self-explanatory</w:t>
            </w:r>
          </w:p>
        </w:tc>
        <w:tc>
          <w:tcPr>
            <w:tcW w:w="396" w:type="pct"/>
            <w:tcBorders>
              <w:top w:val="single" w:sz="4" w:space="0" w:color="auto"/>
              <w:bottom w:val="single" w:sz="4" w:space="0" w:color="auto"/>
            </w:tcBorders>
            <w:shd w:val="clear" w:color="auto" w:fill="auto"/>
          </w:tcPr>
          <w:p w14:paraId="5ACA21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77AF45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FB94A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6883951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1AFBE1A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C0BDFD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97FD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5554D0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22EE15"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14A8A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2A969616" w14:textId="0237989F"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self-explanatory</w:t>
            </w:r>
          </w:p>
        </w:tc>
        <w:tc>
          <w:tcPr>
            <w:tcW w:w="396" w:type="pct"/>
            <w:tcBorders>
              <w:top w:val="single" w:sz="4" w:space="0" w:color="auto"/>
              <w:bottom w:val="single" w:sz="4" w:space="0" w:color="auto"/>
            </w:tcBorders>
            <w:shd w:val="clear" w:color="auto" w:fill="auto"/>
          </w:tcPr>
          <w:p w14:paraId="6E08A32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8153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02B7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C108 AND C179</w:t>
            </w:r>
          </w:p>
        </w:tc>
        <w:tc>
          <w:tcPr>
            <w:tcW w:w="538" w:type="pct"/>
            <w:tcBorders>
              <w:top w:val="single" w:sz="4" w:space="0" w:color="auto"/>
              <w:bottom w:val="single" w:sz="4" w:space="0" w:color="auto"/>
            </w:tcBorders>
            <w:shd w:val="clear" w:color="auto" w:fill="auto"/>
          </w:tcPr>
          <w:p w14:paraId="2339E4C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7F0B9A2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B26033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C572E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35E24E6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22E5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BB327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18CD9C5" w14:textId="25EF2548"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self-explanatory</w:t>
            </w:r>
          </w:p>
        </w:tc>
        <w:tc>
          <w:tcPr>
            <w:tcW w:w="396" w:type="pct"/>
            <w:tcBorders>
              <w:top w:val="single" w:sz="4" w:space="0" w:color="auto"/>
              <w:bottom w:val="single" w:sz="4" w:space="0" w:color="auto"/>
            </w:tcBorders>
            <w:shd w:val="clear" w:color="auto" w:fill="auto"/>
          </w:tcPr>
          <w:p w14:paraId="438B5E2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763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9DDFA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279902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404882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E76C2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452DBC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4721B" w:rsidRPr="00682CBF" w14:paraId="0BBCDE5F" w14:textId="77777777" w:rsidTr="0094721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16773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890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73F329E9" w14:textId="6095DA80"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682CBF">
              <w:rPr>
                <w:rFonts w:ascii="Arial" w:hAnsi="Arial" w:cs="Arial"/>
                <w:color w:val="000000"/>
                <w:sz w:val="16"/>
                <w:szCs w:val="16"/>
                <w:lang w:val="en-GB"/>
              </w:rPr>
              <w:t>olour icon; non self-explanatory</w:t>
            </w:r>
          </w:p>
        </w:tc>
        <w:tc>
          <w:tcPr>
            <w:tcW w:w="396" w:type="pct"/>
            <w:tcBorders>
              <w:top w:val="single" w:sz="4" w:space="0" w:color="auto"/>
              <w:bottom w:val="single" w:sz="4" w:space="0" w:color="auto"/>
            </w:tcBorders>
            <w:shd w:val="clear" w:color="auto" w:fill="auto"/>
          </w:tcPr>
          <w:p w14:paraId="529BCC1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DF1D00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C7249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C171 AND C179</w:t>
            </w:r>
          </w:p>
        </w:tc>
        <w:tc>
          <w:tcPr>
            <w:tcW w:w="538" w:type="pct"/>
            <w:tcBorders>
              <w:top w:val="single" w:sz="4" w:space="0" w:color="auto"/>
              <w:bottom w:val="single" w:sz="4" w:space="0" w:color="auto"/>
            </w:tcBorders>
            <w:shd w:val="clear" w:color="auto" w:fill="auto"/>
          </w:tcPr>
          <w:p w14:paraId="72D3929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E.1/110</w:t>
            </w:r>
          </w:p>
        </w:tc>
        <w:tc>
          <w:tcPr>
            <w:tcW w:w="538" w:type="pct"/>
            <w:tcBorders>
              <w:top w:val="single" w:sz="4" w:space="0" w:color="auto"/>
              <w:bottom w:val="single" w:sz="4" w:space="0" w:color="auto"/>
            </w:tcBorders>
            <w:shd w:val="clear" w:color="auto" w:fill="auto"/>
          </w:tcPr>
          <w:p w14:paraId="39AB8D9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648E7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DBB0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36424D8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AE73F7" w14:textId="5CF4CCE6"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E50A121" w14:textId="7E9BADEE"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Support of Text Attribute</w:t>
            </w:r>
            <w:r w:rsidRPr="007A0B32">
              <w:rPr>
                <w:rFonts w:ascii="Arial" w:hAnsi="Arial" w:cs="Arial"/>
                <w:sz w:val="16"/>
                <w:szCs w:val="16"/>
                <w:lang w:val="en-GB"/>
              </w:rPr>
              <w:t>)</w:t>
            </w:r>
          </w:p>
        </w:tc>
      </w:tr>
      <w:tr w:rsidR="001B1C01" w:rsidRPr="00682CBF" w14:paraId="3D711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AB9E3A"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E20E5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244D99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500647D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FF17D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4425BF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C179</w:t>
            </w:r>
          </w:p>
        </w:tc>
        <w:tc>
          <w:tcPr>
            <w:tcW w:w="538" w:type="pct"/>
            <w:tcBorders>
              <w:top w:val="single" w:sz="4" w:space="0" w:color="auto"/>
              <w:bottom w:val="single" w:sz="4" w:space="0" w:color="auto"/>
            </w:tcBorders>
            <w:shd w:val="clear" w:color="auto" w:fill="auto"/>
          </w:tcPr>
          <w:p w14:paraId="20CDCEF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288DBB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14E4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B05A58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7718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27E8D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F1B75B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5B7FCB84"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50AF5F4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2E7A0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AF2257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C179</w:t>
            </w:r>
          </w:p>
        </w:tc>
        <w:tc>
          <w:tcPr>
            <w:tcW w:w="538" w:type="pct"/>
            <w:tcBorders>
              <w:top w:val="single" w:sz="4" w:space="0" w:color="auto"/>
              <w:bottom w:val="single" w:sz="4" w:space="0" w:color="auto"/>
            </w:tcBorders>
            <w:shd w:val="clear" w:color="auto" w:fill="auto"/>
          </w:tcPr>
          <w:p w14:paraId="7693739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E.1/218 AND E.1/110</w:t>
            </w:r>
          </w:p>
        </w:tc>
        <w:tc>
          <w:tcPr>
            <w:tcW w:w="538" w:type="pct"/>
            <w:tcBorders>
              <w:top w:val="single" w:sz="4" w:space="0" w:color="auto"/>
              <w:bottom w:val="single" w:sz="4" w:space="0" w:color="auto"/>
            </w:tcBorders>
            <w:shd w:val="clear" w:color="auto" w:fill="auto"/>
          </w:tcPr>
          <w:p w14:paraId="11C60DE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10D4B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EBCB9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46D5CF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BEFADC"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A9A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4.3</w:t>
            </w:r>
          </w:p>
        </w:tc>
        <w:tc>
          <w:tcPr>
            <w:tcW w:w="987" w:type="pct"/>
            <w:tcBorders>
              <w:top w:val="single" w:sz="4" w:space="0" w:color="auto"/>
              <w:bottom w:val="single" w:sz="4" w:space="0" w:color="auto"/>
            </w:tcBorders>
            <w:shd w:val="clear" w:color="auto" w:fill="auto"/>
          </w:tcPr>
          <w:p w14:paraId="32E6723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4DB7BC1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CB75C4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5AEF4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C179</w:t>
            </w:r>
          </w:p>
        </w:tc>
        <w:tc>
          <w:tcPr>
            <w:tcW w:w="538" w:type="pct"/>
            <w:tcBorders>
              <w:top w:val="single" w:sz="4" w:space="0" w:color="auto"/>
              <w:bottom w:val="single" w:sz="4" w:space="0" w:color="auto"/>
            </w:tcBorders>
            <w:shd w:val="clear" w:color="auto" w:fill="auto"/>
          </w:tcPr>
          <w:p w14:paraId="589B0D9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E.1/219 AND E.1/110</w:t>
            </w:r>
          </w:p>
        </w:tc>
        <w:tc>
          <w:tcPr>
            <w:tcW w:w="538" w:type="pct"/>
            <w:tcBorders>
              <w:top w:val="single" w:sz="4" w:space="0" w:color="auto"/>
              <w:bottom w:val="single" w:sz="4" w:space="0" w:color="auto"/>
            </w:tcBorders>
            <w:shd w:val="clear" w:color="auto" w:fill="auto"/>
          </w:tcPr>
          <w:p w14:paraId="4F65A2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912A65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B837E2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F0AA19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6FAB50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AFF8D9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4.4</w:t>
            </w:r>
          </w:p>
        </w:tc>
        <w:tc>
          <w:tcPr>
            <w:tcW w:w="987" w:type="pct"/>
            <w:tcBorders>
              <w:top w:val="single" w:sz="4" w:space="0" w:color="auto"/>
              <w:bottom w:val="single" w:sz="4" w:space="0" w:color="auto"/>
            </w:tcBorders>
            <w:shd w:val="clear" w:color="auto" w:fill="auto"/>
          </w:tcPr>
          <w:p w14:paraId="78E858C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04A2086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2A4A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85DCA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C179</w:t>
            </w:r>
          </w:p>
        </w:tc>
        <w:tc>
          <w:tcPr>
            <w:tcW w:w="538" w:type="pct"/>
            <w:tcBorders>
              <w:top w:val="single" w:sz="4" w:space="0" w:color="auto"/>
              <w:bottom w:val="single" w:sz="4" w:space="0" w:color="auto"/>
            </w:tcBorders>
            <w:shd w:val="clear" w:color="auto" w:fill="auto"/>
          </w:tcPr>
          <w:p w14:paraId="066E64C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E.1/221 AND E.1/220 AND E.1/110</w:t>
            </w:r>
          </w:p>
        </w:tc>
        <w:tc>
          <w:tcPr>
            <w:tcW w:w="538" w:type="pct"/>
            <w:tcBorders>
              <w:top w:val="single" w:sz="4" w:space="0" w:color="auto"/>
              <w:bottom w:val="single" w:sz="4" w:space="0" w:color="auto"/>
            </w:tcBorders>
            <w:shd w:val="clear" w:color="auto" w:fill="auto"/>
          </w:tcPr>
          <w:p w14:paraId="541E1BE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20A04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58B1318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E7892B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9A10AD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29CB2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4.5</w:t>
            </w:r>
          </w:p>
        </w:tc>
        <w:tc>
          <w:tcPr>
            <w:tcW w:w="987" w:type="pct"/>
            <w:tcBorders>
              <w:top w:val="single" w:sz="4" w:space="0" w:color="auto"/>
              <w:bottom w:val="single" w:sz="4" w:space="0" w:color="auto"/>
            </w:tcBorders>
            <w:shd w:val="clear" w:color="auto" w:fill="auto"/>
          </w:tcPr>
          <w:p w14:paraId="5864347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73EB9F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71EE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CB61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C179</w:t>
            </w:r>
          </w:p>
        </w:tc>
        <w:tc>
          <w:tcPr>
            <w:tcW w:w="538" w:type="pct"/>
            <w:tcBorders>
              <w:top w:val="single" w:sz="4" w:space="0" w:color="auto"/>
              <w:bottom w:val="single" w:sz="4" w:space="0" w:color="auto"/>
            </w:tcBorders>
            <w:shd w:val="clear" w:color="auto" w:fill="auto"/>
          </w:tcPr>
          <w:p w14:paraId="2A6E490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E.1/222 AND E.1/220 AND E.1/110</w:t>
            </w:r>
          </w:p>
        </w:tc>
        <w:tc>
          <w:tcPr>
            <w:tcW w:w="538" w:type="pct"/>
            <w:tcBorders>
              <w:top w:val="single" w:sz="4" w:space="0" w:color="auto"/>
              <w:bottom w:val="single" w:sz="4" w:space="0" w:color="auto"/>
            </w:tcBorders>
            <w:shd w:val="clear" w:color="auto" w:fill="auto"/>
          </w:tcPr>
          <w:p w14:paraId="63F4EAC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5DF046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7B964F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536A0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A96F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2FA3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4.6</w:t>
            </w:r>
          </w:p>
        </w:tc>
        <w:tc>
          <w:tcPr>
            <w:tcW w:w="987" w:type="pct"/>
            <w:tcBorders>
              <w:top w:val="single" w:sz="4" w:space="0" w:color="auto"/>
              <w:bottom w:val="single" w:sz="4" w:space="0" w:color="auto"/>
            </w:tcBorders>
            <w:shd w:val="clear" w:color="auto" w:fill="auto"/>
          </w:tcPr>
          <w:p w14:paraId="3DA72B65"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51388B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154FD5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88CBB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C160 AND </w:t>
            </w:r>
            <w:r w:rsidRPr="00682CBF">
              <w:rPr>
                <w:rFonts w:ascii="Arial" w:hAnsi="Arial" w:cs="Arial"/>
                <w:color w:val="000000"/>
                <w:sz w:val="16"/>
                <w:szCs w:val="16"/>
                <w:lang w:val="en-GB"/>
              </w:rPr>
              <w:lastRenderedPageBreak/>
              <w:t>C159 AND C179</w:t>
            </w:r>
          </w:p>
        </w:tc>
        <w:tc>
          <w:tcPr>
            <w:tcW w:w="538" w:type="pct"/>
            <w:tcBorders>
              <w:top w:val="single" w:sz="4" w:space="0" w:color="auto"/>
              <w:bottom w:val="single" w:sz="4" w:space="0" w:color="auto"/>
            </w:tcBorders>
            <w:shd w:val="clear" w:color="auto" w:fill="auto"/>
          </w:tcPr>
          <w:p w14:paraId="7EFC6A7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 xml:space="preserve">E.1/21 AND </w:t>
            </w:r>
            <w:r w:rsidRPr="00682CBF">
              <w:rPr>
                <w:rFonts w:ascii="Arial" w:hAnsi="Arial" w:cs="Arial"/>
                <w:color w:val="000000"/>
                <w:sz w:val="16"/>
                <w:szCs w:val="16"/>
                <w:lang w:val="en-GB"/>
              </w:rPr>
              <w:lastRenderedPageBreak/>
              <w:t>E.1/124 AND E.1/225 AND E.1/226 AND E.1/110</w:t>
            </w:r>
          </w:p>
        </w:tc>
        <w:tc>
          <w:tcPr>
            <w:tcW w:w="538" w:type="pct"/>
            <w:tcBorders>
              <w:top w:val="single" w:sz="4" w:space="0" w:color="auto"/>
              <w:bottom w:val="single" w:sz="4" w:space="0" w:color="auto"/>
            </w:tcBorders>
            <w:shd w:val="clear" w:color="auto" w:fill="auto"/>
          </w:tcPr>
          <w:p w14:paraId="348D896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4DBE8D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380461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02976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6AD38EE"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6DE77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4.7</w:t>
            </w:r>
          </w:p>
        </w:tc>
        <w:tc>
          <w:tcPr>
            <w:tcW w:w="987" w:type="pct"/>
            <w:tcBorders>
              <w:top w:val="single" w:sz="4" w:space="0" w:color="auto"/>
              <w:bottom w:val="single" w:sz="4" w:space="0" w:color="auto"/>
            </w:tcBorders>
            <w:shd w:val="clear" w:color="auto" w:fill="auto"/>
          </w:tcPr>
          <w:p w14:paraId="09559461"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32A00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533F2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DABE86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C179</w:t>
            </w:r>
          </w:p>
        </w:tc>
        <w:tc>
          <w:tcPr>
            <w:tcW w:w="538" w:type="pct"/>
            <w:tcBorders>
              <w:top w:val="single" w:sz="4" w:space="0" w:color="auto"/>
              <w:bottom w:val="single" w:sz="4" w:space="0" w:color="auto"/>
            </w:tcBorders>
            <w:shd w:val="clear" w:color="auto" w:fill="auto"/>
          </w:tcPr>
          <w:p w14:paraId="3700B5A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E.1/227 AND E.1/110</w:t>
            </w:r>
          </w:p>
        </w:tc>
        <w:tc>
          <w:tcPr>
            <w:tcW w:w="538" w:type="pct"/>
            <w:tcBorders>
              <w:top w:val="single" w:sz="4" w:space="0" w:color="auto"/>
              <w:bottom w:val="single" w:sz="4" w:space="0" w:color="auto"/>
            </w:tcBorders>
            <w:shd w:val="clear" w:color="auto" w:fill="auto"/>
          </w:tcPr>
          <w:p w14:paraId="3144AA0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3B551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293B191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3EC99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2DB40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60B26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4.8</w:t>
            </w:r>
          </w:p>
        </w:tc>
        <w:tc>
          <w:tcPr>
            <w:tcW w:w="987" w:type="pct"/>
            <w:tcBorders>
              <w:top w:val="single" w:sz="4" w:space="0" w:color="auto"/>
              <w:bottom w:val="single" w:sz="4" w:space="0" w:color="auto"/>
            </w:tcBorders>
            <w:shd w:val="clear" w:color="auto" w:fill="auto"/>
          </w:tcPr>
          <w:p w14:paraId="06A82FD9"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7D404D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FA82D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A7B2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C179</w:t>
            </w:r>
          </w:p>
        </w:tc>
        <w:tc>
          <w:tcPr>
            <w:tcW w:w="538" w:type="pct"/>
            <w:tcBorders>
              <w:top w:val="single" w:sz="4" w:space="0" w:color="auto"/>
              <w:bottom w:val="single" w:sz="4" w:space="0" w:color="auto"/>
            </w:tcBorders>
            <w:shd w:val="clear" w:color="auto" w:fill="auto"/>
          </w:tcPr>
          <w:p w14:paraId="3CD343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E.1/228 AND E.1/110</w:t>
            </w:r>
          </w:p>
        </w:tc>
        <w:tc>
          <w:tcPr>
            <w:tcW w:w="538" w:type="pct"/>
            <w:tcBorders>
              <w:top w:val="single" w:sz="4" w:space="0" w:color="auto"/>
              <w:bottom w:val="single" w:sz="4" w:space="0" w:color="auto"/>
            </w:tcBorders>
            <w:shd w:val="clear" w:color="auto" w:fill="auto"/>
          </w:tcPr>
          <w:p w14:paraId="0FC26F0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292712"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2CCAFB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2785451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243F43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FBA3D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4.9</w:t>
            </w:r>
          </w:p>
        </w:tc>
        <w:tc>
          <w:tcPr>
            <w:tcW w:w="987" w:type="pct"/>
            <w:tcBorders>
              <w:top w:val="single" w:sz="4" w:space="0" w:color="auto"/>
              <w:bottom w:val="single" w:sz="4" w:space="0" w:color="auto"/>
            </w:tcBorders>
            <w:shd w:val="clear" w:color="auto" w:fill="auto"/>
          </w:tcPr>
          <w:p w14:paraId="67C83C40"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07BC64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624D3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33A5C7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C179</w:t>
            </w:r>
          </w:p>
        </w:tc>
        <w:tc>
          <w:tcPr>
            <w:tcW w:w="538" w:type="pct"/>
            <w:tcBorders>
              <w:top w:val="single" w:sz="4" w:space="0" w:color="auto"/>
              <w:bottom w:val="single" w:sz="4" w:space="0" w:color="auto"/>
            </w:tcBorders>
            <w:shd w:val="clear" w:color="auto" w:fill="auto"/>
          </w:tcPr>
          <w:p w14:paraId="40F99D9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E.1/225 AND E.1/229 AND E.1/110</w:t>
            </w:r>
          </w:p>
        </w:tc>
        <w:tc>
          <w:tcPr>
            <w:tcW w:w="538" w:type="pct"/>
            <w:tcBorders>
              <w:top w:val="single" w:sz="4" w:space="0" w:color="auto"/>
              <w:bottom w:val="single" w:sz="4" w:space="0" w:color="auto"/>
            </w:tcBorders>
            <w:shd w:val="clear" w:color="auto" w:fill="auto"/>
          </w:tcPr>
          <w:p w14:paraId="431E8B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E7412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13BB0F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4EEEB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3EC7861"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1D30A4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4.10</w:t>
            </w:r>
          </w:p>
        </w:tc>
        <w:tc>
          <w:tcPr>
            <w:tcW w:w="987" w:type="pct"/>
            <w:tcBorders>
              <w:top w:val="single" w:sz="4" w:space="0" w:color="auto"/>
              <w:bottom w:val="single" w:sz="4" w:space="0" w:color="auto"/>
            </w:tcBorders>
            <w:shd w:val="clear" w:color="auto" w:fill="auto"/>
          </w:tcPr>
          <w:p w14:paraId="283E85D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foreground and background colours</w:t>
            </w:r>
          </w:p>
        </w:tc>
        <w:tc>
          <w:tcPr>
            <w:tcW w:w="396" w:type="pct"/>
            <w:tcBorders>
              <w:top w:val="single" w:sz="4" w:space="0" w:color="auto"/>
              <w:bottom w:val="single" w:sz="4" w:space="0" w:color="auto"/>
            </w:tcBorders>
            <w:shd w:val="clear" w:color="auto" w:fill="auto"/>
          </w:tcPr>
          <w:p w14:paraId="01A12B2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F002FF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3BBE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C179</w:t>
            </w:r>
          </w:p>
        </w:tc>
        <w:tc>
          <w:tcPr>
            <w:tcW w:w="538" w:type="pct"/>
            <w:tcBorders>
              <w:top w:val="single" w:sz="4" w:space="0" w:color="auto"/>
              <w:bottom w:val="single" w:sz="4" w:space="0" w:color="auto"/>
            </w:tcBorders>
            <w:shd w:val="clear" w:color="auto" w:fill="auto"/>
          </w:tcPr>
          <w:p w14:paraId="4001DE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E.1/124 AND E.1/230 AND E.1/231 AND E.1/110</w:t>
            </w:r>
          </w:p>
        </w:tc>
        <w:tc>
          <w:tcPr>
            <w:tcW w:w="538" w:type="pct"/>
            <w:tcBorders>
              <w:top w:val="single" w:sz="4" w:space="0" w:color="auto"/>
              <w:bottom w:val="single" w:sz="4" w:space="0" w:color="auto"/>
            </w:tcBorders>
            <w:shd w:val="clear" w:color="auto" w:fill="auto"/>
          </w:tcPr>
          <w:p w14:paraId="22CBEE8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48B7FE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76B66AE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0D56EBA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83892" w14:textId="3AF9B7C8"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064FD52" w14:textId="6F00A185"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(UCS2 display in C</w:t>
            </w:r>
            <w:r>
              <w:rPr>
                <w:rFonts w:ascii="Arial" w:hAnsi="Arial" w:cs="Arial"/>
                <w:sz w:val="16"/>
                <w:szCs w:val="16"/>
                <w:lang w:val="en-GB"/>
              </w:rPr>
              <w:t>hinese</w:t>
            </w:r>
            <w:r w:rsidRPr="007A0B32">
              <w:rPr>
                <w:rFonts w:ascii="Arial" w:hAnsi="Arial" w:cs="Arial"/>
                <w:sz w:val="16"/>
                <w:szCs w:val="16"/>
                <w:lang w:val="en-GB"/>
              </w:rPr>
              <w:t>)</w:t>
            </w:r>
          </w:p>
        </w:tc>
      </w:tr>
      <w:tr w:rsidR="0094721B" w:rsidRPr="00682CBF" w14:paraId="0B3EADCD"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70F922"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127FB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FB98A2F"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1BF7019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04F9D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F25E5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C179</w:t>
            </w:r>
          </w:p>
        </w:tc>
        <w:tc>
          <w:tcPr>
            <w:tcW w:w="538" w:type="pct"/>
            <w:tcBorders>
              <w:top w:val="single" w:sz="4" w:space="0" w:color="auto"/>
              <w:bottom w:val="single" w:sz="4" w:space="0" w:color="auto"/>
            </w:tcBorders>
            <w:shd w:val="clear" w:color="auto" w:fill="auto"/>
          </w:tcPr>
          <w:p w14:paraId="201AEFE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44731E4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5D791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0FFA2A8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9F48B5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3B57E65" w14:textId="091BE51D"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0094721B" w:rsidRPr="007A0B32">
              <w:rPr>
                <w:rFonts w:ascii="Arial" w:hAnsi="Arial" w:cs="Arial"/>
                <w:b w:val="0"/>
                <w:bCs w:val="0"/>
                <w:color w:val="000000"/>
                <w:sz w:val="16"/>
                <w:szCs w:val="16"/>
                <w:lang w:val="en-GB"/>
              </w:rPr>
              <w:t>.5.</w:t>
            </w:r>
            <w:r w:rsidR="0094721B">
              <w:rPr>
                <w:rFonts w:ascii="Arial" w:hAnsi="Arial" w:cs="Arial"/>
                <w:b w:val="0"/>
                <w:bCs w:val="0"/>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4BD9F0" w14:textId="2D795854"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sz w:val="16"/>
                <w:szCs w:val="16"/>
                <w:lang w:val="en-GB"/>
              </w:rPr>
              <w:t>PLAY TONE (</w:t>
            </w:r>
            <w:r w:rsidRPr="0094721B">
              <w:rPr>
                <w:rFonts w:ascii="Arial" w:hAnsi="Arial" w:cs="Arial"/>
                <w:sz w:val="16"/>
                <w:szCs w:val="16"/>
                <w:lang w:val="en-GB"/>
              </w:rPr>
              <w:t>UCS2 display in Katakana</w:t>
            </w:r>
            <w:r w:rsidRPr="007A0B32">
              <w:rPr>
                <w:rFonts w:ascii="Arial" w:hAnsi="Arial" w:cs="Arial"/>
                <w:sz w:val="16"/>
                <w:szCs w:val="16"/>
                <w:lang w:val="en-GB"/>
              </w:rPr>
              <w:t>)</w:t>
            </w:r>
          </w:p>
        </w:tc>
      </w:tr>
      <w:tr w:rsidR="001B1C01" w:rsidRPr="00682CBF" w14:paraId="38E0FCA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E9E57C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96F7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856E94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6940EF1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B21F19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3E27B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C179</w:t>
            </w:r>
          </w:p>
        </w:tc>
        <w:tc>
          <w:tcPr>
            <w:tcW w:w="538" w:type="pct"/>
            <w:tcBorders>
              <w:top w:val="single" w:sz="4" w:space="0" w:color="auto"/>
              <w:bottom w:val="single" w:sz="4" w:space="0" w:color="auto"/>
            </w:tcBorders>
            <w:shd w:val="clear" w:color="auto" w:fill="auto"/>
          </w:tcPr>
          <w:p w14:paraId="4B85724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E.1/21 AND E.1/15 AND E.1/110</w:t>
            </w:r>
          </w:p>
        </w:tc>
        <w:tc>
          <w:tcPr>
            <w:tcW w:w="538" w:type="pct"/>
            <w:tcBorders>
              <w:top w:val="single" w:sz="4" w:space="0" w:color="auto"/>
              <w:bottom w:val="single" w:sz="4" w:space="0" w:color="auto"/>
            </w:tcBorders>
            <w:shd w:val="clear" w:color="auto" w:fill="auto"/>
          </w:tcPr>
          <w:p w14:paraId="597D60AF"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9F30C7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vAlign w:val="center"/>
          </w:tcPr>
          <w:p w14:paraId="3C310FFC"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01AF439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057065" w14:textId="6462CDE8"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7B5AB7B"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POLL INTERVAL</w:t>
            </w:r>
          </w:p>
        </w:tc>
      </w:tr>
      <w:tr w:rsidR="001B1C01" w:rsidRPr="00682CBF" w14:paraId="74A4C4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D77A13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6F776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C451A91"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2218E63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044DF5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39D7A3" w14:textId="77777777" w:rsidR="0094721B" w:rsidRPr="00682CBF" w:rsidRDefault="0094721B" w:rsidP="00251AC5">
            <w:pPr>
              <w:widowControl w:val="0"/>
              <w:spacing w:after="0"/>
              <w:ind w:left="284"/>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0F1274C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E.1/221.1</w:t>
            </w:r>
          </w:p>
        </w:tc>
        <w:tc>
          <w:tcPr>
            <w:tcW w:w="538" w:type="pct"/>
            <w:tcBorders>
              <w:top w:val="single" w:sz="4" w:space="0" w:color="auto"/>
              <w:bottom w:val="single" w:sz="4" w:space="0" w:color="auto"/>
            </w:tcBorders>
            <w:shd w:val="clear" w:color="auto" w:fill="auto"/>
          </w:tcPr>
          <w:p w14:paraId="5217246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CDD48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034689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67AB" w:rsidRPr="00682CBF" w14:paraId="493928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8C45A94" w14:textId="1A877790" w:rsidR="0094721B" w:rsidRPr="00682CBF" w:rsidRDefault="008D6E37" w:rsidP="00251AC5">
            <w:pPr>
              <w:widowControl w:val="0"/>
              <w:spacing w:after="0"/>
              <w:rPr>
                <w:rFonts w:ascii="Arial" w:hAnsi="Arial" w:cs="Arial"/>
                <w:sz w:val="16"/>
                <w:szCs w:val="16"/>
                <w:lang w:val="en-GB"/>
              </w:rPr>
            </w:pPr>
            <w:r>
              <w:rPr>
                <w:rFonts w:ascii="Arial" w:hAnsi="Arial" w:cs="Arial"/>
                <w:sz w:val="16"/>
                <w:szCs w:val="16"/>
                <w:lang w:val="en-GB"/>
              </w:rPr>
              <w:t>10.4</w:t>
            </w:r>
            <w:r w:rsidR="0094721B" w:rsidRPr="00682CBF">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FD3A23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REFRESH</w:t>
            </w:r>
          </w:p>
        </w:tc>
      </w:tr>
      <w:tr w:rsidR="00B05BAE" w:rsidRPr="00682CBF" w14:paraId="04EBEFB8" w14:textId="77777777" w:rsidTr="00A43F4C">
        <w:trPr>
          <w:cantSplit/>
          <w:trHeight w:val="105"/>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E6D374" w14:textId="557AF967" w:rsidR="0094721B" w:rsidRPr="00B05BAE" w:rsidRDefault="008D6E37" w:rsidP="00251AC5">
            <w:pPr>
              <w:pStyle w:val="TAL"/>
              <w:rPr>
                <w:b w:val="0"/>
                <w:bCs w:val="0"/>
                <w:sz w:val="16"/>
                <w:szCs w:val="16"/>
              </w:rPr>
            </w:pPr>
            <w:r>
              <w:rPr>
                <w:b w:val="0"/>
                <w:bCs w:val="0"/>
                <w:sz w:val="16"/>
                <w:szCs w:val="16"/>
              </w:rPr>
              <w:t>10.4</w:t>
            </w:r>
            <w:r w:rsidR="0094721B" w:rsidRPr="00B05BAE">
              <w:rPr>
                <w:sz w:val="16"/>
                <w:szCs w:val="16"/>
              </w:rPr>
              <w:t>.7.1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4B042D" w14:textId="53364E26" w:rsidR="0094721B" w:rsidRPr="00B05BAE" w:rsidRDefault="0094721B" w:rsidP="00251AC5">
            <w:pPr>
              <w:pStyle w:val="TAL"/>
              <w:tabs>
                <w:tab w:val="left" w:pos="494"/>
              </w:tabs>
              <w:cnfStyle w:val="000000000000" w:firstRow="0" w:lastRow="0" w:firstColumn="0" w:lastColumn="0" w:oddVBand="0" w:evenVBand="0" w:oddHBand="0" w:evenHBand="0" w:firstRowFirstColumn="0" w:firstRowLastColumn="0" w:lastRowFirstColumn="0" w:lastRowLastColumn="0"/>
              <w:rPr>
                <w:sz w:val="16"/>
                <w:szCs w:val="16"/>
              </w:rPr>
            </w:pPr>
            <w:r w:rsidRPr="00B05BAE">
              <w:rPr>
                <w:sz w:val="16"/>
                <w:szCs w:val="16"/>
              </w:rPr>
              <w:t>REFRESH (Normal)</w:t>
            </w:r>
          </w:p>
        </w:tc>
      </w:tr>
      <w:tr w:rsidR="001B1C01" w:rsidRPr="00682CBF" w14:paraId="330EB7E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EECA8AF"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10345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0B5B81E"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initialization and file change notification of ADN</w:t>
            </w:r>
          </w:p>
        </w:tc>
        <w:tc>
          <w:tcPr>
            <w:tcW w:w="396" w:type="pct"/>
            <w:tcBorders>
              <w:top w:val="single" w:sz="4" w:space="0" w:color="auto"/>
              <w:bottom w:val="single" w:sz="4" w:space="0" w:color="auto"/>
            </w:tcBorders>
            <w:shd w:val="clear" w:color="auto" w:fill="auto"/>
          </w:tcPr>
          <w:p w14:paraId="566512B1"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8AE83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1FA879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330024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E.1/110 AND E.1/111</w:t>
            </w:r>
          </w:p>
        </w:tc>
        <w:tc>
          <w:tcPr>
            <w:tcW w:w="538" w:type="pct"/>
            <w:tcBorders>
              <w:top w:val="single" w:sz="4" w:space="0" w:color="auto"/>
              <w:bottom w:val="single" w:sz="4" w:space="0" w:color="auto"/>
            </w:tcBorders>
            <w:shd w:val="clear" w:color="auto" w:fill="auto"/>
          </w:tcPr>
          <w:p w14:paraId="13D3F22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FE6B6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6F6B646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62FAEC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C08F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81079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460CB1C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w:t>
            </w:r>
          </w:p>
        </w:tc>
        <w:tc>
          <w:tcPr>
            <w:tcW w:w="396" w:type="pct"/>
            <w:tcBorders>
              <w:top w:val="single" w:sz="4" w:space="0" w:color="auto"/>
              <w:bottom w:val="single" w:sz="4" w:space="0" w:color="auto"/>
            </w:tcBorders>
            <w:shd w:val="clear" w:color="auto" w:fill="auto"/>
          </w:tcPr>
          <w:p w14:paraId="700CE0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012A1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CB8850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DD5359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0776A57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DB6D9D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ACFE0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9E0584" w:rsidRPr="00682CBF" w14:paraId="1CF51AE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914590" w14:textId="2CF2B86E" w:rsidR="0094721B" w:rsidRPr="0094721B"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23C85614" w14:textId="748B7AB5" w:rsidR="0094721B" w:rsidRPr="0094721B"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sidRPr="0094721B">
              <w:rPr>
                <w:rFonts w:ascii="Arial" w:hAnsi="Arial" w:cs="Arial"/>
                <w:sz w:val="16"/>
                <w:szCs w:val="16"/>
                <w:lang w:val="en-GB"/>
              </w:rPr>
              <w:t>Steering of roaming</w:t>
            </w:r>
            <w:r w:rsidRPr="00B05BAE">
              <w:rPr>
                <w:rFonts w:ascii="Arial" w:hAnsi="Arial" w:cs="Arial"/>
                <w:sz w:val="16"/>
                <w:szCs w:val="16"/>
              </w:rPr>
              <w:t>)</w:t>
            </w:r>
          </w:p>
        </w:tc>
      </w:tr>
      <w:tr w:rsidR="001B1C01" w:rsidRPr="00682CBF" w14:paraId="4CCDC3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7AD827"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C346C7"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7F2EBC"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30D87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ECEB93"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1655F9"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7ECF6C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E.1/135 AND E.1/236</w:t>
            </w:r>
          </w:p>
        </w:tc>
        <w:tc>
          <w:tcPr>
            <w:tcW w:w="538" w:type="pct"/>
            <w:tcBorders>
              <w:top w:val="single" w:sz="4" w:space="0" w:color="auto"/>
              <w:bottom w:val="single" w:sz="4" w:space="0" w:color="auto"/>
            </w:tcBorders>
            <w:shd w:val="clear" w:color="auto" w:fill="auto"/>
          </w:tcPr>
          <w:p w14:paraId="38C397B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2A031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697FC8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3A08827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4F9E0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6D385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321779B6"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Steering of roaming;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49A50A9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B951E8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2C0CD54"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991D06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E.1/236</w:t>
            </w:r>
          </w:p>
        </w:tc>
        <w:tc>
          <w:tcPr>
            <w:tcW w:w="538" w:type="pct"/>
            <w:tcBorders>
              <w:top w:val="single" w:sz="4" w:space="0" w:color="auto"/>
              <w:bottom w:val="single" w:sz="4" w:space="0" w:color="auto"/>
            </w:tcBorders>
            <w:shd w:val="clear" w:color="auto" w:fill="auto"/>
          </w:tcPr>
          <w:p w14:paraId="29F4E4CD"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2FA4DB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785072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9E0584" w:rsidRPr="00682CBF" w14:paraId="1AAD139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E75656C" w14:textId="418289F4"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2" w:space="0" w:color="auto"/>
            </w:tcBorders>
            <w:shd w:val="clear" w:color="auto" w:fill="F2F2F2" w:themeFill="background1" w:themeFillShade="F2"/>
            <w:vAlign w:val="center"/>
          </w:tcPr>
          <w:p w14:paraId="13888F42" w14:textId="0B5BB488" w:rsidR="0094721B" w:rsidRPr="0094721B"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B05BAE">
              <w:rPr>
                <w:rFonts w:ascii="Arial" w:hAnsi="Arial" w:cs="Arial"/>
                <w:sz w:val="16"/>
                <w:szCs w:val="16"/>
              </w:rPr>
              <w:t>REFRESH (</w:t>
            </w:r>
            <w:r>
              <w:rPr>
                <w:rFonts w:ascii="Arial" w:hAnsi="Arial" w:cs="Arial"/>
                <w:sz w:val="16"/>
                <w:szCs w:val="16"/>
              </w:rPr>
              <w:t>AID</w:t>
            </w:r>
            <w:r w:rsidRPr="00B05BAE">
              <w:rPr>
                <w:rFonts w:ascii="Arial" w:hAnsi="Arial" w:cs="Arial"/>
                <w:sz w:val="16"/>
                <w:szCs w:val="16"/>
              </w:rPr>
              <w:t>)</w:t>
            </w:r>
          </w:p>
        </w:tc>
      </w:tr>
      <w:tr w:rsidR="001B1C01" w:rsidRPr="00682CBF" w14:paraId="7C1C9D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28F8A8"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1D814F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9A9B3C2"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with AID;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4E61D38C"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9FD72EF"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2F02D5"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458C6E3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76CD66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568E2A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03CC59AB"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B05BAE" w:rsidRPr="00682CBF" w14:paraId="004AE14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86A8BB" w14:textId="501A6D31"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D8EF49C" w14:textId="2D67C646" w:rsidR="0094721B" w:rsidRPr="00B05BAE"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IMSI changing procedure, E-UTRAN</w:t>
            </w:r>
            <w:r w:rsidRPr="00B05BAE">
              <w:rPr>
                <w:rFonts w:ascii="Arial" w:hAnsi="Arial" w:cs="Arial"/>
                <w:sz w:val="16"/>
                <w:szCs w:val="16"/>
                <w:lang w:val="en-GB"/>
              </w:rPr>
              <w:t>)</w:t>
            </w:r>
          </w:p>
        </w:tc>
      </w:tr>
      <w:tr w:rsidR="001B1C01" w:rsidRPr="00682CBF" w14:paraId="6989AFE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3D8816"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9A91A7"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ED28F9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EDC024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503708"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5C1490"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88D8619"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385E1FE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DFA00CA"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4AFCF72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1B1C01" w:rsidRPr="00682CBF" w14:paraId="7663E88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FEDA20"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02C33D"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3208A4D2"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10A7E5D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28D22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3F238"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140417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91B192A"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FA131E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6055C5B"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B05BAE" w:rsidRPr="00682CBF" w14:paraId="3EFA3E1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202E7A1" w14:textId="0F635ABE" w:rsidR="0094721B" w:rsidRPr="00682CBF" w:rsidRDefault="008D6E37" w:rsidP="00251AC5">
            <w:pPr>
              <w:widowControl w:val="0"/>
              <w:spacing w:after="0"/>
              <w:rPr>
                <w:rFonts w:ascii="Arial" w:hAnsi="Arial" w:cs="Arial"/>
                <w:b w:val="0"/>
                <w:bCs w:val="0"/>
                <w:sz w:val="16"/>
                <w:szCs w:val="16"/>
              </w:rPr>
            </w:pPr>
            <w:r>
              <w:rPr>
                <w:rFonts w:ascii="Arial" w:hAnsi="Arial" w:cs="Arial"/>
                <w:b w:val="0"/>
                <w:bCs w:val="0"/>
                <w:sz w:val="16"/>
                <w:szCs w:val="16"/>
              </w:rPr>
              <w:t>10.4</w:t>
            </w:r>
            <w:r w:rsidR="0094721B" w:rsidRPr="00B05BAE">
              <w:rPr>
                <w:rFonts w:ascii="Arial" w:hAnsi="Arial" w:cs="Arial"/>
                <w:sz w:val="16"/>
                <w:szCs w:val="16"/>
              </w:rPr>
              <w:t>.7.</w:t>
            </w:r>
            <w:r w:rsidR="0094721B">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98A7012" w14:textId="21BAF9F9" w:rsidR="0094721B" w:rsidRPr="00B05BAE"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 xml:space="preserve">IMSI changing procedure, </w:t>
            </w:r>
            <w:r>
              <w:rPr>
                <w:rFonts w:ascii="Arial" w:hAnsi="Arial" w:cs="Arial"/>
                <w:sz w:val="16"/>
                <w:szCs w:val="16"/>
                <w:lang w:val="en-GB"/>
              </w:rPr>
              <w:t>NG-</w:t>
            </w:r>
            <w:r w:rsidRPr="0094721B">
              <w:rPr>
                <w:rFonts w:ascii="Arial" w:hAnsi="Arial" w:cs="Arial"/>
                <w:sz w:val="16"/>
                <w:szCs w:val="16"/>
                <w:lang w:val="en-GB"/>
              </w:rPr>
              <w:t xml:space="preserve">RAN </w:t>
            </w:r>
            <w:r w:rsidRPr="00B05BAE">
              <w:rPr>
                <w:rFonts w:ascii="Arial" w:hAnsi="Arial" w:cs="Arial"/>
                <w:sz w:val="16"/>
                <w:szCs w:val="16"/>
                <w:lang w:val="en-GB"/>
              </w:rPr>
              <w:t>)</w:t>
            </w:r>
          </w:p>
        </w:tc>
      </w:tr>
      <w:tr w:rsidR="001B1C01" w:rsidRPr="00682CBF" w14:paraId="16B0D18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DAE23"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DE64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69D3E896" w14:textId="77777777" w:rsidR="0094721B" w:rsidRPr="00682CBF" w:rsidRDefault="0094721B" w:rsidP="00251AC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IMSI Changing procedure; NG-RAN</w:t>
            </w:r>
          </w:p>
        </w:tc>
        <w:tc>
          <w:tcPr>
            <w:tcW w:w="396" w:type="pct"/>
            <w:tcBorders>
              <w:top w:val="single" w:sz="4" w:space="0" w:color="auto"/>
              <w:bottom w:val="single" w:sz="4" w:space="0" w:color="auto"/>
            </w:tcBorders>
            <w:shd w:val="clear" w:color="auto" w:fill="auto"/>
          </w:tcPr>
          <w:p w14:paraId="018EBDA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C0F6100"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91DF5"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CF26F4"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7B164E81"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CEB256"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119C504E" w14:textId="77777777" w:rsidR="0094721B" w:rsidRPr="00682CBF" w:rsidRDefault="0094721B" w:rsidP="00251AC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1B1C01" w:rsidRPr="00682CBF" w14:paraId="4736084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C93E99" w14:textId="77777777" w:rsidR="0094721B" w:rsidRPr="00682CBF" w:rsidRDefault="0094721B" w:rsidP="00251AC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73695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49E29AA" w14:textId="77777777" w:rsidR="0094721B" w:rsidRPr="00682CBF" w:rsidRDefault="0094721B" w:rsidP="00251AC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IMSI Changing procedure; NG-RAN</w:t>
            </w:r>
          </w:p>
        </w:tc>
        <w:tc>
          <w:tcPr>
            <w:tcW w:w="396" w:type="pct"/>
            <w:tcBorders>
              <w:top w:val="single" w:sz="4" w:space="0" w:color="auto"/>
              <w:bottom w:val="single" w:sz="4" w:space="0" w:color="auto"/>
            </w:tcBorders>
            <w:shd w:val="clear" w:color="auto" w:fill="auto"/>
          </w:tcPr>
          <w:p w14:paraId="72B15BE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91EFA7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7C8452"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7ED21B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OR (E.1/24 AND E.1/256)</w:t>
            </w:r>
          </w:p>
        </w:tc>
        <w:tc>
          <w:tcPr>
            <w:tcW w:w="538" w:type="pct"/>
            <w:tcBorders>
              <w:top w:val="single" w:sz="4" w:space="0" w:color="auto"/>
              <w:bottom w:val="single" w:sz="4" w:space="0" w:color="auto"/>
            </w:tcBorders>
            <w:shd w:val="clear" w:color="auto" w:fill="auto"/>
          </w:tcPr>
          <w:p w14:paraId="6F345BB3"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6AECE86"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B35C51E" w14:textId="77777777" w:rsidR="0094721B" w:rsidRPr="00682CBF" w:rsidRDefault="0094721B" w:rsidP="00251AC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5FB1A5A3" w14:textId="77777777" w:rsidTr="00A54701">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3AD16CB9"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0F44D8B7" w14:textId="2A8EAAF5"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5F3AA059" w14:textId="3E414BE0" w:rsidR="00A54701" w:rsidRPr="00A54701"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USIM Application Reset for IMSI Changing procedure, NG-RAN</w:t>
            </w:r>
          </w:p>
        </w:tc>
        <w:tc>
          <w:tcPr>
            <w:tcW w:w="0" w:type="pct"/>
            <w:tcBorders>
              <w:top w:val="single" w:sz="4" w:space="0" w:color="auto"/>
              <w:bottom w:val="single" w:sz="4" w:space="0" w:color="auto"/>
            </w:tcBorders>
            <w:shd w:val="clear" w:color="auto" w:fill="auto"/>
          </w:tcPr>
          <w:p w14:paraId="67265530" w14:textId="6A08A62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49F10FE" w14:textId="77777777"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BB219" w14:textId="68DB98A2"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4B7B76F6"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5A8F9BB9" w14:textId="77777777" w:rsidR="00A54701" w:rsidRPr="00A54701" w:rsidRDefault="00A54701" w:rsidP="00A54701">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49CC2A0B" w14:textId="5255F8AC"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3875D458" w14:textId="4731D0FA" w:rsidR="00A54701" w:rsidRPr="00A54701"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B600079"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4CFEE6E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0C87EB63" w14:textId="77777777" w:rsidTr="00A5470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F1143C1" w14:textId="77777777" w:rsidR="00A54701" w:rsidRPr="00682CBF" w:rsidRDefault="00A54701" w:rsidP="00A54701">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74610918" w14:textId="5D2ACF46"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6.</w:t>
            </w:r>
            <w:r w:rsidRPr="00A54701">
              <w:rPr>
                <w:rFonts w:ascii="Arial" w:hAnsi="Arial" w:cs="Arial"/>
                <w:color w:val="000000"/>
                <w:sz w:val="16"/>
                <w:szCs w:val="16"/>
                <w:lang w:val="en-GB"/>
              </w:rPr>
              <w:t>4</w:t>
            </w:r>
          </w:p>
        </w:tc>
        <w:tc>
          <w:tcPr>
            <w:tcW w:w="0" w:type="pct"/>
            <w:tcBorders>
              <w:top w:val="single" w:sz="4" w:space="0" w:color="auto"/>
              <w:bottom w:val="single" w:sz="4" w:space="0" w:color="auto"/>
            </w:tcBorders>
            <w:shd w:val="clear" w:color="auto" w:fill="auto"/>
            <w:vAlign w:val="center"/>
          </w:tcPr>
          <w:p w14:paraId="49A6D095" w14:textId="4E5EA312" w:rsidR="00A54701" w:rsidRPr="00A54701"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hint="eastAsia"/>
                <w:color w:val="000000"/>
                <w:sz w:val="16"/>
                <w:szCs w:val="16"/>
                <w:lang w:val="en-GB"/>
              </w:rPr>
              <w:t>REFRESH, reject 3G Session Reset for IMSI Changing procedure during mobile originated call, NG-RAN</w:t>
            </w:r>
          </w:p>
        </w:tc>
        <w:tc>
          <w:tcPr>
            <w:tcW w:w="0" w:type="pct"/>
            <w:tcBorders>
              <w:top w:val="single" w:sz="4" w:space="0" w:color="auto"/>
              <w:bottom w:val="single" w:sz="4" w:space="0" w:color="auto"/>
            </w:tcBorders>
            <w:shd w:val="clear" w:color="auto" w:fill="auto"/>
          </w:tcPr>
          <w:p w14:paraId="1F9CCF81" w14:textId="1FA2BFEF"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Rel-1</w:t>
            </w:r>
            <w:r w:rsidRPr="00A54701">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5DD14680" w14:textId="77777777"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08A9702" w14:textId="41A9F7DC"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C231</w:t>
            </w:r>
          </w:p>
        </w:tc>
        <w:tc>
          <w:tcPr>
            <w:tcW w:w="0" w:type="pct"/>
            <w:tcBorders>
              <w:top w:val="single" w:sz="4" w:space="0" w:color="auto"/>
              <w:bottom w:val="single" w:sz="4" w:space="0" w:color="auto"/>
            </w:tcBorders>
            <w:shd w:val="clear" w:color="auto" w:fill="auto"/>
          </w:tcPr>
          <w:p w14:paraId="30968A11"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OR</w:t>
            </w:r>
          </w:p>
          <w:p w14:paraId="1A3B6B2C" w14:textId="77777777" w:rsidR="00A54701" w:rsidRPr="00A54701" w:rsidRDefault="00A54701" w:rsidP="00A54701">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(E.1/24 AND</w:t>
            </w:r>
          </w:p>
          <w:p w14:paraId="1FD000E5" w14:textId="748B24EA"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E.1/256)</w:t>
            </w:r>
          </w:p>
        </w:tc>
        <w:tc>
          <w:tcPr>
            <w:tcW w:w="0" w:type="pct"/>
            <w:tcBorders>
              <w:top w:val="single" w:sz="4" w:space="0" w:color="auto"/>
              <w:bottom w:val="single" w:sz="4" w:space="0" w:color="auto"/>
            </w:tcBorders>
            <w:shd w:val="clear" w:color="auto" w:fill="auto"/>
          </w:tcPr>
          <w:p w14:paraId="09BF0A84" w14:textId="19140C1D" w:rsidR="00A54701" w:rsidRPr="00A54701"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54701">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01031BB6"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6F4AB99B"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54701" w:rsidRPr="00682CBF" w14:paraId="6E2103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8F2248F" w14:textId="545109B7" w:rsidR="00A54701" w:rsidRPr="00682CBF" w:rsidRDefault="00A54701" w:rsidP="00A54701">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1BEC1E3" w14:textId="2DF0DF4C" w:rsidR="00A54701" w:rsidRPr="00B05BAE"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94721B">
              <w:rPr>
                <w:rFonts w:ascii="Arial" w:hAnsi="Arial" w:cs="Arial"/>
                <w:sz w:val="16"/>
                <w:szCs w:val="16"/>
                <w:lang w:val="en-GB"/>
              </w:rPr>
              <w:t>SUPI_NAI changing procedure, NG-RAN</w:t>
            </w:r>
            <w:r w:rsidRPr="00B05BAE">
              <w:rPr>
                <w:rFonts w:ascii="Arial" w:hAnsi="Arial" w:cs="Arial"/>
                <w:sz w:val="16"/>
                <w:szCs w:val="16"/>
                <w:lang w:val="en-GB"/>
              </w:rPr>
              <w:t>)</w:t>
            </w:r>
          </w:p>
        </w:tc>
      </w:tr>
      <w:tr w:rsidR="00A54701" w:rsidRPr="00682CBF" w14:paraId="4669F43F"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F90596D"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C37BD2"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1971FD3C" w14:textId="77777777" w:rsidR="00A54701" w:rsidRPr="00682CBF" w:rsidRDefault="00A54701" w:rsidP="00A54701">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UICC Reset for SUPI_NAI Changing procedure; NG-</w:t>
            </w:r>
            <w:r w:rsidRPr="00682CBF">
              <w:rPr>
                <w:rFonts w:ascii="Arial" w:hAnsi="Arial" w:cs="Arial"/>
                <w:color w:val="000000"/>
                <w:sz w:val="16"/>
                <w:szCs w:val="16"/>
                <w:lang w:val="en-GB"/>
              </w:rPr>
              <w:lastRenderedPageBreak/>
              <w:t>RAN</w:t>
            </w:r>
          </w:p>
        </w:tc>
        <w:tc>
          <w:tcPr>
            <w:tcW w:w="396" w:type="pct"/>
            <w:tcBorders>
              <w:top w:val="single" w:sz="4" w:space="0" w:color="auto"/>
              <w:bottom w:val="single" w:sz="4" w:space="0" w:color="auto"/>
            </w:tcBorders>
            <w:shd w:val="clear" w:color="auto" w:fill="auto"/>
          </w:tcPr>
          <w:p w14:paraId="450CA763"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Rel-16</w:t>
            </w:r>
          </w:p>
        </w:tc>
        <w:tc>
          <w:tcPr>
            <w:tcW w:w="396" w:type="pct"/>
            <w:tcBorders>
              <w:top w:val="single" w:sz="4" w:space="0" w:color="auto"/>
              <w:bottom w:val="single" w:sz="4" w:space="0" w:color="auto"/>
            </w:tcBorders>
            <w:shd w:val="clear" w:color="auto" w:fill="auto"/>
          </w:tcPr>
          <w:p w14:paraId="117E4A79"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FBBEB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38CFC274"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1563A56C"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ACDEC70"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38F4541D" w14:textId="77777777" w:rsidR="00A54701" w:rsidRPr="00682CBF" w:rsidRDefault="00A54701" w:rsidP="00A54701">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54701" w:rsidRPr="00682CBF" w14:paraId="148CC169"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0F9F111" w14:textId="77777777" w:rsidR="00A54701" w:rsidRPr="00682CBF" w:rsidRDefault="00A54701" w:rsidP="00A54701">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FA2000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7.2</w:t>
            </w:r>
          </w:p>
        </w:tc>
        <w:tc>
          <w:tcPr>
            <w:tcW w:w="987" w:type="pct"/>
            <w:tcBorders>
              <w:top w:val="single" w:sz="4" w:space="0" w:color="auto"/>
              <w:bottom w:val="single" w:sz="4" w:space="0" w:color="auto"/>
            </w:tcBorders>
            <w:shd w:val="clear" w:color="auto" w:fill="auto"/>
          </w:tcPr>
          <w:p w14:paraId="14E8DBA0" w14:textId="77777777" w:rsidR="00A54701" w:rsidRPr="00682CBF" w:rsidRDefault="00A54701" w:rsidP="00A54701">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3G Session Reset for SUPI_NAI Changing procedure; NG-RAN</w:t>
            </w:r>
          </w:p>
        </w:tc>
        <w:tc>
          <w:tcPr>
            <w:tcW w:w="396" w:type="pct"/>
            <w:tcBorders>
              <w:top w:val="single" w:sz="4" w:space="0" w:color="auto"/>
              <w:bottom w:val="single" w:sz="4" w:space="0" w:color="auto"/>
            </w:tcBorders>
            <w:shd w:val="clear" w:color="auto" w:fill="auto"/>
          </w:tcPr>
          <w:p w14:paraId="443E47F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45C9DF6"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024B32C"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 AND C233</w:t>
            </w:r>
          </w:p>
        </w:tc>
        <w:tc>
          <w:tcPr>
            <w:tcW w:w="538" w:type="pct"/>
            <w:tcBorders>
              <w:top w:val="single" w:sz="4" w:space="0" w:color="auto"/>
              <w:bottom w:val="single" w:sz="4" w:space="0" w:color="auto"/>
            </w:tcBorders>
            <w:shd w:val="clear" w:color="auto" w:fill="auto"/>
          </w:tcPr>
          <w:p w14:paraId="6AFA596D"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w:t>
            </w:r>
          </w:p>
        </w:tc>
        <w:tc>
          <w:tcPr>
            <w:tcW w:w="538" w:type="pct"/>
            <w:tcBorders>
              <w:top w:val="single" w:sz="4" w:space="0" w:color="auto"/>
              <w:bottom w:val="single" w:sz="4" w:space="0" w:color="auto"/>
            </w:tcBorders>
            <w:shd w:val="clear" w:color="auto" w:fill="auto"/>
          </w:tcPr>
          <w:p w14:paraId="21459E84"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6DEE16F"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vAlign w:val="center"/>
          </w:tcPr>
          <w:p w14:paraId="2F7B0AA2" w14:textId="77777777" w:rsidR="00A54701" w:rsidRPr="00682CBF" w:rsidRDefault="00A54701" w:rsidP="00A54701">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70FA5943" w14:textId="77777777" w:rsidTr="008C7A4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B49366B"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2B975D8" w14:textId="69972699"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7.</w:t>
            </w:r>
            <w:r w:rsidRPr="008C7A45">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FEACA8A" w14:textId="66B0ADEC"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Application Reset for SUPI_NAI Changing procedure, NG-RAN</w:t>
            </w:r>
          </w:p>
        </w:tc>
        <w:tc>
          <w:tcPr>
            <w:tcW w:w="0" w:type="pct"/>
            <w:tcBorders>
              <w:top w:val="single" w:sz="4" w:space="0" w:color="auto"/>
              <w:bottom w:val="single" w:sz="4" w:space="0" w:color="auto"/>
            </w:tcBorders>
            <w:shd w:val="clear" w:color="auto" w:fill="auto"/>
          </w:tcPr>
          <w:p w14:paraId="6D68FFA0" w14:textId="230D179E"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702381C0" w14:textId="7777777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84FDCEB" w14:textId="77777777" w:rsidR="008C7A45" w:rsidRPr="008C7A45" w:rsidRDefault="008C7A45" w:rsidP="008C7A45">
            <w:pPr>
              <w:pStyle w:val="TAC"/>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1D35A0DB" w14:textId="3ADAF904"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D68C003" w14:textId="7D8FD987"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269AED63" w14:textId="12991066" w:rsidR="008C7A45" w:rsidRPr="008C7A45"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2091A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0FE345C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4E7984" w:rsidRPr="00682CBF" w14:paraId="7AF9850C"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106728B9" w14:textId="77777777" w:rsidR="008C7A45" w:rsidRPr="00682CBF" w:rsidRDefault="008C7A45" w:rsidP="008C7A45">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6091F402" w14:textId="1516D26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7.4</w:t>
            </w:r>
          </w:p>
        </w:tc>
        <w:tc>
          <w:tcPr>
            <w:tcW w:w="0" w:type="pct"/>
            <w:tcBorders>
              <w:top w:val="single" w:sz="4" w:space="0" w:color="auto"/>
              <w:bottom w:val="single" w:sz="4" w:space="0" w:color="auto"/>
            </w:tcBorders>
            <w:shd w:val="clear" w:color="auto" w:fill="auto"/>
          </w:tcPr>
          <w:p w14:paraId="5A4AD069" w14:textId="279184FE"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reject 3G Session Reset for SUPI_NAI Changing procedure during mobile originated call, NG-RAN</w:t>
            </w:r>
          </w:p>
        </w:tc>
        <w:tc>
          <w:tcPr>
            <w:tcW w:w="0" w:type="pct"/>
            <w:tcBorders>
              <w:top w:val="single" w:sz="4" w:space="0" w:color="auto"/>
              <w:bottom w:val="single" w:sz="4" w:space="0" w:color="auto"/>
            </w:tcBorders>
            <w:shd w:val="clear" w:color="auto" w:fill="auto"/>
          </w:tcPr>
          <w:p w14:paraId="032A2444" w14:textId="14A7CF2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02BDE933"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04C1EA13" w14:textId="77777777" w:rsidR="008C7A45" w:rsidRPr="008C7A45" w:rsidRDefault="008C7A45" w:rsidP="008C7A45">
            <w:pPr>
              <w:pStyle w:val="TAC"/>
              <w:cnfStyle w:val="000000000000" w:firstRow="0" w:lastRow="0" w:firstColumn="0" w:lastColumn="0" w:oddVBand="0" w:evenVBand="0" w:oddHBand="0" w:evenHBand="0" w:firstRowFirstColumn="0" w:firstRowLastColumn="0" w:lastRowFirstColumn="0" w:lastRowLastColumn="0"/>
              <w:rPr>
                <w:rFonts w:cs="Arial"/>
                <w:color w:val="000000"/>
                <w:sz w:val="16"/>
                <w:szCs w:val="16"/>
                <w:lang w:val="en-GB"/>
              </w:rPr>
            </w:pPr>
            <w:r w:rsidRPr="008C7A45">
              <w:rPr>
                <w:rFonts w:cs="Arial"/>
                <w:color w:val="000000"/>
                <w:sz w:val="16"/>
                <w:szCs w:val="16"/>
                <w:lang w:val="en-GB"/>
              </w:rPr>
              <w:t>C231 AND</w:t>
            </w:r>
          </w:p>
          <w:p w14:paraId="4AA7E840" w14:textId="1E3DA08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C233</w:t>
            </w:r>
          </w:p>
        </w:tc>
        <w:tc>
          <w:tcPr>
            <w:tcW w:w="0" w:type="pct"/>
            <w:tcBorders>
              <w:top w:val="single" w:sz="4" w:space="0" w:color="auto"/>
              <w:bottom w:val="single" w:sz="4" w:space="0" w:color="auto"/>
            </w:tcBorders>
            <w:shd w:val="clear" w:color="auto" w:fill="auto"/>
          </w:tcPr>
          <w:p w14:paraId="2685BBDC" w14:textId="3D43919D"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w:t>
            </w:r>
          </w:p>
        </w:tc>
        <w:tc>
          <w:tcPr>
            <w:tcW w:w="0" w:type="pct"/>
            <w:tcBorders>
              <w:top w:val="single" w:sz="4" w:space="0" w:color="auto"/>
              <w:bottom w:val="single" w:sz="4" w:space="0" w:color="auto"/>
            </w:tcBorders>
            <w:shd w:val="clear" w:color="auto" w:fill="auto"/>
          </w:tcPr>
          <w:p w14:paraId="7384A63C" w14:textId="64360D93"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42EA38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vAlign w:val="center"/>
          </w:tcPr>
          <w:p w14:paraId="2E7E6FB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8A746D" w:rsidRPr="00682CBF" w14:paraId="343A7B52" w14:textId="77777777" w:rsidTr="008A746D">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nil"/>
            </w:tcBorders>
            <w:shd w:val="clear" w:color="auto" w:fill="F2F2F2" w:themeFill="background1" w:themeFillShade="F2"/>
            <w:vAlign w:val="center"/>
          </w:tcPr>
          <w:p w14:paraId="70FB8218" w14:textId="65C5F111"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B05BAE">
              <w:rPr>
                <w:rFonts w:ascii="Arial" w:hAnsi="Arial" w:cs="Arial"/>
                <w:sz w:val="16"/>
                <w:szCs w:val="16"/>
              </w:rPr>
              <w:t>.7.</w:t>
            </w:r>
            <w:r>
              <w:rPr>
                <w:rFonts w:ascii="Arial" w:hAnsi="Arial" w:cs="Arial"/>
                <w:b w:val="0"/>
                <w:bCs w:val="0"/>
                <w:sz w:val="16"/>
                <w:szCs w:val="16"/>
              </w:rPr>
              <w:t>8</w:t>
            </w:r>
          </w:p>
        </w:tc>
        <w:tc>
          <w:tcPr>
            <w:tcW w:w="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10E7F67" w14:textId="326A4180" w:rsidR="008C7A45" w:rsidRPr="008C7A45"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REFRESH (</w:t>
            </w:r>
            <w:r w:rsidRPr="008C7A45">
              <w:rPr>
                <w:rFonts w:ascii="Arial" w:hAnsi="Arial" w:cs="Arial"/>
                <w:sz w:val="16"/>
                <w:szCs w:val="16"/>
                <w:lang w:val="en-GB"/>
              </w:rPr>
              <w:t>USIM File Change Notification for Generic Bootstrapping Procedure Request</w:t>
            </w:r>
            <w:r w:rsidRPr="0094721B">
              <w:rPr>
                <w:rFonts w:ascii="Arial" w:hAnsi="Arial" w:cs="Arial"/>
                <w:sz w:val="16"/>
                <w:szCs w:val="16"/>
                <w:lang w:val="en-GB"/>
              </w:rPr>
              <w:t>, NG-RAN</w:t>
            </w:r>
            <w:r w:rsidRPr="00B05BAE">
              <w:rPr>
                <w:rFonts w:ascii="Arial" w:hAnsi="Arial" w:cs="Arial"/>
                <w:sz w:val="16"/>
                <w:szCs w:val="16"/>
                <w:lang w:val="en-GB"/>
              </w:rPr>
              <w:t>)</w:t>
            </w:r>
          </w:p>
        </w:tc>
      </w:tr>
      <w:tr w:rsidR="004E7984" w:rsidRPr="00682CBF" w14:paraId="25ABFF52" w14:textId="77777777" w:rsidTr="008C7A45">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23E57CE6" w14:textId="77777777" w:rsidR="008C7A45" w:rsidRPr="008C7A45" w:rsidRDefault="008C7A45" w:rsidP="008C7A45">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5F54EC9" w14:textId="639CD140"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8.1</w:t>
            </w:r>
          </w:p>
        </w:tc>
        <w:tc>
          <w:tcPr>
            <w:tcW w:w="0" w:type="pct"/>
            <w:tcBorders>
              <w:top w:val="single" w:sz="4" w:space="0" w:color="auto"/>
              <w:bottom w:val="single" w:sz="4" w:space="0" w:color="auto"/>
            </w:tcBorders>
            <w:shd w:val="clear" w:color="auto" w:fill="auto"/>
          </w:tcPr>
          <w:p w14:paraId="1EDC3696" w14:textId="13E8592C" w:rsidR="008C7A45" w:rsidRPr="008C7A45"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hint="eastAsia"/>
                <w:color w:val="000000"/>
                <w:sz w:val="16"/>
                <w:szCs w:val="16"/>
                <w:lang w:val="en-GB"/>
              </w:rPr>
              <w:t>REFRESH, USIM File Change Notification for Generic Bootstrapping Procedure Request, NG</w:t>
            </w:r>
            <w:r>
              <w:rPr>
                <w:rFonts w:ascii="Arial" w:hAnsi="Arial" w:cs="Arial"/>
                <w:color w:val="000000"/>
                <w:sz w:val="16"/>
                <w:szCs w:val="16"/>
                <w:lang w:val="en-GB"/>
              </w:rPr>
              <w:noBreakHyphen/>
            </w:r>
            <w:r w:rsidRPr="008C7A45">
              <w:rPr>
                <w:rFonts w:ascii="Arial" w:hAnsi="Arial" w:cs="Arial" w:hint="eastAsia"/>
                <w:color w:val="000000"/>
                <w:sz w:val="16"/>
                <w:szCs w:val="16"/>
                <w:lang w:val="en-GB"/>
              </w:rPr>
              <w:t>RAN</w:t>
            </w:r>
          </w:p>
        </w:tc>
        <w:tc>
          <w:tcPr>
            <w:tcW w:w="0" w:type="pct"/>
            <w:tcBorders>
              <w:top w:val="single" w:sz="4" w:space="0" w:color="auto"/>
              <w:bottom w:val="single" w:sz="4" w:space="0" w:color="auto"/>
            </w:tcBorders>
            <w:shd w:val="clear" w:color="auto" w:fill="auto"/>
          </w:tcPr>
          <w:p w14:paraId="0126C980" w14:textId="37A02E05"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Rel-1</w:t>
            </w:r>
            <w:r w:rsidRPr="008C7A45">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480CDF08"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0D52434" w14:textId="17125534"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C238</w:t>
            </w:r>
          </w:p>
        </w:tc>
        <w:tc>
          <w:tcPr>
            <w:tcW w:w="0" w:type="pct"/>
            <w:tcBorders>
              <w:top w:val="single" w:sz="4" w:space="0" w:color="auto"/>
              <w:bottom w:val="single" w:sz="4" w:space="0" w:color="auto"/>
            </w:tcBorders>
            <w:shd w:val="clear" w:color="auto" w:fill="auto"/>
          </w:tcPr>
          <w:p w14:paraId="7BDAAC37" w14:textId="355B6822"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E.1/24 OR</w:t>
            </w:r>
            <w:r w:rsidRPr="008C7A45">
              <w:rPr>
                <w:rFonts w:ascii="Arial" w:hAnsi="Arial" w:cs="Arial" w:hint="eastAsia"/>
                <w:color w:val="000000"/>
                <w:sz w:val="16"/>
                <w:szCs w:val="16"/>
                <w:lang w:val="en-GB"/>
              </w:rPr>
              <w:t xml:space="preserve"> </w:t>
            </w:r>
            <w:r w:rsidRPr="008C7A45">
              <w:rPr>
                <w:rFonts w:ascii="Arial" w:hAnsi="Arial" w:cs="Arial"/>
                <w:color w:val="000000"/>
                <w:sz w:val="16"/>
                <w:szCs w:val="16"/>
                <w:lang w:val="en-GB"/>
              </w:rPr>
              <w:t>E.1/</w:t>
            </w:r>
            <w:r w:rsidRPr="008C7A45">
              <w:rPr>
                <w:rFonts w:ascii="Arial" w:hAnsi="Arial" w:cs="Arial" w:hint="eastAsia"/>
                <w:color w:val="000000"/>
                <w:sz w:val="16"/>
                <w:szCs w:val="16"/>
                <w:lang w:val="en-GB"/>
              </w:rPr>
              <w:t>173</w:t>
            </w:r>
          </w:p>
        </w:tc>
        <w:tc>
          <w:tcPr>
            <w:tcW w:w="0" w:type="pct"/>
            <w:tcBorders>
              <w:top w:val="single" w:sz="4" w:space="0" w:color="auto"/>
              <w:bottom w:val="single" w:sz="4" w:space="0" w:color="auto"/>
            </w:tcBorders>
            <w:shd w:val="clear" w:color="auto" w:fill="auto"/>
          </w:tcPr>
          <w:p w14:paraId="0F0DA535" w14:textId="0EB6BBB1"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8C7A45">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9879309"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vAlign w:val="center"/>
          </w:tcPr>
          <w:p w14:paraId="01207D44" w14:textId="77777777" w:rsidR="008C7A45" w:rsidRPr="008C7A45"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E036FD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0E4F92C0" w14:textId="0C983ED8"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DBD9B8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val="en-GB"/>
              </w:rPr>
            </w:pPr>
            <w:r w:rsidRPr="00682CBF">
              <w:rPr>
                <w:rFonts w:ascii="Arial" w:hAnsi="Arial" w:cs="Arial"/>
                <w:b/>
                <w:bCs/>
                <w:sz w:val="16"/>
                <w:szCs w:val="16"/>
                <w:lang w:val="en-GB"/>
              </w:rPr>
              <w:t>SET UP MENU and ENVELOPE MENU SELECTION</w:t>
            </w:r>
          </w:p>
        </w:tc>
      </w:tr>
      <w:tr w:rsidR="008C7A45" w:rsidRPr="00682CBF" w14:paraId="462FE18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6E00557" w14:textId="25A9BDF4" w:rsidR="008C7A45" w:rsidRPr="00B05BAE" w:rsidRDefault="008C7A45" w:rsidP="008C7A45">
            <w:pPr>
              <w:widowControl w:val="0"/>
              <w:spacing w:after="0"/>
              <w:rPr>
                <w:rFonts w:ascii="Arial" w:hAnsi="Arial" w:cs="Arial"/>
                <w:b w:val="0"/>
                <w:bCs w:val="0"/>
                <w:sz w:val="16"/>
                <w:szCs w:val="16"/>
              </w:rPr>
            </w:pPr>
            <w:r w:rsidRPr="00E22044">
              <w:rPr>
                <w:rFonts w:ascii="Arial" w:hAnsi="Arial" w:cs="Arial"/>
                <w:b w:val="0"/>
                <w:bCs w:val="0"/>
                <w:sz w:val="16"/>
                <w:szCs w:val="16"/>
              </w:rPr>
              <w:t>10.4</w:t>
            </w:r>
            <w:r w:rsidRPr="00E22044">
              <w:rPr>
                <w:rFonts w:ascii="Arial" w:hAnsi="Arial" w:cs="Arial"/>
                <w:sz w:val="16"/>
                <w:szCs w:val="16"/>
              </w:rPr>
              <w:t>.8.1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B39DF15" w14:textId="2CE03DF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B05BAE">
              <w:rPr>
                <w:rFonts w:ascii="Arial" w:hAnsi="Arial" w:cs="Arial"/>
                <w:sz w:val="16"/>
                <w:szCs w:val="16"/>
                <w:lang w:val="en-GB"/>
              </w:rPr>
              <w:t>SET UP MENU (</w:t>
            </w:r>
            <w:r>
              <w:rPr>
                <w:rFonts w:ascii="Arial" w:hAnsi="Arial" w:cs="Arial"/>
                <w:sz w:val="16"/>
                <w:szCs w:val="16"/>
                <w:lang w:val="en-GB"/>
              </w:rPr>
              <w:t>N</w:t>
            </w:r>
            <w:r w:rsidRPr="00B05BAE">
              <w:rPr>
                <w:rFonts w:ascii="Arial" w:hAnsi="Arial" w:cs="Arial"/>
                <w:sz w:val="16"/>
                <w:szCs w:val="16"/>
                <w:lang w:val="en-GB"/>
              </w:rPr>
              <w:t>ormal)</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CF1481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4E66BF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C99D6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A95A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Set up; menu selection; replace and remove menu</w:t>
            </w:r>
          </w:p>
        </w:tc>
        <w:tc>
          <w:tcPr>
            <w:tcW w:w="396" w:type="pct"/>
            <w:tcBorders>
              <w:top w:val="single" w:sz="4" w:space="0" w:color="auto"/>
              <w:bottom w:val="single" w:sz="4" w:space="0" w:color="auto"/>
            </w:tcBorders>
            <w:shd w:val="clear" w:color="auto" w:fill="auto"/>
          </w:tcPr>
          <w:p w14:paraId="1F05B76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9592B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D771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CE6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B5742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9C805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4E9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D02D7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BAB5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DDCA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73BAC77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5F82C6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6FE0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A85C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4F3B1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63FA61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77817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52369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ABAF1E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4B07937" w14:textId="5E00980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CAD0DA" w14:textId="07020732"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42F796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DEAF38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98D12D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4181CD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information</w:t>
            </w:r>
          </w:p>
        </w:tc>
        <w:tc>
          <w:tcPr>
            <w:tcW w:w="396" w:type="pct"/>
            <w:tcBorders>
              <w:top w:val="single" w:sz="4" w:space="0" w:color="auto"/>
              <w:bottom w:val="single" w:sz="4" w:space="0" w:color="auto"/>
            </w:tcBorders>
            <w:shd w:val="clear" w:color="auto" w:fill="auto"/>
          </w:tcPr>
          <w:p w14:paraId="3C183F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59215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5FFF6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6CD72B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E.1/4 AND E.1/110 AND E.1/111</w:t>
            </w:r>
          </w:p>
        </w:tc>
        <w:tc>
          <w:tcPr>
            <w:tcW w:w="538" w:type="pct"/>
            <w:tcBorders>
              <w:top w:val="single" w:sz="4" w:space="0" w:color="auto"/>
              <w:bottom w:val="single" w:sz="4" w:space="0" w:color="auto"/>
            </w:tcBorders>
            <w:shd w:val="clear" w:color="auto" w:fill="auto"/>
          </w:tcPr>
          <w:p w14:paraId="15AACA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42FDD1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B40C8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24DC92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BC06B32" w14:textId="65776CD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2DD4E9" w14:textId="68A3AAD9"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H</w:t>
            </w:r>
            <w:r w:rsidRPr="0094721B">
              <w:rPr>
                <w:rFonts w:ascii="Arial" w:hAnsi="Arial" w:cs="Arial"/>
                <w:sz w:val="16"/>
                <w:szCs w:val="16"/>
                <w:lang w:val="en-GB"/>
              </w:rPr>
              <w:t>elp request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7E5AE0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0E23F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85FB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00AFF0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60E784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CE5D40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02C1A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CCC836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CD9EEC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FAABC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13796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B9E14D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927F4F6" w14:textId="110F5D66"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F1D2195" w14:textId="241738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D</w:t>
            </w:r>
            <w:r w:rsidRPr="0094721B">
              <w:rPr>
                <w:rFonts w:ascii="Arial" w:hAnsi="Arial" w:cs="Arial"/>
                <w:sz w:val="16"/>
                <w:szCs w:val="16"/>
                <w:lang w:val="en-GB"/>
              </w:rPr>
              <w:t>isplay of icons) an</w:t>
            </w:r>
            <w:r>
              <w:rPr>
                <w:rFonts w:ascii="Arial" w:hAnsi="Arial" w:cs="Arial"/>
                <w:sz w:val="16"/>
                <w:szCs w:val="16"/>
                <w:lang w:val="en-GB"/>
              </w:rPr>
              <w:t xml:space="preserve">d </w:t>
            </w:r>
            <w:r w:rsidRPr="0094721B">
              <w:rPr>
                <w:rFonts w:ascii="Arial" w:hAnsi="Arial" w:cs="Arial"/>
                <w:sz w:val="16"/>
                <w:szCs w:val="16"/>
                <w:lang w:val="en-GB"/>
              </w:rPr>
              <w:t>ENVELOPE MENU SELECTION</w:t>
            </w:r>
          </w:p>
        </w:tc>
      </w:tr>
      <w:tr w:rsidR="008C7A45" w:rsidRPr="00682CBF" w14:paraId="72636DF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824E24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08E58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25A46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2C5FFE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C50F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B8B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2831118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7D7A07A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D84D14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5CBC5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F91DFB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EFEC26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74292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095AB6D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8247C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AC2FE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AD600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374A252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E.1/110 AND E.1/111</w:t>
            </w:r>
          </w:p>
        </w:tc>
        <w:tc>
          <w:tcPr>
            <w:tcW w:w="538" w:type="pct"/>
            <w:tcBorders>
              <w:top w:val="single" w:sz="4" w:space="0" w:color="auto"/>
              <w:bottom w:val="single" w:sz="4" w:space="0" w:color="auto"/>
            </w:tcBorders>
            <w:shd w:val="clear" w:color="auto" w:fill="auto"/>
          </w:tcPr>
          <w:p w14:paraId="3280AB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D46E9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478FC0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68C5EB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FF3172" w14:textId="61ED475E"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6C88B14" w14:textId="1AFACF8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oft keys support</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28234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45326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AA8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72AB2D2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 preferred</w:t>
            </w:r>
          </w:p>
        </w:tc>
        <w:tc>
          <w:tcPr>
            <w:tcW w:w="396" w:type="pct"/>
            <w:tcBorders>
              <w:top w:val="single" w:sz="4" w:space="0" w:color="auto"/>
              <w:bottom w:val="single" w:sz="4" w:space="0" w:color="auto"/>
            </w:tcBorders>
            <w:shd w:val="clear" w:color="auto" w:fill="auto"/>
          </w:tcPr>
          <w:p w14:paraId="2BF0BE5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1C7E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1F7F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3976B7D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E.1/74 AND E.1/110 AND E.1/111</w:t>
            </w:r>
          </w:p>
        </w:tc>
        <w:tc>
          <w:tcPr>
            <w:tcW w:w="538" w:type="pct"/>
            <w:tcBorders>
              <w:top w:val="single" w:sz="4" w:space="0" w:color="auto"/>
              <w:bottom w:val="single" w:sz="4" w:space="0" w:color="auto"/>
            </w:tcBorders>
            <w:shd w:val="clear" w:color="auto" w:fill="auto"/>
          </w:tcPr>
          <w:p w14:paraId="1A784B5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EF08F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37ED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C2434A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AAC2D20" w14:textId="07A8F62A"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FBA635" w14:textId="78291E6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w:t>
            </w:r>
            <w:r>
              <w:rPr>
                <w:rFonts w:ascii="Arial" w:hAnsi="Arial" w:cs="Arial"/>
                <w:sz w:val="16"/>
                <w:szCs w:val="16"/>
                <w:lang w:val="en-GB"/>
              </w:rPr>
              <w:t>S</w:t>
            </w:r>
            <w:r w:rsidRPr="0094721B">
              <w:rPr>
                <w:rFonts w:ascii="Arial" w:hAnsi="Arial" w:cs="Arial"/>
                <w:sz w:val="16"/>
                <w:szCs w:val="16"/>
                <w:lang w:val="en-GB"/>
              </w:rPr>
              <w:t>upport of Text Attribute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207EEA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5D72E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0D425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22B5BFD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18C9D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72CE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5C59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6EF0FC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E.1/217 AND E.1/110 AND E.1/111</w:t>
            </w:r>
          </w:p>
        </w:tc>
        <w:tc>
          <w:tcPr>
            <w:tcW w:w="538" w:type="pct"/>
            <w:tcBorders>
              <w:top w:val="single" w:sz="4" w:space="0" w:color="auto"/>
              <w:bottom w:val="single" w:sz="4" w:space="0" w:color="auto"/>
            </w:tcBorders>
            <w:shd w:val="clear" w:color="auto" w:fill="auto"/>
          </w:tcPr>
          <w:p w14:paraId="2E0668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6D7FBB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E156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0D63A3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F2017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2FA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B49D33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6A38ADB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6DED7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33B1AA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6D7B977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E.1/218 AND E.1/110 AND E.1/111</w:t>
            </w:r>
          </w:p>
        </w:tc>
        <w:tc>
          <w:tcPr>
            <w:tcW w:w="538" w:type="pct"/>
            <w:tcBorders>
              <w:top w:val="single" w:sz="4" w:space="0" w:color="auto"/>
              <w:bottom w:val="single" w:sz="4" w:space="0" w:color="auto"/>
            </w:tcBorders>
            <w:shd w:val="clear" w:color="auto" w:fill="auto"/>
          </w:tcPr>
          <w:p w14:paraId="396EC60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AF3ED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30A07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EBFB3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4D9CC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685033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17D85A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621F2D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32C32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7697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27AD2F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E.1/219 AND E.1/110 AND E.1/111</w:t>
            </w:r>
          </w:p>
        </w:tc>
        <w:tc>
          <w:tcPr>
            <w:tcW w:w="538" w:type="pct"/>
            <w:tcBorders>
              <w:top w:val="single" w:sz="4" w:space="0" w:color="auto"/>
              <w:bottom w:val="single" w:sz="4" w:space="0" w:color="auto"/>
            </w:tcBorders>
            <w:shd w:val="clear" w:color="auto" w:fill="auto"/>
          </w:tcPr>
          <w:p w14:paraId="3A12E44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1CBE58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630A02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1D75E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84F662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0F44D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49CFE92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482F8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1DCA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8DCE3C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7D1B02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E.1/221 AND E.1/220 AND E.1/110 AND E.1/111</w:t>
            </w:r>
          </w:p>
        </w:tc>
        <w:tc>
          <w:tcPr>
            <w:tcW w:w="538" w:type="pct"/>
            <w:tcBorders>
              <w:top w:val="single" w:sz="4" w:space="0" w:color="auto"/>
              <w:bottom w:val="single" w:sz="4" w:space="0" w:color="auto"/>
            </w:tcBorders>
            <w:shd w:val="clear" w:color="auto" w:fill="auto"/>
          </w:tcPr>
          <w:p w14:paraId="1048B8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E4F5C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B553B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650DC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861F1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34B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574A182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508CBA4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1D3EFA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9E48D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255D32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E.1/30 AND E.1/124 AND E.1/222 AND E.1/220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0359D81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C4912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80042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B5EEDA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C9FB2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BB483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72E1C6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6F04B79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03243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9069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2119393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E.1/226 AND E.1/110 AND E.1/111</w:t>
            </w:r>
          </w:p>
        </w:tc>
        <w:tc>
          <w:tcPr>
            <w:tcW w:w="538" w:type="pct"/>
            <w:tcBorders>
              <w:top w:val="single" w:sz="4" w:space="0" w:color="auto"/>
              <w:bottom w:val="single" w:sz="4" w:space="0" w:color="auto"/>
            </w:tcBorders>
            <w:shd w:val="clear" w:color="auto" w:fill="auto"/>
          </w:tcPr>
          <w:p w14:paraId="5FB48B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C46978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B2F3B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566CF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8F55E2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A53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AD4A12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1A36B6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F981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F827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817AF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E.1/227 AND E.1/110 AND E.1/111</w:t>
            </w:r>
          </w:p>
        </w:tc>
        <w:tc>
          <w:tcPr>
            <w:tcW w:w="538" w:type="pct"/>
            <w:tcBorders>
              <w:top w:val="single" w:sz="4" w:space="0" w:color="auto"/>
              <w:bottom w:val="single" w:sz="4" w:space="0" w:color="auto"/>
            </w:tcBorders>
            <w:shd w:val="clear" w:color="auto" w:fill="auto"/>
          </w:tcPr>
          <w:p w14:paraId="0FBF568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66A4A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C846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5541F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24029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83EA4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EC002C1"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underlined on</w:t>
            </w:r>
          </w:p>
        </w:tc>
        <w:tc>
          <w:tcPr>
            <w:tcW w:w="396" w:type="pct"/>
            <w:tcBorders>
              <w:top w:val="single" w:sz="4" w:space="0" w:color="auto"/>
              <w:bottom w:val="single" w:sz="4" w:space="0" w:color="auto"/>
            </w:tcBorders>
            <w:shd w:val="clear" w:color="auto" w:fill="auto"/>
          </w:tcPr>
          <w:p w14:paraId="2736993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4A039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1D38C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6BC5E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E.1/228 AND E.1/110 AND E.1/111</w:t>
            </w:r>
          </w:p>
        </w:tc>
        <w:tc>
          <w:tcPr>
            <w:tcW w:w="538" w:type="pct"/>
            <w:tcBorders>
              <w:top w:val="single" w:sz="4" w:space="0" w:color="auto"/>
              <w:bottom w:val="single" w:sz="4" w:space="0" w:color="auto"/>
            </w:tcBorders>
            <w:shd w:val="clear" w:color="auto" w:fill="auto"/>
          </w:tcPr>
          <w:p w14:paraId="238F3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7CA814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F1B4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F87E6C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4CAC4F7"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F30A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6.9</w:t>
            </w:r>
          </w:p>
        </w:tc>
        <w:tc>
          <w:tcPr>
            <w:tcW w:w="987" w:type="pct"/>
            <w:tcBorders>
              <w:top w:val="single" w:sz="4" w:space="0" w:color="auto"/>
              <w:bottom w:val="single" w:sz="4" w:space="0" w:color="auto"/>
            </w:tcBorders>
            <w:shd w:val="clear" w:color="auto" w:fill="auto"/>
          </w:tcPr>
          <w:p w14:paraId="53D66CA5"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6412C5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2D4F2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4343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57944E8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E.1/225 AND E.1/229 AND E.1/110 AND E.1/111</w:t>
            </w:r>
          </w:p>
        </w:tc>
        <w:tc>
          <w:tcPr>
            <w:tcW w:w="538" w:type="pct"/>
            <w:tcBorders>
              <w:top w:val="single" w:sz="4" w:space="0" w:color="auto"/>
              <w:bottom w:val="single" w:sz="4" w:space="0" w:color="auto"/>
            </w:tcBorders>
            <w:shd w:val="clear" w:color="auto" w:fill="auto"/>
          </w:tcPr>
          <w:p w14:paraId="6F95500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E2D201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343D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A64DB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A4511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DC84F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6.10</w:t>
            </w:r>
          </w:p>
        </w:tc>
        <w:tc>
          <w:tcPr>
            <w:tcW w:w="987" w:type="pct"/>
            <w:tcBorders>
              <w:top w:val="single" w:sz="4" w:space="0" w:color="auto"/>
              <w:bottom w:val="single" w:sz="4" w:space="0" w:color="auto"/>
            </w:tcBorders>
            <w:shd w:val="clear" w:color="auto" w:fill="auto"/>
          </w:tcPr>
          <w:p w14:paraId="78A7610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4841DD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A5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65829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044F0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 AND E.1/124 AND E.1/230 AND E.1/231 AND E.1/110 AND E.1/111</w:t>
            </w:r>
          </w:p>
        </w:tc>
        <w:tc>
          <w:tcPr>
            <w:tcW w:w="538" w:type="pct"/>
            <w:tcBorders>
              <w:top w:val="single" w:sz="4" w:space="0" w:color="auto"/>
              <w:bottom w:val="single" w:sz="4" w:space="0" w:color="auto"/>
            </w:tcBorders>
            <w:shd w:val="clear" w:color="auto" w:fill="auto"/>
          </w:tcPr>
          <w:p w14:paraId="663754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3BE85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E52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2191472"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DAA111" w14:textId="51344C6F"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B1A115E" w14:textId="0347D48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Cyrillic</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3161AE3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4234D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5B134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5FFF46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Cyrillic</w:t>
            </w:r>
          </w:p>
        </w:tc>
        <w:tc>
          <w:tcPr>
            <w:tcW w:w="396" w:type="pct"/>
            <w:tcBorders>
              <w:top w:val="single" w:sz="4" w:space="0" w:color="auto"/>
              <w:bottom w:val="single" w:sz="4" w:space="0" w:color="auto"/>
            </w:tcBorders>
            <w:shd w:val="clear" w:color="auto" w:fill="auto"/>
          </w:tcPr>
          <w:p w14:paraId="3750947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95DAD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9E8CBA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42D9B2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4A04F2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A6A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9C2C7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A28B9A0"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B62D0D2" w14:textId="3A01144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595BF0" w14:textId="34ABD30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Chinese</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1C33F52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6437B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B9230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F81469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D7EE00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657B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3D13B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312A046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33F7FB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67D3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93B1F7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BC23B8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2CB986" w14:textId="2B5DA6E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.8.</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B295583" w14:textId="26C71BD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SET UP MENU (UCS2 display in Katakana</w:t>
            </w:r>
            <w:r w:rsidRPr="007A0B32">
              <w:rPr>
                <w:rFonts w:ascii="Arial" w:hAnsi="Arial" w:cs="Arial"/>
                <w:sz w:val="16"/>
                <w:szCs w:val="16"/>
                <w:lang w:val="en-GB"/>
              </w:rPr>
              <w:t>)</w:t>
            </w:r>
            <w:r>
              <w:rPr>
                <w:rFonts w:ascii="Arial" w:hAnsi="Arial" w:cs="Arial"/>
                <w:sz w:val="16"/>
                <w:szCs w:val="16"/>
                <w:lang w:val="en-GB"/>
              </w:rPr>
              <w:t xml:space="preserve"> and </w:t>
            </w:r>
            <w:r w:rsidRPr="0094721B">
              <w:rPr>
                <w:rFonts w:ascii="Arial" w:hAnsi="Arial" w:cs="Arial"/>
                <w:sz w:val="16"/>
                <w:szCs w:val="16"/>
                <w:lang w:val="en-GB"/>
              </w:rPr>
              <w:t>ENVELOPE MENU SELECTION</w:t>
            </w:r>
          </w:p>
        </w:tc>
      </w:tr>
      <w:tr w:rsidR="008C7A45" w:rsidRPr="00682CBF" w14:paraId="6AEC8FF3" w14:textId="77777777" w:rsidTr="0094721B">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734E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47616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11709A4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27DAE1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FB218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1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637181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AA480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D42D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F2E94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95985E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05B55FD" w14:textId="490B059C"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AFE965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SELECT ITEM</w:t>
            </w:r>
          </w:p>
        </w:tc>
      </w:tr>
      <w:tr w:rsidR="008C7A45" w:rsidRPr="00682CBF" w14:paraId="5CB2AD1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D56BFB7" w14:textId="68B716AF" w:rsidR="008C7A45" w:rsidRDefault="008C7A45" w:rsidP="008C7A45">
            <w:pPr>
              <w:widowControl w:val="0"/>
              <w:spacing w:after="0"/>
              <w:rPr>
                <w:rFonts w:ascii="Arial" w:hAnsi="Arial" w:cs="Arial"/>
                <w:color w:val="00000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405C711" w14:textId="5860A007"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94721B">
              <w:rPr>
                <w:rFonts w:ascii="Arial" w:hAnsi="Arial" w:cs="Arial"/>
                <w:sz w:val="16"/>
                <w:szCs w:val="16"/>
                <w:lang w:val="en-GB"/>
              </w:rPr>
              <w:t>SELECT ITEM (</w:t>
            </w:r>
            <w:r>
              <w:rPr>
                <w:rFonts w:ascii="Arial" w:hAnsi="Arial" w:cs="Arial"/>
                <w:sz w:val="16"/>
                <w:szCs w:val="16"/>
                <w:lang w:val="en-GB"/>
              </w:rPr>
              <w:t>M</w:t>
            </w:r>
            <w:r w:rsidRPr="0094721B">
              <w:rPr>
                <w:rFonts w:ascii="Arial" w:hAnsi="Arial" w:cs="Arial"/>
                <w:sz w:val="16"/>
                <w:szCs w:val="16"/>
                <w:lang w:val="en-GB"/>
              </w:rPr>
              <w:t>andatory features for ME supporting SELECT ITEM)</w:t>
            </w:r>
          </w:p>
        </w:tc>
      </w:tr>
      <w:tr w:rsidR="008C7A45" w:rsidRPr="00682CBF" w14:paraId="4D9CD26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D63C9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EE04C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1DE0889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Mandatory features</w:t>
            </w:r>
          </w:p>
        </w:tc>
        <w:tc>
          <w:tcPr>
            <w:tcW w:w="396" w:type="pct"/>
            <w:tcBorders>
              <w:top w:val="single" w:sz="4" w:space="0" w:color="auto"/>
              <w:bottom w:val="single" w:sz="4" w:space="0" w:color="auto"/>
            </w:tcBorders>
            <w:shd w:val="clear" w:color="auto" w:fill="auto"/>
          </w:tcPr>
          <w:p w14:paraId="49E54C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BD0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E93F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044607F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DAD6B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F73C4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D0501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2D1190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44089A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AEE2D3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E48F3B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7FB991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206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034D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2CB3D5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0A1D93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BB27B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6066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1AF8C0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AB9F99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A8B36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11F6597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Call option</w:t>
            </w:r>
          </w:p>
        </w:tc>
        <w:tc>
          <w:tcPr>
            <w:tcW w:w="396" w:type="pct"/>
            <w:tcBorders>
              <w:top w:val="single" w:sz="4" w:space="0" w:color="auto"/>
              <w:bottom w:val="single" w:sz="4" w:space="0" w:color="auto"/>
            </w:tcBorders>
            <w:shd w:val="clear" w:color="auto" w:fill="auto"/>
          </w:tcPr>
          <w:p w14:paraId="32D22FB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7DA6B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71CAD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5F8081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FEDAB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BDF44D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5FD84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47949B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40994D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A025E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0DA8C99"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Backward move</w:t>
            </w:r>
          </w:p>
        </w:tc>
        <w:tc>
          <w:tcPr>
            <w:tcW w:w="396" w:type="pct"/>
            <w:tcBorders>
              <w:top w:val="single" w:sz="4" w:space="0" w:color="auto"/>
              <w:bottom w:val="single" w:sz="4" w:space="0" w:color="auto"/>
            </w:tcBorders>
            <w:shd w:val="clear" w:color="auto" w:fill="auto"/>
          </w:tcPr>
          <w:p w14:paraId="4B508B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F9C1A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787FDF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7279B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580316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1F4F8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00EC6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F06107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0DAA5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4D135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EECBA84"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"Y" successful</w:t>
            </w:r>
          </w:p>
        </w:tc>
        <w:tc>
          <w:tcPr>
            <w:tcW w:w="396" w:type="pct"/>
            <w:tcBorders>
              <w:top w:val="single" w:sz="4" w:space="0" w:color="auto"/>
              <w:bottom w:val="single" w:sz="4" w:space="0" w:color="auto"/>
            </w:tcBorders>
            <w:shd w:val="clear" w:color="auto" w:fill="auto"/>
          </w:tcPr>
          <w:p w14:paraId="4ABC2AB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BFF41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203097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798FEE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1AB78D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483C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03A7E2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817B52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6B229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BE09B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2BC2B6B"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Large menu</w:t>
            </w:r>
          </w:p>
        </w:tc>
        <w:tc>
          <w:tcPr>
            <w:tcW w:w="396" w:type="pct"/>
            <w:tcBorders>
              <w:top w:val="single" w:sz="4" w:space="0" w:color="auto"/>
              <w:bottom w:val="single" w:sz="4" w:space="0" w:color="auto"/>
            </w:tcBorders>
            <w:shd w:val="clear" w:color="auto" w:fill="auto"/>
          </w:tcPr>
          <w:p w14:paraId="47DA6E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C9562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FB0A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10E11FD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78F61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8C44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31EB2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E37664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DAD41CD" w14:textId="7A12C8C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DEDFE09" w14:textId="0CB71708"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N</w:t>
            </w:r>
            <w:r w:rsidRPr="0094721B">
              <w:rPr>
                <w:rFonts w:ascii="Arial" w:hAnsi="Arial" w:cs="Arial"/>
                <w:sz w:val="16"/>
                <w:szCs w:val="16"/>
                <w:lang w:val="en-GB"/>
              </w:rPr>
              <w:t>ext action support)</w:t>
            </w:r>
          </w:p>
        </w:tc>
      </w:tr>
      <w:tr w:rsidR="008C7A45" w:rsidRPr="00682CBF" w14:paraId="5BB604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08E500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A1A7E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AB28CE6"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Next action indicator</w:t>
            </w:r>
          </w:p>
        </w:tc>
        <w:tc>
          <w:tcPr>
            <w:tcW w:w="396" w:type="pct"/>
            <w:tcBorders>
              <w:top w:val="single" w:sz="4" w:space="0" w:color="auto"/>
              <w:bottom w:val="single" w:sz="4" w:space="0" w:color="auto"/>
            </w:tcBorders>
            <w:shd w:val="clear" w:color="auto" w:fill="auto"/>
          </w:tcPr>
          <w:p w14:paraId="0ED440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C6C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87E3D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03D2B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25AAE5B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83BD84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E4EF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346CC7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19665C" w14:textId="26BE00D8"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5B386C9" w14:textId="2DC0F80C"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D</w:t>
            </w:r>
            <w:r w:rsidRPr="0094721B">
              <w:rPr>
                <w:rFonts w:ascii="Arial" w:hAnsi="Arial" w:cs="Arial"/>
                <w:sz w:val="16"/>
                <w:szCs w:val="16"/>
                <w:lang w:val="en-GB"/>
              </w:rPr>
              <w:t>efault item support)</w:t>
            </w:r>
          </w:p>
        </w:tc>
      </w:tr>
      <w:tr w:rsidR="008C7A45" w:rsidRPr="00682CBF" w14:paraId="145665B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2069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A2356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8ABD4EE"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selected</w:t>
            </w:r>
          </w:p>
        </w:tc>
        <w:tc>
          <w:tcPr>
            <w:tcW w:w="396" w:type="pct"/>
            <w:tcBorders>
              <w:top w:val="single" w:sz="4" w:space="0" w:color="auto"/>
              <w:bottom w:val="single" w:sz="4" w:space="0" w:color="auto"/>
            </w:tcBorders>
            <w:shd w:val="clear" w:color="auto" w:fill="auto"/>
          </w:tcPr>
          <w:p w14:paraId="631476F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325C1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7DD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 AND C194</w:t>
            </w:r>
          </w:p>
        </w:tc>
        <w:tc>
          <w:tcPr>
            <w:tcW w:w="538" w:type="pct"/>
            <w:tcBorders>
              <w:top w:val="single" w:sz="4" w:space="0" w:color="auto"/>
              <w:bottom w:val="single" w:sz="4" w:space="0" w:color="auto"/>
            </w:tcBorders>
            <w:shd w:val="clear" w:color="auto" w:fill="auto"/>
          </w:tcPr>
          <w:p w14:paraId="49AAAE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3EC3A6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88930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220EDF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89DF28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EB3DABC" w14:textId="734165AB"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2E0E429" w14:textId="18410A64"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H</w:t>
            </w:r>
            <w:r w:rsidRPr="0094721B">
              <w:rPr>
                <w:rFonts w:ascii="Arial" w:hAnsi="Arial" w:cs="Arial"/>
                <w:sz w:val="16"/>
                <w:szCs w:val="16"/>
                <w:lang w:val="en-GB"/>
              </w:rPr>
              <w:t>elp request support)</w:t>
            </w:r>
          </w:p>
        </w:tc>
      </w:tr>
      <w:tr w:rsidR="008C7A45" w:rsidRPr="00682CBF" w14:paraId="0052E4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87F0EB"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7325B5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1E7B928"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Help request</w:t>
            </w:r>
          </w:p>
        </w:tc>
        <w:tc>
          <w:tcPr>
            <w:tcW w:w="396" w:type="pct"/>
            <w:tcBorders>
              <w:top w:val="single" w:sz="4" w:space="0" w:color="auto"/>
              <w:bottom w:val="single" w:sz="4" w:space="0" w:color="auto"/>
            </w:tcBorders>
            <w:shd w:val="clear" w:color="auto" w:fill="auto"/>
          </w:tcPr>
          <w:p w14:paraId="01B6FA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A6086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9DE19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C107 AND C177 AND C178</w:t>
            </w:r>
          </w:p>
        </w:tc>
        <w:tc>
          <w:tcPr>
            <w:tcW w:w="538" w:type="pct"/>
            <w:tcBorders>
              <w:top w:val="single" w:sz="4" w:space="0" w:color="auto"/>
              <w:bottom w:val="single" w:sz="4" w:space="0" w:color="auto"/>
            </w:tcBorders>
            <w:shd w:val="clear" w:color="auto" w:fill="auto"/>
          </w:tcPr>
          <w:p w14:paraId="0AE349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4C81B4D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04AB2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927A0D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EFEC35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AC63BE9" w14:textId="62A52E9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ED92E" w14:textId="6C3D989A"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I</w:t>
            </w:r>
            <w:r w:rsidRPr="0094721B">
              <w:rPr>
                <w:rFonts w:ascii="Arial" w:hAnsi="Arial" w:cs="Arial"/>
                <w:sz w:val="16"/>
                <w:szCs w:val="16"/>
                <w:lang w:val="en-GB"/>
              </w:rPr>
              <w:t>cons support)</w:t>
            </w:r>
          </w:p>
        </w:tc>
      </w:tr>
      <w:tr w:rsidR="008C7A45" w:rsidRPr="00682CBF" w14:paraId="2DF9C92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1A8E2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CBF3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4B3A874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not self-explanatory</w:t>
            </w:r>
          </w:p>
        </w:tc>
        <w:tc>
          <w:tcPr>
            <w:tcW w:w="396" w:type="pct"/>
            <w:tcBorders>
              <w:top w:val="single" w:sz="4" w:space="0" w:color="auto"/>
              <w:bottom w:val="single" w:sz="4" w:space="0" w:color="auto"/>
            </w:tcBorders>
            <w:shd w:val="clear" w:color="auto" w:fill="auto"/>
          </w:tcPr>
          <w:p w14:paraId="1F6575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25A37B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17935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657C24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669AEA2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0151B6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4C829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CF99FC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7229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0E75F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5.2</w:t>
            </w:r>
          </w:p>
        </w:tc>
        <w:tc>
          <w:tcPr>
            <w:tcW w:w="987" w:type="pct"/>
            <w:tcBorders>
              <w:top w:val="single" w:sz="4" w:space="0" w:color="auto"/>
              <w:bottom w:val="single" w:sz="4" w:space="0" w:color="auto"/>
            </w:tcBorders>
            <w:shd w:val="clear" w:color="auto" w:fill="auto"/>
          </w:tcPr>
          <w:p w14:paraId="074EB271"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Basic icon; self-explanatory</w:t>
            </w:r>
          </w:p>
        </w:tc>
        <w:tc>
          <w:tcPr>
            <w:tcW w:w="396" w:type="pct"/>
            <w:tcBorders>
              <w:top w:val="single" w:sz="4" w:space="0" w:color="auto"/>
              <w:bottom w:val="single" w:sz="4" w:space="0" w:color="auto"/>
            </w:tcBorders>
            <w:shd w:val="clear" w:color="auto" w:fill="auto"/>
          </w:tcPr>
          <w:p w14:paraId="712041C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899B3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1427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C172 AND C177 AND C178</w:t>
            </w:r>
          </w:p>
        </w:tc>
        <w:tc>
          <w:tcPr>
            <w:tcW w:w="538" w:type="pct"/>
            <w:tcBorders>
              <w:top w:val="single" w:sz="4" w:space="0" w:color="auto"/>
              <w:bottom w:val="single" w:sz="4" w:space="0" w:color="auto"/>
            </w:tcBorders>
            <w:shd w:val="clear" w:color="auto" w:fill="auto"/>
          </w:tcPr>
          <w:p w14:paraId="573F453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14E15E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BAB4C7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A102E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321E7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9F390F6" w14:textId="09C88DD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71531BC" w14:textId="5EB82162"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94721B">
              <w:rPr>
                <w:rFonts w:ascii="Arial" w:hAnsi="Arial" w:cs="Arial"/>
                <w:sz w:val="16"/>
                <w:szCs w:val="16"/>
                <w:lang w:val="en-GB"/>
              </w:rPr>
              <w:t>SELECT ITEM (</w:t>
            </w:r>
            <w:r>
              <w:rPr>
                <w:rFonts w:ascii="Arial" w:hAnsi="Arial" w:cs="Arial"/>
                <w:sz w:val="16"/>
                <w:szCs w:val="16"/>
                <w:lang w:val="en-GB"/>
              </w:rPr>
              <w:t>P</w:t>
            </w:r>
            <w:r w:rsidRPr="0094721B">
              <w:rPr>
                <w:rFonts w:ascii="Arial" w:hAnsi="Arial" w:cs="Arial"/>
                <w:sz w:val="16"/>
                <w:szCs w:val="16"/>
                <w:lang w:val="en-GB"/>
              </w:rPr>
              <w:t>resentation style)</w:t>
            </w:r>
          </w:p>
        </w:tc>
      </w:tr>
      <w:tr w:rsidR="008C7A45" w:rsidRPr="00682CBF" w14:paraId="622ECE2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72734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BE0FB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5A6CAE2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navigation options</w:t>
            </w:r>
          </w:p>
        </w:tc>
        <w:tc>
          <w:tcPr>
            <w:tcW w:w="396" w:type="pct"/>
            <w:tcBorders>
              <w:top w:val="single" w:sz="4" w:space="0" w:color="auto"/>
              <w:bottom w:val="single" w:sz="4" w:space="0" w:color="auto"/>
            </w:tcBorders>
            <w:shd w:val="clear" w:color="auto" w:fill="auto"/>
          </w:tcPr>
          <w:p w14:paraId="1660DDA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23922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AAB72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484092C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704CC1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BACFA5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0C553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773102E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8A711C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61927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463D18F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Presentation as a choice of data values</w:t>
            </w:r>
          </w:p>
        </w:tc>
        <w:tc>
          <w:tcPr>
            <w:tcW w:w="396" w:type="pct"/>
            <w:tcBorders>
              <w:top w:val="single" w:sz="4" w:space="0" w:color="auto"/>
              <w:bottom w:val="single" w:sz="4" w:space="0" w:color="auto"/>
            </w:tcBorders>
            <w:shd w:val="clear" w:color="auto" w:fill="auto"/>
          </w:tcPr>
          <w:p w14:paraId="30F413C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A679E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A0566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 C178</w:t>
            </w:r>
          </w:p>
        </w:tc>
        <w:tc>
          <w:tcPr>
            <w:tcW w:w="538" w:type="pct"/>
            <w:tcBorders>
              <w:top w:val="single" w:sz="4" w:space="0" w:color="auto"/>
              <w:bottom w:val="single" w:sz="4" w:space="0" w:color="auto"/>
            </w:tcBorders>
            <w:shd w:val="clear" w:color="auto" w:fill="auto"/>
          </w:tcPr>
          <w:p w14:paraId="691ECCE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5DA7E24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CA0C39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7D479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819EA0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6562127" w14:textId="0F0BF1ED"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22BDF15" w14:textId="0D4A7D41"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w:t>
            </w:r>
            <w:r>
              <w:rPr>
                <w:rFonts w:ascii="Arial" w:hAnsi="Arial" w:cs="Arial"/>
                <w:sz w:val="16"/>
                <w:szCs w:val="16"/>
                <w:lang w:val="en-GB"/>
              </w:rPr>
              <w:t>S</w:t>
            </w:r>
            <w:r w:rsidRPr="0094721B">
              <w:rPr>
                <w:rFonts w:ascii="Arial" w:hAnsi="Arial" w:cs="Arial"/>
                <w:sz w:val="16"/>
                <w:szCs w:val="16"/>
                <w:lang w:val="en-GB"/>
              </w:rPr>
              <w:t>oft keys support)</w:t>
            </w:r>
          </w:p>
        </w:tc>
      </w:tr>
      <w:tr w:rsidR="008C7A45" w:rsidRPr="00682CBF" w14:paraId="454816A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E48A8CA"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801DA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31FD97E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Soft keys</w:t>
            </w:r>
          </w:p>
        </w:tc>
        <w:tc>
          <w:tcPr>
            <w:tcW w:w="396" w:type="pct"/>
            <w:tcBorders>
              <w:top w:val="single" w:sz="4" w:space="0" w:color="auto"/>
              <w:bottom w:val="single" w:sz="4" w:space="0" w:color="auto"/>
            </w:tcBorders>
            <w:shd w:val="clear" w:color="auto" w:fill="auto"/>
          </w:tcPr>
          <w:p w14:paraId="68BA7B9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256DC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7F0940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C112 AND C177 AND C178</w:t>
            </w:r>
          </w:p>
        </w:tc>
        <w:tc>
          <w:tcPr>
            <w:tcW w:w="538" w:type="pct"/>
            <w:tcBorders>
              <w:top w:val="single" w:sz="4" w:space="0" w:color="auto"/>
              <w:bottom w:val="single" w:sz="4" w:space="0" w:color="auto"/>
            </w:tcBorders>
            <w:shd w:val="clear" w:color="auto" w:fill="auto"/>
          </w:tcPr>
          <w:p w14:paraId="036AACC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E.1/73 AND E.1/110 AND E.1/111</w:t>
            </w:r>
          </w:p>
        </w:tc>
        <w:tc>
          <w:tcPr>
            <w:tcW w:w="538" w:type="pct"/>
            <w:tcBorders>
              <w:top w:val="single" w:sz="4" w:space="0" w:color="auto"/>
              <w:bottom w:val="single" w:sz="4" w:space="0" w:color="auto"/>
            </w:tcBorders>
            <w:shd w:val="clear" w:color="auto" w:fill="auto"/>
          </w:tcPr>
          <w:p w14:paraId="2E72190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3785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9A12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1931335"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6EB4AA2" w14:textId="7BE705F3"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4AB1C8" w14:textId="74B8F395"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"No response from user")</w:t>
            </w:r>
          </w:p>
        </w:tc>
      </w:tr>
      <w:tr w:rsidR="008C7A45" w:rsidRPr="00682CBF" w14:paraId="73FDF6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999FB9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5540B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8A0B8A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Response from user</w:t>
            </w:r>
          </w:p>
        </w:tc>
        <w:tc>
          <w:tcPr>
            <w:tcW w:w="396" w:type="pct"/>
            <w:tcBorders>
              <w:top w:val="single" w:sz="4" w:space="0" w:color="auto"/>
              <w:bottom w:val="single" w:sz="4" w:space="0" w:color="auto"/>
            </w:tcBorders>
            <w:shd w:val="clear" w:color="auto" w:fill="auto"/>
          </w:tcPr>
          <w:p w14:paraId="68D972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90C83C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28737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C120 AND C177 AND C178</w:t>
            </w:r>
          </w:p>
        </w:tc>
        <w:tc>
          <w:tcPr>
            <w:tcW w:w="538" w:type="pct"/>
            <w:tcBorders>
              <w:top w:val="single" w:sz="4" w:space="0" w:color="auto"/>
              <w:bottom w:val="single" w:sz="4" w:space="0" w:color="auto"/>
            </w:tcBorders>
            <w:shd w:val="clear" w:color="auto" w:fill="auto"/>
          </w:tcPr>
          <w:p w14:paraId="5AE24D9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E.1/110 AND E.1/111</w:t>
            </w:r>
          </w:p>
        </w:tc>
        <w:tc>
          <w:tcPr>
            <w:tcW w:w="538" w:type="pct"/>
            <w:tcBorders>
              <w:top w:val="single" w:sz="4" w:space="0" w:color="auto"/>
              <w:bottom w:val="single" w:sz="4" w:space="0" w:color="auto"/>
            </w:tcBorders>
            <w:shd w:val="clear" w:color="auto" w:fill="auto"/>
          </w:tcPr>
          <w:p w14:paraId="36C8281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7B80DE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FAD65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430D593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40966BB" w14:textId="2AD66A7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E955C92" w14:textId="4052C8C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(Support of Text Attribute)</w:t>
            </w:r>
          </w:p>
        </w:tc>
      </w:tr>
      <w:tr w:rsidR="008C7A45" w:rsidRPr="00682CBF" w14:paraId="2620559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E031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DA1F9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w:t>
            </w:r>
          </w:p>
        </w:tc>
        <w:tc>
          <w:tcPr>
            <w:tcW w:w="987" w:type="pct"/>
            <w:tcBorders>
              <w:top w:val="single" w:sz="4" w:space="0" w:color="auto"/>
              <w:bottom w:val="single" w:sz="4" w:space="0" w:color="auto"/>
            </w:tcBorders>
            <w:shd w:val="clear" w:color="auto" w:fill="auto"/>
          </w:tcPr>
          <w:p w14:paraId="41FA4882"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39BC719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5EFA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FC202F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C153 AND C177 AND C178</w:t>
            </w:r>
          </w:p>
        </w:tc>
        <w:tc>
          <w:tcPr>
            <w:tcW w:w="538" w:type="pct"/>
            <w:tcBorders>
              <w:top w:val="single" w:sz="4" w:space="0" w:color="auto"/>
              <w:bottom w:val="single" w:sz="4" w:space="0" w:color="auto"/>
            </w:tcBorders>
            <w:shd w:val="clear" w:color="auto" w:fill="auto"/>
          </w:tcPr>
          <w:p w14:paraId="20F805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E.1/217 AND E.1/110 AND E.1/111</w:t>
            </w:r>
          </w:p>
        </w:tc>
        <w:tc>
          <w:tcPr>
            <w:tcW w:w="538" w:type="pct"/>
            <w:tcBorders>
              <w:top w:val="single" w:sz="4" w:space="0" w:color="auto"/>
              <w:bottom w:val="single" w:sz="4" w:space="0" w:color="auto"/>
            </w:tcBorders>
            <w:shd w:val="clear" w:color="auto" w:fill="auto"/>
          </w:tcPr>
          <w:p w14:paraId="6607891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243D0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47374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325FD94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7F6D20"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8A291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9.2</w:t>
            </w:r>
          </w:p>
        </w:tc>
        <w:tc>
          <w:tcPr>
            <w:tcW w:w="987" w:type="pct"/>
            <w:tcBorders>
              <w:top w:val="single" w:sz="4" w:space="0" w:color="auto"/>
              <w:bottom w:val="single" w:sz="4" w:space="0" w:color="auto"/>
            </w:tcBorders>
            <w:shd w:val="clear" w:color="auto" w:fill="auto"/>
          </w:tcPr>
          <w:p w14:paraId="5F57F1C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4BE2907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CD222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A36AB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C154 AND C177 AND C178</w:t>
            </w:r>
          </w:p>
        </w:tc>
        <w:tc>
          <w:tcPr>
            <w:tcW w:w="538" w:type="pct"/>
            <w:tcBorders>
              <w:top w:val="single" w:sz="4" w:space="0" w:color="auto"/>
              <w:bottom w:val="single" w:sz="4" w:space="0" w:color="auto"/>
            </w:tcBorders>
            <w:shd w:val="clear" w:color="auto" w:fill="auto"/>
          </w:tcPr>
          <w:p w14:paraId="0540B0D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E.1/218 AND E.1/110 AND E.1/111</w:t>
            </w:r>
          </w:p>
        </w:tc>
        <w:tc>
          <w:tcPr>
            <w:tcW w:w="538" w:type="pct"/>
            <w:tcBorders>
              <w:top w:val="single" w:sz="4" w:space="0" w:color="auto"/>
              <w:bottom w:val="single" w:sz="4" w:space="0" w:color="auto"/>
            </w:tcBorders>
            <w:shd w:val="clear" w:color="auto" w:fill="auto"/>
          </w:tcPr>
          <w:p w14:paraId="1DCCE5D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A83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A3A0E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0A6CB2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1FC7E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844782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9.3</w:t>
            </w:r>
          </w:p>
        </w:tc>
        <w:tc>
          <w:tcPr>
            <w:tcW w:w="987" w:type="pct"/>
            <w:tcBorders>
              <w:top w:val="single" w:sz="4" w:space="0" w:color="auto"/>
              <w:bottom w:val="single" w:sz="4" w:space="0" w:color="auto"/>
            </w:tcBorders>
            <w:shd w:val="clear" w:color="auto" w:fill="auto"/>
          </w:tcPr>
          <w:p w14:paraId="35C15EF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5664B61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0AA8F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4D71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C155 AND C177 AND C178</w:t>
            </w:r>
          </w:p>
        </w:tc>
        <w:tc>
          <w:tcPr>
            <w:tcW w:w="538" w:type="pct"/>
            <w:tcBorders>
              <w:top w:val="single" w:sz="4" w:space="0" w:color="auto"/>
              <w:bottom w:val="single" w:sz="4" w:space="0" w:color="auto"/>
            </w:tcBorders>
            <w:shd w:val="clear" w:color="auto" w:fill="auto"/>
          </w:tcPr>
          <w:p w14:paraId="680A6BD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E.1/219 AND E.1/110 AND E.1/111</w:t>
            </w:r>
          </w:p>
        </w:tc>
        <w:tc>
          <w:tcPr>
            <w:tcW w:w="538" w:type="pct"/>
            <w:tcBorders>
              <w:top w:val="single" w:sz="4" w:space="0" w:color="auto"/>
              <w:bottom w:val="single" w:sz="4" w:space="0" w:color="auto"/>
            </w:tcBorders>
            <w:shd w:val="clear" w:color="auto" w:fill="auto"/>
          </w:tcPr>
          <w:p w14:paraId="72D8F33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7F7A7C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ED321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6B511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CBB516"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EEEFB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9.4</w:t>
            </w:r>
          </w:p>
        </w:tc>
        <w:tc>
          <w:tcPr>
            <w:tcW w:w="987" w:type="pct"/>
            <w:tcBorders>
              <w:top w:val="single" w:sz="4" w:space="0" w:color="auto"/>
              <w:bottom w:val="single" w:sz="4" w:space="0" w:color="auto"/>
            </w:tcBorders>
            <w:shd w:val="clear" w:color="auto" w:fill="auto"/>
          </w:tcPr>
          <w:p w14:paraId="27705BAA"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1C79441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3366D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22928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C157 AND C156 AND C177 AND C178</w:t>
            </w:r>
          </w:p>
        </w:tc>
        <w:tc>
          <w:tcPr>
            <w:tcW w:w="538" w:type="pct"/>
            <w:tcBorders>
              <w:top w:val="single" w:sz="4" w:space="0" w:color="auto"/>
              <w:bottom w:val="single" w:sz="4" w:space="0" w:color="auto"/>
            </w:tcBorders>
            <w:shd w:val="clear" w:color="auto" w:fill="auto"/>
          </w:tcPr>
          <w:p w14:paraId="6B5B2E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E.1/221 AND E.1/220 AND E.1/110 AND E.1/111</w:t>
            </w:r>
          </w:p>
        </w:tc>
        <w:tc>
          <w:tcPr>
            <w:tcW w:w="538" w:type="pct"/>
            <w:tcBorders>
              <w:top w:val="single" w:sz="4" w:space="0" w:color="auto"/>
              <w:bottom w:val="single" w:sz="4" w:space="0" w:color="auto"/>
            </w:tcBorders>
            <w:shd w:val="clear" w:color="auto" w:fill="auto"/>
          </w:tcPr>
          <w:p w14:paraId="2408B5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D1B0DA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E7DA7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D71919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7D6CE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C73EB8"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9.5</w:t>
            </w:r>
          </w:p>
        </w:tc>
        <w:tc>
          <w:tcPr>
            <w:tcW w:w="987" w:type="pct"/>
            <w:tcBorders>
              <w:top w:val="single" w:sz="4" w:space="0" w:color="auto"/>
              <w:bottom w:val="single" w:sz="4" w:space="0" w:color="auto"/>
            </w:tcBorders>
            <w:shd w:val="clear" w:color="auto" w:fill="auto"/>
          </w:tcPr>
          <w:p w14:paraId="07BDF53C"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1D75B0D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70E5B8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DB57E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C158 AND C156 AND C177 AND C178</w:t>
            </w:r>
          </w:p>
        </w:tc>
        <w:tc>
          <w:tcPr>
            <w:tcW w:w="538" w:type="pct"/>
            <w:tcBorders>
              <w:top w:val="single" w:sz="4" w:space="0" w:color="auto"/>
              <w:bottom w:val="single" w:sz="4" w:space="0" w:color="auto"/>
            </w:tcBorders>
            <w:shd w:val="clear" w:color="auto" w:fill="auto"/>
          </w:tcPr>
          <w:p w14:paraId="55C8731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E.1/222 AND E.1/220 AND E.1/110 AND E.1/111</w:t>
            </w:r>
          </w:p>
        </w:tc>
        <w:tc>
          <w:tcPr>
            <w:tcW w:w="538" w:type="pct"/>
            <w:tcBorders>
              <w:top w:val="single" w:sz="4" w:space="0" w:color="auto"/>
              <w:bottom w:val="single" w:sz="4" w:space="0" w:color="auto"/>
            </w:tcBorders>
            <w:shd w:val="clear" w:color="auto" w:fill="auto"/>
          </w:tcPr>
          <w:p w14:paraId="05F507D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3A70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0FE0E2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CE4E8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8EBE4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CA4A3B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9.6</w:t>
            </w:r>
          </w:p>
        </w:tc>
        <w:tc>
          <w:tcPr>
            <w:tcW w:w="987" w:type="pct"/>
            <w:tcBorders>
              <w:top w:val="single" w:sz="4" w:space="0" w:color="auto"/>
              <w:bottom w:val="single" w:sz="4" w:space="0" w:color="auto"/>
            </w:tcBorders>
            <w:shd w:val="clear" w:color="auto" w:fill="auto"/>
          </w:tcPr>
          <w:p w14:paraId="1328AA5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1A1AF0A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68EB02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08833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C160 AND C159 AND C177 AND C178</w:t>
            </w:r>
          </w:p>
        </w:tc>
        <w:tc>
          <w:tcPr>
            <w:tcW w:w="538" w:type="pct"/>
            <w:tcBorders>
              <w:top w:val="single" w:sz="4" w:space="0" w:color="auto"/>
              <w:bottom w:val="single" w:sz="4" w:space="0" w:color="auto"/>
            </w:tcBorders>
            <w:shd w:val="clear" w:color="auto" w:fill="auto"/>
          </w:tcPr>
          <w:p w14:paraId="109E8D8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E.1/226 AND E.1/110 AND E.1/111</w:t>
            </w:r>
          </w:p>
        </w:tc>
        <w:tc>
          <w:tcPr>
            <w:tcW w:w="538" w:type="pct"/>
            <w:tcBorders>
              <w:top w:val="single" w:sz="4" w:space="0" w:color="auto"/>
              <w:bottom w:val="single" w:sz="4" w:space="0" w:color="auto"/>
            </w:tcBorders>
            <w:shd w:val="clear" w:color="auto" w:fill="auto"/>
          </w:tcPr>
          <w:p w14:paraId="2DA939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00E12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DC059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34FA5A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6D254"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4DFB91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9.7</w:t>
            </w:r>
          </w:p>
        </w:tc>
        <w:tc>
          <w:tcPr>
            <w:tcW w:w="987" w:type="pct"/>
            <w:tcBorders>
              <w:top w:val="single" w:sz="4" w:space="0" w:color="auto"/>
              <w:bottom w:val="single" w:sz="4" w:space="0" w:color="auto"/>
            </w:tcBorders>
            <w:shd w:val="clear" w:color="auto" w:fill="auto"/>
          </w:tcPr>
          <w:p w14:paraId="05CC3FF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07BD7D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B83A05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ABF0F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C161 AND C159 AND C177 AND C178</w:t>
            </w:r>
          </w:p>
        </w:tc>
        <w:tc>
          <w:tcPr>
            <w:tcW w:w="538" w:type="pct"/>
            <w:tcBorders>
              <w:top w:val="single" w:sz="4" w:space="0" w:color="auto"/>
              <w:bottom w:val="single" w:sz="4" w:space="0" w:color="auto"/>
            </w:tcBorders>
            <w:shd w:val="clear" w:color="auto" w:fill="auto"/>
          </w:tcPr>
          <w:p w14:paraId="064824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E.1/227 AND E.1/110 AND E.1/111</w:t>
            </w:r>
          </w:p>
        </w:tc>
        <w:tc>
          <w:tcPr>
            <w:tcW w:w="538" w:type="pct"/>
            <w:tcBorders>
              <w:top w:val="single" w:sz="4" w:space="0" w:color="auto"/>
              <w:bottom w:val="single" w:sz="4" w:space="0" w:color="auto"/>
            </w:tcBorders>
            <w:shd w:val="clear" w:color="auto" w:fill="auto"/>
          </w:tcPr>
          <w:p w14:paraId="189EA4C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9247F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3FDC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91EB4C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380680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22E9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9.8</w:t>
            </w:r>
          </w:p>
        </w:tc>
        <w:tc>
          <w:tcPr>
            <w:tcW w:w="987" w:type="pct"/>
            <w:tcBorders>
              <w:top w:val="single" w:sz="4" w:space="0" w:color="auto"/>
              <w:bottom w:val="single" w:sz="4" w:space="0" w:color="auto"/>
            </w:tcBorders>
            <w:shd w:val="clear" w:color="auto" w:fill="auto"/>
          </w:tcPr>
          <w:p w14:paraId="0677AA3E"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37CAA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593EFE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6882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C162 AND C159 AND C177 AND C178</w:t>
            </w:r>
          </w:p>
        </w:tc>
        <w:tc>
          <w:tcPr>
            <w:tcW w:w="538" w:type="pct"/>
            <w:tcBorders>
              <w:top w:val="single" w:sz="4" w:space="0" w:color="auto"/>
              <w:bottom w:val="single" w:sz="4" w:space="0" w:color="auto"/>
            </w:tcBorders>
            <w:shd w:val="clear" w:color="auto" w:fill="auto"/>
          </w:tcPr>
          <w:p w14:paraId="0F61AC3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E.1/225 AND E.1/228 AND E.1/110 AND E.1/111</w:t>
            </w:r>
          </w:p>
        </w:tc>
        <w:tc>
          <w:tcPr>
            <w:tcW w:w="538" w:type="pct"/>
            <w:tcBorders>
              <w:top w:val="single" w:sz="4" w:space="0" w:color="auto"/>
              <w:bottom w:val="single" w:sz="4" w:space="0" w:color="auto"/>
            </w:tcBorders>
            <w:shd w:val="clear" w:color="auto" w:fill="auto"/>
          </w:tcPr>
          <w:p w14:paraId="311912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DCF6C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CF474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02687AC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A09BAA3"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9ED9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9.9</w:t>
            </w:r>
          </w:p>
        </w:tc>
        <w:tc>
          <w:tcPr>
            <w:tcW w:w="987" w:type="pct"/>
            <w:tcBorders>
              <w:top w:val="single" w:sz="4" w:space="0" w:color="auto"/>
              <w:bottom w:val="single" w:sz="4" w:space="0" w:color="auto"/>
            </w:tcBorders>
            <w:shd w:val="clear" w:color="auto" w:fill="auto"/>
          </w:tcPr>
          <w:p w14:paraId="292C5C53"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5DEA4E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69406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D9A83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C163 AND C159 AND C177 AND C178</w:t>
            </w:r>
          </w:p>
        </w:tc>
        <w:tc>
          <w:tcPr>
            <w:tcW w:w="538" w:type="pct"/>
            <w:tcBorders>
              <w:top w:val="single" w:sz="4" w:space="0" w:color="auto"/>
              <w:bottom w:val="single" w:sz="4" w:space="0" w:color="auto"/>
            </w:tcBorders>
            <w:shd w:val="clear" w:color="auto" w:fill="auto"/>
          </w:tcPr>
          <w:p w14:paraId="0A17CB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E.1/25 AND E.1/124 AND E.1/225 AND E.1/229 AND </w:t>
            </w:r>
            <w:r w:rsidRPr="00682CBF">
              <w:rPr>
                <w:rFonts w:ascii="Arial" w:hAnsi="Arial" w:cs="Arial"/>
                <w:color w:val="000000"/>
                <w:sz w:val="16"/>
                <w:szCs w:val="16"/>
                <w:lang w:val="en-GB"/>
              </w:rPr>
              <w:lastRenderedPageBreak/>
              <w:t>E.1/110 AND E.1/111</w:t>
            </w:r>
          </w:p>
        </w:tc>
        <w:tc>
          <w:tcPr>
            <w:tcW w:w="538" w:type="pct"/>
            <w:tcBorders>
              <w:top w:val="single" w:sz="4" w:space="0" w:color="auto"/>
              <w:bottom w:val="single" w:sz="4" w:space="0" w:color="auto"/>
            </w:tcBorders>
            <w:shd w:val="clear" w:color="auto" w:fill="auto"/>
          </w:tcPr>
          <w:p w14:paraId="4DE044E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C1627C"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8EC0AD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7703444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D3ADF42"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93E54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9.10</w:t>
            </w:r>
          </w:p>
        </w:tc>
        <w:tc>
          <w:tcPr>
            <w:tcW w:w="987" w:type="pct"/>
            <w:tcBorders>
              <w:top w:val="single" w:sz="4" w:space="0" w:color="auto"/>
              <w:bottom w:val="single" w:sz="4" w:space="0" w:color="auto"/>
            </w:tcBorders>
            <w:shd w:val="clear" w:color="auto" w:fill="auto"/>
          </w:tcPr>
          <w:p w14:paraId="02D0DBB3"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218906E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DA40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31A7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C164 AND C165 AND C177 AND C178</w:t>
            </w:r>
          </w:p>
        </w:tc>
        <w:tc>
          <w:tcPr>
            <w:tcW w:w="538" w:type="pct"/>
            <w:tcBorders>
              <w:top w:val="single" w:sz="4" w:space="0" w:color="auto"/>
              <w:bottom w:val="single" w:sz="4" w:space="0" w:color="auto"/>
            </w:tcBorders>
            <w:shd w:val="clear" w:color="auto" w:fill="auto"/>
          </w:tcPr>
          <w:p w14:paraId="5C4BCFE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E.1/124 AND E.1/230 AND E.1/231 AND E.1/110 AND E.1/111</w:t>
            </w:r>
          </w:p>
        </w:tc>
        <w:tc>
          <w:tcPr>
            <w:tcW w:w="538" w:type="pct"/>
            <w:tcBorders>
              <w:top w:val="single" w:sz="4" w:space="0" w:color="auto"/>
              <w:bottom w:val="single" w:sz="4" w:space="0" w:color="auto"/>
            </w:tcBorders>
            <w:shd w:val="clear" w:color="auto" w:fill="auto"/>
          </w:tcPr>
          <w:p w14:paraId="6372B37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25CD0E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7DA0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480C4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914B707" w14:textId="5D0598A5"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10</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68137D6" w14:textId="3550F4E9"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Cyrillic)</w:t>
            </w:r>
          </w:p>
        </w:tc>
      </w:tr>
      <w:tr w:rsidR="008C7A45" w:rsidRPr="00682CBF" w14:paraId="15C666A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35E8765"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7D0B6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10.1</w:t>
            </w:r>
          </w:p>
        </w:tc>
        <w:tc>
          <w:tcPr>
            <w:tcW w:w="987" w:type="pct"/>
            <w:tcBorders>
              <w:top w:val="single" w:sz="4" w:space="0" w:color="auto"/>
              <w:bottom w:val="single" w:sz="4" w:space="0" w:color="auto"/>
            </w:tcBorders>
            <w:shd w:val="clear" w:color="auto" w:fill="auto"/>
          </w:tcPr>
          <w:p w14:paraId="142C37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0x80 UCS2 coding</w:t>
            </w:r>
          </w:p>
        </w:tc>
        <w:tc>
          <w:tcPr>
            <w:tcW w:w="396" w:type="pct"/>
            <w:tcBorders>
              <w:top w:val="single" w:sz="4" w:space="0" w:color="auto"/>
              <w:bottom w:val="single" w:sz="4" w:space="0" w:color="auto"/>
            </w:tcBorders>
            <w:shd w:val="clear" w:color="auto" w:fill="auto"/>
          </w:tcPr>
          <w:p w14:paraId="7F54611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1EAB8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A7BFD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77C53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0DD4CF1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81909C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39928F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E3DCF0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5CC7FE"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71455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10.2</w:t>
            </w:r>
          </w:p>
        </w:tc>
        <w:tc>
          <w:tcPr>
            <w:tcW w:w="987" w:type="pct"/>
            <w:tcBorders>
              <w:top w:val="single" w:sz="4" w:space="0" w:color="auto"/>
              <w:bottom w:val="single" w:sz="4" w:space="0" w:color="auto"/>
            </w:tcBorders>
            <w:shd w:val="clear" w:color="auto" w:fill="auto"/>
          </w:tcPr>
          <w:p w14:paraId="3D7F2F25"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0x81 UCS2 coding</w:t>
            </w:r>
          </w:p>
        </w:tc>
        <w:tc>
          <w:tcPr>
            <w:tcW w:w="396" w:type="pct"/>
            <w:tcBorders>
              <w:top w:val="single" w:sz="4" w:space="0" w:color="auto"/>
              <w:bottom w:val="single" w:sz="4" w:space="0" w:color="auto"/>
            </w:tcBorders>
            <w:shd w:val="clear" w:color="auto" w:fill="auto"/>
          </w:tcPr>
          <w:p w14:paraId="53406B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978E9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95E572"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3790238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FB0A99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767101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E16D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6E06EB2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3B0D1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871056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10.3</w:t>
            </w:r>
          </w:p>
        </w:tc>
        <w:tc>
          <w:tcPr>
            <w:tcW w:w="987" w:type="pct"/>
            <w:tcBorders>
              <w:top w:val="single" w:sz="4" w:space="0" w:color="auto"/>
              <w:bottom w:val="single" w:sz="4" w:space="0" w:color="auto"/>
            </w:tcBorders>
            <w:shd w:val="clear" w:color="auto" w:fill="auto"/>
          </w:tcPr>
          <w:p w14:paraId="52E89A5B"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Cyrillic characters; 0x82 UCS2 coding</w:t>
            </w:r>
          </w:p>
        </w:tc>
        <w:tc>
          <w:tcPr>
            <w:tcW w:w="396" w:type="pct"/>
            <w:tcBorders>
              <w:top w:val="single" w:sz="4" w:space="0" w:color="auto"/>
              <w:bottom w:val="single" w:sz="4" w:space="0" w:color="auto"/>
            </w:tcBorders>
            <w:shd w:val="clear" w:color="auto" w:fill="auto"/>
          </w:tcPr>
          <w:p w14:paraId="4076646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8F6D15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FC984C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C118 AND C177 AND C178</w:t>
            </w:r>
          </w:p>
        </w:tc>
        <w:tc>
          <w:tcPr>
            <w:tcW w:w="538" w:type="pct"/>
            <w:tcBorders>
              <w:top w:val="single" w:sz="4" w:space="0" w:color="auto"/>
              <w:bottom w:val="single" w:sz="4" w:space="0" w:color="auto"/>
            </w:tcBorders>
            <w:shd w:val="clear" w:color="auto" w:fill="auto"/>
          </w:tcPr>
          <w:p w14:paraId="00F739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E.1/39 AND E.1/15 AND E.1/110 AND E.1/111</w:t>
            </w:r>
          </w:p>
        </w:tc>
        <w:tc>
          <w:tcPr>
            <w:tcW w:w="538" w:type="pct"/>
            <w:tcBorders>
              <w:top w:val="single" w:sz="4" w:space="0" w:color="auto"/>
              <w:bottom w:val="single" w:sz="4" w:space="0" w:color="auto"/>
            </w:tcBorders>
            <w:shd w:val="clear" w:color="auto" w:fill="auto"/>
          </w:tcPr>
          <w:p w14:paraId="276D9AD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D8F10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A3B2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24A9731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1BA0AA" w14:textId="180B580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6250124" w14:textId="29E407B8"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Chinese)</w:t>
            </w:r>
          </w:p>
        </w:tc>
      </w:tr>
      <w:tr w:rsidR="008C7A45" w:rsidRPr="00682CBF" w14:paraId="346EFFF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A79658F"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E39DF9D"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4D445A8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52510A3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A01A36B"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E705A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C143 AND C177 AND C178</w:t>
            </w:r>
          </w:p>
        </w:tc>
        <w:tc>
          <w:tcPr>
            <w:tcW w:w="538" w:type="pct"/>
            <w:tcBorders>
              <w:top w:val="single" w:sz="4" w:space="0" w:color="auto"/>
              <w:bottom w:val="single" w:sz="4" w:space="0" w:color="auto"/>
            </w:tcBorders>
            <w:shd w:val="clear" w:color="auto" w:fill="auto"/>
          </w:tcPr>
          <w:p w14:paraId="68CFCF7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0756403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EAB58F"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43E32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56B52FB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61D5D4BB" w14:textId="3DA03FC2"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sz w:val="16"/>
                <w:szCs w:val="16"/>
              </w:rPr>
              <w:t>10.4</w:t>
            </w:r>
            <w:r w:rsidRPr="007A0B32">
              <w:rPr>
                <w:rFonts w:ascii="Arial" w:hAnsi="Arial" w:cs="Arial"/>
                <w:b w:val="0"/>
                <w:bCs w:val="0"/>
                <w:sz w:val="16"/>
                <w:szCs w:val="16"/>
              </w:rPr>
              <w:t>.</w:t>
            </w:r>
            <w:r>
              <w:rPr>
                <w:rFonts w:ascii="Arial" w:hAnsi="Arial" w:cs="Arial"/>
                <w:b w:val="0"/>
                <w:bCs w:val="0"/>
                <w:sz w:val="16"/>
                <w:szCs w:val="16"/>
              </w:rPr>
              <w:t>9</w:t>
            </w:r>
            <w:r w:rsidRPr="007A0B32">
              <w:rPr>
                <w:rFonts w:ascii="Arial" w:hAnsi="Arial" w:cs="Arial"/>
                <w:b w:val="0"/>
                <w:bCs w:val="0"/>
                <w:sz w:val="16"/>
                <w:szCs w:val="16"/>
              </w:rPr>
              <w:t>.</w:t>
            </w:r>
            <w:r>
              <w:rPr>
                <w:rFonts w:ascii="Arial" w:hAnsi="Arial" w:cs="Arial"/>
                <w:b w:val="0"/>
                <w:bCs w:val="0"/>
                <w:sz w:val="16"/>
                <w:szCs w:val="16"/>
              </w:rPr>
              <w:t>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1B92460" w14:textId="57B8A405" w:rsidR="008C7A45" w:rsidRPr="00B05BAE"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94721B">
              <w:rPr>
                <w:rFonts w:ascii="Arial" w:hAnsi="Arial" w:cs="Arial"/>
                <w:sz w:val="16"/>
                <w:szCs w:val="16"/>
                <w:lang w:val="en-GB"/>
              </w:rPr>
              <w:t>SELECT ITEM (UCS2 display in Katakana)</w:t>
            </w:r>
          </w:p>
        </w:tc>
      </w:tr>
      <w:tr w:rsidR="008C7A45" w:rsidRPr="00682CBF" w14:paraId="6C6359E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5EF05D"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237F1C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12.1</w:t>
            </w:r>
          </w:p>
        </w:tc>
        <w:tc>
          <w:tcPr>
            <w:tcW w:w="987" w:type="pct"/>
            <w:tcBorders>
              <w:top w:val="single" w:sz="4" w:space="0" w:color="auto"/>
              <w:bottom w:val="single" w:sz="4" w:space="0" w:color="auto"/>
            </w:tcBorders>
            <w:shd w:val="clear" w:color="auto" w:fill="auto"/>
          </w:tcPr>
          <w:p w14:paraId="47426E60"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0x80 UCS2 coding</w:t>
            </w:r>
          </w:p>
        </w:tc>
        <w:tc>
          <w:tcPr>
            <w:tcW w:w="396" w:type="pct"/>
            <w:tcBorders>
              <w:top w:val="single" w:sz="4" w:space="0" w:color="auto"/>
              <w:bottom w:val="single" w:sz="4" w:space="0" w:color="auto"/>
            </w:tcBorders>
            <w:shd w:val="clear" w:color="auto" w:fill="auto"/>
          </w:tcPr>
          <w:p w14:paraId="5A913CF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0DD3670"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7E249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2F4E1CF4"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62B998A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221A9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638148"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43E3259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A7C0BD1"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DE2D2A"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D776EBD"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0x81 UCS2 coding</w:t>
            </w:r>
          </w:p>
        </w:tc>
        <w:tc>
          <w:tcPr>
            <w:tcW w:w="396" w:type="pct"/>
            <w:tcBorders>
              <w:top w:val="single" w:sz="4" w:space="0" w:color="auto"/>
              <w:bottom w:val="single" w:sz="4" w:space="0" w:color="auto"/>
            </w:tcBorders>
            <w:shd w:val="clear" w:color="auto" w:fill="auto"/>
          </w:tcPr>
          <w:p w14:paraId="29E0114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40337E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85008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3B71D97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9B07A5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51C90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699C339"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5EC5C0A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7C26016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1177D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E2EF9ED"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in Katakana characters; 0x82 UCS2 coding</w:t>
            </w:r>
          </w:p>
        </w:tc>
        <w:tc>
          <w:tcPr>
            <w:tcW w:w="396" w:type="pct"/>
            <w:tcBorders>
              <w:top w:val="single" w:sz="4" w:space="0" w:color="auto"/>
              <w:bottom w:val="single" w:sz="4" w:space="0" w:color="auto"/>
            </w:tcBorders>
            <w:shd w:val="clear" w:color="auto" w:fill="auto"/>
          </w:tcPr>
          <w:p w14:paraId="3B36C0E1"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92520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61ABA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C145 AND C177 AND C178</w:t>
            </w:r>
          </w:p>
        </w:tc>
        <w:tc>
          <w:tcPr>
            <w:tcW w:w="538" w:type="pct"/>
            <w:tcBorders>
              <w:top w:val="single" w:sz="4" w:space="0" w:color="auto"/>
              <w:bottom w:val="single" w:sz="4" w:space="0" w:color="auto"/>
            </w:tcBorders>
            <w:shd w:val="clear" w:color="auto" w:fill="auto"/>
          </w:tcPr>
          <w:p w14:paraId="5403596C"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E.1/25 AND E.1/15 AND E.1/110 AND E.1/111</w:t>
            </w:r>
          </w:p>
        </w:tc>
        <w:tc>
          <w:tcPr>
            <w:tcW w:w="538" w:type="pct"/>
            <w:tcBorders>
              <w:top w:val="single" w:sz="4" w:space="0" w:color="auto"/>
              <w:bottom w:val="single" w:sz="4" w:space="0" w:color="auto"/>
            </w:tcBorders>
            <w:shd w:val="clear" w:color="auto" w:fill="auto"/>
          </w:tcPr>
          <w:p w14:paraId="1F8A54B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8E080BE"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B7BC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8C7A45" w:rsidRPr="00682CBF" w14:paraId="6563463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37B9828" w14:textId="1201B257" w:rsidR="008C7A45" w:rsidRPr="00682CBF" w:rsidRDefault="008C7A45" w:rsidP="008C7A45">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789352A"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SEND SHORT MESSAGE</w:t>
            </w:r>
          </w:p>
        </w:tc>
      </w:tr>
      <w:tr w:rsidR="008C7A45" w:rsidRPr="00682CBF" w14:paraId="3FDFC06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0C7D59" w14:textId="11F945DF" w:rsidR="008C7A45" w:rsidRPr="00B05BAE" w:rsidRDefault="008C7A45" w:rsidP="008C7A45">
            <w:pPr>
              <w:widowControl w:val="0"/>
              <w:spacing w:after="0"/>
              <w:rPr>
                <w:rFonts w:ascii="Arial" w:hAnsi="Arial" w:cs="Arial"/>
                <w:b w:val="0"/>
                <w:bCs w:val="0"/>
                <w:color w:val="000000"/>
                <w:sz w:val="16"/>
                <w:szCs w:val="16"/>
              </w:rPr>
            </w:pPr>
            <w:r>
              <w:rPr>
                <w:rFonts w:ascii="Arial" w:hAnsi="Arial" w:cs="Arial"/>
                <w:b w:val="0"/>
                <w:bCs w:val="0"/>
                <w:color w:val="000000"/>
                <w:sz w:val="16"/>
                <w:szCs w:val="16"/>
                <w:lang w:val="en-GB"/>
              </w:rPr>
              <w:t>10.4</w:t>
            </w:r>
            <w:r w:rsidRPr="00BF01CF">
              <w:rPr>
                <w:rFonts w:ascii="Arial" w:hAnsi="Arial" w:cs="Arial"/>
                <w:color w:val="000000"/>
                <w:sz w:val="16"/>
                <w:szCs w:val="16"/>
              </w:rPr>
              <w:t>.10.7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D31859E" w14:textId="010B4D0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SHORT MESSAGE (IMS)</w:t>
            </w:r>
          </w:p>
        </w:tc>
      </w:tr>
      <w:tr w:rsidR="008C7A45" w:rsidRPr="00682CBF" w14:paraId="5C88AB4D" w14:textId="77777777" w:rsidTr="00BF01C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476A2C8"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4F99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56ADF76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SMS-over-IP; E-UTRAN</w:t>
            </w:r>
          </w:p>
        </w:tc>
        <w:tc>
          <w:tcPr>
            <w:tcW w:w="396" w:type="pct"/>
            <w:tcBorders>
              <w:top w:val="single" w:sz="4" w:space="0" w:color="auto"/>
              <w:bottom w:val="single" w:sz="4" w:space="0" w:color="auto"/>
            </w:tcBorders>
            <w:shd w:val="clear" w:color="auto" w:fill="auto"/>
          </w:tcPr>
          <w:p w14:paraId="6AFA340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BAA5D5D"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CC7F71"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C196</w:t>
            </w:r>
          </w:p>
        </w:tc>
        <w:tc>
          <w:tcPr>
            <w:tcW w:w="538" w:type="pct"/>
            <w:tcBorders>
              <w:top w:val="single" w:sz="4" w:space="0" w:color="auto"/>
              <w:bottom w:val="single" w:sz="4" w:space="0" w:color="auto"/>
            </w:tcBorders>
            <w:shd w:val="clear" w:color="auto" w:fill="auto"/>
          </w:tcPr>
          <w:p w14:paraId="4D41F6E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76A9E8A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F4EA48E"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70BD8CB"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01D180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6066619" w14:textId="742A1939" w:rsidR="008C7A45" w:rsidRPr="00682CBF" w:rsidRDefault="008C7A45" w:rsidP="008C7A45">
            <w:pPr>
              <w:widowControl w:val="0"/>
              <w:spacing w:after="0"/>
              <w:rPr>
                <w:rFonts w:ascii="Arial" w:hAnsi="Arial" w:cs="Arial"/>
                <w:b w:val="0"/>
                <w:bCs w:val="0"/>
                <w:sz w:val="16"/>
                <w:szCs w:val="16"/>
              </w:rPr>
            </w:pPr>
            <w:r>
              <w:rPr>
                <w:rFonts w:ascii="Arial" w:hAnsi="Arial" w:cs="Arial"/>
                <w:b w:val="0"/>
                <w:bCs w:val="0"/>
                <w:color w:val="000000"/>
                <w:sz w:val="16"/>
                <w:szCs w:val="16"/>
                <w:lang w:val="en-GB"/>
              </w:rPr>
              <w:t>10.4</w:t>
            </w:r>
            <w:r w:rsidRPr="007A0B32">
              <w:rPr>
                <w:rFonts w:ascii="Arial" w:hAnsi="Arial" w:cs="Arial"/>
                <w:b w:val="0"/>
                <w:bCs w:val="0"/>
                <w:color w:val="000000"/>
                <w:sz w:val="16"/>
                <w:szCs w:val="16"/>
                <w:lang w:val="en-GB"/>
              </w:rPr>
              <w:t>.10.</w:t>
            </w:r>
            <w:r>
              <w:rPr>
                <w:rFonts w:ascii="Arial" w:hAnsi="Arial" w:cs="Arial"/>
                <w:b w:val="0"/>
                <w:bCs w:val="0"/>
                <w:color w:val="000000"/>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5FC7997" w14:textId="3044E117" w:rsidR="008C7A45" w:rsidRPr="00B05BAE"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F01CF">
              <w:rPr>
                <w:rFonts w:ascii="Arial" w:hAnsi="Arial" w:cs="Arial"/>
                <w:color w:val="000000"/>
                <w:sz w:val="16"/>
                <w:szCs w:val="16"/>
                <w:lang w:val="en-GB"/>
              </w:rPr>
              <w:t>SEND SHORT MESSAGE (</w:t>
            </w:r>
            <w:r>
              <w:rPr>
                <w:rFonts w:ascii="Arial" w:hAnsi="Arial" w:cs="Arial"/>
                <w:color w:val="000000"/>
                <w:sz w:val="16"/>
                <w:szCs w:val="16"/>
                <w:lang w:val="en-GB"/>
              </w:rPr>
              <w:t>O</w:t>
            </w:r>
            <w:r w:rsidRPr="00BF01CF">
              <w:rPr>
                <w:rFonts w:ascii="Arial" w:hAnsi="Arial" w:cs="Arial"/>
                <w:color w:val="000000"/>
                <w:sz w:val="16"/>
                <w:szCs w:val="16"/>
                <w:lang w:val="en-GB"/>
              </w:rPr>
              <w:t>ver SGs in E-UTRAN).</w:t>
            </w:r>
          </w:p>
        </w:tc>
      </w:tr>
      <w:tr w:rsidR="008C7A45" w:rsidRPr="00682CBF" w14:paraId="58C71CF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22094B9"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6F63854"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1EDBAE0F"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Send Short Message over SGs; E-UTRAN</w:t>
            </w:r>
          </w:p>
        </w:tc>
        <w:tc>
          <w:tcPr>
            <w:tcW w:w="396" w:type="pct"/>
            <w:tcBorders>
              <w:top w:val="single" w:sz="4" w:space="0" w:color="auto"/>
              <w:bottom w:val="single" w:sz="4" w:space="0" w:color="auto"/>
            </w:tcBorders>
            <w:shd w:val="clear" w:color="auto" w:fill="auto"/>
          </w:tcPr>
          <w:p w14:paraId="6CB14120"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C53FF"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4CF42B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3F4197"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E.1/26 AND E.1/110</w:t>
            </w:r>
          </w:p>
        </w:tc>
        <w:tc>
          <w:tcPr>
            <w:tcW w:w="538" w:type="pct"/>
            <w:tcBorders>
              <w:top w:val="single" w:sz="4" w:space="0" w:color="auto"/>
              <w:bottom w:val="single" w:sz="4" w:space="0" w:color="auto"/>
            </w:tcBorders>
            <w:shd w:val="clear" w:color="auto" w:fill="auto"/>
          </w:tcPr>
          <w:p w14:paraId="3BC43943"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1D59F65"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2B50E0A6" w14:textId="77777777" w:rsidR="008C7A45" w:rsidRPr="00682CBF" w:rsidRDefault="008C7A45" w:rsidP="008C7A45">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8C7A45" w:rsidRPr="00682CBF" w14:paraId="2DDEC6B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9B00A32" w14:textId="34EA6B36"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1841CC6"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SS</w:t>
            </w:r>
          </w:p>
        </w:tc>
      </w:tr>
      <w:tr w:rsidR="008C7A45" w:rsidRPr="00682CBF" w14:paraId="0E996D2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16581EE" w14:textId="12359A4C"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E3643B4"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SEND USSD</w:t>
            </w:r>
          </w:p>
        </w:tc>
      </w:tr>
      <w:tr w:rsidR="008C7A45" w:rsidRPr="00682CBF" w14:paraId="568F0FD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72A7405" w14:textId="53E43411" w:rsidR="008C7A45" w:rsidRPr="00682CBF" w:rsidRDefault="008C7A45" w:rsidP="008C7A45">
            <w:pPr>
              <w:widowControl w:val="0"/>
              <w:spacing w:after="0"/>
              <w:rPr>
                <w:rFonts w:ascii="Arial" w:hAnsi="Arial" w:cs="Arial"/>
                <w:sz w:val="16"/>
                <w:szCs w:val="16"/>
              </w:rPr>
            </w:pPr>
            <w:r>
              <w:rPr>
                <w:rFonts w:ascii="Arial" w:hAnsi="Arial" w:cs="Arial"/>
                <w:sz w:val="16"/>
                <w:szCs w:val="16"/>
                <w:lang w:val="en-GB"/>
              </w:rPr>
              <w:t>10.4</w:t>
            </w:r>
            <w:r w:rsidRPr="00682CBF">
              <w:rPr>
                <w:rFonts w:ascii="Arial" w:hAnsi="Arial" w:cs="Arial"/>
                <w:sz w:val="16"/>
                <w:szCs w:val="16"/>
                <w:lang w:val="en-GB"/>
              </w:rPr>
              <w:t>.1</w:t>
            </w:r>
            <w:r>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2B1C632"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CALL</w:t>
            </w:r>
          </w:p>
        </w:tc>
      </w:tr>
      <w:tr w:rsidR="008C7A45" w:rsidRPr="00682CBF" w14:paraId="377DB2E9" w14:textId="77777777" w:rsidTr="00A17FF3">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1AA552" w14:textId="3E2862E5" w:rsidR="008C7A45" w:rsidRPr="00682CBF" w:rsidRDefault="008C7A45" w:rsidP="008C7A45">
            <w:pPr>
              <w:widowControl w:val="0"/>
              <w:spacing w:after="0"/>
              <w:rPr>
                <w:rFonts w:ascii="Arial" w:hAnsi="Arial" w:cs="Arial"/>
                <w:sz w:val="16"/>
                <w:szCs w:val="16"/>
                <w:lang w:val="en-GB"/>
              </w:rPr>
            </w:pPr>
            <w:r>
              <w:rPr>
                <w:rFonts w:ascii="Arial" w:hAnsi="Arial" w:cs="Arial"/>
                <w:sz w:val="16"/>
                <w:szCs w:val="16"/>
                <w:lang w:val="en-GB"/>
              </w:rPr>
              <w:t>10.4</w:t>
            </w:r>
            <w:r w:rsidRPr="00682CBF">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44E700" w14:textId="77777777" w:rsidR="008C7A45" w:rsidRPr="00682CBF" w:rsidRDefault="008C7A45" w:rsidP="008C7A45">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682CBF">
              <w:rPr>
                <w:rFonts w:ascii="Arial" w:hAnsi="Arial" w:cs="Arial"/>
                <w:b/>
                <w:bCs/>
                <w:color w:val="000000"/>
                <w:sz w:val="16"/>
                <w:szCs w:val="16"/>
                <w:lang w:val="en-GB"/>
              </w:rPr>
              <w:t>POLLING OFF</w:t>
            </w:r>
          </w:p>
        </w:tc>
      </w:tr>
      <w:tr w:rsidR="008C7A45" w:rsidRPr="00682CBF" w14:paraId="131D083F" w14:textId="77777777" w:rsidTr="00A17FF3">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0E9C33C" w14:textId="77777777" w:rsidR="008C7A45" w:rsidRPr="00682CBF" w:rsidRDefault="008C7A45" w:rsidP="008C7A45">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F3CE77"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E4465F9" w14:textId="77777777" w:rsidR="008C7A45" w:rsidRPr="00682CBF" w:rsidRDefault="008C7A45" w:rsidP="008C7A45">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POLLING OFF; E-UTRAN</w:t>
            </w:r>
          </w:p>
        </w:tc>
        <w:tc>
          <w:tcPr>
            <w:tcW w:w="396" w:type="pct"/>
            <w:tcBorders>
              <w:top w:val="single" w:sz="4" w:space="0" w:color="auto"/>
              <w:bottom w:val="single" w:sz="4" w:space="0" w:color="auto"/>
            </w:tcBorders>
            <w:shd w:val="clear" w:color="auto" w:fill="auto"/>
          </w:tcPr>
          <w:p w14:paraId="0108EAE3"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E27C062"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60C591A"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02C3162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E.1/23</w:t>
            </w:r>
          </w:p>
        </w:tc>
        <w:tc>
          <w:tcPr>
            <w:tcW w:w="538" w:type="pct"/>
            <w:tcBorders>
              <w:top w:val="single" w:sz="4" w:space="0" w:color="auto"/>
              <w:bottom w:val="single" w:sz="4" w:space="0" w:color="auto"/>
            </w:tcBorders>
            <w:shd w:val="clear" w:color="auto" w:fill="auto"/>
          </w:tcPr>
          <w:p w14:paraId="1135E2F6"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B50B675"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2749519" w14:textId="77777777" w:rsidR="008C7A45" w:rsidRPr="00682CBF" w:rsidRDefault="008C7A45" w:rsidP="008C7A45">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2EE85226" w14:textId="77777777" w:rsidTr="00A97A7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41939068" w14:textId="77777777" w:rsidR="00A17FF3" w:rsidRPr="004F2842"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5517CE9B" w14:textId="1409E633"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1.</w:t>
            </w:r>
            <w:r w:rsidRPr="00A17FF3">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D5DEE92" w14:textId="5AD0DEA9" w:rsidR="00A17FF3" w:rsidRPr="00A17FF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POLLING OFF, NG-RAN</w:t>
            </w:r>
          </w:p>
        </w:tc>
        <w:tc>
          <w:tcPr>
            <w:tcW w:w="0" w:type="pct"/>
            <w:tcBorders>
              <w:top w:val="single" w:sz="4" w:space="0" w:color="auto"/>
              <w:bottom w:val="single" w:sz="4" w:space="0" w:color="auto"/>
            </w:tcBorders>
            <w:shd w:val="clear" w:color="auto" w:fill="auto"/>
            <w:vAlign w:val="center"/>
          </w:tcPr>
          <w:p w14:paraId="67961DD8" w14:textId="54E33958"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Rel-1</w:t>
            </w:r>
            <w:r>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vAlign w:val="center"/>
          </w:tcPr>
          <w:p w14:paraId="0503DA43"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vAlign w:val="center"/>
          </w:tcPr>
          <w:p w14:paraId="7FD8FA4D" w14:textId="4672576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C231</w:t>
            </w:r>
          </w:p>
        </w:tc>
        <w:tc>
          <w:tcPr>
            <w:tcW w:w="0" w:type="pct"/>
            <w:tcBorders>
              <w:top w:val="single" w:sz="4" w:space="0" w:color="auto"/>
              <w:bottom w:val="single" w:sz="4" w:space="0" w:color="auto"/>
            </w:tcBorders>
            <w:shd w:val="clear" w:color="auto" w:fill="auto"/>
            <w:vAlign w:val="center"/>
          </w:tcPr>
          <w:p w14:paraId="4207647E" w14:textId="2B8ECDC0"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color w:val="000000"/>
                <w:sz w:val="16"/>
                <w:szCs w:val="16"/>
                <w:lang w:val="en-GB"/>
              </w:rPr>
              <w:t>E.1/23</w:t>
            </w:r>
          </w:p>
        </w:tc>
        <w:tc>
          <w:tcPr>
            <w:tcW w:w="0" w:type="pct"/>
            <w:tcBorders>
              <w:top w:val="single" w:sz="4" w:space="0" w:color="auto"/>
              <w:bottom w:val="single" w:sz="4" w:space="0" w:color="auto"/>
            </w:tcBorders>
            <w:shd w:val="clear" w:color="auto" w:fill="auto"/>
            <w:vAlign w:val="center"/>
          </w:tcPr>
          <w:p w14:paraId="30A70DD1" w14:textId="20780A5B"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17FF3">
              <w:rPr>
                <w:rFonts w:ascii="Arial" w:hAnsi="Arial" w:cs="Arial" w:hint="eastAsia"/>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3C9CED0"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400FCAC5" w14:textId="77777777" w:rsidR="00A17FF3" w:rsidRPr="00A17FF3"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r>
      <w:tr w:rsidR="00A17FF3" w:rsidRPr="00682CBF" w14:paraId="5C0392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1E6DDAE" w14:textId="51F744FC"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D345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PROVIDE LOCAL INFORMATION</w:t>
            </w:r>
          </w:p>
        </w:tc>
      </w:tr>
      <w:tr w:rsidR="00A17FF3" w:rsidRPr="00682CBF" w14:paraId="3A44CEF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BEDCB8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A6FB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D0FF85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w:t>
            </w:r>
          </w:p>
        </w:tc>
        <w:tc>
          <w:tcPr>
            <w:tcW w:w="396" w:type="pct"/>
            <w:tcBorders>
              <w:top w:val="single" w:sz="4" w:space="0" w:color="auto"/>
              <w:bottom w:val="single" w:sz="4" w:space="0" w:color="auto"/>
            </w:tcBorders>
            <w:shd w:val="clear" w:color="auto" w:fill="auto"/>
          </w:tcPr>
          <w:p w14:paraId="28B661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7D17F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0EC5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40C0A51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398ABA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A29403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9159F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3A7F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67089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5B18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FCAE4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Date; time and time zone</w:t>
            </w:r>
          </w:p>
        </w:tc>
        <w:tc>
          <w:tcPr>
            <w:tcW w:w="396" w:type="pct"/>
            <w:tcBorders>
              <w:top w:val="single" w:sz="4" w:space="0" w:color="auto"/>
              <w:bottom w:val="single" w:sz="4" w:space="0" w:color="auto"/>
            </w:tcBorders>
            <w:shd w:val="clear" w:color="auto" w:fill="auto"/>
          </w:tcPr>
          <w:p w14:paraId="75BA0EB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D300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2BCC6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F19F7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E.1/59</w:t>
            </w:r>
          </w:p>
        </w:tc>
        <w:tc>
          <w:tcPr>
            <w:tcW w:w="538" w:type="pct"/>
            <w:tcBorders>
              <w:top w:val="single" w:sz="4" w:space="0" w:color="auto"/>
              <w:bottom w:val="single" w:sz="4" w:space="0" w:color="auto"/>
            </w:tcBorders>
            <w:shd w:val="clear" w:color="auto" w:fill="auto"/>
          </w:tcPr>
          <w:p w14:paraId="6236C3A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9FCC57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12F6F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435A97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12A6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797E87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9BDECF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setting</w:t>
            </w:r>
          </w:p>
        </w:tc>
        <w:tc>
          <w:tcPr>
            <w:tcW w:w="396" w:type="pct"/>
            <w:tcBorders>
              <w:top w:val="single" w:sz="4" w:space="0" w:color="auto"/>
              <w:bottom w:val="single" w:sz="4" w:space="0" w:color="auto"/>
            </w:tcBorders>
            <w:shd w:val="clear" w:color="auto" w:fill="auto"/>
          </w:tcPr>
          <w:p w14:paraId="363830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AFFCC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E80D3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C217</w:t>
            </w:r>
          </w:p>
        </w:tc>
        <w:tc>
          <w:tcPr>
            <w:tcW w:w="538" w:type="pct"/>
            <w:tcBorders>
              <w:top w:val="single" w:sz="4" w:space="0" w:color="auto"/>
              <w:bottom w:val="single" w:sz="4" w:space="0" w:color="auto"/>
            </w:tcBorders>
            <w:shd w:val="clear" w:color="auto" w:fill="auto"/>
          </w:tcPr>
          <w:p w14:paraId="7F41AF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E.1/68</w:t>
            </w:r>
          </w:p>
        </w:tc>
        <w:tc>
          <w:tcPr>
            <w:tcW w:w="538" w:type="pct"/>
            <w:tcBorders>
              <w:top w:val="single" w:sz="4" w:space="0" w:color="auto"/>
              <w:bottom w:val="single" w:sz="4" w:space="0" w:color="auto"/>
            </w:tcBorders>
            <w:shd w:val="clear" w:color="auto" w:fill="auto"/>
          </w:tcPr>
          <w:p w14:paraId="15F9A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487743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82AF2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8A574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3C249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537E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1.9</w:t>
            </w:r>
          </w:p>
        </w:tc>
        <w:tc>
          <w:tcPr>
            <w:tcW w:w="987" w:type="pct"/>
            <w:tcBorders>
              <w:top w:val="single" w:sz="4" w:space="0" w:color="auto"/>
              <w:bottom w:val="single" w:sz="4" w:space="0" w:color="auto"/>
            </w:tcBorders>
            <w:shd w:val="clear" w:color="auto" w:fill="auto"/>
          </w:tcPr>
          <w:p w14:paraId="362DC9E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IMEISV</w:t>
            </w:r>
          </w:p>
        </w:tc>
        <w:tc>
          <w:tcPr>
            <w:tcW w:w="396" w:type="pct"/>
            <w:tcBorders>
              <w:top w:val="single" w:sz="4" w:space="0" w:color="auto"/>
              <w:bottom w:val="single" w:sz="4" w:space="0" w:color="auto"/>
            </w:tcBorders>
            <w:shd w:val="clear" w:color="auto" w:fill="auto"/>
          </w:tcPr>
          <w:p w14:paraId="15A817B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CA264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CFE21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C481E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E.1/143</w:t>
            </w:r>
          </w:p>
        </w:tc>
        <w:tc>
          <w:tcPr>
            <w:tcW w:w="538" w:type="pct"/>
            <w:tcBorders>
              <w:top w:val="single" w:sz="4" w:space="0" w:color="auto"/>
              <w:bottom w:val="single" w:sz="4" w:space="0" w:color="auto"/>
            </w:tcBorders>
            <w:shd w:val="clear" w:color="auto" w:fill="auto"/>
          </w:tcPr>
          <w:p w14:paraId="65D1DE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FD1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4266D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A0361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1EC833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73F6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0CC4A07"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w:t>
            </w:r>
          </w:p>
        </w:tc>
        <w:tc>
          <w:tcPr>
            <w:tcW w:w="396" w:type="pct"/>
            <w:tcBorders>
              <w:top w:val="single" w:sz="4" w:space="0" w:color="auto"/>
              <w:bottom w:val="single" w:sz="4" w:space="0" w:color="auto"/>
            </w:tcBorders>
            <w:shd w:val="clear" w:color="auto" w:fill="auto"/>
          </w:tcPr>
          <w:p w14:paraId="6840EB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56C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7CB08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28CBE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E.1/144</w:t>
            </w:r>
          </w:p>
        </w:tc>
        <w:tc>
          <w:tcPr>
            <w:tcW w:w="538" w:type="pct"/>
            <w:tcBorders>
              <w:top w:val="single" w:sz="4" w:space="0" w:color="auto"/>
              <w:bottom w:val="single" w:sz="4" w:space="0" w:color="auto"/>
            </w:tcBorders>
            <w:shd w:val="clear" w:color="auto" w:fill="auto"/>
          </w:tcPr>
          <w:p w14:paraId="5C6D5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6AAC975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35C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9B8AF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1407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A1F0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619E4E2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Charge State of the Battery</w:t>
            </w:r>
          </w:p>
        </w:tc>
        <w:tc>
          <w:tcPr>
            <w:tcW w:w="396" w:type="pct"/>
            <w:tcBorders>
              <w:top w:val="single" w:sz="4" w:space="0" w:color="auto"/>
              <w:bottom w:val="single" w:sz="4" w:space="0" w:color="auto"/>
            </w:tcBorders>
            <w:shd w:val="clear" w:color="auto" w:fill="auto"/>
          </w:tcPr>
          <w:p w14:paraId="1128AB1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038A6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6268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C139</w:t>
            </w:r>
          </w:p>
        </w:tc>
        <w:tc>
          <w:tcPr>
            <w:tcW w:w="538" w:type="pct"/>
            <w:tcBorders>
              <w:top w:val="single" w:sz="4" w:space="0" w:color="auto"/>
              <w:bottom w:val="single" w:sz="4" w:space="0" w:color="auto"/>
            </w:tcBorders>
            <w:shd w:val="clear" w:color="auto" w:fill="auto"/>
          </w:tcPr>
          <w:p w14:paraId="723D78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E.1/170</w:t>
            </w:r>
          </w:p>
        </w:tc>
        <w:tc>
          <w:tcPr>
            <w:tcW w:w="538" w:type="pct"/>
            <w:tcBorders>
              <w:top w:val="single" w:sz="4" w:space="0" w:color="auto"/>
              <w:bottom w:val="single" w:sz="4" w:space="0" w:color="auto"/>
            </w:tcBorders>
            <w:shd w:val="clear" w:color="auto" w:fill="auto"/>
          </w:tcPr>
          <w:p w14:paraId="3B3974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641C2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E090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08BF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F9FB89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78D7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6FF09CF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E</w:t>
            </w:r>
            <w:r w:rsidRPr="00682CBF">
              <w:rPr>
                <w:rFonts w:ascii="Arial" w:hAnsi="Arial" w:cs="Arial"/>
                <w:color w:val="000000"/>
                <w:sz w:val="16"/>
                <w:szCs w:val="16"/>
                <w:lang w:val="en-GB"/>
              </w:rPr>
              <w:noBreakHyphen/>
              <w:t>UTRAN</w:t>
            </w:r>
          </w:p>
        </w:tc>
        <w:tc>
          <w:tcPr>
            <w:tcW w:w="396" w:type="pct"/>
            <w:tcBorders>
              <w:top w:val="single" w:sz="4" w:space="0" w:color="auto"/>
              <w:bottom w:val="single" w:sz="4" w:space="0" w:color="auto"/>
            </w:tcBorders>
            <w:shd w:val="clear" w:color="auto" w:fill="auto"/>
          </w:tcPr>
          <w:p w14:paraId="7CC1E06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C9DB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023D5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53F7DB5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66A777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AB8DF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73550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082330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FA02D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E4B3A4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3707D01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Intra-Frequency Measurements</w:t>
            </w:r>
          </w:p>
        </w:tc>
        <w:tc>
          <w:tcPr>
            <w:tcW w:w="396" w:type="pct"/>
            <w:tcBorders>
              <w:top w:val="single" w:sz="4" w:space="0" w:color="auto"/>
              <w:bottom w:val="single" w:sz="4" w:space="0" w:color="auto"/>
            </w:tcBorders>
            <w:shd w:val="clear" w:color="auto" w:fill="auto"/>
          </w:tcPr>
          <w:p w14:paraId="41C61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838A7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06D08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1DE41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567BA98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612333E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8A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5F3BB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F08FA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2C2FB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6D39A8B0"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Inter-Frequency Measurements</w:t>
            </w:r>
          </w:p>
        </w:tc>
        <w:tc>
          <w:tcPr>
            <w:tcW w:w="396" w:type="pct"/>
            <w:tcBorders>
              <w:top w:val="single" w:sz="4" w:space="0" w:color="auto"/>
              <w:bottom w:val="single" w:sz="4" w:space="0" w:color="auto"/>
            </w:tcBorders>
            <w:shd w:val="clear" w:color="auto" w:fill="auto"/>
          </w:tcPr>
          <w:p w14:paraId="58095E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8B6E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2104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7B9DB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E.1/183</w:t>
            </w:r>
          </w:p>
        </w:tc>
        <w:tc>
          <w:tcPr>
            <w:tcW w:w="538" w:type="pct"/>
            <w:tcBorders>
              <w:top w:val="single" w:sz="4" w:space="0" w:color="auto"/>
              <w:bottom w:val="single" w:sz="4" w:space="0" w:color="auto"/>
            </w:tcBorders>
            <w:shd w:val="clear" w:color="auto" w:fill="auto"/>
          </w:tcPr>
          <w:p w14:paraId="1027157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466E7C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7AFC12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C8CB2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81BFB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4A5D01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382CC3B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Local Info (MCC; MNC; TAC &amp; E-UTRAN Cell ID)</w:t>
            </w:r>
          </w:p>
        </w:tc>
        <w:tc>
          <w:tcPr>
            <w:tcW w:w="396" w:type="pct"/>
            <w:tcBorders>
              <w:top w:val="single" w:sz="4" w:space="0" w:color="auto"/>
              <w:bottom w:val="single" w:sz="4" w:space="0" w:color="auto"/>
            </w:tcBorders>
            <w:shd w:val="clear" w:color="auto" w:fill="auto"/>
          </w:tcPr>
          <w:p w14:paraId="285C46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FB1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D026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615917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 AND E.1/135</w:t>
            </w:r>
          </w:p>
        </w:tc>
        <w:tc>
          <w:tcPr>
            <w:tcW w:w="538" w:type="pct"/>
            <w:tcBorders>
              <w:top w:val="single" w:sz="4" w:space="0" w:color="auto"/>
              <w:bottom w:val="single" w:sz="4" w:space="0" w:color="auto"/>
            </w:tcBorders>
            <w:shd w:val="clear" w:color="auto" w:fill="auto"/>
          </w:tcPr>
          <w:p w14:paraId="31F7F0C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FDC20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D819D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CA087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0D9C8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03B20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1.18</w:t>
            </w:r>
          </w:p>
        </w:tc>
        <w:tc>
          <w:tcPr>
            <w:tcW w:w="987" w:type="pct"/>
            <w:tcBorders>
              <w:top w:val="single" w:sz="4" w:space="0" w:color="auto"/>
              <w:bottom w:val="single" w:sz="4" w:space="0" w:color="auto"/>
            </w:tcBorders>
            <w:shd w:val="clear" w:color="auto" w:fill="auto"/>
          </w:tcPr>
          <w:p w14:paraId="575A4AD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Discovery of surrounding CSG cells</w:t>
            </w:r>
          </w:p>
        </w:tc>
        <w:tc>
          <w:tcPr>
            <w:tcW w:w="396" w:type="pct"/>
            <w:tcBorders>
              <w:top w:val="single" w:sz="4" w:space="0" w:color="auto"/>
              <w:bottom w:val="single" w:sz="4" w:space="0" w:color="auto"/>
            </w:tcBorders>
            <w:shd w:val="clear" w:color="auto" w:fill="auto"/>
          </w:tcPr>
          <w:p w14:paraId="3DF58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EEFBCA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E2480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C195</w:t>
            </w:r>
          </w:p>
        </w:tc>
        <w:tc>
          <w:tcPr>
            <w:tcW w:w="538" w:type="pct"/>
            <w:tcBorders>
              <w:top w:val="single" w:sz="4" w:space="0" w:color="auto"/>
              <w:bottom w:val="single" w:sz="4" w:space="0" w:color="auto"/>
            </w:tcBorders>
            <w:shd w:val="clear" w:color="auto" w:fill="auto"/>
          </w:tcPr>
          <w:p w14:paraId="7958D23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E.1/242</w:t>
            </w:r>
          </w:p>
        </w:tc>
        <w:tc>
          <w:tcPr>
            <w:tcW w:w="538" w:type="pct"/>
            <w:tcBorders>
              <w:top w:val="single" w:sz="4" w:space="0" w:color="auto"/>
              <w:bottom w:val="single" w:sz="4" w:space="0" w:color="auto"/>
            </w:tcBorders>
            <w:shd w:val="clear" w:color="auto" w:fill="auto"/>
          </w:tcPr>
          <w:p w14:paraId="5F8586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207E68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6D954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76C3A6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C66FE4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634B29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1.22</w:t>
            </w:r>
          </w:p>
        </w:tc>
        <w:tc>
          <w:tcPr>
            <w:tcW w:w="987" w:type="pct"/>
            <w:tcBorders>
              <w:top w:val="single" w:sz="4" w:space="0" w:color="auto"/>
              <w:bottom w:val="single" w:sz="4" w:space="0" w:color="auto"/>
            </w:tcBorders>
            <w:shd w:val="clear" w:color="auto" w:fill="auto"/>
          </w:tcPr>
          <w:p w14:paraId="3EB45DCA"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Local Info (MCC; MNC; TAC &amp; NG-RAN Cell ID)</w:t>
            </w:r>
          </w:p>
        </w:tc>
        <w:tc>
          <w:tcPr>
            <w:tcW w:w="396" w:type="pct"/>
            <w:tcBorders>
              <w:top w:val="single" w:sz="4" w:space="0" w:color="auto"/>
              <w:bottom w:val="single" w:sz="4" w:space="0" w:color="auto"/>
            </w:tcBorders>
            <w:shd w:val="clear" w:color="auto" w:fill="auto"/>
          </w:tcPr>
          <w:p w14:paraId="287EEF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8C1F7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439BD9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62AF1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E.1/31</w:t>
            </w:r>
          </w:p>
        </w:tc>
        <w:tc>
          <w:tcPr>
            <w:tcW w:w="538" w:type="pct"/>
            <w:tcBorders>
              <w:top w:val="single" w:sz="4" w:space="0" w:color="auto"/>
              <w:bottom w:val="single" w:sz="4" w:space="0" w:color="auto"/>
            </w:tcBorders>
            <w:shd w:val="clear" w:color="auto" w:fill="auto"/>
          </w:tcPr>
          <w:p w14:paraId="5873CC8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D79335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B2D5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E9A16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94851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6F104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1.23</w:t>
            </w:r>
          </w:p>
        </w:tc>
        <w:tc>
          <w:tcPr>
            <w:tcW w:w="987" w:type="pct"/>
            <w:tcBorders>
              <w:top w:val="single" w:sz="4" w:space="0" w:color="auto"/>
              <w:bottom w:val="single" w:sz="4" w:space="0" w:color="auto"/>
            </w:tcBorders>
            <w:shd w:val="clear" w:color="auto" w:fill="auto"/>
          </w:tcPr>
          <w:p w14:paraId="0DD1633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Access Technology; NG</w:t>
            </w:r>
            <w:r w:rsidRPr="00682CBF">
              <w:rPr>
                <w:rFonts w:ascii="Arial" w:hAnsi="Arial" w:cs="Arial"/>
                <w:color w:val="000000"/>
                <w:sz w:val="16"/>
                <w:szCs w:val="16"/>
                <w:lang w:val="en-GB"/>
              </w:rPr>
              <w:noBreakHyphen/>
              <w:t>RAN</w:t>
            </w:r>
          </w:p>
        </w:tc>
        <w:tc>
          <w:tcPr>
            <w:tcW w:w="396" w:type="pct"/>
            <w:tcBorders>
              <w:top w:val="single" w:sz="4" w:space="0" w:color="auto"/>
              <w:bottom w:val="single" w:sz="4" w:space="0" w:color="auto"/>
            </w:tcBorders>
            <w:shd w:val="clear" w:color="auto" w:fill="auto"/>
          </w:tcPr>
          <w:p w14:paraId="34D9125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A29F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E00F0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9ACD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E.1/72</w:t>
            </w:r>
          </w:p>
        </w:tc>
        <w:tc>
          <w:tcPr>
            <w:tcW w:w="538" w:type="pct"/>
            <w:tcBorders>
              <w:top w:val="single" w:sz="4" w:space="0" w:color="auto"/>
              <w:bottom w:val="single" w:sz="4" w:space="0" w:color="auto"/>
            </w:tcBorders>
            <w:shd w:val="clear" w:color="auto" w:fill="auto"/>
          </w:tcPr>
          <w:p w14:paraId="56511C5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0B9395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D931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E8314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74C5A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CEDC3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1.24</w:t>
            </w:r>
          </w:p>
        </w:tc>
        <w:tc>
          <w:tcPr>
            <w:tcW w:w="987" w:type="pct"/>
            <w:tcBorders>
              <w:top w:val="single" w:sz="4" w:space="0" w:color="auto"/>
              <w:bottom w:val="single" w:sz="4" w:space="0" w:color="auto"/>
            </w:tcBorders>
            <w:shd w:val="clear" w:color="auto" w:fill="auto"/>
          </w:tcPr>
          <w:p w14:paraId="60E45B8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w:t>
            </w:r>
          </w:p>
        </w:tc>
        <w:tc>
          <w:tcPr>
            <w:tcW w:w="396" w:type="pct"/>
            <w:tcBorders>
              <w:top w:val="single" w:sz="4" w:space="0" w:color="auto"/>
              <w:bottom w:val="single" w:sz="4" w:space="0" w:color="auto"/>
            </w:tcBorders>
            <w:shd w:val="clear" w:color="auto" w:fill="auto"/>
          </w:tcPr>
          <w:p w14:paraId="3397A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D43AEF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89C449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6DFF85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EA338F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6CE92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DC91A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90EAC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667309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C0C1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1.25</w:t>
            </w:r>
          </w:p>
        </w:tc>
        <w:tc>
          <w:tcPr>
            <w:tcW w:w="987" w:type="pct"/>
            <w:tcBorders>
              <w:top w:val="single" w:sz="4" w:space="0" w:color="auto"/>
              <w:bottom w:val="single" w:sz="4" w:space="0" w:color="auto"/>
            </w:tcBorders>
            <w:shd w:val="clear" w:color="auto" w:fill="auto"/>
          </w:tcPr>
          <w:p w14:paraId="10D26D4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no served Slice</w:t>
            </w:r>
          </w:p>
        </w:tc>
        <w:tc>
          <w:tcPr>
            <w:tcW w:w="396" w:type="pct"/>
            <w:tcBorders>
              <w:top w:val="single" w:sz="4" w:space="0" w:color="auto"/>
              <w:bottom w:val="single" w:sz="4" w:space="0" w:color="auto"/>
            </w:tcBorders>
            <w:shd w:val="clear" w:color="auto" w:fill="auto"/>
          </w:tcPr>
          <w:p w14:paraId="73B7F4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33CB6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B3E2D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6DA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589258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15DEA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F479C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47B39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61E86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1D547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1.26</w:t>
            </w:r>
          </w:p>
        </w:tc>
        <w:tc>
          <w:tcPr>
            <w:tcW w:w="987" w:type="pct"/>
            <w:tcBorders>
              <w:top w:val="single" w:sz="4" w:space="0" w:color="auto"/>
              <w:bottom w:val="single" w:sz="4" w:space="0" w:color="auto"/>
            </w:tcBorders>
            <w:shd w:val="clear" w:color="auto" w:fill="auto"/>
          </w:tcPr>
          <w:p w14:paraId="2D3F2B8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Slices Information; several served Slices</w:t>
            </w:r>
          </w:p>
        </w:tc>
        <w:tc>
          <w:tcPr>
            <w:tcW w:w="396" w:type="pct"/>
            <w:tcBorders>
              <w:top w:val="single" w:sz="4" w:space="0" w:color="auto"/>
              <w:bottom w:val="single" w:sz="4" w:space="0" w:color="auto"/>
            </w:tcBorders>
            <w:shd w:val="clear" w:color="auto" w:fill="auto"/>
          </w:tcPr>
          <w:p w14:paraId="6B75D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3E08D7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9F2B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D50D1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E.1/284</w:t>
            </w:r>
          </w:p>
        </w:tc>
        <w:tc>
          <w:tcPr>
            <w:tcW w:w="538" w:type="pct"/>
            <w:tcBorders>
              <w:top w:val="single" w:sz="4" w:space="0" w:color="auto"/>
              <w:bottom w:val="single" w:sz="4" w:space="0" w:color="auto"/>
            </w:tcBorders>
            <w:shd w:val="clear" w:color="auto" w:fill="auto"/>
          </w:tcPr>
          <w:p w14:paraId="708F84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CD3F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79A8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717E3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A9DAC9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F34F9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1.27</w:t>
            </w:r>
          </w:p>
        </w:tc>
        <w:tc>
          <w:tcPr>
            <w:tcW w:w="987" w:type="pct"/>
            <w:tcBorders>
              <w:top w:val="single" w:sz="4" w:space="0" w:color="auto"/>
              <w:bottom w:val="single" w:sz="4" w:space="0" w:color="auto"/>
            </w:tcBorders>
            <w:shd w:val="clear" w:color="auto" w:fill="auto"/>
          </w:tcPr>
          <w:p w14:paraId="4A40030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Timing advance</w:t>
            </w:r>
          </w:p>
        </w:tc>
        <w:tc>
          <w:tcPr>
            <w:tcW w:w="396" w:type="pct"/>
            <w:tcBorders>
              <w:top w:val="single" w:sz="4" w:space="0" w:color="auto"/>
              <w:bottom w:val="single" w:sz="4" w:space="0" w:color="auto"/>
            </w:tcBorders>
            <w:shd w:val="clear" w:color="auto" w:fill="auto"/>
          </w:tcPr>
          <w:p w14:paraId="14C11AD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4F2F177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A367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3D3DE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720039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DB336F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F50639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91C1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9FF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B74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1.28</w:t>
            </w:r>
          </w:p>
        </w:tc>
        <w:tc>
          <w:tcPr>
            <w:tcW w:w="987" w:type="pct"/>
            <w:tcBorders>
              <w:top w:val="single" w:sz="4" w:space="0" w:color="auto"/>
              <w:bottom w:val="single" w:sz="4" w:space="0" w:color="auto"/>
            </w:tcBorders>
            <w:shd w:val="clear" w:color="auto" w:fill="auto"/>
          </w:tcPr>
          <w:p w14:paraId="44F3B8D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Intra-Frequency Measurements</w:t>
            </w:r>
          </w:p>
        </w:tc>
        <w:tc>
          <w:tcPr>
            <w:tcW w:w="396" w:type="pct"/>
            <w:tcBorders>
              <w:top w:val="single" w:sz="4" w:space="0" w:color="auto"/>
              <w:bottom w:val="single" w:sz="4" w:space="0" w:color="auto"/>
            </w:tcBorders>
            <w:shd w:val="clear" w:color="auto" w:fill="auto"/>
          </w:tcPr>
          <w:p w14:paraId="5505F1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FFF88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1436FD"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478E6B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3DCFC2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724DC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1DBF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DBB10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C8FF0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ECA9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1.29</w:t>
            </w:r>
          </w:p>
        </w:tc>
        <w:tc>
          <w:tcPr>
            <w:tcW w:w="987" w:type="pct"/>
            <w:tcBorders>
              <w:top w:val="single" w:sz="4" w:space="0" w:color="auto"/>
              <w:bottom w:val="single" w:sz="4" w:space="0" w:color="auto"/>
            </w:tcBorders>
            <w:shd w:val="clear" w:color="auto" w:fill="auto"/>
          </w:tcPr>
          <w:p w14:paraId="29220F7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NG</w:t>
            </w:r>
            <w:r w:rsidRPr="00682CBF">
              <w:rPr>
                <w:rFonts w:ascii="Arial" w:hAnsi="Arial" w:cs="Arial"/>
                <w:color w:val="000000"/>
                <w:sz w:val="16"/>
                <w:szCs w:val="16"/>
                <w:lang w:val="en-GB"/>
              </w:rPr>
              <w:noBreakHyphen/>
              <w:t>RAN Inter-Frequency Measurements</w:t>
            </w:r>
          </w:p>
        </w:tc>
        <w:tc>
          <w:tcPr>
            <w:tcW w:w="396" w:type="pct"/>
            <w:tcBorders>
              <w:top w:val="single" w:sz="4" w:space="0" w:color="auto"/>
              <w:bottom w:val="single" w:sz="4" w:space="0" w:color="auto"/>
            </w:tcBorders>
            <w:shd w:val="clear" w:color="auto" w:fill="auto"/>
          </w:tcPr>
          <w:p w14:paraId="1AB7267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F4B50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75B9A2A" w14:textId="77777777" w:rsidR="00A17FF3" w:rsidRPr="00682CBF" w:rsidRDefault="00A17FF3" w:rsidP="00A17FF3">
            <w:pPr>
              <w:pStyle w:val="TAC"/>
              <w:keepNext w:val="0"/>
              <w:keepLines w:val="0"/>
              <w:widowControl w:val="0"/>
              <w:cnfStyle w:val="000000000000" w:firstRow="0" w:lastRow="0" w:firstColumn="0" w:lastColumn="0" w:oddVBand="0" w:evenVBand="0" w:oddHBand="0" w:evenHBand="0" w:firstRowFirstColumn="0" w:firstRowLastColumn="0" w:lastRowFirstColumn="0" w:lastRowLastColumn="0"/>
              <w:rPr>
                <w:rFonts w:cs="Arial"/>
                <w:snapToGrid w:val="0"/>
                <w:sz w:val="16"/>
                <w:szCs w:val="16"/>
                <w:lang w:val="en-GB"/>
              </w:rPr>
            </w:pPr>
            <w:r w:rsidRPr="00682CBF">
              <w:rPr>
                <w:rFonts w:cs="Arial"/>
                <w:snapToGrid w:val="0"/>
                <w:sz w:val="16"/>
                <w:szCs w:val="16"/>
                <w:lang w:val="en-GB"/>
              </w:rPr>
              <w:t>C231</w:t>
            </w:r>
          </w:p>
        </w:tc>
        <w:tc>
          <w:tcPr>
            <w:tcW w:w="538" w:type="pct"/>
            <w:tcBorders>
              <w:top w:val="single" w:sz="4" w:space="0" w:color="auto"/>
              <w:bottom w:val="single" w:sz="4" w:space="0" w:color="auto"/>
            </w:tcBorders>
            <w:shd w:val="clear" w:color="auto" w:fill="auto"/>
          </w:tcPr>
          <w:p w14:paraId="6035ED2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E.1/305</w:t>
            </w:r>
          </w:p>
        </w:tc>
        <w:tc>
          <w:tcPr>
            <w:tcW w:w="538" w:type="pct"/>
            <w:tcBorders>
              <w:top w:val="single" w:sz="4" w:space="0" w:color="auto"/>
              <w:bottom w:val="single" w:sz="4" w:space="0" w:color="auto"/>
            </w:tcBorders>
            <w:shd w:val="clear" w:color="auto" w:fill="auto"/>
          </w:tcPr>
          <w:p w14:paraId="0FD73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DF981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F2C58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2C3F9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4B1579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7B23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1.30</w:t>
            </w:r>
          </w:p>
        </w:tc>
        <w:tc>
          <w:tcPr>
            <w:tcW w:w="987" w:type="pct"/>
            <w:tcBorders>
              <w:top w:val="single" w:sz="4" w:space="0" w:color="auto"/>
              <w:bottom w:val="single" w:sz="4" w:space="0" w:color="auto"/>
            </w:tcBorders>
            <w:shd w:val="clear" w:color="auto" w:fill="auto"/>
          </w:tcPr>
          <w:p w14:paraId="38FCEE6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 CAG information list</w:t>
            </w:r>
          </w:p>
        </w:tc>
        <w:tc>
          <w:tcPr>
            <w:tcW w:w="396" w:type="pct"/>
            <w:tcBorders>
              <w:top w:val="single" w:sz="4" w:space="0" w:color="auto"/>
              <w:bottom w:val="single" w:sz="4" w:space="0" w:color="auto"/>
            </w:tcBorders>
            <w:shd w:val="clear" w:color="auto" w:fill="auto"/>
          </w:tcPr>
          <w:p w14:paraId="5A530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3DE301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AB0E8F" w14:textId="77777777" w:rsidR="00A17FF3" w:rsidRPr="00682CBF" w:rsidRDefault="00A17FF3" w:rsidP="00A17FF3">
            <w:pPr>
              <w:pStyle w:val="TAC"/>
              <w:keepNext w:val="0"/>
              <w:keepLines w:val="0"/>
              <w:widowControl w:val="0"/>
              <w:cnfStyle w:val="000000100000" w:firstRow="0" w:lastRow="0" w:firstColumn="0" w:lastColumn="0" w:oddVBand="0" w:evenVBand="0" w:oddHBand="1" w:evenHBand="0" w:firstRowFirstColumn="0" w:firstRowLastColumn="0" w:lastRowFirstColumn="0" w:lastRowLastColumn="0"/>
              <w:rPr>
                <w:rFonts w:cs="Arial"/>
                <w:color w:val="000000"/>
                <w:sz w:val="16"/>
                <w:szCs w:val="16"/>
                <w:lang w:val="en-GB"/>
              </w:rPr>
            </w:pPr>
            <w:r w:rsidRPr="00682CBF">
              <w:rPr>
                <w:rFonts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55A53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54031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C73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91A4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4405607B" w14:textId="77777777" w:rsidTr="00FA1D5B">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70B95936"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1A0554C" w14:textId="71117746"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1.31</w:t>
            </w:r>
          </w:p>
        </w:tc>
        <w:tc>
          <w:tcPr>
            <w:tcW w:w="0" w:type="pct"/>
            <w:tcBorders>
              <w:top w:val="single" w:sz="4" w:space="0" w:color="auto"/>
              <w:bottom w:val="single" w:sz="4" w:space="0" w:color="auto"/>
            </w:tcBorders>
            <w:shd w:val="clear" w:color="auto" w:fill="auto"/>
          </w:tcPr>
          <w:p w14:paraId="4EF4EEA5" w14:textId="275FD822"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Satellite NG-RAN PrimaryTiming advance</w:t>
            </w:r>
          </w:p>
        </w:tc>
        <w:tc>
          <w:tcPr>
            <w:tcW w:w="0" w:type="pct"/>
            <w:tcBorders>
              <w:top w:val="single" w:sz="4" w:space="0" w:color="auto"/>
              <w:bottom w:val="single" w:sz="4" w:space="0" w:color="auto"/>
            </w:tcBorders>
            <w:shd w:val="clear" w:color="auto" w:fill="auto"/>
          </w:tcPr>
          <w:p w14:paraId="257405F6" w14:textId="64260CAA"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F1575EC" w14:textId="77777777" w:rsidR="00A17FF3" w:rsidRPr="00A43F4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559CA7C" w14:textId="22C0B06C"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0B9B252" w14:textId="553CF0D5"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E.1/305</w:t>
            </w:r>
          </w:p>
        </w:tc>
        <w:tc>
          <w:tcPr>
            <w:tcW w:w="0" w:type="pct"/>
            <w:tcBorders>
              <w:top w:val="single" w:sz="4" w:space="0" w:color="auto"/>
              <w:bottom w:val="single" w:sz="4" w:space="0" w:color="auto"/>
            </w:tcBorders>
            <w:shd w:val="clear" w:color="auto" w:fill="auto"/>
          </w:tcPr>
          <w:p w14:paraId="6EFA9AE6" w14:textId="1DEFEDCD" w:rsidR="00A17FF3" w:rsidRPr="00A43F4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F1562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278E0E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4E7984" w:rsidRPr="00682CBF" w14:paraId="3508ED3B" w14:textId="77777777" w:rsidTr="00FA1D5B">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31DA4328" w14:textId="77777777" w:rsidR="00A17FF3" w:rsidRPr="00682CBF"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1D4F18E5" w14:textId="1882A3D2"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1.32</w:t>
            </w:r>
          </w:p>
        </w:tc>
        <w:tc>
          <w:tcPr>
            <w:tcW w:w="0" w:type="pct"/>
            <w:tcBorders>
              <w:top w:val="single" w:sz="4" w:space="0" w:color="auto"/>
              <w:bottom w:val="single" w:sz="4" w:space="0" w:color="auto"/>
            </w:tcBorders>
            <w:shd w:val="clear" w:color="auto" w:fill="auto"/>
          </w:tcPr>
          <w:p w14:paraId="7E7AC7FA" w14:textId="4142D98B"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PROVIDE LOCAL INFORMATION</w:t>
            </w:r>
            <w:r>
              <w:rPr>
                <w:rFonts w:ascii="Arial" w:hAnsi="Arial" w:cs="Arial"/>
                <w:color w:val="000000"/>
                <w:sz w:val="16"/>
                <w:szCs w:val="16"/>
                <w:lang w:val="en-GB"/>
              </w:rPr>
              <w:t xml:space="preserve">, </w:t>
            </w:r>
            <w:r w:rsidRPr="00A43F4C">
              <w:rPr>
                <w:rFonts w:ascii="Arial" w:hAnsi="Arial" w:cs="Arial"/>
                <w:color w:val="000000"/>
                <w:sz w:val="16"/>
                <w:szCs w:val="16"/>
                <w:lang w:val="en-GB"/>
              </w:rPr>
              <w:t>Access Technology, Satellite NG-RAN</w:t>
            </w:r>
          </w:p>
        </w:tc>
        <w:tc>
          <w:tcPr>
            <w:tcW w:w="0" w:type="pct"/>
            <w:tcBorders>
              <w:top w:val="single" w:sz="4" w:space="0" w:color="auto"/>
              <w:bottom w:val="single" w:sz="4" w:space="0" w:color="auto"/>
            </w:tcBorders>
            <w:shd w:val="clear" w:color="auto" w:fill="auto"/>
          </w:tcPr>
          <w:p w14:paraId="4756CA44" w14:textId="5A15C19E"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vAlign w:val="center"/>
          </w:tcPr>
          <w:p w14:paraId="679A63B3" w14:textId="77777777" w:rsidR="00A17FF3" w:rsidRPr="00A43F4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8EFB16E" w14:textId="0FB1BFE4"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C236</w:t>
            </w:r>
          </w:p>
        </w:tc>
        <w:tc>
          <w:tcPr>
            <w:tcW w:w="0" w:type="pct"/>
            <w:tcBorders>
              <w:top w:val="single" w:sz="4" w:space="0" w:color="auto"/>
              <w:bottom w:val="single" w:sz="4" w:space="0" w:color="auto"/>
            </w:tcBorders>
            <w:shd w:val="clear" w:color="auto" w:fill="auto"/>
          </w:tcPr>
          <w:p w14:paraId="0E7695EA" w14:textId="311B3A1D"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E.1/72</w:t>
            </w:r>
          </w:p>
        </w:tc>
        <w:tc>
          <w:tcPr>
            <w:tcW w:w="0" w:type="pct"/>
            <w:tcBorders>
              <w:top w:val="single" w:sz="4" w:space="0" w:color="auto"/>
              <w:bottom w:val="single" w:sz="4" w:space="0" w:color="auto"/>
            </w:tcBorders>
            <w:shd w:val="clear" w:color="auto" w:fill="auto"/>
          </w:tcPr>
          <w:p w14:paraId="7661FA63" w14:textId="7C912B6B" w:rsidR="00A17FF3" w:rsidRPr="00A43F4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A43F4C">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7CF93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615FAEC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058C0D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1110FED" w14:textId="6E638DB8"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69CBBA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ED21AA">
              <w:rPr>
                <w:rFonts w:ascii="Arial" w:hAnsi="Arial" w:cs="Arial"/>
                <w:b/>
                <w:bCs/>
                <w:color w:val="000000"/>
                <w:sz w:val="16"/>
                <w:szCs w:val="16"/>
                <w:lang w:val="en-GB"/>
              </w:rPr>
              <w:t>SET UP EVENT LIST</w:t>
            </w:r>
          </w:p>
        </w:tc>
      </w:tr>
      <w:tr w:rsidR="00A17FF3" w:rsidRPr="00682CBF" w14:paraId="2E260EC3"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A28505D" w14:textId="091ADCC0"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9FD6B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PERFORM CARD APDU</w:t>
            </w:r>
          </w:p>
        </w:tc>
      </w:tr>
      <w:tr w:rsidR="00A17FF3" w:rsidRPr="00682CBF" w14:paraId="057FE10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B74B602" w14:textId="4373AB7D"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w:t>
            </w:r>
            <w:r w:rsidRPr="00BF01CF">
              <w:rPr>
                <w:rFonts w:ascii="Arial" w:hAnsi="Arial" w:cs="Arial"/>
                <w:color w:val="000000"/>
                <w:sz w:val="16"/>
                <w:szCs w:val="16"/>
              </w:rPr>
              <w:t>.17.1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7774432" w14:textId="008DB14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PERFORM CARD APDU (Normal)</w:t>
            </w:r>
          </w:p>
        </w:tc>
      </w:tr>
      <w:tr w:rsidR="00A17FF3" w:rsidRPr="00682CBF" w14:paraId="360BEB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7A769C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C9143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E38AE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MF and Get Response</w:t>
            </w:r>
          </w:p>
        </w:tc>
        <w:tc>
          <w:tcPr>
            <w:tcW w:w="396" w:type="pct"/>
            <w:tcBorders>
              <w:top w:val="single" w:sz="4" w:space="0" w:color="auto"/>
              <w:bottom w:val="single" w:sz="4" w:space="0" w:color="auto"/>
            </w:tcBorders>
            <w:shd w:val="clear" w:color="auto" w:fill="auto"/>
          </w:tcPr>
          <w:p w14:paraId="6355BC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B380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D4EF6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9F109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1F18813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A21896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9FE76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48F7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7B7D0E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1D745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A7F0B9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Select DF GSM; Select EF</w:t>
            </w:r>
            <w:r w:rsidRPr="00773955">
              <w:rPr>
                <w:rFonts w:ascii="Arial" w:hAnsi="Arial" w:cs="Arial"/>
                <w:color w:val="000000"/>
                <w:sz w:val="16"/>
                <w:szCs w:val="16"/>
                <w:vertAlign w:val="subscript"/>
                <w:lang w:val="en-GB"/>
              </w:rPr>
              <w:t>PLMN</w:t>
            </w:r>
            <w:r w:rsidRPr="00682CBF">
              <w:rPr>
                <w:rFonts w:ascii="Arial" w:hAnsi="Arial" w:cs="Arial"/>
                <w:color w:val="000000"/>
                <w:sz w:val="16"/>
                <w:szCs w:val="16"/>
                <w:lang w:val="en-GB"/>
              </w:rPr>
              <w:t>; Update Binary; Read Binary on EF</w:t>
            </w:r>
            <w:r w:rsidRPr="00773955">
              <w:rPr>
                <w:rFonts w:ascii="Arial" w:hAnsi="Arial" w:cs="Arial"/>
                <w:color w:val="000000"/>
                <w:sz w:val="16"/>
                <w:szCs w:val="16"/>
                <w:vertAlign w:val="subscript"/>
                <w:lang w:val="en-GB"/>
              </w:rPr>
              <w:t>PLMN</w:t>
            </w:r>
          </w:p>
        </w:tc>
        <w:tc>
          <w:tcPr>
            <w:tcW w:w="396" w:type="pct"/>
            <w:tcBorders>
              <w:top w:val="single" w:sz="4" w:space="0" w:color="auto"/>
              <w:bottom w:val="single" w:sz="4" w:space="0" w:color="auto"/>
            </w:tcBorders>
            <w:shd w:val="clear" w:color="auto" w:fill="auto"/>
          </w:tcPr>
          <w:p w14:paraId="56EC334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776C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99B2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515E2D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250378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125AAB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D13F9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CE04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37B36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EAA1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0A4A591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 off</w:t>
            </w:r>
          </w:p>
        </w:tc>
        <w:tc>
          <w:tcPr>
            <w:tcW w:w="396" w:type="pct"/>
            <w:tcBorders>
              <w:top w:val="single" w:sz="4" w:space="0" w:color="auto"/>
              <w:bottom w:val="single" w:sz="4" w:space="0" w:color="auto"/>
            </w:tcBorders>
            <w:shd w:val="clear" w:color="auto" w:fill="auto"/>
          </w:tcPr>
          <w:p w14:paraId="6147E9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E5C92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6346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B9721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5FF13E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E862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22640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4F4E28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C25E1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A18D0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11ACF1A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 card inserted; card powered off</w:t>
            </w:r>
          </w:p>
        </w:tc>
        <w:tc>
          <w:tcPr>
            <w:tcW w:w="396" w:type="pct"/>
            <w:tcBorders>
              <w:top w:val="single" w:sz="4" w:space="0" w:color="auto"/>
              <w:bottom w:val="single" w:sz="4" w:space="0" w:color="auto"/>
            </w:tcBorders>
            <w:shd w:val="clear" w:color="auto" w:fill="auto"/>
          </w:tcPr>
          <w:p w14:paraId="32BE996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0F34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34B817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42B3011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683E56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A7DEA3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8F64A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5298C7E" w14:textId="77777777" w:rsidTr="00BF01C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1B5158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07C7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47452C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Invalid card reader identifier</w:t>
            </w:r>
          </w:p>
        </w:tc>
        <w:tc>
          <w:tcPr>
            <w:tcW w:w="396" w:type="pct"/>
            <w:tcBorders>
              <w:top w:val="single" w:sz="4" w:space="0" w:color="auto"/>
              <w:bottom w:val="single" w:sz="4" w:space="0" w:color="auto"/>
            </w:tcBorders>
            <w:shd w:val="clear" w:color="auto" w:fill="auto"/>
          </w:tcPr>
          <w:p w14:paraId="0D982B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DB080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D0E7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6B59F18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74938F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ED4C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9ACCC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9D59D6"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151B0B9A" w14:textId="0D7E3556"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w:t>
            </w:r>
            <w:r w:rsidRPr="007A0B32">
              <w:rPr>
                <w:rFonts w:ascii="Arial" w:hAnsi="Arial" w:cs="Arial"/>
                <w:b w:val="0"/>
                <w:bCs w:val="0"/>
                <w:color w:val="000000"/>
                <w:sz w:val="16"/>
                <w:szCs w:val="16"/>
              </w:rPr>
              <w:t>.17.</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DB2813" w14:textId="2DCEEDD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PERFORM CARD APDU (</w:t>
            </w:r>
            <w:r>
              <w:rPr>
                <w:rFonts w:ascii="Arial" w:hAnsi="Arial" w:cs="Arial"/>
                <w:color w:val="000000"/>
                <w:sz w:val="16"/>
                <w:szCs w:val="16"/>
                <w:lang w:val="en-GB"/>
              </w:rPr>
              <w:t>D</w:t>
            </w:r>
            <w:r w:rsidRPr="00BF01CF">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0181D6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FF7CC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6322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471C6B4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reader</w:t>
            </w:r>
          </w:p>
        </w:tc>
        <w:tc>
          <w:tcPr>
            <w:tcW w:w="396" w:type="pct"/>
            <w:tcBorders>
              <w:top w:val="single" w:sz="4" w:space="0" w:color="auto"/>
              <w:bottom w:val="single" w:sz="4" w:space="0" w:color="auto"/>
            </w:tcBorders>
            <w:shd w:val="clear" w:color="auto" w:fill="auto"/>
          </w:tcPr>
          <w:p w14:paraId="284CB11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13212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070CD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E84AF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E.1/51</w:t>
            </w:r>
          </w:p>
        </w:tc>
        <w:tc>
          <w:tcPr>
            <w:tcW w:w="538" w:type="pct"/>
            <w:tcBorders>
              <w:top w:val="single" w:sz="4" w:space="0" w:color="auto"/>
              <w:bottom w:val="single" w:sz="4" w:space="0" w:color="auto"/>
            </w:tcBorders>
            <w:shd w:val="clear" w:color="auto" w:fill="auto"/>
          </w:tcPr>
          <w:p w14:paraId="03453D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2613A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70FA2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D6952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AF5D4C2" w14:textId="701A182D"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3EFE81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OFF CARD</w:t>
            </w:r>
          </w:p>
        </w:tc>
      </w:tr>
      <w:tr w:rsidR="00A17FF3" w:rsidRPr="00682CBF" w14:paraId="6BC3C4E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967D2F7" w14:textId="277EF585" w:rsidR="00A17FF3" w:rsidRPr="00B05BAE" w:rsidRDefault="00A17FF3" w:rsidP="00A17FF3">
            <w:pPr>
              <w:widowControl w:val="0"/>
              <w:spacing w:after="0"/>
              <w:rPr>
                <w:rFonts w:ascii="Arial" w:hAnsi="Arial" w:cs="Arial"/>
                <w:b w:val="0"/>
                <w:bCs w:val="0"/>
                <w:color w:val="000000"/>
                <w:sz w:val="16"/>
                <w:szCs w:val="16"/>
              </w:rPr>
            </w:pPr>
            <w:r w:rsidRPr="008D6E37">
              <w:rPr>
                <w:rFonts w:ascii="Arial" w:hAnsi="Arial" w:cs="Arial"/>
                <w:color w:val="000000"/>
                <w:sz w:val="16"/>
                <w:szCs w:val="16"/>
              </w:rPr>
              <w:t>10.4</w:t>
            </w:r>
            <w:r>
              <w:rPr>
                <w:rFonts w:ascii="Arial" w:hAnsi="Arial" w:cs="Arial"/>
                <w:b w:val="0"/>
                <w:bCs w:val="0"/>
                <w:color w:val="000000"/>
                <w:sz w:val="16"/>
                <w:szCs w:val="16"/>
              </w:rPr>
              <w:t>.</w:t>
            </w:r>
            <w:r w:rsidRPr="008D6E37">
              <w:rPr>
                <w:rFonts w:ascii="Arial" w:hAnsi="Arial" w:cs="Arial"/>
                <w:color w:val="000000"/>
                <w:sz w:val="16"/>
                <w:szCs w:val="16"/>
              </w:rPr>
              <w:t>18.1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1535F4" w14:textId="436156A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OFF CARD (Normal)</w:t>
            </w:r>
          </w:p>
        </w:tc>
      </w:tr>
      <w:tr w:rsidR="00A17FF3" w:rsidRPr="00682CBF" w14:paraId="0AC97FB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single" w:sz="4" w:space="0" w:color="auto"/>
            </w:tcBorders>
            <w:shd w:val="clear" w:color="auto" w:fill="auto"/>
          </w:tcPr>
          <w:p w14:paraId="60D1897F"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194BE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226B8D3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13162C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DB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8B95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DF381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51BFE7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3180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817112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6C167D"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nil"/>
              <w:right w:val="single" w:sz="2" w:space="0" w:color="auto"/>
            </w:tcBorders>
            <w:shd w:val="clear" w:color="auto" w:fill="F2F2F2" w:themeFill="background1" w:themeFillShade="F2"/>
            <w:vAlign w:val="center"/>
          </w:tcPr>
          <w:p w14:paraId="197926C0" w14:textId="6C24C36A"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18.</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vAlign w:val="center"/>
          </w:tcPr>
          <w:p w14:paraId="1071AD2A" w14:textId="7240533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OFF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24DCFEF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086FE5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D7F7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094621F6" w14:textId="50E3BF53"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29199F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6CD1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8C65C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192881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E.1/50</w:t>
            </w:r>
          </w:p>
        </w:tc>
        <w:tc>
          <w:tcPr>
            <w:tcW w:w="538" w:type="pct"/>
            <w:tcBorders>
              <w:top w:val="single" w:sz="4" w:space="0" w:color="auto"/>
              <w:bottom w:val="single" w:sz="4" w:space="0" w:color="auto"/>
            </w:tcBorders>
            <w:shd w:val="clear" w:color="auto" w:fill="auto"/>
          </w:tcPr>
          <w:p w14:paraId="42034D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3CD3C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A2FB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8D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2" w:space="0" w:color="auto"/>
              <w:right w:val="nil"/>
            </w:tcBorders>
            <w:shd w:val="clear" w:color="auto" w:fill="D9D9D9" w:themeFill="background1" w:themeFillShade="D9"/>
            <w:vAlign w:val="center"/>
          </w:tcPr>
          <w:p w14:paraId="1E24A485" w14:textId="2D287EC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.1</w:t>
            </w:r>
            <w:r>
              <w:rPr>
                <w:rFonts w:ascii="Arial" w:hAnsi="Arial" w:cs="Arial"/>
                <w:color w:val="000000"/>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EC83C28"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POWER ON CARD</w:t>
            </w:r>
          </w:p>
        </w:tc>
      </w:tr>
      <w:tr w:rsidR="00A17FF3" w:rsidRPr="00682CBF" w14:paraId="45E783D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2" w:space="0" w:color="auto"/>
              <w:bottom w:val="nil"/>
              <w:right w:val="nil"/>
            </w:tcBorders>
            <w:shd w:val="clear" w:color="auto" w:fill="F2F2F2" w:themeFill="background1" w:themeFillShade="F2"/>
            <w:vAlign w:val="center"/>
          </w:tcPr>
          <w:p w14:paraId="075AB51E" w14:textId="7A4D6545"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10.4.19.1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DE2EE94" w14:textId="0ECD2D3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POWER ON CARD (Normal)</w:t>
            </w:r>
          </w:p>
        </w:tc>
      </w:tr>
      <w:tr w:rsidR="00A17FF3" w:rsidRPr="00682CBF" w14:paraId="3F911300" w14:textId="77777777" w:rsidTr="003157F8">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single" w:sz="2" w:space="0" w:color="auto"/>
            </w:tcBorders>
            <w:shd w:val="clear" w:color="auto" w:fill="auto"/>
          </w:tcPr>
          <w:p w14:paraId="6793D10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2" w:space="0" w:color="auto"/>
              <w:bottom w:val="single" w:sz="4" w:space="0" w:color="auto"/>
            </w:tcBorders>
            <w:shd w:val="clear" w:color="auto" w:fill="auto"/>
          </w:tcPr>
          <w:p w14:paraId="2CC761A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7FAD2AE"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Additional card inserted</w:t>
            </w:r>
          </w:p>
        </w:tc>
        <w:tc>
          <w:tcPr>
            <w:tcW w:w="396" w:type="pct"/>
            <w:tcBorders>
              <w:top w:val="single" w:sz="4" w:space="0" w:color="auto"/>
              <w:bottom w:val="single" w:sz="4" w:space="0" w:color="auto"/>
            </w:tcBorders>
            <w:shd w:val="clear" w:color="auto" w:fill="auto"/>
          </w:tcPr>
          <w:p w14:paraId="6C715D3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0DD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10E9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71DACD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721B1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50ECFB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42BE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A8C68F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nil"/>
              <w:right w:val="nil"/>
            </w:tcBorders>
            <w:shd w:val="clear" w:color="auto" w:fill="F2F2F2" w:themeFill="background1" w:themeFillShade="F2"/>
            <w:vAlign w:val="center"/>
          </w:tcPr>
          <w:p w14:paraId="574044E6" w14:textId="497737BE"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w:t>
            </w:r>
            <w:r w:rsidRPr="007A0B32">
              <w:rPr>
                <w:rFonts w:ascii="Arial" w:hAnsi="Arial" w:cs="Arial"/>
                <w:b w:val="0"/>
                <w:bCs w:val="0"/>
                <w:color w:val="000000"/>
                <w:sz w:val="16"/>
                <w:szCs w:val="16"/>
              </w:rPr>
              <w:t>1</w:t>
            </w:r>
            <w:r>
              <w:rPr>
                <w:rFonts w:ascii="Arial" w:hAnsi="Arial" w:cs="Arial"/>
                <w:b w:val="0"/>
                <w:bCs w:val="0"/>
                <w:color w:val="000000"/>
                <w:sz w:val="16"/>
                <w:szCs w:val="16"/>
              </w:rPr>
              <w:t>9</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642A4D16" w14:textId="436EE290"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POWER O</w:t>
            </w:r>
            <w:r>
              <w:rPr>
                <w:rFonts w:ascii="Arial" w:hAnsi="Arial" w:cs="Arial"/>
                <w:color w:val="000000"/>
                <w:sz w:val="16"/>
                <w:szCs w:val="16"/>
                <w:lang w:val="en-GB"/>
              </w:rPr>
              <w:t>N</w:t>
            </w:r>
            <w:r w:rsidRPr="007A0B32">
              <w:rPr>
                <w:rFonts w:ascii="Arial" w:hAnsi="Arial" w:cs="Arial"/>
                <w:color w:val="000000"/>
                <w:sz w:val="16"/>
                <w:szCs w:val="16"/>
                <w:lang w:val="en-GB"/>
              </w:rPr>
              <w:t xml:space="preserve"> CARD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6E4948F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2" w:space="0" w:color="auto"/>
              <w:bottom w:val="single" w:sz="2" w:space="0" w:color="auto"/>
              <w:right w:val="single" w:sz="2" w:space="0" w:color="auto"/>
            </w:tcBorders>
            <w:shd w:val="clear" w:color="auto" w:fill="auto"/>
          </w:tcPr>
          <w:p w14:paraId="3B92BCF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2" w:space="0" w:color="auto"/>
              <w:bottom w:val="single" w:sz="4" w:space="0" w:color="auto"/>
            </w:tcBorders>
            <w:shd w:val="clear" w:color="auto" w:fill="auto"/>
          </w:tcPr>
          <w:p w14:paraId="076750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1882E5F" w14:textId="77AE0176"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0067AD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6E80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E32C8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3D5293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E.1/49</w:t>
            </w:r>
          </w:p>
        </w:tc>
        <w:tc>
          <w:tcPr>
            <w:tcW w:w="538" w:type="pct"/>
            <w:tcBorders>
              <w:top w:val="single" w:sz="4" w:space="0" w:color="auto"/>
              <w:bottom w:val="single" w:sz="4" w:space="0" w:color="auto"/>
            </w:tcBorders>
            <w:shd w:val="clear" w:color="auto" w:fill="auto"/>
          </w:tcPr>
          <w:p w14:paraId="23F51F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DBB31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159C3D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923F17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D9D9D9" w:themeFill="background1" w:themeFillShade="D9"/>
            <w:vAlign w:val="center"/>
          </w:tcPr>
          <w:p w14:paraId="0321E0F8" w14:textId="7538FF7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C030F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READER STATUS</w:t>
            </w:r>
          </w:p>
        </w:tc>
      </w:tr>
      <w:tr w:rsidR="00A17FF3" w:rsidRPr="00682CBF" w14:paraId="64447E3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2" w:space="0" w:color="auto"/>
              <w:left w:val="single" w:sz="4" w:space="0" w:color="auto"/>
              <w:bottom w:val="single" w:sz="4" w:space="0" w:color="auto"/>
              <w:right w:val="nil"/>
            </w:tcBorders>
            <w:shd w:val="clear" w:color="auto" w:fill="F2F2F2" w:themeFill="background1" w:themeFillShade="F2"/>
            <w:vAlign w:val="center"/>
          </w:tcPr>
          <w:p w14:paraId="7285D0CF" w14:textId="08A1574B"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b w:val="0"/>
                <w:bCs w:val="0"/>
                <w:color w:val="000000"/>
                <w:sz w:val="16"/>
                <w:szCs w:val="16"/>
              </w:rPr>
              <w:t>10.4.20.1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A88BF7" w14:textId="6CDB0E8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GET READER STATUS (Normal)</w:t>
            </w:r>
          </w:p>
        </w:tc>
      </w:tr>
      <w:tr w:rsidR="00A17FF3" w:rsidRPr="00682CBF" w14:paraId="3AD8F6E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2F247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3BC55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B2FF768" w14:textId="77777777" w:rsidR="00A17FF3" w:rsidRPr="0077395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powered</w:t>
            </w:r>
          </w:p>
        </w:tc>
        <w:tc>
          <w:tcPr>
            <w:tcW w:w="396" w:type="pct"/>
            <w:tcBorders>
              <w:top w:val="single" w:sz="4" w:space="0" w:color="auto"/>
              <w:bottom w:val="single" w:sz="4" w:space="0" w:color="auto"/>
            </w:tcBorders>
            <w:shd w:val="clear" w:color="auto" w:fill="auto"/>
          </w:tcPr>
          <w:p w14:paraId="7A3353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E0441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46019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15C2D9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6F249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8F60B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22C52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862575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41A973"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90E89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DAD981C" w14:textId="77777777"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Additional card inserted; card not powered</w:t>
            </w:r>
          </w:p>
        </w:tc>
        <w:tc>
          <w:tcPr>
            <w:tcW w:w="396" w:type="pct"/>
            <w:tcBorders>
              <w:top w:val="single" w:sz="4" w:space="0" w:color="auto"/>
              <w:bottom w:val="single" w:sz="4" w:space="0" w:color="auto"/>
            </w:tcBorders>
            <w:shd w:val="clear" w:color="auto" w:fill="auto"/>
          </w:tcPr>
          <w:p w14:paraId="37B14DD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0387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A8419A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28D8C60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1F30DFE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10A0B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95EF69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18C158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2" w:space="0" w:color="auto"/>
            </w:tcBorders>
            <w:shd w:val="clear" w:color="auto" w:fill="F2F2F2" w:themeFill="background1" w:themeFillShade="F2"/>
            <w:vAlign w:val="center"/>
          </w:tcPr>
          <w:p w14:paraId="24B25259" w14:textId="29981D1F" w:rsidR="00A17FF3" w:rsidRPr="00682CBF"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.20</w:t>
            </w:r>
            <w:r w:rsidRPr="007A0B32">
              <w:rPr>
                <w:rFonts w:ascii="Arial" w:hAnsi="Arial" w:cs="Arial"/>
                <w:b w:val="0"/>
                <w:bCs w:val="0"/>
                <w:color w:val="000000"/>
                <w:sz w:val="16"/>
                <w:szCs w:val="16"/>
              </w:rPr>
              <w:t>.</w:t>
            </w:r>
            <w:r>
              <w:rPr>
                <w:rFonts w:ascii="Arial" w:hAnsi="Arial" w:cs="Arial"/>
                <w:b w:val="0"/>
                <w:bCs w:val="0"/>
                <w:color w:val="000000"/>
                <w:sz w:val="16"/>
                <w:szCs w:val="16"/>
              </w:rPr>
              <w:t>2</w:t>
            </w:r>
          </w:p>
        </w:tc>
        <w:tc>
          <w:tcPr>
            <w:tcW w:w="4460" w:type="pct"/>
            <w:gridSpan w:val="9"/>
            <w:tcBorders>
              <w:top w:val="single" w:sz="4" w:space="0" w:color="auto"/>
              <w:left w:val="single" w:sz="2" w:space="0" w:color="auto"/>
              <w:bottom w:val="single" w:sz="4" w:space="0" w:color="auto"/>
              <w:right w:val="single" w:sz="4" w:space="0" w:color="auto"/>
            </w:tcBorders>
            <w:shd w:val="clear" w:color="auto" w:fill="F2F2F2" w:themeFill="background1" w:themeFillShade="F2"/>
          </w:tcPr>
          <w:p w14:paraId="1F1D6426" w14:textId="0F1E448A"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7A0B32">
              <w:rPr>
                <w:rFonts w:ascii="Arial" w:hAnsi="Arial" w:cs="Arial"/>
                <w:color w:val="000000"/>
                <w:sz w:val="16"/>
                <w:szCs w:val="16"/>
                <w:lang w:val="en-GB"/>
              </w:rPr>
              <w:t>GET READER STATUS (</w:t>
            </w:r>
            <w:r>
              <w:rPr>
                <w:rFonts w:ascii="Arial" w:hAnsi="Arial" w:cs="Arial"/>
                <w:color w:val="000000"/>
                <w:sz w:val="16"/>
                <w:szCs w:val="16"/>
                <w:lang w:val="en-GB"/>
              </w:rPr>
              <w:t>D</w:t>
            </w:r>
            <w:r w:rsidRPr="008D6E37">
              <w:rPr>
                <w:rFonts w:ascii="Arial" w:hAnsi="Arial" w:cs="Arial"/>
                <w:color w:val="000000"/>
                <w:sz w:val="16"/>
                <w:szCs w:val="16"/>
                <w:lang w:val="en-GB"/>
              </w:rPr>
              <w:t>etachable card reader</w:t>
            </w:r>
            <w:r w:rsidRPr="007A0B32">
              <w:rPr>
                <w:rFonts w:ascii="Arial" w:hAnsi="Arial" w:cs="Arial"/>
                <w:color w:val="000000"/>
                <w:sz w:val="16"/>
                <w:szCs w:val="16"/>
                <w:lang w:val="en-GB"/>
              </w:rPr>
              <w:t>)</w:t>
            </w:r>
          </w:p>
        </w:tc>
      </w:tr>
      <w:tr w:rsidR="00A17FF3" w:rsidRPr="00682CBF" w14:paraId="1FD002A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59D03AD"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A2C00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5AD2DD2" w14:textId="01C1C148" w:rsidR="00A17FF3" w:rsidRPr="00773955"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Detachable </w:t>
            </w:r>
            <w:r>
              <w:rPr>
                <w:rFonts w:ascii="Arial" w:hAnsi="Arial" w:cs="Arial"/>
                <w:color w:val="000000"/>
                <w:sz w:val="16"/>
                <w:szCs w:val="16"/>
                <w:lang w:val="en-GB"/>
              </w:rPr>
              <w:t xml:space="preserve">card </w:t>
            </w:r>
            <w:r w:rsidRPr="00682CBF">
              <w:rPr>
                <w:rFonts w:ascii="Arial" w:hAnsi="Arial" w:cs="Arial"/>
                <w:color w:val="000000"/>
                <w:sz w:val="16"/>
                <w:szCs w:val="16"/>
                <w:lang w:val="en-GB"/>
              </w:rPr>
              <w:t>reader</w:t>
            </w:r>
          </w:p>
        </w:tc>
        <w:tc>
          <w:tcPr>
            <w:tcW w:w="396" w:type="pct"/>
            <w:tcBorders>
              <w:top w:val="single" w:sz="4" w:space="0" w:color="auto"/>
              <w:bottom w:val="single" w:sz="4" w:space="0" w:color="auto"/>
            </w:tcBorders>
            <w:shd w:val="clear" w:color="auto" w:fill="auto"/>
          </w:tcPr>
          <w:p w14:paraId="6FC3BF5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390FF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CAFF5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7560F1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E.1/52</w:t>
            </w:r>
          </w:p>
        </w:tc>
        <w:tc>
          <w:tcPr>
            <w:tcW w:w="538" w:type="pct"/>
            <w:tcBorders>
              <w:top w:val="single" w:sz="4" w:space="0" w:color="auto"/>
              <w:bottom w:val="single" w:sz="4" w:space="0" w:color="auto"/>
            </w:tcBorders>
            <w:shd w:val="clear" w:color="auto" w:fill="auto"/>
          </w:tcPr>
          <w:p w14:paraId="233071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14762F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50418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617192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33CE9CC" w14:textId="1254A6D5"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rPr>
              <w:t>10.4.21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2E1FB85" w14:textId="77777777" w:rsidR="00A17FF3" w:rsidRPr="00934127"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52C05">
              <w:rPr>
                <w:rFonts w:ascii="Arial" w:hAnsi="Arial" w:cs="Arial"/>
                <w:b/>
                <w:bCs/>
                <w:color w:val="000000"/>
                <w:sz w:val="16"/>
                <w:szCs w:val="16"/>
                <w:lang w:val="en-GB"/>
              </w:rPr>
              <w:t>TIMER MANAGEMENT and ENVELOPE TIMER EXPIR</w:t>
            </w:r>
            <w:r>
              <w:rPr>
                <w:rFonts w:ascii="Arial" w:hAnsi="Arial" w:cs="Arial"/>
                <w:b/>
                <w:bCs/>
                <w:color w:val="000000"/>
                <w:sz w:val="16"/>
                <w:szCs w:val="16"/>
                <w:lang w:val="en-GB"/>
              </w:rPr>
              <w:t>ATION</w:t>
            </w:r>
          </w:p>
        </w:tc>
      </w:tr>
      <w:tr w:rsidR="00A17FF3" w:rsidRPr="003157F8" w14:paraId="5C7295D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CE7C3E" w14:textId="7D7734DB" w:rsidR="00A17FF3" w:rsidRPr="00B05BAE" w:rsidRDefault="00A17FF3" w:rsidP="00A17FF3">
            <w:pPr>
              <w:widowControl w:val="0"/>
              <w:spacing w:after="0"/>
              <w:rPr>
                <w:rFonts w:ascii="Arial" w:hAnsi="Arial" w:cs="Arial"/>
                <w:b w:val="0"/>
                <w:bCs w:val="0"/>
                <w:color w:val="000000"/>
                <w:sz w:val="16"/>
                <w:szCs w:val="16"/>
              </w:rPr>
            </w:pPr>
            <w:r w:rsidRPr="007A0B32">
              <w:rPr>
                <w:rFonts w:ascii="Arial" w:hAnsi="Arial" w:cs="Arial"/>
                <w:b w:val="0"/>
                <w:bCs w:val="0"/>
                <w:color w:val="000000"/>
                <w:sz w:val="16"/>
                <w:szCs w:val="16"/>
              </w:rPr>
              <w:t>10.4</w:t>
            </w:r>
            <w:r>
              <w:rPr>
                <w:rFonts w:ascii="Arial" w:hAnsi="Arial" w:cs="Arial"/>
                <w:b w:val="0"/>
                <w:bCs w:val="0"/>
                <w:color w:val="000000"/>
                <w:sz w:val="16"/>
                <w:szCs w:val="16"/>
              </w:rPr>
              <w:t>.21</w:t>
            </w:r>
            <w:r w:rsidRPr="007A0B32">
              <w:rPr>
                <w:rFonts w:ascii="Arial" w:hAnsi="Arial" w:cs="Arial"/>
                <w:b w:val="0"/>
                <w:bCs w:val="0"/>
                <w:color w:val="000000"/>
                <w:sz w:val="16"/>
                <w:szCs w:val="16"/>
              </w:rPr>
              <w:t>.</w:t>
            </w:r>
            <w:r>
              <w:rPr>
                <w:rFonts w:ascii="Arial" w:hAnsi="Arial" w:cs="Arial"/>
                <w:b w:val="0"/>
                <w:bCs w:val="0"/>
                <w:color w:val="000000"/>
                <w:sz w:val="16"/>
                <w:szCs w:val="16"/>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680F638" w14:textId="7D5CD3AA"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TIMER MANAGEMENT (</w:t>
            </w:r>
            <w:r>
              <w:rPr>
                <w:rFonts w:ascii="Arial" w:hAnsi="Arial" w:cs="Arial"/>
                <w:color w:val="000000"/>
                <w:sz w:val="16"/>
                <w:szCs w:val="16"/>
                <w:lang w:val="en-GB"/>
              </w:rPr>
              <w:t>N</w:t>
            </w:r>
            <w:r w:rsidRPr="003157F8">
              <w:rPr>
                <w:rFonts w:ascii="Arial" w:hAnsi="Arial" w:cs="Arial"/>
                <w:color w:val="000000"/>
                <w:sz w:val="16"/>
                <w:szCs w:val="16"/>
                <w:lang w:val="en-GB"/>
              </w:rPr>
              <w:t>ormal</w:t>
            </w:r>
            <w:r w:rsidRPr="007A0B32">
              <w:rPr>
                <w:rFonts w:ascii="Arial" w:hAnsi="Arial" w:cs="Arial"/>
                <w:color w:val="000000"/>
                <w:sz w:val="16"/>
                <w:szCs w:val="16"/>
                <w:lang w:val="en-GB"/>
              </w:rPr>
              <w:t>)</w:t>
            </w:r>
          </w:p>
        </w:tc>
      </w:tr>
      <w:tr w:rsidR="00A17FF3" w:rsidRPr="00682CBF" w14:paraId="3C5E9C6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17A0CF2" w14:textId="77777777" w:rsidR="00A17FF3" w:rsidRPr="00C81EA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24F46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6564AFC" w14:textId="77777777" w:rsidR="00A17FF3" w:rsidRPr="009256D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1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6787947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756864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E3E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8B51982" w14:textId="77777777" w:rsidR="00A17FF3" w:rsidRPr="009256D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56A08A3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67E308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BC4D4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22FEEA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20A6E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AEC19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6046362B" w14:textId="77777777" w:rsidR="00A17FF3" w:rsidRPr="009256D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timer 2 several times; get the current value of the timer and deactivate the timer successfully</w:t>
            </w:r>
          </w:p>
        </w:tc>
        <w:tc>
          <w:tcPr>
            <w:tcW w:w="396" w:type="pct"/>
            <w:tcBorders>
              <w:top w:val="single" w:sz="4" w:space="0" w:color="auto"/>
              <w:bottom w:val="single" w:sz="4" w:space="0" w:color="auto"/>
            </w:tcBorders>
            <w:shd w:val="clear" w:color="auto" w:fill="auto"/>
          </w:tcPr>
          <w:p w14:paraId="0098E7D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501E8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53CD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B4121F0" w14:textId="77777777" w:rsidR="00A17FF3" w:rsidRPr="009256D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CBFEE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3A1C8D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45B9F6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05F06C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BA720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6B5B2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3A06728"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Start timer 8 several times; get the current value of the </w:t>
            </w:r>
            <w:r w:rsidRPr="00682CBF">
              <w:rPr>
                <w:rFonts w:ascii="Arial" w:hAnsi="Arial" w:cs="Arial"/>
                <w:color w:val="000000"/>
                <w:sz w:val="16"/>
                <w:szCs w:val="16"/>
                <w:lang w:val="en-GB"/>
              </w:rPr>
              <w:lastRenderedPageBreak/>
              <w:t>timer and deactivate the timer successfully</w:t>
            </w:r>
          </w:p>
        </w:tc>
        <w:tc>
          <w:tcPr>
            <w:tcW w:w="396" w:type="pct"/>
            <w:tcBorders>
              <w:top w:val="single" w:sz="4" w:space="0" w:color="auto"/>
              <w:bottom w:val="single" w:sz="4" w:space="0" w:color="auto"/>
            </w:tcBorders>
            <w:shd w:val="clear" w:color="auto" w:fill="auto"/>
          </w:tcPr>
          <w:p w14:paraId="7BA23B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19DD12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11CE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32EFFD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2D19F9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89402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4D4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E760ED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36461BE"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06A2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2A6E1F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get the current value of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773824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D96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2E834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112AF5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81D761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D48B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A8C74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168631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C557C3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68AA21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2F7A40D3"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Try to deactivate a timer which is not started: action in contradiction with the current timer state</w:t>
            </w:r>
          </w:p>
        </w:tc>
        <w:tc>
          <w:tcPr>
            <w:tcW w:w="396" w:type="pct"/>
            <w:tcBorders>
              <w:top w:val="single" w:sz="4" w:space="0" w:color="auto"/>
              <w:bottom w:val="single" w:sz="4" w:space="0" w:color="auto"/>
            </w:tcBorders>
            <w:shd w:val="clear" w:color="auto" w:fill="auto"/>
          </w:tcPr>
          <w:p w14:paraId="0015B6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F4AFB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505C7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59BFFD0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355A04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978F1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FE2AC5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94EE15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9E60D5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997A9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7002075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Start 8 timers successfully</w:t>
            </w:r>
          </w:p>
        </w:tc>
        <w:tc>
          <w:tcPr>
            <w:tcW w:w="396" w:type="pct"/>
            <w:tcBorders>
              <w:top w:val="single" w:sz="4" w:space="0" w:color="auto"/>
              <w:bottom w:val="single" w:sz="4" w:space="0" w:color="auto"/>
            </w:tcBorders>
            <w:shd w:val="clear" w:color="auto" w:fill="auto"/>
          </w:tcPr>
          <w:p w14:paraId="18DF9B4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55899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D8CA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290A025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E.1/58</w:t>
            </w:r>
          </w:p>
        </w:tc>
        <w:tc>
          <w:tcPr>
            <w:tcW w:w="538" w:type="pct"/>
            <w:tcBorders>
              <w:top w:val="single" w:sz="4" w:space="0" w:color="auto"/>
              <w:bottom w:val="single" w:sz="4" w:space="0" w:color="auto"/>
            </w:tcBorders>
            <w:shd w:val="clear" w:color="auto" w:fill="auto"/>
          </w:tcPr>
          <w:p w14:paraId="0007EA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AAE4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AF81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A348B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4260F47B" w14:textId="0B8227F4"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10.4.21.2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EC517F3" w14:textId="0BBA56C4"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3157F8">
              <w:rPr>
                <w:rFonts w:ascii="Arial" w:hAnsi="Arial" w:cs="Arial"/>
                <w:sz w:val="16"/>
                <w:szCs w:val="16"/>
                <w:lang w:val="en-GB"/>
              </w:rPr>
              <w:t>ENVELOPE TIMER EXPIRATION (</w:t>
            </w:r>
            <w:r>
              <w:rPr>
                <w:rFonts w:ascii="Arial" w:hAnsi="Arial" w:cs="Arial"/>
                <w:sz w:val="16"/>
                <w:szCs w:val="16"/>
                <w:lang w:val="en-GB"/>
              </w:rPr>
              <w:t>N</w:t>
            </w:r>
            <w:r w:rsidRPr="003157F8">
              <w:rPr>
                <w:rFonts w:ascii="Arial" w:hAnsi="Arial" w:cs="Arial"/>
                <w:sz w:val="16"/>
                <w:szCs w:val="16"/>
                <w:lang w:val="en-GB"/>
              </w:rPr>
              <w:t>ormal</w:t>
            </w:r>
            <w:r>
              <w:rPr>
                <w:rFonts w:ascii="Arial" w:hAnsi="Arial" w:cs="Arial"/>
                <w:sz w:val="16"/>
                <w:szCs w:val="16"/>
                <w:lang w:val="en-GB"/>
              </w:rPr>
              <w:t>)</w:t>
            </w:r>
          </w:p>
        </w:tc>
      </w:tr>
      <w:tr w:rsidR="00A17FF3" w:rsidRPr="00682CBF" w14:paraId="2A8716B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283AD39"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994C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419DB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Pending proactive UICC command</w:t>
            </w:r>
          </w:p>
        </w:tc>
        <w:tc>
          <w:tcPr>
            <w:tcW w:w="396" w:type="pct"/>
            <w:tcBorders>
              <w:top w:val="single" w:sz="4" w:space="0" w:color="auto"/>
              <w:bottom w:val="single" w:sz="4" w:space="0" w:color="auto"/>
            </w:tcBorders>
            <w:shd w:val="clear" w:color="auto" w:fill="auto"/>
          </w:tcPr>
          <w:p w14:paraId="0F0CF5E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F4377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5B23C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757904F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w:t>
            </w:r>
          </w:p>
        </w:tc>
        <w:tc>
          <w:tcPr>
            <w:tcW w:w="538" w:type="pct"/>
            <w:tcBorders>
              <w:top w:val="single" w:sz="4" w:space="0" w:color="auto"/>
              <w:bottom w:val="single" w:sz="4" w:space="0" w:color="auto"/>
            </w:tcBorders>
            <w:shd w:val="clear" w:color="auto" w:fill="auto"/>
          </w:tcPr>
          <w:p w14:paraId="3EC0C9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505F0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EA30F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78E08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F25D9C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A2152E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0B775CF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USIM application toolkit busy</w:t>
            </w:r>
          </w:p>
        </w:tc>
        <w:tc>
          <w:tcPr>
            <w:tcW w:w="396" w:type="pct"/>
            <w:tcBorders>
              <w:top w:val="single" w:sz="4" w:space="0" w:color="auto"/>
              <w:bottom w:val="single" w:sz="4" w:space="0" w:color="auto"/>
            </w:tcBorders>
            <w:shd w:val="clear" w:color="auto" w:fill="auto"/>
          </w:tcPr>
          <w:p w14:paraId="7D3718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5ABF2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09252E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883FA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E.1/20</w:t>
            </w:r>
          </w:p>
        </w:tc>
        <w:tc>
          <w:tcPr>
            <w:tcW w:w="538" w:type="pct"/>
            <w:tcBorders>
              <w:top w:val="single" w:sz="4" w:space="0" w:color="auto"/>
              <w:bottom w:val="single" w:sz="4" w:space="0" w:color="auto"/>
            </w:tcBorders>
            <w:shd w:val="clear" w:color="auto" w:fill="auto"/>
          </w:tcPr>
          <w:p w14:paraId="3A37A1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348AC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499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0D2E47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49AC9C" w14:textId="772EC73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6FC9D8"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D21AA">
              <w:rPr>
                <w:rFonts w:ascii="Arial" w:hAnsi="Arial" w:cs="Arial"/>
                <w:b/>
                <w:bCs/>
                <w:color w:val="000000"/>
                <w:sz w:val="16"/>
                <w:szCs w:val="16"/>
                <w:lang w:val="en-GB"/>
              </w:rPr>
              <w:t>SET UP IDLE MODE TEXT</w:t>
            </w:r>
          </w:p>
        </w:tc>
      </w:tr>
      <w:tr w:rsidR="00A17FF3" w:rsidRPr="00682CBF" w14:paraId="0C6FEB9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EFD4884" w14:textId="2F614384"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D3F87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RUN AT COMMAND</w:t>
            </w:r>
          </w:p>
        </w:tc>
      </w:tr>
      <w:tr w:rsidR="00A17FF3" w:rsidRPr="00682CBF" w14:paraId="78FA50CE"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340122E" w14:textId="5054F920"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10.4.23.1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C064E65" w14:textId="2D1427A8"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RUN AT COMMAND (Normal)</w:t>
            </w:r>
          </w:p>
        </w:tc>
      </w:tr>
      <w:tr w:rsidR="00A17FF3" w:rsidRPr="00682CBF" w14:paraId="4177E9A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7EF4DE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28BC6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5179CB"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No alpha </w:t>
            </w:r>
            <w:r>
              <w:rPr>
                <w:rFonts w:ascii="Arial" w:hAnsi="Arial" w:cs="Arial"/>
                <w:color w:val="000000"/>
                <w:sz w:val="16"/>
                <w:szCs w:val="16"/>
                <w:lang w:val="en-GB"/>
              </w:rPr>
              <w:t>i</w:t>
            </w:r>
            <w:r w:rsidRPr="00682CBF">
              <w:rPr>
                <w:rFonts w:ascii="Arial" w:hAnsi="Arial" w:cs="Arial"/>
                <w:color w:val="000000"/>
                <w:sz w:val="16"/>
                <w:szCs w:val="16"/>
                <w:lang w:val="en-GB"/>
              </w:rPr>
              <w:t>dentifier</w:t>
            </w:r>
            <w:r>
              <w:rPr>
                <w:rFonts w:ascii="Arial" w:hAnsi="Arial" w:cs="Arial"/>
                <w:color w:val="000000"/>
                <w:sz w:val="16"/>
                <w:szCs w:val="16"/>
                <w:lang w:val="en-GB"/>
              </w:rPr>
              <w:t xml:space="preserve"> presented</w:t>
            </w:r>
          </w:p>
        </w:tc>
        <w:tc>
          <w:tcPr>
            <w:tcW w:w="396" w:type="pct"/>
            <w:tcBorders>
              <w:top w:val="single" w:sz="4" w:space="0" w:color="auto"/>
              <w:bottom w:val="single" w:sz="4" w:space="0" w:color="auto"/>
            </w:tcBorders>
            <w:shd w:val="clear" w:color="auto" w:fill="auto"/>
          </w:tcPr>
          <w:p w14:paraId="4BBA3B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2803D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CB103A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3DE662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4A580F7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56B4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45624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BF6AA6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0240F2"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882303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57FD56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N</w:t>
            </w:r>
            <w:r w:rsidRPr="00682CBF">
              <w:rPr>
                <w:rFonts w:ascii="Arial" w:hAnsi="Arial" w:cs="Arial"/>
                <w:color w:val="000000"/>
                <w:sz w:val="16"/>
                <w:szCs w:val="16"/>
                <w:lang w:val="en-GB"/>
              </w:rPr>
              <w:t>ull data alpha identifier presented</w:t>
            </w:r>
          </w:p>
        </w:tc>
        <w:tc>
          <w:tcPr>
            <w:tcW w:w="396" w:type="pct"/>
            <w:tcBorders>
              <w:top w:val="single" w:sz="4" w:space="0" w:color="auto"/>
              <w:bottom w:val="single" w:sz="4" w:space="0" w:color="auto"/>
            </w:tcBorders>
            <w:shd w:val="clear" w:color="auto" w:fill="auto"/>
          </w:tcPr>
          <w:p w14:paraId="642B28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6CC5D1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1BFF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w:t>
            </w:r>
          </w:p>
        </w:tc>
        <w:tc>
          <w:tcPr>
            <w:tcW w:w="538" w:type="pct"/>
            <w:tcBorders>
              <w:top w:val="single" w:sz="4" w:space="0" w:color="auto"/>
              <w:bottom w:val="single" w:sz="4" w:space="0" w:color="auto"/>
            </w:tcBorders>
            <w:shd w:val="clear" w:color="auto" w:fill="auto"/>
          </w:tcPr>
          <w:p w14:paraId="5235959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w:t>
            </w:r>
          </w:p>
        </w:tc>
        <w:tc>
          <w:tcPr>
            <w:tcW w:w="538" w:type="pct"/>
            <w:tcBorders>
              <w:top w:val="single" w:sz="4" w:space="0" w:color="auto"/>
              <w:bottom w:val="single" w:sz="4" w:space="0" w:color="auto"/>
            </w:tcBorders>
            <w:shd w:val="clear" w:color="auto" w:fill="auto"/>
          </w:tcPr>
          <w:p w14:paraId="6CB7A2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BD5BB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99CD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2D1BF2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0BE8E43"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964826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7FEC3A3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lpha identifier presented</w:t>
            </w:r>
          </w:p>
        </w:tc>
        <w:tc>
          <w:tcPr>
            <w:tcW w:w="396" w:type="pct"/>
            <w:tcBorders>
              <w:top w:val="single" w:sz="4" w:space="0" w:color="auto"/>
              <w:bottom w:val="single" w:sz="4" w:space="0" w:color="auto"/>
            </w:tcBorders>
            <w:shd w:val="clear" w:color="auto" w:fill="auto"/>
          </w:tcPr>
          <w:p w14:paraId="2482D0D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926E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1AD6B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4F070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71F2AA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B372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C4AD60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0E455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E900E6C" w14:textId="60A66E8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8D8AAF" w14:textId="6B83AB4C"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Icon support</w:t>
            </w:r>
            <w:r w:rsidRPr="007A0B32">
              <w:rPr>
                <w:rFonts w:ascii="Arial" w:hAnsi="Arial" w:cs="Arial"/>
                <w:color w:val="000000"/>
                <w:sz w:val="16"/>
                <w:szCs w:val="16"/>
                <w:lang w:val="en-GB"/>
              </w:rPr>
              <w:t>)</w:t>
            </w:r>
          </w:p>
        </w:tc>
      </w:tr>
      <w:tr w:rsidR="00A17FF3" w:rsidRPr="00682CBF" w14:paraId="2E07F2F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00F1CD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ED2CF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87EC2A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21FE9D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FDB8C0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498E5D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8B6C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69190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9614C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B808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1EF3ED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5B506F"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D299CB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2.2</w:t>
            </w:r>
          </w:p>
        </w:tc>
        <w:tc>
          <w:tcPr>
            <w:tcW w:w="987" w:type="pct"/>
            <w:tcBorders>
              <w:top w:val="single" w:sz="4" w:space="0" w:color="auto"/>
              <w:bottom w:val="single" w:sz="4" w:space="0" w:color="auto"/>
            </w:tcBorders>
            <w:shd w:val="clear" w:color="auto" w:fill="auto"/>
          </w:tcPr>
          <w:p w14:paraId="706E3C5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500E05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4FFE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807D94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280C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B6CE2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0B29052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FB6BF3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289D14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C6A0F2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D3B8C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6465CA25"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821D8B">
              <w:rPr>
                <w:rFonts w:ascii="Arial" w:hAnsi="Arial" w:cs="Arial"/>
                <w:color w:val="000000"/>
                <w:sz w:val="16"/>
                <w:szCs w:val="16"/>
                <w:lang w:val="en-GB"/>
              </w:rPr>
              <w:t>asic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w:t>
            </w:r>
            <w:r>
              <w:rPr>
                <w:rFonts w:ascii="Arial" w:hAnsi="Arial" w:cs="Arial"/>
                <w:color w:val="000000"/>
                <w:sz w:val="16"/>
                <w:szCs w:val="16"/>
                <w:lang w:val="en-GB"/>
              </w:rPr>
              <w:t>planatory</w:t>
            </w:r>
          </w:p>
        </w:tc>
        <w:tc>
          <w:tcPr>
            <w:tcW w:w="396" w:type="pct"/>
            <w:tcBorders>
              <w:top w:val="single" w:sz="4" w:space="0" w:color="auto"/>
              <w:bottom w:val="single" w:sz="4" w:space="0" w:color="auto"/>
            </w:tcBorders>
            <w:shd w:val="clear" w:color="auto" w:fill="auto"/>
          </w:tcPr>
          <w:p w14:paraId="3008CB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C6D1FD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16B828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47A4AF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29A666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8576F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64667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BF99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2A1A1F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DD05C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3D672859" w14:textId="77777777" w:rsidR="00A17FF3" w:rsidRPr="00821D8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C</w:t>
            </w:r>
            <w:r w:rsidRPr="00821D8B">
              <w:rPr>
                <w:rFonts w:ascii="Arial" w:hAnsi="Arial" w:cs="Arial"/>
                <w:color w:val="000000"/>
                <w:sz w:val="16"/>
                <w:szCs w:val="16"/>
                <w:lang w:val="en-GB"/>
              </w:rPr>
              <w:t>olour icon</w:t>
            </w:r>
            <w:r>
              <w:rPr>
                <w:rFonts w:ascii="Arial" w:hAnsi="Arial" w:cs="Arial"/>
                <w:color w:val="000000"/>
                <w:sz w:val="16"/>
                <w:szCs w:val="16"/>
                <w:lang w:val="en-GB"/>
              </w:rPr>
              <w:t>;</w:t>
            </w:r>
            <w:r w:rsidRPr="00821D8B">
              <w:rPr>
                <w:rFonts w:ascii="Arial" w:hAnsi="Arial" w:cs="Arial"/>
                <w:color w:val="000000"/>
                <w:sz w:val="16"/>
                <w:szCs w:val="16"/>
                <w:lang w:val="en-GB"/>
              </w:rPr>
              <w:t xml:space="preserve"> </w:t>
            </w:r>
            <w:r>
              <w:rPr>
                <w:rFonts w:ascii="Arial" w:hAnsi="Arial" w:cs="Arial"/>
                <w:color w:val="000000"/>
                <w:sz w:val="16"/>
                <w:szCs w:val="16"/>
                <w:lang w:val="en-GB"/>
              </w:rPr>
              <w:t xml:space="preserve">non </w:t>
            </w:r>
            <w:r w:rsidRPr="00821D8B">
              <w:rPr>
                <w:rFonts w:ascii="Arial" w:hAnsi="Arial" w:cs="Arial"/>
                <w:color w:val="000000"/>
                <w:sz w:val="16"/>
                <w:szCs w:val="16"/>
                <w:lang w:val="en-GB"/>
              </w:rPr>
              <w:t>self</w:t>
            </w:r>
            <w:r>
              <w:rPr>
                <w:rFonts w:ascii="Arial" w:hAnsi="Arial" w:cs="Arial"/>
                <w:color w:val="000000"/>
                <w:sz w:val="16"/>
                <w:szCs w:val="16"/>
                <w:lang w:val="en-GB"/>
              </w:rPr>
              <w:t>-</w:t>
            </w:r>
            <w:r w:rsidRPr="00821D8B">
              <w:rPr>
                <w:rFonts w:ascii="Arial" w:hAnsi="Arial" w:cs="Arial"/>
                <w:color w:val="000000"/>
                <w:sz w:val="16"/>
                <w:szCs w:val="16"/>
                <w:lang w:val="en-GB"/>
              </w:rPr>
              <w:t>explanatory</w:t>
            </w:r>
          </w:p>
        </w:tc>
        <w:tc>
          <w:tcPr>
            <w:tcW w:w="396" w:type="pct"/>
            <w:tcBorders>
              <w:top w:val="single" w:sz="4" w:space="0" w:color="auto"/>
              <w:bottom w:val="single" w:sz="4" w:space="0" w:color="auto"/>
            </w:tcBorders>
            <w:shd w:val="clear" w:color="auto" w:fill="auto"/>
          </w:tcPr>
          <w:p w14:paraId="3983B3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C9C48E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2A579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C173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134A91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C4841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5B1722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1A5C7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0D9CC2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C55BCB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3496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2.5</w:t>
            </w:r>
          </w:p>
        </w:tc>
        <w:tc>
          <w:tcPr>
            <w:tcW w:w="987" w:type="pct"/>
            <w:tcBorders>
              <w:top w:val="single" w:sz="4" w:space="0" w:color="auto"/>
              <w:bottom w:val="single" w:sz="4" w:space="0" w:color="auto"/>
            </w:tcBorders>
            <w:shd w:val="clear" w:color="auto" w:fill="auto"/>
          </w:tcPr>
          <w:p w14:paraId="2C80D7F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B</w:t>
            </w:r>
            <w:r w:rsidRPr="00682CBF">
              <w:rPr>
                <w:rFonts w:ascii="Arial" w:hAnsi="Arial" w:cs="Arial"/>
                <w:color w:val="000000"/>
                <w:sz w:val="16"/>
                <w:szCs w:val="16"/>
                <w:lang w:val="en-GB"/>
              </w:rPr>
              <w:t>asic icon non self</w:t>
            </w:r>
            <w:r>
              <w:rPr>
                <w:rFonts w:ascii="Arial" w:hAnsi="Arial" w:cs="Arial"/>
                <w:color w:val="000000"/>
                <w:sz w:val="16"/>
                <w:szCs w:val="16"/>
                <w:lang w:val="en-GB"/>
              </w:rPr>
              <w:t>-</w:t>
            </w:r>
            <w:r w:rsidRPr="00682CBF">
              <w:rPr>
                <w:rFonts w:ascii="Arial" w:hAnsi="Arial" w:cs="Arial"/>
                <w:color w:val="000000"/>
                <w:sz w:val="16"/>
                <w:szCs w:val="16"/>
                <w:lang w:val="en-GB"/>
              </w:rPr>
              <w:t>explanatory; no alpha identifier presented</w:t>
            </w:r>
          </w:p>
        </w:tc>
        <w:tc>
          <w:tcPr>
            <w:tcW w:w="396" w:type="pct"/>
            <w:tcBorders>
              <w:top w:val="single" w:sz="4" w:space="0" w:color="auto"/>
              <w:bottom w:val="single" w:sz="4" w:space="0" w:color="auto"/>
            </w:tcBorders>
            <w:shd w:val="clear" w:color="auto" w:fill="auto"/>
          </w:tcPr>
          <w:p w14:paraId="65EB28C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9883D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B1DD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8F1DA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1729A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448B64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294619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10AB94A"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C6A9B77" w14:textId="777B83A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AB911" w14:textId="795704B5"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Pr>
                <w:rFonts w:ascii="Arial" w:hAnsi="Arial" w:cs="Arial"/>
                <w:color w:val="000000"/>
                <w:sz w:val="16"/>
                <w:szCs w:val="16"/>
                <w:lang w:val="en-GB"/>
              </w:rPr>
              <w:t>S</w:t>
            </w:r>
            <w:r w:rsidRPr="003157F8">
              <w:rPr>
                <w:rFonts w:ascii="Arial" w:hAnsi="Arial" w:cs="Arial"/>
                <w:color w:val="000000"/>
                <w:sz w:val="16"/>
                <w:szCs w:val="16"/>
                <w:lang w:val="en-GB"/>
              </w:rPr>
              <w:t>upport of Text Attribute</w:t>
            </w:r>
            <w:r w:rsidRPr="007A0B32">
              <w:rPr>
                <w:rFonts w:ascii="Arial" w:hAnsi="Arial" w:cs="Arial"/>
                <w:color w:val="000000"/>
                <w:sz w:val="16"/>
                <w:szCs w:val="16"/>
                <w:lang w:val="en-GB"/>
              </w:rPr>
              <w:t>)</w:t>
            </w:r>
          </w:p>
        </w:tc>
      </w:tr>
      <w:tr w:rsidR="00A17FF3" w:rsidRPr="00682CBF" w14:paraId="557BCC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F9BB6D"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C983E2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794751E"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left alignment</w:t>
            </w:r>
          </w:p>
        </w:tc>
        <w:tc>
          <w:tcPr>
            <w:tcW w:w="396" w:type="pct"/>
            <w:tcBorders>
              <w:top w:val="single" w:sz="4" w:space="0" w:color="auto"/>
              <w:bottom w:val="single" w:sz="4" w:space="0" w:color="auto"/>
            </w:tcBorders>
            <w:shd w:val="clear" w:color="auto" w:fill="auto"/>
          </w:tcPr>
          <w:p w14:paraId="455DE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E6B22D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24043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3C3A79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4007F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21CCEB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32769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BAEABF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2A15D1C"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37DD8A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DEE7F6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center alignment</w:t>
            </w:r>
          </w:p>
        </w:tc>
        <w:tc>
          <w:tcPr>
            <w:tcW w:w="396" w:type="pct"/>
            <w:tcBorders>
              <w:top w:val="single" w:sz="4" w:space="0" w:color="auto"/>
              <w:bottom w:val="single" w:sz="4" w:space="0" w:color="auto"/>
            </w:tcBorders>
            <w:shd w:val="clear" w:color="auto" w:fill="auto"/>
          </w:tcPr>
          <w:p w14:paraId="719B47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D2116B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972640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474DEE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298F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15315B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4ECC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2EF4B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5A7E84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586AF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7AF49094"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right alignment</w:t>
            </w:r>
          </w:p>
        </w:tc>
        <w:tc>
          <w:tcPr>
            <w:tcW w:w="396" w:type="pct"/>
            <w:tcBorders>
              <w:top w:val="single" w:sz="4" w:space="0" w:color="auto"/>
              <w:bottom w:val="single" w:sz="4" w:space="0" w:color="auto"/>
            </w:tcBorders>
            <w:shd w:val="clear" w:color="auto" w:fill="auto"/>
          </w:tcPr>
          <w:p w14:paraId="135B681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4B50A9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64A4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003602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E.1/219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C8B96A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21E3A4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AEEB4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D7632C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12FE45B"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583A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3.4</w:t>
            </w:r>
          </w:p>
        </w:tc>
        <w:tc>
          <w:tcPr>
            <w:tcW w:w="987" w:type="pct"/>
            <w:tcBorders>
              <w:top w:val="single" w:sz="4" w:space="0" w:color="auto"/>
              <w:bottom w:val="single" w:sz="4" w:space="0" w:color="auto"/>
            </w:tcBorders>
            <w:shd w:val="clear" w:color="auto" w:fill="auto"/>
          </w:tcPr>
          <w:p w14:paraId="64B7A0AB"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large font size</w:t>
            </w:r>
          </w:p>
        </w:tc>
        <w:tc>
          <w:tcPr>
            <w:tcW w:w="396" w:type="pct"/>
            <w:tcBorders>
              <w:top w:val="single" w:sz="4" w:space="0" w:color="auto"/>
              <w:bottom w:val="single" w:sz="4" w:space="0" w:color="auto"/>
            </w:tcBorders>
            <w:shd w:val="clear" w:color="auto" w:fill="auto"/>
          </w:tcPr>
          <w:p w14:paraId="739BB6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7C0F24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1A4D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C156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0C08E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4D394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C523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AE84F4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11F804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96B5A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C38F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3.5</w:t>
            </w:r>
          </w:p>
        </w:tc>
        <w:tc>
          <w:tcPr>
            <w:tcW w:w="987" w:type="pct"/>
            <w:tcBorders>
              <w:top w:val="single" w:sz="4" w:space="0" w:color="auto"/>
              <w:bottom w:val="single" w:sz="4" w:space="0" w:color="auto"/>
            </w:tcBorders>
            <w:shd w:val="clear" w:color="auto" w:fill="auto"/>
          </w:tcPr>
          <w:p w14:paraId="4C68C8C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small font size</w:t>
            </w:r>
          </w:p>
        </w:tc>
        <w:tc>
          <w:tcPr>
            <w:tcW w:w="396" w:type="pct"/>
            <w:tcBorders>
              <w:top w:val="single" w:sz="4" w:space="0" w:color="auto"/>
              <w:bottom w:val="single" w:sz="4" w:space="0" w:color="auto"/>
            </w:tcBorders>
            <w:shd w:val="clear" w:color="auto" w:fill="auto"/>
          </w:tcPr>
          <w:p w14:paraId="6AEC7A1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0D1412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1D66B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40FA5B9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9872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67D6AA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47154D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5ED1A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B8676B6"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0851D2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3.6</w:t>
            </w:r>
          </w:p>
        </w:tc>
        <w:tc>
          <w:tcPr>
            <w:tcW w:w="987" w:type="pct"/>
            <w:tcBorders>
              <w:top w:val="single" w:sz="4" w:space="0" w:color="auto"/>
              <w:bottom w:val="single" w:sz="4" w:space="0" w:color="auto"/>
            </w:tcBorders>
            <w:shd w:val="clear" w:color="auto" w:fill="auto"/>
          </w:tcPr>
          <w:p w14:paraId="2DBB3BF4"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bold on</w:t>
            </w:r>
          </w:p>
        </w:tc>
        <w:tc>
          <w:tcPr>
            <w:tcW w:w="396" w:type="pct"/>
            <w:tcBorders>
              <w:top w:val="single" w:sz="4" w:space="0" w:color="auto"/>
              <w:bottom w:val="single" w:sz="4" w:space="0" w:color="auto"/>
            </w:tcBorders>
            <w:shd w:val="clear" w:color="auto" w:fill="auto"/>
          </w:tcPr>
          <w:p w14:paraId="02F7C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66557A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8DF80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14EA45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103C07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7FCC3F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F7C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D742A5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0BF18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83E13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3.7</w:t>
            </w:r>
          </w:p>
        </w:tc>
        <w:tc>
          <w:tcPr>
            <w:tcW w:w="987" w:type="pct"/>
            <w:tcBorders>
              <w:top w:val="single" w:sz="4" w:space="0" w:color="auto"/>
              <w:bottom w:val="single" w:sz="4" w:space="0" w:color="auto"/>
            </w:tcBorders>
            <w:shd w:val="clear" w:color="auto" w:fill="auto"/>
          </w:tcPr>
          <w:p w14:paraId="207828FA"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italic on</w:t>
            </w:r>
          </w:p>
        </w:tc>
        <w:tc>
          <w:tcPr>
            <w:tcW w:w="396" w:type="pct"/>
            <w:tcBorders>
              <w:top w:val="single" w:sz="4" w:space="0" w:color="auto"/>
              <w:bottom w:val="single" w:sz="4" w:space="0" w:color="auto"/>
            </w:tcBorders>
            <w:shd w:val="clear" w:color="auto" w:fill="auto"/>
          </w:tcPr>
          <w:p w14:paraId="3CC8BFC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C7248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411AD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7B07BA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884C10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7EE4A6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A99DA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ABD30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8D6DCD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E1E9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3.8</w:t>
            </w:r>
          </w:p>
        </w:tc>
        <w:tc>
          <w:tcPr>
            <w:tcW w:w="987" w:type="pct"/>
            <w:tcBorders>
              <w:top w:val="single" w:sz="4" w:space="0" w:color="auto"/>
              <w:bottom w:val="single" w:sz="4" w:space="0" w:color="auto"/>
            </w:tcBorders>
            <w:shd w:val="clear" w:color="auto" w:fill="auto"/>
          </w:tcPr>
          <w:p w14:paraId="46C33BE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underline on</w:t>
            </w:r>
          </w:p>
        </w:tc>
        <w:tc>
          <w:tcPr>
            <w:tcW w:w="396" w:type="pct"/>
            <w:tcBorders>
              <w:top w:val="single" w:sz="4" w:space="0" w:color="auto"/>
              <w:bottom w:val="single" w:sz="4" w:space="0" w:color="auto"/>
            </w:tcBorders>
            <w:shd w:val="clear" w:color="auto" w:fill="auto"/>
          </w:tcPr>
          <w:p w14:paraId="4ADEDF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32EE4E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910D0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C163 AND</w:t>
            </w:r>
            <w:r>
              <w:rPr>
                <w:rFonts w:ascii="Arial" w:hAnsi="Arial" w:cs="Arial"/>
                <w:color w:val="000000"/>
                <w:sz w:val="16"/>
                <w:szCs w:val="16"/>
                <w:lang w:val="en-GB"/>
              </w:rPr>
              <w:t xml:space="preserve"> </w:t>
            </w:r>
            <w:r w:rsidRPr="00682CBF">
              <w:rPr>
                <w:rFonts w:ascii="Arial" w:hAnsi="Arial" w:cs="Arial"/>
                <w:color w:val="000000"/>
                <w:sz w:val="16"/>
                <w:szCs w:val="16"/>
                <w:lang w:val="en-GB"/>
              </w:rPr>
              <w:t>C159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C177</w:t>
            </w:r>
          </w:p>
        </w:tc>
        <w:tc>
          <w:tcPr>
            <w:tcW w:w="538" w:type="pct"/>
            <w:tcBorders>
              <w:top w:val="single" w:sz="4" w:space="0" w:color="auto"/>
              <w:bottom w:val="single" w:sz="4" w:space="0" w:color="auto"/>
            </w:tcBorders>
            <w:shd w:val="clear" w:color="auto" w:fill="auto"/>
          </w:tcPr>
          <w:p w14:paraId="35141E5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E.1/228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FDDFA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1EA7D1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BCD71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66AC11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225DF8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FC0F2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3.9</w:t>
            </w:r>
          </w:p>
        </w:tc>
        <w:tc>
          <w:tcPr>
            <w:tcW w:w="987" w:type="pct"/>
            <w:tcBorders>
              <w:top w:val="single" w:sz="4" w:space="0" w:color="auto"/>
              <w:bottom w:val="single" w:sz="4" w:space="0" w:color="auto"/>
            </w:tcBorders>
            <w:shd w:val="clear" w:color="auto" w:fill="auto"/>
          </w:tcPr>
          <w:p w14:paraId="0DDE73AF"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strikethrough on</w:t>
            </w:r>
          </w:p>
        </w:tc>
        <w:tc>
          <w:tcPr>
            <w:tcW w:w="396" w:type="pct"/>
            <w:tcBorders>
              <w:top w:val="single" w:sz="4" w:space="0" w:color="auto"/>
              <w:bottom w:val="single" w:sz="4" w:space="0" w:color="auto"/>
            </w:tcBorders>
            <w:shd w:val="clear" w:color="auto" w:fill="auto"/>
          </w:tcPr>
          <w:p w14:paraId="2A08C79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DDE66A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81479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C165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487AC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E.1/229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3FC1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9BC679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E015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6161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5F0ABBA"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F8B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3.10</w:t>
            </w:r>
          </w:p>
        </w:tc>
        <w:tc>
          <w:tcPr>
            <w:tcW w:w="987" w:type="pct"/>
            <w:tcBorders>
              <w:top w:val="single" w:sz="4" w:space="0" w:color="auto"/>
              <w:bottom w:val="single" w:sz="4" w:space="0" w:color="auto"/>
            </w:tcBorders>
            <w:shd w:val="clear" w:color="auto" w:fill="auto"/>
          </w:tcPr>
          <w:p w14:paraId="0DD01125"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Text attribute – foreground and background colours</w:t>
            </w:r>
          </w:p>
        </w:tc>
        <w:tc>
          <w:tcPr>
            <w:tcW w:w="396" w:type="pct"/>
            <w:tcBorders>
              <w:top w:val="single" w:sz="4" w:space="0" w:color="auto"/>
              <w:bottom w:val="single" w:sz="4" w:space="0" w:color="auto"/>
            </w:tcBorders>
            <w:shd w:val="clear" w:color="auto" w:fill="auto"/>
          </w:tcPr>
          <w:p w14:paraId="022E6AF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9C989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B566C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1743D">
              <w:rPr>
                <w:rFonts w:ascii="Arial" w:hAnsi="Arial" w:cs="Arial"/>
                <w:color w:val="000000"/>
                <w:sz w:val="16"/>
                <w:szCs w:val="16"/>
                <w:lang w:val="en-GB"/>
              </w:rPr>
              <w:t>C110</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C164</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C165</w:t>
            </w:r>
            <w:r>
              <w:rPr>
                <w:rFonts w:ascii="Arial" w:hAnsi="Arial" w:cs="Arial"/>
                <w:color w:val="000000"/>
                <w:sz w:val="16"/>
                <w:szCs w:val="16"/>
                <w:lang w:val="en-GB"/>
              </w:rPr>
              <w:t xml:space="preserve"> </w:t>
            </w:r>
            <w:r w:rsidRPr="0061743D">
              <w:rPr>
                <w:rFonts w:ascii="Arial" w:hAnsi="Arial" w:cs="Arial"/>
                <w:color w:val="000000"/>
                <w:sz w:val="16"/>
                <w:szCs w:val="16"/>
                <w:lang w:val="en-GB"/>
              </w:rPr>
              <w:t>AND</w:t>
            </w:r>
            <w:r>
              <w:rPr>
                <w:rFonts w:ascii="Arial" w:hAnsi="Arial" w:cs="Arial"/>
                <w:color w:val="000000"/>
                <w:sz w:val="16"/>
                <w:szCs w:val="16"/>
                <w:lang w:val="en-GB"/>
              </w:rPr>
              <w:t xml:space="preserve"> </w:t>
            </w:r>
            <w:r w:rsidRPr="0061743D">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135F38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E.1/124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E.1/231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3DCD7F0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0F90084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9ACE4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639C2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7AA28CBA" w14:textId="1224178D"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8414E40" w14:textId="5793E92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Cyrillic</w:t>
            </w:r>
            <w:r w:rsidRPr="007A0B32">
              <w:rPr>
                <w:rFonts w:ascii="Arial" w:hAnsi="Arial" w:cs="Arial"/>
                <w:color w:val="000000"/>
                <w:sz w:val="16"/>
                <w:szCs w:val="16"/>
                <w:lang w:val="en-GB"/>
              </w:rPr>
              <w:t>)</w:t>
            </w:r>
          </w:p>
        </w:tc>
      </w:tr>
      <w:tr w:rsidR="00A17FF3" w:rsidRPr="00682CBF" w14:paraId="02962F2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B34CC5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38F73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313CBC7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UCS2 </w:t>
            </w:r>
            <w:r>
              <w:rPr>
                <w:rFonts w:ascii="Arial" w:hAnsi="Arial" w:cs="Arial"/>
                <w:color w:val="000000"/>
                <w:sz w:val="16"/>
                <w:szCs w:val="16"/>
                <w:lang w:val="en-GB"/>
              </w:rPr>
              <w:t>d</w:t>
            </w:r>
            <w:r w:rsidRPr="00682CBF">
              <w:rPr>
                <w:rFonts w:ascii="Arial" w:hAnsi="Arial" w:cs="Arial"/>
                <w:color w:val="000000"/>
                <w:sz w:val="16"/>
                <w:szCs w:val="16"/>
                <w:lang w:val="en-GB"/>
              </w:rPr>
              <w:t>isplay in Cyrillic</w:t>
            </w:r>
          </w:p>
        </w:tc>
        <w:tc>
          <w:tcPr>
            <w:tcW w:w="396" w:type="pct"/>
            <w:tcBorders>
              <w:top w:val="single" w:sz="4" w:space="0" w:color="auto"/>
              <w:bottom w:val="single" w:sz="4" w:space="0" w:color="auto"/>
            </w:tcBorders>
            <w:shd w:val="clear" w:color="auto" w:fill="auto"/>
          </w:tcPr>
          <w:p w14:paraId="0216204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5E12CD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A82274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C149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7E2979E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83571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545727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44457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DA06B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80FC850" w14:textId="03BB59FA"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10.4.23.5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A6C6E8E" w14:textId="07AA9493"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color w:val="000000"/>
                <w:sz w:val="16"/>
                <w:szCs w:val="16"/>
                <w:lang w:val="en-GB"/>
              </w:rPr>
              <w:t>UCS2 display in Chinese</w:t>
            </w:r>
            <w:r w:rsidRPr="007A0B32">
              <w:rPr>
                <w:rFonts w:ascii="Arial" w:hAnsi="Arial" w:cs="Arial"/>
                <w:color w:val="000000"/>
                <w:sz w:val="16"/>
                <w:szCs w:val="16"/>
                <w:lang w:val="en-GB"/>
              </w:rPr>
              <w:t>)</w:t>
            </w:r>
          </w:p>
        </w:tc>
      </w:tr>
      <w:tr w:rsidR="00A17FF3" w:rsidRPr="00682CBF" w14:paraId="1E9B02A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3595C5"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5BF6E6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5.1</w:t>
            </w:r>
          </w:p>
        </w:tc>
        <w:tc>
          <w:tcPr>
            <w:tcW w:w="987" w:type="pct"/>
            <w:tcBorders>
              <w:top w:val="single" w:sz="4" w:space="0" w:color="auto"/>
              <w:bottom w:val="single" w:sz="4" w:space="0" w:color="auto"/>
            </w:tcBorders>
            <w:shd w:val="clear" w:color="auto" w:fill="auto"/>
          </w:tcPr>
          <w:p w14:paraId="6BFC067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Chinese</w:t>
            </w:r>
          </w:p>
        </w:tc>
        <w:tc>
          <w:tcPr>
            <w:tcW w:w="396" w:type="pct"/>
            <w:tcBorders>
              <w:top w:val="single" w:sz="4" w:space="0" w:color="auto"/>
              <w:bottom w:val="single" w:sz="4" w:space="0" w:color="auto"/>
            </w:tcBorders>
            <w:shd w:val="clear" w:color="auto" w:fill="auto"/>
          </w:tcPr>
          <w:p w14:paraId="3E91E0C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D68CD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88EF2E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C150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F09E5A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9BB3D8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3F3487C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D49194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4EF69F5"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045CAA02" w14:textId="65ED1E61" w:rsidR="00A17FF3" w:rsidRPr="00682CBF" w:rsidRDefault="00A17FF3" w:rsidP="00A17FF3">
            <w:pPr>
              <w:widowControl w:val="0"/>
              <w:spacing w:after="0"/>
              <w:rPr>
                <w:rFonts w:ascii="Arial" w:hAnsi="Arial" w:cs="Arial"/>
                <w:b w:val="0"/>
                <w:bCs w:val="0"/>
                <w:sz w:val="16"/>
                <w:szCs w:val="16"/>
              </w:rPr>
            </w:pPr>
            <w:r>
              <w:rPr>
                <w:rFonts w:ascii="Arial" w:hAnsi="Arial" w:cs="Arial"/>
                <w:b w:val="0"/>
                <w:bCs w:val="0"/>
                <w:sz w:val="16"/>
                <w:szCs w:val="16"/>
              </w:rPr>
              <w:t>10.4.23.6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32979F" w14:textId="52E9955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RUN AT COMMAND</w:t>
            </w:r>
            <w:r w:rsidRPr="007A0B32">
              <w:rPr>
                <w:rFonts w:ascii="Arial" w:hAnsi="Arial" w:cs="Arial"/>
                <w:color w:val="000000"/>
                <w:sz w:val="16"/>
                <w:szCs w:val="16"/>
                <w:lang w:val="en-GB"/>
              </w:rPr>
              <w:t xml:space="preserve"> </w:t>
            </w:r>
            <w:r w:rsidRPr="003157F8">
              <w:rPr>
                <w:rFonts w:ascii="Arial" w:hAnsi="Arial" w:cs="Arial"/>
                <w:sz w:val="16"/>
                <w:szCs w:val="16"/>
                <w:lang w:val="en-GB"/>
              </w:rPr>
              <w:t>(UCS2 display in Katakana</w:t>
            </w:r>
          </w:p>
        </w:tc>
      </w:tr>
      <w:tr w:rsidR="00A17FF3" w:rsidRPr="00682CBF" w14:paraId="36C233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2FBDE8F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39E440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09A4E8FC"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UCS2 display in Katakana</w:t>
            </w:r>
          </w:p>
        </w:tc>
        <w:tc>
          <w:tcPr>
            <w:tcW w:w="396" w:type="pct"/>
            <w:tcBorders>
              <w:top w:val="single" w:sz="4" w:space="0" w:color="auto"/>
              <w:bottom w:val="single" w:sz="4" w:space="0" w:color="auto"/>
            </w:tcBorders>
            <w:shd w:val="clear" w:color="auto" w:fill="auto"/>
          </w:tcPr>
          <w:p w14:paraId="168ACB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B2051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97B743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C151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102648C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E.1/62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27C3029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7F471D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50A9C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DE42A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C89A51A" w14:textId="21E03483"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8FC45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ED21AA">
              <w:rPr>
                <w:rFonts w:ascii="Arial" w:hAnsi="Arial" w:cs="Arial"/>
                <w:b/>
                <w:bCs/>
                <w:color w:val="000000"/>
                <w:sz w:val="16"/>
                <w:szCs w:val="16"/>
                <w:lang w:val="en-GB"/>
              </w:rPr>
              <w:t>SEND DTMF</w:t>
            </w:r>
          </w:p>
        </w:tc>
      </w:tr>
      <w:tr w:rsidR="00A17FF3" w:rsidRPr="00682CBF" w14:paraId="3628636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FF9B5E4" w14:textId="43A65E80"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9C3AB5D" w14:textId="77777777" w:rsidR="00A17FF3" w:rsidRPr="00ED21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682CBF">
              <w:rPr>
                <w:rFonts w:ascii="Arial" w:hAnsi="Arial" w:cs="Arial"/>
                <w:b/>
                <w:bCs/>
                <w:color w:val="000000"/>
                <w:sz w:val="16"/>
                <w:szCs w:val="16"/>
                <w:lang w:val="en-GB"/>
              </w:rPr>
              <w:t>LANGUAGE NOTIFICATION</w:t>
            </w:r>
          </w:p>
        </w:tc>
      </w:tr>
      <w:tr w:rsidR="00A17FF3" w:rsidRPr="00682CBF" w14:paraId="1E0871D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83CF97"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BF98A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84F9BA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Specific language notification </w:t>
            </w:r>
          </w:p>
        </w:tc>
        <w:tc>
          <w:tcPr>
            <w:tcW w:w="396" w:type="pct"/>
            <w:tcBorders>
              <w:top w:val="single" w:sz="4" w:space="0" w:color="auto"/>
              <w:bottom w:val="single" w:sz="4" w:space="0" w:color="auto"/>
            </w:tcBorders>
            <w:shd w:val="clear" w:color="auto" w:fill="auto"/>
          </w:tcPr>
          <w:p w14:paraId="61141C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90A71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6754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321B0A1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525EB33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60E8B9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0EF4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995F3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074CC1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BC781E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FD031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Non</w:t>
            </w:r>
            <w:r>
              <w:rPr>
                <w:rFonts w:ascii="Arial" w:hAnsi="Arial" w:cs="Arial"/>
                <w:color w:val="000000"/>
                <w:sz w:val="16"/>
                <w:szCs w:val="16"/>
                <w:lang w:val="en-GB"/>
              </w:rPr>
              <w:t>-</w:t>
            </w:r>
            <w:r w:rsidRPr="00682CBF">
              <w:rPr>
                <w:rFonts w:ascii="Arial" w:hAnsi="Arial" w:cs="Arial"/>
                <w:color w:val="000000"/>
                <w:sz w:val="16"/>
                <w:szCs w:val="16"/>
                <w:lang w:val="en-GB"/>
              </w:rPr>
              <w:t>specific language notification</w:t>
            </w:r>
          </w:p>
        </w:tc>
        <w:tc>
          <w:tcPr>
            <w:tcW w:w="396" w:type="pct"/>
            <w:tcBorders>
              <w:top w:val="single" w:sz="4" w:space="0" w:color="auto"/>
              <w:bottom w:val="single" w:sz="4" w:space="0" w:color="auto"/>
            </w:tcBorders>
            <w:shd w:val="clear" w:color="auto" w:fill="auto"/>
          </w:tcPr>
          <w:p w14:paraId="410A8B0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C844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AD6B8F2" w14:textId="77777777" w:rsidR="00A17FF3" w:rsidRPr="00241B1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C218</w:t>
            </w:r>
          </w:p>
        </w:tc>
        <w:tc>
          <w:tcPr>
            <w:tcW w:w="538" w:type="pct"/>
            <w:tcBorders>
              <w:top w:val="single" w:sz="4" w:space="0" w:color="auto"/>
              <w:bottom w:val="single" w:sz="4" w:space="0" w:color="auto"/>
            </w:tcBorders>
            <w:shd w:val="clear" w:color="auto" w:fill="auto"/>
          </w:tcPr>
          <w:p w14:paraId="6A81D3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E.1/70</w:t>
            </w:r>
          </w:p>
        </w:tc>
        <w:tc>
          <w:tcPr>
            <w:tcW w:w="538" w:type="pct"/>
            <w:tcBorders>
              <w:top w:val="single" w:sz="4" w:space="0" w:color="auto"/>
              <w:bottom w:val="single" w:sz="4" w:space="0" w:color="auto"/>
            </w:tcBorders>
            <w:shd w:val="clear" w:color="auto" w:fill="auto"/>
          </w:tcPr>
          <w:p w14:paraId="119C19E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450" w:type="pct"/>
            <w:tcBorders>
              <w:top w:val="single" w:sz="4" w:space="0" w:color="auto"/>
              <w:bottom w:val="single" w:sz="4" w:space="0" w:color="auto"/>
              <w:right w:val="single" w:sz="4" w:space="0" w:color="auto"/>
            </w:tcBorders>
            <w:shd w:val="clear" w:color="auto" w:fill="auto"/>
          </w:tcPr>
          <w:p w14:paraId="2C99F66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98DA3B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369384B"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3C6C470" w14:textId="2EB8D483"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B6AD181"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41B19">
              <w:rPr>
                <w:rFonts w:ascii="Arial" w:hAnsi="Arial" w:cs="Arial"/>
                <w:b/>
                <w:bCs/>
                <w:color w:val="000000"/>
                <w:sz w:val="16"/>
                <w:szCs w:val="16"/>
                <w:lang w:val="en-GB"/>
              </w:rPr>
              <w:t>LAUNCH BROWSER</w:t>
            </w:r>
          </w:p>
        </w:tc>
      </w:tr>
      <w:tr w:rsidR="00A17FF3" w:rsidRPr="00682CBF" w14:paraId="05028FC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F194B8C" w14:textId="1FACD166"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10.4.26.8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873FECC" w14:textId="7F95274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LAUNCH BROWSER (NG-RAN bearer)</w:t>
            </w:r>
          </w:p>
        </w:tc>
      </w:tr>
      <w:tr w:rsidR="00A17FF3" w:rsidRPr="00682CBF" w14:paraId="3355E1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263F145"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F2BC69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D6EAFF4"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nly NG-RAN bearer specified and gateway proxy identity</w:t>
            </w:r>
          </w:p>
        </w:tc>
        <w:tc>
          <w:tcPr>
            <w:tcW w:w="396" w:type="pct"/>
            <w:tcBorders>
              <w:top w:val="single" w:sz="4" w:space="0" w:color="auto"/>
              <w:bottom w:val="single" w:sz="4" w:space="0" w:color="auto"/>
            </w:tcBorders>
            <w:shd w:val="clear" w:color="auto" w:fill="auto"/>
          </w:tcPr>
          <w:p w14:paraId="5A60EB5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33188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E5447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25775EE"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205425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3BB49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88BF3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FD412D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280BE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A5DAE0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26EB22B5"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CALL CONTROL</w:t>
            </w:r>
          </w:p>
        </w:tc>
        <w:tc>
          <w:tcPr>
            <w:tcW w:w="396" w:type="pct"/>
            <w:tcBorders>
              <w:top w:val="single" w:sz="4" w:space="0" w:color="auto"/>
              <w:bottom w:val="single" w:sz="4" w:space="0" w:color="auto"/>
            </w:tcBorders>
            <w:shd w:val="clear" w:color="auto" w:fill="auto"/>
          </w:tcPr>
          <w:p w14:paraId="259F48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AAD530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6572F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29C23F90"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C0D332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1714A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2469B3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9218A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7E9BCF0"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D022F8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27E66746"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by MT Call event</w:t>
            </w:r>
          </w:p>
        </w:tc>
        <w:tc>
          <w:tcPr>
            <w:tcW w:w="396" w:type="pct"/>
            <w:tcBorders>
              <w:top w:val="single" w:sz="4" w:space="0" w:color="auto"/>
              <w:bottom w:val="single" w:sz="4" w:space="0" w:color="auto"/>
            </w:tcBorders>
            <w:shd w:val="clear" w:color="auto" w:fill="auto"/>
          </w:tcPr>
          <w:p w14:paraId="4D14AD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2D4BA6D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A4B9E8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520E8660"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1245F4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0B18FF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6EDA5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C34AF5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C1B83A"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9C54FB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2190776D" w14:textId="77777777" w:rsidR="00A17FF3" w:rsidRPr="00452B2C"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originated call</w:t>
            </w:r>
          </w:p>
        </w:tc>
        <w:tc>
          <w:tcPr>
            <w:tcW w:w="396" w:type="pct"/>
            <w:tcBorders>
              <w:top w:val="single" w:sz="4" w:space="0" w:color="auto"/>
              <w:bottom w:val="single" w:sz="4" w:space="0" w:color="auto"/>
            </w:tcBorders>
            <w:shd w:val="clear" w:color="auto" w:fill="auto"/>
          </w:tcPr>
          <w:p w14:paraId="3E4256F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20EBD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A9B433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116F5B12" w14:textId="77777777" w:rsidR="00A17FF3" w:rsidRPr="00452B2C"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805883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746CB0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1E7452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23C3DF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4EC1A535"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5EBC22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70848BEA" w14:textId="77777777" w:rsidR="00A17FF3" w:rsidRPr="00452B2C"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Trigger LAUNCH BROWSER during mobile terminated call</w:t>
            </w:r>
          </w:p>
        </w:tc>
        <w:tc>
          <w:tcPr>
            <w:tcW w:w="396" w:type="pct"/>
            <w:tcBorders>
              <w:top w:val="single" w:sz="4" w:space="0" w:color="auto"/>
              <w:bottom w:val="single" w:sz="4" w:space="0" w:color="auto"/>
            </w:tcBorders>
            <w:shd w:val="clear" w:color="auto" w:fill="auto"/>
          </w:tcPr>
          <w:p w14:paraId="27F874F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01AAE8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4A3F4F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C111 AND C231</w:t>
            </w:r>
          </w:p>
        </w:tc>
        <w:tc>
          <w:tcPr>
            <w:tcW w:w="538" w:type="pct"/>
            <w:tcBorders>
              <w:top w:val="single" w:sz="4" w:space="0" w:color="auto"/>
              <w:bottom w:val="single" w:sz="4" w:space="0" w:color="auto"/>
            </w:tcBorders>
            <w:shd w:val="clear" w:color="auto" w:fill="auto"/>
          </w:tcPr>
          <w:p w14:paraId="70F89CBD" w14:textId="77777777" w:rsidR="00A17FF3" w:rsidRPr="00452B2C"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A1F1A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C14CC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01ABE4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DBC026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4F88B63" w14:textId="58886B01"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w:t>
            </w:r>
            <w:r>
              <w:rPr>
                <w:rFonts w:ascii="Arial" w:hAnsi="Arial" w:cs="Arial"/>
                <w:color w:val="000000"/>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E08227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OPEN CHANNEL</w:t>
            </w:r>
          </w:p>
        </w:tc>
      </w:tr>
      <w:tr w:rsidR="00A17FF3" w:rsidRPr="00682CBF" w14:paraId="14B8030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9DCCE4D" w14:textId="42E6A245" w:rsidR="00A17FF3" w:rsidRPr="00B05BAE" w:rsidRDefault="00A17FF3" w:rsidP="00A17FF3">
            <w:pPr>
              <w:widowControl w:val="0"/>
              <w:spacing w:after="0"/>
              <w:rPr>
                <w:rFonts w:ascii="Arial" w:hAnsi="Arial" w:cs="Arial"/>
                <w:b w:val="0"/>
                <w:bCs w:val="0"/>
                <w:color w:val="000000"/>
                <w:sz w:val="16"/>
                <w:szCs w:val="16"/>
              </w:rPr>
            </w:pPr>
            <w:r>
              <w:rPr>
                <w:rFonts w:ascii="Arial" w:hAnsi="Arial" w:cs="Arial"/>
                <w:b w:val="0"/>
                <w:bCs w:val="0"/>
                <w:color w:val="000000"/>
                <w:sz w:val="16"/>
                <w:szCs w:val="16"/>
              </w:rPr>
              <w:t>10.4.27.6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6E33012" w14:textId="7E83E6ED"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E-UTRAN)</w:t>
            </w:r>
          </w:p>
        </w:tc>
      </w:tr>
      <w:tr w:rsidR="00A17FF3" w:rsidRPr="00682CBF" w14:paraId="55B095F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31F22A8"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C81642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6.1</w:t>
            </w:r>
          </w:p>
        </w:tc>
        <w:tc>
          <w:tcPr>
            <w:tcW w:w="987" w:type="pct"/>
            <w:tcBorders>
              <w:top w:val="single" w:sz="4" w:space="0" w:color="auto"/>
              <w:bottom w:val="single" w:sz="4" w:space="0" w:color="auto"/>
            </w:tcBorders>
            <w:shd w:val="clear" w:color="auto" w:fill="auto"/>
          </w:tcPr>
          <w:p w14:paraId="3AEC96FE"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'02'</w:t>
            </w:r>
          </w:p>
        </w:tc>
        <w:tc>
          <w:tcPr>
            <w:tcW w:w="396" w:type="pct"/>
            <w:tcBorders>
              <w:top w:val="single" w:sz="4" w:space="0" w:color="auto"/>
              <w:bottom w:val="single" w:sz="4" w:space="0" w:color="auto"/>
            </w:tcBorders>
            <w:shd w:val="clear" w:color="auto" w:fill="auto"/>
          </w:tcPr>
          <w:p w14:paraId="2169724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552E09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77FF5C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430487BE"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FD8638F"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B702F2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9CCD81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9F5F81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9CCB2C"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2B037E"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6.2</w:t>
            </w:r>
          </w:p>
        </w:tc>
        <w:tc>
          <w:tcPr>
            <w:tcW w:w="987" w:type="pct"/>
            <w:tcBorders>
              <w:top w:val="single" w:sz="4" w:space="0" w:color="auto"/>
              <w:bottom w:val="single" w:sz="4" w:space="0" w:color="auto"/>
            </w:tcBorders>
            <w:shd w:val="clear" w:color="auto" w:fill="auto"/>
          </w:tcPr>
          <w:p w14:paraId="7E31CE9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Immediate link establishment; E-UTRAN; bearer type '0B'</w:t>
            </w:r>
          </w:p>
        </w:tc>
        <w:tc>
          <w:tcPr>
            <w:tcW w:w="396" w:type="pct"/>
            <w:tcBorders>
              <w:top w:val="single" w:sz="4" w:space="0" w:color="auto"/>
              <w:bottom w:val="single" w:sz="4" w:space="0" w:color="auto"/>
            </w:tcBorders>
            <w:shd w:val="clear" w:color="auto" w:fill="auto"/>
          </w:tcPr>
          <w:p w14:paraId="57CE69B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B97D0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AFF15B7"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F0FDF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64B1F7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0B03811C"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07CD754"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BC204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F421908"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C730E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6.3</w:t>
            </w:r>
          </w:p>
        </w:tc>
        <w:tc>
          <w:tcPr>
            <w:tcW w:w="987" w:type="pct"/>
            <w:tcBorders>
              <w:top w:val="single" w:sz="4" w:space="0" w:color="auto"/>
              <w:bottom w:val="single" w:sz="4" w:space="0" w:color="auto"/>
            </w:tcBorders>
            <w:shd w:val="clear" w:color="auto" w:fill="auto"/>
          </w:tcPr>
          <w:p w14:paraId="35AB13F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'02';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Network Access Name; with alpha identifier</w:t>
            </w:r>
          </w:p>
        </w:tc>
        <w:tc>
          <w:tcPr>
            <w:tcW w:w="396" w:type="pct"/>
            <w:tcBorders>
              <w:top w:val="single" w:sz="4" w:space="0" w:color="auto"/>
              <w:bottom w:val="single" w:sz="4" w:space="0" w:color="auto"/>
            </w:tcBorders>
            <w:shd w:val="clear" w:color="auto" w:fill="auto"/>
          </w:tcPr>
          <w:p w14:paraId="7F289C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12654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C4A55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30701A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ED7F6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E26F605"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7B907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DAF0D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903C4B0"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09D865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6.4</w:t>
            </w:r>
          </w:p>
        </w:tc>
        <w:tc>
          <w:tcPr>
            <w:tcW w:w="987" w:type="pct"/>
            <w:tcBorders>
              <w:top w:val="single" w:sz="4" w:space="0" w:color="auto"/>
              <w:bottom w:val="single" w:sz="4" w:space="0" w:color="auto"/>
            </w:tcBorders>
            <w:shd w:val="clear" w:color="auto" w:fill="auto"/>
          </w:tcPr>
          <w:p w14:paraId="3638128C"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E-UTRAN bearer type '03';  </w:t>
            </w:r>
            <w:r>
              <w:rPr>
                <w:rFonts w:ascii="Arial" w:hAnsi="Arial" w:cs="Arial"/>
                <w:color w:val="000000"/>
                <w:sz w:val="16"/>
                <w:szCs w:val="16"/>
                <w:lang w:val="en-GB"/>
              </w:rPr>
              <w:t>i</w:t>
            </w:r>
            <w:r w:rsidRPr="00682CBF">
              <w:rPr>
                <w:rFonts w:ascii="Arial" w:hAnsi="Arial" w:cs="Arial"/>
                <w:color w:val="000000"/>
                <w:sz w:val="16"/>
                <w:szCs w:val="16"/>
                <w:lang w:val="en-GB"/>
              </w:rPr>
              <w:t>mmediate link establishment with alpha identifier; user did not accept the proactive command</w:t>
            </w:r>
          </w:p>
        </w:tc>
        <w:tc>
          <w:tcPr>
            <w:tcW w:w="396" w:type="pct"/>
            <w:tcBorders>
              <w:top w:val="single" w:sz="4" w:space="0" w:color="auto"/>
              <w:bottom w:val="single" w:sz="4" w:space="0" w:color="auto"/>
            </w:tcBorders>
            <w:shd w:val="clear" w:color="auto" w:fill="auto"/>
          </w:tcPr>
          <w:p w14:paraId="202C5543"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FCFA675"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31BC6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5B15BCD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6BF9925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070DDF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002106"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5510E3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000039A"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B96DD7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6.5</w:t>
            </w:r>
          </w:p>
        </w:tc>
        <w:tc>
          <w:tcPr>
            <w:tcW w:w="987" w:type="pct"/>
            <w:tcBorders>
              <w:top w:val="single" w:sz="4" w:space="0" w:color="auto"/>
              <w:bottom w:val="single" w:sz="4" w:space="0" w:color="auto"/>
            </w:tcBorders>
            <w:shd w:val="clear" w:color="auto" w:fill="auto"/>
          </w:tcPr>
          <w:p w14:paraId="05BA4898"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E76450">
              <w:rPr>
                <w:rFonts w:ascii="Arial" w:hAnsi="Arial" w:cs="Arial"/>
                <w:color w:val="000000"/>
                <w:sz w:val="16"/>
                <w:szCs w:val="16"/>
                <w:lang w:val="en-GB"/>
              </w:rPr>
              <w:t xml:space="preserve">E-UTRAN; bearer type '03' – </w:t>
            </w:r>
            <w:r w:rsidRPr="00682CBF">
              <w:rPr>
                <w:rFonts w:ascii="Arial" w:hAnsi="Arial" w:cs="Arial"/>
                <w:color w:val="000000"/>
                <w:sz w:val="16"/>
                <w:szCs w:val="16"/>
                <w:lang w:val="en-GB"/>
              </w:rPr>
              <w:t>default EPS bearer</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567F98E1"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818C9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9EE84F4"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7E6F6E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13F54A6D"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434E2F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F4978B"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2018F5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353D5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222025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6.6</w:t>
            </w:r>
          </w:p>
        </w:tc>
        <w:tc>
          <w:tcPr>
            <w:tcW w:w="987" w:type="pct"/>
            <w:tcBorders>
              <w:top w:val="single" w:sz="4" w:space="0" w:color="auto"/>
              <w:bottom w:val="single" w:sz="4" w:space="0" w:color="auto"/>
            </w:tcBorders>
            <w:shd w:val="clear" w:color="auto" w:fill="auto"/>
          </w:tcPr>
          <w:p w14:paraId="6DC14FB2"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not a 3GPP PS data off exempt service</w:t>
            </w:r>
          </w:p>
        </w:tc>
        <w:tc>
          <w:tcPr>
            <w:tcW w:w="396" w:type="pct"/>
            <w:tcBorders>
              <w:top w:val="single" w:sz="4" w:space="0" w:color="auto"/>
              <w:bottom w:val="single" w:sz="4" w:space="0" w:color="auto"/>
            </w:tcBorders>
            <w:shd w:val="clear" w:color="auto" w:fill="auto"/>
          </w:tcPr>
          <w:p w14:paraId="2C1B5C6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0B5764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C872981"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28501E0B"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49D6038"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4480FE1D"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3A17A1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B149B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D6E73BD"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15ACA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6.7</w:t>
            </w:r>
          </w:p>
        </w:tc>
        <w:tc>
          <w:tcPr>
            <w:tcW w:w="987" w:type="pct"/>
            <w:tcBorders>
              <w:top w:val="single" w:sz="4" w:space="0" w:color="auto"/>
              <w:bottom w:val="single" w:sz="4" w:space="0" w:color="auto"/>
            </w:tcBorders>
            <w:shd w:val="clear" w:color="auto" w:fill="auto"/>
          </w:tcPr>
          <w:p w14:paraId="03098E90" w14:textId="77777777" w:rsidR="00A17FF3" w:rsidRPr="00E7645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BIP is a 3GPP PS data off exempt service</w:t>
            </w:r>
          </w:p>
        </w:tc>
        <w:tc>
          <w:tcPr>
            <w:tcW w:w="396" w:type="pct"/>
            <w:tcBorders>
              <w:top w:val="single" w:sz="4" w:space="0" w:color="auto"/>
              <w:bottom w:val="single" w:sz="4" w:space="0" w:color="auto"/>
            </w:tcBorders>
            <w:shd w:val="clear" w:color="auto" w:fill="auto"/>
          </w:tcPr>
          <w:p w14:paraId="20AEE8B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1230D2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8BD4D8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C228</w:t>
            </w:r>
          </w:p>
        </w:tc>
        <w:tc>
          <w:tcPr>
            <w:tcW w:w="538" w:type="pct"/>
            <w:tcBorders>
              <w:top w:val="single" w:sz="4" w:space="0" w:color="auto"/>
              <w:bottom w:val="single" w:sz="4" w:space="0" w:color="auto"/>
            </w:tcBorders>
            <w:shd w:val="clear" w:color="auto" w:fill="auto"/>
          </w:tcPr>
          <w:p w14:paraId="4153969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E.1/135</w:t>
            </w:r>
          </w:p>
        </w:tc>
        <w:tc>
          <w:tcPr>
            <w:tcW w:w="538" w:type="pct"/>
            <w:tcBorders>
              <w:top w:val="single" w:sz="4" w:space="0" w:color="auto"/>
              <w:bottom w:val="single" w:sz="4" w:space="0" w:color="auto"/>
            </w:tcBorders>
            <w:shd w:val="clear" w:color="auto" w:fill="auto"/>
          </w:tcPr>
          <w:p w14:paraId="3EC536A9"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w:t>
            </w:r>
          </w:p>
        </w:tc>
        <w:tc>
          <w:tcPr>
            <w:tcW w:w="450" w:type="pct"/>
            <w:tcBorders>
              <w:top w:val="single" w:sz="4" w:space="0" w:color="auto"/>
              <w:bottom w:val="single" w:sz="4" w:space="0" w:color="auto"/>
              <w:right w:val="single" w:sz="4" w:space="0" w:color="auto"/>
            </w:tcBorders>
            <w:shd w:val="clear" w:color="auto" w:fill="auto"/>
          </w:tcPr>
          <w:p w14:paraId="2ECECB63"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E5D4E3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5498E4E"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80AB42E"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AF0D9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6.8</w:t>
            </w:r>
          </w:p>
        </w:tc>
        <w:tc>
          <w:tcPr>
            <w:tcW w:w="987" w:type="pct"/>
            <w:tcBorders>
              <w:top w:val="single" w:sz="4" w:space="0" w:color="auto"/>
              <w:bottom w:val="single" w:sz="4" w:space="0" w:color="auto"/>
            </w:tcBorders>
            <w:shd w:val="clear" w:color="auto" w:fill="auto"/>
          </w:tcPr>
          <w:p w14:paraId="7FA8711A"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Maximum number of open channel requests</w:t>
            </w:r>
          </w:p>
        </w:tc>
        <w:tc>
          <w:tcPr>
            <w:tcW w:w="396" w:type="pct"/>
            <w:tcBorders>
              <w:top w:val="single" w:sz="4" w:space="0" w:color="auto"/>
              <w:bottom w:val="single" w:sz="4" w:space="0" w:color="auto"/>
            </w:tcBorders>
            <w:shd w:val="clear" w:color="auto" w:fill="auto"/>
          </w:tcPr>
          <w:p w14:paraId="7C07F53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85657A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36D8F7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D24998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202186DD"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13F8B1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DC739FC"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B96D342"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6FD58AB" w14:textId="6DDFC9FB" w:rsidR="00A17FF3" w:rsidRPr="00EE463A"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10.4.27.7</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C1CE556" w14:textId="26AA18D3"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(UICC Access to IMS)</w:t>
            </w:r>
          </w:p>
        </w:tc>
      </w:tr>
      <w:tr w:rsidR="00A17FF3" w:rsidRPr="00682CBF" w14:paraId="3BC6C028" w14:textId="77777777" w:rsidTr="00251AC5">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BF76107" w14:textId="77777777" w:rsidR="00A17FF3" w:rsidRPr="00E76450"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C521A9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7.1</w:t>
            </w:r>
          </w:p>
        </w:tc>
        <w:tc>
          <w:tcPr>
            <w:tcW w:w="987" w:type="pct"/>
            <w:tcBorders>
              <w:top w:val="single" w:sz="4" w:space="0" w:color="auto"/>
              <w:bottom w:val="single" w:sz="4" w:space="0" w:color="auto"/>
            </w:tcBorders>
            <w:shd w:val="clear" w:color="auto" w:fill="auto"/>
          </w:tcPr>
          <w:p w14:paraId="74D3E767"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OPEN CHANNEL for IMS; IARI list stored on the USIM</w:t>
            </w:r>
          </w:p>
        </w:tc>
        <w:tc>
          <w:tcPr>
            <w:tcW w:w="396" w:type="pct"/>
            <w:tcBorders>
              <w:top w:val="single" w:sz="4" w:space="0" w:color="auto"/>
              <w:bottom w:val="single" w:sz="4" w:space="0" w:color="auto"/>
            </w:tcBorders>
            <w:shd w:val="clear" w:color="auto" w:fill="auto"/>
          </w:tcPr>
          <w:p w14:paraId="006149B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F54B4B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A67B4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C207</w:t>
            </w:r>
          </w:p>
        </w:tc>
        <w:tc>
          <w:tcPr>
            <w:tcW w:w="538" w:type="pct"/>
            <w:tcBorders>
              <w:top w:val="single" w:sz="4" w:space="0" w:color="auto"/>
              <w:bottom w:val="single" w:sz="4" w:space="0" w:color="auto"/>
            </w:tcBorders>
            <w:shd w:val="clear" w:color="auto" w:fill="auto"/>
          </w:tcPr>
          <w:p w14:paraId="10D4E32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521B59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7E44CFB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E1D8B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0EB704E4"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50329451" w14:textId="22135AA7" w:rsidR="00A17FF3" w:rsidRPr="00E76450" w:rsidRDefault="00A17FF3" w:rsidP="00A17FF3">
            <w:pPr>
              <w:widowControl w:val="0"/>
              <w:spacing w:after="0"/>
              <w:rPr>
                <w:rFonts w:ascii="Arial" w:hAnsi="Arial" w:cs="Arial"/>
                <w:b w:val="0"/>
                <w:bCs w:val="0"/>
                <w:sz w:val="16"/>
                <w:szCs w:val="16"/>
              </w:rPr>
            </w:pPr>
            <w:r>
              <w:rPr>
                <w:rFonts w:ascii="Arial" w:hAnsi="Arial" w:cs="Arial"/>
                <w:b w:val="0"/>
                <w:bCs w:val="0"/>
                <w:color w:val="000000"/>
                <w:sz w:val="16"/>
                <w:szCs w:val="16"/>
              </w:rPr>
              <w:t>10.4.27.8</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E222374" w14:textId="3D5A169E"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157F8">
              <w:rPr>
                <w:rFonts w:ascii="Arial" w:hAnsi="Arial" w:cs="Arial"/>
                <w:color w:val="000000"/>
                <w:sz w:val="16"/>
                <w:szCs w:val="16"/>
                <w:lang w:val="en-GB"/>
              </w:rPr>
              <w:t>O</w:t>
            </w:r>
            <w:r>
              <w:rPr>
                <w:rFonts w:ascii="Arial" w:hAnsi="Arial" w:cs="Arial"/>
                <w:color w:val="000000"/>
                <w:sz w:val="16"/>
                <w:szCs w:val="16"/>
                <w:lang w:val="en-GB"/>
              </w:rPr>
              <w:t>PEN</w:t>
            </w:r>
            <w:r w:rsidRPr="003157F8">
              <w:rPr>
                <w:rFonts w:ascii="Arial" w:hAnsi="Arial" w:cs="Arial"/>
                <w:color w:val="000000"/>
                <w:sz w:val="16"/>
                <w:szCs w:val="16"/>
                <w:lang w:val="en-GB"/>
              </w:rPr>
              <w:t xml:space="preserve"> C</w:t>
            </w:r>
            <w:r>
              <w:rPr>
                <w:rFonts w:ascii="Arial" w:hAnsi="Arial" w:cs="Arial"/>
                <w:color w:val="000000"/>
                <w:sz w:val="16"/>
                <w:szCs w:val="16"/>
                <w:lang w:val="en-GB"/>
              </w:rPr>
              <w:t>HANNEL</w:t>
            </w:r>
            <w:r w:rsidRPr="003157F8">
              <w:rPr>
                <w:rFonts w:ascii="Arial" w:hAnsi="Arial" w:cs="Arial"/>
                <w:color w:val="000000"/>
                <w:sz w:val="16"/>
                <w:szCs w:val="16"/>
                <w:lang w:val="en-GB"/>
              </w:rPr>
              <w:t xml:space="preserve"> (related to NG-RAN)</w:t>
            </w:r>
          </w:p>
        </w:tc>
      </w:tr>
      <w:tr w:rsidR="00A17FF3" w:rsidRPr="00682CBF" w14:paraId="007F6C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C0E713"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E6D7C5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8.1</w:t>
            </w:r>
          </w:p>
        </w:tc>
        <w:tc>
          <w:tcPr>
            <w:tcW w:w="987" w:type="pct"/>
            <w:tcBorders>
              <w:top w:val="single" w:sz="4" w:space="0" w:color="auto"/>
              <w:bottom w:val="single" w:sz="4" w:space="0" w:color="auto"/>
            </w:tcBorders>
            <w:shd w:val="clear" w:color="auto" w:fill="auto"/>
          </w:tcPr>
          <w:p w14:paraId="39474D6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F7031D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E3405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CD252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AFB56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CDDED9"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AEADC70"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F17719A" w14:textId="77777777" w:rsidR="00A17FF3" w:rsidRPr="00EE463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C20C01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71A7613" w14:textId="77777777" w:rsidR="00A17FF3" w:rsidRPr="00EE463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D308E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8.2</w:t>
            </w:r>
          </w:p>
        </w:tc>
        <w:tc>
          <w:tcPr>
            <w:tcW w:w="987" w:type="pct"/>
            <w:tcBorders>
              <w:top w:val="single" w:sz="4" w:space="0" w:color="auto"/>
              <w:bottom w:val="single" w:sz="4" w:space="0" w:color="auto"/>
            </w:tcBorders>
            <w:shd w:val="clear" w:color="auto" w:fill="auto"/>
          </w:tcPr>
          <w:p w14:paraId="0AC61F5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6DAD93F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713380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758A28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E601446" w14:textId="77777777" w:rsidR="00A17FF3" w:rsidRPr="00EE463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6F6856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681D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7409EF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58170665"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CC2D48"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42F20F4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8.3</w:t>
            </w:r>
          </w:p>
        </w:tc>
        <w:tc>
          <w:tcPr>
            <w:tcW w:w="987" w:type="pct"/>
            <w:tcBorders>
              <w:top w:val="single" w:sz="4" w:space="0" w:color="auto"/>
              <w:bottom w:val="single" w:sz="4" w:space="0" w:color="auto"/>
            </w:tcBorders>
            <w:shd w:val="clear" w:color="auto" w:fill="auto"/>
          </w:tcPr>
          <w:p w14:paraId="5B40F4C0"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after receiving policy update for URSP from network</w:t>
            </w:r>
          </w:p>
        </w:tc>
        <w:tc>
          <w:tcPr>
            <w:tcW w:w="396" w:type="pct"/>
            <w:tcBorders>
              <w:top w:val="single" w:sz="4" w:space="0" w:color="auto"/>
              <w:bottom w:val="single" w:sz="4" w:space="0" w:color="auto"/>
            </w:tcBorders>
            <w:shd w:val="clear" w:color="auto" w:fill="auto"/>
          </w:tcPr>
          <w:p w14:paraId="65FA616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177D60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D5BB9E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42F83640"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w:t>
            </w:r>
            <w:r>
              <w:rPr>
                <w:rFonts w:ascii="Arial" w:hAnsi="Arial" w:cs="Arial"/>
                <w:color w:val="000000"/>
                <w:sz w:val="16"/>
                <w:szCs w:val="16"/>
                <w:lang w:val="en-GB"/>
              </w:rPr>
              <w:t xml:space="preserve">D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74612F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653304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070E34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98BE60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A4A0A9"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9B4686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8.4</w:t>
            </w:r>
          </w:p>
        </w:tc>
        <w:tc>
          <w:tcPr>
            <w:tcW w:w="987" w:type="pct"/>
            <w:tcBorders>
              <w:top w:val="single" w:sz="4" w:space="0" w:color="auto"/>
              <w:bottom w:val="single" w:sz="4" w:space="0" w:color="auto"/>
            </w:tcBorders>
            <w:shd w:val="clear" w:color="auto" w:fill="auto"/>
          </w:tcPr>
          <w:p w14:paraId="391739AD"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PDU Session is already available for the same DNN</w:t>
            </w:r>
          </w:p>
        </w:tc>
        <w:tc>
          <w:tcPr>
            <w:tcW w:w="396" w:type="pct"/>
            <w:tcBorders>
              <w:top w:val="single" w:sz="4" w:space="0" w:color="auto"/>
              <w:bottom w:val="single" w:sz="4" w:space="0" w:color="auto"/>
            </w:tcBorders>
            <w:shd w:val="clear" w:color="auto" w:fill="auto"/>
          </w:tcPr>
          <w:p w14:paraId="4B0C630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5402B2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79C4840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30A1355"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494511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8F69A9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6795AA8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00609D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F8E6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8A7E28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8.5</w:t>
            </w:r>
          </w:p>
        </w:tc>
        <w:tc>
          <w:tcPr>
            <w:tcW w:w="987" w:type="pct"/>
            <w:tcBorders>
              <w:top w:val="single" w:sz="4" w:space="0" w:color="auto"/>
              <w:bottom w:val="single" w:sz="4" w:space="0" w:color="auto"/>
            </w:tcBorders>
            <w:shd w:val="clear" w:color="auto" w:fill="auto"/>
          </w:tcPr>
          <w:p w14:paraId="4BA97941"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w:t>
            </w:r>
            <w:r>
              <w:rPr>
                <w:rFonts w:ascii="Arial" w:hAnsi="Arial" w:cs="Arial"/>
                <w:color w:val="000000"/>
                <w:sz w:val="16"/>
                <w:szCs w:val="16"/>
                <w:lang w:val="en-GB"/>
              </w:rPr>
              <w:t>2</w:t>
            </w:r>
            <w:r w:rsidRPr="00682CBF">
              <w:rPr>
                <w:rFonts w:ascii="Arial" w:hAnsi="Arial" w:cs="Arial"/>
                <w:color w:val="000000"/>
                <w:sz w:val="16"/>
                <w:szCs w:val="16"/>
                <w:lang w:val="en-GB"/>
              </w:rPr>
              <w:t xml:space="preserve">'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3F9D9F4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CF38F5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CF4A8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96A3CC3"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BA9CF0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C77C5E9"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9F0665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82F7C0F"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0B48B6"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5F1248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8.6</w:t>
            </w:r>
          </w:p>
        </w:tc>
        <w:tc>
          <w:tcPr>
            <w:tcW w:w="987" w:type="pct"/>
            <w:tcBorders>
              <w:top w:val="single" w:sz="4" w:space="0" w:color="auto"/>
              <w:bottom w:val="single" w:sz="4" w:space="0" w:color="auto"/>
            </w:tcBorders>
            <w:shd w:val="clear" w:color="auto" w:fill="auto"/>
          </w:tcPr>
          <w:p w14:paraId="2F12B0D9"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'0B'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r>
              <w:rPr>
                <w:rFonts w:ascii="Arial" w:hAnsi="Arial" w:cs="Arial"/>
                <w:color w:val="000000"/>
                <w:sz w:val="16"/>
                <w:szCs w:val="16"/>
                <w:lang w:val="en-GB"/>
              </w:rPr>
              <w:t>; i</w:t>
            </w:r>
            <w:r w:rsidRPr="00682CBF">
              <w:rPr>
                <w:rFonts w:ascii="Arial" w:hAnsi="Arial" w:cs="Arial"/>
                <w:color w:val="000000"/>
                <w:sz w:val="16"/>
                <w:szCs w:val="16"/>
                <w:lang w:val="en-GB"/>
              </w:rPr>
              <w:t>mmediate link establishment</w:t>
            </w:r>
          </w:p>
        </w:tc>
        <w:tc>
          <w:tcPr>
            <w:tcW w:w="396" w:type="pct"/>
            <w:tcBorders>
              <w:top w:val="single" w:sz="4" w:space="0" w:color="auto"/>
              <w:bottom w:val="single" w:sz="4" w:space="0" w:color="auto"/>
            </w:tcBorders>
            <w:shd w:val="clear" w:color="auto" w:fill="auto"/>
          </w:tcPr>
          <w:p w14:paraId="7B1746F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709DB7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6035B3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72ABFF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0E12800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C57F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1A8FE8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6D847D1"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tcPr>
          <w:p w14:paraId="0F775B53" w14:textId="1E692749" w:rsidR="00A17FF3" w:rsidRPr="00682CBF" w:rsidRDefault="00A17FF3" w:rsidP="00A17FF3">
            <w:pPr>
              <w:widowControl w:val="0"/>
              <w:spacing w:after="0"/>
              <w:rPr>
                <w:rFonts w:ascii="Arial" w:hAnsi="Arial" w:cs="Arial"/>
                <w:b w:val="0"/>
                <w:bCs w:val="0"/>
                <w:sz w:val="16"/>
                <w:szCs w:val="16"/>
              </w:rPr>
            </w:pPr>
            <w:r w:rsidRPr="00507360">
              <w:rPr>
                <w:rFonts w:ascii="Arial" w:hAnsi="Arial" w:cs="Arial"/>
                <w:b w:val="0"/>
                <w:bCs w:val="0"/>
                <w:color w:val="000000"/>
                <w:sz w:val="16"/>
                <w:szCs w:val="16"/>
              </w:rPr>
              <w:t>10.4.27.9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5DB3DA2" w14:textId="6503E7D6"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507360">
              <w:rPr>
                <w:rFonts w:ascii="Arial" w:hAnsi="Arial" w:cs="Arial"/>
                <w:sz w:val="16"/>
                <w:szCs w:val="16"/>
                <w:lang w:val="en-GB"/>
              </w:rPr>
              <w:t>OPEN CHANNEL (related to Sa</w:t>
            </w:r>
            <w:r>
              <w:rPr>
                <w:rFonts w:ascii="Arial" w:hAnsi="Arial" w:cs="Arial"/>
                <w:sz w:val="16"/>
                <w:szCs w:val="16"/>
                <w:lang w:val="en-GB"/>
              </w:rPr>
              <w:t>tellite NG-RAN)</w:t>
            </w:r>
          </w:p>
        </w:tc>
      </w:tr>
      <w:tr w:rsidR="004E7984" w:rsidRPr="00682CBF" w14:paraId="44FB8178"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5470B82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355575C" w14:textId="69E2A0D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9.1</w:t>
            </w:r>
          </w:p>
        </w:tc>
        <w:tc>
          <w:tcPr>
            <w:tcW w:w="0" w:type="pct"/>
            <w:tcBorders>
              <w:top w:val="single" w:sz="4" w:space="0" w:color="auto"/>
              <w:bottom w:val="single" w:sz="4" w:space="0" w:color="auto"/>
            </w:tcBorders>
            <w:shd w:val="clear" w:color="auto" w:fill="auto"/>
            <w:vAlign w:val="center"/>
          </w:tcPr>
          <w:p w14:paraId="7C0517D2" w14:textId="3641329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'03' – Default PDU Session</w:t>
            </w:r>
          </w:p>
        </w:tc>
        <w:tc>
          <w:tcPr>
            <w:tcW w:w="0" w:type="pct"/>
            <w:tcBorders>
              <w:top w:val="single" w:sz="4" w:space="0" w:color="auto"/>
              <w:bottom w:val="single" w:sz="4" w:space="0" w:color="auto"/>
            </w:tcBorders>
            <w:shd w:val="clear" w:color="auto" w:fill="auto"/>
          </w:tcPr>
          <w:p w14:paraId="6A6FC45B" w14:textId="7E3FC16B"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5CCCCB9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7AA8B30" w14:textId="7670C280"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4AA808A" w14:textId="749D174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C11E847" w14:textId="4993C568"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1608C3D6"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694DACA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C7CF08"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69AF8735"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DE2F557" w14:textId="4508F7E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9.2</w:t>
            </w:r>
          </w:p>
        </w:tc>
        <w:tc>
          <w:tcPr>
            <w:tcW w:w="0" w:type="pct"/>
            <w:tcBorders>
              <w:top w:val="single" w:sz="4" w:space="0" w:color="auto"/>
              <w:bottom w:val="single" w:sz="4" w:space="0" w:color="auto"/>
            </w:tcBorders>
            <w:shd w:val="clear" w:color="auto" w:fill="auto"/>
            <w:vAlign w:val="center"/>
          </w:tcPr>
          <w:p w14:paraId="56EAD276" w14:textId="041C3470"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'0C'</w:t>
            </w:r>
          </w:p>
        </w:tc>
        <w:tc>
          <w:tcPr>
            <w:tcW w:w="0" w:type="pct"/>
            <w:tcBorders>
              <w:top w:val="single" w:sz="4" w:space="0" w:color="auto"/>
              <w:bottom w:val="single" w:sz="4" w:space="0" w:color="auto"/>
            </w:tcBorders>
            <w:shd w:val="clear" w:color="auto" w:fill="auto"/>
          </w:tcPr>
          <w:p w14:paraId="0998DA21" w14:textId="49147166"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7F4CE9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15A7912A" w14:textId="290E8D5D"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5878C535" w14:textId="666C32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2C327100" w14:textId="5FE1FB0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2625D250"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401FB3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6BE062B7"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FB6BCF4"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307BBA14" w14:textId="7B6935DA"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9.3</w:t>
            </w:r>
          </w:p>
        </w:tc>
        <w:tc>
          <w:tcPr>
            <w:tcW w:w="0" w:type="pct"/>
            <w:tcBorders>
              <w:top w:val="single" w:sz="4" w:space="0" w:color="auto"/>
              <w:bottom w:val="single" w:sz="4" w:space="0" w:color="auto"/>
            </w:tcBorders>
            <w:shd w:val="clear" w:color="auto" w:fill="auto"/>
            <w:vAlign w:val="center"/>
          </w:tcPr>
          <w:p w14:paraId="159E5827" w14:textId="0E43F05F"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after receiving policy update for URSP from network</w:t>
            </w:r>
          </w:p>
        </w:tc>
        <w:tc>
          <w:tcPr>
            <w:tcW w:w="0" w:type="pct"/>
            <w:tcBorders>
              <w:top w:val="single" w:sz="4" w:space="0" w:color="auto"/>
              <w:bottom w:val="single" w:sz="4" w:space="0" w:color="auto"/>
            </w:tcBorders>
            <w:shd w:val="clear" w:color="auto" w:fill="auto"/>
          </w:tcPr>
          <w:p w14:paraId="76A87D32" w14:textId="5F692FD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38D7EDB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4EC827D4" w14:textId="36CE922F"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6FACC462" w14:textId="7D0F2456"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51F6D1AC" w14:textId="48F1EE8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4D686E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50145F2"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0BDC4F65"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0C3FBC3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04235C3A" w14:textId="0458917B"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9.4</w:t>
            </w:r>
          </w:p>
        </w:tc>
        <w:tc>
          <w:tcPr>
            <w:tcW w:w="0" w:type="pct"/>
            <w:tcBorders>
              <w:top w:val="single" w:sz="4" w:space="0" w:color="auto"/>
              <w:bottom w:val="single" w:sz="4" w:space="0" w:color="auto"/>
            </w:tcBorders>
            <w:shd w:val="clear" w:color="auto" w:fill="auto"/>
            <w:vAlign w:val="center"/>
          </w:tcPr>
          <w:p w14:paraId="5B95C7EE" w14:textId="54D1C664"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Satellite NG-RAN, bearer type '0C', PDU Session is already available for the same DNN</w:t>
            </w:r>
          </w:p>
        </w:tc>
        <w:tc>
          <w:tcPr>
            <w:tcW w:w="0" w:type="pct"/>
            <w:tcBorders>
              <w:top w:val="single" w:sz="4" w:space="0" w:color="auto"/>
              <w:bottom w:val="single" w:sz="4" w:space="0" w:color="auto"/>
            </w:tcBorders>
            <w:shd w:val="clear" w:color="auto" w:fill="auto"/>
          </w:tcPr>
          <w:p w14:paraId="1C23CB68" w14:textId="0EB4D8B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243F155F"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23A705" w14:textId="16C406B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29CB2590" w14:textId="1108A7AE"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716CC85F" w14:textId="14158000"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754FD427"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28ACEE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4E7984" w:rsidRPr="00682CBF" w14:paraId="4F64F1B1" w14:textId="77777777" w:rsidTr="0050736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nil"/>
              <w:right w:val="single" w:sz="4" w:space="0" w:color="auto"/>
            </w:tcBorders>
            <w:shd w:val="clear" w:color="auto" w:fill="auto"/>
          </w:tcPr>
          <w:p w14:paraId="4A01E251"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tcPr>
          <w:p w14:paraId="4554164A" w14:textId="17DC45E9"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9.5</w:t>
            </w:r>
          </w:p>
        </w:tc>
        <w:tc>
          <w:tcPr>
            <w:tcW w:w="0" w:type="pct"/>
            <w:tcBorders>
              <w:top w:val="single" w:sz="4" w:space="0" w:color="auto"/>
              <w:bottom w:val="single" w:sz="4" w:space="0" w:color="auto"/>
            </w:tcBorders>
            <w:shd w:val="clear" w:color="auto" w:fill="auto"/>
            <w:vAlign w:val="center"/>
          </w:tcPr>
          <w:p w14:paraId="45E7FF0E" w14:textId="7872C12D" w:rsidR="00A17FF3" w:rsidRPr="00507360"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'02'</w:t>
            </w:r>
          </w:p>
        </w:tc>
        <w:tc>
          <w:tcPr>
            <w:tcW w:w="0" w:type="pct"/>
            <w:tcBorders>
              <w:top w:val="single" w:sz="4" w:space="0" w:color="auto"/>
              <w:bottom w:val="single" w:sz="4" w:space="0" w:color="auto"/>
            </w:tcBorders>
            <w:shd w:val="clear" w:color="auto" w:fill="auto"/>
          </w:tcPr>
          <w:p w14:paraId="7030A4AF" w14:textId="6569CAC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152ABD4C"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23ACB97E" w14:textId="7AECB09C"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3454E90C" w14:textId="2EA23FF2"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387D35C5" w14:textId="217BE9D4"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36849A30"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181BF231" w14:textId="77777777" w:rsidR="00A17FF3" w:rsidRPr="0050736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6B7AE0FE" w14:textId="77777777" w:rsidTr="00507360">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622844DB" w14:textId="77777777" w:rsidR="00A17FF3" w:rsidRPr="00507360" w:rsidRDefault="00A17FF3" w:rsidP="00A17FF3">
            <w:pPr>
              <w:widowControl w:val="0"/>
              <w:spacing w:after="0"/>
              <w:jc w:val="center"/>
              <w:rPr>
                <w:rFonts w:ascii="Arial" w:hAnsi="Arial" w:cs="Arial"/>
                <w:b w:val="0"/>
                <w:bCs w:val="0"/>
                <w:sz w:val="16"/>
                <w:szCs w:val="16"/>
                <w:lang w:val="en-GB"/>
              </w:rPr>
            </w:pPr>
          </w:p>
        </w:tc>
        <w:tc>
          <w:tcPr>
            <w:tcW w:w="0" w:type="pct"/>
            <w:tcBorders>
              <w:top w:val="single" w:sz="4" w:space="0" w:color="auto"/>
              <w:left w:val="single" w:sz="4" w:space="0" w:color="auto"/>
              <w:bottom w:val="single" w:sz="4" w:space="0" w:color="auto"/>
            </w:tcBorders>
            <w:shd w:val="clear" w:color="auto" w:fill="auto"/>
            <w:vAlign w:val="center"/>
          </w:tcPr>
          <w:p w14:paraId="3DE66FE2" w14:textId="29C6255C"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9.6</w:t>
            </w:r>
          </w:p>
        </w:tc>
        <w:tc>
          <w:tcPr>
            <w:tcW w:w="0" w:type="pct"/>
            <w:tcBorders>
              <w:top w:val="single" w:sz="4" w:space="0" w:color="auto"/>
              <w:bottom w:val="single" w:sz="4" w:space="0" w:color="auto"/>
            </w:tcBorders>
            <w:shd w:val="clear" w:color="auto" w:fill="auto"/>
            <w:vAlign w:val="center"/>
          </w:tcPr>
          <w:p w14:paraId="4C5F0146" w14:textId="31940EDE" w:rsidR="00A17FF3" w:rsidRPr="00507360"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OPEN CHANNEL, immediate link establishment, Satellite NG-RAN, bearer type '0B'</w:t>
            </w:r>
          </w:p>
        </w:tc>
        <w:tc>
          <w:tcPr>
            <w:tcW w:w="0" w:type="pct"/>
            <w:tcBorders>
              <w:top w:val="single" w:sz="4" w:space="0" w:color="auto"/>
              <w:bottom w:val="single" w:sz="4" w:space="0" w:color="auto"/>
            </w:tcBorders>
            <w:shd w:val="clear" w:color="auto" w:fill="auto"/>
          </w:tcPr>
          <w:p w14:paraId="73C0C1E7" w14:textId="180B2953"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Rel-17</w:t>
            </w:r>
          </w:p>
        </w:tc>
        <w:tc>
          <w:tcPr>
            <w:tcW w:w="0" w:type="pct"/>
            <w:tcBorders>
              <w:top w:val="single" w:sz="4" w:space="0" w:color="auto"/>
              <w:bottom w:val="single" w:sz="4" w:space="0" w:color="auto"/>
            </w:tcBorders>
            <w:shd w:val="clear" w:color="auto" w:fill="auto"/>
          </w:tcPr>
          <w:p w14:paraId="44DBB533"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BC35027" w14:textId="54B44751"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C</w:t>
            </w:r>
            <w:r>
              <w:rPr>
                <w:rFonts w:ascii="Arial" w:hAnsi="Arial" w:cs="Arial"/>
                <w:color w:val="000000"/>
                <w:sz w:val="16"/>
                <w:szCs w:val="16"/>
                <w:lang w:val="en-GB"/>
              </w:rPr>
              <w:t>236</w:t>
            </w:r>
          </w:p>
        </w:tc>
        <w:tc>
          <w:tcPr>
            <w:tcW w:w="0" w:type="pct"/>
            <w:tcBorders>
              <w:top w:val="single" w:sz="4" w:space="0" w:color="auto"/>
              <w:bottom w:val="single" w:sz="4" w:space="0" w:color="auto"/>
            </w:tcBorders>
            <w:shd w:val="clear" w:color="auto" w:fill="auto"/>
          </w:tcPr>
          <w:p w14:paraId="4EE6ADDA" w14:textId="67A86A4F"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E.1/89</w:t>
            </w:r>
          </w:p>
        </w:tc>
        <w:tc>
          <w:tcPr>
            <w:tcW w:w="0" w:type="pct"/>
            <w:tcBorders>
              <w:top w:val="single" w:sz="4" w:space="0" w:color="auto"/>
              <w:bottom w:val="single" w:sz="4" w:space="0" w:color="auto"/>
            </w:tcBorders>
            <w:shd w:val="clear" w:color="auto" w:fill="auto"/>
          </w:tcPr>
          <w:p w14:paraId="02A85B31" w14:textId="43033BD4"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507360">
              <w:rPr>
                <w:rFonts w:ascii="Arial" w:hAnsi="Arial" w:cs="Arial"/>
                <w:color w:val="000000"/>
                <w:sz w:val="16"/>
                <w:szCs w:val="16"/>
                <w:lang w:val="en-GB"/>
              </w:rPr>
              <w:t>SAT-NG-SS only</w:t>
            </w:r>
          </w:p>
        </w:tc>
        <w:tc>
          <w:tcPr>
            <w:tcW w:w="0" w:type="pct"/>
            <w:tcBorders>
              <w:top w:val="single" w:sz="4" w:space="0" w:color="auto"/>
              <w:bottom w:val="single" w:sz="4" w:space="0" w:color="auto"/>
              <w:right w:val="single" w:sz="4" w:space="0" w:color="auto"/>
            </w:tcBorders>
            <w:shd w:val="clear" w:color="auto" w:fill="auto"/>
          </w:tcPr>
          <w:p w14:paraId="0FBF15DC"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30B64F19" w14:textId="77777777" w:rsidR="00A17FF3" w:rsidRPr="0050736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AF41331" w14:textId="77777777" w:rsidTr="00251AC5">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5D978972" w14:textId="07C48450"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.28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980B08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CLOSE CHANNEL</w:t>
            </w:r>
          </w:p>
        </w:tc>
      </w:tr>
      <w:tr w:rsidR="00A17FF3" w:rsidRPr="00682CBF" w14:paraId="3DD10B5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249CEB7" w14:textId="7852EA80"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10.4.28</w:t>
            </w:r>
            <w:r>
              <w:rPr>
                <w:rFonts w:ascii="Arial" w:hAnsi="Arial" w:cs="Arial"/>
                <w:b w:val="0"/>
                <w:bCs w:val="0"/>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48C1A12" w14:textId="5CD5687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CLOSE CHANNEL</w:t>
            </w:r>
            <w:r>
              <w:rPr>
                <w:rFonts w:ascii="Arial" w:hAnsi="Arial" w:cs="Arial"/>
                <w:color w:val="000000"/>
                <w:sz w:val="16"/>
                <w:szCs w:val="16"/>
                <w:lang w:val="en-GB"/>
              </w:rPr>
              <w:t xml:space="preserve"> (</w:t>
            </w:r>
            <w:r w:rsidRPr="003157F8">
              <w:rPr>
                <w:rFonts w:ascii="Arial" w:hAnsi="Arial" w:cs="Arial"/>
                <w:color w:val="000000"/>
                <w:sz w:val="16"/>
                <w:szCs w:val="16"/>
                <w:lang w:val="en-GB"/>
              </w:rPr>
              <w:t>E-UTRAN/EPC)</w:t>
            </w:r>
          </w:p>
        </w:tc>
      </w:tr>
      <w:tr w:rsidR="00A17FF3" w:rsidRPr="00682CBF" w14:paraId="03372DE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8B46261" w14:textId="77777777" w:rsidR="00A17FF3" w:rsidRPr="00B05BA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2EDEC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30266E30"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Default EPS bearer</w:t>
            </w:r>
          </w:p>
        </w:tc>
        <w:tc>
          <w:tcPr>
            <w:tcW w:w="396" w:type="pct"/>
            <w:tcBorders>
              <w:top w:val="single" w:sz="4" w:space="0" w:color="auto"/>
              <w:bottom w:val="single" w:sz="4" w:space="0" w:color="auto"/>
            </w:tcBorders>
            <w:shd w:val="clear" w:color="auto" w:fill="auto"/>
          </w:tcPr>
          <w:p w14:paraId="4D5DE9C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DD3B1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103016F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FED5A52"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FAEC0CC"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E27371D"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7A27A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BBCD99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FFA9D90"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C7B4F1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41950A08"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DAE99F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E566AE1"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44F3020"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7CF61529"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0796C86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939AE5"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r>
              <w:rPr>
                <w:rFonts w:ascii="Arial" w:hAnsi="Arial" w:cs="Arial"/>
                <w:color w:val="000000"/>
                <w:sz w:val="16"/>
                <w:szCs w:val="16"/>
                <w:lang w:val="en-GB"/>
              </w:rPr>
              <w:t>,</w:t>
            </w:r>
            <w:r w:rsidRPr="00682CBF">
              <w:rPr>
                <w:rFonts w:ascii="Arial" w:hAnsi="Arial" w:cs="Arial"/>
                <w:color w:val="000000"/>
                <w:sz w:val="16"/>
                <w:szCs w:val="16"/>
                <w:lang w:val="en-GB"/>
              </w:rPr>
              <w:t xml:space="preserve"> TCEP002</w:t>
            </w:r>
          </w:p>
        </w:tc>
        <w:tc>
          <w:tcPr>
            <w:tcW w:w="382" w:type="pct"/>
            <w:tcBorders>
              <w:top w:val="single" w:sz="4" w:space="0" w:color="auto"/>
              <w:bottom w:val="single" w:sz="4" w:space="0" w:color="auto"/>
              <w:right w:val="single" w:sz="4" w:space="0" w:color="auto"/>
            </w:tcBorders>
            <w:shd w:val="clear" w:color="auto" w:fill="auto"/>
          </w:tcPr>
          <w:p w14:paraId="3FAA1DD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88CBE7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7D2CCF3"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D0D7EF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39CD7B5D"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Command qualifier set to</w:t>
            </w:r>
            <w:r>
              <w:rPr>
                <w:rFonts w:ascii="Arial" w:hAnsi="Arial" w:cs="Arial"/>
                <w:color w:val="000000"/>
                <w:sz w:val="16"/>
                <w:szCs w:val="16"/>
                <w:lang w:val="en-GB"/>
              </w:rPr>
              <w:t> </w:t>
            </w:r>
            <w:r w:rsidRPr="00682CBF">
              <w:rPr>
                <w:rFonts w:ascii="Arial" w:hAnsi="Arial" w:cs="Arial"/>
                <w:color w:val="000000"/>
                <w:sz w:val="16"/>
                <w:szCs w:val="16"/>
                <w:lang w:val="en-GB"/>
              </w:rPr>
              <w:t>1</w:t>
            </w:r>
          </w:p>
        </w:tc>
        <w:tc>
          <w:tcPr>
            <w:tcW w:w="396" w:type="pct"/>
            <w:tcBorders>
              <w:top w:val="single" w:sz="4" w:space="0" w:color="auto"/>
              <w:bottom w:val="single" w:sz="4" w:space="0" w:color="auto"/>
            </w:tcBorders>
            <w:shd w:val="clear" w:color="auto" w:fill="auto"/>
          </w:tcPr>
          <w:p w14:paraId="1B02755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5BE9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9192F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C230</w:t>
            </w:r>
          </w:p>
        </w:tc>
        <w:tc>
          <w:tcPr>
            <w:tcW w:w="538" w:type="pct"/>
            <w:tcBorders>
              <w:top w:val="single" w:sz="4" w:space="0" w:color="auto"/>
              <w:bottom w:val="single" w:sz="4" w:space="0" w:color="auto"/>
            </w:tcBorders>
            <w:shd w:val="clear" w:color="auto" w:fill="auto"/>
          </w:tcPr>
          <w:p w14:paraId="2638CDC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E.1/90</w:t>
            </w:r>
          </w:p>
        </w:tc>
        <w:tc>
          <w:tcPr>
            <w:tcW w:w="538" w:type="pct"/>
            <w:tcBorders>
              <w:top w:val="single" w:sz="4" w:space="0" w:color="auto"/>
              <w:bottom w:val="single" w:sz="4" w:space="0" w:color="auto"/>
            </w:tcBorders>
            <w:shd w:val="clear" w:color="auto" w:fill="auto"/>
          </w:tcPr>
          <w:p w14:paraId="6C3C2516"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A67A1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A1C93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DD99C30"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3F6E7B3C" w14:textId="7945D98D" w:rsidR="00A17FF3" w:rsidRPr="00074D6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10.4.28</w:t>
            </w:r>
            <w:r>
              <w:rPr>
                <w:rFonts w:ascii="Arial" w:hAnsi="Arial" w:cs="Arial"/>
                <w:b w:val="0"/>
                <w:bCs w:val="0"/>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E2BF7" w14:textId="00832A72"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CLOSE CHANNEL</w:t>
            </w:r>
            <w:r>
              <w:rPr>
                <w:rFonts w:ascii="Arial" w:hAnsi="Arial" w:cs="Arial"/>
                <w:color w:val="000000"/>
                <w:sz w:val="16"/>
                <w:szCs w:val="16"/>
                <w:lang w:val="en-GB"/>
              </w:rPr>
              <w:t xml:space="preserve"> (NG</w:t>
            </w:r>
            <w:r w:rsidRPr="003157F8">
              <w:rPr>
                <w:rFonts w:ascii="Arial" w:hAnsi="Arial" w:cs="Arial"/>
                <w:color w:val="000000"/>
                <w:sz w:val="16"/>
                <w:szCs w:val="16"/>
                <w:lang w:val="en-GB"/>
              </w:rPr>
              <w:t>-RAN)</w:t>
            </w:r>
          </w:p>
        </w:tc>
      </w:tr>
      <w:tr w:rsidR="00A17FF3" w:rsidRPr="00682CBF" w14:paraId="2595E75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C94F5B9"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9A3B649"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89506EF" w14:textId="77777777" w:rsidR="00A17FF3" w:rsidRPr="00074D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NG-RAN; bearer type '03' – </w:t>
            </w:r>
            <w:r>
              <w:rPr>
                <w:rFonts w:ascii="Arial" w:hAnsi="Arial" w:cs="Arial"/>
                <w:color w:val="000000"/>
                <w:sz w:val="16"/>
                <w:szCs w:val="16"/>
                <w:lang w:val="en-GB"/>
              </w:rPr>
              <w:t>d</w:t>
            </w:r>
            <w:r w:rsidRPr="00682CBF">
              <w:rPr>
                <w:rFonts w:ascii="Arial" w:hAnsi="Arial" w:cs="Arial"/>
                <w:color w:val="000000"/>
                <w:sz w:val="16"/>
                <w:szCs w:val="16"/>
                <w:lang w:val="en-GB"/>
              </w:rPr>
              <w:t>efault PDU Session</w:t>
            </w:r>
          </w:p>
        </w:tc>
        <w:tc>
          <w:tcPr>
            <w:tcW w:w="396" w:type="pct"/>
            <w:tcBorders>
              <w:top w:val="single" w:sz="4" w:space="0" w:color="auto"/>
              <w:bottom w:val="single" w:sz="4" w:space="0" w:color="auto"/>
            </w:tcBorders>
            <w:shd w:val="clear" w:color="auto" w:fill="auto"/>
          </w:tcPr>
          <w:p w14:paraId="2837AE68"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7B2A8C5E"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A57E205"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88694A4"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E00FB3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B3650B"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3849EF" w14:textId="77777777" w:rsidR="00A17FF3" w:rsidRPr="00074D6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E29980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CD53402" w14:textId="77777777" w:rsidR="00A17FF3" w:rsidRPr="00074D6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39277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7DACBC6D"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w:t>
            </w:r>
          </w:p>
        </w:tc>
        <w:tc>
          <w:tcPr>
            <w:tcW w:w="396" w:type="pct"/>
            <w:tcBorders>
              <w:top w:val="single" w:sz="4" w:space="0" w:color="auto"/>
              <w:bottom w:val="single" w:sz="4" w:space="0" w:color="auto"/>
            </w:tcBorders>
            <w:shd w:val="clear" w:color="auto" w:fill="auto"/>
          </w:tcPr>
          <w:p w14:paraId="66C58F8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441FA6C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D4DE26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FF28504"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15E5EC3B"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A45DFD"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B6827C"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1BD03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A4249A" w14:textId="62FEB197" w:rsidR="00A17FF3" w:rsidRPr="00074D6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.29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21D0F93"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RECEIVE DATA</w:t>
            </w:r>
          </w:p>
        </w:tc>
      </w:tr>
      <w:tr w:rsidR="00A17FF3" w:rsidRPr="00682CBF" w14:paraId="5EDF5D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D825471"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BEE5BE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52477EB5" w14:textId="77777777" w:rsidR="00A17FF3" w:rsidRPr="00074D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Already opened channel – E-UTRAN; APN different </w:t>
            </w:r>
            <w:r w:rsidRPr="00682CBF">
              <w:rPr>
                <w:rFonts w:ascii="Arial" w:hAnsi="Arial" w:cs="Arial"/>
                <w:color w:val="000000"/>
                <w:sz w:val="16"/>
                <w:szCs w:val="16"/>
                <w:lang w:val="en-GB"/>
              </w:rPr>
              <w:lastRenderedPageBreak/>
              <w:t>from default</w:t>
            </w:r>
          </w:p>
        </w:tc>
        <w:tc>
          <w:tcPr>
            <w:tcW w:w="396" w:type="pct"/>
            <w:tcBorders>
              <w:top w:val="single" w:sz="4" w:space="0" w:color="auto"/>
              <w:bottom w:val="single" w:sz="4" w:space="0" w:color="auto"/>
            </w:tcBorders>
            <w:shd w:val="clear" w:color="auto" w:fill="auto"/>
          </w:tcPr>
          <w:p w14:paraId="1BD4D9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4FB7EE7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E4562D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C182</w:t>
            </w:r>
          </w:p>
        </w:tc>
        <w:tc>
          <w:tcPr>
            <w:tcW w:w="538" w:type="pct"/>
            <w:tcBorders>
              <w:top w:val="single" w:sz="4" w:space="0" w:color="auto"/>
              <w:bottom w:val="single" w:sz="4" w:space="0" w:color="auto"/>
            </w:tcBorders>
            <w:shd w:val="clear" w:color="auto" w:fill="auto"/>
          </w:tcPr>
          <w:p w14:paraId="26EDB0BE" w14:textId="77777777" w:rsidR="00A17FF3" w:rsidRPr="00074D6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lastRenderedPageBreak/>
              <w:t>E.1/92</w:t>
            </w:r>
          </w:p>
        </w:tc>
        <w:tc>
          <w:tcPr>
            <w:tcW w:w="538" w:type="pct"/>
            <w:tcBorders>
              <w:top w:val="single" w:sz="4" w:space="0" w:color="auto"/>
              <w:bottom w:val="single" w:sz="4" w:space="0" w:color="auto"/>
            </w:tcBorders>
            <w:shd w:val="clear" w:color="auto" w:fill="auto"/>
          </w:tcPr>
          <w:p w14:paraId="07A22C50"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E-USS OR NB-SS</w:t>
            </w:r>
          </w:p>
        </w:tc>
        <w:tc>
          <w:tcPr>
            <w:tcW w:w="450" w:type="pct"/>
            <w:tcBorders>
              <w:top w:val="single" w:sz="4" w:space="0" w:color="auto"/>
              <w:bottom w:val="single" w:sz="4" w:space="0" w:color="auto"/>
              <w:right w:val="single" w:sz="4" w:space="0" w:color="auto"/>
            </w:tcBorders>
            <w:shd w:val="clear" w:color="auto" w:fill="auto"/>
          </w:tcPr>
          <w:p w14:paraId="738AB0E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AB0B44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755F12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BB6960E"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A77CC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26A3156"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ength of receive</w:t>
            </w:r>
            <w:r>
              <w:rPr>
                <w:rFonts w:ascii="Arial" w:hAnsi="Arial" w:cs="Arial"/>
                <w:color w:val="000000"/>
                <w:sz w:val="16"/>
                <w:szCs w:val="16"/>
                <w:lang w:val="en-GB"/>
              </w:rPr>
              <w:t>d</w:t>
            </w:r>
            <w:r w:rsidRPr="00682CBF">
              <w:rPr>
                <w:rFonts w:ascii="Arial" w:hAnsi="Arial" w:cs="Arial"/>
                <w:color w:val="000000"/>
                <w:sz w:val="16"/>
                <w:szCs w:val="16"/>
                <w:lang w:val="en-GB"/>
              </w:rPr>
              <w:t xml:space="preserve"> data exceed</w:t>
            </w:r>
            <w:r>
              <w:rPr>
                <w:rFonts w:ascii="Arial" w:hAnsi="Arial" w:cs="Arial"/>
                <w:color w:val="000000"/>
                <w:sz w:val="16"/>
                <w:szCs w:val="16"/>
                <w:lang w:val="en-GB"/>
              </w:rPr>
              <w:t>s</w:t>
            </w:r>
            <w:r w:rsidRPr="00682CBF">
              <w:rPr>
                <w:rFonts w:ascii="Arial" w:hAnsi="Arial" w:cs="Arial"/>
                <w:color w:val="000000"/>
                <w:sz w:val="16"/>
                <w:szCs w:val="16"/>
                <w:lang w:val="en-GB"/>
              </w:rPr>
              <w:t xml:space="preserve"> the buffer size.</w:t>
            </w:r>
          </w:p>
        </w:tc>
        <w:tc>
          <w:tcPr>
            <w:tcW w:w="396" w:type="pct"/>
            <w:tcBorders>
              <w:top w:val="single" w:sz="4" w:space="0" w:color="auto"/>
              <w:bottom w:val="single" w:sz="4" w:space="0" w:color="auto"/>
            </w:tcBorders>
            <w:shd w:val="clear" w:color="auto" w:fill="auto"/>
          </w:tcPr>
          <w:p w14:paraId="1EF38AA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01C184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0DBC77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A80D7A3"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BDD462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2DA34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82B008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74F817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98C08DD"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C3CCAC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433BC228"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Pr>
                <w:rFonts w:ascii="Arial" w:hAnsi="Arial" w:cs="Arial"/>
                <w:color w:val="000000"/>
                <w:sz w:val="16"/>
                <w:szCs w:val="16"/>
                <w:lang w:val="en-GB"/>
              </w:rPr>
              <w:t>R</w:t>
            </w:r>
            <w:r w:rsidRPr="00682CBF">
              <w:rPr>
                <w:rFonts w:ascii="Arial" w:hAnsi="Arial" w:cs="Arial"/>
                <w:color w:val="000000"/>
                <w:sz w:val="16"/>
                <w:szCs w:val="16"/>
                <w:lang w:val="en-GB"/>
              </w:rPr>
              <w:t>eceiv</w:t>
            </w:r>
            <w:r>
              <w:rPr>
                <w:rFonts w:ascii="Arial" w:hAnsi="Arial" w:cs="Arial"/>
                <w:color w:val="000000"/>
                <w:sz w:val="16"/>
                <w:szCs w:val="16"/>
                <w:lang w:val="en-GB"/>
              </w:rPr>
              <w:t>e</w:t>
            </w:r>
            <w:r w:rsidRPr="00682CBF">
              <w:rPr>
                <w:rFonts w:ascii="Arial" w:hAnsi="Arial" w:cs="Arial"/>
                <w:color w:val="000000"/>
                <w:sz w:val="16"/>
                <w:szCs w:val="16"/>
                <w:lang w:val="en-GB"/>
              </w:rPr>
              <w:t xml:space="preserve"> 65535 Bytes of data</w:t>
            </w:r>
          </w:p>
        </w:tc>
        <w:tc>
          <w:tcPr>
            <w:tcW w:w="396" w:type="pct"/>
            <w:tcBorders>
              <w:top w:val="single" w:sz="4" w:space="0" w:color="auto"/>
              <w:bottom w:val="single" w:sz="4" w:space="0" w:color="auto"/>
            </w:tcBorders>
            <w:shd w:val="clear" w:color="auto" w:fill="auto"/>
          </w:tcPr>
          <w:p w14:paraId="6694433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0E4324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D6ACE8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7582C67E" w14:textId="77777777" w:rsidR="00A17FF3" w:rsidRPr="00E76450"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505D6B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C0B2FE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43A843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45EC77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4D8B737"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08F97467"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64F34877"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S</w:t>
            </w:r>
            <w:r w:rsidRPr="00682CBF">
              <w:rPr>
                <w:rFonts w:ascii="Arial" w:hAnsi="Arial" w:cs="Arial"/>
                <w:color w:val="000000"/>
                <w:sz w:val="16"/>
                <w:szCs w:val="16"/>
                <w:lang w:val="en-GB"/>
              </w:rPr>
              <w:t>end refresh after receiving data.</w:t>
            </w:r>
          </w:p>
        </w:tc>
        <w:tc>
          <w:tcPr>
            <w:tcW w:w="396" w:type="pct"/>
            <w:tcBorders>
              <w:top w:val="single" w:sz="4" w:space="0" w:color="auto"/>
              <w:bottom w:val="single" w:sz="4" w:space="0" w:color="auto"/>
            </w:tcBorders>
            <w:shd w:val="clear" w:color="auto" w:fill="auto"/>
          </w:tcPr>
          <w:p w14:paraId="642FEE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1DCFF76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E521A5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3EC8FD67" w14:textId="77777777" w:rsidR="00A17FF3" w:rsidRPr="00E76450"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3FAE400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1ADBC7DB"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7C8ED89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75C5572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09EB07B"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32E50AE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17DFAD1D" w14:textId="77777777" w:rsidR="00A17FF3" w:rsidRPr="00EE463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 consecutive RECEIVE DATA</w:t>
            </w:r>
          </w:p>
        </w:tc>
        <w:tc>
          <w:tcPr>
            <w:tcW w:w="396" w:type="pct"/>
            <w:tcBorders>
              <w:top w:val="single" w:sz="4" w:space="0" w:color="auto"/>
              <w:bottom w:val="single" w:sz="4" w:space="0" w:color="auto"/>
            </w:tcBorders>
            <w:shd w:val="clear" w:color="auto" w:fill="auto"/>
          </w:tcPr>
          <w:p w14:paraId="7B00F4A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EB73A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655067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6E566F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29AC990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77865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D68DD6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70BE735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D32F21F" w14:textId="71CF6929" w:rsidR="00A17FF3" w:rsidRPr="00682CBF" w:rsidRDefault="00A17FF3" w:rsidP="00A17FF3">
            <w:pPr>
              <w:widowControl w:val="0"/>
              <w:spacing w:after="0"/>
              <w:rPr>
                <w:rFonts w:ascii="Arial" w:hAnsi="Arial" w:cs="Arial"/>
                <w:b w:val="0"/>
                <w:bCs w:val="0"/>
                <w:sz w:val="16"/>
                <w:szCs w:val="16"/>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7F4B95"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b/>
                <w:bCs/>
                <w:color w:val="000000"/>
                <w:sz w:val="16"/>
                <w:szCs w:val="16"/>
                <w:lang w:val="en-GB"/>
              </w:rPr>
              <w:t>SEND DATA</w:t>
            </w:r>
          </w:p>
        </w:tc>
      </w:tr>
      <w:tr w:rsidR="00A17FF3" w:rsidRPr="00682CBF" w14:paraId="4505E13E"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F90FF2" w14:textId="7BE7BB78" w:rsidR="00A17FF3" w:rsidRPr="00B05BAE" w:rsidRDefault="00A17FF3" w:rsidP="00A17FF3">
            <w:pPr>
              <w:widowControl w:val="0"/>
              <w:spacing w:after="0"/>
              <w:rPr>
                <w:rFonts w:ascii="Arial" w:hAnsi="Arial" w:cs="Arial"/>
                <w:b w:val="0"/>
                <w:bCs w:val="0"/>
                <w:color w:val="000000"/>
                <w:sz w:val="16"/>
                <w:szCs w:val="16"/>
              </w:rPr>
            </w:pPr>
            <w:r w:rsidRPr="003157F8">
              <w:rPr>
                <w:rFonts w:ascii="Arial" w:hAnsi="Arial" w:cs="Arial"/>
                <w:color w:val="000000"/>
                <w:sz w:val="16"/>
                <w:szCs w:val="16"/>
              </w:rPr>
              <w:t>10.4.30.3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2AE59806" w14:textId="2D82EC6E"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SEND DATA(E-UTRAN)</w:t>
            </w:r>
          </w:p>
        </w:tc>
      </w:tr>
      <w:tr w:rsidR="00A17FF3" w:rsidRPr="00682CBF" w14:paraId="2E9D706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47D4B5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15C1293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2E571B8B" w14:textId="77777777" w:rsidR="00A17FF3" w:rsidRPr="00EE463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Immediate mode – E-UTRAN; Default EPS bearer</w:t>
            </w:r>
          </w:p>
        </w:tc>
        <w:tc>
          <w:tcPr>
            <w:tcW w:w="396" w:type="pct"/>
            <w:tcBorders>
              <w:top w:val="single" w:sz="4" w:space="0" w:color="auto"/>
              <w:bottom w:val="single" w:sz="4" w:space="0" w:color="auto"/>
            </w:tcBorders>
            <w:shd w:val="clear" w:color="auto" w:fill="auto"/>
          </w:tcPr>
          <w:p w14:paraId="5EC86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83BAEE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4B2AED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45EA216E"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4211630F"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012181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132AB1B"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7C8FC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F3FF223"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38DF7C"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3.2</w:t>
            </w:r>
          </w:p>
        </w:tc>
        <w:tc>
          <w:tcPr>
            <w:tcW w:w="987" w:type="pct"/>
            <w:tcBorders>
              <w:top w:val="single" w:sz="4" w:space="0" w:color="auto"/>
              <w:bottom w:val="single" w:sz="4" w:space="0" w:color="auto"/>
            </w:tcBorders>
            <w:shd w:val="clear" w:color="auto" w:fill="auto"/>
          </w:tcPr>
          <w:p w14:paraId="67E28FC8"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Store mode – E-UTRAN; APN different from default APN</w:t>
            </w:r>
          </w:p>
        </w:tc>
        <w:tc>
          <w:tcPr>
            <w:tcW w:w="396" w:type="pct"/>
            <w:tcBorders>
              <w:top w:val="single" w:sz="4" w:space="0" w:color="auto"/>
              <w:bottom w:val="single" w:sz="4" w:space="0" w:color="auto"/>
            </w:tcBorders>
            <w:shd w:val="clear" w:color="auto" w:fill="auto"/>
          </w:tcPr>
          <w:p w14:paraId="79B2CFAF"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BD65938"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929A1D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5D33AA66"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w:t>
            </w:r>
          </w:p>
        </w:tc>
        <w:tc>
          <w:tcPr>
            <w:tcW w:w="538" w:type="pct"/>
            <w:tcBorders>
              <w:top w:val="single" w:sz="4" w:space="0" w:color="auto"/>
              <w:bottom w:val="single" w:sz="4" w:space="0" w:color="auto"/>
            </w:tcBorders>
            <w:shd w:val="clear" w:color="auto" w:fill="auto"/>
          </w:tcPr>
          <w:p w14:paraId="221CE25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9243B43"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E024565"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81BB45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F2F2F2" w:themeFill="background1" w:themeFillShade="F2"/>
            <w:vAlign w:val="center"/>
          </w:tcPr>
          <w:p w14:paraId="1E332D98" w14:textId="6846AC43" w:rsidR="00A17FF3" w:rsidRPr="00283E8E" w:rsidRDefault="00A17FF3" w:rsidP="00A17FF3">
            <w:pPr>
              <w:widowControl w:val="0"/>
              <w:spacing w:after="0"/>
              <w:rPr>
                <w:rFonts w:ascii="Arial" w:hAnsi="Arial" w:cs="Arial"/>
                <w:b w:val="0"/>
                <w:bCs w:val="0"/>
                <w:sz w:val="16"/>
                <w:szCs w:val="16"/>
              </w:rPr>
            </w:pPr>
            <w:r w:rsidRPr="007A0B32">
              <w:rPr>
                <w:rFonts w:ascii="Arial" w:hAnsi="Arial" w:cs="Arial"/>
                <w:b w:val="0"/>
                <w:bCs w:val="0"/>
                <w:color w:val="000000"/>
                <w:sz w:val="16"/>
                <w:szCs w:val="16"/>
                <w:lang w:val="en-GB"/>
              </w:rPr>
              <w:t>10.4.30.</w:t>
            </w:r>
            <w:r>
              <w:rPr>
                <w:rFonts w:ascii="Arial" w:hAnsi="Arial" w:cs="Arial"/>
                <w:b w:val="0"/>
                <w:bCs w:val="0"/>
                <w:color w:val="000000"/>
                <w:sz w:val="16"/>
                <w:szCs w:val="16"/>
                <w:lang w:val="en-GB"/>
              </w:rPr>
              <w:t>4</w:t>
            </w:r>
          </w:p>
        </w:tc>
        <w:tc>
          <w:tcPr>
            <w:tcW w:w="4460" w:type="pct"/>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12C42" w14:textId="33A597B3"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7A0B32">
              <w:rPr>
                <w:rFonts w:ascii="Arial" w:hAnsi="Arial" w:cs="Arial"/>
                <w:color w:val="000000"/>
                <w:sz w:val="16"/>
                <w:szCs w:val="16"/>
                <w:lang w:val="en-GB"/>
              </w:rPr>
              <w:t>SEND DATA(</w:t>
            </w:r>
            <w:r>
              <w:rPr>
                <w:rFonts w:ascii="Arial" w:hAnsi="Arial" w:cs="Arial"/>
                <w:color w:val="000000"/>
                <w:sz w:val="16"/>
                <w:szCs w:val="16"/>
                <w:lang w:val="en-GB"/>
              </w:rPr>
              <w:t>NG</w:t>
            </w:r>
            <w:r w:rsidRPr="007A0B32">
              <w:rPr>
                <w:rFonts w:ascii="Arial" w:hAnsi="Arial" w:cs="Arial"/>
                <w:color w:val="000000"/>
                <w:sz w:val="16"/>
                <w:szCs w:val="16"/>
                <w:lang w:val="en-GB"/>
              </w:rPr>
              <w:t>-RAN)</w:t>
            </w:r>
          </w:p>
        </w:tc>
      </w:tr>
      <w:tr w:rsidR="00A17FF3" w:rsidRPr="00682CBF" w14:paraId="42FE1DB9"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FC6B61C"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545263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08D6ED5C"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'03' – Default PDU Session; immediate mode</w:t>
            </w:r>
          </w:p>
        </w:tc>
        <w:tc>
          <w:tcPr>
            <w:tcW w:w="396" w:type="pct"/>
            <w:tcBorders>
              <w:top w:val="single" w:sz="4" w:space="0" w:color="auto"/>
              <w:bottom w:val="single" w:sz="4" w:space="0" w:color="auto"/>
            </w:tcBorders>
            <w:shd w:val="clear" w:color="auto" w:fill="auto"/>
          </w:tcPr>
          <w:p w14:paraId="385CA7C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559E6B5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987E854"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DE8B9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54234AA9"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8F41992"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85F09E" w14:textId="77777777" w:rsidR="00A17FF3" w:rsidRPr="00283E8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2149210" w14:textId="77777777" w:rsidTr="002642B4">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346FA3D4" w14:textId="77777777" w:rsidR="00A17FF3" w:rsidRPr="00283E8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ECDB7A"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4.2</w:t>
            </w:r>
          </w:p>
        </w:tc>
        <w:tc>
          <w:tcPr>
            <w:tcW w:w="987" w:type="pct"/>
            <w:tcBorders>
              <w:top w:val="single" w:sz="4" w:space="0" w:color="auto"/>
              <w:bottom w:val="single" w:sz="4" w:space="0" w:color="auto"/>
            </w:tcBorders>
            <w:shd w:val="clear" w:color="auto" w:fill="auto"/>
          </w:tcPr>
          <w:p w14:paraId="4EAC9A88" w14:textId="77777777" w:rsidR="00A17FF3" w:rsidRPr="00283E8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bearer type '0C'; Store mode</w:t>
            </w:r>
          </w:p>
        </w:tc>
        <w:tc>
          <w:tcPr>
            <w:tcW w:w="396" w:type="pct"/>
            <w:tcBorders>
              <w:top w:val="single" w:sz="4" w:space="0" w:color="auto"/>
              <w:bottom w:val="single" w:sz="4" w:space="0" w:color="auto"/>
            </w:tcBorders>
            <w:shd w:val="clear" w:color="auto" w:fill="auto"/>
          </w:tcPr>
          <w:p w14:paraId="4EB12A9F"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7DBD001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B91C2A"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167A5EE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6F96E5F5"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0B00CA63"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860FE79" w14:textId="77777777" w:rsidR="00A17FF3" w:rsidRPr="00283E8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4E7984" w:rsidRPr="00682CBF" w14:paraId="77A203CE" w14:textId="77777777" w:rsidTr="002642B4">
        <w:trPr>
          <w:cantSplit/>
        </w:trPr>
        <w:tc>
          <w:tcPr>
            <w:cnfStyle w:val="001000000000" w:firstRow="0" w:lastRow="0" w:firstColumn="1" w:lastColumn="0" w:oddVBand="0" w:evenVBand="0" w:oddHBand="0" w:evenHBand="0" w:firstRowFirstColumn="0" w:firstRowLastColumn="0" w:lastRowFirstColumn="0" w:lastRowLastColumn="0"/>
            <w:tcW w:w="0" w:type="pct"/>
            <w:tcBorders>
              <w:top w:val="nil"/>
              <w:left w:val="single" w:sz="4" w:space="0" w:color="auto"/>
              <w:bottom w:val="single" w:sz="4" w:space="0" w:color="auto"/>
              <w:right w:val="single" w:sz="4" w:space="0" w:color="auto"/>
            </w:tcBorders>
            <w:shd w:val="clear" w:color="auto" w:fill="auto"/>
          </w:tcPr>
          <w:p w14:paraId="12AABBDC" w14:textId="77777777" w:rsidR="00A17FF3" w:rsidRPr="00283E8E" w:rsidRDefault="00A17FF3" w:rsidP="00A17FF3">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3AF5A244" w14:textId="5D1CA864"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4.</w:t>
            </w:r>
            <w:r w:rsidRPr="002642B4">
              <w:rPr>
                <w:rFonts w:ascii="Arial" w:hAnsi="Arial" w:cs="Arial"/>
                <w:color w:val="000000"/>
                <w:sz w:val="16"/>
                <w:szCs w:val="16"/>
                <w:lang w:val="en-GB"/>
              </w:rPr>
              <w:t>3</w:t>
            </w:r>
          </w:p>
        </w:tc>
        <w:tc>
          <w:tcPr>
            <w:tcW w:w="0" w:type="pct"/>
            <w:tcBorders>
              <w:top w:val="single" w:sz="4" w:space="0" w:color="auto"/>
              <w:bottom w:val="single" w:sz="4" w:space="0" w:color="auto"/>
            </w:tcBorders>
            <w:shd w:val="clear" w:color="auto" w:fill="auto"/>
          </w:tcPr>
          <w:p w14:paraId="7C5EDF25" w14:textId="2F74EA9B" w:rsidR="00A17FF3" w:rsidRPr="00A5470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hint="eastAsia"/>
                <w:color w:val="000000"/>
                <w:sz w:val="16"/>
                <w:szCs w:val="16"/>
                <w:lang w:val="en-GB"/>
              </w:rPr>
              <w:t>SEND DATA, NG-RAN, RECEIVE DATA suspended during the process of SEND DATA</w:t>
            </w:r>
          </w:p>
        </w:tc>
        <w:tc>
          <w:tcPr>
            <w:tcW w:w="0" w:type="pct"/>
            <w:tcBorders>
              <w:top w:val="single" w:sz="4" w:space="0" w:color="auto"/>
              <w:bottom w:val="single" w:sz="4" w:space="0" w:color="auto"/>
            </w:tcBorders>
            <w:shd w:val="clear" w:color="auto" w:fill="auto"/>
          </w:tcPr>
          <w:p w14:paraId="5EA3837A" w14:textId="335913D3"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Rel-1</w:t>
            </w:r>
            <w:r w:rsidRPr="002642B4">
              <w:rPr>
                <w:rFonts w:ascii="Arial" w:hAnsi="Arial" w:cs="Arial" w:hint="eastAsia"/>
                <w:color w:val="000000"/>
                <w:sz w:val="16"/>
                <w:szCs w:val="16"/>
                <w:lang w:val="en-GB"/>
              </w:rPr>
              <w:t>6</w:t>
            </w:r>
          </w:p>
        </w:tc>
        <w:tc>
          <w:tcPr>
            <w:tcW w:w="0" w:type="pct"/>
            <w:tcBorders>
              <w:top w:val="single" w:sz="4" w:space="0" w:color="auto"/>
              <w:bottom w:val="single" w:sz="4" w:space="0" w:color="auto"/>
            </w:tcBorders>
            <w:shd w:val="clear" w:color="auto" w:fill="auto"/>
          </w:tcPr>
          <w:p w14:paraId="41F7D508"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5BB47B75" w14:textId="7B5A657B"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C232</w:t>
            </w:r>
          </w:p>
        </w:tc>
        <w:tc>
          <w:tcPr>
            <w:tcW w:w="0" w:type="pct"/>
            <w:tcBorders>
              <w:top w:val="single" w:sz="4" w:space="0" w:color="auto"/>
              <w:bottom w:val="single" w:sz="4" w:space="0" w:color="auto"/>
            </w:tcBorders>
            <w:shd w:val="clear" w:color="auto" w:fill="auto"/>
          </w:tcPr>
          <w:p w14:paraId="35F11265" w14:textId="5354C816" w:rsidR="00A17FF3" w:rsidRPr="00A54701" w:rsidRDefault="00A17FF3" w:rsidP="00A17FF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E.1/89 AND</w:t>
            </w:r>
            <w:r>
              <w:rPr>
                <w:rFonts w:ascii="Arial" w:hAnsi="Arial" w:cs="Arial"/>
                <w:color w:val="000000"/>
                <w:sz w:val="16"/>
                <w:szCs w:val="16"/>
                <w:lang w:val="en-GB"/>
              </w:rPr>
              <w:t xml:space="preserve"> </w:t>
            </w:r>
            <w:r w:rsidRPr="002642B4">
              <w:rPr>
                <w:rFonts w:ascii="Arial" w:hAnsi="Arial" w:cs="Arial"/>
                <w:color w:val="000000"/>
                <w:sz w:val="16"/>
                <w:szCs w:val="16"/>
                <w:lang w:val="en-GB"/>
              </w:rPr>
              <w:t>E.1/281</w:t>
            </w:r>
          </w:p>
        </w:tc>
        <w:tc>
          <w:tcPr>
            <w:tcW w:w="0" w:type="pct"/>
            <w:tcBorders>
              <w:top w:val="single" w:sz="4" w:space="0" w:color="auto"/>
              <w:bottom w:val="single" w:sz="4" w:space="0" w:color="auto"/>
            </w:tcBorders>
            <w:shd w:val="clear" w:color="auto" w:fill="auto"/>
          </w:tcPr>
          <w:p w14:paraId="7C5B6CD4" w14:textId="7E445905"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2642B4">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5A6AED70"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0" w:type="pct"/>
            <w:tcBorders>
              <w:top w:val="single" w:sz="4" w:space="0" w:color="auto"/>
              <w:bottom w:val="single" w:sz="4" w:space="0" w:color="auto"/>
              <w:right w:val="single" w:sz="4" w:space="0" w:color="auto"/>
            </w:tcBorders>
            <w:shd w:val="clear" w:color="auto" w:fill="auto"/>
          </w:tcPr>
          <w:p w14:paraId="5323B53B" w14:textId="77777777" w:rsidR="00A17FF3" w:rsidRPr="00A54701"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96670A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FEBE5D3" w14:textId="03DB44A1" w:rsidR="00A17FF3" w:rsidRPr="00283E8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10.4</w:t>
            </w:r>
            <w:r w:rsidRPr="00682CBF">
              <w:rPr>
                <w:rFonts w:ascii="Arial" w:hAnsi="Arial" w:cs="Arial"/>
                <w:color w:val="000000"/>
                <w:sz w:val="16"/>
                <w:szCs w:val="16"/>
                <w:lang w:val="en-GB"/>
              </w:rPr>
              <w:t>.</w:t>
            </w:r>
            <w:r>
              <w:rPr>
                <w:rFonts w:ascii="Arial" w:hAnsi="Arial" w:cs="Arial"/>
                <w:color w:val="000000"/>
                <w:sz w:val="16"/>
                <w:szCs w:val="16"/>
                <w:lang w:val="en-GB"/>
              </w:rPr>
              <w:t>31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7DCB062"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682CBF">
              <w:rPr>
                <w:rFonts w:ascii="Arial" w:hAnsi="Arial" w:cs="Arial"/>
                <w:b/>
                <w:bCs/>
                <w:color w:val="000000"/>
                <w:sz w:val="16"/>
                <w:szCs w:val="16"/>
                <w:lang w:val="en-GB"/>
              </w:rPr>
              <w:t>GET CHANNEL STATUS</w:t>
            </w:r>
          </w:p>
        </w:tc>
      </w:tr>
      <w:tr w:rsidR="00A17FF3" w:rsidRPr="00682CBF" w14:paraId="37AD254A"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78A949E"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5A7437C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378BD675" w14:textId="77777777" w:rsidR="00A17FF3" w:rsidRPr="00283E8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w:t>
            </w:r>
          </w:p>
        </w:tc>
        <w:tc>
          <w:tcPr>
            <w:tcW w:w="396" w:type="pct"/>
            <w:tcBorders>
              <w:top w:val="single" w:sz="4" w:space="0" w:color="auto"/>
              <w:bottom w:val="single" w:sz="4" w:space="0" w:color="auto"/>
            </w:tcBorders>
            <w:shd w:val="clear" w:color="auto" w:fill="auto"/>
          </w:tcPr>
          <w:p w14:paraId="0AAF1D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7AFFE712"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508A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1AE074E1"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F0A8E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E8CF64B"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0D17A8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B00C3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938EB2B"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A293D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730E2998"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EPS bearer with APN different from default APN; after a link dropped</w:t>
            </w:r>
          </w:p>
        </w:tc>
        <w:tc>
          <w:tcPr>
            <w:tcW w:w="396" w:type="pct"/>
            <w:tcBorders>
              <w:top w:val="single" w:sz="4" w:space="0" w:color="auto"/>
              <w:bottom w:val="single" w:sz="4" w:space="0" w:color="auto"/>
            </w:tcBorders>
            <w:shd w:val="clear" w:color="auto" w:fill="auto"/>
          </w:tcPr>
          <w:p w14:paraId="015E968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4C222B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46BBC1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C224</w:t>
            </w:r>
          </w:p>
        </w:tc>
        <w:tc>
          <w:tcPr>
            <w:tcW w:w="538" w:type="pct"/>
            <w:tcBorders>
              <w:top w:val="single" w:sz="4" w:space="0" w:color="auto"/>
              <w:bottom w:val="single" w:sz="4" w:space="0" w:color="auto"/>
            </w:tcBorders>
            <w:shd w:val="clear" w:color="auto" w:fill="auto"/>
          </w:tcPr>
          <w:p w14:paraId="2BF9F3E5"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E.1/93</w:t>
            </w:r>
          </w:p>
        </w:tc>
        <w:tc>
          <w:tcPr>
            <w:tcW w:w="538" w:type="pct"/>
            <w:tcBorders>
              <w:top w:val="single" w:sz="4" w:space="0" w:color="auto"/>
              <w:bottom w:val="single" w:sz="4" w:space="0" w:color="auto"/>
            </w:tcBorders>
            <w:shd w:val="clear" w:color="auto" w:fill="auto"/>
          </w:tcPr>
          <w:p w14:paraId="2F0E6B83"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73F59D4"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46600AB" w14:textId="77777777" w:rsidR="00A17FF3" w:rsidRPr="00EE3A5A"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AB6153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1F576E21" w14:textId="77777777" w:rsidR="00A17FF3" w:rsidRPr="00EE3A5A"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28A98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4AFD5D97" w14:textId="77777777" w:rsidR="00A17FF3" w:rsidRPr="00EE3A5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fter a link dropped during receiving data</w:t>
            </w:r>
          </w:p>
        </w:tc>
        <w:tc>
          <w:tcPr>
            <w:tcW w:w="396" w:type="pct"/>
            <w:tcBorders>
              <w:top w:val="single" w:sz="4" w:space="0" w:color="auto"/>
              <w:bottom w:val="single" w:sz="4" w:space="0" w:color="auto"/>
            </w:tcBorders>
            <w:shd w:val="clear" w:color="auto" w:fill="auto"/>
          </w:tcPr>
          <w:p w14:paraId="74FC3BE6"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B92E2CA"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D131928"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00B8C8B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E.1/281</w:t>
            </w:r>
          </w:p>
        </w:tc>
        <w:tc>
          <w:tcPr>
            <w:tcW w:w="538" w:type="pct"/>
            <w:tcBorders>
              <w:top w:val="single" w:sz="4" w:space="0" w:color="auto"/>
              <w:bottom w:val="single" w:sz="4" w:space="0" w:color="auto"/>
            </w:tcBorders>
            <w:shd w:val="clear" w:color="auto" w:fill="auto"/>
          </w:tcPr>
          <w:p w14:paraId="4BF9866C"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EA6CAEE"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FC3EEC5" w14:textId="77777777" w:rsidR="00A17FF3" w:rsidRPr="00EE3A5A"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60B5F41"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6932F5F9" w14:textId="44D3FF6C" w:rsidR="00A17FF3" w:rsidRPr="00EE3A5A"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63134A04" w14:textId="77777777" w:rsidR="00A17FF3" w:rsidRPr="00EE3A5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EE3A5A">
              <w:rPr>
                <w:rFonts w:ascii="Arial" w:hAnsi="Arial" w:cs="Arial"/>
                <w:b/>
                <w:bCs/>
                <w:color w:val="000000"/>
                <w:sz w:val="16"/>
                <w:szCs w:val="16"/>
                <w:lang w:val="en-GB"/>
              </w:rPr>
              <w:t>Data Download to UICC</w:t>
            </w:r>
          </w:p>
        </w:tc>
      </w:tr>
      <w:tr w:rsidR="00A17FF3" w:rsidRPr="00682CBF" w14:paraId="068208E8"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D523EB8" w14:textId="20937BCB"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73CE74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SMS-PP Data Download</w:t>
            </w:r>
          </w:p>
        </w:tc>
      </w:tr>
      <w:tr w:rsidR="00A17FF3" w:rsidRPr="00682CBF" w14:paraId="749AF8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459C6BE5" w14:textId="3CCED86F"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CE41233"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04186E">
              <w:rPr>
                <w:rFonts w:ascii="Arial" w:hAnsi="Arial" w:cs="Arial"/>
                <w:b/>
                <w:bCs/>
                <w:color w:val="000000"/>
                <w:sz w:val="16"/>
                <w:szCs w:val="16"/>
                <w:lang w:val="en-GB"/>
              </w:rPr>
              <w:t>Cell Broadcast Data Download</w:t>
            </w:r>
          </w:p>
        </w:tc>
      </w:tr>
      <w:tr w:rsidR="00A17FF3" w:rsidRPr="00682CBF" w14:paraId="4E0B2A4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783B6B3C" w14:textId="3FDB3247" w:rsidR="00A17FF3" w:rsidRPr="0004186E" w:rsidRDefault="00A17FF3" w:rsidP="00A17FF3">
            <w:pPr>
              <w:widowControl w:val="0"/>
              <w:spacing w:after="0"/>
              <w:rPr>
                <w:rFonts w:ascii="Arial" w:hAnsi="Arial" w:cs="Arial"/>
                <w:color w:val="000000"/>
                <w:sz w:val="16"/>
                <w:szCs w:val="16"/>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8DD403"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SMS-PP Data Download over IMS</w:t>
            </w:r>
          </w:p>
        </w:tc>
      </w:tr>
      <w:tr w:rsidR="00A17FF3" w:rsidRPr="00682CBF" w14:paraId="402E169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D614ED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91B5E2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69F8179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IMS; E-UTRAN</w:t>
            </w:r>
          </w:p>
        </w:tc>
        <w:tc>
          <w:tcPr>
            <w:tcW w:w="396" w:type="pct"/>
            <w:tcBorders>
              <w:top w:val="single" w:sz="4" w:space="0" w:color="auto"/>
              <w:bottom w:val="single" w:sz="4" w:space="0" w:color="auto"/>
            </w:tcBorders>
            <w:shd w:val="clear" w:color="auto" w:fill="auto"/>
          </w:tcPr>
          <w:p w14:paraId="6DAF08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EE9CD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A81F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C198</w:t>
            </w:r>
          </w:p>
        </w:tc>
        <w:tc>
          <w:tcPr>
            <w:tcW w:w="538" w:type="pct"/>
            <w:tcBorders>
              <w:top w:val="single" w:sz="4" w:space="0" w:color="auto"/>
              <w:bottom w:val="single" w:sz="4" w:space="0" w:color="auto"/>
            </w:tcBorders>
            <w:shd w:val="clear" w:color="auto" w:fill="auto"/>
          </w:tcPr>
          <w:p w14:paraId="0844766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457FFE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5A430D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5977FE3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BD7385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A7AE07D" w14:textId="3479D34B" w:rsidR="00A17FF3" w:rsidRPr="00B05BAE" w:rsidRDefault="00A17FF3" w:rsidP="00A17FF3">
            <w:pPr>
              <w:widowControl w:val="0"/>
              <w:spacing w:after="0"/>
              <w:rPr>
                <w:rFonts w:ascii="Arial" w:hAnsi="Arial" w:cs="Arial"/>
                <w:sz w:val="16"/>
                <w:szCs w:val="16"/>
                <w:lang w:val="en-GB"/>
              </w:rPr>
            </w:pPr>
            <w:r w:rsidRPr="0004186E">
              <w:rPr>
                <w:rFonts w:ascii="Arial" w:hAnsi="Arial" w:cs="Arial"/>
                <w:color w:val="000000"/>
                <w:sz w:val="16"/>
                <w:szCs w:val="16"/>
                <w:lang w:val="en-GB"/>
              </w:rPr>
              <w:t>10.</w:t>
            </w:r>
            <w:r w:rsidRPr="0004186E">
              <w:rPr>
                <w:rFonts w:ascii="Arial" w:hAnsi="Arial" w:cs="Arial"/>
                <w:color w:val="000000"/>
                <w:sz w:val="16"/>
                <w:szCs w:val="16"/>
              </w:rPr>
              <w:t>5</w:t>
            </w:r>
            <w:r w:rsidRPr="0004186E">
              <w:rPr>
                <w:rFonts w:ascii="Arial" w:hAnsi="Arial" w:cs="Arial"/>
                <w:color w:val="000000"/>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7031205"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04186E">
              <w:rPr>
                <w:rFonts w:ascii="Arial" w:hAnsi="Arial" w:cs="Arial"/>
                <w:b/>
                <w:bCs/>
                <w:color w:val="000000"/>
                <w:sz w:val="16"/>
                <w:szCs w:val="16"/>
                <w:lang w:val="en-GB"/>
              </w:rPr>
              <w:t>SMS-PP Data Download over SGs in E-UTRAN</w:t>
            </w:r>
          </w:p>
        </w:tc>
      </w:tr>
      <w:tr w:rsidR="00A17FF3" w:rsidRPr="00682CBF" w14:paraId="01D2CCD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A991202"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54BD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4.1</w:t>
            </w:r>
          </w:p>
        </w:tc>
        <w:tc>
          <w:tcPr>
            <w:tcW w:w="987" w:type="pct"/>
            <w:tcBorders>
              <w:top w:val="single" w:sz="4" w:space="0" w:color="auto"/>
              <w:bottom w:val="single" w:sz="4" w:space="0" w:color="auto"/>
            </w:tcBorders>
            <w:shd w:val="clear" w:color="auto" w:fill="auto"/>
          </w:tcPr>
          <w:p w14:paraId="16FAA5E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SMS-PP Data Download over SGs; E-UTRAN</w:t>
            </w:r>
          </w:p>
        </w:tc>
        <w:tc>
          <w:tcPr>
            <w:tcW w:w="396" w:type="pct"/>
            <w:tcBorders>
              <w:top w:val="single" w:sz="4" w:space="0" w:color="auto"/>
              <w:bottom w:val="single" w:sz="4" w:space="0" w:color="auto"/>
            </w:tcBorders>
            <w:shd w:val="clear" w:color="auto" w:fill="auto"/>
          </w:tcPr>
          <w:p w14:paraId="28BC149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Rel-8</w:t>
            </w:r>
          </w:p>
        </w:tc>
        <w:tc>
          <w:tcPr>
            <w:tcW w:w="396" w:type="pct"/>
            <w:tcBorders>
              <w:top w:val="single" w:sz="4" w:space="0" w:color="auto"/>
              <w:bottom w:val="single" w:sz="4" w:space="0" w:color="auto"/>
            </w:tcBorders>
            <w:shd w:val="clear" w:color="auto" w:fill="auto"/>
          </w:tcPr>
          <w:p w14:paraId="526DE39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CC17E7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C205</w:t>
            </w:r>
          </w:p>
        </w:tc>
        <w:tc>
          <w:tcPr>
            <w:tcW w:w="538" w:type="pct"/>
            <w:tcBorders>
              <w:top w:val="single" w:sz="4" w:space="0" w:color="auto"/>
              <w:bottom w:val="single" w:sz="4" w:space="0" w:color="auto"/>
            </w:tcBorders>
            <w:shd w:val="clear" w:color="auto" w:fill="auto"/>
          </w:tcPr>
          <w:p w14:paraId="061E385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w:t>
            </w:r>
          </w:p>
        </w:tc>
        <w:tc>
          <w:tcPr>
            <w:tcW w:w="538" w:type="pct"/>
            <w:tcBorders>
              <w:top w:val="single" w:sz="4" w:space="0" w:color="auto"/>
              <w:bottom w:val="single" w:sz="4" w:space="0" w:color="auto"/>
            </w:tcBorders>
            <w:shd w:val="clear" w:color="auto" w:fill="auto"/>
          </w:tcPr>
          <w:p w14:paraId="5063F4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59BB1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0E5055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B89397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DD3A4DA" w14:textId="5274DE18"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10.6</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B682985"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130002">
              <w:rPr>
                <w:rFonts w:ascii="Arial" w:hAnsi="Arial" w:cs="Arial"/>
                <w:b/>
                <w:bCs/>
                <w:color w:val="000000"/>
                <w:sz w:val="16"/>
                <w:szCs w:val="16"/>
                <w:lang w:val="en-GB"/>
              </w:rPr>
              <w:t>CALL CONTROL BY USIM</w:t>
            </w:r>
          </w:p>
        </w:tc>
      </w:tr>
      <w:tr w:rsidR="00A17FF3" w:rsidRPr="00682CBF" w14:paraId="423F531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445D9E4" w14:textId="79252D6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06C4AD77"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Mobile Originated calls</w:t>
            </w:r>
          </w:p>
        </w:tc>
      </w:tr>
      <w:tr w:rsidR="00A17FF3" w:rsidRPr="00682CBF" w14:paraId="26CD749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263A7A6" w14:textId="395AAD90"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4233C50"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Procedure for Supplementary (SS) Services</w:t>
            </w:r>
          </w:p>
        </w:tc>
      </w:tr>
      <w:tr w:rsidR="00A17FF3" w:rsidRPr="00682CBF" w14:paraId="61A144C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2FED984" w14:textId="2267FDAE"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5EB5ED0"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Interaction with Fixed Dialling Number (FDN)</w:t>
            </w:r>
          </w:p>
        </w:tc>
      </w:tr>
      <w:tr w:rsidR="00A17FF3" w:rsidRPr="00682CBF" w14:paraId="7CBB9521"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02D95467" w14:textId="27EEA9AA"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687A46B"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Support of Barred Dialling Number (BDN) service</w:t>
            </w:r>
          </w:p>
        </w:tc>
      </w:tr>
      <w:tr w:rsidR="00A17FF3" w:rsidRPr="00682CBF" w14:paraId="1411CBC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43551849" w14:textId="0F0E2EF8"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w:t>
            </w:r>
            <w:r w:rsidRPr="0004186E">
              <w:rPr>
                <w:rFonts w:ascii="Arial" w:hAnsi="Arial" w:cs="Arial"/>
                <w:sz w:val="16"/>
                <w:szCs w:val="16"/>
              </w:rPr>
              <w:t>6</w:t>
            </w:r>
            <w:r w:rsidRPr="0004186E">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29187C1"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Barred Dialling Number (BDN) service handling for terminals not supporting BDN</w:t>
            </w:r>
          </w:p>
        </w:tc>
      </w:tr>
      <w:tr w:rsidR="00A17FF3" w:rsidRPr="00682CBF" w14:paraId="33C16FC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9C39B3D" w14:textId="2E5A1FFF" w:rsidR="00A17FF3" w:rsidRPr="00E27D4E"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02735FF" w14:textId="77777777" w:rsidR="00A17FF3" w:rsidRPr="00E27D4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E27D4E">
              <w:rPr>
                <w:rFonts w:ascii="Arial" w:hAnsi="Arial" w:cs="Arial"/>
                <w:b/>
                <w:bCs/>
                <w:color w:val="000000"/>
                <w:sz w:val="16"/>
                <w:szCs w:val="16"/>
                <w:lang w:val="en-GB"/>
              </w:rPr>
              <w:t>EVENT DOWNLOAD</w:t>
            </w:r>
          </w:p>
        </w:tc>
      </w:tr>
      <w:tr w:rsidR="00A17FF3" w:rsidRPr="00682CBF" w14:paraId="6D88A5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5D180570" w14:textId="4182C5B9" w:rsidR="00A17FF3" w:rsidRPr="0004186E" w:rsidRDefault="00A17FF3" w:rsidP="00A17FF3">
            <w:pPr>
              <w:widowControl w:val="0"/>
              <w:spacing w:after="0"/>
              <w:rPr>
                <w:rFonts w:ascii="Arial" w:hAnsi="Arial" w:cs="Arial"/>
                <w:sz w:val="16"/>
                <w:szCs w:val="16"/>
                <w:lang w:val="en-GB"/>
              </w:rPr>
            </w:pPr>
            <w:r w:rsidRPr="0004186E">
              <w:rPr>
                <w:rFonts w:ascii="Arial" w:hAnsi="Arial" w:cs="Arial"/>
                <w:sz w:val="16"/>
                <w:szCs w:val="16"/>
                <w:lang w:val="en-GB"/>
              </w:rPr>
              <w:t>10.7.1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D958E7F"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4186E">
              <w:rPr>
                <w:rFonts w:ascii="Arial" w:hAnsi="Arial" w:cs="Arial"/>
                <w:b/>
                <w:bCs/>
                <w:color w:val="000000"/>
                <w:sz w:val="16"/>
                <w:szCs w:val="16"/>
                <w:lang w:val="en-GB"/>
              </w:rPr>
              <w:t>MT Call Event</w:t>
            </w:r>
          </w:p>
        </w:tc>
      </w:tr>
      <w:tr w:rsidR="00A17FF3" w:rsidRPr="00682CBF" w14:paraId="53F1816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E34D5A9" w14:textId="7F09F4A9"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3BF57E0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Connected Event</w:t>
            </w:r>
          </w:p>
        </w:tc>
      </w:tr>
      <w:tr w:rsidR="00A17FF3" w:rsidRPr="00682CBF" w14:paraId="4DD1D9F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2FE2D99" w14:textId="75DF0BE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C2836FA" w14:textId="77777777" w:rsidR="00A17FF3" w:rsidRPr="0004186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Call Disconnected Event</w:t>
            </w:r>
          </w:p>
        </w:tc>
      </w:tr>
      <w:tr w:rsidR="00A17FF3" w:rsidRPr="00682CBF" w14:paraId="70BF74E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6A43EC4" w14:textId="60698CD5" w:rsidR="00A17FF3" w:rsidRPr="0004186E" w:rsidRDefault="00A17FF3" w:rsidP="00A17FF3">
            <w:pPr>
              <w:widowControl w:val="0"/>
              <w:spacing w:after="0"/>
              <w:rPr>
                <w:rFonts w:ascii="Arial" w:hAnsi="Arial" w:cs="Arial"/>
                <w:sz w:val="16"/>
                <w:szCs w:val="16"/>
              </w:rPr>
            </w:pPr>
            <w:r w:rsidRPr="0004186E">
              <w:rPr>
                <w:rFonts w:ascii="Arial" w:hAnsi="Arial" w:cs="Arial"/>
                <w:sz w:val="16"/>
                <w:szCs w:val="16"/>
                <w:lang w:val="en-GB"/>
              </w:rPr>
              <w:t>10.7.4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6088ABD" w14:textId="77777777" w:rsidR="00A17FF3" w:rsidRPr="0004186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eastAsia="TimesNewRoman" w:hAnsi="Arial" w:cs="Arial"/>
                <w:b/>
                <w:bCs/>
                <w:color w:val="000000"/>
                <w:sz w:val="16"/>
                <w:szCs w:val="16"/>
              </w:rPr>
            </w:pPr>
            <w:r w:rsidRPr="0004186E">
              <w:rPr>
                <w:rFonts w:ascii="Arial" w:hAnsi="Arial" w:cs="Arial"/>
                <w:b/>
                <w:bCs/>
                <w:color w:val="000000"/>
                <w:sz w:val="16"/>
                <w:szCs w:val="16"/>
                <w:lang w:val="en-GB"/>
              </w:rPr>
              <w:t>Location Status Event</w:t>
            </w:r>
          </w:p>
        </w:tc>
      </w:tr>
      <w:tr w:rsidR="00A17FF3" w:rsidRPr="00682CBF" w14:paraId="2EE021D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6D20698" w14:textId="766875FE" w:rsidR="00A17FF3" w:rsidRPr="0004186E" w:rsidRDefault="00A17FF3" w:rsidP="00A17FF3">
            <w:pPr>
              <w:widowControl w:val="0"/>
              <w:spacing w:after="0"/>
              <w:rPr>
                <w:rFonts w:ascii="Arial" w:hAnsi="Arial" w:cs="Arial"/>
                <w:b w:val="0"/>
                <w:bCs w:val="0"/>
                <w:sz w:val="16"/>
                <w:szCs w:val="16"/>
              </w:rPr>
            </w:pPr>
            <w:r w:rsidRPr="0004186E">
              <w:rPr>
                <w:rFonts w:ascii="Arial" w:hAnsi="Arial" w:cs="Arial"/>
                <w:sz w:val="16"/>
                <w:szCs w:val="16"/>
              </w:rPr>
              <w:t>10.7.4.1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253AB52" w14:textId="0E86492F"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Location Status Event (Normal)</w:t>
            </w:r>
          </w:p>
        </w:tc>
      </w:tr>
      <w:tr w:rsidR="00A17FF3" w:rsidRPr="00682CBF" w14:paraId="12CBFE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7BF5F3D3"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597E15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4EAD5C10"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w:t>
            </w:r>
          </w:p>
        </w:tc>
        <w:tc>
          <w:tcPr>
            <w:tcW w:w="396" w:type="pct"/>
            <w:tcBorders>
              <w:top w:val="single" w:sz="4" w:space="0" w:color="auto"/>
              <w:bottom w:val="single" w:sz="4" w:space="0" w:color="auto"/>
            </w:tcBorders>
            <w:shd w:val="clear" w:color="auto" w:fill="auto"/>
          </w:tcPr>
          <w:p w14:paraId="6BB1C34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1D9C6E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54BE9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tcBorders>
              <w:top w:val="single" w:sz="4" w:space="0" w:color="auto"/>
              <w:bottom w:val="single" w:sz="4" w:space="0" w:color="auto"/>
            </w:tcBorders>
            <w:shd w:val="clear" w:color="auto" w:fill="auto"/>
          </w:tcPr>
          <w:p w14:paraId="1C4E9D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E.1/135</w:t>
            </w:r>
          </w:p>
        </w:tc>
        <w:tc>
          <w:tcPr>
            <w:tcW w:w="538" w:type="pct"/>
            <w:tcBorders>
              <w:top w:val="single" w:sz="4" w:space="0" w:color="auto"/>
              <w:bottom w:val="single" w:sz="4" w:space="0" w:color="auto"/>
            </w:tcBorders>
            <w:shd w:val="clear" w:color="auto" w:fill="auto"/>
          </w:tcPr>
          <w:p w14:paraId="0F010E2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89265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690C39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FA1EFC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D0F22EB" w14:textId="77777777" w:rsidR="00A17FF3" w:rsidRPr="00810BD9" w:rsidRDefault="00A17FF3" w:rsidP="00A17FF3">
            <w:pPr>
              <w:widowControl w:val="0"/>
              <w:spacing w:after="0"/>
              <w:jc w:val="center"/>
              <w:rPr>
                <w:rFonts w:ascii="Arial" w:hAnsi="Arial" w:cs="Arial"/>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BB93E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4F25A23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w:t>
            </w:r>
          </w:p>
        </w:tc>
        <w:tc>
          <w:tcPr>
            <w:tcW w:w="396" w:type="pct"/>
            <w:tcBorders>
              <w:top w:val="single" w:sz="4" w:space="0" w:color="auto"/>
              <w:bottom w:val="single" w:sz="4" w:space="0" w:color="auto"/>
            </w:tcBorders>
            <w:shd w:val="clear" w:color="auto" w:fill="auto"/>
          </w:tcPr>
          <w:p w14:paraId="71CCF2B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E88556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416B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BC986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D48255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CDCFC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A8D64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C18C1DD"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8110978" w14:textId="623B4690" w:rsidR="00A17FF3" w:rsidRPr="000E6F75" w:rsidRDefault="00A17FF3" w:rsidP="00A17FF3">
            <w:pPr>
              <w:widowControl w:val="0"/>
              <w:spacing w:after="0"/>
              <w:rPr>
                <w:rFonts w:ascii="Arial" w:hAnsi="Arial" w:cs="Arial"/>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40A52F6A"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User Activity Event</w:t>
            </w:r>
          </w:p>
        </w:tc>
      </w:tr>
      <w:tr w:rsidR="00A17FF3" w:rsidRPr="00682CBF" w14:paraId="20F27814"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2E158E91" w14:textId="6A7F124B"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10.7.5.1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0C0B1A09" w14:textId="779CD2D2"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User Activity Event (Normal)</w:t>
            </w:r>
          </w:p>
        </w:tc>
      </w:tr>
      <w:tr w:rsidR="00A17FF3" w:rsidRPr="00682CBF" w14:paraId="0DF0B9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CD1F24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D489A7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5596BE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user activity event</w:t>
            </w:r>
          </w:p>
        </w:tc>
        <w:tc>
          <w:tcPr>
            <w:tcW w:w="396" w:type="pct"/>
            <w:tcBorders>
              <w:top w:val="single" w:sz="4" w:space="0" w:color="auto"/>
              <w:bottom w:val="single" w:sz="4" w:space="0" w:color="auto"/>
            </w:tcBorders>
            <w:shd w:val="clear" w:color="auto" w:fill="auto"/>
          </w:tcPr>
          <w:p w14:paraId="528DD6C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76A52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0A9CC5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C178</w:t>
            </w:r>
          </w:p>
        </w:tc>
        <w:tc>
          <w:tcPr>
            <w:tcW w:w="538" w:type="pct"/>
            <w:tcBorders>
              <w:top w:val="single" w:sz="4" w:space="0" w:color="auto"/>
              <w:bottom w:val="single" w:sz="4" w:space="0" w:color="auto"/>
            </w:tcBorders>
            <w:shd w:val="clear" w:color="auto" w:fill="auto"/>
          </w:tcPr>
          <w:p w14:paraId="7D10E7EA"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0C9DF2B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27465B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66EE928"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9155464"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5BE18EB" w14:textId="755149F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CEE9E1" w14:textId="063F9A6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E6F75">
              <w:rPr>
                <w:rFonts w:ascii="Arial" w:hAnsi="Arial" w:cs="Arial"/>
                <w:b/>
                <w:bCs/>
                <w:color w:val="000000"/>
                <w:sz w:val="16"/>
                <w:szCs w:val="16"/>
                <w:lang w:val="en-GB"/>
              </w:rPr>
              <w:t xml:space="preserve">Idle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creen </w:t>
            </w:r>
            <w:r>
              <w:rPr>
                <w:rFonts w:ascii="Arial" w:hAnsi="Arial" w:cs="Arial"/>
                <w:b/>
                <w:bCs/>
                <w:color w:val="000000"/>
                <w:sz w:val="16"/>
                <w:szCs w:val="16"/>
                <w:lang w:val="en-GB"/>
              </w:rPr>
              <w:t>A</w:t>
            </w:r>
            <w:r w:rsidRPr="000E6F75">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0862DB7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F3BE9A" w14:textId="4D670785"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3F20F" w14:textId="2D1B7759" w:rsidR="00A17FF3" w:rsidRPr="000E6F75"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0E6F75">
              <w:rPr>
                <w:rFonts w:ascii="Arial" w:hAnsi="Arial" w:cs="Arial"/>
                <w:b/>
                <w:bCs/>
                <w:color w:val="000000"/>
                <w:sz w:val="16"/>
                <w:szCs w:val="16"/>
                <w:lang w:val="en-GB"/>
              </w:rPr>
              <w:t xml:space="preserve">Card </w:t>
            </w:r>
            <w:r>
              <w:rPr>
                <w:rFonts w:ascii="Arial" w:hAnsi="Arial" w:cs="Arial"/>
                <w:b/>
                <w:bCs/>
                <w:color w:val="000000"/>
                <w:sz w:val="16"/>
                <w:szCs w:val="16"/>
                <w:lang w:val="en-GB"/>
              </w:rPr>
              <w:t>R</w:t>
            </w:r>
            <w:r w:rsidRPr="000E6F75">
              <w:rPr>
                <w:rFonts w:ascii="Arial" w:hAnsi="Arial" w:cs="Arial"/>
                <w:b/>
                <w:bCs/>
                <w:color w:val="000000"/>
                <w:sz w:val="16"/>
                <w:szCs w:val="16"/>
                <w:lang w:val="en-GB"/>
              </w:rPr>
              <w:t xml:space="preserve">eader </w:t>
            </w:r>
            <w:r>
              <w:rPr>
                <w:rFonts w:ascii="Arial" w:hAnsi="Arial" w:cs="Arial"/>
                <w:b/>
                <w:bCs/>
                <w:color w:val="000000"/>
                <w:sz w:val="16"/>
                <w:szCs w:val="16"/>
                <w:lang w:val="en-GB"/>
              </w:rPr>
              <w:t>S</w:t>
            </w:r>
            <w:r w:rsidRPr="000E6F75">
              <w:rPr>
                <w:rFonts w:ascii="Arial" w:hAnsi="Arial" w:cs="Arial"/>
                <w:b/>
                <w:bCs/>
                <w:color w:val="000000"/>
                <w:sz w:val="16"/>
                <w:szCs w:val="16"/>
                <w:lang w:val="en-GB"/>
              </w:rPr>
              <w:t xml:space="preserve">tatus </w:t>
            </w:r>
            <w:r>
              <w:rPr>
                <w:rFonts w:ascii="Arial" w:hAnsi="Arial" w:cs="Arial"/>
                <w:b/>
                <w:bCs/>
                <w:color w:val="000000"/>
                <w:sz w:val="16"/>
                <w:szCs w:val="16"/>
                <w:lang w:val="en-GB"/>
              </w:rPr>
              <w:t>E</w:t>
            </w:r>
            <w:r w:rsidRPr="000E6F75">
              <w:rPr>
                <w:rFonts w:ascii="Arial" w:hAnsi="Arial" w:cs="Arial"/>
                <w:b/>
                <w:bCs/>
                <w:color w:val="000000"/>
                <w:sz w:val="16"/>
                <w:szCs w:val="16"/>
                <w:lang w:val="en-GB"/>
              </w:rPr>
              <w:t>vent</w:t>
            </w:r>
          </w:p>
        </w:tc>
      </w:tr>
      <w:tr w:rsidR="00A17FF3" w:rsidRPr="00682CBF" w14:paraId="1A58C3FC"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7F4F20B2" w14:textId="02D2EB67"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10.7.7.1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9A642AE" w14:textId="3202EE09"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 xml:space="preserve">Card </w:t>
            </w:r>
            <w:r>
              <w:rPr>
                <w:rFonts w:ascii="Arial" w:hAnsi="Arial" w:cs="Arial"/>
                <w:color w:val="000000"/>
                <w:sz w:val="16"/>
                <w:szCs w:val="16"/>
                <w:lang w:val="en-GB"/>
              </w:rPr>
              <w:t>R</w:t>
            </w:r>
            <w:r w:rsidRPr="00B05BAE">
              <w:rPr>
                <w:rFonts w:ascii="Arial" w:hAnsi="Arial" w:cs="Arial"/>
                <w:color w:val="000000"/>
                <w:sz w:val="16"/>
                <w:szCs w:val="16"/>
              </w:rPr>
              <w:t xml:space="preserve">eader </w:t>
            </w:r>
            <w:r>
              <w:rPr>
                <w:rFonts w:ascii="Arial" w:hAnsi="Arial" w:cs="Arial"/>
                <w:color w:val="000000"/>
                <w:sz w:val="16"/>
                <w:szCs w:val="16"/>
                <w:lang w:val="en-GB"/>
              </w:rPr>
              <w:t>S</w:t>
            </w:r>
            <w:r w:rsidRPr="00B05BAE">
              <w:rPr>
                <w:rFonts w:ascii="Arial" w:hAnsi="Arial" w:cs="Arial"/>
                <w:color w:val="000000"/>
                <w:sz w:val="16"/>
                <w:szCs w:val="16"/>
              </w:rPr>
              <w:t>tatus</w:t>
            </w:r>
            <w:r>
              <w:rPr>
                <w:rFonts w:ascii="Arial" w:hAnsi="Arial" w:cs="Arial"/>
                <w:color w:val="000000"/>
                <w:sz w:val="16"/>
                <w:szCs w:val="16"/>
                <w:lang w:val="en-GB"/>
              </w:rPr>
              <w:t xml:space="preserve"> (Normal)</w:t>
            </w:r>
          </w:p>
        </w:tc>
      </w:tr>
      <w:tr w:rsidR="00A17FF3" w:rsidRPr="00682CBF" w14:paraId="16B9053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676DD734"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BE5D1D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AB0DB4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Card reader status normal</w:t>
            </w:r>
          </w:p>
        </w:tc>
        <w:tc>
          <w:tcPr>
            <w:tcW w:w="396" w:type="pct"/>
            <w:tcBorders>
              <w:top w:val="single" w:sz="4" w:space="0" w:color="auto"/>
              <w:bottom w:val="single" w:sz="4" w:space="0" w:color="auto"/>
            </w:tcBorders>
            <w:shd w:val="clear" w:color="auto" w:fill="auto"/>
          </w:tcPr>
          <w:p w14:paraId="2DDA3F3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8B8E35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7F5AA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C109</w:t>
            </w:r>
          </w:p>
        </w:tc>
        <w:tc>
          <w:tcPr>
            <w:tcW w:w="538" w:type="pct"/>
            <w:tcBorders>
              <w:top w:val="single" w:sz="4" w:space="0" w:color="auto"/>
              <w:bottom w:val="single" w:sz="4" w:space="0" w:color="auto"/>
            </w:tcBorders>
            <w:shd w:val="clear" w:color="auto" w:fill="auto"/>
          </w:tcPr>
          <w:p w14:paraId="06A1087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ACF56E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F45142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8225C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60EF938"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nil"/>
            </w:tcBorders>
            <w:shd w:val="clear" w:color="auto" w:fill="F2F2F2" w:themeFill="background1" w:themeFillShade="F2"/>
            <w:vAlign w:val="center"/>
          </w:tcPr>
          <w:p w14:paraId="2666A954" w14:textId="3F6D1B1C" w:rsidR="00A17FF3" w:rsidRPr="00130002" w:rsidRDefault="00A17FF3" w:rsidP="00A17FF3">
            <w:pPr>
              <w:widowControl w:val="0"/>
              <w:spacing w:after="0"/>
              <w:rPr>
                <w:rFonts w:ascii="Arial" w:hAnsi="Arial" w:cs="Arial"/>
                <w:b w:val="0"/>
                <w:bCs w:val="0"/>
                <w:sz w:val="16"/>
                <w:szCs w:val="16"/>
              </w:rPr>
            </w:pPr>
            <w:r w:rsidRPr="00BE79A5">
              <w:rPr>
                <w:rFonts w:ascii="Arial" w:hAnsi="Arial" w:cs="Arial"/>
                <w:b w:val="0"/>
                <w:bCs w:val="0"/>
                <w:sz w:val="16"/>
                <w:szCs w:val="16"/>
              </w:rPr>
              <w:t>10.7.7.</w:t>
            </w:r>
            <w:r>
              <w:rPr>
                <w:rFonts w:ascii="Arial" w:hAnsi="Arial" w:cs="Arial"/>
                <w:b w:val="0"/>
                <w:bCs w:val="0"/>
                <w:sz w:val="16"/>
                <w:szCs w:val="16"/>
              </w:rPr>
              <w:t>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48169996" w14:textId="449A5E5D"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BE79A5">
              <w:rPr>
                <w:rFonts w:ascii="Arial" w:hAnsi="Arial" w:cs="Arial"/>
                <w:color w:val="000000"/>
                <w:sz w:val="16"/>
                <w:szCs w:val="16"/>
                <w:lang w:val="en-GB"/>
              </w:rPr>
              <w:t xml:space="preserve">Card </w:t>
            </w:r>
            <w:r>
              <w:rPr>
                <w:rFonts w:ascii="Arial" w:hAnsi="Arial" w:cs="Arial"/>
                <w:color w:val="000000"/>
                <w:sz w:val="16"/>
                <w:szCs w:val="16"/>
                <w:lang w:val="en-GB"/>
              </w:rPr>
              <w:t>R</w:t>
            </w:r>
            <w:r w:rsidRPr="00BE79A5">
              <w:rPr>
                <w:rFonts w:ascii="Arial" w:hAnsi="Arial" w:cs="Arial"/>
                <w:color w:val="000000"/>
                <w:sz w:val="16"/>
                <w:szCs w:val="16"/>
                <w:lang w:val="en-GB"/>
              </w:rPr>
              <w:t xml:space="preserve">eader </w:t>
            </w:r>
            <w:r>
              <w:rPr>
                <w:rFonts w:ascii="Arial" w:hAnsi="Arial" w:cs="Arial"/>
                <w:color w:val="000000"/>
                <w:sz w:val="16"/>
                <w:szCs w:val="16"/>
                <w:lang w:val="en-GB"/>
              </w:rPr>
              <w:t>S</w:t>
            </w:r>
            <w:r w:rsidRPr="00BE79A5">
              <w:rPr>
                <w:rFonts w:ascii="Arial" w:hAnsi="Arial" w:cs="Arial"/>
                <w:color w:val="000000"/>
                <w:sz w:val="16"/>
                <w:szCs w:val="16"/>
                <w:lang w:val="en-GB"/>
              </w:rPr>
              <w:t>tatus</w:t>
            </w:r>
            <w:r>
              <w:rPr>
                <w:rFonts w:ascii="Arial" w:hAnsi="Arial" w:cs="Arial"/>
                <w:color w:val="000000"/>
                <w:sz w:val="16"/>
                <w:szCs w:val="16"/>
                <w:lang w:val="en-GB"/>
              </w:rPr>
              <w:t xml:space="preserve"> (D</w:t>
            </w:r>
            <w:r w:rsidRPr="00B168E1">
              <w:rPr>
                <w:rFonts w:ascii="Arial" w:hAnsi="Arial" w:cs="Arial"/>
                <w:color w:val="000000"/>
                <w:sz w:val="16"/>
                <w:szCs w:val="16"/>
                <w:lang w:val="en-GB"/>
              </w:rPr>
              <w:t>etachable card reader</w:t>
            </w:r>
            <w:r>
              <w:rPr>
                <w:rFonts w:ascii="Arial" w:hAnsi="Arial" w:cs="Arial"/>
                <w:color w:val="000000"/>
                <w:sz w:val="16"/>
                <w:szCs w:val="16"/>
                <w:lang w:val="en-GB"/>
              </w:rPr>
              <w:t>)</w:t>
            </w:r>
          </w:p>
        </w:tc>
      </w:tr>
      <w:tr w:rsidR="00A17FF3" w:rsidRPr="00682CBF" w14:paraId="237A3E1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1FC66CE"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B00B99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25DBA327"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Detachable card reader</w:t>
            </w:r>
          </w:p>
        </w:tc>
        <w:tc>
          <w:tcPr>
            <w:tcW w:w="396" w:type="pct"/>
            <w:tcBorders>
              <w:top w:val="single" w:sz="4" w:space="0" w:color="auto"/>
              <w:bottom w:val="single" w:sz="4" w:space="0" w:color="auto"/>
            </w:tcBorders>
            <w:shd w:val="clear" w:color="auto" w:fill="auto"/>
          </w:tcPr>
          <w:p w14:paraId="760EE0D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3D4717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812E36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C116</w:t>
            </w:r>
          </w:p>
        </w:tc>
        <w:tc>
          <w:tcPr>
            <w:tcW w:w="538" w:type="pct"/>
            <w:tcBorders>
              <w:top w:val="single" w:sz="4" w:space="0" w:color="auto"/>
              <w:bottom w:val="single" w:sz="4" w:space="0" w:color="auto"/>
            </w:tcBorders>
            <w:shd w:val="clear" w:color="auto" w:fill="auto"/>
          </w:tcPr>
          <w:p w14:paraId="07AC126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4B0E0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2D64F7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56E702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8C34BE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9CABAA7" w14:textId="76E526BF"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71678829" w14:textId="16801DED"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Language </w:t>
            </w:r>
            <w:r>
              <w:rPr>
                <w:rFonts w:ascii="Arial" w:hAnsi="Arial" w:cs="Arial"/>
                <w:b/>
                <w:bCs/>
                <w:color w:val="000000"/>
                <w:sz w:val="16"/>
                <w:szCs w:val="16"/>
                <w:lang w:val="en-GB"/>
              </w:rPr>
              <w:t>S</w:t>
            </w:r>
            <w:r w:rsidRPr="003543D6">
              <w:rPr>
                <w:rFonts w:ascii="Arial" w:hAnsi="Arial" w:cs="Arial"/>
                <w:b/>
                <w:bCs/>
                <w:color w:val="000000"/>
                <w:sz w:val="16"/>
                <w:szCs w:val="16"/>
                <w:lang w:val="en-GB"/>
              </w:rPr>
              <w:t xml:space="preserve">election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3C1385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887E3FC" w14:textId="78879B7A"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lastRenderedPageBreak/>
              <w:t>10.7.8</w:t>
            </w:r>
            <w:r>
              <w:rPr>
                <w:rFonts w:ascii="Arial" w:hAnsi="Arial" w:cs="Arial"/>
                <w:b w:val="0"/>
                <w:bCs w:val="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0421F8D" w14:textId="4D4A7249"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Language Selection Event</w:t>
            </w:r>
            <w:r>
              <w:rPr>
                <w:rFonts w:ascii="Arial" w:hAnsi="Arial" w:cs="Arial"/>
                <w:color w:val="000000"/>
                <w:sz w:val="16"/>
                <w:szCs w:val="16"/>
                <w:lang w:val="en-GB"/>
              </w:rPr>
              <w:t xml:space="preserve"> (Normal)</w:t>
            </w:r>
          </w:p>
        </w:tc>
      </w:tr>
      <w:tr w:rsidR="00A17FF3" w:rsidRPr="00682CBF" w14:paraId="51C96E94"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612F96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F7729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7FF4A4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Language selection event</w:t>
            </w:r>
          </w:p>
        </w:tc>
        <w:tc>
          <w:tcPr>
            <w:tcW w:w="396" w:type="pct"/>
            <w:tcBorders>
              <w:top w:val="single" w:sz="4" w:space="0" w:color="auto"/>
              <w:bottom w:val="single" w:sz="4" w:space="0" w:color="auto"/>
            </w:tcBorders>
            <w:shd w:val="clear" w:color="auto" w:fill="auto"/>
          </w:tcPr>
          <w:p w14:paraId="6752478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A8E9AF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BDB29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 AND</w:t>
            </w:r>
            <w:r>
              <w:rPr>
                <w:rFonts w:ascii="Arial" w:hAnsi="Arial" w:cs="Arial"/>
                <w:color w:val="000000"/>
                <w:sz w:val="16"/>
                <w:szCs w:val="16"/>
                <w:lang w:val="en-GB"/>
              </w:rPr>
              <w:t xml:space="preserve"> </w:t>
            </w:r>
            <w:r w:rsidRPr="00682CBF">
              <w:rPr>
                <w:rFonts w:ascii="Arial" w:hAnsi="Arial" w:cs="Arial"/>
                <w:color w:val="000000"/>
                <w:sz w:val="16"/>
                <w:szCs w:val="16"/>
                <w:lang w:val="en-GB"/>
              </w:rPr>
              <w:t>C178 AND</w:t>
            </w:r>
            <w:r>
              <w:rPr>
                <w:rFonts w:ascii="Arial" w:hAnsi="Arial" w:cs="Arial"/>
                <w:color w:val="000000"/>
                <w:sz w:val="16"/>
                <w:szCs w:val="16"/>
                <w:lang w:val="en-GB"/>
              </w:rPr>
              <w:t xml:space="preserve"> </w:t>
            </w:r>
            <w:r w:rsidRPr="00682CBF">
              <w:rPr>
                <w:rFonts w:ascii="Arial" w:hAnsi="Arial" w:cs="Arial"/>
                <w:color w:val="000000"/>
                <w:sz w:val="16"/>
                <w:szCs w:val="16"/>
                <w:lang w:val="en-GB"/>
              </w:rPr>
              <w:t>C181 AND</w:t>
            </w:r>
            <w:r>
              <w:rPr>
                <w:rFonts w:ascii="Arial" w:hAnsi="Arial" w:cs="Arial"/>
                <w:color w:val="000000"/>
                <w:sz w:val="16"/>
                <w:szCs w:val="16"/>
                <w:lang w:val="en-GB"/>
              </w:rPr>
              <w:t xml:space="preserve"> </w:t>
            </w:r>
            <w:r w:rsidRPr="00682CBF">
              <w:rPr>
                <w:rFonts w:ascii="Arial" w:hAnsi="Arial" w:cs="Arial"/>
                <w:color w:val="000000"/>
                <w:sz w:val="16"/>
                <w:szCs w:val="16"/>
                <w:lang w:val="en-GB"/>
              </w:rPr>
              <w:t>C216</w:t>
            </w:r>
          </w:p>
        </w:tc>
        <w:tc>
          <w:tcPr>
            <w:tcW w:w="538" w:type="pct"/>
            <w:tcBorders>
              <w:top w:val="single" w:sz="4" w:space="0" w:color="auto"/>
              <w:bottom w:val="single" w:sz="4" w:space="0" w:color="auto"/>
            </w:tcBorders>
            <w:shd w:val="clear" w:color="auto" w:fill="auto"/>
          </w:tcPr>
          <w:p w14:paraId="11DDA3E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E.1/111</w:t>
            </w:r>
          </w:p>
        </w:tc>
        <w:tc>
          <w:tcPr>
            <w:tcW w:w="538" w:type="pct"/>
            <w:tcBorders>
              <w:top w:val="single" w:sz="4" w:space="0" w:color="auto"/>
              <w:bottom w:val="single" w:sz="4" w:space="0" w:color="auto"/>
            </w:tcBorders>
            <w:shd w:val="clear" w:color="auto" w:fill="auto"/>
          </w:tcPr>
          <w:p w14:paraId="7EE5F0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564708B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6BF6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F97E79B"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2FB041BB" w14:textId="6EC22B91"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9</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7D67B80" w14:textId="17981C2C"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3543D6">
              <w:rPr>
                <w:rFonts w:ascii="Arial" w:hAnsi="Arial" w:cs="Arial"/>
                <w:b/>
                <w:bCs/>
                <w:color w:val="000000"/>
                <w:sz w:val="16"/>
                <w:szCs w:val="16"/>
                <w:lang w:val="en-GB"/>
              </w:rPr>
              <w:t xml:space="preserve">Browser </w:t>
            </w:r>
            <w:r>
              <w:rPr>
                <w:rFonts w:ascii="Arial" w:hAnsi="Arial" w:cs="Arial"/>
                <w:b/>
                <w:bCs/>
                <w:color w:val="000000"/>
                <w:sz w:val="16"/>
                <w:szCs w:val="16"/>
                <w:lang w:val="en-GB"/>
              </w:rPr>
              <w:t>T</w:t>
            </w:r>
            <w:r w:rsidRPr="003543D6">
              <w:rPr>
                <w:rFonts w:ascii="Arial" w:hAnsi="Arial" w:cs="Arial"/>
                <w:b/>
                <w:bCs/>
                <w:color w:val="000000"/>
                <w:sz w:val="16"/>
                <w:szCs w:val="16"/>
                <w:lang w:val="en-GB"/>
              </w:rPr>
              <w:t xml:space="preserve">ermination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1EA3F03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A67AA32" w14:textId="724AF5F0"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5F90805" w14:textId="3E7A1629" w:rsidR="00A17FF3" w:rsidRPr="003543D6"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3543D6">
              <w:rPr>
                <w:rFonts w:ascii="Arial" w:hAnsi="Arial" w:cs="Arial"/>
                <w:b/>
                <w:bCs/>
                <w:color w:val="000000"/>
                <w:sz w:val="16"/>
                <w:szCs w:val="16"/>
                <w:lang w:val="en-GB"/>
              </w:rPr>
              <w:t xml:space="preserve">Data </w:t>
            </w:r>
            <w:r>
              <w:rPr>
                <w:rFonts w:ascii="Arial" w:hAnsi="Arial" w:cs="Arial"/>
                <w:b/>
                <w:bCs/>
                <w:color w:val="000000"/>
                <w:sz w:val="16"/>
                <w:szCs w:val="16"/>
                <w:lang w:val="en-GB"/>
              </w:rPr>
              <w:t>A</w:t>
            </w:r>
            <w:r w:rsidRPr="003543D6">
              <w:rPr>
                <w:rFonts w:ascii="Arial" w:hAnsi="Arial" w:cs="Arial"/>
                <w:b/>
                <w:bCs/>
                <w:color w:val="000000"/>
                <w:sz w:val="16"/>
                <w:szCs w:val="16"/>
                <w:lang w:val="en-GB"/>
              </w:rPr>
              <w:t xml:space="preserve">vailable </w:t>
            </w:r>
            <w:r>
              <w:rPr>
                <w:rFonts w:ascii="Arial" w:hAnsi="Arial" w:cs="Arial"/>
                <w:b/>
                <w:bCs/>
                <w:color w:val="000000"/>
                <w:sz w:val="16"/>
                <w:szCs w:val="16"/>
                <w:lang w:val="en-GB"/>
              </w:rPr>
              <w:t>E</w:t>
            </w:r>
            <w:r w:rsidRPr="003543D6">
              <w:rPr>
                <w:rFonts w:ascii="Arial" w:hAnsi="Arial" w:cs="Arial"/>
                <w:b/>
                <w:bCs/>
                <w:color w:val="000000"/>
                <w:sz w:val="16"/>
                <w:szCs w:val="16"/>
                <w:lang w:val="en-GB"/>
              </w:rPr>
              <w:t>vent</w:t>
            </w:r>
          </w:p>
        </w:tc>
      </w:tr>
      <w:tr w:rsidR="00A17FF3" w:rsidRPr="00682CBF" w14:paraId="0633611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1DFB55F" w14:textId="6C9F3349" w:rsidR="00A17FF3" w:rsidRPr="00B05BAE" w:rsidRDefault="00A17FF3" w:rsidP="00A17FF3">
            <w:pPr>
              <w:widowControl w:val="0"/>
              <w:spacing w:after="0"/>
              <w:rPr>
                <w:rFonts w:ascii="Arial" w:hAnsi="Arial" w:cs="Arial"/>
                <w:b w:val="0"/>
                <w:bCs w:val="0"/>
                <w:sz w:val="16"/>
                <w:szCs w:val="16"/>
              </w:rPr>
            </w:pPr>
            <w:r w:rsidRPr="00B168E1">
              <w:rPr>
                <w:rFonts w:ascii="Arial" w:hAnsi="Arial" w:cs="Arial"/>
                <w:sz w:val="16"/>
                <w:szCs w:val="16"/>
              </w:rPr>
              <w:t>10.7.10.1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5E3DDC25" w14:textId="58554325"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B05BAE">
              <w:rPr>
                <w:rFonts w:ascii="Arial" w:hAnsi="Arial" w:cs="Arial"/>
                <w:color w:val="000000"/>
                <w:sz w:val="16"/>
                <w:szCs w:val="16"/>
              </w:rPr>
              <w:t>Data Available Event (Normal)</w:t>
            </w:r>
          </w:p>
        </w:tc>
      </w:tr>
      <w:tr w:rsidR="00A17FF3" w:rsidRPr="00682CBF" w14:paraId="4E72AF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38586EE7"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3A355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C01E7D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1027744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4A48D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D4585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384CCA7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0AD3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60223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20424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5BF71C" w14:textId="77777777" w:rsidTr="0004186E">
        <w:trPr>
          <w:cantSplit/>
          <w:trHeight w:val="31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59668D29"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4E42442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5F3E2380" w14:textId="77777777" w:rsidR="00A17FF3" w:rsidRPr="003543D6"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997629">
              <w:rPr>
                <w:rFonts w:ascii="Arial" w:hAnsi="Arial" w:cs="Arial"/>
                <w:color w:val="000000"/>
                <w:sz w:val="16"/>
                <w:szCs w:val="16"/>
                <w:lang w:val="en-GB"/>
              </w:rPr>
              <w:t>Data availa</w:t>
            </w:r>
            <w:r>
              <w:rPr>
                <w:rFonts w:ascii="Arial" w:hAnsi="Arial" w:cs="Arial"/>
                <w:color w:val="000000"/>
                <w:sz w:val="16"/>
                <w:szCs w:val="16"/>
                <w:lang w:val="en-GB"/>
              </w:rPr>
              <w:t xml:space="preserve">ble; </w:t>
            </w:r>
            <w:r w:rsidRPr="00997629">
              <w:rPr>
                <w:rFonts w:ascii="Arial" w:hAnsi="Arial" w:cs="Arial"/>
                <w:color w:val="000000"/>
                <w:sz w:val="16"/>
                <w:szCs w:val="16"/>
                <w:lang w:val="en-GB"/>
              </w:rPr>
              <w:t>PSM by SUSPEND UICC</w:t>
            </w:r>
          </w:p>
        </w:tc>
        <w:tc>
          <w:tcPr>
            <w:tcW w:w="396" w:type="pct"/>
            <w:tcBorders>
              <w:top w:val="single" w:sz="4" w:space="0" w:color="auto"/>
              <w:bottom w:val="single" w:sz="4" w:space="0" w:color="auto"/>
            </w:tcBorders>
            <w:shd w:val="clear" w:color="auto" w:fill="auto"/>
          </w:tcPr>
          <w:p w14:paraId="6DE4C55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C7333EE"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6A9C1A95"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1B4C057"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0E4386E6"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F9AEF5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5DD8A0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84BAE2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A0119E" w14:textId="77777777" w:rsidR="00A17FF3" w:rsidRPr="003543D6"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BD098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0C74E9D1" w14:textId="77777777" w:rsidR="00A17FF3" w:rsidRPr="00997629"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C3AA46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0C20D6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F8A4BA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C225</w:t>
            </w:r>
          </w:p>
        </w:tc>
        <w:tc>
          <w:tcPr>
            <w:tcW w:w="538" w:type="pct"/>
            <w:vMerge/>
            <w:tcBorders>
              <w:bottom w:val="single" w:sz="4" w:space="0" w:color="auto"/>
            </w:tcBorders>
            <w:shd w:val="clear" w:color="auto" w:fill="auto"/>
          </w:tcPr>
          <w:p w14:paraId="5784B735" w14:textId="77777777" w:rsidR="00A17FF3" w:rsidRPr="00997629"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197543EC"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42BB7C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2D964EE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6EA1143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670DCA97"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1721E517"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0A5E5BDB"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0F6926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5AB1C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863535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05814365"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4B0326CC"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52F4474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TCEP003</w:t>
            </w:r>
          </w:p>
        </w:tc>
        <w:tc>
          <w:tcPr>
            <w:tcW w:w="382" w:type="pct"/>
            <w:tcBorders>
              <w:top w:val="single" w:sz="4" w:space="0" w:color="auto"/>
              <w:bottom w:val="single" w:sz="4" w:space="0" w:color="auto"/>
              <w:right w:val="single" w:sz="4" w:space="0" w:color="auto"/>
            </w:tcBorders>
            <w:shd w:val="clear" w:color="auto" w:fill="auto"/>
          </w:tcPr>
          <w:p w14:paraId="005F99EF"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5AACE456"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3490F971"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38BE31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73707B7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3D3E27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7D4E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63F6CFB"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C226</w:t>
            </w:r>
          </w:p>
        </w:tc>
        <w:tc>
          <w:tcPr>
            <w:tcW w:w="538" w:type="pct"/>
            <w:vMerge/>
            <w:tcBorders>
              <w:bottom w:val="single" w:sz="4" w:space="0" w:color="auto"/>
            </w:tcBorders>
            <w:shd w:val="clear" w:color="auto" w:fill="auto"/>
          </w:tcPr>
          <w:p w14:paraId="6A44ACE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67A90974"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ADC9F8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CE1BA1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4ACE1298" w14:textId="77777777" w:rsidTr="0004186E">
        <w:trPr>
          <w:cantSplit/>
          <w:trHeight w:val="276"/>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single" w:sz="4" w:space="0" w:color="auto"/>
              <w:right w:val="single" w:sz="4" w:space="0" w:color="auto"/>
            </w:tcBorders>
            <w:shd w:val="clear" w:color="auto" w:fill="auto"/>
          </w:tcPr>
          <w:p w14:paraId="35C0AB3B"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val="restart"/>
            <w:tcBorders>
              <w:top w:val="single" w:sz="4" w:space="0" w:color="auto"/>
              <w:left w:val="single" w:sz="4" w:space="0" w:color="auto"/>
            </w:tcBorders>
            <w:shd w:val="clear" w:color="auto" w:fill="auto"/>
          </w:tcPr>
          <w:p w14:paraId="3B75D72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32CC5334"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Data available event</w:t>
            </w:r>
          </w:p>
        </w:tc>
        <w:tc>
          <w:tcPr>
            <w:tcW w:w="396" w:type="pct"/>
            <w:tcBorders>
              <w:top w:val="single" w:sz="4" w:space="0" w:color="auto"/>
              <w:bottom w:val="single" w:sz="4" w:space="0" w:color="auto"/>
            </w:tcBorders>
            <w:shd w:val="clear" w:color="auto" w:fill="auto"/>
          </w:tcPr>
          <w:p w14:paraId="63A0CFC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2B4FCFA0"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FDCE7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vMerge w:val="restart"/>
            <w:tcBorders>
              <w:top w:val="single" w:sz="4" w:space="0" w:color="auto"/>
            </w:tcBorders>
            <w:shd w:val="clear" w:color="auto" w:fill="auto"/>
          </w:tcPr>
          <w:p w14:paraId="48B53934" w14:textId="77777777" w:rsidR="00A17FF3" w:rsidRPr="00997629"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vMerge w:val="restart"/>
            <w:tcBorders>
              <w:top w:val="single" w:sz="4" w:space="0" w:color="auto"/>
            </w:tcBorders>
            <w:shd w:val="clear" w:color="auto" w:fill="auto"/>
          </w:tcPr>
          <w:p w14:paraId="6B604D4A" w14:textId="77777777" w:rsidR="00A17FF3" w:rsidRPr="003543D6"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6882021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682CBF">
              <w:rPr>
                <w:rFonts w:ascii="Arial" w:hAnsi="Arial" w:cs="Arial"/>
                <w:color w:val="000000"/>
                <w:sz w:val="16"/>
                <w:szCs w:val="16"/>
                <w:lang w:val="en-GB"/>
              </w:rPr>
              <w:t>TCEP004</w:t>
            </w:r>
          </w:p>
        </w:tc>
        <w:tc>
          <w:tcPr>
            <w:tcW w:w="382" w:type="pct"/>
            <w:tcBorders>
              <w:top w:val="single" w:sz="4" w:space="0" w:color="auto"/>
              <w:bottom w:val="single" w:sz="4" w:space="0" w:color="auto"/>
              <w:right w:val="single" w:sz="4" w:space="0" w:color="auto"/>
            </w:tcBorders>
            <w:shd w:val="clear" w:color="auto" w:fill="auto"/>
          </w:tcPr>
          <w:p w14:paraId="5E9665D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CCB3E95"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nil"/>
              <w:left w:val="single" w:sz="4" w:space="0" w:color="auto"/>
              <w:bottom w:val="single" w:sz="4" w:space="0" w:color="auto"/>
              <w:right w:val="single" w:sz="4" w:space="0" w:color="auto"/>
            </w:tcBorders>
            <w:shd w:val="clear" w:color="auto" w:fill="auto"/>
          </w:tcPr>
          <w:p w14:paraId="5EAC261C" w14:textId="77777777" w:rsidR="00A17FF3" w:rsidRPr="00130002" w:rsidRDefault="00A17FF3" w:rsidP="00A17FF3">
            <w:pPr>
              <w:widowControl w:val="0"/>
              <w:spacing w:after="0"/>
              <w:jc w:val="center"/>
              <w:rPr>
                <w:rFonts w:ascii="Arial" w:hAnsi="Arial" w:cs="Arial"/>
                <w:b w:val="0"/>
                <w:bCs w:val="0"/>
                <w:sz w:val="16"/>
                <w:szCs w:val="16"/>
              </w:rPr>
            </w:pPr>
          </w:p>
        </w:tc>
        <w:tc>
          <w:tcPr>
            <w:tcW w:w="235" w:type="pct"/>
            <w:vMerge/>
            <w:tcBorders>
              <w:left w:val="single" w:sz="4" w:space="0" w:color="auto"/>
              <w:bottom w:val="single" w:sz="4" w:space="0" w:color="auto"/>
            </w:tcBorders>
            <w:shd w:val="clear" w:color="auto" w:fill="auto"/>
          </w:tcPr>
          <w:p w14:paraId="0D3EF8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987" w:type="pct"/>
            <w:vMerge/>
            <w:tcBorders>
              <w:bottom w:val="single" w:sz="4" w:space="0" w:color="auto"/>
            </w:tcBorders>
            <w:shd w:val="clear" w:color="auto" w:fill="auto"/>
          </w:tcPr>
          <w:p w14:paraId="43D621DE"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396" w:type="pct"/>
            <w:tcBorders>
              <w:top w:val="single" w:sz="4" w:space="0" w:color="auto"/>
              <w:bottom w:val="single" w:sz="4" w:space="0" w:color="auto"/>
            </w:tcBorders>
            <w:shd w:val="clear" w:color="auto" w:fill="auto"/>
          </w:tcPr>
          <w:p w14:paraId="08DE1D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C1EF89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33961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C227</w:t>
            </w:r>
          </w:p>
        </w:tc>
        <w:tc>
          <w:tcPr>
            <w:tcW w:w="538" w:type="pct"/>
            <w:vMerge/>
            <w:tcBorders>
              <w:bottom w:val="single" w:sz="4" w:space="0" w:color="auto"/>
            </w:tcBorders>
            <w:shd w:val="clear" w:color="auto" w:fill="auto"/>
          </w:tcPr>
          <w:p w14:paraId="6510E28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vMerge/>
            <w:tcBorders>
              <w:bottom w:val="single" w:sz="4" w:space="0" w:color="auto"/>
            </w:tcBorders>
            <w:shd w:val="clear" w:color="auto" w:fill="auto"/>
          </w:tcPr>
          <w:p w14:paraId="53CEC1B6" w14:textId="77777777" w:rsidR="00A17FF3" w:rsidRPr="003543D6"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3DEA423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5EFA8B9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D236AC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C2CC295" w14:textId="272E454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4C31898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528AE">
              <w:rPr>
                <w:rFonts w:ascii="Arial" w:hAnsi="Arial" w:cs="Arial"/>
                <w:b/>
                <w:bCs/>
                <w:color w:val="000000"/>
                <w:sz w:val="16"/>
                <w:szCs w:val="16"/>
                <w:lang w:val="en-GB"/>
              </w:rPr>
              <w:t>Channel Status event</w:t>
            </w:r>
          </w:p>
        </w:tc>
      </w:tr>
      <w:tr w:rsidR="00A17FF3" w:rsidRPr="00682CBF" w14:paraId="1D1EBBCF"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182F96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4C0111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75DA85C"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Channel status event</w:t>
            </w:r>
          </w:p>
        </w:tc>
        <w:tc>
          <w:tcPr>
            <w:tcW w:w="396" w:type="pct"/>
            <w:tcBorders>
              <w:top w:val="single" w:sz="4" w:space="0" w:color="auto"/>
              <w:bottom w:val="single" w:sz="4" w:space="0" w:color="auto"/>
            </w:tcBorders>
            <w:shd w:val="clear" w:color="auto" w:fill="auto"/>
          </w:tcPr>
          <w:p w14:paraId="2F1079A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61810A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442A7D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C223</w:t>
            </w:r>
          </w:p>
        </w:tc>
        <w:tc>
          <w:tcPr>
            <w:tcW w:w="538" w:type="pct"/>
            <w:tcBorders>
              <w:top w:val="single" w:sz="4" w:space="0" w:color="auto"/>
              <w:bottom w:val="single" w:sz="4" w:space="0" w:color="auto"/>
            </w:tcBorders>
            <w:shd w:val="clear" w:color="auto" w:fill="auto"/>
          </w:tcPr>
          <w:p w14:paraId="0C2E85A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6FCB27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FA8B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5C04B8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05C2B1"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17C366" w14:textId="756BBA3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0DAFF9AC"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Access Technology </w:t>
            </w:r>
            <w:r>
              <w:rPr>
                <w:rFonts w:ascii="Arial" w:hAnsi="Arial" w:cs="Arial"/>
                <w:b/>
                <w:bCs/>
                <w:color w:val="000000"/>
                <w:sz w:val="16"/>
                <w:szCs w:val="16"/>
                <w:lang w:val="en-GB"/>
              </w:rPr>
              <w:t>C</w:t>
            </w:r>
            <w:r w:rsidRPr="00682CBF">
              <w:rPr>
                <w:rFonts w:ascii="Arial" w:hAnsi="Arial" w:cs="Arial"/>
                <w:b/>
                <w:bCs/>
                <w:color w:val="000000"/>
                <w:sz w:val="16"/>
                <w:szCs w:val="16"/>
                <w:lang w:val="en-GB"/>
              </w:rPr>
              <w:t>hange event</w:t>
            </w:r>
          </w:p>
        </w:tc>
      </w:tr>
      <w:tr w:rsidR="00A17FF3" w:rsidRPr="00682CBF" w14:paraId="2415A24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085950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B2147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DC7EF8D"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Single access technology; NG-RAN</w:t>
            </w:r>
          </w:p>
        </w:tc>
        <w:tc>
          <w:tcPr>
            <w:tcW w:w="396" w:type="pct"/>
            <w:tcBorders>
              <w:top w:val="single" w:sz="4" w:space="0" w:color="auto"/>
              <w:bottom w:val="single" w:sz="4" w:space="0" w:color="auto"/>
            </w:tcBorders>
            <w:shd w:val="clear" w:color="auto" w:fill="auto"/>
          </w:tcPr>
          <w:p w14:paraId="6A3DB14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BC73F2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5CE51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716740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E.1/45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136EEC1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1631DB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278EC7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E82B3F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CFE2A1E" w14:textId="35F9E45A"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6DA2BBEE"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Display parameter changed event</w:t>
            </w:r>
          </w:p>
        </w:tc>
      </w:tr>
      <w:tr w:rsidR="00A17FF3" w:rsidRPr="00682CBF" w14:paraId="211DA1D5"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6E9F91A5" w14:textId="4718E621"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14</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AA366C4"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C81EAA">
              <w:rPr>
                <w:rFonts w:ascii="Arial" w:hAnsi="Arial" w:cs="Arial"/>
                <w:b/>
                <w:bCs/>
                <w:color w:val="000000"/>
                <w:sz w:val="16"/>
                <w:szCs w:val="16"/>
                <w:lang w:val="en-GB"/>
              </w:rPr>
              <w:t>Local Connection event</w:t>
            </w:r>
          </w:p>
        </w:tc>
      </w:tr>
      <w:tr w:rsidR="00A17FF3" w:rsidRPr="00682CBF" w14:paraId="553535A9"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987884A" w14:textId="33EB4312"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15</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F8449F5" w14:textId="77777777" w:rsidR="00A17FF3" w:rsidRPr="00C81EAA"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Network search mode change event</w:t>
            </w:r>
          </w:p>
        </w:tc>
      </w:tr>
      <w:tr w:rsidR="00A17FF3" w:rsidRPr="00682CBF" w14:paraId="0631818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0D164EB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BD7A7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0B33DAEF"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Network search mode change event</w:t>
            </w:r>
          </w:p>
        </w:tc>
        <w:tc>
          <w:tcPr>
            <w:tcW w:w="396" w:type="pct"/>
            <w:tcBorders>
              <w:top w:val="single" w:sz="4" w:space="0" w:color="auto"/>
              <w:bottom w:val="single" w:sz="4" w:space="0" w:color="auto"/>
            </w:tcBorders>
            <w:shd w:val="clear" w:color="auto" w:fill="auto"/>
          </w:tcPr>
          <w:p w14:paraId="5F62C7E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B9BFB4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A02BCA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M</w:t>
            </w:r>
          </w:p>
        </w:tc>
        <w:tc>
          <w:tcPr>
            <w:tcW w:w="538" w:type="pct"/>
            <w:tcBorders>
              <w:top w:val="single" w:sz="4" w:space="0" w:color="auto"/>
              <w:bottom w:val="single" w:sz="4" w:space="0" w:color="auto"/>
            </w:tcBorders>
            <w:shd w:val="clear" w:color="auto" w:fill="auto"/>
          </w:tcPr>
          <w:p w14:paraId="360B92C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E.1/48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E.1/33</w:t>
            </w:r>
          </w:p>
        </w:tc>
        <w:tc>
          <w:tcPr>
            <w:tcW w:w="538" w:type="pct"/>
            <w:tcBorders>
              <w:top w:val="single" w:sz="4" w:space="0" w:color="auto"/>
              <w:bottom w:val="single" w:sz="4" w:space="0" w:color="auto"/>
            </w:tcBorders>
            <w:shd w:val="clear" w:color="auto" w:fill="auto"/>
          </w:tcPr>
          <w:p w14:paraId="7509D24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14D4B14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A2CA2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A8C9ABC" w14:textId="77777777" w:rsidTr="00B168E1">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3442BF3B" w14:textId="0A376C7E"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16</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7FAF143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C81EAA">
              <w:rPr>
                <w:rFonts w:ascii="Arial" w:hAnsi="Arial" w:cs="Arial"/>
                <w:b/>
                <w:bCs/>
                <w:color w:val="000000"/>
                <w:sz w:val="16"/>
                <w:szCs w:val="16"/>
                <w:lang w:val="en-GB"/>
              </w:rPr>
              <w:t>Browsing status event</w:t>
            </w:r>
          </w:p>
        </w:tc>
      </w:tr>
      <w:tr w:rsidR="00A17FF3" w:rsidRPr="00682CBF" w14:paraId="1445A2DB"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6836BC04" w14:textId="7153FEDB" w:rsidR="00A17FF3" w:rsidRPr="00E27D4E" w:rsidRDefault="00A17FF3" w:rsidP="00A17FF3">
            <w:pPr>
              <w:widowControl w:val="0"/>
              <w:spacing w:after="0"/>
              <w:rPr>
                <w:rFonts w:ascii="Arial" w:hAnsi="Arial" w:cs="Arial"/>
                <w:sz w:val="16"/>
                <w:szCs w:val="16"/>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17</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16D7E0B7" w14:textId="77777777" w:rsidR="00A17FF3" w:rsidRPr="00C81EAA"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rPr>
            </w:pPr>
            <w:r w:rsidRPr="00C81EAA">
              <w:rPr>
                <w:rFonts w:ascii="Arial" w:hAnsi="Arial" w:cs="Arial"/>
                <w:b/>
                <w:bCs/>
                <w:color w:val="000000"/>
                <w:sz w:val="16"/>
                <w:szCs w:val="16"/>
                <w:lang w:val="en-GB"/>
              </w:rPr>
              <w:t xml:space="preserve">Network Rejection </w:t>
            </w:r>
            <w:r>
              <w:rPr>
                <w:rFonts w:ascii="Arial" w:hAnsi="Arial" w:cs="Arial"/>
                <w:b/>
                <w:bCs/>
                <w:color w:val="000000"/>
                <w:sz w:val="16"/>
                <w:szCs w:val="16"/>
                <w:lang w:val="en-GB"/>
              </w:rPr>
              <w:t>e</w:t>
            </w:r>
            <w:r w:rsidRPr="00C81EAA">
              <w:rPr>
                <w:rFonts w:ascii="Arial" w:hAnsi="Arial" w:cs="Arial"/>
                <w:b/>
                <w:bCs/>
                <w:color w:val="000000"/>
                <w:sz w:val="16"/>
                <w:szCs w:val="16"/>
                <w:lang w:val="en-GB"/>
              </w:rPr>
              <w:t>vent</w:t>
            </w:r>
          </w:p>
        </w:tc>
      </w:tr>
      <w:tr w:rsidR="00A17FF3" w:rsidRPr="00682CBF" w14:paraId="72C185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C1598FF"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39B4A9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788BE5F"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ATTACH REJECT</w:t>
            </w:r>
          </w:p>
        </w:tc>
        <w:tc>
          <w:tcPr>
            <w:tcW w:w="396" w:type="pct"/>
            <w:tcBorders>
              <w:top w:val="single" w:sz="4" w:space="0" w:color="auto"/>
              <w:bottom w:val="single" w:sz="4" w:space="0" w:color="auto"/>
            </w:tcBorders>
            <w:shd w:val="clear" w:color="auto" w:fill="auto"/>
          </w:tcPr>
          <w:p w14:paraId="13FC1B9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9BBBBA9"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21B1EA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2572F755"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4687407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4DC1AF43"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A6D6B7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3354A0C"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52D8F0D"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D59FF1"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0165BF90"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TRACKING AREA UPDATE REJECT</w:t>
            </w:r>
          </w:p>
        </w:tc>
        <w:tc>
          <w:tcPr>
            <w:tcW w:w="396" w:type="pct"/>
            <w:tcBorders>
              <w:top w:val="single" w:sz="4" w:space="0" w:color="auto"/>
              <w:bottom w:val="single" w:sz="4" w:space="0" w:color="auto"/>
            </w:tcBorders>
            <w:shd w:val="clear" w:color="auto" w:fill="auto"/>
          </w:tcPr>
          <w:p w14:paraId="3772B71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6E643D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C5A9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tcBorders>
              <w:top w:val="single" w:sz="4" w:space="0" w:color="auto"/>
              <w:bottom w:val="single" w:sz="4" w:space="0" w:color="auto"/>
            </w:tcBorders>
            <w:shd w:val="clear" w:color="auto" w:fill="auto"/>
          </w:tcPr>
          <w:p w14:paraId="5BF18F0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D08456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15B35B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27A6C2"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10328D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0E66ABF1"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3DF0084"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D2371C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REJECT-Initial Registration</w:t>
            </w:r>
          </w:p>
        </w:tc>
        <w:tc>
          <w:tcPr>
            <w:tcW w:w="396" w:type="pct"/>
            <w:tcBorders>
              <w:top w:val="single" w:sz="4" w:space="0" w:color="auto"/>
              <w:bottom w:val="single" w:sz="4" w:space="0" w:color="auto"/>
            </w:tcBorders>
            <w:shd w:val="clear" w:color="auto" w:fill="auto"/>
          </w:tcPr>
          <w:p w14:paraId="03D02D5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467506B"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A850A76"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0CEF38CC"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50629B1D"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1E5796E"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B705F42" w14:textId="77777777" w:rsidR="00A17FF3" w:rsidRPr="00130002"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9980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21428CF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127611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2EC5468A"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REGISTRATION REJECT- Mobility Registration updating</w:t>
            </w:r>
          </w:p>
        </w:tc>
        <w:tc>
          <w:tcPr>
            <w:tcW w:w="396" w:type="pct"/>
            <w:tcBorders>
              <w:top w:val="single" w:sz="4" w:space="0" w:color="auto"/>
              <w:bottom w:val="single" w:sz="4" w:space="0" w:color="auto"/>
            </w:tcBorders>
            <w:shd w:val="clear" w:color="auto" w:fill="auto"/>
          </w:tcPr>
          <w:p w14:paraId="612FEE0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6CB70D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5B4A9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EE95BF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E.1/197</w:t>
            </w:r>
          </w:p>
        </w:tc>
        <w:tc>
          <w:tcPr>
            <w:tcW w:w="538" w:type="pct"/>
            <w:tcBorders>
              <w:top w:val="single" w:sz="4" w:space="0" w:color="auto"/>
              <w:bottom w:val="single" w:sz="4" w:space="0" w:color="auto"/>
            </w:tcBorders>
            <w:shd w:val="clear" w:color="auto" w:fill="auto"/>
          </w:tcPr>
          <w:p w14:paraId="197A20D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D4BD47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121CD3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8A0F227"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8DB4753" w14:textId="5A3E2C36"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F4C06C2"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CSG Cell Selection event</w:t>
            </w:r>
          </w:p>
        </w:tc>
      </w:tr>
      <w:tr w:rsidR="00A17FF3" w:rsidRPr="00682CBF" w14:paraId="364C4B3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B4FF713"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5C68E0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D43CC1B"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CSG cell Selection</w:t>
            </w:r>
          </w:p>
        </w:tc>
        <w:tc>
          <w:tcPr>
            <w:tcW w:w="396" w:type="pct"/>
            <w:tcBorders>
              <w:top w:val="single" w:sz="4" w:space="0" w:color="auto"/>
              <w:bottom w:val="single" w:sz="4" w:space="0" w:color="auto"/>
            </w:tcBorders>
            <w:shd w:val="clear" w:color="auto" w:fill="auto"/>
          </w:tcPr>
          <w:p w14:paraId="0CFA03C0"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E6E8B5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1E4FB2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C200</w:t>
            </w:r>
          </w:p>
        </w:tc>
        <w:tc>
          <w:tcPr>
            <w:tcW w:w="538" w:type="pct"/>
            <w:tcBorders>
              <w:top w:val="single" w:sz="4" w:space="0" w:color="auto"/>
              <w:bottom w:val="single" w:sz="4" w:space="0" w:color="auto"/>
            </w:tcBorders>
            <w:shd w:val="clear" w:color="auto" w:fill="auto"/>
          </w:tcPr>
          <w:p w14:paraId="6883B99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E.1/201</w:t>
            </w:r>
          </w:p>
        </w:tc>
        <w:tc>
          <w:tcPr>
            <w:tcW w:w="538" w:type="pct"/>
            <w:tcBorders>
              <w:top w:val="single" w:sz="4" w:space="0" w:color="auto"/>
              <w:bottom w:val="single" w:sz="4" w:space="0" w:color="auto"/>
            </w:tcBorders>
            <w:shd w:val="clear" w:color="auto" w:fill="auto"/>
          </w:tcPr>
          <w:p w14:paraId="2073DF6D"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184F1EF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E6365F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3CAD93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27EF4312" w14:textId="6876E32B" w:rsidR="00A17FF3" w:rsidRPr="00130002" w:rsidRDefault="00A17FF3" w:rsidP="00A17FF3">
            <w:pPr>
              <w:widowControl w:val="0"/>
              <w:spacing w:after="0"/>
              <w:rPr>
                <w:rFonts w:ascii="Arial" w:hAnsi="Arial" w:cs="Arial"/>
                <w:b w:val="0"/>
                <w:bCs w:val="0"/>
                <w:sz w:val="16"/>
                <w:szCs w:val="16"/>
                <w:lang w:val="en-GB"/>
              </w:rPr>
            </w:pPr>
            <w:r>
              <w:rPr>
                <w:rFonts w:ascii="Arial" w:hAnsi="Arial" w:cs="Arial"/>
                <w:sz w:val="16"/>
                <w:szCs w:val="16"/>
                <w:lang w:val="en-GB"/>
              </w:rPr>
              <w:t>10</w:t>
            </w:r>
            <w:r w:rsidRPr="00E27D4E">
              <w:rPr>
                <w:rFonts w:ascii="Arial" w:hAnsi="Arial" w:cs="Arial"/>
                <w:sz w:val="16"/>
                <w:szCs w:val="16"/>
                <w:lang w:val="en-GB"/>
              </w:rPr>
              <w:t>.</w:t>
            </w:r>
            <w:r>
              <w:rPr>
                <w:rFonts w:ascii="Arial" w:hAnsi="Arial" w:cs="Arial"/>
                <w:sz w:val="16"/>
                <w:szCs w:val="16"/>
                <w:lang w:val="en-GB"/>
              </w:rPr>
              <w:t>7</w:t>
            </w:r>
            <w:r w:rsidRPr="00E27D4E">
              <w:rPr>
                <w:rFonts w:ascii="Arial" w:hAnsi="Arial" w:cs="Arial"/>
                <w:sz w:val="16"/>
                <w:szCs w:val="16"/>
                <w:lang w:val="en-GB"/>
              </w:rPr>
              <w:t>.</w:t>
            </w:r>
            <w:r>
              <w:rPr>
                <w:rFonts w:ascii="Arial" w:hAnsi="Arial" w:cs="Arial"/>
                <w:sz w:val="16"/>
                <w:szCs w:val="16"/>
                <w:lang w:val="en-GB"/>
              </w:rPr>
              <w:t>19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0ECD033" w14:textId="77777777" w:rsidR="00A17FF3" w:rsidRPr="00130002"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3110B">
              <w:rPr>
                <w:rFonts w:ascii="Arial" w:hAnsi="Arial" w:cs="Arial"/>
                <w:b/>
                <w:bCs/>
                <w:color w:val="000000"/>
                <w:sz w:val="16"/>
                <w:szCs w:val="16"/>
                <w:lang w:val="en-GB"/>
              </w:rPr>
              <w:t>IMS registration event</w:t>
            </w:r>
          </w:p>
        </w:tc>
      </w:tr>
      <w:tr w:rsidR="00A17FF3" w:rsidRPr="00682CBF" w14:paraId="2E2794C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57A6CD06"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144096"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987" w:type="pct"/>
            <w:tcBorders>
              <w:top w:val="single" w:sz="4" w:space="0" w:color="auto"/>
              <w:bottom w:val="single" w:sz="4" w:space="0" w:color="auto"/>
            </w:tcBorders>
            <w:shd w:val="clear" w:color="auto" w:fill="auto"/>
          </w:tcPr>
          <w:p w14:paraId="64FE996D" w14:textId="31495FF3"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event</w:t>
            </w:r>
            <w:r w:rsidRPr="00682CBF">
              <w:rPr>
                <w:rFonts w:ascii="Arial" w:hAnsi="Arial" w:cs="Arial"/>
                <w:color w:val="000000"/>
                <w:sz w:val="16"/>
                <w:szCs w:val="16"/>
                <w:lang w:val="en-GB"/>
              </w:rPr>
              <w:br/>
              <w:t xml:space="preserve">(Refer to </w:t>
            </w:r>
            <w:r>
              <w:rPr>
                <w:rFonts w:ascii="Arial" w:hAnsi="Arial" w:cs="Arial"/>
                <w:color w:val="000000"/>
                <w:sz w:val="16"/>
                <w:szCs w:val="16"/>
                <w:lang w:val="en-GB"/>
              </w:rPr>
              <w:t>10.4</w:t>
            </w:r>
            <w:r w:rsidRPr="00682CBF">
              <w:rPr>
                <w:rFonts w:ascii="Arial" w:hAnsi="Arial" w:cs="Arial"/>
                <w:color w:val="000000"/>
                <w:sz w:val="16"/>
                <w:szCs w:val="16"/>
                <w:lang w:val="en-GB"/>
              </w:rPr>
              <w:t>.27.7 AND</w:t>
            </w:r>
          </w:p>
          <w:p w14:paraId="1650C9C2"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27.22.7.20)</w:t>
            </w:r>
          </w:p>
        </w:tc>
        <w:tc>
          <w:tcPr>
            <w:tcW w:w="396" w:type="pct"/>
            <w:tcBorders>
              <w:top w:val="single" w:sz="4" w:space="0" w:color="auto"/>
              <w:bottom w:val="single" w:sz="4" w:space="0" w:color="auto"/>
            </w:tcBorders>
            <w:shd w:val="clear" w:color="auto" w:fill="auto"/>
          </w:tcPr>
          <w:p w14:paraId="3458E5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w:t>
            </w:r>
            <w:r>
              <w:rPr>
                <w:rFonts w:ascii="Arial" w:hAnsi="Arial" w:cs="Arial"/>
                <w:color w:val="000000"/>
                <w:sz w:val="16"/>
                <w:szCs w:val="16"/>
                <w:lang w:val="en-GB"/>
              </w:rPr>
              <w:t>3</w:t>
            </w:r>
          </w:p>
        </w:tc>
        <w:tc>
          <w:tcPr>
            <w:tcW w:w="396" w:type="pct"/>
            <w:tcBorders>
              <w:top w:val="single" w:sz="4" w:space="0" w:color="auto"/>
              <w:bottom w:val="single" w:sz="4" w:space="0" w:color="auto"/>
            </w:tcBorders>
            <w:shd w:val="clear" w:color="auto" w:fill="auto"/>
          </w:tcPr>
          <w:p w14:paraId="515CD70C"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1B2D02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3E97955"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EE09F33"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A4841F7"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11783C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5199D4"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3F847422" w14:textId="17E1670F" w:rsidR="00A17FF3" w:rsidRPr="00130002"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7681943" w14:textId="77777777" w:rsidR="00A17FF3" w:rsidRPr="0080497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val="en-GB"/>
              </w:rPr>
            </w:pPr>
            <w:r w:rsidRPr="0080497F">
              <w:rPr>
                <w:rFonts w:ascii="Arial" w:hAnsi="Arial" w:cs="Arial"/>
                <w:b/>
                <w:bCs/>
                <w:sz w:val="16"/>
                <w:szCs w:val="16"/>
                <w:lang w:val="en-GB"/>
              </w:rPr>
              <w:t>Incoming IMS data event</w:t>
            </w:r>
          </w:p>
        </w:tc>
      </w:tr>
      <w:tr w:rsidR="00A17FF3" w:rsidRPr="00682CBF" w14:paraId="6320E929"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BC61BDC" w14:textId="77777777" w:rsidR="00A17FF3" w:rsidRPr="00130002"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27CAD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639EA1E7" w14:textId="77777777" w:rsidR="00A17FF3" w:rsidRPr="00130002"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IMS Registration and Data available event; IARI list stored on the ISIM</w:t>
            </w:r>
          </w:p>
        </w:tc>
        <w:tc>
          <w:tcPr>
            <w:tcW w:w="396" w:type="pct"/>
            <w:tcBorders>
              <w:top w:val="single" w:sz="4" w:space="0" w:color="auto"/>
              <w:bottom w:val="single" w:sz="4" w:space="0" w:color="auto"/>
            </w:tcBorders>
            <w:shd w:val="clear" w:color="auto" w:fill="auto"/>
          </w:tcPr>
          <w:p w14:paraId="57B6137A"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Rel-10</w:t>
            </w:r>
          </w:p>
        </w:tc>
        <w:tc>
          <w:tcPr>
            <w:tcW w:w="396" w:type="pct"/>
            <w:tcBorders>
              <w:top w:val="single" w:sz="4" w:space="0" w:color="auto"/>
              <w:bottom w:val="single" w:sz="4" w:space="0" w:color="auto"/>
            </w:tcBorders>
            <w:shd w:val="clear" w:color="auto" w:fill="auto"/>
          </w:tcPr>
          <w:p w14:paraId="7F16131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CE88A5F"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C208</w:t>
            </w:r>
          </w:p>
        </w:tc>
        <w:tc>
          <w:tcPr>
            <w:tcW w:w="538" w:type="pct"/>
            <w:tcBorders>
              <w:top w:val="single" w:sz="4" w:space="0" w:color="auto"/>
              <w:bottom w:val="single" w:sz="4" w:space="0" w:color="auto"/>
            </w:tcBorders>
            <w:shd w:val="clear" w:color="auto" w:fill="auto"/>
          </w:tcPr>
          <w:p w14:paraId="50110699"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E.1/33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E.1/43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E.1/89 AND</w:t>
            </w:r>
            <w:r>
              <w:rPr>
                <w:rFonts w:ascii="Arial" w:hAnsi="Arial" w:cs="Arial"/>
                <w:color w:val="000000"/>
                <w:sz w:val="16"/>
                <w:szCs w:val="16"/>
                <w:lang w:val="en-GB"/>
              </w:rPr>
              <w:t xml:space="preserve"> </w:t>
            </w:r>
            <w:r w:rsidRPr="00682CBF">
              <w:rPr>
                <w:rFonts w:ascii="Arial" w:hAnsi="Arial" w:cs="Arial"/>
                <w:color w:val="000000"/>
                <w:sz w:val="16"/>
                <w:szCs w:val="16"/>
                <w:lang w:val="en-GB"/>
              </w:rPr>
              <w:t>E.1/91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E.1/249</w:t>
            </w:r>
          </w:p>
        </w:tc>
        <w:tc>
          <w:tcPr>
            <w:tcW w:w="538" w:type="pct"/>
            <w:tcBorders>
              <w:top w:val="single" w:sz="4" w:space="0" w:color="auto"/>
              <w:bottom w:val="single" w:sz="4" w:space="0" w:color="auto"/>
            </w:tcBorders>
            <w:shd w:val="clear" w:color="auto" w:fill="auto"/>
          </w:tcPr>
          <w:p w14:paraId="3836FC3E"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w:t>
            </w:r>
          </w:p>
        </w:tc>
        <w:tc>
          <w:tcPr>
            <w:tcW w:w="450" w:type="pct"/>
            <w:tcBorders>
              <w:top w:val="single" w:sz="4" w:space="0" w:color="auto"/>
              <w:bottom w:val="single" w:sz="4" w:space="0" w:color="auto"/>
              <w:right w:val="single" w:sz="4" w:space="0" w:color="auto"/>
            </w:tcBorders>
            <w:shd w:val="clear" w:color="auto" w:fill="auto"/>
          </w:tcPr>
          <w:p w14:paraId="30779624"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C79EB8" w14:textId="77777777" w:rsidR="00A17FF3" w:rsidRPr="00130002"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DDC970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09DAE87" w14:textId="3FAED2D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1</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3C3D2259"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80497F">
              <w:rPr>
                <w:rFonts w:ascii="Arial" w:hAnsi="Arial" w:cs="Arial"/>
                <w:b/>
                <w:bCs/>
                <w:sz w:val="16"/>
                <w:szCs w:val="16"/>
                <w:lang w:val="en-GB"/>
              </w:rPr>
              <w:t>Data Connection Status Change event</w:t>
            </w:r>
          </w:p>
        </w:tc>
      </w:tr>
      <w:tr w:rsidR="00A17FF3" w:rsidRPr="00682CBF" w14:paraId="3FB6FA2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200D76F0"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F98908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5AED85D9"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Activate PDN and Deactivate PDN</w:t>
            </w:r>
          </w:p>
        </w:tc>
        <w:tc>
          <w:tcPr>
            <w:tcW w:w="396" w:type="pct"/>
            <w:tcBorders>
              <w:top w:val="single" w:sz="4" w:space="0" w:color="auto"/>
              <w:bottom w:val="single" w:sz="4" w:space="0" w:color="auto"/>
            </w:tcBorders>
            <w:shd w:val="clear" w:color="auto" w:fill="auto"/>
          </w:tcPr>
          <w:p w14:paraId="6534CADE"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5579C36"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D109D3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C229</w:t>
            </w:r>
          </w:p>
        </w:tc>
        <w:tc>
          <w:tcPr>
            <w:tcW w:w="538" w:type="pct"/>
            <w:tcBorders>
              <w:top w:val="single" w:sz="4" w:space="0" w:color="auto"/>
              <w:bottom w:val="single" w:sz="4" w:space="0" w:color="auto"/>
            </w:tcBorders>
            <w:shd w:val="clear" w:color="auto" w:fill="auto"/>
          </w:tcPr>
          <w:p w14:paraId="016CC39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44975124"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7C10A625"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5C2DD7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A9A889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9A81896" w14:textId="77777777" w:rsidR="00A17FF3" w:rsidRPr="000705ED"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0C431F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31BCE9A1" w14:textId="77777777" w:rsidR="00A17FF3" w:rsidRPr="000705ED"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NG-RAN; Activate PDU and Deactivate PDU</w:t>
            </w:r>
          </w:p>
        </w:tc>
        <w:tc>
          <w:tcPr>
            <w:tcW w:w="396" w:type="pct"/>
            <w:tcBorders>
              <w:top w:val="single" w:sz="4" w:space="0" w:color="auto"/>
              <w:bottom w:val="single" w:sz="4" w:space="0" w:color="auto"/>
            </w:tcBorders>
            <w:shd w:val="clear" w:color="auto" w:fill="auto"/>
          </w:tcPr>
          <w:p w14:paraId="375BA1B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5158270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3DDEE65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2B36FEB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E.1/275</w:t>
            </w:r>
          </w:p>
        </w:tc>
        <w:tc>
          <w:tcPr>
            <w:tcW w:w="538" w:type="pct"/>
            <w:tcBorders>
              <w:top w:val="single" w:sz="4" w:space="0" w:color="auto"/>
              <w:bottom w:val="single" w:sz="4" w:space="0" w:color="auto"/>
            </w:tcBorders>
            <w:shd w:val="clear" w:color="auto" w:fill="auto"/>
          </w:tcPr>
          <w:p w14:paraId="77D71A1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w:t>
            </w:r>
          </w:p>
        </w:tc>
        <w:tc>
          <w:tcPr>
            <w:tcW w:w="450" w:type="pct"/>
            <w:tcBorders>
              <w:top w:val="single" w:sz="4" w:space="0" w:color="auto"/>
              <w:bottom w:val="single" w:sz="4" w:space="0" w:color="auto"/>
              <w:right w:val="single" w:sz="4" w:space="0" w:color="auto"/>
            </w:tcBorders>
            <w:shd w:val="clear" w:color="auto" w:fill="auto"/>
          </w:tcPr>
          <w:p w14:paraId="121082C8"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1E75DC8B"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6F0C0539"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5766591" w14:textId="4E7AA819"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w:t>
            </w:r>
            <w:r w:rsidRPr="00682CBF">
              <w:rPr>
                <w:rFonts w:ascii="Arial" w:hAnsi="Arial" w:cs="Arial"/>
                <w:color w:val="000000"/>
                <w:sz w:val="16"/>
                <w:szCs w:val="16"/>
                <w:lang w:val="en-GB"/>
              </w:rPr>
              <w:t>.7.2</w:t>
            </w:r>
            <w:r>
              <w:rPr>
                <w:rFonts w:ascii="Arial" w:hAnsi="Arial" w:cs="Arial"/>
                <w:color w:val="000000"/>
                <w:sz w:val="16"/>
                <w:szCs w:val="16"/>
                <w:lang w:val="en-GB"/>
              </w:rPr>
              <w:t>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A233050"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0705ED">
              <w:rPr>
                <w:rFonts w:ascii="Arial" w:hAnsi="Arial" w:cs="Arial"/>
                <w:b/>
                <w:bCs/>
                <w:sz w:val="16"/>
                <w:szCs w:val="16"/>
                <w:lang w:val="en-GB"/>
              </w:rPr>
              <w:t>CAG Cell Selection event</w:t>
            </w:r>
          </w:p>
        </w:tc>
      </w:tr>
      <w:tr w:rsidR="00A17FF3" w:rsidRPr="00682CBF" w14:paraId="4122FD7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7F7D8674"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D9C0DCC"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6CA161D"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EVENT DOWNLOAD – CAG Cell Selection</w:t>
            </w:r>
          </w:p>
        </w:tc>
        <w:tc>
          <w:tcPr>
            <w:tcW w:w="396" w:type="pct"/>
            <w:tcBorders>
              <w:top w:val="single" w:sz="4" w:space="0" w:color="auto"/>
              <w:bottom w:val="single" w:sz="4" w:space="0" w:color="auto"/>
            </w:tcBorders>
            <w:shd w:val="clear" w:color="auto" w:fill="auto"/>
          </w:tcPr>
          <w:p w14:paraId="01BF298F"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Rel-17</w:t>
            </w:r>
          </w:p>
        </w:tc>
        <w:tc>
          <w:tcPr>
            <w:tcW w:w="396" w:type="pct"/>
            <w:tcBorders>
              <w:top w:val="single" w:sz="4" w:space="0" w:color="auto"/>
              <w:bottom w:val="single" w:sz="4" w:space="0" w:color="auto"/>
            </w:tcBorders>
            <w:shd w:val="clear" w:color="auto" w:fill="auto"/>
          </w:tcPr>
          <w:p w14:paraId="1DAA1051"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040C434"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C235</w:t>
            </w:r>
          </w:p>
        </w:tc>
        <w:tc>
          <w:tcPr>
            <w:tcW w:w="538" w:type="pct"/>
            <w:tcBorders>
              <w:top w:val="single" w:sz="4" w:space="0" w:color="auto"/>
              <w:bottom w:val="single" w:sz="4" w:space="0" w:color="auto"/>
            </w:tcBorders>
            <w:shd w:val="clear" w:color="auto" w:fill="auto"/>
          </w:tcPr>
          <w:p w14:paraId="6FB3C206"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E.1/287</w:t>
            </w:r>
          </w:p>
        </w:tc>
        <w:tc>
          <w:tcPr>
            <w:tcW w:w="538" w:type="pct"/>
            <w:tcBorders>
              <w:top w:val="single" w:sz="4" w:space="0" w:color="auto"/>
              <w:bottom w:val="single" w:sz="4" w:space="0" w:color="auto"/>
            </w:tcBorders>
            <w:shd w:val="clear" w:color="auto" w:fill="auto"/>
          </w:tcPr>
          <w:p w14:paraId="5E2756CA"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63971E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04D381B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EB4107"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76620DAD" w14:textId="394BD0EA" w:rsidR="00A17FF3" w:rsidRPr="000705ED"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10.8</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2AB38B14" w14:textId="77777777" w:rsidR="00A17FF3" w:rsidRPr="000705ED"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6"/>
                <w:szCs w:val="16"/>
                <w:lang w:val="en-GB"/>
              </w:rPr>
            </w:pPr>
            <w:r w:rsidRPr="000705ED">
              <w:rPr>
                <w:rFonts w:ascii="Arial" w:hAnsi="Arial" w:cs="Arial"/>
                <w:b/>
                <w:bCs/>
                <w:color w:val="000000"/>
                <w:sz w:val="16"/>
                <w:szCs w:val="16"/>
                <w:lang w:val="en-GB"/>
              </w:rPr>
              <w:t>MO SHORT MESSAGE CONTROL BY USIM</w:t>
            </w:r>
          </w:p>
        </w:tc>
      </w:tr>
      <w:tr w:rsidR="00A17FF3" w:rsidRPr="00682CBF" w14:paraId="7CD1AA8E"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102A7D51"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91642C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1.10</w:t>
            </w:r>
          </w:p>
        </w:tc>
        <w:tc>
          <w:tcPr>
            <w:tcW w:w="987" w:type="pct"/>
            <w:tcBorders>
              <w:top w:val="single" w:sz="4" w:space="0" w:color="auto"/>
              <w:bottom w:val="single" w:sz="4" w:space="0" w:color="auto"/>
            </w:tcBorders>
            <w:shd w:val="clear" w:color="auto" w:fill="auto"/>
          </w:tcPr>
          <w:p w14:paraId="760B8DAC"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w:t>
            </w:r>
            <w:r>
              <w:rPr>
                <w:rFonts w:ascii="Arial" w:hAnsi="Arial" w:cs="Arial"/>
                <w:color w:val="000000"/>
                <w:sz w:val="16"/>
                <w:szCs w:val="16"/>
                <w:lang w:val="en-GB"/>
              </w:rPr>
              <w:t>;</w:t>
            </w:r>
            <w:r w:rsidRPr="00682CBF">
              <w:rPr>
                <w:rFonts w:ascii="Arial" w:hAnsi="Arial" w:cs="Arial"/>
                <w:color w:val="000000"/>
                <w:sz w:val="16"/>
                <w:szCs w:val="16"/>
                <w:lang w:val="en-GB"/>
              </w:rPr>
              <w:t xml:space="preserve"> </w:t>
            </w:r>
            <w:r>
              <w:rPr>
                <w:rFonts w:ascii="Arial" w:hAnsi="Arial" w:cs="Arial"/>
                <w:color w:val="000000"/>
                <w:sz w:val="16"/>
                <w:szCs w:val="16"/>
                <w:lang w:val="en-GB"/>
              </w:rPr>
              <w:t>a</w:t>
            </w:r>
            <w:r w:rsidRPr="00682CBF">
              <w:rPr>
                <w:rFonts w:ascii="Arial" w:hAnsi="Arial" w:cs="Arial"/>
                <w:color w:val="000000"/>
                <w:sz w:val="16"/>
                <w:szCs w:val="16"/>
                <w:lang w:val="en-GB"/>
              </w:rPr>
              <w:t>llowed; no modification</w:t>
            </w:r>
          </w:p>
        </w:tc>
        <w:tc>
          <w:tcPr>
            <w:tcW w:w="396" w:type="pct"/>
            <w:tcBorders>
              <w:top w:val="single" w:sz="4" w:space="0" w:color="auto"/>
              <w:bottom w:val="single" w:sz="4" w:space="0" w:color="auto"/>
            </w:tcBorders>
            <w:shd w:val="clear" w:color="auto" w:fill="auto"/>
          </w:tcPr>
          <w:p w14:paraId="3446FC17"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41DAE5"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377432E"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1591A33"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24ECBE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3F036CD"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1733C00" w14:textId="77777777" w:rsidR="00A17FF3" w:rsidRPr="00682CB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EB20907"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28912A2" w14:textId="77777777" w:rsidR="00A17FF3" w:rsidRPr="00682CBF"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2F9C8CDF"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1.11</w:t>
            </w:r>
          </w:p>
        </w:tc>
        <w:tc>
          <w:tcPr>
            <w:tcW w:w="987" w:type="pct"/>
            <w:tcBorders>
              <w:top w:val="single" w:sz="4" w:space="0" w:color="auto"/>
              <w:bottom w:val="single" w:sz="4" w:space="0" w:color="auto"/>
            </w:tcBorders>
            <w:shd w:val="clear" w:color="auto" w:fill="auto"/>
          </w:tcPr>
          <w:p w14:paraId="23D50D72"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 xml:space="preserve">ver SG in E-UTRAN; with user SMS; </w:t>
            </w:r>
            <w:r>
              <w:rPr>
                <w:rFonts w:ascii="Arial" w:hAnsi="Arial" w:cs="Arial"/>
                <w:color w:val="000000"/>
                <w:sz w:val="16"/>
                <w:szCs w:val="16"/>
                <w:lang w:val="en-GB"/>
              </w:rPr>
              <w:t>a</w:t>
            </w:r>
            <w:r w:rsidRPr="00682CBF">
              <w:rPr>
                <w:rFonts w:ascii="Arial" w:hAnsi="Arial" w:cs="Arial"/>
                <w:color w:val="000000"/>
                <w:sz w:val="16"/>
                <w:szCs w:val="16"/>
                <w:lang w:val="en-GB"/>
              </w:rPr>
              <w:t xml:space="preserve">llowed; no </w:t>
            </w:r>
            <w:r w:rsidRPr="00682CBF">
              <w:rPr>
                <w:rFonts w:ascii="Arial" w:hAnsi="Arial" w:cs="Arial"/>
                <w:color w:val="000000"/>
                <w:sz w:val="16"/>
                <w:szCs w:val="16"/>
                <w:lang w:val="en-GB"/>
              </w:rPr>
              <w:lastRenderedPageBreak/>
              <w:t>modification</w:t>
            </w:r>
          </w:p>
        </w:tc>
        <w:tc>
          <w:tcPr>
            <w:tcW w:w="396" w:type="pct"/>
            <w:tcBorders>
              <w:top w:val="single" w:sz="4" w:space="0" w:color="auto"/>
              <w:bottom w:val="single" w:sz="4" w:space="0" w:color="auto"/>
            </w:tcBorders>
            <w:shd w:val="clear" w:color="auto" w:fill="auto"/>
          </w:tcPr>
          <w:p w14:paraId="3F719E5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lastRenderedPageBreak/>
              <w:t>Rel-13</w:t>
            </w:r>
          </w:p>
        </w:tc>
        <w:tc>
          <w:tcPr>
            <w:tcW w:w="396" w:type="pct"/>
            <w:tcBorders>
              <w:top w:val="single" w:sz="4" w:space="0" w:color="auto"/>
              <w:bottom w:val="single" w:sz="4" w:space="0" w:color="auto"/>
            </w:tcBorders>
            <w:shd w:val="clear" w:color="auto" w:fill="auto"/>
          </w:tcPr>
          <w:p w14:paraId="04D5285C"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007A0B58"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6511F21A"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7C81C60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199800F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76AFE7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B33960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F11490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52C6D1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1.12</w:t>
            </w:r>
          </w:p>
        </w:tc>
        <w:tc>
          <w:tcPr>
            <w:tcW w:w="987" w:type="pct"/>
            <w:tcBorders>
              <w:top w:val="single" w:sz="4" w:space="0" w:color="auto"/>
              <w:bottom w:val="single" w:sz="4" w:space="0" w:color="auto"/>
            </w:tcBorders>
            <w:shd w:val="clear" w:color="auto" w:fill="auto"/>
          </w:tcPr>
          <w:p w14:paraId="1460C3AD"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O</w:t>
            </w:r>
            <w:r w:rsidRPr="00682CBF">
              <w:rPr>
                <w:rFonts w:ascii="Arial" w:hAnsi="Arial" w:cs="Arial"/>
                <w:color w:val="000000"/>
                <w:sz w:val="16"/>
                <w:szCs w:val="16"/>
                <w:lang w:val="en-GB"/>
              </w:rPr>
              <w:t>ver SG in E-UTRAN; with Proactive command; Not allowed</w:t>
            </w:r>
          </w:p>
        </w:tc>
        <w:tc>
          <w:tcPr>
            <w:tcW w:w="396" w:type="pct"/>
            <w:tcBorders>
              <w:top w:val="single" w:sz="4" w:space="0" w:color="auto"/>
              <w:bottom w:val="single" w:sz="4" w:space="0" w:color="auto"/>
            </w:tcBorders>
            <w:shd w:val="clear" w:color="auto" w:fill="auto"/>
          </w:tcPr>
          <w:p w14:paraId="5F3F748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067219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F81361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0B04D0B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52C7FDC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5D60B54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621859A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594321FE"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510A11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A015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1.13</w:t>
            </w:r>
          </w:p>
        </w:tc>
        <w:tc>
          <w:tcPr>
            <w:tcW w:w="987" w:type="pct"/>
            <w:tcBorders>
              <w:top w:val="single" w:sz="4" w:space="0" w:color="auto"/>
              <w:bottom w:val="single" w:sz="4" w:space="0" w:color="auto"/>
            </w:tcBorders>
            <w:shd w:val="clear" w:color="auto" w:fill="auto"/>
          </w:tcPr>
          <w:p w14:paraId="2FCB27A7"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Not allowed</w:t>
            </w:r>
          </w:p>
        </w:tc>
        <w:tc>
          <w:tcPr>
            <w:tcW w:w="396" w:type="pct"/>
            <w:tcBorders>
              <w:top w:val="single" w:sz="4" w:space="0" w:color="auto"/>
              <w:bottom w:val="single" w:sz="4" w:space="0" w:color="auto"/>
            </w:tcBorders>
            <w:shd w:val="clear" w:color="auto" w:fill="auto"/>
          </w:tcPr>
          <w:p w14:paraId="1FBD0A9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24CCD74"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772994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26E42B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2B01E9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0363F1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C33C61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7D044B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7F7BEB9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00A8D7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1.14</w:t>
            </w:r>
          </w:p>
        </w:tc>
        <w:tc>
          <w:tcPr>
            <w:tcW w:w="987" w:type="pct"/>
            <w:tcBorders>
              <w:top w:val="single" w:sz="4" w:space="0" w:color="auto"/>
              <w:bottom w:val="single" w:sz="4" w:space="0" w:color="auto"/>
            </w:tcBorders>
            <w:shd w:val="clear" w:color="auto" w:fill="auto"/>
          </w:tcPr>
          <w:p w14:paraId="3FE13D3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Allowed with modifications'</w:t>
            </w:r>
          </w:p>
        </w:tc>
        <w:tc>
          <w:tcPr>
            <w:tcW w:w="396" w:type="pct"/>
            <w:tcBorders>
              <w:top w:val="single" w:sz="4" w:space="0" w:color="auto"/>
              <w:bottom w:val="single" w:sz="4" w:space="0" w:color="auto"/>
            </w:tcBorders>
            <w:shd w:val="clear" w:color="auto" w:fill="auto"/>
          </w:tcPr>
          <w:p w14:paraId="3EF6F31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22D7F64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21085A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5EE3E21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E.1/26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676522F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2DFBF1D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3579AC3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446837A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BE83988"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6F3DA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1.15</w:t>
            </w:r>
          </w:p>
        </w:tc>
        <w:tc>
          <w:tcPr>
            <w:tcW w:w="987" w:type="pct"/>
            <w:tcBorders>
              <w:top w:val="single" w:sz="4" w:space="0" w:color="auto"/>
              <w:bottom w:val="single" w:sz="4" w:space="0" w:color="auto"/>
            </w:tcBorders>
            <w:shd w:val="clear" w:color="auto" w:fill="auto"/>
          </w:tcPr>
          <w:p w14:paraId="54075894"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user SMS; Allowed with modifications</w:t>
            </w:r>
          </w:p>
        </w:tc>
        <w:tc>
          <w:tcPr>
            <w:tcW w:w="396" w:type="pct"/>
            <w:tcBorders>
              <w:top w:val="single" w:sz="4" w:space="0" w:color="auto"/>
              <w:bottom w:val="single" w:sz="4" w:space="0" w:color="auto"/>
            </w:tcBorders>
            <w:shd w:val="clear" w:color="auto" w:fill="auto"/>
          </w:tcPr>
          <w:p w14:paraId="38DE15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3AEB093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5CD74A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1600CCD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37BF00F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3595BC2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611B7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9FF1C6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D2C69D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BE666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1.16</w:t>
            </w:r>
          </w:p>
        </w:tc>
        <w:tc>
          <w:tcPr>
            <w:tcW w:w="987" w:type="pct"/>
            <w:tcBorders>
              <w:top w:val="single" w:sz="4" w:space="0" w:color="auto"/>
              <w:bottom w:val="single" w:sz="4" w:space="0" w:color="auto"/>
            </w:tcBorders>
            <w:shd w:val="clear" w:color="auto" w:fill="auto"/>
          </w:tcPr>
          <w:p w14:paraId="30EAC85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with Proactive command; USIM responds with '90</w:t>
            </w:r>
            <w:r>
              <w:rPr>
                <w:rFonts w:ascii="Arial" w:hAnsi="Arial" w:cs="Arial"/>
                <w:color w:val="000000"/>
                <w:sz w:val="16"/>
                <w:szCs w:val="16"/>
                <w:lang w:val="en-GB"/>
              </w:rPr>
              <w:t> </w:t>
            </w:r>
            <w:r w:rsidRPr="00682CBF">
              <w:rPr>
                <w:rFonts w:ascii="Arial" w:hAnsi="Arial" w:cs="Arial"/>
                <w:color w:val="000000"/>
                <w:sz w:val="16"/>
                <w:szCs w:val="16"/>
                <w:lang w:val="en-GB"/>
              </w:rPr>
              <w:t>00'; Allowed; no modification</w:t>
            </w:r>
          </w:p>
        </w:tc>
        <w:tc>
          <w:tcPr>
            <w:tcW w:w="396" w:type="pct"/>
            <w:tcBorders>
              <w:top w:val="single" w:sz="4" w:space="0" w:color="auto"/>
              <w:bottom w:val="single" w:sz="4" w:space="0" w:color="auto"/>
            </w:tcBorders>
            <w:shd w:val="clear" w:color="auto" w:fill="auto"/>
          </w:tcPr>
          <w:p w14:paraId="3A15162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55FF16B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616D70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2542EC2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 AND</w:t>
            </w:r>
            <w:r>
              <w:rPr>
                <w:rFonts w:ascii="Arial" w:hAnsi="Arial" w:cs="Arial"/>
                <w:color w:val="000000"/>
                <w:sz w:val="16"/>
                <w:szCs w:val="16"/>
                <w:lang w:val="en-GB"/>
              </w:rPr>
              <w:t xml:space="preserve"> </w:t>
            </w:r>
            <w:r w:rsidRPr="00682CBF">
              <w:rPr>
                <w:rFonts w:ascii="Arial" w:hAnsi="Arial" w:cs="Arial"/>
                <w:color w:val="000000"/>
                <w:sz w:val="16"/>
                <w:szCs w:val="16"/>
                <w:lang w:val="en-GB"/>
              </w:rPr>
              <w:t xml:space="preserve">E.1/26 </w:t>
            </w:r>
            <w:r>
              <w:rPr>
                <w:rFonts w:ascii="Arial" w:hAnsi="Arial" w:cs="Arial"/>
                <w:color w:val="000000"/>
                <w:sz w:val="16"/>
                <w:szCs w:val="16"/>
                <w:lang w:val="en-GB"/>
              </w:rPr>
              <w:t>AN</w:t>
            </w:r>
            <w:r w:rsidRPr="00682CBF">
              <w:rPr>
                <w:rFonts w:ascii="Arial" w:hAnsi="Arial" w:cs="Arial"/>
                <w:color w:val="000000"/>
                <w:sz w:val="16"/>
                <w:szCs w:val="16"/>
                <w:lang w:val="en-GB"/>
              </w:rPr>
              <w:t>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136A3CC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DAA895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color w:val="000000"/>
                <w:sz w:val="16"/>
                <w:szCs w:val="16"/>
                <w:lang w:val="en-GB"/>
              </w:rPr>
              <w:t>TCEP001</w:t>
            </w:r>
          </w:p>
        </w:tc>
        <w:tc>
          <w:tcPr>
            <w:tcW w:w="382" w:type="pct"/>
            <w:tcBorders>
              <w:top w:val="single" w:sz="4" w:space="0" w:color="auto"/>
              <w:bottom w:val="single" w:sz="4" w:space="0" w:color="auto"/>
              <w:right w:val="single" w:sz="4" w:space="0" w:color="auto"/>
            </w:tcBorders>
            <w:shd w:val="clear" w:color="auto" w:fill="auto"/>
          </w:tcPr>
          <w:p w14:paraId="4264A4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F41A65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AF232E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8978F5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1.17</w:t>
            </w:r>
          </w:p>
        </w:tc>
        <w:tc>
          <w:tcPr>
            <w:tcW w:w="987" w:type="pct"/>
            <w:tcBorders>
              <w:top w:val="single" w:sz="4" w:space="0" w:color="auto"/>
              <w:bottom w:val="single" w:sz="4" w:space="0" w:color="auto"/>
            </w:tcBorders>
            <w:shd w:val="clear" w:color="auto" w:fill="auto"/>
          </w:tcPr>
          <w:p w14:paraId="696240F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Over SG in E-UTRAN; Send Short Message attempt by user; USIM responds with '90 00'; Allowed; no modification</w:t>
            </w:r>
          </w:p>
        </w:tc>
        <w:tc>
          <w:tcPr>
            <w:tcW w:w="396" w:type="pct"/>
            <w:tcBorders>
              <w:top w:val="single" w:sz="4" w:space="0" w:color="auto"/>
              <w:bottom w:val="single" w:sz="4" w:space="0" w:color="auto"/>
            </w:tcBorders>
            <w:shd w:val="clear" w:color="auto" w:fill="auto"/>
          </w:tcPr>
          <w:p w14:paraId="7963071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6713E2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0E5777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C220</w:t>
            </w:r>
          </w:p>
        </w:tc>
        <w:tc>
          <w:tcPr>
            <w:tcW w:w="538" w:type="pct"/>
            <w:tcBorders>
              <w:top w:val="single" w:sz="4" w:space="0" w:color="auto"/>
              <w:bottom w:val="single" w:sz="4" w:space="0" w:color="auto"/>
            </w:tcBorders>
            <w:shd w:val="clear" w:color="auto" w:fill="auto"/>
          </w:tcPr>
          <w:p w14:paraId="7E24A2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E.1/12</w:t>
            </w:r>
          </w:p>
        </w:tc>
        <w:tc>
          <w:tcPr>
            <w:tcW w:w="538" w:type="pct"/>
            <w:tcBorders>
              <w:top w:val="single" w:sz="4" w:space="0" w:color="auto"/>
              <w:bottom w:val="single" w:sz="4" w:space="0" w:color="auto"/>
            </w:tcBorders>
            <w:shd w:val="clear" w:color="auto" w:fill="auto"/>
          </w:tcPr>
          <w:p w14:paraId="5E75A1F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tcBorders>
              <w:top w:val="single" w:sz="4" w:space="0" w:color="auto"/>
              <w:bottom w:val="single" w:sz="4" w:space="0" w:color="auto"/>
              <w:right w:val="single" w:sz="4" w:space="0" w:color="auto"/>
            </w:tcBorders>
            <w:shd w:val="clear" w:color="auto" w:fill="auto"/>
          </w:tcPr>
          <w:p w14:paraId="61D3D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60F97D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C3FD32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449651A2" w14:textId="4EF1478E" w:rsidR="00A17FF3" w:rsidRPr="00B8562E"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10.9</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55C69662" w14:textId="77777777" w:rsidR="00A17FF3" w:rsidRPr="002D3EE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2D3EEF">
              <w:rPr>
                <w:rFonts w:ascii="Arial" w:hAnsi="Arial" w:cs="Arial"/>
                <w:b/>
                <w:bCs/>
                <w:color w:val="000000"/>
                <w:sz w:val="16"/>
                <w:szCs w:val="16"/>
                <w:lang w:val="en-GB"/>
              </w:rPr>
              <w:t>Handling of command number</w:t>
            </w:r>
          </w:p>
        </w:tc>
      </w:tr>
      <w:tr w:rsidR="00A17FF3" w:rsidRPr="00682CBF" w14:paraId="4C0CA978"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single" w:sz="4" w:space="0" w:color="auto"/>
            </w:tcBorders>
            <w:shd w:val="clear" w:color="auto" w:fill="auto"/>
          </w:tcPr>
          <w:p w14:paraId="694C7529"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5379F9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31F1CA02"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DISPLAY TEXT normal priority</w:t>
            </w:r>
          </w:p>
        </w:tc>
        <w:tc>
          <w:tcPr>
            <w:tcW w:w="396" w:type="pct"/>
            <w:tcBorders>
              <w:top w:val="single" w:sz="4" w:space="0" w:color="auto"/>
              <w:bottom w:val="single" w:sz="4" w:space="0" w:color="auto"/>
            </w:tcBorders>
            <w:shd w:val="clear" w:color="auto" w:fill="auto"/>
          </w:tcPr>
          <w:p w14:paraId="23DF6F0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396" w:type="pct"/>
            <w:tcBorders>
              <w:top w:val="single" w:sz="4" w:space="0" w:color="auto"/>
              <w:bottom w:val="single" w:sz="4" w:space="0" w:color="auto"/>
            </w:tcBorders>
            <w:shd w:val="clear" w:color="auto" w:fill="auto"/>
          </w:tcPr>
          <w:p w14:paraId="4DB2C07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D8DC701"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C177</w:t>
            </w:r>
          </w:p>
        </w:tc>
        <w:tc>
          <w:tcPr>
            <w:tcW w:w="538" w:type="pct"/>
            <w:tcBorders>
              <w:top w:val="single" w:sz="4" w:space="0" w:color="auto"/>
              <w:bottom w:val="single" w:sz="4" w:space="0" w:color="auto"/>
            </w:tcBorders>
            <w:shd w:val="clear" w:color="auto" w:fill="auto"/>
          </w:tcPr>
          <w:p w14:paraId="2318594A"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E.1/110</w:t>
            </w:r>
          </w:p>
        </w:tc>
        <w:tc>
          <w:tcPr>
            <w:tcW w:w="538" w:type="pct"/>
            <w:tcBorders>
              <w:top w:val="single" w:sz="4" w:space="0" w:color="auto"/>
              <w:bottom w:val="single" w:sz="4" w:space="0" w:color="auto"/>
            </w:tcBorders>
            <w:shd w:val="clear" w:color="auto" w:fill="auto"/>
          </w:tcPr>
          <w:p w14:paraId="7826433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450" w:type="pct"/>
            <w:tcBorders>
              <w:top w:val="single" w:sz="4" w:space="0" w:color="auto"/>
              <w:bottom w:val="single" w:sz="4" w:space="0" w:color="auto"/>
              <w:right w:val="single" w:sz="4" w:space="0" w:color="auto"/>
            </w:tcBorders>
            <w:shd w:val="clear" w:color="auto" w:fill="auto"/>
          </w:tcPr>
          <w:p w14:paraId="6EEEC02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84E39CF"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039A3F8"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1CCE3052" w14:textId="0FCC4F5D" w:rsidR="00A17FF3" w:rsidRPr="002D3EE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10.10</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D207775" w14:textId="77777777" w:rsidR="00A17FF3" w:rsidRPr="00DD5953"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DD5953">
              <w:rPr>
                <w:rFonts w:ascii="Arial" w:hAnsi="Arial" w:cs="Arial"/>
                <w:b/>
                <w:bCs/>
                <w:color w:val="000000"/>
                <w:sz w:val="16"/>
                <w:szCs w:val="16"/>
                <w:lang w:val="en-GB"/>
              </w:rPr>
              <w:t>CALL CONTROL on EPS PDN Connection</w:t>
            </w:r>
          </w:p>
        </w:tc>
      </w:tr>
      <w:tr w:rsidR="00A17FF3" w:rsidRPr="00682CBF" w14:paraId="1659B43F" w14:textId="77777777" w:rsidTr="0004186E">
        <w:trPr>
          <w:cnfStyle w:val="000000100000" w:firstRow="0" w:lastRow="0" w:firstColumn="0" w:lastColumn="0" w:oddVBand="0" w:evenVBand="0" w:oddHBand="1" w:evenHBand="0" w:firstRowFirstColumn="0" w:firstRowLastColumn="0" w:lastRowFirstColumn="0" w:lastRowLastColumn="0"/>
          <w:cantSplit/>
          <w:trHeight w:val="579"/>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bottom w:val="nil"/>
              <w:right w:val="single" w:sz="4" w:space="0" w:color="auto"/>
            </w:tcBorders>
            <w:shd w:val="clear" w:color="auto" w:fill="auto"/>
          </w:tcPr>
          <w:p w14:paraId="2419CC6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CC3198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33B64966"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without modification</w:t>
            </w:r>
          </w:p>
        </w:tc>
        <w:tc>
          <w:tcPr>
            <w:tcW w:w="396" w:type="pct"/>
            <w:tcBorders>
              <w:top w:val="single" w:sz="4" w:space="0" w:color="auto"/>
              <w:bottom w:val="single" w:sz="4" w:space="0" w:color="auto"/>
            </w:tcBorders>
            <w:shd w:val="clear" w:color="auto" w:fill="auto"/>
          </w:tcPr>
          <w:p w14:paraId="732A983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41F08E4"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5A4FD99"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55A1D09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BCB196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799B40C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41074B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3A5C650"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0A6497B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501D6EF2"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436127B"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96FC6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318444"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6AC12E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625EC8FD"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6951894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80C0377"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FEDDF8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2D535869" w14:textId="77777777" w:rsidTr="0004186E">
        <w:trPr>
          <w:cnfStyle w:val="000000100000" w:firstRow="0" w:lastRow="0" w:firstColumn="0" w:lastColumn="0" w:oddVBand="0" w:evenVBand="0" w:oddHBand="1" w:evenHBand="0" w:firstRowFirstColumn="0" w:firstRowLastColumn="0" w:lastRowFirstColumn="0" w:lastRowLastColumn="0"/>
          <w:cantSplit/>
          <w:trHeight w:val="554"/>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69B5DDC7"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109F8A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769504F1" w14:textId="77777777" w:rsidR="00A17FF3" w:rsidRPr="002D3EE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not allowed</w:t>
            </w:r>
          </w:p>
        </w:tc>
        <w:tc>
          <w:tcPr>
            <w:tcW w:w="396" w:type="pct"/>
            <w:tcBorders>
              <w:top w:val="single" w:sz="4" w:space="0" w:color="auto"/>
              <w:bottom w:val="single" w:sz="4" w:space="0" w:color="auto"/>
            </w:tcBorders>
            <w:shd w:val="clear" w:color="auto" w:fill="auto"/>
          </w:tcPr>
          <w:p w14:paraId="4DEB8F6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0EA5A5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199853E3"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3D6D940"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64591F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4A091568"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9870EE5"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7F4BFF36"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173793A" w14:textId="77777777" w:rsidR="00A17FF3" w:rsidRPr="002D3EEF"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75FE920A"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23580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97FF94E"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D8BDDFB"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9CFCC4F"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13DDE2A5" w14:textId="77777777" w:rsidR="00A17FF3" w:rsidRPr="002D3EE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24C95A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0F160CF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FC761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C5989EF" w14:textId="77777777" w:rsidTr="0004186E">
        <w:trPr>
          <w:cnfStyle w:val="000000100000" w:firstRow="0" w:lastRow="0" w:firstColumn="0" w:lastColumn="0" w:oddVBand="0" w:evenVBand="0" w:oddHBand="1" w:evenHBand="0" w:firstRowFirstColumn="0" w:firstRowLastColumn="0" w:lastRowFirstColumn="0" w:lastRowLastColumn="0"/>
          <w:cantSplit/>
          <w:trHeight w:val="531"/>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218AC22A"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3478F5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vMerge w:val="restart"/>
            <w:tcBorders>
              <w:top w:val="single" w:sz="4" w:space="0" w:color="auto"/>
            </w:tcBorders>
            <w:shd w:val="clear" w:color="auto" w:fill="auto"/>
          </w:tcPr>
          <w:p w14:paraId="4B53AEE9"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default PDN connection activation; allowed with modification</w:t>
            </w:r>
          </w:p>
        </w:tc>
        <w:tc>
          <w:tcPr>
            <w:tcW w:w="396" w:type="pct"/>
            <w:tcBorders>
              <w:top w:val="single" w:sz="4" w:space="0" w:color="auto"/>
              <w:bottom w:val="single" w:sz="4" w:space="0" w:color="auto"/>
            </w:tcBorders>
            <w:shd w:val="clear" w:color="auto" w:fill="auto"/>
          </w:tcPr>
          <w:p w14:paraId="646A0F76"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53E01482"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567F959E"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779BB8CB" w14:textId="77777777" w:rsidR="00A17FF3" w:rsidRPr="002D3EE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C0D414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OR NB-SS</w:t>
            </w:r>
          </w:p>
        </w:tc>
        <w:tc>
          <w:tcPr>
            <w:tcW w:w="450" w:type="pct"/>
            <w:vMerge w:val="restart"/>
            <w:tcBorders>
              <w:top w:val="single" w:sz="4" w:space="0" w:color="auto"/>
              <w:right w:val="single" w:sz="4" w:space="0" w:color="auto"/>
            </w:tcBorders>
            <w:shd w:val="clear" w:color="auto" w:fill="auto"/>
          </w:tcPr>
          <w:p w14:paraId="138D17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26D2497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C5C158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0D9401"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DF3BFB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B0E5853"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05F2C4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3E31E47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B15EF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C222</w:t>
            </w:r>
          </w:p>
        </w:tc>
        <w:tc>
          <w:tcPr>
            <w:tcW w:w="538" w:type="pct"/>
            <w:vMerge/>
            <w:tcBorders>
              <w:bottom w:val="single" w:sz="4" w:space="0" w:color="auto"/>
            </w:tcBorders>
            <w:shd w:val="clear" w:color="auto" w:fill="auto"/>
          </w:tcPr>
          <w:p w14:paraId="337F1AC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2E32680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CECA4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332D4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4B10670" w14:textId="77777777" w:rsidTr="0004186E">
        <w:trPr>
          <w:cnfStyle w:val="000000100000" w:firstRow="0" w:lastRow="0" w:firstColumn="0" w:lastColumn="0" w:oddVBand="0" w:evenVBand="0" w:oddHBand="1" w:evenHBand="0" w:firstRowFirstColumn="0" w:firstRowLastColumn="0" w:lastRowFirstColumn="0" w:lastRowLastColumn="0"/>
          <w:cantSplit/>
          <w:trHeight w:val="547"/>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03B343CD"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0F3CBBD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vMerge w:val="restart"/>
            <w:tcBorders>
              <w:top w:val="single" w:sz="4" w:space="0" w:color="auto"/>
            </w:tcBorders>
            <w:shd w:val="clear" w:color="auto" w:fill="auto"/>
          </w:tcPr>
          <w:p w14:paraId="27FEA23D"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90 00</w:t>
            </w:r>
          </w:p>
        </w:tc>
        <w:tc>
          <w:tcPr>
            <w:tcW w:w="396" w:type="pct"/>
            <w:tcBorders>
              <w:top w:val="single" w:sz="4" w:space="0" w:color="auto"/>
              <w:bottom w:val="single" w:sz="4" w:space="0" w:color="auto"/>
            </w:tcBorders>
            <w:shd w:val="clear" w:color="auto" w:fill="auto"/>
          </w:tcPr>
          <w:p w14:paraId="6EA2B90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73A21F15"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D8F501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E00EFC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34FC7D11"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556B6B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AAD480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FD63AE4"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7650E50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1870394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45247EA"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039D9DCD"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0BB61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F85C25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097DBFC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3832066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22CC5E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AB228D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31C2538" w14:textId="77777777" w:rsidTr="0004186E">
        <w:trPr>
          <w:cnfStyle w:val="000000100000" w:firstRow="0" w:lastRow="0" w:firstColumn="0" w:lastColumn="0" w:oddVBand="0" w:evenVBand="0" w:oddHBand="1" w:evenHBand="0" w:firstRowFirstColumn="0" w:firstRowLastColumn="0" w:lastRowFirstColumn="0" w:lastRowLastColumn="0"/>
          <w:cantSplit/>
          <w:trHeight w:val="52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389E14CB"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390930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vMerge w:val="restart"/>
            <w:tcBorders>
              <w:top w:val="single" w:sz="4" w:space="0" w:color="auto"/>
            </w:tcBorders>
            <w:shd w:val="clear" w:color="auto" w:fill="auto"/>
          </w:tcPr>
          <w:p w14:paraId="7C6540DE"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UICC sends 93 00</w:t>
            </w:r>
          </w:p>
        </w:tc>
        <w:tc>
          <w:tcPr>
            <w:tcW w:w="396" w:type="pct"/>
            <w:tcBorders>
              <w:top w:val="single" w:sz="4" w:space="0" w:color="auto"/>
              <w:bottom w:val="single" w:sz="4" w:space="0" w:color="auto"/>
            </w:tcBorders>
            <w:shd w:val="clear" w:color="auto" w:fill="auto"/>
          </w:tcPr>
          <w:p w14:paraId="53766FD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01AE952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9CDC86"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19C4D4FB"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2F2B529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2C0B2CB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3BE35A0"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032BA5F"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19CCDD57"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354202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2D62784C"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35ADC650"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669DC892"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E247D41"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68E5F5E3"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916E60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5E84395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199B1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05D4EA" w14:textId="77777777" w:rsidTr="0004186E">
        <w:trPr>
          <w:cnfStyle w:val="000000100000" w:firstRow="0" w:lastRow="0" w:firstColumn="0" w:lastColumn="0" w:oddVBand="0" w:evenVBand="0" w:oddHBand="1" w:evenHBand="0" w:firstRowFirstColumn="0" w:firstRowLastColumn="0" w:lastRowFirstColumn="0" w:lastRowLastColumn="0"/>
          <w:cantSplit/>
          <w:trHeight w:val="49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4524B696"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2C7D7DC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vMerge w:val="restart"/>
            <w:tcBorders>
              <w:top w:val="single" w:sz="4" w:space="0" w:color="auto"/>
            </w:tcBorders>
            <w:shd w:val="clear" w:color="auto" w:fill="auto"/>
          </w:tcPr>
          <w:p w14:paraId="654FC4C3"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E-UTRAN – PDN connection triggered by user; allowed with modification</w:t>
            </w:r>
          </w:p>
        </w:tc>
        <w:tc>
          <w:tcPr>
            <w:tcW w:w="396" w:type="pct"/>
            <w:tcBorders>
              <w:top w:val="single" w:sz="4" w:space="0" w:color="auto"/>
              <w:bottom w:val="single" w:sz="4" w:space="0" w:color="auto"/>
            </w:tcBorders>
            <w:shd w:val="clear" w:color="auto" w:fill="auto"/>
          </w:tcPr>
          <w:p w14:paraId="403C5BE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669DCE48"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4EFF908C"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3D59366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w:t>
            </w:r>
          </w:p>
        </w:tc>
        <w:tc>
          <w:tcPr>
            <w:tcW w:w="538" w:type="pct"/>
            <w:vMerge w:val="restart"/>
            <w:tcBorders>
              <w:top w:val="single" w:sz="4" w:space="0" w:color="auto"/>
            </w:tcBorders>
            <w:shd w:val="clear" w:color="auto" w:fill="auto"/>
          </w:tcPr>
          <w:p w14:paraId="22881A2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A61229D"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B79BAF3"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20D80A9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nil"/>
              <w:right w:val="single" w:sz="4" w:space="0" w:color="auto"/>
            </w:tcBorders>
            <w:shd w:val="clear" w:color="auto" w:fill="auto"/>
          </w:tcPr>
          <w:p w14:paraId="42C610A4"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379322E"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6D6F2"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1EF0B94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14010847"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6A74EB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B833119"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FF6086"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A26E9B8"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1E1070B"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7D083253" w14:textId="77777777" w:rsidTr="0004186E">
        <w:trPr>
          <w:cnfStyle w:val="000000100000" w:firstRow="0" w:lastRow="0" w:firstColumn="0" w:lastColumn="0" w:oddVBand="0" w:evenVBand="0" w:oddHBand="1" w:evenHBand="0" w:firstRowFirstColumn="0" w:firstRowLastColumn="0" w:lastRowFirstColumn="0" w:lastRowLastColumn="0"/>
          <w:cantSplit/>
          <w:trHeight w:val="528"/>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bottom w:val="nil"/>
              <w:right w:val="single" w:sz="4" w:space="0" w:color="auto"/>
            </w:tcBorders>
            <w:shd w:val="clear" w:color="auto" w:fill="auto"/>
          </w:tcPr>
          <w:p w14:paraId="1B1BE5CE"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184BCF3A"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vMerge w:val="restart"/>
            <w:tcBorders>
              <w:top w:val="single" w:sz="4" w:space="0" w:color="auto"/>
            </w:tcBorders>
            <w:shd w:val="clear" w:color="auto" w:fill="auto"/>
          </w:tcPr>
          <w:p w14:paraId="2F59B12C" w14:textId="77777777" w:rsidR="00A17FF3" w:rsidRPr="00B8562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PDN connection activation from OPEN CHANNEL command</w:t>
            </w:r>
          </w:p>
        </w:tc>
        <w:tc>
          <w:tcPr>
            <w:tcW w:w="396" w:type="pct"/>
            <w:tcBorders>
              <w:top w:val="single" w:sz="4" w:space="0" w:color="auto"/>
              <w:bottom w:val="single" w:sz="4" w:space="0" w:color="auto"/>
            </w:tcBorders>
            <w:shd w:val="clear" w:color="auto" w:fill="auto"/>
          </w:tcPr>
          <w:p w14:paraId="1EEEBB4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7945C6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21A9B6AF"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6D21432"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w:t>
            </w:r>
            <w:r>
              <w:rPr>
                <w:rFonts w:ascii="Arial" w:hAnsi="Arial" w:cs="Arial"/>
                <w:color w:val="000000"/>
                <w:sz w:val="16"/>
                <w:szCs w:val="16"/>
                <w:lang w:val="en-GB"/>
              </w:rPr>
              <w:t xml:space="preserve"> </w:t>
            </w:r>
            <w:r w:rsidRPr="00682CBF">
              <w:rPr>
                <w:rFonts w:ascii="Arial" w:hAnsi="Arial" w:cs="Arial"/>
                <w:color w:val="000000"/>
                <w:sz w:val="16"/>
                <w:szCs w:val="16"/>
                <w:lang w:val="en-GB"/>
              </w:rPr>
              <w:t>E.1/8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E.1/10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E.1/11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E.1/13 AND</w:t>
            </w:r>
            <w:r>
              <w:rPr>
                <w:rFonts w:ascii="Arial" w:hAnsi="Arial" w:cs="Arial"/>
                <w:color w:val="000000"/>
                <w:sz w:val="16"/>
                <w:szCs w:val="16"/>
                <w:lang w:val="en-GB"/>
              </w:rPr>
              <w:t xml:space="preserve"> </w:t>
            </w:r>
            <w:r w:rsidRPr="00682CBF">
              <w:rPr>
                <w:rFonts w:ascii="Arial" w:hAnsi="Arial" w:cs="Arial"/>
                <w:color w:val="000000"/>
                <w:sz w:val="16"/>
                <w:szCs w:val="16"/>
                <w:lang w:val="en-GB"/>
              </w:rPr>
              <w:t>E.1/64 AND</w:t>
            </w:r>
            <w:r>
              <w:rPr>
                <w:rFonts w:ascii="Arial" w:hAnsi="Arial" w:cs="Arial"/>
                <w:color w:val="000000"/>
                <w:sz w:val="16"/>
                <w:szCs w:val="16"/>
                <w:lang w:val="en-GB"/>
              </w:rPr>
              <w:t xml:space="preserve"> </w:t>
            </w:r>
            <w:r w:rsidRPr="00682CBF">
              <w:rPr>
                <w:rFonts w:ascii="Arial" w:hAnsi="Arial" w:cs="Arial"/>
                <w:color w:val="000000"/>
                <w:sz w:val="16"/>
                <w:szCs w:val="16"/>
                <w:lang w:val="en-GB"/>
              </w:rPr>
              <w:t>E.1/142</w:t>
            </w:r>
          </w:p>
        </w:tc>
        <w:tc>
          <w:tcPr>
            <w:tcW w:w="538" w:type="pct"/>
            <w:vMerge w:val="restart"/>
            <w:tcBorders>
              <w:top w:val="single" w:sz="4" w:space="0" w:color="auto"/>
            </w:tcBorders>
            <w:shd w:val="clear" w:color="auto" w:fill="auto"/>
          </w:tcPr>
          <w:p w14:paraId="445D739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502949BE"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AFED397" w14:textId="77777777" w:rsidR="00A17FF3" w:rsidRPr="00B8562E"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1295A3E2"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top w:val="single" w:sz="4" w:space="0" w:color="auto"/>
              <w:left w:val="single" w:sz="4" w:space="0" w:color="auto"/>
              <w:bottom w:val="single" w:sz="4" w:space="0" w:color="auto"/>
              <w:right w:val="single" w:sz="4" w:space="0" w:color="auto"/>
            </w:tcBorders>
            <w:shd w:val="clear" w:color="auto" w:fill="auto"/>
          </w:tcPr>
          <w:p w14:paraId="3E7F9EA0" w14:textId="77777777" w:rsidR="00A17FF3" w:rsidRPr="00B8562E"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40F53F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1B8C8118" w14:textId="77777777" w:rsidR="00A17FF3" w:rsidRPr="00B8562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784132EF"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784BE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27794E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C182</w:t>
            </w:r>
          </w:p>
        </w:tc>
        <w:tc>
          <w:tcPr>
            <w:tcW w:w="538" w:type="pct"/>
            <w:vMerge/>
            <w:tcBorders>
              <w:bottom w:val="single" w:sz="4" w:space="0" w:color="auto"/>
            </w:tcBorders>
            <w:shd w:val="clear" w:color="auto" w:fill="auto"/>
          </w:tcPr>
          <w:p w14:paraId="1098D404"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20A4C5C"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70203405"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E78926A" w14:textId="77777777" w:rsidR="00A17FF3" w:rsidRPr="00B8562E"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D8F0FD" w14:textId="77777777" w:rsidTr="00B168E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vAlign w:val="center"/>
          </w:tcPr>
          <w:p w14:paraId="11BCD17F" w14:textId="021A3788" w:rsidR="00A17FF3" w:rsidRPr="00682CBF"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vAlign w:val="center"/>
          </w:tcPr>
          <w:p w14:paraId="13BDB80D"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Call Control on PDP Context Activation</w:t>
            </w:r>
          </w:p>
        </w:tc>
      </w:tr>
      <w:tr w:rsidR="00A17FF3" w:rsidRPr="00682CBF" w14:paraId="6C2CDEDF"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76060E9E" w14:textId="505DF017" w:rsidR="00A17FF3" w:rsidRPr="00682CBF" w:rsidRDefault="00A17FF3" w:rsidP="00A17FF3">
            <w:pPr>
              <w:widowControl w:val="0"/>
              <w:spacing w:after="0"/>
              <w:rPr>
                <w:rFonts w:ascii="Arial" w:hAnsi="Arial" w:cs="Arial"/>
                <w:color w:val="000000"/>
                <w:sz w:val="16"/>
                <w:szCs w:val="16"/>
              </w:rPr>
            </w:pPr>
            <w:r>
              <w:rPr>
                <w:rFonts w:ascii="Arial" w:hAnsi="Arial" w:cs="Arial"/>
                <w:color w:val="000000"/>
                <w:sz w:val="16"/>
                <w:szCs w:val="16"/>
                <w:lang w:val="en-GB"/>
              </w:rPr>
              <w:t>10.12</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616BB882" w14:textId="77777777" w:rsidR="00A17FF3" w:rsidRPr="00682CB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rPr>
            </w:pPr>
            <w:r w:rsidRPr="00682CBF">
              <w:rPr>
                <w:rFonts w:ascii="Arial" w:hAnsi="Arial" w:cs="Arial"/>
                <w:b/>
                <w:bCs/>
                <w:color w:val="000000"/>
                <w:sz w:val="16"/>
                <w:szCs w:val="16"/>
                <w:lang w:val="en-GB"/>
              </w:rPr>
              <w:t>Change eCall mode</w:t>
            </w:r>
          </w:p>
        </w:tc>
      </w:tr>
      <w:tr w:rsidR="00A17FF3" w:rsidRPr="00682CBF" w14:paraId="6C4385F8" w14:textId="77777777" w:rsidTr="0004186E">
        <w:trPr>
          <w:cnfStyle w:val="000000100000" w:firstRow="0" w:lastRow="0" w:firstColumn="0" w:lastColumn="0" w:oddVBand="0" w:evenVBand="0" w:oddHBand="1" w:evenHBand="0" w:firstRowFirstColumn="0" w:firstRowLastColumn="0" w:lastRowFirstColumn="0" w:lastRowLastColumn="0"/>
          <w:cantSplit/>
          <w:trHeight w:val="255"/>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single" w:sz="4" w:space="0" w:color="auto"/>
              <w:left w:val="single" w:sz="4" w:space="0" w:color="auto"/>
              <w:right w:val="single" w:sz="4" w:space="0" w:color="auto"/>
            </w:tcBorders>
            <w:shd w:val="clear" w:color="auto" w:fill="auto"/>
          </w:tcPr>
          <w:p w14:paraId="140D7AD8" w14:textId="77777777" w:rsidR="00A17FF3" w:rsidRPr="00682CBF"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642E69A3"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vMerge w:val="restart"/>
            <w:tcBorders>
              <w:top w:val="single" w:sz="4" w:space="0" w:color="auto"/>
            </w:tcBorders>
            <w:shd w:val="clear" w:color="auto" w:fill="auto"/>
          </w:tcPr>
          <w:p w14:paraId="639782C1" w14:textId="77777777" w:rsidR="00A17FF3" w:rsidRPr="00682CB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 xml:space="preserve">REFRESH after change eCall mode; disable FDN </w:t>
            </w:r>
            <w:r w:rsidRPr="00682CBF">
              <w:rPr>
                <w:rFonts w:ascii="Arial" w:hAnsi="Arial" w:cs="Arial"/>
                <w:color w:val="000000"/>
                <w:sz w:val="16"/>
                <w:szCs w:val="16"/>
                <w:lang w:val="en-GB"/>
              </w:rPr>
              <w:lastRenderedPageBreak/>
              <w:t>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46801F92"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lastRenderedPageBreak/>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3C480EB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336A355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0C8C10F0"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7472769D"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663D6469"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C420841" w14:textId="77777777" w:rsidR="00A17FF3" w:rsidRPr="00682CB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F50997"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75776B8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01663F8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4A9F7A7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632983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A9DA5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1CEEFB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173E95C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5704D6D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6FB4123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A2B7C5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01055FB" w14:textId="77777777" w:rsidTr="0004186E">
        <w:trPr>
          <w:cnfStyle w:val="000000100000" w:firstRow="0" w:lastRow="0" w:firstColumn="0" w:lastColumn="0" w:oddVBand="0" w:evenVBand="0" w:oddHBand="1" w:evenHBand="0" w:firstRowFirstColumn="0" w:firstRowLastColumn="0" w:lastRowFirstColumn="0" w:lastRowLastColumn="0"/>
          <w:cantSplit/>
          <w:trHeight w:val="263"/>
        </w:trPr>
        <w:tc>
          <w:tcPr>
            <w:cnfStyle w:val="001000000000" w:firstRow="0" w:lastRow="0" w:firstColumn="1" w:lastColumn="0" w:oddVBand="0" w:evenVBand="0" w:oddHBand="0" w:evenHBand="0" w:firstRowFirstColumn="0" w:firstRowLastColumn="0" w:lastRowFirstColumn="0" w:lastRowLastColumn="0"/>
            <w:tcW w:w="540" w:type="pct"/>
            <w:vMerge w:val="restart"/>
            <w:tcBorders>
              <w:top w:val="nil"/>
              <w:left w:val="single" w:sz="4" w:space="0" w:color="auto"/>
              <w:right w:val="single" w:sz="4" w:space="0" w:color="auto"/>
            </w:tcBorders>
            <w:shd w:val="clear" w:color="auto" w:fill="auto"/>
          </w:tcPr>
          <w:p w14:paraId="5CB8B34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val="restart"/>
            <w:tcBorders>
              <w:top w:val="single" w:sz="4" w:space="0" w:color="auto"/>
              <w:left w:val="single" w:sz="4" w:space="0" w:color="auto"/>
            </w:tcBorders>
            <w:shd w:val="clear" w:color="auto" w:fill="auto"/>
          </w:tcPr>
          <w:p w14:paraId="34C339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vMerge w:val="restart"/>
            <w:tcBorders>
              <w:top w:val="single" w:sz="4" w:space="0" w:color="auto"/>
            </w:tcBorders>
            <w:shd w:val="clear" w:color="auto" w:fill="auto"/>
          </w:tcPr>
          <w:p w14:paraId="407694D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change eCall mode; enable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E-UTRAN</w:t>
            </w:r>
          </w:p>
        </w:tc>
        <w:tc>
          <w:tcPr>
            <w:tcW w:w="396" w:type="pct"/>
            <w:tcBorders>
              <w:top w:val="single" w:sz="4" w:space="0" w:color="auto"/>
              <w:bottom w:val="single" w:sz="4" w:space="0" w:color="auto"/>
            </w:tcBorders>
            <w:shd w:val="clear" w:color="auto" w:fill="auto"/>
          </w:tcPr>
          <w:p w14:paraId="2039269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w:t>
            </w:r>
            <w:r>
              <w:rPr>
                <w:rFonts w:ascii="Arial" w:hAnsi="Arial" w:cs="Arial"/>
                <w:color w:val="000000"/>
                <w:sz w:val="16"/>
                <w:szCs w:val="16"/>
                <w:lang w:val="en-GB"/>
              </w:rPr>
              <w:t>13</w:t>
            </w:r>
          </w:p>
        </w:tc>
        <w:tc>
          <w:tcPr>
            <w:tcW w:w="396" w:type="pct"/>
            <w:tcBorders>
              <w:top w:val="single" w:sz="4" w:space="0" w:color="auto"/>
              <w:bottom w:val="single" w:sz="4" w:space="0" w:color="auto"/>
            </w:tcBorders>
            <w:shd w:val="clear" w:color="auto" w:fill="auto"/>
          </w:tcPr>
          <w:p w14:paraId="4B896B6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Rel-13</w:t>
            </w:r>
          </w:p>
        </w:tc>
        <w:tc>
          <w:tcPr>
            <w:tcW w:w="538" w:type="pct"/>
            <w:tcBorders>
              <w:top w:val="single" w:sz="4" w:space="0" w:color="auto"/>
              <w:bottom w:val="single" w:sz="4" w:space="0" w:color="auto"/>
            </w:tcBorders>
            <w:shd w:val="clear" w:color="auto" w:fill="auto"/>
          </w:tcPr>
          <w:p w14:paraId="71EB443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vMerge w:val="restart"/>
            <w:tcBorders>
              <w:top w:val="single" w:sz="4" w:space="0" w:color="auto"/>
            </w:tcBorders>
            <w:shd w:val="clear" w:color="auto" w:fill="auto"/>
          </w:tcPr>
          <w:p w14:paraId="69A5938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vMerge w:val="restart"/>
            <w:tcBorders>
              <w:top w:val="single" w:sz="4" w:space="0" w:color="auto"/>
            </w:tcBorders>
            <w:shd w:val="clear" w:color="auto" w:fill="auto"/>
          </w:tcPr>
          <w:p w14:paraId="1018905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vMerge w:val="restart"/>
            <w:tcBorders>
              <w:top w:val="single" w:sz="4" w:space="0" w:color="auto"/>
              <w:right w:val="single" w:sz="4" w:space="0" w:color="auto"/>
            </w:tcBorders>
            <w:shd w:val="clear" w:color="auto" w:fill="auto"/>
          </w:tcPr>
          <w:p w14:paraId="1964F56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126331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C68F87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vMerge/>
            <w:tcBorders>
              <w:left w:val="single" w:sz="4" w:space="0" w:color="auto"/>
              <w:bottom w:val="nil"/>
              <w:right w:val="single" w:sz="4" w:space="0" w:color="auto"/>
            </w:tcBorders>
            <w:shd w:val="clear" w:color="auto" w:fill="auto"/>
          </w:tcPr>
          <w:p w14:paraId="3BE5601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vMerge/>
            <w:tcBorders>
              <w:left w:val="single" w:sz="4" w:space="0" w:color="auto"/>
              <w:bottom w:val="single" w:sz="4" w:space="0" w:color="auto"/>
            </w:tcBorders>
            <w:shd w:val="clear" w:color="auto" w:fill="auto"/>
          </w:tcPr>
          <w:p w14:paraId="69A3EB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987" w:type="pct"/>
            <w:vMerge/>
            <w:tcBorders>
              <w:bottom w:val="single" w:sz="4" w:space="0" w:color="auto"/>
            </w:tcBorders>
            <w:shd w:val="clear" w:color="auto" w:fill="auto"/>
          </w:tcPr>
          <w:p w14:paraId="5089DBB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396" w:type="pct"/>
            <w:tcBorders>
              <w:top w:val="single" w:sz="4" w:space="0" w:color="auto"/>
              <w:bottom w:val="single" w:sz="4" w:space="0" w:color="auto"/>
            </w:tcBorders>
            <w:shd w:val="clear" w:color="auto" w:fill="auto"/>
          </w:tcPr>
          <w:p w14:paraId="53BE5EB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4944292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6ECCB5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C190</w:t>
            </w:r>
          </w:p>
        </w:tc>
        <w:tc>
          <w:tcPr>
            <w:tcW w:w="538" w:type="pct"/>
            <w:vMerge/>
            <w:tcBorders>
              <w:bottom w:val="single" w:sz="4" w:space="0" w:color="auto"/>
            </w:tcBorders>
            <w:shd w:val="clear" w:color="auto" w:fill="auto"/>
          </w:tcPr>
          <w:p w14:paraId="5541853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vMerge/>
            <w:tcBorders>
              <w:bottom w:val="single" w:sz="4" w:space="0" w:color="auto"/>
            </w:tcBorders>
            <w:shd w:val="clear" w:color="auto" w:fill="auto"/>
          </w:tcPr>
          <w:p w14:paraId="4DA0B38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450" w:type="pct"/>
            <w:vMerge/>
            <w:tcBorders>
              <w:bottom w:val="single" w:sz="4" w:space="0" w:color="auto"/>
              <w:right w:val="single" w:sz="4" w:space="0" w:color="auto"/>
            </w:tcBorders>
            <w:shd w:val="clear" w:color="auto" w:fill="auto"/>
          </w:tcPr>
          <w:p w14:paraId="2913F106"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1248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6A33F62"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0E1D231C"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0ED8A90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8D8A8A4"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after changing eCall mode; disable FDN in EF</w:t>
            </w:r>
            <w:r w:rsidRPr="00682CBF">
              <w:rPr>
                <w:rFonts w:ascii="Arial" w:hAnsi="Arial" w:cs="Arial"/>
                <w:color w:val="000000"/>
                <w:sz w:val="16"/>
                <w:szCs w:val="16"/>
                <w:vertAlign w:val="subscript"/>
                <w:lang w:val="en-GB"/>
              </w:rPr>
              <w:t>EST</w:t>
            </w:r>
            <w:r w:rsidRPr="00682CBF">
              <w:rPr>
                <w:rFonts w:ascii="Arial" w:hAnsi="Arial" w:cs="Arial"/>
                <w:color w:val="000000"/>
                <w:sz w:val="16"/>
                <w:szCs w:val="16"/>
                <w:lang w:val="en-GB"/>
              </w:rPr>
              <w:t>; IMS Emergency Services in E-UTRAN</w:t>
            </w:r>
          </w:p>
        </w:tc>
        <w:tc>
          <w:tcPr>
            <w:tcW w:w="396" w:type="pct"/>
            <w:tcBorders>
              <w:top w:val="single" w:sz="4" w:space="0" w:color="auto"/>
              <w:bottom w:val="single" w:sz="4" w:space="0" w:color="auto"/>
            </w:tcBorders>
            <w:shd w:val="clear" w:color="auto" w:fill="auto"/>
          </w:tcPr>
          <w:p w14:paraId="1ACA592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Rel-14</w:t>
            </w:r>
          </w:p>
        </w:tc>
        <w:tc>
          <w:tcPr>
            <w:tcW w:w="396" w:type="pct"/>
            <w:tcBorders>
              <w:top w:val="single" w:sz="4" w:space="0" w:color="auto"/>
              <w:bottom w:val="single" w:sz="4" w:space="0" w:color="auto"/>
            </w:tcBorders>
            <w:shd w:val="clear" w:color="auto" w:fill="auto"/>
          </w:tcPr>
          <w:p w14:paraId="5FCBAC4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39DCC1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C202</w:t>
            </w:r>
          </w:p>
        </w:tc>
        <w:tc>
          <w:tcPr>
            <w:tcW w:w="538" w:type="pct"/>
            <w:tcBorders>
              <w:top w:val="single" w:sz="4" w:space="0" w:color="auto"/>
              <w:bottom w:val="single" w:sz="4" w:space="0" w:color="auto"/>
            </w:tcBorders>
            <w:shd w:val="clear" w:color="auto" w:fill="auto"/>
          </w:tcPr>
          <w:p w14:paraId="77AC023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CDF0DF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E-USS only</w:t>
            </w:r>
          </w:p>
        </w:tc>
        <w:tc>
          <w:tcPr>
            <w:tcW w:w="450" w:type="pct"/>
            <w:tcBorders>
              <w:top w:val="single" w:sz="4" w:space="0" w:color="auto"/>
              <w:bottom w:val="single" w:sz="4" w:space="0" w:color="auto"/>
              <w:right w:val="single" w:sz="4" w:space="0" w:color="auto"/>
            </w:tcBorders>
            <w:shd w:val="clear" w:color="auto" w:fill="auto"/>
          </w:tcPr>
          <w:p w14:paraId="3426B57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C0D353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8E789A"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vAlign w:val="center"/>
          </w:tcPr>
          <w:p w14:paraId="076E1B58" w14:textId="0FF94664" w:rsidR="00A17FF3" w:rsidRPr="005C544B" w:rsidRDefault="00A17FF3" w:rsidP="00A17FF3">
            <w:pPr>
              <w:widowControl w:val="0"/>
              <w:spacing w:after="0"/>
              <w:rPr>
                <w:rFonts w:ascii="Arial" w:hAnsi="Arial" w:cs="Arial"/>
                <w:b w:val="0"/>
                <w:bCs w:val="0"/>
                <w:sz w:val="16"/>
                <w:szCs w:val="16"/>
                <w:lang w:val="en-GB"/>
              </w:rPr>
            </w:pPr>
            <w:r>
              <w:rPr>
                <w:rFonts w:ascii="Arial" w:hAnsi="Arial" w:cs="Arial"/>
                <w:color w:val="000000"/>
                <w:sz w:val="16"/>
                <w:szCs w:val="16"/>
                <w:lang w:val="en-GB"/>
              </w:rPr>
              <w:t>10.13</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vAlign w:val="center"/>
          </w:tcPr>
          <w:p w14:paraId="261BC16F" w14:textId="575C6528"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r w:rsidRPr="00682CBF">
              <w:rPr>
                <w:rFonts w:ascii="Arial" w:hAnsi="Arial" w:cs="Arial"/>
                <w:b/>
                <w:bCs/>
                <w:color w:val="000000"/>
                <w:sz w:val="16"/>
                <w:szCs w:val="16"/>
                <w:lang w:val="en-GB"/>
              </w:rPr>
              <w:t xml:space="preserve">CALL CONTROL </w:t>
            </w:r>
            <w:r>
              <w:rPr>
                <w:rFonts w:ascii="Arial" w:hAnsi="Arial" w:cs="Arial"/>
                <w:b/>
                <w:bCs/>
                <w:color w:val="000000"/>
                <w:sz w:val="16"/>
                <w:szCs w:val="16"/>
                <w:lang w:val="en-GB"/>
              </w:rPr>
              <w:t xml:space="preserve">on </w:t>
            </w:r>
            <w:r w:rsidRPr="00682CBF">
              <w:rPr>
                <w:rFonts w:ascii="Arial" w:hAnsi="Arial" w:cs="Arial"/>
                <w:b/>
                <w:bCs/>
                <w:color w:val="000000"/>
                <w:sz w:val="16"/>
                <w:szCs w:val="16"/>
                <w:lang w:val="en-GB"/>
              </w:rPr>
              <w:t>PDU Session Establishment</w:t>
            </w:r>
            <w:r>
              <w:rPr>
                <w:rFonts w:ascii="Arial" w:hAnsi="Arial" w:cs="Arial"/>
                <w:b/>
                <w:bCs/>
                <w:color w:val="000000"/>
                <w:sz w:val="16"/>
                <w:szCs w:val="16"/>
                <w:lang w:val="en-GB"/>
              </w:rPr>
              <w:t xml:space="preserve"> f</w:t>
            </w:r>
            <w:r w:rsidRPr="00682CBF">
              <w:rPr>
                <w:rFonts w:ascii="Arial" w:hAnsi="Arial" w:cs="Arial"/>
                <w:b/>
                <w:bCs/>
                <w:color w:val="000000"/>
                <w:sz w:val="16"/>
                <w:szCs w:val="16"/>
                <w:lang w:val="en-GB"/>
              </w:rPr>
              <w:t>o</w:t>
            </w:r>
            <w:r>
              <w:rPr>
                <w:rFonts w:ascii="Arial" w:hAnsi="Arial" w:cs="Arial"/>
                <w:b/>
                <w:bCs/>
                <w:color w:val="000000"/>
                <w:sz w:val="16"/>
                <w:szCs w:val="16"/>
                <w:lang w:val="en-GB"/>
              </w:rPr>
              <w:t>r</w:t>
            </w:r>
            <w:r w:rsidRPr="00682CBF">
              <w:rPr>
                <w:rFonts w:ascii="Arial" w:hAnsi="Arial" w:cs="Arial"/>
                <w:b/>
                <w:bCs/>
                <w:color w:val="000000"/>
                <w:sz w:val="16"/>
                <w:szCs w:val="16"/>
                <w:lang w:val="en-GB"/>
              </w:rPr>
              <w:t xml:space="preserve"> NG-RAN</w:t>
            </w:r>
          </w:p>
        </w:tc>
      </w:tr>
      <w:tr w:rsidR="00A17FF3" w:rsidRPr="00682CBF" w14:paraId="5D365A1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8628C8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7B570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6A51D91"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A</w:t>
            </w:r>
            <w:r w:rsidRPr="00682CBF">
              <w:rPr>
                <w:rFonts w:ascii="Arial" w:hAnsi="Arial" w:cs="Arial"/>
                <w:color w:val="000000"/>
                <w:sz w:val="16"/>
                <w:szCs w:val="16"/>
                <w:lang w:val="en-GB"/>
              </w:rPr>
              <w:t>llowed without modification</w:t>
            </w:r>
            <w:r>
              <w:rPr>
                <w:rFonts w:ascii="Arial" w:hAnsi="Arial" w:cs="Arial"/>
                <w:color w:val="000000"/>
                <w:sz w:val="16"/>
                <w:szCs w:val="16"/>
                <w:lang w:val="en-GB"/>
              </w:rPr>
              <w:t xml:space="preserve">; </w:t>
            </w:r>
            <w:r w:rsidRPr="00682CBF">
              <w:rPr>
                <w:rFonts w:ascii="Arial" w:hAnsi="Arial" w:cs="Arial"/>
                <w:color w:val="000000"/>
                <w:sz w:val="16"/>
                <w:szCs w:val="16"/>
                <w:lang w:val="en-GB"/>
              </w:rPr>
              <w:t>PDU Session establishment triggered by User</w:t>
            </w:r>
          </w:p>
        </w:tc>
        <w:tc>
          <w:tcPr>
            <w:tcW w:w="396" w:type="pct"/>
            <w:tcBorders>
              <w:top w:val="single" w:sz="4" w:space="0" w:color="auto"/>
              <w:bottom w:val="single" w:sz="4" w:space="0" w:color="auto"/>
            </w:tcBorders>
            <w:shd w:val="clear" w:color="auto" w:fill="auto"/>
          </w:tcPr>
          <w:p w14:paraId="476C25D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AF4344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586176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43BB5B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1B5E56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A2F3AD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0F07B4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D0D621D"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11C57F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768C6E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29A349A9"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Not allowed</w:t>
            </w:r>
          </w:p>
        </w:tc>
        <w:tc>
          <w:tcPr>
            <w:tcW w:w="396" w:type="pct"/>
            <w:tcBorders>
              <w:top w:val="single" w:sz="4" w:space="0" w:color="auto"/>
              <w:bottom w:val="single" w:sz="4" w:space="0" w:color="auto"/>
            </w:tcBorders>
            <w:shd w:val="clear" w:color="auto" w:fill="auto"/>
          </w:tcPr>
          <w:p w14:paraId="784DA5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55D88F3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FFA4C8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055B472"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22F873A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0787E7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999788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8CA3F9A"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69E72D5F"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4C4832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61E77F39"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90 00</w:t>
            </w:r>
          </w:p>
        </w:tc>
        <w:tc>
          <w:tcPr>
            <w:tcW w:w="396" w:type="pct"/>
            <w:tcBorders>
              <w:top w:val="single" w:sz="4" w:space="0" w:color="auto"/>
              <w:bottom w:val="single" w:sz="4" w:space="0" w:color="auto"/>
            </w:tcBorders>
            <w:shd w:val="clear" w:color="auto" w:fill="auto"/>
          </w:tcPr>
          <w:p w14:paraId="09089FA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E26DE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4B9E869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B9E22A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1CA330D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B94697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79FB6A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7D4A17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074B2E60"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6A3ED51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0782BB3D"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UICC sends 93 00</w:t>
            </w:r>
          </w:p>
        </w:tc>
        <w:tc>
          <w:tcPr>
            <w:tcW w:w="396" w:type="pct"/>
            <w:tcBorders>
              <w:top w:val="single" w:sz="4" w:space="0" w:color="auto"/>
              <w:bottom w:val="single" w:sz="4" w:space="0" w:color="auto"/>
            </w:tcBorders>
            <w:shd w:val="clear" w:color="auto" w:fill="auto"/>
          </w:tcPr>
          <w:p w14:paraId="3D55D6B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11C311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193C8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79D06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353BEF1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750BE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FB43F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16C82AED"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246377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ACAD47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1.5</w:t>
            </w:r>
          </w:p>
        </w:tc>
        <w:tc>
          <w:tcPr>
            <w:tcW w:w="987" w:type="pct"/>
            <w:tcBorders>
              <w:top w:val="single" w:sz="4" w:space="0" w:color="auto"/>
              <w:bottom w:val="single" w:sz="4" w:space="0" w:color="auto"/>
            </w:tcBorders>
            <w:shd w:val="clear" w:color="auto" w:fill="auto"/>
          </w:tcPr>
          <w:p w14:paraId="52463D03"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SM PDU DN request container</w:t>
            </w:r>
          </w:p>
        </w:tc>
        <w:tc>
          <w:tcPr>
            <w:tcW w:w="396" w:type="pct"/>
            <w:tcBorders>
              <w:top w:val="single" w:sz="4" w:space="0" w:color="auto"/>
              <w:bottom w:val="single" w:sz="4" w:space="0" w:color="auto"/>
            </w:tcBorders>
            <w:shd w:val="clear" w:color="auto" w:fill="auto"/>
          </w:tcPr>
          <w:p w14:paraId="6B9F7D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08FF0B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D12906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C234</w:t>
            </w:r>
          </w:p>
        </w:tc>
        <w:tc>
          <w:tcPr>
            <w:tcW w:w="538" w:type="pct"/>
            <w:tcBorders>
              <w:top w:val="single" w:sz="4" w:space="0" w:color="auto"/>
              <w:bottom w:val="single" w:sz="4" w:space="0" w:color="auto"/>
            </w:tcBorders>
            <w:shd w:val="clear" w:color="auto" w:fill="auto"/>
          </w:tcPr>
          <w:p w14:paraId="1C3A4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0393EF3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4CA1C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E6AA0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6309A8C"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13926C02"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346415F"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1.6</w:t>
            </w:r>
          </w:p>
        </w:tc>
        <w:tc>
          <w:tcPr>
            <w:tcW w:w="987" w:type="pct"/>
            <w:tcBorders>
              <w:top w:val="single" w:sz="4" w:space="0" w:color="auto"/>
              <w:bottom w:val="single" w:sz="4" w:space="0" w:color="auto"/>
            </w:tcBorders>
            <w:shd w:val="clear" w:color="auto" w:fill="auto"/>
          </w:tcPr>
          <w:p w14:paraId="6946BFA3"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user; allowed with modification of ePCO</w:t>
            </w:r>
          </w:p>
        </w:tc>
        <w:tc>
          <w:tcPr>
            <w:tcW w:w="396" w:type="pct"/>
            <w:tcBorders>
              <w:top w:val="single" w:sz="4" w:space="0" w:color="auto"/>
              <w:bottom w:val="single" w:sz="4" w:space="0" w:color="auto"/>
            </w:tcBorders>
            <w:shd w:val="clear" w:color="auto" w:fill="auto"/>
          </w:tcPr>
          <w:p w14:paraId="5A32C03B"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805867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704D78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4FCC39E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68D5CB5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E70845"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635315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04FB89A1"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3AE1B54"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295B6412"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1.7</w:t>
            </w:r>
          </w:p>
        </w:tc>
        <w:tc>
          <w:tcPr>
            <w:tcW w:w="987" w:type="pct"/>
            <w:tcBorders>
              <w:top w:val="single" w:sz="4" w:space="0" w:color="auto"/>
              <w:bottom w:val="single" w:sz="4" w:space="0" w:color="auto"/>
            </w:tcBorders>
            <w:shd w:val="clear" w:color="auto" w:fill="auto"/>
          </w:tcPr>
          <w:p w14:paraId="321AD85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T</w:t>
            </w:r>
            <w:r w:rsidRPr="00682CBF">
              <w:rPr>
                <w:rFonts w:ascii="Arial" w:hAnsi="Arial" w:cs="Arial"/>
                <w:color w:val="000000"/>
                <w:sz w:val="16"/>
                <w:szCs w:val="16"/>
                <w:lang w:val="en-GB"/>
              </w:rPr>
              <w:t>riggered by OPEN CHANNEL</w:t>
            </w:r>
          </w:p>
        </w:tc>
        <w:tc>
          <w:tcPr>
            <w:tcW w:w="396" w:type="pct"/>
            <w:tcBorders>
              <w:top w:val="single" w:sz="4" w:space="0" w:color="auto"/>
              <w:bottom w:val="single" w:sz="4" w:space="0" w:color="auto"/>
            </w:tcBorders>
            <w:shd w:val="clear" w:color="auto" w:fill="auto"/>
          </w:tcPr>
          <w:p w14:paraId="4AEB28B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A8713B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B0CDFC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C232</w:t>
            </w:r>
          </w:p>
        </w:tc>
        <w:tc>
          <w:tcPr>
            <w:tcW w:w="538" w:type="pct"/>
            <w:tcBorders>
              <w:top w:val="single" w:sz="4" w:space="0" w:color="auto"/>
              <w:bottom w:val="single" w:sz="4" w:space="0" w:color="auto"/>
            </w:tcBorders>
            <w:shd w:val="clear" w:color="auto" w:fill="auto"/>
          </w:tcPr>
          <w:p w14:paraId="67F2806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E.1/7 AND E.1/8 AND E.1/10 AND E.1/11 AND E.1/13 AND E.1/64</w:t>
            </w:r>
          </w:p>
        </w:tc>
        <w:tc>
          <w:tcPr>
            <w:tcW w:w="538" w:type="pct"/>
            <w:tcBorders>
              <w:top w:val="single" w:sz="4" w:space="0" w:color="auto"/>
              <w:bottom w:val="single" w:sz="4" w:space="0" w:color="auto"/>
            </w:tcBorders>
            <w:shd w:val="clear" w:color="auto" w:fill="auto"/>
          </w:tcPr>
          <w:p w14:paraId="5D34F3D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37A713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1B553D9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66D4A76C"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D9D9D9" w:themeFill="background1" w:themeFillShade="D9"/>
          </w:tcPr>
          <w:p w14:paraId="2384052C" w14:textId="2C187B6F" w:rsidR="00A17FF3" w:rsidRPr="00403FAF" w:rsidRDefault="00A17FF3" w:rsidP="00A17FF3">
            <w:pPr>
              <w:widowControl w:val="0"/>
              <w:spacing w:after="0"/>
              <w:rPr>
                <w:rFonts w:ascii="Arial" w:hAnsi="Arial" w:cs="Arial"/>
                <w:color w:val="000000"/>
                <w:sz w:val="16"/>
                <w:szCs w:val="16"/>
                <w:lang w:val="en-GB"/>
              </w:rPr>
            </w:pPr>
            <w:r>
              <w:rPr>
                <w:rFonts w:ascii="Arial" w:hAnsi="Arial" w:cs="Arial"/>
                <w:color w:val="000000"/>
                <w:sz w:val="16"/>
                <w:szCs w:val="16"/>
                <w:lang w:val="en-GB"/>
              </w:rPr>
              <w:t>10.14</w:t>
            </w:r>
          </w:p>
        </w:tc>
        <w:tc>
          <w:tcPr>
            <w:tcW w:w="4460" w:type="pct"/>
            <w:gridSpan w:val="9"/>
            <w:tcBorders>
              <w:top w:val="single" w:sz="4" w:space="0" w:color="auto"/>
              <w:left w:val="nil"/>
              <w:bottom w:val="single" w:sz="4" w:space="0" w:color="auto"/>
              <w:right w:val="single" w:sz="4" w:space="0" w:color="auto"/>
            </w:tcBorders>
            <w:shd w:val="clear" w:color="auto" w:fill="D9D9D9" w:themeFill="background1" w:themeFillShade="D9"/>
          </w:tcPr>
          <w:p w14:paraId="1AC731F8"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6"/>
                <w:szCs w:val="16"/>
                <w:lang w:val="en-GB"/>
              </w:rPr>
            </w:pPr>
            <w:r w:rsidRPr="00403FAF">
              <w:rPr>
                <w:rFonts w:ascii="Arial" w:hAnsi="Arial" w:cs="Arial"/>
                <w:b/>
                <w:bCs/>
                <w:color w:val="000000"/>
                <w:sz w:val="16"/>
                <w:szCs w:val="16"/>
                <w:lang w:val="en-GB"/>
              </w:rPr>
              <w:t>ENVELOPE SMS-PP Data Download on NAS messages</w:t>
            </w:r>
          </w:p>
        </w:tc>
      </w:tr>
      <w:tr w:rsidR="00A17FF3" w:rsidRPr="00682CBF" w14:paraId="616777EF"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0727BA25" w14:textId="3FC6AB6F" w:rsidR="00A17FF3" w:rsidRPr="00B05BAE" w:rsidRDefault="00A17FF3" w:rsidP="00A17FF3">
            <w:pPr>
              <w:widowControl w:val="0"/>
              <w:spacing w:after="0"/>
              <w:rPr>
                <w:rFonts w:ascii="Arial" w:hAnsi="Arial" w:cs="Arial"/>
                <w:b w:val="0"/>
                <w:bCs w:val="0"/>
                <w:color w:val="000000"/>
                <w:sz w:val="16"/>
                <w:szCs w:val="16"/>
              </w:rPr>
            </w:pPr>
            <w:r w:rsidRPr="00B168E1">
              <w:rPr>
                <w:rFonts w:ascii="Arial" w:hAnsi="Arial" w:cs="Arial"/>
                <w:color w:val="000000"/>
                <w:sz w:val="16"/>
                <w:szCs w:val="16"/>
              </w:rPr>
              <w:t>10.14.1</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1A1CE41A" w14:textId="77777777" w:rsidR="00A17FF3" w:rsidRPr="00B05BAE"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Routing Indicator Data update via DL NAS TRANSPORT messages</w:t>
            </w:r>
          </w:p>
        </w:tc>
      </w:tr>
      <w:tr w:rsidR="00A17FF3" w:rsidRPr="00682CBF" w14:paraId="158B88F3"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5970F865"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5DF61C1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1.1</w:t>
            </w:r>
          </w:p>
        </w:tc>
        <w:tc>
          <w:tcPr>
            <w:tcW w:w="987" w:type="pct"/>
            <w:tcBorders>
              <w:top w:val="single" w:sz="4" w:space="0" w:color="auto"/>
              <w:bottom w:val="single" w:sz="4" w:space="0" w:color="auto"/>
            </w:tcBorders>
            <w:shd w:val="clear" w:color="auto" w:fill="auto"/>
          </w:tcPr>
          <w:p w14:paraId="45A0CA04"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not requested"</w:t>
            </w:r>
          </w:p>
        </w:tc>
        <w:tc>
          <w:tcPr>
            <w:tcW w:w="396" w:type="pct"/>
            <w:tcBorders>
              <w:top w:val="single" w:sz="4" w:space="0" w:color="auto"/>
              <w:bottom w:val="single" w:sz="4" w:space="0" w:color="auto"/>
            </w:tcBorders>
            <w:shd w:val="clear" w:color="auto" w:fill="auto"/>
          </w:tcPr>
          <w:p w14:paraId="4472DA9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53986BD"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0AF2C2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1E093C77"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361592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8A50DC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5F0F178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3F8BEE7B"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5C10EC3D"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043B80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1.2</w:t>
            </w:r>
          </w:p>
        </w:tc>
        <w:tc>
          <w:tcPr>
            <w:tcW w:w="987" w:type="pct"/>
            <w:tcBorders>
              <w:top w:val="single" w:sz="4" w:space="0" w:color="auto"/>
              <w:bottom w:val="single" w:sz="4" w:space="0" w:color="auto"/>
            </w:tcBorders>
            <w:shd w:val="clear" w:color="auto" w:fill="auto"/>
          </w:tcPr>
          <w:p w14:paraId="10F8A70A"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not requested" and "re-registration requested"</w:t>
            </w:r>
          </w:p>
        </w:tc>
        <w:tc>
          <w:tcPr>
            <w:tcW w:w="396" w:type="pct"/>
            <w:tcBorders>
              <w:top w:val="single" w:sz="4" w:space="0" w:color="auto"/>
              <w:bottom w:val="single" w:sz="4" w:space="0" w:color="auto"/>
            </w:tcBorders>
            <w:shd w:val="clear" w:color="auto" w:fill="auto"/>
          </w:tcPr>
          <w:p w14:paraId="2E2CD5B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090FB85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B1F491B"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A445B70"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6B74AE3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764CDF67"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E2367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54C43A1B"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23513E68"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3DD4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1.3</w:t>
            </w:r>
          </w:p>
        </w:tc>
        <w:tc>
          <w:tcPr>
            <w:tcW w:w="987" w:type="pct"/>
            <w:tcBorders>
              <w:top w:val="single" w:sz="4" w:space="0" w:color="auto"/>
              <w:bottom w:val="single" w:sz="4" w:space="0" w:color="auto"/>
            </w:tcBorders>
            <w:shd w:val="clear" w:color="auto" w:fill="auto"/>
          </w:tcPr>
          <w:p w14:paraId="20DC7077" w14:textId="77777777" w:rsidR="00A17FF3" w:rsidRPr="005C544B"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requested"</w:t>
            </w:r>
          </w:p>
        </w:tc>
        <w:tc>
          <w:tcPr>
            <w:tcW w:w="396" w:type="pct"/>
            <w:tcBorders>
              <w:top w:val="single" w:sz="4" w:space="0" w:color="auto"/>
              <w:bottom w:val="single" w:sz="4" w:space="0" w:color="auto"/>
            </w:tcBorders>
            <w:shd w:val="clear" w:color="auto" w:fill="auto"/>
          </w:tcPr>
          <w:p w14:paraId="43D35B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1E634DA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62A7CD79"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5A827CD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AFB19F1"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E1F1F5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B026948"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A17FF3" w:rsidRPr="00682CBF" w14:paraId="6AF165C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6750BCB9"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1F64EA96"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1.4</w:t>
            </w:r>
          </w:p>
        </w:tc>
        <w:tc>
          <w:tcPr>
            <w:tcW w:w="987" w:type="pct"/>
            <w:tcBorders>
              <w:top w:val="single" w:sz="4" w:space="0" w:color="auto"/>
              <w:bottom w:val="single" w:sz="4" w:space="0" w:color="auto"/>
            </w:tcBorders>
            <w:shd w:val="clear" w:color="auto" w:fill="auto"/>
          </w:tcPr>
          <w:p w14:paraId="7D884D1D"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"re-registration not requested"</w:t>
            </w:r>
          </w:p>
        </w:tc>
        <w:tc>
          <w:tcPr>
            <w:tcW w:w="396" w:type="pct"/>
            <w:tcBorders>
              <w:top w:val="single" w:sz="4" w:space="0" w:color="auto"/>
              <w:bottom w:val="single" w:sz="4" w:space="0" w:color="auto"/>
            </w:tcBorders>
            <w:shd w:val="clear" w:color="auto" w:fill="auto"/>
          </w:tcPr>
          <w:p w14:paraId="71033C7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4333623"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5BB0AA4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80CC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1F30E24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31665B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3EC2821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40102CE3"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5AE322C8" w14:textId="54117364"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t>10.14.2</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56BA31AA" w14:textId="77777777" w:rsidR="00A17FF3" w:rsidRPr="00B168E1"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DL NAS TRANSPORT message</w:t>
            </w:r>
          </w:p>
        </w:tc>
      </w:tr>
      <w:tr w:rsidR="00A17FF3" w:rsidRPr="00682CBF" w14:paraId="5ED74BB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4796CA0B" w14:textId="77777777" w:rsidR="00A17FF3" w:rsidRPr="005C544B"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7ED1F01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2.1</w:t>
            </w:r>
          </w:p>
        </w:tc>
        <w:tc>
          <w:tcPr>
            <w:tcW w:w="987" w:type="pct"/>
            <w:tcBorders>
              <w:top w:val="single" w:sz="4" w:space="0" w:color="auto"/>
              <w:bottom w:val="single" w:sz="4" w:space="0" w:color="auto"/>
            </w:tcBorders>
            <w:shd w:val="clear" w:color="auto" w:fill="auto"/>
          </w:tcPr>
          <w:p w14:paraId="56F3C7D7" w14:textId="77777777" w:rsidR="00A17FF3" w:rsidRPr="005C544B"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6146731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66BB5B4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3CAAA085"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78DCD85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4B64937E"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C7B15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48F1C978"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393FC6D9" w14:textId="77777777" w:rsidTr="0004186E">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nil"/>
              <w:right w:val="single" w:sz="4" w:space="0" w:color="auto"/>
            </w:tcBorders>
            <w:shd w:val="clear" w:color="auto" w:fill="auto"/>
          </w:tcPr>
          <w:p w14:paraId="46952CB9"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63E17EDC"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2.3</w:t>
            </w:r>
          </w:p>
        </w:tc>
        <w:tc>
          <w:tcPr>
            <w:tcW w:w="987" w:type="pct"/>
            <w:tcBorders>
              <w:top w:val="single" w:sz="4" w:space="0" w:color="auto"/>
              <w:bottom w:val="single" w:sz="4" w:space="0" w:color="auto"/>
            </w:tcBorders>
            <w:shd w:val="clear" w:color="auto" w:fill="auto"/>
          </w:tcPr>
          <w:p w14:paraId="5CCCACF7" w14:textId="77777777" w:rsidR="00A17FF3" w:rsidRPr="00403FA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"Acknowledgement requested" and REFRESH command [Steering of Roaming]</w:t>
            </w:r>
          </w:p>
        </w:tc>
        <w:tc>
          <w:tcPr>
            <w:tcW w:w="396" w:type="pct"/>
            <w:tcBorders>
              <w:top w:val="single" w:sz="4" w:space="0" w:color="auto"/>
              <w:bottom w:val="single" w:sz="4" w:space="0" w:color="auto"/>
            </w:tcBorders>
            <w:shd w:val="clear" w:color="auto" w:fill="auto"/>
          </w:tcPr>
          <w:p w14:paraId="331460E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FD6BB0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5BD233CA"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A19BF53"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38CD9F0E"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435BB600"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3061F6A4" w14:textId="77777777" w:rsidR="00A17FF3" w:rsidRPr="005C544B"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41BF8763"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5EBC416E" w14:textId="77777777" w:rsidR="00A17FF3" w:rsidRPr="005C544B" w:rsidRDefault="00A17FF3" w:rsidP="00A17FF3">
            <w:pPr>
              <w:widowControl w:val="0"/>
              <w:spacing w:after="0"/>
              <w:jc w:val="center"/>
              <w:rPr>
                <w:rFonts w:ascii="Arial" w:hAnsi="Arial" w:cs="Arial"/>
                <w:b w:val="0"/>
                <w:bCs w:val="0"/>
                <w:sz w:val="16"/>
                <w:szCs w:val="16"/>
              </w:rPr>
            </w:pPr>
          </w:p>
        </w:tc>
        <w:tc>
          <w:tcPr>
            <w:tcW w:w="235" w:type="pct"/>
            <w:tcBorders>
              <w:top w:val="single" w:sz="4" w:space="0" w:color="auto"/>
              <w:left w:val="single" w:sz="4" w:space="0" w:color="auto"/>
              <w:bottom w:val="single" w:sz="4" w:space="0" w:color="auto"/>
            </w:tcBorders>
            <w:shd w:val="clear" w:color="auto" w:fill="auto"/>
          </w:tcPr>
          <w:p w14:paraId="7727078D"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2.4</w:t>
            </w:r>
          </w:p>
        </w:tc>
        <w:tc>
          <w:tcPr>
            <w:tcW w:w="987" w:type="pct"/>
            <w:tcBorders>
              <w:top w:val="single" w:sz="4" w:space="0" w:color="auto"/>
              <w:bottom w:val="single" w:sz="4" w:space="0" w:color="auto"/>
            </w:tcBorders>
            <w:shd w:val="clear" w:color="auto" w:fill="auto"/>
          </w:tcPr>
          <w:p w14:paraId="2F59B053" w14:textId="30766D26" w:rsidR="00A17FF3" w:rsidRPr="00403FA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794B6F">
              <w:rPr>
                <w:rFonts w:ascii="Arial" w:hAnsi="Arial" w:cs="Arial"/>
                <w:color w:val="000000"/>
                <w:sz w:val="16"/>
                <w:szCs w:val="16"/>
                <w:lang w:val="en-GB"/>
              </w:rPr>
              <w:t>L</w:t>
            </w:r>
            <w:r w:rsidRPr="00682CBF">
              <w:rPr>
                <w:rFonts w:ascii="Arial" w:hAnsi="Arial" w:cs="Arial"/>
                <w:color w:val="000000"/>
                <w:sz w:val="16"/>
                <w:szCs w:val="16"/>
                <w:lang w:val="en-GB"/>
              </w:rPr>
              <w:t>ong message in several ENVELOPE commands with REFRESH command [Steering of Roaming]</w:t>
            </w:r>
          </w:p>
        </w:tc>
        <w:tc>
          <w:tcPr>
            <w:tcW w:w="396" w:type="pct"/>
            <w:tcBorders>
              <w:top w:val="single" w:sz="4" w:space="0" w:color="auto"/>
              <w:bottom w:val="single" w:sz="4" w:space="0" w:color="auto"/>
            </w:tcBorders>
            <w:shd w:val="clear" w:color="auto" w:fill="auto"/>
          </w:tcPr>
          <w:p w14:paraId="1ECE1C9F"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Rel-16</w:t>
            </w:r>
          </w:p>
        </w:tc>
        <w:tc>
          <w:tcPr>
            <w:tcW w:w="396" w:type="pct"/>
            <w:tcBorders>
              <w:top w:val="single" w:sz="4" w:space="0" w:color="auto"/>
              <w:bottom w:val="single" w:sz="4" w:space="0" w:color="auto"/>
            </w:tcBorders>
            <w:shd w:val="clear" w:color="auto" w:fill="auto"/>
          </w:tcPr>
          <w:p w14:paraId="642CC9A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p>
        </w:tc>
        <w:tc>
          <w:tcPr>
            <w:tcW w:w="538" w:type="pct"/>
            <w:tcBorders>
              <w:top w:val="single" w:sz="4" w:space="0" w:color="auto"/>
              <w:bottom w:val="single" w:sz="4" w:space="0" w:color="auto"/>
            </w:tcBorders>
            <w:shd w:val="clear" w:color="auto" w:fill="auto"/>
          </w:tcPr>
          <w:p w14:paraId="2540762A"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3501FE1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7D106C"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60EBB9D4"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c>
          <w:tcPr>
            <w:tcW w:w="382" w:type="pct"/>
            <w:tcBorders>
              <w:top w:val="single" w:sz="4" w:space="0" w:color="auto"/>
              <w:bottom w:val="single" w:sz="4" w:space="0" w:color="auto"/>
              <w:right w:val="single" w:sz="4" w:space="0" w:color="auto"/>
            </w:tcBorders>
            <w:shd w:val="clear" w:color="auto" w:fill="auto"/>
          </w:tcPr>
          <w:p w14:paraId="4E44D581" w14:textId="77777777" w:rsidR="00A17FF3" w:rsidRPr="005C544B"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p>
        </w:tc>
      </w:tr>
      <w:tr w:rsidR="00A17FF3" w:rsidRPr="00682CBF" w14:paraId="3A74E3C2" w14:textId="77777777" w:rsidTr="00A43F4C">
        <w:trPr>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F2F2F2" w:themeFill="background1" w:themeFillShade="F2"/>
          </w:tcPr>
          <w:p w14:paraId="6BB9AC6A" w14:textId="066243AE" w:rsidR="00A17FF3" w:rsidRPr="00B05BAE" w:rsidRDefault="00A17FF3" w:rsidP="00A17FF3">
            <w:pPr>
              <w:widowControl w:val="0"/>
              <w:spacing w:after="0"/>
              <w:rPr>
                <w:rFonts w:ascii="Arial" w:hAnsi="Arial" w:cs="Arial"/>
                <w:b w:val="0"/>
                <w:bCs w:val="0"/>
                <w:color w:val="000000"/>
                <w:sz w:val="16"/>
                <w:szCs w:val="16"/>
                <w:lang w:val="en-GB"/>
              </w:rPr>
            </w:pPr>
            <w:r w:rsidRPr="00B168E1">
              <w:rPr>
                <w:rFonts w:ascii="Arial" w:hAnsi="Arial" w:cs="Arial"/>
                <w:color w:val="000000"/>
                <w:sz w:val="16"/>
                <w:szCs w:val="16"/>
              </w:rPr>
              <w:lastRenderedPageBreak/>
              <w:t>10.14.3</w:t>
            </w:r>
          </w:p>
        </w:tc>
        <w:tc>
          <w:tcPr>
            <w:tcW w:w="4460" w:type="pct"/>
            <w:gridSpan w:val="9"/>
            <w:tcBorders>
              <w:top w:val="single" w:sz="4" w:space="0" w:color="auto"/>
              <w:left w:val="nil"/>
              <w:bottom w:val="single" w:sz="4" w:space="0" w:color="auto"/>
              <w:right w:val="single" w:sz="4" w:space="0" w:color="auto"/>
            </w:tcBorders>
            <w:shd w:val="clear" w:color="auto" w:fill="F2F2F2" w:themeFill="background1" w:themeFillShade="F2"/>
          </w:tcPr>
          <w:p w14:paraId="4D185B56" w14:textId="77777777" w:rsidR="00A17FF3" w:rsidRPr="00B05BAE"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B05BAE">
              <w:rPr>
                <w:rFonts w:ascii="Arial" w:hAnsi="Arial" w:cs="Arial"/>
                <w:color w:val="000000"/>
                <w:sz w:val="16"/>
                <w:szCs w:val="16"/>
                <w:lang w:val="en-GB"/>
              </w:rPr>
              <w:t>Steering of Roaming via REGISTRATION ACCEPT message</w:t>
            </w:r>
          </w:p>
        </w:tc>
      </w:tr>
      <w:tr w:rsidR="00A17FF3" w:rsidRPr="00682CBF" w14:paraId="353B0200" w14:textId="77777777" w:rsidTr="0004186E">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nil"/>
              <w:right w:val="single" w:sz="4" w:space="0" w:color="auto"/>
            </w:tcBorders>
            <w:shd w:val="clear" w:color="auto" w:fill="auto"/>
          </w:tcPr>
          <w:p w14:paraId="31526A6F"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41C9FFD0"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3.1</w:t>
            </w:r>
          </w:p>
        </w:tc>
        <w:tc>
          <w:tcPr>
            <w:tcW w:w="987" w:type="pct"/>
            <w:tcBorders>
              <w:top w:val="single" w:sz="4" w:space="0" w:color="auto"/>
              <w:bottom w:val="single" w:sz="4" w:space="0" w:color="auto"/>
            </w:tcBorders>
            <w:shd w:val="clear" w:color="auto" w:fill="auto"/>
          </w:tcPr>
          <w:p w14:paraId="7D67A015" w14:textId="77777777" w:rsidR="00A17FF3" w:rsidRPr="00DB582F" w:rsidRDefault="00A17FF3" w:rsidP="00A17FF3">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REFRESH command [Steering of Roaming]</w:t>
            </w:r>
          </w:p>
        </w:tc>
        <w:tc>
          <w:tcPr>
            <w:tcW w:w="396" w:type="pct"/>
            <w:tcBorders>
              <w:top w:val="single" w:sz="4" w:space="0" w:color="auto"/>
              <w:bottom w:val="single" w:sz="4" w:space="0" w:color="auto"/>
            </w:tcBorders>
            <w:shd w:val="clear" w:color="auto" w:fill="auto"/>
          </w:tcPr>
          <w:p w14:paraId="0B753773"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2ADCE6F5"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779516F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D9F43B9"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51F5CE0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5DED9066"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7DC9792F" w14:textId="77777777" w:rsidR="00A17FF3" w:rsidRPr="00DB582F" w:rsidRDefault="00A17FF3" w:rsidP="00A17FF3">
            <w:pPr>
              <w:widowControl w:val="0"/>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val="en-GB"/>
              </w:rPr>
            </w:pPr>
          </w:p>
        </w:tc>
      </w:tr>
      <w:tr w:rsidR="00A17FF3" w:rsidRPr="00682CBF" w14:paraId="03AF72ED"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540" w:type="pct"/>
            <w:tcBorders>
              <w:top w:val="nil"/>
              <w:left w:val="single" w:sz="4" w:space="0" w:color="auto"/>
              <w:bottom w:val="single" w:sz="4" w:space="0" w:color="auto"/>
              <w:right w:val="single" w:sz="4" w:space="0" w:color="auto"/>
            </w:tcBorders>
            <w:shd w:val="clear" w:color="auto" w:fill="auto"/>
          </w:tcPr>
          <w:p w14:paraId="33C892A4" w14:textId="77777777" w:rsidR="00A17FF3" w:rsidRPr="00DB582F" w:rsidRDefault="00A17FF3" w:rsidP="00A17FF3">
            <w:pPr>
              <w:widowControl w:val="0"/>
              <w:spacing w:after="0"/>
              <w:jc w:val="center"/>
              <w:rPr>
                <w:rFonts w:ascii="Arial" w:hAnsi="Arial" w:cs="Arial"/>
                <w:b w:val="0"/>
                <w:bCs w:val="0"/>
                <w:sz w:val="16"/>
                <w:szCs w:val="16"/>
                <w:lang w:val="en-GB"/>
              </w:rPr>
            </w:pPr>
          </w:p>
        </w:tc>
        <w:tc>
          <w:tcPr>
            <w:tcW w:w="235" w:type="pct"/>
            <w:tcBorders>
              <w:top w:val="single" w:sz="4" w:space="0" w:color="auto"/>
              <w:left w:val="single" w:sz="4" w:space="0" w:color="auto"/>
              <w:bottom w:val="single" w:sz="4" w:space="0" w:color="auto"/>
            </w:tcBorders>
            <w:shd w:val="clear" w:color="auto" w:fill="auto"/>
          </w:tcPr>
          <w:p w14:paraId="30AE72D9"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3.3</w:t>
            </w:r>
          </w:p>
        </w:tc>
        <w:tc>
          <w:tcPr>
            <w:tcW w:w="987" w:type="pct"/>
            <w:tcBorders>
              <w:top w:val="single" w:sz="4" w:space="0" w:color="auto"/>
              <w:bottom w:val="single" w:sz="4" w:space="0" w:color="auto"/>
            </w:tcBorders>
            <w:shd w:val="clear" w:color="auto" w:fill="auto"/>
          </w:tcPr>
          <w:p w14:paraId="2F78BD6F" w14:textId="77777777" w:rsidR="00A17FF3" w:rsidRPr="00DB582F" w:rsidRDefault="00A17FF3" w:rsidP="00A17FF3">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Pr>
                <w:rFonts w:ascii="Arial" w:hAnsi="Arial" w:cs="Arial"/>
                <w:color w:val="000000"/>
                <w:sz w:val="16"/>
                <w:szCs w:val="16"/>
                <w:lang w:val="en-GB"/>
              </w:rPr>
              <w:t>L</w:t>
            </w:r>
            <w:r w:rsidRPr="00682CBF">
              <w:rPr>
                <w:rFonts w:ascii="Arial" w:hAnsi="Arial" w:cs="Arial"/>
                <w:color w:val="000000"/>
                <w:sz w:val="16"/>
                <w:szCs w:val="16"/>
                <w:lang w:val="en-GB"/>
              </w:rPr>
              <w:t>ong message with REFRESH command [Steering of Roaming]</w:t>
            </w:r>
          </w:p>
        </w:tc>
        <w:tc>
          <w:tcPr>
            <w:tcW w:w="396" w:type="pct"/>
            <w:tcBorders>
              <w:top w:val="single" w:sz="4" w:space="0" w:color="auto"/>
              <w:bottom w:val="single" w:sz="4" w:space="0" w:color="auto"/>
            </w:tcBorders>
            <w:shd w:val="clear" w:color="auto" w:fill="auto"/>
          </w:tcPr>
          <w:p w14:paraId="4608138E"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Rel-15</w:t>
            </w:r>
          </w:p>
        </w:tc>
        <w:tc>
          <w:tcPr>
            <w:tcW w:w="396" w:type="pct"/>
            <w:tcBorders>
              <w:top w:val="single" w:sz="4" w:space="0" w:color="auto"/>
              <w:bottom w:val="single" w:sz="4" w:space="0" w:color="auto"/>
            </w:tcBorders>
            <w:shd w:val="clear" w:color="auto" w:fill="auto"/>
          </w:tcPr>
          <w:p w14:paraId="3EE30C52"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538" w:type="pct"/>
            <w:tcBorders>
              <w:top w:val="single" w:sz="4" w:space="0" w:color="auto"/>
              <w:bottom w:val="single" w:sz="4" w:space="0" w:color="auto"/>
            </w:tcBorders>
            <w:shd w:val="clear" w:color="auto" w:fill="auto"/>
          </w:tcPr>
          <w:p w14:paraId="275C888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C231</w:t>
            </w:r>
          </w:p>
        </w:tc>
        <w:tc>
          <w:tcPr>
            <w:tcW w:w="538" w:type="pct"/>
            <w:tcBorders>
              <w:top w:val="single" w:sz="4" w:space="0" w:color="auto"/>
              <w:bottom w:val="single" w:sz="4" w:space="0" w:color="auto"/>
            </w:tcBorders>
            <w:shd w:val="clear" w:color="auto" w:fill="auto"/>
          </w:tcPr>
          <w:p w14:paraId="23EF25C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E.1/24 AND E.1/2</w:t>
            </w:r>
          </w:p>
        </w:tc>
        <w:tc>
          <w:tcPr>
            <w:tcW w:w="538" w:type="pct"/>
            <w:tcBorders>
              <w:top w:val="single" w:sz="4" w:space="0" w:color="auto"/>
              <w:bottom w:val="single" w:sz="4" w:space="0" w:color="auto"/>
            </w:tcBorders>
            <w:shd w:val="clear" w:color="auto" w:fill="auto"/>
          </w:tcPr>
          <w:p w14:paraId="2888D846"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682CBF">
              <w:rPr>
                <w:rFonts w:ascii="Arial" w:hAnsi="Arial" w:cs="Arial"/>
                <w:color w:val="000000"/>
                <w:sz w:val="16"/>
                <w:szCs w:val="16"/>
                <w:lang w:val="en-GB"/>
              </w:rPr>
              <w:t>NG-SS only</w:t>
            </w:r>
          </w:p>
        </w:tc>
        <w:tc>
          <w:tcPr>
            <w:tcW w:w="450" w:type="pct"/>
            <w:tcBorders>
              <w:top w:val="single" w:sz="4" w:space="0" w:color="auto"/>
              <w:bottom w:val="single" w:sz="4" w:space="0" w:color="auto"/>
              <w:right w:val="single" w:sz="4" w:space="0" w:color="auto"/>
            </w:tcBorders>
            <w:shd w:val="clear" w:color="auto" w:fill="auto"/>
          </w:tcPr>
          <w:p w14:paraId="24DDC9E0"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c>
          <w:tcPr>
            <w:tcW w:w="382" w:type="pct"/>
            <w:tcBorders>
              <w:top w:val="single" w:sz="4" w:space="0" w:color="auto"/>
              <w:bottom w:val="single" w:sz="4" w:space="0" w:color="auto"/>
              <w:right w:val="single" w:sz="4" w:space="0" w:color="auto"/>
            </w:tcBorders>
            <w:shd w:val="clear" w:color="auto" w:fill="auto"/>
          </w:tcPr>
          <w:p w14:paraId="6B96650C" w14:textId="77777777" w:rsidR="00A17FF3" w:rsidRPr="00DB582F" w:rsidRDefault="00A17FF3" w:rsidP="00A17FF3">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val="en-GB"/>
              </w:rPr>
            </w:pPr>
          </w:p>
        </w:tc>
      </w:tr>
      <w:tr w:rsidR="00E13A5F" w:rsidRPr="00682CBF" w14:paraId="6871102B" w14:textId="77777777" w:rsidTr="00E13A5F">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40" w:type="pct"/>
            <w:tcBorders>
              <w:top w:val="single" w:sz="4" w:space="0" w:color="auto"/>
              <w:left w:val="single" w:sz="4" w:space="0" w:color="auto"/>
              <w:bottom w:val="single" w:sz="4" w:space="0" w:color="auto"/>
              <w:right w:val="nil"/>
            </w:tcBorders>
            <w:shd w:val="clear" w:color="auto" w:fill="BFBFBF" w:themeFill="background1" w:themeFillShade="BF"/>
          </w:tcPr>
          <w:p w14:paraId="6D72A757" w14:textId="709B6427" w:rsidR="00E13A5F" w:rsidRPr="00E13A5F" w:rsidRDefault="00E13A5F" w:rsidP="00E13A5F">
            <w:pPr>
              <w:widowControl w:val="0"/>
              <w:spacing w:after="0"/>
              <w:rPr>
                <w:rFonts w:ascii="Arial" w:hAnsi="Arial" w:cs="Arial"/>
                <w:color w:val="000000"/>
                <w:sz w:val="16"/>
                <w:szCs w:val="16"/>
                <w:lang w:val="en-GB"/>
              </w:rPr>
            </w:pPr>
            <w:r w:rsidRPr="00E13A5F">
              <w:rPr>
                <w:rFonts w:ascii="Arial" w:hAnsi="Arial" w:cs="Arial"/>
                <w:color w:val="000000"/>
                <w:sz w:val="16"/>
                <w:szCs w:val="16"/>
                <w:lang w:val="en-GB"/>
              </w:rPr>
              <w:t>10.15</w:t>
            </w:r>
          </w:p>
        </w:tc>
        <w:tc>
          <w:tcPr>
            <w:tcW w:w="4460" w:type="pct"/>
            <w:gridSpan w:val="9"/>
            <w:tcBorders>
              <w:top w:val="single" w:sz="4" w:space="0" w:color="auto"/>
              <w:left w:val="nil"/>
              <w:bottom w:val="single" w:sz="4" w:space="0" w:color="auto"/>
              <w:right w:val="single" w:sz="4" w:space="0" w:color="auto"/>
            </w:tcBorders>
            <w:shd w:val="clear" w:color="auto" w:fill="BFBFBF" w:themeFill="background1" w:themeFillShade="BF"/>
          </w:tcPr>
          <w:p w14:paraId="639BBB65" w14:textId="4DE2665D" w:rsidR="00E13A5F" w:rsidRPr="00E13A5F" w:rsidRDefault="00E13A5F" w:rsidP="00E13A5F">
            <w:pPr>
              <w:widowControl w:val="0"/>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GB"/>
              </w:rPr>
            </w:pPr>
            <w:bookmarkStart w:id="158" w:name="OLE_LINK13"/>
            <w:r w:rsidRPr="00E13A5F">
              <w:rPr>
                <w:rFonts w:ascii="Arial" w:hAnsi="Arial" w:cs="Arial" w:hint="eastAsia"/>
                <w:b/>
                <w:bCs/>
                <w:color w:val="000000"/>
                <w:sz w:val="16"/>
                <w:szCs w:val="16"/>
                <w:lang w:val="en-GB"/>
              </w:rPr>
              <w:t>Geographical location discovery</w:t>
            </w:r>
            <w:bookmarkEnd w:id="158"/>
          </w:p>
        </w:tc>
      </w:tr>
      <w:tr w:rsidR="004E7984" w:rsidRPr="00682CBF" w14:paraId="5323D9B1" w14:textId="77777777" w:rsidTr="00E13A5F">
        <w:trPr>
          <w:cantSplit/>
        </w:trPr>
        <w:tc>
          <w:tcPr>
            <w:cnfStyle w:val="001000000000" w:firstRow="0" w:lastRow="0" w:firstColumn="1" w:lastColumn="0" w:oddVBand="0" w:evenVBand="0" w:oddHBand="0" w:evenHBand="0" w:firstRowFirstColumn="0" w:firstRowLastColumn="0" w:lastRowFirstColumn="0" w:lastRowLastColumn="0"/>
            <w:tcW w:w="0" w:type="pct"/>
            <w:tcBorders>
              <w:top w:val="single" w:sz="4" w:space="0" w:color="auto"/>
              <w:left w:val="single" w:sz="4" w:space="0" w:color="auto"/>
              <w:bottom w:val="single" w:sz="4" w:space="0" w:color="auto"/>
              <w:right w:val="single" w:sz="4" w:space="0" w:color="auto"/>
            </w:tcBorders>
            <w:shd w:val="clear" w:color="auto" w:fill="auto"/>
          </w:tcPr>
          <w:p w14:paraId="206B0A74" w14:textId="77777777" w:rsidR="00E13A5F" w:rsidRPr="00DB582F" w:rsidRDefault="00E13A5F" w:rsidP="00E13A5F">
            <w:pPr>
              <w:widowControl w:val="0"/>
              <w:spacing w:after="0"/>
              <w:jc w:val="center"/>
              <w:rPr>
                <w:rFonts w:ascii="Arial" w:hAnsi="Arial" w:cs="Arial"/>
                <w:b w:val="0"/>
                <w:bCs w:val="0"/>
                <w:sz w:val="16"/>
                <w:szCs w:val="16"/>
              </w:rPr>
            </w:pPr>
          </w:p>
        </w:tc>
        <w:tc>
          <w:tcPr>
            <w:tcW w:w="0" w:type="pct"/>
            <w:tcBorders>
              <w:top w:val="single" w:sz="4" w:space="0" w:color="auto"/>
              <w:left w:val="single" w:sz="4" w:space="0" w:color="auto"/>
              <w:bottom w:val="single" w:sz="4" w:space="0" w:color="auto"/>
            </w:tcBorders>
            <w:shd w:val="clear" w:color="auto" w:fill="auto"/>
          </w:tcPr>
          <w:p w14:paraId="457CB512" w14:textId="2433759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1.1</w:t>
            </w:r>
          </w:p>
        </w:tc>
        <w:tc>
          <w:tcPr>
            <w:tcW w:w="0" w:type="pct"/>
            <w:tcBorders>
              <w:top w:val="single" w:sz="4" w:space="0" w:color="auto"/>
              <w:bottom w:val="single" w:sz="4" w:space="0" w:color="auto"/>
            </w:tcBorders>
            <w:shd w:val="clear" w:color="auto" w:fill="auto"/>
          </w:tcPr>
          <w:p w14:paraId="5C3B3E77" w14:textId="653281C9" w:rsidR="00E13A5F" w:rsidRPr="00E13A5F" w:rsidRDefault="00E13A5F" w:rsidP="00E13A5F">
            <w:pPr>
              <w:widowControl w:val="0"/>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hint="eastAsia"/>
                <w:color w:val="000000"/>
                <w:sz w:val="16"/>
                <w:szCs w:val="16"/>
                <w:lang w:val="en-GB"/>
              </w:rPr>
              <w:t>Geographical location discovery, Preferred GAD shapes is Ellipsoid point with altitude, NG-RAN</w:t>
            </w:r>
          </w:p>
        </w:tc>
        <w:tc>
          <w:tcPr>
            <w:tcW w:w="0" w:type="pct"/>
            <w:tcBorders>
              <w:top w:val="single" w:sz="4" w:space="0" w:color="auto"/>
              <w:bottom w:val="single" w:sz="4" w:space="0" w:color="auto"/>
            </w:tcBorders>
            <w:shd w:val="clear" w:color="auto" w:fill="auto"/>
          </w:tcPr>
          <w:p w14:paraId="67D84DA5" w14:textId="5DA9DFBF"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Rel-1</w:t>
            </w:r>
            <w:r w:rsidRPr="00E13A5F">
              <w:rPr>
                <w:rFonts w:ascii="Arial" w:hAnsi="Arial" w:cs="Arial" w:hint="eastAsia"/>
                <w:color w:val="000000"/>
                <w:sz w:val="16"/>
                <w:szCs w:val="16"/>
                <w:lang w:val="en-GB"/>
              </w:rPr>
              <w:t>5</w:t>
            </w:r>
          </w:p>
        </w:tc>
        <w:tc>
          <w:tcPr>
            <w:tcW w:w="0" w:type="pct"/>
            <w:tcBorders>
              <w:top w:val="single" w:sz="4" w:space="0" w:color="auto"/>
              <w:bottom w:val="single" w:sz="4" w:space="0" w:color="auto"/>
            </w:tcBorders>
            <w:shd w:val="clear" w:color="auto" w:fill="auto"/>
          </w:tcPr>
          <w:p w14:paraId="70279ACA" w14:textId="77777777"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p>
        </w:tc>
        <w:tc>
          <w:tcPr>
            <w:tcW w:w="0" w:type="pct"/>
            <w:tcBorders>
              <w:top w:val="single" w:sz="4" w:space="0" w:color="auto"/>
              <w:bottom w:val="single" w:sz="4" w:space="0" w:color="auto"/>
            </w:tcBorders>
            <w:shd w:val="clear" w:color="auto" w:fill="auto"/>
          </w:tcPr>
          <w:p w14:paraId="3A6A2E25" w14:textId="58F99986"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C237</w:t>
            </w:r>
          </w:p>
        </w:tc>
        <w:tc>
          <w:tcPr>
            <w:tcW w:w="0" w:type="pct"/>
            <w:tcBorders>
              <w:top w:val="single" w:sz="4" w:space="0" w:color="auto"/>
              <w:bottom w:val="single" w:sz="4" w:space="0" w:color="auto"/>
            </w:tcBorders>
            <w:shd w:val="clear" w:color="auto" w:fill="auto"/>
          </w:tcPr>
          <w:p w14:paraId="16791789" w14:textId="6A9B03B8" w:rsidR="00E13A5F" w:rsidRPr="00E13A5F" w:rsidRDefault="00E13A5F" w:rsidP="00E13A5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181</w:t>
            </w:r>
            <w:r w:rsidRPr="00E13A5F">
              <w:rPr>
                <w:rFonts w:ascii="Arial" w:hAnsi="Arial" w:cs="Arial"/>
                <w:color w:val="000000"/>
                <w:sz w:val="16"/>
                <w:szCs w:val="16"/>
                <w:lang w:val="en-GB"/>
              </w:rPr>
              <w:t xml:space="preserve">  AND</w:t>
            </w:r>
            <w:r>
              <w:rPr>
                <w:rFonts w:ascii="Arial" w:hAnsi="Arial" w:cs="Arial"/>
                <w:color w:val="000000"/>
                <w:sz w:val="16"/>
                <w:szCs w:val="16"/>
                <w:lang w:val="en-GB"/>
              </w:rPr>
              <w:t xml:space="preserve"> </w:t>
            </w:r>
            <w:r w:rsidRPr="00E13A5F">
              <w:rPr>
                <w:rFonts w:ascii="Arial" w:hAnsi="Arial" w:cs="Arial"/>
                <w:color w:val="000000"/>
                <w:sz w:val="16"/>
                <w:szCs w:val="16"/>
                <w:lang w:val="en-GB"/>
              </w:rPr>
              <w:t>E.1/</w:t>
            </w:r>
            <w:r w:rsidRPr="00E13A5F">
              <w:rPr>
                <w:rFonts w:ascii="Arial" w:hAnsi="Arial" w:cs="Arial" w:hint="eastAsia"/>
                <w:color w:val="000000"/>
                <w:sz w:val="16"/>
                <w:szCs w:val="16"/>
                <w:lang w:val="en-GB"/>
              </w:rPr>
              <w:t>238</w:t>
            </w:r>
            <w:r w:rsidRPr="00E13A5F">
              <w:rPr>
                <w:rFonts w:ascii="Arial" w:hAnsi="Arial" w:cs="Arial"/>
                <w:color w:val="000000"/>
                <w:sz w:val="16"/>
                <w:szCs w:val="16"/>
                <w:lang w:val="en-GB"/>
              </w:rPr>
              <w:t>)</w:t>
            </w:r>
          </w:p>
        </w:tc>
        <w:tc>
          <w:tcPr>
            <w:tcW w:w="0" w:type="pct"/>
            <w:tcBorders>
              <w:top w:val="single" w:sz="4" w:space="0" w:color="auto"/>
              <w:bottom w:val="single" w:sz="4" w:space="0" w:color="auto"/>
            </w:tcBorders>
            <w:shd w:val="clear" w:color="auto" w:fill="auto"/>
          </w:tcPr>
          <w:p w14:paraId="3E88B14B" w14:textId="21767804" w:rsidR="00E13A5F" w:rsidRPr="00E13A5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GB"/>
              </w:rPr>
            </w:pPr>
            <w:r w:rsidRPr="00E13A5F">
              <w:rPr>
                <w:rFonts w:ascii="Arial" w:hAnsi="Arial" w:cs="Arial"/>
                <w:color w:val="000000"/>
                <w:sz w:val="16"/>
                <w:szCs w:val="16"/>
                <w:lang w:val="en-GB"/>
              </w:rPr>
              <w:t>NG-SS only</w:t>
            </w:r>
          </w:p>
        </w:tc>
        <w:tc>
          <w:tcPr>
            <w:tcW w:w="0" w:type="pct"/>
            <w:tcBorders>
              <w:top w:val="single" w:sz="4" w:space="0" w:color="auto"/>
              <w:bottom w:val="single" w:sz="4" w:space="0" w:color="auto"/>
              <w:right w:val="single" w:sz="4" w:space="0" w:color="auto"/>
            </w:tcBorders>
            <w:shd w:val="clear" w:color="auto" w:fill="auto"/>
          </w:tcPr>
          <w:p w14:paraId="1D0671E0"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c>
          <w:tcPr>
            <w:tcW w:w="0" w:type="pct"/>
            <w:tcBorders>
              <w:top w:val="single" w:sz="4" w:space="0" w:color="auto"/>
              <w:bottom w:val="single" w:sz="4" w:space="0" w:color="auto"/>
              <w:right w:val="single" w:sz="4" w:space="0" w:color="auto"/>
            </w:tcBorders>
            <w:shd w:val="clear" w:color="auto" w:fill="auto"/>
          </w:tcPr>
          <w:p w14:paraId="1B4B59DF" w14:textId="77777777" w:rsidR="00E13A5F" w:rsidRPr="00DB582F" w:rsidRDefault="00E13A5F" w:rsidP="00E13A5F">
            <w:pPr>
              <w:widowControl w:val="0"/>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p>
        </w:tc>
      </w:tr>
      <w:tr w:rsidR="00A17FF3" w:rsidRPr="00682CBF" w14:paraId="1DB59656" w14:textId="77777777" w:rsidTr="00A43F4C">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5000" w:type="pct"/>
            <w:gridSpan w:val="10"/>
            <w:tcBorders>
              <w:top w:val="nil"/>
              <w:left w:val="single" w:sz="4" w:space="0" w:color="auto"/>
              <w:bottom w:val="single" w:sz="4" w:space="0" w:color="auto"/>
              <w:right w:val="single" w:sz="4" w:space="0" w:color="auto"/>
            </w:tcBorders>
            <w:shd w:val="clear" w:color="auto" w:fill="auto"/>
          </w:tcPr>
          <w:p w14:paraId="7CD8A16C" w14:textId="77777777" w:rsidR="00A17FF3" w:rsidRPr="00BA0786" w:rsidRDefault="00A17FF3" w:rsidP="00A17FF3">
            <w:pPr>
              <w:widowControl w:val="0"/>
              <w:spacing w:after="0"/>
              <w:rPr>
                <w:rFonts w:ascii="Arial" w:hAnsi="Arial" w:cs="Arial"/>
                <w:sz w:val="16"/>
                <w:szCs w:val="16"/>
                <w:lang w:val="en-GB"/>
              </w:rPr>
            </w:pPr>
            <w:r w:rsidRPr="00124983">
              <w:rPr>
                <w:rFonts w:ascii="Arial" w:hAnsi="Arial" w:cs="Arial"/>
                <w:b w:val="0"/>
                <w:bCs w:val="0"/>
                <w:color w:val="000000"/>
                <w:sz w:val="16"/>
                <w:szCs w:val="16"/>
                <w:lang w:val="en-GB"/>
              </w:rPr>
              <w:t>NOTE:</w:t>
            </w:r>
            <w:r w:rsidRPr="00124983">
              <w:rPr>
                <w:rFonts w:ascii="Arial" w:hAnsi="Arial" w:cs="Arial"/>
                <w:b w:val="0"/>
                <w:bCs w:val="0"/>
                <w:color w:val="000000"/>
                <w:sz w:val="16"/>
                <w:szCs w:val="16"/>
                <w:lang w:val="en-GB"/>
              </w:rPr>
              <w:tab/>
              <w:t>Blank entries indicate the latest valid release at the time of publication of this specification</w:t>
            </w:r>
          </w:p>
        </w:tc>
      </w:tr>
    </w:tbl>
    <w:p w14:paraId="5A551C82" w14:textId="77777777" w:rsidR="00252629" w:rsidRDefault="00252629" w:rsidP="00251AC5">
      <w:pPr>
        <w:widowControl w:val="0"/>
        <w:spacing w:after="0"/>
        <w:rPr>
          <w:rFonts w:ascii="Arial" w:hAnsi="Arial" w:cs="Arial"/>
          <w:sz w:val="16"/>
          <w:szCs w:val="16"/>
        </w:rPr>
      </w:pPr>
    </w:p>
    <w:p w14:paraId="45F0B99F" w14:textId="77777777" w:rsidR="003D3826" w:rsidRPr="00682CBF" w:rsidRDefault="003D3826" w:rsidP="003D3826">
      <w:pPr>
        <w:pStyle w:val="TH"/>
      </w:pPr>
    </w:p>
    <w:tbl>
      <w:tblPr>
        <w:tblW w:w="4915" w:type="pct"/>
        <w:jc w:val="center"/>
        <w:tblLook w:val="04A0" w:firstRow="1" w:lastRow="0" w:firstColumn="1" w:lastColumn="0" w:noHBand="0" w:noVBand="1"/>
      </w:tblPr>
      <w:tblGrid>
        <w:gridCol w:w="851"/>
        <w:gridCol w:w="4309"/>
        <w:gridCol w:w="4307"/>
      </w:tblGrid>
      <w:tr w:rsidR="001C5329" w:rsidRPr="00682CBF" w14:paraId="7F77BF4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39B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C101</w:t>
            </w:r>
          </w:p>
        </w:tc>
        <w:tc>
          <w:tcPr>
            <w:tcW w:w="2276" w:type="pct"/>
            <w:tcBorders>
              <w:top w:val="single" w:sz="4" w:space="0" w:color="auto"/>
              <w:left w:val="single" w:sz="4" w:space="0" w:color="auto"/>
              <w:bottom w:val="single" w:sz="4" w:space="0" w:color="auto"/>
              <w:right w:val="single" w:sz="4" w:space="0" w:color="auto"/>
            </w:tcBorders>
          </w:tcPr>
          <w:p w14:paraId="6CD0AD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 THEN M ELSE N/A</w:t>
            </w:r>
          </w:p>
        </w:tc>
        <w:tc>
          <w:tcPr>
            <w:tcW w:w="2275" w:type="pct"/>
            <w:tcBorders>
              <w:top w:val="single" w:sz="4" w:space="0" w:color="auto"/>
              <w:left w:val="single" w:sz="4" w:space="0" w:color="auto"/>
              <w:bottom w:val="single" w:sz="4" w:space="0" w:color="auto"/>
              <w:right w:val="single" w:sz="4" w:space="0" w:color="auto"/>
            </w:tcBorders>
          </w:tcPr>
          <w:p w14:paraId="1CAEF8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O_Cap_Conf</w:t>
            </w:r>
          </w:p>
        </w:tc>
      </w:tr>
      <w:tr w:rsidR="001C5329" w:rsidRPr="00682CBF" w14:paraId="454A3AE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FF2719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C102</w:t>
            </w:r>
          </w:p>
        </w:tc>
        <w:tc>
          <w:tcPr>
            <w:tcW w:w="2276" w:type="pct"/>
            <w:tcBorders>
              <w:top w:val="single" w:sz="4" w:space="0" w:color="auto"/>
              <w:left w:val="single" w:sz="4" w:space="0" w:color="auto"/>
              <w:bottom w:val="single" w:sz="4" w:space="0" w:color="auto"/>
              <w:right w:val="single" w:sz="4" w:space="0" w:color="auto"/>
            </w:tcBorders>
          </w:tcPr>
          <w:p w14:paraId="02FD9E6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56B3A83E" w14:textId="77777777" w:rsidR="00252629" w:rsidRPr="00682CBF" w:rsidRDefault="00252629" w:rsidP="00DF34BE">
            <w:pPr>
              <w:pStyle w:val="TAL"/>
              <w:keepNext w:val="0"/>
              <w:keepLines w:val="0"/>
              <w:widowControl w:val="0"/>
              <w:rPr>
                <w:rFonts w:cs="Arial"/>
                <w:sz w:val="16"/>
                <w:szCs w:val="16"/>
              </w:rPr>
            </w:pPr>
          </w:p>
        </w:tc>
      </w:tr>
      <w:tr w:rsidR="001C5329" w:rsidRPr="00682CBF" w14:paraId="7643558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C27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C103</w:t>
            </w:r>
          </w:p>
        </w:tc>
        <w:tc>
          <w:tcPr>
            <w:tcW w:w="2276" w:type="pct"/>
            <w:tcBorders>
              <w:top w:val="single" w:sz="4" w:space="0" w:color="auto"/>
              <w:left w:val="single" w:sz="4" w:space="0" w:color="auto"/>
              <w:bottom w:val="single" w:sz="4" w:space="0" w:color="auto"/>
              <w:right w:val="single" w:sz="4" w:space="0" w:color="auto"/>
            </w:tcBorders>
          </w:tcPr>
          <w:p w14:paraId="7F03C1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E358530" w14:textId="77777777" w:rsidR="00252629" w:rsidRPr="00682CBF" w:rsidRDefault="00252629" w:rsidP="00DF34BE">
            <w:pPr>
              <w:pStyle w:val="TAL"/>
              <w:keepNext w:val="0"/>
              <w:keepLines w:val="0"/>
              <w:widowControl w:val="0"/>
              <w:rPr>
                <w:rFonts w:cs="Arial"/>
                <w:sz w:val="16"/>
                <w:szCs w:val="16"/>
              </w:rPr>
            </w:pPr>
          </w:p>
        </w:tc>
      </w:tr>
      <w:tr w:rsidR="001C5329" w:rsidRPr="00682CBF" w14:paraId="47477E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352D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C104</w:t>
            </w:r>
          </w:p>
        </w:tc>
        <w:tc>
          <w:tcPr>
            <w:tcW w:w="2276" w:type="pct"/>
            <w:tcBorders>
              <w:top w:val="single" w:sz="4" w:space="0" w:color="auto"/>
              <w:left w:val="single" w:sz="4" w:space="0" w:color="auto"/>
              <w:bottom w:val="single" w:sz="4" w:space="0" w:color="auto"/>
              <w:right w:val="single" w:sz="4" w:space="0" w:color="auto"/>
            </w:tcBorders>
          </w:tcPr>
          <w:p w14:paraId="631031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 THEN M ELSE N/A</w:t>
            </w:r>
          </w:p>
        </w:tc>
        <w:tc>
          <w:tcPr>
            <w:tcW w:w="2275" w:type="pct"/>
            <w:tcBorders>
              <w:top w:val="single" w:sz="4" w:space="0" w:color="auto"/>
              <w:left w:val="single" w:sz="4" w:space="0" w:color="auto"/>
              <w:bottom w:val="single" w:sz="4" w:space="0" w:color="auto"/>
              <w:right w:val="single" w:sz="4" w:space="0" w:color="auto"/>
            </w:tcBorders>
          </w:tcPr>
          <w:p w14:paraId="7F464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O_Sust_text</w:t>
            </w:r>
          </w:p>
        </w:tc>
      </w:tr>
      <w:tr w:rsidR="001C5329" w:rsidRPr="00682CBF" w14:paraId="44963B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CB013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C105</w:t>
            </w:r>
          </w:p>
        </w:tc>
        <w:tc>
          <w:tcPr>
            <w:tcW w:w="2276" w:type="pct"/>
            <w:tcBorders>
              <w:top w:val="single" w:sz="4" w:space="0" w:color="auto"/>
              <w:left w:val="single" w:sz="4" w:space="0" w:color="auto"/>
              <w:bottom w:val="single" w:sz="4" w:space="0" w:color="auto"/>
              <w:right w:val="single" w:sz="4" w:space="0" w:color="auto"/>
            </w:tcBorders>
          </w:tcPr>
          <w:p w14:paraId="32FB0D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A.1/41 THEN M ELSE N/A</w:t>
            </w:r>
          </w:p>
        </w:tc>
        <w:tc>
          <w:tcPr>
            <w:tcW w:w="2275" w:type="pct"/>
            <w:tcBorders>
              <w:top w:val="single" w:sz="4" w:space="0" w:color="auto"/>
              <w:left w:val="single" w:sz="4" w:space="0" w:color="auto"/>
              <w:bottom w:val="single" w:sz="4" w:space="0" w:color="auto"/>
              <w:right w:val="single" w:sz="4" w:space="0" w:color="auto"/>
            </w:tcBorders>
          </w:tcPr>
          <w:p w14:paraId="6434470A" w14:textId="781975BD"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_Entry AND O_UCS2_Cyrillic</w:t>
            </w:r>
          </w:p>
        </w:tc>
      </w:tr>
      <w:tr w:rsidR="001C5329" w:rsidRPr="00682CBF" w14:paraId="1E170AC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747F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C106</w:t>
            </w:r>
          </w:p>
        </w:tc>
        <w:tc>
          <w:tcPr>
            <w:tcW w:w="2276" w:type="pct"/>
            <w:tcBorders>
              <w:top w:val="single" w:sz="4" w:space="0" w:color="auto"/>
              <w:left w:val="single" w:sz="4" w:space="0" w:color="auto"/>
              <w:bottom w:val="single" w:sz="4" w:space="0" w:color="auto"/>
              <w:right w:val="single" w:sz="4" w:space="0" w:color="auto"/>
            </w:tcBorders>
          </w:tcPr>
          <w:p w14:paraId="5A5C81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 THEN M ELSE N/A</w:t>
            </w:r>
          </w:p>
        </w:tc>
        <w:tc>
          <w:tcPr>
            <w:tcW w:w="2275" w:type="pct"/>
            <w:tcBorders>
              <w:top w:val="single" w:sz="4" w:space="0" w:color="auto"/>
              <w:left w:val="single" w:sz="4" w:space="0" w:color="auto"/>
              <w:bottom w:val="single" w:sz="4" w:space="0" w:color="auto"/>
              <w:right w:val="single" w:sz="4" w:space="0" w:color="auto"/>
            </w:tcBorders>
          </w:tcPr>
          <w:p w14:paraId="29D9A8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O_Ext_Str</w:t>
            </w:r>
          </w:p>
        </w:tc>
      </w:tr>
      <w:tr w:rsidR="001C5329" w:rsidRPr="00682CBF" w14:paraId="4BB660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04D1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C107</w:t>
            </w:r>
          </w:p>
        </w:tc>
        <w:tc>
          <w:tcPr>
            <w:tcW w:w="2276" w:type="pct"/>
            <w:tcBorders>
              <w:top w:val="single" w:sz="4" w:space="0" w:color="auto"/>
              <w:left w:val="single" w:sz="4" w:space="0" w:color="auto"/>
              <w:bottom w:val="single" w:sz="4" w:space="0" w:color="auto"/>
              <w:right w:val="single" w:sz="4" w:space="0" w:color="auto"/>
            </w:tcBorders>
          </w:tcPr>
          <w:p w14:paraId="54DE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 THEN M ELSE N/A</w:t>
            </w:r>
          </w:p>
        </w:tc>
        <w:tc>
          <w:tcPr>
            <w:tcW w:w="2275" w:type="pct"/>
            <w:tcBorders>
              <w:top w:val="single" w:sz="4" w:space="0" w:color="auto"/>
              <w:left w:val="single" w:sz="4" w:space="0" w:color="auto"/>
              <w:bottom w:val="single" w:sz="4" w:space="0" w:color="auto"/>
              <w:right w:val="single" w:sz="4" w:space="0" w:color="auto"/>
            </w:tcBorders>
          </w:tcPr>
          <w:p w14:paraId="70CEE1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O_Help</w:t>
            </w:r>
          </w:p>
        </w:tc>
      </w:tr>
      <w:tr w:rsidR="001C5329" w:rsidRPr="00682CBF" w14:paraId="24115A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9F31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C108</w:t>
            </w:r>
          </w:p>
        </w:tc>
        <w:tc>
          <w:tcPr>
            <w:tcW w:w="2276" w:type="pct"/>
            <w:tcBorders>
              <w:top w:val="single" w:sz="4" w:space="0" w:color="auto"/>
              <w:left w:val="single" w:sz="4" w:space="0" w:color="auto"/>
              <w:bottom w:val="single" w:sz="4" w:space="0" w:color="auto"/>
              <w:right w:val="single" w:sz="4" w:space="0" w:color="auto"/>
            </w:tcBorders>
          </w:tcPr>
          <w:p w14:paraId="2C4898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O.1 ELSE N/A</w:t>
            </w:r>
          </w:p>
        </w:tc>
        <w:tc>
          <w:tcPr>
            <w:tcW w:w="2275" w:type="pct"/>
            <w:tcBorders>
              <w:top w:val="single" w:sz="4" w:space="0" w:color="auto"/>
              <w:left w:val="single" w:sz="4" w:space="0" w:color="auto"/>
              <w:bottom w:val="single" w:sz="4" w:space="0" w:color="auto"/>
              <w:right w:val="single" w:sz="4" w:space="0" w:color="auto"/>
            </w:tcBorders>
          </w:tcPr>
          <w:p w14:paraId="77FF9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5012B8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8D1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C109</w:t>
            </w:r>
          </w:p>
        </w:tc>
        <w:tc>
          <w:tcPr>
            <w:tcW w:w="2276" w:type="pct"/>
            <w:tcBorders>
              <w:top w:val="single" w:sz="4" w:space="0" w:color="auto"/>
              <w:left w:val="single" w:sz="4" w:space="0" w:color="auto"/>
              <w:bottom w:val="single" w:sz="4" w:space="0" w:color="auto"/>
              <w:right w:val="single" w:sz="4" w:space="0" w:color="auto"/>
            </w:tcBorders>
          </w:tcPr>
          <w:p w14:paraId="3373810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THEN M ELSE N/A</w:t>
            </w:r>
          </w:p>
        </w:tc>
        <w:tc>
          <w:tcPr>
            <w:tcW w:w="2275" w:type="pct"/>
            <w:tcBorders>
              <w:top w:val="single" w:sz="4" w:space="0" w:color="auto"/>
              <w:left w:val="single" w:sz="4" w:space="0" w:color="auto"/>
              <w:bottom w:val="single" w:sz="4" w:space="0" w:color="auto"/>
              <w:right w:val="single" w:sz="4" w:space="0" w:color="auto"/>
            </w:tcBorders>
          </w:tcPr>
          <w:p w14:paraId="712AE0D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w:t>
            </w:r>
          </w:p>
        </w:tc>
      </w:tr>
      <w:tr w:rsidR="001C5329" w:rsidRPr="00682CBF" w14:paraId="7D0D904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F042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C110</w:t>
            </w:r>
          </w:p>
        </w:tc>
        <w:tc>
          <w:tcPr>
            <w:tcW w:w="2276" w:type="pct"/>
            <w:tcBorders>
              <w:top w:val="single" w:sz="4" w:space="0" w:color="auto"/>
              <w:left w:val="single" w:sz="4" w:space="0" w:color="auto"/>
              <w:bottom w:val="single" w:sz="4" w:space="0" w:color="auto"/>
              <w:right w:val="single" w:sz="4" w:space="0" w:color="auto"/>
            </w:tcBorders>
          </w:tcPr>
          <w:p w14:paraId="642A410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A.1/46 THEN M ELSE N/A</w:t>
            </w:r>
          </w:p>
        </w:tc>
        <w:tc>
          <w:tcPr>
            <w:tcW w:w="2275" w:type="pct"/>
            <w:tcBorders>
              <w:top w:val="single" w:sz="4" w:space="0" w:color="auto"/>
              <w:left w:val="single" w:sz="4" w:space="0" w:color="auto"/>
              <w:bottom w:val="single" w:sz="4" w:space="0" w:color="auto"/>
              <w:right w:val="single" w:sz="4" w:space="0" w:color="auto"/>
            </w:tcBorders>
          </w:tcPr>
          <w:p w14:paraId="440E8B9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w:t>
            </w:r>
          </w:p>
        </w:tc>
      </w:tr>
      <w:tr w:rsidR="001C5329" w:rsidRPr="00682CBF" w14:paraId="17BA80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489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C111</w:t>
            </w:r>
          </w:p>
        </w:tc>
        <w:tc>
          <w:tcPr>
            <w:tcW w:w="2276" w:type="pct"/>
            <w:tcBorders>
              <w:top w:val="single" w:sz="4" w:space="0" w:color="auto"/>
              <w:left w:val="single" w:sz="4" w:space="0" w:color="auto"/>
              <w:bottom w:val="single" w:sz="4" w:space="0" w:color="auto"/>
              <w:right w:val="single" w:sz="4" w:space="0" w:color="auto"/>
            </w:tcBorders>
          </w:tcPr>
          <w:p w14:paraId="07F407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THEN M ELSE N/A</w:t>
            </w:r>
          </w:p>
        </w:tc>
        <w:tc>
          <w:tcPr>
            <w:tcW w:w="2275" w:type="pct"/>
            <w:tcBorders>
              <w:top w:val="single" w:sz="4" w:space="0" w:color="auto"/>
              <w:left w:val="single" w:sz="4" w:space="0" w:color="auto"/>
              <w:bottom w:val="single" w:sz="4" w:space="0" w:color="auto"/>
              <w:right w:val="single" w:sz="4" w:space="0" w:color="auto"/>
            </w:tcBorders>
          </w:tcPr>
          <w:p w14:paraId="37D23E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w:t>
            </w:r>
          </w:p>
        </w:tc>
      </w:tr>
      <w:tr w:rsidR="001C5329" w:rsidRPr="00682CBF" w14:paraId="4FE6BFF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E96D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C112</w:t>
            </w:r>
          </w:p>
        </w:tc>
        <w:tc>
          <w:tcPr>
            <w:tcW w:w="2276" w:type="pct"/>
            <w:tcBorders>
              <w:top w:val="single" w:sz="4" w:space="0" w:color="auto"/>
              <w:left w:val="single" w:sz="4" w:space="0" w:color="auto"/>
              <w:bottom w:val="single" w:sz="4" w:space="0" w:color="auto"/>
              <w:right w:val="single" w:sz="4" w:space="0" w:color="auto"/>
            </w:tcBorders>
          </w:tcPr>
          <w:p w14:paraId="5E1FC8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A.1/11 THEN M ELSE N/A</w:t>
            </w:r>
          </w:p>
        </w:tc>
        <w:tc>
          <w:tcPr>
            <w:tcW w:w="2275" w:type="pct"/>
            <w:tcBorders>
              <w:top w:val="single" w:sz="4" w:space="0" w:color="auto"/>
              <w:left w:val="single" w:sz="4" w:space="0" w:color="auto"/>
              <w:bottom w:val="single" w:sz="4" w:space="0" w:color="auto"/>
              <w:right w:val="single" w:sz="4" w:space="0" w:color="auto"/>
            </w:tcBorders>
          </w:tcPr>
          <w:p w14:paraId="046273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O_Soft_key</w:t>
            </w:r>
          </w:p>
        </w:tc>
      </w:tr>
      <w:tr w:rsidR="001C5329" w:rsidRPr="00682CBF" w14:paraId="50F719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25FCC9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C113</w:t>
            </w:r>
          </w:p>
        </w:tc>
        <w:tc>
          <w:tcPr>
            <w:tcW w:w="2276" w:type="pct"/>
            <w:tcBorders>
              <w:top w:val="single" w:sz="4" w:space="0" w:color="auto"/>
              <w:left w:val="single" w:sz="4" w:space="0" w:color="auto"/>
              <w:bottom w:val="single" w:sz="4" w:space="0" w:color="auto"/>
              <w:right w:val="single" w:sz="4" w:space="0" w:color="auto"/>
            </w:tcBorders>
          </w:tcPr>
          <w:p w14:paraId="103961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44B1F29" w14:textId="77777777" w:rsidR="00252629" w:rsidRPr="00682CBF" w:rsidRDefault="00252629" w:rsidP="00DF34BE">
            <w:pPr>
              <w:pStyle w:val="TAL"/>
              <w:keepNext w:val="0"/>
              <w:keepLines w:val="0"/>
              <w:widowControl w:val="0"/>
              <w:rPr>
                <w:rFonts w:cs="Arial"/>
                <w:sz w:val="16"/>
                <w:szCs w:val="16"/>
              </w:rPr>
            </w:pPr>
          </w:p>
        </w:tc>
      </w:tr>
      <w:tr w:rsidR="001C5329" w:rsidRPr="00682CBF" w14:paraId="7D1F00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29720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C114</w:t>
            </w:r>
          </w:p>
        </w:tc>
        <w:tc>
          <w:tcPr>
            <w:tcW w:w="2276" w:type="pct"/>
            <w:tcBorders>
              <w:top w:val="single" w:sz="4" w:space="0" w:color="auto"/>
              <w:left w:val="single" w:sz="4" w:space="0" w:color="auto"/>
              <w:bottom w:val="single" w:sz="4" w:space="0" w:color="auto"/>
              <w:right w:val="single" w:sz="4" w:space="0" w:color="auto"/>
            </w:tcBorders>
          </w:tcPr>
          <w:p w14:paraId="6AC86C4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C108 THEN O.1 ELSE N/A</w:t>
            </w:r>
          </w:p>
        </w:tc>
        <w:tc>
          <w:tcPr>
            <w:tcW w:w="2275" w:type="pct"/>
            <w:tcBorders>
              <w:top w:val="single" w:sz="4" w:space="0" w:color="auto"/>
              <w:left w:val="single" w:sz="4" w:space="0" w:color="auto"/>
              <w:bottom w:val="single" w:sz="4" w:space="0" w:color="auto"/>
              <w:right w:val="single" w:sz="4" w:space="0" w:color="auto"/>
            </w:tcBorders>
          </w:tcPr>
          <w:p w14:paraId="25EFD7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DF14EF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6F042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C115</w:t>
            </w:r>
          </w:p>
        </w:tc>
        <w:tc>
          <w:tcPr>
            <w:tcW w:w="2276" w:type="pct"/>
            <w:tcBorders>
              <w:top w:val="single" w:sz="4" w:space="0" w:color="auto"/>
              <w:left w:val="single" w:sz="4" w:space="0" w:color="auto"/>
              <w:bottom w:val="single" w:sz="4" w:space="0" w:color="auto"/>
              <w:right w:val="single" w:sz="4" w:space="0" w:color="auto"/>
            </w:tcBorders>
          </w:tcPr>
          <w:p w14:paraId="22FE347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C108 THEN M ELSE N/A</w:t>
            </w:r>
          </w:p>
        </w:tc>
        <w:tc>
          <w:tcPr>
            <w:tcW w:w="2275" w:type="pct"/>
            <w:tcBorders>
              <w:top w:val="single" w:sz="4" w:space="0" w:color="auto"/>
              <w:left w:val="single" w:sz="4" w:space="0" w:color="auto"/>
              <w:bottom w:val="single" w:sz="4" w:space="0" w:color="auto"/>
              <w:right w:val="single" w:sz="4" w:space="0" w:color="auto"/>
            </w:tcBorders>
          </w:tcPr>
          <w:p w14:paraId="0D2E8D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O_Icons</w:t>
            </w:r>
          </w:p>
        </w:tc>
      </w:tr>
      <w:tr w:rsidR="001C5329" w:rsidRPr="00682CBF" w14:paraId="2F556C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6E7B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C116</w:t>
            </w:r>
          </w:p>
        </w:tc>
        <w:tc>
          <w:tcPr>
            <w:tcW w:w="2276" w:type="pct"/>
            <w:tcBorders>
              <w:top w:val="single" w:sz="4" w:space="0" w:color="auto"/>
              <w:left w:val="single" w:sz="4" w:space="0" w:color="auto"/>
              <w:bottom w:val="single" w:sz="4" w:space="0" w:color="auto"/>
              <w:right w:val="single" w:sz="4" w:space="0" w:color="auto"/>
            </w:tcBorders>
          </w:tcPr>
          <w:p w14:paraId="5294D6B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 AND A.1/8 THEN M ELSE N/A</w:t>
            </w:r>
          </w:p>
        </w:tc>
        <w:tc>
          <w:tcPr>
            <w:tcW w:w="2275" w:type="pct"/>
            <w:tcBorders>
              <w:top w:val="single" w:sz="4" w:space="0" w:color="auto"/>
              <w:left w:val="single" w:sz="4" w:space="0" w:color="auto"/>
              <w:bottom w:val="single" w:sz="4" w:space="0" w:color="auto"/>
              <w:right w:val="single" w:sz="4" w:space="0" w:color="auto"/>
            </w:tcBorders>
          </w:tcPr>
          <w:p w14:paraId="32FD02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O_Dual_Slot AND O_Detach_Rdr</w:t>
            </w:r>
          </w:p>
        </w:tc>
      </w:tr>
      <w:tr w:rsidR="001C5329" w:rsidRPr="00682CBF" w14:paraId="38E7BBB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B2F29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C117</w:t>
            </w:r>
          </w:p>
        </w:tc>
        <w:tc>
          <w:tcPr>
            <w:tcW w:w="2276" w:type="pct"/>
            <w:tcBorders>
              <w:top w:val="single" w:sz="4" w:space="0" w:color="auto"/>
              <w:left w:val="single" w:sz="4" w:space="0" w:color="auto"/>
              <w:bottom w:val="single" w:sz="4" w:space="0" w:color="auto"/>
              <w:right w:val="single" w:sz="4" w:space="0" w:color="auto"/>
            </w:tcBorders>
          </w:tcPr>
          <w:p w14:paraId="5B57577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40C3F701" w14:textId="77777777" w:rsidR="00252629" w:rsidRPr="00682CBF" w:rsidRDefault="00252629" w:rsidP="00DF34BE">
            <w:pPr>
              <w:pStyle w:val="TAL"/>
              <w:keepNext w:val="0"/>
              <w:keepLines w:val="0"/>
              <w:widowControl w:val="0"/>
              <w:rPr>
                <w:rFonts w:cs="Arial"/>
                <w:sz w:val="16"/>
                <w:szCs w:val="16"/>
              </w:rPr>
            </w:pPr>
          </w:p>
        </w:tc>
      </w:tr>
      <w:tr w:rsidR="001C5329" w:rsidRPr="00682CBF" w14:paraId="60BBF3B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D19AAA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C118</w:t>
            </w:r>
          </w:p>
        </w:tc>
        <w:tc>
          <w:tcPr>
            <w:tcW w:w="2276" w:type="pct"/>
            <w:tcBorders>
              <w:top w:val="single" w:sz="4" w:space="0" w:color="auto"/>
              <w:left w:val="single" w:sz="4" w:space="0" w:color="auto"/>
              <w:bottom w:val="single" w:sz="4" w:space="0" w:color="auto"/>
              <w:right w:val="single" w:sz="4" w:space="0" w:color="auto"/>
            </w:tcBorders>
          </w:tcPr>
          <w:p w14:paraId="4CB4D1F0" w14:textId="10D74205"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A.1/41 THEN M ELSE N/A</w:t>
            </w:r>
          </w:p>
        </w:tc>
        <w:tc>
          <w:tcPr>
            <w:tcW w:w="2275" w:type="pct"/>
            <w:tcBorders>
              <w:top w:val="single" w:sz="4" w:space="0" w:color="auto"/>
              <w:left w:val="single" w:sz="4" w:space="0" w:color="auto"/>
              <w:bottom w:val="single" w:sz="4" w:space="0" w:color="auto"/>
              <w:right w:val="single" w:sz="4" w:space="0" w:color="auto"/>
            </w:tcBorders>
          </w:tcPr>
          <w:p w14:paraId="4FE6B509" w14:textId="03C6BAC4" w:rsidR="00252629" w:rsidRPr="00682CBF" w:rsidRDefault="00252629" w:rsidP="00DF34BE">
            <w:pPr>
              <w:pStyle w:val="TAL"/>
              <w:keepNext w:val="0"/>
              <w:keepLines w:val="0"/>
              <w:widowControl w:val="0"/>
              <w:rPr>
                <w:rFonts w:cs="Arial"/>
                <w:sz w:val="16"/>
                <w:szCs w:val="16"/>
              </w:rPr>
            </w:pPr>
            <w:r w:rsidRPr="00682CBF">
              <w:rPr>
                <w:rFonts w:cs="Arial"/>
                <w:sz w:val="16"/>
                <w:szCs w:val="16"/>
              </w:rPr>
              <w:t>--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O_UCS2_Cyrillic</w:t>
            </w:r>
          </w:p>
        </w:tc>
      </w:tr>
      <w:tr w:rsidR="001C5329" w:rsidRPr="00682CBF" w14:paraId="4959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8248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C119</w:t>
            </w:r>
          </w:p>
        </w:tc>
        <w:tc>
          <w:tcPr>
            <w:tcW w:w="2276" w:type="pct"/>
            <w:tcBorders>
              <w:top w:val="single" w:sz="4" w:space="0" w:color="auto"/>
              <w:left w:val="single" w:sz="4" w:space="0" w:color="auto"/>
              <w:bottom w:val="single" w:sz="4" w:space="0" w:color="auto"/>
              <w:right w:val="single" w:sz="4" w:space="0" w:color="auto"/>
            </w:tcBorders>
          </w:tcPr>
          <w:p w14:paraId="1223D1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A.1/19 THEN M ELSE N/A</w:t>
            </w:r>
            <w:r w:rsidRPr="00682CBF">
              <w:rPr>
                <w:rFonts w:cs="Arial"/>
                <w:sz w:val="16"/>
                <w:szCs w:val="16"/>
              </w:rPr>
              <w:tab/>
            </w:r>
          </w:p>
        </w:tc>
        <w:tc>
          <w:tcPr>
            <w:tcW w:w="2275" w:type="pct"/>
            <w:tcBorders>
              <w:top w:val="single" w:sz="4" w:space="0" w:color="auto"/>
              <w:left w:val="single" w:sz="4" w:space="0" w:color="auto"/>
              <w:bottom w:val="single" w:sz="4" w:space="0" w:color="auto"/>
              <w:right w:val="single" w:sz="4" w:space="0" w:color="auto"/>
            </w:tcBorders>
          </w:tcPr>
          <w:p w14:paraId="03254F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O_Redial</w:t>
            </w:r>
          </w:p>
        </w:tc>
      </w:tr>
      <w:tr w:rsidR="001C5329" w:rsidRPr="00682CBF" w14:paraId="6093697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AA34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C120</w:t>
            </w:r>
          </w:p>
        </w:tc>
        <w:tc>
          <w:tcPr>
            <w:tcW w:w="2276" w:type="pct"/>
            <w:tcBorders>
              <w:top w:val="single" w:sz="4" w:space="0" w:color="auto"/>
              <w:left w:val="single" w:sz="4" w:space="0" w:color="auto"/>
              <w:bottom w:val="single" w:sz="4" w:space="0" w:color="auto"/>
              <w:right w:val="single" w:sz="4" w:space="0" w:color="auto"/>
            </w:tcBorders>
          </w:tcPr>
          <w:p w14:paraId="0FA8F53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A.1/20 THEN M ELSE N/A</w:t>
            </w:r>
          </w:p>
        </w:tc>
        <w:tc>
          <w:tcPr>
            <w:tcW w:w="2275" w:type="pct"/>
            <w:tcBorders>
              <w:top w:val="single" w:sz="4" w:space="0" w:color="auto"/>
              <w:left w:val="single" w:sz="4" w:space="0" w:color="auto"/>
              <w:bottom w:val="single" w:sz="4" w:space="0" w:color="auto"/>
              <w:right w:val="single" w:sz="4" w:space="0" w:color="auto"/>
            </w:tcBorders>
          </w:tcPr>
          <w:p w14:paraId="5FD3EF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O_D_NoResp</w:t>
            </w:r>
          </w:p>
        </w:tc>
      </w:tr>
      <w:tr w:rsidR="001C5329" w:rsidRPr="00682CBF" w14:paraId="22C6A02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24256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C121</w:t>
            </w:r>
          </w:p>
        </w:tc>
        <w:tc>
          <w:tcPr>
            <w:tcW w:w="2276" w:type="pct"/>
            <w:tcBorders>
              <w:top w:val="single" w:sz="4" w:space="0" w:color="auto"/>
              <w:left w:val="single" w:sz="4" w:space="0" w:color="auto"/>
              <w:bottom w:val="single" w:sz="4" w:space="0" w:color="auto"/>
              <w:right w:val="single" w:sz="4" w:space="0" w:color="auto"/>
            </w:tcBorders>
          </w:tcPr>
          <w:p w14:paraId="15F287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THEN M ELSE N/A</w:t>
            </w:r>
          </w:p>
        </w:tc>
        <w:tc>
          <w:tcPr>
            <w:tcW w:w="2275" w:type="pct"/>
            <w:tcBorders>
              <w:top w:val="single" w:sz="4" w:space="0" w:color="auto"/>
              <w:left w:val="single" w:sz="4" w:space="0" w:color="auto"/>
              <w:bottom w:val="single" w:sz="4" w:space="0" w:color="auto"/>
              <w:right w:val="single" w:sz="4" w:space="0" w:color="auto"/>
            </w:tcBorders>
          </w:tcPr>
          <w:p w14:paraId="1447D51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w:t>
            </w:r>
          </w:p>
        </w:tc>
      </w:tr>
      <w:tr w:rsidR="001C5329" w:rsidRPr="00682CBF" w14:paraId="6224705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FAFF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C122</w:t>
            </w:r>
          </w:p>
        </w:tc>
        <w:tc>
          <w:tcPr>
            <w:tcW w:w="2276" w:type="pct"/>
            <w:tcBorders>
              <w:top w:val="single" w:sz="4" w:space="0" w:color="auto"/>
              <w:left w:val="single" w:sz="4" w:space="0" w:color="auto"/>
              <w:bottom w:val="single" w:sz="4" w:space="0" w:color="auto"/>
              <w:right w:val="single" w:sz="4" w:space="0" w:color="auto"/>
            </w:tcBorders>
          </w:tcPr>
          <w:p w14:paraId="10227A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C111 AND A.1/16 THEN M ELSE N/A</w:t>
            </w:r>
          </w:p>
        </w:tc>
        <w:tc>
          <w:tcPr>
            <w:tcW w:w="2275" w:type="pct"/>
            <w:tcBorders>
              <w:top w:val="single" w:sz="4" w:space="0" w:color="auto"/>
              <w:left w:val="single" w:sz="4" w:space="0" w:color="auto"/>
              <w:bottom w:val="single" w:sz="4" w:space="0" w:color="auto"/>
              <w:right w:val="single" w:sz="4" w:space="0" w:color="auto"/>
            </w:tcBorders>
          </w:tcPr>
          <w:p w14:paraId="15B52A4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O_GPRS</w:t>
            </w:r>
          </w:p>
        </w:tc>
      </w:tr>
      <w:tr w:rsidR="001C5329" w:rsidRPr="00682CBF" w14:paraId="245DB0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F58A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C123</w:t>
            </w:r>
          </w:p>
        </w:tc>
        <w:tc>
          <w:tcPr>
            <w:tcW w:w="2276" w:type="pct"/>
            <w:tcBorders>
              <w:top w:val="single" w:sz="4" w:space="0" w:color="auto"/>
              <w:left w:val="single" w:sz="4" w:space="0" w:color="auto"/>
              <w:bottom w:val="single" w:sz="4" w:space="0" w:color="auto"/>
              <w:right w:val="single" w:sz="4" w:space="0" w:color="auto"/>
            </w:tcBorders>
          </w:tcPr>
          <w:p w14:paraId="28D1F7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A0747E4" w14:textId="77777777" w:rsidR="00252629" w:rsidRPr="00682CBF" w:rsidRDefault="00252629" w:rsidP="00DF34BE">
            <w:pPr>
              <w:pStyle w:val="TAL"/>
              <w:keepNext w:val="0"/>
              <w:keepLines w:val="0"/>
              <w:widowControl w:val="0"/>
              <w:rPr>
                <w:rFonts w:cs="Arial"/>
                <w:sz w:val="16"/>
                <w:szCs w:val="16"/>
              </w:rPr>
            </w:pPr>
          </w:p>
        </w:tc>
      </w:tr>
      <w:tr w:rsidR="001C5329" w:rsidRPr="00682CBF" w14:paraId="7535A0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9379B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C124</w:t>
            </w:r>
          </w:p>
        </w:tc>
        <w:tc>
          <w:tcPr>
            <w:tcW w:w="2276" w:type="pct"/>
            <w:tcBorders>
              <w:top w:val="single" w:sz="4" w:space="0" w:color="auto"/>
              <w:left w:val="single" w:sz="4" w:space="0" w:color="auto"/>
              <w:bottom w:val="single" w:sz="4" w:space="0" w:color="auto"/>
              <w:right w:val="single" w:sz="4" w:space="0" w:color="auto"/>
            </w:tcBorders>
          </w:tcPr>
          <w:p w14:paraId="25504B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A.1/22; test x.A M ELSE x.B M (where x is the expected sequence number value)</w:t>
            </w:r>
          </w:p>
        </w:tc>
        <w:tc>
          <w:tcPr>
            <w:tcW w:w="2275" w:type="pct"/>
            <w:tcBorders>
              <w:top w:val="single" w:sz="4" w:space="0" w:color="auto"/>
              <w:left w:val="single" w:sz="4" w:space="0" w:color="auto"/>
              <w:bottom w:val="single" w:sz="4" w:space="0" w:color="auto"/>
              <w:right w:val="single" w:sz="4" w:space="0" w:color="auto"/>
            </w:tcBorders>
          </w:tcPr>
          <w:p w14:paraId="1464A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O_CP_Subaddr</w:t>
            </w:r>
          </w:p>
        </w:tc>
      </w:tr>
      <w:tr w:rsidR="001C5329" w:rsidRPr="00682CBF" w14:paraId="3292D8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5E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C125</w:t>
            </w:r>
          </w:p>
        </w:tc>
        <w:tc>
          <w:tcPr>
            <w:tcW w:w="2276" w:type="pct"/>
            <w:tcBorders>
              <w:top w:val="single" w:sz="4" w:space="0" w:color="auto"/>
              <w:left w:val="single" w:sz="4" w:space="0" w:color="auto"/>
              <w:bottom w:val="single" w:sz="4" w:space="0" w:color="auto"/>
              <w:right w:val="single" w:sz="4" w:space="0" w:color="auto"/>
            </w:tcBorders>
          </w:tcPr>
          <w:p w14:paraId="35597EC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A.1/23 THEN M ELSE N/A</w:t>
            </w:r>
          </w:p>
        </w:tc>
        <w:tc>
          <w:tcPr>
            <w:tcW w:w="2275" w:type="pct"/>
            <w:tcBorders>
              <w:top w:val="single" w:sz="4" w:space="0" w:color="auto"/>
              <w:left w:val="single" w:sz="4" w:space="0" w:color="auto"/>
              <w:bottom w:val="single" w:sz="4" w:space="0" w:color="auto"/>
              <w:right w:val="single" w:sz="4" w:space="0" w:color="auto"/>
            </w:tcBorders>
          </w:tcPr>
          <w:p w14:paraId="4560EDE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O_Imm_Resp</w:t>
            </w:r>
          </w:p>
        </w:tc>
      </w:tr>
      <w:tr w:rsidR="001C5329" w:rsidRPr="00682CBF" w14:paraId="34744C9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8032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C126</w:t>
            </w:r>
          </w:p>
        </w:tc>
        <w:tc>
          <w:tcPr>
            <w:tcW w:w="2276" w:type="pct"/>
            <w:tcBorders>
              <w:top w:val="single" w:sz="4" w:space="0" w:color="auto"/>
              <w:left w:val="single" w:sz="4" w:space="0" w:color="auto"/>
              <w:bottom w:val="single" w:sz="4" w:space="0" w:color="auto"/>
              <w:right w:val="single" w:sz="4" w:space="0" w:color="auto"/>
            </w:tcBorders>
          </w:tcPr>
          <w:p w14:paraId="3F201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A.1/24 THEN M ELSE N/A</w:t>
            </w:r>
          </w:p>
        </w:tc>
        <w:tc>
          <w:tcPr>
            <w:tcW w:w="2275" w:type="pct"/>
            <w:tcBorders>
              <w:top w:val="single" w:sz="4" w:space="0" w:color="auto"/>
              <w:left w:val="single" w:sz="4" w:space="0" w:color="auto"/>
              <w:bottom w:val="single" w:sz="4" w:space="0" w:color="auto"/>
              <w:right w:val="single" w:sz="4" w:space="0" w:color="auto"/>
            </w:tcBorders>
          </w:tcPr>
          <w:p w14:paraId="4C214C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O_Duration</w:t>
            </w:r>
          </w:p>
        </w:tc>
      </w:tr>
      <w:tr w:rsidR="001C5329" w:rsidRPr="00682CBF" w14:paraId="43075C0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ABFC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C127</w:t>
            </w:r>
          </w:p>
        </w:tc>
        <w:tc>
          <w:tcPr>
            <w:tcW w:w="2276" w:type="pct"/>
            <w:tcBorders>
              <w:top w:val="single" w:sz="4" w:space="0" w:color="auto"/>
              <w:left w:val="single" w:sz="4" w:space="0" w:color="auto"/>
              <w:bottom w:val="single" w:sz="4" w:space="0" w:color="auto"/>
              <w:right w:val="single" w:sz="4" w:space="0" w:color="auto"/>
            </w:tcBorders>
          </w:tcPr>
          <w:p w14:paraId="1D13CE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BF5E2B8" w14:textId="77777777" w:rsidR="00252629" w:rsidRPr="00682CBF" w:rsidRDefault="00252629" w:rsidP="00DF34BE">
            <w:pPr>
              <w:pStyle w:val="TAL"/>
              <w:keepNext w:val="0"/>
              <w:keepLines w:val="0"/>
              <w:widowControl w:val="0"/>
              <w:rPr>
                <w:rFonts w:cs="Arial"/>
                <w:sz w:val="16"/>
                <w:szCs w:val="16"/>
              </w:rPr>
            </w:pPr>
          </w:p>
        </w:tc>
      </w:tr>
      <w:tr w:rsidR="001C5329" w:rsidRPr="00682CBF" w14:paraId="3A8AFB9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6322D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C128</w:t>
            </w:r>
          </w:p>
        </w:tc>
        <w:tc>
          <w:tcPr>
            <w:tcW w:w="2276" w:type="pct"/>
            <w:tcBorders>
              <w:top w:val="single" w:sz="4" w:space="0" w:color="auto"/>
              <w:left w:val="single" w:sz="4" w:space="0" w:color="auto"/>
              <w:bottom w:val="single" w:sz="4" w:space="0" w:color="auto"/>
              <w:right w:val="single" w:sz="4" w:space="0" w:color="auto"/>
            </w:tcBorders>
          </w:tcPr>
          <w:p w14:paraId="523C23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682A51A4" w14:textId="77777777" w:rsidR="00252629" w:rsidRPr="00682CBF" w:rsidRDefault="00252629" w:rsidP="00DF34BE">
            <w:pPr>
              <w:pStyle w:val="TAL"/>
              <w:keepNext w:val="0"/>
              <w:keepLines w:val="0"/>
              <w:widowControl w:val="0"/>
              <w:rPr>
                <w:rFonts w:cs="Arial"/>
                <w:sz w:val="16"/>
                <w:szCs w:val="16"/>
              </w:rPr>
            </w:pPr>
          </w:p>
        </w:tc>
      </w:tr>
      <w:tr w:rsidR="001C5329" w:rsidRPr="00682CBF" w14:paraId="4CC669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E3734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C129</w:t>
            </w:r>
          </w:p>
        </w:tc>
        <w:tc>
          <w:tcPr>
            <w:tcW w:w="2276" w:type="pct"/>
            <w:tcBorders>
              <w:top w:val="single" w:sz="4" w:space="0" w:color="auto"/>
              <w:left w:val="single" w:sz="4" w:space="0" w:color="auto"/>
              <w:bottom w:val="single" w:sz="4" w:space="0" w:color="auto"/>
              <w:right w:val="single" w:sz="4" w:space="0" w:color="auto"/>
            </w:tcBorders>
          </w:tcPr>
          <w:p w14:paraId="30C947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34C6E185" w14:textId="77777777" w:rsidR="00252629" w:rsidRPr="00682CBF" w:rsidRDefault="00252629" w:rsidP="00DF34BE">
            <w:pPr>
              <w:pStyle w:val="TAL"/>
              <w:keepNext w:val="0"/>
              <w:keepLines w:val="0"/>
              <w:widowControl w:val="0"/>
              <w:rPr>
                <w:rFonts w:cs="Arial"/>
                <w:sz w:val="16"/>
                <w:szCs w:val="16"/>
              </w:rPr>
            </w:pPr>
          </w:p>
        </w:tc>
      </w:tr>
      <w:tr w:rsidR="001C5329" w:rsidRPr="00682CBF" w14:paraId="253729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B7C1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C130</w:t>
            </w:r>
          </w:p>
        </w:tc>
        <w:tc>
          <w:tcPr>
            <w:tcW w:w="2276" w:type="pct"/>
            <w:tcBorders>
              <w:top w:val="single" w:sz="4" w:space="0" w:color="auto"/>
              <w:left w:val="single" w:sz="4" w:space="0" w:color="auto"/>
              <w:bottom w:val="single" w:sz="4" w:space="0" w:color="auto"/>
              <w:right w:val="single" w:sz="4" w:space="0" w:color="auto"/>
            </w:tcBorders>
          </w:tcPr>
          <w:p w14:paraId="0E914F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79EE153" w14:textId="77777777" w:rsidR="00252629" w:rsidRPr="00682CBF" w:rsidRDefault="00252629" w:rsidP="00DF34BE">
            <w:pPr>
              <w:pStyle w:val="TAL"/>
              <w:keepNext w:val="0"/>
              <w:keepLines w:val="0"/>
              <w:widowControl w:val="0"/>
              <w:rPr>
                <w:rFonts w:cs="Arial"/>
                <w:sz w:val="16"/>
                <w:szCs w:val="16"/>
              </w:rPr>
            </w:pPr>
          </w:p>
        </w:tc>
      </w:tr>
      <w:tr w:rsidR="001C5329" w:rsidRPr="00682CBF" w14:paraId="72D2B7C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5273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C131</w:t>
            </w:r>
          </w:p>
        </w:tc>
        <w:tc>
          <w:tcPr>
            <w:tcW w:w="2276" w:type="pct"/>
            <w:tcBorders>
              <w:top w:val="single" w:sz="4" w:space="0" w:color="auto"/>
              <w:left w:val="single" w:sz="4" w:space="0" w:color="auto"/>
              <w:bottom w:val="single" w:sz="4" w:space="0" w:color="auto"/>
              <w:right w:val="single" w:sz="4" w:space="0" w:color="auto"/>
            </w:tcBorders>
          </w:tcPr>
          <w:p w14:paraId="062D7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D3F109" w14:textId="77777777" w:rsidR="00252629" w:rsidRPr="00682CBF" w:rsidRDefault="00252629" w:rsidP="00DF34BE">
            <w:pPr>
              <w:pStyle w:val="TAL"/>
              <w:keepNext w:val="0"/>
              <w:keepLines w:val="0"/>
              <w:widowControl w:val="0"/>
              <w:rPr>
                <w:rFonts w:cs="Arial"/>
                <w:sz w:val="16"/>
                <w:szCs w:val="16"/>
              </w:rPr>
            </w:pPr>
          </w:p>
        </w:tc>
      </w:tr>
      <w:tr w:rsidR="001C5329" w:rsidRPr="00682CBF" w14:paraId="69B7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8E1B23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C132</w:t>
            </w:r>
          </w:p>
        </w:tc>
        <w:tc>
          <w:tcPr>
            <w:tcW w:w="2276" w:type="pct"/>
            <w:tcBorders>
              <w:top w:val="single" w:sz="4" w:space="0" w:color="auto"/>
              <w:left w:val="single" w:sz="4" w:space="0" w:color="auto"/>
              <w:bottom w:val="single" w:sz="4" w:space="0" w:color="auto"/>
              <w:right w:val="single" w:sz="4" w:space="0" w:color="auto"/>
            </w:tcBorders>
          </w:tcPr>
          <w:p w14:paraId="257E25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A.1/27 THEN M ELSE N/A</w:t>
            </w:r>
          </w:p>
        </w:tc>
        <w:tc>
          <w:tcPr>
            <w:tcW w:w="2275" w:type="pct"/>
            <w:tcBorders>
              <w:top w:val="single" w:sz="4" w:space="0" w:color="auto"/>
              <w:left w:val="single" w:sz="4" w:space="0" w:color="auto"/>
              <w:bottom w:val="single" w:sz="4" w:space="0" w:color="auto"/>
              <w:right w:val="single" w:sz="4" w:space="0" w:color="auto"/>
            </w:tcBorders>
          </w:tcPr>
          <w:p w14:paraId="7360F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O_BIP_Local</w:t>
            </w:r>
          </w:p>
        </w:tc>
      </w:tr>
      <w:tr w:rsidR="001C5329" w:rsidRPr="00682CBF" w14:paraId="1282A2D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89AC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C133</w:t>
            </w:r>
          </w:p>
        </w:tc>
        <w:tc>
          <w:tcPr>
            <w:tcW w:w="2276" w:type="pct"/>
            <w:tcBorders>
              <w:top w:val="single" w:sz="4" w:space="0" w:color="auto"/>
              <w:left w:val="single" w:sz="4" w:space="0" w:color="auto"/>
              <w:bottom w:val="single" w:sz="4" w:space="0" w:color="auto"/>
              <w:right w:val="single" w:sz="4" w:space="0" w:color="auto"/>
            </w:tcBorders>
          </w:tcPr>
          <w:p w14:paraId="65AEF11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0363460A" w14:textId="77777777" w:rsidR="00252629" w:rsidRPr="00682CBF" w:rsidRDefault="00252629" w:rsidP="00DF34BE">
            <w:pPr>
              <w:pStyle w:val="TAL"/>
              <w:keepNext w:val="0"/>
              <w:keepLines w:val="0"/>
              <w:widowControl w:val="0"/>
              <w:rPr>
                <w:rFonts w:cs="Arial"/>
                <w:sz w:val="16"/>
                <w:szCs w:val="16"/>
              </w:rPr>
            </w:pPr>
          </w:p>
        </w:tc>
      </w:tr>
      <w:tr w:rsidR="001C5329" w:rsidRPr="00682CBF" w14:paraId="35BF74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8AD9D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C134</w:t>
            </w:r>
          </w:p>
        </w:tc>
        <w:tc>
          <w:tcPr>
            <w:tcW w:w="2276" w:type="pct"/>
            <w:tcBorders>
              <w:top w:val="single" w:sz="4" w:space="0" w:color="auto"/>
              <w:left w:val="single" w:sz="4" w:space="0" w:color="auto"/>
              <w:bottom w:val="single" w:sz="4" w:space="0" w:color="auto"/>
              <w:right w:val="single" w:sz="4" w:space="0" w:color="auto"/>
            </w:tcBorders>
          </w:tcPr>
          <w:p w14:paraId="778E3B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A.1/38 THEN M ELSE N/A</w:t>
            </w:r>
          </w:p>
        </w:tc>
        <w:tc>
          <w:tcPr>
            <w:tcW w:w="2275" w:type="pct"/>
            <w:tcBorders>
              <w:top w:val="single" w:sz="4" w:space="0" w:color="auto"/>
              <w:left w:val="single" w:sz="4" w:space="0" w:color="auto"/>
              <w:bottom w:val="single" w:sz="4" w:space="0" w:color="auto"/>
              <w:right w:val="single" w:sz="4" w:space="0" w:color="auto"/>
            </w:tcBorders>
          </w:tcPr>
          <w:p w14:paraId="268775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O_MMS</w:t>
            </w:r>
          </w:p>
        </w:tc>
      </w:tr>
      <w:tr w:rsidR="001C5329" w:rsidRPr="00682CBF" w14:paraId="67D733C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CD68EA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C135</w:t>
            </w:r>
          </w:p>
        </w:tc>
        <w:tc>
          <w:tcPr>
            <w:tcW w:w="2276" w:type="pct"/>
            <w:tcBorders>
              <w:top w:val="single" w:sz="4" w:space="0" w:color="auto"/>
              <w:left w:val="single" w:sz="4" w:space="0" w:color="auto"/>
              <w:bottom w:val="single" w:sz="4" w:space="0" w:color="auto"/>
              <w:right w:val="single" w:sz="4" w:space="0" w:color="auto"/>
            </w:tcBorders>
          </w:tcPr>
          <w:p w14:paraId="1E2B31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A13E222" w14:textId="77777777" w:rsidR="00252629" w:rsidRPr="00682CBF" w:rsidRDefault="00252629" w:rsidP="00DF34BE">
            <w:pPr>
              <w:pStyle w:val="TAL"/>
              <w:keepNext w:val="0"/>
              <w:keepLines w:val="0"/>
              <w:widowControl w:val="0"/>
              <w:rPr>
                <w:rFonts w:cs="Arial"/>
                <w:sz w:val="16"/>
                <w:szCs w:val="16"/>
              </w:rPr>
            </w:pPr>
          </w:p>
        </w:tc>
      </w:tr>
      <w:tr w:rsidR="001C5329" w:rsidRPr="00682CBF" w14:paraId="52757CB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E94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C136</w:t>
            </w:r>
          </w:p>
        </w:tc>
        <w:tc>
          <w:tcPr>
            <w:tcW w:w="2276" w:type="pct"/>
            <w:tcBorders>
              <w:top w:val="single" w:sz="4" w:space="0" w:color="auto"/>
              <w:left w:val="single" w:sz="4" w:space="0" w:color="auto"/>
              <w:bottom w:val="single" w:sz="4" w:space="0" w:color="auto"/>
              <w:right w:val="single" w:sz="4" w:space="0" w:color="auto"/>
            </w:tcBorders>
          </w:tcPr>
          <w:p w14:paraId="20799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2F59581" w14:textId="77777777" w:rsidR="00252629" w:rsidRPr="00682CBF" w:rsidRDefault="00252629" w:rsidP="00DF34BE">
            <w:pPr>
              <w:pStyle w:val="TAL"/>
              <w:keepNext w:val="0"/>
              <w:keepLines w:val="0"/>
              <w:widowControl w:val="0"/>
              <w:rPr>
                <w:rFonts w:cs="Arial"/>
                <w:sz w:val="16"/>
                <w:szCs w:val="16"/>
              </w:rPr>
            </w:pPr>
          </w:p>
        </w:tc>
      </w:tr>
      <w:tr w:rsidR="001C5329" w:rsidRPr="00682CBF" w14:paraId="654577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03F10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C137</w:t>
            </w:r>
          </w:p>
        </w:tc>
        <w:tc>
          <w:tcPr>
            <w:tcW w:w="2276" w:type="pct"/>
            <w:tcBorders>
              <w:top w:val="single" w:sz="4" w:space="0" w:color="auto"/>
              <w:left w:val="single" w:sz="4" w:space="0" w:color="auto"/>
              <w:bottom w:val="single" w:sz="4" w:space="0" w:color="auto"/>
              <w:right w:val="single" w:sz="4" w:space="0" w:color="auto"/>
            </w:tcBorders>
          </w:tcPr>
          <w:p w14:paraId="0E629D7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7840B3FA" w14:textId="77777777" w:rsidR="00252629" w:rsidRPr="00682CBF" w:rsidRDefault="00252629" w:rsidP="00DF34BE">
            <w:pPr>
              <w:pStyle w:val="TAL"/>
              <w:keepNext w:val="0"/>
              <w:keepLines w:val="0"/>
              <w:widowControl w:val="0"/>
              <w:rPr>
                <w:rFonts w:cs="Arial"/>
                <w:sz w:val="16"/>
                <w:szCs w:val="16"/>
              </w:rPr>
            </w:pPr>
          </w:p>
        </w:tc>
      </w:tr>
      <w:tr w:rsidR="001C5329" w:rsidRPr="00682CBF" w14:paraId="53D5F67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130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C138</w:t>
            </w:r>
          </w:p>
        </w:tc>
        <w:tc>
          <w:tcPr>
            <w:tcW w:w="2276" w:type="pct"/>
            <w:tcBorders>
              <w:top w:val="single" w:sz="4" w:space="0" w:color="auto"/>
              <w:left w:val="single" w:sz="4" w:space="0" w:color="auto"/>
              <w:bottom w:val="single" w:sz="4" w:space="0" w:color="auto"/>
              <w:right w:val="single" w:sz="4" w:space="0" w:color="auto"/>
            </w:tcBorders>
          </w:tcPr>
          <w:p w14:paraId="6F869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c>
          <w:tcPr>
            <w:tcW w:w="2275" w:type="pct"/>
            <w:tcBorders>
              <w:top w:val="single" w:sz="4" w:space="0" w:color="auto"/>
              <w:left w:val="single" w:sz="4" w:space="0" w:color="auto"/>
              <w:bottom w:val="single" w:sz="4" w:space="0" w:color="auto"/>
              <w:right w:val="single" w:sz="4" w:space="0" w:color="auto"/>
            </w:tcBorders>
          </w:tcPr>
          <w:p w14:paraId="19365134" w14:textId="77777777" w:rsidR="00252629" w:rsidRPr="00682CBF" w:rsidRDefault="00252629" w:rsidP="00DF34BE">
            <w:pPr>
              <w:pStyle w:val="TAL"/>
              <w:keepNext w:val="0"/>
              <w:keepLines w:val="0"/>
              <w:widowControl w:val="0"/>
              <w:rPr>
                <w:rFonts w:cs="Arial"/>
                <w:sz w:val="16"/>
                <w:szCs w:val="16"/>
              </w:rPr>
            </w:pPr>
          </w:p>
        </w:tc>
      </w:tr>
      <w:tr w:rsidR="001C5329" w:rsidRPr="00682CBF" w14:paraId="6368CB0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5CB3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C139</w:t>
            </w:r>
          </w:p>
        </w:tc>
        <w:tc>
          <w:tcPr>
            <w:tcW w:w="2276" w:type="pct"/>
            <w:tcBorders>
              <w:top w:val="single" w:sz="4" w:space="0" w:color="auto"/>
              <w:left w:val="single" w:sz="4" w:space="0" w:color="auto"/>
              <w:bottom w:val="single" w:sz="4" w:space="0" w:color="auto"/>
              <w:right w:val="single" w:sz="4" w:space="0" w:color="auto"/>
            </w:tcBorders>
          </w:tcPr>
          <w:p w14:paraId="4965F7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A.1/35 THEN M ELSE N/A</w:t>
            </w:r>
          </w:p>
        </w:tc>
        <w:tc>
          <w:tcPr>
            <w:tcW w:w="2275" w:type="pct"/>
            <w:tcBorders>
              <w:top w:val="single" w:sz="4" w:space="0" w:color="auto"/>
              <w:left w:val="single" w:sz="4" w:space="0" w:color="auto"/>
              <w:bottom w:val="single" w:sz="4" w:space="0" w:color="auto"/>
              <w:right w:val="single" w:sz="4" w:space="0" w:color="auto"/>
            </w:tcBorders>
          </w:tcPr>
          <w:p w14:paraId="67D4A2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O_Batt</w:t>
            </w:r>
          </w:p>
        </w:tc>
      </w:tr>
      <w:tr w:rsidR="001C5329" w:rsidRPr="00682CBF" w14:paraId="718DF49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42912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C140</w:t>
            </w:r>
          </w:p>
        </w:tc>
        <w:tc>
          <w:tcPr>
            <w:tcW w:w="2276" w:type="pct"/>
            <w:tcBorders>
              <w:top w:val="single" w:sz="4" w:space="0" w:color="auto"/>
              <w:left w:val="single" w:sz="4" w:space="0" w:color="auto"/>
              <w:bottom w:val="single" w:sz="4" w:space="0" w:color="auto"/>
              <w:right w:val="single" w:sz="4" w:space="0" w:color="auto"/>
            </w:tcBorders>
          </w:tcPr>
          <w:p w14:paraId="02C87B4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A.1/39 THEN M ELSE N/A</w:t>
            </w:r>
          </w:p>
        </w:tc>
        <w:tc>
          <w:tcPr>
            <w:tcW w:w="2275" w:type="pct"/>
            <w:tcBorders>
              <w:top w:val="single" w:sz="4" w:space="0" w:color="auto"/>
              <w:left w:val="single" w:sz="4" w:space="0" w:color="auto"/>
              <w:bottom w:val="single" w:sz="4" w:space="0" w:color="auto"/>
              <w:right w:val="single" w:sz="4" w:space="0" w:color="auto"/>
            </w:tcBorders>
          </w:tcPr>
          <w:p w14:paraId="602E76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O_UC_Before_EnvCC</w:t>
            </w:r>
          </w:p>
        </w:tc>
      </w:tr>
      <w:tr w:rsidR="001C5329" w:rsidRPr="00682CBF" w14:paraId="5EDC318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E5E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C141</w:t>
            </w:r>
          </w:p>
        </w:tc>
        <w:tc>
          <w:tcPr>
            <w:tcW w:w="2276" w:type="pct"/>
            <w:tcBorders>
              <w:top w:val="single" w:sz="4" w:space="0" w:color="auto"/>
              <w:left w:val="single" w:sz="4" w:space="0" w:color="auto"/>
              <w:bottom w:val="single" w:sz="4" w:space="0" w:color="auto"/>
              <w:right w:val="single" w:sz="4" w:space="0" w:color="auto"/>
            </w:tcBorders>
          </w:tcPr>
          <w:p w14:paraId="6CBCFB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A.1/40 THEN M ELSE N/A</w:t>
            </w:r>
          </w:p>
        </w:tc>
        <w:tc>
          <w:tcPr>
            <w:tcW w:w="2275" w:type="pct"/>
            <w:tcBorders>
              <w:top w:val="single" w:sz="4" w:space="0" w:color="auto"/>
              <w:left w:val="single" w:sz="4" w:space="0" w:color="auto"/>
              <w:bottom w:val="single" w:sz="4" w:space="0" w:color="auto"/>
              <w:right w:val="single" w:sz="4" w:space="0" w:color="auto"/>
            </w:tcBorders>
          </w:tcPr>
          <w:p w14:paraId="290FD1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O_UC_After_EnvCC</w:t>
            </w:r>
          </w:p>
        </w:tc>
      </w:tr>
      <w:tr w:rsidR="001C5329" w:rsidRPr="00682CBF" w14:paraId="5BAD7BC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653D1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C142</w:t>
            </w:r>
          </w:p>
        </w:tc>
        <w:tc>
          <w:tcPr>
            <w:tcW w:w="2276" w:type="pct"/>
            <w:tcBorders>
              <w:top w:val="single" w:sz="4" w:space="0" w:color="auto"/>
              <w:left w:val="single" w:sz="4" w:space="0" w:color="auto"/>
              <w:bottom w:val="single" w:sz="4" w:space="0" w:color="auto"/>
              <w:right w:val="single" w:sz="4" w:space="0" w:color="auto"/>
            </w:tcBorders>
          </w:tcPr>
          <w:p w14:paraId="06E4AF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A.1/42 THEN M ELSE N/A</w:t>
            </w:r>
          </w:p>
        </w:tc>
        <w:tc>
          <w:tcPr>
            <w:tcW w:w="2275" w:type="pct"/>
            <w:tcBorders>
              <w:top w:val="single" w:sz="4" w:space="0" w:color="auto"/>
              <w:left w:val="single" w:sz="4" w:space="0" w:color="auto"/>
              <w:bottom w:val="single" w:sz="4" w:space="0" w:color="auto"/>
              <w:right w:val="single" w:sz="4" w:space="0" w:color="auto"/>
            </w:tcBorders>
          </w:tcPr>
          <w:p w14:paraId="0E2926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O_UCS2_Chinese</w:t>
            </w:r>
          </w:p>
        </w:tc>
      </w:tr>
      <w:tr w:rsidR="001C5329" w:rsidRPr="00682CBF" w14:paraId="3C7082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9727E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C143</w:t>
            </w:r>
          </w:p>
        </w:tc>
        <w:tc>
          <w:tcPr>
            <w:tcW w:w="2276" w:type="pct"/>
            <w:tcBorders>
              <w:top w:val="single" w:sz="4" w:space="0" w:color="auto"/>
              <w:left w:val="single" w:sz="4" w:space="0" w:color="auto"/>
              <w:bottom w:val="single" w:sz="4" w:space="0" w:color="auto"/>
              <w:right w:val="single" w:sz="4" w:space="0" w:color="auto"/>
            </w:tcBorders>
          </w:tcPr>
          <w:p w14:paraId="28631C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A.1/42 THEN M ELSE N/A</w:t>
            </w:r>
          </w:p>
        </w:tc>
        <w:tc>
          <w:tcPr>
            <w:tcW w:w="2275" w:type="pct"/>
            <w:tcBorders>
              <w:top w:val="single" w:sz="4" w:space="0" w:color="auto"/>
              <w:left w:val="single" w:sz="4" w:space="0" w:color="auto"/>
              <w:bottom w:val="single" w:sz="4" w:space="0" w:color="auto"/>
              <w:right w:val="single" w:sz="4" w:space="0" w:color="auto"/>
            </w:tcBorders>
          </w:tcPr>
          <w:p w14:paraId="7D44334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O_UCS2_Chinese</w:t>
            </w:r>
          </w:p>
        </w:tc>
      </w:tr>
      <w:tr w:rsidR="001C5329" w:rsidRPr="00682CBF" w14:paraId="147542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45F3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C144</w:t>
            </w:r>
          </w:p>
        </w:tc>
        <w:tc>
          <w:tcPr>
            <w:tcW w:w="2276" w:type="pct"/>
            <w:tcBorders>
              <w:top w:val="single" w:sz="4" w:space="0" w:color="auto"/>
              <w:left w:val="single" w:sz="4" w:space="0" w:color="auto"/>
              <w:bottom w:val="single" w:sz="4" w:space="0" w:color="auto"/>
              <w:right w:val="single" w:sz="4" w:space="0" w:color="auto"/>
            </w:tcBorders>
          </w:tcPr>
          <w:p w14:paraId="6D9EBE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A.1/3 AND A.1/43 THEN M ELSE N/A</w:t>
            </w:r>
          </w:p>
        </w:tc>
        <w:tc>
          <w:tcPr>
            <w:tcW w:w="2275" w:type="pct"/>
            <w:tcBorders>
              <w:top w:val="single" w:sz="4" w:space="0" w:color="auto"/>
              <w:left w:val="single" w:sz="4" w:space="0" w:color="auto"/>
              <w:bottom w:val="single" w:sz="4" w:space="0" w:color="auto"/>
              <w:right w:val="single" w:sz="4" w:space="0" w:color="auto"/>
            </w:tcBorders>
          </w:tcPr>
          <w:p w14:paraId="7DFE00E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O_UCS2_Entry AND O_UCS2_Katakana</w:t>
            </w:r>
          </w:p>
        </w:tc>
      </w:tr>
      <w:tr w:rsidR="001C5329" w:rsidRPr="00682CBF" w14:paraId="34A5334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1817B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C145</w:t>
            </w:r>
          </w:p>
        </w:tc>
        <w:tc>
          <w:tcPr>
            <w:tcW w:w="2276" w:type="pct"/>
            <w:tcBorders>
              <w:top w:val="single" w:sz="4" w:space="0" w:color="auto"/>
              <w:left w:val="single" w:sz="4" w:space="0" w:color="auto"/>
              <w:bottom w:val="single" w:sz="4" w:space="0" w:color="auto"/>
              <w:right w:val="single" w:sz="4" w:space="0" w:color="auto"/>
            </w:tcBorders>
          </w:tcPr>
          <w:p w14:paraId="0F642BE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 AND A.1/43 THEN M ELSE N/A</w:t>
            </w:r>
          </w:p>
        </w:tc>
        <w:tc>
          <w:tcPr>
            <w:tcW w:w="2275" w:type="pct"/>
            <w:tcBorders>
              <w:top w:val="single" w:sz="4" w:space="0" w:color="auto"/>
              <w:left w:val="single" w:sz="4" w:space="0" w:color="auto"/>
              <w:bottom w:val="single" w:sz="4" w:space="0" w:color="auto"/>
              <w:right w:val="single" w:sz="4" w:space="0" w:color="auto"/>
            </w:tcBorders>
          </w:tcPr>
          <w:p w14:paraId="10F57C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O_UCS2_Disp AND O_UCS2_Katakana</w:t>
            </w:r>
          </w:p>
        </w:tc>
      </w:tr>
      <w:tr w:rsidR="001C5329" w:rsidRPr="00682CBF" w14:paraId="22E5D81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ADE1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C146</w:t>
            </w:r>
          </w:p>
        </w:tc>
        <w:tc>
          <w:tcPr>
            <w:tcW w:w="2276" w:type="pct"/>
            <w:tcBorders>
              <w:top w:val="single" w:sz="4" w:space="0" w:color="auto"/>
              <w:left w:val="single" w:sz="4" w:space="0" w:color="auto"/>
              <w:bottom w:val="single" w:sz="4" w:space="0" w:color="auto"/>
              <w:right w:val="single" w:sz="4" w:space="0" w:color="auto"/>
            </w:tcBorders>
          </w:tcPr>
          <w:p w14:paraId="69ABCF8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A.1/45 THEN M ELSE N/A</w:t>
            </w:r>
          </w:p>
        </w:tc>
        <w:tc>
          <w:tcPr>
            <w:tcW w:w="2275" w:type="pct"/>
            <w:tcBorders>
              <w:top w:val="single" w:sz="4" w:space="0" w:color="auto"/>
              <w:left w:val="single" w:sz="4" w:space="0" w:color="auto"/>
              <w:bottom w:val="single" w:sz="4" w:space="0" w:color="auto"/>
              <w:right w:val="single" w:sz="4" w:space="0" w:color="auto"/>
            </w:tcBorders>
          </w:tcPr>
          <w:p w14:paraId="7F455B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O_FDN</w:t>
            </w:r>
          </w:p>
        </w:tc>
      </w:tr>
      <w:tr w:rsidR="001C5329" w:rsidRPr="00682CBF" w14:paraId="208C24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A0B2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C147</w:t>
            </w:r>
          </w:p>
        </w:tc>
        <w:tc>
          <w:tcPr>
            <w:tcW w:w="2276" w:type="pct"/>
            <w:tcBorders>
              <w:top w:val="single" w:sz="4" w:space="0" w:color="auto"/>
              <w:left w:val="single" w:sz="4" w:space="0" w:color="auto"/>
              <w:bottom w:val="single" w:sz="4" w:space="0" w:color="auto"/>
              <w:right w:val="single" w:sz="4" w:space="0" w:color="auto"/>
            </w:tcBorders>
          </w:tcPr>
          <w:p w14:paraId="3DDFE91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M ELSE N/A</w:t>
            </w:r>
          </w:p>
        </w:tc>
        <w:tc>
          <w:tcPr>
            <w:tcW w:w="2275" w:type="pct"/>
            <w:tcBorders>
              <w:top w:val="single" w:sz="4" w:space="0" w:color="auto"/>
              <w:left w:val="single" w:sz="4" w:space="0" w:color="auto"/>
              <w:bottom w:val="single" w:sz="4" w:space="0" w:color="auto"/>
              <w:right w:val="single" w:sz="4" w:space="0" w:color="auto"/>
            </w:tcBorders>
          </w:tcPr>
          <w:p w14:paraId="51FE36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6810075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63857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C148</w:t>
            </w:r>
          </w:p>
        </w:tc>
        <w:tc>
          <w:tcPr>
            <w:tcW w:w="2276" w:type="pct"/>
            <w:tcBorders>
              <w:top w:val="single" w:sz="4" w:space="0" w:color="auto"/>
              <w:left w:val="single" w:sz="4" w:space="0" w:color="auto"/>
              <w:bottom w:val="single" w:sz="4" w:space="0" w:color="auto"/>
              <w:right w:val="single" w:sz="4" w:space="0" w:color="auto"/>
            </w:tcBorders>
          </w:tcPr>
          <w:p w14:paraId="74035E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A.1/9 AND A.1/47 THEN M ELSE N/A</w:t>
            </w:r>
          </w:p>
        </w:tc>
        <w:tc>
          <w:tcPr>
            <w:tcW w:w="2275" w:type="pct"/>
            <w:tcBorders>
              <w:top w:val="single" w:sz="4" w:space="0" w:color="auto"/>
              <w:left w:val="single" w:sz="4" w:space="0" w:color="auto"/>
              <w:bottom w:val="single" w:sz="4" w:space="0" w:color="auto"/>
              <w:right w:val="single" w:sz="4" w:space="0" w:color="auto"/>
            </w:tcBorders>
          </w:tcPr>
          <w:p w14:paraId="403FBBA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w:t>
            </w:r>
          </w:p>
        </w:tc>
      </w:tr>
      <w:tr w:rsidR="001C5329" w:rsidRPr="00682CBF" w14:paraId="2E16739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F725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C149</w:t>
            </w:r>
          </w:p>
        </w:tc>
        <w:tc>
          <w:tcPr>
            <w:tcW w:w="2276" w:type="pct"/>
            <w:tcBorders>
              <w:top w:val="single" w:sz="4" w:space="0" w:color="auto"/>
              <w:left w:val="single" w:sz="4" w:space="0" w:color="auto"/>
              <w:bottom w:val="single" w:sz="4" w:space="0" w:color="auto"/>
              <w:right w:val="single" w:sz="4" w:space="0" w:color="auto"/>
            </w:tcBorders>
          </w:tcPr>
          <w:p w14:paraId="296C00E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C118 THEN M ELSE N/A</w:t>
            </w:r>
          </w:p>
        </w:tc>
        <w:tc>
          <w:tcPr>
            <w:tcW w:w="2275" w:type="pct"/>
            <w:tcBorders>
              <w:top w:val="single" w:sz="4" w:space="0" w:color="auto"/>
              <w:left w:val="single" w:sz="4" w:space="0" w:color="auto"/>
              <w:bottom w:val="single" w:sz="4" w:space="0" w:color="auto"/>
              <w:right w:val="single" w:sz="4" w:space="0" w:color="auto"/>
            </w:tcBorders>
          </w:tcPr>
          <w:p w14:paraId="2F6AC50E" w14:textId="2C197D06"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_Cyrillic</w:t>
            </w:r>
          </w:p>
        </w:tc>
      </w:tr>
      <w:tr w:rsidR="001C5329" w:rsidRPr="00682CBF" w14:paraId="56F2F7B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5D48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C150</w:t>
            </w:r>
          </w:p>
        </w:tc>
        <w:tc>
          <w:tcPr>
            <w:tcW w:w="2276" w:type="pct"/>
            <w:tcBorders>
              <w:top w:val="single" w:sz="4" w:space="0" w:color="auto"/>
              <w:left w:val="single" w:sz="4" w:space="0" w:color="auto"/>
              <w:bottom w:val="single" w:sz="4" w:space="0" w:color="auto"/>
              <w:right w:val="single" w:sz="4" w:space="0" w:color="auto"/>
            </w:tcBorders>
          </w:tcPr>
          <w:p w14:paraId="4BC4EEC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C143 THEN M ELSE N/A</w:t>
            </w:r>
          </w:p>
        </w:tc>
        <w:tc>
          <w:tcPr>
            <w:tcW w:w="2275" w:type="pct"/>
            <w:tcBorders>
              <w:top w:val="single" w:sz="4" w:space="0" w:color="auto"/>
              <w:left w:val="single" w:sz="4" w:space="0" w:color="auto"/>
              <w:bottom w:val="single" w:sz="4" w:space="0" w:color="auto"/>
              <w:right w:val="single" w:sz="4" w:space="0" w:color="auto"/>
            </w:tcBorders>
          </w:tcPr>
          <w:p w14:paraId="5D09AB06" w14:textId="2A911C41"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_Chinese</w:t>
            </w:r>
          </w:p>
        </w:tc>
      </w:tr>
      <w:tr w:rsidR="001C5329" w:rsidRPr="00682CBF" w14:paraId="3ACD0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729D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C151</w:t>
            </w:r>
          </w:p>
        </w:tc>
        <w:tc>
          <w:tcPr>
            <w:tcW w:w="2276" w:type="pct"/>
            <w:tcBorders>
              <w:top w:val="single" w:sz="4" w:space="0" w:color="auto"/>
              <w:left w:val="single" w:sz="4" w:space="0" w:color="auto"/>
              <w:bottom w:val="single" w:sz="4" w:space="0" w:color="auto"/>
              <w:right w:val="single" w:sz="4" w:space="0" w:color="auto"/>
            </w:tcBorders>
          </w:tcPr>
          <w:p w14:paraId="0DABD8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C148 AND C145 THEN M ELSE N/A</w:t>
            </w:r>
          </w:p>
        </w:tc>
        <w:tc>
          <w:tcPr>
            <w:tcW w:w="2275" w:type="pct"/>
            <w:tcBorders>
              <w:top w:val="single" w:sz="4" w:space="0" w:color="auto"/>
              <w:left w:val="single" w:sz="4" w:space="0" w:color="auto"/>
              <w:bottom w:val="single" w:sz="4" w:space="0" w:color="auto"/>
              <w:right w:val="single" w:sz="4" w:space="0" w:color="auto"/>
            </w:tcBorders>
          </w:tcPr>
          <w:p w14:paraId="14A5E19D" w14:textId="3AA3757E"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O_+CGMI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_Disp AND O_</w:t>
            </w:r>
            <w:r w:rsidR="00E90DE8" w:rsidRPr="00682CBF">
              <w:rPr>
                <w:rFonts w:cs="Arial"/>
                <w:sz w:val="16"/>
                <w:szCs w:val="16"/>
              </w:rPr>
              <w:t>U</w:t>
            </w:r>
            <w:r w:rsidR="00E90DE8">
              <w:rPr>
                <w:rFonts w:cs="Arial"/>
                <w:sz w:val="16"/>
                <w:szCs w:val="16"/>
              </w:rPr>
              <w:t>CS</w:t>
            </w:r>
            <w:r w:rsidR="00E90DE8" w:rsidRPr="00682CBF">
              <w:rPr>
                <w:rFonts w:cs="Arial"/>
                <w:sz w:val="16"/>
                <w:szCs w:val="16"/>
              </w:rPr>
              <w:t>2</w:t>
            </w:r>
            <w:r w:rsidRPr="00682CBF">
              <w:rPr>
                <w:rFonts w:cs="Arial"/>
                <w:sz w:val="16"/>
                <w:szCs w:val="16"/>
              </w:rPr>
              <w:t>_Katakana</w:t>
            </w:r>
          </w:p>
        </w:tc>
      </w:tr>
      <w:tr w:rsidR="001C5329" w:rsidRPr="00682CBF" w14:paraId="147277D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63457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C152</w:t>
            </w:r>
          </w:p>
        </w:tc>
        <w:tc>
          <w:tcPr>
            <w:tcW w:w="2276" w:type="pct"/>
            <w:tcBorders>
              <w:top w:val="single" w:sz="4" w:space="0" w:color="auto"/>
              <w:left w:val="single" w:sz="4" w:space="0" w:color="auto"/>
              <w:bottom w:val="single" w:sz="4" w:space="0" w:color="auto"/>
              <w:right w:val="single" w:sz="4" w:space="0" w:color="auto"/>
            </w:tcBorders>
          </w:tcPr>
          <w:p w14:paraId="011792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A.1/49 THEN M ELSE N/A</w:t>
            </w:r>
          </w:p>
        </w:tc>
        <w:tc>
          <w:tcPr>
            <w:tcW w:w="2275" w:type="pct"/>
            <w:tcBorders>
              <w:top w:val="single" w:sz="4" w:space="0" w:color="auto"/>
              <w:left w:val="single" w:sz="4" w:space="0" w:color="auto"/>
              <w:bottom w:val="single" w:sz="4" w:space="0" w:color="auto"/>
              <w:right w:val="single" w:sz="4" w:space="0" w:color="auto"/>
            </w:tcBorders>
          </w:tcPr>
          <w:p w14:paraId="0063EC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O_BUFFER_SIZE</w:t>
            </w:r>
          </w:p>
        </w:tc>
      </w:tr>
      <w:tr w:rsidR="001C5329" w:rsidRPr="00682CBF" w14:paraId="63E02E1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66CD2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C153</w:t>
            </w:r>
          </w:p>
        </w:tc>
        <w:tc>
          <w:tcPr>
            <w:tcW w:w="2276" w:type="pct"/>
            <w:tcBorders>
              <w:top w:val="single" w:sz="4" w:space="0" w:color="auto"/>
              <w:left w:val="single" w:sz="4" w:space="0" w:color="auto"/>
              <w:bottom w:val="single" w:sz="4" w:space="0" w:color="auto"/>
              <w:right w:val="single" w:sz="4" w:space="0" w:color="auto"/>
            </w:tcBorders>
          </w:tcPr>
          <w:p w14:paraId="17D466F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A.1/50 THEN M ELSE N/A</w:t>
            </w:r>
          </w:p>
        </w:tc>
        <w:tc>
          <w:tcPr>
            <w:tcW w:w="2275" w:type="pct"/>
            <w:tcBorders>
              <w:top w:val="single" w:sz="4" w:space="0" w:color="auto"/>
              <w:left w:val="single" w:sz="4" w:space="0" w:color="auto"/>
              <w:bottom w:val="single" w:sz="4" w:space="0" w:color="auto"/>
              <w:right w:val="single" w:sz="4" w:space="0" w:color="auto"/>
            </w:tcBorders>
          </w:tcPr>
          <w:p w14:paraId="4A7E21B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O_TAT_AL</w:t>
            </w:r>
          </w:p>
        </w:tc>
      </w:tr>
      <w:tr w:rsidR="001C5329" w:rsidRPr="00682CBF" w14:paraId="54F32D3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A55F71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C154</w:t>
            </w:r>
          </w:p>
        </w:tc>
        <w:tc>
          <w:tcPr>
            <w:tcW w:w="2276" w:type="pct"/>
            <w:tcBorders>
              <w:top w:val="single" w:sz="4" w:space="0" w:color="auto"/>
              <w:left w:val="single" w:sz="4" w:space="0" w:color="auto"/>
              <w:bottom w:val="single" w:sz="4" w:space="0" w:color="auto"/>
              <w:right w:val="single" w:sz="4" w:space="0" w:color="auto"/>
            </w:tcBorders>
          </w:tcPr>
          <w:p w14:paraId="3EF3E33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A.1/51 THEN M ELSE N/A</w:t>
            </w:r>
          </w:p>
        </w:tc>
        <w:tc>
          <w:tcPr>
            <w:tcW w:w="2275" w:type="pct"/>
            <w:tcBorders>
              <w:top w:val="single" w:sz="4" w:space="0" w:color="auto"/>
              <w:left w:val="single" w:sz="4" w:space="0" w:color="auto"/>
              <w:bottom w:val="single" w:sz="4" w:space="0" w:color="auto"/>
              <w:right w:val="single" w:sz="4" w:space="0" w:color="auto"/>
            </w:tcBorders>
          </w:tcPr>
          <w:p w14:paraId="2D5FF2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O_TAT_AC</w:t>
            </w:r>
          </w:p>
        </w:tc>
      </w:tr>
      <w:tr w:rsidR="001C5329" w:rsidRPr="00682CBF" w14:paraId="5DB242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A896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C155</w:t>
            </w:r>
          </w:p>
        </w:tc>
        <w:tc>
          <w:tcPr>
            <w:tcW w:w="2276" w:type="pct"/>
            <w:tcBorders>
              <w:top w:val="single" w:sz="4" w:space="0" w:color="auto"/>
              <w:left w:val="single" w:sz="4" w:space="0" w:color="auto"/>
              <w:bottom w:val="single" w:sz="4" w:space="0" w:color="auto"/>
              <w:right w:val="single" w:sz="4" w:space="0" w:color="auto"/>
            </w:tcBorders>
          </w:tcPr>
          <w:p w14:paraId="6515CF8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A.1/52 THEN M ELSE N/A</w:t>
            </w:r>
          </w:p>
        </w:tc>
        <w:tc>
          <w:tcPr>
            <w:tcW w:w="2275" w:type="pct"/>
            <w:tcBorders>
              <w:top w:val="single" w:sz="4" w:space="0" w:color="auto"/>
              <w:left w:val="single" w:sz="4" w:space="0" w:color="auto"/>
              <w:bottom w:val="single" w:sz="4" w:space="0" w:color="auto"/>
              <w:right w:val="single" w:sz="4" w:space="0" w:color="auto"/>
            </w:tcBorders>
          </w:tcPr>
          <w:p w14:paraId="10C7D7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O_TAT_AR</w:t>
            </w:r>
          </w:p>
        </w:tc>
      </w:tr>
      <w:tr w:rsidR="001C5329" w:rsidRPr="00682CBF" w14:paraId="0C01CB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AA2D9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C156</w:t>
            </w:r>
          </w:p>
        </w:tc>
        <w:tc>
          <w:tcPr>
            <w:tcW w:w="2276" w:type="pct"/>
            <w:tcBorders>
              <w:top w:val="single" w:sz="4" w:space="0" w:color="auto"/>
              <w:left w:val="single" w:sz="4" w:space="0" w:color="auto"/>
              <w:bottom w:val="single" w:sz="4" w:space="0" w:color="auto"/>
              <w:right w:val="single" w:sz="4" w:space="0" w:color="auto"/>
            </w:tcBorders>
          </w:tcPr>
          <w:p w14:paraId="747258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A.1/53 THEN M ELSE N/A</w:t>
            </w:r>
          </w:p>
        </w:tc>
        <w:tc>
          <w:tcPr>
            <w:tcW w:w="2275" w:type="pct"/>
            <w:tcBorders>
              <w:top w:val="single" w:sz="4" w:space="0" w:color="auto"/>
              <w:left w:val="single" w:sz="4" w:space="0" w:color="auto"/>
              <w:bottom w:val="single" w:sz="4" w:space="0" w:color="auto"/>
              <w:right w:val="single" w:sz="4" w:space="0" w:color="auto"/>
            </w:tcBorders>
          </w:tcPr>
          <w:p w14:paraId="61C2DF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O_TAT_FSN</w:t>
            </w:r>
          </w:p>
        </w:tc>
      </w:tr>
      <w:tr w:rsidR="001C5329" w:rsidRPr="00682CBF" w14:paraId="43269F2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E836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C157</w:t>
            </w:r>
          </w:p>
        </w:tc>
        <w:tc>
          <w:tcPr>
            <w:tcW w:w="2276" w:type="pct"/>
            <w:tcBorders>
              <w:top w:val="single" w:sz="4" w:space="0" w:color="auto"/>
              <w:left w:val="single" w:sz="4" w:space="0" w:color="auto"/>
              <w:bottom w:val="single" w:sz="4" w:space="0" w:color="auto"/>
              <w:right w:val="single" w:sz="4" w:space="0" w:color="auto"/>
            </w:tcBorders>
          </w:tcPr>
          <w:p w14:paraId="566E81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A.1/54 THEN M ELSE N/A</w:t>
            </w:r>
          </w:p>
        </w:tc>
        <w:tc>
          <w:tcPr>
            <w:tcW w:w="2275" w:type="pct"/>
            <w:tcBorders>
              <w:top w:val="single" w:sz="4" w:space="0" w:color="auto"/>
              <w:left w:val="single" w:sz="4" w:space="0" w:color="auto"/>
              <w:bottom w:val="single" w:sz="4" w:space="0" w:color="auto"/>
              <w:right w:val="single" w:sz="4" w:space="0" w:color="auto"/>
            </w:tcBorders>
          </w:tcPr>
          <w:p w14:paraId="6859412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O_TAT_FSL</w:t>
            </w:r>
          </w:p>
        </w:tc>
      </w:tr>
      <w:tr w:rsidR="001C5329" w:rsidRPr="00682CBF" w14:paraId="2C519E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BB3CD3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C158</w:t>
            </w:r>
          </w:p>
        </w:tc>
        <w:tc>
          <w:tcPr>
            <w:tcW w:w="2276" w:type="pct"/>
            <w:tcBorders>
              <w:top w:val="single" w:sz="4" w:space="0" w:color="auto"/>
              <w:left w:val="single" w:sz="4" w:space="0" w:color="auto"/>
              <w:bottom w:val="single" w:sz="4" w:space="0" w:color="auto"/>
              <w:right w:val="single" w:sz="4" w:space="0" w:color="auto"/>
            </w:tcBorders>
          </w:tcPr>
          <w:p w14:paraId="7BD5A0F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A.1/55 THEN M ELSE N/A</w:t>
            </w:r>
          </w:p>
        </w:tc>
        <w:tc>
          <w:tcPr>
            <w:tcW w:w="2275" w:type="pct"/>
            <w:tcBorders>
              <w:top w:val="single" w:sz="4" w:space="0" w:color="auto"/>
              <w:left w:val="single" w:sz="4" w:space="0" w:color="auto"/>
              <w:bottom w:val="single" w:sz="4" w:space="0" w:color="auto"/>
              <w:right w:val="single" w:sz="4" w:space="0" w:color="auto"/>
            </w:tcBorders>
          </w:tcPr>
          <w:p w14:paraId="4D8CC44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O_TAT_FSS</w:t>
            </w:r>
          </w:p>
        </w:tc>
      </w:tr>
      <w:tr w:rsidR="001C5329" w:rsidRPr="00682CBF" w14:paraId="5201AC7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245BF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C159</w:t>
            </w:r>
          </w:p>
        </w:tc>
        <w:tc>
          <w:tcPr>
            <w:tcW w:w="2276" w:type="pct"/>
            <w:tcBorders>
              <w:top w:val="single" w:sz="4" w:space="0" w:color="auto"/>
              <w:left w:val="single" w:sz="4" w:space="0" w:color="auto"/>
              <w:bottom w:val="single" w:sz="4" w:space="0" w:color="auto"/>
              <w:right w:val="single" w:sz="4" w:space="0" w:color="auto"/>
            </w:tcBorders>
          </w:tcPr>
          <w:p w14:paraId="58DF68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A.1/56 THEN M ELSE N/A</w:t>
            </w:r>
          </w:p>
        </w:tc>
        <w:tc>
          <w:tcPr>
            <w:tcW w:w="2275" w:type="pct"/>
            <w:tcBorders>
              <w:top w:val="single" w:sz="4" w:space="0" w:color="auto"/>
              <w:left w:val="single" w:sz="4" w:space="0" w:color="auto"/>
              <w:bottom w:val="single" w:sz="4" w:space="0" w:color="auto"/>
              <w:right w:val="single" w:sz="4" w:space="0" w:color="auto"/>
            </w:tcBorders>
          </w:tcPr>
          <w:p w14:paraId="0DAA1C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O_TAT_SN</w:t>
            </w:r>
          </w:p>
        </w:tc>
      </w:tr>
      <w:tr w:rsidR="001C5329" w:rsidRPr="00682CBF" w14:paraId="603298D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542BB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C160</w:t>
            </w:r>
          </w:p>
        </w:tc>
        <w:tc>
          <w:tcPr>
            <w:tcW w:w="2276" w:type="pct"/>
            <w:tcBorders>
              <w:top w:val="single" w:sz="4" w:space="0" w:color="auto"/>
              <w:left w:val="single" w:sz="4" w:space="0" w:color="auto"/>
              <w:bottom w:val="single" w:sz="4" w:space="0" w:color="auto"/>
              <w:right w:val="single" w:sz="4" w:space="0" w:color="auto"/>
            </w:tcBorders>
          </w:tcPr>
          <w:p w14:paraId="0C12CA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A.1/57 THEN M ELSE N/A</w:t>
            </w:r>
          </w:p>
        </w:tc>
        <w:tc>
          <w:tcPr>
            <w:tcW w:w="2275" w:type="pct"/>
            <w:tcBorders>
              <w:top w:val="single" w:sz="4" w:space="0" w:color="auto"/>
              <w:left w:val="single" w:sz="4" w:space="0" w:color="auto"/>
              <w:bottom w:val="single" w:sz="4" w:space="0" w:color="auto"/>
              <w:right w:val="single" w:sz="4" w:space="0" w:color="auto"/>
            </w:tcBorders>
          </w:tcPr>
          <w:p w14:paraId="47F013C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O_TAT_SB</w:t>
            </w:r>
          </w:p>
        </w:tc>
      </w:tr>
      <w:tr w:rsidR="001C5329" w:rsidRPr="00682CBF" w14:paraId="156837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01F80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C161</w:t>
            </w:r>
          </w:p>
        </w:tc>
        <w:tc>
          <w:tcPr>
            <w:tcW w:w="2276" w:type="pct"/>
            <w:tcBorders>
              <w:top w:val="single" w:sz="4" w:space="0" w:color="auto"/>
              <w:left w:val="single" w:sz="4" w:space="0" w:color="auto"/>
              <w:bottom w:val="single" w:sz="4" w:space="0" w:color="auto"/>
              <w:right w:val="single" w:sz="4" w:space="0" w:color="auto"/>
            </w:tcBorders>
          </w:tcPr>
          <w:p w14:paraId="23A3A1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A.1/58 THEN M ELSE N/A</w:t>
            </w:r>
          </w:p>
        </w:tc>
        <w:tc>
          <w:tcPr>
            <w:tcW w:w="2275" w:type="pct"/>
            <w:tcBorders>
              <w:top w:val="single" w:sz="4" w:space="0" w:color="auto"/>
              <w:left w:val="single" w:sz="4" w:space="0" w:color="auto"/>
              <w:bottom w:val="single" w:sz="4" w:space="0" w:color="auto"/>
              <w:right w:val="single" w:sz="4" w:space="0" w:color="auto"/>
            </w:tcBorders>
          </w:tcPr>
          <w:p w14:paraId="578146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O_TAT_SI</w:t>
            </w:r>
          </w:p>
        </w:tc>
      </w:tr>
      <w:tr w:rsidR="001C5329" w:rsidRPr="00682CBF" w14:paraId="5B6AD80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37F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C162</w:t>
            </w:r>
          </w:p>
        </w:tc>
        <w:tc>
          <w:tcPr>
            <w:tcW w:w="2276" w:type="pct"/>
            <w:tcBorders>
              <w:top w:val="single" w:sz="4" w:space="0" w:color="auto"/>
              <w:left w:val="single" w:sz="4" w:space="0" w:color="auto"/>
              <w:bottom w:val="single" w:sz="4" w:space="0" w:color="auto"/>
              <w:right w:val="single" w:sz="4" w:space="0" w:color="auto"/>
            </w:tcBorders>
          </w:tcPr>
          <w:p w14:paraId="2E5702A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A.1/59 THEN M ELSE N/A</w:t>
            </w:r>
          </w:p>
        </w:tc>
        <w:tc>
          <w:tcPr>
            <w:tcW w:w="2275" w:type="pct"/>
            <w:tcBorders>
              <w:top w:val="single" w:sz="4" w:space="0" w:color="auto"/>
              <w:left w:val="single" w:sz="4" w:space="0" w:color="auto"/>
              <w:bottom w:val="single" w:sz="4" w:space="0" w:color="auto"/>
              <w:right w:val="single" w:sz="4" w:space="0" w:color="auto"/>
            </w:tcBorders>
          </w:tcPr>
          <w:p w14:paraId="5B0EA2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O_TAT_SU</w:t>
            </w:r>
          </w:p>
        </w:tc>
      </w:tr>
      <w:tr w:rsidR="001C5329" w:rsidRPr="00682CBF" w14:paraId="51ACA54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EF986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C163</w:t>
            </w:r>
          </w:p>
        </w:tc>
        <w:tc>
          <w:tcPr>
            <w:tcW w:w="2276" w:type="pct"/>
            <w:tcBorders>
              <w:top w:val="single" w:sz="4" w:space="0" w:color="auto"/>
              <w:left w:val="single" w:sz="4" w:space="0" w:color="auto"/>
              <w:bottom w:val="single" w:sz="4" w:space="0" w:color="auto"/>
              <w:right w:val="single" w:sz="4" w:space="0" w:color="auto"/>
            </w:tcBorders>
          </w:tcPr>
          <w:p w14:paraId="7EB6A9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A.1/60 THEN M ELSE N/A</w:t>
            </w:r>
          </w:p>
        </w:tc>
        <w:tc>
          <w:tcPr>
            <w:tcW w:w="2275" w:type="pct"/>
            <w:tcBorders>
              <w:top w:val="single" w:sz="4" w:space="0" w:color="auto"/>
              <w:left w:val="single" w:sz="4" w:space="0" w:color="auto"/>
              <w:bottom w:val="single" w:sz="4" w:space="0" w:color="auto"/>
              <w:right w:val="single" w:sz="4" w:space="0" w:color="auto"/>
            </w:tcBorders>
          </w:tcPr>
          <w:p w14:paraId="40888D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O_TAT_SS</w:t>
            </w:r>
          </w:p>
        </w:tc>
      </w:tr>
      <w:tr w:rsidR="001C5329" w:rsidRPr="00682CBF" w14:paraId="513E1A2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74E9E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C164</w:t>
            </w:r>
          </w:p>
        </w:tc>
        <w:tc>
          <w:tcPr>
            <w:tcW w:w="2276" w:type="pct"/>
            <w:tcBorders>
              <w:top w:val="single" w:sz="4" w:space="0" w:color="auto"/>
              <w:left w:val="single" w:sz="4" w:space="0" w:color="auto"/>
              <w:bottom w:val="single" w:sz="4" w:space="0" w:color="auto"/>
              <w:right w:val="single" w:sz="4" w:space="0" w:color="auto"/>
            </w:tcBorders>
          </w:tcPr>
          <w:p w14:paraId="4E16A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A.1/61 THEN M ELSE N/A</w:t>
            </w:r>
          </w:p>
        </w:tc>
        <w:tc>
          <w:tcPr>
            <w:tcW w:w="2275" w:type="pct"/>
            <w:tcBorders>
              <w:top w:val="single" w:sz="4" w:space="0" w:color="auto"/>
              <w:left w:val="single" w:sz="4" w:space="0" w:color="auto"/>
              <w:bottom w:val="single" w:sz="4" w:space="0" w:color="auto"/>
              <w:right w:val="single" w:sz="4" w:space="0" w:color="auto"/>
            </w:tcBorders>
          </w:tcPr>
          <w:p w14:paraId="5569A7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O_TAT_STFC</w:t>
            </w:r>
          </w:p>
        </w:tc>
      </w:tr>
      <w:tr w:rsidR="001C5329" w:rsidRPr="00682CBF" w14:paraId="447B9E3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7EDAC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C165</w:t>
            </w:r>
          </w:p>
        </w:tc>
        <w:tc>
          <w:tcPr>
            <w:tcW w:w="2276" w:type="pct"/>
            <w:tcBorders>
              <w:top w:val="single" w:sz="4" w:space="0" w:color="auto"/>
              <w:left w:val="single" w:sz="4" w:space="0" w:color="auto"/>
              <w:bottom w:val="single" w:sz="4" w:space="0" w:color="auto"/>
              <w:right w:val="single" w:sz="4" w:space="0" w:color="auto"/>
            </w:tcBorders>
          </w:tcPr>
          <w:p w14:paraId="5B9B16F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A.1/62 THEN M ELSE N/A</w:t>
            </w:r>
          </w:p>
        </w:tc>
        <w:tc>
          <w:tcPr>
            <w:tcW w:w="2275" w:type="pct"/>
            <w:tcBorders>
              <w:top w:val="single" w:sz="4" w:space="0" w:color="auto"/>
              <w:left w:val="single" w:sz="4" w:space="0" w:color="auto"/>
              <w:bottom w:val="single" w:sz="4" w:space="0" w:color="auto"/>
              <w:right w:val="single" w:sz="4" w:space="0" w:color="auto"/>
            </w:tcBorders>
          </w:tcPr>
          <w:p w14:paraId="67CD27C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O_TAT_STFB</w:t>
            </w:r>
          </w:p>
        </w:tc>
      </w:tr>
      <w:tr w:rsidR="001C5329" w:rsidRPr="00682CBF" w14:paraId="54BE3F0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57067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C166</w:t>
            </w:r>
          </w:p>
        </w:tc>
        <w:tc>
          <w:tcPr>
            <w:tcW w:w="2276" w:type="pct"/>
            <w:tcBorders>
              <w:top w:val="single" w:sz="4" w:space="0" w:color="auto"/>
              <w:left w:val="single" w:sz="4" w:space="0" w:color="auto"/>
              <w:bottom w:val="single" w:sz="4" w:space="0" w:color="auto"/>
              <w:right w:val="single" w:sz="4" w:space="0" w:color="auto"/>
            </w:tcBorders>
          </w:tcPr>
          <w:p w14:paraId="543833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A.1/63 THEN test step option n.A M ELSE test step option n.B M</w:t>
            </w:r>
          </w:p>
        </w:tc>
        <w:tc>
          <w:tcPr>
            <w:tcW w:w="2275" w:type="pct"/>
            <w:tcBorders>
              <w:top w:val="single" w:sz="4" w:space="0" w:color="auto"/>
              <w:left w:val="single" w:sz="4" w:space="0" w:color="auto"/>
              <w:bottom w:val="single" w:sz="4" w:space="0" w:color="auto"/>
              <w:right w:val="single" w:sz="4" w:space="0" w:color="auto"/>
            </w:tcBorders>
          </w:tcPr>
          <w:p w14:paraId="0B22E52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O_longFTN</w:t>
            </w:r>
          </w:p>
        </w:tc>
      </w:tr>
      <w:tr w:rsidR="001C5329" w:rsidRPr="00682CBF" w14:paraId="12798A7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18476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C167</w:t>
            </w:r>
          </w:p>
        </w:tc>
        <w:tc>
          <w:tcPr>
            <w:tcW w:w="2276" w:type="pct"/>
            <w:tcBorders>
              <w:top w:val="single" w:sz="4" w:space="0" w:color="auto"/>
              <w:left w:val="single" w:sz="4" w:space="0" w:color="auto"/>
              <w:bottom w:val="single" w:sz="4" w:space="0" w:color="auto"/>
              <w:right w:val="single" w:sz="4" w:space="0" w:color="auto"/>
            </w:tcBorders>
          </w:tcPr>
          <w:p w14:paraId="71C6352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THEN M ELSE N/A</w:t>
            </w:r>
          </w:p>
        </w:tc>
        <w:tc>
          <w:tcPr>
            <w:tcW w:w="2275" w:type="pct"/>
            <w:tcBorders>
              <w:top w:val="single" w:sz="4" w:space="0" w:color="auto"/>
              <w:left w:val="single" w:sz="4" w:space="0" w:color="auto"/>
              <w:bottom w:val="single" w:sz="4" w:space="0" w:color="auto"/>
              <w:right w:val="single" w:sz="4" w:space="0" w:color="auto"/>
            </w:tcBorders>
          </w:tcPr>
          <w:p w14:paraId="5BF2F3A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w:t>
            </w:r>
          </w:p>
        </w:tc>
      </w:tr>
      <w:tr w:rsidR="001C5329" w:rsidRPr="00682CBF" w14:paraId="785088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BC186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C168</w:t>
            </w:r>
          </w:p>
        </w:tc>
        <w:tc>
          <w:tcPr>
            <w:tcW w:w="2276" w:type="pct"/>
            <w:tcBorders>
              <w:top w:val="single" w:sz="4" w:space="0" w:color="auto"/>
              <w:left w:val="single" w:sz="4" w:space="0" w:color="auto"/>
              <w:bottom w:val="single" w:sz="4" w:space="0" w:color="auto"/>
              <w:right w:val="single" w:sz="4" w:space="0" w:color="auto"/>
            </w:tcBorders>
          </w:tcPr>
          <w:p w14:paraId="2A63911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A.1/65 THEN M ELSE N/A</w:t>
            </w:r>
          </w:p>
        </w:tc>
        <w:tc>
          <w:tcPr>
            <w:tcW w:w="2275" w:type="pct"/>
            <w:tcBorders>
              <w:top w:val="single" w:sz="4" w:space="0" w:color="auto"/>
              <w:left w:val="single" w:sz="4" w:space="0" w:color="auto"/>
              <w:bottom w:val="single" w:sz="4" w:space="0" w:color="auto"/>
              <w:right w:val="single" w:sz="4" w:space="0" w:color="auto"/>
            </w:tcBorders>
          </w:tcPr>
          <w:p w14:paraId="48C2E8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O_Global_PB</w:t>
            </w:r>
          </w:p>
        </w:tc>
      </w:tr>
      <w:tr w:rsidR="001C5329" w:rsidRPr="00682CBF" w14:paraId="7C58A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8E34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C169</w:t>
            </w:r>
          </w:p>
        </w:tc>
        <w:tc>
          <w:tcPr>
            <w:tcW w:w="2276" w:type="pct"/>
            <w:tcBorders>
              <w:top w:val="single" w:sz="4" w:space="0" w:color="auto"/>
              <w:left w:val="single" w:sz="4" w:space="0" w:color="auto"/>
              <w:bottom w:val="single" w:sz="4" w:space="0" w:color="auto"/>
              <w:right w:val="single" w:sz="4" w:space="0" w:color="auto"/>
            </w:tcBorders>
          </w:tcPr>
          <w:p w14:paraId="1E7F40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(C121 AND A.1/68 THEN test x.A M ELSE IF (C121 AND NOT A.1/68) test x.B M ELSE N/A</w:t>
            </w:r>
          </w:p>
        </w:tc>
        <w:tc>
          <w:tcPr>
            <w:tcW w:w="2275" w:type="pct"/>
            <w:tcBorders>
              <w:top w:val="single" w:sz="4" w:space="0" w:color="auto"/>
              <w:left w:val="single" w:sz="4" w:space="0" w:color="auto"/>
              <w:bottom w:val="single" w:sz="4" w:space="0" w:color="auto"/>
              <w:right w:val="single" w:sz="4" w:space="0" w:color="auto"/>
            </w:tcBorders>
          </w:tcPr>
          <w:p w14:paraId="12D479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O_User_Confirm_Before_PDP_Context_Request) OR (O_BIP_GPRS AND O_UDP AND NOT O_User_Confirm_Before_PDP_Context_Request)</w:t>
            </w:r>
          </w:p>
        </w:tc>
      </w:tr>
      <w:tr w:rsidR="001C5329" w:rsidRPr="00682CBF" w14:paraId="44A73A5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4D4B1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C170</w:t>
            </w:r>
          </w:p>
        </w:tc>
        <w:tc>
          <w:tcPr>
            <w:tcW w:w="2276" w:type="pct"/>
            <w:tcBorders>
              <w:top w:val="single" w:sz="4" w:space="0" w:color="auto"/>
              <w:left w:val="single" w:sz="4" w:space="0" w:color="auto"/>
              <w:bottom w:val="single" w:sz="4" w:space="0" w:color="auto"/>
              <w:right w:val="single" w:sz="4" w:space="0" w:color="auto"/>
            </w:tcBorders>
          </w:tcPr>
          <w:p w14:paraId="6046D70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A.1/69 THEN M ELSE N/A</w:t>
            </w:r>
          </w:p>
        </w:tc>
        <w:tc>
          <w:tcPr>
            <w:tcW w:w="2275" w:type="pct"/>
            <w:tcBorders>
              <w:top w:val="single" w:sz="4" w:space="0" w:color="auto"/>
              <w:left w:val="single" w:sz="4" w:space="0" w:color="auto"/>
              <w:bottom w:val="single" w:sz="4" w:space="0" w:color="auto"/>
              <w:right w:val="single" w:sz="4" w:space="0" w:color="auto"/>
            </w:tcBorders>
          </w:tcPr>
          <w:p w14:paraId="18B3CC0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O_Serv_SS_HOLD</w:t>
            </w:r>
          </w:p>
        </w:tc>
      </w:tr>
      <w:tr w:rsidR="001C5329" w:rsidRPr="00682CBF" w14:paraId="63371F5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E767AA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C171</w:t>
            </w:r>
          </w:p>
        </w:tc>
        <w:tc>
          <w:tcPr>
            <w:tcW w:w="2276" w:type="pct"/>
            <w:tcBorders>
              <w:top w:val="single" w:sz="4" w:space="0" w:color="auto"/>
              <w:left w:val="single" w:sz="4" w:space="0" w:color="auto"/>
              <w:bottom w:val="single" w:sz="4" w:space="0" w:color="auto"/>
              <w:right w:val="single" w:sz="4" w:space="0" w:color="auto"/>
            </w:tcBorders>
          </w:tcPr>
          <w:p w14:paraId="024CC22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O.2 ELSE N/A</w:t>
            </w:r>
          </w:p>
        </w:tc>
        <w:tc>
          <w:tcPr>
            <w:tcW w:w="2275" w:type="pct"/>
            <w:tcBorders>
              <w:top w:val="single" w:sz="4" w:space="0" w:color="auto"/>
              <w:left w:val="single" w:sz="4" w:space="0" w:color="auto"/>
              <w:bottom w:val="single" w:sz="4" w:space="0" w:color="auto"/>
              <w:right w:val="single" w:sz="4" w:space="0" w:color="auto"/>
            </w:tcBorders>
          </w:tcPr>
          <w:p w14:paraId="55C0DEF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42BEAD4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4BA73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C172</w:t>
            </w:r>
          </w:p>
        </w:tc>
        <w:tc>
          <w:tcPr>
            <w:tcW w:w="2276" w:type="pct"/>
            <w:tcBorders>
              <w:top w:val="single" w:sz="4" w:space="0" w:color="auto"/>
              <w:left w:val="single" w:sz="4" w:space="0" w:color="auto"/>
              <w:bottom w:val="single" w:sz="4" w:space="0" w:color="auto"/>
              <w:right w:val="single" w:sz="4" w:space="0" w:color="auto"/>
            </w:tcBorders>
          </w:tcPr>
          <w:p w14:paraId="0FFB0F7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THEN O.4 ELSE N/A</w:t>
            </w:r>
          </w:p>
        </w:tc>
        <w:tc>
          <w:tcPr>
            <w:tcW w:w="2275" w:type="pct"/>
            <w:tcBorders>
              <w:top w:val="single" w:sz="4" w:space="0" w:color="auto"/>
              <w:left w:val="single" w:sz="4" w:space="0" w:color="auto"/>
              <w:bottom w:val="single" w:sz="4" w:space="0" w:color="auto"/>
              <w:right w:val="single" w:sz="4" w:space="0" w:color="auto"/>
            </w:tcBorders>
          </w:tcPr>
          <w:p w14:paraId="2D8E2F7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w:t>
            </w:r>
          </w:p>
        </w:tc>
      </w:tr>
      <w:tr w:rsidR="001C5329" w:rsidRPr="00682CBF" w14:paraId="1C53485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80A9B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C173</w:t>
            </w:r>
          </w:p>
        </w:tc>
        <w:tc>
          <w:tcPr>
            <w:tcW w:w="2276" w:type="pct"/>
            <w:tcBorders>
              <w:top w:val="single" w:sz="4" w:space="0" w:color="auto"/>
              <w:left w:val="single" w:sz="4" w:space="0" w:color="auto"/>
              <w:bottom w:val="single" w:sz="4" w:space="0" w:color="auto"/>
              <w:right w:val="single" w:sz="4" w:space="0" w:color="auto"/>
            </w:tcBorders>
          </w:tcPr>
          <w:p w14:paraId="3A0D3E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THEN O.2 ELSE N/A</w:t>
            </w:r>
          </w:p>
        </w:tc>
        <w:tc>
          <w:tcPr>
            <w:tcW w:w="2275" w:type="pct"/>
            <w:tcBorders>
              <w:top w:val="single" w:sz="4" w:space="0" w:color="auto"/>
              <w:left w:val="single" w:sz="4" w:space="0" w:color="auto"/>
              <w:bottom w:val="single" w:sz="4" w:space="0" w:color="auto"/>
              <w:right w:val="single" w:sz="4" w:space="0" w:color="auto"/>
            </w:tcBorders>
          </w:tcPr>
          <w:p w14:paraId="2932C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w:t>
            </w:r>
          </w:p>
        </w:tc>
      </w:tr>
      <w:tr w:rsidR="001C5329" w:rsidRPr="00682CBF" w14:paraId="4E2918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0A67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C174</w:t>
            </w:r>
          </w:p>
        </w:tc>
        <w:tc>
          <w:tcPr>
            <w:tcW w:w="2276" w:type="pct"/>
            <w:tcBorders>
              <w:top w:val="single" w:sz="4" w:space="0" w:color="auto"/>
              <w:left w:val="single" w:sz="4" w:space="0" w:color="auto"/>
              <w:bottom w:val="single" w:sz="4" w:space="0" w:color="auto"/>
              <w:right w:val="single" w:sz="4" w:space="0" w:color="auto"/>
            </w:tcBorders>
          </w:tcPr>
          <w:p w14:paraId="2428E171" w14:textId="5DF2A151"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A.1/79 THEN M ELSE N/A</w:t>
            </w:r>
          </w:p>
        </w:tc>
        <w:tc>
          <w:tcPr>
            <w:tcW w:w="2275" w:type="pct"/>
            <w:tcBorders>
              <w:top w:val="single" w:sz="4" w:space="0" w:color="auto"/>
              <w:left w:val="single" w:sz="4" w:space="0" w:color="auto"/>
              <w:bottom w:val="single" w:sz="4" w:space="0" w:color="auto"/>
              <w:right w:val="single" w:sz="4" w:space="0" w:color="auto"/>
            </w:tcBorders>
          </w:tcPr>
          <w:p w14:paraId="4F5D6C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O_Serv_SS_CFU</w:t>
            </w:r>
          </w:p>
        </w:tc>
      </w:tr>
      <w:tr w:rsidR="001C5329" w:rsidRPr="00682CBF" w14:paraId="3D37513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A043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C175</w:t>
            </w:r>
          </w:p>
        </w:tc>
        <w:tc>
          <w:tcPr>
            <w:tcW w:w="2276" w:type="pct"/>
            <w:tcBorders>
              <w:top w:val="single" w:sz="4" w:space="0" w:color="auto"/>
              <w:left w:val="single" w:sz="4" w:space="0" w:color="auto"/>
              <w:bottom w:val="single" w:sz="4" w:space="0" w:color="auto"/>
              <w:right w:val="single" w:sz="4" w:space="0" w:color="auto"/>
            </w:tcBorders>
          </w:tcPr>
          <w:p w14:paraId="3442A5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A.1/78 AND A.1/80 THEN M ELSE N/A</w:t>
            </w:r>
          </w:p>
        </w:tc>
        <w:tc>
          <w:tcPr>
            <w:tcW w:w="2275" w:type="pct"/>
            <w:tcBorders>
              <w:top w:val="single" w:sz="4" w:space="0" w:color="auto"/>
              <w:left w:val="single" w:sz="4" w:space="0" w:color="auto"/>
              <w:bottom w:val="single" w:sz="4" w:space="0" w:color="auto"/>
              <w:right w:val="single" w:sz="4" w:space="0" w:color="auto"/>
            </w:tcBorders>
          </w:tcPr>
          <w:p w14:paraId="7BD533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O_AddInfo_SS AND O_Serv_SS_CLIR</w:t>
            </w:r>
          </w:p>
        </w:tc>
      </w:tr>
      <w:tr w:rsidR="001C5329" w:rsidRPr="00682CBF" w14:paraId="44776AE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E34682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C176</w:t>
            </w:r>
          </w:p>
        </w:tc>
        <w:tc>
          <w:tcPr>
            <w:tcW w:w="2276" w:type="pct"/>
            <w:tcBorders>
              <w:top w:val="single" w:sz="4" w:space="0" w:color="auto"/>
              <w:left w:val="single" w:sz="4" w:space="0" w:color="auto"/>
              <w:bottom w:val="single" w:sz="4" w:space="0" w:color="auto"/>
              <w:right w:val="single" w:sz="4" w:space="0" w:color="auto"/>
            </w:tcBorders>
          </w:tcPr>
          <w:p w14:paraId="0B8C759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A.1/44 THEN N/A ELSE M</w:t>
            </w:r>
          </w:p>
        </w:tc>
        <w:tc>
          <w:tcPr>
            <w:tcW w:w="2275" w:type="pct"/>
            <w:tcBorders>
              <w:top w:val="single" w:sz="4" w:space="0" w:color="auto"/>
              <w:left w:val="single" w:sz="4" w:space="0" w:color="auto"/>
              <w:bottom w:val="single" w:sz="4" w:space="0" w:color="auto"/>
              <w:right w:val="single" w:sz="4" w:space="0" w:color="auto"/>
            </w:tcBorders>
          </w:tcPr>
          <w:p w14:paraId="2687D80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O_BDN</w:t>
            </w:r>
          </w:p>
        </w:tc>
      </w:tr>
      <w:tr w:rsidR="001C5329" w:rsidRPr="00682CBF" w14:paraId="0CEE496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44CB1A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C177</w:t>
            </w:r>
          </w:p>
        </w:tc>
        <w:tc>
          <w:tcPr>
            <w:tcW w:w="2276" w:type="pct"/>
            <w:tcBorders>
              <w:top w:val="single" w:sz="4" w:space="0" w:color="auto"/>
              <w:left w:val="single" w:sz="4" w:space="0" w:color="auto"/>
              <w:bottom w:val="single" w:sz="4" w:space="0" w:color="auto"/>
              <w:right w:val="single" w:sz="4" w:space="0" w:color="auto"/>
            </w:tcBorders>
          </w:tcPr>
          <w:p w14:paraId="7D49158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A.1/84 THEN M ELSE N/A</w:t>
            </w:r>
          </w:p>
        </w:tc>
        <w:tc>
          <w:tcPr>
            <w:tcW w:w="2275" w:type="pct"/>
            <w:tcBorders>
              <w:top w:val="single" w:sz="4" w:space="0" w:color="auto"/>
              <w:left w:val="single" w:sz="4" w:space="0" w:color="auto"/>
              <w:bottom w:val="single" w:sz="4" w:space="0" w:color="auto"/>
              <w:right w:val="single" w:sz="4" w:space="0" w:color="auto"/>
            </w:tcBorders>
          </w:tcPr>
          <w:p w14:paraId="77CCF5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O_No_Type_ND</w:t>
            </w:r>
          </w:p>
        </w:tc>
      </w:tr>
      <w:tr w:rsidR="001C5329" w:rsidRPr="00682CBF" w14:paraId="5158DF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82D30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C178</w:t>
            </w:r>
          </w:p>
        </w:tc>
        <w:tc>
          <w:tcPr>
            <w:tcW w:w="2276" w:type="pct"/>
            <w:tcBorders>
              <w:top w:val="single" w:sz="4" w:space="0" w:color="auto"/>
              <w:left w:val="single" w:sz="4" w:space="0" w:color="auto"/>
              <w:bottom w:val="single" w:sz="4" w:space="0" w:color="auto"/>
              <w:right w:val="single" w:sz="4" w:space="0" w:color="auto"/>
            </w:tcBorders>
          </w:tcPr>
          <w:p w14:paraId="31E7835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A.1/85 THEN M ELSE N/A</w:t>
            </w:r>
          </w:p>
        </w:tc>
        <w:tc>
          <w:tcPr>
            <w:tcW w:w="2275" w:type="pct"/>
            <w:tcBorders>
              <w:top w:val="single" w:sz="4" w:space="0" w:color="auto"/>
              <w:left w:val="single" w:sz="4" w:space="0" w:color="auto"/>
              <w:bottom w:val="single" w:sz="4" w:space="0" w:color="auto"/>
              <w:right w:val="single" w:sz="4" w:space="0" w:color="auto"/>
            </w:tcBorders>
          </w:tcPr>
          <w:p w14:paraId="19A7B1B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O_No_Type_NK</w:t>
            </w:r>
          </w:p>
        </w:tc>
      </w:tr>
      <w:tr w:rsidR="001C5329" w:rsidRPr="00682CBF" w14:paraId="553CB1E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9118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C179</w:t>
            </w:r>
          </w:p>
        </w:tc>
        <w:tc>
          <w:tcPr>
            <w:tcW w:w="2276" w:type="pct"/>
            <w:tcBorders>
              <w:top w:val="single" w:sz="4" w:space="0" w:color="auto"/>
              <w:left w:val="single" w:sz="4" w:space="0" w:color="auto"/>
              <w:bottom w:val="single" w:sz="4" w:space="0" w:color="auto"/>
              <w:right w:val="single" w:sz="4" w:space="0" w:color="auto"/>
            </w:tcBorders>
          </w:tcPr>
          <w:p w14:paraId="2E5A1A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A.1/86 THEN M ELSE N/A</w:t>
            </w:r>
          </w:p>
        </w:tc>
        <w:tc>
          <w:tcPr>
            <w:tcW w:w="2275" w:type="pct"/>
            <w:tcBorders>
              <w:top w:val="single" w:sz="4" w:space="0" w:color="auto"/>
              <w:left w:val="single" w:sz="4" w:space="0" w:color="auto"/>
              <w:bottom w:val="single" w:sz="4" w:space="0" w:color="auto"/>
              <w:right w:val="single" w:sz="4" w:space="0" w:color="auto"/>
            </w:tcBorders>
          </w:tcPr>
          <w:p w14:paraId="51A8D69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O_No_Type_NA</w:t>
            </w:r>
          </w:p>
        </w:tc>
      </w:tr>
      <w:tr w:rsidR="001C5329" w:rsidRPr="00682CBF" w14:paraId="6415BD3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4819E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C180</w:t>
            </w:r>
          </w:p>
        </w:tc>
        <w:tc>
          <w:tcPr>
            <w:tcW w:w="2276" w:type="pct"/>
            <w:tcBorders>
              <w:top w:val="single" w:sz="4" w:space="0" w:color="auto"/>
              <w:left w:val="single" w:sz="4" w:space="0" w:color="auto"/>
              <w:bottom w:val="single" w:sz="4" w:space="0" w:color="auto"/>
              <w:right w:val="single" w:sz="4" w:space="0" w:color="auto"/>
            </w:tcBorders>
          </w:tcPr>
          <w:p w14:paraId="4BBD59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A.1/87 THEN M ELSE N/A</w:t>
            </w:r>
          </w:p>
        </w:tc>
        <w:tc>
          <w:tcPr>
            <w:tcW w:w="2275" w:type="pct"/>
            <w:tcBorders>
              <w:top w:val="single" w:sz="4" w:space="0" w:color="auto"/>
              <w:left w:val="single" w:sz="4" w:space="0" w:color="auto"/>
              <w:bottom w:val="single" w:sz="4" w:space="0" w:color="auto"/>
              <w:right w:val="single" w:sz="4" w:space="0" w:color="auto"/>
            </w:tcBorders>
          </w:tcPr>
          <w:p w14:paraId="3A18CA4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O_No_Type_NS</w:t>
            </w:r>
          </w:p>
        </w:tc>
      </w:tr>
      <w:tr w:rsidR="001C5329" w:rsidRPr="00682CBF" w14:paraId="4070BE1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07FD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C181</w:t>
            </w:r>
          </w:p>
        </w:tc>
        <w:tc>
          <w:tcPr>
            <w:tcW w:w="2276" w:type="pct"/>
            <w:tcBorders>
              <w:top w:val="single" w:sz="4" w:space="0" w:color="auto"/>
              <w:left w:val="single" w:sz="4" w:space="0" w:color="auto"/>
              <w:bottom w:val="single" w:sz="4" w:space="0" w:color="auto"/>
              <w:right w:val="single" w:sz="4" w:space="0" w:color="auto"/>
            </w:tcBorders>
          </w:tcPr>
          <w:p w14:paraId="1A85DB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A.1/88 THEN M ELSE N/A</w:t>
            </w:r>
          </w:p>
        </w:tc>
        <w:tc>
          <w:tcPr>
            <w:tcW w:w="2275" w:type="pct"/>
            <w:tcBorders>
              <w:top w:val="single" w:sz="4" w:space="0" w:color="auto"/>
              <w:left w:val="single" w:sz="4" w:space="0" w:color="auto"/>
              <w:bottom w:val="single" w:sz="4" w:space="0" w:color="auto"/>
              <w:right w:val="single" w:sz="4" w:space="0" w:color="auto"/>
            </w:tcBorders>
          </w:tcPr>
          <w:p w14:paraId="1C4C915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O_No_Type_NL</w:t>
            </w:r>
          </w:p>
        </w:tc>
      </w:tr>
      <w:tr w:rsidR="001C5329" w:rsidRPr="00682CBF" w14:paraId="4238717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038C8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C182</w:t>
            </w:r>
          </w:p>
        </w:tc>
        <w:tc>
          <w:tcPr>
            <w:tcW w:w="2276" w:type="pct"/>
            <w:tcBorders>
              <w:top w:val="single" w:sz="4" w:space="0" w:color="auto"/>
              <w:left w:val="single" w:sz="4" w:space="0" w:color="auto"/>
              <w:bottom w:val="single" w:sz="4" w:space="0" w:color="auto"/>
              <w:right w:val="single" w:sz="4" w:space="0" w:color="auto"/>
            </w:tcBorders>
          </w:tcPr>
          <w:p w14:paraId="5D6A07C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THEN M ELSE N/A</w:t>
            </w:r>
          </w:p>
        </w:tc>
        <w:tc>
          <w:tcPr>
            <w:tcW w:w="2275" w:type="pct"/>
            <w:tcBorders>
              <w:top w:val="single" w:sz="4" w:space="0" w:color="auto"/>
              <w:left w:val="single" w:sz="4" w:space="0" w:color="auto"/>
              <w:bottom w:val="single" w:sz="4" w:space="0" w:color="auto"/>
              <w:right w:val="single" w:sz="4" w:space="0" w:color="auto"/>
            </w:tcBorders>
          </w:tcPr>
          <w:p w14:paraId="47B9E95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w:t>
            </w:r>
          </w:p>
        </w:tc>
      </w:tr>
      <w:tr w:rsidR="001C5329" w:rsidRPr="00682CBF" w14:paraId="695676F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A66909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C183</w:t>
            </w:r>
          </w:p>
        </w:tc>
        <w:tc>
          <w:tcPr>
            <w:tcW w:w="2276" w:type="pct"/>
            <w:tcBorders>
              <w:top w:val="single" w:sz="4" w:space="0" w:color="auto"/>
              <w:left w:val="single" w:sz="4" w:space="0" w:color="auto"/>
              <w:bottom w:val="single" w:sz="4" w:space="0" w:color="auto"/>
              <w:right w:val="single" w:sz="4" w:space="0" w:color="auto"/>
            </w:tcBorders>
          </w:tcPr>
          <w:p w14:paraId="1BC4E17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THEN M ELSE N/A</w:t>
            </w:r>
          </w:p>
        </w:tc>
        <w:tc>
          <w:tcPr>
            <w:tcW w:w="2275" w:type="pct"/>
            <w:tcBorders>
              <w:top w:val="single" w:sz="4" w:space="0" w:color="auto"/>
              <w:left w:val="single" w:sz="4" w:space="0" w:color="auto"/>
              <w:bottom w:val="single" w:sz="4" w:space="0" w:color="auto"/>
              <w:right w:val="single" w:sz="4" w:space="0" w:color="auto"/>
            </w:tcBorders>
          </w:tcPr>
          <w:p w14:paraId="6B0992E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w:t>
            </w:r>
          </w:p>
        </w:tc>
      </w:tr>
      <w:tr w:rsidR="001C5329" w:rsidRPr="00682CBF" w14:paraId="0DF9D2C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51FF9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C184</w:t>
            </w:r>
          </w:p>
        </w:tc>
        <w:tc>
          <w:tcPr>
            <w:tcW w:w="2276" w:type="pct"/>
            <w:tcBorders>
              <w:top w:val="single" w:sz="4" w:space="0" w:color="auto"/>
              <w:left w:val="single" w:sz="4" w:space="0" w:color="auto"/>
              <w:bottom w:val="single" w:sz="4" w:space="0" w:color="auto"/>
              <w:right w:val="single" w:sz="4" w:space="0" w:color="auto"/>
            </w:tcBorders>
          </w:tcPr>
          <w:p w14:paraId="26C17C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THEN M ELSE N/A</w:t>
            </w:r>
          </w:p>
        </w:tc>
        <w:tc>
          <w:tcPr>
            <w:tcW w:w="2275" w:type="pct"/>
            <w:tcBorders>
              <w:top w:val="single" w:sz="4" w:space="0" w:color="auto"/>
              <w:left w:val="single" w:sz="4" w:space="0" w:color="auto"/>
              <w:bottom w:val="single" w:sz="4" w:space="0" w:color="auto"/>
              <w:right w:val="single" w:sz="4" w:space="0" w:color="auto"/>
            </w:tcBorders>
          </w:tcPr>
          <w:p w14:paraId="67CBBC0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w:t>
            </w:r>
          </w:p>
        </w:tc>
      </w:tr>
      <w:tr w:rsidR="001C5329" w:rsidRPr="00682CBF" w14:paraId="68750FB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418F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C185</w:t>
            </w:r>
          </w:p>
        </w:tc>
        <w:tc>
          <w:tcPr>
            <w:tcW w:w="2276" w:type="pct"/>
            <w:tcBorders>
              <w:top w:val="single" w:sz="4" w:space="0" w:color="auto"/>
              <w:left w:val="single" w:sz="4" w:space="0" w:color="auto"/>
              <w:bottom w:val="single" w:sz="4" w:space="0" w:color="auto"/>
              <w:right w:val="single" w:sz="4" w:space="0" w:color="auto"/>
            </w:tcBorders>
          </w:tcPr>
          <w:p w14:paraId="0CB10D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A.1/111 THEN M ELSE N/A</w:t>
            </w:r>
          </w:p>
        </w:tc>
        <w:tc>
          <w:tcPr>
            <w:tcW w:w="2275" w:type="pct"/>
            <w:tcBorders>
              <w:top w:val="single" w:sz="4" w:space="0" w:color="auto"/>
              <w:left w:val="single" w:sz="4" w:space="0" w:color="auto"/>
              <w:bottom w:val="single" w:sz="4" w:space="0" w:color="auto"/>
              <w:right w:val="single" w:sz="4" w:space="0" w:color="auto"/>
            </w:tcBorders>
          </w:tcPr>
          <w:p w14:paraId="7F6889A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O_Icon_Rec1_Send_SS</w:t>
            </w:r>
          </w:p>
        </w:tc>
      </w:tr>
      <w:tr w:rsidR="001C5329" w:rsidRPr="00682CBF" w14:paraId="1D4BC0F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DE9206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C186</w:t>
            </w:r>
          </w:p>
        </w:tc>
        <w:tc>
          <w:tcPr>
            <w:tcW w:w="2276" w:type="pct"/>
            <w:tcBorders>
              <w:top w:val="single" w:sz="4" w:space="0" w:color="auto"/>
              <w:left w:val="single" w:sz="4" w:space="0" w:color="auto"/>
              <w:bottom w:val="single" w:sz="4" w:space="0" w:color="auto"/>
              <w:right w:val="single" w:sz="4" w:space="0" w:color="auto"/>
            </w:tcBorders>
          </w:tcPr>
          <w:p w14:paraId="238D9E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A.1/115 THEN M ELSE N/A</w:t>
            </w:r>
          </w:p>
        </w:tc>
        <w:tc>
          <w:tcPr>
            <w:tcW w:w="2275" w:type="pct"/>
            <w:tcBorders>
              <w:top w:val="single" w:sz="4" w:space="0" w:color="auto"/>
              <w:left w:val="single" w:sz="4" w:space="0" w:color="auto"/>
              <w:bottom w:val="single" w:sz="4" w:space="0" w:color="auto"/>
              <w:right w:val="single" w:sz="4" w:space="0" w:color="auto"/>
            </w:tcBorders>
          </w:tcPr>
          <w:p w14:paraId="0B06C1F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O_Icon_Rec2_Send_USSD</w:t>
            </w:r>
          </w:p>
        </w:tc>
      </w:tr>
      <w:tr w:rsidR="001C5329" w:rsidRPr="00682CBF" w14:paraId="7F45AB3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36082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C187</w:t>
            </w:r>
          </w:p>
        </w:tc>
        <w:tc>
          <w:tcPr>
            <w:tcW w:w="2276" w:type="pct"/>
            <w:tcBorders>
              <w:top w:val="single" w:sz="4" w:space="0" w:color="auto"/>
              <w:left w:val="single" w:sz="4" w:space="0" w:color="auto"/>
              <w:bottom w:val="single" w:sz="4" w:space="0" w:color="auto"/>
              <w:right w:val="single" w:sz="4" w:space="0" w:color="auto"/>
            </w:tcBorders>
          </w:tcPr>
          <w:p w14:paraId="79E3FD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A.1/114 THEN M ELSE N/A</w:t>
            </w:r>
          </w:p>
        </w:tc>
        <w:tc>
          <w:tcPr>
            <w:tcW w:w="2275" w:type="pct"/>
            <w:tcBorders>
              <w:top w:val="single" w:sz="4" w:space="0" w:color="auto"/>
              <w:left w:val="single" w:sz="4" w:space="0" w:color="auto"/>
              <w:bottom w:val="single" w:sz="4" w:space="0" w:color="auto"/>
              <w:right w:val="single" w:sz="4" w:space="0" w:color="auto"/>
            </w:tcBorders>
          </w:tcPr>
          <w:p w14:paraId="3A84448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O_Icon_Rec1_Send_USSD</w:t>
            </w:r>
          </w:p>
        </w:tc>
      </w:tr>
      <w:tr w:rsidR="001C5329" w:rsidRPr="00682CBF" w14:paraId="751FEB0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EC60AF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C188</w:t>
            </w:r>
          </w:p>
        </w:tc>
        <w:tc>
          <w:tcPr>
            <w:tcW w:w="2276" w:type="pct"/>
            <w:tcBorders>
              <w:top w:val="single" w:sz="4" w:space="0" w:color="auto"/>
              <w:left w:val="single" w:sz="4" w:space="0" w:color="auto"/>
              <w:bottom w:val="single" w:sz="4" w:space="0" w:color="auto"/>
              <w:right w:val="single" w:sz="4" w:space="0" w:color="auto"/>
            </w:tcBorders>
          </w:tcPr>
          <w:p w14:paraId="7EA053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 AND A.1/120 THEN M ELSE N/A</w:t>
            </w:r>
          </w:p>
        </w:tc>
        <w:tc>
          <w:tcPr>
            <w:tcW w:w="2275" w:type="pct"/>
            <w:tcBorders>
              <w:top w:val="single" w:sz="4" w:space="0" w:color="auto"/>
              <w:left w:val="single" w:sz="4" w:space="0" w:color="auto"/>
              <w:bottom w:val="single" w:sz="4" w:space="0" w:color="auto"/>
              <w:right w:val="single" w:sz="4" w:space="0" w:color="auto"/>
            </w:tcBorders>
          </w:tcPr>
          <w:p w14:paraId="67BA67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O_Icons AND O_Icon_Rec1_Set_Up_Idle_Mode_Text</w:t>
            </w:r>
          </w:p>
        </w:tc>
      </w:tr>
      <w:tr w:rsidR="001C5329" w:rsidRPr="00682CBF" w14:paraId="3F4355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487C76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C189</w:t>
            </w:r>
          </w:p>
        </w:tc>
        <w:tc>
          <w:tcPr>
            <w:tcW w:w="2276" w:type="pct"/>
            <w:tcBorders>
              <w:top w:val="single" w:sz="4" w:space="0" w:color="auto"/>
              <w:left w:val="single" w:sz="4" w:space="0" w:color="auto"/>
              <w:bottom w:val="single" w:sz="4" w:space="0" w:color="auto"/>
              <w:right w:val="single" w:sz="4" w:space="0" w:color="auto"/>
            </w:tcBorders>
          </w:tcPr>
          <w:p w14:paraId="47FA8B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C110 AND A.1/6 AND A.1/123 THEN M ELSE N/A</w:t>
            </w:r>
          </w:p>
        </w:tc>
        <w:tc>
          <w:tcPr>
            <w:tcW w:w="2275" w:type="pct"/>
            <w:tcBorders>
              <w:top w:val="single" w:sz="4" w:space="0" w:color="auto"/>
              <w:left w:val="single" w:sz="4" w:space="0" w:color="auto"/>
              <w:bottom w:val="single" w:sz="4" w:space="0" w:color="auto"/>
              <w:right w:val="single" w:sz="4" w:space="0" w:color="auto"/>
            </w:tcBorders>
          </w:tcPr>
          <w:p w14:paraId="71D2CE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O_Run_At AND O_+CIMI AND O_Icons AND O_Icon_Rec1_Run_AT_Cmd</w:t>
            </w:r>
          </w:p>
        </w:tc>
      </w:tr>
      <w:tr w:rsidR="001C5329" w:rsidRPr="00682CBF" w14:paraId="210E713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531CE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C190</w:t>
            </w:r>
          </w:p>
        </w:tc>
        <w:tc>
          <w:tcPr>
            <w:tcW w:w="2276" w:type="pct"/>
            <w:tcBorders>
              <w:top w:val="single" w:sz="4" w:space="0" w:color="auto"/>
              <w:left w:val="single" w:sz="4" w:space="0" w:color="auto"/>
              <w:bottom w:val="single" w:sz="4" w:space="0" w:color="auto"/>
              <w:right w:val="single" w:sz="4" w:space="0" w:color="auto"/>
            </w:tcBorders>
          </w:tcPr>
          <w:p w14:paraId="32DB619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253C9AE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w:t>
            </w:r>
          </w:p>
        </w:tc>
      </w:tr>
      <w:tr w:rsidR="001C5329" w:rsidRPr="00682CBF" w14:paraId="38B029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21A561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C191</w:t>
            </w:r>
          </w:p>
        </w:tc>
        <w:tc>
          <w:tcPr>
            <w:tcW w:w="2276" w:type="pct"/>
            <w:tcBorders>
              <w:top w:val="single" w:sz="4" w:space="0" w:color="auto"/>
              <w:left w:val="single" w:sz="4" w:space="0" w:color="auto"/>
              <w:bottom w:val="single" w:sz="4" w:space="0" w:color="auto"/>
              <w:right w:val="single" w:sz="4" w:space="0" w:color="auto"/>
            </w:tcBorders>
          </w:tcPr>
          <w:p w14:paraId="0766C8D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THEN M ELSE N/A</w:t>
            </w:r>
          </w:p>
        </w:tc>
        <w:tc>
          <w:tcPr>
            <w:tcW w:w="2275" w:type="pct"/>
            <w:tcBorders>
              <w:top w:val="single" w:sz="4" w:space="0" w:color="auto"/>
              <w:left w:val="single" w:sz="4" w:space="0" w:color="auto"/>
              <w:bottom w:val="single" w:sz="4" w:space="0" w:color="auto"/>
              <w:right w:val="single" w:sz="4" w:space="0" w:color="auto"/>
            </w:tcBorders>
          </w:tcPr>
          <w:p w14:paraId="0D34ABD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w:t>
            </w:r>
          </w:p>
        </w:tc>
      </w:tr>
      <w:tr w:rsidR="001C5329" w:rsidRPr="00682CBF" w14:paraId="50BC78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266C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C192</w:t>
            </w:r>
          </w:p>
        </w:tc>
        <w:tc>
          <w:tcPr>
            <w:tcW w:w="2276" w:type="pct"/>
            <w:tcBorders>
              <w:top w:val="single" w:sz="4" w:space="0" w:color="auto"/>
              <w:left w:val="single" w:sz="4" w:space="0" w:color="auto"/>
              <w:bottom w:val="single" w:sz="4" w:space="0" w:color="auto"/>
              <w:right w:val="single" w:sz="4" w:space="0" w:color="auto"/>
            </w:tcBorders>
          </w:tcPr>
          <w:p w14:paraId="322E3BD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A.1/18 AND A.1/72 THEN M ELSE N/A</w:t>
            </w:r>
          </w:p>
        </w:tc>
        <w:tc>
          <w:tcPr>
            <w:tcW w:w="2275" w:type="pct"/>
            <w:tcBorders>
              <w:top w:val="single" w:sz="4" w:space="0" w:color="auto"/>
              <w:left w:val="single" w:sz="4" w:space="0" w:color="auto"/>
              <w:bottom w:val="single" w:sz="4" w:space="0" w:color="auto"/>
              <w:right w:val="single" w:sz="4" w:space="0" w:color="auto"/>
            </w:tcBorders>
          </w:tcPr>
          <w:p w14:paraId="32BB266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O_TCP AND O_TCP_UICC_ServerMode</w:t>
            </w:r>
          </w:p>
        </w:tc>
      </w:tr>
      <w:tr w:rsidR="001C5329" w:rsidRPr="00682CBF" w14:paraId="53341E7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955C3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C193</w:t>
            </w:r>
          </w:p>
        </w:tc>
        <w:tc>
          <w:tcPr>
            <w:tcW w:w="2276" w:type="pct"/>
            <w:tcBorders>
              <w:top w:val="single" w:sz="4" w:space="0" w:color="auto"/>
              <w:left w:val="single" w:sz="4" w:space="0" w:color="auto"/>
              <w:bottom w:val="single" w:sz="4" w:space="0" w:color="auto"/>
              <w:right w:val="single" w:sz="4" w:space="0" w:color="auto"/>
            </w:tcBorders>
          </w:tcPr>
          <w:p w14:paraId="1A38900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(A.1/10 OR (E.1/71 AND E.1/42)) AND A.1/193 THEN M ELSE N/A</w:t>
            </w:r>
          </w:p>
        </w:tc>
        <w:tc>
          <w:tcPr>
            <w:tcW w:w="2275" w:type="pct"/>
            <w:tcBorders>
              <w:top w:val="single" w:sz="4" w:space="0" w:color="auto"/>
              <w:left w:val="single" w:sz="4" w:space="0" w:color="auto"/>
              <w:bottom w:val="single" w:sz="4" w:space="0" w:color="auto"/>
              <w:right w:val="single" w:sz="4" w:space="0" w:color="auto"/>
            </w:tcBorders>
          </w:tcPr>
          <w:p w14:paraId="06FA810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O_LB AND O_Browser_Termination</w:t>
            </w:r>
          </w:p>
        </w:tc>
      </w:tr>
      <w:tr w:rsidR="001C5329" w:rsidRPr="00682CBF" w14:paraId="196894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18194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C194</w:t>
            </w:r>
          </w:p>
        </w:tc>
        <w:tc>
          <w:tcPr>
            <w:tcW w:w="2276" w:type="pct"/>
            <w:tcBorders>
              <w:top w:val="single" w:sz="4" w:space="0" w:color="auto"/>
              <w:left w:val="single" w:sz="4" w:space="0" w:color="auto"/>
              <w:bottom w:val="single" w:sz="4" w:space="0" w:color="auto"/>
              <w:right w:val="single" w:sz="4" w:space="0" w:color="auto"/>
            </w:tcBorders>
          </w:tcPr>
          <w:p w14:paraId="333AE57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A.1/138 THEN M ELSE N/A</w:t>
            </w:r>
          </w:p>
        </w:tc>
        <w:tc>
          <w:tcPr>
            <w:tcW w:w="2275" w:type="pct"/>
            <w:tcBorders>
              <w:top w:val="single" w:sz="4" w:space="0" w:color="auto"/>
              <w:left w:val="single" w:sz="4" w:space="0" w:color="auto"/>
              <w:bottom w:val="single" w:sz="4" w:space="0" w:color="auto"/>
              <w:right w:val="single" w:sz="4" w:space="0" w:color="auto"/>
            </w:tcBorders>
          </w:tcPr>
          <w:p w14:paraId="75820E3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O_Select_Item_Default_Item</w:t>
            </w:r>
          </w:p>
        </w:tc>
      </w:tr>
      <w:tr w:rsidR="001C5329" w:rsidRPr="00682CBF" w14:paraId="220B3C72"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1791C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C195</w:t>
            </w:r>
          </w:p>
        </w:tc>
        <w:tc>
          <w:tcPr>
            <w:tcW w:w="2276" w:type="pct"/>
            <w:tcBorders>
              <w:top w:val="single" w:sz="4" w:space="0" w:color="auto"/>
              <w:left w:val="single" w:sz="4" w:space="0" w:color="auto"/>
              <w:bottom w:val="single" w:sz="4" w:space="0" w:color="auto"/>
              <w:right w:val="single" w:sz="4" w:space="0" w:color="auto"/>
            </w:tcBorders>
          </w:tcPr>
          <w:p w14:paraId="0F41689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A.1/137 THEN M ELSE N/A</w:t>
            </w:r>
          </w:p>
        </w:tc>
        <w:tc>
          <w:tcPr>
            <w:tcW w:w="2275" w:type="pct"/>
            <w:tcBorders>
              <w:top w:val="single" w:sz="4" w:space="0" w:color="auto"/>
              <w:left w:val="single" w:sz="4" w:space="0" w:color="auto"/>
              <w:bottom w:val="single" w:sz="4" w:space="0" w:color="auto"/>
              <w:right w:val="single" w:sz="4" w:space="0" w:color="auto"/>
            </w:tcBorders>
          </w:tcPr>
          <w:p w14:paraId="5B568A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O_CSG_Cell_Discovery</w:t>
            </w:r>
          </w:p>
        </w:tc>
      </w:tr>
      <w:tr w:rsidR="001C5329" w:rsidRPr="00682CBF" w14:paraId="3ADCCC2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41A97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C196</w:t>
            </w:r>
          </w:p>
        </w:tc>
        <w:tc>
          <w:tcPr>
            <w:tcW w:w="2276" w:type="pct"/>
            <w:tcBorders>
              <w:top w:val="single" w:sz="4" w:space="0" w:color="auto"/>
              <w:left w:val="single" w:sz="4" w:space="0" w:color="auto"/>
              <w:bottom w:val="single" w:sz="4" w:space="0" w:color="auto"/>
              <w:right w:val="single" w:sz="4" w:space="0" w:color="auto"/>
            </w:tcBorders>
          </w:tcPr>
          <w:p w14:paraId="2B41BB5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13BC53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(pc_eFDD OR pc_eTDD)</w:t>
            </w:r>
          </w:p>
        </w:tc>
      </w:tr>
      <w:tr w:rsidR="001C5329" w:rsidRPr="00682CBF" w14:paraId="3483C50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3913F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C197</w:t>
            </w:r>
          </w:p>
        </w:tc>
        <w:tc>
          <w:tcPr>
            <w:tcW w:w="2276" w:type="pct"/>
            <w:tcBorders>
              <w:top w:val="single" w:sz="4" w:space="0" w:color="auto"/>
              <w:left w:val="single" w:sz="4" w:space="0" w:color="auto"/>
              <w:bottom w:val="single" w:sz="4" w:space="0" w:color="auto"/>
              <w:right w:val="single" w:sz="4" w:space="0" w:color="auto"/>
            </w:tcBorders>
          </w:tcPr>
          <w:p w14:paraId="3641B05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A.1/142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1116D8B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pc_MO_SM-over-IMS AND O_UTRAN AND O_IMS_UTRAN</w:t>
            </w:r>
          </w:p>
        </w:tc>
      </w:tr>
      <w:tr w:rsidR="001C5329" w:rsidRPr="00682CBF" w14:paraId="6837B8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E2AA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C198</w:t>
            </w:r>
          </w:p>
        </w:tc>
        <w:tc>
          <w:tcPr>
            <w:tcW w:w="2276" w:type="pct"/>
            <w:tcBorders>
              <w:top w:val="single" w:sz="4" w:space="0" w:color="auto"/>
              <w:left w:val="single" w:sz="4" w:space="0" w:color="auto"/>
              <w:bottom w:val="single" w:sz="4" w:space="0" w:color="auto"/>
              <w:right w:val="single" w:sz="4" w:space="0" w:color="auto"/>
            </w:tcBorders>
          </w:tcPr>
          <w:p w14:paraId="06A45B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(A.1/139 OR A.1/140) THEN M ELSE N/A</w:t>
            </w:r>
          </w:p>
        </w:tc>
        <w:tc>
          <w:tcPr>
            <w:tcW w:w="2275" w:type="pct"/>
            <w:tcBorders>
              <w:top w:val="single" w:sz="4" w:space="0" w:color="auto"/>
              <w:left w:val="single" w:sz="4" w:space="0" w:color="auto"/>
              <w:bottom w:val="single" w:sz="4" w:space="0" w:color="auto"/>
              <w:right w:val="single" w:sz="4" w:space="0" w:color="auto"/>
            </w:tcBorders>
          </w:tcPr>
          <w:p w14:paraId="6A44B09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(pc_eFDD OR pc_eTDD)</w:t>
            </w:r>
          </w:p>
        </w:tc>
      </w:tr>
      <w:tr w:rsidR="001C5329" w:rsidRPr="00682CBF" w14:paraId="6F4F2C9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C0D93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C199</w:t>
            </w:r>
          </w:p>
        </w:tc>
        <w:tc>
          <w:tcPr>
            <w:tcW w:w="2276" w:type="pct"/>
            <w:tcBorders>
              <w:top w:val="single" w:sz="4" w:space="0" w:color="auto"/>
              <w:left w:val="single" w:sz="4" w:space="0" w:color="auto"/>
              <w:bottom w:val="single" w:sz="4" w:space="0" w:color="auto"/>
              <w:right w:val="single" w:sz="4" w:space="0" w:color="auto"/>
            </w:tcBorders>
          </w:tcPr>
          <w:p w14:paraId="4D58FC6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A.1/141 AND A.1/134 AND A.1/194 THEN M ELSE N/A</w:t>
            </w:r>
          </w:p>
        </w:tc>
        <w:tc>
          <w:tcPr>
            <w:tcW w:w="2275" w:type="pct"/>
            <w:tcBorders>
              <w:top w:val="single" w:sz="4" w:space="0" w:color="auto"/>
              <w:left w:val="single" w:sz="4" w:space="0" w:color="auto"/>
              <w:bottom w:val="single" w:sz="4" w:space="0" w:color="auto"/>
              <w:right w:val="single" w:sz="4" w:space="0" w:color="auto"/>
            </w:tcBorders>
          </w:tcPr>
          <w:p w14:paraId="69D6C4F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pc_SM-over-IP-receiver AND O_UTRAN AND O_IMS_UTRAN</w:t>
            </w:r>
          </w:p>
        </w:tc>
      </w:tr>
      <w:tr w:rsidR="001C5329" w:rsidRPr="00682CBF" w14:paraId="424982F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B6F910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C200</w:t>
            </w:r>
          </w:p>
        </w:tc>
        <w:tc>
          <w:tcPr>
            <w:tcW w:w="2276" w:type="pct"/>
            <w:tcBorders>
              <w:top w:val="single" w:sz="4" w:space="0" w:color="auto"/>
              <w:left w:val="single" w:sz="4" w:space="0" w:color="auto"/>
              <w:bottom w:val="single" w:sz="4" w:space="0" w:color="auto"/>
              <w:right w:val="single" w:sz="4" w:space="0" w:color="auto"/>
            </w:tcBorders>
          </w:tcPr>
          <w:p w14:paraId="121B751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A.1/136 THEN M ELSE N/A</w:t>
            </w:r>
          </w:p>
        </w:tc>
        <w:tc>
          <w:tcPr>
            <w:tcW w:w="2275" w:type="pct"/>
            <w:tcBorders>
              <w:top w:val="single" w:sz="4" w:space="0" w:color="auto"/>
              <w:left w:val="single" w:sz="4" w:space="0" w:color="auto"/>
              <w:bottom w:val="single" w:sz="4" w:space="0" w:color="auto"/>
              <w:right w:val="single" w:sz="4" w:space="0" w:color="auto"/>
            </w:tcBorders>
          </w:tcPr>
          <w:p w14:paraId="42689C8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O_Event_CSG_Cell_Selection</w:t>
            </w:r>
          </w:p>
        </w:tc>
      </w:tr>
      <w:tr w:rsidR="001C5329" w:rsidRPr="00682CBF" w14:paraId="456ECE6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9331A9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C201</w:t>
            </w:r>
          </w:p>
        </w:tc>
        <w:tc>
          <w:tcPr>
            <w:tcW w:w="2276" w:type="pct"/>
            <w:tcBorders>
              <w:top w:val="single" w:sz="4" w:space="0" w:color="auto"/>
              <w:left w:val="single" w:sz="4" w:space="0" w:color="auto"/>
              <w:bottom w:val="single" w:sz="4" w:space="0" w:color="auto"/>
              <w:right w:val="single" w:sz="4" w:space="0" w:color="auto"/>
            </w:tcBorders>
          </w:tcPr>
          <w:p w14:paraId="58902EA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A.1/64 AND A.1/149 THEN M ELSE N/A</w:t>
            </w:r>
          </w:p>
        </w:tc>
        <w:tc>
          <w:tcPr>
            <w:tcW w:w="2275" w:type="pct"/>
            <w:tcBorders>
              <w:top w:val="single" w:sz="4" w:space="0" w:color="auto"/>
              <w:left w:val="single" w:sz="4" w:space="0" w:color="auto"/>
              <w:bottom w:val="single" w:sz="4" w:space="0" w:color="auto"/>
              <w:right w:val="single" w:sz="4" w:space="0" w:color="auto"/>
            </w:tcBorders>
          </w:tcPr>
          <w:p w14:paraId="2E59C88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O_GERAN AND O_SMS-CB_Data_Download</w:t>
            </w:r>
          </w:p>
        </w:tc>
      </w:tr>
      <w:tr w:rsidR="001C5329" w:rsidRPr="00682CBF" w14:paraId="2A004D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6F19D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C202</w:t>
            </w:r>
          </w:p>
        </w:tc>
        <w:tc>
          <w:tcPr>
            <w:tcW w:w="2276" w:type="pct"/>
            <w:tcBorders>
              <w:top w:val="single" w:sz="4" w:space="0" w:color="auto"/>
              <w:left w:val="single" w:sz="4" w:space="0" w:color="auto"/>
              <w:bottom w:val="single" w:sz="4" w:space="0" w:color="auto"/>
              <w:right w:val="single" w:sz="4" w:space="0" w:color="auto"/>
            </w:tcBorders>
          </w:tcPr>
          <w:p w14:paraId="3E347EB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A.1/150 THEN M ELSE N/A</w:t>
            </w:r>
          </w:p>
        </w:tc>
        <w:tc>
          <w:tcPr>
            <w:tcW w:w="2275" w:type="pct"/>
            <w:tcBorders>
              <w:top w:val="single" w:sz="4" w:space="0" w:color="auto"/>
              <w:left w:val="single" w:sz="4" w:space="0" w:color="auto"/>
              <w:bottom w:val="single" w:sz="4" w:space="0" w:color="auto"/>
              <w:right w:val="single" w:sz="4" w:space="0" w:color="auto"/>
            </w:tcBorders>
          </w:tcPr>
          <w:p w14:paraId="7EEECB7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O_IMS</w:t>
            </w:r>
          </w:p>
        </w:tc>
      </w:tr>
      <w:tr w:rsidR="001C5329" w:rsidRPr="00682CBF" w14:paraId="58D69B73"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8ABF2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C203</w:t>
            </w:r>
          </w:p>
        </w:tc>
        <w:tc>
          <w:tcPr>
            <w:tcW w:w="2276" w:type="pct"/>
            <w:tcBorders>
              <w:top w:val="single" w:sz="4" w:space="0" w:color="auto"/>
              <w:left w:val="single" w:sz="4" w:space="0" w:color="auto"/>
              <w:bottom w:val="single" w:sz="4" w:space="0" w:color="auto"/>
              <w:right w:val="single" w:sz="4" w:space="0" w:color="auto"/>
            </w:tcBorders>
          </w:tcPr>
          <w:p w14:paraId="277F9E5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A.1/134 AND A.1/150 THEN M ELSE N/A</w:t>
            </w:r>
          </w:p>
        </w:tc>
        <w:tc>
          <w:tcPr>
            <w:tcW w:w="2275" w:type="pct"/>
            <w:tcBorders>
              <w:top w:val="single" w:sz="4" w:space="0" w:color="auto"/>
              <w:left w:val="single" w:sz="4" w:space="0" w:color="auto"/>
              <w:bottom w:val="single" w:sz="4" w:space="0" w:color="auto"/>
              <w:right w:val="single" w:sz="4" w:space="0" w:color="auto"/>
            </w:tcBorders>
          </w:tcPr>
          <w:p w14:paraId="65E9E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O_UTRAN AND O_IMS</w:t>
            </w:r>
          </w:p>
        </w:tc>
      </w:tr>
      <w:tr w:rsidR="001C5329" w:rsidRPr="00682CBF" w14:paraId="2503466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C167DA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C204</w:t>
            </w:r>
          </w:p>
        </w:tc>
        <w:tc>
          <w:tcPr>
            <w:tcW w:w="2276" w:type="pct"/>
            <w:tcBorders>
              <w:top w:val="single" w:sz="4" w:space="0" w:color="auto"/>
              <w:left w:val="single" w:sz="4" w:space="0" w:color="auto"/>
              <w:bottom w:val="single" w:sz="4" w:space="0" w:color="auto"/>
              <w:right w:val="single" w:sz="4" w:space="0" w:color="auto"/>
            </w:tcBorders>
          </w:tcPr>
          <w:p w14:paraId="45DEE7E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A.1/151 THEN N/A ELSE M</w:t>
            </w:r>
          </w:p>
        </w:tc>
        <w:tc>
          <w:tcPr>
            <w:tcW w:w="2275" w:type="pct"/>
            <w:tcBorders>
              <w:top w:val="single" w:sz="4" w:space="0" w:color="auto"/>
              <w:left w:val="single" w:sz="4" w:space="0" w:color="auto"/>
              <w:bottom w:val="single" w:sz="4" w:space="0" w:color="auto"/>
              <w:right w:val="single" w:sz="4" w:space="0" w:color="auto"/>
            </w:tcBorders>
          </w:tcPr>
          <w:p w14:paraId="13725A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O_PS_OPMODE</w:t>
            </w:r>
          </w:p>
        </w:tc>
      </w:tr>
      <w:tr w:rsidR="001C5329" w:rsidRPr="00682CBF" w14:paraId="3C46CCA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B102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C205</w:t>
            </w:r>
          </w:p>
        </w:tc>
        <w:tc>
          <w:tcPr>
            <w:tcW w:w="2276" w:type="pct"/>
            <w:tcBorders>
              <w:top w:val="single" w:sz="4" w:space="0" w:color="auto"/>
              <w:left w:val="single" w:sz="4" w:space="0" w:color="auto"/>
              <w:bottom w:val="single" w:sz="4" w:space="0" w:color="auto"/>
              <w:right w:val="single" w:sz="4" w:space="0" w:color="auto"/>
            </w:tcBorders>
          </w:tcPr>
          <w:p w14:paraId="66CA6E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A.1/152 THEN M ELSE N/A</w:t>
            </w:r>
          </w:p>
        </w:tc>
        <w:tc>
          <w:tcPr>
            <w:tcW w:w="2275" w:type="pct"/>
            <w:tcBorders>
              <w:top w:val="single" w:sz="4" w:space="0" w:color="auto"/>
              <w:left w:val="single" w:sz="4" w:space="0" w:color="auto"/>
              <w:bottom w:val="single" w:sz="4" w:space="0" w:color="auto"/>
              <w:right w:val="single" w:sz="4" w:space="0" w:color="auto"/>
            </w:tcBorders>
          </w:tcPr>
          <w:p w14:paraId="7EEBEF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O_SMS_SGs_MT</w:t>
            </w:r>
          </w:p>
        </w:tc>
      </w:tr>
      <w:tr w:rsidR="001C5329" w:rsidRPr="00682CBF" w14:paraId="0B6D879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272C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C206</w:t>
            </w:r>
          </w:p>
        </w:tc>
        <w:tc>
          <w:tcPr>
            <w:tcW w:w="2276" w:type="pct"/>
            <w:tcBorders>
              <w:top w:val="single" w:sz="4" w:space="0" w:color="auto"/>
              <w:left w:val="single" w:sz="4" w:space="0" w:color="auto"/>
              <w:bottom w:val="single" w:sz="4" w:space="0" w:color="auto"/>
              <w:right w:val="single" w:sz="4" w:space="0" w:color="auto"/>
            </w:tcBorders>
          </w:tcPr>
          <w:p w14:paraId="10DFCC5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AND A.1/153 THEN M ELSE N/A</w:t>
            </w:r>
          </w:p>
        </w:tc>
        <w:tc>
          <w:tcPr>
            <w:tcW w:w="2275" w:type="pct"/>
            <w:tcBorders>
              <w:top w:val="single" w:sz="4" w:space="0" w:color="auto"/>
              <w:left w:val="single" w:sz="4" w:space="0" w:color="auto"/>
              <w:bottom w:val="single" w:sz="4" w:space="0" w:color="auto"/>
              <w:right w:val="single" w:sz="4" w:space="0" w:color="auto"/>
            </w:tcBorders>
          </w:tcPr>
          <w:p w14:paraId="74AF7D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AND O_SMS_SGs_MO</w:t>
            </w:r>
          </w:p>
        </w:tc>
      </w:tr>
      <w:tr w:rsidR="001C5329" w:rsidRPr="00682CBF" w14:paraId="1E8458A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3F67BD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C207</w:t>
            </w:r>
          </w:p>
        </w:tc>
        <w:tc>
          <w:tcPr>
            <w:tcW w:w="2276" w:type="pct"/>
            <w:tcBorders>
              <w:top w:val="single" w:sz="4" w:space="0" w:color="auto"/>
              <w:left w:val="single" w:sz="4" w:space="0" w:color="auto"/>
              <w:bottom w:val="single" w:sz="4" w:space="0" w:color="auto"/>
              <w:right w:val="single" w:sz="4" w:space="0" w:color="auto"/>
            </w:tcBorders>
          </w:tcPr>
          <w:p w14:paraId="21FA1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A.1/147 AND A.1/148 AND A.1/150 THEN M ELSE O</w:t>
            </w:r>
          </w:p>
        </w:tc>
        <w:tc>
          <w:tcPr>
            <w:tcW w:w="2275" w:type="pct"/>
            <w:tcBorders>
              <w:top w:val="single" w:sz="4" w:space="0" w:color="auto"/>
              <w:left w:val="single" w:sz="4" w:space="0" w:color="auto"/>
              <w:bottom w:val="single" w:sz="4" w:space="0" w:color="auto"/>
              <w:right w:val="single" w:sz="4" w:space="0" w:color="auto"/>
            </w:tcBorders>
          </w:tcPr>
          <w:p w14:paraId="12CB5B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O_Event_IMS_Registration AND O_UICC_ACCESS_IMS AND   O_IMS</w:t>
            </w:r>
          </w:p>
        </w:tc>
      </w:tr>
      <w:tr w:rsidR="001C5329" w:rsidRPr="00682CBF" w14:paraId="1D3F77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64A31D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C208</w:t>
            </w:r>
          </w:p>
        </w:tc>
        <w:tc>
          <w:tcPr>
            <w:tcW w:w="2276" w:type="pct"/>
            <w:tcBorders>
              <w:top w:val="single" w:sz="4" w:space="0" w:color="auto"/>
              <w:left w:val="single" w:sz="4" w:space="0" w:color="auto"/>
              <w:bottom w:val="single" w:sz="4" w:space="0" w:color="auto"/>
              <w:right w:val="single" w:sz="4" w:space="0" w:color="auto"/>
            </w:tcBorders>
          </w:tcPr>
          <w:p w14:paraId="77662AB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A.1/146 AND A.1/147 AND A.1/148 AND A.1/150 THEN M ELSE N/A</w:t>
            </w:r>
          </w:p>
        </w:tc>
        <w:tc>
          <w:tcPr>
            <w:tcW w:w="2275" w:type="pct"/>
            <w:tcBorders>
              <w:top w:val="single" w:sz="4" w:space="0" w:color="auto"/>
              <w:left w:val="single" w:sz="4" w:space="0" w:color="auto"/>
              <w:bottom w:val="single" w:sz="4" w:space="0" w:color="auto"/>
              <w:right w:val="single" w:sz="4" w:space="0" w:color="auto"/>
            </w:tcBorders>
          </w:tcPr>
          <w:p w14:paraId="2582929E"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O_Event_Incoming_IMS_Data AND O_Event_IMS_Registration AND O_UICC_ACCESS_IMS AND O_IMS</w:t>
            </w:r>
          </w:p>
        </w:tc>
      </w:tr>
      <w:tr w:rsidR="001C5329" w:rsidRPr="00682CBF" w14:paraId="526D11C7"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6E80E8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C209</w:t>
            </w:r>
          </w:p>
        </w:tc>
        <w:tc>
          <w:tcPr>
            <w:tcW w:w="2276" w:type="pct"/>
            <w:tcBorders>
              <w:top w:val="single" w:sz="4" w:space="0" w:color="auto"/>
              <w:left w:val="single" w:sz="4" w:space="0" w:color="auto"/>
              <w:bottom w:val="single" w:sz="4" w:space="0" w:color="auto"/>
              <w:right w:val="single" w:sz="4" w:space="0" w:color="auto"/>
            </w:tcBorders>
          </w:tcPr>
          <w:p w14:paraId="2F82CFB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(A.1/157 OR A.1/159) THEN M ELSE N/A</w:t>
            </w:r>
          </w:p>
        </w:tc>
        <w:tc>
          <w:tcPr>
            <w:tcW w:w="2275" w:type="pct"/>
            <w:tcBorders>
              <w:top w:val="single" w:sz="4" w:space="0" w:color="auto"/>
              <w:left w:val="single" w:sz="4" w:space="0" w:color="auto"/>
              <w:bottom w:val="single" w:sz="4" w:space="0" w:color="auto"/>
              <w:right w:val="single" w:sz="4" w:space="0" w:color="auto"/>
            </w:tcBorders>
          </w:tcPr>
          <w:p w14:paraId="4867D54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(pc_SMS_CS_MO OR pc_SMS_PS_MO)</w:t>
            </w:r>
          </w:p>
        </w:tc>
      </w:tr>
      <w:tr w:rsidR="001C5329" w:rsidRPr="00682CBF" w14:paraId="2C1E2C1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D4FE01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C210</w:t>
            </w:r>
          </w:p>
        </w:tc>
        <w:tc>
          <w:tcPr>
            <w:tcW w:w="2276" w:type="pct"/>
            <w:tcBorders>
              <w:top w:val="single" w:sz="4" w:space="0" w:color="auto"/>
              <w:left w:val="single" w:sz="4" w:space="0" w:color="auto"/>
              <w:bottom w:val="single" w:sz="4" w:space="0" w:color="auto"/>
              <w:right w:val="single" w:sz="4" w:space="0" w:color="auto"/>
            </w:tcBorders>
          </w:tcPr>
          <w:p w14:paraId="3C5512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IF (NOT A.1/135) AND (A.1/64 OR A.1/134) AND </w:t>
            </w:r>
            <w:r w:rsidRPr="00682CBF">
              <w:rPr>
                <w:rFonts w:cs="Arial"/>
                <w:sz w:val="16"/>
                <w:szCs w:val="16"/>
              </w:rPr>
              <w:lastRenderedPageBreak/>
              <w:t>(A.1/157 OR A.1/159) THEN M ELSE N/A</w:t>
            </w:r>
          </w:p>
        </w:tc>
        <w:tc>
          <w:tcPr>
            <w:tcW w:w="2275" w:type="pct"/>
            <w:tcBorders>
              <w:top w:val="single" w:sz="4" w:space="0" w:color="auto"/>
              <w:left w:val="single" w:sz="4" w:space="0" w:color="auto"/>
              <w:bottom w:val="single" w:sz="4" w:space="0" w:color="auto"/>
              <w:right w:val="single" w:sz="4" w:space="0" w:color="auto"/>
            </w:tcBorders>
          </w:tcPr>
          <w:p w14:paraId="26C69A6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xml:space="preserve">-- (NOT (O_EUTRAN_NO_UTRAN_NO_GERAN) AND </w:t>
            </w:r>
            <w:r w:rsidRPr="00682CBF">
              <w:rPr>
                <w:rFonts w:cs="Arial"/>
                <w:sz w:val="16"/>
                <w:szCs w:val="16"/>
              </w:rPr>
              <w:lastRenderedPageBreak/>
              <w:t>(O_GERAN OR O_UTRAN)) AND (pc_SMS_CS_MO OR pc_SMS_PS_MO)</w:t>
            </w:r>
          </w:p>
        </w:tc>
      </w:tr>
      <w:tr w:rsidR="001C5329" w:rsidRPr="00682CBF" w14:paraId="4D304D0B"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C8F7EC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C211</w:t>
            </w:r>
          </w:p>
        </w:tc>
        <w:tc>
          <w:tcPr>
            <w:tcW w:w="2276" w:type="pct"/>
            <w:tcBorders>
              <w:top w:val="single" w:sz="4" w:space="0" w:color="auto"/>
              <w:left w:val="single" w:sz="4" w:space="0" w:color="auto"/>
              <w:bottom w:val="single" w:sz="4" w:space="0" w:color="auto"/>
              <w:right w:val="single" w:sz="4" w:space="0" w:color="auto"/>
            </w:tcBorders>
          </w:tcPr>
          <w:p w14:paraId="47FF3FC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263EAA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(pc_SMS_CS_MT OR pc_SMS_PS_MT)</w:t>
            </w:r>
          </w:p>
        </w:tc>
      </w:tr>
      <w:tr w:rsidR="001C5329" w:rsidRPr="00682CBF" w14:paraId="0DB265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1087E0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C212</w:t>
            </w:r>
          </w:p>
        </w:tc>
        <w:tc>
          <w:tcPr>
            <w:tcW w:w="2276" w:type="pct"/>
            <w:tcBorders>
              <w:top w:val="single" w:sz="4" w:space="0" w:color="auto"/>
              <w:left w:val="single" w:sz="4" w:space="0" w:color="auto"/>
              <w:bottom w:val="single" w:sz="4" w:space="0" w:color="auto"/>
              <w:right w:val="single" w:sz="4" w:space="0" w:color="auto"/>
            </w:tcBorders>
          </w:tcPr>
          <w:p w14:paraId="4DD6D2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A.1/135) AND (A.1/64 OR A.1/134) AND (A.1/156 OR A.1/158) THEN M ELSE N/A</w:t>
            </w:r>
          </w:p>
        </w:tc>
        <w:tc>
          <w:tcPr>
            <w:tcW w:w="2275" w:type="pct"/>
            <w:tcBorders>
              <w:top w:val="single" w:sz="4" w:space="0" w:color="auto"/>
              <w:left w:val="single" w:sz="4" w:space="0" w:color="auto"/>
              <w:bottom w:val="single" w:sz="4" w:space="0" w:color="auto"/>
              <w:right w:val="single" w:sz="4" w:space="0" w:color="auto"/>
            </w:tcBorders>
          </w:tcPr>
          <w:p w14:paraId="4555F5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(NOT (O_EUTRAN_NO_UTRAN_NO_GERAN) AND (O_GERAN OR O_UTRAN)) AND (pc_SMS_CS_MT OR pc_SMS_PS_MT)</w:t>
            </w:r>
          </w:p>
        </w:tc>
      </w:tr>
      <w:tr w:rsidR="001C5329" w:rsidRPr="00682CBF" w14:paraId="0925BCA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FF71BD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C213</w:t>
            </w:r>
          </w:p>
        </w:tc>
        <w:tc>
          <w:tcPr>
            <w:tcW w:w="2276" w:type="pct"/>
            <w:tcBorders>
              <w:top w:val="single" w:sz="4" w:space="0" w:color="auto"/>
              <w:left w:val="single" w:sz="4" w:space="0" w:color="auto"/>
              <w:bottom w:val="single" w:sz="4" w:space="0" w:color="auto"/>
              <w:right w:val="single" w:sz="4" w:space="0" w:color="auto"/>
            </w:tcBorders>
          </w:tcPr>
          <w:p w14:paraId="15F503A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A.1/160) THEN M ELSE N/A</w:t>
            </w:r>
          </w:p>
        </w:tc>
        <w:tc>
          <w:tcPr>
            <w:tcW w:w="2275" w:type="pct"/>
            <w:tcBorders>
              <w:top w:val="single" w:sz="4" w:space="0" w:color="auto"/>
              <w:left w:val="single" w:sz="4" w:space="0" w:color="auto"/>
              <w:bottom w:val="single" w:sz="4" w:space="0" w:color="auto"/>
              <w:right w:val="single" w:sz="4" w:space="0" w:color="auto"/>
            </w:tcBorders>
          </w:tcPr>
          <w:p w14:paraId="739A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NOT O_Rej_Launch_Browser_withDefURL</w:t>
            </w:r>
          </w:p>
        </w:tc>
      </w:tr>
      <w:tr w:rsidR="001C5329" w:rsidRPr="00682CBF" w14:paraId="22EF476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7C3432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C214</w:t>
            </w:r>
          </w:p>
        </w:tc>
        <w:tc>
          <w:tcPr>
            <w:tcW w:w="2276" w:type="pct"/>
            <w:tcBorders>
              <w:top w:val="single" w:sz="4" w:space="0" w:color="auto"/>
              <w:left w:val="single" w:sz="4" w:space="0" w:color="auto"/>
              <w:bottom w:val="single" w:sz="4" w:space="0" w:color="auto"/>
              <w:right w:val="single" w:sz="4" w:space="0" w:color="auto"/>
            </w:tcBorders>
          </w:tcPr>
          <w:p w14:paraId="68F361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A.1/160 THEN M ELSE N/A</w:t>
            </w:r>
          </w:p>
        </w:tc>
        <w:tc>
          <w:tcPr>
            <w:tcW w:w="2275" w:type="pct"/>
            <w:tcBorders>
              <w:top w:val="single" w:sz="4" w:space="0" w:color="auto"/>
              <w:left w:val="single" w:sz="4" w:space="0" w:color="auto"/>
              <w:bottom w:val="single" w:sz="4" w:space="0" w:color="auto"/>
              <w:right w:val="single" w:sz="4" w:space="0" w:color="auto"/>
            </w:tcBorders>
          </w:tcPr>
          <w:p w14:paraId="5BFD63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O_Rej_Launch_Browser_withDefURL</w:t>
            </w:r>
          </w:p>
        </w:tc>
      </w:tr>
      <w:tr w:rsidR="001C5329" w:rsidRPr="00682CBF" w14:paraId="572CF0D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092044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C215</w:t>
            </w:r>
          </w:p>
        </w:tc>
        <w:tc>
          <w:tcPr>
            <w:tcW w:w="2276" w:type="pct"/>
            <w:tcBorders>
              <w:top w:val="single" w:sz="4" w:space="0" w:color="auto"/>
              <w:left w:val="single" w:sz="4" w:space="0" w:color="auto"/>
              <w:bottom w:val="single" w:sz="4" w:space="0" w:color="auto"/>
              <w:right w:val="single" w:sz="4" w:space="0" w:color="auto"/>
            </w:tcBorders>
          </w:tcPr>
          <w:p w14:paraId="0CBA8F1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A.1/16 THEN M ELSE N/A</w:t>
            </w:r>
          </w:p>
        </w:tc>
        <w:tc>
          <w:tcPr>
            <w:tcW w:w="2275" w:type="pct"/>
            <w:tcBorders>
              <w:top w:val="single" w:sz="4" w:space="0" w:color="auto"/>
              <w:left w:val="single" w:sz="4" w:space="0" w:color="auto"/>
              <w:bottom w:val="single" w:sz="4" w:space="0" w:color="auto"/>
              <w:right w:val="single" w:sz="4" w:space="0" w:color="auto"/>
            </w:tcBorders>
          </w:tcPr>
          <w:p w14:paraId="6C10AF9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O_GPRS</w:t>
            </w:r>
          </w:p>
        </w:tc>
      </w:tr>
      <w:tr w:rsidR="001C5329" w:rsidRPr="00682CBF" w14:paraId="3A99961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220894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C216</w:t>
            </w:r>
          </w:p>
        </w:tc>
        <w:tc>
          <w:tcPr>
            <w:tcW w:w="2276" w:type="pct"/>
            <w:tcBorders>
              <w:top w:val="single" w:sz="4" w:space="0" w:color="auto"/>
              <w:left w:val="single" w:sz="4" w:space="0" w:color="auto"/>
              <w:bottom w:val="single" w:sz="4" w:space="0" w:color="auto"/>
              <w:right w:val="single" w:sz="4" w:space="0" w:color="auto"/>
            </w:tcBorders>
          </w:tcPr>
          <w:p w14:paraId="653F37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A.1/161 THEN M ELSE N/A</w:t>
            </w:r>
          </w:p>
        </w:tc>
        <w:tc>
          <w:tcPr>
            <w:tcW w:w="2275" w:type="pct"/>
            <w:tcBorders>
              <w:top w:val="single" w:sz="4" w:space="0" w:color="auto"/>
              <w:left w:val="single" w:sz="4" w:space="0" w:color="auto"/>
              <w:bottom w:val="single" w:sz="4" w:space="0" w:color="auto"/>
              <w:right w:val="single" w:sz="4" w:space="0" w:color="auto"/>
            </w:tcBorders>
          </w:tcPr>
          <w:p w14:paraId="453FC5F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O_Lang_Select</w:t>
            </w:r>
          </w:p>
        </w:tc>
      </w:tr>
      <w:tr w:rsidR="001C5329" w:rsidRPr="00682CBF" w14:paraId="1906D8DE"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1203E5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C217</w:t>
            </w:r>
          </w:p>
        </w:tc>
        <w:tc>
          <w:tcPr>
            <w:tcW w:w="2276" w:type="pct"/>
            <w:tcBorders>
              <w:top w:val="single" w:sz="4" w:space="0" w:color="auto"/>
              <w:left w:val="single" w:sz="4" w:space="0" w:color="auto"/>
              <w:bottom w:val="single" w:sz="4" w:space="0" w:color="auto"/>
              <w:right w:val="single" w:sz="4" w:space="0" w:color="auto"/>
            </w:tcBorders>
          </w:tcPr>
          <w:p w14:paraId="3D0429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A.1/162 THEN M ELSE N/A</w:t>
            </w:r>
          </w:p>
        </w:tc>
        <w:tc>
          <w:tcPr>
            <w:tcW w:w="2275" w:type="pct"/>
            <w:tcBorders>
              <w:top w:val="single" w:sz="4" w:space="0" w:color="auto"/>
              <w:left w:val="single" w:sz="4" w:space="0" w:color="auto"/>
              <w:bottom w:val="single" w:sz="4" w:space="0" w:color="auto"/>
              <w:right w:val="single" w:sz="4" w:space="0" w:color="auto"/>
            </w:tcBorders>
          </w:tcPr>
          <w:p w14:paraId="63B45AA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O_Provide_Local_LS</w:t>
            </w:r>
          </w:p>
        </w:tc>
      </w:tr>
      <w:tr w:rsidR="001C5329" w:rsidRPr="00682CBF" w14:paraId="44DA3051"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6BA7D7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C218</w:t>
            </w:r>
          </w:p>
        </w:tc>
        <w:tc>
          <w:tcPr>
            <w:tcW w:w="2276" w:type="pct"/>
            <w:tcBorders>
              <w:top w:val="single" w:sz="4" w:space="0" w:color="auto"/>
              <w:left w:val="single" w:sz="4" w:space="0" w:color="auto"/>
              <w:bottom w:val="single" w:sz="4" w:space="0" w:color="auto"/>
              <w:right w:val="single" w:sz="4" w:space="0" w:color="auto"/>
            </w:tcBorders>
          </w:tcPr>
          <w:p w14:paraId="2B6BF64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A.1/163 THEN M ELSE N/A</w:t>
            </w:r>
          </w:p>
        </w:tc>
        <w:tc>
          <w:tcPr>
            <w:tcW w:w="2275" w:type="pct"/>
            <w:tcBorders>
              <w:top w:val="single" w:sz="4" w:space="0" w:color="auto"/>
              <w:left w:val="single" w:sz="4" w:space="0" w:color="auto"/>
              <w:bottom w:val="single" w:sz="4" w:space="0" w:color="auto"/>
              <w:right w:val="single" w:sz="4" w:space="0" w:color="auto"/>
            </w:tcBorders>
          </w:tcPr>
          <w:p w14:paraId="67D3D68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O_Lang_Notif</w:t>
            </w:r>
          </w:p>
        </w:tc>
      </w:tr>
      <w:tr w:rsidR="001C5329" w:rsidRPr="00682CBF" w14:paraId="40BB87D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17C78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C219</w:t>
            </w:r>
          </w:p>
        </w:tc>
        <w:tc>
          <w:tcPr>
            <w:tcW w:w="2276" w:type="pct"/>
            <w:tcBorders>
              <w:top w:val="single" w:sz="4" w:space="0" w:color="auto"/>
              <w:left w:val="single" w:sz="4" w:space="0" w:color="auto"/>
              <w:bottom w:val="single" w:sz="4" w:space="0" w:color="auto"/>
              <w:right w:val="single" w:sz="4" w:space="0" w:color="auto"/>
            </w:tcBorders>
          </w:tcPr>
          <w:p w14:paraId="1F27C7F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A.1/164 THEN M ELSE N/A</w:t>
            </w:r>
          </w:p>
        </w:tc>
        <w:tc>
          <w:tcPr>
            <w:tcW w:w="2275" w:type="pct"/>
            <w:tcBorders>
              <w:top w:val="single" w:sz="4" w:space="0" w:color="auto"/>
              <w:left w:val="single" w:sz="4" w:space="0" w:color="auto"/>
              <w:bottom w:val="single" w:sz="4" w:space="0" w:color="auto"/>
              <w:right w:val="single" w:sz="4" w:space="0" w:color="auto"/>
            </w:tcBorders>
          </w:tcPr>
          <w:p w14:paraId="542F96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O_Refresh_AlphaIdentifier</w:t>
            </w:r>
          </w:p>
        </w:tc>
      </w:tr>
      <w:tr w:rsidR="001C5329" w:rsidRPr="00682CBF" w14:paraId="17DA4D5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5574C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C220</w:t>
            </w:r>
          </w:p>
        </w:tc>
        <w:tc>
          <w:tcPr>
            <w:tcW w:w="2276" w:type="pct"/>
            <w:tcBorders>
              <w:top w:val="single" w:sz="4" w:space="0" w:color="auto"/>
              <w:left w:val="single" w:sz="4" w:space="0" w:color="auto"/>
              <w:bottom w:val="single" w:sz="4" w:space="0" w:color="auto"/>
              <w:right w:val="single" w:sz="4" w:space="0" w:color="auto"/>
            </w:tcBorders>
          </w:tcPr>
          <w:p w14:paraId="31254F3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A.1/153 THEN M ELSE N/A</w:t>
            </w:r>
          </w:p>
        </w:tc>
        <w:tc>
          <w:tcPr>
            <w:tcW w:w="2275" w:type="pct"/>
            <w:tcBorders>
              <w:top w:val="single" w:sz="4" w:space="0" w:color="auto"/>
              <w:left w:val="single" w:sz="4" w:space="0" w:color="auto"/>
              <w:bottom w:val="single" w:sz="4" w:space="0" w:color="auto"/>
              <w:right w:val="single" w:sz="4" w:space="0" w:color="auto"/>
            </w:tcBorders>
          </w:tcPr>
          <w:p w14:paraId="7F5C6D4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w:t>
            </w:r>
            <w:r w:rsidRPr="00682CBF">
              <w:rPr>
                <w:rFonts w:cs="Arial"/>
                <w:sz w:val="16"/>
                <w:szCs w:val="16"/>
              </w:rPr>
              <w:t xml:space="preserve"> (pc_eFDD OR pc_eTDD OR pc_NB) AND O_SMS_SGs_MO</w:t>
            </w:r>
          </w:p>
        </w:tc>
      </w:tr>
      <w:tr w:rsidR="001C5329" w:rsidRPr="00682CBF" w14:paraId="2C04669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CD69E5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C221</w:t>
            </w:r>
          </w:p>
        </w:tc>
        <w:tc>
          <w:tcPr>
            <w:tcW w:w="2276" w:type="pct"/>
            <w:tcBorders>
              <w:top w:val="single" w:sz="4" w:space="0" w:color="auto"/>
              <w:left w:val="single" w:sz="4" w:space="0" w:color="auto"/>
              <w:bottom w:val="single" w:sz="4" w:space="0" w:color="auto"/>
              <w:right w:val="single" w:sz="4" w:space="0" w:color="auto"/>
            </w:tcBorders>
          </w:tcPr>
          <w:p w14:paraId="4086046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AND A.1/152 THEN M ELSE N/A</w:t>
            </w:r>
          </w:p>
        </w:tc>
        <w:tc>
          <w:tcPr>
            <w:tcW w:w="2275" w:type="pct"/>
            <w:tcBorders>
              <w:top w:val="single" w:sz="4" w:space="0" w:color="auto"/>
              <w:left w:val="single" w:sz="4" w:space="0" w:color="auto"/>
              <w:bottom w:val="single" w:sz="4" w:space="0" w:color="auto"/>
              <w:right w:val="single" w:sz="4" w:space="0" w:color="auto"/>
            </w:tcBorders>
          </w:tcPr>
          <w:p w14:paraId="706349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(pc_eFDD OR pc_eTDD OR pc_NB) AND O_SMS_SGs_MT</w:t>
            </w:r>
          </w:p>
        </w:tc>
      </w:tr>
      <w:tr w:rsidR="001C5329" w:rsidRPr="00682CBF" w14:paraId="53FA95B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3FE064B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C222</w:t>
            </w:r>
          </w:p>
        </w:tc>
        <w:tc>
          <w:tcPr>
            <w:tcW w:w="2276" w:type="pct"/>
            <w:tcBorders>
              <w:top w:val="single" w:sz="4" w:space="0" w:color="auto"/>
              <w:left w:val="single" w:sz="4" w:space="0" w:color="auto"/>
              <w:bottom w:val="single" w:sz="4" w:space="0" w:color="auto"/>
              <w:right w:val="single" w:sz="4" w:space="0" w:color="auto"/>
            </w:tcBorders>
          </w:tcPr>
          <w:p w14:paraId="1E85246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(A.1/139 OR A.1/140 OR A.1/173) THEN M ELSE N/A</w:t>
            </w:r>
          </w:p>
        </w:tc>
        <w:tc>
          <w:tcPr>
            <w:tcW w:w="2275" w:type="pct"/>
            <w:tcBorders>
              <w:top w:val="single" w:sz="4" w:space="0" w:color="auto"/>
              <w:left w:val="single" w:sz="4" w:space="0" w:color="auto"/>
              <w:bottom w:val="single" w:sz="4" w:space="0" w:color="auto"/>
              <w:right w:val="single" w:sz="4" w:space="0" w:color="auto"/>
            </w:tcBorders>
          </w:tcPr>
          <w:p w14:paraId="74D2BF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pc_eTDD OR pc_eFDD OR pc_NB</w:t>
            </w:r>
          </w:p>
        </w:tc>
      </w:tr>
      <w:tr w:rsidR="001C5329" w:rsidRPr="00682CBF" w14:paraId="7F2616EA"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F4FB4E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C223</w:t>
            </w:r>
          </w:p>
        </w:tc>
        <w:tc>
          <w:tcPr>
            <w:tcW w:w="2276" w:type="pct"/>
            <w:tcBorders>
              <w:top w:val="single" w:sz="4" w:space="0" w:color="auto"/>
              <w:left w:val="single" w:sz="4" w:space="0" w:color="auto"/>
              <w:bottom w:val="single" w:sz="4" w:space="0" w:color="auto"/>
              <w:right w:val="single" w:sz="4" w:space="0" w:color="auto"/>
            </w:tcBorders>
          </w:tcPr>
          <w:p w14:paraId="3FDBC6B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D62B77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(pc_BIP_eFDD OR pc_BIP_eTDD OR pc_BIP_NB)</w:t>
            </w:r>
          </w:p>
        </w:tc>
      </w:tr>
      <w:tr w:rsidR="001C5329" w:rsidRPr="00682CBF" w14:paraId="23257CA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34A0D6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C224</w:t>
            </w:r>
          </w:p>
        </w:tc>
        <w:tc>
          <w:tcPr>
            <w:tcW w:w="2276" w:type="pct"/>
            <w:tcBorders>
              <w:top w:val="single" w:sz="4" w:space="0" w:color="auto"/>
              <w:left w:val="single" w:sz="4" w:space="0" w:color="auto"/>
              <w:bottom w:val="single" w:sz="4" w:space="0" w:color="auto"/>
              <w:right w:val="single" w:sz="4" w:space="0" w:color="auto"/>
            </w:tcBorders>
          </w:tcPr>
          <w:p w14:paraId="7AF15F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IF A.1/18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18E84ED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x-none"/>
              </w:rPr>
              <w:t>-- O_TCP AND pc_Multiple_PDN AND (pc_BIP_eFDD OR pc_BIP_eTDD OR pc_BIP_NB)</w:t>
            </w:r>
          </w:p>
        </w:tc>
      </w:tr>
      <w:tr w:rsidR="001C5329" w:rsidRPr="00682CBF" w14:paraId="2B5B9AF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02ADC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C225</w:t>
            </w:r>
          </w:p>
        </w:tc>
        <w:tc>
          <w:tcPr>
            <w:tcW w:w="2276" w:type="pct"/>
            <w:tcBorders>
              <w:top w:val="single" w:sz="4" w:space="0" w:color="auto"/>
              <w:left w:val="single" w:sz="4" w:space="0" w:color="auto"/>
              <w:bottom w:val="single" w:sz="4" w:space="0" w:color="auto"/>
              <w:right w:val="single" w:sz="4" w:space="0" w:color="auto"/>
            </w:tcBorders>
          </w:tcPr>
          <w:p w14:paraId="3768FDB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A.1/182 THEN M ELSE N/A</w:t>
            </w:r>
          </w:p>
        </w:tc>
        <w:tc>
          <w:tcPr>
            <w:tcW w:w="2275" w:type="pct"/>
            <w:tcBorders>
              <w:top w:val="single" w:sz="4" w:space="0" w:color="auto"/>
              <w:left w:val="single" w:sz="4" w:space="0" w:color="auto"/>
              <w:bottom w:val="single" w:sz="4" w:space="0" w:color="auto"/>
              <w:right w:val="single" w:sz="4" w:space="0" w:color="auto"/>
            </w:tcBorders>
          </w:tcPr>
          <w:p w14:paraId="51D9CB5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O_PSM_SUSPEND_UICC</w:t>
            </w:r>
          </w:p>
        </w:tc>
      </w:tr>
      <w:tr w:rsidR="001C5329" w:rsidRPr="00682CBF" w14:paraId="15FB1679"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455741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C226</w:t>
            </w:r>
          </w:p>
        </w:tc>
        <w:tc>
          <w:tcPr>
            <w:tcW w:w="2276" w:type="pct"/>
            <w:tcBorders>
              <w:top w:val="single" w:sz="4" w:space="0" w:color="auto"/>
              <w:left w:val="single" w:sz="4" w:space="0" w:color="auto"/>
              <w:bottom w:val="single" w:sz="4" w:space="0" w:color="auto"/>
              <w:right w:val="single" w:sz="4" w:space="0" w:color="auto"/>
            </w:tcBorders>
          </w:tcPr>
          <w:p w14:paraId="0D5449B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A.1/181 THEN M ELSE N/A</w:t>
            </w:r>
          </w:p>
        </w:tc>
        <w:tc>
          <w:tcPr>
            <w:tcW w:w="2275" w:type="pct"/>
            <w:tcBorders>
              <w:top w:val="single" w:sz="4" w:space="0" w:color="auto"/>
              <w:left w:val="single" w:sz="4" w:space="0" w:color="auto"/>
              <w:bottom w:val="single" w:sz="4" w:space="0" w:color="auto"/>
              <w:right w:val="single" w:sz="4" w:space="0" w:color="auto"/>
            </w:tcBorders>
          </w:tcPr>
          <w:p w14:paraId="759CA8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O_PSM_DEAC_UICC</w:t>
            </w:r>
          </w:p>
        </w:tc>
      </w:tr>
      <w:tr w:rsidR="001C5329" w:rsidRPr="00682CBF" w14:paraId="35CFC3B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C99CD2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C227</w:t>
            </w:r>
          </w:p>
        </w:tc>
        <w:tc>
          <w:tcPr>
            <w:tcW w:w="2276" w:type="pct"/>
            <w:tcBorders>
              <w:top w:val="single" w:sz="4" w:space="0" w:color="auto"/>
              <w:left w:val="single" w:sz="4" w:space="0" w:color="auto"/>
              <w:bottom w:val="single" w:sz="4" w:space="0" w:color="auto"/>
              <w:right w:val="single" w:sz="4" w:space="0" w:color="auto"/>
            </w:tcBorders>
          </w:tcPr>
          <w:p w14:paraId="135FA5D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 AND (A.1/132 OR A.1/133 OR A.1/177) AND A.1/183 THEN M ELSE N/A</w:t>
            </w:r>
          </w:p>
        </w:tc>
        <w:tc>
          <w:tcPr>
            <w:tcW w:w="2275" w:type="pct"/>
            <w:tcBorders>
              <w:top w:val="single" w:sz="4" w:space="0" w:color="auto"/>
              <w:left w:val="single" w:sz="4" w:space="0" w:color="auto"/>
              <w:bottom w:val="single" w:sz="4" w:space="0" w:color="auto"/>
              <w:right w:val="single" w:sz="4" w:space="0" w:color="auto"/>
            </w:tcBorders>
          </w:tcPr>
          <w:p w14:paraId="576AC336"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O_TCP AND (pc_BIP_eFDD OR pc_BIP_eTDD OR pc_BIP_NB) AND O_eDRX_SUSPEND_UICC</w:t>
            </w:r>
          </w:p>
        </w:tc>
      </w:tr>
      <w:tr w:rsidR="001C5329" w:rsidRPr="00682CBF" w14:paraId="482EC8B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E94EA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C228</w:t>
            </w:r>
          </w:p>
        </w:tc>
        <w:tc>
          <w:tcPr>
            <w:tcW w:w="2276" w:type="pct"/>
            <w:tcBorders>
              <w:top w:val="single" w:sz="4" w:space="0" w:color="auto"/>
              <w:left w:val="single" w:sz="4" w:space="0" w:color="auto"/>
              <w:bottom w:val="single" w:sz="4" w:space="0" w:color="auto"/>
              <w:right w:val="single" w:sz="4" w:space="0" w:color="auto"/>
            </w:tcBorders>
          </w:tcPr>
          <w:p w14:paraId="31EE42A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A.1/152 AND A.1/184 THEN M ELSE N/A</w:t>
            </w:r>
          </w:p>
        </w:tc>
        <w:tc>
          <w:tcPr>
            <w:tcW w:w="2275" w:type="pct"/>
            <w:tcBorders>
              <w:top w:val="single" w:sz="4" w:space="0" w:color="auto"/>
              <w:left w:val="single" w:sz="4" w:space="0" w:color="auto"/>
              <w:bottom w:val="single" w:sz="4" w:space="0" w:color="auto"/>
              <w:right w:val="single" w:sz="4" w:space="0" w:color="auto"/>
            </w:tcBorders>
          </w:tcPr>
          <w:p w14:paraId="1C7ED14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O_SMS_SGs_MT AND O_PS_Data_Off</w:t>
            </w:r>
          </w:p>
        </w:tc>
      </w:tr>
      <w:tr w:rsidR="001C5329" w:rsidRPr="00682CBF" w14:paraId="0477868F"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5D6D1F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C229</w:t>
            </w:r>
          </w:p>
        </w:tc>
        <w:tc>
          <w:tcPr>
            <w:tcW w:w="2276" w:type="pct"/>
            <w:tcBorders>
              <w:top w:val="single" w:sz="4" w:space="0" w:color="auto"/>
              <w:left w:val="single" w:sz="4" w:space="0" w:color="auto"/>
              <w:bottom w:val="single" w:sz="4" w:space="0" w:color="auto"/>
              <w:right w:val="single" w:sz="4" w:space="0" w:color="auto"/>
            </w:tcBorders>
          </w:tcPr>
          <w:p w14:paraId="5D43025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EBDDA9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pc_BIP_NB</w:t>
            </w:r>
          </w:p>
        </w:tc>
      </w:tr>
      <w:tr w:rsidR="001C5329" w:rsidRPr="00682CBF" w14:paraId="6496135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7871DC4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C230</w:t>
            </w:r>
          </w:p>
        </w:tc>
        <w:tc>
          <w:tcPr>
            <w:tcW w:w="2276" w:type="pct"/>
            <w:tcBorders>
              <w:top w:val="single" w:sz="4" w:space="0" w:color="auto"/>
              <w:left w:val="single" w:sz="4" w:space="0" w:color="auto"/>
              <w:bottom w:val="single" w:sz="4" w:space="0" w:color="auto"/>
              <w:right w:val="single" w:sz="4" w:space="0" w:color="auto"/>
            </w:tcBorders>
          </w:tcPr>
          <w:p w14:paraId="431DC40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A.1/17 AND A.1/178 AND (A.1/132 OR A.1/133 OR A.1/177) THEN M ELSE N/A</w:t>
            </w:r>
          </w:p>
        </w:tc>
        <w:tc>
          <w:tcPr>
            <w:tcW w:w="2275" w:type="pct"/>
            <w:tcBorders>
              <w:top w:val="single" w:sz="4" w:space="0" w:color="auto"/>
              <w:left w:val="single" w:sz="4" w:space="0" w:color="auto"/>
              <w:bottom w:val="single" w:sz="4" w:space="0" w:color="auto"/>
              <w:right w:val="single" w:sz="4" w:space="0" w:color="auto"/>
            </w:tcBorders>
          </w:tcPr>
          <w:p w14:paraId="67F607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O_UDP AND pc_Multiple_PDN AND (pc_BIP_eFDD OR pc_BIP_eTDD OR pc_BIP_NB)</w:t>
            </w:r>
          </w:p>
        </w:tc>
      </w:tr>
      <w:tr w:rsidR="001C5329" w:rsidRPr="00682CBF" w14:paraId="051D88F0"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C7108E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C231</w:t>
            </w:r>
          </w:p>
        </w:tc>
        <w:tc>
          <w:tcPr>
            <w:tcW w:w="2276" w:type="pct"/>
            <w:tcBorders>
              <w:top w:val="single" w:sz="4" w:space="0" w:color="auto"/>
              <w:left w:val="single" w:sz="4" w:space="0" w:color="auto"/>
              <w:bottom w:val="single" w:sz="4" w:space="0" w:color="auto"/>
              <w:right w:val="single" w:sz="4" w:space="0" w:color="auto"/>
            </w:tcBorders>
          </w:tcPr>
          <w:p w14:paraId="47709D3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THEN M ELSE N/A</w:t>
            </w:r>
          </w:p>
        </w:tc>
        <w:tc>
          <w:tcPr>
            <w:tcW w:w="2275" w:type="pct"/>
            <w:tcBorders>
              <w:top w:val="single" w:sz="4" w:space="0" w:color="auto"/>
              <w:left w:val="single" w:sz="4" w:space="0" w:color="auto"/>
              <w:bottom w:val="single" w:sz="4" w:space="0" w:color="auto"/>
              <w:right w:val="single" w:sz="4" w:space="0" w:color="auto"/>
            </w:tcBorders>
          </w:tcPr>
          <w:p w14:paraId="464CA3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pc_NG_RAN</w:t>
            </w:r>
          </w:p>
        </w:tc>
      </w:tr>
      <w:tr w:rsidR="001C5329" w:rsidRPr="00682CBF" w14:paraId="11BB50B4"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91B158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C232</w:t>
            </w:r>
          </w:p>
        </w:tc>
        <w:tc>
          <w:tcPr>
            <w:tcW w:w="2276" w:type="pct"/>
            <w:tcBorders>
              <w:top w:val="single" w:sz="4" w:space="0" w:color="auto"/>
              <w:left w:val="single" w:sz="4" w:space="0" w:color="auto"/>
              <w:bottom w:val="single" w:sz="4" w:space="0" w:color="auto"/>
              <w:right w:val="single" w:sz="4" w:space="0" w:color="auto"/>
            </w:tcBorders>
          </w:tcPr>
          <w:p w14:paraId="7F151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A.1/188) THEN M ELSE N/A</w:t>
            </w:r>
          </w:p>
        </w:tc>
        <w:tc>
          <w:tcPr>
            <w:tcW w:w="2275" w:type="pct"/>
            <w:tcBorders>
              <w:top w:val="single" w:sz="4" w:space="0" w:color="auto"/>
              <w:left w:val="single" w:sz="4" w:space="0" w:color="auto"/>
              <w:bottom w:val="single" w:sz="4" w:space="0" w:color="auto"/>
              <w:right w:val="single" w:sz="4" w:space="0" w:color="auto"/>
            </w:tcBorders>
          </w:tcPr>
          <w:p w14:paraId="66276E3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xml:space="preserve">-- pc_NG_RAN AND </w:t>
            </w:r>
            <w:r w:rsidRPr="00682CBF">
              <w:rPr>
                <w:rFonts w:cs="Arial"/>
                <w:bCs/>
                <w:sz w:val="16"/>
                <w:szCs w:val="16"/>
              </w:rPr>
              <w:t>pc_BIP_NG_RAN</w:t>
            </w:r>
          </w:p>
        </w:tc>
      </w:tr>
      <w:tr w:rsidR="001C5329" w:rsidRPr="00682CBF" w14:paraId="3DDFADC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5A13C961"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C233</w:t>
            </w:r>
          </w:p>
        </w:tc>
        <w:tc>
          <w:tcPr>
            <w:tcW w:w="2276" w:type="pct"/>
            <w:tcBorders>
              <w:top w:val="single" w:sz="4" w:space="0" w:color="auto"/>
              <w:left w:val="single" w:sz="4" w:space="0" w:color="auto"/>
              <w:bottom w:val="single" w:sz="4" w:space="0" w:color="auto"/>
              <w:right w:val="single" w:sz="4" w:space="0" w:color="auto"/>
            </w:tcBorders>
          </w:tcPr>
          <w:p w14:paraId="44216CB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w:t>
            </w:r>
            <w:r w:rsidRPr="00682CBF">
              <w:rPr>
                <w:rFonts w:cs="Arial"/>
                <w:sz w:val="16"/>
                <w:szCs w:val="16"/>
                <w:lang w:eastAsia="zh-CN"/>
              </w:rPr>
              <w:t>191</w:t>
            </w:r>
            <w:r w:rsidRPr="00682CBF">
              <w:rPr>
                <w:rFonts w:cs="Arial"/>
                <w:sz w:val="16"/>
                <w:szCs w:val="16"/>
              </w:rPr>
              <w:t>) THEN M ELSE N/A</w:t>
            </w:r>
          </w:p>
        </w:tc>
        <w:tc>
          <w:tcPr>
            <w:tcW w:w="2275" w:type="pct"/>
            <w:tcBorders>
              <w:top w:val="single" w:sz="4" w:space="0" w:color="auto"/>
              <w:left w:val="single" w:sz="4" w:space="0" w:color="auto"/>
              <w:bottom w:val="single" w:sz="4" w:space="0" w:color="auto"/>
              <w:right w:val="single" w:sz="4" w:space="0" w:color="auto"/>
            </w:tcBorders>
          </w:tcPr>
          <w:p w14:paraId="5154D0EB"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--O_SUPI_NAI</w:t>
            </w:r>
          </w:p>
        </w:tc>
      </w:tr>
      <w:tr w:rsidR="001C5329" w:rsidRPr="00682CBF" w14:paraId="4910FBC6"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491B509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C234</w:t>
            </w:r>
          </w:p>
        </w:tc>
        <w:tc>
          <w:tcPr>
            <w:tcW w:w="2276" w:type="pct"/>
            <w:tcBorders>
              <w:top w:val="single" w:sz="4" w:space="0" w:color="auto"/>
              <w:left w:val="single" w:sz="4" w:space="0" w:color="auto"/>
              <w:bottom w:val="single" w:sz="4" w:space="0" w:color="auto"/>
              <w:right w:val="single" w:sz="4" w:space="0" w:color="auto"/>
            </w:tcBorders>
          </w:tcPr>
          <w:p w14:paraId="37EE7BE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A.1/195 THEN M ELSE N/A</w:t>
            </w:r>
          </w:p>
        </w:tc>
        <w:tc>
          <w:tcPr>
            <w:tcW w:w="2275" w:type="pct"/>
            <w:tcBorders>
              <w:top w:val="single" w:sz="4" w:space="0" w:color="auto"/>
              <w:left w:val="single" w:sz="4" w:space="0" w:color="auto"/>
              <w:bottom w:val="single" w:sz="4" w:space="0" w:color="auto"/>
              <w:right w:val="single" w:sz="4" w:space="0" w:color="auto"/>
            </w:tcBorders>
          </w:tcPr>
          <w:p w14:paraId="531433B8"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lang w:eastAsia="zh-CN"/>
              </w:rPr>
              <w:t xml:space="preserve">-- </w:t>
            </w:r>
            <w:r w:rsidRPr="00682CBF">
              <w:rPr>
                <w:rFonts w:cs="Arial"/>
                <w:sz w:val="16"/>
                <w:szCs w:val="16"/>
              </w:rPr>
              <w:t>pc_NG_RAN</w:t>
            </w:r>
            <w:r w:rsidRPr="00682CBF">
              <w:rPr>
                <w:rFonts w:cs="Arial"/>
                <w:sz w:val="16"/>
                <w:szCs w:val="16"/>
                <w:lang w:eastAsia="zh-CN"/>
              </w:rPr>
              <w:t xml:space="preserve"> AND O_Set_DN_Specific_ID</w:t>
            </w:r>
          </w:p>
        </w:tc>
      </w:tr>
      <w:tr w:rsidR="001C5329" w:rsidRPr="00682CBF" w14:paraId="1A71856C"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2B97C448"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C235</w:t>
            </w:r>
          </w:p>
        </w:tc>
        <w:tc>
          <w:tcPr>
            <w:tcW w:w="2276" w:type="pct"/>
            <w:tcBorders>
              <w:top w:val="single" w:sz="4" w:space="0" w:color="auto"/>
              <w:left w:val="single" w:sz="4" w:space="0" w:color="auto"/>
              <w:bottom w:val="single" w:sz="4" w:space="0" w:color="auto"/>
              <w:right w:val="single" w:sz="4" w:space="0" w:color="auto"/>
            </w:tcBorders>
          </w:tcPr>
          <w:p w14:paraId="7851C07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(A.1/187 AND A.1/196) THEN M ELSE N/A</w:t>
            </w:r>
          </w:p>
        </w:tc>
        <w:tc>
          <w:tcPr>
            <w:tcW w:w="2275" w:type="pct"/>
            <w:tcBorders>
              <w:top w:val="single" w:sz="4" w:space="0" w:color="auto"/>
              <w:left w:val="single" w:sz="4" w:space="0" w:color="auto"/>
              <w:bottom w:val="single" w:sz="4" w:space="0" w:color="auto"/>
              <w:right w:val="single" w:sz="4" w:space="0" w:color="auto"/>
            </w:tcBorders>
          </w:tcPr>
          <w:p w14:paraId="73518BEA" w14:textId="77777777" w:rsidR="00252629" w:rsidRPr="00682CBF" w:rsidRDefault="00252629" w:rsidP="00DF34BE">
            <w:pPr>
              <w:pStyle w:val="TAL"/>
              <w:keepNext w:val="0"/>
              <w:keepLines w:val="0"/>
              <w:widowControl w:val="0"/>
              <w:rPr>
                <w:rFonts w:cs="Arial"/>
                <w:sz w:val="16"/>
                <w:szCs w:val="16"/>
                <w:lang w:eastAsia="zh-CN"/>
              </w:rPr>
            </w:pPr>
            <w:r w:rsidRPr="00682CBF">
              <w:rPr>
                <w:rFonts w:cs="Arial"/>
                <w:sz w:val="16"/>
                <w:szCs w:val="16"/>
                <w:lang w:eastAsia="zh-CN"/>
              </w:rPr>
              <w:t>-- pc_NG_RAN AND pc_CAG</w:t>
            </w:r>
          </w:p>
        </w:tc>
      </w:tr>
      <w:tr w:rsidR="00FA1D5B" w:rsidRPr="00682CBF" w14:paraId="3302FEF8"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13AD5DDC" w14:textId="0594A95C" w:rsidR="00FA1D5B" w:rsidRPr="00682CBF" w:rsidRDefault="00FA1D5B" w:rsidP="00FA1D5B">
            <w:pPr>
              <w:pStyle w:val="TAL"/>
              <w:keepNext w:val="0"/>
              <w:keepLines w:val="0"/>
              <w:widowControl w:val="0"/>
              <w:rPr>
                <w:rFonts w:cs="Arial"/>
                <w:sz w:val="16"/>
                <w:szCs w:val="16"/>
                <w:lang w:eastAsia="zh-CN"/>
              </w:rPr>
            </w:pPr>
            <w:r w:rsidRPr="00DA5672">
              <w:t>C236</w:t>
            </w:r>
          </w:p>
        </w:tc>
        <w:tc>
          <w:tcPr>
            <w:tcW w:w="2276" w:type="pct"/>
            <w:tcBorders>
              <w:top w:val="single" w:sz="4" w:space="0" w:color="auto"/>
              <w:left w:val="single" w:sz="4" w:space="0" w:color="auto"/>
              <w:bottom w:val="single" w:sz="4" w:space="0" w:color="auto"/>
              <w:right w:val="single" w:sz="4" w:space="0" w:color="auto"/>
            </w:tcBorders>
          </w:tcPr>
          <w:p w14:paraId="7CF68900" w14:textId="3331D52A" w:rsidR="00FA1D5B" w:rsidRPr="00682CBF" w:rsidRDefault="00FA1D5B" w:rsidP="00FA1D5B">
            <w:pPr>
              <w:pStyle w:val="TAL"/>
              <w:keepNext w:val="0"/>
              <w:keepLines w:val="0"/>
              <w:widowControl w:val="0"/>
              <w:rPr>
                <w:rFonts w:cs="Arial"/>
                <w:sz w:val="16"/>
                <w:szCs w:val="16"/>
              </w:rPr>
            </w:pPr>
            <w:r w:rsidRPr="008925C8">
              <w:t>IF A.1/</w:t>
            </w:r>
            <w:r>
              <w:t>197</w:t>
            </w:r>
            <w:r w:rsidRPr="008925C8">
              <w:t xml:space="preserve"> THEN M ELSE N/A</w:t>
            </w:r>
          </w:p>
        </w:tc>
        <w:tc>
          <w:tcPr>
            <w:tcW w:w="2275" w:type="pct"/>
            <w:tcBorders>
              <w:top w:val="single" w:sz="4" w:space="0" w:color="auto"/>
              <w:left w:val="single" w:sz="4" w:space="0" w:color="auto"/>
              <w:bottom w:val="single" w:sz="4" w:space="0" w:color="auto"/>
              <w:right w:val="single" w:sz="4" w:space="0" w:color="auto"/>
            </w:tcBorders>
          </w:tcPr>
          <w:p w14:paraId="18F2BB2A" w14:textId="19CB6A96" w:rsidR="00FA1D5B" w:rsidRPr="00682CBF" w:rsidRDefault="00FA1D5B" w:rsidP="00FA1D5B">
            <w:pPr>
              <w:pStyle w:val="TAL"/>
              <w:keepNext w:val="0"/>
              <w:keepLines w:val="0"/>
              <w:widowControl w:val="0"/>
              <w:rPr>
                <w:rFonts w:cs="Arial"/>
                <w:sz w:val="16"/>
                <w:szCs w:val="16"/>
                <w:lang w:eastAsia="zh-CN"/>
              </w:rPr>
            </w:pPr>
            <w:r>
              <w:t xml:space="preserve">-- </w:t>
            </w:r>
            <w:r w:rsidRPr="008B62BC">
              <w:t>pc_nonTerrestrialNetwork_r17</w:t>
            </w:r>
          </w:p>
        </w:tc>
      </w:tr>
      <w:tr w:rsidR="00FA1D5B" w:rsidRPr="00682CBF" w14:paraId="00ED118D"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63CBBBAC" w14:textId="2BC4C43D" w:rsidR="00FA1D5B" w:rsidRDefault="00FA1D5B" w:rsidP="00FA1D5B">
            <w:pPr>
              <w:pStyle w:val="TAL"/>
              <w:keepNext w:val="0"/>
              <w:keepLines w:val="0"/>
              <w:widowControl w:val="0"/>
              <w:rPr>
                <w:rFonts w:cs="Arial"/>
                <w:sz w:val="16"/>
                <w:szCs w:val="16"/>
                <w:lang w:eastAsia="zh-CN"/>
              </w:rPr>
            </w:pPr>
            <w:bookmarkStart w:id="159" w:name="OLE_LINK26"/>
            <w:r w:rsidRPr="00DA5672">
              <w:rPr>
                <w:lang w:eastAsia="zh-CN"/>
              </w:rPr>
              <w:t>C</w:t>
            </w:r>
            <w:bookmarkEnd w:id="159"/>
            <w:r w:rsidRPr="00DA5672">
              <w:rPr>
                <w:lang w:eastAsia="zh-CN"/>
              </w:rPr>
              <w:t>237</w:t>
            </w:r>
          </w:p>
        </w:tc>
        <w:tc>
          <w:tcPr>
            <w:tcW w:w="2276" w:type="pct"/>
            <w:tcBorders>
              <w:top w:val="single" w:sz="4" w:space="0" w:color="auto"/>
              <w:left w:val="single" w:sz="4" w:space="0" w:color="auto"/>
              <w:bottom w:val="single" w:sz="4" w:space="0" w:color="auto"/>
              <w:right w:val="single" w:sz="4" w:space="0" w:color="auto"/>
            </w:tcBorders>
          </w:tcPr>
          <w:p w14:paraId="19EB9685" w14:textId="36A91BC9" w:rsidR="00FA1D5B" w:rsidRPr="00682CBF" w:rsidRDefault="00FA1D5B" w:rsidP="00FA1D5B">
            <w:pPr>
              <w:pStyle w:val="TAL"/>
              <w:keepNext w:val="0"/>
              <w:keepLines w:val="0"/>
              <w:widowControl w:val="0"/>
              <w:rPr>
                <w:rFonts w:cs="Arial"/>
                <w:sz w:val="16"/>
                <w:szCs w:val="16"/>
              </w:rPr>
            </w:pPr>
            <w:r>
              <w:t>IF (A.1/81 AND A.1/187) THEN M ELSE N/A</w:t>
            </w:r>
          </w:p>
        </w:tc>
        <w:tc>
          <w:tcPr>
            <w:tcW w:w="2275" w:type="pct"/>
            <w:tcBorders>
              <w:top w:val="single" w:sz="4" w:space="0" w:color="auto"/>
              <w:left w:val="single" w:sz="4" w:space="0" w:color="auto"/>
              <w:bottom w:val="single" w:sz="4" w:space="0" w:color="auto"/>
              <w:right w:val="single" w:sz="4" w:space="0" w:color="auto"/>
            </w:tcBorders>
          </w:tcPr>
          <w:p w14:paraId="7DFA2868" w14:textId="109BB205" w:rsidR="00FA1D5B" w:rsidRPr="00682CBF" w:rsidRDefault="00FA1D5B" w:rsidP="00FA1D5B">
            <w:pPr>
              <w:pStyle w:val="TAL"/>
              <w:keepNext w:val="0"/>
              <w:keepLines w:val="0"/>
              <w:widowControl w:val="0"/>
              <w:rPr>
                <w:rFonts w:cs="Arial"/>
                <w:sz w:val="16"/>
                <w:szCs w:val="16"/>
                <w:lang w:eastAsia="zh-CN"/>
              </w:rPr>
            </w:pPr>
            <w:r>
              <w:rPr>
                <w:lang w:eastAsia="zh-CN"/>
              </w:rPr>
              <w:t>-- O_Geo_Location_Discovery AND pc_NG_RAN</w:t>
            </w:r>
          </w:p>
        </w:tc>
      </w:tr>
      <w:tr w:rsidR="00FA1D5B" w:rsidRPr="00682CBF" w14:paraId="6CAD74D5" w14:textId="77777777" w:rsidTr="00FA1D5B">
        <w:trPr>
          <w:jc w:val="center"/>
        </w:trPr>
        <w:tc>
          <w:tcPr>
            <w:tcW w:w="449" w:type="pct"/>
            <w:tcBorders>
              <w:top w:val="single" w:sz="4" w:space="0" w:color="auto"/>
              <w:left w:val="single" w:sz="4" w:space="0" w:color="auto"/>
              <w:bottom w:val="single" w:sz="4" w:space="0" w:color="auto"/>
              <w:right w:val="single" w:sz="4" w:space="0" w:color="auto"/>
            </w:tcBorders>
          </w:tcPr>
          <w:p w14:paraId="098DDBF9" w14:textId="40092A41" w:rsidR="00FA1D5B" w:rsidRDefault="00FA1D5B" w:rsidP="00FA1D5B">
            <w:pPr>
              <w:pStyle w:val="TAL"/>
              <w:keepNext w:val="0"/>
              <w:keepLines w:val="0"/>
              <w:widowControl w:val="0"/>
              <w:rPr>
                <w:rFonts w:cs="Arial"/>
                <w:sz w:val="16"/>
                <w:szCs w:val="16"/>
                <w:lang w:eastAsia="zh-CN"/>
              </w:rPr>
            </w:pPr>
            <w:r>
              <w:rPr>
                <w:lang w:eastAsia="zh-CN"/>
              </w:rPr>
              <w:t>C238</w:t>
            </w:r>
          </w:p>
        </w:tc>
        <w:tc>
          <w:tcPr>
            <w:tcW w:w="2276" w:type="pct"/>
            <w:tcBorders>
              <w:top w:val="single" w:sz="4" w:space="0" w:color="auto"/>
              <w:left w:val="single" w:sz="4" w:space="0" w:color="auto"/>
              <w:bottom w:val="single" w:sz="4" w:space="0" w:color="auto"/>
              <w:right w:val="single" w:sz="4" w:space="0" w:color="auto"/>
            </w:tcBorders>
          </w:tcPr>
          <w:p w14:paraId="223C8872" w14:textId="3AA6E18C" w:rsidR="00FA1D5B" w:rsidRPr="00682CBF" w:rsidRDefault="00FA1D5B" w:rsidP="00FA1D5B">
            <w:pPr>
              <w:pStyle w:val="TAL"/>
              <w:keepNext w:val="0"/>
              <w:keepLines w:val="0"/>
              <w:widowControl w:val="0"/>
              <w:rPr>
                <w:rFonts w:cs="Arial"/>
                <w:sz w:val="16"/>
                <w:szCs w:val="16"/>
              </w:rPr>
            </w:pPr>
            <w:r>
              <w:t>IF (A.1/8</w:t>
            </w:r>
            <w:r>
              <w:rPr>
                <w:rFonts w:eastAsia="SimSun" w:hint="eastAsia"/>
                <w:lang w:val="en-US" w:eastAsia="zh-CN"/>
              </w:rPr>
              <w:t>3</w:t>
            </w:r>
            <w:r>
              <w:t xml:space="preserve"> AND A.1/187) THEN M ELSE N/A</w:t>
            </w:r>
          </w:p>
        </w:tc>
        <w:tc>
          <w:tcPr>
            <w:tcW w:w="2275" w:type="pct"/>
            <w:tcBorders>
              <w:top w:val="single" w:sz="4" w:space="0" w:color="auto"/>
              <w:left w:val="single" w:sz="4" w:space="0" w:color="auto"/>
              <w:bottom w:val="single" w:sz="4" w:space="0" w:color="auto"/>
              <w:right w:val="single" w:sz="4" w:space="0" w:color="auto"/>
            </w:tcBorders>
          </w:tcPr>
          <w:p w14:paraId="074B3E9B" w14:textId="2F277AD9" w:rsidR="00FA1D5B" w:rsidRPr="00682CBF" w:rsidRDefault="00FA1D5B" w:rsidP="00FA1D5B">
            <w:pPr>
              <w:pStyle w:val="TAL"/>
              <w:keepNext w:val="0"/>
              <w:keepLines w:val="0"/>
              <w:widowControl w:val="0"/>
              <w:rPr>
                <w:rFonts w:cs="Arial"/>
                <w:sz w:val="16"/>
                <w:szCs w:val="16"/>
                <w:lang w:eastAsia="zh-CN"/>
              </w:rPr>
            </w:pPr>
            <w:r>
              <w:rPr>
                <w:lang w:eastAsia="zh-CN"/>
              </w:rPr>
              <w:t xml:space="preserve">-- </w:t>
            </w:r>
            <w:r>
              <w:rPr>
                <w:rFonts w:hint="eastAsia"/>
                <w:lang w:eastAsia="zh-CN"/>
              </w:rPr>
              <w:t>O_Toolkit_GBA</w:t>
            </w:r>
            <w:r>
              <w:rPr>
                <w:lang w:eastAsia="zh-CN"/>
              </w:rPr>
              <w:t xml:space="preserve"> AND pc_NG_RAN</w:t>
            </w:r>
          </w:p>
        </w:tc>
      </w:tr>
    </w:tbl>
    <w:p w14:paraId="4AAD1C54" w14:textId="77777777" w:rsidR="003D3826" w:rsidRPr="00682CBF" w:rsidRDefault="003D3826" w:rsidP="00FA1D5B">
      <w:pPr>
        <w:spacing w:after="0"/>
      </w:pPr>
    </w:p>
    <w:tbl>
      <w:tblPr>
        <w:tblW w:w="9411" w:type="dxa"/>
        <w:jc w:val="center"/>
        <w:tblLook w:val="04A0" w:firstRow="1" w:lastRow="0" w:firstColumn="1" w:lastColumn="0" w:noHBand="0" w:noVBand="1"/>
      </w:tblPr>
      <w:tblGrid>
        <w:gridCol w:w="1020"/>
        <w:gridCol w:w="8391"/>
      </w:tblGrid>
      <w:tr w:rsidR="001C5329" w:rsidRPr="00682CBF" w14:paraId="62A3EFD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F27F4E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O.1</w:t>
            </w:r>
          </w:p>
        </w:tc>
        <w:tc>
          <w:tcPr>
            <w:tcW w:w="8391" w:type="dxa"/>
            <w:tcBorders>
              <w:top w:val="single" w:sz="4" w:space="0" w:color="auto"/>
              <w:left w:val="single" w:sz="4" w:space="0" w:color="auto"/>
              <w:bottom w:val="single" w:sz="4" w:space="0" w:color="auto"/>
              <w:right w:val="single" w:sz="4" w:space="0" w:color="auto"/>
            </w:tcBorders>
          </w:tcPr>
          <w:p w14:paraId="0AEA895A"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A.1/90 if Display Text supports icons as defined in record 1 of EF(IMG)) and x.y is the expected sequence number value)</w:t>
            </w:r>
          </w:p>
        </w:tc>
      </w:tr>
      <w:tr w:rsidR="001C5329" w:rsidRPr="00682CBF" w14:paraId="14052711"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63553D7"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O.2</w:t>
            </w:r>
          </w:p>
        </w:tc>
        <w:tc>
          <w:tcPr>
            <w:tcW w:w="8391" w:type="dxa"/>
            <w:tcBorders>
              <w:top w:val="single" w:sz="4" w:space="0" w:color="auto"/>
              <w:left w:val="single" w:sz="4" w:space="0" w:color="auto"/>
              <w:bottom w:val="single" w:sz="4" w:space="0" w:color="auto"/>
              <w:right w:val="single" w:sz="4" w:space="0" w:color="auto"/>
            </w:tcBorders>
          </w:tcPr>
          <w:p w14:paraId="06DE2A3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tests x.yA M ELSE tests x.yB M (where zz corresponds to the option relating to the command being tested (e.g. A.1/91 if Display Text supports icons as defined in record 2 of EF(IMG)) and x.y is the expected sequence number value)</w:t>
            </w:r>
          </w:p>
        </w:tc>
      </w:tr>
      <w:tr w:rsidR="001C5329" w:rsidRPr="00682CBF" w14:paraId="52246E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4B8706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O.3</w:t>
            </w:r>
          </w:p>
        </w:tc>
        <w:tc>
          <w:tcPr>
            <w:tcW w:w="8391" w:type="dxa"/>
            <w:tcBorders>
              <w:top w:val="single" w:sz="4" w:space="0" w:color="auto"/>
              <w:left w:val="single" w:sz="4" w:space="0" w:color="auto"/>
              <w:bottom w:val="single" w:sz="4" w:space="0" w:color="auto"/>
              <w:right w:val="single" w:sz="4" w:space="0" w:color="auto"/>
            </w:tcBorders>
          </w:tcPr>
          <w:p w14:paraId="52BDB06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void</w:t>
            </w:r>
          </w:p>
        </w:tc>
      </w:tr>
      <w:tr w:rsidR="001C5329" w:rsidRPr="00682CBF" w14:paraId="75AD756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5AB2E87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O.4</w:t>
            </w:r>
          </w:p>
        </w:tc>
        <w:tc>
          <w:tcPr>
            <w:tcW w:w="8391" w:type="dxa"/>
            <w:tcBorders>
              <w:top w:val="single" w:sz="4" w:space="0" w:color="auto"/>
              <w:left w:val="single" w:sz="4" w:space="0" w:color="auto"/>
              <w:bottom w:val="single" w:sz="4" w:space="0" w:color="auto"/>
              <w:right w:val="single" w:sz="4" w:space="0" w:color="auto"/>
            </w:tcBorders>
          </w:tcPr>
          <w:p w14:paraId="1C8D5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bl>
    <w:p w14:paraId="5EF5066D" w14:textId="77777777" w:rsidR="001C5329" w:rsidRDefault="001C5329" w:rsidP="00B05BAE">
      <w:pPr>
        <w:pStyle w:val="FP"/>
      </w:pPr>
    </w:p>
    <w:tbl>
      <w:tblPr>
        <w:tblW w:w="9411" w:type="dxa"/>
        <w:jc w:val="center"/>
        <w:tblLook w:val="04A0" w:firstRow="1" w:lastRow="0" w:firstColumn="1" w:lastColumn="0" w:noHBand="0" w:noVBand="1"/>
      </w:tblPr>
      <w:tblGrid>
        <w:gridCol w:w="1020"/>
        <w:gridCol w:w="8391"/>
      </w:tblGrid>
      <w:tr w:rsidR="001C5329" w:rsidRPr="00682CBF" w14:paraId="7EBBB3F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1089DA0"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TCEP001</w:t>
            </w:r>
          </w:p>
        </w:tc>
        <w:tc>
          <w:tcPr>
            <w:tcW w:w="8391" w:type="dxa"/>
            <w:tcBorders>
              <w:top w:val="single" w:sz="4" w:space="0" w:color="auto"/>
              <w:left w:val="single" w:sz="4" w:space="0" w:color="auto"/>
              <w:bottom w:val="single" w:sz="4" w:space="0" w:color="auto"/>
              <w:right w:val="single" w:sz="4" w:space="0" w:color="auto"/>
            </w:tcBorders>
          </w:tcPr>
          <w:p w14:paraId="0293E4C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A.1/84 THEN during the test execution; the display or the non-display of any alpha identifier; text string or icon shall be treated as successfully verified.</w:t>
            </w:r>
          </w:p>
        </w:tc>
      </w:tr>
      <w:tr w:rsidR="001C5329" w:rsidRPr="00682CBF" w14:paraId="301D0C07"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1F36A71"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TCEP002</w:t>
            </w:r>
          </w:p>
        </w:tc>
        <w:tc>
          <w:tcPr>
            <w:tcW w:w="8391" w:type="dxa"/>
            <w:tcBorders>
              <w:top w:val="single" w:sz="4" w:space="0" w:color="auto"/>
              <w:left w:val="single" w:sz="4" w:space="0" w:color="auto"/>
              <w:bottom w:val="single" w:sz="4" w:space="0" w:color="auto"/>
              <w:right w:val="single" w:sz="4" w:space="0" w:color="auto"/>
            </w:tcBorders>
          </w:tcPr>
          <w:p w14:paraId="72473083"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NOT A.1/85 THEN the terminal may open the channel without explicit confirmation by the user.</w:t>
            </w:r>
          </w:p>
        </w:tc>
      </w:tr>
      <w:tr w:rsidR="001C5329" w:rsidRPr="00682CBF" w14:paraId="59B9734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65632B74"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TCEP003</w:t>
            </w:r>
          </w:p>
        </w:tc>
        <w:tc>
          <w:tcPr>
            <w:tcW w:w="8391" w:type="dxa"/>
            <w:tcBorders>
              <w:top w:val="single" w:sz="4" w:space="0" w:color="auto"/>
              <w:left w:val="single" w:sz="4" w:space="0" w:color="auto"/>
              <w:bottom w:val="single" w:sz="4" w:space="0" w:color="auto"/>
              <w:right w:val="single" w:sz="4" w:space="0" w:color="auto"/>
            </w:tcBorders>
          </w:tcPr>
          <w:p w14:paraId="2886E2D9"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1C5329" w:rsidRPr="00682CBF" w14:paraId="1560685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3A883978"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z w:val="16"/>
                <w:szCs w:val="16"/>
              </w:rPr>
              <w:t>TCEP004</w:t>
            </w:r>
          </w:p>
        </w:tc>
        <w:tc>
          <w:tcPr>
            <w:tcW w:w="8391" w:type="dxa"/>
            <w:tcBorders>
              <w:top w:val="single" w:sz="4" w:space="0" w:color="auto"/>
              <w:left w:val="single" w:sz="4" w:space="0" w:color="auto"/>
              <w:bottom w:val="single" w:sz="4" w:space="0" w:color="auto"/>
              <w:right w:val="single" w:sz="4" w:space="0" w:color="auto"/>
            </w:tcBorders>
          </w:tcPr>
          <w:p w14:paraId="17117FC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A.1/183 is supported; in addition to the test case initial conditions; any specific information or particular UE configurations required to ensure that the UE suspends the UICC in eDRX shall be provided by the UE manufacturer</w:t>
            </w:r>
          </w:p>
        </w:tc>
      </w:tr>
    </w:tbl>
    <w:p w14:paraId="24C714F7" w14:textId="77777777" w:rsidR="001C5329" w:rsidRDefault="001C5329" w:rsidP="00B05BAE">
      <w:pPr>
        <w:pStyle w:val="FP"/>
      </w:pPr>
    </w:p>
    <w:tbl>
      <w:tblPr>
        <w:tblW w:w="9410" w:type="dxa"/>
        <w:jc w:val="center"/>
        <w:tblLook w:val="04A0" w:firstRow="1" w:lastRow="0" w:firstColumn="1" w:lastColumn="0" w:noHBand="0" w:noVBand="1"/>
      </w:tblPr>
      <w:tblGrid>
        <w:gridCol w:w="1020"/>
        <w:gridCol w:w="4195"/>
        <w:gridCol w:w="4195"/>
      </w:tblGrid>
      <w:tr w:rsidR="001C5329" w:rsidRPr="00682CBF" w14:paraId="1C84EB6D"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E90748E" w14:textId="77777777" w:rsidR="00252629" w:rsidRPr="00682CBF" w:rsidRDefault="00252629" w:rsidP="00DF34BE">
            <w:pPr>
              <w:pStyle w:val="TAL"/>
              <w:keepNext w:val="0"/>
              <w:keepLines w:val="0"/>
              <w:widowControl w:val="0"/>
              <w:rPr>
                <w:rFonts w:cs="Arial"/>
                <w:sz w:val="16"/>
                <w:szCs w:val="16"/>
              </w:rPr>
            </w:pPr>
            <w:r w:rsidRPr="00682CBF">
              <w:rPr>
                <w:rFonts w:cs="Arial"/>
                <w:snapToGrid w:val="0"/>
                <w:sz w:val="16"/>
                <w:szCs w:val="16"/>
              </w:rPr>
              <w:t>AER001</w:t>
            </w:r>
          </w:p>
        </w:tc>
        <w:tc>
          <w:tcPr>
            <w:tcW w:w="4195" w:type="dxa"/>
            <w:tcBorders>
              <w:top w:val="single" w:sz="4" w:space="0" w:color="auto"/>
              <w:left w:val="single" w:sz="4" w:space="0" w:color="auto"/>
              <w:bottom w:val="single" w:sz="4" w:space="0" w:color="auto"/>
              <w:right w:val="single" w:sz="4" w:space="0" w:color="auto"/>
            </w:tcBorders>
          </w:tcPr>
          <w:p w14:paraId="76D42AF9" w14:textId="35D5E2F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6.1) ELSE A</w:t>
            </w:r>
          </w:p>
        </w:tc>
        <w:tc>
          <w:tcPr>
            <w:tcW w:w="4195" w:type="dxa"/>
            <w:tcBorders>
              <w:top w:val="single" w:sz="4" w:space="0" w:color="auto"/>
              <w:left w:val="single" w:sz="4" w:space="0" w:color="auto"/>
              <w:bottom w:val="single" w:sz="4" w:space="0" w:color="auto"/>
              <w:right w:val="single" w:sz="4" w:space="0" w:color="auto"/>
            </w:tcBorders>
          </w:tcPr>
          <w:p w14:paraId="448185E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35576DD6"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72F070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AER002</w:t>
            </w:r>
          </w:p>
        </w:tc>
        <w:tc>
          <w:tcPr>
            <w:tcW w:w="4195" w:type="dxa"/>
            <w:tcBorders>
              <w:top w:val="single" w:sz="4" w:space="0" w:color="auto"/>
              <w:left w:val="single" w:sz="4" w:space="0" w:color="auto"/>
              <w:bottom w:val="single" w:sz="4" w:space="0" w:color="auto"/>
              <w:right w:val="single" w:sz="4" w:space="0" w:color="auto"/>
            </w:tcBorders>
          </w:tcPr>
          <w:p w14:paraId="722D4852"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OR A.1/173) AND (A.1/134 OR A.1/64))) THEN R(27.22.7.4 Seq. 1.2) ELSE A</w:t>
            </w:r>
          </w:p>
        </w:tc>
        <w:tc>
          <w:tcPr>
            <w:tcW w:w="4195" w:type="dxa"/>
            <w:tcBorders>
              <w:top w:val="single" w:sz="4" w:space="0" w:color="auto"/>
              <w:left w:val="single" w:sz="4" w:space="0" w:color="auto"/>
              <w:bottom w:val="single" w:sz="4" w:space="0" w:color="auto"/>
              <w:right w:val="single" w:sz="4" w:space="0" w:color="auto"/>
            </w:tcBorders>
          </w:tcPr>
          <w:p w14:paraId="4E3C55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OR pc_NB) AND (O_GERAN OR O_UTRAN)</w:t>
            </w:r>
          </w:p>
        </w:tc>
      </w:tr>
      <w:tr w:rsidR="001C5329" w:rsidRPr="00682CBF" w14:paraId="5DBB41FE"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E151325"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AER003</w:t>
            </w:r>
          </w:p>
        </w:tc>
        <w:tc>
          <w:tcPr>
            <w:tcW w:w="4195" w:type="dxa"/>
            <w:tcBorders>
              <w:top w:val="single" w:sz="4" w:space="0" w:color="auto"/>
              <w:left w:val="single" w:sz="4" w:space="0" w:color="auto"/>
              <w:bottom w:val="single" w:sz="4" w:space="0" w:color="auto"/>
              <w:right w:val="single" w:sz="4" w:space="0" w:color="auto"/>
            </w:tcBorders>
          </w:tcPr>
          <w:p w14:paraId="598C1B6D" w14:textId="620551DE"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1.17) ELSE A</w:t>
            </w:r>
          </w:p>
        </w:tc>
        <w:tc>
          <w:tcPr>
            <w:tcW w:w="4195" w:type="dxa"/>
            <w:tcBorders>
              <w:top w:val="single" w:sz="4" w:space="0" w:color="auto"/>
              <w:left w:val="single" w:sz="4" w:space="0" w:color="auto"/>
              <w:bottom w:val="single" w:sz="4" w:space="0" w:color="auto"/>
              <w:right w:val="single" w:sz="4" w:space="0" w:color="auto"/>
            </w:tcBorders>
          </w:tcPr>
          <w:p w14:paraId="6F050C25"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6955E5BA"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A7EB4E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AER004</w:t>
            </w:r>
          </w:p>
        </w:tc>
        <w:tc>
          <w:tcPr>
            <w:tcW w:w="4195" w:type="dxa"/>
            <w:tcBorders>
              <w:top w:val="single" w:sz="4" w:space="0" w:color="auto"/>
              <w:left w:val="single" w:sz="4" w:space="0" w:color="auto"/>
              <w:bottom w:val="single" w:sz="4" w:space="0" w:color="auto"/>
              <w:right w:val="single" w:sz="4" w:space="0" w:color="auto"/>
            </w:tcBorders>
          </w:tcPr>
          <w:p w14:paraId="39EDE8C4" w14:textId="76667E9B" w:rsidR="00252629" w:rsidRPr="00682CBF" w:rsidRDefault="00252629" w:rsidP="00DF34BE">
            <w:pPr>
              <w:pStyle w:val="TAL"/>
              <w:keepNext w:val="0"/>
              <w:keepLines w:val="0"/>
              <w:widowControl w:val="0"/>
              <w:rPr>
                <w:rFonts w:cs="Arial"/>
                <w:sz w:val="16"/>
                <w:szCs w:val="16"/>
              </w:rPr>
            </w:pPr>
            <w:r w:rsidRPr="00682CBF">
              <w:rPr>
                <w:rFonts w:cs="Arial"/>
                <w:sz w:val="16"/>
                <w:szCs w:val="16"/>
              </w:rPr>
              <w:t>IF ((A.1/132 OR A.1/133) AND (A.1/134 OR A.1/64))) THEN R(</w:t>
            </w:r>
            <w:r w:rsidR="008D6E37">
              <w:rPr>
                <w:rFonts w:cs="Arial"/>
                <w:sz w:val="16"/>
                <w:szCs w:val="16"/>
              </w:rPr>
              <w:t>10.4</w:t>
            </w:r>
            <w:r w:rsidRPr="00682CBF">
              <w:rPr>
                <w:rFonts w:cs="Arial"/>
                <w:sz w:val="16"/>
                <w:szCs w:val="16"/>
              </w:rPr>
              <w:t>.15 Seq. 1.14) ELSE A</w:t>
            </w:r>
          </w:p>
        </w:tc>
        <w:tc>
          <w:tcPr>
            <w:tcW w:w="4195" w:type="dxa"/>
            <w:tcBorders>
              <w:top w:val="single" w:sz="4" w:space="0" w:color="auto"/>
              <w:left w:val="single" w:sz="4" w:space="0" w:color="auto"/>
              <w:bottom w:val="single" w:sz="4" w:space="0" w:color="auto"/>
              <w:right w:val="single" w:sz="4" w:space="0" w:color="auto"/>
            </w:tcBorders>
          </w:tcPr>
          <w:p w14:paraId="7707768D"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(pc_BIP_eFDD OR pc_BIP_eTDD) AND (O_UTRAN OR O_GERAN)</w:t>
            </w:r>
          </w:p>
        </w:tc>
      </w:tr>
      <w:tr w:rsidR="001C5329" w:rsidRPr="00682CBF" w14:paraId="2B9367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04B114F9"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AER005</w:t>
            </w:r>
          </w:p>
        </w:tc>
        <w:tc>
          <w:tcPr>
            <w:tcW w:w="4195" w:type="dxa"/>
            <w:tcBorders>
              <w:top w:val="single" w:sz="4" w:space="0" w:color="auto"/>
              <w:left w:val="single" w:sz="4" w:space="0" w:color="auto"/>
              <w:bottom w:val="single" w:sz="4" w:space="0" w:color="auto"/>
              <w:right w:val="single" w:sz="4" w:space="0" w:color="auto"/>
            </w:tcBorders>
          </w:tcPr>
          <w:p w14:paraId="187E3C3F" w14:textId="11622D7A"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 xml:space="preserve">.27.6; Seq. </w:t>
            </w:r>
            <w:r w:rsidRPr="00682CBF">
              <w:rPr>
                <w:rFonts w:cs="Arial"/>
                <w:sz w:val="16"/>
                <w:szCs w:val="16"/>
              </w:rPr>
              <w:lastRenderedPageBreak/>
              <w:t>6.4) ELSE A</w:t>
            </w:r>
          </w:p>
        </w:tc>
        <w:tc>
          <w:tcPr>
            <w:tcW w:w="4195" w:type="dxa"/>
            <w:tcBorders>
              <w:top w:val="single" w:sz="4" w:space="0" w:color="auto"/>
              <w:left w:val="single" w:sz="4" w:space="0" w:color="auto"/>
              <w:bottom w:val="single" w:sz="4" w:space="0" w:color="auto"/>
              <w:right w:val="single" w:sz="4" w:space="0" w:color="auto"/>
            </w:tcBorders>
          </w:tcPr>
          <w:p w14:paraId="3DDA01AC"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lastRenderedPageBreak/>
              <w:t>-- (O_BIP_GPRS AND O_UDP) AND (pc_BIP_eFDD OR pc_BIP_eTDD) AND (O_UTRAN OR O_GERAN)</w:t>
            </w:r>
          </w:p>
        </w:tc>
      </w:tr>
      <w:tr w:rsidR="001C5329" w:rsidRPr="00682CBF" w14:paraId="030F39E9"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74537BA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AER006</w:t>
            </w:r>
          </w:p>
        </w:tc>
        <w:tc>
          <w:tcPr>
            <w:tcW w:w="4195" w:type="dxa"/>
            <w:tcBorders>
              <w:top w:val="single" w:sz="4" w:space="0" w:color="auto"/>
              <w:left w:val="single" w:sz="4" w:space="0" w:color="auto"/>
              <w:bottom w:val="single" w:sz="4" w:space="0" w:color="auto"/>
              <w:right w:val="single" w:sz="4" w:space="0" w:color="auto"/>
            </w:tcBorders>
          </w:tcPr>
          <w:p w14:paraId="41BAF441" w14:textId="6E9A5854"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6.3) ELSE A</w:t>
            </w:r>
          </w:p>
        </w:tc>
        <w:tc>
          <w:tcPr>
            <w:tcW w:w="4195" w:type="dxa"/>
            <w:tcBorders>
              <w:top w:val="single" w:sz="4" w:space="0" w:color="auto"/>
              <w:left w:val="single" w:sz="4" w:space="0" w:color="auto"/>
              <w:bottom w:val="single" w:sz="4" w:space="0" w:color="auto"/>
              <w:right w:val="single" w:sz="4" w:space="0" w:color="auto"/>
            </w:tcBorders>
          </w:tcPr>
          <w:p w14:paraId="3C394BF0"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62828F93"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43B7DEE6"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AER007</w:t>
            </w:r>
          </w:p>
        </w:tc>
        <w:tc>
          <w:tcPr>
            <w:tcW w:w="4195" w:type="dxa"/>
            <w:tcBorders>
              <w:top w:val="single" w:sz="4" w:space="0" w:color="auto"/>
              <w:left w:val="single" w:sz="4" w:space="0" w:color="auto"/>
              <w:bottom w:val="single" w:sz="4" w:space="0" w:color="auto"/>
              <w:right w:val="single" w:sz="4" w:space="0" w:color="auto"/>
            </w:tcBorders>
          </w:tcPr>
          <w:p w14:paraId="7FEEF18C" w14:textId="2FC9EC61"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.27.6; Seq. 6.5) ELSE A</w:t>
            </w:r>
          </w:p>
        </w:tc>
        <w:tc>
          <w:tcPr>
            <w:tcW w:w="4195" w:type="dxa"/>
            <w:tcBorders>
              <w:top w:val="single" w:sz="4" w:space="0" w:color="auto"/>
              <w:left w:val="single" w:sz="4" w:space="0" w:color="auto"/>
              <w:bottom w:val="single" w:sz="4" w:space="0" w:color="auto"/>
              <w:right w:val="single" w:sz="4" w:space="0" w:color="auto"/>
            </w:tcBorders>
          </w:tcPr>
          <w:p w14:paraId="0CB57974"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r w:rsidR="001C5329" w:rsidRPr="00682CBF" w14:paraId="43194C05" w14:textId="77777777" w:rsidTr="00B05BAE">
        <w:trPr>
          <w:jc w:val="center"/>
        </w:trPr>
        <w:tc>
          <w:tcPr>
            <w:tcW w:w="1020" w:type="dxa"/>
            <w:tcBorders>
              <w:top w:val="single" w:sz="4" w:space="0" w:color="auto"/>
              <w:left w:val="single" w:sz="4" w:space="0" w:color="auto"/>
              <w:bottom w:val="single" w:sz="4" w:space="0" w:color="auto"/>
              <w:right w:val="single" w:sz="4" w:space="0" w:color="auto"/>
            </w:tcBorders>
          </w:tcPr>
          <w:p w14:paraId="2A1D88C2" w14:textId="77777777" w:rsidR="00252629" w:rsidRPr="00682CBF" w:rsidRDefault="00252629" w:rsidP="00DF34BE">
            <w:pPr>
              <w:pStyle w:val="TAL"/>
              <w:keepNext w:val="0"/>
              <w:keepLines w:val="0"/>
              <w:widowControl w:val="0"/>
              <w:rPr>
                <w:rFonts w:cs="Arial"/>
                <w:snapToGrid w:val="0"/>
                <w:sz w:val="16"/>
                <w:szCs w:val="16"/>
              </w:rPr>
            </w:pPr>
            <w:r w:rsidRPr="00682CBF">
              <w:rPr>
                <w:rFonts w:cs="Arial"/>
                <w:snapToGrid w:val="0"/>
                <w:sz w:val="16"/>
                <w:szCs w:val="16"/>
              </w:rPr>
              <w:t>AER008</w:t>
            </w:r>
          </w:p>
        </w:tc>
        <w:tc>
          <w:tcPr>
            <w:tcW w:w="4195" w:type="dxa"/>
            <w:tcBorders>
              <w:top w:val="single" w:sz="4" w:space="0" w:color="auto"/>
              <w:left w:val="single" w:sz="4" w:space="0" w:color="auto"/>
              <w:bottom w:val="single" w:sz="4" w:space="0" w:color="auto"/>
              <w:right w:val="single" w:sz="4" w:space="0" w:color="auto"/>
            </w:tcBorders>
          </w:tcPr>
          <w:p w14:paraId="4A144C5F" w14:textId="12614335" w:rsidR="00252629" w:rsidRPr="00682CBF" w:rsidRDefault="00252629" w:rsidP="00DF34BE">
            <w:pPr>
              <w:pStyle w:val="TAL"/>
              <w:keepNext w:val="0"/>
              <w:keepLines w:val="0"/>
              <w:widowControl w:val="0"/>
              <w:rPr>
                <w:rFonts w:cs="Arial"/>
                <w:sz w:val="16"/>
                <w:szCs w:val="16"/>
              </w:rPr>
            </w:pPr>
            <w:r w:rsidRPr="00682CBF">
              <w:rPr>
                <w:rFonts w:cs="Arial"/>
                <w:sz w:val="16"/>
                <w:szCs w:val="16"/>
              </w:rPr>
              <w:t>IF ((A.1/21 AND A.1/17) AND ((A.1/132 OR A.1/133) AND (A.1/134 OR A.1/64))) THEN R(</w:t>
            </w:r>
            <w:r w:rsidR="008D6E37">
              <w:rPr>
                <w:rFonts w:cs="Arial"/>
                <w:sz w:val="16"/>
                <w:szCs w:val="16"/>
              </w:rPr>
              <w:t>10.4</w:t>
            </w:r>
            <w:r w:rsidRPr="00682CBF">
              <w:rPr>
                <w:rFonts w:cs="Arial"/>
                <w:sz w:val="16"/>
                <w:szCs w:val="16"/>
              </w:rPr>
              <w:t>.29; Seq. 1.2) ELSE A</w:t>
            </w:r>
          </w:p>
        </w:tc>
        <w:tc>
          <w:tcPr>
            <w:tcW w:w="4195" w:type="dxa"/>
            <w:tcBorders>
              <w:top w:val="single" w:sz="4" w:space="0" w:color="auto"/>
              <w:left w:val="single" w:sz="4" w:space="0" w:color="auto"/>
              <w:bottom w:val="single" w:sz="4" w:space="0" w:color="auto"/>
              <w:right w:val="single" w:sz="4" w:space="0" w:color="auto"/>
            </w:tcBorders>
          </w:tcPr>
          <w:p w14:paraId="07C2C6CF" w14:textId="77777777" w:rsidR="00252629" w:rsidRPr="00682CBF" w:rsidRDefault="00252629" w:rsidP="00DF34BE">
            <w:pPr>
              <w:pStyle w:val="TAL"/>
              <w:keepNext w:val="0"/>
              <w:keepLines w:val="0"/>
              <w:widowControl w:val="0"/>
              <w:rPr>
                <w:rFonts w:cs="Arial"/>
                <w:sz w:val="16"/>
                <w:szCs w:val="16"/>
              </w:rPr>
            </w:pPr>
            <w:r w:rsidRPr="00682CBF">
              <w:rPr>
                <w:rFonts w:cs="Arial"/>
                <w:sz w:val="16"/>
                <w:szCs w:val="16"/>
              </w:rPr>
              <w:t>-- (O_BIP_GPRS AND O_UDP) AND (pc_BIP_eFDD OR pc_BIP_eTDD) AND (O_UTRAN OR O_GERAN)</w:t>
            </w:r>
          </w:p>
        </w:tc>
      </w:tr>
    </w:tbl>
    <w:p w14:paraId="179BF3B1" w14:textId="77777777" w:rsidR="00252629" w:rsidRPr="00682CBF" w:rsidRDefault="00252629" w:rsidP="00252629">
      <w:pPr>
        <w:widowControl w:val="0"/>
        <w:spacing w:after="0"/>
        <w:rPr>
          <w:rFonts w:ascii="Arial" w:hAnsi="Arial" w:cs="Arial"/>
          <w:sz w:val="16"/>
          <w:szCs w:val="16"/>
        </w:rPr>
      </w:pPr>
    </w:p>
    <w:p w14:paraId="54E08EB6" w14:textId="77777777" w:rsidR="00252629" w:rsidRPr="006C1F26" w:rsidRDefault="00252629" w:rsidP="00252629">
      <w:pPr>
        <w:keepNext/>
        <w:keepLines/>
        <w:pageBreakBefore/>
        <w:pBdr>
          <w:top w:val="single" w:sz="12" w:space="3" w:color="auto"/>
        </w:pBdr>
        <w:spacing w:before="240"/>
        <w:ind w:left="851" w:hanging="851"/>
        <w:outlineLvl w:val="0"/>
        <w:rPr>
          <w:rFonts w:ascii="Arial" w:hAnsi="Arial"/>
          <w:sz w:val="36"/>
        </w:rPr>
        <w:sectPr w:rsidR="00252629" w:rsidRPr="006C1F26" w:rsidSect="00252629">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45CFCBE9" w14:textId="77777777" w:rsidR="00252629" w:rsidRDefault="00252629" w:rsidP="00252629">
      <w:pPr>
        <w:pStyle w:val="Heading1"/>
      </w:pPr>
      <w:bookmarkStart w:id="160" w:name="_Toc178929343"/>
      <w:bookmarkStart w:id="161" w:name="_Toc183489371"/>
      <w:bookmarkStart w:id="162" w:name="_Toc58494983"/>
      <w:bookmarkStart w:id="163" w:name="_Toc103688302"/>
      <w:bookmarkEnd w:id="155"/>
      <w:r>
        <w:lastRenderedPageBreak/>
        <w:t>4</w:t>
      </w:r>
      <w:r>
        <w:tab/>
        <w:t>Test environment</w:t>
      </w:r>
      <w:bookmarkEnd w:id="160"/>
      <w:bookmarkEnd w:id="161"/>
    </w:p>
    <w:p w14:paraId="4FCE83C8" w14:textId="77777777" w:rsidR="00252629" w:rsidRPr="004133E0" w:rsidRDefault="00252629" w:rsidP="00252629">
      <w:pPr>
        <w:pStyle w:val="Heading2"/>
      </w:pPr>
      <w:bookmarkStart w:id="164" w:name="_Toc178929344"/>
      <w:bookmarkStart w:id="165" w:name="_Toc183489372"/>
      <w:r w:rsidRPr="004133E0">
        <w:t>4.0</w:t>
      </w:r>
      <w:r w:rsidRPr="004133E0">
        <w:tab/>
        <w:t>General Test purpose</w:t>
      </w:r>
      <w:bookmarkEnd w:id="164"/>
      <w:bookmarkEnd w:id="165"/>
    </w:p>
    <w:p w14:paraId="40A27D34" w14:textId="77777777" w:rsidR="00252629" w:rsidRDefault="00252629" w:rsidP="00252629">
      <w:r w:rsidRPr="00406F8C">
        <w:t>Testing of functional conformance to USIM Application Toolkit commands, including proactive UICC commands</w:t>
      </w:r>
      <w:r>
        <w:t xml:space="preserve"> when implemented on a nrUSIM</w:t>
      </w:r>
      <w:r w:rsidRPr="00406F8C">
        <w:t>.</w:t>
      </w:r>
    </w:p>
    <w:p w14:paraId="34A9FCCC" w14:textId="77777777" w:rsidR="00252629" w:rsidRPr="00406F8C" w:rsidRDefault="00252629" w:rsidP="00252629">
      <w:r w:rsidRPr="00406F8C">
        <w:t>All facilities given by the TERMINAL PROFILE as supported, for which tests exist in the present document, shall be</w:t>
      </w:r>
      <w:r>
        <w:t xml:space="preserve"> </w:t>
      </w:r>
      <w:r w:rsidRPr="00406F8C">
        <w:t>tested.</w:t>
      </w:r>
      <w:r>
        <w:t xml:space="preserve"> </w:t>
      </w:r>
      <w:r w:rsidRPr="00406F8C">
        <w:t>Many of the proactive UICC commands include an alpha identifier data object. This is intended to be a short one</w:t>
      </w:r>
      <w:r>
        <w:t>-</w:t>
      </w:r>
      <w:r w:rsidRPr="00406F8C">
        <w:t xml:space="preserve"> or two</w:t>
      </w:r>
      <w:r>
        <w:t>-</w:t>
      </w:r>
      <w:r w:rsidRPr="00406F8C">
        <w:t>word identifier for the ME to optionally display on the screen along with any other indications, at the same time as th</w:t>
      </w:r>
      <w:r>
        <w:t xml:space="preserve">e </w:t>
      </w:r>
      <w:r w:rsidRPr="00406F8C">
        <w:t>ME performs the UICC command.</w:t>
      </w:r>
    </w:p>
    <w:p w14:paraId="7853EDD4" w14:textId="48BF85FE" w:rsidR="00252629" w:rsidRPr="00406F8C" w:rsidRDefault="00252629" w:rsidP="00252629">
      <w:pPr>
        <w:pStyle w:val="NO"/>
      </w:pPr>
      <w:r w:rsidRPr="00406F8C">
        <w:t>N</w:t>
      </w:r>
      <w:r w:rsidR="008804FB">
        <w:t>OTE</w:t>
      </w:r>
      <w:r w:rsidRPr="00406F8C">
        <w:t>:</w:t>
      </w:r>
      <w:r>
        <w:tab/>
      </w:r>
      <w:r w:rsidRPr="00406F8C">
        <w:t xml:space="preserve">The sequence of USIM Application Toolkit commands </w:t>
      </w:r>
      <w:r>
        <w:t>is</w:t>
      </w:r>
      <w:r w:rsidRPr="00406F8C">
        <w:t xml:space="preserve"> specific to the Toolkit Application being</w:t>
      </w:r>
      <w:r>
        <w:t xml:space="preserve"> </w:t>
      </w:r>
      <w:r w:rsidRPr="00406F8C">
        <w:t xml:space="preserve">executed within the </w:t>
      </w:r>
      <w:r>
        <w:t>nrUSIM</w:t>
      </w:r>
      <w:r w:rsidRPr="00406F8C">
        <w:t>, hence sequential testing of commands is not possible. The testing will</w:t>
      </w:r>
      <w:r>
        <w:t xml:space="preserve"> </w:t>
      </w:r>
      <w:r w:rsidRPr="00406F8C">
        <w:t>therefore have to be performed on a command</w:t>
      </w:r>
      <w:r>
        <w:t>-</w:t>
      </w:r>
      <w:r w:rsidRPr="00406F8C">
        <w:t>by</w:t>
      </w:r>
      <w:r>
        <w:t>-</w:t>
      </w:r>
      <w:r w:rsidRPr="00406F8C">
        <w:t>command basis</w:t>
      </w:r>
      <w:r>
        <w:t xml:space="preserve"> controlled by the TT.</w:t>
      </w:r>
    </w:p>
    <w:p w14:paraId="46D7E868" w14:textId="77777777" w:rsidR="00252629" w:rsidRPr="001D4BBD" w:rsidRDefault="00252629" w:rsidP="00252629">
      <w:pPr>
        <w:keepNext/>
        <w:keepLines/>
        <w:spacing w:before="180"/>
        <w:ind w:left="1134" w:hanging="1134"/>
        <w:outlineLvl w:val="1"/>
        <w:rPr>
          <w:rFonts w:ascii="Arial" w:hAnsi="Arial"/>
          <w:sz w:val="32"/>
        </w:rPr>
      </w:pPr>
      <w:r w:rsidRPr="001D4BBD">
        <w:rPr>
          <w:rFonts w:ascii="Arial" w:hAnsi="Arial"/>
          <w:sz w:val="32"/>
        </w:rPr>
        <w:t>4.1</w:t>
      </w:r>
      <w:r w:rsidRPr="001D4BBD">
        <w:rPr>
          <w:rFonts w:ascii="Arial" w:hAnsi="Arial"/>
          <w:sz w:val="32"/>
        </w:rPr>
        <w:tab/>
        <w:t>Test environment</w:t>
      </w:r>
      <w:bookmarkEnd w:id="162"/>
      <w:r w:rsidRPr="001D4BBD">
        <w:rPr>
          <w:rFonts w:ascii="Arial" w:hAnsi="Arial"/>
          <w:sz w:val="32"/>
        </w:rPr>
        <w:t xml:space="preserve"> description</w:t>
      </w:r>
      <w:bookmarkEnd w:id="163"/>
    </w:p>
    <w:p w14:paraId="63FBCA80" w14:textId="77777777" w:rsidR="00252629" w:rsidRPr="001D4BBD" w:rsidRDefault="00252629" w:rsidP="00252629">
      <w:pPr>
        <w:pStyle w:val="Heading3"/>
      </w:pPr>
      <w:bookmarkStart w:id="166" w:name="_Toc103688303"/>
      <w:bookmarkStart w:id="167" w:name="_Toc152151226"/>
      <w:bookmarkStart w:id="168" w:name="_Toc178929345"/>
      <w:bookmarkStart w:id="169" w:name="_Toc183489373"/>
      <w:r w:rsidRPr="001D4BBD">
        <w:t>4.1.1</w:t>
      </w:r>
      <w:r w:rsidRPr="001D4BBD">
        <w:tab/>
        <w:t>General test environment</w:t>
      </w:r>
      <w:bookmarkEnd w:id="166"/>
      <w:bookmarkEnd w:id="167"/>
      <w:bookmarkEnd w:id="168"/>
      <w:bookmarkEnd w:id="169"/>
    </w:p>
    <w:p w14:paraId="4D947FD8" w14:textId="77777777" w:rsidR="00252629" w:rsidRPr="001D4BBD" w:rsidRDefault="00252629" w:rsidP="00252629">
      <w:r w:rsidRPr="001D4BBD">
        <w:t>Without having the UICC-Terminal interface accessible a direct verification of APDU/data timing and contents is not possible. Thus, alternative implementations and methods will be used to provide sufficient confidence in the result obtained. The present document will not specify an authoritative test environment. The following figure shows a test environment that allows the verification of test results for UEs with an integrated and not removable UICC/USIM (nrUSIM).</w:t>
      </w:r>
    </w:p>
    <w:p w14:paraId="54F95829" w14:textId="77777777" w:rsidR="00252629" w:rsidRPr="001D4BBD" w:rsidRDefault="00252629" w:rsidP="00252629">
      <w:r w:rsidRPr="001D4BBD">
        <w:t>Without having the UICC-Terminal interface accessible, a direct verification of APDU or data contents is not possible. The present document shall provide a test environment and test methods that allow the verification of test results for UEs with an integrated and not removable UICC/USIM (nrUSIM).</w:t>
      </w:r>
    </w:p>
    <w:p w14:paraId="7CB7FCCD" w14:textId="77777777" w:rsidR="00252629" w:rsidRPr="001D4BBD" w:rsidRDefault="00F331E1" w:rsidP="00252629">
      <w:pPr>
        <w:pStyle w:val="TH"/>
      </w:pPr>
      <w:r w:rsidRPr="001D4BBD">
        <w:rPr>
          <w:noProof/>
        </w:rPr>
        <w:object w:dxaOrig="7321" w:dyaOrig="4276" w14:anchorId="15FAA85F">
          <v:shape id="_x0000_i1026" type="#_x0000_t75" alt="" style="width:404.2pt;height:239.25pt;mso-width-percent:0;mso-height-percent:0;mso-width-percent:0;mso-height-percent:0" o:ole="">
            <v:imagedata r:id="rId13" o:title=""/>
          </v:shape>
          <o:OLEObject Type="Embed" ProgID="Visio.Drawing.15" ShapeID="_x0000_i1026" DrawAspect="Content" ObjectID="_1794396596" r:id="rId14"/>
        </w:object>
      </w:r>
    </w:p>
    <w:p w14:paraId="396A317E" w14:textId="77777777" w:rsidR="00252629" w:rsidRPr="001D4BBD" w:rsidRDefault="00252629" w:rsidP="00252629">
      <w:pPr>
        <w:pStyle w:val="TF"/>
      </w:pPr>
      <w:r w:rsidRPr="001D4BBD">
        <w:t>Figure 4.1: General test environment</w:t>
      </w:r>
    </w:p>
    <w:p w14:paraId="39F993B4" w14:textId="77777777" w:rsidR="00252629" w:rsidRPr="001D4BBD" w:rsidRDefault="00252629" w:rsidP="00252629">
      <w:r w:rsidRPr="001D4BBD">
        <w:t>Figure 4.1 gives an overview on how a test case shall be executed.</w:t>
      </w:r>
    </w:p>
    <w:p w14:paraId="36A42D91" w14:textId="77777777" w:rsidR="00252629" w:rsidRPr="001D4BBD" w:rsidRDefault="00252629" w:rsidP="00252629">
      <w:r w:rsidRPr="001D4BBD">
        <w:t>Based on the identified test purpose and the related conformance requirements an appropriate test sequence is defined. The test itself can be split into three phases:</w:t>
      </w:r>
    </w:p>
    <w:p w14:paraId="5374F0F6" w14:textId="40503D75" w:rsidR="00252629" w:rsidRPr="001D4BBD" w:rsidRDefault="00C86AAA" w:rsidP="00C86AAA">
      <w:pPr>
        <w:pStyle w:val="B10"/>
      </w:pPr>
      <w:r>
        <w:t>-</w:t>
      </w:r>
      <w:r>
        <w:tab/>
      </w:r>
      <w:r w:rsidR="00252629" w:rsidRPr="001D4BBD">
        <w:t>In the preparation phase the initial set-up for the test case is performed. Test specific data is transferred to the nrUSIM. E.g. by provisioning a test specific profile</w:t>
      </w:r>
      <w:r w:rsidR="00E90DE8">
        <w:t xml:space="preserve"> compliant to the TCA </w:t>
      </w:r>
      <w:r w:rsidR="00E90DE8" w:rsidRPr="006C1F26">
        <w:t>eUICC Profile Package: Interoperable Format Technical Specification</w:t>
      </w:r>
      <w:r w:rsidR="00E90DE8">
        <w:t> </w:t>
      </w:r>
      <w:r w:rsidR="001842A0">
        <w:t>[18]</w:t>
      </w:r>
      <w:r w:rsidR="00252629">
        <w:rPr>
          <w:lang w:val="en-US"/>
        </w:rPr>
        <w:t>, provisioning test specific proactive command data</w:t>
      </w:r>
      <w:r w:rsidR="00E90DE8">
        <w:rPr>
          <w:lang w:val="en-US"/>
        </w:rPr>
        <w:t>,</w:t>
      </w:r>
      <w:r w:rsidR="00252629">
        <w:rPr>
          <w:lang w:val="en-US"/>
        </w:rPr>
        <w:t xml:space="preserve"> etc</w:t>
      </w:r>
      <w:r w:rsidR="00252629" w:rsidRPr="001D4BBD">
        <w:t>.</w:t>
      </w:r>
      <w:r w:rsidR="00E90DE8">
        <w:t>.</w:t>
      </w:r>
    </w:p>
    <w:p w14:paraId="484CECAD" w14:textId="15990D9F" w:rsidR="00252629" w:rsidRPr="001D4BBD" w:rsidRDefault="00C86AAA" w:rsidP="00C86AAA">
      <w:pPr>
        <w:pStyle w:val="B10"/>
      </w:pPr>
      <w:r>
        <w:lastRenderedPageBreak/>
        <w:t>-</w:t>
      </w:r>
      <w:r>
        <w:tab/>
      </w:r>
      <w:r w:rsidR="00252629" w:rsidRPr="001D4BBD">
        <w:t>In the execution phase the test procedure is performed. It has to be ensured that all steps defined in the test procedure are executed and that they are executed in order. The data generated during this execution is stored in the TT and/or test EFs in the file system within the nrUICC.</w:t>
      </w:r>
    </w:p>
    <w:p w14:paraId="4A20847C" w14:textId="4EE05186" w:rsidR="00252629" w:rsidRPr="001D4BBD" w:rsidRDefault="00C86AAA" w:rsidP="00C86AAA">
      <w:pPr>
        <w:pStyle w:val="B10"/>
      </w:pPr>
      <w:r>
        <w:t>-</w:t>
      </w:r>
      <w:r>
        <w:tab/>
      </w:r>
      <w:r w:rsidR="00252629" w:rsidRPr="001D4BBD">
        <w:t>In the verification phase the data, procedures and processes identified and stored during execution are checked against given conformance requirements. A final verification of specific EF/DF contents might be required. The exchange of required data has to be ensured, even though the required data transfer is not necessarily listed in the test procedure.</w:t>
      </w:r>
    </w:p>
    <w:p w14:paraId="0131E840" w14:textId="7887591B" w:rsidR="00252629" w:rsidRPr="001D4BBD" w:rsidRDefault="00252629" w:rsidP="00252629">
      <w:pPr>
        <w:pStyle w:val="Heading3"/>
      </w:pPr>
      <w:bookmarkStart w:id="170" w:name="_Toc103688305"/>
      <w:bookmarkStart w:id="171" w:name="_Toc152151228"/>
      <w:bookmarkStart w:id="172" w:name="_Toc178929346"/>
      <w:bookmarkStart w:id="173" w:name="_Toc183489374"/>
      <w:r w:rsidRPr="001D4BBD">
        <w:t>4.1.</w:t>
      </w:r>
      <w:r>
        <w:t>2</w:t>
      </w:r>
      <w:r w:rsidRPr="001D4BBD">
        <w:tab/>
        <w:t>Example - test environment for contents verification</w:t>
      </w:r>
      <w:bookmarkEnd w:id="170"/>
      <w:bookmarkEnd w:id="171"/>
      <w:bookmarkEnd w:id="172"/>
      <w:bookmarkEnd w:id="173"/>
    </w:p>
    <w:p w14:paraId="72A78CE1" w14:textId="77777777" w:rsidR="00252629" w:rsidRPr="001D4BBD" w:rsidRDefault="00252629" w:rsidP="00252629">
      <w:r w:rsidRPr="001D4BBD">
        <w:t>Contents verification within the scope of the present document describes a procedure that allows the TT to compare contents of EFs/DFs available on the EUT with expected values defined in the present document.</w:t>
      </w:r>
    </w:p>
    <w:p w14:paraId="20D48555" w14:textId="77777777" w:rsidR="00252629" w:rsidRPr="001D4BBD" w:rsidRDefault="00252629" w:rsidP="00252629">
      <w:r w:rsidRPr="001D4BBD">
        <w:t>Example:</w:t>
      </w:r>
    </w:p>
    <w:p w14:paraId="140BDAFC" w14:textId="3157FCDE" w:rsidR="00252629" w:rsidRPr="00B24229" w:rsidRDefault="00C86AAA" w:rsidP="00C86AAA">
      <w:pPr>
        <w:pStyle w:val="B10"/>
      </w:pPr>
      <w:r>
        <w:t>-</w:t>
      </w:r>
      <w:r>
        <w:tab/>
      </w:r>
      <w:r w:rsidR="00252629" w:rsidRPr="00B24229">
        <w:t>During preparation phase specific content for the EFFPLMN is updated in the nrUSIM;</w:t>
      </w:r>
    </w:p>
    <w:p w14:paraId="25DCA581" w14:textId="11150906" w:rsidR="00252629" w:rsidRPr="00B24229" w:rsidRDefault="00C86AAA" w:rsidP="00C86AAA">
      <w:pPr>
        <w:pStyle w:val="B10"/>
      </w:pPr>
      <w:r>
        <w:t>-</w:t>
      </w:r>
      <w:r>
        <w:tab/>
      </w:r>
      <w:r w:rsidR="00252629" w:rsidRPr="00B24229">
        <w:t>During execution of the test the FPLMN value is modified;</w:t>
      </w:r>
    </w:p>
    <w:p w14:paraId="1CC602EF" w14:textId="1A00E3D7" w:rsidR="00252629" w:rsidRPr="00B24229" w:rsidRDefault="00C86AAA" w:rsidP="00C86AAA">
      <w:pPr>
        <w:pStyle w:val="B10"/>
      </w:pPr>
      <w:r>
        <w:t>-</w:t>
      </w:r>
      <w:r>
        <w:tab/>
      </w:r>
      <w:r w:rsidR="00252629" w:rsidRPr="00B24229">
        <w:t>As the FPLMN value stored in EFFPLMN is not transferred to the TT during test execution;</w:t>
      </w:r>
    </w:p>
    <w:p w14:paraId="736B3FB9" w14:textId="5BF435FB" w:rsidR="00252629" w:rsidRPr="00B24229" w:rsidRDefault="00C86AAA" w:rsidP="00C86AAA">
      <w:pPr>
        <w:pStyle w:val="B10"/>
      </w:pPr>
      <w:r>
        <w:t>-</w:t>
      </w:r>
      <w:r>
        <w:tab/>
      </w:r>
      <w:r w:rsidR="00252629" w:rsidRPr="00B24229">
        <w:t>The TT performs a read procedure on EFFPLMN at test case end (not necessarily part of the test procedure);</w:t>
      </w:r>
    </w:p>
    <w:p w14:paraId="74787F2F" w14:textId="10FAFD7C" w:rsidR="00252629" w:rsidRPr="00B24229" w:rsidRDefault="00C86AAA" w:rsidP="00C86AAA">
      <w:pPr>
        <w:pStyle w:val="B10"/>
      </w:pPr>
      <w:r>
        <w:t>-</w:t>
      </w:r>
      <w:r>
        <w:tab/>
      </w:r>
      <w:r w:rsidR="00252629" w:rsidRPr="00B24229">
        <w:t>The TT compares the value read with the expected value stored in the TT.</w:t>
      </w:r>
    </w:p>
    <w:p w14:paraId="4DB42C54" w14:textId="77777777" w:rsidR="00252629" w:rsidRPr="001D4BBD" w:rsidRDefault="00252629" w:rsidP="00252629">
      <w:r w:rsidRPr="001D4BBD">
        <w:t>The contents verification method described here is not applicable when a verification of EF/DF contents needs to be performed at a time other than the preparation or the verification</w:t>
      </w:r>
      <w:r w:rsidRPr="001D4BBD" w:rsidDel="00D000C3">
        <w:t xml:space="preserve"> </w:t>
      </w:r>
      <w:r w:rsidRPr="001D4BBD">
        <w:t>phase.</w:t>
      </w:r>
    </w:p>
    <w:p w14:paraId="14156EE8" w14:textId="77777777" w:rsidR="00252629" w:rsidRPr="001D4BBD" w:rsidRDefault="00252629" w:rsidP="00252629">
      <w:pPr>
        <w:pStyle w:val="NO"/>
      </w:pPr>
      <w:r w:rsidRPr="001D4BBD">
        <w:t>NOTE</w:t>
      </w:r>
      <w:r>
        <w:t xml:space="preserve"> 1</w:t>
      </w:r>
      <w:r w:rsidRPr="001D4BBD">
        <w:t>:</w:t>
      </w:r>
      <w:r w:rsidRPr="001D4BBD">
        <w:tab/>
        <w:t>It is not expected that a reading procedure on EF contents can be performed whilst the test procedure is executed.</w:t>
      </w:r>
    </w:p>
    <w:p w14:paraId="154C6C56" w14:textId="77777777" w:rsidR="00252629" w:rsidRDefault="00252629" w:rsidP="00252629">
      <w:r w:rsidRPr="001D4BBD">
        <w:t xml:space="preserve">The test environment needed to perform contents verification is identical to the test environment shown for implicit testing. </w:t>
      </w:r>
    </w:p>
    <w:p w14:paraId="2FE4DF9B" w14:textId="77777777" w:rsidR="00252629" w:rsidRPr="001D4BBD" w:rsidRDefault="00252629" w:rsidP="00252629">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46A6FC89" w14:textId="464EDE49" w:rsidR="00252629" w:rsidRPr="001D4BBD" w:rsidRDefault="00252629" w:rsidP="00252629">
      <w:pPr>
        <w:pStyle w:val="Heading3"/>
      </w:pPr>
      <w:bookmarkStart w:id="174" w:name="_Toc103688306"/>
      <w:bookmarkStart w:id="175" w:name="_Toc152151229"/>
      <w:bookmarkStart w:id="176" w:name="_Toc178929347"/>
      <w:bookmarkStart w:id="177" w:name="_Toc183489375"/>
      <w:r w:rsidRPr="001D4BBD">
        <w:t>4.1.</w:t>
      </w:r>
      <w:r>
        <w:t>3</w:t>
      </w:r>
      <w:r w:rsidRPr="001D4BBD">
        <w:tab/>
        <w:t>Example - test environment for seamless testing</w:t>
      </w:r>
      <w:bookmarkEnd w:id="174"/>
      <w:bookmarkEnd w:id="175"/>
      <w:bookmarkEnd w:id="176"/>
      <w:bookmarkEnd w:id="177"/>
    </w:p>
    <w:p w14:paraId="0F32FC26" w14:textId="77777777" w:rsidR="00252629" w:rsidRPr="001D4BBD" w:rsidRDefault="00252629" w:rsidP="00252629">
      <w:r w:rsidRPr="001D4BBD">
        <w:t>Seamless testing within the scope of the present document relies on monitoring of data transfer between ME and nrUSIM traced by a software interface between nrUSIM and baseband implemented by the ME vendor.</w:t>
      </w:r>
    </w:p>
    <w:p w14:paraId="31FFF241" w14:textId="77777777" w:rsidR="00252629" w:rsidRPr="001D4BBD" w:rsidRDefault="00252629" w:rsidP="00252629">
      <w:r w:rsidRPr="001D4BBD">
        <w:t>The logged communication can be transferred to the TT and will be used to determine if conformance requirements are met.</w:t>
      </w:r>
    </w:p>
    <w:p w14:paraId="42FD8726" w14:textId="0DA6D564" w:rsidR="00252629" w:rsidRPr="001D4BBD" w:rsidRDefault="00252629" w:rsidP="00252629">
      <w:pPr>
        <w:pStyle w:val="NO"/>
      </w:pPr>
      <w:r w:rsidRPr="001D4BBD">
        <w:t>NOTE:</w:t>
      </w:r>
      <w:r w:rsidRPr="001D4BBD">
        <w:tab/>
        <w:t>A test toolkit applet can be used for testing USAT specific test cases in</w:t>
      </w:r>
      <w:r>
        <w:t xml:space="preserve"> the present document and TT shall be able to trigger proactive commands using the applet if required by the test</w:t>
      </w:r>
      <w:r w:rsidRPr="001D4BBD">
        <w:t>.</w:t>
      </w:r>
      <w:r w:rsidR="00B24229">
        <w:t xml:space="preserve"> Refer to Annex A.1 for examples of test EFs required for the </w:t>
      </w:r>
      <w:r w:rsidR="00711A03">
        <w:t>applet</w:t>
      </w:r>
      <w:r w:rsidR="00B24229">
        <w:t>.</w:t>
      </w:r>
    </w:p>
    <w:p w14:paraId="133686FD" w14:textId="637290D1" w:rsidR="00252629" w:rsidRPr="001D4BBD" w:rsidRDefault="00252629" w:rsidP="00252629">
      <w:pPr>
        <w:pStyle w:val="TH"/>
      </w:pPr>
      <w:r w:rsidRPr="00BB4CD7">
        <w:rPr>
          <w:noProof/>
        </w:rPr>
        <w:lastRenderedPageBreak/>
        <w:drawing>
          <wp:inline distT="0" distB="0" distL="0" distR="0" wp14:anchorId="487072C5" wp14:editId="1CEFDDF0">
            <wp:extent cx="4568190" cy="2236476"/>
            <wp:effectExtent l="0" t="0" r="3810" b="0"/>
            <wp:docPr id="1525006861"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006861" name="Picture 1" descr="A diagram of a computer system&#10;&#10;Description automatically generated"/>
                    <pic:cNvPicPr/>
                  </pic:nvPicPr>
                  <pic:blipFill>
                    <a:blip r:embed="rId15"/>
                    <a:stretch>
                      <a:fillRect/>
                    </a:stretch>
                  </pic:blipFill>
                  <pic:spPr>
                    <a:xfrm>
                      <a:off x="0" y="0"/>
                      <a:ext cx="4601625" cy="2252845"/>
                    </a:xfrm>
                    <a:prstGeom prst="rect">
                      <a:avLst/>
                    </a:prstGeom>
                  </pic:spPr>
                </pic:pic>
              </a:graphicData>
            </a:graphic>
          </wp:inline>
        </w:drawing>
      </w:r>
    </w:p>
    <w:p w14:paraId="2DE544A5" w14:textId="24610C75" w:rsidR="00252629" w:rsidRPr="001D4BBD" w:rsidRDefault="00252629" w:rsidP="00252629">
      <w:pPr>
        <w:pStyle w:val="TF"/>
      </w:pPr>
      <w:r w:rsidRPr="001D4BBD">
        <w:t>Figure 4.</w:t>
      </w:r>
      <w:r>
        <w:t>2</w:t>
      </w:r>
      <w:r w:rsidRPr="001D4BBD">
        <w:t>: Test environment for seamless testing</w:t>
      </w:r>
    </w:p>
    <w:p w14:paraId="4F873246" w14:textId="22E1781C" w:rsidR="00252629" w:rsidRPr="001D4BBD" w:rsidRDefault="00252629" w:rsidP="00252629">
      <w:pPr>
        <w:pStyle w:val="Heading3"/>
      </w:pPr>
      <w:bookmarkStart w:id="178" w:name="_Toc103688307"/>
      <w:bookmarkStart w:id="179" w:name="_Toc152151230"/>
      <w:bookmarkStart w:id="180" w:name="_Toc178929348"/>
      <w:bookmarkStart w:id="181" w:name="_Toc183489376"/>
      <w:r w:rsidRPr="001D4BBD">
        <w:t>4.1.</w:t>
      </w:r>
      <w:r>
        <w:t>4</w:t>
      </w:r>
      <w:r w:rsidRPr="001D4BBD">
        <w:tab/>
        <w:t>Example – test environment for test toolkit events based testing</w:t>
      </w:r>
      <w:bookmarkEnd w:id="178"/>
      <w:bookmarkEnd w:id="179"/>
      <w:bookmarkEnd w:id="180"/>
      <w:bookmarkEnd w:id="181"/>
    </w:p>
    <w:p w14:paraId="10A09A73" w14:textId="77777777" w:rsidR="00252629" w:rsidRPr="001D4BBD" w:rsidRDefault="00252629" w:rsidP="00252629">
      <w:r w:rsidRPr="001D4BBD">
        <w:t xml:space="preserve">Test toolkit events based testing within the scope of the present document is applicable for UEs supporting the required USIM application toolkit functionality. A toolkit applet is installed onto the nrUSIM, capable of handling test events internal to the card runtime environment and the applets to monitor APDUs received at the nrUICC. </w:t>
      </w:r>
    </w:p>
    <w:p w14:paraId="7C51DA48" w14:textId="54551C6B" w:rsidR="00252629" w:rsidRPr="001D4BBD" w:rsidRDefault="00252629" w:rsidP="00252629">
      <w:pPr>
        <w:pStyle w:val="NO"/>
      </w:pPr>
      <w:r w:rsidRPr="001D4BBD">
        <w:t>NOTE</w:t>
      </w:r>
      <w:r w:rsidR="00E6703D">
        <w:t xml:space="preserve"> 1</w:t>
      </w:r>
      <w:r w:rsidRPr="001D4BBD">
        <w:t>:</w:t>
      </w:r>
      <w:r w:rsidRPr="001D4BBD">
        <w:tab/>
        <w:t xml:space="preserve">The same test toolkit applet can be used for testing USAT specific test cases in </w:t>
      </w:r>
      <w:r>
        <w:t>the present document and TT shall be able to trigger proactive commands using the applet if required by the test</w:t>
      </w:r>
      <w:r w:rsidRPr="001D4BBD">
        <w:t>.</w:t>
      </w:r>
      <w:r w:rsidR="00B24229">
        <w:t xml:space="preserve"> Refer to Annex A.2 for examples of test EFs required for the </w:t>
      </w:r>
      <w:r w:rsidR="00711A03">
        <w:t>applet</w:t>
      </w:r>
      <w:r w:rsidR="00B24229">
        <w:t>.</w:t>
      </w:r>
    </w:p>
    <w:p w14:paraId="6B2FF84F" w14:textId="77777777" w:rsidR="00252629" w:rsidRDefault="00252629" w:rsidP="00252629">
      <w:r w:rsidRPr="001D4BBD">
        <w:t>The logged events can be stored in a test EF during the test execution phase and transferred to the TT during the verification phase to determine if conformance requirements are met.</w:t>
      </w:r>
    </w:p>
    <w:p w14:paraId="2DE4562C" w14:textId="77777777" w:rsidR="00E6703D" w:rsidRPr="001D4BBD" w:rsidRDefault="00E6703D" w:rsidP="00E6703D">
      <w:pPr>
        <w:pStyle w:val="NO"/>
      </w:pPr>
      <w:r w:rsidRPr="001D4BBD">
        <w:t>NOTE</w:t>
      </w:r>
      <w:r>
        <w:t xml:space="preserve"> 2</w:t>
      </w:r>
      <w:r w:rsidRPr="001D4BBD">
        <w:t>:</w:t>
      </w:r>
      <w:r w:rsidRPr="001D4BBD">
        <w:tab/>
        <w:t xml:space="preserve">A test toolkit applet can be used for testing USAT specific test cases in </w:t>
      </w:r>
      <w:r>
        <w:t>the present document and EF content verification method is not applicable for verifying USAT specific requirements</w:t>
      </w:r>
      <w:r w:rsidRPr="001D4BBD">
        <w:t>.</w:t>
      </w:r>
    </w:p>
    <w:p w14:paraId="7E241E9A" w14:textId="77777777" w:rsidR="00E6703D" w:rsidRPr="001D4BBD" w:rsidRDefault="00E6703D" w:rsidP="00252629"/>
    <w:p w14:paraId="2A55EE27" w14:textId="46B3CC01" w:rsidR="00252629" w:rsidRPr="001D4BBD" w:rsidRDefault="00252629" w:rsidP="00252629">
      <w:pPr>
        <w:pStyle w:val="TH"/>
      </w:pPr>
      <w:r w:rsidRPr="009A5FA8">
        <w:rPr>
          <w:noProof/>
        </w:rPr>
        <w:drawing>
          <wp:inline distT="0" distB="0" distL="0" distR="0" wp14:anchorId="39220905" wp14:editId="69C0CD92">
            <wp:extent cx="4551831" cy="2293620"/>
            <wp:effectExtent l="0" t="0" r="1270" b="0"/>
            <wp:docPr id="1754976924" name="Picture 1" descr="A diagram of a baseband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76924" name="Picture 1" descr="A diagram of a baseband system&#10;&#10;Description automatically generated"/>
                    <pic:cNvPicPr/>
                  </pic:nvPicPr>
                  <pic:blipFill>
                    <a:blip r:embed="rId16"/>
                    <a:stretch>
                      <a:fillRect/>
                    </a:stretch>
                  </pic:blipFill>
                  <pic:spPr>
                    <a:xfrm>
                      <a:off x="0" y="0"/>
                      <a:ext cx="4592655" cy="2314191"/>
                    </a:xfrm>
                    <a:prstGeom prst="rect">
                      <a:avLst/>
                    </a:prstGeom>
                  </pic:spPr>
                </pic:pic>
              </a:graphicData>
            </a:graphic>
          </wp:inline>
        </w:drawing>
      </w:r>
    </w:p>
    <w:p w14:paraId="3D9E26F5" w14:textId="77777777" w:rsidR="00252629" w:rsidRPr="001D4BBD" w:rsidRDefault="00252629" w:rsidP="00252629">
      <w:pPr>
        <w:pStyle w:val="TF"/>
      </w:pPr>
      <w:r w:rsidRPr="001D4BBD">
        <w:t>Figure 4.4: Test environment for test toolkit events based testing</w:t>
      </w:r>
    </w:p>
    <w:p w14:paraId="77496835" w14:textId="1758AA83" w:rsidR="00252629" w:rsidRPr="001D4BBD" w:rsidRDefault="00252629" w:rsidP="00252629">
      <w:r w:rsidRPr="001D4BBD">
        <w:t>Please see the required "Test configuration state" in Annex N and the "Examples of test configuration usage" in Annex O of ETSI TS 102 221 </w:t>
      </w:r>
      <w:r w:rsidR="001842A0">
        <w:t>[8]</w:t>
      </w:r>
    </w:p>
    <w:p w14:paraId="519449CC" w14:textId="77777777" w:rsidR="00252629" w:rsidRPr="001D4BBD" w:rsidRDefault="00252629" w:rsidP="00252629">
      <w:pPr>
        <w:pStyle w:val="Heading2"/>
      </w:pPr>
      <w:bookmarkStart w:id="182" w:name="_Toc103688309"/>
      <w:bookmarkStart w:id="183" w:name="_Toc152151232"/>
      <w:bookmarkStart w:id="184" w:name="_Toc178929349"/>
      <w:bookmarkStart w:id="185" w:name="_Toc183489377"/>
      <w:r w:rsidRPr="001D4BBD">
        <w:lastRenderedPageBreak/>
        <w:t>4.2</w:t>
      </w:r>
      <w:r w:rsidRPr="001D4BBD">
        <w:tab/>
        <w:t>Requirements to the EUT and the test environment</w:t>
      </w:r>
      <w:bookmarkEnd w:id="182"/>
      <w:bookmarkEnd w:id="183"/>
      <w:bookmarkEnd w:id="184"/>
      <w:bookmarkEnd w:id="185"/>
    </w:p>
    <w:p w14:paraId="40DFEFD3" w14:textId="77777777" w:rsidR="00252629" w:rsidRPr="001D4BBD" w:rsidRDefault="00252629" w:rsidP="00252629">
      <w:pPr>
        <w:pStyle w:val="Heading3"/>
      </w:pPr>
      <w:bookmarkStart w:id="186" w:name="_Toc103688310"/>
      <w:bookmarkStart w:id="187" w:name="_Toc152151233"/>
      <w:bookmarkStart w:id="188" w:name="_Toc178929350"/>
      <w:bookmarkStart w:id="189" w:name="_Toc183489378"/>
      <w:r w:rsidRPr="001D4BBD">
        <w:t>4.2.1</w:t>
      </w:r>
      <w:r w:rsidRPr="001D4BBD">
        <w:tab/>
        <w:t>General Requirements</w:t>
      </w:r>
      <w:bookmarkEnd w:id="186"/>
      <w:bookmarkEnd w:id="187"/>
      <w:bookmarkEnd w:id="188"/>
      <w:bookmarkEnd w:id="189"/>
    </w:p>
    <w:p w14:paraId="6A004DE3" w14:textId="7ED58ACF" w:rsidR="00252629" w:rsidRPr="001D4BBD" w:rsidRDefault="00252629" w:rsidP="00252629">
      <w:r w:rsidRPr="001D4BBD">
        <w:t>All tests defined in the subsequent clauses apply to UEs operating an nrUSIM</w:t>
      </w:r>
      <w:r w:rsidR="00E50B88">
        <w:t>/nrUICC</w:t>
      </w:r>
      <w:r w:rsidRPr="001D4BBD">
        <w:t>, what implies that the UICC</w:t>
      </w:r>
      <w:r w:rsidRPr="001D4BBD">
        <w:noBreakHyphen/>
        <w:t xml:space="preserve">Terminal interface cannot be exposed to a TT. </w:t>
      </w:r>
      <w:r w:rsidR="00E50B88">
        <w:t>Thus</w:t>
      </w:r>
      <w:r w:rsidRPr="001D4BBD">
        <w:t xml:space="preserve">, </w:t>
      </w:r>
      <w:r w:rsidR="00E50B88">
        <w:t xml:space="preserve">direct tracing </w:t>
      </w:r>
      <w:r w:rsidRPr="001D4BBD">
        <w:t>an</w:t>
      </w:r>
      <w:r w:rsidR="00E50B88">
        <w:t>d</w:t>
      </w:r>
      <w:r w:rsidRPr="001D4BBD">
        <w:t xml:space="preserve"> explicit verification of APDUs or data sent via the UICC</w:t>
      </w:r>
      <w:r w:rsidRPr="001D4BBD">
        <w:noBreakHyphen/>
        <w:t xml:space="preserve">Terminal interface </w:t>
      </w:r>
      <w:r w:rsidR="00E50B88">
        <w:t>is</w:t>
      </w:r>
      <w:r w:rsidR="00E50B88" w:rsidRPr="001D4BBD">
        <w:t xml:space="preserve"> </w:t>
      </w:r>
      <w:r w:rsidRPr="001D4BBD">
        <w:t xml:space="preserve">not possible. </w:t>
      </w:r>
      <w:r w:rsidR="00E50B88">
        <w:t>As</w:t>
      </w:r>
      <w:r w:rsidRPr="001D4BBD">
        <w:t xml:space="preserve"> explicit verification of APDUs, data or file contents is needed to verify a conformance requirement the implementation and applicability has to be declared (see also clause 3.7.1).</w:t>
      </w:r>
    </w:p>
    <w:p w14:paraId="28B8EE4F" w14:textId="59170C53" w:rsidR="00252629" w:rsidRPr="001D4BBD" w:rsidRDefault="00252629" w:rsidP="00252629">
      <w:r w:rsidRPr="001D4BBD">
        <w:t>The tests are not applicable for UEs providing a UICC</w:t>
      </w:r>
      <w:r w:rsidRPr="001D4BBD">
        <w:noBreakHyphen/>
        <w:t xml:space="preserve">Terminal interface in accordance </w:t>
      </w:r>
      <w:r w:rsidR="00E50B88">
        <w:t>with</w:t>
      </w:r>
      <w:r w:rsidR="00E50B88" w:rsidRPr="001D4BBD">
        <w:t xml:space="preserve"> </w:t>
      </w:r>
      <w:r w:rsidRPr="001D4BBD">
        <w:t>interface form factors defined in ETSI TS 102 221 </w:t>
      </w:r>
      <w:r w:rsidR="00637BA7">
        <w:t>[8]</w:t>
      </w:r>
      <w:r w:rsidRPr="001D4BBD">
        <w:t xml:space="preserve"> or ETSI TS 102 671 </w:t>
      </w:r>
      <w:r w:rsidR="00637BA7">
        <w:t>[22]</w:t>
      </w:r>
      <w:r w:rsidRPr="001D4BBD">
        <w:t>.</w:t>
      </w:r>
    </w:p>
    <w:p w14:paraId="599B154E" w14:textId="77777777" w:rsidR="00252629" w:rsidRPr="001D4BBD" w:rsidRDefault="00252629" w:rsidP="00252629">
      <w:r w:rsidRPr="001D4BBD">
        <w:t>The following sequence of tests confirms:</w:t>
      </w:r>
    </w:p>
    <w:p w14:paraId="2D8D2B8D" w14:textId="77777777" w:rsidR="00252629" w:rsidRPr="001D4BBD" w:rsidRDefault="00252629" w:rsidP="00C86AAA">
      <w:pPr>
        <w:pStyle w:val="B10"/>
      </w:pPr>
      <w:r w:rsidRPr="001D4BBD">
        <w:t>a)</w:t>
      </w:r>
      <w:r w:rsidRPr="001D4BBD">
        <w:tab/>
        <w:t>the usage of the test specific UICC/USIM data;</w:t>
      </w:r>
    </w:p>
    <w:p w14:paraId="1BCC8E60" w14:textId="77777777" w:rsidR="00252629" w:rsidRPr="001D4BBD" w:rsidRDefault="00252629" w:rsidP="00C86AAA">
      <w:pPr>
        <w:pStyle w:val="B10"/>
      </w:pPr>
      <w:r w:rsidRPr="001D4BBD">
        <w:t>b)</w:t>
      </w:r>
      <w:r w:rsidRPr="001D4BBD">
        <w:tab/>
        <w:t>the correct interpretation of data read from the USIM (Universal Subscriber Identification Module) by the ME;</w:t>
      </w:r>
    </w:p>
    <w:p w14:paraId="117EBDAA" w14:textId="77777777" w:rsidR="00252629" w:rsidRPr="001D4BBD" w:rsidRDefault="00252629" w:rsidP="00C86AAA">
      <w:pPr>
        <w:pStyle w:val="B10"/>
      </w:pPr>
      <w:r w:rsidRPr="001D4BBD">
        <w:t>c)</w:t>
      </w:r>
      <w:r w:rsidRPr="001D4BBD">
        <w:tab/>
        <w:t>the correct writing of data to the USIM by the ME;</w:t>
      </w:r>
    </w:p>
    <w:p w14:paraId="463ECC7E" w14:textId="77777777" w:rsidR="00252629" w:rsidRPr="001D4BBD" w:rsidRDefault="00252629" w:rsidP="00C86AAA">
      <w:pPr>
        <w:pStyle w:val="B10"/>
      </w:pPr>
      <w:r w:rsidRPr="001D4BBD">
        <w:t>d)</w:t>
      </w:r>
      <w:r w:rsidRPr="001D4BBD">
        <w:tab/>
        <w:t>the initiation of appropriate procedures by the ME;</w:t>
      </w:r>
    </w:p>
    <w:p w14:paraId="7237DE47" w14:textId="77777777" w:rsidR="00252629" w:rsidRPr="001D4BBD" w:rsidRDefault="00252629" w:rsidP="00C86AAA">
      <w:pPr>
        <w:pStyle w:val="B10"/>
      </w:pPr>
      <w:r w:rsidRPr="001D4BBD">
        <w:t>e)</w:t>
      </w:r>
      <w:r w:rsidRPr="001D4BBD">
        <w:tab/>
        <w:t>the correct execution of functions</w:t>
      </w:r>
    </w:p>
    <w:p w14:paraId="64574832" w14:textId="00B5CA5C" w:rsidR="00252629" w:rsidRDefault="00252629" w:rsidP="00252629">
      <w:r w:rsidRPr="001D4BBD">
        <w:t xml:space="preserve">All tests apply to the USIM application on the UICC or an equivalent application implemented in accordance </w:t>
      </w:r>
      <w:r w:rsidR="00284937">
        <w:t>with</w:t>
      </w:r>
      <w:r w:rsidRPr="001D4BBD">
        <w:t xml:space="preserve"> the ETSI SSP specifications ETSI TS 103 666-1 </w:t>
      </w:r>
      <w:r w:rsidR="00637BA7">
        <w:t>[10]</w:t>
      </w:r>
      <w:r w:rsidRPr="001D4BBD">
        <w:t>, ETSI TS 103 666-2 </w:t>
      </w:r>
      <w:r w:rsidR="00637BA7">
        <w:t>[11]</w:t>
      </w:r>
      <w:r w:rsidRPr="001D4BBD">
        <w:t xml:space="preserve"> and ETSI TS 103 666-3 </w:t>
      </w:r>
      <w:r w:rsidR="00637BA7">
        <w:t>[12]</w:t>
      </w:r>
    </w:p>
    <w:p w14:paraId="0379907E" w14:textId="34B309F9" w:rsidR="00252629" w:rsidRPr="00BE383A" w:rsidRDefault="00252629" w:rsidP="00C86AAA">
      <w:r w:rsidRPr="00BE383A">
        <w:t xml:space="preserve">For the proactive command test cases in clause </w:t>
      </w:r>
      <w:r w:rsidR="00E50B88">
        <w:t>10</w:t>
      </w:r>
      <w:r>
        <w:t xml:space="preserve"> and its subclauses</w:t>
      </w:r>
      <w:r w:rsidRPr="00BE383A">
        <w:t>:</w:t>
      </w:r>
    </w:p>
    <w:p w14:paraId="69A8DB95" w14:textId="6945A5F3" w:rsidR="00252629" w:rsidRDefault="00C86AAA" w:rsidP="00C86AAA">
      <w:pPr>
        <w:pStyle w:val="B10"/>
      </w:pPr>
      <w:r>
        <w:t>-</w:t>
      </w:r>
      <w:r>
        <w:tab/>
      </w:r>
      <w:r w:rsidR="00252629" w:rsidRPr="00C04242">
        <w:t xml:space="preserve">a test toolkit applet shall be used for </w:t>
      </w:r>
      <w:r w:rsidR="00252629">
        <w:t>verifying test case specific</w:t>
      </w:r>
      <w:r w:rsidR="00252629" w:rsidRPr="00C04242">
        <w:t xml:space="preserve"> </w:t>
      </w:r>
      <w:r w:rsidR="00252629">
        <w:t>p</w:t>
      </w:r>
      <w:r w:rsidR="00252629" w:rsidRPr="00C04242">
        <w:t>roactive</w:t>
      </w:r>
      <w:r w:rsidR="00252629">
        <w:t xml:space="preserve"> </w:t>
      </w:r>
      <w:r w:rsidR="00252629" w:rsidRPr="00C04242">
        <w:t>commands and TT shall be able to trigger proactive commands using the applet as required by the test</w:t>
      </w:r>
      <w:r w:rsidR="00252629">
        <w:t>,</w:t>
      </w:r>
    </w:p>
    <w:p w14:paraId="0DFCCA9C" w14:textId="246B38BB" w:rsidR="00252629" w:rsidRDefault="00252629" w:rsidP="00B24229">
      <w:pPr>
        <w:ind w:left="568"/>
      </w:pPr>
      <w:r>
        <w:t>and</w:t>
      </w:r>
    </w:p>
    <w:p w14:paraId="35F5703B" w14:textId="59DA5DBF" w:rsidR="00252629" w:rsidRPr="001D4BBD" w:rsidRDefault="00C86AAA" w:rsidP="00C86AAA">
      <w:pPr>
        <w:pStyle w:val="B10"/>
      </w:pPr>
      <w:r>
        <w:t>-</w:t>
      </w:r>
      <w:r>
        <w:tab/>
      </w:r>
      <w:r w:rsidR="00252629">
        <w:t>o</w:t>
      </w:r>
      <w:r w:rsidR="00252629" w:rsidRPr="00C04242">
        <w:t>ne or more test specific EFs may be required to program data required for the proactive commands.</w:t>
      </w:r>
    </w:p>
    <w:p w14:paraId="23DF4BB2" w14:textId="77777777" w:rsidR="00252629" w:rsidRPr="001D4BBD" w:rsidRDefault="00252629" w:rsidP="00252629">
      <w:pPr>
        <w:pStyle w:val="Heading3"/>
      </w:pPr>
      <w:bookmarkStart w:id="190" w:name="_Toc103688311"/>
      <w:bookmarkStart w:id="191" w:name="_Toc152151234"/>
      <w:bookmarkStart w:id="192" w:name="_Toc178929351"/>
      <w:bookmarkStart w:id="193" w:name="_Toc183489379"/>
      <w:r w:rsidRPr="001D4BBD">
        <w:t>4.2.2</w:t>
      </w:r>
      <w:r w:rsidRPr="001D4BBD">
        <w:tab/>
        <w:t>Requirements to the UE (EUT) – supported interfaces</w:t>
      </w:r>
      <w:bookmarkEnd w:id="190"/>
      <w:bookmarkEnd w:id="191"/>
      <w:bookmarkEnd w:id="192"/>
      <w:bookmarkEnd w:id="193"/>
    </w:p>
    <w:p w14:paraId="4867B159" w14:textId="77777777" w:rsidR="00252629" w:rsidRPr="001D4BBD" w:rsidRDefault="00252629" w:rsidP="00252629">
      <w:r w:rsidRPr="001D4BBD">
        <w:t>The EUT has to support interfaces and administration methods to allow the TT or the User to set the initial conditions defined for the test cases. Where the EUT may be solely the UE or the UE connected to an interface device.</w:t>
      </w:r>
    </w:p>
    <w:p w14:paraId="4D0B7A53" w14:textId="587E3494" w:rsidR="00252629" w:rsidRPr="001D4BBD" w:rsidRDefault="00252629" w:rsidP="00C86AAA">
      <w:pPr>
        <w:pStyle w:val="NO"/>
      </w:pPr>
      <w:r w:rsidRPr="001D4BBD">
        <w:t>NOTE:</w:t>
      </w:r>
      <w:r w:rsidRPr="001D4BBD">
        <w:tab/>
        <w:t>The connection of the UE and an interface device is set up similar to what is described in the Companion Device scenario in GSMA SGP.22 </w:t>
      </w:r>
      <w:r w:rsidR="00637BA7">
        <w:t>[23]</w:t>
      </w:r>
      <w:r w:rsidRPr="001D4BBD">
        <w:t>, but not limited to remote SIM provisioning functionality.</w:t>
      </w:r>
    </w:p>
    <w:p w14:paraId="4C609792" w14:textId="77777777" w:rsidR="00252629" w:rsidRPr="001D4BBD" w:rsidRDefault="00252629" w:rsidP="00252629">
      <w:pPr>
        <w:keepNext/>
        <w:spacing w:after="120"/>
        <w:rPr>
          <w:b/>
        </w:rPr>
      </w:pPr>
      <w:r w:rsidRPr="001D4BBD">
        <w:rPr>
          <w:b/>
        </w:rPr>
        <w:t>Suggested interfaces:</w:t>
      </w:r>
    </w:p>
    <w:p w14:paraId="30A39894" w14:textId="3292201F" w:rsidR="00252629" w:rsidRPr="001D4BBD" w:rsidRDefault="00C86AAA" w:rsidP="00C86AAA">
      <w:pPr>
        <w:pStyle w:val="B10"/>
      </w:pPr>
      <w:r>
        <w:t>-</w:t>
      </w:r>
      <w:r>
        <w:tab/>
      </w:r>
      <w:r w:rsidR="00252629" w:rsidRPr="001D4BBD">
        <w:t>Wi-Fi (IEEE 802.11-2016 </w:t>
      </w:r>
      <w:r w:rsidR="00637BA7">
        <w:t>[13]</w:t>
      </w:r>
      <w:r w:rsidR="00252629" w:rsidRPr="001D4BBD">
        <w:t>)</w:t>
      </w:r>
    </w:p>
    <w:p w14:paraId="0F2125C2" w14:textId="3EB55934" w:rsidR="00252629" w:rsidRPr="001D4BBD" w:rsidRDefault="00C86AAA" w:rsidP="00C86AAA">
      <w:pPr>
        <w:pStyle w:val="B10"/>
      </w:pPr>
      <w:r>
        <w:t>-</w:t>
      </w:r>
      <w:r>
        <w:tab/>
      </w:r>
      <w:r w:rsidR="00252629" w:rsidRPr="001D4BBD">
        <w:t>USB (USB-IF, USB 2.0 or higher)</w:t>
      </w:r>
    </w:p>
    <w:p w14:paraId="05B23B9A" w14:textId="77777777" w:rsidR="00252629" w:rsidRPr="001D4BBD" w:rsidRDefault="00252629" w:rsidP="00252629">
      <w:pPr>
        <w:spacing w:after="120"/>
      </w:pPr>
      <w:r w:rsidRPr="001D4BBD">
        <w:t>The UE has to support at least one of the following data transfer methods:</w:t>
      </w:r>
    </w:p>
    <w:p w14:paraId="21A5384C" w14:textId="50915AA3" w:rsidR="00252629" w:rsidRPr="00637BA7" w:rsidRDefault="00C86AAA" w:rsidP="00C86AAA">
      <w:pPr>
        <w:pStyle w:val="B10"/>
        <w:rPr>
          <w:lang w:val="fi-FI"/>
        </w:rPr>
      </w:pPr>
      <w:r w:rsidRPr="00C86AAA">
        <w:rPr>
          <w:lang w:val="fi-FI"/>
        </w:rPr>
        <w:t>-</w:t>
      </w:r>
      <w:r w:rsidRPr="00C86AAA">
        <w:rPr>
          <w:lang w:val="fi-FI"/>
        </w:rPr>
        <w:tab/>
      </w:r>
      <w:r w:rsidR="00252629" w:rsidRPr="001104DD">
        <w:rPr>
          <w:lang w:val="fi-FI"/>
        </w:rPr>
        <w:t>RFM and OTA via ETSI TS 102 225 </w:t>
      </w:r>
      <w:r w:rsidR="00637BA7">
        <w:rPr>
          <w:lang w:val="fi-FI"/>
        </w:rPr>
        <w:t>[14]</w:t>
      </w:r>
      <w:r w:rsidR="00252629" w:rsidRPr="001104DD">
        <w:rPr>
          <w:lang w:val="fi-FI"/>
        </w:rPr>
        <w:t xml:space="preserve"> and ETSI TS 102 226 </w:t>
      </w:r>
      <w:r w:rsidR="00637BA7">
        <w:rPr>
          <w:lang w:val="fi-FI"/>
        </w:rPr>
        <w:t>[15]</w:t>
      </w:r>
    </w:p>
    <w:p w14:paraId="5A6D7BAC" w14:textId="3E430268" w:rsidR="00252629" w:rsidRPr="001D4BBD" w:rsidRDefault="00C86AAA" w:rsidP="00C86AAA">
      <w:pPr>
        <w:pStyle w:val="B10"/>
      </w:pPr>
      <w:r>
        <w:t>-</w:t>
      </w:r>
      <w:r>
        <w:tab/>
      </w:r>
      <w:r w:rsidR="00252629" w:rsidRPr="001D4BBD">
        <w:t>AT commands as defined in TS 27.007 </w:t>
      </w:r>
      <w:r w:rsidR="00637BA7">
        <w:t>[16]</w:t>
      </w:r>
    </w:p>
    <w:p w14:paraId="352E5AF0" w14:textId="4B5D2138" w:rsidR="00252629" w:rsidRPr="001D4BBD" w:rsidRDefault="00C86AAA" w:rsidP="00C86AAA">
      <w:pPr>
        <w:pStyle w:val="B10"/>
      </w:pPr>
      <w:r>
        <w:t>-</w:t>
      </w:r>
      <w:r>
        <w:tab/>
      </w:r>
      <w:r w:rsidR="00252629" w:rsidRPr="001D4BBD">
        <w:t>Java</w:t>
      </w:r>
      <w:r w:rsidR="00252629" w:rsidRPr="001D4BBD">
        <w:rPr>
          <w:vertAlign w:val="superscript"/>
        </w:rPr>
        <w:t>TM</w:t>
      </w:r>
      <w:r w:rsidR="00252629" w:rsidRPr="001D4BBD">
        <w:t>Card as defined in TS 31.130 </w:t>
      </w:r>
      <w:r w:rsidR="00637BA7">
        <w:t>[17]</w:t>
      </w:r>
    </w:p>
    <w:p w14:paraId="4E6380C7" w14:textId="2E449A41" w:rsidR="00252629" w:rsidRPr="001D4BBD" w:rsidRDefault="00252629" w:rsidP="00252629">
      <w:r w:rsidRPr="001D4BBD">
        <w:t>Even though the availability of at least one of the suggested interfaces and one of the suggested data transfer method</w:t>
      </w:r>
      <w:r w:rsidR="00B24229">
        <w:t>s</w:t>
      </w:r>
      <w:r w:rsidRPr="001D4BBD">
        <w:t xml:space="preserve"> is recommended, interfaces and methods for UICC/USIM preparation for testing purposes are to be provided by the UE vendor and are out of scope of the present document.</w:t>
      </w:r>
    </w:p>
    <w:p w14:paraId="5A503918" w14:textId="77777777" w:rsidR="00252629" w:rsidRPr="001D4BBD" w:rsidRDefault="00252629" w:rsidP="00252629">
      <w:pPr>
        <w:pStyle w:val="Heading3"/>
      </w:pPr>
      <w:bookmarkStart w:id="194" w:name="_Toc103688312"/>
      <w:bookmarkStart w:id="195" w:name="_Toc152151235"/>
      <w:bookmarkStart w:id="196" w:name="_Toc178929352"/>
      <w:bookmarkStart w:id="197" w:name="_Toc183489380"/>
      <w:r w:rsidRPr="001D4BBD">
        <w:t>4.2.3</w:t>
      </w:r>
      <w:r w:rsidRPr="001D4BBD">
        <w:tab/>
        <w:t>Supported RATs</w:t>
      </w:r>
      <w:bookmarkEnd w:id="194"/>
      <w:bookmarkEnd w:id="195"/>
      <w:bookmarkEnd w:id="196"/>
      <w:bookmarkEnd w:id="197"/>
    </w:p>
    <w:p w14:paraId="52AB2FA6" w14:textId="50FCB234" w:rsidR="00252629" w:rsidRPr="001D4BBD" w:rsidRDefault="00252629" w:rsidP="00252629">
      <w:r w:rsidRPr="001D4BBD">
        <w:t xml:space="preserve">UEs tested in accordance </w:t>
      </w:r>
      <w:r w:rsidR="00284937">
        <w:t>with</w:t>
      </w:r>
      <w:r w:rsidRPr="001D4BBD">
        <w:t xml:space="preserve"> the present document shall support any 3GPP defined RATs. Test cases defined in the present document may contain RAT or RAN specific conformance requirements and methods of test. The applicability of the individual test cases can be determined by using Table B.1.</w:t>
      </w:r>
    </w:p>
    <w:p w14:paraId="0C4FDCA8" w14:textId="10CB60F7" w:rsidR="00252629" w:rsidRPr="001D4BBD" w:rsidRDefault="00252629" w:rsidP="00252629">
      <w:r w:rsidRPr="001D4BBD">
        <w:lastRenderedPageBreak/>
        <w:t xml:space="preserve">Tests that would require 2G network access (GERAN) </w:t>
      </w:r>
      <w:r w:rsidR="00B24229">
        <w:t xml:space="preserve">an 3G network access (UTRAN) </w:t>
      </w:r>
      <w:r w:rsidRPr="001D4BBD">
        <w:t>are out of scope of the present document.</w:t>
      </w:r>
    </w:p>
    <w:p w14:paraId="6ED0DB57" w14:textId="77777777" w:rsidR="00252629" w:rsidRPr="001D4BBD" w:rsidRDefault="00252629" w:rsidP="00252629">
      <w:pPr>
        <w:pStyle w:val="Heading3"/>
      </w:pPr>
      <w:bookmarkStart w:id="198" w:name="_Toc103688313"/>
      <w:bookmarkStart w:id="199" w:name="_Toc152151236"/>
      <w:bookmarkStart w:id="200" w:name="_Toc178929353"/>
      <w:bookmarkStart w:id="201" w:name="_Toc183489381"/>
      <w:r w:rsidRPr="001D4BBD">
        <w:t>4.2.4</w:t>
      </w:r>
      <w:r w:rsidRPr="001D4BBD">
        <w:tab/>
        <w:t>Initial and final procedure steps</w:t>
      </w:r>
      <w:bookmarkEnd w:id="198"/>
      <w:bookmarkEnd w:id="199"/>
      <w:bookmarkEnd w:id="200"/>
      <w:bookmarkEnd w:id="201"/>
    </w:p>
    <w:p w14:paraId="5D7B8F4A" w14:textId="77777777" w:rsidR="00252629" w:rsidRPr="001D4BBD" w:rsidRDefault="00252629" w:rsidP="00252629">
      <w:pPr>
        <w:rPr>
          <w:rFonts w:eastAsiaTheme="majorEastAsia"/>
        </w:rPr>
      </w:pPr>
      <w:r w:rsidRPr="001D4BBD">
        <w:rPr>
          <w:rFonts w:eastAsiaTheme="majorEastAsia"/>
        </w:rPr>
        <w:t xml:space="preserve">Initial and final procedure steps are out of scope of the current specification to not explicitly exclude methods that might be used to get a UE set up at test case start or to have it </w:t>
      </w:r>
      <w:r w:rsidRPr="001D4BBD">
        <w:rPr>
          <w:rFonts w:eastAsia="SimSun"/>
        </w:rPr>
        <w:t>'</w:t>
      </w:r>
      <w:r w:rsidRPr="001D4BBD">
        <w:rPr>
          <w:rFonts w:eastAsiaTheme="majorEastAsia"/>
        </w:rPr>
        <w:t>cleaned up</w:t>
      </w:r>
      <w:r w:rsidRPr="001D4BBD">
        <w:rPr>
          <w:rFonts w:eastAsia="SimSun"/>
        </w:rPr>
        <w:t>'</w:t>
      </w:r>
      <w:r w:rsidRPr="001D4BBD">
        <w:rPr>
          <w:rFonts w:eastAsiaTheme="majorEastAsia"/>
        </w:rPr>
        <w:t xml:space="preserve"> at the end of a test (if required).</w:t>
      </w:r>
    </w:p>
    <w:p w14:paraId="6834FF4B" w14:textId="7D3B02C4" w:rsidR="00252629" w:rsidRPr="001D4BBD" w:rsidRDefault="00252629" w:rsidP="00252629">
      <w:pPr>
        <w:rPr>
          <w:rFonts w:eastAsiaTheme="majorEastAsia"/>
        </w:rPr>
      </w:pPr>
      <w:r w:rsidRPr="001D4BBD">
        <w:rPr>
          <w:rFonts w:eastAsiaTheme="majorEastAsia"/>
        </w:rPr>
        <w:t xml:space="preserve">The testing person has to ensure that the UE has installed test specific the UICC and USIM data in accordance </w:t>
      </w:r>
      <w:r w:rsidR="00284937">
        <w:rPr>
          <w:rFonts w:eastAsiaTheme="majorEastAsia"/>
        </w:rPr>
        <w:t>with</w:t>
      </w:r>
      <w:r w:rsidRPr="001D4BBD">
        <w:rPr>
          <w:rFonts w:eastAsiaTheme="majorEastAsia"/>
        </w:rPr>
        <w:t xml:space="preserve"> the definitions of the particular test</w:t>
      </w:r>
      <w:r w:rsidRPr="001D4BBD">
        <w:rPr>
          <w:rFonts w:eastAsiaTheme="majorEastAsia"/>
          <w:vertAlign w:val="superscript"/>
        </w:rPr>
        <w:t xml:space="preserve"> </w:t>
      </w:r>
      <w:r w:rsidRPr="001D4BBD">
        <w:rPr>
          <w:rFonts w:eastAsiaTheme="majorEastAsia"/>
        </w:rPr>
        <w:t xml:space="preserve">(see note). The UE has to be accessible and is brought into a specific reception mode if required by the test case. It has to be ensured that interfaces that are used to verify file data or a specific functionality do not interfere or block the operation of the test procedure as defined within this specification. </w:t>
      </w:r>
    </w:p>
    <w:p w14:paraId="5432D249" w14:textId="2413C4A5" w:rsidR="00252629" w:rsidRPr="001D4BBD" w:rsidRDefault="00252629" w:rsidP="00252629">
      <w:pPr>
        <w:rPr>
          <w:rFonts w:eastAsiaTheme="majorEastAsia"/>
        </w:rPr>
      </w:pPr>
      <w:r w:rsidRPr="001D4BBD">
        <w:rPr>
          <w:rFonts w:eastAsiaTheme="majorEastAsia"/>
        </w:rPr>
        <w:t>For verification purposes an interaction with the UE is allowed even after ending the defined test procedure. If such interaction takes place it has to be reported to the TT. A verification of conformance requirements that is based on data or information that is generated during this post-procedure interaction has to be identifiable as a post process but can be used for the result generation.</w:t>
      </w:r>
    </w:p>
    <w:p w14:paraId="3CBA25E4" w14:textId="12A6D8AD" w:rsidR="00252629" w:rsidRPr="001D4BBD" w:rsidRDefault="00252629" w:rsidP="00252629">
      <w:pPr>
        <w:pStyle w:val="NO"/>
      </w:pPr>
      <w:r w:rsidRPr="001D4BBD">
        <w:t>NOTE:</w:t>
      </w:r>
      <w:r w:rsidRPr="001D4BBD">
        <w:tab/>
        <w:t>For all EFs, DFs and ADFs building the UICC and USIM where no data is explicitly defined in the test or by reference, an appropriate test value can be used (e.g.: values from GSMA TS.48 </w:t>
      </w:r>
      <w:r w:rsidR="001842A0">
        <w:t>[9]</w:t>
      </w:r>
      <w:r w:rsidRPr="001D4BBD">
        <w:t>).</w:t>
      </w:r>
    </w:p>
    <w:p w14:paraId="4C4C80D5" w14:textId="77777777" w:rsidR="00252629" w:rsidRDefault="00252629" w:rsidP="00252629">
      <w:pPr>
        <w:pStyle w:val="Heading2"/>
      </w:pPr>
      <w:bookmarkStart w:id="202" w:name="_Toc103688326"/>
      <w:bookmarkStart w:id="203" w:name="_Toc152151238"/>
      <w:bookmarkStart w:id="204" w:name="_Toc178929354"/>
      <w:bookmarkStart w:id="205" w:name="_Toc183489382"/>
      <w:bookmarkStart w:id="206" w:name="_Toc103688315"/>
      <w:r w:rsidRPr="001D4BBD">
        <w:t>4.</w:t>
      </w:r>
      <w:r>
        <w:t>3</w:t>
      </w:r>
      <w:r w:rsidRPr="001D4BBD">
        <w:tab/>
        <w:t>Suitability assessment</w:t>
      </w:r>
      <w:bookmarkEnd w:id="202"/>
      <w:bookmarkEnd w:id="203"/>
      <w:bookmarkEnd w:id="204"/>
      <w:bookmarkEnd w:id="205"/>
    </w:p>
    <w:p w14:paraId="2DF73F86" w14:textId="1F071038" w:rsidR="00252629" w:rsidRDefault="00252629" w:rsidP="00252629">
      <w:r>
        <w:t>V</w:t>
      </w:r>
      <w:r w:rsidRPr="001D4BBD">
        <w:t>erif</w:t>
      </w:r>
      <w:r>
        <w:t>ication</w:t>
      </w:r>
      <w:r w:rsidRPr="001D4BBD">
        <w:t xml:space="preserve"> by "implicit" methods</w:t>
      </w:r>
      <w:r>
        <w:t xml:space="preserve"> is not applicable for the USAT conformance requirements defined in the present document. Either the seamless testing method (A.4/2) defined in clause 4.1.</w:t>
      </w:r>
      <w:r w:rsidR="00B24229">
        <w:t>3</w:t>
      </w:r>
      <w:r>
        <w:t xml:space="preserve"> or the test events-based method (A.4/1) defined in clause 4.1.</w:t>
      </w:r>
      <w:r w:rsidR="00B24229">
        <w:t>4</w:t>
      </w:r>
      <w:r>
        <w:t xml:space="preserve"> depending on the device and nrUICC capabilities shall be used for verifying conformance requirements defined in the present document.</w:t>
      </w:r>
    </w:p>
    <w:p w14:paraId="1736FEE6" w14:textId="668845E8" w:rsidR="00252629" w:rsidRPr="001D4BBD" w:rsidRDefault="00252629" w:rsidP="00252629">
      <w:pPr>
        <w:pStyle w:val="Heading2"/>
      </w:pPr>
      <w:bookmarkStart w:id="207" w:name="_Toc152151243"/>
      <w:bookmarkStart w:id="208" w:name="_Toc178929355"/>
      <w:bookmarkStart w:id="209" w:name="_Toc183489383"/>
      <w:r w:rsidRPr="001D4BBD">
        <w:t>4.</w:t>
      </w:r>
      <w:r>
        <w:t>4</w:t>
      </w:r>
      <w:r w:rsidRPr="001D4BBD">
        <w:tab/>
        <w:t xml:space="preserve">Definition of </w:t>
      </w:r>
      <w:r w:rsidR="008804FB">
        <w:t xml:space="preserve">nrUICC </w:t>
      </w:r>
      <w:r w:rsidR="00541F4A">
        <w:t>values and System Simulator parameters</w:t>
      </w:r>
      <w:r w:rsidR="00E167AB">
        <w:t xml:space="preserve"> </w:t>
      </w:r>
      <w:bookmarkEnd w:id="206"/>
      <w:bookmarkEnd w:id="207"/>
      <w:r w:rsidR="008804FB" w:rsidRPr="008804FB">
        <w:t>for USAT testing</w:t>
      </w:r>
      <w:bookmarkEnd w:id="208"/>
      <w:bookmarkEnd w:id="209"/>
    </w:p>
    <w:p w14:paraId="33DD7A53" w14:textId="77777777" w:rsidR="00252629" w:rsidRPr="001D4BBD" w:rsidRDefault="00252629" w:rsidP="00252629">
      <w:pPr>
        <w:pStyle w:val="Heading3"/>
      </w:pPr>
      <w:bookmarkStart w:id="210" w:name="_Toc152151244"/>
      <w:bookmarkStart w:id="211" w:name="_Toc178929356"/>
      <w:bookmarkStart w:id="212" w:name="_Toc183489384"/>
      <w:r w:rsidRPr="001D4BBD">
        <w:t>4.</w:t>
      </w:r>
      <w:r>
        <w:t>4</w:t>
      </w:r>
      <w:r w:rsidRPr="001D4BBD">
        <w:t>.1</w:t>
      </w:r>
      <w:r w:rsidRPr="001D4BBD">
        <w:tab/>
        <w:t>Introduction</w:t>
      </w:r>
      <w:bookmarkEnd w:id="210"/>
      <w:bookmarkEnd w:id="211"/>
      <w:bookmarkEnd w:id="212"/>
    </w:p>
    <w:p w14:paraId="52AA818A" w14:textId="77777777" w:rsidR="00252629" w:rsidRPr="001D4BBD" w:rsidRDefault="00252629" w:rsidP="00252629">
      <w:pPr>
        <w:pStyle w:val="Heading4"/>
      </w:pPr>
      <w:bookmarkStart w:id="213" w:name="_Toc152151245"/>
      <w:bookmarkStart w:id="214" w:name="_Toc178929357"/>
      <w:bookmarkStart w:id="215" w:name="_Toc183489385"/>
      <w:r w:rsidRPr="001D4BBD">
        <w:t>4.</w:t>
      </w:r>
      <w:r>
        <w:t>4</w:t>
      </w:r>
      <w:r w:rsidRPr="001D4BBD">
        <w:t>.1.1</w:t>
      </w:r>
      <w:r w:rsidRPr="001D4BBD">
        <w:tab/>
        <w:t>Installation, provisioning or modification methods for EFs and DFs</w:t>
      </w:r>
      <w:bookmarkEnd w:id="213"/>
      <w:bookmarkEnd w:id="214"/>
      <w:bookmarkEnd w:id="215"/>
    </w:p>
    <w:p w14:paraId="72387E98" w14:textId="77777777" w:rsidR="00252629" w:rsidRPr="001D4BBD" w:rsidRDefault="00252629" w:rsidP="00252629">
      <w:r w:rsidRPr="001D4BBD">
        <w:t>Installation, provisioning or modification methods for EFs and DFs defined in the UICCs/USIMs used for testing or in the test cases are out of scope of the present document. Respective methods have to be provided by the UE vendor.</w:t>
      </w:r>
    </w:p>
    <w:p w14:paraId="7C5D89E5" w14:textId="6F9A0C3B" w:rsidR="00252629" w:rsidRPr="001D4BBD" w:rsidRDefault="00252629" w:rsidP="00252629">
      <w:pPr>
        <w:pStyle w:val="Heading4"/>
      </w:pPr>
      <w:bookmarkStart w:id="216" w:name="_Toc152151246"/>
      <w:bookmarkStart w:id="217" w:name="_Toc178929358"/>
      <w:bookmarkStart w:id="218" w:name="_Toc183489386"/>
      <w:r w:rsidRPr="001D4BBD">
        <w:t>4.</w:t>
      </w:r>
      <w:r>
        <w:t>4</w:t>
      </w:r>
      <w:r w:rsidRPr="001D4BBD">
        <w:t>.1.2</w:t>
      </w:r>
      <w:r w:rsidRPr="001D4BBD">
        <w:tab/>
      </w:r>
      <w:r w:rsidR="00CC00C4">
        <w:t>GSMA </w:t>
      </w:r>
      <w:r w:rsidRPr="001D4BBD">
        <w:t>TS.48 Version and usage</w:t>
      </w:r>
      <w:bookmarkEnd w:id="216"/>
      <w:bookmarkEnd w:id="217"/>
      <w:bookmarkEnd w:id="218"/>
    </w:p>
    <w:p w14:paraId="2B801FFC" w14:textId="252B8762" w:rsidR="00252629" w:rsidRPr="001D4BBD" w:rsidRDefault="00252629" w:rsidP="00252629">
      <w:r w:rsidRPr="001D4BBD">
        <w:t xml:space="preserve">Unless stated differently in the test description or </w:t>
      </w:r>
      <w:r w:rsidR="00CC00C4">
        <w:t>a</w:t>
      </w:r>
      <w:r w:rsidR="00CC00C4" w:rsidRPr="001D4BBD">
        <w:t xml:space="preserve"> </w:t>
      </w:r>
      <w:r w:rsidRPr="001D4BBD">
        <w:t>specific UICC definition</w:t>
      </w:r>
      <w:r w:rsidR="00CC00C4">
        <w:t>,</w:t>
      </w:r>
      <w:r w:rsidRPr="001D4BBD">
        <w:t xml:space="preserve"> </w:t>
      </w:r>
      <w:r w:rsidR="00CC00C4">
        <w:t>GSMA </w:t>
      </w:r>
      <w:r w:rsidRPr="001D4BBD">
        <w:t>TS.48 eSIM GTP v5.0 is used</w:t>
      </w:r>
      <w:r w:rsidR="00CC00C4">
        <w:t>.</w:t>
      </w:r>
    </w:p>
    <w:p w14:paraId="6D57E1E2" w14:textId="2EB39E11" w:rsidR="00252629" w:rsidRPr="00C3185B" w:rsidRDefault="00252629" w:rsidP="00252629">
      <w:r w:rsidRPr="001D4BBD">
        <w:t>The usage of file values defined in GSMA TS.48 </w:t>
      </w:r>
      <w:r w:rsidR="001842A0">
        <w:t>[9]</w:t>
      </w:r>
      <w:r w:rsidRPr="001D4BBD">
        <w:t xml:space="preserve"> does not imply that remote SIM provisioning as defined in GSMA </w:t>
      </w:r>
      <w:r w:rsidRPr="00C3185B">
        <w:t xml:space="preserve">or profiles as defined by the </w:t>
      </w:r>
      <w:r w:rsidR="00E90DE8">
        <w:t>Trusted Connectivity Alliance (</w:t>
      </w:r>
      <w:r w:rsidRPr="00C3185B">
        <w:t>TCA</w:t>
      </w:r>
      <w:r w:rsidR="00E90DE8">
        <w:t>)</w:t>
      </w:r>
      <w:r w:rsidRPr="00C3185B">
        <w:t xml:space="preserve"> have to be supported by the nrUSIM.</w:t>
      </w:r>
    </w:p>
    <w:p w14:paraId="5F81850C" w14:textId="6E61AD26" w:rsidR="00252629" w:rsidRPr="00C3185B" w:rsidRDefault="00252629" w:rsidP="00252629">
      <w:pPr>
        <w:pStyle w:val="Heading3"/>
      </w:pPr>
      <w:bookmarkStart w:id="219" w:name="_Toc178929359"/>
      <w:bookmarkStart w:id="220" w:name="_Toc183489387"/>
      <w:r w:rsidRPr="00C3185B">
        <w:t>4.4.2</w:t>
      </w:r>
      <w:r w:rsidRPr="00C3185B">
        <w:tab/>
        <w:t>Definition of default values</w:t>
      </w:r>
      <w:r w:rsidR="00541F4A">
        <w:t xml:space="preserve"> </w:t>
      </w:r>
      <w:r w:rsidR="00541F4A" w:rsidRPr="008804FB">
        <w:t>for USAT testing</w:t>
      </w:r>
      <w:bookmarkEnd w:id="219"/>
      <w:bookmarkEnd w:id="220"/>
    </w:p>
    <w:p w14:paraId="6B0D43DB" w14:textId="26BC25AD" w:rsidR="00CC00C4" w:rsidRDefault="00CC00C4" w:rsidP="00C86AAA">
      <w:pPr>
        <w:pStyle w:val="Heading4"/>
      </w:pPr>
      <w:bookmarkStart w:id="221" w:name="_Toc178929360"/>
      <w:bookmarkStart w:id="222" w:name="_Toc183489388"/>
      <w:r>
        <w:t>4.4.2.1</w:t>
      </w:r>
      <w:r>
        <w:tab/>
        <w:t>Applications on the default nrUICC</w:t>
      </w:r>
      <w:bookmarkEnd w:id="221"/>
      <w:bookmarkEnd w:id="222"/>
    </w:p>
    <w:p w14:paraId="2B8D63A1" w14:textId="77777777" w:rsidR="00CC00C4" w:rsidRDefault="00E167AB" w:rsidP="00E167AB">
      <w:r>
        <w:t>The default configuration of the nrUICC shall host at least one USIM application.</w:t>
      </w:r>
    </w:p>
    <w:p w14:paraId="53A3B207" w14:textId="06575B17" w:rsidR="00CC00C4" w:rsidRDefault="00CC00C4" w:rsidP="00C86AAA">
      <w:pPr>
        <w:pStyle w:val="Heading4"/>
      </w:pPr>
      <w:bookmarkStart w:id="223" w:name="_Toc178929361"/>
      <w:bookmarkStart w:id="224" w:name="_Toc183489389"/>
      <w:r>
        <w:t>4.4.2.2</w:t>
      </w:r>
      <w:r>
        <w:tab/>
        <w:t>Definition of USIM default values</w:t>
      </w:r>
      <w:bookmarkEnd w:id="223"/>
      <w:bookmarkEnd w:id="224"/>
    </w:p>
    <w:p w14:paraId="06DA1792" w14:textId="36140E26" w:rsidR="00252629" w:rsidRPr="0041528A" w:rsidRDefault="00E167AB" w:rsidP="00B05BAE">
      <w:r>
        <w:t xml:space="preserve">The USIM application shall be configured as </w:t>
      </w:r>
      <w:r w:rsidR="00252629">
        <w:t xml:space="preserve">defined in </w:t>
      </w:r>
      <w:r w:rsidR="00252629" w:rsidRPr="001D4BBD">
        <w:t>GSMA TS.48 </w:t>
      </w:r>
      <w:r w:rsidR="001842A0">
        <w:t>[9]</w:t>
      </w:r>
      <w:r w:rsidR="00CC00C4">
        <w:t xml:space="preserve"> with</w:t>
      </w:r>
      <w:r w:rsidR="00252629" w:rsidRPr="001D4BBD">
        <w:t xml:space="preserve"> </w:t>
      </w:r>
      <w:r w:rsidR="00252629">
        <w:t>the following</w:t>
      </w:r>
      <w:r w:rsidR="00252629" w:rsidRPr="001D4BBD">
        <w:t xml:space="preserve"> exceptions</w:t>
      </w:r>
      <w:r w:rsidR="00252629">
        <w:t xml:space="preserve"> to file definitions</w:t>
      </w:r>
      <w:r>
        <w:t>:</w:t>
      </w:r>
    </w:p>
    <w:p w14:paraId="77C6F954" w14:textId="77777777" w:rsidR="00252629" w:rsidRPr="00DE057A" w:rsidRDefault="00252629" w:rsidP="00B05BAE">
      <w:pPr>
        <w:keepNext/>
        <w:keepLines/>
        <w:rPr>
          <w:b/>
        </w:rPr>
      </w:pPr>
      <w:r w:rsidRPr="00DE057A">
        <w:rPr>
          <w:b/>
        </w:rPr>
        <w:t>EF</w:t>
      </w:r>
      <w:r w:rsidRPr="00DE057A">
        <w:rPr>
          <w:b/>
          <w:vertAlign w:val="subscript"/>
        </w:rPr>
        <w:t>UST</w:t>
      </w:r>
      <w:r w:rsidRPr="00DE057A">
        <w:rPr>
          <w:b/>
        </w:rPr>
        <w:t xml:space="preserve"> (USIM Service Table)</w:t>
      </w:r>
    </w:p>
    <w:p w14:paraId="2757FBAF" w14:textId="77777777" w:rsidR="00252629" w:rsidRDefault="00252629" w:rsidP="00252629">
      <w:pPr>
        <w:keepLines/>
        <w:ind w:left="1702" w:hanging="1418"/>
      </w:pPr>
      <w:r w:rsidRPr="00DE057A">
        <w:t>Logically:</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37C52F28" w14:textId="77777777" w:rsidTr="00B05BAE">
        <w:tc>
          <w:tcPr>
            <w:tcW w:w="1417" w:type="dxa"/>
          </w:tcPr>
          <w:p w14:paraId="755F3F43" w14:textId="77777777" w:rsidR="00252629" w:rsidRPr="00B05BAE" w:rsidRDefault="00252629" w:rsidP="00DF34BE">
            <w:pPr>
              <w:spacing w:after="0"/>
              <w:ind w:left="34"/>
            </w:pPr>
            <w:r w:rsidRPr="00B05BAE">
              <w:t>Service n°1:</w:t>
            </w:r>
          </w:p>
        </w:tc>
        <w:tc>
          <w:tcPr>
            <w:tcW w:w="5102" w:type="dxa"/>
          </w:tcPr>
          <w:p w14:paraId="620AF39C" w14:textId="77777777" w:rsidR="00252629" w:rsidRPr="00B05BAE" w:rsidRDefault="00252629" w:rsidP="00DF34BE">
            <w:pPr>
              <w:spacing w:after="0"/>
              <w:ind w:left="34"/>
            </w:pPr>
            <w:r w:rsidRPr="00B05BAE">
              <w:t>Local Phone Book</w:t>
            </w:r>
          </w:p>
        </w:tc>
        <w:tc>
          <w:tcPr>
            <w:tcW w:w="1701" w:type="dxa"/>
          </w:tcPr>
          <w:p w14:paraId="593094B1" w14:textId="77777777" w:rsidR="00252629" w:rsidRPr="00B05BAE" w:rsidRDefault="00252629" w:rsidP="00DF34BE">
            <w:pPr>
              <w:spacing w:after="0"/>
              <w:ind w:left="34"/>
            </w:pPr>
            <w:r w:rsidRPr="00B05BAE">
              <w:t>available</w:t>
            </w:r>
          </w:p>
        </w:tc>
      </w:tr>
      <w:tr w:rsidR="00252629" w:rsidRPr="00E22044" w14:paraId="3EACF755" w14:textId="77777777" w:rsidTr="00B05BAE">
        <w:tc>
          <w:tcPr>
            <w:tcW w:w="1417" w:type="dxa"/>
          </w:tcPr>
          <w:p w14:paraId="22AED7BE" w14:textId="77777777" w:rsidR="00252629" w:rsidRPr="00B05BAE" w:rsidRDefault="00252629" w:rsidP="00DF34BE">
            <w:pPr>
              <w:spacing w:after="0"/>
              <w:ind w:left="34"/>
            </w:pPr>
            <w:r w:rsidRPr="00B05BAE">
              <w:t>Service n°2:</w:t>
            </w:r>
          </w:p>
        </w:tc>
        <w:tc>
          <w:tcPr>
            <w:tcW w:w="5102" w:type="dxa"/>
          </w:tcPr>
          <w:p w14:paraId="28974F12" w14:textId="77777777" w:rsidR="00252629" w:rsidRPr="00B05BAE" w:rsidRDefault="00252629" w:rsidP="00DF34BE">
            <w:pPr>
              <w:spacing w:after="0"/>
              <w:ind w:left="34"/>
            </w:pPr>
            <w:r w:rsidRPr="00B05BAE">
              <w:t>Fixed Dialling Numbers (FDN)</w:t>
            </w:r>
          </w:p>
        </w:tc>
        <w:tc>
          <w:tcPr>
            <w:tcW w:w="1701" w:type="dxa"/>
          </w:tcPr>
          <w:p w14:paraId="4FC11E1C" w14:textId="77777777" w:rsidR="00252629" w:rsidRPr="00B05BAE" w:rsidRDefault="00252629" w:rsidP="00DF34BE">
            <w:pPr>
              <w:spacing w:after="0"/>
              <w:ind w:left="34"/>
            </w:pPr>
            <w:r w:rsidRPr="00B05BAE">
              <w:t>available</w:t>
            </w:r>
          </w:p>
        </w:tc>
      </w:tr>
      <w:tr w:rsidR="00252629" w:rsidRPr="00E22044" w14:paraId="4160D36C" w14:textId="77777777" w:rsidTr="00B05BAE">
        <w:tc>
          <w:tcPr>
            <w:tcW w:w="1417" w:type="dxa"/>
          </w:tcPr>
          <w:p w14:paraId="0C994595" w14:textId="77777777" w:rsidR="00252629" w:rsidRPr="00B05BAE" w:rsidRDefault="00252629" w:rsidP="00DF34BE">
            <w:pPr>
              <w:spacing w:after="0"/>
              <w:ind w:left="34"/>
            </w:pPr>
            <w:r w:rsidRPr="00B05BAE">
              <w:t>Service n°6:</w:t>
            </w:r>
          </w:p>
        </w:tc>
        <w:tc>
          <w:tcPr>
            <w:tcW w:w="5102" w:type="dxa"/>
          </w:tcPr>
          <w:p w14:paraId="6F0F2677" w14:textId="77777777" w:rsidR="00252629" w:rsidRPr="00B05BAE" w:rsidRDefault="00252629" w:rsidP="00DF34BE">
            <w:pPr>
              <w:spacing w:after="0"/>
              <w:ind w:left="34"/>
            </w:pPr>
            <w:r w:rsidRPr="00B05BAE">
              <w:t>Barred Dialling Numbers (BDN)</w:t>
            </w:r>
          </w:p>
        </w:tc>
        <w:tc>
          <w:tcPr>
            <w:tcW w:w="1701" w:type="dxa"/>
          </w:tcPr>
          <w:p w14:paraId="33438C0E" w14:textId="77777777" w:rsidR="00252629" w:rsidRPr="00B05BAE" w:rsidRDefault="00252629" w:rsidP="00DF34BE">
            <w:pPr>
              <w:spacing w:after="0"/>
              <w:ind w:left="34"/>
            </w:pPr>
            <w:r w:rsidRPr="00B05BAE">
              <w:t>available</w:t>
            </w:r>
          </w:p>
        </w:tc>
      </w:tr>
      <w:tr w:rsidR="00252629" w:rsidRPr="00E22044" w14:paraId="0D711354" w14:textId="77777777" w:rsidTr="00B05BAE">
        <w:tc>
          <w:tcPr>
            <w:tcW w:w="1417" w:type="dxa"/>
          </w:tcPr>
          <w:p w14:paraId="3A9BA403" w14:textId="77777777" w:rsidR="00252629" w:rsidRPr="00B05BAE" w:rsidRDefault="00252629" w:rsidP="00DF34BE">
            <w:pPr>
              <w:spacing w:after="0"/>
              <w:ind w:left="34"/>
            </w:pPr>
            <w:r w:rsidRPr="00B05BAE">
              <w:lastRenderedPageBreak/>
              <w:t>Service n°10:</w:t>
            </w:r>
          </w:p>
        </w:tc>
        <w:tc>
          <w:tcPr>
            <w:tcW w:w="5102" w:type="dxa"/>
          </w:tcPr>
          <w:p w14:paraId="7FEFCF64" w14:textId="77777777" w:rsidR="00252629" w:rsidRPr="00B05BAE" w:rsidRDefault="00252629" w:rsidP="00DF34BE">
            <w:pPr>
              <w:spacing w:after="0"/>
              <w:ind w:left="34"/>
            </w:pPr>
            <w:r w:rsidRPr="00B05BAE">
              <w:t>Short Message Storage (SMS)</w:t>
            </w:r>
          </w:p>
        </w:tc>
        <w:tc>
          <w:tcPr>
            <w:tcW w:w="1701" w:type="dxa"/>
          </w:tcPr>
          <w:p w14:paraId="2DF43A65" w14:textId="77777777" w:rsidR="00252629" w:rsidRPr="00B05BAE" w:rsidRDefault="00252629" w:rsidP="00DF34BE">
            <w:pPr>
              <w:spacing w:after="0"/>
              <w:ind w:left="34"/>
            </w:pPr>
            <w:r w:rsidRPr="00B05BAE">
              <w:t>available</w:t>
            </w:r>
          </w:p>
        </w:tc>
      </w:tr>
      <w:tr w:rsidR="00252629" w:rsidRPr="00E22044" w14:paraId="13AFBB59" w14:textId="77777777" w:rsidTr="00B05BAE">
        <w:tc>
          <w:tcPr>
            <w:tcW w:w="1417" w:type="dxa"/>
          </w:tcPr>
          <w:p w14:paraId="45FF40CD" w14:textId="77777777" w:rsidR="00252629" w:rsidRPr="00B05BAE" w:rsidRDefault="00252629" w:rsidP="00DF34BE">
            <w:pPr>
              <w:spacing w:after="0"/>
              <w:ind w:left="34"/>
            </w:pPr>
            <w:r w:rsidRPr="00B05BAE">
              <w:t>Service n°11:</w:t>
            </w:r>
          </w:p>
        </w:tc>
        <w:tc>
          <w:tcPr>
            <w:tcW w:w="5102" w:type="dxa"/>
          </w:tcPr>
          <w:p w14:paraId="6C65D6A8" w14:textId="77777777" w:rsidR="00252629" w:rsidRPr="00B05BAE" w:rsidRDefault="00252629" w:rsidP="00DF34BE">
            <w:pPr>
              <w:spacing w:after="0"/>
              <w:ind w:left="34"/>
            </w:pPr>
            <w:r w:rsidRPr="00B05BAE">
              <w:t>Short Message Status Reports (SMSR)</w:t>
            </w:r>
          </w:p>
        </w:tc>
        <w:tc>
          <w:tcPr>
            <w:tcW w:w="1701" w:type="dxa"/>
          </w:tcPr>
          <w:p w14:paraId="19E8D13C" w14:textId="77777777" w:rsidR="00252629" w:rsidRPr="00B05BAE" w:rsidRDefault="00252629" w:rsidP="00DF34BE">
            <w:pPr>
              <w:spacing w:after="0"/>
              <w:ind w:left="34"/>
            </w:pPr>
            <w:r w:rsidRPr="00B05BAE">
              <w:t>available</w:t>
            </w:r>
          </w:p>
        </w:tc>
      </w:tr>
      <w:tr w:rsidR="00252629" w:rsidRPr="00E22044" w14:paraId="62E91B04" w14:textId="77777777" w:rsidTr="00B05BAE">
        <w:tc>
          <w:tcPr>
            <w:tcW w:w="1417" w:type="dxa"/>
          </w:tcPr>
          <w:p w14:paraId="57B302EC" w14:textId="77777777" w:rsidR="00252629" w:rsidRPr="00B05BAE" w:rsidRDefault="00252629" w:rsidP="00DF34BE">
            <w:pPr>
              <w:spacing w:after="0"/>
              <w:ind w:left="34"/>
            </w:pPr>
            <w:r w:rsidRPr="00B05BAE">
              <w:t>Service n°12:</w:t>
            </w:r>
          </w:p>
        </w:tc>
        <w:tc>
          <w:tcPr>
            <w:tcW w:w="5102" w:type="dxa"/>
          </w:tcPr>
          <w:p w14:paraId="0983FD6A" w14:textId="77777777" w:rsidR="00252629" w:rsidRPr="00B05BAE" w:rsidRDefault="00252629" w:rsidP="00DF34BE">
            <w:pPr>
              <w:spacing w:after="0"/>
              <w:ind w:left="34"/>
            </w:pPr>
            <w:r w:rsidRPr="00B05BAE">
              <w:t>Short Message Service Parameters (SMSP)</w:t>
            </w:r>
          </w:p>
        </w:tc>
        <w:tc>
          <w:tcPr>
            <w:tcW w:w="1701" w:type="dxa"/>
          </w:tcPr>
          <w:p w14:paraId="279D91A4" w14:textId="77777777" w:rsidR="00252629" w:rsidRPr="00B05BAE" w:rsidRDefault="00252629" w:rsidP="00DF34BE">
            <w:pPr>
              <w:spacing w:after="0"/>
              <w:ind w:left="34"/>
            </w:pPr>
            <w:r w:rsidRPr="00B05BAE">
              <w:t>available</w:t>
            </w:r>
          </w:p>
        </w:tc>
      </w:tr>
      <w:tr w:rsidR="00252629" w:rsidRPr="00E22044" w14:paraId="6A2AA801" w14:textId="77777777" w:rsidTr="00B05BAE">
        <w:tc>
          <w:tcPr>
            <w:tcW w:w="1417" w:type="dxa"/>
          </w:tcPr>
          <w:p w14:paraId="23BE4B83" w14:textId="77777777" w:rsidR="00252629" w:rsidRPr="00B05BAE" w:rsidRDefault="00252629" w:rsidP="00DF34BE">
            <w:pPr>
              <w:spacing w:after="0"/>
              <w:ind w:left="34"/>
            </w:pPr>
            <w:r w:rsidRPr="00B05BAE">
              <w:t>Service n°15:</w:t>
            </w:r>
          </w:p>
        </w:tc>
        <w:tc>
          <w:tcPr>
            <w:tcW w:w="5102" w:type="dxa"/>
          </w:tcPr>
          <w:p w14:paraId="56639903" w14:textId="77777777" w:rsidR="00252629" w:rsidRPr="00B05BAE" w:rsidRDefault="00252629" w:rsidP="00DF34BE">
            <w:pPr>
              <w:spacing w:after="0"/>
              <w:ind w:left="34"/>
            </w:pPr>
            <w:r w:rsidRPr="00B05BAE">
              <w:t xml:space="preserve">Cell Broadcast Message Identifier </w:t>
            </w:r>
          </w:p>
        </w:tc>
        <w:tc>
          <w:tcPr>
            <w:tcW w:w="1701" w:type="dxa"/>
          </w:tcPr>
          <w:p w14:paraId="45F1D950" w14:textId="77777777" w:rsidR="00252629" w:rsidRPr="00B05BAE" w:rsidRDefault="00252629" w:rsidP="00DF34BE">
            <w:pPr>
              <w:spacing w:after="0"/>
              <w:ind w:left="34"/>
            </w:pPr>
            <w:r w:rsidRPr="00B05BAE">
              <w:t>available</w:t>
            </w:r>
          </w:p>
        </w:tc>
      </w:tr>
      <w:tr w:rsidR="00252629" w:rsidRPr="00E22044" w14:paraId="3808E39A" w14:textId="77777777" w:rsidTr="00B05BAE">
        <w:tc>
          <w:tcPr>
            <w:tcW w:w="1417" w:type="dxa"/>
          </w:tcPr>
          <w:p w14:paraId="017C1552" w14:textId="77777777" w:rsidR="00252629" w:rsidRPr="00B05BAE" w:rsidRDefault="00252629" w:rsidP="00DF34BE">
            <w:pPr>
              <w:spacing w:after="0"/>
              <w:ind w:left="34"/>
            </w:pPr>
            <w:r w:rsidRPr="00B05BAE">
              <w:t>Service n°17:</w:t>
            </w:r>
          </w:p>
        </w:tc>
        <w:tc>
          <w:tcPr>
            <w:tcW w:w="5102" w:type="dxa"/>
          </w:tcPr>
          <w:p w14:paraId="104A8DEF" w14:textId="77777777" w:rsidR="00252629" w:rsidRPr="00B05BAE" w:rsidRDefault="00252629" w:rsidP="00DF34BE">
            <w:pPr>
              <w:spacing w:after="0"/>
              <w:ind w:left="34"/>
            </w:pPr>
            <w:r w:rsidRPr="00B05BAE">
              <w:t>Group Identifier Level 1</w:t>
            </w:r>
          </w:p>
        </w:tc>
        <w:tc>
          <w:tcPr>
            <w:tcW w:w="1701" w:type="dxa"/>
          </w:tcPr>
          <w:p w14:paraId="1733C492" w14:textId="77777777" w:rsidR="00252629" w:rsidRPr="00B05BAE" w:rsidRDefault="00252629" w:rsidP="00DF34BE">
            <w:pPr>
              <w:spacing w:after="0"/>
              <w:ind w:left="34"/>
            </w:pPr>
            <w:r w:rsidRPr="00B05BAE">
              <w:t>not available</w:t>
            </w:r>
          </w:p>
        </w:tc>
      </w:tr>
      <w:tr w:rsidR="00252629" w:rsidRPr="00E22044" w14:paraId="3FAA0969" w14:textId="77777777" w:rsidTr="00B05BAE">
        <w:tc>
          <w:tcPr>
            <w:tcW w:w="1417" w:type="dxa"/>
          </w:tcPr>
          <w:p w14:paraId="481062E0" w14:textId="77777777" w:rsidR="00252629" w:rsidRPr="00B05BAE" w:rsidRDefault="00252629" w:rsidP="00DF34BE">
            <w:pPr>
              <w:spacing w:after="0"/>
              <w:ind w:left="34"/>
            </w:pPr>
            <w:r w:rsidRPr="00B05BAE">
              <w:t>Service n°18:</w:t>
            </w:r>
          </w:p>
        </w:tc>
        <w:tc>
          <w:tcPr>
            <w:tcW w:w="5102" w:type="dxa"/>
          </w:tcPr>
          <w:p w14:paraId="37ADF7F4" w14:textId="77777777" w:rsidR="00252629" w:rsidRPr="00B05BAE" w:rsidRDefault="00252629" w:rsidP="00DF34BE">
            <w:pPr>
              <w:spacing w:after="0"/>
              <w:ind w:left="34"/>
            </w:pPr>
            <w:r w:rsidRPr="00B05BAE">
              <w:t>Group Identifier Level 2</w:t>
            </w:r>
          </w:p>
        </w:tc>
        <w:tc>
          <w:tcPr>
            <w:tcW w:w="1701" w:type="dxa"/>
          </w:tcPr>
          <w:p w14:paraId="280E178B" w14:textId="77777777" w:rsidR="00252629" w:rsidRPr="00B05BAE" w:rsidRDefault="00252629" w:rsidP="00DF34BE">
            <w:pPr>
              <w:spacing w:after="0"/>
              <w:ind w:left="34"/>
            </w:pPr>
            <w:r w:rsidRPr="00B05BAE">
              <w:t>not available</w:t>
            </w:r>
          </w:p>
        </w:tc>
      </w:tr>
      <w:tr w:rsidR="00252629" w:rsidRPr="00E22044" w14:paraId="704E1F17" w14:textId="77777777" w:rsidTr="00B05BAE">
        <w:tc>
          <w:tcPr>
            <w:tcW w:w="1417" w:type="dxa"/>
          </w:tcPr>
          <w:p w14:paraId="7937D9C8" w14:textId="77777777" w:rsidR="00252629" w:rsidRPr="00B05BAE" w:rsidRDefault="00252629" w:rsidP="00DF34BE">
            <w:pPr>
              <w:spacing w:after="0"/>
              <w:ind w:left="34"/>
            </w:pPr>
            <w:r w:rsidRPr="00B05BAE">
              <w:t>Service n°20:</w:t>
            </w:r>
          </w:p>
        </w:tc>
        <w:tc>
          <w:tcPr>
            <w:tcW w:w="5102" w:type="dxa"/>
          </w:tcPr>
          <w:p w14:paraId="6EAAC949" w14:textId="77777777" w:rsidR="00252629" w:rsidRPr="00B05BAE" w:rsidRDefault="00252629" w:rsidP="00DF34BE">
            <w:pPr>
              <w:spacing w:after="0"/>
              <w:ind w:left="34"/>
            </w:pPr>
            <w:r w:rsidRPr="00B05BAE">
              <w:t>User controlled PLMN selector with Access Technology</w:t>
            </w:r>
          </w:p>
        </w:tc>
        <w:tc>
          <w:tcPr>
            <w:tcW w:w="1701" w:type="dxa"/>
          </w:tcPr>
          <w:p w14:paraId="28F8EAA2" w14:textId="77777777" w:rsidR="00252629" w:rsidRPr="00B05BAE" w:rsidRDefault="00252629" w:rsidP="00DF34BE">
            <w:pPr>
              <w:spacing w:after="0"/>
              <w:ind w:left="34"/>
            </w:pPr>
            <w:r w:rsidRPr="00B05BAE">
              <w:t>available</w:t>
            </w:r>
          </w:p>
        </w:tc>
      </w:tr>
      <w:tr w:rsidR="00252629" w:rsidRPr="00E22044" w14:paraId="251857E9" w14:textId="77777777" w:rsidTr="00B05BAE">
        <w:tc>
          <w:tcPr>
            <w:tcW w:w="1417" w:type="dxa"/>
          </w:tcPr>
          <w:p w14:paraId="000BB82F" w14:textId="77777777" w:rsidR="00252629" w:rsidRPr="00B05BAE" w:rsidRDefault="00252629" w:rsidP="00DF34BE">
            <w:pPr>
              <w:spacing w:after="0"/>
              <w:ind w:left="34"/>
            </w:pPr>
            <w:r w:rsidRPr="00B05BAE">
              <w:t>Service n°22:</w:t>
            </w:r>
          </w:p>
        </w:tc>
        <w:tc>
          <w:tcPr>
            <w:tcW w:w="5102" w:type="dxa"/>
          </w:tcPr>
          <w:p w14:paraId="5CA59C3E" w14:textId="77777777" w:rsidR="00252629" w:rsidRPr="00B05BAE" w:rsidRDefault="00252629" w:rsidP="00DF34BE">
            <w:pPr>
              <w:spacing w:after="0"/>
              <w:ind w:left="34"/>
            </w:pPr>
            <w:r w:rsidRPr="00B05BAE">
              <w:t>Image (IMG)</w:t>
            </w:r>
          </w:p>
        </w:tc>
        <w:tc>
          <w:tcPr>
            <w:tcW w:w="1701" w:type="dxa"/>
          </w:tcPr>
          <w:p w14:paraId="5867E711" w14:textId="77777777" w:rsidR="00252629" w:rsidRPr="00B05BAE" w:rsidRDefault="00252629" w:rsidP="00DF34BE">
            <w:pPr>
              <w:spacing w:after="0"/>
              <w:ind w:left="34"/>
            </w:pPr>
            <w:r w:rsidRPr="00B05BAE">
              <w:t>available</w:t>
            </w:r>
          </w:p>
        </w:tc>
      </w:tr>
      <w:tr w:rsidR="00252629" w:rsidRPr="00E22044" w14:paraId="161474EA" w14:textId="77777777" w:rsidTr="00B05BAE">
        <w:tc>
          <w:tcPr>
            <w:tcW w:w="1417" w:type="dxa"/>
          </w:tcPr>
          <w:p w14:paraId="31F14C3A" w14:textId="77777777" w:rsidR="00252629" w:rsidRPr="00B05BAE" w:rsidRDefault="00252629" w:rsidP="00DF34BE">
            <w:pPr>
              <w:spacing w:after="0"/>
              <w:ind w:left="34"/>
            </w:pPr>
            <w:r w:rsidRPr="00B05BAE">
              <w:t>Service n°27:</w:t>
            </w:r>
          </w:p>
        </w:tc>
        <w:tc>
          <w:tcPr>
            <w:tcW w:w="5102" w:type="dxa"/>
          </w:tcPr>
          <w:p w14:paraId="11062AF5" w14:textId="77777777" w:rsidR="00252629" w:rsidRPr="00B05BAE" w:rsidRDefault="00252629" w:rsidP="00DF34BE">
            <w:pPr>
              <w:spacing w:after="0"/>
              <w:ind w:left="34"/>
            </w:pPr>
            <w:r w:rsidRPr="00B05BAE">
              <w:t>GSM Access</w:t>
            </w:r>
          </w:p>
        </w:tc>
        <w:tc>
          <w:tcPr>
            <w:tcW w:w="1701" w:type="dxa"/>
          </w:tcPr>
          <w:p w14:paraId="34AAC355" w14:textId="77777777" w:rsidR="00252629" w:rsidRPr="00B05BAE" w:rsidRDefault="00252629" w:rsidP="00DF34BE">
            <w:pPr>
              <w:spacing w:after="0"/>
              <w:ind w:left="34"/>
            </w:pPr>
            <w:r w:rsidRPr="00B05BAE">
              <w:t>available</w:t>
            </w:r>
          </w:p>
        </w:tc>
      </w:tr>
      <w:tr w:rsidR="00252629" w:rsidRPr="00E22044" w14:paraId="2E77AD57" w14:textId="77777777" w:rsidTr="00B05BAE">
        <w:tc>
          <w:tcPr>
            <w:tcW w:w="1417" w:type="dxa"/>
          </w:tcPr>
          <w:p w14:paraId="29D5F11A" w14:textId="77777777" w:rsidR="00252629" w:rsidRPr="00B05BAE" w:rsidRDefault="00252629" w:rsidP="00DF34BE">
            <w:pPr>
              <w:spacing w:after="0"/>
              <w:ind w:left="34"/>
            </w:pPr>
            <w:r w:rsidRPr="00B05BAE">
              <w:t>Service n°28:</w:t>
            </w:r>
          </w:p>
        </w:tc>
        <w:tc>
          <w:tcPr>
            <w:tcW w:w="5102" w:type="dxa"/>
          </w:tcPr>
          <w:p w14:paraId="0F8F3FD9" w14:textId="77777777" w:rsidR="00252629" w:rsidRPr="00B05BAE" w:rsidRDefault="00252629" w:rsidP="00DF34BE">
            <w:pPr>
              <w:spacing w:after="0"/>
              <w:ind w:left="34"/>
            </w:pPr>
            <w:r w:rsidRPr="00B05BAE">
              <w:t>Data download via SMS-PP</w:t>
            </w:r>
          </w:p>
        </w:tc>
        <w:tc>
          <w:tcPr>
            <w:tcW w:w="1701" w:type="dxa"/>
          </w:tcPr>
          <w:p w14:paraId="059133AA" w14:textId="77777777" w:rsidR="00252629" w:rsidRPr="00B05BAE" w:rsidRDefault="00252629" w:rsidP="00DF34BE">
            <w:pPr>
              <w:spacing w:after="0"/>
              <w:ind w:left="34"/>
            </w:pPr>
            <w:r w:rsidRPr="00B05BAE">
              <w:t>available</w:t>
            </w:r>
          </w:p>
        </w:tc>
      </w:tr>
      <w:tr w:rsidR="00252629" w:rsidRPr="00E22044" w14:paraId="1D4531BD" w14:textId="77777777" w:rsidTr="00B05BAE">
        <w:tc>
          <w:tcPr>
            <w:tcW w:w="1417" w:type="dxa"/>
          </w:tcPr>
          <w:p w14:paraId="4041BF5E" w14:textId="77777777" w:rsidR="00252629" w:rsidRPr="00B05BAE" w:rsidRDefault="00252629" w:rsidP="00DF34BE">
            <w:pPr>
              <w:spacing w:after="0"/>
              <w:ind w:left="34"/>
            </w:pPr>
            <w:r w:rsidRPr="00B05BAE">
              <w:t>Service n°29:</w:t>
            </w:r>
          </w:p>
        </w:tc>
        <w:tc>
          <w:tcPr>
            <w:tcW w:w="5102" w:type="dxa"/>
          </w:tcPr>
          <w:p w14:paraId="35574E0B" w14:textId="77777777" w:rsidR="00252629" w:rsidRPr="00B05BAE" w:rsidRDefault="00252629" w:rsidP="00DF34BE">
            <w:pPr>
              <w:spacing w:after="0"/>
              <w:ind w:left="34"/>
            </w:pPr>
            <w:r w:rsidRPr="00B05BAE">
              <w:t>Data download via SMS</w:t>
            </w:r>
            <w:r w:rsidRPr="00B05BAE">
              <w:noBreakHyphen/>
              <w:t>CB</w:t>
            </w:r>
          </w:p>
        </w:tc>
        <w:tc>
          <w:tcPr>
            <w:tcW w:w="1701" w:type="dxa"/>
          </w:tcPr>
          <w:p w14:paraId="7159CE1D" w14:textId="77777777" w:rsidR="00252629" w:rsidRPr="00B05BAE" w:rsidRDefault="00252629" w:rsidP="00DF34BE">
            <w:pPr>
              <w:spacing w:after="0"/>
              <w:ind w:left="34"/>
            </w:pPr>
            <w:r w:rsidRPr="00B05BAE">
              <w:t>available</w:t>
            </w:r>
          </w:p>
        </w:tc>
      </w:tr>
      <w:tr w:rsidR="00252629" w:rsidRPr="00E22044" w14:paraId="562B8FF7" w14:textId="77777777" w:rsidTr="00B05BAE">
        <w:tc>
          <w:tcPr>
            <w:tcW w:w="1417" w:type="dxa"/>
          </w:tcPr>
          <w:p w14:paraId="0291D53D" w14:textId="77777777" w:rsidR="00252629" w:rsidRPr="00B05BAE" w:rsidRDefault="00252629" w:rsidP="00DF34BE">
            <w:pPr>
              <w:spacing w:after="0"/>
              <w:ind w:left="34"/>
            </w:pPr>
            <w:r w:rsidRPr="00B05BAE">
              <w:t>Service n°30:</w:t>
            </w:r>
          </w:p>
        </w:tc>
        <w:tc>
          <w:tcPr>
            <w:tcW w:w="5102" w:type="dxa"/>
          </w:tcPr>
          <w:p w14:paraId="2FAE33C4" w14:textId="77777777" w:rsidR="00252629" w:rsidRPr="00B05BAE" w:rsidRDefault="00252629" w:rsidP="00DF34BE">
            <w:pPr>
              <w:spacing w:after="0"/>
              <w:ind w:left="34"/>
            </w:pPr>
            <w:r w:rsidRPr="00B05BAE">
              <w:t>Call Control by USIM</w:t>
            </w:r>
          </w:p>
        </w:tc>
        <w:tc>
          <w:tcPr>
            <w:tcW w:w="1701" w:type="dxa"/>
          </w:tcPr>
          <w:p w14:paraId="4904BF4C" w14:textId="77777777" w:rsidR="00252629" w:rsidRPr="00B05BAE" w:rsidRDefault="00252629" w:rsidP="00DF34BE">
            <w:pPr>
              <w:spacing w:after="0"/>
              <w:ind w:left="34"/>
            </w:pPr>
            <w:r w:rsidRPr="00B05BAE">
              <w:t>not available</w:t>
            </w:r>
          </w:p>
        </w:tc>
      </w:tr>
      <w:tr w:rsidR="00252629" w:rsidRPr="00E22044" w14:paraId="65277C67" w14:textId="77777777" w:rsidTr="00B05BAE">
        <w:tc>
          <w:tcPr>
            <w:tcW w:w="1417" w:type="dxa"/>
          </w:tcPr>
          <w:p w14:paraId="603EC9E6" w14:textId="77777777" w:rsidR="00252629" w:rsidRPr="00B05BAE" w:rsidRDefault="00252629" w:rsidP="00DF34BE">
            <w:pPr>
              <w:spacing w:after="0"/>
              <w:ind w:left="34"/>
            </w:pPr>
            <w:r w:rsidRPr="00B05BAE">
              <w:t>Service n°31:</w:t>
            </w:r>
          </w:p>
        </w:tc>
        <w:tc>
          <w:tcPr>
            <w:tcW w:w="5102" w:type="dxa"/>
          </w:tcPr>
          <w:p w14:paraId="63D46E38" w14:textId="77777777" w:rsidR="00252629" w:rsidRPr="00B05BAE" w:rsidRDefault="00252629" w:rsidP="00DF34BE">
            <w:pPr>
              <w:spacing w:after="0"/>
              <w:ind w:left="34"/>
            </w:pPr>
            <w:r w:rsidRPr="00B05BAE">
              <w:t>MO-SMS Control by USIM</w:t>
            </w:r>
          </w:p>
        </w:tc>
        <w:tc>
          <w:tcPr>
            <w:tcW w:w="1701" w:type="dxa"/>
          </w:tcPr>
          <w:p w14:paraId="6795493C" w14:textId="77777777" w:rsidR="00252629" w:rsidRPr="00B05BAE" w:rsidRDefault="00252629" w:rsidP="00DF34BE">
            <w:pPr>
              <w:spacing w:after="0"/>
              <w:ind w:left="34"/>
            </w:pPr>
            <w:r w:rsidRPr="00B05BAE">
              <w:t>not available</w:t>
            </w:r>
          </w:p>
        </w:tc>
      </w:tr>
      <w:tr w:rsidR="00252629" w:rsidRPr="00E22044" w14:paraId="3401393A" w14:textId="77777777" w:rsidTr="00B05BAE">
        <w:tc>
          <w:tcPr>
            <w:tcW w:w="1417" w:type="dxa"/>
          </w:tcPr>
          <w:p w14:paraId="36DC740E" w14:textId="77777777" w:rsidR="00252629" w:rsidRPr="00B05BAE" w:rsidRDefault="00252629" w:rsidP="00DF34BE">
            <w:pPr>
              <w:spacing w:after="0"/>
              <w:ind w:left="34"/>
            </w:pPr>
            <w:r w:rsidRPr="00B05BAE">
              <w:t>Service n°32:</w:t>
            </w:r>
          </w:p>
        </w:tc>
        <w:tc>
          <w:tcPr>
            <w:tcW w:w="5102" w:type="dxa"/>
          </w:tcPr>
          <w:p w14:paraId="425D017F" w14:textId="77777777" w:rsidR="00252629" w:rsidRPr="00B05BAE" w:rsidRDefault="00252629" w:rsidP="00DF34BE">
            <w:pPr>
              <w:spacing w:after="0"/>
              <w:ind w:left="34"/>
            </w:pPr>
            <w:r w:rsidRPr="00B05BAE">
              <w:t>RUN AT COMMAND command</w:t>
            </w:r>
          </w:p>
        </w:tc>
        <w:tc>
          <w:tcPr>
            <w:tcW w:w="1701" w:type="dxa"/>
          </w:tcPr>
          <w:p w14:paraId="050F38C3" w14:textId="77777777" w:rsidR="00252629" w:rsidRPr="00B05BAE" w:rsidRDefault="00252629" w:rsidP="00DF34BE">
            <w:pPr>
              <w:spacing w:after="0"/>
              <w:ind w:left="34"/>
            </w:pPr>
            <w:r w:rsidRPr="00B05BAE">
              <w:t>available</w:t>
            </w:r>
          </w:p>
        </w:tc>
      </w:tr>
      <w:tr w:rsidR="00252629" w:rsidRPr="00E22044" w14:paraId="0D7D2938" w14:textId="77777777" w:rsidTr="00B05BAE">
        <w:tc>
          <w:tcPr>
            <w:tcW w:w="1417" w:type="dxa"/>
          </w:tcPr>
          <w:p w14:paraId="2DFD3C3D" w14:textId="77777777" w:rsidR="00252629" w:rsidRPr="00B05BAE" w:rsidRDefault="00252629" w:rsidP="00DF34BE">
            <w:pPr>
              <w:spacing w:after="0"/>
              <w:ind w:left="34"/>
            </w:pPr>
            <w:r w:rsidRPr="00B05BAE">
              <w:t>Service n°33:</w:t>
            </w:r>
          </w:p>
        </w:tc>
        <w:tc>
          <w:tcPr>
            <w:tcW w:w="5102" w:type="dxa"/>
          </w:tcPr>
          <w:p w14:paraId="66FCC5A7" w14:textId="77777777" w:rsidR="00252629" w:rsidRPr="00B05BAE" w:rsidRDefault="00252629" w:rsidP="00DF34BE">
            <w:pPr>
              <w:spacing w:after="0"/>
              <w:ind w:left="34"/>
            </w:pPr>
            <w:r w:rsidRPr="00B05BAE">
              <w:t>shall be set to '1'</w:t>
            </w:r>
          </w:p>
        </w:tc>
        <w:tc>
          <w:tcPr>
            <w:tcW w:w="1701" w:type="dxa"/>
          </w:tcPr>
          <w:p w14:paraId="0A377B2D" w14:textId="77777777" w:rsidR="00252629" w:rsidRPr="00B05BAE" w:rsidRDefault="00252629" w:rsidP="00DF34BE">
            <w:pPr>
              <w:spacing w:after="0"/>
              <w:ind w:left="34"/>
            </w:pPr>
            <w:r w:rsidRPr="00B05BAE">
              <w:t>available</w:t>
            </w:r>
          </w:p>
        </w:tc>
      </w:tr>
      <w:tr w:rsidR="00252629" w:rsidRPr="00E22044" w14:paraId="2DEF394A" w14:textId="77777777" w:rsidTr="00B05BAE">
        <w:tc>
          <w:tcPr>
            <w:tcW w:w="1417" w:type="dxa"/>
          </w:tcPr>
          <w:p w14:paraId="15A301D8" w14:textId="77777777" w:rsidR="00252629" w:rsidRPr="00B05BAE" w:rsidRDefault="00252629" w:rsidP="00DF34BE">
            <w:pPr>
              <w:spacing w:after="0"/>
              <w:ind w:left="34"/>
            </w:pPr>
            <w:r w:rsidRPr="00B05BAE">
              <w:t>Service n°34:</w:t>
            </w:r>
          </w:p>
        </w:tc>
        <w:tc>
          <w:tcPr>
            <w:tcW w:w="5102" w:type="dxa"/>
          </w:tcPr>
          <w:p w14:paraId="298A6D4C" w14:textId="77777777" w:rsidR="00252629" w:rsidRPr="00B05BAE" w:rsidRDefault="00252629" w:rsidP="00DF34BE">
            <w:pPr>
              <w:spacing w:after="0"/>
              <w:ind w:left="34"/>
            </w:pPr>
            <w:r w:rsidRPr="00B05BAE">
              <w:t>Enabled Services Table</w:t>
            </w:r>
          </w:p>
        </w:tc>
        <w:tc>
          <w:tcPr>
            <w:tcW w:w="1701" w:type="dxa"/>
          </w:tcPr>
          <w:p w14:paraId="3E8FCE6E" w14:textId="77777777" w:rsidR="00252629" w:rsidRPr="00B05BAE" w:rsidRDefault="00252629" w:rsidP="00DF34BE">
            <w:pPr>
              <w:spacing w:after="0"/>
              <w:ind w:left="34"/>
            </w:pPr>
            <w:r w:rsidRPr="00B05BAE">
              <w:t>available</w:t>
            </w:r>
          </w:p>
        </w:tc>
      </w:tr>
      <w:tr w:rsidR="00252629" w:rsidRPr="00E22044" w14:paraId="1C6DFA7C" w14:textId="77777777" w:rsidTr="00B05BAE">
        <w:tc>
          <w:tcPr>
            <w:tcW w:w="1417" w:type="dxa"/>
          </w:tcPr>
          <w:p w14:paraId="4D7591DE" w14:textId="77777777" w:rsidR="00252629" w:rsidRPr="00B05BAE" w:rsidRDefault="00252629" w:rsidP="00DF34BE">
            <w:pPr>
              <w:spacing w:after="0"/>
              <w:ind w:left="34"/>
            </w:pPr>
            <w:r w:rsidRPr="00B05BAE">
              <w:t>Service n°85</w:t>
            </w:r>
          </w:p>
        </w:tc>
        <w:tc>
          <w:tcPr>
            <w:tcW w:w="5102" w:type="dxa"/>
          </w:tcPr>
          <w:p w14:paraId="3269BE27" w14:textId="77777777" w:rsidR="00252629" w:rsidRPr="00B05BAE" w:rsidRDefault="00252629" w:rsidP="00DF34BE">
            <w:pPr>
              <w:spacing w:after="0"/>
              <w:ind w:left="34"/>
            </w:pPr>
            <w:r w:rsidRPr="00B05BAE">
              <w:t>EPS Mobility Management Information</w:t>
            </w:r>
          </w:p>
        </w:tc>
        <w:tc>
          <w:tcPr>
            <w:tcW w:w="1701" w:type="dxa"/>
          </w:tcPr>
          <w:p w14:paraId="1DB0A31B" w14:textId="714409EB" w:rsidR="00252629" w:rsidRPr="00B05BAE" w:rsidRDefault="00252629" w:rsidP="00DF34BE">
            <w:pPr>
              <w:spacing w:after="0"/>
              <w:ind w:left="34"/>
            </w:pPr>
            <w:r w:rsidRPr="00B05BAE">
              <w:t>available</w:t>
            </w:r>
          </w:p>
        </w:tc>
      </w:tr>
      <w:tr w:rsidR="00252629" w:rsidRPr="00E22044" w14:paraId="4D00DBF5" w14:textId="77777777" w:rsidTr="00B05BAE">
        <w:tc>
          <w:tcPr>
            <w:tcW w:w="1417" w:type="dxa"/>
          </w:tcPr>
          <w:p w14:paraId="422F18F3" w14:textId="77777777" w:rsidR="00252629" w:rsidRPr="00B05BAE" w:rsidRDefault="00252629" w:rsidP="00DF34BE">
            <w:pPr>
              <w:spacing w:after="0"/>
              <w:ind w:left="34"/>
            </w:pPr>
            <w:r w:rsidRPr="00B05BAE">
              <w:t>Service n°86</w:t>
            </w:r>
          </w:p>
        </w:tc>
        <w:tc>
          <w:tcPr>
            <w:tcW w:w="5102" w:type="dxa"/>
          </w:tcPr>
          <w:p w14:paraId="23DCFB12" w14:textId="77777777" w:rsidR="00252629" w:rsidRPr="00B05BAE" w:rsidRDefault="00252629" w:rsidP="00DF34BE">
            <w:pPr>
              <w:spacing w:after="0"/>
              <w:ind w:left="34"/>
            </w:pPr>
            <w:r w:rsidRPr="00B05BAE">
              <w:t>Allowed CSG Lists and corresponding indications</w:t>
            </w:r>
          </w:p>
        </w:tc>
        <w:tc>
          <w:tcPr>
            <w:tcW w:w="1701" w:type="dxa"/>
          </w:tcPr>
          <w:p w14:paraId="6F989E61" w14:textId="77777777" w:rsidR="00252629" w:rsidRPr="00B05BAE" w:rsidRDefault="00252629" w:rsidP="00284937">
            <w:pPr>
              <w:pStyle w:val="NoSpaceNormal"/>
            </w:pPr>
            <w:r w:rsidRPr="00B05BAE">
              <w:t xml:space="preserve">not </w:t>
            </w:r>
            <w:r w:rsidRPr="00284937">
              <w:t>available</w:t>
            </w:r>
          </w:p>
        </w:tc>
      </w:tr>
    </w:tbl>
    <w:p w14:paraId="2CFD3BC8" w14:textId="45413177" w:rsidR="008804FB" w:rsidRPr="00DE057A" w:rsidRDefault="00252629" w:rsidP="00B05BAE">
      <w:pPr>
        <w:keepNext/>
        <w:spacing w:before="180"/>
        <w:ind w:left="284"/>
      </w:pPr>
      <w:r>
        <w:t>Coding:</w:t>
      </w:r>
    </w:p>
    <w:tbl>
      <w:tblPr>
        <w:tblW w:w="895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C7109" w:rsidRPr="00DE057A" w14:paraId="0A7A910C" w14:textId="1F474F0A" w:rsidTr="00284937">
        <w:tc>
          <w:tcPr>
            <w:tcW w:w="794"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7254DE5" w14:textId="77777777" w:rsidR="002C7109" w:rsidRPr="00DE057A" w:rsidRDefault="002C7109" w:rsidP="00541F4A">
            <w:pPr>
              <w:keepNext/>
              <w:keepLines/>
              <w:spacing w:after="0"/>
              <w:rPr>
                <w:rFonts w:ascii="Arial" w:hAnsi="Arial"/>
                <w:sz w:val="18"/>
              </w:rPr>
            </w:pPr>
            <w:r w:rsidRPr="00092350">
              <w:rPr>
                <w:rFonts w:ascii="Arial" w:hAnsi="Arial"/>
                <w:b/>
                <w:sz w:val="18"/>
              </w:rPr>
              <w:t>Byte</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D2A25FA"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B1</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4FFD537"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B2</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5A38050"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B3</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E5508"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B4</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590D0D4"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B5</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FA7FBFB" w14:textId="77777777" w:rsidR="002C7109" w:rsidRPr="00092350" w:rsidRDefault="002C7109" w:rsidP="00541F4A">
            <w:pPr>
              <w:keepNext/>
              <w:keepLines/>
              <w:spacing w:after="0"/>
              <w:jc w:val="center"/>
              <w:rPr>
                <w:rFonts w:ascii="Arial" w:hAnsi="Arial"/>
                <w:b/>
                <w:sz w:val="18"/>
              </w:rPr>
            </w:pPr>
            <w:r w:rsidRPr="00092350">
              <w:rPr>
                <w:rFonts w:ascii="Arial" w:hAnsi="Arial"/>
                <w:b/>
                <w:sz w:val="18"/>
              </w:rPr>
              <w:t>B6</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2364B31" w14:textId="45612F81" w:rsidR="002C7109" w:rsidRPr="00092350" w:rsidRDefault="002C7109" w:rsidP="00541F4A">
            <w:pPr>
              <w:keepNext/>
              <w:keepLines/>
              <w:spacing w:after="0"/>
              <w:jc w:val="center"/>
              <w:rPr>
                <w:rFonts w:ascii="Arial" w:hAnsi="Arial"/>
                <w:b/>
                <w:sz w:val="18"/>
              </w:rPr>
            </w:pPr>
            <w:r w:rsidRPr="00092350">
              <w:rPr>
                <w:rFonts w:ascii="Arial" w:hAnsi="Arial"/>
                <w:b/>
                <w:sz w:val="18"/>
              </w:rPr>
              <w:t>B7</w:t>
            </w:r>
          </w:p>
        </w:tc>
        <w:tc>
          <w:tcPr>
            <w:tcW w:w="102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B0044F" w14:textId="3C6841A1" w:rsidR="002C7109" w:rsidRPr="00092350" w:rsidRDefault="002C7109" w:rsidP="00541F4A">
            <w:pPr>
              <w:keepNext/>
              <w:keepLines/>
              <w:spacing w:after="0"/>
              <w:jc w:val="center"/>
              <w:rPr>
                <w:rFonts w:ascii="Arial" w:hAnsi="Arial"/>
                <w:b/>
                <w:sz w:val="18"/>
              </w:rPr>
            </w:pPr>
            <w:r w:rsidRPr="00092350">
              <w:rPr>
                <w:rFonts w:ascii="Arial" w:hAnsi="Arial"/>
                <w:b/>
                <w:sz w:val="18"/>
              </w:rPr>
              <w:t>B8</w:t>
            </w:r>
          </w:p>
        </w:tc>
      </w:tr>
      <w:tr w:rsidR="002C7109" w:rsidRPr="00DE057A" w14:paraId="4DBCE6CE" w14:textId="34A1FDBA" w:rsidTr="00284937">
        <w:tc>
          <w:tcPr>
            <w:tcW w:w="794" w:type="dxa"/>
            <w:tcBorders>
              <w:top w:val="single" w:sz="2" w:space="0" w:color="auto"/>
              <w:bottom w:val="single" w:sz="4" w:space="0" w:color="auto"/>
            </w:tcBorders>
          </w:tcPr>
          <w:p w14:paraId="1B1B2A11" w14:textId="77777777" w:rsidR="002C7109" w:rsidRPr="00DE057A" w:rsidRDefault="002C7109" w:rsidP="00541F4A">
            <w:pPr>
              <w:keepNext/>
              <w:keepLines/>
              <w:spacing w:after="0"/>
              <w:rPr>
                <w:rFonts w:ascii="Arial" w:hAnsi="Arial"/>
                <w:sz w:val="18"/>
              </w:rPr>
            </w:pPr>
            <w:r w:rsidRPr="00DE057A">
              <w:rPr>
                <w:rFonts w:ascii="Arial" w:hAnsi="Arial"/>
                <w:sz w:val="18"/>
              </w:rPr>
              <w:t>binary</w:t>
            </w:r>
          </w:p>
        </w:tc>
        <w:tc>
          <w:tcPr>
            <w:tcW w:w="1020" w:type="dxa"/>
            <w:tcBorders>
              <w:top w:val="single" w:sz="2" w:space="0" w:color="auto"/>
            </w:tcBorders>
          </w:tcPr>
          <w:p w14:paraId="7C298432"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xx11</w:t>
            </w:r>
          </w:p>
        </w:tc>
        <w:tc>
          <w:tcPr>
            <w:tcW w:w="1020" w:type="dxa"/>
            <w:tcBorders>
              <w:top w:val="single" w:sz="2" w:space="0" w:color="auto"/>
            </w:tcBorders>
          </w:tcPr>
          <w:p w14:paraId="5FC170F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x1xx 111x</w:t>
            </w:r>
          </w:p>
        </w:tc>
        <w:tc>
          <w:tcPr>
            <w:tcW w:w="1020" w:type="dxa"/>
            <w:tcBorders>
              <w:top w:val="single" w:sz="2" w:space="0" w:color="auto"/>
            </w:tcBorders>
          </w:tcPr>
          <w:p w14:paraId="1B16B448"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xx1x 1x00</w:t>
            </w:r>
          </w:p>
        </w:tc>
        <w:tc>
          <w:tcPr>
            <w:tcW w:w="1020" w:type="dxa"/>
            <w:tcBorders>
              <w:top w:val="single" w:sz="2" w:space="0" w:color="auto"/>
              <w:bottom w:val="single" w:sz="4" w:space="0" w:color="auto"/>
            </w:tcBorders>
          </w:tcPr>
          <w:p w14:paraId="510EE2C1" w14:textId="77777777" w:rsidR="002C7109" w:rsidRPr="00DE057A" w:rsidRDefault="002C7109" w:rsidP="00541F4A">
            <w:pPr>
              <w:keepNext/>
              <w:keepLines/>
              <w:spacing w:after="0"/>
              <w:jc w:val="center"/>
              <w:rPr>
                <w:rFonts w:ascii="Arial" w:hAnsi="Arial"/>
                <w:sz w:val="18"/>
              </w:rPr>
            </w:pPr>
            <w:r w:rsidRPr="00DE057A">
              <w:rPr>
                <w:rFonts w:ascii="Arial" w:hAnsi="Arial"/>
                <w:sz w:val="18"/>
              </w:rPr>
              <w:t>1001 11xx</w:t>
            </w:r>
          </w:p>
        </w:tc>
        <w:tc>
          <w:tcPr>
            <w:tcW w:w="1020" w:type="dxa"/>
            <w:tcBorders>
              <w:top w:val="single" w:sz="2" w:space="0" w:color="auto"/>
              <w:bottom w:val="single" w:sz="4" w:space="0" w:color="auto"/>
            </w:tcBorders>
          </w:tcPr>
          <w:p w14:paraId="431DF395"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 xx11</w:t>
            </w:r>
          </w:p>
        </w:tc>
        <w:tc>
          <w:tcPr>
            <w:tcW w:w="1020" w:type="dxa"/>
            <w:tcBorders>
              <w:top w:val="single" w:sz="2" w:space="0" w:color="auto"/>
              <w:bottom w:val="single" w:sz="4" w:space="0" w:color="auto"/>
            </w:tcBorders>
          </w:tcPr>
          <w:p w14:paraId="6F16836D" w14:textId="77777777"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B5ECCA" w14:textId="06AA8832"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top w:val="single" w:sz="2" w:space="0" w:color="auto"/>
              <w:bottom w:val="single" w:sz="4" w:space="0" w:color="auto"/>
            </w:tcBorders>
          </w:tcPr>
          <w:p w14:paraId="458F96CC" w14:textId="57379D4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r>
      <w:tr w:rsidR="002C7109" w:rsidRPr="00DE057A" w14:paraId="0DFB4644" w14:textId="3098DBDD" w:rsidTr="00B05BAE">
        <w:tc>
          <w:tcPr>
            <w:tcW w:w="794" w:type="dxa"/>
            <w:tcBorders>
              <w:left w:val="nil"/>
              <w:bottom w:val="nil"/>
            </w:tcBorders>
          </w:tcPr>
          <w:p w14:paraId="62EF5090" w14:textId="77777777" w:rsidR="002C7109" w:rsidRPr="00DE057A" w:rsidRDefault="002C7109" w:rsidP="00541F4A">
            <w:pPr>
              <w:keepNext/>
              <w:keepLines/>
              <w:spacing w:after="0"/>
              <w:rPr>
                <w:rFonts w:ascii="Arial" w:hAnsi="Arial"/>
                <w:sz w:val="18"/>
              </w:rPr>
            </w:pPr>
          </w:p>
        </w:tc>
        <w:tc>
          <w:tcPr>
            <w:tcW w:w="1020" w:type="dxa"/>
            <w:shd w:val="clear" w:color="auto" w:fill="F2F2F2" w:themeFill="background1" w:themeFillShade="F2"/>
          </w:tcPr>
          <w:p w14:paraId="11F29B74" w14:textId="685448CC" w:rsidR="002C7109" w:rsidRPr="00092350" w:rsidRDefault="002C7109" w:rsidP="00541F4A">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3425D47" w14:textId="1E137D78" w:rsidR="002C7109" w:rsidRPr="00092350" w:rsidRDefault="002C7109" w:rsidP="00541F4A">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44011FBF" w14:textId="20E691FD" w:rsidR="002C7109" w:rsidRPr="00092350" w:rsidRDefault="002C7109" w:rsidP="00541F4A">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nil"/>
              <w:right w:val="nil"/>
            </w:tcBorders>
            <w:shd w:val="clear" w:color="auto" w:fill="auto"/>
          </w:tcPr>
          <w:p w14:paraId="7A2BA9A4" w14:textId="4F4D4CF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shd w:val="clear" w:color="auto" w:fill="auto"/>
          </w:tcPr>
          <w:p w14:paraId="7817EED0" w14:textId="09F445C3" w:rsidR="002C7109" w:rsidRPr="00092350" w:rsidRDefault="002C7109" w:rsidP="00541F4A">
            <w:pPr>
              <w:keepNext/>
              <w:keepLines/>
              <w:spacing w:after="0"/>
              <w:jc w:val="center"/>
              <w:rPr>
                <w:rFonts w:ascii="Arial" w:hAnsi="Arial"/>
                <w:b/>
                <w:sz w:val="18"/>
              </w:rPr>
            </w:pPr>
          </w:p>
        </w:tc>
        <w:tc>
          <w:tcPr>
            <w:tcW w:w="1020" w:type="dxa"/>
            <w:tcBorders>
              <w:top w:val="single" w:sz="4" w:space="0" w:color="auto"/>
              <w:left w:val="nil"/>
              <w:bottom w:val="nil"/>
              <w:right w:val="nil"/>
            </w:tcBorders>
          </w:tcPr>
          <w:p w14:paraId="493193AE"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CC589E5" w14:textId="77777777" w:rsidR="002C7109" w:rsidRPr="00DE057A" w:rsidRDefault="002C7109" w:rsidP="00541F4A">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73377942" w14:textId="77777777" w:rsidR="002C7109" w:rsidRPr="00DE057A" w:rsidRDefault="002C7109" w:rsidP="00541F4A">
            <w:pPr>
              <w:keepNext/>
              <w:keepLines/>
              <w:spacing w:after="0"/>
              <w:jc w:val="center"/>
              <w:rPr>
                <w:rFonts w:ascii="Arial" w:hAnsi="Arial"/>
                <w:sz w:val="18"/>
              </w:rPr>
            </w:pPr>
          </w:p>
        </w:tc>
      </w:tr>
      <w:tr w:rsidR="002C7109" w:rsidRPr="00DE057A" w14:paraId="592BB0B4" w14:textId="3233E039" w:rsidTr="00B05BAE">
        <w:tc>
          <w:tcPr>
            <w:tcW w:w="794" w:type="dxa"/>
            <w:tcBorders>
              <w:top w:val="nil"/>
              <w:left w:val="nil"/>
              <w:bottom w:val="nil"/>
            </w:tcBorders>
          </w:tcPr>
          <w:p w14:paraId="7BC36030" w14:textId="77777777" w:rsidR="002C7109" w:rsidRPr="00DE057A" w:rsidRDefault="002C7109" w:rsidP="00541F4A">
            <w:pPr>
              <w:keepNext/>
              <w:keepLines/>
              <w:spacing w:after="0"/>
              <w:rPr>
                <w:rFonts w:ascii="Arial" w:hAnsi="Arial"/>
                <w:sz w:val="18"/>
              </w:rPr>
            </w:pPr>
          </w:p>
        </w:tc>
        <w:tc>
          <w:tcPr>
            <w:tcW w:w="1020" w:type="dxa"/>
          </w:tcPr>
          <w:p w14:paraId="114E0834" w14:textId="29B25C1F"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Pr>
          <w:p w14:paraId="799D629E" w14:textId="0E99F899" w:rsidR="002C7109" w:rsidRPr="00DE057A" w:rsidRDefault="002C7109" w:rsidP="00541F4A">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25DD3C4A" w14:textId="53876F22" w:rsidR="002C7109" w:rsidRPr="00DE057A" w:rsidRDefault="002C7109" w:rsidP="00541F4A">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nil"/>
              <w:left w:val="single" w:sz="4" w:space="0" w:color="auto"/>
              <w:bottom w:val="nil"/>
              <w:right w:val="nil"/>
            </w:tcBorders>
            <w:shd w:val="clear" w:color="auto" w:fill="auto"/>
          </w:tcPr>
          <w:p w14:paraId="335EA425" w14:textId="70BEBA7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shd w:val="clear" w:color="auto" w:fill="auto"/>
          </w:tcPr>
          <w:p w14:paraId="50CC014C" w14:textId="51B0A8DB"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3D5AA2F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789DBAE" w14:textId="77777777" w:rsidR="002C7109" w:rsidRPr="00DE057A" w:rsidRDefault="002C7109" w:rsidP="00541F4A">
            <w:pPr>
              <w:keepNext/>
              <w:keepLines/>
              <w:spacing w:after="0"/>
              <w:jc w:val="center"/>
              <w:rPr>
                <w:rFonts w:ascii="Arial" w:hAnsi="Arial"/>
                <w:sz w:val="18"/>
              </w:rPr>
            </w:pPr>
          </w:p>
        </w:tc>
        <w:tc>
          <w:tcPr>
            <w:tcW w:w="1020" w:type="dxa"/>
            <w:tcBorders>
              <w:top w:val="nil"/>
              <w:left w:val="nil"/>
              <w:bottom w:val="nil"/>
              <w:right w:val="nil"/>
            </w:tcBorders>
          </w:tcPr>
          <w:p w14:paraId="0B2DBF4E" w14:textId="77777777" w:rsidR="002C7109" w:rsidRPr="00DE057A" w:rsidRDefault="002C7109" w:rsidP="00541F4A">
            <w:pPr>
              <w:keepNext/>
              <w:keepLines/>
              <w:spacing w:after="0"/>
              <w:jc w:val="center"/>
              <w:rPr>
                <w:rFonts w:ascii="Arial" w:hAnsi="Arial"/>
                <w:sz w:val="18"/>
              </w:rPr>
            </w:pPr>
          </w:p>
        </w:tc>
      </w:tr>
    </w:tbl>
    <w:p w14:paraId="7C26DFB3" w14:textId="77777777" w:rsidR="00252629" w:rsidRPr="00DE057A" w:rsidRDefault="00252629" w:rsidP="00252629"/>
    <w:p w14:paraId="7A60CEF5" w14:textId="77777777" w:rsidR="00252629" w:rsidRPr="00DE057A" w:rsidRDefault="00252629" w:rsidP="00252629">
      <w:r w:rsidRPr="00DE057A">
        <w:t>The coding of EF</w:t>
      </w:r>
      <w:r w:rsidRPr="00DE057A">
        <w:rPr>
          <w:vertAlign w:val="subscript"/>
        </w:rPr>
        <w:t>UST</w:t>
      </w:r>
      <w:r w:rsidRPr="00DE057A">
        <w:t xml:space="preserve"> shall conform with the capabilities of the USIM used.</w:t>
      </w:r>
    </w:p>
    <w:p w14:paraId="6EF093CC" w14:textId="77777777" w:rsidR="00252629" w:rsidRPr="00DE057A" w:rsidRDefault="00252629" w:rsidP="00252629">
      <w:pPr>
        <w:rPr>
          <w:b/>
        </w:rPr>
      </w:pPr>
      <w:r w:rsidRPr="00DE057A">
        <w:rPr>
          <w:b/>
        </w:rPr>
        <w:t>EF</w:t>
      </w:r>
      <w:r w:rsidRPr="00DE057A">
        <w:rPr>
          <w:b/>
          <w:vertAlign w:val="subscript"/>
        </w:rPr>
        <w:t>EST</w:t>
      </w:r>
      <w:r w:rsidRPr="00DE057A">
        <w:rPr>
          <w:b/>
        </w:rPr>
        <w:t xml:space="preserve"> (Enabled Services Table)</w:t>
      </w:r>
    </w:p>
    <w:p w14:paraId="1E62F09F" w14:textId="77777777" w:rsidR="00252629" w:rsidRPr="00DE057A" w:rsidRDefault="00252629" w:rsidP="00252629">
      <w:r w:rsidRPr="00DE057A">
        <w:t>Logically:</w:t>
      </w:r>
    </w:p>
    <w:tbl>
      <w:tblPr>
        <w:tblW w:w="0" w:type="auto"/>
        <w:tblInd w:w="567" w:type="dxa"/>
        <w:tblLayout w:type="fixed"/>
        <w:tblLook w:val="0000" w:firstRow="0" w:lastRow="0" w:firstColumn="0" w:lastColumn="0" w:noHBand="0" w:noVBand="0"/>
      </w:tblPr>
      <w:tblGrid>
        <w:gridCol w:w="1417"/>
        <w:gridCol w:w="5102"/>
      </w:tblGrid>
      <w:tr w:rsidR="00252629" w:rsidRPr="009962FC" w14:paraId="6D84AC88" w14:textId="77777777" w:rsidTr="00DF34BE">
        <w:tc>
          <w:tcPr>
            <w:tcW w:w="1417" w:type="dxa"/>
          </w:tcPr>
          <w:p w14:paraId="54B5D2CF" w14:textId="77777777" w:rsidR="00252629" w:rsidRPr="00A265BC" w:rsidRDefault="00252629" w:rsidP="00284937">
            <w:pPr>
              <w:pStyle w:val="NoSpaceNormal"/>
            </w:pPr>
            <w:r w:rsidRPr="00A265BC">
              <w:t>Service n°1:</w:t>
            </w:r>
          </w:p>
        </w:tc>
        <w:tc>
          <w:tcPr>
            <w:tcW w:w="5102" w:type="dxa"/>
          </w:tcPr>
          <w:p w14:paraId="5E65413D" w14:textId="77777777" w:rsidR="00252629" w:rsidRPr="00A265BC" w:rsidRDefault="00252629" w:rsidP="00284937">
            <w:pPr>
              <w:pStyle w:val="NoSpaceNormal"/>
            </w:pPr>
            <w:r w:rsidRPr="00A265BC">
              <w:t>Fixed Dialling Numbers (FDN)</w:t>
            </w:r>
          </w:p>
        </w:tc>
      </w:tr>
      <w:tr w:rsidR="00252629" w:rsidRPr="009962FC" w14:paraId="579D920C" w14:textId="77777777" w:rsidTr="00DF34BE">
        <w:tc>
          <w:tcPr>
            <w:tcW w:w="1417" w:type="dxa"/>
          </w:tcPr>
          <w:p w14:paraId="15DBC26A" w14:textId="77777777" w:rsidR="00252629" w:rsidRPr="00A265BC" w:rsidRDefault="00252629" w:rsidP="00284937">
            <w:pPr>
              <w:pStyle w:val="NoSpaceNormal"/>
            </w:pPr>
            <w:r w:rsidRPr="00A265BC">
              <w:t>Service n°2:</w:t>
            </w:r>
          </w:p>
        </w:tc>
        <w:tc>
          <w:tcPr>
            <w:tcW w:w="5102" w:type="dxa"/>
          </w:tcPr>
          <w:p w14:paraId="2ABE0A4A" w14:textId="77777777" w:rsidR="00252629" w:rsidRPr="00A265BC" w:rsidRDefault="00252629" w:rsidP="00284937">
            <w:pPr>
              <w:pStyle w:val="NoSpaceNormal"/>
            </w:pPr>
            <w:r w:rsidRPr="00A265BC">
              <w:t>Barred Dialling Numbers (BDN)</w:t>
            </w:r>
          </w:p>
        </w:tc>
      </w:tr>
      <w:tr w:rsidR="00252629" w:rsidRPr="009962FC" w14:paraId="23ADCF64" w14:textId="77777777" w:rsidTr="00DF34BE">
        <w:tc>
          <w:tcPr>
            <w:tcW w:w="1417" w:type="dxa"/>
          </w:tcPr>
          <w:p w14:paraId="52F8B60B" w14:textId="77777777" w:rsidR="00252629" w:rsidRPr="00A265BC" w:rsidRDefault="00252629" w:rsidP="00284937">
            <w:pPr>
              <w:pStyle w:val="NoSpaceNormal"/>
            </w:pPr>
            <w:r w:rsidRPr="00A265BC">
              <w:t>Service n°3:</w:t>
            </w:r>
          </w:p>
        </w:tc>
        <w:tc>
          <w:tcPr>
            <w:tcW w:w="5102" w:type="dxa"/>
          </w:tcPr>
          <w:p w14:paraId="2A6C9C1D" w14:textId="77777777" w:rsidR="00252629" w:rsidRPr="00A265BC" w:rsidRDefault="00252629" w:rsidP="00284937">
            <w:pPr>
              <w:pStyle w:val="NoSpaceNormal"/>
            </w:pPr>
            <w:r w:rsidRPr="00A265BC">
              <w:t>APN Control List (ACL)</w:t>
            </w:r>
          </w:p>
        </w:tc>
      </w:tr>
    </w:tbl>
    <w:p w14:paraId="5DF9F469" w14:textId="77777777" w:rsidR="00252629" w:rsidRDefault="00252629" w:rsidP="00252629">
      <w:pPr>
        <w:spacing w:before="180"/>
        <w:ind w:left="284"/>
      </w:pPr>
      <w:r>
        <w:t>Coding:</w:t>
      </w:r>
    </w:p>
    <w:tbl>
      <w:tblPr>
        <w:tblStyle w:val="TableGrid"/>
        <w:tblW w:w="0" w:type="auto"/>
        <w:tblInd w:w="562" w:type="dxa"/>
        <w:tblLook w:val="04A0" w:firstRow="1" w:lastRow="0" w:firstColumn="1" w:lastColumn="0" w:noHBand="0" w:noVBand="1"/>
      </w:tblPr>
      <w:tblGrid>
        <w:gridCol w:w="1077"/>
        <w:gridCol w:w="907"/>
      </w:tblGrid>
      <w:tr w:rsidR="00252629" w:rsidRPr="00E22044" w14:paraId="04173947" w14:textId="77777777" w:rsidTr="00DF34BE">
        <w:tc>
          <w:tcPr>
            <w:tcW w:w="1077" w:type="dxa"/>
            <w:shd w:val="clear" w:color="auto" w:fill="F2F2F2" w:themeFill="background1" w:themeFillShade="F2"/>
          </w:tcPr>
          <w:p w14:paraId="59224C1D" w14:textId="77777777" w:rsidR="00252629" w:rsidRPr="00B05BAE" w:rsidRDefault="00252629" w:rsidP="00B05BAE">
            <w:pPr>
              <w:pStyle w:val="TAL"/>
              <w:rPr>
                <w:b/>
                <w:bCs/>
              </w:rPr>
            </w:pPr>
            <w:r w:rsidRPr="00B05BAE">
              <w:rPr>
                <w:b/>
                <w:bCs/>
              </w:rPr>
              <w:t>Byte</w:t>
            </w:r>
          </w:p>
        </w:tc>
        <w:tc>
          <w:tcPr>
            <w:tcW w:w="907" w:type="dxa"/>
            <w:shd w:val="clear" w:color="auto" w:fill="F2F2F2" w:themeFill="background1" w:themeFillShade="F2"/>
          </w:tcPr>
          <w:p w14:paraId="13CEEAED" w14:textId="77777777" w:rsidR="00252629" w:rsidRPr="00B05BAE" w:rsidRDefault="00252629" w:rsidP="00B05BAE">
            <w:pPr>
              <w:pStyle w:val="TAC"/>
              <w:rPr>
                <w:b/>
                <w:bCs/>
              </w:rPr>
            </w:pPr>
            <w:r w:rsidRPr="00B05BAE">
              <w:rPr>
                <w:b/>
                <w:bCs/>
              </w:rPr>
              <w:t>B1</w:t>
            </w:r>
          </w:p>
        </w:tc>
      </w:tr>
      <w:tr w:rsidR="00252629" w14:paraId="5A93F2A9" w14:textId="77777777" w:rsidTr="00DF34BE">
        <w:tc>
          <w:tcPr>
            <w:tcW w:w="1077" w:type="dxa"/>
          </w:tcPr>
          <w:p w14:paraId="09FD0E98" w14:textId="77777777" w:rsidR="00252629" w:rsidRDefault="00252629" w:rsidP="00E22044">
            <w:pPr>
              <w:pStyle w:val="TAL"/>
            </w:pPr>
            <w:r>
              <w:t>Hex</w:t>
            </w:r>
          </w:p>
        </w:tc>
        <w:tc>
          <w:tcPr>
            <w:tcW w:w="907" w:type="dxa"/>
          </w:tcPr>
          <w:p w14:paraId="4C25A0BB" w14:textId="77777777" w:rsidR="00252629" w:rsidRDefault="00252629" w:rsidP="00B05BAE">
            <w:pPr>
              <w:pStyle w:val="TAC"/>
            </w:pPr>
            <w:r w:rsidRPr="00DE057A">
              <w:t>00</w:t>
            </w:r>
          </w:p>
        </w:tc>
      </w:tr>
    </w:tbl>
    <w:p w14:paraId="78D1173B" w14:textId="77777777" w:rsidR="00252629" w:rsidRDefault="00252629" w:rsidP="00252629"/>
    <w:p w14:paraId="08752A79" w14:textId="77777777" w:rsidR="00252629" w:rsidRPr="0041528A" w:rsidRDefault="00252629" w:rsidP="00252629">
      <w:pPr>
        <w:rPr>
          <w:b/>
        </w:rPr>
      </w:pPr>
      <w:r w:rsidRPr="0041528A">
        <w:rPr>
          <w:b/>
        </w:rPr>
        <w:t>EF</w:t>
      </w:r>
      <w:r w:rsidRPr="0041528A">
        <w:rPr>
          <w:b/>
          <w:vertAlign w:val="subscript"/>
        </w:rPr>
        <w:t>IMSI</w:t>
      </w:r>
      <w:r w:rsidRPr="0041528A">
        <w:rPr>
          <w:b/>
        </w:rPr>
        <w:t xml:space="preserve"> (International Mobile Subscriber Identity)</w:t>
      </w:r>
    </w:p>
    <w:p w14:paraId="11EB1723" w14:textId="77777777" w:rsidR="00252629" w:rsidRPr="0041528A" w:rsidRDefault="00252629" w:rsidP="00252629">
      <w:r w:rsidRPr="0041528A">
        <w:t>Logically:</w:t>
      </w:r>
    </w:p>
    <w:p w14:paraId="02E34F84" w14:textId="77777777" w:rsidR="00252629" w:rsidRPr="0041528A" w:rsidRDefault="00252629" w:rsidP="00252629">
      <w:pPr>
        <w:pStyle w:val="EW"/>
      </w:pPr>
      <w:r w:rsidRPr="0041528A">
        <w:t>Length:</w:t>
      </w:r>
      <w:r w:rsidRPr="0041528A">
        <w:tab/>
        <w:t>8 bytes</w:t>
      </w:r>
    </w:p>
    <w:p w14:paraId="656E3E76" w14:textId="77777777" w:rsidR="00252629" w:rsidRDefault="00252629" w:rsidP="00252629">
      <w:pPr>
        <w:pStyle w:val="EX"/>
        <w:keepLines w:val="0"/>
      </w:pPr>
      <w:r w:rsidRPr="0041528A">
        <w:t>IMSI:</w:t>
      </w:r>
      <w:r w:rsidRPr="0041528A">
        <w:tab/>
        <w:t>001 01 0123456789</w:t>
      </w:r>
    </w:p>
    <w:p w14:paraId="515F27F5" w14:textId="77777777" w:rsidR="00252629" w:rsidRPr="0041528A" w:rsidRDefault="00252629" w:rsidP="00252629">
      <w:pPr>
        <w:pStyle w:val="EX"/>
        <w:keepNext/>
      </w:pPr>
      <w:r>
        <w:t>Coding:</w:t>
      </w:r>
    </w:p>
    <w:tbl>
      <w:tblPr>
        <w:tblW w:w="0" w:type="auto"/>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tblGrid>
      <w:tr w:rsidR="00252629" w:rsidRPr="00092350" w14:paraId="7983DB0E" w14:textId="77777777" w:rsidTr="00284937">
        <w:tc>
          <w:tcPr>
            <w:tcW w:w="959" w:type="dxa"/>
            <w:shd w:val="clear" w:color="auto" w:fill="F2F2F2" w:themeFill="background1" w:themeFillShade="F2"/>
          </w:tcPr>
          <w:p w14:paraId="4A8CD2D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1781977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619B7D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2539D51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6AFD85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0AB84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1D4B4FC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D3F9D8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3C8ABB3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shd w:val="clear" w:color="auto" w:fill="F2F2F2" w:themeFill="background1" w:themeFillShade="F2"/>
          </w:tcPr>
          <w:p w14:paraId="313C8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r>
      <w:tr w:rsidR="00252629" w:rsidRPr="00DE057A" w14:paraId="0557E87A" w14:textId="77777777" w:rsidTr="00284937">
        <w:tc>
          <w:tcPr>
            <w:tcW w:w="959" w:type="dxa"/>
          </w:tcPr>
          <w:p w14:paraId="527799C0" w14:textId="77777777" w:rsidR="00252629" w:rsidRPr="00DE057A" w:rsidRDefault="00252629" w:rsidP="00DF34BE">
            <w:pPr>
              <w:pStyle w:val="TAL"/>
            </w:pPr>
            <w:r w:rsidRPr="0041528A">
              <w:t>Hex</w:t>
            </w:r>
          </w:p>
        </w:tc>
        <w:tc>
          <w:tcPr>
            <w:tcW w:w="680" w:type="dxa"/>
          </w:tcPr>
          <w:p w14:paraId="515249B8" w14:textId="77777777" w:rsidR="00252629" w:rsidRPr="00DE057A" w:rsidRDefault="00252629" w:rsidP="00DF34BE">
            <w:pPr>
              <w:keepNext/>
              <w:keepLines/>
              <w:spacing w:after="0"/>
              <w:jc w:val="center"/>
              <w:rPr>
                <w:rFonts w:ascii="Arial" w:hAnsi="Arial"/>
                <w:sz w:val="18"/>
              </w:rPr>
            </w:pPr>
            <w:r>
              <w:rPr>
                <w:rFonts w:ascii="Arial" w:hAnsi="Arial"/>
                <w:sz w:val="18"/>
              </w:rPr>
              <w:t>08</w:t>
            </w:r>
          </w:p>
        </w:tc>
        <w:tc>
          <w:tcPr>
            <w:tcW w:w="680" w:type="dxa"/>
          </w:tcPr>
          <w:p w14:paraId="5CE2F20E" w14:textId="77777777" w:rsidR="00252629" w:rsidRPr="00DE057A" w:rsidRDefault="00252629" w:rsidP="00DF34BE">
            <w:pPr>
              <w:keepNext/>
              <w:keepLines/>
              <w:spacing w:after="0"/>
              <w:jc w:val="center"/>
              <w:rPr>
                <w:rFonts w:ascii="Arial" w:hAnsi="Arial"/>
                <w:sz w:val="18"/>
              </w:rPr>
            </w:pPr>
            <w:r>
              <w:rPr>
                <w:rFonts w:ascii="Arial" w:hAnsi="Arial"/>
                <w:sz w:val="18"/>
              </w:rPr>
              <w:t>09</w:t>
            </w:r>
          </w:p>
        </w:tc>
        <w:tc>
          <w:tcPr>
            <w:tcW w:w="680" w:type="dxa"/>
          </w:tcPr>
          <w:p w14:paraId="096CF79A"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346393BB" w14:textId="77777777" w:rsidR="00252629" w:rsidRPr="00DE057A" w:rsidRDefault="00252629" w:rsidP="00DF34BE">
            <w:pPr>
              <w:keepNext/>
              <w:keepLines/>
              <w:spacing w:after="0"/>
              <w:jc w:val="center"/>
              <w:rPr>
                <w:rFonts w:ascii="Arial" w:hAnsi="Arial"/>
                <w:sz w:val="18"/>
              </w:rPr>
            </w:pPr>
            <w:r w:rsidRPr="00DE057A">
              <w:rPr>
                <w:rFonts w:ascii="Arial" w:hAnsi="Arial"/>
                <w:sz w:val="18"/>
              </w:rPr>
              <w:t>1</w:t>
            </w:r>
            <w:r>
              <w:rPr>
                <w:rFonts w:ascii="Arial" w:hAnsi="Arial"/>
                <w:sz w:val="18"/>
              </w:rPr>
              <w:t>0</w:t>
            </w:r>
          </w:p>
        </w:tc>
        <w:tc>
          <w:tcPr>
            <w:tcW w:w="680" w:type="dxa"/>
          </w:tcPr>
          <w:p w14:paraId="6B273D08" w14:textId="77777777" w:rsidR="00252629" w:rsidRPr="00DE057A" w:rsidRDefault="00252629" w:rsidP="00DF34BE">
            <w:pPr>
              <w:keepNext/>
              <w:keepLines/>
              <w:spacing w:after="0"/>
              <w:jc w:val="center"/>
              <w:rPr>
                <w:rFonts w:ascii="Arial" w:hAnsi="Arial"/>
                <w:sz w:val="18"/>
              </w:rPr>
            </w:pPr>
            <w:r>
              <w:rPr>
                <w:rFonts w:ascii="Arial" w:hAnsi="Arial"/>
                <w:sz w:val="18"/>
              </w:rPr>
              <w:t>10</w:t>
            </w:r>
          </w:p>
        </w:tc>
        <w:tc>
          <w:tcPr>
            <w:tcW w:w="680" w:type="dxa"/>
          </w:tcPr>
          <w:p w14:paraId="5B5D3C6A" w14:textId="77777777" w:rsidR="00252629" w:rsidRPr="00DE057A" w:rsidRDefault="00252629" w:rsidP="00DF34BE">
            <w:pPr>
              <w:keepNext/>
              <w:keepLines/>
              <w:spacing w:after="0"/>
              <w:jc w:val="center"/>
              <w:rPr>
                <w:rFonts w:ascii="Arial" w:hAnsi="Arial"/>
                <w:sz w:val="18"/>
              </w:rPr>
            </w:pPr>
            <w:r>
              <w:rPr>
                <w:rFonts w:ascii="Arial" w:hAnsi="Arial"/>
                <w:sz w:val="18"/>
              </w:rPr>
              <w:t>32</w:t>
            </w:r>
          </w:p>
        </w:tc>
        <w:tc>
          <w:tcPr>
            <w:tcW w:w="680" w:type="dxa"/>
          </w:tcPr>
          <w:p w14:paraId="22E3868D" w14:textId="77777777" w:rsidR="00252629" w:rsidRDefault="00252629" w:rsidP="00DF34BE">
            <w:pPr>
              <w:keepNext/>
              <w:keepLines/>
              <w:spacing w:after="0"/>
              <w:jc w:val="center"/>
              <w:rPr>
                <w:rFonts w:ascii="Arial" w:hAnsi="Arial"/>
                <w:sz w:val="18"/>
              </w:rPr>
            </w:pPr>
            <w:r>
              <w:rPr>
                <w:rFonts w:ascii="Arial" w:hAnsi="Arial"/>
                <w:sz w:val="18"/>
              </w:rPr>
              <w:t>54</w:t>
            </w:r>
          </w:p>
        </w:tc>
        <w:tc>
          <w:tcPr>
            <w:tcW w:w="680" w:type="dxa"/>
          </w:tcPr>
          <w:p w14:paraId="0DAD931C" w14:textId="77777777" w:rsidR="00252629" w:rsidRDefault="00252629" w:rsidP="00DF34BE">
            <w:pPr>
              <w:keepNext/>
              <w:keepLines/>
              <w:spacing w:after="0"/>
              <w:jc w:val="center"/>
              <w:rPr>
                <w:rFonts w:ascii="Arial" w:hAnsi="Arial"/>
                <w:sz w:val="18"/>
              </w:rPr>
            </w:pPr>
            <w:r>
              <w:rPr>
                <w:rFonts w:ascii="Arial" w:hAnsi="Arial"/>
                <w:sz w:val="18"/>
              </w:rPr>
              <w:t>76</w:t>
            </w:r>
          </w:p>
        </w:tc>
        <w:tc>
          <w:tcPr>
            <w:tcW w:w="680" w:type="dxa"/>
          </w:tcPr>
          <w:p w14:paraId="56F16260" w14:textId="77777777" w:rsidR="00252629" w:rsidRDefault="00252629" w:rsidP="00DF34BE">
            <w:pPr>
              <w:keepNext/>
              <w:keepLines/>
              <w:spacing w:after="0"/>
              <w:jc w:val="center"/>
              <w:rPr>
                <w:rFonts w:ascii="Arial" w:hAnsi="Arial"/>
                <w:sz w:val="18"/>
              </w:rPr>
            </w:pPr>
            <w:r>
              <w:rPr>
                <w:rFonts w:ascii="Arial" w:hAnsi="Arial"/>
                <w:sz w:val="18"/>
              </w:rPr>
              <w:t>98</w:t>
            </w:r>
          </w:p>
        </w:tc>
      </w:tr>
    </w:tbl>
    <w:p w14:paraId="187E3D81" w14:textId="77777777" w:rsidR="00252629" w:rsidRPr="0041528A" w:rsidRDefault="00252629" w:rsidP="00252629"/>
    <w:p w14:paraId="3E0A45A5" w14:textId="77777777" w:rsidR="00252629" w:rsidRPr="0041528A" w:rsidRDefault="00252629" w:rsidP="00252629">
      <w:pPr>
        <w:rPr>
          <w:b/>
        </w:rPr>
      </w:pPr>
      <w:r w:rsidRPr="0041528A">
        <w:rPr>
          <w:b/>
        </w:rPr>
        <w:t>EF</w:t>
      </w:r>
      <w:r w:rsidRPr="0041528A">
        <w:rPr>
          <w:b/>
          <w:vertAlign w:val="subscript"/>
        </w:rPr>
        <w:t>AD</w:t>
      </w:r>
      <w:r w:rsidRPr="0041528A">
        <w:rPr>
          <w:b/>
        </w:rPr>
        <w:t xml:space="preserve"> (Administrative Data)</w:t>
      </w:r>
    </w:p>
    <w:p w14:paraId="5B959C98" w14:textId="77777777" w:rsidR="00E22044" w:rsidRDefault="00252629" w:rsidP="00B05BAE">
      <w:pPr>
        <w:pStyle w:val="EW"/>
        <w:spacing w:after="120"/>
      </w:pPr>
      <w:r w:rsidRPr="0041528A">
        <w:t>Logically:</w:t>
      </w:r>
    </w:p>
    <w:p w14:paraId="2B1EA53B" w14:textId="319FDD5B" w:rsidR="00252629" w:rsidRPr="0041528A" w:rsidRDefault="00252629" w:rsidP="00E22044">
      <w:pPr>
        <w:pStyle w:val="EW"/>
        <w:ind w:hanging="1135"/>
      </w:pPr>
      <w:r w:rsidRPr="0041528A">
        <w:t>Type approval operations</w:t>
      </w:r>
    </w:p>
    <w:p w14:paraId="51B59D8D" w14:textId="1DD19B24" w:rsidR="00252629" w:rsidRPr="0041528A" w:rsidRDefault="00252629" w:rsidP="00E22044">
      <w:pPr>
        <w:pStyle w:val="EW"/>
        <w:ind w:hanging="1135"/>
      </w:pPr>
      <w:r w:rsidRPr="0041528A">
        <w:t>OFM to be deactivated by the Terminal</w:t>
      </w:r>
    </w:p>
    <w:p w14:paraId="3F6A1140" w14:textId="3238B115" w:rsidR="00252629" w:rsidRDefault="00252629" w:rsidP="00B05BAE">
      <w:pPr>
        <w:pStyle w:val="EW"/>
        <w:keepLines w:val="0"/>
        <w:spacing w:after="180"/>
        <w:ind w:left="1701" w:hanging="1134"/>
      </w:pPr>
      <w:r w:rsidRPr="0041528A">
        <w:t>MNC:</w:t>
      </w:r>
      <w:r w:rsidRPr="0041528A">
        <w:tab/>
        <w:t>2 digit</w:t>
      </w:r>
    </w:p>
    <w:p w14:paraId="632494B9" w14:textId="77777777" w:rsidR="00252629" w:rsidRPr="0041528A" w:rsidRDefault="00252629" w:rsidP="00252629">
      <w:pPr>
        <w:pStyle w:val="EX"/>
        <w:keepNext/>
      </w:pPr>
      <w:r>
        <w:lastRenderedPageBreak/>
        <w:t>Coding:</w:t>
      </w:r>
    </w:p>
    <w:tbl>
      <w:tblPr>
        <w:tblW w:w="0" w:type="auto"/>
        <w:tblInd w:w="567" w:type="dxa"/>
        <w:tblLayout w:type="fixed"/>
        <w:tblLook w:val="0000" w:firstRow="0" w:lastRow="0" w:firstColumn="0" w:lastColumn="0" w:noHBand="0" w:noVBand="0"/>
      </w:tblPr>
      <w:tblGrid>
        <w:gridCol w:w="959"/>
        <w:gridCol w:w="680"/>
        <w:gridCol w:w="680"/>
        <w:gridCol w:w="680"/>
        <w:gridCol w:w="680"/>
      </w:tblGrid>
      <w:tr w:rsidR="00252629" w:rsidRPr="00092350" w14:paraId="77AA552E" w14:textId="77777777" w:rsidTr="00284937">
        <w:tc>
          <w:tcPr>
            <w:tcW w:w="959" w:type="dxa"/>
            <w:shd w:val="clear" w:color="auto" w:fill="F2F2F2" w:themeFill="background1" w:themeFillShade="F2"/>
          </w:tcPr>
          <w:p w14:paraId="0D6A5A32"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vAlign w:val="center"/>
          </w:tcPr>
          <w:p w14:paraId="4412F399"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vAlign w:val="center"/>
          </w:tcPr>
          <w:p w14:paraId="261820B5"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vAlign w:val="center"/>
          </w:tcPr>
          <w:p w14:paraId="06AB775B"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vAlign w:val="center"/>
          </w:tcPr>
          <w:p w14:paraId="7B0E88FD" w14:textId="77777777" w:rsidR="00252629" w:rsidRPr="00092350" w:rsidRDefault="00252629" w:rsidP="00284937">
            <w:pPr>
              <w:keepNext/>
              <w:keepLines/>
              <w:spacing w:after="0"/>
              <w:jc w:val="center"/>
              <w:rPr>
                <w:rFonts w:ascii="Arial" w:hAnsi="Arial"/>
                <w:b/>
                <w:sz w:val="18"/>
              </w:rPr>
            </w:pPr>
            <w:r w:rsidRPr="00092350">
              <w:rPr>
                <w:rFonts w:ascii="Arial" w:hAnsi="Arial"/>
                <w:b/>
                <w:sz w:val="18"/>
              </w:rPr>
              <w:t>B4</w:t>
            </w:r>
          </w:p>
        </w:tc>
      </w:tr>
      <w:tr w:rsidR="00252629" w:rsidRPr="00DE057A" w14:paraId="40313AC8" w14:textId="77777777" w:rsidTr="00284937">
        <w:tc>
          <w:tcPr>
            <w:tcW w:w="959" w:type="dxa"/>
          </w:tcPr>
          <w:p w14:paraId="5C92CEE7" w14:textId="77777777" w:rsidR="00252629" w:rsidRPr="00DE057A" w:rsidRDefault="00252629" w:rsidP="00DF34BE">
            <w:pPr>
              <w:pStyle w:val="TAL"/>
            </w:pPr>
            <w:r w:rsidRPr="0041528A">
              <w:t>Hex</w:t>
            </w:r>
          </w:p>
        </w:tc>
        <w:tc>
          <w:tcPr>
            <w:tcW w:w="680" w:type="dxa"/>
            <w:vAlign w:val="center"/>
          </w:tcPr>
          <w:p w14:paraId="0718643D" w14:textId="77777777" w:rsidR="00252629" w:rsidRPr="00DE057A" w:rsidRDefault="00252629" w:rsidP="00284937">
            <w:pPr>
              <w:pStyle w:val="TAL"/>
              <w:jc w:val="center"/>
            </w:pPr>
            <w:r w:rsidRPr="0041528A">
              <w:t>80</w:t>
            </w:r>
          </w:p>
        </w:tc>
        <w:tc>
          <w:tcPr>
            <w:tcW w:w="680" w:type="dxa"/>
            <w:vAlign w:val="center"/>
          </w:tcPr>
          <w:p w14:paraId="4DCA365A" w14:textId="77777777" w:rsidR="00252629" w:rsidRPr="00DE057A" w:rsidRDefault="00252629" w:rsidP="00284937">
            <w:pPr>
              <w:pStyle w:val="TAL"/>
              <w:jc w:val="center"/>
            </w:pPr>
            <w:r w:rsidRPr="0041528A">
              <w:t>00</w:t>
            </w:r>
          </w:p>
        </w:tc>
        <w:tc>
          <w:tcPr>
            <w:tcW w:w="680" w:type="dxa"/>
            <w:vAlign w:val="center"/>
          </w:tcPr>
          <w:p w14:paraId="6193EB64" w14:textId="77777777" w:rsidR="00252629" w:rsidRPr="00DE057A" w:rsidRDefault="00252629" w:rsidP="00284937">
            <w:pPr>
              <w:pStyle w:val="TAL"/>
              <w:jc w:val="center"/>
            </w:pPr>
            <w:r w:rsidRPr="0041528A">
              <w:t>00</w:t>
            </w:r>
          </w:p>
        </w:tc>
        <w:tc>
          <w:tcPr>
            <w:tcW w:w="680" w:type="dxa"/>
            <w:vAlign w:val="center"/>
          </w:tcPr>
          <w:p w14:paraId="02BA4D39" w14:textId="77777777" w:rsidR="00252629" w:rsidRPr="00DE057A" w:rsidRDefault="00252629" w:rsidP="00284937">
            <w:pPr>
              <w:pStyle w:val="TAL"/>
              <w:jc w:val="center"/>
            </w:pPr>
            <w:r w:rsidRPr="0041528A">
              <w:t>02</w:t>
            </w:r>
          </w:p>
        </w:tc>
      </w:tr>
    </w:tbl>
    <w:p w14:paraId="3BA8D18B" w14:textId="77777777" w:rsidR="00252629" w:rsidRPr="0041528A" w:rsidRDefault="00252629" w:rsidP="00252629"/>
    <w:p w14:paraId="567B8588" w14:textId="77777777" w:rsidR="00252629" w:rsidRPr="0041528A" w:rsidRDefault="00252629" w:rsidP="00252629">
      <w:pPr>
        <w:rPr>
          <w:b/>
        </w:rPr>
      </w:pPr>
      <w:r w:rsidRPr="0041528A">
        <w:rPr>
          <w:b/>
        </w:rPr>
        <w:t>EF</w:t>
      </w:r>
      <w:r w:rsidRPr="0041528A">
        <w:rPr>
          <w:b/>
          <w:vertAlign w:val="subscript"/>
        </w:rPr>
        <w:t>LOCI</w:t>
      </w:r>
      <w:r w:rsidRPr="0041528A">
        <w:rPr>
          <w:b/>
        </w:rPr>
        <w:t xml:space="preserve"> (Location Information)</w:t>
      </w:r>
    </w:p>
    <w:p w14:paraId="5BBE898C" w14:textId="77777777" w:rsidR="00252629" w:rsidRPr="0041528A" w:rsidRDefault="00252629" w:rsidP="00252629">
      <w:pPr>
        <w:ind w:firstLine="284"/>
      </w:pPr>
      <w:r w:rsidRPr="0041528A">
        <w:t>Logically:</w:t>
      </w:r>
    </w:p>
    <w:p w14:paraId="37AFA337" w14:textId="77777777" w:rsidR="00252629" w:rsidRPr="0041528A" w:rsidRDefault="00252629" w:rsidP="00252629">
      <w:pPr>
        <w:pStyle w:val="EW"/>
        <w:ind w:left="1986"/>
      </w:pPr>
      <w:r w:rsidRPr="0041528A">
        <w:t>LAI-MCC:</w:t>
      </w:r>
      <w:r w:rsidRPr="0041528A">
        <w:tab/>
        <w:t>001</w:t>
      </w:r>
    </w:p>
    <w:p w14:paraId="68154946" w14:textId="77777777" w:rsidR="00252629" w:rsidRPr="0041528A" w:rsidRDefault="00252629" w:rsidP="00252629">
      <w:pPr>
        <w:pStyle w:val="EW"/>
        <w:ind w:left="1986"/>
      </w:pPr>
      <w:r w:rsidRPr="0041528A">
        <w:t>LAI-MNC:</w:t>
      </w:r>
      <w:r w:rsidRPr="0041528A">
        <w:tab/>
        <w:t>01</w:t>
      </w:r>
    </w:p>
    <w:p w14:paraId="13A8E989" w14:textId="77777777" w:rsidR="00252629" w:rsidRPr="0041528A" w:rsidRDefault="00252629" w:rsidP="00252629">
      <w:pPr>
        <w:pStyle w:val="EW"/>
        <w:ind w:left="1986"/>
      </w:pPr>
      <w:r w:rsidRPr="0041528A">
        <w:t>LAI-LAC:</w:t>
      </w:r>
      <w:r w:rsidRPr="0041528A">
        <w:tab/>
        <w:t>0001</w:t>
      </w:r>
    </w:p>
    <w:p w14:paraId="5213DDD9" w14:textId="77777777" w:rsidR="00252629" w:rsidRDefault="00252629" w:rsidP="00252629">
      <w:pPr>
        <w:pStyle w:val="EX"/>
        <w:ind w:left="1986"/>
      </w:pPr>
      <w:r w:rsidRPr="0041528A">
        <w:t>TMSI:</w:t>
      </w:r>
      <w:r w:rsidRPr="0041528A">
        <w:tab/>
        <w:t>"FF .. FF"</w:t>
      </w:r>
    </w:p>
    <w:p w14:paraId="5F32A6B2"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tblGrid>
      <w:tr w:rsidR="00252629" w:rsidRPr="00092350" w14:paraId="6E707D97"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531E4D7"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624CE5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CCF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F7A765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A197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4F660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0A3A8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3AC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A2F1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216CF6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1E91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D2360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11</w:t>
            </w:r>
          </w:p>
        </w:tc>
      </w:tr>
      <w:tr w:rsidR="00252629" w:rsidRPr="00DE057A" w14:paraId="1BB66C61" w14:textId="77777777" w:rsidTr="00284937">
        <w:tc>
          <w:tcPr>
            <w:tcW w:w="959" w:type="dxa"/>
            <w:tcBorders>
              <w:top w:val="single" w:sz="2" w:space="0" w:color="auto"/>
              <w:bottom w:val="single" w:sz="4" w:space="0" w:color="auto"/>
            </w:tcBorders>
          </w:tcPr>
          <w:p w14:paraId="6C8F0735" w14:textId="77777777" w:rsidR="00252629" w:rsidRPr="00DE057A" w:rsidRDefault="00252629" w:rsidP="00DF34BE">
            <w:pPr>
              <w:pStyle w:val="TAL"/>
            </w:pPr>
            <w:r w:rsidRPr="0041528A">
              <w:t>Hex</w:t>
            </w:r>
          </w:p>
        </w:tc>
        <w:tc>
          <w:tcPr>
            <w:tcW w:w="680" w:type="dxa"/>
            <w:tcBorders>
              <w:top w:val="single" w:sz="2" w:space="0" w:color="auto"/>
            </w:tcBorders>
          </w:tcPr>
          <w:p w14:paraId="4614781C" w14:textId="77777777" w:rsidR="00252629" w:rsidRPr="00DE057A" w:rsidRDefault="00252629" w:rsidP="00DF34BE">
            <w:pPr>
              <w:pStyle w:val="TAC"/>
            </w:pPr>
            <w:r w:rsidRPr="0041528A">
              <w:t>FF</w:t>
            </w:r>
          </w:p>
        </w:tc>
        <w:tc>
          <w:tcPr>
            <w:tcW w:w="680" w:type="dxa"/>
            <w:tcBorders>
              <w:top w:val="single" w:sz="2" w:space="0" w:color="auto"/>
            </w:tcBorders>
          </w:tcPr>
          <w:p w14:paraId="1A50ADC1" w14:textId="77777777" w:rsidR="00252629" w:rsidRPr="00DE057A" w:rsidRDefault="00252629" w:rsidP="00DF34BE">
            <w:pPr>
              <w:pStyle w:val="TAC"/>
            </w:pPr>
            <w:r w:rsidRPr="0041528A">
              <w:t>FF</w:t>
            </w:r>
          </w:p>
        </w:tc>
        <w:tc>
          <w:tcPr>
            <w:tcW w:w="680" w:type="dxa"/>
            <w:tcBorders>
              <w:top w:val="single" w:sz="2" w:space="0" w:color="auto"/>
            </w:tcBorders>
          </w:tcPr>
          <w:p w14:paraId="242687F4" w14:textId="77777777" w:rsidR="00252629" w:rsidRPr="00DE057A" w:rsidRDefault="00252629" w:rsidP="00DF34BE">
            <w:pPr>
              <w:pStyle w:val="TAC"/>
            </w:pPr>
            <w:r w:rsidRPr="0041528A">
              <w:t>FF</w:t>
            </w:r>
          </w:p>
        </w:tc>
        <w:tc>
          <w:tcPr>
            <w:tcW w:w="680" w:type="dxa"/>
            <w:tcBorders>
              <w:top w:val="single" w:sz="2" w:space="0" w:color="auto"/>
            </w:tcBorders>
          </w:tcPr>
          <w:p w14:paraId="753A5003" w14:textId="77777777" w:rsidR="00252629" w:rsidRPr="00DE057A" w:rsidRDefault="00252629" w:rsidP="00DF34BE">
            <w:pPr>
              <w:pStyle w:val="TAC"/>
            </w:pPr>
            <w:r w:rsidRPr="0041528A">
              <w:t>FF</w:t>
            </w:r>
          </w:p>
        </w:tc>
        <w:tc>
          <w:tcPr>
            <w:tcW w:w="680" w:type="dxa"/>
            <w:tcBorders>
              <w:top w:val="single" w:sz="2" w:space="0" w:color="auto"/>
            </w:tcBorders>
          </w:tcPr>
          <w:p w14:paraId="591C8204" w14:textId="77777777" w:rsidR="00252629" w:rsidRPr="00DE057A" w:rsidRDefault="00252629" w:rsidP="00DF34BE">
            <w:pPr>
              <w:pStyle w:val="TAC"/>
            </w:pPr>
            <w:r w:rsidRPr="0041528A">
              <w:t>00</w:t>
            </w:r>
          </w:p>
        </w:tc>
        <w:tc>
          <w:tcPr>
            <w:tcW w:w="680" w:type="dxa"/>
            <w:tcBorders>
              <w:top w:val="single" w:sz="2" w:space="0" w:color="auto"/>
              <w:bottom w:val="single" w:sz="4" w:space="0" w:color="auto"/>
            </w:tcBorders>
          </w:tcPr>
          <w:p w14:paraId="35B4C844" w14:textId="77777777" w:rsidR="00252629" w:rsidRPr="00DE057A" w:rsidRDefault="00252629" w:rsidP="00DF34BE">
            <w:pPr>
              <w:pStyle w:val="TAC"/>
            </w:pPr>
            <w:r w:rsidRPr="0041528A">
              <w:t>F1</w:t>
            </w:r>
          </w:p>
        </w:tc>
        <w:tc>
          <w:tcPr>
            <w:tcW w:w="680" w:type="dxa"/>
            <w:tcBorders>
              <w:top w:val="single" w:sz="2" w:space="0" w:color="auto"/>
              <w:bottom w:val="single" w:sz="4" w:space="0" w:color="auto"/>
            </w:tcBorders>
          </w:tcPr>
          <w:p w14:paraId="7373B95C" w14:textId="77777777" w:rsidR="00252629" w:rsidRDefault="00252629" w:rsidP="00DF34BE">
            <w:pPr>
              <w:pStyle w:val="TAC"/>
            </w:pPr>
            <w:r w:rsidRPr="0041528A">
              <w:t>10</w:t>
            </w:r>
          </w:p>
        </w:tc>
        <w:tc>
          <w:tcPr>
            <w:tcW w:w="680" w:type="dxa"/>
            <w:tcBorders>
              <w:top w:val="single" w:sz="2" w:space="0" w:color="auto"/>
              <w:bottom w:val="single" w:sz="4" w:space="0" w:color="auto"/>
            </w:tcBorders>
          </w:tcPr>
          <w:p w14:paraId="399AE466" w14:textId="77777777" w:rsidR="00252629" w:rsidRDefault="00252629" w:rsidP="00DF34BE">
            <w:pPr>
              <w:pStyle w:val="TAC"/>
            </w:pPr>
            <w:r w:rsidRPr="0041528A">
              <w:t>00</w:t>
            </w:r>
          </w:p>
        </w:tc>
        <w:tc>
          <w:tcPr>
            <w:tcW w:w="680" w:type="dxa"/>
            <w:tcBorders>
              <w:top w:val="single" w:sz="2" w:space="0" w:color="auto"/>
              <w:bottom w:val="single" w:sz="4" w:space="0" w:color="auto"/>
            </w:tcBorders>
          </w:tcPr>
          <w:p w14:paraId="0638FF24" w14:textId="77777777" w:rsidR="00252629" w:rsidRDefault="00252629" w:rsidP="00DF34BE">
            <w:pPr>
              <w:pStyle w:val="TAC"/>
            </w:pPr>
            <w:r w:rsidRPr="0041528A">
              <w:t>01</w:t>
            </w:r>
          </w:p>
        </w:tc>
        <w:tc>
          <w:tcPr>
            <w:tcW w:w="680" w:type="dxa"/>
            <w:tcBorders>
              <w:top w:val="single" w:sz="2" w:space="0" w:color="auto"/>
              <w:bottom w:val="single" w:sz="4" w:space="0" w:color="auto"/>
            </w:tcBorders>
          </w:tcPr>
          <w:p w14:paraId="53A0B2A3" w14:textId="77777777" w:rsidR="00252629" w:rsidRDefault="00252629" w:rsidP="00DF34BE">
            <w:pPr>
              <w:pStyle w:val="TAC"/>
            </w:pPr>
            <w:r w:rsidRPr="0041528A">
              <w:t>FF</w:t>
            </w:r>
          </w:p>
        </w:tc>
        <w:tc>
          <w:tcPr>
            <w:tcW w:w="680" w:type="dxa"/>
            <w:tcBorders>
              <w:top w:val="single" w:sz="2" w:space="0" w:color="auto"/>
              <w:bottom w:val="single" w:sz="4" w:space="0" w:color="auto"/>
            </w:tcBorders>
          </w:tcPr>
          <w:p w14:paraId="56F1F7A5" w14:textId="77777777" w:rsidR="00252629" w:rsidRDefault="00252629" w:rsidP="00DF34BE">
            <w:pPr>
              <w:pStyle w:val="TAC"/>
            </w:pPr>
            <w:r w:rsidRPr="0041528A">
              <w:t>00</w:t>
            </w:r>
          </w:p>
        </w:tc>
      </w:tr>
    </w:tbl>
    <w:p w14:paraId="40688D3F" w14:textId="77777777" w:rsidR="00252629" w:rsidRPr="0041528A" w:rsidRDefault="00252629" w:rsidP="00252629"/>
    <w:p w14:paraId="10229E32" w14:textId="77777777" w:rsidR="00A7478F" w:rsidRPr="0041528A" w:rsidRDefault="00A7478F" w:rsidP="00B05BAE">
      <w:pPr>
        <w:keepNext/>
        <w:keepLines/>
      </w:pPr>
      <w:r w:rsidRPr="0041528A">
        <w:rPr>
          <w:b/>
        </w:rPr>
        <w:t>EF</w:t>
      </w:r>
      <w:r w:rsidRPr="0041528A">
        <w:rPr>
          <w:b/>
          <w:vertAlign w:val="subscript"/>
        </w:rPr>
        <w:t>EPSLOCI</w:t>
      </w:r>
      <w:r w:rsidRPr="0041528A">
        <w:rPr>
          <w:b/>
        </w:rPr>
        <w:t xml:space="preserve"> (EPS Information)</w:t>
      </w:r>
    </w:p>
    <w:p w14:paraId="3EAB7684" w14:textId="77777777" w:rsidR="00A7478F" w:rsidRDefault="00A7478F" w:rsidP="00B05BAE">
      <w:pPr>
        <w:pStyle w:val="B10"/>
      </w:pPr>
      <w:r w:rsidRPr="0041528A">
        <w:t>Logically:</w:t>
      </w:r>
    </w:p>
    <w:p w14:paraId="1B1BA129" w14:textId="69B9351E" w:rsidR="00A7478F" w:rsidRPr="0041528A" w:rsidRDefault="00A7478F" w:rsidP="00A7478F">
      <w:pPr>
        <w:pStyle w:val="EW"/>
        <w:ind w:hanging="1135"/>
      </w:pPr>
      <w:r w:rsidRPr="0041528A">
        <w:t>GUTI:</w:t>
      </w:r>
      <w:r w:rsidRPr="0041528A">
        <w:tab/>
      </w:r>
      <w:r>
        <w:tab/>
      </w:r>
      <w:r>
        <w:tab/>
      </w:r>
      <w:r w:rsidRPr="0041528A">
        <w:t>0010100010266341122</w:t>
      </w:r>
    </w:p>
    <w:p w14:paraId="0E024FD4" w14:textId="5242C09F" w:rsidR="00A7478F" w:rsidRPr="0041528A" w:rsidRDefault="00A7478F" w:rsidP="00A7478F">
      <w:pPr>
        <w:pStyle w:val="EW"/>
        <w:ind w:hanging="1135"/>
      </w:pPr>
      <w:r w:rsidRPr="0041528A">
        <w:t>Last visited registered TAI:</w:t>
      </w:r>
      <w:r w:rsidRPr="0041528A">
        <w:tab/>
        <w:t>001/01/0001</w:t>
      </w:r>
    </w:p>
    <w:p w14:paraId="09BD38C2" w14:textId="55557A1A" w:rsidR="00A7478F" w:rsidRPr="0041528A" w:rsidRDefault="00A7478F" w:rsidP="00B05BAE">
      <w:pPr>
        <w:pStyle w:val="EW"/>
        <w:spacing w:after="180"/>
        <w:ind w:left="1701" w:hanging="1134"/>
      </w:pPr>
      <w:r w:rsidRPr="00A7478F">
        <w:t>EPS update</w:t>
      </w:r>
      <w:r w:rsidRPr="0041528A">
        <w:t xml:space="preserve"> status:</w:t>
      </w:r>
      <w:r w:rsidRPr="0041528A">
        <w:tab/>
      </w:r>
      <w:r>
        <w:tab/>
      </w:r>
      <w:r w:rsidRPr="0041528A">
        <w:t>not updated</w:t>
      </w:r>
    </w:p>
    <w:p w14:paraId="3B371B8E" w14:textId="7C3E378D" w:rsidR="00A7478F" w:rsidRPr="0041528A" w:rsidRDefault="00A7478F" w:rsidP="00B05BAE">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284937" w:rsidRPr="0041528A" w14:paraId="4A45FE1C" w14:textId="6424577E"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76F8F3" w14:textId="139F283C" w:rsidR="00A7478F" w:rsidRPr="00B05BAE" w:rsidRDefault="00A7478F" w:rsidP="00A7478F">
            <w:pPr>
              <w:pStyle w:val="TAL"/>
              <w:rPr>
                <w:b/>
                <w:bCs/>
              </w:rPr>
            </w:pPr>
            <w:r w:rsidRPr="00B05BAE">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4396AE1" w14:textId="77777777" w:rsidR="00A7478F" w:rsidRPr="00B05BAE" w:rsidRDefault="00A7478F" w:rsidP="00B05BAE">
            <w:pPr>
              <w:pStyle w:val="TAL"/>
              <w:jc w:val="center"/>
              <w:rPr>
                <w:b/>
                <w:bCs/>
              </w:rPr>
            </w:pPr>
            <w:r w:rsidRPr="00B05BAE">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C60317" w14:textId="77777777" w:rsidR="00A7478F" w:rsidRPr="00B05BAE" w:rsidRDefault="00A7478F" w:rsidP="00B05BAE">
            <w:pPr>
              <w:pStyle w:val="TAL"/>
              <w:jc w:val="center"/>
              <w:rPr>
                <w:b/>
                <w:bCs/>
              </w:rPr>
            </w:pPr>
            <w:r w:rsidRPr="00B05BAE">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7182E3" w14:textId="77777777" w:rsidR="00A7478F" w:rsidRPr="00B05BAE" w:rsidRDefault="00A7478F" w:rsidP="00B05BAE">
            <w:pPr>
              <w:pStyle w:val="TAL"/>
              <w:jc w:val="center"/>
              <w:rPr>
                <w:b/>
                <w:bCs/>
              </w:rPr>
            </w:pPr>
            <w:r w:rsidRPr="00B05BAE">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B73021" w14:textId="77777777" w:rsidR="00A7478F" w:rsidRPr="00B05BAE" w:rsidRDefault="00A7478F" w:rsidP="00B05BAE">
            <w:pPr>
              <w:pStyle w:val="TAL"/>
              <w:jc w:val="center"/>
              <w:rPr>
                <w:b/>
                <w:bCs/>
              </w:rPr>
            </w:pPr>
            <w:r w:rsidRPr="00B05BAE">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3BE50F5" w14:textId="77777777" w:rsidR="00A7478F" w:rsidRPr="00B05BAE" w:rsidRDefault="00A7478F" w:rsidP="00B05BAE">
            <w:pPr>
              <w:pStyle w:val="TAL"/>
              <w:jc w:val="center"/>
              <w:rPr>
                <w:b/>
                <w:bCs/>
              </w:rPr>
            </w:pPr>
            <w:r w:rsidRPr="00B05BAE">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734A138" w14:textId="77777777" w:rsidR="00A7478F" w:rsidRPr="00B05BAE" w:rsidRDefault="00A7478F" w:rsidP="00B05BAE">
            <w:pPr>
              <w:pStyle w:val="TAL"/>
              <w:jc w:val="center"/>
              <w:rPr>
                <w:b/>
                <w:bCs/>
              </w:rPr>
            </w:pPr>
            <w:r w:rsidRPr="00B05BAE">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19AF7E" w14:textId="77777777" w:rsidR="00A7478F" w:rsidRPr="00B05BAE" w:rsidRDefault="00A7478F" w:rsidP="00B05BAE">
            <w:pPr>
              <w:pStyle w:val="TAL"/>
              <w:jc w:val="center"/>
              <w:rPr>
                <w:b/>
                <w:bCs/>
              </w:rPr>
            </w:pPr>
            <w:r w:rsidRPr="00B05BAE">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96E5FEC" w14:textId="77777777" w:rsidR="00A7478F" w:rsidRPr="00B05BAE" w:rsidRDefault="00A7478F" w:rsidP="00B05BAE">
            <w:pPr>
              <w:pStyle w:val="TAL"/>
              <w:jc w:val="center"/>
              <w:rPr>
                <w:b/>
                <w:bCs/>
              </w:rPr>
            </w:pPr>
            <w:r w:rsidRPr="00B05BAE">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A62B0D6" w14:textId="77777777" w:rsidR="00A7478F" w:rsidRPr="00B05BAE" w:rsidRDefault="00A7478F" w:rsidP="00B05BAE">
            <w:pPr>
              <w:pStyle w:val="TAL"/>
              <w:jc w:val="center"/>
              <w:rPr>
                <w:b/>
                <w:bCs/>
              </w:rPr>
            </w:pPr>
            <w:r w:rsidRPr="00B05BAE">
              <w:rPr>
                <w:b/>
                <w:bCs/>
              </w:rPr>
              <w:t>B9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726BBE3" w14:textId="77777777" w:rsidR="00A7478F" w:rsidRPr="00B05BAE" w:rsidRDefault="00A7478F" w:rsidP="00B05BAE">
            <w:pPr>
              <w:pStyle w:val="TAL"/>
              <w:jc w:val="center"/>
              <w:rPr>
                <w:b/>
                <w:bCs/>
              </w:rPr>
            </w:pPr>
            <w:r w:rsidRPr="00B05BAE">
              <w:rPr>
                <w:b/>
                <w:bCs/>
              </w:rPr>
              <w:t>B10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402CB82" w14:textId="77777777" w:rsidR="00A7478F" w:rsidRPr="00B05BAE" w:rsidRDefault="00A7478F" w:rsidP="00B05BAE">
            <w:pPr>
              <w:pStyle w:val="TAL"/>
              <w:jc w:val="center"/>
              <w:rPr>
                <w:b/>
                <w:bCs/>
              </w:rPr>
            </w:pPr>
            <w:r w:rsidRPr="00B05BAE">
              <w:rPr>
                <w:b/>
                <w:bCs/>
              </w:rPr>
              <w:t>B11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13D7016" w14:textId="1F159625" w:rsidR="00A7478F" w:rsidRPr="00B05BAE" w:rsidRDefault="00A7478F" w:rsidP="00B05BAE">
            <w:pPr>
              <w:pStyle w:val="TAL"/>
              <w:jc w:val="center"/>
              <w:rPr>
                <w:b/>
                <w:bCs/>
              </w:rPr>
            </w:pPr>
            <w:r w:rsidRPr="00B05BAE">
              <w:rPr>
                <w:b/>
                <w:bCs/>
              </w:rPr>
              <w:t>B12</w:t>
            </w:r>
          </w:p>
        </w:tc>
      </w:tr>
      <w:tr w:rsidR="00A7478F" w:rsidRPr="0041528A" w14:paraId="23D2BB9F" w14:textId="0D01EABD" w:rsidTr="00284937">
        <w:tc>
          <w:tcPr>
            <w:tcW w:w="959" w:type="dxa"/>
            <w:tcBorders>
              <w:top w:val="single" w:sz="2" w:space="0" w:color="auto"/>
              <w:bottom w:val="single" w:sz="4" w:space="0" w:color="auto"/>
            </w:tcBorders>
          </w:tcPr>
          <w:p w14:paraId="7A3267BD" w14:textId="08558D82"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7AC2A941" w14:textId="77777777" w:rsidR="00A7478F" w:rsidRPr="0041528A" w:rsidRDefault="00A7478F" w:rsidP="00B05BAE">
            <w:pPr>
              <w:pStyle w:val="TAL"/>
              <w:jc w:val="center"/>
            </w:pPr>
            <w:r w:rsidRPr="0041528A">
              <w:t>0B</w:t>
            </w:r>
          </w:p>
        </w:tc>
        <w:tc>
          <w:tcPr>
            <w:tcW w:w="680" w:type="dxa"/>
            <w:tcBorders>
              <w:top w:val="single" w:sz="2" w:space="0" w:color="auto"/>
              <w:bottom w:val="single" w:sz="4" w:space="0" w:color="auto"/>
            </w:tcBorders>
          </w:tcPr>
          <w:p w14:paraId="18E41C86" w14:textId="77777777" w:rsidR="00A7478F" w:rsidRPr="0041528A" w:rsidRDefault="00A7478F" w:rsidP="00B05BAE">
            <w:pPr>
              <w:pStyle w:val="TAL"/>
              <w:jc w:val="center"/>
            </w:pPr>
            <w:r w:rsidRPr="0041528A">
              <w:t>F6</w:t>
            </w:r>
          </w:p>
        </w:tc>
        <w:tc>
          <w:tcPr>
            <w:tcW w:w="680" w:type="dxa"/>
            <w:tcBorders>
              <w:top w:val="single" w:sz="2" w:space="0" w:color="auto"/>
              <w:bottom w:val="single" w:sz="4" w:space="0" w:color="auto"/>
            </w:tcBorders>
          </w:tcPr>
          <w:p w14:paraId="0227088A"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2E7F5107" w14:textId="77777777" w:rsidR="00A7478F" w:rsidRPr="0041528A" w:rsidRDefault="00A7478F" w:rsidP="00B05BAE">
            <w:pPr>
              <w:pStyle w:val="TAL"/>
              <w:jc w:val="center"/>
            </w:pPr>
            <w:r w:rsidRPr="0041528A">
              <w:t>F1</w:t>
            </w:r>
          </w:p>
        </w:tc>
        <w:tc>
          <w:tcPr>
            <w:tcW w:w="680" w:type="dxa"/>
            <w:tcBorders>
              <w:top w:val="single" w:sz="2" w:space="0" w:color="auto"/>
              <w:bottom w:val="single" w:sz="4" w:space="0" w:color="auto"/>
            </w:tcBorders>
          </w:tcPr>
          <w:p w14:paraId="65544A8A" w14:textId="77777777" w:rsidR="00A7478F" w:rsidRPr="0041528A" w:rsidRDefault="00A7478F" w:rsidP="00B05BAE">
            <w:pPr>
              <w:pStyle w:val="TAL"/>
              <w:jc w:val="center"/>
            </w:pPr>
            <w:r w:rsidRPr="0041528A">
              <w:t>10</w:t>
            </w:r>
          </w:p>
        </w:tc>
        <w:tc>
          <w:tcPr>
            <w:tcW w:w="680" w:type="dxa"/>
            <w:tcBorders>
              <w:top w:val="single" w:sz="2" w:space="0" w:color="auto"/>
              <w:bottom w:val="single" w:sz="4" w:space="0" w:color="auto"/>
            </w:tcBorders>
          </w:tcPr>
          <w:p w14:paraId="6DBC8E89" w14:textId="77777777" w:rsidR="00A7478F" w:rsidRPr="0041528A" w:rsidRDefault="00A7478F" w:rsidP="00B05BAE">
            <w:pPr>
              <w:pStyle w:val="TAL"/>
              <w:jc w:val="center"/>
            </w:pPr>
            <w:r w:rsidRPr="0041528A">
              <w:t>00</w:t>
            </w:r>
          </w:p>
        </w:tc>
        <w:tc>
          <w:tcPr>
            <w:tcW w:w="680" w:type="dxa"/>
            <w:tcBorders>
              <w:top w:val="single" w:sz="2" w:space="0" w:color="auto"/>
              <w:bottom w:val="single" w:sz="4" w:space="0" w:color="auto"/>
            </w:tcBorders>
          </w:tcPr>
          <w:p w14:paraId="75B50804" w14:textId="77777777" w:rsidR="00A7478F" w:rsidRPr="0041528A" w:rsidRDefault="00A7478F" w:rsidP="00B05BAE">
            <w:pPr>
              <w:pStyle w:val="TAL"/>
              <w:jc w:val="center"/>
            </w:pPr>
            <w:r w:rsidRPr="0041528A">
              <w:t>01</w:t>
            </w:r>
          </w:p>
        </w:tc>
        <w:tc>
          <w:tcPr>
            <w:tcW w:w="680" w:type="dxa"/>
            <w:tcBorders>
              <w:top w:val="single" w:sz="2" w:space="0" w:color="auto"/>
              <w:bottom w:val="single" w:sz="4" w:space="0" w:color="auto"/>
            </w:tcBorders>
          </w:tcPr>
          <w:p w14:paraId="3D01712C" w14:textId="77777777" w:rsidR="00A7478F" w:rsidRPr="0041528A" w:rsidRDefault="00A7478F" w:rsidP="00B05BAE">
            <w:pPr>
              <w:pStyle w:val="TAL"/>
              <w:jc w:val="center"/>
            </w:pPr>
            <w:r w:rsidRPr="0041528A">
              <w:t>02</w:t>
            </w:r>
          </w:p>
        </w:tc>
        <w:tc>
          <w:tcPr>
            <w:tcW w:w="680" w:type="dxa"/>
            <w:tcBorders>
              <w:top w:val="single" w:sz="2" w:space="0" w:color="auto"/>
              <w:bottom w:val="single" w:sz="4" w:space="0" w:color="auto"/>
            </w:tcBorders>
          </w:tcPr>
          <w:p w14:paraId="7B5F783A" w14:textId="77777777" w:rsidR="00A7478F" w:rsidRPr="0041528A" w:rsidRDefault="00A7478F" w:rsidP="00B05BAE">
            <w:pPr>
              <w:pStyle w:val="TAL"/>
              <w:jc w:val="center"/>
            </w:pPr>
            <w:r w:rsidRPr="0041528A">
              <w:t>66</w:t>
            </w:r>
          </w:p>
        </w:tc>
        <w:tc>
          <w:tcPr>
            <w:tcW w:w="680" w:type="dxa"/>
            <w:tcBorders>
              <w:top w:val="single" w:sz="2" w:space="0" w:color="auto"/>
              <w:bottom w:val="single" w:sz="4" w:space="0" w:color="auto"/>
            </w:tcBorders>
          </w:tcPr>
          <w:p w14:paraId="189441B5" w14:textId="77777777" w:rsidR="00A7478F" w:rsidRPr="0041528A" w:rsidRDefault="00A7478F" w:rsidP="00B05BAE">
            <w:pPr>
              <w:pStyle w:val="TAL"/>
              <w:jc w:val="center"/>
            </w:pPr>
            <w:r w:rsidRPr="0041528A">
              <w:t>43</w:t>
            </w:r>
          </w:p>
        </w:tc>
        <w:tc>
          <w:tcPr>
            <w:tcW w:w="680" w:type="dxa"/>
            <w:tcBorders>
              <w:top w:val="single" w:sz="2" w:space="0" w:color="auto"/>
              <w:bottom w:val="single" w:sz="4" w:space="0" w:color="auto"/>
            </w:tcBorders>
          </w:tcPr>
          <w:p w14:paraId="0AA98151" w14:textId="77777777" w:rsidR="00A7478F" w:rsidRPr="0041528A" w:rsidRDefault="00A7478F" w:rsidP="00B05BAE">
            <w:pPr>
              <w:pStyle w:val="TAL"/>
              <w:jc w:val="center"/>
            </w:pPr>
            <w:r w:rsidRPr="0041528A">
              <w:t>11</w:t>
            </w:r>
          </w:p>
        </w:tc>
        <w:tc>
          <w:tcPr>
            <w:tcW w:w="680" w:type="dxa"/>
            <w:tcBorders>
              <w:top w:val="single" w:sz="2" w:space="0" w:color="auto"/>
              <w:bottom w:val="single" w:sz="4" w:space="0" w:color="auto"/>
            </w:tcBorders>
          </w:tcPr>
          <w:p w14:paraId="1D9719F9" w14:textId="1A2DC16A" w:rsidR="00A7478F" w:rsidRPr="0041528A" w:rsidRDefault="00A7478F" w:rsidP="00B05BAE">
            <w:pPr>
              <w:pStyle w:val="TAL"/>
              <w:jc w:val="center"/>
            </w:pPr>
            <w:r w:rsidRPr="0041528A">
              <w:t>22</w:t>
            </w:r>
          </w:p>
        </w:tc>
      </w:tr>
      <w:tr w:rsidR="00A7478F" w:rsidRPr="0041528A" w14:paraId="26E58DD5" w14:textId="48CC199B" w:rsidTr="00A7478F">
        <w:tc>
          <w:tcPr>
            <w:tcW w:w="959" w:type="dxa"/>
            <w:tcBorders>
              <w:top w:val="single" w:sz="4" w:space="0" w:color="auto"/>
              <w:left w:val="nil"/>
              <w:bottom w:val="nil"/>
              <w:right w:val="single" w:sz="4" w:space="0" w:color="auto"/>
            </w:tcBorders>
          </w:tcPr>
          <w:p w14:paraId="0C974880"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22C50316" w14:textId="6676477C" w:rsidR="00A7478F" w:rsidRPr="00B05BAE" w:rsidRDefault="00A7478F" w:rsidP="00B05BAE">
            <w:pPr>
              <w:pStyle w:val="TAL"/>
              <w:jc w:val="center"/>
              <w:rPr>
                <w:b/>
                <w:bCs/>
              </w:rPr>
            </w:pPr>
            <w:r w:rsidRPr="00B05BAE">
              <w:rPr>
                <w:b/>
                <w:bCs/>
              </w:rPr>
              <w:t>B13</w:t>
            </w:r>
          </w:p>
        </w:tc>
        <w:tc>
          <w:tcPr>
            <w:tcW w:w="680" w:type="dxa"/>
            <w:shd w:val="clear" w:color="auto" w:fill="F2F2F2" w:themeFill="background1" w:themeFillShade="F2"/>
          </w:tcPr>
          <w:p w14:paraId="7B141963" w14:textId="62A14174" w:rsidR="00A7478F" w:rsidRPr="00B05BAE" w:rsidRDefault="00A7478F" w:rsidP="00B05BAE">
            <w:pPr>
              <w:pStyle w:val="TAL"/>
              <w:jc w:val="center"/>
              <w:rPr>
                <w:b/>
                <w:bCs/>
              </w:rPr>
            </w:pPr>
            <w:r w:rsidRPr="00B05BAE">
              <w:rPr>
                <w:b/>
                <w:bCs/>
              </w:rPr>
              <w:t>B14</w:t>
            </w:r>
          </w:p>
        </w:tc>
        <w:tc>
          <w:tcPr>
            <w:tcW w:w="680" w:type="dxa"/>
            <w:shd w:val="clear" w:color="auto" w:fill="F2F2F2" w:themeFill="background1" w:themeFillShade="F2"/>
          </w:tcPr>
          <w:p w14:paraId="4D1EE639" w14:textId="5F58DE13" w:rsidR="00A7478F" w:rsidRPr="00B05BAE" w:rsidRDefault="00A7478F" w:rsidP="00B05BAE">
            <w:pPr>
              <w:pStyle w:val="TAL"/>
              <w:jc w:val="center"/>
              <w:rPr>
                <w:b/>
                <w:bCs/>
              </w:rPr>
            </w:pPr>
            <w:r w:rsidRPr="00B05BAE">
              <w:rPr>
                <w:b/>
                <w:bCs/>
              </w:rPr>
              <w:t>B15</w:t>
            </w:r>
          </w:p>
        </w:tc>
        <w:tc>
          <w:tcPr>
            <w:tcW w:w="680" w:type="dxa"/>
            <w:shd w:val="clear" w:color="auto" w:fill="F2F2F2" w:themeFill="background1" w:themeFillShade="F2"/>
          </w:tcPr>
          <w:p w14:paraId="3572EAE8" w14:textId="6F4C5E0F" w:rsidR="00A7478F" w:rsidRPr="00B05BAE" w:rsidRDefault="00A7478F" w:rsidP="00B05BAE">
            <w:pPr>
              <w:pStyle w:val="TAL"/>
              <w:jc w:val="center"/>
              <w:rPr>
                <w:b/>
                <w:bCs/>
              </w:rPr>
            </w:pPr>
            <w:r w:rsidRPr="00B05BAE">
              <w:rPr>
                <w:b/>
                <w:bCs/>
              </w:rPr>
              <w:t>B16</w:t>
            </w:r>
          </w:p>
        </w:tc>
        <w:tc>
          <w:tcPr>
            <w:tcW w:w="680" w:type="dxa"/>
            <w:shd w:val="clear" w:color="auto" w:fill="F2F2F2" w:themeFill="background1" w:themeFillShade="F2"/>
          </w:tcPr>
          <w:p w14:paraId="14AA83BA" w14:textId="5FC15983" w:rsidR="00A7478F" w:rsidRPr="00B05BAE" w:rsidRDefault="00A7478F" w:rsidP="00B05BAE">
            <w:pPr>
              <w:pStyle w:val="TAL"/>
              <w:jc w:val="center"/>
              <w:rPr>
                <w:b/>
                <w:bCs/>
              </w:rPr>
            </w:pPr>
            <w:r w:rsidRPr="00B05BAE">
              <w:rPr>
                <w:b/>
                <w:bCs/>
              </w:rPr>
              <w:t>B17</w:t>
            </w:r>
          </w:p>
        </w:tc>
        <w:tc>
          <w:tcPr>
            <w:tcW w:w="680" w:type="dxa"/>
            <w:tcBorders>
              <w:right w:val="single" w:sz="4" w:space="0" w:color="auto"/>
            </w:tcBorders>
            <w:shd w:val="clear" w:color="auto" w:fill="F2F2F2" w:themeFill="background1" w:themeFillShade="F2"/>
          </w:tcPr>
          <w:p w14:paraId="6C8C27F2" w14:textId="1793DE5E" w:rsidR="00A7478F" w:rsidRPr="00B05BAE" w:rsidRDefault="00A7478F" w:rsidP="00B05BAE">
            <w:pPr>
              <w:pStyle w:val="TAL"/>
              <w:jc w:val="center"/>
              <w:rPr>
                <w:b/>
                <w:bCs/>
              </w:rPr>
            </w:pPr>
            <w:r w:rsidRPr="00B05BAE">
              <w:rPr>
                <w:b/>
                <w:bCs/>
              </w:rPr>
              <w:t>B18</w:t>
            </w:r>
          </w:p>
        </w:tc>
        <w:tc>
          <w:tcPr>
            <w:tcW w:w="680" w:type="dxa"/>
            <w:tcBorders>
              <w:top w:val="single" w:sz="4" w:space="0" w:color="auto"/>
              <w:left w:val="single" w:sz="4" w:space="0" w:color="auto"/>
              <w:bottom w:val="nil"/>
              <w:right w:val="nil"/>
            </w:tcBorders>
          </w:tcPr>
          <w:p w14:paraId="57E563A7" w14:textId="72361382" w:rsidR="00A7478F" w:rsidRPr="0041528A" w:rsidRDefault="00A7478F" w:rsidP="00B05BAE">
            <w:pPr>
              <w:pStyle w:val="TAL"/>
              <w:jc w:val="center"/>
            </w:pPr>
          </w:p>
        </w:tc>
        <w:tc>
          <w:tcPr>
            <w:tcW w:w="680" w:type="dxa"/>
            <w:tcBorders>
              <w:top w:val="single" w:sz="4" w:space="0" w:color="auto"/>
              <w:left w:val="nil"/>
              <w:bottom w:val="nil"/>
              <w:right w:val="nil"/>
            </w:tcBorders>
          </w:tcPr>
          <w:p w14:paraId="162CD783"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15467E6"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2E22BBF2"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05910125" w14:textId="77777777" w:rsidR="00A7478F" w:rsidRPr="0041528A" w:rsidRDefault="00A7478F" w:rsidP="00B05BAE">
            <w:pPr>
              <w:pStyle w:val="TAL"/>
              <w:jc w:val="center"/>
            </w:pPr>
          </w:p>
        </w:tc>
        <w:tc>
          <w:tcPr>
            <w:tcW w:w="680" w:type="dxa"/>
            <w:tcBorders>
              <w:top w:val="single" w:sz="4" w:space="0" w:color="auto"/>
              <w:left w:val="nil"/>
              <w:bottom w:val="nil"/>
              <w:right w:val="nil"/>
            </w:tcBorders>
          </w:tcPr>
          <w:p w14:paraId="58FF3955" w14:textId="77777777" w:rsidR="00A7478F" w:rsidRPr="0041528A" w:rsidRDefault="00A7478F" w:rsidP="00B05BAE">
            <w:pPr>
              <w:pStyle w:val="TAL"/>
              <w:jc w:val="center"/>
            </w:pPr>
          </w:p>
        </w:tc>
      </w:tr>
      <w:tr w:rsidR="00A7478F" w:rsidRPr="0041528A" w14:paraId="15099E93" w14:textId="52474C8B" w:rsidTr="00B05BAE">
        <w:tc>
          <w:tcPr>
            <w:tcW w:w="959" w:type="dxa"/>
            <w:tcBorders>
              <w:top w:val="nil"/>
              <w:left w:val="nil"/>
              <w:bottom w:val="nil"/>
              <w:right w:val="single" w:sz="4" w:space="0" w:color="auto"/>
            </w:tcBorders>
          </w:tcPr>
          <w:p w14:paraId="4F7EF05B" w14:textId="77777777" w:rsidR="00A7478F" w:rsidRPr="0041528A" w:rsidRDefault="00A7478F" w:rsidP="00A7478F">
            <w:pPr>
              <w:pStyle w:val="TAL"/>
            </w:pPr>
          </w:p>
        </w:tc>
        <w:tc>
          <w:tcPr>
            <w:tcW w:w="680" w:type="dxa"/>
            <w:tcBorders>
              <w:left w:val="single" w:sz="4" w:space="0" w:color="auto"/>
            </w:tcBorders>
          </w:tcPr>
          <w:p w14:paraId="53D7B3F1" w14:textId="1EC68595" w:rsidR="00A7478F" w:rsidRPr="0041528A" w:rsidRDefault="00A7478F" w:rsidP="00B05BAE">
            <w:pPr>
              <w:pStyle w:val="TAL"/>
              <w:jc w:val="center"/>
            </w:pPr>
            <w:r w:rsidRPr="0041528A">
              <w:t>00</w:t>
            </w:r>
          </w:p>
        </w:tc>
        <w:tc>
          <w:tcPr>
            <w:tcW w:w="680" w:type="dxa"/>
          </w:tcPr>
          <w:p w14:paraId="151EF913" w14:textId="40FF58E8" w:rsidR="00A7478F" w:rsidRPr="0041528A" w:rsidRDefault="00A7478F" w:rsidP="00B05BAE">
            <w:pPr>
              <w:pStyle w:val="TAL"/>
              <w:jc w:val="center"/>
            </w:pPr>
            <w:r w:rsidRPr="0041528A">
              <w:t>F1</w:t>
            </w:r>
          </w:p>
        </w:tc>
        <w:tc>
          <w:tcPr>
            <w:tcW w:w="680" w:type="dxa"/>
          </w:tcPr>
          <w:p w14:paraId="6045FD2E" w14:textId="1F028377" w:rsidR="00A7478F" w:rsidRPr="0041528A" w:rsidRDefault="00A7478F" w:rsidP="00B05BAE">
            <w:pPr>
              <w:pStyle w:val="TAL"/>
              <w:jc w:val="center"/>
            </w:pPr>
            <w:r w:rsidRPr="0041528A">
              <w:t>10</w:t>
            </w:r>
          </w:p>
        </w:tc>
        <w:tc>
          <w:tcPr>
            <w:tcW w:w="680" w:type="dxa"/>
          </w:tcPr>
          <w:p w14:paraId="780EBF26" w14:textId="3E7A3523" w:rsidR="00A7478F" w:rsidRPr="0041528A" w:rsidRDefault="00A7478F" w:rsidP="00B05BAE">
            <w:pPr>
              <w:pStyle w:val="TAL"/>
              <w:jc w:val="center"/>
            </w:pPr>
            <w:r w:rsidRPr="0041528A">
              <w:t>00</w:t>
            </w:r>
          </w:p>
        </w:tc>
        <w:tc>
          <w:tcPr>
            <w:tcW w:w="680" w:type="dxa"/>
          </w:tcPr>
          <w:p w14:paraId="68C81528" w14:textId="71554F70" w:rsidR="00A7478F" w:rsidRPr="0041528A" w:rsidRDefault="00A7478F" w:rsidP="00B05BAE">
            <w:pPr>
              <w:pStyle w:val="TAL"/>
              <w:jc w:val="center"/>
            </w:pPr>
            <w:r w:rsidRPr="0041528A">
              <w:t>01</w:t>
            </w:r>
          </w:p>
        </w:tc>
        <w:tc>
          <w:tcPr>
            <w:tcW w:w="680" w:type="dxa"/>
            <w:tcBorders>
              <w:right w:val="single" w:sz="4" w:space="0" w:color="auto"/>
            </w:tcBorders>
          </w:tcPr>
          <w:p w14:paraId="5EE07F37" w14:textId="70D55FB7" w:rsidR="00A7478F" w:rsidRPr="0041528A" w:rsidRDefault="00A7478F" w:rsidP="00B05BAE">
            <w:pPr>
              <w:pStyle w:val="TAL"/>
              <w:jc w:val="center"/>
            </w:pPr>
            <w:r w:rsidRPr="0041528A">
              <w:t>01</w:t>
            </w:r>
          </w:p>
        </w:tc>
        <w:tc>
          <w:tcPr>
            <w:tcW w:w="680" w:type="dxa"/>
            <w:tcBorders>
              <w:top w:val="nil"/>
              <w:left w:val="single" w:sz="4" w:space="0" w:color="auto"/>
              <w:bottom w:val="nil"/>
              <w:right w:val="nil"/>
            </w:tcBorders>
          </w:tcPr>
          <w:p w14:paraId="657D3918" w14:textId="2ACB5A1C" w:rsidR="00A7478F" w:rsidRPr="0041528A" w:rsidRDefault="00A7478F" w:rsidP="00B05BAE">
            <w:pPr>
              <w:pStyle w:val="TAL"/>
              <w:jc w:val="center"/>
            </w:pPr>
          </w:p>
        </w:tc>
        <w:tc>
          <w:tcPr>
            <w:tcW w:w="680" w:type="dxa"/>
            <w:tcBorders>
              <w:top w:val="nil"/>
              <w:left w:val="nil"/>
              <w:bottom w:val="nil"/>
              <w:right w:val="nil"/>
            </w:tcBorders>
          </w:tcPr>
          <w:p w14:paraId="10043EF0" w14:textId="77777777" w:rsidR="00A7478F" w:rsidRPr="0041528A" w:rsidRDefault="00A7478F" w:rsidP="00B05BAE">
            <w:pPr>
              <w:pStyle w:val="TAL"/>
              <w:jc w:val="center"/>
            </w:pPr>
          </w:p>
        </w:tc>
        <w:tc>
          <w:tcPr>
            <w:tcW w:w="680" w:type="dxa"/>
            <w:tcBorders>
              <w:top w:val="nil"/>
              <w:left w:val="nil"/>
              <w:bottom w:val="nil"/>
              <w:right w:val="nil"/>
            </w:tcBorders>
          </w:tcPr>
          <w:p w14:paraId="0DEF4246" w14:textId="77777777" w:rsidR="00A7478F" w:rsidRPr="0041528A" w:rsidRDefault="00A7478F" w:rsidP="00B05BAE">
            <w:pPr>
              <w:pStyle w:val="TAL"/>
              <w:jc w:val="center"/>
            </w:pPr>
          </w:p>
        </w:tc>
        <w:tc>
          <w:tcPr>
            <w:tcW w:w="680" w:type="dxa"/>
            <w:tcBorders>
              <w:top w:val="nil"/>
              <w:left w:val="nil"/>
              <w:bottom w:val="nil"/>
              <w:right w:val="nil"/>
            </w:tcBorders>
          </w:tcPr>
          <w:p w14:paraId="2ECE3D0A" w14:textId="77777777" w:rsidR="00A7478F" w:rsidRPr="0041528A" w:rsidRDefault="00A7478F" w:rsidP="00B05BAE">
            <w:pPr>
              <w:pStyle w:val="TAL"/>
              <w:jc w:val="center"/>
            </w:pPr>
          </w:p>
        </w:tc>
        <w:tc>
          <w:tcPr>
            <w:tcW w:w="680" w:type="dxa"/>
            <w:tcBorders>
              <w:top w:val="nil"/>
              <w:left w:val="nil"/>
              <w:bottom w:val="nil"/>
              <w:right w:val="nil"/>
            </w:tcBorders>
          </w:tcPr>
          <w:p w14:paraId="390878A8" w14:textId="77777777" w:rsidR="00A7478F" w:rsidRPr="0041528A" w:rsidRDefault="00A7478F" w:rsidP="00B05BAE">
            <w:pPr>
              <w:pStyle w:val="TAL"/>
              <w:jc w:val="center"/>
            </w:pPr>
          </w:p>
        </w:tc>
        <w:tc>
          <w:tcPr>
            <w:tcW w:w="680" w:type="dxa"/>
            <w:tcBorders>
              <w:top w:val="nil"/>
              <w:left w:val="nil"/>
              <w:bottom w:val="nil"/>
              <w:right w:val="nil"/>
            </w:tcBorders>
          </w:tcPr>
          <w:p w14:paraId="14504219" w14:textId="77777777" w:rsidR="00A7478F" w:rsidRPr="0041528A" w:rsidRDefault="00A7478F" w:rsidP="00B05BAE">
            <w:pPr>
              <w:pStyle w:val="TAL"/>
              <w:jc w:val="center"/>
            </w:pPr>
          </w:p>
        </w:tc>
      </w:tr>
    </w:tbl>
    <w:p w14:paraId="2D152334" w14:textId="77777777" w:rsidR="00A7478F" w:rsidRPr="0041528A" w:rsidRDefault="00A7478F" w:rsidP="00A7478F"/>
    <w:p w14:paraId="1EF44567" w14:textId="77777777" w:rsidR="00A7478F" w:rsidRPr="0041528A" w:rsidRDefault="00A7478F" w:rsidP="00A7478F">
      <w:pPr>
        <w:rPr>
          <w:b/>
        </w:rPr>
      </w:pPr>
      <w:r w:rsidRPr="0041528A">
        <w:rPr>
          <w:b/>
        </w:rPr>
        <w:t>EF</w:t>
      </w:r>
      <w:r w:rsidRPr="0041528A">
        <w:rPr>
          <w:b/>
          <w:vertAlign w:val="subscript"/>
        </w:rPr>
        <w:t>EPSNSC</w:t>
      </w:r>
      <w:r w:rsidRPr="0041528A">
        <w:rPr>
          <w:b/>
        </w:rPr>
        <w:t xml:space="preserve"> (EPS NAS Security Context)</w:t>
      </w:r>
    </w:p>
    <w:p w14:paraId="4359541F" w14:textId="77777777" w:rsidR="00A7478F" w:rsidRDefault="00A7478F" w:rsidP="00B05BAE">
      <w:pPr>
        <w:pStyle w:val="B10"/>
      </w:pPr>
      <w:r w:rsidRPr="0041528A">
        <w:t>Logically:</w:t>
      </w:r>
    </w:p>
    <w:p w14:paraId="1C174D26" w14:textId="264C00E9" w:rsidR="00A7478F" w:rsidRPr="00A7478F" w:rsidRDefault="00A7478F" w:rsidP="00A7478F">
      <w:pPr>
        <w:pStyle w:val="EW"/>
        <w:ind w:hanging="1135"/>
      </w:pPr>
      <w:r w:rsidRPr="00A7478F">
        <w:t>Key Set Identifier KSI</w:t>
      </w:r>
      <w:r w:rsidRPr="00B05BAE">
        <w:t>ASME</w:t>
      </w:r>
      <w:r w:rsidRPr="00A7478F">
        <w:t>:</w:t>
      </w:r>
      <w:r>
        <w:tab/>
      </w:r>
      <w:r w:rsidRPr="00A7478F">
        <w:t>'07' (no key available)</w:t>
      </w:r>
    </w:p>
    <w:p w14:paraId="44F75E48" w14:textId="6489D336" w:rsidR="00A7478F" w:rsidRPr="00A7478F" w:rsidRDefault="00A7478F" w:rsidP="00A7478F">
      <w:pPr>
        <w:pStyle w:val="EW"/>
        <w:ind w:hanging="1135"/>
      </w:pPr>
      <w:r w:rsidRPr="00A7478F">
        <w:t>ASME Key (KSI</w:t>
      </w:r>
      <w:r w:rsidRPr="00B05BAE">
        <w:t>ASME</w:t>
      </w:r>
      <w:r w:rsidRPr="00A7478F">
        <w:t>):</w:t>
      </w:r>
      <w:r w:rsidRPr="00A7478F">
        <w:tab/>
      </w:r>
      <w:r>
        <w:tab/>
      </w:r>
      <w:r w:rsidRPr="00A7478F">
        <w:t>32 byte key, any value</w:t>
      </w:r>
    </w:p>
    <w:p w14:paraId="60E8C1D4" w14:textId="7973A26E" w:rsidR="00A7478F" w:rsidRPr="00A7478F" w:rsidRDefault="00A7478F" w:rsidP="00A7478F">
      <w:pPr>
        <w:pStyle w:val="EW"/>
        <w:ind w:hanging="1135"/>
      </w:pPr>
      <w:r w:rsidRPr="00A7478F">
        <w:t>Uplink NAS count:</w:t>
      </w:r>
      <w:r w:rsidRPr="00A7478F">
        <w:tab/>
      </w:r>
      <w:r>
        <w:tab/>
      </w:r>
      <w:r>
        <w:tab/>
      </w:r>
      <w:r w:rsidRPr="00A7478F">
        <w:t>'00'</w:t>
      </w:r>
    </w:p>
    <w:p w14:paraId="5C60BB67" w14:textId="2EE66ADD" w:rsidR="00A7478F" w:rsidRPr="00A7478F" w:rsidRDefault="00A7478F" w:rsidP="00A7478F">
      <w:pPr>
        <w:pStyle w:val="EW"/>
        <w:ind w:hanging="1135"/>
      </w:pPr>
      <w:r w:rsidRPr="00A7478F">
        <w:t>Downlink NAS count:</w:t>
      </w:r>
      <w:r w:rsidRPr="00A7478F">
        <w:tab/>
      </w:r>
      <w:r>
        <w:tab/>
      </w:r>
      <w:r w:rsidRPr="00A7478F">
        <w:t>'00'</w:t>
      </w:r>
    </w:p>
    <w:p w14:paraId="06025303" w14:textId="1157BD3C" w:rsidR="00A7478F" w:rsidRDefault="00A7478F" w:rsidP="00B05BAE">
      <w:pPr>
        <w:pStyle w:val="EW"/>
        <w:spacing w:after="180"/>
        <w:ind w:left="709" w:hanging="142"/>
      </w:pPr>
      <w:r w:rsidRPr="00A7478F">
        <w:t>Identifiers of selected NAS</w:t>
      </w:r>
      <w:r>
        <w:t xml:space="preserve"> </w:t>
      </w:r>
      <w:r w:rsidRPr="00A7478F">
        <w:t>integrity</w:t>
      </w:r>
      <w:r>
        <w:br/>
      </w:r>
      <w:r w:rsidRPr="00A7478F">
        <w:t>and encryption algorithm:</w:t>
      </w:r>
      <w:r w:rsidRPr="00A7478F">
        <w:tab/>
      </w:r>
      <w:r>
        <w:tab/>
      </w:r>
      <w:r w:rsidRPr="00A7478F">
        <w:t>'FF'</w:t>
      </w:r>
    </w:p>
    <w:p w14:paraId="69DCC31B" w14:textId="3BA46293" w:rsidR="00A7478F" w:rsidRDefault="00A7478F" w:rsidP="00A7478F">
      <w:pPr>
        <w:pStyle w:val="B10"/>
      </w:pPr>
      <w:r>
        <w:t>Coding:</w:t>
      </w:r>
    </w:p>
    <w:tbl>
      <w:tblPr>
        <w:tblW w:w="911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gridCol w:w="680"/>
        <w:gridCol w:w="680"/>
        <w:gridCol w:w="680"/>
        <w:gridCol w:w="680"/>
      </w:tblGrid>
      <w:tr w:rsidR="00A7478F" w:rsidRPr="0041528A" w14:paraId="31A76525"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04920C8" w14:textId="77777777" w:rsidR="00A7478F" w:rsidRPr="000A2C76" w:rsidRDefault="00A7478F" w:rsidP="00A7478F">
            <w:pPr>
              <w:pStyle w:val="TAL"/>
              <w:rPr>
                <w:b/>
                <w:bCs/>
              </w:rPr>
            </w:pPr>
            <w:r w:rsidRPr="000A2C76">
              <w:rPr>
                <w:b/>
                <w:bCs/>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7B9124" w14:textId="77777777" w:rsidR="00A7478F" w:rsidRPr="000A2C76" w:rsidRDefault="00A7478F" w:rsidP="00A7478F">
            <w:pPr>
              <w:pStyle w:val="TAL"/>
              <w:jc w:val="center"/>
              <w:rPr>
                <w:b/>
                <w:bCs/>
              </w:rPr>
            </w:pPr>
            <w:r w:rsidRPr="000A2C76">
              <w:rPr>
                <w:b/>
                <w:bCs/>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F7BEEEA" w14:textId="77777777" w:rsidR="00A7478F" w:rsidRPr="000A2C76" w:rsidRDefault="00A7478F" w:rsidP="00A7478F">
            <w:pPr>
              <w:pStyle w:val="TAL"/>
              <w:jc w:val="center"/>
              <w:rPr>
                <w:b/>
                <w:bCs/>
              </w:rPr>
            </w:pPr>
            <w:r w:rsidRPr="000A2C76">
              <w:rPr>
                <w:b/>
                <w:bCs/>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08962DF" w14:textId="77777777" w:rsidR="00A7478F" w:rsidRPr="000A2C76" w:rsidRDefault="00A7478F" w:rsidP="00A7478F">
            <w:pPr>
              <w:pStyle w:val="TAL"/>
              <w:jc w:val="center"/>
              <w:rPr>
                <w:b/>
                <w:bCs/>
              </w:rPr>
            </w:pPr>
            <w:r w:rsidRPr="000A2C76">
              <w:rPr>
                <w:b/>
                <w:bCs/>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1A2D304" w14:textId="77777777" w:rsidR="00A7478F" w:rsidRPr="000A2C76" w:rsidRDefault="00A7478F" w:rsidP="00A7478F">
            <w:pPr>
              <w:pStyle w:val="TAL"/>
              <w:jc w:val="center"/>
              <w:rPr>
                <w:b/>
                <w:bCs/>
              </w:rPr>
            </w:pPr>
            <w:r w:rsidRPr="000A2C76">
              <w:rPr>
                <w:b/>
                <w:bCs/>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85F74C" w14:textId="77777777" w:rsidR="00A7478F" w:rsidRPr="000A2C76" w:rsidRDefault="00A7478F" w:rsidP="00A7478F">
            <w:pPr>
              <w:pStyle w:val="TAL"/>
              <w:jc w:val="center"/>
              <w:rPr>
                <w:b/>
                <w:bCs/>
              </w:rPr>
            </w:pPr>
            <w:r w:rsidRPr="000A2C76">
              <w:rPr>
                <w:b/>
                <w:bCs/>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46D1D4F" w14:textId="77777777" w:rsidR="00A7478F" w:rsidRPr="000A2C76" w:rsidRDefault="00A7478F" w:rsidP="00A7478F">
            <w:pPr>
              <w:pStyle w:val="TAL"/>
              <w:jc w:val="center"/>
              <w:rPr>
                <w:b/>
                <w:bCs/>
              </w:rPr>
            </w:pPr>
            <w:r w:rsidRPr="000A2C76">
              <w:rPr>
                <w:b/>
                <w:bCs/>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90A65E6" w14:textId="77777777" w:rsidR="00A7478F" w:rsidRPr="000A2C76" w:rsidRDefault="00A7478F" w:rsidP="00A7478F">
            <w:pPr>
              <w:pStyle w:val="TAL"/>
              <w:jc w:val="center"/>
              <w:rPr>
                <w:b/>
                <w:bCs/>
              </w:rPr>
            </w:pPr>
            <w:r w:rsidRPr="000A2C76">
              <w:rPr>
                <w:b/>
                <w:bCs/>
              </w:rPr>
              <w:t>B7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F3E852" w14:textId="77777777" w:rsidR="00A7478F" w:rsidRPr="000A2C76" w:rsidRDefault="00A7478F" w:rsidP="00A7478F">
            <w:pPr>
              <w:pStyle w:val="TAL"/>
              <w:jc w:val="center"/>
              <w:rPr>
                <w:b/>
                <w:bCs/>
              </w:rPr>
            </w:pPr>
            <w:r w:rsidRPr="000A2C76">
              <w:rPr>
                <w:b/>
                <w:bCs/>
              </w:rPr>
              <w:t>B8</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E245B5F" w14:textId="75B44ADB"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D20D39" w14:textId="29DDA43A" w:rsidR="00A7478F" w:rsidRPr="000A2C76" w:rsidRDefault="00A7478F" w:rsidP="00A7478F">
            <w:pPr>
              <w:pStyle w:val="TAL"/>
              <w:jc w:val="center"/>
              <w:rPr>
                <w:b/>
                <w:bCs/>
              </w:rPr>
            </w:pPr>
            <w:r>
              <w:rPr>
                <w:b/>
                <w:bCs/>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522902" w14:textId="01B840E6" w:rsidR="00A7478F" w:rsidRPr="000A2C76" w:rsidRDefault="00A7478F" w:rsidP="00A7478F">
            <w:pPr>
              <w:pStyle w:val="TAL"/>
              <w:jc w:val="center"/>
              <w:rPr>
                <w:b/>
                <w:bCs/>
              </w:rPr>
            </w:pPr>
            <w:r w:rsidRPr="0041528A">
              <w:rPr>
                <w:b/>
              </w:rPr>
              <w:t>B39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FC21BF" w14:textId="1B605063" w:rsidR="00A7478F" w:rsidRPr="000A2C76" w:rsidRDefault="00A7478F" w:rsidP="00A7478F">
            <w:pPr>
              <w:pStyle w:val="TAL"/>
              <w:jc w:val="center"/>
              <w:rPr>
                <w:b/>
                <w:bCs/>
              </w:rPr>
            </w:pPr>
            <w:r w:rsidRPr="0041528A">
              <w:rPr>
                <w:b/>
              </w:rPr>
              <w:t>B40</w:t>
            </w:r>
          </w:p>
        </w:tc>
      </w:tr>
      <w:tr w:rsidR="00A7478F" w:rsidRPr="0041528A" w14:paraId="07A98068" w14:textId="77777777" w:rsidTr="00284937">
        <w:tc>
          <w:tcPr>
            <w:tcW w:w="959" w:type="dxa"/>
            <w:tcBorders>
              <w:top w:val="single" w:sz="2" w:space="0" w:color="auto"/>
              <w:bottom w:val="single" w:sz="4" w:space="0" w:color="auto"/>
            </w:tcBorders>
          </w:tcPr>
          <w:p w14:paraId="7DDFFE3A" w14:textId="77777777" w:rsidR="00A7478F" w:rsidRPr="0041528A" w:rsidRDefault="00A7478F" w:rsidP="00A7478F">
            <w:pPr>
              <w:pStyle w:val="TAL"/>
            </w:pPr>
            <w:r w:rsidRPr="0041528A">
              <w:t>Hex</w:t>
            </w:r>
          </w:p>
        </w:tc>
        <w:tc>
          <w:tcPr>
            <w:tcW w:w="680" w:type="dxa"/>
            <w:tcBorders>
              <w:top w:val="single" w:sz="2" w:space="0" w:color="auto"/>
              <w:bottom w:val="single" w:sz="4" w:space="0" w:color="auto"/>
            </w:tcBorders>
          </w:tcPr>
          <w:p w14:paraId="1528E358" w14:textId="2C9B9CE8" w:rsidR="00A7478F" w:rsidRPr="0041528A" w:rsidRDefault="00A7478F" w:rsidP="00A7478F">
            <w:pPr>
              <w:pStyle w:val="TAL"/>
              <w:jc w:val="center"/>
            </w:pPr>
            <w:r w:rsidRPr="0041528A">
              <w:t>A0</w:t>
            </w:r>
          </w:p>
        </w:tc>
        <w:tc>
          <w:tcPr>
            <w:tcW w:w="680" w:type="dxa"/>
            <w:tcBorders>
              <w:top w:val="single" w:sz="2" w:space="0" w:color="auto"/>
              <w:bottom w:val="single" w:sz="4" w:space="0" w:color="auto"/>
            </w:tcBorders>
          </w:tcPr>
          <w:p w14:paraId="5CA66C93" w14:textId="545A306A" w:rsidR="00A7478F" w:rsidRPr="0041528A" w:rsidRDefault="00A7478F" w:rsidP="00A7478F">
            <w:pPr>
              <w:pStyle w:val="TAL"/>
              <w:jc w:val="center"/>
            </w:pPr>
            <w:r w:rsidRPr="0041528A">
              <w:t>34</w:t>
            </w:r>
          </w:p>
        </w:tc>
        <w:tc>
          <w:tcPr>
            <w:tcW w:w="680" w:type="dxa"/>
            <w:tcBorders>
              <w:top w:val="single" w:sz="2" w:space="0" w:color="auto"/>
              <w:bottom w:val="single" w:sz="4" w:space="0" w:color="auto"/>
            </w:tcBorders>
          </w:tcPr>
          <w:p w14:paraId="77A039C9" w14:textId="591C7F38" w:rsidR="00A7478F" w:rsidRPr="0041528A" w:rsidRDefault="00A7478F" w:rsidP="00A7478F">
            <w:pPr>
              <w:pStyle w:val="TAL"/>
              <w:jc w:val="center"/>
            </w:pPr>
            <w:r w:rsidRPr="0041528A">
              <w:t>80</w:t>
            </w:r>
          </w:p>
        </w:tc>
        <w:tc>
          <w:tcPr>
            <w:tcW w:w="680" w:type="dxa"/>
            <w:tcBorders>
              <w:top w:val="single" w:sz="2" w:space="0" w:color="auto"/>
              <w:bottom w:val="single" w:sz="4" w:space="0" w:color="auto"/>
            </w:tcBorders>
          </w:tcPr>
          <w:p w14:paraId="58D5D3EC" w14:textId="5B3638D7" w:rsidR="00A7478F" w:rsidRPr="0041528A" w:rsidRDefault="00A7478F" w:rsidP="00A7478F">
            <w:pPr>
              <w:pStyle w:val="TAL"/>
              <w:jc w:val="center"/>
            </w:pPr>
            <w:r w:rsidRPr="0041528A">
              <w:t>01</w:t>
            </w:r>
          </w:p>
        </w:tc>
        <w:tc>
          <w:tcPr>
            <w:tcW w:w="680" w:type="dxa"/>
            <w:tcBorders>
              <w:top w:val="single" w:sz="2" w:space="0" w:color="auto"/>
              <w:bottom w:val="single" w:sz="4" w:space="0" w:color="auto"/>
            </w:tcBorders>
          </w:tcPr>
          <w:p w14:paraId="1E2FE0F9" w14:textId="195C0AF1" w:rsidR="00A7478F" w:rsidRPr="0041528A" w:rsidRDefault="00A7478F" w:rsidP="00A7478F">
            <w:pPr>
              <w:pStyle w:val="TAL"/>
              <w:jc w:val="center"/>
            </w:pPr>
            <w:r w:rsidRPr="0041528A">
              <w:t>07</w:t>
            </w:r>
          </w:p>
        </w:tc>
        <w:tc>
          <w:tcPr>
            <w:tcW w:w="680" w:type="dxa"/>
            <w:tcBorders>
              <w:top w:val="single" w:sz="2" w:space="0" w:color="auto"/>
              <w:bottom w:val="single" w:sz="4" w:space="0" w:color="auto"/>
            </w:tcBorders>
          </w:tcPr>
          <w:p w14:paraId="2DD67AF0" w14:textId="0D6745DD" w:rsidR="00A7478F" w:rsidRPr="0041528A" w:rsidRDefault="00A7478F" w:rsidP="00A7478F">
            <w:pPr>
              <w:pStyle w:val="TAL"/>
              <w:jc w:val="center"/>
            </w:pPr>
            <w:r w:rsidRPr="0041528A">
              <w:t>81</w:t>
            </w:r>
          </w:p>
        </w:tc>
        <w:tc>
          <w:tcPr>
            <w:tcW w:w="680" w:type="dxa"/>
            <w:tcBorders>
              <w:top w:val="single" w:sz="2" w:space="0" w:color="auto"/>
              <w:bottom w:val="single" w:sz="4" w:space="0" w:color="auto"/>
            </w:tcBorders>
          </w:tcPr>
          <w:p w14:paraId="183711CC" w14:textId="09E34199" w:rsidR="00A7478F" w:rsidRPr="0041528A" w:rsidRDefault="00A7478F" w:rsidP="00A7478F">
            <w:pPr>
              <w:pStyle w:val="TAL"/>
              <w:jc w:val="center"/>
            </w:pPr>
            <w:r w:rsidRPr="0041528A">
              <w:t>20</w:t>
            </w:r>
          </w:p>
        </w:tc>
        <w:tc>
          <w:tcPr>
            <w:tcW w:w="680" w:type="dxa"/>
            <w:tcBorders>
              <w:top w:val="single" w:sz="2" w:space="0" w:color="auto"/>
              <w:bottom w:val="single" w:sz="4" w:space="0" w:color="auto"/>
            </w:tcBorders>
          </w:tcPr>
          <w:p w14:paraId="13B272F6" w14:textId="4A3A9828"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3FF11585" w14:textId="35832DE2"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1ED3541A" w14:textId="556B06FA" w:rsidR="00A7478F" w:rsidRPr="0041528A" w:rsidRDefault="00A7478F" w:rsidP="00A7478F">
            <w:pPr>
              <w:pStyle w:val="TAL"/>
              <w:jc w:val="center"/>
            </w:pPr>
            <w:r>
              <w:t>..</w:t>
            </w:r>
          </w:p>
        </w:tc>
        <w:tc>
          <w:tcPr>
            <w:tcW w:w="680" w:type="dxa"/>
            <w:tcBorders>
              <w:top w:val="single" w:sz="2" w:space="0" w:color="auto"/>
              <w:bottom w:val="single" w:sz="4" w:space="0" w:color="auto"/>
            </w:tcBorders>
          </w:tcPr>
          <w:p w14:paraId="2C4E398C" w14:textId="070739ED" w:rsidR="00A7478F" w:rsidRPr="0041528A" w:rsidRDefault="00A7478F" w:rsidP="00A7478F">
            <w:pPr>
              <w:pStyle w:val="TAL"/>
              <w:jc w:val="center"/>
            </w:pPr>
            <w:r w:rsidRPr="0041528A">
              <w:t>xx</w:t>
            </w:r>
          </w:p>
        </w:tc>
        <w:tc>
          <w:tcPr>
            <w:tcW w:w="680" w:type="dxa"/>
            <w:tcBorders>
              <w:top w:val="single" w:sz="2" w:space="0" w:color="auto"/>
              <w:bottom w:val="single" w:sz="4" w:space="0" w:color="auto"/>
            </w:tcBorders>
          </w:tcPr>
          <w:p w14:paraId="50026A01" w14:textId="0588C9F5" w:rsidR="00A7478F" w:rsidRPr="0041528A" w:rsidRDefault="00A7478F" w:rsidP="00A7478F">
            <w:pPr>
              <w:pStyle w:val="TAL"/>
              <w:jc w:val="center"/>
            </w:pPr>
            <w:r w:rsidRPr="0041528A">
              <w:t>82</w:t>
            </w:r>
          </w:p>
        </w:tc>
      </w:tr>
      <w:tr w:rsidR="00284937" w:rsidRPr="0041528A" w14:paraId="51716541" w14:textId="77777777" w:rsidTr="00B05BAE">
        <w:tc>
          <w:tcPr>
            <w:tcW w:w="959" w:type="dxa"/>
            <w:tcBorders>
              <w:top w:val="single" w:sz="4" w:space="0" w:color="auto"/>
              <w:left w:val="nil"/>
              <w:bottom w:val="nil"/>
              <w:right w:val="single" w:sz="4" w:space="0" w:color="auto"/>
            </w:tcBorders>
          </w:tcPr>
          <w:p w14:paraId="0CAFD9AB"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13E3E53" w14:textId="4878B849" w:rsidR="00A7478F" w:rsidRPr="000A2C76" w:rsidRDefault="00A7478F" w:rsidP="00A7478F">
            <w:pPr>
              <w:pStyle w:val="TAL"/>
              <w:jc w:val="center"/>
              <w:rPr>
                <w:b/>
                <w:bCs/>
              </w:rPr>
            </w:pPr>
            <w:r w:rsidRPr="0041528A">
              <w:rPr>
                <w:b/>
              </w:rPr>
              <w:t>B41</w:t>
            </w:r>
          </w:p>
        </w:tc>
        <w:tc>
          <w:tcPr>
            <w:tcW w:w="680" w:type="dxa"/>
            <w:shd w:val="clear" w:color="auto" w:fill="F2F2F2" w:themeFill="background1" w:themeFillShade="F2"/>
          </w:tcPr>
          <w:p w14:paraId="5BE9E1BF" w14:textId="13D6FEA8" w:rsidR="00A7478F" w:rsidRPr="000A2C76" w:rsidRDefault="00A7478F" w:rsidP="00A7478F">
            <w:pPr>
              <w:pStyle w:val="TAL"/>
              <w:jc w:val="center"/>
              <w:rPr>
                <w:b/>
                <w:bCs/>
              </w:rPr>
            </w:pPr>
            <w:r w:rsidRPr="0041528A">
              <w:rPr>
                <w:b/>
              </w:rPr>
              <w:t>B42</w:t>
            </w:r>
          </w:p>
        </w:tc>
        <w:tc>
          <w:tcPr>
            <w:tcW w:w="680" w:type="dxa"/>
            <w:shd w:val="clear" w:color="auto" w:fill="F2F2F2" w:themeFill="background1" w:themeFillShade="F2"/>
          </w:tcPr>
          <w:p w14:paraId="3686564C" w14:textId="66BB17CB" w:rsidR="00A7478F" w:rsidRPr="000A2C76" w:rsidRDefault="00A7478F" w:rsidP="00A7478F">
            <w:pPr>
              <w:pStyle w:val="TAL"/>
              <w:jc w:val="center"/>
              <w:rPr>
                <w:b/>
                <w:bCs/>
              </w:rPr>
            </w:pPr>
            <w:r w:rsidRPr="0041528A">
              <w:rPr>
                <w:b/>
              </w:rPr>
              <w:t>B43</w:t>
            </w:r>
          </w:p>
        </w:tc>
        <w:tc>
          <w:tcPr>
            <w:tcW w:w="680" w:type="dxa"/>
            <w:shd w:val="clear" w:color="auto" w:fill="F2F2F2" w:themeFill="background1" w:themeFillShade="F2"/>
          </w:tcPr>
          <w:p w14:paraId="5AA96964" w14:textId="5A551101" w:rsidR="00A7478F" w:rsidRPr="000A2C76" w:rsidRDefault="00A7478F" w:rsidP="00A7478F">
            <w:pPr>
              <w:pStyle w:val="TAL"/>
              <w:jc w:val="center"/>
              <w:rPr>
                <w:b/>
                <w:bCs/>
              </w:rPr>
            </w:pPr>
            <w:r w:rsidRPr="0041528A">
              <w:rPr>
                <w:b/>
              </w:rPr>
              <w:t>B44</w:t>
            </w:r>
          </w:p>
        </w:tc>
        <w:tc>
          <w:tcPr>
            <w:tcW w:w="680" w:type="dxa"/>
            <w:shd w:val="clear" w:color="auto" w:fill="F2F2F2" w:themeFill="background1" w:themeFillShade="F2"/>
          </w:tcPr>
          <w:p w14:paraId="303CFB9E" w14:textId="489D591C" w:rsidR="00A7478F" w:rsidRPr="000A2C76" w:rsidRDefault="00A7478F" w:rsidP="00A7478F">
            <w:pPr>
              <w:pStyle w:val="TAL"/>
              <w:jc w:val="center"/>
              <w:rPr>
                <w:b/>
                <w:bCs/>
              </w:rPr>
            </w:pPr>
            <w:r w:rsidRPr="0041528A">
              <w:rPr>
                <w:b/>
              </w:rPr>
              <w:t>B45</w:t>
            </w:r>
          </w:p>
        </w:tc>
        <w:tc>
          <w:tcPr>
            <w:tcW w:w="680" w:type="dxa"/>
            <w:tcBorders>
              <w:right w:val="single" w:sz="4" w:space="0" w:color="auto"/>
            </w:tcBorders>
            <w:shd w:val="clear" w:color="auto" w:fill="F2F2F2" w:themeFill="background1" w:themeFillShade="F2"/>
          </w:tcPr>
          <w:p w14:paraId="2E8DB185" w14:textId="0F51AA3A" w:rsidR="00A7478F" w:rsidRPr="000A2C76" w:rsidRDefault="00A7478F" w:rsidP="00A7478F">
            <w:pPr>
              <w:pStyle w:val="TAL"/>
              <w:jc w:val="center"/>
              <w:rPr>
                <w:b/>
                <w:bCs/>
              </w:rPr>
            </w:pPr>
            <w:r w:rsidRPr="0041528A">
              <w:rPr>
                <w:b/>
              </w:rPr>
              <w:t>B46</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FFBFC" w14:textId="48E37D90" w:rsidR="00A7478F" w:rsidRPr="0041528A" w:rsidRDefault="00A7478F" w:rsidP="00A7478F">
            <w:pPr>
              <w:pStyle w:val="TAL"/>
              <w:jc w:val="center"/>
            </w:pPr>
            <w:r w:rsidRPr="0041528A">
              <w:rPr>
                <w:b/>
              </w:rPr>
              <w:t>B47</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D29CA9" w14:textId="036189C2" w:rsidR="00A7478F" w:rsidRPr="0041528A" w:rsidRDefault="00A7478F" w:rsidP="00A7478F">
            <w:pPr>
              <w:pStyle w:val="TAL"/>
              <w:jc w:val="center"/>
            </w:pPr>
            <w:r w:rsidRPr="0041528A">
              <w:rPr>
                <w:b/>
              </w:rPr>
              <w:t>B48</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D0B605" w14:textId="0DBCFFA9" w:rsidR="00A7478F" w:rsidRPr="0041528A" w:rsidRDefault="00A7478F" w:rsidP="00A7478F">
            <w:pPr>
              <w:pStyle w:val="TAL"/>
              <w:jc w:val="center"/>
            </w:pPr>
            <w:r w:rsidRPr="0041528A">
              <w:rPr>
                <w:b/>
              </w:rPr>
              <w:t>B49</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E3A141" w14:textId="303BD9AB" w:rsidR="00A7478F" w:rsidRPr="0041528A" w:rsidRDefault="00A7478F" w:rsidP="00A7478F">
            <w:pPr>
              <w:pStyle w:val="TAL"/>
              <w:jc w:val="center"/>
            </w:pPr>
            <w:r w:rsidRPr="0041528A">
              <w:rPr>
                <w:b/>
              </w:rPr>
              <w:t>B50</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E0060" w14:textId="1F773188" w:rsidR="00A7478F" w:rsidRPr="0041528A" w:rsidRDefault="00A7478F" w:rsidP="00A7478F">
            <w:pPr>
              <w:pStyle w:val="TAL"/>
              <w:jc w:val="center"/>
            </w:pPr>
            <w:r w:rsidRPr="0041528A">
              <w:rPr>
                <w:b/>
              </w:rPr>
              <w:t>B51</w:t>
            </w:r>
          </w:p>
        </w:tc>
        <w:tc>
          <w:tcPr>
            <w:tcW w:w="6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11A78" w14:textId="219747A9" w:rsidR="00A7478F" w:rsidRPr="0041528A" w:rsidRDefault="00A7478F" w:rsidP="00A7478F">
            <w:pPr>
              <w:pStyle w:val="TAL"/>
              <w:jc w:val="center"/>
            </w:pPr>
            <w:r w:rsidRPr="0041528A">
              <w:rPr>
                <w:b/>
              </w:rPr>
              <w:t>B52</w:t>
            </w:r>
          </w:p>
        </w:tc>
      </w:tr>
      <w:tr w:rsidR="00A7478F" w:rsidRPr="0041528A" w14:paraId="0C9DB575" w14:textId="77777777" w:rsidTr="00B05BAE">
        <w:tc>
          <w:tcPr>
            <w:tcW w:w="959" w:type="dxa"/>
            <w:tcBorders>
              <w:top w:val="nil"/>
              <w:left w:val="nil"/>
              <w:bottom w:val="nil"/>
              <w:right w:val="single" w:sz="4" w:space="0" w:color="auto"/>
            </w:tcBorders>
          </w:tcPr>
          <w:p w14:paraId="06464B87" w14:textId="77777777" w:rsidR="00A7478F" w:rsidRPr="0041528A" w:rsidRDefault="00A7478F" w:rsidP="00A7478F">
            <w:pPr>
              <w:pStyle w:val="TAL"/>
            </w:pPr>
          </w:p>
        </w:tc>
        <w:tc>
          <w:tcPr>
            <w:tcW w:w="680" w:type="dxa"/>
            <w:tcBorders>
              <w:left w:val="single" w:sz="4" w:space="0" w:color="auto"/>
            </w:tcBorders>
          </w:tcPr>
          <w:p w14:paraId="51CC3682" w14:textId="47674B99" w:rsidR="00A7478F" w:rsidRPr="0041528A" w:rsidRDefault="00A7478F" w:rsidP="00A7478F">
            <w:pPr>
              <w:pStyle w:val="TAL"/>
              <w:jc w:val="center"/>
            </w:pPr>
            <w:r w:rsidRPr="0041528A">
              <w:t>04</w:t>
            </w:r>
          </w:p>
        </w:tc>
        <w:tc>
          <w:tcPr>
            <w:tcW w:w="680" w:type="dxa"/>
          </w:tcPr>
          <w:p w14:paraId="22540979" w14:textId="24EECB5E" w:rsidR="00A7478F" w:rsidRPr="0041528A" w:rsidRDefault="00A7478F" w:rsidP="00A7478F">
            <w:pPr>
              <w:pStyle w:val="TAL"/>
              <w:jc w:val="center"/>
            </w:pPr>
            <w:r w:rsidRPr="0041528A">
              <w:t>00</w:t>
            </w:r>
          </w:p>
        </w:tc>
        <w:tc>
          <w:tcPr>
            <w:tcW w:w="680" w:type="dxa"/>
            <w:tcBorders>
              <w:bottom w:val="single" w:sz="4" w:space="0" w:color="auto"/>
            </w:tcBorders>
          </w:tcPr>
          <w:p w14:paraId="0CFC1E2F" w14:textId="30487A52" w:rsidR="00A7478F" w:rsidRPr="0041528A" w:rsidRDefault="00A7478F" w:rsidP="00A7478F">
            <w:pPr>
              <w:pStyle w:val="TAL"/>
              <w:jc w:val="center"/>
            </w:pPr>
            <w:r w:rsidRPr="0041528A">
              <w:t>00</w:t>
            </w:r>
          </w:p>
        </w:tc>
        <w:tc>
          <w:tcPr>
            <w:tcW w:w="680" w:type="dxa"/>
            <w:tcBorders>
              <w:bottom w:val="single" w:sz="4" w:space="0" w:color="auto"/>
            </w:tcBorders>
          </w:tcPr>
          <w:p w14:paraId="3F1E9F88" w14:textId="1E757E8B" w:rsidR="00A7478F" w:rsidRPr="0041528A" w:rsidRDefault="00A7478F" w:rsidP="00A7478F">
            <w:pPr>
              <w:pStyle w:val="TAL"/>
              <w:jc w:val="center"/>
            </w:pPr>
            <w:r w:rsidRPr="0041528A">
              <w:t>00</w:t>
            </w:r>
          </w:p>
        </w:tc>
        <w:tc>
          <w:tcPr>
            <w:tcW w:w="680" w:type="dxa"/>
            <w:tcBorders>
              <w:bottom w:val="single" w:sz="4" w:space="0" w:color="auto"/>
            </w:tcBorders>
          </w:tcPr>
          <w:p w14:paraId="14DAEF90" w14:textId="1D39BDE7" w:rsidR="00A7478F" w:rsidRPr="0041528A" w:rsidRDefault="00A7478F" w:rsidP="00A7478F">
            <w:pPr>
              <w:pStyle w:val="TAL"/>
              <w:jc w:val="center"/>
            </w:pPr>
            <w:r w:rsidRPr="0041528A">
              <w:t>00</w:t>
            </w:r>
          </w:p>
        </w:tc>
        <w:tc>
          <w:tcPr>
            <w:tcW w:w="680" w:type="dxa"/>
            <w:tcBorders>
              <w:bottom w:val="single" w:sz="4" w:space="0" w:color="auto"/>
              <w:right w:val="single" w:sz="4" w:space="0" w:color="auto"/>
            </w:tcBorders>
          </w:tcPr>
          <w:p w14:paraId="2E2521E8" w14:textId="1B47174B" w:rsidR="00A7478F" w:rsidRPr="0041528A" w:rsidRDefault="00A7478F" w:rsidP="00A7478F">
            <w:pPr>
              <w:pStyle w:val="TAL"/>
              <w:jc w:val="center"/>
            </w:pPr>
            <w:r w:rsidRPr="0041528A">
              <w:t>83</w:t>
            </w:r>
          </w:p>
        </w:tc>
        <w:tc>
          <w:tcPr>
            <w:tcW w:w="680" w:type="dxa"/>
            <w:tcBorders>
              <w:top w:val="single" w:sz="4" w:space="0" w:color="auto"/>
              <w:left w:val="single" w:sz="4" w:space="0" w:color="auto"/>
              <w:bottom w:val="single" w:sz="4" w:space="0" w:color="auto"/>
              <w:right w:val="single" w:sz="4" w:space="0" w:color="auto"/>
            </w:tcBorders>
          </w:tcPr>
          <w:p w14:paraId="61929CC4" w14:textId="0FA01162" w:rsidR="00A7478F" w:rsidRPr="0041528A" w:rsidRDefault="00A7478F" w:rsidP="00A7478F">
            <w:pPr>
              <w:pStyle w:val="TAL"/>
              <w:jc w:val="center"/>
            </w:pPr>
            <w:r w:rsidRPr="0041528A">
              <w:t>04</w:t>
            </w:r>
          </w:p>
        </w:tc>
        <w:tc>
          <w:tcPr>
            <w:tcW w:w="680" w:type="dxa"/>
            <w:tcBorders>
              <w:top w:val="single" w:sz="4" w:space="0" w:color="auto"/>
              <w:left w:val="single" w:sz="4" w:space="0" w:color="auto"/>
              <w:bottom w:val="single" w:sz="4" w:space="0" w:color="auto"/>
              <w:right w:val="single" w:sz="4" w:space="0" w:color="auto"/>
            </w:tcBorders>
          </w:tcPr>
          <w:p w14:paraId="50950316" w14:textId="2631127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7FA454CE" w14:textId="1681C2B4"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5E565FAA" w14:textId="14404D0B"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32A0EE46" w14:textId="66A0D26F" w:rsidR="00A7478F" w:rsidRPr="0041528A" w:rsidRDefault="00A7478F" w:rsidP="00A7478F">
            <w:pPr>
              <w:pStyle w:val="TAL"/>
              <w:jc w:val="center"/>
            </w:pPr>
            <w:r w:rsidRPr="0041528A">
              <w:t>00</w:t>
            </w:r>
          </w:p>
        </w:tc>
        <w:tc>
          <w:tcPr>
            <w:tcW w:w="680" w:type="dxa"/>
            <w:tcBorders>
              <w:top w:val="single" w:sz="4" w:space="0" w:color="auto"/>
              <w:left w:val="single" w:sz="4" w:space="0" w:color="auto"/>
              <w:bottom w:val="single" w:sz="4" w:space="0" w:color="auto"/>
              <w:right w:val="single" w:sz="4" w:space="0" w:color="auto"/>
            </w:tcBorders>
          </w:tcPr>
          <w:p w14:paraId="62E1D463" w14:textId="53211AB1" w:rsidR="00A7478F" w:rsidRPr="0041528A" w:rsidRDefault="00A7478F" w:rsidP="00A7478F">
            <w:pPr>
              <w:pStyle w:val="TAL"/>
              <w:jc w:val="center"/>
            </w:pPr>
            <w:r w:rsidRPr="0041528A">
              <w:t>84</w:t>
            </w:r>
          </w:p>
        </w:tc>
      </w:tr>
      <w:tr w:rsidR="00A7478F" w:rsidRPr="0041528A" w14:paraId="27514CDF" w14:textId="77777777" w:rsidTr="00B05BAE">
        <w:tc>
          <w:tcPr>
            <w:tcW w:w="959" w:type="dxa"/>
            <w:tcBorders>
              <w:top w:val="nil"/>
              <w:left w:val="nil"/>
              <w:bottom w:val="nil"/>
              <w:right w:val="single" w:sz="4" w:space="0" w:color="auto"/>
            </w:tcBorders>
          </w:tcPr>
          <w:p w14:paraId="4E1D8947" w14:textId="77777777" w:rsidR="00A7478F" w:rsidRPr="0041528A" w:rsidRDefault="00A7478F" w:rsidP="00A7478F">
            <w:pPr>
              <w:pStyle w:val="TAL"/>
            </w:pPr>
          </w:p>
        </w:tc>
        <w:tc>
          <w:tcPr>
            <w:tcW w:w="680" w:type="dxa"/>
            <w:tcBorders>
              <w:left w:val="single" w:sz="4" w:space="0" w:color="auto"/>
            </w:tcBorders>
            <w:shd w:val="clear" w:color="auto" w:fill="F2F2F2" w:themeFill="background1" w:themeFillShade="F2"/>
          </w:tcPr>
          <w:p w14:paraId="5E28567D" w14:textId="734D2D8A" w:rsidR="00A7478F" w:rsidRPr="0041528A" w:rsidRDefault="00A7478F" w:rsidP="00A7478F">
            <w:pPr>
              <w:pStyle w:val="TAL"/>
              <w:jc w:val="center"/>
            </w:pPr>
            <w:r w:rsidRPr="0041528A">
              <w:rPr>
                <w:b/>
              </w:rPr>
              <w:t>B53</w:t>
            </w:r>
          </w:p>
        </w:tc>
        <w:tc>
          <w:tcPr>
            <w:tcW w:w="680" w:type="dxa"/>
            <w:tcBorders>
              <w:right w:val="single" w:sz="4" w:space="0" w:color="auto"/>
            </w:tcBorders>
            <w:shd w:val="clear" w:color="auto" w:fill="F2F2F2" w:themeFill="background1" w:themeFillShade="F2"/>
          </w:tcPr>
          <w:p w14:paraId="4C8AD040" w14:textId="244F581E" w:rsidR="00A7478F" w:rsidRPr="0041528A" w:rsidRDefault="00A7478F" w:rsidP="00A7478F">
            <w:pPr>
              <w:pStyle w:val="TAL"/>
              <w:jc w:val="center"/>
            </w:pPr>
            <w:r w:rsidRPr="0041528A">
              <w:rPr>
                <w:b/>
              </w:rPr>
              <w:t>B54</w:t>
            </w:r>
          </w:p>
        </w:tc>
        <w:tc>
          <w:tcPr>
            <w:tcW w:w="680" w:type="dxa"/>
            <w:tcBorders>
              <w:top w:val="single" w:sz="4" w:space="0" w:color="auto"/>
              <w:left w:val="single" w:sz="4" w:space="0" w:color="auto"/>
              <w:bottom w:val="nil"/>
              <w:right w:val="nil"/>
            </w:tcBorders>
          </w:tcPr>
          <w:p w14:paraId="04641519"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0E8A1E8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63C0D3BD"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787DF2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328A1300"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607A377"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1E16FC7A"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2E08BB1"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2B5BE80F" w14:textId="77777777" w:rsidR="00A7478F" w:rsidRPr="0041528A" w:rsidRDefault="00A7478F" w:rsidP="00A7478F">
            <w:pPr>
              <w:pStyle w:val="TAL"/>
              <w:jc w:val="center"/>
            </w:pPr>
          </w:p>
        </w:tc>
        <w:tc>
          <w:tcPr>
            <w:tcW w:w="680" w:type="dxa"/>
            <w:tcBorders>
              <w:top w:val="single" w:sz="4" w:space="0" w:color="auto"/>
              <w:left w:val="nil"/>
              <w:bottom w:val="nil"/>
              <w:right w:val="nil"/>
            </w:tcBorders>
          </w:tcPr>
          <w:p w14:paraId="7FE24A82" w14:textId="77777777" w:rsidR="00A7478F" w:rsidRPr="0041528A" w:rsidRDefault="00A7478F" w:rsidP="00A7478F">
            <w:pPr>
              <w:pStyle w:val="TAL"/>
              <w:jc w:val="center"/>
            </w:pPr>
          </w:p>
        </w:tc>
      </w:tr>
      <w:tr w:rsidR="00A7478F" w:rsidRPr="0041528A" w14:paraId="50B6CCB4" w14:textId="77777777" w:rsidTr="00B05BAE">
        <w:tc>
          <w:tcPr>
            <w:tcW w:w="959" w:type="dxa"/>
            <w:tcBorders>
              <w:top w:val="nil"/>
              <w:left w:val="nil"/>
              <w:bottom w:val="nil"/>
              <w:right w:val="single" w:sz="4" w:space="0" w:color="auto"/>
            </w:tcBorders>
          </w:tcPr>
          <w:p w14:paraId="0C53F255" w14:textId="77777777" w:rsidR="00A7478F" w:rsidRPr="0041528A" w:rsidRDefault="00A7478F" w:rsidP="00A7478F">
            <w:pPr>
              <w:pStyle w:val="TAL"/>
            </w:pPr>
          </w:p>
        </w:tc>
        <w:tc>
          <w:tcPr>
            <w:tcW w:w="680" w:type="dxa"/>
            <w:tcBorders>
              <w:left w:val="single" w:sz="4" w:space="0" w:color="auto"/>
            </w:tcBorders>
          </w:tcPr>
          <w:p w14:paraId="0B84544A" w14:textId="72D903E3" w:rsidR="00A7478F" w:rsidRPr="0041528A" w:rsidRDefault="00A7478F" w:rsidP="00A7478F">
            <w:pPr>
              <w:pStyle w:val="TAL"/>
              <w:jc w:val="center"/>
            </w:pPr>
            <w:r w:rsidRPr="0041528A">
              <w:t>01</w:t>
            </w:r>
          </w:p>
        </w:tc>
        <w:tc>
          <w:tcPr>
            <w:tcW w:w="680" w:type="dxa"/>
            <w:tcBorders>
              <w:right w:val="single" w:sz="4" w:space="0" w:color="auto"/>
            </w:tcBorders>
          </w:tcPr>
          <w:p w14:paraId="6EA25134" w14:textId="12F445BA" w:rsidR="00A7478F" w:rsidRPr="0041528A" w:rsidRDefault="00A7478F" w:rsidP="00A7478F">
            <w:pPr>
              <w:pStyle w:val="TAL"/>
              <w:jc w:val="center"/>
            </w:pPr>
            <w:r w:rsidRPr="0041528A">
              <w:t>FF</w:t>
            </w:r>
          </w:p>
        </w:tc>
        <w:tc>
          <w:tcPr>
            <w:tcW w:w="680" w:type="dxa"/>
            <w:tcBorders>
              <w:top w:val="nil"/>
              <w:left w:val="single" w:sz="4" w:space="0" w:color="auto"/>
              <w:bottom w:val="nil"/>
              <w:right w:val="nil"/>
            </w:tcBorders>
          </w:tcPr>
          <w:p w14:paraId="64122C2D" w14:textId="77777777" w:rsidR="00A7478F" w:rsidRPr="0041528A" w:rsidRDefault="00A7478F" w:rsidP="00A7478F">
            <w:pPr>
              <w:pStyle w:val="TAL"/>
              <w:jc w:val="center"/>
            </w:pPr>
          </w:p>
        </w:tc>
        <w:tc>
          <w:tcPr>
            <w:tcW w:w="680" w:type="dxa"/>
            <w:tcBorders>
              <w:top w:val="nil"/>
              <w:left w:val="nil"/>
              <w:bottom w:val="nil"/>
              <w:right w:val="nil"/>
            </w:tcBorders>
          </w:tcPr>
          <w:p w14:paraId="2835B6F5" w14:textId="77777777" w:rsidR="00A7478F" w:rsidRPr="0041528A" w:rsidRDefault="00A7478F" w:rsidP="00A7478F">
            <w:pPr>
              <w:pStyle w:val="TAL"/>
              <w:jc w:val="center"/>
            </w:pPr>
          </w:p>
        </w:tc>
        <w:tc>
          <w:tcPr>
            <w:tcW w:w="680" w:type="dxa"/>
            <w:tcBorders>
              <w:top w:val="nil"/>
              <w:left w:val="nil"/>
              <w:bottom w:val="nil"/>
              <w:right w:val="nil"/>
            </w:tcBorders>
          </w:tcPr>
          <w:p w14:paraId="2FB88B1A" w14:textId="77777777" w:rsidR="00A7478F" w:rsidRPr="0041528A" w:rsidRDefault="00A7478F" w:rsidP="00A7478F">
            <w:pPr>
              <w:pStyle w:val="TAL"/>
              <w:jc w:val="center"/>
            </w:pPr>
          </w:p>
        </w:tc>
        <w:tc>
          <w:tcPr>
            <w:tcW w:w="680" w:type="dxa"/>
            <w:tcBorders>
              <w:top w:val="nil"/>
              <w:left w:val="nil"/>
              <w:bottom w:val="nil"/>
              <w:right w:val="nil"/>
            </w:tcBorders>
          </w:tcPr>
          <w:p w14:paraId="55BD43D4" w14:textId="77777777" w:rsidR="00A7478F" w:rsidRPr="0041528A" w:rsidRDefault="00A7478F" w:rsidP="00A7478F">
            <w:pPr>
              <w:pStyle w:val="TAL"/>
              <w:jc w:val="center"/>
            </w:pPr>
          </w:p>
        </w:tc>
        <w:tc>
          <w:tcPr>
            <w:tcW w:w="680" w:type="dxa"/>
            <w:tcBorders>
              <w:top w:val="nil"/>
              <w:left w:val="nil"/>
              <w:bottom w:val="nil"/>
              <w:right w:val="nil"/>
            </w:tcBorders>
          </w:tcPr>
          <w:p w14:paraId="58DFFE9F" w14:textId="77777777" w:rsidR="00A7478F" w:rsidRPr="0041528A" w:rsidRDefault="00A7478F" w:rsidP="00A7478F">
            <w:pPr>
              <w:pStyle w:val="TAL"/>
              <w:jc w:val="center"/>
            </w:pPr>
          </w:p>
        </w:tc>
        <w:tc>
          <w:tcPr>
            <w:tcW w:w="680" w:type="dxa"/>
            <w:tcBorders>
              <w:top w:val="nil"/>
              <w:left w:val="nil"/>
              <w:bottom w:val="nil"/>
              <w:right w:val="nil"/>
            </w:tcBorders>
          </w:tcPr>
          <w:p w14:paraId="2437F51A" w14:textId="77777777" w:rsidR="00A7478F" w:rsidRPr="0041528A" w:rsidRDefault="00A7478F" w:rsidP="00A7478F">
            <w:pPr>
              <w:pStyle w:val="TAL"/>
              <w:jc w:val="center"/>
            </w:pPr>
          </w:p>
        </w:tc>
        <w:tc>
          <w:tcPr>
            <w:tcW w:w="680" w:type="dxa"/>
            <w:tcBorders>
              <w:top w:val="nil"/>
              <w:left w:val="nil"/>
              <w:bottom w:val="nil"/>
              <w:right w:val="nil"/>
            </w:tcBorders>
          </w:tcPr>
          <w:p w14:paraId="11C2AA09" w14:textId="77777777" w:rsidR="00A7478F" w:rsidRPr="0041528A" w:rsidRDefault="00A7478F" w:rsidP="00A7478F">
            <w:pPr>
              <w:pStyle w:val="TAL"/>
              <w:jc w:val="center"/>
            </w:pPr>
          </w:p>
        </w:tc>
        <w:tc>
          <w:tcPr>
            <w:tcW w:w="680" w:type="dxa"/>
            <w:tcBorders>
              <w:top w:val="nil"/>
              <w:left w:val="nil"/>
              <w:bottom w:val="nil"/>
              <w:right w:val="nil"/>
            </w:tcBorders>
          </w:tcPr>
          <w:p w14:paraId="7401C899" w14:textId="77777777" w:rsidR="00A7478F" w:rsidRPr="0041528A" w:rsidRDefault="00A7478F" w:rsidP="00A7478F">
            <w:pPr>
              <w:pStyle w:val="TAL"/>
              <w:jc w:val="center"/>
            </w:pPr>
          </w:p>
        </w:tc>
        <w:tc>
          <w:tcPr>
            <w:tcW w:w="680" w:type="dxa"/>
            <w:tcBorders>
              <w:top w:val="nil"/>
              <w:left w:val="nil"/>
              <w:bottom w:val="nil"/>
              <w:right w:val="nil"/>
            </w:tcBorders>
          </w:tcPr>
          <w:p w14:paraId="037991AB" w14:textId="77777777" w:rsidR="00A7478F" w:rsidRPr="0041528A" w:rsidRDefault="00A7478F" w:rsidP="00A7478F">
            <w:pPr>
              <w:pStyle w:val="TAL"/>
              <w:jc w:val="center"/>
            </w:pPr>
          </w:p>
        </w:tc>
        <w:tc>
          <w:tcPr>
            <w:tcW w:w="680" w:type="dxa"/>
            <w:tcBorders>
              <w:top w:val="nil"/>
              <w:left w:val="nil"/>
              <w:bottom w:val="nil"/>
              <w:right w:val="nil"/>
            </w:tcBorders>
          </w:tcPr>
          <w:p w14:paraId="69D5F8CD" w14:textId="77777777" w:rsidR="00A7478F" w:rsidRPr="0041528A" w:rsidRDefault="00A7478F" w:rsidP="00A7478F">
            <w:pPr>
              <w:pStyle w:val="TAL"/>
              <w:jc w:val="center"/>
            </w:pPr>
          </w:p>
        </w:tc>
      </w:tr>
    </w:tbl>
    <w:p w14:paraId="652372BD" w14:textId="77777777" w:rsidR="00A7478F" w:rsidRPr="00A7478F" w:rsidRDefault="00A7478F" w:rsidP="00B05BAE">
      <w:pPr>
        <w:pStyle w:val="B10"/>
      </w:pPr>
    </w:p>
    <w:p w14:paraId="22373F7B" w14:textId="77777777" w:rsidR="00A7478F" w:rsidRPr="0041528A" w:rsidRDefault="00A7478F" w:rsidP="00A7478F">
      <w:pPr>
        <w:pStyle w:val="TH"/>
        <w:spacing w:before="0" w:after="0"/>
        <w:rPr>
          <w:sz w:val="8"/>
          <w:szCs w:val="8"/>
        </w:rPr>
      </w:pPr>
    </w:p>
    <w:p w14:paraId="445CAE54" w14:textId="77777777" w:rsidR="00252629" w:rsidRPr="0041528A" w:rsidRDefault="00252629" w:rsidP="00252629">
      <w:pPr>
        <w:rPr>
          <w:b/>
        </w:rPr>
      </w:pPr>
      <w:r w:rsidRPr="0041528A">
        <w:rPr>
          <w:b/>
        </w:rPr>
        <w:t>EF</w:t>
      </w:r>
      <w:r w:rsidRPr="0041528A">
        <w:rPr>
          <w:b/>
          <w:vertAlign w:val="subscript"/>
        </w:rPr>
        <w:t>CBMI</w:t>
      </w:r>
      <w:r w:rsidRPr="0041528A">
        <w:rPr>
          <w:b/>
        </w:rPr>
        <w:t xml:space="preserve"> (Cell Broadcast Message Identifier)</w:t>
      </w:r>
    </w:p>
    <w:p w14:paraId="32989E60" w14:textId="77777777" w:rsidR="00252629" w:rsidRPr="0041528A" w:rsidRDefault="00252629" w:rsidP="00252629">
      <w:pPr>
        <w:ind w:firstLine="284"/>
      </w:pPr>
      <w:r w:rsidRPr="0041528A">
        <w:t>Logically:</w:t>
      </w:r>
    </w:p>
    <w:p w14:paraId="2400A08B" w14:textId="77777777" w:rsidR="00252629" w:rsidRPr="0041528A" w:rsidRDefault="00252629" w:rsidP="00252629">
      <w:pPr>
        <w:pStyle w:val="EX"/>
        <w:ind w:hanging="1134"/>
      </w:pPr>
      <w:r w:rsidRPr="0041528A">
        <w:t>Cell Broadcast Message Identifier 1:</w:t>
      </w:r>
      <w:r w:rsidRPr="0041528A">
        <w:tab/>
        <w:t>'03 E7'</w:t>
      </w:r>
    </w:p>
    <w:p w14:paraId="471BBBE7" w14:textId="77777777" w:rsidR="00252629" w:rsidRPr="0041528A" w:rsidRDefault="00252629" w:rsidP="00252629">
      <w:pPr>
        <w:pStyle w:val="EX"/>
        <w:keepNext/>
      </w:pPr>
      <w:r>
        <w:lastRenderedPageBreak/>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13D47961" w14:textId="77777777" w:rsidTr="00284937">
        <w:tc>
          <w:tcPr>
            <w:tcW w:w="959" w:type="dxa"/>
            <w:tcBorders>
              <w:top w:val="nil"/>
              <w:left w:val="nil"/>
              <w:bottom w:val="nil"/>
              <w:right w:val="nil"/>
            </w:tcBorders>
            <w:shd w:val="clear" w:color="auto" w:fill="F2F2F2" w:themeFill="background1" w:themeFillShade="F2"/>
          </w:tcPr>
          <w:p w14:paraId="0E046ABB"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nil"/>
              <w:left w:val="nil"/>
              <w:bottom w:val="nil"/>
              <w:right w:val="nil"/>
            </w:tcBorders>
            <w:shd w:val="clear" w:color="auto" w:fill="F2F2F2" w:themeFill="background1" w:themeFillShade="F2"/>
          </w:tcPr>
          <w:p w14:paraId="5A7F4B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nil"/>
              <w:left w:val="nil"/>
              <w:bottom w:val="nil"/>
              <w:right w:val="nil"/>
            </w:tcBorders>
            <w:shd w:val="clear" w:color="auto" w:fill="F2F2F2" w:themeFill="background1" w:themeFillShade="F2"/>
          </w:tcPr>
          <w:p w14:paraId="6078616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nil"/>
              <w:left w:val="nil"/>
              <w:bottom w:val="nil"/>
              <w:right w:val="nil"/>
            </w:tcBorders>
            <w:shd w:val="clear" w:color="auto" w:fill="F2F2F2" w:themeFill="background1" w:themeFillShade="F2"/>
          </w:tcPr>
          <w:p w14:paraId="053D682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nil"/>
              <w:left w:val="nil"/>
              <w:bottom w:val="nil"/>
              <w:right w:val="nil"/>
            </w:tcBorders>
            <w:shd w:val="clear" w:color="auto" w:fill="F2F2F2" w:themeFill="background1" w:themeFillShade="F2"/>
          </w:tcPr>
          <w:p w14:paraId="1FD0D7A4"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nil"/>
              <w:left w:val="nil"/>
              <w:bottom w:val="nil"/>
              <w:right w:val="nil"/>
            </w:tcBorders>
            <w:shd w:val="clear" w:color="auto" w:fill="F2F2F2" w:themeFill="background1" w:themeFillShade="F2"/>
          </w:tcPr>
          <w:p w14:paraId="29ED68A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3FDE3D70" w14:textId="77777777" w:rsidTr="00284937">
        <w:tc>
          <w:tcPr>
            <w:tcW w:w="959" w:type="dxa"/>
            <w:tcBorders>
              <w:top w:val="nil"/>
              <w:bottom w:val="single" w:sz="4" w:space="0" w:color="auto"/>
            </w:tcBorders>
          </w:tcPr>
          <w:p w14:paraId="5941463E" w14:textId="77777777" w:rsidR="00252629" w:rsidRPr="00DE057A" w:rsidRDefault="00252629" w:rsidP="00DF34BE">
            <w:pPr>
              <w:pStyle w:val="TAL"/>
            </w:pPr>
            <w:r w:rsidRPr="0041528A">
              <w:t>Hex</w:t>
            </w:r>
          </w:p>
        </w:tc>
        <w:tc>
          <w:tcPr>
            <w:tcW w:w="680" w:type="dxa"/>
            <w:tcBorders>
              <w:top w:val="nil"/>
            </w:tcBorders>
          </w:tcPr>
          <w:p w14:paraId="3830A7B8" w14:textId="77777777" w:rsidR="00252629" w:rsidRPr="00DE057A" w:rsidRDefault="00252629" w:rsidP="00DF34BE">
            <w:pPr>
              <w:pStyle w:val="TAC"/>
            </w:pPr>
            <w:r>
              <w:t>03</w:t>
            </w:r>
          </w:p>
        </w:tc>
        <w:tc>
          <w:tcPr>
            <w:tcW w:w="680" w:type="dxa"/>
            <w:tcBorders>
              <w:top w:val="nil"/>
            </w:tcBorders>
          </w:tcPr>
          <w:p w14:paraId="3D9F0699" w14:textId="77777777" w:rsidR="00252629" w:rsidRPr="00DE057A" w:rsidRDefault="00252629" w:rsidP="00DF34BE">
            <w:pPr>
              <w:pStyle w:val="TAC"/>
            </w:pPr>
            <w:r>
              <w:t>E7</w:t>
            </w:r>
          </w:p>
        </w:tc>
        <w:tc>
          <w:tcPr>
            <w:tcW w:w="680" w:type="dxa"/>
            <w:tcBorders>
              <w:top w:val="nil"/>
            </w:tcBorders>
          </w:tcPr>
          <w:p w14:paraId="18CD03BC" w14:textId="77777777" w:rsidR="00252629" w:rsidRPr="00DE057A" w:rsidRDefault="00252629" w:rsidP="00DF34BE">
            <w:pPr>
              <w:pStyle w:val="TAC"/>
            </w:pPr>
            <w:r w:rsidRPr="0041528A">
              <w:t>FF</w:t>
            </w:r>
          </w:p>
        </w:tc>
        <w:tc>
          <w:tcPr>
            <w:tcW w:w="680" w:type="dxa"/>
            <w:tcBorders>
              <w:top w:val="nil"/>
            </w:tcBorders>
          </w:tcPr>
          <w:p w14:paraId="0C150935" w14:textId="77777777" w:rsidR="00252629" w:rsidRPr="00DE057A" w:rsidRDefault="00252629" w:rsidP="00DF34BE">
            <w:pPr>
              <w:pStyle w:val="TAC"/>
            </w:pPr>
            <w:r>
              <w:t>..</w:t>
            </w:r>
          </w:p>
        </w:tc>
        <w:tc>
          <w:tcPr>
            <w:tcW w:w="680" w:type="dxa"/>
            <w:tcBorders>
              <w:top w:val="nil"/>
            </w:tcBorders>
          </w:tcPr>
          <w:p w14:paraId="1E0EFBCA" w14:textId="77777777" w:rsidR="00252629" w:rsidRPr="00DE057A" w:rsidRDefault="00252629" w:rsidP="00DF34BE">
            <w:pPr>
              <w:pStyle w:val="TAC"/>
            </w:pPr>
            <w:r>
              <w:t>FF</w:t>
            </w:r>
          </w:p>
        </w:tc>
      </w:tr>
    </w:tbl>
    <w:p w14:paraId="4BE7CF59" w14:textId="77777777" w:rsidR="00252629" w:rsidRDefault="00252629" w:rsidP="00252629"/>
    <w:p w14:paraId="170A651F" w14:textId="77777777" w:rsidR="00252629" w:rsidRPr="0041528A" w:rsidRDefault="00252629" w:rsidP="00252629">
      <w:pPr>
        <w:keepNext/>
        <w:keepLines/>
        <w:rPr>
          <w:b/>
        </w:rPr>
      </w:pPr>
      <w:r w:rsidRPr="0041528A">
        <w:rPr>
          <w:b/>
        </w:rPr>
        <w:t>EF</w:t>
      </w:r>
      <w:r w:rsidRPr="0041528A">
        <w:rPr>
          <w:b/>
          <w:vertAlign w:val="subscript"/>
        </w:rPr>
        <w:t>CBMID</w:t>
      </w:r>
      <w:r w:rsidRPr="0041528A">
        <w:rPr>
          <w:b/>
        </w:rPr>
        <w:t xml:space="preserve"> (Cell Broadcast Message Identifier for Data Download)</w:t>
      </w:r>
    </w:p>
    <w:p w14:paraId="04D61D4C" w14:textId="77777777" w:rsidR="00252629" w:rsidRPr="0041528A" w:rsidRDefault="00252629" w:rsidP="00252629">
      <w:pPr>
        <w:keepNext/>
        <w:keepLines/>
        <w:ind w:firstLine="284"/>
      </w:pPr>
      <w:r w:rsidRPr="0041528A">
        <w:t>Logically:</w:t>
      </w:r>
    </w:p>
    <w:p w14:paraId="252EA794" w14:textId="77777777" w:rsidR="00252629" w:rsidRDefault="00252629" w:rsidP="00252629">
      <w:pPr>
        <w:pStyle w:val="EX"/>
        <w:ind w:hanging="1134"/>
      </w:pPr>
      <w:r w:rsidRPr="0041528A">
        <w:t>Cell Broadcast Message Identifier 1:</w:t>
      </w:r>
      <w:r w:rsidRPr="0041528A">
        <w:tab/>
        <w:t>'10 01'</w:t>
      </w:r>
    </w:p>
    <w:p w14:paraId="09DFB0BC" w14:textId="77777777" w:rsidR="00252629" w:rsidRPr="0041528A" w:rsidRDefault="00252629" w:rsidP="00252629">
      <w:pPr>
        <w:pStyle w:val="EX"/>
        <w:keepNext/>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tblGrid>
      <w:tr w:rsidR="00252629" w:rsidRPr="00092350" w14:paraId="59EC99F9" w14:textId="77777777" w:rsidTr="00284937">
        <w:tc>
          <w:tcPr>
            <w:tcW w:w="95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58BD936"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118E04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261FB8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3FC74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6FB99FD"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D4F654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x</w:t>
            </w:r>
          </w:p>
        </w:tc>
      </w:tr>
      <w:tr w:rsidR="00252629" w:rsidRPr="00DE057A" w14:paraId="755296FF" w14:textId="77777777" w:rsidTr="00284937">
        <w:tc>
          <w:tcPr>
            <w:tcW w:w="959" w:type="dxa"/>
            <w:tcBorders>
              <w:top w:val="single" w:sz="2" w:space="0" w:color="auto"/>
              <w:bottom w:val="single" w:sz="4" w:space="0" w:color="auto"/>
            </w:tcBorders>
          </w:tcPr>
          <w:p w14:paraId="64DBCF1B" w14:textId="77777777" w:rsidR="00252629" w:rsidRPr="00DE057A" w:rsidRDefault="00252629" w:rsidP="00DF34BE">
            <w:pPr>
              <w:pStyle w:val="TAL"/>
            </w:pPr>
            <w:r w:rsidRPr="0041528A">
              <w:t>Hex</w:t>
            </w:r>
          </w:p>
        </w:tc>
        <w:tc>
          <w:tcPr>
            <w:tcW w:w="680" w:type="dxa"/>
            <w:tcBorders>
              <w:top w:val="single" w:sz="2" w:space="0" w:color="auto"/>
            </w:tcBorders>
          </w:tcPr>
          <w:p w14:paraId="5FA51CFE" w14:textId="77777777" w:rsidR="00252629" w:rsidRPr="00DE057A" w:rsidRDefault="00252629" w:rsidP="00DF34BE">
            <w:pPr>
              <w:pStyle w:val="TAC"/>
            </w:pPr>
            <w:r w:rsidRPr="0041528A">
              <w:t>10</w:t>
            </w:r>
          </w:p>
        </w:tc>
        <w:tc>
          <w:tcPr>
            <w:tcW w:w="680" w:type="dxa"/>
            <w:tcBorders>
              <w:top w:val="single" w:sz="2" w:space="0" w:color="auto"/>
            </w:tcBorders>
          </w:tcPr>
          <w:p w14:paraId="5C562279" w14:textId="77777777" w:rsidR="00252629" w:rsidRPr="00DE057A" w:rsidRDefault="00252629" w:rsidP="00DF34BE">
            <w:pPr>
              <w:pStyle w:val="TAC"/>
            </w:pPr>
            <w:r w:rsidRPr="0041528A">
              <w:t>01</w:t>
            </w:r>
          </w:p>
        </w:tc>
        <w:tc>
          <w:tcPr>
            <w:tcW w:w="680" w:type="dxa"/>
            <w:tcBorders>
              <w:top w:val="single" w:sz="2" w:space="0" w:color="auto"/>
            </w:tcBorders>
          </w:tcPr>
          <w:p w14:paraId="6F7572DE" w14:textId="77777777" w:rsidR="00252629" w:rsidRPr="00DE057A" w:rsidRDefault="00252629" w:rsidP="00DF34BE">
            <w:pPr>
              <w:pStyle w:val="TAC"/>
            </w:pPr>
            <w:r w:rsidRPr="0041528A">
              <w:t>FF</w:t>
            </w:r>
          </w:p>
        </w:tc>
        <w:tc>
          <w:tcPr>
            <w:tcW w:w="680" w:type="dxa"/>
            <w:tcBorders>
              <w:top w:val="single" w:sz="2" w:space="0" w:color="auto"/>
            </w:tcBorders>
          </w:tcPr>
          <w:p w14:paraId="07C4929B" w14:textId="77777777" w:rsidR="00252629" w:rsidRPr="00DE057A" w:rsidRDefault="00252629" w:rsidP="00DF34BE">
            <w:pPr>
              <w:pStyle w:val="TAC"/>
            </w:pPr>
            <w:r w:rsidRPr="0041528A">
              <w:t xml:space="preserve"> .. </w:t>
            </w:r>
          </w:p>
        </w:tc>
        <w:tc>
          <w:tcPr>
            <w:tcW w:w="680" w:type="dxa"/>
            <w:tcBorders>
              <w:top w:val="single" w:sz="2" w:space="0" w:color="auto"/>
            </w:tcBorders>
          </w:tcPr>
          <w:p w14:paraId="1B3903C7" w14:textId="77777777" w:rsidR="00252629" w:rsidRPr="00DE057A" w:rsidRDefault="00252629" w:rsidP="00DF34BE">
            <w:pPr>
              <w:pStyle w:val="TAC"/>
            </w:pPr>
            <w:r w:rsidRPr="0041528A">
              <w:t>FF</w:t>
            </w:r>
          </w:p>
        </w:tc>
      </w:tr>
    </w:tbl>
    <w:p w14:paraId="7C77AD31" w14:textId="77777777" w:rsidR="00252629" w:rsidRDefault="00252629" w:rsidP="00252629"/>
    <w:p w14:paraId="163C3B0C" w14:textId="77777777" w:rsidR="00252629" w:rsidRPr="0041528A" w:rsidRDefault="00252629" w:rsidP="00252629">
      <w:pPr>
        <w:rPr>
          <w:b/>
        </w:rPr>
      </w:pPr>
      <w:r w:rsidRPr="0041528A">
        <w:rPr>
          <w:b/>
        </w:rPr>
        <w:t>EF</w:t>
      </w:r>
      <w:r w:rsidRPr="0041528A">
        <w:rPr>
          <w:b/>
          <w:vertAlign w:val="subscript"/>
        </w:rPr>
        <w:t>FDN</w:t>
      </w:r>
      <w:r w:rsidRPr="0041528A">
        <w:rPr>
          <w:b/>
        </w:rPr>
        <w:t xml:space="preserve"> (Fixed Dialling Numbers)</w:t>
      </w:r>
    </w:p>
    <w:p w14:paraId="1FB1F3C8" w14:textId="77777777" w:rsidR="00252629" w:rsidRPr="0041528A" w:rsidRDefault="00252629" w:rsidP="00252629">
      <w:pPr>
        <w:ind w:firstLine="284"/>
      </w:pPr>
      <w:r w:rsidRPr="0041528A">
        <w:t>Logically:</w:t>
      </w:r>
    </w:p>
    <w:p w14:paraId="07B33A83" w14:textId="77777777" w:rsidR="00E22044" w:rsidRDefault="00252629" w:rsidP="00252629">
      <w:pPr>
        <w:pStyle w:val="EW"/>
        <w:ind w:left="1986"/>
      </w:pPr>
      <w:r w:rsidRPr="0041528A">
        <w:t>Record 1:</w:t>
      </w:r>
    </w:p>
    <w:p w14:paraId="08E210E2" w14:textId="332EBBEC" w:rsidR="00252629" w:rsidRPr="0041528A" w:rsidRDefault="00252629" w:rsidP="00E22044">
      <w:pPr>
        <w:pStyle w:val="EW"/>
        <w:ind w:left="1986" w:hanging="1135"/>
      </w:pPr>
      <w:r w:rsidRPr="0041528A">
        <w:t>Length of alp ha identifier:</w:t>
      </w:r>
      <w:r w:rsidRPr="0041528A">
        <w:tab/>
        <w:t>6 characters;</w:t>
      </w:r>
    </w:p>
    <w:p w14:paraId="63AE5DAE" w14:textId="05569512" w:rsidR="00252629" w:rsidRPr="0041528A" w:rsidRDefault="00252629" w:rsidP="00E22044">
      <w:pPr>
        <w:pStyle w:val="EW"/>
        <w:ind w:left="1986" w:hanging="1135"/>
      </w:pPr>
      <w:r w:rsidRPr="0041528A">
        <w:t>Alpha identifier:</w:t>
      </w:r>
      <w:r w:rsidRPr="0041528A">
        <w:tab/>
      </w:r>
      <w:r w:rsidR="00E22044">
        <w:tab/>
      </w:r>
      <w:r w:rsidRPr="0041528A">
        <w:t>"FDN111";</w:t>
      </w:r>
    </w:p>
    <w:p w14:paraId="334CC32A" w14:textId="19FD663F" w:rsidR="00252629" w:rsidRPr="0041528A" w:rsidRDefault="00252629" w:rsidP="00E22044">
      <w:pPr>
        <w:pStyle w:val="EW"/>
        <w:ind w:left="1986" w:hanging="1135"/>
      </w:pPr>
      <w:r w:rsidRPr="0041528A">
        <w:t>Length of BCD number:</w:t>
      </w:r>
      <w:r w:rsidR="00024D67">
        <w:tab/>
      </w:r>
      <w:r w:rsidRPr="0041528A">
        <w:tab/>
        <w:t>"03";</w:t>
      </w:r>
    </w:p>
    <w:p w14:paraId="22E7EBC4" w14:textId="20E15BB3"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364C78F3" w14:textId="17C6B38F" w:rsidR="00252629" w:rsidRPr="0041528A" w:rsidRDefault="00252629" w:rsidP="00E22044">
      <w:pPr>
        <w:pStyle w:val="EW"/>
        <w:ind w:left="1986" w:hanging="1135"/>
      </w:pPr>
      <w:r w:rsidRPr="0041528A">
        <w:t>Dialled number:</w:t>
      </w:r>
      <w:r w:rsidR="00E22044">
        <w:tab/>
      </w:r>
      <w:r w:rsidRPr="0041528A">
        <w:tab/>
      </w:r>
      <w:r w:rsidR="00024D67">
        <w:tab/>
      </w:r>
      <w:r w:rsidRPr="0041528A">
        <w:t>123;</w:t>
      </w:r>
    </w:p>
    <w:p w14:paraId="2EC8C557" w14:textId="51A3C9A3"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674763E2" w14:textId="0C93F1AC"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38CFC7AB" w14:textId="77777777" w:rsidR="00252629" w:rsidRPr="0041528A" w:rsidRDefault="00252629" w:rsidP="00252629">
      <w:pPr>
        <w:ind w:left="284" w:firstLine="284"/>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2DE12967"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2BBA8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6A0550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FEA513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B3AB83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6BA255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E3680A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BF13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018AB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D7744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38FCD9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ED0020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CEAF2B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6EB34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56DA0CCD" w14:textId="77777777" w:rsidTr="00284937">
        <w:tc>
          <w:tcPr>
            <w:tcW w:w="958" w:type="dxa"/>
            <w:tcBorders>
              <w:top w:val="single" w:sz="2" w:space="0" w:color="auto"/>
              <w:bottom w:val="single" w:sz="4" w:space="0" w:color="auto"/>
            </w:tcBorders>
          </w:tcPr>
          <w:p w14:paraId="31FE1023" w14:textId="77777777" w:rsidR="00252629" w:rsidRPr="00DE057A" w:rsidRDefault="00252629" w:rsidP="00DF34BE">
            <w:pPr>
              <w:pStyle w:val="TAL"/>
            </w:pPr>
            <w:r w:rsidRPr="0041528A">
              <w:t>Hex</w:t>
            </w:r>
          </w:p>
        </w:tc>
        <w:tc>
          <w:tcPr>
            <w:tcW w:w="679" w:type="dxa"/>
            <w:tcBorders>
              <w:top w:val="single" w:sz="2" w:space="0" w:color="auto"/>
            </w:tcBorders>
          </w:tcPr>
          <w:p w14:paraId="7ABDDFA2" w14:textId="77777777" w:rsidR="00252629" w:rsidRPr="00DE057A" w:rsidRDefault="00252629" w:rsidP="00DF34BE">
            <w:pPr>
              <w:pStyle w:val="TAC"/>
            </w:pPr>
            <w:r w:rsidRPr="0041528A">
              <w:t>46</w:t>
            </w:r>
          </w:p>
        </w:tc>
        <w:tc>
          <w:tcPr>
            <w:tcW w:w="679" w:type="dxa"/>
            <w:tcBorders>
              <w:top w:val="single" w:sz="2" w:space="0" w:color="auto"/>
            </w:tcBorders>
          </w:tcPr>
          <w:p w14:paraId="613950A5" w14:textId="77777777" w:rsidR="00252629" w:rsidRPr="00DE057A" w:rsidRDefault="00252629" w:rsidP="00DF34BE">
            <w:pPr>
              <w:pStyle w:val="TAC"/>
            </w:pPr>
            <w:r w:rsidRPr="0041528A">
              <w:t>44</w:t>
            </w:r>
          </w:p>
        </w:tc>
        <w:tc>
          <w:tcPr>
            <w:tcW w:w="680" w:type="dxa"/>
            <w:tcBorders>
              <w:top w:val="single" w:sz="2" w:space="0" w:color="auto"/>
            </w:tcBorders>
          </w:tcPr>
          <w:p w14:paraId="6ED7C173" w14:textId="77777777" w:rsidR="00252629" w:rsidRPr="00DE057A" w:rsidRDefault="00252629" w:rsidP="00DF34BE">
            <w:pPr>
              <w:pStyle w:val="TAC"/>
            </w:pPr>
            <w:r w:rsidRPr="0041528A">
              <w:t>4E</w:t>
            </w:r>
          </w:p>
        </w:tc>
        <w:tc>
          <w:tcPr>
            <w:tcW w:w="680" w:type="dxa"/>
            <w:tcBorders>
              <w:top w:val="single" w:sz="2" w:space="0" w:color="auto"/>
            </w:tcBorders>
          </w:tcPr>
          <w:p w14:paraId="66254E1D" w14:textId="77777777" w:rsidR="00252629" w:rsidRPr="00DE057A" w:rsidRDefault="00252629" w:rsidP="00DF34BE">
            <w:pPr>
              <w:pStyle w:val="TAC"/>
            </w:pPr>
            <w:r w:rsidRPr="0041528A">
              <w:t>31</w:t>
            </w:r>
          </w:p>
        </w:tc>
        <w:tc>
          <w:tcPr>
            <w:tcW w:w="680" w:type="dxa"/>
            <w:tcBorders>
              <w:top w:val="single" w:sz="2" w:space="0" w:color="auto"/>
            </w:tcBorders>
          </w:tcPr>
          <w:p w14:paraId="403299C2" w14:textId="77777777" w:rsidR="00252629" w:rsidRPr="00DE057A" w:rsidRDefault="00252629" w:rsidP="00DF34BE">
            <w:pPr>
              <w:pStyle w:val="TAC"/>
            </w:pPr>
            <w:r w:rsidRPr="0041528A">
              <w:t>31</w:t>
            </w:r>
          </w:p>
        </w:tc>
        <w:tc>
          <w:tcPr>
            <w:tcW w:w="680" w:type="dxa"/>
            <w:tcBorders>
              <w:top w:val="single" w:sz="2" w:space="0" w:color="auto"/>
            </w:tcBorders>
          </w:tcPr>
          <w:p w14:paraId="70417E8A" w14:textId="77777777" w:rsidR="00252629" w:rsidRPr="00DE057A" w:rsidRDefault="00252629" w:rsidP="00DF34BE">
            <w:pPr>
              <w:pStyle w:val="TAC"/>
            </w:pPr>
            <w:r w:rsidRPr="0041528A">
              <w:t>31</w:t>
            </w:r>
          </w:p>
        </w:tc>
        <w:tc>
          <w:tcPr>
            <w:tcW w:w="680" w:type="dxa"/>
            <w:tcBorders>
              <w:top w:val="single" w:sz="2" w:space="0" w:color="auto"/>
            </w:tcBorders>
          </w:tcPr>
          <w:p w14:paraId="1BA076E3" w14:textId="77777777" w:rsidR="00252629" w:rsidRDefault="00252629" w:rsidP="00DF34BE">
            <w:pPr>
              <w:pStyle w:val="TAC"/>
            </w:pPr>
            <w:r w:rsidRPr="0041528A">
              <w:t>03</w:t>
            </w:r>
          </w:p>
        </w:tc>
        <w:tc>
          <w:tcPr>
            <w:tcW w:w="680" w:type="dxa"/>
            <w:tcBorders>
              <w:top w:val="single" w:sz="2" w:space="0" w:color="auto"/>
            </w:tcBorders>
          </w:tcPr>
          <w:p w14:paraId="75FD9497" w14:textId="77777777" w:rsidR="00252629" w:rsidRDefault="00252629" w:rsidP="00DF34BE">
            <w:pPr>
              <w:pStyle w:val="TAC"/>
            </w:pPr>
            <w:r w:rsidRPr="0041528A">
              <w:t>81</w:t>
            </w:r>
          </w:p>
        </w:tc>
        <w:tc>
          <w:tcPr>
            <w:tcW w:w="683" w:type="dxa"/>
            <w:tcBorders>
              <w:top w:val="single" w:sz="2" w:space="0" w:color="auto"/>
            </w:tcBorders>
          </w:tcPr>
          <w:p w14:paraId="1C3A528E" w14:textId="77777777" w:rsidR="00252629" w:rsidRPr="00DE057A" w:rsidRDefault="00252629" w:rsidP="00DF34BE">
            <w:pPr>
              <w:pStyle w:val="TAC"/>
            </w:pPr>
            <w:r w:rsidRPr="0041528A">
              <w:t>21</w:t>
            </w:r>
          </w:p>
        </w:tc>
        <w:tc>
          <w:tcPr>
            <w:tcW w:w="680" w:type="dxa"/>
            <w:tcBorders>
              <w:top w:val="single" w:sz="2" w:space="0" w:color="auto"/>
            </w:tcBorders>
          </w:tcPr>
          <w:p w14:paraId="047DC212" w14:textId="77777777" w:rsidR="00252629" w:rsidRPr="00DE057A" w:rsidRDefault="00252629" w:rsidP="00DF34BE">
            <w:pPr>
              <w:pStyle w:val="TAC"/>
            </w:pPr>
            <w:r w:rsidRPr="0041528A">
              <w:t>F3</w:t>
            </w:r>
          </w:p>
        </w:tc>
        <w:tc>
          <w:tcPr>
            <w:tcW w:w="680" w:type="dxa"/>
            <w:tcBorders>
              <w:top w:val="single" w:sz="2" w:space="0" w:color="auto"/>
            </w:tcBorders>
          </w:tcPr>
          <w:p w14:paraId="678ACDA8" w14:textId="77777777" w:rsidR="00252629" w:rsidRPr="00DE057A" w:rsidRDefault="00252629" w:rsidP="00DF34BE">
            <w:pPr>
              <w:pStyle w:val="TAC"/>
            </w:pPr>
            <w:r w:rsidRPr="0041528A">
              <w:t>FF</w:t>
            </w:r>
          </w:p>
        </w:tc>
        <w:tc>
          <w:tcPr>
            <w:tcW w:w="680" w:type="dxa"/>
            <w:tcBorders>
              <w:top w:val="single" w:sz="2" w:space="0" w:color="auto"/>
            </w:tcBorders>
          </w:tcPr>
          <w:p w14:paraId="53008ACF" w14:textId="77777777" w:rsidR="00252629" w:rsidRPr="00DE057A" w:rsidRDefault="00252629" w:rsidP="00DF34BE">
            <w:pPr>
              <w:pStyle w:val="TAC"/>
            </w:pPr>
            <w:r w:rsidRPr="0041528A">
              <w:t>FF</w:t>
            </w:r>
          </w:p>
        </w:tc>
      </w:tr>
      <w:tr w:rsidR="00252629" w:rsidRPr="00DE057A" w14:paraId="3977CBE7" w14:textId="77777777" w:rsidTr="00DF34BE">
        <w:trPr>
          <w:gridAfter w:val="4"/>
          <w:wAfter w:w="2723" w:type="dxa"/>
        </w:trPr>
        <w:tc>
          <w:tcPr>
            <w:tcW w:w="958" w:type="dxa"/>
            <w:tcBorders>
              <w:top w:val="single" w:sz="4" w:space="0" w:color="auto"/>
              <w:left w:val="nil"/>
              <w:bottom w:val="nil"/>
              <w:right w:val="single" w:sz="4" w:space="0" w:color="auto"/>
            </w:tcBorders>
          </w:tcPr>
          <w:p w14:paraId="0629FA01"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1368B090"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324A40A2"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659E42CB"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3754B94"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5E11A7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67C16627"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0178C9FA"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1E92D34" w14:textId="77777777" w:rsidR="00252629" w:rsidRPr="005308E3" w:rsidRDefault="00252629" w:rsidP="00DF34BE">
            <w:pPr>
              <w:pStyle w:val="TAC"/>
              <w:rPr>
                <w:b/>
              </w:rPr>
            </w:pPr>
            <w:r w:rsidRPr="00092350">
              <w:rPr>
                <w:b/>
              </w:rPr>
              <w:t>B</w:t>
            </w:r>
            <w:r>
              <w:rPr>
                <w:b/>
              </w:rPr>
              <w:t>20</w:t>
            </w:r>
          </w:p>
        </w:tc>
      </w:tr>
      <w:tr w:rsidR="00252629" w:rsidRPr="00DE057A" w14:paraId="20D23654" w14:textId="77777777" w:rsidTr="00DF34BE">
        <w:trPr>
          <w:gridAfter w:val="4"/>
          <w:wAfter w:w="2723" w:type="dxa"/>
        </w:trPr>
        <w:tc>
          <w:tcPr>
            <w:tcW w:w="958" w:type="dxa"/>
            <w:tcBorders>
              <w:top w:val="nil"/>
              <w:left w:val="nil"/>
              <w:bottom w:val="nil"/>
              <w:right w:val="single" w:sz="4" w:space="0" w:color="auto"/>
            </w:tcBorders>
          </w:tcPr>
          <w:p w14:paraId="43D6421C" w14:textId="77777777" w:rsidR="00252629" w:rsidRPr="00092350" w:rsidRDefault="00252629" w:rsidP="00DF34BE">
            <w:pPr>
              <w:pStyle w:val="TAL"/>
              <w:rPr>
                <w:b/>
              </w:rPr>
            </w:pPr>
          </w:p>
        </w:tc>
        <w:tc>
          <w:tcPr>
            <w:tcW w:w="679" w:type="dxa"/>
            <w:tcBorders>
              <w:left w:val="single" w:sz="4" w:space="0" w:color="auto"/>
            </w:tcBorders>
          </w:tcPr>
          <w:p w14:paraId="0DB2FE99" w14:textId="77777777" w:rsidR="00252629" w:rsidRPr="00092350" w:rsidRDefault="00252629" w:rsidP="00DF34BE">
            <w:pPr>
              <w:pStyle w:val="TAC"/>
              <w:rPr>
                <w:b/>
              </w:rPr>
            </w:pPr>
            <w:r w:rsidRPr="0041528A">
              <w:t>F</w:t>
            </w:r>
            <w:r>
              <w:t>F</w:t>
            </w:r>
          </w:p>
        </w:tc>
        <w:tc>
          <w:tcPr>
            <w:tcW w:w="679" w:type="dxa"/>
          </w:tcPr>
          <w:p w14:paraId="26DDDF91" w14:textId="77777777" w:rsidR="00252629" w:rsidRPr="00092350" w:rsidRDefault="00252629" w:rsidP="00DF34BE">
            <w:pPr>
              <w:pStyle w:val="TAC"/>
              <w:rPr>
                <w:b/>
              </w:rPr>
            </w:pPr>
            <w:r w:rsidRPr="0041528A">
              <w:t>FF</w:t>
            </w:r>
          </w:p>
        </w:tc>
        <w:tc>
          <w:tcPr>
            <w:tcW w:w="680" w:type="dxa"/>
          </w:tcPr>
          <w:p w14:paraId="28D6890E" w14:textId="77777777" w:rsidR="00252629" w:rsidRPr="00092350" w:rsidRDefault="00252629" w:rsidP="00DF34BE">
            <w:pPr>
              <w:pStyle w:val="TAC"/>
              <w:rPr>
                <w:b/>
              </w:rPr>
            </w:pPr>
            <w:r w:rsidRPr="0041528A">
              <w:t>FF</w:t>
            </w:r>
          </w:p>
        </w:tc>
        <w:tc>
          <w:tcPr>
            <w:tcW w:w="680" w:type="dxa"/>
          </w:tcPr>
          <w:p w14:paraId="4954AD96" w14:textId="77777777" w:rsidR="00252629" w:rsidRPr="00092350" w:rsidRDefault="00252629" w:rsidP="00DF34BE">
            <w:pPr>
              <w:pStyle w:val="TAC"/>
              <w:rPr>
                <w:b/>
              </w:rPr>
            </w:pPr>
            <w:r w:rsidRPr="0041528A">
              <w:t>FF</w:t>
            </w:r>
          </w:p>
        </w:tc>
        <w:tc>
          <w:tcPr>
            <w:tcW w:w="680" w:type="dxa"/>
          </w:tcPr>
          <w:p w14:paraId="5094229E" w14:textId="77777777" w:rsidR="00252629" w:rsidRPr="00092350" w:rsidRDefault="00252629" w:rsidP="00DF34BE">
            <w:pPr>
              <w:pStyle w:val="TAC"/>
              <w:rPr>
                <w:b/>
              </w:rPr>
            </w:pPr>
            <w:r w:rsidRPr="0041528A">
              <w:t>FF</w:t>
            </w:r>
          </w:p>
        </w:tc>
        <w:tc>
          <w:tcPr>
            <w:tcW w:w="680" w:type="dxa"/>
            <w:tcBorders>
              <w:bottom w:val="single" w:sz="4" w:space="0" w:color="auto"/>
            </w:tcBorders>
          </w:tcPr>
          <w:p w14:paraId="5E00DA0B" w14:textId="77777777" w:rsidR="00252629" w:rsidRPr="00092350" w:rsidRDefault="00252629" w:rsidP="00DF34BE">
            <w:pPr>
              <w:pStyle w:val="TAC"/>
              <w:rPr>
                <w:b/>
              </w:rPr>
            </w:pPr>
            <w:r w:rsidRPr="0041528A">
              <w:t>FF</w:t>
            </w:r>
          </w:p>
        </w:tc>
        <w:tc>
          <w:tcPr>
            <w:tcW w:w="680" w:type="dxa"/>
          </w:tcPr>
          <w:p w14:paraId="61B9BF3F" w14:textId="77777777" w:rsidR="00252629" w:rsidRPr="00DE057A" w:rsidRDefault="00252629" w:rsidP="00DF34BE">
            <w:pPr>
              <w:pStyle w:val="TAC"/>
            </w:pPr>
            <w:r w:rsidRPr="0041528A">
              <w:t>FF</w:t>
            </w:r>
          </w:p>
        </w:tc>
        <w:tc>
          <w:tcPr>
            <w:tcW w:w="680" w:type="dxa"/>
          </w:tcPr>
          <w:p w14:paraId="2DEAB944" w14:textId="77777777" w:rsidR="00252629" w:rsidRPr="00DE057A" w:rsidRDefault="00252629" w:rsidP="00DF34BE">
            <w:pPr>
              <w:pStyle w:val="TAC"/>
            </w:pPr>
            <w:r w:rsidRPr="0041528A">
              <w:t>FF</w:t>
            </w:r>
          </w:p>
        </w:tc>
      </w:tr>
    </w:tbl>
    <w:p w14:paraId="3B7AF913" w14:textId="77777777" w:rsidR="00252629" w:rsidRDefault="00252629" w:rsidP="00252629">
      <w:pPr>
        <w:pStyle w:val="EW"/>
      </w:pPr>
    </w:p>
    <w:p w14:paraId="2C80E9BA" w14:textId="77777777" w:rsidR="00E22044" w:rsidRDefault="00252629" w:rsidP="00252629">
      <w:pPr>
        <w:pStyle w:val="EW"/>
        <w:ind w:left="1986"/>
      </w:pPr>
      <w:r w:rsidRPr="0041528A">
        <w:t>Record 2:</w:t>
      </w:r>
    </w:p>
    <w:p w14:paraId="77B22F75" w14:textId="0B46A8F0" w:rsidR="00252629" w:rsidRPr="0041528A" w:rsidRDefault="00252629" w:rsidP="00E22044">
      <w:pPr>
        <w:pStyle w:val="EW"/>
        <w:ind w:left="1986" w:hanging="1135"/>
      </w:pPr>
      <w:r w:rsidRPr="0041528A">
        <w:t>Length of alpha identifier:</w:t>
      </w:r>
      <w:r w:rsidRPr="0041528A">
        <w:tab/>
        <w:t>6 characters;</w:t>
      </w:r>
    </w:p>
    <w:p w14:paraId="09D38861" w14:textId="0B46B119" w:rsidR="00252629" w:rsidRPr="0041528A" w:rsidRDefault="00252629" w:rsidP="00E22044">
      <w:pPr>
        <w:pStyle w:val="EW"/>
        <w:ind w:left="1986" w:hanging="1135"/>
      </w:pPr>
      <w:r w:rsidRPr="0041528A">
        <w:t>Alpha identifier:</w:t>
      </w:r>
      <w:r w:rsidRPr="0041528A">
        <w:tab/>
      </w:r>
      <w:r w:rsidR="00E22044">
        <w:tab/>
      </w:r>
      <w:r w:rsidRPr="0041528A">
        <w:t>"FDN222";</w:t>
      </w:r>
    </w:p>
    <w:p w14:paraId="1323A1DF" w14:textId="6DF155B2" w:rsidR="00252629" w:rsidRPr="0041528A" w:rsidRDefault="00252629" w:rsidP="00E22044">
      <w:pPr>
        <w:pStyle w:val="EW"/>
        <w:ind w:left="1986" w:hanging="1135"/>
      </w:pPr>
      <w:r w:rsidRPr="0041528A">
        <w:t>Length of BCD number:</w:t>
      </w:r>
      <w:r w:rsidRPr="0041528A">
        <w:tab/>
      </w:r>
      <w:r w:rsidR="00024D67">
        <w:tab/>
      </w:r>
      <w:r w:rsidRPr="0041528A">
        <w:t>"03";</w:t>
      </w:r>
    </w:p>
    <w:p w14:paraId="59059711" w14:textId="3581AAA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468143B6" w14:textId="5C04E5DA" w:rsidR="00252629" w:rsidRPr="0041528A" w:rsidRDefault="00252629" w:rsidP="00E22044">
      <w:pPr>
        <w:pStyle w:val="EW"/>
        <w:ind w:left="1986" w:hanging="1135"/>
      </w:pPr>
      <w:r w:rsidRPr="0041528A">
        <w:t>Dialled number:</w:t>
      </w:r>
      <w:r w:rsidRPr="0041528A">
        <w:tab/>
      </w:r>
      <w:r w:rsidR="00E22044">
        <w:tab/>
      </w:r>
      <w:r w:rsidR="00024D67">
        <w:tab/>
      </w:r>
      <w:r w:rsidRPr="0041528A">
        <w:t>9876;</w:t>
      </w:r>
    </w:p>
    <w:p w14:paraId="680F8378" w14:textId="1DFC584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36337114" w14:textId="020CD05B" w:rsidR="00252629" w:rsidRPr="0041528A" w:rsidRDefault="00252629" w:rsidP="00E22044">
      <w:pPr>
        <w:pStyle w:val="EX"/>
        <w:ind w:left="1986" w:hanging="1135"/>
      </w:pPr>
      <w:r w:rsidRPr="0041528A">
        <w:t>Ext2:</w:t>
      </w:r>
      <w:r w:rsidR="00E22044">
        <w:tab/>
      </w:r>
      <w:r w:rsidR="00E22044">
        <w:tab/>
      </w:r>
      <w:r w:rsidR="00E22044">
        <w:tab/>
      </w:r>
      <w:r w:rsidRPr="0041528A">
        <w:tab/>
        <w:t>None.</w:t>
      </w:r>
    </w:p>
    <w:p w14:paraId="6E85E7FA" w14:textId="77777777" w:rsidR="00252629" w:rsidRPr="0041528A" w:rsidRDefault="00252629" w:rsidP="00B05BAE">
      <w:pPr>
        <w:keepNext/>
        <w:ind w:left="284" w:firstLine="284"/>
      </w:pPr>
      <w:r w:rsidRPr="0041528A">
        <w:t xml:space="preserve">Coding for record </w:t>
      </w:r>
      <w:r>
        <w:t>2</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01737A7F"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2214840"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1DD7E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947871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8157A0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5AF6689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A17DFE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0F5290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833233F"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CDBE27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A8C642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6EBBD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CD4CF8C"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B2B269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6F25C7C" w14:textId="77777777" w:rsidTr="00284937">
        <w:tc>
          <w:tcPr>
            <w:tcW w:w="958" w:type="dxa"/>
            <w:tcBorders>
              <w:top w:val="single" w:sz="2" w:space="0" w:color="auto"/>
              <w:bottom w:val="single" w:sz="4" w:space="0" w:color="auto"/>
            </w:tcBorders>
          </w:tcPr>
          <w:p w14:paraId="462F0A3E" w14:textId="77777777" w:rsidR="00252629" w:rsidRPr="00DE057A" w:rsidRDefault="00252629" w:rsidP="00DF34BE">
            <w:pPr>
              <w:pStyle w:val="TAL"/>
            </w:pPr>
            <w:r w:rsidRPr="0041528A">
              <w:t>Hex</w:t>
            </w:r>
          </w:p>
        </w:tc>
        <w:tc>
          <w:tcPr>
            <w:tcW w:w="679" w:type="dxa"/>
            <w:tcBorders>
              <w:top w:val="single" w:sz="2" w:space="0" w:color="auto"/>
            </w:tcBorders>
          </w:tcPr>
          <w:p w14:paraId="15A8B788" w14:textId="77777777" w:rsidR="00252629" w:rsidRPr="00DE057A" w:rsidRDefault="00252629" w:rsidP="00DF34BE">
            <w:pPr>
              <w:pStyle w:val="TAC"/>
            </w:pPr>
            <w:r w:rsidRPr="0041528A">
              <w:t>46</w:t>
            </w:r>
          </w:p>
        </w:tc>
        <w:tc>
          <w:tcPr>
            <w:tcW w:w="679" w:type="dxa"/>
            <w:tcBorders>
              <w:top w:val="single" w:sz="2" w:space="0" w:color="auto"/>
            </w:tcBorders>
          </w:tcPr>
          <w:p w14:paraId="04959488" w14:textId="77777777" w:rsidR="00252629" w:rsidRPr="00DE057A" w:rsidRDefault="00252629" w:rsidP="00DF34BE">
            <w:pPr>
              <w:pStyle w:val="TAC"/>
            </w:pPr>
            <w:r w:rsidRPr="0041528A">
              <w:t>44</w:t>
            </w:r>
          </w:p>
        </w:tc>
        <w:tc>
          <w:tcPr>
            <w:tcW w:w="680" w:type="dxa"/>
            <w:tcBorders>
              <w:top w:val="single" w:sz="2" w:space="0" w:color="auto"/>
            </w:tcBorders>
          </w:tcPr>
          <w:p w14:paraId="796FDAC1" w14:textId="77777777" w:rsidR="00252629" w:rsidRPr="00DE057A" w:rsidRDefault="00252629" w:rsidP="00DF34BE">
            <w:pPr>
              <w:pStyle w:val="TAC"/>
            </w:pPr>
            <w:r w:rsidRPr="0041528A">
              <w:t>4E</w:t>
            </w:r>
          </w:p>
        </w:tc>
        <w:tc>
          <w:tcPr>
            <w:tcW w:w="680" w:type="dxa"/>
            <w:tcBorders>
              <w:top w:val="single" w:sz="2" w:space="0" w:color="auto"/>
            </w:tcBorders>
          </w:tcPr>
          <w:p w14:paraId="5328048A" w14:textId="77777777" w:rsidR="00252629" w:rsidRPr="00DE057A" w:rsidRDefault="00252629" w:rsidP="00DF34BE">
            <w:pPr>
              <w:pStyle w:val="TAC"/>
            </w:pPr>
            <w:r w:rsidRPr="0041528A">
              <w:t>32</w:t>
            </w:r>
          </w:p>
        </w:tc>
        <w:tc>
          <w:tcPr>
            <w:tcW w:w="680" w:type="dxa"/>
            <w:tcBorders>
              <w:top w:val="single" w:sz="2" w:space="0" w:color="auto"/>
            </w:tcBorders>
          </w:tcPr>
          <w:p w14:paraId="414307A9" w14:textId="77777777" w:rsidR="00252629" w:rsidRPr="00DE057A" w:rsidRDefault="00252629" w:rsidP="00DF34BE">
            <w:pPr>
              <w:pStyle w:val="TAC"/>
            </w:pPr>
            <w:r w:rsidRPr="0041528A">
              <w:t>32</w:t>
            </w:r>
          </w:p>
        </w:tc>
        <w:tc>
          <w:tcPr>
            <w:tcW w:w="680" w:type="dxa"/>
            <w:tcBorders>
              <w:top w:val="single" w:sz="2" w:space="0" w:color="auto"/>
            </w:tcBorders>
          </w:tcPr>
          <w:p w14:paraId="4389BCF4" w14:textId="77777777" w:rsidR="00252629" w:rsidRPr="00DE057A" w:rsidRDefault="00252629" w:rsidP="00DF34BE">
            <w:pPr>
              <w:pStyle w:val="TAC"/>
            </w:pPr>
            <w:r w:rsidRPr="0041528A">
              <w:t>32</w:t>
            </w:r>
          </w:p>
        </w:tc>
        <w:tc>
          <w:tcPr>
            <w:tcW w:w="680" w:type="dxa"/>
            <w:tcBorders>
              <w:top w:val="single" w:sz="2" w:space="0" w:color="auto"/>
            </w:tcBorders>
          </w:tcPr>
          <w:p w14:paraId="1622BF53" w14:textId="77777777" w:rsidR="00252629" w:rsidRDefault="00252629" w:rsidP="00DF34BE">
            <w:pPr>
              <w:pStyle w:val="TAC"/>
            </w:pPr>
            <w:r w:rsidRPr="0041528A">
              <w:t>03</w:t>
            </w:r>
          </w:p>
        </w:tc>
        <w:tc>
          <w:tcPr>
            <w:tcW w:w="680" w:type="dxa"/>
            <w:tcBorders>
              <w:top w:val="single" w:sz="2" w:space="0" w:color="auto"/>
            </w:tcBorders>
          </w:tcPr>
          <w:p w14:paraId="4E128F18" w14:textId="77777777" w:rsidR="00252629" w:rsidRDefault="00252629" w:rsidP="00DF34BE">
            <w:pPr>
              <w:pStyle w:val="TAC"/>
            </w:pPr>
            <w:r w:rsidRPr="0041528A">
              <w:t>81</w:t>
            </w:r>
          </w:p>
        </w:tc>
        <w:tc>
          <w:tcPr>
            <w:tcW w:w="683" w:type="dxa"/>
            <w:tcBorders>
              <w:top w:val="single" w:sz="2" w:space="0" w:color="auto"/>
            </w:tcBorders>
          </w:tcPr>
          <w:p w14:paraId="3908718C" w14:textId="77777777" w:rsidR="00252629" w:rsidRPr="00DE057A" w:rsidRDefault="00252629" w:rsidP="00DF34BE">
            <w:pPr>
              <w:pStyle w:val="TAC"/>
            </w:pPr>
            <w:r w:rsidRPr="0041528A">
              <w:t>89</w:t>
            </w:r>
          </w:p>
        </w:tc>
        <w:tc>
          <w:tcPr>
            <w:tcW w:w="680" w:type="dxa"/>
            <w:tcBorders>
              <w:top w:val="single" w:sz="2" w:space="0" w:color="auto"/>
            </w:tcBorders>
          </w:tcPr>
          <w:p w14:paraId="13F8DBEF" w14:textId="77777777" w:rsidR="00252629" w:rsidRPr="00DE057A" w:rsidRDefault="00252629" w:rsidP="00DF34BE">
            <w:pPr>
              <w:pStyle w:val="TAC"/>
            </w:pPr>
            <w:r w:rsidRPr="0041528A">
              <w:t>67</w:t>
            </w:r>
          </w:p>
        </w:tc>
        <w:tc>
          <w:tcPr>
            <w:tcW w:w="680" w:type="dxa"/>
            <w:tcBorders>
              <w:top w:val="single" w:sz="2" w:space="0" w:color="auto"/>
            </w:tcBorders>
          </w:tcPr>
          <w:p w14:paraId="4D1A0BA8" w14:textId="77777777" w:rsidR="00252629" w:rsidRPr="00DE057A" w:rsidRDefault="00252629" w:rsidP="00DF34BE">
            <w:pPr>
              <w:pStyle w:val="TAC"/>
            </w:pPr>
            <w:r w:rsidRPr="0041528A">
              <w:t>FF</w:t>
            </w:r>
          </w:p>
        </w:tc>
        <w:tc>
          <w:tcPr>
            <w:tcW w:w="680" w:type="dxa"/>
            <w:tcBorders>
              <w:top w:val="single" w:sz="2" w:space="0" w:color="auto"/>
            </w:tcBorders>
          </w:tcPr>
          <w:p w14:paraId="7B3E0FD5" w14:textId="77777777" w:rsidR="00252629" w:rsidRPr="00DE057A" w:rsidRDefault="00252629" w:rsidP="00DF34BE">
            <w:pPr>
              <w:pStyle w:val="TAC"/>
            </w:pPr>
            <w:r w:rsidRPr="0041528A">
              <w:t>FF</w:t>
            </w:r>
          </w:p>
        </w:tc>
      </w:tr>
      <w:tr w:rsidR="00252629" w:rsidRPr="00DE057A" w14:paraId="71A8FAB6" w14:textId="77777777" w:rsidTr="00DF34BE">
        <w:trPr>
          <w:gridAfter w:val="4"/>
          <w:wAfter w:w="2723" w:type="dxa"/>
        </w:trPr>
        <w:tc>
          <w:tcPr>
            <w:tcW w:w="958" w:type="dxa"/>
            <w:tcBorders>
              <w:top w:val="single" w:sz="4" w:space="0" w:color="auto"/>
              <w:left w:val="nil"/>
              <w:bottom w:val="nil"/>
              <w:right w:val="single" w:sz="4" w:space="0" w:color="auto"/>
            </w:tcBorders>
          </w:tcPr>
          <w:p w14:paraId="6AD2CF7F"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346F1B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58A20E0"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F1BFAF4"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F774AB8"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0E7A33C9"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01216FAE"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AC60886"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1A42043B" w14:textId="77777777" w:rsidR="00252629" w:rsidRPr="005308E3" w:rsidRDefault="00252629" w:rsidP="00DF34BE">
            <w:pPr>
              <w:pStyle w:val="TAC"/>
              <w:rPr>
                <w:b/>
              </w:rPr>
            </w:pPr>
            <w:r w:rsidRPr="00092350">
              <w:rPr>
                <w:b/>
              </w:rPr>
              <w:t>B</w:t>
            </w:r>
            <w:r>
              <w:rPr>
                <w:b/>
              </w:rPr>
              <w:t>20</w:t>
            </w:r>
          </w:p>
        </w:tc>
      </w:tr>
      <w:tr w:rsidR="00252629" w:rsidRPr="00DE057A" w14:paraId="3F277278" w14:textId="77777777" w:rsidTr="00DF34BE">
        <w:trPr>
          <w:gridAfter w:val="4"/>
          <w:wAfter w:w="2723" w:type="dxa"/>
        </w:trPr>
        <w:tc>
          <w:tcPr>
            <w:tcW w:w="958" w:type="dxa"/>
            <w:tcBorders>
              <w:top w:val="nil"/>
              <w:left w:val="nil"/>
              <w:bottom w:val="nil"/>
              <w:right w:val="single" w:sz="4" w:space="0" w:color="auto"/>
            </w:tcBorders>
          </w:tcPr>
          <w:p w14:paraId="7AA7098E" w14:textId="77777777" w:rsidR="00252629" w:rsidRPr="00092350" w:rsidRDefault="00252629" w:rsidP="00DF34BE">
            <w:pPr>
              <w:pStyle w:val="TAL"/>
              <w:rPr>
                <w:b/>
              </w:rPr>
            </w:pPr>
          </w:p>
        </w:tc>
        <w:tc>
          <w:tcPr>
            <w:tcW w:w="679" w:type="dxa"/>
            <w:tcBorders>
              <w:left w:val="single" w:sz="4" w:space="0" w:color="auto"/>
            </w:tcBorders>
          </w:tcPr>
          <w:p w14:paraId="75268D16" w14:textId="77777777" w:rsidR="00252629" w:rsidRPr="00092350" w:rsidRDefault="00252629" w:rsidP="00DF34BE">
            <w:pPr>
              <w:pStyle w:val="TAC"/>
              <w:rPr>
                <w:b/>
              </w:rPr>
            </w:pPr>
            <w:r w:rsidRPr="0041528A">
              <w:t>F</w:t>
            </w:r>
            <w:r>
              <w:t>F</w:t>
            </w:r>
          </w:p>
        </w:tc>
        <w:tc>
          <w:tcPr>
            <w:tcW w:w="679" w:type="dxa"/>
          </w:tcPr>
          <w:p w14:paraId="62FF729C" w14:textId="77777777" w:rsidR="00252629" w:rsidRPr="00092350" w:rsidRDefault="00252629" w:rsidP="00DF34BE">
            <w:pPr>
              <w:pStyle w:val="TAC"/>
              <w:rPr>
                <w:b/>
              </w:rPr>
            </w:pPr>
            <w:r w:rsidRPr="0041528A">
              <w:t>FF</w:t>
            </w:r>
          </w:p>
        </w:tc>
        <w:tc>
          <w:tcPr>
            <w:tcW w:w="680" w:type="dxa"/>
          </w:tcPr>
          <w:p w14:paraId="7CDCC0FB" w14:textId="77777777" w:rsidR="00252629" w:rsidRPr="00092350" w:rsidRDefault="00252629" w:rsidP="00DF34BE">
            <w:pPr>
              <w:pStyle w:val="TAC"/>
              <w:rPr>
                <w:b/>
              </w:rPr>
            </w:pPr>
            <w:r w:rsidRPr="0041528A">
              <w:t>FF</w:t>
            </w:r>
          </w:p>
        </w:tc>
        <w:tc>
          <w:tcPr>
            <w:tcW w:w="680" w:type="dxa"/>
          </w:tcPr>
          <w:p w14:paraId="3BE4561E" w14:textId="77777777" w:rsidR="00252629" w:rsidRPr="00092350" w:rsidRDefault="00252629" w:rsidP="00DF34BE">
            <w:pPr>
              <w:pStyle w:val="TAC"/>
              <w:rPr>
                <w:b/>
              </w:rPr>
            </w:pPr>
            <w:r w:rsidRPr="0041528A">
              <w:t>FF</w:t>
            </w:r>
          </w:p>
        </w:tc>
        <w:tc>
          <w:tcPr>
            <w:tcW w:w="680" w:type="dxa"/>
          </w:tcPr>
          <w:p w14:paraId="41C89D55" w14:textId="77777777" w:rsidR="00252629" w:rsidRPr="00092350" w:rsidRDefault="00252629" w:rsidP="00DF34BE">
            <w:pPr>
              <w:pStyle w:val="TAC"/>
              <w:rPr>
                <w:b/>
              </w:rPr>
            </w:pPr>
            <w:r w:rsidRPr="0041528A">
              <w:t>FF</w:t>
            </w:r>
          </w:p>
        </w:tc>
        <w:tc>
          <w:tcPr>
            <w:tcW w:w="680" w:type="dxa"/>
            <w:tcBorders>
              <w:bottom w:val="single" w:sz="4" w:space="0" w:color="auto"/>
            </w:tcBorders>
          </w:tcPr>
          <w:p w14:paraId="484896F3" w14:textId="77777777" w:rsidR="00252629" w:rsidRPr="00092350" w:rsidRDefault="00252629" w:rsidP="00DF34BE">
            <w:pPr>
              <w:pStyle w:val="TAC"/>
              <w:rPr>
                <w:b/>
              </w:rPr>
            </w:pPr>
            <w:r w:rsidRPr="0041528A">
              <w:t>FF</w:t>
            </w:r>
          </w:p>
        </w:tc>
        <w:tc>
          <w:tcPr>
            <w:tcW w:w="680" w:type="dxa"/>
          </w:tcPr>
          <w:p w14:paraId="23D3D6A6" w14:textId="77777777" w:rsidR="00252629" w:rsidRPr="00DE057A" w:rsidRDefault="00252629" w:rsidP="00DF34BE">
            <w:pPr>
              <w:pStyle w:val="TAC"/>
            </w:pPr>
            <w:r w:rsidRPr="0041528A">
              <w:t>FF</w:t>
            </w:r>
          </w:p>
        </w:tc>
        <w:tc>
          <w:tcPr>
            <w:tcW w:w="680" w:type="dxa"/>
          </w:tcPr>
          <w:p w14:paraId="10DE6723" w14:textId="77777777" w:rsidR="00252629" w:rsidRPr="00DE057A" w:rsidRDefault="00252629" w:rsidP="00DF34BE">
            <w:pPr>
              <w:pStyle w:val="TAC"/>
            </w:pPr>
            <w:r w:rsidRPr="0041528A">
              <w:t>FF</w:t>
            </w:r>
          </w:p>
        </w:tc>
      </w:tr>
    </w:tbl>
    <w:p w14:paraId="675F4DBE" w14:textId="77777777" w:rsidR="00252629" w:rsidRDefault="00252629" w:rsidP="00252629">
      <w:pPr>
        <w:pStyle w:val="EW"/>
      </w:pPr>
    </w:p>
    <w:p w14:paraId="160206E4" w14:textId="77777777" w:rsidR="00E22044" w:rsidRDefault="00252629" w:rsidP="00252629">
      <w:pPr>
        <w:pStyle w:val="EW"/>
        <w:ind w:left="1986"/>
      </w:pPr>
      <w:r w:rsidRPr="0041528A">
        <w:t>Record 3:</w:t>
      </w:r>
    </w:p>
    <w:p w14:paraId="4E365E4B" w14:textId="3DBA2C54" w:rsidR="00252629" w:rsidRPr="0041528A" w:rsidRDefault="00252629" w:rsidP="00E22044">
      <w:pPr>
        <w:pStyle w:val="EW"/>
        <w:ind w:left="1986" w:hanging="1135"/>
      </w:pPr>
      <w:r w:rsidRPr="0041528A">
        <w:t>Length of alpha identifier:</w:t>
      </w:r>
      <w:r w:rsidRPr="0041528A">
        <w:tab/>
        <w:t>6 characters;</w:t>
      </w:r>
    </w:p>
    <w:p w14:paraId="16CC4F25" w14:textId="254A4C1D" w:rsidR="00252629" w:rsidRPr="0041528A" w:rsidRDefault="00252629" w:rsidP="00E22044">
      <w:pPr>
        <w:pStyle w:val="EW"/>
        <w:ind w:left="1986" w:hanging="1135"/>
      </w:pPr>
      <w:r w:rsidRPr="0041528A">
        <w:t>Alpha identifier:</w:t>
      </w:r>
      <w:r w:rsidRPr="0041528A">
        <w:tab/>
      </w:r>
      <w:r w:rsidR="00E22044">
        <w:tab/>
      </w:r>
      <w:r w:rsidRPr="0041528A">
        <w:t>"FDN333";</w:t>
      </w:r>
    </w:p>
    <w:p w14:paraId="3705077F" w14:textId="4C8E9696" w:rsidR="00252629" w:rsidRPr="0041528A" w:rsidRDefault="00252629" w:rsidP="00E22044">
      <w:pPr>
        <w:pStyle w:val="EW"/>
        <w:ind w:left="1986" w:hanging="1135"/>
      </w:pPr>
      <w:r w:rsidRPr="0041528A">
        <w:t>Length of BCD number:</w:t>
      </w:r>
      <w:r w:rsidR="00024D67">
        <w:tab/>
      </w:r>
      <w:r w:rsidRPr="0041528A">
        <w:tab/>
        <w:t>"0B";</w:t>
      </w:r>
    </w:p>
    <w:p w14:paraId="56FD70CC" w14:textId="7EDA57F4"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53DD1DE5" w14:textId="2DFC0BE0" w:rsidR="00252629" w:rsidRPr="0041528A" w:rsidRDefault="00252629" w:rsidP="00E22044">
      <w:pPr>
        <w:pStyle w:val="EW"/>
        <w:ind w:left="1986" w:hanging="1135"/>
      </w:pPr>
      <w:r w:rsidRPr="0041528A">
        <w:t>Dialled number:</w:t>
      </w:r>
      <w:r w:rsidR="00E22044">
        <w:tab/>
      </w:r>
      <w:r w:rsidRPr="0041528A">
        <w:tab/>
      </w:r>
      <w:r w:rsidR="00024D67">
        <w:tab/>
      </w:r>
      <w:r w:rsidRPr="0041528A">
        <w:t>+12345678901234567890;</w:t>
      </w:r>
    </w:p>
    <w:p w14:paraId="64D0C796" w14:textId="26BA4295" w:rsidR="00252629" w:rsidRPr="0041528A" w:rsidRDefault="00252629" w:rsidP="00E22044">
      <w:pPr>
        <w:pStyle w:val="EW"/>
        <w:ind w:left="1986" w:hanging="1135"/>
      </w:pPr>
      <w:r w:rsidRPr="0041528A">
        <w:t>CCI:</w:t>
      </w:r>
      <w:r w:rsidR="00E22044">
        <w:tab/>
      </w:r>
      <w:r w:rsidR="00E22044">
        <w:tab/>
      </w:r>
      <w:r w:rsidR="00E22044">
        <w:tab/>
      </w:r>
      <w:r w:rsidRPr="0041528A">
        <w:tab/>
        <w:t>None;</w:t>
      </w:r>
    </w:p>
    <w:p w14:paraId="3885A6D3" w14:textId="4D502952" w:rsidR="00252629" w:rsidRPr="0041528A" w:rsidRDefault="00252629" w:rsidP="00E22044">
      <w:pPr>
        <w:pStyle w:val="EX"/>
        <w:ind w:left="1986" w:hanging="1135"/>
      </w:pPr>
      <w:r w:rsidRPr="0041528A">
        <w:t>Ext2:</w:t>
      </w:r>
      <w:r w:rsidRPr="0041528A">
        <w:tab/>
      </w:r>
      <w:r w:rsidR="00E22044">
        <w:tab/>
      </w:r>
      <w:r w:rsidR="00E22044">
        <w:tab/>
      </w:r>
      <w:r w:rsidR="00E22044">
        <w:tab/>
      </w:r>
      <w:r w:rsidRPr="0041528A">
        <w:t>None.</w:t>
      </w:r>
    </w:p>
    <w:p w14:paraId="7A5DC49D" w14:textId="77777777" w:rsidR="00252629" w:rsidRDefault="00252629" w:rsidP="00B05BAE">
      <w:pPr>
        <w:keepNext/>
        <w:ind w:left="284" w:firstLine="284"/>
      </w:pPr>
      <w:r w:rsidRPr="0041528A">
        <w:lastRenderedPageBreak/>
        <w:t>Coding for record 3:</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8"/>
        <w:gridCol w:w="679"/>
        <w:gridCol w:w="679"/>
        <w:gridCol w:w="680"/>
        <w:gridCol w:w="680"/>
        <w:gridCol w:w="680"/>
        <w:gridCol w:w="680"/>
        <w:gridCol w:w="680"/>
        <w:gridCol w:w="680"/>
        <w:gridCol w:w="683"/>
        <w:gridCol w:w="680"/>
        <w:gridCol w:w="680"/>
        <w:gridCol w:w="680"/>
      </w:tblGrid>
      <w:tr w:rsidR="00252629" w:rsidRPr="00092350" w14:paraId="788CEB96" w14:textId="77777777" w:rsidTr="00284937">
        <w:tc>
          <w:tcPr>
            <w:tcW w:w="958"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A4CC4A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E22149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9"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C7D96F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69144F2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B2E50F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4AE498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3EADDF2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F56532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1DC0C84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7D0F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759D2BD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29A72B6D"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0" w:type="dxa"/>
            <w:tcBorders>
              <w:top w:val="single" w:sz="2" w:space="0" w:color="auto"/>
              <w:left w:val="single" w:sz="2" w:space="0" w:color="auto"/>
              <w:bottom w:val="single" w:sz="2" w:space="0" w:color="auto"/>
              <w:right w:val="single" w:sz="2" w:space="0" w:color="auto"/>
            </w:tcBorders>
            <w:shd w:val="clear" w:color="auto" w:fill="F2F2F2" w:themeFill="background1" w:themeFillShade="F2"/>
          </w:tcPr>
          <w:p w14:paraId="0D39AC1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EE86906" w14:textId="77777777" w:rsidTr="00284937">
        <w:tc>
          <w:tcPr>
            <w:tcW w:w="958" w:type="dxa"/>
            <w:tcBorders>
              <w:top w:val="single" w:sz="2" w:space="0" w:color="auto"/>
              <w:bottom w:val="single" w:sz="4" w:space="0" w:color="auto"/>
            </w:tcBorders>
          </w:tcPr>
          <w:p w14:paraId="5136E0E3" w14:textId="77777777" w:rsidR="00252629" w:rsidRPr="00DE057A" w:rsidRDefault="00252629" w:rsidP="00DF34BE">
            <w:pPr>
              <w:pStyle w:val="TAL"/>
            </w:pPr>
            <w:r w:rsidRPr="0041528A">
              <w:t>Hex</w:t>
            </w:r>
          </w:p>
        </w:tc>
        <w:tc>
          <w:tcPr>
            <w:tcW w:w="679" w:type="dxa"/>
            <w:tcBorders>
              <w:top w:val="single" w:sz="2" w:space="0" w:color="auto"/>
            </w:tcBorders>
          </w:tcPr>
          <w:p w14:paraId="415E46FF" w14:textId="77777777" w:rsidR="00252629" w:rsidRPr="00DE057A" w:rsidRDefault="00252629" w:rsidP="00DF34BE">
            <w:pPr>
              <w:pStyle w:val="TAC"/>
            </w:pPr>
            <w:r w:rsidRPr="0041528A">
              <w:t>46</w:t>
            </w:r>
          </w:p>
        </w:tc>
        <w:tc>
          <w:tcPr>
            <w:tcW w:w="679" w:type="dxa"/>
            <w:tcBorders>
              <w:top w:val="single" w:sz="2" w:space="0" w:color="auto"/>
            </w:tcBorders>
          </w:tcPr>
          <w:p w14:paraId="58D67901" w14:textId="77777777" w:rsidR="00252629" w:rsidRPr="00DE057A" w:rsidRDefault="00252629" w:rsidP="00DF34BE">
            <w:pPr>
              <w:pStyle w:val="TAC"/>
            </w:pPr>
            <w:r w:rsidRPr="0041528A">
              <w:t>44</w:t>
            </w:r>
          </w:p>
        </w:tc>
        <w:tc>
          <w:tcPr>
            <w:tcW w:w="680" w:type="dxa"/>
            <w:tcBorders>
              <w:top w:val="single" w:sz="2" w:space="0" w:color="auto"/>
            </w:tcBorders>
          </w:tcPr>
          <w:p w14:paraId="36ED096F" w14:textId="77777777" w:rsidR="00252629" w:rsidRPr="00DE057A" w:rsidRDefault="00252629" w:rsidP="00DF34BE">
            <w:pPr>
              <w:pStyle w:val="TAC"/>
            </w:pPr>
            <w:r w:rsidRPr="0041528A">
              <w:t>4E</w:t>
            </w:r>
          </w:p>
        </w:tc>
        <w:tc>
          <w:tcPr>
            <w:tcW w:w="680" w:type="dxa"/>
            <w:tcBorders>
              <w:top w:val="single" w:sz="2" w:space="0" w:color="auto"/>
            </w:tcBorders>
          </w:tcPr>
          <w:p w14:paraId="3E8FBAA5" w14:textId="77777777" w:rsidR="00252629" w:rsidRPr="00DE057A" w:rsidRDefault="00252629" w:rsidP="00DF34BE">
            <w:pPr>
              <w:pStyle w:val="TAC"/>
            </w:pPr>
            <w:r w:rsidRPr="0041528A">
              <w:t>33</w:t>
            </w:r>
          </w:p>
        </w:tc>
        <w:tc>
          <w:tcPr>
            <w:tcW w:w="680" w:type="dxa"/>
            <w:tcBorders>
              <w:top w:val="single" w:sz="2" w:space="0" w:color="auto"/>
            </w:tcBorders>
          </w:tcPr>
          <w:p w14:paraId="2AF8252F" w14:textId="77777777" w:rsidR="00252629" w:rsidRPr="00DE057A" w:rsidRDefault="00252629" w:rsidP="00DF34BE">
            <w:pPr>
              <w:pStyle w:val="TAC"/>
            </w:pPr>
            <w:r w:rsidRPr="0041528A">
              <w:t>33</w:t>
            </w:r>
          </w:p>
        </w:tc>
        <w:tc>
          <w:tcPr>
            <w:tcW w:w="680" w:type="dxa"/>
            <w:tcBorders>
              <w:top w:val="single" w:sz="2" w:space="0" w:color="auto"/>
            </w:tcBorders>
          </w:tcPr>
          <w:p w14:paraId="0CB73C5E" w14:textId="77777777" w:rsidR="00252629" w:rsidRPr="00DE057A" w:rsidRDefault="00252629" w:rsidP="00DF34BE">
            <w:pPr>
              <w:pStyle w:val="TAC"/>
            </w:pPr>
            <w:r w:rsidRPr="0041528A">
              <w:t>33</w:t>
            </w:r>
          </w:p>
        </w:tc>
        <w:tc>
          <w:tcPr>
            <w:tcW w:w="680" w:type="dxa"/>
            <w:tcBorders>
              <w:top w:val="single" w:sz="2" w:space="0" w:color="auto"/>
            </w:tcBorders>
          </w:tcPr>
          <w:p w14:paraId="6C938FC7" w14:textId="77777777" w:rsidR="00252629" w:rsidRDefault="00252629" w:rsidP="00DF34BE">
            <w:pPr>
              <w:pStyle w:val="TAC"/>
            </w:pPr>
            <w:r w:rsidRPr="0041528A">
              <w:t>0B</w:t>
            </w:r>
          </w:p>
        </w:tc>
        <w:tc>
          <w:tcPr>
            <w:tcW w:w="680" w:type="dxa"/>
            <w:tcBorders>
              <w:top w:val="single" w:sz="2" w:space="0" w:color="auto"/>
            </w:tcBorders>
          </w:tcPr>
          <w:p w14:paraId="73FFB6E2" w14:textId="77777777" w:rsidR="00252629" w:rsidRDefault="00252629" w:rsidP="00DF34BE">
            <w:pPr>
              <w:pStyle w:val="TAC"/>
            </w:pPr>
            <w:r w:rsidRPr="0041528A">
              <w:t>91</w:t>
            </w:r>
          </w:p>
        </w:tc>
        <w:tc>
          <w:tcPr>
            <w:tcW w:w="683" w:type="dxa"/>
            <w:tcBorders>
              <w:top w:val="single" w:sz="2" w:space="0" w:color="auto"/>
            </w:tcBorders>
          </w:tcPr>
          <w:p w14:paraId="3417E407" w14:textId="77777777" w:rsidR="00252629" w:rsidRPr="00DE057A" w:rsidRDefault="00252629" w:rsidP="00DF34BE">
            <w:pPr>
              <w:pStyle w:val="TAC"/>
            </w:pPr>
            <w:r w:rsidRPr="0041528A">
              <w:t>21</w:t>
            </w:r>
          </w:p>
        </w:tc>
        <w:tc>
          <w:tcPr>
            <w:tcW w:w="680" w:type="dxa"/>
            <w:tcBorders>
              <w:top w:val="single" w:sz="2" w:space="0" w:color="auto"/>
            </w:tcBorders>
          </w:tcPr>
          <w:p w14:paraId="1393B7FD" w14:textId="77777777" w:rsidR="00252629" w:rsidRPr="00DE057A" w:rsidRDefault="00252629" w:rsidP="00DF34BE">
            <w:pPr>
              <w:pStyle w:val="TAC"/>
            </w:pPr>
            <w:r w:rsidRPr="0041528A">
              <w:t>43</w:t>
            </w:r>
          </w:p>
        </w:tc>
        <w:tc>
          <w:tcPr>
            <w:tcW w:w="680" w:type="dxa"/>
            <w:tcBorders>
              <w:top w:val="single" w:sz="2" w:space="0" w:color="auto"/>
            </w:tcBorders>
          </w:tcPr>
          <w:p w14:paraId="2506176A" w14:textId="77777777" w:rsidR="00252629" w:rsidRPr="00DE057A" w:rsidRDefault="00252629" w:rsidP="00DF34BE">
            <w:pPr>
              <w:pStyle w:val="TAC"/>
            </w:pPr>
            <w:r w:rsidRPr="0041528A">
              <w:t>65</w:t>
            </w:r>
          </w:p>
        </w:tc>
        <w:tc>
          <w:tcPr>
            <w:tcW w:w="680" w:type="dxa"/>
            <w:tcBorders>
              <w:top w:val="single" w:sz="2" w:space="0" w:color="auto"/>
            </w:tcBorders>
          </w:tcPr>
          <w:p w14:paraId="75BD0151" w14:textId="77777777" w:rsidR="00252629" w:rsidRPr="00DE057A" w:rsidRDefault="00252629" w:rsidP="00DF34BE">
            <w:pPr>
              <w:pStyle w:val="TAC"/>
            </w:pPr>
            <w:r w:rsidRPr="0041528A">
              <w:t>87</w:t>
            </w:r>
          </w:p>
        </w:tc>
      </w:tr>
      <w:tr w:rsidR="00252629" w:rsidRPr="00DE057A" w14:paraId="3ED743B7" w14:textId="77777777" w:rsidTr="00DF34BE">
        <w:trPr>
          <w:gridAfter w:val="4"/>
          <w:wAfter w:w="2723" w:type="dxa"/>
        </w:trPr>
        <w:tc>
          <w:tcPr>
            <w:tcW w:w="958" w:type="dxa"/>
            <w:tcBorders>
              <w:top w:val="single" w:sz="4" w:space="0" w:color="auto"/>
              <w:left w:val="nil"/>
              <w:bottom w:val="nil"/>
              <w:right w:val="single" w:sz="4" w:space="0" w:color="auto"/>
            </w:tcBorders>
          </w:tcPr>
          <w:p w14:paraId="6511FAE5" w14:textId="77777777" w:rsidR="00252629" w:rsidRPr="0041528A" w:rsidRDefault="00252629" w:rsidP="00DF34BE">
            <w:pPr>
              <w:pStyle w:val="TAL"/>
            </w:pPr>
          </w:p>
        </w:tc>
        <w:tc>
          <w:tcPr>
            <w:tcW w:w="679" w:type="dxa"/>
            <w:tcBorders>
              <w:left w:val="single" w:sz="4" w:space="0" w:color="auto"/>
            </w:tcBorders>
            <w:shd w:val="clear" w:color="auto" w:fill="F2F2F2" w:themeFill="background1" w:themeFillShade="F2"/>
          </w:tcPr>
          <w:p w14:paraId="7DD31CCC" w14:textId="77777777" w:rsidR="00252629" w:rsidRPr="0041528A" w:rsidRDefault="00252629" w:rsidP="00DF34BE">
            <w:pPr>
              <w:pStyle w:val="TAC"/>
            </w:pPr>
            <w:r w:rsidRPr="00092350">
              <w:rPr>
                <w:b/>
              </w:rPr>
              <w:t>B</w:t>
            </w:r>
            <w:r>
              <w:rPr>
                <w:b/>
              </w:rPr>
              <w:t>13</w:t>
            </w:r>
          </w:p>
        </w:tc>
        <w:tc>
          <w:tcPr>
            <w:tcW w:w="679" w:type="dxa"/>
            <w:shd w:val="clear" w:color="auto" w:fill="F2F2F2" w:themeFill="background1" w:themeFillShade="F2"/>
          </w:tcPr>
          <w:p w14:paraId="2704B6BF"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AE381F1"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04FD027A"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954A29C"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3EEF45E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C59022F"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DB5B46A" w14:textId="77777777" w:rsidR="00252629" w:rsidRPr="005308E3" w:rsidRDefault="00252629" w:rsidP="00DF34BE">
            <w:pPr>
              <w:pStyle w:val="TAC"/>
              <w:rPr>
                <w:b/>
              </w:rPr>
            </w:pPr>
            <w:r w:rsidRPr="00092350">
              <w:rPr>
                <w:b/>
              </w:rPr>
              <w:t>B</w:t>
            </w:r>
            <w:r>
              <w:rPr>
                <w:b/>
              </w:rPr>
              <w:t>20</w:t>
            </w:r>
          </w:p>
        </w:tc>
      </w:tr>
      <w:tr w:rsidR="00252629" w:rsidRPr="00DE057A" w14:paraId="14F3F1B8" w14:textId="77777777" w:rsidTr="00DF34BE">
        <w:trPr>
          <w:gridAfter w:val="4"/>
          <w:wAfter w:w="2723" w:type="dxa"/>
        </w:trPr>
        <w:tc>
          <w:tcPr>
            <w:tcW w:w="958" w:type="dxa"/>
            <w:tcBorders>
              <w:top w:val="nil"/>
              <w:left w:val="nil"/>
              <w:bottom w:val="nil"/>
              <w:right w:val="single" w:sz="4" w:space="0" w:color="auto"/>
            </w:tcBorders>
          </w:tcPr>
          <w:p w14:paraId="634D8B09" w14:textId="77777777" w:rsidR="00252629" w:rsidRPr="00092350" w:rsidRDefault="00252629" w:rsidP="00DF34BE">
            <w:pPr>
              <w:pStyle w:val="TAL"/>
              <w:rPr>
                <w:b/>
              </w:rPr>
            </w:pPr>
          </w:p>
        </w:tc>
        <w:tc>
          <w:tcPr>
            <w:tcW w:w="679" w:type="dxa"/>
            <w:tcBorders>
              <w:left w:val="single" w:sz="4" w:space="0" w:color="auto"/>
            </w:tcBorders>
          </w:tcPr>
          <w:p w14:paraId="30DBC405" w14:textId="77777777" w:rsidR="00252629" w:rsidRPr="00092350" w:rsidRDefault="00252629" w:rsidP="00DF34BE">
            <w:pPr>
              <w:pStyle w:val="TAC"/>
              <w:rPr>
                <w:b/>
              </w:rPr>
            </w:pPr>
            <w:r w:rsidRPr="0041528A">
              <w:t>09</w:t>
            </w:r>
          </w:p>
        </w:tc>
        <w:tc>
          <w:tcPr>
            <w:tcW w:w="679" w:type="dxa"/>
          </w:tcPr>
          <w:p w14:paraId="79FBAEEE" w14:textId="77777777" w:rsidR="00252629" w:rsidRPr="00092350" w:rsidRDefault="00252629" w:rsidP="00DF34BE">
            <w:pPr>
              <w:pStyle w:val="TAC"/>
              <w:rPr>
                <w:b/>
              </w:rPr>
            </w:pPr>
            <w:r w:rsidRPr="0041528A">
              <w:t>21</w:t>
            </w:r>
          </w:p>
        </w:tc>
        <w:tc>
          <w:tcPr>
            <w:tcW w:w="680" w:type="dxa"/>
          </w:tcPr>
          <w:p w14:paraId="4772ECBA" w14:textId="77777777" w:rsidR="00252629" w:rsidRPr="00092350" w:rsidRDefault="00252629" w:rsidP="00DF34BE">
            <w:pPr>
              <w:pStyle w:val="TAC"/>
              <w:rPr>
                <w:b/>
              </w:rPr>
            </w:pPr>
            <w:r w:rsidRPr="0041528A">
              <w:t>43</w:t>
            </w:r>
          </w:p>
        </w:tc>
        <w:tc>
          <w:tcPr>
            <w:tcW w:w="680" w:type="dxa"/>
          </w:tcPr>
          <w:p w14:paraId="1EF0769C" w14:textId="77777777" w:rsidR="00252629" w:rsidRPr="00092350" w:rsidRDefault="00252629" w:rsidP="00DF34BE">
            <w:pPr>
              <w:pStyle w:val="TAC"/>
              <w:rPr>
                <w:b/>
              </w:rPr>
            </w:pPr>
            <w:r w:rsidRPr="0041528A">
              <w:t>65</w:t>
            </w:r>
          </w:p>
        </w:tc>
        <w:tc>
          <w:tcPr>
            <w:tcW w:w="680" w:type="dxa"/>
          </w:tcPr>
          <w:p w14:paraId="0A030CC0" w14:textId="77777777" w:rsidR="00252629" w:rsidRPr="00092350" w:rsidRDefault="00252629" w:rsidP="00DF34BE">
            <w:pPr>
              <w:pStyle w:val="TAC"/>
              <w:rPr>
                <w:b/>
              </w:rPr>
            </w:pPr>
            <w:r w:rsidRPr="0041528A">
              <w:t>87</w:t>
            </w:r>
          </w:p>
        </w:tc>
        <w:tc>
          <w:tcPr>
            <w:tcW w:w="680" w:type="dxa"/>
            <w:tcBorders>
              <w:bottom w:val="single" w:sz="4" w:space="0" w:color="auto"/>
            </w:tcBorders>
          </w:tcPr>
          <w:p w14:paraId="320CDF91" w14:textId="77777777" w:rsidR="00252629" w:rsidRPr="00092350" w:rsidRDefault="00252629" w:rsidP="00DF34BE">
            <w:pPr>
              <w:pStyle w:val="TAC"/>
              <w:rPr>
                <w:b/>
              </w:rPr>
            </w:pPr>
            <w:r w:rsidRPr="0041528A">
              <w:t>09</w:t>
            </w:r>
          </w:p>
        </w:tc>
        <w:tc>
          <w:tcPr>
            <w:tcW w:w="680" w:type="dxa"/>
          </w:tcPr>
          <w:p w14:paraId="32E991E5" w14:textId="77777777" w:rsidR="00252629" w:rsidRPr="00DE057A" w:rsidRDefault="00252629" w:rsidP="00DF34BE">
            <w:pPr>
              <w:pStyle w:val="TAC"/>
            </w:pPr>
            <w:r w:rsidRPr="0041528A">
              <w:t>FF</w:t>
            </w:r>
          </w:p>
        </w:tc>
        <w:tc>
          <w:tcPr>
            <w:tcW w:w="680" w:type="dxa"/>
          </w:tcPr>
          <w:p w14:paraId="458EDE53" w14:textId="77777777" w:rsidR="00252629" w:rsidRPr="00DE057A" w:rsidRDefault="00252629" w:rsidP="00DF34BE">
            <w:pPr>
              <w:pStyle w:val="TAC"/>
            </w:pPr>
            <w:r w:rsidRPr="0041528A">
              <w:t>FF</w:t>
            </w:r>
          </w:p>
        </w:tc>
      </w:tr>
    </w:tbl>
    <w:p w14:paraId="6D8CD1F8" w14:textId="77777777" w:rsidR="00252629" w:rsidRPr="0041528A" w:rsidRDefault="00252629" w:rsidP="00252629"/>
    <w:p w14:paraId="4E6004CA" w14:textId="77777777" w:rsidR="00252629" w:rsidRPr="0041528A" w:rsidRDefault="00252629" w:rsidP="00252629">
      <w:pPr>
        <w:keepNext/>
        <w:keepLines/>
        <w:rPr>
          <w:b/>
        </w:rPr>
      </w:pPr>
      <w:r w:rsidRPr="0041528A">
        <w:rPr>
          <w:b/>
        </w:rPr>
        <w:t>EF</w:t>
      </w:r>
      <w:r w:rsidRPr="0041528A">
        <w:rPr>
          <w:b/>
          <w:vertAlign w:val="subscript"/>
        </w:rPr>
        <w:t>BDN</w:t>
      </w:r>
      <w:r w:rsidRPr="0041528A">
        <w:rPr>
          <w:b/>
        </w:rPr>
        <w:t xml:space="preserve"> (Barred Dialling Numbers)</w:t>
      </w:r>
    </w:p>
    <w:p w14:paraId="54A49039" w14:textId="77777777" w:rsidR="00252629" w:rsidRPr="0041528A" w:rsidRDefault="00252629" w:rsidP="00252629">
      <w:pPr>
        <w:keepNext/>
        <w:keepLines/>
        <w:ind w:firstLine="284"/>
      </w:pPr>
      <w:r w:rsidRPr="0041528A">
        <w:t>Logically:</w:t>
      </w:r>
    </w:p>
    <w:p w14:paraId="137F10AD" w14:textId="77777777" w:rsidR="00E22044" w:rsidRDefault="00252629" w:rsidP="00252629">
      <w:pPr>
        <w:pStyle w:val="EW"/>
        <w:ind w:left="1986"/>
      </w:pPr>
      <w:r w:rsidRPr="0041528A">
        <w:t>Record 1:</w:t>
      </w:r>
    </w:p>
    <w:p w14:paraId="483DC88D" w14:textId="3DB23838" w:rsidR="00252629" w:rsidRPr="0041528A" w:rsidRDefault="00252629" w:rsidP="00E22044">
      <w:pPr>
        <w:pStyle w:val="EW"/>
        <w:ind w:left="1986" w:hanging="1135"/>
      </w:pPr>
      <w:r w:rsidRPr="0041528A">
        <w:t>Length of alpha identifier:</w:t>
      </w:r>
      <w:r w:rsidR="00E22044">
        <w:tab/>
      </w:r>
      <w:r w:rsidRPr="0041528A">
        <w:t>6 characters;</w:t>
      </w:r>
    </w:p>
    <w:p w14:paraId="0543AE01" w14:textId="71CFA1CC" w:rsidR="00252629" w:rsidRPr="0041528A" w:rsidRDefault="00252629" w:rsidP="00E22044">
      <w:pPr>
        <w:pStyle w:val="EW"/>
        <w:ind w:left="1986" w:hanging="1135"/>
      </w:pPr>
      <w:r w:rsidRPr="0041528A">
        <w:t>Alpha identifier:</w:t>
      </w:r>
      <w:r w:rsidRPr="0041528A">
        <w:tab/>
      </w:r>
      <w:r w:rsidR="00E22044">
        <w:tab/>
      </w:r>
      <w:r w:rsidRPr="0041528A">
        <w:t>"BDN111";</w:t>
      </w:r>
    </w:p>
    <w:p w14:paraId="10771B9B" w14:textId="33E73A80" w:rsidR="00252629" w:rsidRPr="0041528A" w:rsidRDefault="00252629" w:rsidP="00E22044">
      <w:pPr>
        <w:pStyle w:val="EW"/>
        <w:ind w:left="1986" w:hanging="1135"/>
      </w:pPr>
      <w:r w:rsidRPr="0041528A">
        <w:t>Length of BCD number:</w:t>
      </w:r>
      <w:r w:rsidR="00E22044">
        <w:tab/>
      </w:r>
      <w:r w:rsidRPr="0041528A">
        <w:tab/>
        <w:t>"06";</w:t>
      </w:r>
    </w:p>
    <w:p w14:paraId="446AC879" w14:textId="4E917B70" w:rsidR="00252629" w:rsidRPr="0041528A" w:rsidRDefault="00252629" w:rsidP="00E22044">
      <w:pPr>
        <w:pStyle w:val="EW"/>
        <w:ind w:left="1986" w:hanging="1135"/>
      </w:pPr>
      <w:r w:rsidRPr="0041528A">
        <w:t>TON and NPI:</w:t>
      </w:r>
      <w:r w:rsidRPr="0041528A">
        <w:tab/>
      </w:r>
      <w:r w:rsidR="00E22044">
        <w:tab/>
      </w:r>
      <w:r w:rsidR="00E22044">
        <w:tab/>
      </w:r>
      <w:r w:rsidRPr="0041528A">
        <w:t>Telephony and International;</w:t>
      </w:r>
    </w:p>
    <w:p w14:paraId="4F99A884" w14:textId="0ABF2CD2" w:rsidR="00252629" w:rsidRPr="0041528A" w:rsidRDefault="00252629" w:rsidP="00E22044">
      <w:pPr>
        <w:pStyle w:val="EW"/>
        <w:ind w:left="1986" w:hanging="1135"/>
      </w:pPr>
      <w:r w:rsidRPr="0041528A">
        <w:t>Dialled number:</w:t>
      </w:r>
      <w:r w:rsidR="00E22044">
        <w:tab/>
      </w:r>
      <w:r w:rsidR="00E22044">
        <w:tab/>
      </w:r>
      <w:r w:rsidRPr="0041528A">
        <w:tab/>
        <w:t>+1357924680;</w:t>
      </w:r>
    </w:p>
    <w:p w14:paraId="54E2B2A2" w14:textId="5BC76507"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7EBD329" w14:textId="4CA52D8C" w:rsidR="00252629" w:rsidRPr="0041528A" w:rsidRDefault="00252629" w:rsidP="00E22044">
      <w:pPr>
        <w:pStyle w:val="EW"/>
        <w:ind w:left="1986" w:hanging="1135"/>
      </w:pPr>
      <w:r w:rsidRPr="0041528A">
        <w:t>Ext4:</w:t>
      </w:r>
      <w:r w:rsidRPr="0041528A">
        <w:tab/>
      </w:r>
      <w:r w:rsidR="00E22044">
        <w:tab/>
      </w:r>
      <w:r w:rsidR="00E22044">
        <w:tab/>
      </w:r>
      <w:r w:rsidRPr="0041528A">
        <w:tab/>
        <w:t>None</w:t>
      </w:r>
      <w:r w:rsidR="00E22044">
        <w:t>;</w:t>
      </w:r>
    </w:p>
    <w:p w14:paraId="4D108B5C" w14:textId="146DE56D" w:rsidR="00252629" w:rsidRPr="0041528A" w:rsidRDefault="00252629" w:rsidP="00E22044">
      <w:pPr>
        <w:pStyle w:val="EW"/>
        <w:spacing w:after="180"/>
        <w:ind w:left="1985" w:hanging="1135"/>
      </w:pPr>
      <w:r w:rsidRPr="0041528A">
        <w:t>Comprehension method pointer:</w:t>
      </w:r>
      <w:r w:rsidR="00E22044">
        <w:tab/>
      </w:r>
      <w:r w:rsidRPr="0041528A">
        <w:t>None.</w:t>
      </w:r>
    </w:p>
    <w:p w14:paraId="0EBF1C7F" w14:textId="4C3FD76B" w:rsidR="00252629" w:rsidRDefault="00252629" w:rsidP="00A7478F">
      <w:pPr>
        <w:ind w:firstLine="567"/>
      </w:pPr>
      <w:r w:rsidRPr="0041528A">
        <w:t>Coding for record 1:</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FE1B0E2" w14:textId="77777777" w:rsidTr="00DF34BE">
        <w:tc>
          <w:tcPr>
            <w:tcW w:w="957" w:type="dxa"/>
            <w:shd w:val="clear" w:color="auto" w:fill="F2F2F2" w:themeFill="background1" w:themeFillShade="F2"/>
          </w:tcPr>
          <w:p w14:paraId="54B4DFF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A0110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55F21F4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44A774F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73FC13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13E504E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53F9A6D2"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2B81BA2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2ACE56C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48E42BD8"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7472DA9A"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75393DA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000203E"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2113786A" w14:textId="77777777" w:rsidTr="00DF34BE">
        <w:tc>
          <w:tcPr>
            <w:tcW w:w="957" w:type="dxa"/>
            <w:tcBorders>
              <w:bottom w:val="single" w:sz="4" w:space="0" w:color="auto"/>
            </w:tcBorders>
          </w:tcPr>
          <w:p w14:paraId="604B9714" w14:textId="77777777" w:rsidR="00252629" w:rsidRPr="00DE057A" w:rsidRDefault="00252629" w:rsidP="00DF34BE">
            <w:pPr>
              <w:pStyle w:val="TAL"/>
            </w:pPr>
            <w:r w:rsidRPr="0041528A">
              <w:t>Hex</w:t>
            </w:r>
          </w:p>
        </w:tc>
        <w:tc>
          <w:tcPr>
            <w:tcW w:w="678" w:type="dxa"/>
          </w:tcPr>
          <w:p w14:paraId="4EEFD752" w14:textId="77777777" w:rsidR="00252629" w:rsidRPr="00DE057A" w:rsidRDefault="00252629" w:rsidP="00DF34BE">
            <w:pPr>
              <w:pStyle w:val="TAC"/>
            </w:pPr>
            <w:r w:rsidRPr="0041528A">
              <w:t>42</w:t>
            </w:r>
          </w:p>
        </w:tc>
        <w:tc>
          <w:tcPr>
            <w:tcW w:w="678" w:type="dxa"/>
          </w:tcPr>
          <w:p w14:paraId="622444B2" w14:textId="77777777" w:rsidR="00252629" w:rsidRPr="00DE057A" w:rsidRDefault="00252629" w:rsidP="00DF34BE">
            <w:pPr>
              <w:pStyle w:val="TAC"/>
            </w:pPr>
            <w:r w:rsidRPr="0041528A">
              <w:t>44</w:t>
            </w:r>
          </w:p>
        </w:tc>
        <w:tc>
          <w:tcPr>
            <w:tcW w:w="680" w:type="dxa"/>
          </w:tcPr>
          <w:p w14:paraId="246C4DB0" w14:textId="77777777" w:rsidR="00252629" w:rsidRPr="00DE057A" w:rsidRDefault="00252629" w:rsidP="00DF34BE">
            <w:pPr>
              <w:pStyle w:val="TAC"/>
            </w:pPr>
            <w:r w:rsidRPr="0041528A">
              <w:t>4E</w:t>
            </w:r>
          </w:p>
        </w:tc>
        <w:tc>
          <w:tcPr>
            <w:tcW w:w="680" w:type="dxa"/>
          </w:tcPr>
          <w:p w14:paraId="69ED176D" w14:textId="77777777" w:rsidR="00252629" w:rsidRPr="00DE057A" w:rsidRDefault="00252629" w:rsidP="00DF34BE">
            <w:pPr>
              <w:pStyle w:val="TAC"/>
            </w:pPr>
            <w:r w:rsidRPr="0041528A">
              <w:t>31</w:t>
            </w:r>
          </w:p>
        </w:tc>
        <w:tc>
          <w:tcPr>
            <w:tcW w:w="680" w:type="dxa"/>
          </w:tcPr>
          <w:p w14:paraId="47A89D2B" w14:textId="77777777" w:rsidR="00252629" w:rsidRPr="00DE057A" w:rsidRDefault="00252629" w:rsidP="00DF34BE">
            <w:pPr>
              <w:pStyle w:val="TAC"/>
            </w:pPr>
            <w:r w:rsidRPr="0041528A">
              <w:t>31</w:t>
            </w:r>
          </w:p>
        </w:tc>
        <w:tc>
          <w:tcPr>
            <w:tcW w:w="680" w:type="dxa"/>
          </w:tcPr>
          <w:p w14:paraId="2AA25C08" w14:textId="77777777" w:rsidR="00252629" w:rsidRPr="00DE057A" w:rsidRDefault="00252629" w:rsidP="00DF34BE">
            <w:pPr>
              <w:pStyle w:val="TAC"/>
            </w:pPr>
            <w:r w:rsidRPr="0041528A">
              <w:t>31</w:t>
            </w:r>
          </w:p>
        </w:tc>
        <w:tc>
          <w:tcPr>
            <w:tcW w:w="680" w:type="dxa"/>
          </w:tcPr>
          <w:p w14:paraId="31B1577A" w14:textId="77777777" w:rsidR="00252629" w:rsidRDefault="00252629" w:rsidP="00DF34BE">
            <w:pPr>
              <w:pStyle w:val="TAC"/>
            </w:pPr>
            <w:r w:rsidRPr="0041528A">
              <w:t>06</w:t>
            </w:r>
          </w:p>
        </w:tc>
        <w:tc>
          <w:tcPr>
            <w:tcW w:w="680" w:type="dxa"/>
          </w:tcPr>
          <w:p w14:paraId="7B75C27A" w14:textId="77777777" w:rsidR="00252629" w:rsidRDefault="00252629" w:rsidP="00DF34BE">
            <w:pPr>
              <w:pStyle w:val="TAC"/>
            </w:pPr>
            <w:r w:rsidRPr="0041528A">
              <w:t>91</w:t>
            </w:r>
          </w:p>
        </w:tc>
        <w:tc>
          <w:tcPr>
            <w:tcW w:w="683" w:type="dxa"/>
          </w:tcPr>
          <w:p w14:paraId="6FB2B662" w14:textId="77777777" w:rsidR="00252629" w:rsidRPr="00DE057A" w:rsidRDefault="00252629" w:rsidP="00DF34BE">
            <w:pPr>
              <w:pStyle w:val="TAC"/>
            </w:pPr>
            <w:r w:rsidRPr="0041528A">
              <w:t>31</w:t>
            </w:r>
          </w:p>
        </w:tc>
        <w:tc>
          <w:tcPr>
            <w:tcW w:w="680" w:type="dxa"/>
          </w:tcPr>
          <w:p w14:paraId="360BB561" w14:textId="77777777" w:rsidR="00252629" w:rsidRPr="00DE057A" w:rsidRDefault="00252629" w:rsidP="00DF34BE">
            <w:pPr>
              <w:pStyle w:val="TAC"/>
            </w:pPr>
            <w:r w:rsidRPr="0041528A">
              <w:t>75</w:t>
            </w:r>
          </w:p>
        </w:tc>
        <w:tc>
          <w:tcPr>
            <w:tcW w:w="680" w:type="dxa"/>
          </w:tcPr>
          <w:p w14:paraId="7A3A13BD" w14:textId="77777777" w:rsidR="00252629" w:rsidRPr="00DE057A" w:rsidRDefault="00252629" w:rsidP="00DF34BE">
            <w:pPr>
              <w:pStyle w:val="TAC"/>
            </w:pPr>
            <w:r w:rsidRPr="0041528A">
              <w:t>29</w:t>
            </w:r>
          </w:p>
        </w:tc>
        <w:tc>
          <w:tcPr>
            <w:tcW w:w="683" w:type="dxa"/>
          </w:tcPr>
          <w:p w14:paraId="21144122" w14:textId="77777777" w:rsidR="00252629" w:rsidRPr="00DE057A" w:rsidRDefault="00252629" w:rsidP="00DF34BE">
            <w:pPr>
              <w:pStyle w:val="TAC"/>
            </w:pPr>
            <w:r w:rsidRPr="0041528A">
              <w:t>64</w:t>
            </w:r>
          </w:p>
        </w:tc>
      </w:tr>
      <w:tr w:rsidR="00252629" w:rsidRPr="00DE057A" w14:paraId="54C0C73F" w14:textId="77777777" w:rsidTr="00DF34BE">
        <w:trPr>
          <w:gridAfter w:val="3"/>
          <w:wAfter w:w="2043" w:type="dxa"/>
        </w:trPr>
        <w:tc>
          <w:tcPr>
            <w:tcW w:w="957" w:type="dxa"/>
            <w:tcBorders>
              <w:top w:val="single" w:sz="4" w:space="0" w:color="auto"/>
              <w:left w:val="nil"/>
              <w:bottom w:val="nil"/>
              <w:right w:val="single" w:sz="4" w:space="0" w:color="auto"/>
            </w:tcBorders>
          </w:tcPr>
          <w:p w14:paraId="02FF43CB"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15D86896"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2A3111EC"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37894388"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27F0861C"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5155A182"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D21E10D"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77C38DFB"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242AC35B"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17954690"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7E2C9FAC" w14:textId="77777777" w:rsidTr="00DF34BE">
        <w:trPr>
          <w:gridAfter w:val="3"/>
          <w:wAfter w:w="2043" w:type="dxa"/>
        </w:trPr>
        <w:tc>
          <w:tcPr>
            <w:tcW w:w="957" w:type="dxa"/>
            <w:tcBorders>
              <w:top w:val="nil"/>
              <w:left w:val="nil"/>
              <w:bottom w:val="nil"/>
              <w:right w:val="single" w:sz="4" w:space="0" w:color="auto"/>
            </w:tcBorders>
          </w:tcPr>
          <w:p w14:paraId="02A899ED" w14:textId="77777777" w:rsidR="00252629" w:rsidRPr="00092350" w:rsidRDefault="00252629" w:rsidP="00DF34BE">
            <w:pPr>
              <w:pStyle w:val="TAL"/>
              <w:rPr>
                <w:b/>
              </w:rPr>
            </w:pPr>
          </w:p>
        </w:tc>
        <w:tc>
          <w:tcPr>
            <w:tcW w:w="678" w:type="dxa"/>
            <w:tcBorders>
              <w:left w:val="single" w:sz="4" w:space="0" w:color="auto"/>
            </w:tcBorders>
          </w:tcPr>
          <w:p w14:paraId="1925CB01" w14:textId="77777777" w:rsidR="00252629" w:rsidRPr="00092350" w:rsidRDefault="00252629" w:rsidP="00DF34BE">
            <w:pPr>
              <w:pStyle w:val="TAC"/>
              <w:rPr>
                <w:b/>
              </w:rPr>
            </w:pPr>
            <w:r w:rsidRPr="0041528A">
              <w:t>0</w:t>
            </w:r>
            <w:r>
              <w:t>8</w:t>
            </w:r>
          </w:p>
        </w:tc>
        <w:tc>
          <w:tcPr>
            <w:tcW w:w="678" w:type="dxa"/>
          </w:tcPr>
          <w:p w14:paraId="59E997CB" w14:textId="77777777" w:rsidR="00252629" w:rsidRPr="00092350" w:rsidRDefault="00252629" w:rsidP="00DF34BE">
            <w:pPr>
              <w:pStyle w:val="TAC"/>
              <w:rPr>
                <w:b/>
              </w:rPr>
            </w:pPr>
            <w:r w:rsidRPr="0041528A">
              <w:t>FF</w:t>
            </w:r>
          </w:p>
        </w:tc>
        <w:tc>
          <w:tcPr>
            <w:tcW w:w="680" w:type="dxa"/>
          </w:tcPr>
          <w:p w14:paraId="71711A97" w14:textId="77777777" w:rsidR="00252629" w:rsidRPr="00092350" w:rsidRDefault="00252629" w:rsidP="00DF34BE">
            <w:pPr>
              <w:pStyle w:val="TAC"/>
              <w:rPr>
                <w:b/>
              </w:rPr>
            </w:pPr>
            <w:r w:rsidRPr="0041528A">
              <w:t>FF</w:t>
            </w:r>
          </w:p>
        </w:tc>
        <w:tc>
          <w:tcPr>
            <w:tcW w:w="680" w:type="dxa"/>
          </w:tcPr>
          <w:p w14:paraId="1B15F683" w14:textId="77777777" w:rsidR="00252629" w:rsidRPr="00092350" w:rsidRDefault="00252629" w:rsidP="00DF34BE">
            <w:pPr>
              <w:pStyle w:val="TAC"/>
              <w:rPr>
                <w:b/>
              </w:rPr>
            </w:pPr>
            <w:r w:rsidRPr="0041528A">
              <w:t>FF</w:t>
            </w:r>
          </w:p>
        </w:tc>
        <w:tc>
          <w:tcPr>
            <w:tcW w:w="680" w:type="dxa"/>
          </w:tcPr>
          <w:p w14:paraId="349EC98C" w14:textId="77777777" w:rsidR="00252629" w:rsidRPr="00092350" w:rsidRDefault="00252629" w:rsidP="00DF34BE">
            <w:pPr>
              <w:pStyle w:val="TAC"/>
              <w:rPr>
                <w:b/>
              </w:rPr>
            </w:pPr>
            <w:r w:rsidRPr="0041528A">
              <w:t>FF</w:t>
            </w:r>
          </w:p>
        </w:tc>
        <w:tc>
          <w:tcPr>
            <w:tcW w:w="680" w:type="dxa"/>
            <w:tcBorders>
              <w:bottom w:val="single" w:sz="4" w:space="0" w:color="auto"/>
            </w:tcBorders>
          </w:tcPr>
          <w:p w14:paraId="4AA6BE0D" w14:textId="77777777" w:rsidR="00252629" w:rsidRPr="00092350" w:rsidRDefault="00252629" w:rsidP="00DF34BE">
            <w:pPr>
              <w:pStyle w:val="TAC"/>
              <w:rPr>
                <w:b/>
              </w:rPr>
            </w:pPr>
            <w:r w:rsidRPr="0041528A">
              <w:t>FF</w:t>
            </w:r>
          </w:p>
        </w:tc>
        <w:tc>
          <w:tcPr>
            <w:tcW w:w="680" w:type="dxa"/>
          </w:tcPr>
          <w:p w14:paraId="79D5C96B" w14:textId="77777777" w:rsidR="00252629" w:rsidRPr="00DE057A" w:rsidRDefault="00252629" w:rsidP="00DF34BE">
            <w:pPr>
              <w:pStyle w:val="TAC"/>
            </w:pPr>
            <w:r w:rsidRPr="0041528A">
              <w:t>FF</w:t>
            </w:r>
          </w:p>
        </w:tc>
        <w:tc>
          <w:tcPr>
            <w:tcW w:w="680" w:type="dxa"/>
          </w:tcPr>
          <w:p w14:paraId="199CFFC4" w14:textId="77777777" w:rsidR="00252629" w:rsidRPr="00DE057A" w:rsidRDefault="00252629" w:rsidP="00DF34BE">
            <w:pPr>
              <w:pStyle w:val="TAC"/>
            </w:pPr>
            <w:r w:rsidRPr="0041528A">
              <w:t>FF</w:t>
            </w:r>
          </w:p>
        </w:tc>
        <w:tc>
          <w:tcPr>
            <w:tcW w:w="683" w:type="dxa"/>
          </w:tcPr>
          <w:p w14:paraId="370CB947" w14:textId="77777777" w:rsidR="00252629" w:rsidRPr="00DE057A" w:rsidRDefault="00252629" w:rsidP="00DF34BE">
            <w:pPr>
              <w:pStyle w:val="TAC"/>
            </w:pPr>
            <w:r w:rsidRPr="0041528A">
              <w:t>FF</w:t>
            </w:r>
          </w:p>
        </w:tc>
      </w:tr>
    </w:tbl>
    <w:p w14:paraId="10F6833F" w14:textId="77777777" w:rsidR="00252629" w:rsidRDefault="00252629" w:rsidP="00252629">
      <w:pPr>
        <w:pStyle w:val="EW"/>
      </w:pPr>
    </w:p>
    <w:p w14:paraId="6B3E4520" w14:textId="77777777" w:rsidR="00E22044" w:rsidRDefault="00252629" w:rsidP="00252629">
      <w:pPr>
        <w:pStyle w:val="EW"/>
        <w:ind w:left="1986"/>
      </w:pPr>
      <w:r w:rsidRPr="0041528A">
        <w:t>Record 2:</w:t>
      </w:r>
    </w:p>
    <w:p w14:paraId="5C15C1CE" w14:textId="60F38E98" w:rsidR="00252629" w:rsidRPr="0041528A" w:rsidRDefault="00252629" w:rsidP="00E22044">
      <w:pPr>
        <w:pStyle w:val="EW"/>
        <w:ind w:left="1986" w:hanging="1135"/>
      </w:pPr>
      <w:r w:rsidRPr="0041528A">
        <w:t>Length of alpha identifier:</w:t>
      </w:r>
      <w:r w:rsidR="00E22044">
        <w:tab/>
      </w:r>
      <w:r w:rsidRPr="0041528A">
        <w:t>6 characters;</w:t>
      </w:r>
    </w:p>
    <w:p w14:paraId="49B8E556" w14:textId="0EF7EC41" w:rsidR="00252629" w:rsidRPr="0041528A" w:rsidRDefault="00252629" w:rsidP="00E22044">
      <w:pPr>
        <w:pStyle w:val="EW"/>
        <w:ind w:left="1986" w:hanging="1135"/>
      </w:pPr>
      <w:r w:rsidRPr="0041528A">
        <w:t>Alpha identifier:</w:t>
      </w:r>
      <w:r w:rsidRPr="0041528A">
        <w:tab/>
      </w:r>
      <w:r w:rsidR="00E22044">
        <w:tab/>
      </w:r>
      <w:r w:rsidRPr="0041528A">
        <w:t>"BDN222";</w:t>
      </w:r>
    </w:p>
    <w:p w14:paraId="5542E47D" w14:textId="32CBC109" w:rsidR="00252629" w:rsidRPr="0041528A" w:rsidRDefault="00252629" w:rsidP="00E22044">
      <w:pPr>
        <w:pStyle w:val="EW"/>
        <w:ind w:left="1986" w:hanging="1135"/>
      </w:pPr>
      <w:r w:rsidRPr="0041528A">
        <w:t>Length of BCD number:</w:t>
      </w:r>
      <w:r w:rsidR="00E22044">
        <w:tab/>
      </w:r>
      <w:r w:rsidRPr="0041528A">
        <w:tab/>
        <w:t>"03";</w:t>
      </w:r>
    </w:p>
    <w:p w14:paraId="02447DDC" w14:textId="1FCB669B"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189D0A5C" w14:textId="3267C7AC" w:rsidR="00252629" w:rsidRPr="0041528A" w:rsidRDefault="00252629" w:rsidP="00E22044">
      <w:pPr>
        <w:pStyle w:val="EW"/>
        <w:ind w:left="1986" w:hanging="1135"/>
      </w:pPr>
      <w:r w:rsidRPr="0041528A">
        <w:t>Dialled number:</w:t>
      </w:r>
      <w:r w:rsidR="00E22044">
        <w:tab/>
      </w:r>
      <w:r w:rsidR="00E22044">
        <w:tab/>
      </w:r>
      <w:r w:rsidRPr="0041528A">
        <w:tab/>
        <w:t>122;</w:t>
      </w:r>
    </w:p>
    <w:p w14:paraId="5BA3300F" w14:textId="272EE5A0"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1E77889E" w14:textId="20AF3811" w:rsidR="00252629" w:rsidRPr="0041528A" w:rsidRDefault="00252629" w:rsidP="00E22044">
      <w:pPr>
        <w:pStyle w:val="EW"/>
        <w:ind w:left="1986" w:hanging="1135"/>
      </w:pPr>
      <w:r w:rsidRPr="0041528A">
        <w:t>Ext4:</w:t>
      </w:r>
      <w:r w:rsidRPr="0041528A">
        <w:tab/>
      </w:r>
      <w:r w:rsidR="00E22044">
        <w:tab/>
      </w:r>
      <w:r w:rsidR="00E22044">
        <w:tab/>
      </w:r>
      <w:r w:rsidR="00E22044">
        <w:tab/>
      </w:r>
      <w:r w:rsidRPr="0041528A">
        <w:t>None</w:t>
      </w:r>
      <w:r w:rsidR="00E22044">
        <w:t>;</w:t>
      </w:r>
    </w:p>
    <w:p w14:paraId="6AC0CEB7" w14:textId="01187446" w:rsidR="00252629" w:rsidRPr="0041528A" w:rsidRDefault="00252629" w:rsidP="00E22044">
      <w:pPr>
        <w:pStyle w:val="EW"/>
        <w:ind w:left="1986" w:hanging="1135"/>
      </w:pPr>
      <w:r w:rsidRPr="0041528A">
        <w:t>Comprehension method pointer:</w:t>
      </w:r>
      <w:r w:rsidR="00E22044">
        <w:tab/>
      </w:r>
      <w:r w:rsidRPr="0041528A">
        <w:t>None.</w:t>
      </w:r>
    </w:p>
    <w:p w14:paraId="01C740F7" w14:textId="77777777" w:rsidR="00252629" w:rsidRPr="0041528A" w:rsidRDefault="00252629" w:rsidP="00252629">
      <w:pPr>
        <w:keepNext/>
        <w:keepLines/>
        <w:spacing w:after="0"/>
      </w:pPr>
    </w:p>
    <w:p w14:paraId="5413E838" w14:textId="77777777" w:rsidR="00252629" w:rsidRDefault="00252629" w:rsidP="00252629">
      <w:pPr>
        <w:keepNext/>
        <w:keepLines/>
        <w:ind w:left="284" w:firstLine="284"/>
      </w:pPr>
      <w:r w:rsidRPr="0041528A">
        <w:t>Coding for record 2:</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71BA9C14" w14:textId="77777777" w:rsidTr="00DF34BE">
        <w:tc>
          <w:tcPr>
            <w:tcW w:w="957" w:type="dxa"/>
            <w:shd w:val="clear" w:color="auto" w:fill="F2F2F2" w:themeFill="background1" w:themeFillShade="F2"/>
          </w:tcPr>
          <w:p w14:paraId="1AC097CC"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98C235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035476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57002E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3D08A60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0FD663D1"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2EBFF369"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14E9DC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6AC121D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0E3D094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5699DB82"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6786E796"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3D6F4BC5"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6B54C622" w14:textId="77777777" w:rsidTr="00DF34BE">
        <w:tc>
          <w:tcPr>
            <w:tcW w:w="957" w:type="dxa"/>
            <w:tcBorders>
              <w:bottom w:val="single" w:sz="4" w:space="0" w:color="auto"/>
            </w:tcBorders>
          </w:tcPr>
          <w:p w14:paraId="1F02B177" w14:textId="77777777" w:rsidR="00252629" w:rsidRPr="00DE057A" w:rsidRDefault="00252629" w:rsidP="00DF34BE">
            <w:pPr>
              <w:pStyle w:val="TAL"/>
            </w:pPr>
            <w:r w:rsidRPr="0041528A">
              <w:t>Hex</w:t>
            </w:r>
          </w:p>
        </w:tc>
        <w:tc>
          <w:tcPr>
            <w:tcW w:w="678" w:type="dxa"/>
          </w:tcPr>
          <w:p w14:paraId="455EE1FF" w14:textId="77777777" w:rsidR="00252629" w:rsidRPr="00DE057A" w:rsidRDefault="00252629" w:rsidP="00DF34BE">
            <w:pPr>
              <w:pStyle w:val="TAC"/>
            </w:pPr>
            <w:r w:rsidRPr="0041528A">
              <w:t>42</w:t>
            </w:r>
          </w:p>
        </w:tc>
        <w:tc>
          <w:tcPr>
            <w:tcW w:w="678" w:type="dxa"/>
          </w:tcPr>
          <w:p w14:paraId="6410BD37" w14:textId="77777777" w:rsidR="00252629" w:rsidRPr="00DE057A" w:rsidRDefault="00252629" w:rsidP="00DF34BE">
            <w:pPr>
              <w:pStyle w:val="TAC"/>
            </w:pPr>
            <w:r w:rsidRPr="0041528A">
              <w:t>44</w:t>
            </w:r>
          </w:p>
        </w:tc>
        <w:tc>
          <w:tcPr>
            <w:tcW w:w="680" w:type="dxa"/>
          </w:tcPr>
          <w:p w14:paraId="7137CF0E" w14:textId="77777777" w:rsidR="00252629" w:rsidRPr="00DE057A" w:rsidRDefault="00252629" w:rsidP="00DF34BE">
            <w:pPr>
              <w:pStyle w:val="TAC"/>
            </w:pPr>
            <w:r w:rsidRPr="0041528A">
              <w:t>4E</w:t>
            </w:r>
          </w:p>
        </w:tc>
        <w:tc>
          <w:tcPr>
            <w:tcW w:w="680" w:type="dxa"/>
          </w:tcPr>
          <w:p w14:paraId="050F3165" w14:textId="77777777" w:rsidR="00252629" w:rsidRPr="00DE057A" w:rsidRDefault="00252629" w:rsidP="00DF34BE">
            <w:pPr>
              <w:pStyle w:val="TAC"/>
            </w:pPr>
            <w:r w:rsidRPr="0041528A">
              <w:t>32</w:t>
            </w:r>
          </w:p>
        </w:tc>
        <w:tc>
          <w:tcPr>
            <w:tcW w:w="680" w:type="dxa"/>
          </w:tcPr>
          <w:p w14:paraId="32E692FC" w14:textId="77777777" w:rsidR="00252629" w:rsidRPr="00DE057A" w:rsidRDefault="00252629" w:rsidP="00DF34BE">
            <w:pPr>
              <w:pStyle w:val="TAC"/>
            </w:pPr>
            <w:r w:rsidRPr="0041528A">
              <w:t>32</w:t>
            </w:r>
          </w:p>
        </w:tc>
        <w:tc>
          <w:tcPr>
            <w:tcW w:w="680" w:type="dxa"/>
          </w:tcPr>
          <w:p w14:paraId="52A1963A" w14:textId="77777777" w:rsidR="00252629" w:rsidRPr="00DE057A" w:rsidRDefault="00252629" w:rsidP="00DF34BE">
            <w:pPr>
              <w:pStyle w:val="TAC"/>
            </w:pPr>
            <w:r w:rsidRPr="0041528A">
              <w:t>32</w:t>
            </w:r>
          </w:p>
        </w:tc>
        <w:tc>
          <w:tcPr>
            <w:tcW w:w="680" w:type="dxa"/>
          </w:tcPr>
          <w:p w14:paraId="1C0D1041" w14:textId="77777777" w:rsidR="00252629" w:rsidRDefault="00252629" w:rsidP="00DF34BE">
            <w:pPr>
              <w:pStyle w:val="TAC"/>
            </w:pPr>
            <w:r w:rsidRPr="0041528A">
              <w:t>04</w:t>
            </w:r>
          </w:p>
        </w:tc>
        <w:tc>
          <w:tcPr>
            <w:tcW w:w="680" w:type="dxa"/>
          </w:tcPr>
          <w:p w14:paraId="3C3557A5" w14:textId="77777777" w:rsidR="00252629" w:rsidRDefault="00252629" w:rsidP="00DF34BE">
            <w:pPr>
              <w:pStyle w:val="TAC"/>
            </w:pPr>
            <w:r w:rsidRPr="0041528A">
              <w:t>81</w:t>
            </w:r>
          </w:p>
        </w:tc>
        <w:tc>
          <w:tcPr>
            <w:tcW w:w="683" w:type="dxa"/>
          </w:tcPr>
          <w:p w14:paraId="65701A19" w14:textId="77777777" w:rsidR="00252629" w:rsidRPr="00DE057A" w:rsidRDefault="00252629" w:rsidP="00DF34BE">
            <w:pPr>
              <w:pStyle w:val="TAC"/>
            </w:pPr>
            <w:r w:rsidRPr="0041528A">
              <w:t>21</w:t>
            </w:r>
          </w:p>
        </w:tc>
        <w:tc>
          <w:tcPr>
            <w:tcW w:w="680" w:type="dxa"/>
          </w:tcPr>
          <w:p w14:paraId="18A62406" w14:textId="77777777" w:rsidR="00252629" w:rsidRPr="00DE057A" w:rsidRDefault="00252629" w:rsidP="00DF34BE">
            <w:pPr>
              <w:pStyle w:val="TAC"/>
            </w:pPr>
            <w:r w:rsidRPr="0041528A">
              <w:t>F2</w:t>
            </w:r>
          </w:p>
        </w:tc>
        <w:tc>
          <w:tcPr>
            <w:tcW w:w="680" w:type="dxa"/>
          </w:tcPr>
          <w:p w14:paraId="38C0C615" w14:textId="77777777" w:rsidR="00252629" w:rsidRPr="00DE057A" w:rsidRDefault="00252629" w:rsidP="00DF34BE">
            <w:pPr>
              <w:pStyle w:val="TAC"/>
            </w:pPr>
            <w:r w:rsidRPr="0041528A">
              <w:t>FF</w:t>
            </w:r>
          </w:p>
        </w:tc>
        <w:tc>
          <w:tcPr>
            <w:tcW w:w="683" w:type="dxa"/>
          </w:tcPr>
          <w:p w14:paraId="567BED8B" w14:textId="77777777" w:rsidR="00252629" w:rsidRPr="00DE057A" w:rsidRDefault="00252629" w:rsidP="00DF34BE">
            <w:pPr>
              <w:pStyle w:val="TAC"/>
            </w:pPr>
            <w:r w:rsidRPr="0041528A">
              <w:t>FF</w:t>
            </w:r>
          </w:p>
        </w:tc>
      </w:tr>
      <w:tr w:rsidR="00252629" w:rsidRPr="00DE057A" w14:paraId="5F54C922" w14:textId="77777777" w:rsidTr="00DF34BE">
        <w:trPr>
          <w:gridAfter w:val="3"/>
          <w:wAfter w:w="2043" w:type="dxa"/>
        </w:trPr>
        <w:tc>
          <w:tcPr>
            <w:tcW w:w="957" w:type="dxa"/>
            <w:tcBorders>
              <w:top w:val="single" w:sz="4" w:space="0" w:color="auto"/>
              <w:left w:val="nil"/>
              <w:bottom w:val="nil"/>
              <w:right w:val="single" w:sz="4" w:space="0" w:color="auto"/>
            </w:tcBorders>
          </w:tcPr>
          <w:p w14:paraId="2E4201FC"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3552EF4C"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9B30CC7"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74FE03C9"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4FE41986"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7CB40BE8"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2239C882"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1DCDD535"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7C790BA5"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4AC0BE63"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5FFB9862" w14:textId="77777777" w:rsidTr="00DF34BE">
        <w:trPr>
          <w:gridAfter w:val="3"/>
          <w:wAfter w:w="2043" w:type="dxa"/>
        </w:trPr>
        <w:tc>
          <w:tcPr>
            <w:tcW w:w="957" w:type="dxa"/>
            <w:tcBorders>
              <w:top w:val="nil"/>
              <w:left w:val="nil"/>
              <w:bottom w:val="nil"/>
              <w:right w:val="single" w:sz="4" w:space="0" w:color="auto"/>
            </w:tcBorders>
          </w:tcPr>
          <w:p w14:paraId="52B51024" w14:textId="77777777" w:rsidR="00252629" w:rsidRPr="00092350" w:rsidRDefault="00252629" w:rsidP="00DF34BE">
            <w:pPr>
              <w:pStyle w:val="TAL"/>
              <w:rPr>
                <w:b/>
              </w:rPr>
            </w:pPr>
          </w:p>
        </w:tc>
        <w:tc>
          <w:tcPr>
            <w:tcW w:w="678" w:type="dxa"/>
            <w:tcBorders>
              <w:left w:val="single" w:sz="4" w:space="0" w:color="auto"/>
            </w:tcBorders>
          </w:tcPr>
          <w:p w14:paraId="07391969" w14:textId="77777777" w:rsidR="00252629" w:rsidRPr="00092350" w:rsidRDefault="00252629" w:rsidP="00DF34BE">
            <w:pPr>
              <w:pStyle w:val="TAC"/>
              <w:rPr>
                <w:b/>
              </w:rPr>
            </w:pPr>
            <w:r>
              <w:t>FF</w:t>
            </w:r>
          </w:p>
        </w:tc>
        <w:tc>
          <w:tcPr>
            <w:tcW w:w="678" w:type="dxa"/>
          </w:tcPr>
          <w:p w14:paraId="34908CF0" w14:textId="77777777" w:rsidR="00252629" w:rsidRPr="00092350" w:rsidRDefault="00252629" w:rsidP="00DF34BE">
            <w:pPr>
              <w:pStyle w:val="TAC"/>
              <w:rPr>
                <w:b/>
              </w:rPr>
            </w:pPr>
            <w:r w:rsidRPr="0041528A">
              <w:t>FF</w:t>
            </w:r>
          </w:p>
        </w:tc>
        <w:tc>
          <w:tcPr>
            <w:tcW w:w="680" w:type="dxa"/>
          </w:tcPr>
          <w:p w14:paraId="287BAB15" w14:textId="77777777" w:rsidR="00252629" w:rsidRPr="00092350" w:rsidRDefault="00252629" w:rsidP="00DF34BE">
            <w:pPr>
              <w:pStyle w:val="TAC"/>
              <w:rPr>
                <w:b/>
              </w:rPr>
            </w:pPr>
            <w:r w:rsidRPr="0041528A">
              <w:t>FF</w:t>
            </w:r>
          </w:p>
        </w:tc>
        <w:tc>
          <w:tcPr>
            <w:tcW w:w="680" w:type="dxa"/>
          </w:tcPr>
          <w:p w14:paraId="2B5EFA94" w14:textId="77777777" w:rsidR="00252629" w:rsidRPr="00092350" w:rsidRDefault="00252629" w:rsidP="00DF34BE">
            <w:pPr>
              <w:pStyle w:val="TAC"/>
              <w:rPr>
                <w:b/>
              </w:rPr>
            </w:pPr>
            <w:r w:rsidRPr="0041528A">
              <w:t>FF</w:t>
            </w:r>
          </w:p>
        </w:tc>
        <w:tc>
          <w:tcPr>
            <w:tcW w:w="680" w:type="dxa"/>
          </w:tcPr>
          <w:p w14:paraId="75BFD136" w14:textId="77777777" w:rsidR="00252629" w:rsidRPr="00092350" w:rsidRDefault="00252629" w:rsidP="00DF34BE">
            <w:pPr>
              <w:pStyle w:val="TAC"/>
              <w:rPr>
                <w:b/>
              </w:rPr>
            </w:pPr>
            <w:r w:rsidRPr="0041528A">
              <w:t>FF</w:t>
            </w:r>
          </w:p>
        </w:tc>
        <w:tc>
          <w:tcPr>
            <w:tcW w:w="680" w:type="dxa"/>
            <w:tcBorders>
              <w:bottom w:val="single" w:sz="4" w:space="0" w:color="auto"/>
            </w:tcBorders>
          </w:tcPr>
          <w:p w14:paraId="5AC9EF77" w14:textId="77777777" w:rsidR="00252629" w:rsidRPr="00092350" w:rsidRDefault="00252629" w:rsidP="00DF34BE">
            <w:pPr>
              <w:pStyle w:val="TAC"/>
              <w:rPr>
                <w:b/>
              </w:rPr>
            </w:pPr>
            <w:r w:rsidRPr="0041528A">
              <w:t>FF</w:t>
            </w:r>
          </w:p>
        </w:tc>
        <w:tc>
          <w:tcPr>
            <w:tcW w:w="680" w:type="dxa"/>
          </w:tcPr>
          <w:p w14:paraId="0FF482F9" w14:textId="77777777" w:rsidR="00252629" w:rsidRPr="00DE057A" w:rsidRDefault="00252629" w:rsidP="00DF34BE">
            <w:pPr>
              <w:pStyle w:val="TAC"/>
            </w:pPr>
            <w:r w:rsidRPr="0041528A">
              <w:t>FF</w:t>
            </w:r>
          </w:p>
        </w:tc>
        <w:tc>
          <w:tcPr>
            <w:tcW w:w="680" w:type="dxa"/>
          </w:tcPr>
          <w:p w14:paraId="32513CA9" w14:textId="77777777" w:rsidR="00252629" w:rsidRPr="00DE057A" w:rsidRDefault="00252629" w:rsidP="00DF34BE">
            <w:pPr>
              <w:pStyle w:val="TAC"/>
            </w:pPr>
            <w:r w:rsidRPr="0041528A">
              <w:t>FF</w:t>
            </w:r>
          </w:p>
        </w:tc>
        <w:tc>
          <w:tcPr>
            <w:tcW w:w="683" w:type="dxa"/>
          </w:tcPr>
          <w:p w14:paraId="7190EDB1" w14:textId="77777777" w:rsidR="00252629" w:rsidRPr="00DE057A" w:rsidRDefault="00252629" w:rsidP="00DF34BE">
            <w:pPr>
              <w:pStyle w:val="TAC"/>
            </w:pPr>
            <w:r w:rsidRPr="0041528A">
              <w:t>FF</w:t>
            </w:r>
          </w:p>
        </w:tc>
      </w:tr>
    </w:tbl>
    <w:p w14:paraId="5211D5D2" w14:textId="77777777" w:rsidR="00252629" w:rsidRDefault="00252629" w:rsidP="00252629">
      <w:pPr>
        <w:pStyle w:val="EW"/>
      </w:pPr>
    </w:p>
    <w:p w14:paraId="28B232C6" w14:textId="77777777" w:rsidR="00E22044" w:rsidRDefault="00252629" w:rsidP="00252629">
      <w:pPr>
        <w:pStyle w:val="EW"/>
        <w:ind w:left="1986"/>
      </w:pPr>
      <w:r w:rsidRPr="0041528A">
        <w:t>Record 3:</w:t>
      </w:r>
    </w:p>
    <w:p w14:paraId="1144BA8D" w14:textId="1521E9E2" w:rsidR="00252629" w:rsidRPr="0041528A" w:rsidRDefault="00252629" w:rsidP="00E22044">
      <w:pPr>
        <w:pStyle w:val="EW"/>
        <w:ind w:left="1986" w:hanging="1135"/>
      </w:pPr>
      <w:r w:rsidRPr="0041528A">
        <w:t>Length of alpha identifier:</w:t>
      </w:r>
      <w:r w:rsidRPr="0041528A">
        <w:tab/>
        <w:t>6 characters;</w:t>
      </w:r>
    </w:p>
    <w:p w14:paraId="14B55DDC" w14:textId="3E3FCCF3" w:rsidR="00252629" w:rsidRPr="0041528A" w:rsidRDefault="00252629" w:rsidP="00E22044">
      <w:pPr>
        <w:pStyle w:val="EW"/>
        <w:ind w:left="1986" w:hanging="1135"/>
      </w:pPr>
      <w:r w:rsidRPr="0041528A">
        <w:t>Alpha identifier:</w:t>
      </w:r>
      <w:r w:rsidRPr="0041528A">
        <w:tab/>
      </w:r>
      <w:r w:rsidR="00E22044">
        <w:tab/>
      </w:r>
      <w:r w:rsidRPr="0041528A">
        <w:t>"BDN333";</w:t>
      </w:r>
    </w:p>
    <w:p w14:paraId="0CDE81F7" w14:textId="594E9C4C" w:rsidR="00252629" w:rsidRPr="0041528A" w:rsidRDefault="00252629" w:rsidP="00E22044">
      <w:pPr>
        <w:pStyle w:val="EW"/>
        <w:ind w:left="1986" w:hanging="1135"/>
      </w:pPr>
      <w:r w:rsidRPr="0041528A">
        <w:t>Length of BCD number:</w:t>
      </w:r>
      <w:r w:rsidR="00E22044">
        <w:tab/>
      </w:r>
      <w:r w:rsidRPr="0041528A">
        <w:tab/>
        <w:t>"03";</w:t>
      </w:r>
    </w:p>
    <w:p w14:paraId="4F2C8751" w14:textId="26F26B05" w:rsidR="00252629" w:rsidRPr="0041528A" w:rsidRDefault="00252629" w:rsidP="00E22044">
      <w:pPr>
        <w:pStyle w:val="EW"/>
        <w:ind w:left="1986" w:hanging="1135"/>
      </w:pPr>
      <w:r w:rsidRPr="0041528A">
        <w:t>TON and NPI:</w:t>
      </w:r>
      <w:r w:rsidRPr="0041528A">
        <w:tab/>
      </w:r>
      <w:r w:rsidR="00E22044">
        <w:tab/>
      </w:r>
      <w:r w:rsidR="00E22044">
        <w:tab/>
      </w:r>
      <w:r w:rsidRPr="0041528A">
        <w:t>Telephony and Unknown;</w:t>
      </w:r>
    </w:p>
    <w:p w14:paraId="7A501D2B" w14:textId="49C69EF8" w:rsidR="00252629" w:rsidRPr="0041528A" w:rsidRDefault="00252629" w:rsidP="00E22044">
      <w:pPr>
        <w:pStyle w:val="EW"/>
        <w:ind w:left="1986" w:hanging="1135"/>
      </w:pPr>
      <w:r w:rsidRPr="0041528A">
        <w:t>Dialled number:</w:t>
      </w:r>
      <w:r w:rsidRPr="0041528A">
        <w:tab/>
      </w:r>
      <w:r w:rsidR="00E22044">
        <w:tab/>
      </w:r>
      <w:r w:rsidR="00E22044">
        <w:tab/>
      </w:r>
      <w:r w:rsidRPr="0041528A">
        <w:t>112;</w:t>
      </w:r>
    </w:p>
    <w:p w14:paraId="6E7BE64A" w14:textId="0A0E3B4C" w:rsidR="00252629" w:rsidRPr="0041528A" w:rsidRDefault="00252629" w:rsidP="00E22044">
      <w:pPr>
        <w:pStyle w:val="EW"/>
        <w:ind w:left="1986" w:hanging="1135"/>
      </w:pPr>
      <w:r w:rsidRPr="0041528A">
        <w:t>CCI:</w:t>
      </w:r>
      <w:r w:rsidRPr="0041528A">
        <w:tab/>
      </w:r>
      <w:r w:rsidR="00E22044">
        <w:tab/>
      </w:r>
      <w:r w:rsidR="00E22044">
        <w:tab/>
      </w:r>
      <w:r w:rsidR="00E22044">
        <w:tab/>
      </w:r>
      <w:r w:rsidRPr="0041528A">
        <w:t>None;</w:t>
      </w:r>
    </w:p>
    <w:p w14:paraId="223EA5D6" w14:textId="27CF643F" w:rsidR="00252629" w:rsidRPr="0041528A" w:rsidRDefault="00252629" w:rsidP="00E22044">
      <w:pPr>
        <w:pStyle w:val="EW"/>
        <w:ind w:left="1986" w:hanging="1135"/>
      </w:pPr>
      <w:r w:rsidRPr="0041528A">
        <w:t>Ext4:</w:t>
      </w:r>
      <w:r w:rsidRPr="0041528A">
        <w:tab/>
      </w:r>
      <w:r w:rsidRPr="0041528A">
        <w:tab/>
      </w:r>
      <w:r w:rsidR="00E22044">
        <w:tab/>
      </w:r>
      <w:r w:rsidR="00E22044">
        <w:tab/>
      </w:r>
      <w:r w:rsidRPr="0041528A">
        <w:t>None</w:t>
      </w:r>
      <w:r w:rsidR="00E22044">
        <w:t>;</w:t>
      </w:r>
    </w:p>
    <w:p w14:paraId="586CCD72" w14:textId="0972CFF1" w:rsidR="00252629" w:rsidRPr="0041528A" w:rsidRDefault="00252629" w:rsidP="00E22044">
      <w:pPr>
        <w:pStyle w:val="EW"/>
        <w:ind w:left="1986" w:hanging="1135"/>
      </w:pPr>
      <w:r w:rsidRPr="0041528A">
        <w:t>Comprehension method pointer:</w:t>
      </w:r>
      <w:r w:rsidR="00E22044">
        <w:tab/>
      </w:r>
      <w:r w:rsidRPr="0041528A">
        <w:t>None</w:t>
      </w:r>
      <w:r w:rsidR="00E22044">
        <w:t>.</w:t>
      </w:r>
    </w:p>
    <w:p w14:paraId="61126BEC" w14:textId="77777777" w:rsidR="00252629" w:rsidRPr="0041528A" w:rsidRDefault="00252629" w:rsidP="00252629">
      <w:pPr>
        <w:keepNext/>
        <w:keepLines/>
        <w:spacing w:after="0"/>
      </w:pPr>
    </w:p>
    <w:p w14:paraId="1AC330F3" w14:textId="77777777" w:rsidR="00252629" w:rsidRDefault="00252629" w:rsidP="00252629">
      <w:pPr>
        <w:keepNext/>
        <w:keepLines/>
        <w:ind w:left="284" w:firstLine="284"/>
      </w:pPr>
      <w:r w:rsidRPr="0041528A">
        <w:t xml:space="preserve">Coding for record </w:t>
      </w:r>
      <w:r>
        <w:t>3</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06825BA0" w14:textId="77777777" w:rsidTr="00DF34BE">
        <w:tc>
          <w:tcPr>
            <w:tcW w:w="957" w:type="dxa"/>
            <w:shd w:val="clear" w:color="auto" w:fill="F2F2F2" w:themeFill="background1" w:themeFillShade="F2"/>
          </w:tcPr>
          <w:p w14:paraId="4D39A98D"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382A66C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DB6CBD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8B70398"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2011CE2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661EE31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49FBE923"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602BCB7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0B2A6A3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c>
          <w:tcPr>
            <w:tcW w:w="683" w:type="dxa"/>
            <w:shd w:val="clear" w:color="auto" w:fill="F2F2F2" w:themeFill="background1" w:themeFillShade="F2"/>
          </w:tcPr>
          <w:p w14:paraId="7539270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9</w:t>
            </w:r>
          </w:p>
        </w:tc>
        <w:tc>
          <w:tcPr>
            <w:tcW w:w="680" w:type="dxa"/>
            <w:shd w:val="clear" w:color="auto" w:fill="F2F2F2" w:themeFill="background1" w:themeFillShade="F2"/>
          </w:tcPr>
          <w:p w14:paraId="2C9B2517"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10</w:t>
            </w:r>
          </w:p>
        </w:tc>
        <w:tc>
          <w:tcPr>
            <w:tcW w:w="680" w:type="dxa"/>
            <w:shd w:val="clear" w:color="auto" w:fill="F2F2F2" w:themeFill="background1" w:themeFillShade="F2"/>
          </w:tcPr>
          <w:p w14:paraId="56EAAC69"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11</w:t>
            </w:r>
          </w:p>
        </w:tc>
        <w:tc>
          <w:tcPr>
            <w:tcW w:w="683" w:type="dxa"/>
            <w:shd w:val="clear" w:color="auto" w:fill="F2F2F2" w:themeFill="background1" w:themeFillShade="F2"/>
          </w:tcPr>
          <w:p w14:paraId="03E515CF"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12</w:t>
            </w:r>
          </w:p>
        </w:tc>
      </w:tr>
      <w:tr w:rsidR="00252629" w:rsidRPr="00DE057A" w14:paraId="147EDE0C" w14:textId="77777777" w:rsidTr="00DF34BE">
        <w:tc>
          <w:tcPr>
            <w:tcW w:w="957" w:type="dxa"/>
            <w:tcBorders>
              <w:bottom w:val="single" w:sz="4" w:space="0" w:color="auto"/>
            </w:tcBorders>
          </w:tcPr>
          <w:p w14:paraId="5201D028" w14:textId="77777777" w:rsidR="00252629" w:rsidRPr="00DE057A" w:rsidRDefault="00252629" w:rsidP="00DF34BE">
            <w:pPr>
              <w:pStyle w:val="TAL"/>
            </w:pPr>
            <w:r w:rsidRPr="0041528A">
              <w:t>Hex</w:t>
            </w:r>
          </w:p>
        </w:tc>
        <w:tc>
          <w:tcPr>
            <w:tcW w:w="678" w:type="dxa"/>
          </w:tcPr>
          <w:p w14:paraId="2A9B6FDD" w14:textId="77777777" w:rsidR="00252629" w:rsidRPr="00DE057A" w:rsidRDefault="00252629" w:rsidP="00DF34BE">
            <w:pPr>
              <w:pStyle w:val="TAC"/>
            </w:pPr>
            <w:r w:rsidRPr="0041528A">
              <w:t>42</w:t>
            </w:r>
          </w:p>
        </w:tc>
        <w:tc>
          <w:tcPr>
            <w:tcW w:w="678" w:type="dxa"/>
          </w:tcPr>
          <w:p w14:paraId="281F4941" w14:textId="77777777" w:rsidR="00252629" w:rsidRPr="00DE057A" w:rsidRDefault="00252629" w:rsidP="00DF34BE">
            <w:pPr>
              <w:pStyle w:val="TAC"/>
            </w:pPr>
            <w:r w:rsidRPr="0041528A">
              <w:t>44</w:t>
            </w:r>
          </w:p>
        </w:tc>
        <w:tc>
          <w:tcPr>
            <w:tcW w:w="680" w:type="dxa"/>
          </w:tcPr>
          <w:p w14:paraId="5349FF87" w14:textId="77777777" w:rsidR="00252629" w:rsidRPr="00DE057A" w:rsidRDefault="00252629" w:rsidP="00DF34BE">
            <w:pPr>
              <w:pStyle w:val="TAC"/>
            </w:pPr>
            <w:r w:rsidRPr="0041528A">
              <w:t>4E</w:t>
            </w:r>
          </w:p>
        </w:tc>
        <w:tc>
          <w:tcPr>
            <w:tcW w:w="680" w:type="dxa"/>
          </w:tcPr>
          <w:p w14:paraId="58DCD1BB" w14:textId="77777777" w:rsidR="00252629" w:rsidRPr="00DE057A" w:rsidRDefault="00252629" w:rsidP="00DF34BE">
            <w:pPr>
              <w:pStyle w:val="TAC"/>
            </w:pPr>
            <w:r w:rsidRPr="0041528A">
              <w:t>33</w:t>
            </w:r>
          </w:p>
        </w:tc>
        <w:tc>
          <w:tcPr>
            <w:tcW w:w="680" w:type="dxa"/>
          </w:tcPr>
          <w:p w14:paraId="2A66DE28" w14:textId="77777777" w:rsidR="00252629" w:rsidRPr="00DE057A" w:rsidRDefault="00252629" w:rsidP="00DF34BE">
            <w:pPr>
              <w:pStyle w:val="TAC"/>
            </w:pPr>
            <w:r w:rsidRPr="0041528A">
              <w:t>33</w:t>
            </w:r>
          </w:p>
        </w:tc>
        <w:tc>
          <w:tcPr>
            <w:tcW w:w="680" w:type="dxa"/>
          </w:tcPr>
          <w:p w14:paraId="47657B99" w14:textId="77777777" w:rsidR="00252629" w:rsidRPr="00DE057A" w:rsidRDefault="00252629" w:rsidP="00DF34BE">
            <w:pPr>
              <w:pStyle w:val="TAC"/>
            </w:pPr>
            <w:r w:rsidRPr="0041528A">
              <w:t>33</w:t>
            </w:r>
          </w:p>
        </w:tc>
        <w:tc>
          <w:tcPr>
            <w:tcW w:w="680" w:type="dxa"/>
          </w:tcPr>
          <w:p w14:paraId="1B4378F9" w14:textId="77777777" w:rsidR="00252629" w:rsidRDefault="00252629" w:rsidP="00DF34BE">
            <w:pPr>
              <w:pStyle w:val="TAC"/>
            </w:pPr>
            <w:r w:rsidRPr="0041528A">
              <w:t>03</w:t>
            </w:r>
          </w:p>
        </w:tc>
        <w:tc>
          <w:tcPr>
            <w:tcW w:w="680" w:type="dxa"/>
          </w:tcPr>
          <w:p w14:paraId="06849A83" w14:textId="77777777" w:rsidR="00252629" w:rsidRDefault="00252629" w:rsidP="00DF34BE">
            <w:pPr>
              <w:pStyle w:val="TAC"/>
            </w:pPr>
            <w:r w:rsidRPr="0041528A">
              <w:t>81</w:t>
            </w:r>
          </w:p>
        </w:tc>
        <w:tc>
          <w:tcPr>
            <w:tcW w:w="683" w:type="dxa"/>
          </w:tcPr>
          <w:p w14:paraId="282853F4" w14:textId="77777777" w:rsidR="00252629" w:rsidRPr="00DE057A" w:rsidRDefault="00252629" w:rsidP="00DF34BE">
            <w:pPr>
              <w:pStyle w:val="TAC"/>
            </w:pPr>
            <w:r w:rsidRPr="0041528A">
              <w:t>11</w:t>
            </w:r>
          </w:p>
        </w:tc>
        <w:tc>
          <w:tcPr>
            <w:tcW w:w="680" w:type="dxa"/>
          </w:tcPr>
          <w:p w14:paraId="2E29929B" w14:textId="77777777" w:rsidR="00252629" w:rsidRPr="00DE057A" w:rsidRDefault="00252629" w:rsidP="00DF34BE">
            <w:pPr>
              <w:pStyle w:val="TAC"/>
            </w:pPr>
            <w:r w:rsidRPr="0041528A">
              <w:t>F2</w:t>
            </w:r>
          </w:p>
        </w:tc>
        <w:tc>
          <w:tcPr>
            <w:tcW w:w="680" w:type="dxa"/>
          </w:tcPr>
          <w:p w14:paraId="0BEA0B6B" w14:textId="77777777" w:rsidR="00252629" w:rsidRPr="00DE057A" w:rsidRDefault="00252629" w:rsidP="00DF34BE">
            <w:pPr>
              <w:pStyle w:val="TAC"/>
            </w:pPr>
            <w:r w:rsidRPr="0041528A">
              <w:t>FF</w:t>
            </w:r>
          </w:p>
        </w:tc>
        <w:tc>
          <w:tcPr>
            <w:tcW w:w="683" w:type="dxa"/>
          </w:tcPr>
          <w:p w14:paraId="2CC4C9CF" w14:textId="77777777" w:rsidR="00252629" w:rsidRPr="00DE057A" w:rsidRDefault="00252629" w:rsidP="00DF34BE">
            <w:pPr>
              <w:pStyle w:val="TAC"/>
            </w:pPr>
            <w:r w:rsidRPr="0041528A">
              <w:t>FF</w:t>
            </w:r>
          </w:p>
        </w:tc>
      </w:tr>
      <w:tr w:rsidR="00252629" w:rsidRPr="00DE057A" w14:paraId="7ED554C8" w14:textId="77777777" w:rsidTr="00DF34BE">
        <w:trPr>
          <w:gridAfter w:val="3"/>
          <w:wAfter w:w="2043" w:type="dxa"/>
        </w:trPr>
        <w:tc>
          <w:tcPr>
            <w:tcW w:w="957" w:type="dxa"/>
            <w:tcBorders>
              <w:top w:val="single" w:sz="4" w:space="0" w:color="auto"/>
              <w:left w:val="nil"/>
              <w:bottom w:val="nil"/>
              <w:right w:val="single" w:sz="4" w:space="0" w:color="auto"/>
            </w:tcBorders>
          </w:tcPr>
          <w:p w14:paraId="62192FA6"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7B45E378" w14:textId="77777777" w:rsidR="00252629" w:rsidRPr="0041528A" w:rsidRDefault="00252629" w:rsidP="00DF34BE">
            <w:pPr>
              <w:pStyle w:val="TAC"/>
            </w:pPr>
            <w:r w:rsidRPr="00092350">
              <w:rPr>
                <w:b/>
              </w:rPr>
              <w:t>B</w:t>
            </w:r>
            <w:r>
              <w:rPr>
                <w:b/>
              </w:rPr>
              <w:t>13</w:t>
            </w:r>
          </w:p>
        </w:tc>
        <w:tc>
          <w:tcPr>
            <w:tcW w:w="678" w:type="dxa"/>
            <w:shd w:val="clear" w:color="auto" w:fill="F2F2F2" w:themeFill="background1" w:themeFillShade="F2"/>
          </w:tcPr>
          <w:p w14:paraId="43346F93" w14:textId="77777777" w:rsidR="00252629" w:rsidRPr="0041528A" w:rsidRDefault="00252629" w:rsidP="00DF34BE">
            <w:pPr>
              <w:pStyle w:val="TAC"/>
            </w:pPr>
            <w:r w:rsidRPr="00092350">
              <w:rPr>
                <w:b/>
              </w:rPr>
              <w:t>B</w:t>
            </w:r>
            <w:r>
              <w:rPr>
                <w:b/>
              </w:rPr>
              <w:t>14</w:t>
            </w:r>
          </w:p>
        </w:tc>
        <w:tc>
          <w:tcPr>
            <w:tcW w:w="680" w:type="dxa"/>
            <w:shd w:val="clear" w:color="auto" w:fill="F2F2F2" w:themeFill="background1" w:themeFillShade="F2"/>
          </w:tcPr>
          <w:p w14:paraId="4DA93357" w14:textId="77777777" w:rsidR="00252629" w:rsidRPr="0041528A" w:rsidRDefault="00252629" w:rsidP="00DF34BE">
            <w:pPr>
              <w:pStyle w:val="TAC"/>
            </w:pPr>
            <w:r w:rsidRPr="00092350">
              <w:rPr>
                <w:b/>
              </w:rPr>
              <w:t>B</w:t>
            </w:r>
            <w:r>
              <w:rPr>
                <w:b/>
              </w:rPr>
              <w:t>15</w:t>
            </w:r>
          </w:p>
        </w:tc>
        <w:tc>
          <w:tcPr>
            <w:tcW w:w="680" w:type="dxa"/>
            <w:shd w:val="clear" w:color="auto" w:fill="F2F2F2" w:themeFill="background1" w:themeFillShade="F2"/>
          </w:tcPr>
          <w:p w14:paraId="6F2381BF" w14:textId="77777777" w:rsidR="00252629" w:rsidRPr="0041528A" w:rsidRDefault="00252629" w:rsidP="00DF34BE">
            <w:pPr>
              <w:pStyle w:val="TAC"/>
            </w:pPr>
            <w:r w:rsidRPr="00092350">
              <w:rPr>
                <w:b/>
              </w:rPr>
              <w:t>B</w:t>
            </w:r>
            <w:r>
              <w:rPr>
                <w:b/>
              </w:rPr>
              <w:t>16</w:t>
            </w:r>
          </w:p>
        </w:tc>
        <w:tc>
          <w:tcPr>
            <w:tcW w:w="680" w:type="dxa"/>
            <w:shd w:val="clear" w:color="auto" w:fill="F2F2F2" w:themeFill="background1" w:themeFillShade="F2"/>
          </w:tcPr>
          <w:p w14:paraId="403560DE" w14:textId="77777777" w:rsidR="00252629" w:rsidRPr="0041528A" w:rsidRDefault="00252629" w:rsidP="00DF34BE">
            <w:pPr>
              <w:pStyle w:val="TAC"/>
            </w:pPr>
            <w:r w:rsidRPr="00092350">
              <w:rPr>
                <w:b/>
              </w:rPr>
              <w:t>B</w:t>
            </w:r>
            <w:r>
              <w:rPr>
                <w:b/>
              </w:rPr>
              <w:t>17</w:t>
            </w:r>
          </w:p>
        </w:tc>
        <w:tc>
          <w:tcPr>
            <w:tcW w:w="680" w:type="dxa"/>
            <w:tcBorders>
              <w:bottom w:val="single" w:sz="4" w:space="0" w:color="auto"/>
            </w:tcBorders>
            <w:shd w:val="clear" w:color="auto" w:fill="F2F2F2" w:themeFill="background1" w:themeFillShade="F2"/>
          </w:tcPr>
          <w:p w14:paraId="5AD1EE74" w14:textId="77777777" w:rsidR="00252629" w:rsidRPr="0041528A" w:rsidRDefault="00252629" w:rsidP="00DF34BE">
            <w:pPr>
              <w:pStyle w:val="TAC"/>
            </w:pPr>
            <w:r w:rsidRPr="00092350">
              <w:rPr>
                <w:b/>
              </w:rPr>
              <w:t>B</w:t>
            </w:r>
            <w:r>
              <w:rPr>
                <w:b/>
              </w:rPr>
              <w:t>18</w:t>
            </w:r>
          </w:p>
        </w:tc>
        <w:tc>
          <w:tcPr>
            <w:tcW w:w="680" w:type="dxa"/>
            <w:shd w:val="clear" w:color="auto" w:fill="F2F2F2" w:themeFill="background1" w:themeFillShade="F2"/>
          </w:tcPr>
          <w:p w14:paraId="42B5AEC2" w14:textId="77777777" w:rsidR="00252629" w:rsidRPr="005308E3" w:rsidRDefault="00252629" w:rsidP="00DF34BE">
            <w:pPr>
              <w:pStyle w:val="TAC"/>
              <w:rPr>
                <w:b/>
              </w:rPr>
            </w:pPr>
            <w:r w:rsidRPr="00092350">
              <w:rPr>
                <w:b/>
              </w:rPr>
              <w:t>B</w:t>
            </w:r>
            <w:r>
              <w:rPr>
                <w:b/>
              </w:rPr>
              <w:t>19</w:t>
            </w:r>
          </w:p>
        </w:tc>
        <w:tc>
          <w:tcPr>
            <w:tcW w:w="680" w:type="dxa"/>
            <w:shd w:val="clear" w:color="auto" w:fill="F2F2F2" w:themeFill="background1" w:themeFillShade="F2"/>
          </w:tcPr>
          <w:p w14:paraId="4EFE216A" w14:textId="77777777" w:rsidR="00252629" w:rsidRPr="005308E3" w:rsidRDefault="00252629" w:rsidP="00DF34BE">
            <w:pPr>
              <w:pStyle w:val="TAC"/>
              <w:rPr>
                <w:b/>
              </w:rPr>
            </w:pPr>
            <w:r w:rsidRPr="00092350">
              <w:rPr>
                <w:b/>
              </w:rPr>
              <w:t>B</w:t>
            </w:r>
            <w:r>
              <w:rPr>
                <w:b/>
              </w:rPr>
              <w:t>20</w:t>
            </w:r>
          </w:p>
        </w:tc>
        <w:tc>
          <w:tcPr>
            <w:tcW w:w="683" w:type="dxa"/>
            <w:shd w:val="clear" w:color="auto" w:fill="F2F2F2" w:themeFill="background1" w:themeFillShade="F2"/>
          </w:tcPr>
          <w:p w14:paraId="0654D0A7" w14:textId="77777777" w:rsidR="00252629" w:rsidRPr="00DE057A" w:rsidRDefault="00252629" w:rsidP="00DF34BE">
            <w:pPr>
              <w:spacing w:after="0"/>
            </w:pPr>
            <w:r w:rsidRPr="00092350">
              <w:rPr>
                <w:rFonts w:ascii="Arial" w:hAnsi="Arial"/>
                <w:b/>
                <w:sz w:val="18"/>
              </w:rPr>
              <w:t>B</w:t>
            </w:r>
            <w:r w:rsidRPr="00E31122">
              <w:rPr>
                <w:rFonts w:ascii="Arial" w:hAnsi="Arial"/>
                <w:b/>
                <w:sz w:val="18"/>
              </w:rPr>
              <w:t>21</w:t>
            </w:r>
          </w:p>
        </w:tc>
      </w:tr>
      <w:tr w:rsidR="00252629" w:rsidRPr="00DE057A" w14:paraId="22CD94C1" w14:textId="77777777" w:rsidTr="00DF34BE">
        <w:trPr>
          <w:gridAfter w:val="3"/>
          <w:wAfter w:w="2043" w:type="dxa"/>
        </w:trPr>
        <w:tc>
          <w:tcPr>
            <w:tcW w:w="957" w:type="dxa"/>
            <w:tcBorders>
              <w:top w:val="nil"/>
              <w:left w:val="nil"/>
              <w:bottom w:val="nil"/>
              <w:right w:val="single" w:sz="4" w:space="0" w:color="auto"/>
            </w:tcBorders>
          </w:tcPr>
          <w:p w14:paraId="59226CBF" w14:textId="77777777" w:rsidR="00252629" w:rsidRPr="00092350" w:rsidRDefault="00252629" w:rsidP="00DF34BE">
            <w:pPr>
              <w:pStyle w:val="TAL"/>
              <w:rPr>
                <w:b/>
              </w:rPr>
            </w:pPr>
          </w:p>
        </w:tc>
        <w:tc>
          <w:tcPr>
            <w:tcW w:w="678" w:type="dxa"/>
            <w:tcBorders>
              <w:left w:val="single" w:sz="4" w:space="0" w:color="auto"/>
            </w:tcBorders>
          </w:tcPr>
          <w:p w14:paraId="18B2D167" w14:textId="77777777" w:rsidR="00252629" w:rsidRPr="00092350" w:rsidRDefault="00252629" w:rsidP="00DF34BE">
            <w:pPr>
              <w:pStyle w:val="TAC"/>
              <w:rPr>
                <w:b/>
              </w:rPr>
            </w:pPr>
            <w:r>
              <w:t>FF</w:t>
            </w:r>
          </w:p>
        </w:tc>
        <w:tc>
          <w:tcPr>
            <w:tcW w:w="678" w:type="dxa"/>
          </w:tcPr>
          <w:p w14:paraId="1F18131E" w14:textId="77777777" w:rsidR="00252629" w:rsidRPr="00092350" w:rsidRDefault="00252629" w:rsidP="00DF34BE">
            <w:pPr>
              <w:pStyle w:val="TAC"/>
              <w:rPr>
                <w:b/>
              </w:rPr>
            </w:pPr>
            <w:r w:rsidRPr="0041528A">
              <w:t>FF</w:t>
            </w:r>
          </w:p>
        </w:tc>
        <w:tc>
          <w:tcPr>
            <w:tcW w:w="680" w:type="dxa"/>
          </w:tcPr>
          <w:p w14:paraId="79A2304D" w14:textId="77777777" w:rsidR="00252629" w:rsidRPr="00092350" w:rsidRDefault="00252629" w:rsidP="00DF34BE">
            <w:pPr>
              <w:pStyle w:val="TAC"/>
              <w:rPr>
                <w:b/>
              </w:rPr>
            </w:pPr>
            <w:r w:rsidRPr="0041528A">
              <w:t>FF</w:t>
            </w:r>
          </w:p>
        </w:tc>
        <w:tc>
          <w:tcPr>
            <w:tcW w:w="680" w:type="dxa"/>
          </w:tcPr>
          <w:p w14:paraId="5E23E1F9" w14:textId="77777777" w:rsidR="00252629" w:rsidRPr="00092350" w:rsidRDefault="00252629" w:rsidP="00DF34BE">
            <w:pPr>
              <w:pStyle w:val="TAC"/>
              <w:rPr>
                <w:b/>
              </w:rPr>
            </w:pPr>
            <w:r w:rsidRPr="0041528A">
              <w:t>FF</w:t>
            </w:r>
          </w:p>
        </w:tc>
        <w:tc>
          <w:tcPr>
            <w:tcW w:w="680" w:type="dxa"/>
          </w:tcPr>
          <w:p w14:paraId="21A0EBCB" w14:textId="77777777" w:rsidR="00252629" w:rsidRPr="00092350" w:rsidRDefault="00252629" w:rsidP="00DF34BE">
            <w:pPr>
              <w:pStyle w:val="TAC"/>
              <w:rPr>
                <w:b/>
              </w:rPr>
            </w:pPr>
            <w:r w:rsidRPr="0041528A">
              <w:t>FF</w:t>
            </w:r>
          </w:p>
        </w:tc>
        <w:tc>
          <w:tcPr>
            <w:tcW w:w="680" w:type="dxa"/>
            <w:tcBorders>
              <w:bottom w:val="single" w:sz="4" w:space="0" w:color="auto"/>
            </w:tcBorders>
          </w:tcPr>
          <w:p w14:paraId="35829886" w14:textId="77777777" w:rsidR="00252629" w:rsidRPr="00092350" w:rsidRDefault="00252629" w:rsidP="00DF34BE">
            <w:pPr>
              <w:pStyle w:val="TAC"/>
              <w:rPr>
                <w:b/>
              </w:rPr>
            </w:pPr>
            <w:r w:rsidRPr="0041528A">
              <w:t>FF</w:t>
            </w:r>
          </w:p>
        </w:tc>
        <w:tc>
          <w:tcPr>
            <w:tcW w:w="680" w:type="dxa"/>
          </w:tcPr>
          <w:p w14:paraId="6E2214FC" w14:textId="77777777" w:rsidR="00252629" w:rsidRPr="00DE057A" w:rsidRDefault="00252629" w:rsidP="00DF34BE">
            <w:pPr>
              <w:pStyle w:val="TAC"/>
            </w:pPr>
            <w:r w:rsidRPr="0041528A">
              <w:t>FF</w:t>
            </w:r>
          </w:p>
        </w:tc>
        <w:tc>
          <w:tcPr>
            <w:tcW w:w="680" w:type="dxa"/>
          </w:tcPr>
          <w:p w14:paraId="2C8BEC41" w14:textId="77777777" w:rsidR="00252629" w:rsidRPr="00DE057A" w:rsidRDefault="00252629" w:rsidP="00DF34BE">
            <w:pPr>
              <w:pStyle w:val="TAC"/>
            </w:pPr>
            <w:r w:rsidRPr="0041528A">
              <w:t>FF</w:t>
            </w:r>
          </w:p>
        </w:tc>
        <w:tc>
          <w:tcPr>
            <w:tcW w:w="683" w:type="dxa"/>
          </w:tcPr>
          <w:p w14:paraId="0EF331E3" w14:textId="77777777" w:rsidR="00252629" w:rsidRPr="00DE057A" w:rsidRDefault="00252629" w:rsidP="00DF34BE">
            <w:pPr>
              <w:pStyle w:val="TAC"/>
            </w:pPr>
            <w:r w:rsidRPr="0041528A">
              <w:t>FF</w:t>
            </w:r>
          </w:p>
        </w:tc>
      </w:tr>
    </w:tbl>
    <w:p w14:paraId="43D067EF" w14:textId="77777777" w:rsidR="00252629" w:rsidRPr="0041528A" w:rsidRDefault="00252629" w:rsidP="00252629"/>
    <w:p w14:paraId="2D302207" w14:textId="77777777" w:rsidR="00252629" w:rsidRPr="0041528A" w:rsidRDefault="00252629" w:rsidP="00252629">
      <w:pPr>
        <w:rPr>
          <w:b/>
        </w:rPr>
      </w:pPr>
      <w:r w:rsidRPr="0041528A">
        <w:rPr>
          <w:b/>
        </w:rPr>
        <w:t>EF</w:t>
      </w:r>
      <w:r w:rsidRPr="0041528A">
        <w:rPr>
          <w:b/>
          <w:vertAlign w:val="subscript"/>
        </w:rPr>
        <w:t>ECC</w:t>
      </w:r>
      <w:r w:rsidRPr="0041528A">
        <w:rPr>
          <w:b/>
        </w:rPr>
        <w:t xml:space="preserve"> (Emergency Call Codes)</w:t>
      </w:r>
    </w:p>
    <w:p w14:paraId="39D7B204" w14:textId="77777777" w:rsidR="00E22044" w:rsidRDefault="00252629" w:rsidP="00252629">
      <w:pPr>
        <w:pStyle w:val="EW"/>
      </w:pPr>
      <w:r w:rsidRPr="0041528A">
        <w:lastRenderedPageBreak/>
        <w:t>Logically:</w:t>
      </w:r>
    </w:p>
    <w:p w14:paraId="2A963718" w14:textId="0EBB850D" w:rsidR="00252629" w:rsidRPr="0041528A" w:rsidRDefault="00252629" w:rsidP="00E22044">
      <w:pPr>
        <w:pStyle w:val="EW"/>
        <w:ind w:hanging="1135"/>
      </w:pPr>
      <w:r w:rsidRPr="0041528A">
        <w:t>Emergency call code:</w:t>
      </w:r>
      <w:r w:rsidRPr="0041528A">
        <w:tab/>
      </w:r>
      <w:r w:rsidR="00E22044">
        <w:tab/>
      </w:r>
      <w:r w:rsidR="00E22044">
        <w:tab/>
      </w:r>
      <w:r w:rsidRPr="0041528A">
        <w:t>"122";</w:t>
      </w:r>
    </w:p>
    <w:p w14:paraId="5FCC514F" w14:textId="094F66C3" w:rsidR="00252629" w:rsidRPr="0041528A" w:rsidRDefault="00252629" w:rsidP="00E22044">
      <w:pPr>
        <w:pStyle w:val="EW"/>
        <w:ind w:hanging="1135"/>
      </w:pPr>
      <w:r w:rsidRPr="0041528A">
        <w:t>Emergency call code alpha identifier:</w:t>
      </w:r>
      <w:r w:rsidRPr="0041528A">
        <w:tab/>
      </w:r>
      <w:r w:rsidR="00024D67">
        <w:tab/>
      </w:r>
      <w:r w:rsidRPr="0041528A">
        <w:t>"TEST";</w:t>
      </w:r>
    </w:p>
    <w:p w14:paraId="3C582961" w14:textId="35D8EF1C" w:rsidR="00252629" w:rsidRDefault="00252629" w:rsidP="00B05BAE">
      <w:pPr>
        <w:pStyle w:val="EW"/>
        <w:spacing w:after="180"/>
        <w:ind w:left="1701" w:hanging="1134"/>
      </w:pPr>
      <w:r w:rsidRPr="0041528A">
        <w:t>Emergency call Service Category:</w:t>
      </w:r>
      <w:r w:rsidRPr="0041528A">
        <w:tab/>
      </w:r>
      <w:r w:rsidR="00E22044">
        <w:tab/>
      </w:r>
      <w:r w:rsidRPr="0041528A">
        <w:t>RFU</w:t>
      </w:r>
    </w:p>
    <w:p w14:paraId="1D383460"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gridCol w:w="680"/>
        <w:gridCol w:w="680"/>
        <w:gridCol w:w="680"/>
        <w:gridCol w:w="680"/>
        <w:gridCol w:w="680"/>
        <w:gridCol w:w="680"/>
      </w:tblGrid>
      <w:tr w:rsidR="00252629" w:rsidRPr="00092350" w14:paraId="1DDC06D5" w14:textId="77777777" w:rsidTr="00DF34BE">
        <w:tc>
          <w:tcPr>
            <w:tcW w:w="959" w:type="dxa"/>
            <w:shd w:val="clear" w:color="auto" w:fill="F2F2F2" w:themeFill="background1" w:themeFillShade="F2"/>
          </w:tcPr>
          <w:p w14:paraId="103DFAF4"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4D11F5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5ABDEA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3D89F0F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6FEEA32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B4</w:t>
            </w:r>
          </w:p>
        </w:tc>
        <w:tc>
          <w:tcPr>
            <w:tcW w:w="680" w:type="dxa"/>
            <w:shd w:val="clear" w:color="auto" w:fill="F2F2F2" w:themeFill="background1" w:themeFillShade="F2"/>
          </w:tcPr>
          <w:p w14:paraId="30F4E994"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B5</w:t>
            </w:r>
          </w:p>
        </w:tc>
        <w:tc>
          <w:tcPr>
            <w:tcW w:w="680" w:type="dxa"/>
            <w:shd w:val="clear" w:color="auto" w:fill="F2F2F2" w:themeFill="background1" w:themeFillShade="F2"/>
          </w:tcPr>
          <w:p w14:paraId="3EB19C6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B6</w:t>
            </w:r>
          </w:p>
        </w:tc>
        <w:tc>
          <w:tcPr>
            <w:tcW w:w="680" w:type="dxa"/>
            <w:shd w:val="clear" w:color="auto" w:fill="F2F2F2" w:themeFill="background1" w:themeFillShade="F2"/>
          </w:tcPr>
          <w:p w14:paraId="3ECAA3E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7</w:t>
            </w:r>
          </w:p>
        </w:tc>
        <w:tc>
          <w:tcPr>
            <w:tcW w:w="680" w:type="dxa"/>
            <w:shd w:val="clear" w:color="auto" w:fill="F2F2F2" w:themeFill="background1" w:themeFillShade="F2"/>
          </w:tcPr>
          <w:p w14:paraId="7EFF293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8</w:t>
            </w:r>
          </w:p>
        </w:tc>
      </w:tr>
      <w:tr w:rsidR="00252629" w:rsidRPr="00DE057A" w14:paraId="26EEE6DE" w14:textId="77777777" w:rsidTr="00DF34BE">
        <w:tc>
          <w:tcPr>
            <w:tcW w:w="959" w:type="dxa"/>
            <w:tcBorders>
              <w:bottom w:val="single" w:sz="4" w:space="0" w:color="auto"/>
            </w:tcBorders>
          </w:tcPr>
          <w:p w14:paraId="1CFEDE8A" w14:textId="77777777" w:rsidR="00252629" w:rsidRPr="00DE057A" w:rsidRDefault="00252629" w:rsidP="00DF34BE">
            <w:pPr>
              <w:pStyle w:val="TAL"/>
            </w:pPr>
            <w:r w:rsidRPr="0041528A">
              <w:t>Hex</w:t>
            </w:r>
          </w:p>
        </w:tc>
        <w:tc>
          <w:tcPr>
            <w:tcW w:w="680" w:type="dxa"/>
          </w:tcPr>
          <w:p w14:paraId="78AC20B5" w14:textId="77777777" w:rsidR="00252629" w:rsidRPr="00DE057A" w:rsidRDefault="00252629" w:rsidP="00DF34BE">
            <w:pPr>
              <w:pStyle w:val="TAC"/>
            </w:pPr>
            <w:r w:rsidRPr="0041528A">
              <w:t>21</w:t>
            </w:r>
          </w:p>
        </w:tc>
        <w:tc>
          <w:tcPr>
            <w:tcW w:w="680" w:type="dxa"/>
          </w:tcPr>
          <w:p w14:paraId="7E6FB204" w14:textId="77777777" w:rsidR="00252629" w:rsidRPr="00DE057A" w:rsidRDefault="00252629" w:rsidP="00DF34BE">
            <w:pPr>
              <w:pStyle w:val="TAC"/>
            </w:pPr>
            <w:r w:rsidRPr="0041528A">
              <w:t>F2</w:t>
            </w:r>
          </w:p>
        </w:tc>
        <w:tc>
          <w:tcPr>
            <w:tcW w:w="680" w:type="dxa"/>
          </w:tcPr>
          <w:p w14:paraId="1E0D43CF" w14:textId="77777777" w:rsidR="00252629" w:rsidRPr="00DE057A" w:rsidRDefault="00252629" w:rsidP="00DF34BE">
            <w:pPr>
              <w:pStyle w:val="TAC"/>
            </w:pPr>
            <w:r w:rsidRPr="0041528A">
              <w:t>FF</w:t>
            </w:r>
          </w:p>
        </w:tc>
        <w:tc>
          <w:tcPr>
            <w:tcW w:w="680" w:type="dxa"/>
          </w:tcPr>
          <w:p w14:paraId="7DEF1584" w14:textId="77777777" w:rsidR="00252629" w:rsidRPr="00DE057A" w:rsidRDefault="00252629" w:rsidP="00DF34BE">
            <w:pPr>
              <w:pStyle w:val="TAC"/>
            </w:pPr>
            <w:r w:rsidRPr="0041528A">
              <w:t>54</w:t>
            </w:r>
          </w:p>
        </w:tc>
        <w:tc>
          <w:tcPr>
            <w:tcW w:w="680" w:type="dxa"/>
          </w:tcPr>
          <w:p w14:paraId="5819676E" w14:textId="77777777" w:rsidR="00252629" w:rsidRPr="00DE057A" w:rsidRDefault="00252629" w:rsidP="00DF34BE">
            <w:pPr>
              <w:pStyle w:val="TAC"/>
            </w:pPr>
            <w:r w:rsidRPr="0041528A">
              <w:t>45</w:t>
            </w:r>
          </w:p>
        </w:tc>
        <w:tc>
          <w:tcPr>
            <w:tcW w:w="680" w:type="dxa"/>
          </w:tcPr>
          <w:p w14:paraId="61A1D82D" w14:textId="77777777" w:rsidR="00252629" w:rsidRPr="00DE057A" w:rsidRDefault="00252629" w:rsidP="00DF34BE">
            <w:pPr>
              <w:pStyle w:val="TAC"/>
            </w:pPr>
            <w:r w:rsidRPr="0041528A">
              <w:t>53</w:t>
            </w:r>
          </w:p>
        </w:tc>
        <w:tc>
          <w:tcPr>
            <w:tcW w:w="680" w:type="dxa"/>
          </w:tcPr>
          <w:p w14:paraId="18EF21CC" w14:textId="77777777" w:rsidR="00252629" w:rsidRDefault="00252629" w:rsidP="00DF34BE">
            <w:pPr>
              <w:pStyle w:val="TAC"/>
            </w:pPr>
            <w:r w:rsidRPr="0041528A">
              <w:t>54</w:t>
            </w:r>
          </w:p>
        </w:tc>
        <w:tc>
          <w:tcPr>
            <w:tcW w:w="680" w:type="dxa"/>
          </w:tcPr>
          <w:p w14:paraId="28F054B8" w14:textId="77777777" w:rsidR="00252629" w:rsidRDefault="00252629" w:rsidP="00DF34BE">
            <w:pPr>
              <w:pStyle w:val="TAC"/>
            </w:pPr>
            <w:r w:rsidRPr="0041528A">
              <w:t>00</w:t>
            </w:r>
          </w:p>
        </w:tc>
      </w:tr>
    </w:tbl>
    <w:p w14:paraId="361BAC30" w14:textId="77777777" w:rsidR="00252629" w:rsidRPr="0041528A" w:rsidRDefault="00252629" w:rsidP="00252629"/>
    <w:p w14:paraId="5EA98999" w14:textId="77777777" w:rsidR="00252629" w:rsidRPr="0041528A" w:rsidRDefault="00252629" w:rsidP="00252629">
      <w:pPr>
        <w:rPr>
          <w:b/>
        </w:rPr>
      </w:pPr>
      <w:r w:rsidRPr="0041528A">
        <w:rPr>
          <w:b/>
        </w:rPr>
        <w:t>EF</w:t>
      </w:r>
      <w:r w:rsidRPr="0041528A">
        <w:rPr>
          <w:b/>
          <w:vertAlign w:val="subscript"/>
        </w:rPr>
        <w:t>SMSS</w:t>
      </w:r>
      <w:r w:rsidRPr="0041528A">
        <w:rPr>
          <w:b/>
        </w:rPr>
        <w:t xml:space="preserve"> (SMS Status)</w:t>
      </w:r>
    </w:p>
    <w:p w14:paraId="2B09AF79" w14:textId="77777777" w:rsidR="00E22044" w:rsidRDefault="00252629" w:rsidP="00252629">
      <w:pPr>
        <w:pStyle w:val="EW"/>
      </w:pPr>
      <w:r w:rsidRPr="0041528A">
        <w:t>Logically:</w:t>
      </w:r>
    </w:p>
    <w:p w14:paraId="29109C75" w14:textId="7C632F62" w:rsidR="00252629" w:rsidRPr="0041528A" w:rsidRDefault="00252629" w:rsidP="00E22044">
      <w:pPr>
        <w:pStyle w:val="EW"/>
        <w:ind w:hanging="1135"/>
      </w:pPr>
      <w:r w:rsidRPr="0041528A">
        <w:t>Last used TP-MR set to"00".</w:t>
      </w:r>
    </w:p>
    <w:p w14:paraId="7D4F013A" w14:textId="5EB49A40" w:rsidR="00252629" w:rsidRDefault="00252629" w:rsidP="00E22044">
      <w:pPr>
        <w:pStyle w:val="EX"/>
        <w:ind w:hanging="1135"/>
      </w:pPr>
      <w:r w:rsidRPr="0041528A">
        <w:t>Memory capacity available (flag unset b1="1").</w:t>
      </w:r>
    </w:p>
    <w:p w14:paraId="5AEF0E45" w14:textId="77777777" w:rsidR="00252629" w:rsidRDefault="00252629" w:rsidP="00252629">
      <w:pPr>
        <w:pStyle w:val="EX"/>
      </w:pPr>
      <w:r>
        <w:t>Coding: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80"/>
        <w:gridCol w:w="680"/>
      </w:tblGrid>
      <w:tr w:rsidR="00252629" w:rsidRPr="00092350" w14:paraId="0B49700D" w14:textId="77777777" w:rsidTr="00DF34BE">
        <w:tc>
          <w:tcPr>
            <w:tcW w:w="959" w:type="dxa"/>
            <w:shd w:val="clear" w:color="auto" w:fill="F2F2F2" w:themeFill="background1" w:themeFillShade="F2"/>
          </w:tcPr>
          <w:p w14:paraId="2003652E"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80" w:type="dxa"/>
            <w:shd w:val="clear" w:color="auto" w:fill="F2F2F2" w:themeFill="background1" w:themeFillShade="F2"/>
          </w:tcPr>
          <w:p w14:paraId="3D4D4FB5"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80" w:type="dxa"/>
            <w:shd w:val="clear" w:color="auto" w:fill="F2F2F2" w:themeFill="background1" w:themeFillShade="F2"/>
          </w:tcPr>
          <w:p w14:paraId="59F79CD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r>
      <w:tr w:rsidR="00252629" w:rsidRPr="00DE057A" w14:paraId="0DD37B60" w14:textId="77777777" w:rsidTr="00DF34BE">
        <w:tc>
          <w:tcPr>
            <w:tcW w:w="959" w:type="dxa"/>
            <w:tcBorders>
              <w:bottom w:val="single" w:sz="4" w:space="0" w:color="auto"/>
            </w:tcBorders>
          </w:tcPr>
          <w:p w14:paraId="1B5C6B2E" w14:textId="77777777" w:rsidR="00252629" w:rsidRPr="00DE057A" w:rsidRDefault="00252629" w:rsidP="00DF34BE">
            <w:pPr>
              <w:pStyle w:val="TAL"/>
            </w:pPr>
            <w:r w:rsidRPr="0041528A">
              <w:t>Hex</w:t>
            </w:r>
          </w:p>
        </w:tc>
        <w:tc>
          <w:tcPr>
            <w:tcW w:w="680" w:type="dxa"/>
          </w:tcPr>
          <w:p w14:paraId="43888FFD" w14:textId="77777777" w:rsidR="00252629" w:rsidRPr="00DE057A" w:rsidRDefault="00252629" w:rsidP="00DF34BE">
            <w:pPr>
              <w:pStyle w:val="TAC"/>
            </w:pPr>
            <w:r w:rsidRPr="0041528A">
              <w:t>00</w:t>
            </w:r>
          </w:p>
        </w:tc>
        <w:tc>
          <w:tcPr>
            <w:tcW w:w="680" w:type="dxa"/>
          </w:tcPr>
          <w:p w14:paraId="6908B34D" w14:textId="77777777" w:rsidR="00252629" w:rsidRPr="00DE057A" w:rsidRDefault="00252629" w:rsidP="00DF34BE">
            <w:pPr>
              <w:pStyle w:val="TAC"/>
            </w:pPr>
            <w:r w:rsidRPr="0041528A">
              <w:t>FF</w:t>
            </w:r>
          </w:p>
        </w:tc>
      </w:tr>
    </w:tbl>
    <w:p w14:paraId="0530C2A8" w14:textId="77777777" w:rsidR="00252629" w:rsidRPr="0041528A" w:rsidRDefault="00252629" w:rsidP="00252629"/>
    <w:p w14:paraId="3AA86406" w14:textId="77777777" w:rsidR="00252629" w:rsidRPr="0041528A" w:rsidRDefault="00252629" w:rsidP="00252629">
      <w:pPr>
        <w:rPr>
          <w:b/>
        </w:rPr>
      </w:pPr>
      <w:r w:rsidRPr="0041528A">
        <w:rPr>
          <w:b/>
        </w:rPr>
        <w:t>EF</w:t>
      </w:r>
      <w:r w:rsidRPr="0041528A">
        <w:rPr>
          <w:b/>
          <w:vertAlign w:val="subscript"/>
        </w:rPr>
        <w:t>SMSP</w:t>
      </w:r>
      <w:r w:rsidRPr="0041528A">
        <w:rPr>
          <w:b/>
        </w:rPr>
        <w:t xml:space="preserve"> (Short message service parameters)</w:t>
      </w:r>
    </w:p>
    <w:p w14:paraId="69120E79" w14:textId="77777777" w:rsidR="00252629" w:rsidRPr="0041528A" w:rsidRDefault="00252629" w:rsidP="00252629">
      <w:r w:rsidRPr="0041528A">
        <w:t>Logically:</w:t>
      </w:r>
    </w:p>
    <w:p w14:paraId="74C21F0E" w14:textId="77777777" w:rsidR="00252629" w:rsidRPr="0041528A" w:rsidRDefault="00252629" w:rsidP="00252629">
      <w:pPr>
        <w:pStyle w:val="EW"/>
      </w:pPr>
      <w:r w:rsidRPr="0041528A">
        <w:t>Record 1:</w:t>
      </w:r>
    </w:p>
    <w:p w14:paraId="562E59E4" w14:textId="2CFDF815" w:rsidR="00252629" w:rsidRPr="0041528A" w:rsidRDefault="00252629" w:rsidP="00A7478F">
      <w:pPr>
        <w:pStyle w:val="EW"/>
        <w:ind w:hanging="1135"/>
      </w:pPr>
      <w:r w:rsidRPr="0041528A">
        <w:t>Record length:</w:t>
      </w:r>
      <w:r w:rsidR="00A7478F">
        <w:tab/>
      </w:r>
      <w:r w:rsidR="00A7478F">
        <w:tab/>
      </w:r>
      <w:r w:rsidRPr="0041528A">
        <w:tab/>
        <w:t>28 bytes</w:t>
      </w:r>
    </w:p>
    <w:p w14:paraId="4B3B58C5" w14:textId="77777777" w:rsidR="00252629" w:rsidRPr="0041528A" w:rsidRDefault="00252629" w:rsidP="00A7478F">
      <w:pPr>
        <w:pStyle w:val="EW"/>
        <w:ind w:hanging="1135"/>
      </w:pPr>
      <w:r w:rsidRPr="0041528A">
        <w:t>Parameter Indicators:</w:t>
      </w:r>
    </w:p>
    <w:p w14:paraId="3EC94858" w14:textId="0853740C" w:rsidR="00252629" w:rsidRPr="0041528A" w:rsidRDefault="00252629" w:rsidP="00A7478F">
      <w:pPr>
        <w:pStyle w:val="EW"/>
        <w:ind w:hanging="851"/>
      </w:pPr>
      <w:r w:rsidRPr="0041528A">
        <w:t>TP-Destination Address:</w:t>
      </w:r>
      <w:r w:rsidRPr="0041528A">
        <w:tab/>
        <w:t>Parameter absent</w:t>
      </w:r>
    </w:p>
    <w:p w14:paraId="4AE93C72" w14:textId="1CDB99AA" w:rsidR="00252629" w:rsidRPr="0041528A" w:rsidRDefault="00252629" w:rsidP="00A7478F">
      <w:pPr>
        <w:pStyle w:val="EW"/>
        <w:ind w:hanging="851"/>
      </w:pPr>
      <w:r w:rsidRPr="0041528A">
        <w:t>TS-Service Centre Address:</w:t>
      </w:r>
      <w:r w:rsidRPr="0041528A">
        <w:tab/>
        <w:t>Parameter present</w:t>
      </w:r>
    </w:p>
    <w:p w14:paraId="70C0D181" w14:textId="6554CB5F" w:rsidR="00252629" w:rsidRPr="0041528A" w:rsidRDefault="00252629" w:rsidP="00A7478F">
      <w:pPr>
        <w:pStyle w:val="EW"/>
        <w:ind w:hanging="851"/>
      </w:pPr>
      <w:r w:rsidRPr="0041528A">
        <w:t>TP-Protocol Identifier:</w:t>
      </w:r>
      <w:r w:rsidR="00A7478F">
        <w:tab/>
      </w:r>
      <w:r w:rsidRPr="0041528A">
        <w:tab/>
        <w:t>Parameter absent</w:t>
      </w:r>
    </w:p>
    <w:p w14:paraId="303237E0" w14:textId="150DA6D5" w:rsidR="00252629" w:rsidRPr="0041528A" w:rsidRDefault="00252629" w:rsidP="00A7478F">
      <w:pPr>
        <w:pStyle w:val="EW"/>
        <w:ind w:hanging="851"/>
      </w:pPr>
      <w:r w:rsidRPr="0041528A">
        <w:t>TP-Data Coding Scheme:</w:t>
      </w:r>
      <w:r w:rsidRPr="0041528A">
        <w:tab/>
        <w:t>Parameter absent</w:t>
      </w:r>
    </w:p>
    <w:p w14:paraId="11966984" w14:textId="6639A8B9" w:rsidR="00252629" w:rsidRPr="0041528A" w:rsidRDefault="00252629" w:rsidP="00A7478F">
      <w:pPr>
        <w:pStyle w:val="EW"/>
        <w:ind w:hanging="851"/>
      </w:pPr>
      <w:r w:rsidRPr="0041528A">
        <w:t>TP-Validity Period:</w:t>
      </w:r>
      <w:r w:rsidRPr="0041528A">
        <w:tab/>
      </w:r>
      <w:r w:rsidR="00A7478F">
        <w:tab/>
      </w:r>
      <w:r w:rsidRPr="0041528A">
        <w:t>Parameter absent</w:t>
      </w:r>
    </w:p>
    <w:p w14:paraId="525A97F6" w14:textId="77777777" w:rsidR="00252629" w:rsidRPr="0041528A" w:rsidRDefault="00252629" w:rsidP="00A7478F">
      <w:pPr>
        <w:pStyle w:val="EW"/>
        <w:ind w:hanging="1135"/>
      </w:pPr>
      <w:r w:rsidRPr="0041528A">
        <w:t>TS-Service Centre Address:</w:t>
      </w:r>
    </w:p>
    <w:p w14:paraId="78849C3E" w14:textId="514F919C" w:rsidR="00252629" w:rsidRPr="0041528A" w:rsidRDefault="00252629" w:rsidP="00A7478F">
      <w:pPr>
        <w:pStyle w:val="EW"/>
        <w:ind w:hanging="851"/>
      </w:pPr>
      <w:r w:rsidRPr="0041528A">
        <w:t>TON:</w:t>
      </w:r>
      <w:r w:rsidRPr="0041528A">
        <w:tab/>
      </w:r>
      <w:r w:rsidR="00A7478F">
        <w:tab/>
      </w:r>
      <w:r w:rsidR="00A7478F">
        <w:tab/>
      </w:r>
      <w:r w:rsidR="00A7478F">
        <w:tab/>
      </w:r>
      <w:r w:rsidRPr="0041528A">
        <w:t>International Number</w:t>
      </w:r>
    </w:p>
    <w:p w14:paraId="126AFB99" w14:textId="51B0238D" w:rsidR="00252629" w:rsidRPr="0041528A" w:rsidRDefault="00252629" w:rsidP="00A7478F">
      <w:pPr>
        <w:pStyle w:val="EW"/>
        <w:ind w:hanging="851"/>
      </w:pPr>
      <w:r w:rsidRPr="0041528A">
        <w:t>NPI:</w:t>
      </w:r>
      <w:r w:rsidRPr="0041528A">
        <w:tab/>
      </w:r>
      <w:r w:rsidR="00A7478F">
        <w:tab/>
      </w:r>
      <w:r w:rsidR="00A7478F">
        <w:tab/>
      </w:r>
      <w:r w:rsidR="00A7478F">
        <w:tab/>
      </w:r>
      <w:r w:rsidRPr="0041528A">
        <w:t>"ISDN / telephone numbering plan"</w:t>
      </w:r>
    </w:p>
    <w:p w14:paraId="2D42E6D6" w14:textId="7A1D68B6" w:rsidR="00252629" w:rsidRDefault="00252629" w:rsidP="00A7478F">
      <w:pPr>
        <w:pStyle w:val="EX"/>
        <w:ind w:hanging="851"/>
      </w:pPr>
      <w:r w:rsidRPr="0041528A">
        <w:t>Dialled number string:</w:t>
      </w:r>
      <w:r w:rsidRPr="0041528A">
        <w:tab/>
      </w:r>
      <w:r w:rsidR="00A7478F">
        <w:tab/>
      </w:r>
      <w:r w:rsidRPr="0041528A">
        <w:t>"112233445566778"</w:t>
      </w:r>
    </w:p>
    <w:p w14:paraId="7A9E79CE" w14:textId="77777777" w:rsidR="00252629" w:rsidRDefault="00252629" w:rsidP="00252629">
      <w:pPr>
        <w:keepNext/>
        <w:keepLines/>
        <w:ind w:firstLine="284"/>
      </w:pPr>
      <w:r w:rsidRPr="0041528A">
        <w:t xml:space="preserve">Coding for record </w:t>
      </w:r>
      <w:r>
        <w:t>1</w:t>
      </w:r>
      <w:r w:rsidRPr="0041528A">
        <w:t>:</w:t>
      </w:r>
    </w:p>
    <w:tbl>
      <w:tblPr>
        <w:tblW w:w="9119"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gridCol w:w="680"/>
        <w:gridCol w:w="680"/>
        <w:gridCol w:w="680"/>
        <w:gridCol w:w="680"/>
        <w:gridCol w:w="680"/>
        <w:gridCol w:w="683"/>
        <w:gridCol w:w="680"/>
        <w:gridCol w:w="680"/>
        <w:gridCol w:w="683"/>
      </w:tblGrid>
      <w:tr w:rsidR="00252629" w:rsidRPr="00092350" w14:paraId="3966F02C" w14:textId="77777777" w:rsidTr="00DF34BE">
        <w:tc>
          <w:tcPr>
            <w:tcW w:w="957" w:type="dxa"/>
            <w:shd w:val="clear" w:color="auto" w:fill="F2F2F2" w:themeFill="background1" w:themeFillShade="F2"/>
          </w:tcPr>
          <w:p w14:paraId="2CB3BA6A"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0603419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45F8D3FD"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75E9745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c>
          <w:tcPr>
            <w:tcW w:w="680" w:type="dxa"/>
            <w:shd w:val="clear" w:color="auto" w:fill="F2F2F2" w:themeFill="background1" w:themeFillShade="F2"/>
          </w:tcPr>
          <w:p w14:paraId="182108DF" w14:textId="77777777" w:rsidR="00252629" w:rsidRPr="00092350" w:rsidRDefault="00252629" w:rsidP="00DF34BE">
            <w:pPr>
              <w:keepNext/>
              <w:keepLines/>
              <w:spacing w:after="0"/>
              <w:jc w:val="center"/>
              <w:rPr>
                <w:rFonts w:ascii="Arial" w:hAnsi="Arial"/>
                <w:b/>
                <w:sz w:val="18"/>
              </w:rPr>
            </w:pPr>
            <w:r>
              <w:rPr>
                <w:rFonts w:ascii="Arial" w:hAnsi="Arial"/>
                <w:b/>
                <w:sz w:val="18"/>
              </w:rPr>
              <w:t>..</w:t>
            </w:r>
          </w:p>
        </w:tc>
        <w:tc>
          <w:tcPr>
            <w:tcW w:w="680" w:type="dxa"/>
            <w:shd w:val="clear" w:color="auto" w:fill="F2F2F2" w:themeFill="background1" w:themeFillShade="F2"/>
          </w:tcPr>
          <w:p w14:paraId="465E0FC7"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13</w:t>
            </w:r>
          </w:p>
        </w:tc>
        <w:tc>
          <w:tcPr>
            <w:tcW w:w="680" w:type="dxa"/>
            <w:shd w:val="clear" w:color="auto" w:fill="F2F2F2" w:themeFill="background1" w:themeFillShade="F2"/>
          </w:tcPr>
          <w:p w14:paraId="21902B0C"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14</w:t>
            </w:r>
          </w:p>
        </w:tc>
        <w:tc>
          <w:tcPr>
            <w:tcW w:w="680" w:type="dxa"/>
            <w:shd w:val="clear" w:color="auto" w:fill="F2F2F2" w:themeFill="background1" w:themeFillShade="F2"/>
          </w:tcPr>
          <w:p w14:paraId="32D03876"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15</w:t>
            </w:r>
          </w:p>
        </w:tc>
        <w:tc>
          <w:tcPr>
            <w:tcW w:w="680" w:type="dxa"/>
            <w:shd w:val="clear" w:color="auto" w:fill="F2F2F2" w:themeFill="background1" w:themeFillShade="F2"/>
          </w:tcPr>
          <w:p w14:paraId="7912DD2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w:t>
            </w:r>
            <w:r>
              <w:rPr>
                <w:rFonts w:ascii="Arial" w:hAnsi="Arial"/>
                <w:b/>
                <w:sz w:val="18"/>
              </w:rPr>
              <w:t>16</w:t>
            </w:r>
          </w:p>
        </w:tc>
        <w:tc>
          <w:tcPr>
            <w:tcW w:w="683" w:type="dxa"/>
            <w:shd w:val="clear" w:color="auto" w:fill="F2F2F2" w:themeFill="background1" w:themeFillShade="F2"/>
          </w:tcPr>
          <w:p w14:paraId="63BC3781"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17</w:t>
            </w:r>
          </w:p>
        </w:tc>
        <w:tc>
          <w:tcPr>
            <w:tcW w:w="680" w:type="dxa"/>
            <w:shd w:val="clear" w:color="auto" w:fill="F2F2F2" w:themeFill="background1" w:themeFillShade="F2"/>
          </w:tcPr>
          <w:p w14:paraId="46AA2B33"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18</w:t>
            </w:r>
          </w:p>
        </w:tc>
        <w:tc>
          <w:tcPr>
            <w:tcW w:w="680" w:type="dxa"/>
            <w:shd w:val="clear" w:color="auto" w:fill="F2F2F2" w:themeFill="background1" w:themeFillShade="F2"/>
          </w:tcPr>
          <w:p w14:paraId="09482D7B"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19</w:t>
            </w:r>
          </w:p>
        </w:tc>
        <w:tc>
          <w:tcPr>
            <w:tcW w:w="683" w:type="dxa"/>
            <w:shd w:val="clear" w:color="auto" w:fill="F2F2F2" w:themeFill="background1" w:themeFillShade="F2"/>
          </w:tcPr>
          <w:p w14:paraId="31057504" w14:textId="77777777" w:rsidR="00252629" w:rsidRPr="00092350" w:rsidRDefault="00252629" w:rsidP="00DF34BE">
            <w:pPr>
              <w:spacing w:after="0"/>
              <w:rPr>
                <w:rFonts w:ascii="Arial" w:hAnsi="Arial"/>
                <w:b/>
                <w:sz w:val="18"/>
              </w:rPr>
            </w:pPr>
            <w:r w:rsidRPr="00092350">
              <w:rPr>
                <w:rFonts w:ascii="Arial" w:hAnsi="Arial"/>
                <w:b/>
                <w:sz w:val="18"/>
              </w:rPr>
              <w:t>B</w:t>
            </w:r>
            <w:r>
              <w:rPr>
                <w:rFonts w:ascii="Arial" w:hAnsi="Arial"/>
                <w:b/>
                <w:sz w:val="18"/>
              </w:rPr>
              <w:t>20</w:t>
            </w:r>
          </w:p>
        </w:tc>
      </w:tr>
      <w:tr w:rsidR="00252629" w:rsidRPr="00DE057A" w14:paraId="1AC2B6D9" w14:textId="77777777" w:rsidTr="00DF34BE">
        <w:tc>
          <w:tcPr>
            <w:tcW w:w="957" w:type="dxa"/>
            <w:tcBorders>
              <w:bottom w:val="single" w:sz="4" w:space="0" w:color="auto"/>
            </w:tcBorders>
          </w:tcPr>
          <w:p w14:paraId="3D189A08" w14:textId="77777777" w:rsidR="00252629" w:rsidRPr="00DE057A" w:rsidRDefault="00252629" w:rsidP="00DF34BE">
            <w:pPr>
              <w:pStyle w:val="TAL"/>
            </w:pPr>
            <w:r w:rsidRPr="0041528A">
              <w:t>Hex</w:t>
            </w:r>
          </w:p>
        </w:tc>
        <w:tc>
          <w:tcPr>
            <w:tcW w:w="678" w:type="dxa"/>
          </w:tcPr>
          <w:p w14:paraId="73D9FAC5" w14:textId="77777777" w:rsidR="00252629" w:rsidRPr="00DE057A" w:rsidRDefault="00252629" w:rsidP="00DF34BE">
            <w:pPr>
              <w:pStyle w:val="TAC"/>
            </w:pPr>
            <w:r w:rsidRPr="0041528A">
              <w:t>FD</w:t>
            </w:r>
          </w:p>
        </w:tc>
        <w:tc>
          <w:tcPr>
            <w:tcW w:w="678" w:type="dxa"/>
          </w:tcPr>
          <w:p w14:paraId="0C765DEB" w14:textId="77777777" w:rsidR="00252629" w:rsidRPr="00DE057A" w:rsidRDefault="00252629" w:rsidP="00DF34BE">
            <w:pPr>
              <w:pStyle w:val="TAC"/>
            </w:pPr>
            <w:r w:rsidRPr="0041528A">
              <w:t>FF</w:t>
            </w:r>
          </w:p>
        </w:tc>
        <w:tc>
          <w:tcPr>
            <w:tcW w:w="680" w:type="dxa"/>
          </w:tcPr>
          <w:p w14:paraId="33FDA7B6" w14:textId="77777777" w:rsidR="00252629" w:rsidRPr="00DE057A" w:rsidRDefault="00252629" w:rsidP="00DF34BE">
            <w:pPr>
              <w:pStyle w:val="TAC"/>
            </w:pPr>
            <w:r w:rsidRPr="0041528A">
              <w:t>FF</w:t>
            </w:r>
          </w:p>
        </w:tc>
        <w:tc>
          <w:tcPr>
            <w:tcW w:w="680" w:type="dxa"/>
          </w:tcPr>
          <w:p w14:paraId="2517B275" w14:textId="77777777" w:rsidR="00252629" w:rsidRPr="00DE057A" w:rsidRDefault="00252629" w:rsidP="00DF34BE">
            <w:pPr>
              <w:pStyle w:val="TAC"/>
            </w:pPr>
            <w:r w:rsidRPr="0041528A">
              <w:t>..</w:t>
            </w:r>
          </w:p>
        </w:tc>
        <w:tc>
          <w:tcPr>
            <w:tcW w:w="680" w:type="dxa"/>
          </w:tcPr>
          <w:p w14:paraId="1925F4F8" w14:textId="77777777" w:rsidR="00252629" w:rsidRPr="00DE057A" w:rsidRDefault="00252629" w:rsidP="00DF34BE">
            <w:pPr>
              <w:pStyle w:val="TAC"/>
            </w:pPr>
            <w:r w:rsidRPr="0041528A">
              <w:t>FF</w:t>
            </w:r>
          </w:p>
        </w:tc>
        <w:tc>
          <w:tcPr>
            <w:tcW w:w="680" w:type="dxa"/>
          </w:tcPr>
          <w:p w14:paraId="603385FD" w14:textId="77777777" w:rsidR="00252629" w:rsidRPr="00DE057A" w:rsidRDefault="00252629" w:rsidP="00DF34BE">
            <w:pPr>
              <w:pStyle w:val="TAC"/>
            </w:pPr>
            <w:r w:rsidRPr="0041528A">
              <w:t>09</w:t>
            </w:r>
          </w:p>
        </w:tc>
        <w:tc>
          <w:tcPr>
            <w:tcW w:w="680" w:type="dxa"/>
          </w:tcPr>
          <w:p w14:paraId="33A82815" w14:textId="77777777" w:rsidR="00252629" w:rsidRDefault="00252629" w:rsidP="00DF34BE">
            <w:pPr>
              <w:pStyle w:val="TAC"/>
            </w:pPr>
            <w:r w:rsidRPr="0041528A">
              <w:t>91</w:t>
            </w:r>
          </w:p>
        </w:tc>
        <w:tc>
          <w:tcPr>
            <w:tcW w:w="680" w:type="dxa"/>
          </w:tcPr>
          <w:p w14:paraId="55167A0E" w14:textId="77777777" w:rsidR="00252629" w:rsidRDefault="00252629" w:rsidP="00DF34BE">
            <w:pPr>
              <w:pStyle w:val="TAC"/>
            </w:pPr>
            <w:r w:rsidRPr="0041528A">
              <w:t>11</w:t>
            </w:r>
          </w:p>
        </w:tc>
        <w:tc>
          <w:tcPr>
            <w:tcW w:w="683" w:type="dxa"/>
          </w:tcPr>
          <w:p w14:paraId="5A554F6A" w14:textId="77777777" w:rsidR="00252629" w:rsidRPr="00DE057A" w:rsidRDefault="00252629" w:rsidP="00DF34BE">
            <w:pPr>
              <w:pStyle w:val="TAC"/>
            </w:pPr>
            <w:r w:rsidRPr="0041528A">
              <w:t>22</w:t>
            </w:r>
          </w:p>
        </w:tc>
        <w:tc>
          <w:tcPr>
            <w:tcW w:w="680" w:type="dxa"/>
          </w:tcPr>
          <w:p w14:paraId="15D477AB" w14:textId="77777777" w:rsidR="00252629" w:rsidRPr="00DE057A" w:rsidRDefault="00252629" w:rsidP="00DF34BE">
            <w:pPr>
              <w:pStyle w:val="TAC"/>
            </w:pPr>
            <w:r w:rsidRPr="0041528A">
              <w:t>33</w:t>
            </w:r>
          </w:p>
        </w:tc>
        <w:tc>
          <w:tcPr>
            <w:tcW w:w="680" w:type="dxa"/>
          </w:tcPr>
          <w:p w14:paraId="12FF8CA7" w14:textId="77777777" w:rsidR="00252629" w:rsidRPr="00DE057A" w:rsidRDefault="00252629" w:rsidP="00DF34BE">
            <w:pPr>
              <w:pStyle w:val="TAC"/>
            </w:pPr>
            <w:r w:rsidRPr="0041528A">
              <w:t>44</w:t>
            </w:r>
          </w:p>
        </w:tc>
        <w:tc>
          <w:tcPr>
            <w:tcW w:w="683" w:type="dxa"/>
          </w:tcPr>
          <w:p w14:paraId="70C3989D" w14:textId="77777777" w:rsidR="00252629" w:rsidRPr="00DE057A" w:rsidRDefault="00252629" w:rsidP="00DF34BE">
            <w:pPr>
              <w:pStyle w:val="TAC"/>
            </w:pPr>
            <w:r w:rsidRPr="0041528A">
              <w:t>55</w:t>
            </w:r>
          </w:p>
        </w:tc>
      </w:tr>
      <w:tr w:rsidR="00252629" w:rsidRPr="00DE057A" w14:paraId="5D401E0C" w14:textId="77777777" w:rsidTr="00DF34BE">
        <w:trPr>
          <w:gridAfter w:val="4"/>
          <w:wAfter w:w="2726" w:type="dxa"/>
        </w:trPr>
        <w:tc>
          <w:tcPr>
            <w:tcW w:w="957" w:type="dxa"/>
            <w:tcBorders>
              <w:top w:val="single" w:sz="4" w:space="0" w:color="auto"/>
              <w:left w:val="nil"/>
              <w:bottom w:val="nil"/>
              <w:right w:val="single" w:sz="4" w:space="0" w:color="auto"/>
            </w:tcBorders>
          </w:tcPr>
          <w:p w14:paraId="3AED6764" w14:textId="77777777" w:rsidR="00252629" w:rsidRPr="0041528A" w:rsidRDefault="00252629" w:rsidP="00DF34BE">
            <w:pPr>
              <w:pStyle w:val="TAL"/>
            </w:pPr>
          </w:p>
        </w:tc>
        <w:tc>
          <w:tcPr>
            <w:tcW w:w="678" w:type="dxa"/>
            <w:tcBorders>
              <w:left w:val="single" w:sz="4" w:space="0" w:color="auto"/>
            </w:tcBorders>
            <w:shd w:val="clear" w:color="auto" w:fill="F2F2F2" w:themeFill="background1" w:themeFillShade="F2"/>
          </w:tcPr>
          <w:p w14:paraId="40A448E3" w14:textId="77777777" w:rsidR="00252629" w:rsidRPr="0041528A" w:rsidRDefault="00252629" w:rsidP="00DF34BE">
            <w:pPr>
              <w:pStyle w:val="TAC"/>
            </w:pPr>
            <w:r w:rsidRPr="00092350">
              <w:rPr>
                <w:b/>
              </w:rPr>
              <w:t>B</w:t>
            </w:r>
            <w:r>
              <w:rPr>
                <w:b/>
              </w:rPr>
              <w:t>21</w:t>
            </w:r>
          </w:p>
        </w:tc>
        <w:tc>
          <w:tcPr>
            <w:tcW w:w="678" w:type="dxa"/>
            <w:shd w:val="clear" w:color="auto" w:fill="F2F2F2" w:themeFill="background1" w:themeFillShade="F2"/>
          </w:tcPr>
          <w:p w14:paraId="798CF2F8" w14:textId="77777777" w:rsidR="00252629" w:rsidRPr="0041528A" w:rsidRDefault="00252629" w:rsidP="00DF34BE">
            <w:pPr>
              <w:pStyle w:val="TAC"/>
            </w:pPr>
            <w:r w:rsidRPr="00092350">
              <w:rPr>
                <w:b/>
              </w:rPr>
              <w:t>B</w:t>
            </w:r>
            <w:r>
              <w:rPr>
                <w:b/>
              </w:rPr>
              <w:t>22</w:t>
            </w:r>
          </w:p>
        </w:tc>
        <w:tc>
          <w:tcPr>
            <w:tcW w:w="680" w:type="dxa"/>
            <w:shd w:val="clear" w:color="auto" w:fill="F2F2F2" w:themeFill="background1" w:themeFillShade="F2"/>
          </w:tcPr>
          <w:p w14:paraId="2F521160" w14:textId="77777777" w:rsidR="00252629" w:rsidRPr="0041528A" w:rsidRDefault="00252629" w:rsidP="00DF34BE">
            <w:pPr>
              <w:pStyle w:val="TAC"/>
            </w:pPr>
            <w:r w:rsidRPr="00092350">
              <w:rPr>
                <w:b/>
              </w:rPr>
              <w:t>B</w:t>
            </w:r>
            <w:r>
              <w:rPr>
                <w:b/>
              </w:rPr>
              <w:t>23</w:t>
            </w:r>
          </w:p>
        </w:tc>
        <w:tc>
          <w:tcPr>
            <w:tcW w:w="680" w:type="dxa"/>
            <w:shd w:val="clear" w:color="auto" w:fill="F2F2F2" w:themeFill="background1" w:themeFillShade="F2"/>
          </w:tcPr>
          <w:p w14:paraId="7A715E52" w14:textId="77777777" w:rsidR="00252629" w:rsidRPr="0041528A" w:rsidRDefault="00252629" w:rsidP="00DF34BE">
            <w:pPr>
              <w:pStyle w:val="TAC"/>
            </w:pPr>
            <w:r w:rsidRPr="00092350">
              <w:rPr>
                <w:b/>
              </w:rPr>
              <w:t>B</w:t>
            </w:r>
            <w:r>
              <w:rPr>
                <w:b/>
              </w:rPr>
              <w:t>24</w:t>
            </w:r>
          </w:p>
        </w:tc>
        <w:tc>
          <w:tcPr>
            <w:tcW w:w="680" w:type="dxa"/>
            <w:shd w:val="clear" w:color="auto" w:fill="F2F2F2" w:themeFill="background1" w:themeFillShade="F2"/>
          </w:tcPr>
          <w:p w14:paraId="6A3C76CF" w14:textId="77777777" w:rsidR="00252629" w:rsidRPr="0041528A" w:rsidRDefault="00252629" w:rsidP="00DF34BE">
            <w:pPr>
              <w:pStyle w:val="TAC"/>
            </w:pPr>
            <w:r w:rsidRPr="00092350">
              <w:rPr>
                <w:b/>
              </w:rPr>
              <w:t>B</w:t>
            </w:r>
            <w:r>
              <w:rPr>
                <w:b/>
              </w:rPr>
              <w:t>25</w:t>
            </w:r>
          </w:p>
        </w:tc>
        <w:tc>
          <w:tcPr>
            <w:tcW w:w="680" w:type="dxa"/>
            <w:tcBorders>
              <w:bottom w:val="single" w:sz="4" w:space="0" w:color="auto"/>
            </w:tcBorders>
            <w:shd w:val="clear" w:color="auto" w:fill="F2F2F2" w:themeFill="background1" w:themeFillShade="F2"/>
          </w:tcPr>
          <w:p w14:paraId="2CA6C954" w14:textId="77777777" w:rsidR="00252629" w:rsidRPr="0041528A" w:rsidRDefault="00252629" w:rsidP="00DF34BE">
            <w:pPr>
              <w:pStyle w:val="TAC"/>
            </w:pPr>
            <w:r w:rsidRPr="00092350">
              <w:rPr>
                <w:b/>
              </w:rPr>
              <w:t>B</w:t>
            </w:r>
            <w:r>
              <w:rPr>
                <w:b/>
              </w:rPr>
              <w:t>26</w:t>
            </w:r>
          </w:p>
        </w:tc>
        <w:tc>
          <w:tcPr>
            <w:tcW w:w="680" w:type="dxa"/>
            <w:shd w:val="clear" w:color="auto" w:fill="F2F2F2" w:themeFill="background1" w:themeFillShade="F2"/>
          </w:tcPr>
          <w:p w14:paraId="15866519" w14:textId="77777777" w:rsidR="00252629" w:rsidRPr="005308E3" w:rsidRDefault="00252629" w:rsidP="00DF34BE">
            <w:pPr>
              <w:pStyle w:val="TAC"/>
              <w:rPr>
                <w:b/>
              </w:rPr>
            </w:pPr>
            <w:r w:rsidRPr="00092350">
              <w:rPr>
                <w:b/>
              </w:rPr>
              <w:t>B</w:t>
            </w:r>
            <w:r>
              <w:rPr>
                <w:b/>
              </w:rPr>
              <w:t>27</w:t>
            </w:r>
          </w:p>
        </w:tc>
        <w:tc>
          <w:tcPr>
            <w:tcW w:w="680" w:type="dxa"/>
            <w:shd w:val="clear" w:color="auto" w:fill="F2F2F2" w:themeFill="background1" w:themeFillShade="F2"/>
          </w:tcPr>
          <w:p w14:paraId="5FE131CB" w14:textId="77777777" w:rsidR="00252629" w:rsidRPr="005308E3" w:rsidRDefault="00252629" w:rsidP="00DF34BE">
            <w:pPr>
              <w:pStyle w:val="TAC"/>
              <w:rPr>
                <w:b/>
              </w:rPr>
            </w:pPr>
            <w:r w:rsidRPr="00092350">
              <w:rPr>
                <w:b/>
              </w:rPr>
              <w:t>B</w:t>
            </w:r>
            <w:r>
              <w:rPr>
                <w:b/>
              </w:rPr>
              <w:t>28</w:t>
            </w:r>
          </w:p>
        </w:tc>
      </w:tr>
      <w:tr w:rsidR="00252629" w:rsidRPr="00DE057A" w14:paraId="346EE39C" w14:textId="77777777" w:rsidTr="00DF34BE">
        <w:trPr>
          <w:gridAfter w:val="4"/>
          <w:wAfter w:w="2726" w:type="dxa"/>
        </w:trPr>
        <w:tc>
          <w:tcPr>
            <w:tcW w:w="957" w:type="dxa"/>
            <w:tcBorders>
              <w:top w:val="nil"/>
              <w:left w:val="nil"/>
              <w:bottom w:val="nil"/>
              <w:right w:val="single" w:sz="4" w:space="0" w:color="auto"/>
            </w:tcBorders>
          </w:tcPr>
          <w:p w14:paraId="7FCDA260" w14:textId="77777777" w:rsidR="00252629" w:rsidRPr="00092350" w:rsidRDefault="00252629" w:rsidP="00DF34BE">
            <w:pPr>
              <w:pStyle w:val="TAL"/>
              <w:rPr>
                <w:b/>
              </w:rPr>
            </w:pPr>
          </w:p>
        </w:tc>
        <w:tc>
          <w:tcPr>
            <w:tcW w:w="678" w:type="dxa"/>
            <w:tcBorders>
              <w:left w:val="single" w:sz="4" w:space="0" w:color="auto"/>
            </w:tcBorders>
          </w:tcPr>
          <w:p w14:paraId="0EDB2BEC" w14:textId="77777777" w:rsidR="00252629" w:rsidRPr="00092350" w:rsidRDefault="00252629" w:rsidP="00DF34BE">
            <w:pPr>
              <w:pStyle w:val="TAC"/>
              <w:rPr>
                <w:b/>
              </w:rPr>
            </w:pPr>
            <w:r w:rsidRPr="0041528A">
              <w:t>66</w:t>
            </w:r>
          </w:p>
        </w:tc>
        <w:tc>
          <w:tcPr>
            <w:tcW w:w="678" w:type="dxa"/>
          </w:tcPr>
          <w:p w14:paraId="0930B7B5" w14:textId="77777777" w:rsidR="00252629" w:rsidRPr="00092350" w:rsidRDefault="00252629" w:rsidP="00DF34BE">
            <w:pPr>
              <w:pStyle w:val="TAC"/>
              <w:rPr>
                <w:b/>
              </w:rPr>
            </w:pPr>
            <w:r w:rsidRPr="0041528A">
              <w:t>77</w:t>
            </w:r>
          </w:p>
        </w:tc>
        <w:tc>
          <w:tcPr>
            <w:tcW w:w="680" w:type="dxa"/>
          </w:tcPr>
          <w:p w14:paraId="2D044C5C" w14:textId="77777777" w:rsidR="00252629" w:rsidRPr="00092350" w:rsidRDefault="00252629" w:rsidP="00DF34BE">
            <w:pPr>
              <w:pStyle w:val="TAC"/>
              <w:rPr>
                <w:b/>
              </w:rPr>
            </w:pPr>
            <w:r w:rsidRPr="0041528A">
              <w:t>F8</w:t>
            </w:r>
          </w:p>
        </w:tc>
        <w:tc>
          <w:tcPr>
            <w:tcW w:w="680" w:type="dxa"/>
          </w:tcPr>
          <w:p w14:paraId="18F22257" w14:textId="77777777" w:rsidR="00252629" w:rsidRPr="00092350" w:rsidRDefault="00252629" w:rsidP="00DF34BE">
            <w:pPr>
              <w:pStyle w:val="TAC"/>
              <w:rPr>
                <w:b/>
              </w:rPr>
            </w:pPr>
            <w:r w:rsidRPr="0041528A">
              <w:t>FF</w:t>
            </w:r>
          </w:p>
        </w:tc>
        <w:tc>
          <w:tcPr>
            <w:tcW w:w="680" w:type="dxa"/>
          </w:tcPr>
          <w:p w14:paraId="1C1C30EF" w14:textId="77777777" w:rsidR="00252629" w:rsidRPr="00092350" w:rsidRDefault="00252629" w:rsidP="00DF34BE">
            <w:pPr>
              <w:pStyle w:val="TAC"/>
              <w:rPr>
                <w:b/>
              </w:rPr>
            </w:pPr>
            <w:r w:rsidRPr="0041528A">
              <w:t>FF</w:t>
            </w:r>
          </w:p>
        </w:tc>
        <w:tc>
          <w:tcPr>
            <w:tcW w:w="680" w:type="dxa"/>
            <w:tcBorders>
              <w:bottom w:val="single" w:sz="4" w:space="0" w:color="auto"/>
            </w:tcBorders>
          </w:tcPr>
          <w:p w14:paraId="008E05B0" w14:textId="77777777" w:rsidR="00252629" w:rsidRPr="00092350" w:rsidRDefault="00252629" w:rsidP="00DF34BE">
            <w:pPr>
              <w:pStyle w:val="TAC"/>
              <w:rPr>
                <w:b/>
              </w:rPr>
            </w:pPr>
            <w:r w:rsidRPr="0041528A">
              <w:t>FF</w:t>
            </w:r>
          </w:p>
        </w:tc>
        <w:tc>
          <w:tcPr>
            <w:tcW w:w="680" w:type="dxa"/>
          </w:tcPr>
          <w:p w14:paraId="637CE1A4" w14:textId="77777777" w:rsidR="00252629" w:rsidRPr="00DE057A" w:rsidRDefault="00252629" w:rsidP="00DF34BE">
            <w:pPr>
              <w:pStyle w:val="TAC"/>
            </w:pPr>
            <w:r w:rsidRPr="0041528A">
              <w:t>FF</w:t>
            </w:r>
          </w:p>
        </w:tc>
        <w:tc>
          <w:tcPr>
            <w:tcW w:w="680" w:type="dxa"/>
          </w:tcPr>
          <w:p w14:paraId="48E92CF7" w14:textId="77777777" w:rsidR="00252629" w:rsidRPr="00DE057A" w:rsidRDefault="00252629" w:rsidP="00DF34BE">
            <w:pPr>
              <w:pStyle w:val="TAC"/>
            </w:pPr>
            <w:r w:rsidRPr="0041528A">
              <w:t>FF</w:t>
            </w:r>
          </w:p>
        </w:tc>
      </w:tr>
    </w:tbl>
    <w:p w14:paraId="1D1EB662" w14:textId="77777777" w:rsidR="00252629" w:rsidRPr="0041528A" w:rsidRDefault="00252629" w:rsidP="00252629">
      <w:pPr>
        <w:pStyle w:val="FP"/>
      </w:pPr>
    </w:p>
    <w:p w14:paraId="3E4797DB" w14:textId="2ED231CF" w:rsidR="00252629" w:rsidRDefault="00252629" w:rsidP="00252629">
      <w:r w:rsidRPr="0041528A">
        <w:t>For the display of icon: See ETSI TS 102 384 </w:t>
      </w:r>
      <w:r w:rsidR="00BA4FE6">
        <w:t>[3]</w:t>
      </w:r>
      <w:r w:rsidR="00637BA7">
        <w:t xml:space="preserve"> </w:t>
      </w:r>
      <w:r w:rsidRPr="0041528A">
        <w:t>clause 27.22.1B.</w:t>
      </w:r>
    </w:p>
    <w:p w14:paraId="7E3A2CD0" w14:textId="4474888B" w:rsidR="00E22044" w:rsidRDefault="00E22044" w:rsidP="00B05BAE">
      <w:pPr>
        <w:pStyle w:val="NO"/>
      </w:pPr>
      <w:r>
        <w:t>NOTE:</w:t>
      </w:r>
      <w:r>
        <w:tab/>
        <w:t>For test sequences executed in accordance with the present specification, the listed values replace the configuration</w:t>
      </w:r>
      <w:r w:rsidR="00A7478F">
        <w:t>s</w:t>
      </w:r>
      <w:r>
        <w:t xml:space="preserve"> defined in TS 31.124 </w:t>
      </w:r>
      <w:r w:rsidR="00BA4FE6">
        <w:t>[2]</w:t>
      </w:r>
      <w:r>
        <w:t>, clause 27.22.2A</w:t>
      </w:r>
      <w:r w:rsidR="00A7478F">
        <w:t xml:space="preserve"> an</w:t>
      </w:r>
      <w:r w:rsidR="00C45F9C">
        <w:t>d</w:t>
      </w:r>
      <w:r w:rsidR="00A7478F">
        <w:t xml:space="preserve"> 27.22.2B.1</w:t>
      </w:r>
      <w:r w:rsidR="00C45F9C">
        <w:t>.</w:t>
      </w:r>
    </w:p>
    <w:p w14:paraId="35771937" w14:textId="75CF379E" w:rsidR="004E0389" w:rsidRPr="0041528A" w:rsidRDefault="004E0389" w:rsidP="004E0389">
      <w:pPr>
        <w:pStyle w:val="Heading4"/>
        <w:ind w:left="0" w:firstLine="0"/>
      </w:pPr>
      <w:bookmarkStart w:id="225" w:name="_Toc178929362"/>
      <w:bookmarkStart w:id="226" w:name="_Toc183489390"/>
      <w:r>
        <w:t>4.4.2</w:t>
      </w:r>
      <w:r w:rsidRPr="0041528A">
        <w:t>.</w:t>
      </w:r>
      <w:r>
        <w:t>3</w:t>
      </w:r>
      <w:r w:rsidRPr="0041528A">
        <w:tab/>
        <w:t>Def</w:t>
      </w:r>
      <w:r>
        <w:t xml:space="preserve">inition of </w:t>
      </w:r>
      <w:r w:rsidRPr="0041528A">
        <w:t>DF_TELECOM</w:t>
      </w:r>
      <w:r>
        <w:t xml:space="preserve"> default values</w:t>
      </w:r>
      <w:bookmarkEnd w:id="225"/>
      <w:bookmarkEnd w:id="226"/>
    </w:p>
    <w:p w14:paraId="350F14C5" w14:textId="77777777" w:rsidR="004E0389" w:rsidRPr="00114F40" w:rsidRDefault="004E0389" w:rsidP="004E0389">
      <w:pPr>
        <w:rPr>
          <w:b/>
          <w:bCs/>
        </w:rPr>
      </w:pPr>
      <w:r w:rsidRPr="00114F40">
        <w:rPr>
          <w:b/>
          <w:bCs/>
        </w:rPr>
        <w:t>EF</w:t>
      </w:r>
      <w:r w:rsidRPr="00114F40">
        <w:rPr>
          <w:b/>
          <w:bCs/>
          <w:vertAlign w:val="subscript"/>
        </w:rPr>
        <w:t>PSISMSC</w:t>
      </w:r>
      <w:r w:rsidRPr="00114F40">
        <w:rPr>
          <w:b/>
          <w:bCs/>
        </w:rPr>
        <w:t xml:space="preserve"> (Public Service Identity of the SM-SC)</w:t>
      </w:r>
    </w:p>
    <w:p w14:paraId="1E9C8F7A" w14:textId="77777777" w:rsidR="004E0389" w:rsidRPr="0041528A" w:rsidRDefault="004E0389" w:rsidP="004E0389">
      <w:r w:rsidRPr="0041528A">
        <w:t>1 record only.</w:t>
      </w:r>
    </w:p>
    <w:p w14:paraId="773900DA" w14:textId="77777777" w:rsidR="004E0389" w:rsidRPr="0041528A" w:rsidRDefault="004E0389" w:rsidP="00284937">
      <w:pPr>
        <w:pStyle w:val="B10"/>
        <w:keepNext/>
      </w:pPr>
      <w:r w:rsidRPr="0041528A">
        <w:t>Logically:</w:t>
      </w:r>
    </w:p>
    <w:p w14:paraId="60E29A9D" w14:textId="77777777" w:rsidR="004E0389" w:rsidRPr="0041528A" w:rsidRDefault="004E0389" w:rsidP="004E0389">
      <w:pPr>
        <w:pStyle w:val="B2"/>
        <w:contextualSpacing/>
      </w:pPr>
      <w:r w:rsidRPr="0041528A">
        <w:t>Record 1:</w:t>
      </w:r>
    </w:p>
    <w:p w14:paraId="705256C5" w14:textId="77777777" w:rsidR="004E0389" w:rsidRPr="0041528A" w:rsidRDefault="004E0389" w:rsidP="004E0389">
      <w:pPr>
        <w:pStyle w:val="B2"/>
        <w:ind w:firstLine="0"/>
      </w:pPr>
      <w:r w:rsidRPr="0041528A">
        <w:t>Public Service Identity of the SM-SC:</w:t>
      </w:r>
      <w:r>
        <w:tab/>
      </w:r>
      <w:r>
        <w:tab/>
      </w:r>
      <w:r w:rsidRPr="0041528A">
        <w:t>tel:+112233445566778</w:t>
      </w:r>
    </w:p>
    <w:p w14:paraId="21D7A653" w14:textId="77777777" w:rsidR="004E0389" w:rsidRPr="0041528A" w:rsidRDefault="004E0389" w:rsidP="004E0389">
      <w:pPr>
        <w:pStyle w:val="B10"/>
        <w:keepNext/>
        <w:keepLines/>
      </w:pPr>
      <w:r>
        <w:lastRenderedPageBreak/>
        <w:t>Coding:</w:t>
      </w: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4E0389" w:rsidRPr="0041528A" w14:paraId="08BC349E"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148136" w14:textId="77777777" w:rsidR="004E0389" w:rsidRPr="0041528A" w:rsidRDefault="004E0389" w:rsidP="00114F40">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ADE442" w14:textId="77777777" w:rsidR="004E0389" w:rsidRPr="0041528A" w:rsidRDefault="004E0389" w:rsidP="00114F40">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1AAA8A" w14:textId="77777777" w:rsidR="004E0389" w:rsidRPr="0041528A" w:rsidRDefault="004E0389" w:rsidP="00114F40">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D65EC" w14:textId="77777777" w:rsidR="004E0389" w:rsidRPr="0041528A" w:rsidRDefault="004E0389" w:rsidP="00114F40">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BD6E4" w14:textId="77777777" w:rsidR="004E0389" w:rsidRPr="0041528A" w:rsidRDefault="004E0389" w:rsidP="00114F40">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F99" w14:textId="77777777" w:rsidR="004E0389" w:rsidRPr="0041528A" w:rsidRDefault="004E0389" w:rsidP="00114F40">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A61118" w14:textId="77777777" w:rsidR="004E0389" w:rsidRPr="0041528A" w:rsidRDefault="004E0389" w:rsidP="00114F40">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AAE9E" w14:textId="77777777" w:rsidR="004E0389" w:rsidRPr="0041528A" w:rsidRDefault="004E0389" w:rsidP="00114F40">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39C8A1" w14:textId="77777777" w:rsidR="004E0389" w:rsidRPr="0041528A" w:rsidRDefault="004E0389" w:rsidP="00114F40">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28B2D" w14:textId="77777777" w:rsidR="004E0389" w:rsidRPr="0041528A" w:rsidRDefault="004E0389" w:rsidP="00114F40">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320A26" w14:textId="77777777" w:rsidR="004E0389" w:rsidRPr="0041528A" w:rsidRDefault="004E0389" w:rsidP="00114F40">
            <w:pPr>
              <w:pStyle w:val="TAL"/>
              <w:jc w:val="center"/>
              <w:rPr>
                <w:b/>
              </w:rPr>
            </w:pPr>
            <w:r w:rsidRPr="0041528A">
              <w:rPr>
                <w:b/>
              </w:rPr>
              <w:t>B10</w:t>
            </w:r>
          </w:p>
        </w:tc>
      </w:tr>
      <w:tr w:rsidR="004E0389" w:rsidRPr="0041528A" w14:paraId="6B09155C" w14:textId="77777777" w:rsidTr="00114F40">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373B3896" w14:textId="77777777" w:rsidR="004E0389" w:rsidRPr="0041528A" w:rsidRDefault="004E0389" w:rsidP="00114F40">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75F6AC41" w14:textId="77777777" w:rsidR="004E0389" w:rsidRPr="0041528A" w:rsidRDefault="004E0389" w:rsidP="00114F40">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133B2AAF" w14:textId="77777777" w:rsidR="004E0389" w:rsidRPr="0041528A" w:rsidRDefault="004E0389" w:rsidP="00114F40">
            <w:pPr>
              <w:pStyle w:val="TAL"/>
              <w:jc w:val="center"/>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5FE132CB" w14:textId="77777777" w:rsidR="004E0389" w:rsidRPr="0041528A" w:rsidRDefault="004E0389" w:rsidP="00114F40">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5D6690ED" w14:textId="77777777" w:rsidR="004E0389" w:rsidRPr="0041528A" w:rsidRDefault="004E0389" w:rsidP="00114F40">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42D2C59D" w14:textId="77777777" w:rsidR="004E0389" w:rsidRPr="0041528A" w:rsidRDefault="004E0389" w:rsidP="00114F40">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2AF3F8FE" w14:textId="77777777" w:rsidR="004E0389" w:rsidRPr="0041528A" w:rsidRDefault="004E0389" w:rsidP="00114F40">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CA403C2" w14:textId="77777777" w:rsidR="004E0389" w:rsidRPr="0041528A" w:rsidRDefault="004E0389" w:rsidP="00114F40">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B31215C"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6D9B83D" w14:textId="77777777" w:rsidR="004E0389" w:rsidRPr="0041528A" w:rsidRDefault="004E0389" w:rsidP="00114F40">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97DD2B3" w14:textId="77777777" w:rsidR="004E0389" w:rsidRPr="0041528A" w:rsidRDefault="004E0389" w:rsidP="00114F40">
            <w:pPr>
              <w:pStyle w:val="TAL"/>
              <w:jc w:val="center"/>
            </w:pPr>
            <w:r w:rsidRPr="0041528A">
              <w:rPr>
                <w:rFonts w:cs="Arial"/>
                <w:szCs w:val="18"/>
              </w:rPr>
              <w:t>32</w:t>
            </w:r>
          </w:p>
        </w:tc>
      </w:tr>
      <w:tr w:rsidR="004E0389" w:rsidRPr="0041528A" w14:paraId="622107FF" w14:textId="77777777" w:rsidTr="00114F40">
        <w:trPr>
          <w:cantSplit/>
          <w:jc w:val="center"/>
        </w:trPr>
        <w:tc>
          <w:tcPr>
            <w:tcW w:w="840" w:type="dxa"/>
            <w:tcBorders>
              <w:top w:val="single" w:sz="4" w:space="0" w:color="auto"/>
              <w:right w:val="single" w:sz="4" w:space="0" w:color="auto"/>
            </w:tcBorders>
          </w:tcPr>
          <w:p w14:paraId="56855FD5"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BA607E" w14:textId="77777777" w:rsidR="004E0389" w:rsidRPr="0041528A" w:rsidRDefault="004E0389" w:rsidP="00114F40">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14B41D" w14:textId="77777777" w:rsidR="004E0389" w:rsidRPr="0041528A" w:rsidRDefault="004E0389" w:rsidP="00114F40">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E9D6B" w14:textId="77777777" w:rsidR="004E0389" w:rsidRPr="0041528A" w:rsidRDefault="004E0389" w:rsidP="00114F40">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9E664" w14:textId="77777777" w:rsidR="004E0389" w:rsidRPr="0041528A" w:rsidRDefault="004E0389" w:rsidP="00114F40">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85FF8" w14:textId="77777777" w:rsidR="004E0389" w:rsidRPr="0041528A" w:rsidRDefault="004E0389" w:rsidP="00114F40">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569E88" w14:textId="77777777" w:rsidR="004E0389" w:rsidRPr="0041528A" w:rsidRDefault="004E0389" w:rsidP="00114F40">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0CC7C2" w14:textId="77777777" w:rsidR="004E0389" w:rsidRPr="0041528A" w:rsidRDefault="004E0389" w:rsidP="00114F40">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83D28" w14:textId="77777777" w:rsidR="004E0389" w:rsidRPr="0041528A" w:rsidRDefault="004E0389" w:rsidP="00114F40">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2F2603" w14:textId="77777777" w:rsidR="004E0389" w:rsidRPr="0041528A" w:rsidRDefault="004E0389" w:rsidP="00114F40">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D20BF2" w14:textId="77777777" w:rsidR="004E0389" w:rsidRPr="0041528A" w:rsidRDefault="004E0389" w:rsidP="00114F40">
            <w:pPr>
              <w:pStyle w:val="TAL"/>
              <w:jc w:val="center"/>
              <w:rPr>
                <w:b/>
              </w:rPr>
            </w:pPr>
            <w:r w:rsidRPr="0041528A">
              <w:rPr>
                <w:b/>
              </w:rPr>
              <w:t>B20</w:t>
            </w:r>
          </w:p>
        </w:tc>
      </w:tr>
      <w:tr w:rsidR="004E0389" w:rsidRPr="0041528A" w14:paraId="016BD8EC" w14:textId="77777777" w:rsidTr="00114F40">
        <w:trPr>
          <w:cantSplit/>
          <w:jc w:val="center"/>
        </w:trPr>
        <w:tc>
          <w:tcPr>
            <w:tcW w:w="840" w:type="dxa"/>
            <w:tcBorders>
              <w:right w:val="single" w:sz="4" w:space="0" w:color="auto"/>
            </w:tcBorders>
          </w:tcPr>
          <w:p w14:paraId="283CAD9C"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3ADD09B2" w14:textId="77777777" w:rsidR="004E0389" w:rsidRPr="0041528A" w:rsidRDefault="004E0389" w:rsidP="00114F40">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4CC9CB34"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485660D" w14:textId="77777777" w:rsidR="004E0389" w:rsidRPr="0041528A" w:rsidRDefault="004E0389" w:rsidP="00114F40">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CA8EA99"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73CBC62" w14:textId="77777777" w:rsidR="004E0389" w:rsidRPr="0041528A" w:rsidRDefault="004E0389" w:rsidP="00114F40">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013DC69"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04FB75B3" w14:textId="77777777" w:rsidR="004E0389" w:rsidRPr="0041528A" w:rsidRDefault="004E0389" w:rsidP="00114F40">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DDF076E"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02CD1AA" w14:textId="77777777" w:rsidR="004E0389" w:rsidRPr="0041528A" w:rsidRDefault="004E0389" w:rsidP="00114F40">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2744445" w14:textId="77777777" w:rsidR="004E0389" w:rsidRPr="0041528A" w:rsidRDefault="004E0389" w:rsidP="00114F40">
            <w:pPr>
              <w:pStyle w:val="TAL"/>
              <w:jc w:val="center"/>
            </w:pPr>
            <w:r w:rsidRPr="0041528A">
              <w:rPr>
                <w:rFonts w:cs="Arial"/>
                <w:szCs w:val="18"/>
              </w:rPr>
              <w:t>37</w:t>
            </w:r>
          </w:p>
        </w:tc>
      </w:tr>
      <w:tr w:rsidR="004E0389" w:rsidRPr="0041528A" w14:paraId="52E8D4DA" w14:textId="77777777" w:rsidTr="00114F40">
        <w:trPr>
          <w:cantSplit/>
          <w:jc w:val="center"/>
        </w:trPr>
        <w:tc>
          <w:tcPr>
            <w:tcW w:w="840" w:type="dxa"/>
            <w:tcBorders>
              <w:right w:val="single" w:sz="4" w:space="0" w:color="auto"/>
            </w:tcBorders>
          </w:tcPr>
          <w:p w14:paraId="216D7EA6"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A06088" w14:textId="77777777" w:rsidR="004E0389" w:rsidRPr="0041528A" w:rsidRDefault="004E0389" w:rsidP="00114F40">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A3DF31" w14:textId="77777777" w:rsidR="004E0389" w:rsidRPr="0041528A" w:rsidRDefault="004E0389" w:rsidP="00114F40">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62936" w14:textId="77777777" w:rsidR="004E0389" w:rsidRPr="0041528A" w:rsidRDefault="004E0389" w:rsidP="00114F40">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57F879" w14:textId="77777777" w:rsidR="004E0389" w:rsidRPr="0041528A" w:rsidRDefault="004E0389" w:rsidP="00114F40">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E41D77" w14:textId="77777777" w:rsidR="004E0389" w:rsidRPr="0041528A" w:rsidRDefault="004E0389" w:rsidP="00114F40">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4B1A1A" w14:textId="77777777" w:rsidR="004E0389" w:rsidRPr="0041528A" w:rsidRDefault="004E0389" w:rsidP="00114F40">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350FF0" w14:textId="77777777" w:rsidR="004E0389" w:rsidRPr="0041528A" w:rsidRDefault="004E0389" w:rsidP="00114F40">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B168BD" w14:textId="77777777" w:rsidR="004E0389" w:rsidRPr="0041528A" w:rsidRDefault="004E0389" w:rsidP="00114F40">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0C12EB" w14:textId="77777777" w:rsidR="004E0389" w:rsidRPr="0041528A" w:rsidRDefault="004E0389" w:rsidP="00114F40">
            <w:pPr>
              <w:pStyle w:val="TAL"/>
              <w:jc w:val="center"/>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3EAFBD" w14:textId="77777777" w:rsidR="004E0389" w:rsidRPr="0041528A" w:rsidRDefault="004E0389" w:rsidP="00114F40">
            <w:pPr>
              <w:pStyle w:val="TAL"/>
              <w:jc w:val="center"/>
              <w:rPr>
                <w:b/>
              </w:rPr>
            </w:pPr>
            <w:r w:rsidRPr="0041528A">
              <w:rPr>
                <w:b/>
              </w:rPr>
              <w:t>Bxx</w:t>
            </w:r>
          </w:p>
        </w:tc>
      </w:tr>
      <w:tr w:rsidR="004E0389" w:rsidRPr="0041528A" w14:paraId="289AF2C2" w14:textId="77777777" w:rsidTr="00114F40">
        <w:trPr>
          <w:cantSplit/>
          <w:jc w:val="center"/>
        </w:trPr>
        <w:tc>
          <w:tcPr>
            <w:tcW w:w="840" w:type="dxa"/>
            <w:tcBorders>
              <w:right w:val="single" w:sz="4" w:space="0" w:color="auto"/>
            </w:tcBorders>
          </w:tcPr>
          <w:p w14:paraId="493A9E50" w14:textId="77777777" w:rsidR="004E0389" w:rsidRPr="0041528A" w:rsidRDefault="004E0389" w:rsidP="00114F40">
            <w:pPr>
              <w:pStyle w:val="TAL"/>
            </w:pPr>
          </w:p>
        </w:tc>
        <w:tc>
          <w:tcPr>
            <w:tcW w:w="810" w:type="dxa"/>
            <w:tcBorders>
              <w:top w:val="single" w:sz="4" w:space="0" w:color="auto"/>
              <w:left w:val="single" w:sz="4" w:space="0" w:color="auto"/>
              <w:bottom w:val="single" w:sz="4" w:space="0" w:color="auto"/>
              <w:right w:val="single" w:sz="4" w:space="0" w:color="auto"/>
            </w:tcBorders>
          </w:tcPr>
          <w:p w14:paraId="68D84B36" w14:textId="77777777" w:rsidR="004E0389" w:rsidRPr="0041528A" w:rsidRDefault="004E0389" w:rsidP="00114F40">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4CCA42E3" w14:textId="77777777" w:rsidR="004E0389" w:rsidRPr="0041528A" w:rsidRDefault="004E0389" w:rsidP="00114F40">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674EA5E"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E4FBAD7"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BFA7C4"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A93E5FD"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6EB084F"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1AA79AC" w14:textId="77777777" w:rsidR="004E0389" w:rsidRPr="0041528A" w:rsidRDefault="004E0389" w:rsidP="00114F40">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40A6D17" w14:textId="77777777" w:rsidR="004E0389" w:rsidRPr="0041528A" w:rsidRDefault="004E0389" w:rsidP="00114F40">
            <w:pPr>
              <w:pStyle w:val="TAL"/>
              <w:jc w:val="center"/>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3F07C846" w14:textId="77777777" w:rsidR="004E0389" w:rsidRPr="0041528A" w:rsidRDefault="004E0389" w:rsidP="00114F40">
            <w:pPr>
              <w:pStyle w:val="TAL"/>
              <w:jc w:val="center"/>
            </w:pPr>
            <w:r w:rsidRPr="0041528A">
              <w:rPr>
                <w:rFonts w:cs="Arial"/>
                <w:szCs w:val="18"/>
              </w:rPr>
              <w:t>FF</w:t>
            </w:r>
          </w:p>
        </w:tc>
      </w:tr>
    </w:tbl>
    <w:p w14:paraId="5B5FC156" w14:textId="77777777" w:rsidR="004E0389" w:rsidRDefault="004E0389" w:rsidP="004E0389"/>
    <w:p w14:paraId="19D9E18C" w14:textId="538EDF09" w:rsidR="00C45F9C" w:rsidRDefault="00C45F9C" w:rsidP="00CC00C4">
      <w:pPr>
        <w:pStyle w:val="Heading3"/>
      </w:pPr>
      <w:bookmarkStart w:id="227" w:name="_Toc178929363"/>
      <w:bookmarkStart w:id="228" w:name="_Toc183489391"/>
      <w:r w:rsidRPr="00CC00C4">
        <w:t>4.4.3</w:t>
      </w:r>
      <w:r w:rsidRPr="00CC00C4">
        <w:tab/>
        <w:t xml:space="preserve">Definition </w:t>
      </w:r>
      <w:r w:rsidR="003764AA">
        <w:t xml:space="preserve">of nrUICC values and System Simulator parameters </w:t>
      </w:r>
      <w:r w:rsidR="003764AA" w:rsidRPr="008804FB">
        <w:t>for USAT testing</w:t>
      </w:r>
      <w:r w:rsidR="003764AA" w:rsidRPr="00CC00C4">
        <w:t xml:space="preserve"> </w:t>
      </w:r>
      <w:r w:rsidR="003764AA">
        <w:t xml:space="preserve">- </w:t>
      </w:r>
      <w:r w:rsidRPr="00CC00C4">
        <w:t>E-UTRAN/EPC</w:t>
      </w:r>
      <w:bookmarkEnd w:id="227"/>
      <w:bookmarkEnd w:id="228"/>
    </w:p>
    <w:p w14:paraId="533CBADE" w14:textId="57A49C04" w:rsidR="00CC00C4" w:rsidRPr="00CC00C4" w:rsidRDefault="00CC00C4" w:rsidP="00B05BAE">
      <w:pPr>
        <w:pStyle w:val="Heading4"/>
      </w:pPr>
      <w:bookmarkStart w:id="229" w:name="_Toc178929364"/>
      <w:bookmarkStart w:id="230" w:name="_Toc183489392"/>
      <w:r>
        <w:t>4.4.3.1</w:t>
      </w:r>
      <w:r>
        <w:tab/>
        <w:t>Applications on the E-UTRAN/EPC nrUICC</w:t>
      </w:r>
      <w:bookmarkEnd w:id="229"/>
      <w:bookmarkEnd w:id="230"/>
    </w:p>
    <w:p w14:paraId="39FC3B40" w14:textId="59986B9F" w:rsidR="00CC00C4" w:rsidRDefault="000219B4" w:rsidP="00E167AB">
      <w:pPr>
        <w:rPr>
          <w:lang w:val="en-US"/>
        </w:rPr>
      </w:pPr>
      <w:r>
        <w:rPr>
          <w:lang w:val="en-US"/>
        </w:rPr>
        <w:t>The</w:t>
      </w:r>
      <w:r w:rsidRPr="001D4BBD">
        <w:rPr>
          <w:lang w:val="en-US"/>
        </w:rPr>
        <w:t xml:space="preserve"> E</w:t>
      </w:r>
      <w:r>
        <w:rPr>
          <w:lang w:val="en-US"/>
        </w:rPr>
        <w:noBreakHyphen/>
      </w:r>
      <w:r w:rsidRPr="001D4BBD">
        <w:rPr>
          <w:lang w:val="en-US"/>
        </w:rPr>
        <w:t xml:space="preserve">UTRAN/EPC </w:t>
      </w:r>
      <w:r>
        <w:rPr>
          <w:lang w:val="en-US"/>
        </w:rPr>
        <w:t>nr</w:t>
      </w:r>
      <w:r w:rsidRPr="001D4BBD">
        <w:rPr>
          <w:lang w:val="en-US"/>
        </w:rPr>
        <w:t xml:space="preserve">UICC </w:t>
      </w:r>
      <w:r>
        <w:rPr>
          <w:lang w:val="en-US"/>
        </w:rPr>
        <w:t xml:space="preserve">shall </w:t>
      </w:r>
      <w:r w:rsidR="00CC00C4">
        <w:rPr>
          <w:lang w:val="en-US"/>
        </w:rPr>
        <w:t>host</w:t>
      </w:r>
      <w:r>
        <w:rPr>
          <w:lang w:val="en-US"/>
        </w:rPr>
        <w:t xml:space="preserve"> at least one USIM application</w:t>
      </w:r>
      <w:r w:rsidR="003764AA">
        <w:rPr>
          <w:lang w:val="en-US"/>
        </w:rPr>
        <w:t xml:space="preserve"> as defined in clause 4.4.3.2</w:t>
      </w:r>
      <w:r>
        <w:rPr>
          <w:lang w:val="en-US"/>
        </w:rPr>
        <w:t>.</w:t>
      </w:r>
      <w:r w:rsidR="003764AA">
        <w:rPr>
          <w:lang w:val="en-US"/>
        </w:rPr>
        <w:t xml:space="preserve"> </w:t>
      </w:r>
      <w:r w:rsidR="003764AA">
        <w:rPr>
          <w:lang w:val="en-US"/>
        </w:rPr>
        <w:br/>
      </w:r>
      <w:r w:rsidR="003764AA">
        <w:t xml:space="preserve">If </w:t>
      </w:r>
      <w:r w:rsidR="003764AA" w:rsidRPr="0041528A">
        <w:t>IMS access</w:t>
      </w:r>
      <w:r w:rsidR="00EA02CF">
        <w:t xml:space="preserve"> is required the nrUICC</w:t>
      </w:r>
      <w:r w:rsidR="003764AA">
        <w:t xml:space="preserve"> shall host an ISIM as defined in clause 4.4.3.3 in addition.</w:t>
      </w:r>
    </w:p>
    <w:p w14:paraId="6A010AFA" w14:textId="159EEFA5" w:rsidR="00CC00C4" w:rsidRDefault="00CC00C4" w:rsidP="00B05BAE">
      <w:pPr>
        <w:pStyle w:val="Heading4"/>
        <w:rPr>
          <w:lang w:val="en-US"/>
        </w:rPr>
      </w:pPr>
      <w:bookmarkStart w:id="231" w:name="_Toc178929365"/>
      <w:bookmarkStart w:id="232" w:name="_Toc183489393"/>
      <w:r>
        <w:rPr>
          <w:lang w:val="en-US"/>
        </w:rPr>
        <w:t>4.4.3.2</w:t>
      </w:r>
      <w:r>
        <w:rPr>
          <w:lang w:val="en-US"/>
        </w:rPr>
        <w:tab/>
        <w:t>Definition of E-UTRAN/EPC USIM values</w:t>
      </w:r>
      <w:bookmarkEnd w:id="231"/>
      <w:bookmarkEnd w:id="232"/>
    </w:p>
    <w:p w14:paraId="292E077F" w14:textId="2BF3B68F" w:rsidR="00E167AB" w:rsidRDefault="00E167AB" w:rsidP="00E167AB">
      <w:pPr>
        <w:rPr>
          <w:lang w:val="en-US"/>
        </w:rPr>
      </w:pPr>
      <w:r w:rsidRPr="001D4BBD">
        <w:rPr>
          <w:lang w:val="en-US"/>
        </w:rPr>
        <w:t>The values of the E</w:t>
      </w:r>
      <w:r w:rsidR="000219B4">
        <w:rPr>
          <w:lang w:val="en-US"/>
        </w:rPr>
        <w:noBreakHyphen/>
      </w:r>
      <w:r w:rsidRPr="001D4BBD">
        <w:rPr>
          <w:lang w:val="en-US"/>
        </w:rPr>
        <w:t>UTRAN/EPC U</w:t>
      </w:r>
      <w:r w:rsidR="00CC00C4">
        <w:rPr>
          <w:lang w:val="en-US"/>
        </w:rPr>
        <w:t>SIM</w:t>
      </w:r>
      <w:r w:rsidRPr="001D4BBD">
        <w:rPr>
          <w:lang w:val="en-US"/>
        </w:rPr>
        <w:t xml:space="preserve"> are identical to the values defined</w:t>
      </w:r>
      <w:r w:rsidR="000219B4">
        <w:rPr>
          <w:lang w:val="en-US"/>
        </w:rPr>
        <w:t xml:space="preserve"> for the default U</w:t>
      </w:r>
      <w:r w:rsidR="00CC00C4">
        <w:rPr>
          <w:lang w:val="en-US"/>
        </w:rPr>
        <w:t>S</w:t>
      </w:r>
      <w:r w:rsidR="000219B4">
        <w:rPr>
          <w:lang w:val="en-US"/>
        </w:rPr>
        <w:t>I</w:t>
      </w:r>
      <w:r w:rsidR="00CC00C4">
        <w:rPr>
          <w:lang w:val="en-US"/>
        </w:rPr>
        <w:t>M</w:t>
      </w:r>
      <w:r w:rsidR="000219B4">
        <w:rPr>
          <w:lang w:val="en-US"/>
        </w:rPr>
        <w:t xml:space="preserve"> i</w:t>
      </w:r>
      <w:r w:rsidRPr="001D4BBD">
        <w:rPr>
          <w:lang w:val="en-US"/>
        </w:rPr>
        <w:t>n clause</w:t>
      </w:r>
      <w:r>
        <w:rPr>
          <w:lang w:val="en-US"/>
        </w:rPr>
        <w:t> </w:t>
      </w:r>
      <w:r w:rsidRPr="001D4BBD">
        <w:rPr>
          <w:lang w:val="en-US"/>
        </w:rPr>
        <w:t>4.</w:t>
      </w:r>
      <w:r>
        <w:rPr>
          <w:lang w:val="en-US"/>
        </w:rPr>
        <w:t>4</w:t>
      </w:r>
      <w:r w:rsidRPr="001D4BBD">
        <w:rPr>
          <w:lang w:val="en-US"/>
        </w:rPr>
        <w:t>.2</w:t>
      </w:r>
      <w:r w:rsidR="00CC00C4">
        <w:rPr>
          <w:lang w:val="en-US"/>
        </w:rPr>
        <w:t>.2</w:t>
      </w:r>
      <w:r w:rsidRPr="001D4BBD">
        <w:rPr>
          <w:lang w:val="en-US"/>
        </w:rPr>
        <w:t xml:space="preserve"> of the present document</w:t>
      </w:r>
      <w:r>
        <w:rPr>
          <w:lang w:val="en-US"/>
        </w:rPr>
        <w:t>.</w:t>
      </w:r>
    </w:p>
    <w:p w14:paraId="05E90C43" w14:textId="35477BF8" w:rsidR="004E0389" w:rsidRPr="00B05BAE" w:rsidRDefault="004E0389" w:rsidP="00B05BAE">
      <w:pPr>
        <w:pStyle w:val="NO"/>
      </w:pPr>
      <w:r>
        <w:t>NOTE:</w:t>
      </w:r>
      <w:r>
        <w:tab/>
        <w:t>For test sequences executed in accordance with the present specification, the listed values may replace the configurations defined in TS 31.124 </w:t>
      </w:r>
      <w:r w:rsidR="00BA4FE6">
        <w:t>[2]</w:t>
      </w:r>
      <w:r>
        <w:t>, clause 27.22.2B.1.</w:t>
      </w:r>
    </w:p>
    <w:p w14:paraId="2F638562" w14:textId="619C17C3" w:rsidR="006E40A6" w:rsidRPr="006E40A6" w:rsidRDefault="006E40A6" w:rsidP="00B05BAE">
      <w:pPr>
        <w:pStyle w:val="Heading4"/>
      </w:pPr>
      <w:bookmarkStart w:id="233" w:name="_Toc178929366"/>
      <w:bookmarkStart w:id="234" w:name="_Toc183489394"/>
      <w:r>
        <w:t>4.4.</w:t>
      </w:r>
      <w:r w:rsidR="003764AA">
        <w:t>3</w:t>
      </w:r>
      <w:r>
        <w:t>.</w:t>
      </w:r>
      <w:r w:rsidR="003764AA">
        <w:t>3</w:t>
      </w:r>
      <w:r>
        <w:tab/>
      </w:r>
      <w:r w:rsidR="003764AA">
        <w:t xml:space="preserve">Definition of </w:t>
      </w:r>
      <w:r>
        <w:t>E-UTRAN/EPC ISIM</w:t>
      </w:r>
      <w:r w:rsidR="003764AA">
        <w:t xml:space="preserve"> values</w:t>
      </w:r>
      <w:bookmarkEnd w:id="233"/>
      <w:bookmarkEnd w:id="234"/>
    </w:p>
    <w:p w14:paraId="17FEF236" w14:textId="3461F674" w:rsidR="00252629" w:rsidRPr="0041528A" w:rsidRDefault="00252629" w:rsidP="00252629">
      <w:r w:rsidRPr="0041528A">
        <w:t xml:space="preserve">The E-UTRAN/EPC ISIM shall </w:t>
      </w:r>
      <w:r w:rsidR="00964EB1">
        <w:t>allow</w:t>
      </w:r>
      <w:r w:rsidRPr="0041528A">
        <w:t xml:space="preserve"> IMS access </w:t>
      </w:r>
      <w:r w:rsidR="00964EB1">
        <w:t xml:space="preserve">and shall be configured </w:t>
      </w:r>
      <w:r w:rsidRPr="0041528A">
        <w:t>with the following values:</w:t>
      </w:r>
    </w:p>
    <w:p w14:paraId="2A9EC701" w14:textId="026B3F2E" w:rsidR="00252629" w:rsidRPr="006E40A6" w:rsidRDefault="00252629" w:rsidP="00B05BAE">
      <w:pPr>
        <w:keepNext/>
        <w:rPr>
          <w:b/>
          <w:bCs/>
        </w:rPr>
      </w:pPr>
      <w:r w:rsidRPr="006E40A6">
        <w:rPr>
          <w:b/>
          <w:bCs/>
        </w:rPr>
        <w:t>EF</w:t>
      </w:r>
      <w:r w:rsidRPr="006E40A6">
        <w:rPr>
          <w:b/>
          <w:bCs/>
          <w:vertAlign w:val="subscript"/>
        </w:rPr>
        <w:t>AD</w:t>
      </w:r>
      <w:r w:rsidRPr="006E40A6">
        <w:rPr>
          <w:b/>
          <w:bCs/>
        </w:rPr>
        <w:t xml:space="preserve"> (Administrative Data)</w:t>
      </w:r>
    </w:p>
    <w:p w14:paraId="28452C7C" w14:textId="77777777" w:rsidR="00252629" w:rsidRDefault="00252629" w:rsidP="00252629">
      <w:pPr>
        <w:pStyle w:val="EW"/>
      </w:pPr>
      <w:r w:rsidRPr="0041528A">
        <w:t>Logically:</w:t>
      </w:r>
      <w:r w:rsidRPr="0041528A">
        <w:tab/>
        <w:t>Type approval operations</w:t>
      </w:r>
    </w:p>
    <w:p w14:paraId="00C85097" w14:textId="77777777" w:rsidR="00252629" w:rsidRDefault="00252629" w:rsidP="00252629">
      <w:pPr>
        <w:keepNext/>
        <w:keepLines/>
        <w:spacing w:before="180"/>
        <w:ind w:firstLine="284"/>
      </w:pPr>
      <w:r w:rsidRPr="0041528A">
        <w:t>Coding:</w:t>
      </w:r>
    </w:p>
    <w:tbl>
      <w:tblPr>
        <w:tblW w:w="2993"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678"/>
        <w:gridCol w:w="678"/>
        <w:gridCol w:w="680"/>
      </w:tblGrid>
      <w:tr w:rsidR="00252629" w:rsidRPr="00092350" w14:paraId="69B3CF25" w14:textId="77777777" w:rsidTr="00DF34BE">
        <w:tc>
          <w:tcPr>
            <w:tcW w:w="957" w:type="dxa"/>
            <w:shd w:val="clear" w:color="auto" w:fill="F2F2F2" w:themeFill="background1" w:themeFillShade="F2"/>
          </w:tcPr>
          <w:p w14:paraId="1FC8658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678" w:type="dxa"/>
            <w:shd w:val="clear" w:color="auto" w:fill="F2F2F2" w:themeFill="background1" w:themeFillShade="F2"/>
          </w:tcPr>
          <w:p w14:paraId="65EBE07B"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c>
          <w:tcPr>
            <w:tcW w:w="678" w:type="dxa"/>
            <w:shd w:val="clear" w:color="auto" w:fill="F2F2F2" w:themeFill="background1" w:themeFillShade="F2"/>
          </w:tcPr>
          <w:p w14:paraId="250FBE5E"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B2</w:t>
            </w:r>
          </w:p>
        </w:tc>
        <w:tc>
          <w:tcPr>
            <w:tcW w:w="680" w:type="dxa"/>
            <w:shd w:val="clear" w:color="auto" w:fill="F2F2F2" w:themeFill="background1" w:themeFillShade="F2"/>
          </w:tcPr>
          <w:p w14:paraId="6806D8B0"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B3</w:t>
            </w:r>
          </w:p>
        </w:tc>
      </w:tr>
      <w:tr w:rsidR="00252629" w:rsidRPr="00DE057A" w14:paraId="681E218F" w14:textId="77777777" w:rsidTr="00DF34BE">
        <w:tc>
          <w:tcPr>
            <w:tcW w:w="957" w:type="dxa"/>
            <w:tcBorders>
              <w:bottom w:val="single" w:sz="4" w:space="0" w:color="auto"/>
            </w:tcBorders>
          </w:tcPr>
          <w:p w14:paraId="321EBE45" w14:textId="77777777" w:rsidR="00252629" w:rsidRPr="00DE057A" w:rsidRDefault="00252629" w:rsidP="00DF34BE">
            <w:pPr>
              <w:pStyle w:val="TAL"/>
            </w:pPr>
            <w:r w:rsidRPr="0041528A">
              <w:t>Hex</w:t>
            </w:r>
          </w:p>
        </w:tc>
        <w:tc>
          <w:tcPr>
            <w:tcW w:w="678" w:type="dxa"/>
          </w:tcPr>
          <w:p w14:paraId="60763242" w14:textId="77777777" w:rsidR="00252629" w:rsidRPr="00DE057A" w:rsidRDefault="00252629" w:rsidP="00DF34BE">
            <w:pPr>
              <w:pStyle w:val="TAC"/>
            </w:pPr>
            <w:r w:rsidRPr="0041528A">
              <w:t>80</w:t>
            </w:r>
          </w:p>
        </w:tc>
        <w:tc>
          <w:tcPr>
            <w:tcW w:w="678" w:type="dxa"/>
          </w:tcPr>
          <w:p w14:paraId="3172FBF9" w14:textId="77777777" w:rsidR="00252629" w:rsidRPr="00DE057A" w:rsidRDefault="00252629" w:rsidP="00DF34BE">
            <w:pPr>
              <w:pStyle w:val="TAC"/>
            </w:pPr>
            <w:r w:rsidRPr="0041528A">
              <w:t>00</w:t>
            </w:r>
          </w:p>
        </w:tc>
        <w:tc>
          <w:tcPr>
            <w:tcW w:w="680" w:type="dxa"/>
          </w:tcPr>
          <w:p w14:paraId="23394BD0" w14:textId="77777777" w:rsidR="00252629" w:rsidRPr="00DE057A" w:rsidRDefault="00252629" w:rsidP="00DF34BE">
            <w:pPr>
              <w:pStyle w:val="TAC"/>
            </w:pPr>
            <w:r w:rsidRPr="0041528A">
              <w:t>00</w:t>
            </w:r>
          </w:p>
        </w:tc>
      </w:tr>
    </w:tbl>
    <w:p w14:paraId="66FA5139" w14:textId="77777777" w:rsidR="00252629" w:rsidRPr="0041528A" w:rsidRDefault="00252629" w:rsidP="00252629"/>
    <w:p w14:paraId="2C0AF597" w14:textId="1548AF07" w:rsidR="00252629" w:rsidRPr="00B05BAE" w:rsidRDefault="00252629" w:rsidP="00B05BAE">
      <w:pPr>
        <w:keepNext/>
        <w:rPr>
          <w:b/>
          <w:bCs/>
        </w:rPr>
      </w:pPr>
      <w:r w:rsidRPr="00B05BAE">
        <w:rPr>
          <w:b/>
          <w:bCs/>
        </w:rPr>
        <w:t>EF</w:t>
      </w:r>
      <w:r w:rsidRPr="00B05BAE">
        <w:rPr>
          <w:b/>
          <w:bCs/>
          <w:vertAlign w:val="subscript"/>
        </w:rPr>
        <w:t>IST</w:t>
      </w:r>
      <w:r w:rsidRPr="00B05BAE">
        <w:rPr>
          <w:b/>
          <w:bCs/>
        </w:rPr>
        <w:t xml:space="preserve"> (ISIM Service Table</w:t>
      </w:r>
      <w:r w:rsidRPr="00B05BAE">
        <w:rPr>
          <w:b/>
          <w:bCs/>
          <w:sz w:val="19"/>
          <w:szCs w:val="19"/>
        </w:rPr>
        <w:t>)</w:t>
      </w:r>
    </w:p>
    <w:p w14:paraId="3B7C5B53" w14:textId="77777777" w:rsidR="00252629" w:rsidRPr="00DE057A" w:rsidRDefault="00252629" w:rsidP="00541F4A">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337"/>
        <w:gridCol w:w="4766"/>
        <w:gridCol w:w="2117"/>
      </w:tblGrid>
      <w:tr w:rsidR="00252629" w:rsidRPr="002C4538" w14:paraId="168E799D" w14:textId="77777777" w:rsidTr="00DF34BE">
        <w:tc>
          <w:tcPr>
            <w:tcW w:w="1337" w:type="dxa"/>
          </w:tcPr>
          <w:p w14:paraId="2CC86535" w14:textId="77777777" w:rsidR="00252629" w:rsidRPr="00E22044" w:rsidRDefault="00252629" w:rsidP="00284937">
            <w:pPr>
              <w:pStyle w:val="NoSpaceNormal"/>
            </w:pPr>
            <w:r w:rsidRPr="00E22044">
              <w:t xml:space="preserve">Service n°1: </w:t>
            </w:r>
          </w:p>
        </w:tc>
        <w:tc>
          <w:tcPr>
            <w:tcW w:w="4766" w:type="dxa"/>
          </w:tcPr>
          <w:p w14:paraId="1EDF64DE" w14:textId="77777777" w:rsidR="00252629" w:rsidRPr="00E22044" w:rsidRDefault="00252629" w:rsidP="00284937">
            <w:pPr>
              <w:pStyle w:val="NoSpaceNormal"/>
            </w:pPr>
            <w:r w:rsidRPr="00E22044">
              <w:t xml:space="preserve">P-CSCF address </w:t>
            </w:r>
          </w:p>
        </w:tc>
        <w:tc>
          <w:tcPr>
            <w:tcW w:w="2117" w:type="dxa"/>
          </w:tcPr>
          <w:p w14:paraId="7B2D5E7A" w14:textId="77777777" w:rsidR="00252629" w:rsidRPr="00B05BAE" w:rsidRDefault="00252629" w:rsidP="00284937">
            <w:pPr>
              <w:pStyle w:val="NoSpaceNormal"/>
            </w:pPr>
            <w:r w:rsidRPr="00B05BAE">
              <w:t>available</w:t>
            </w:r>
          </w:p>
        </w:tc>
      </w:tr>
      <w:tr w:rsidR="00252629" w:rsidRPr="002C4538" w14:paraId="552306A7" w14:textId="77777777" w:rsidTr="00DF34BE">
        <w:tc>
          <w:tcPr>
            <w:tcW w:w="1337" w:type="dxa"/>
          </w:tcPr>
          <w:p w14:paraId="72DC4949" w14:textId="77777777" w:rsidR="00252629" w:rsidRPr="00E22044" w:rsidRDefault="00252629" w:rsidP="00284937">
            <w:pPr>
              <w:pStyle w:val="NoSpaceNormal"/>
            </w:pPr>
            <w:r w:rsidRPr="00E22044">
              <w:t xml:space="preserve">Service n°2 </w:t>
            </w:r>
          </w:p>
        </w:tc>
        <w:tc>
          <w:tcPr>
            <w:tcW w:w="4766" w:type="dxa"/>
          </w:tcPr>
          <w:p w14:paraId="07F459C7" w14:textId="77777777" w:rsidR="00252629" w:rsidRPr="00E22044" w:rsidRDefault="00252629" w:rsidP="00284937">
            <w:pPr>
              <w:pStyle w:val="NoSpaceNormal"/>
            </w:pPr>
            <w:r w:rsidRPr="00E22044">
              <w:t xml:space="preserve">Generic Bootstrapping Architecture (GBA) </w:t>
            </w:r>
          </w:p>
        </w:tc>
        <w:tc>
          <w:tcPr>
            <w:tcW w:w="2117" w:type="dxa"/>
          </w:tcPr>
          <w:p w14:paraId="4424DC44" w14:textId="77777777" w:rsidR="00252629" w:rsidRPr="00B05BAE" w:rsidRDefault="00252629" w:rsidP="00284937">
            <w:pPr>
              <w:pStyle w:val="NoSpaceNormal"/>
            </w:pPr>
            <w:r w:rsidRPr="00B05BAE">
              <w:t>not available</w:t>
            </w:r>
          </w:p>
        </w:tc>
      </w:tr>
      <w:tr w:rsidR="00252629" w:rsidRPr="002C4538" w14:paraId="63066383" w14:textId="77777777" w:rsidTr="00DF34BE">
        <w:tc>
          <w:tcPr>
            <w:tcW w:w="1337" w:type="dxa"/>
          </w:tcPr>
          <w:p w14:paraId="3BC3085D" w14:textId="77777777" w:rsidR="00252629" w:rsidRPr="00E22044" w:rsidRDefault="00252629" w:rsidP="00284937">
            <w:pPr>
              <w:pStyle w:val="NoSpaceNormal"/>
            </w:pPr>
            <w:r w:rsidRPr="00E22044">
              <w:t xml:space="preserve">Service n°3 </w:t>
            </w:r>
          </w:p>
        </w:tc>
        <w:tc>
          <w:tcPr>
            <w:tcW w:w="4766" w:type="dxa"/>
          </w:tcPr>
          <w:p w14:paraId="4424AD81" w14:textId="77777777" w:rsidR="00252629" w:rsidRPr="00E22044" w:rsidRDefault="00252629" w:rsidP="00284937">
            <w:pPr>
              <w:pStyle w:val="NoSpaceNormal"/>
            </w:pPr>
            <w:r w:rsidRPr="00E22044">
              <w:t xml:space="preserve">HTTP Digest </w:t>
            </w:r>
          </w:p>
        </w:tc>
        <w:tc>
          <w:tcPr>
            <w:tcW w:w="2117" w:type="dxa"/>
          </w:tcPr>
          <w:p w14:paraId="4E20FFE9" w14:textId="77777777" w:rsidR="00252629" w:rsidRPr="00B05BAE" w:rsidRDefault="00252629" w:rsidP="00284937">
            <w:pPr>
              <w:pStyle w:val="NoSpaceNormal"/>
            </w:pPr>
            <w:r w:rsidRPr="00B05BAE">
              <w:t>not available</w:t>
            </w:r>
          </w:p>
        </w:tc>
      </w:tr>
      <w:tr w:rsidR="00252629" w:rsidRPr="002C4538" w14:paraId="7A65185F" w14:textId="77777777" w:rsidTr="00DF34BE">
        <w:tc>
          <w:tcPr>
            <w:tcW w:w="1337" w:type="dxa"/>
          </w:tcPr>
          <w:p w14:paraId="07247894" w14:textId="77777777" w:rsidR="00252629" w:rsidRPr="00E22044" w:rsidRDefault="00252629" w:rsidP="00284937">
            <w:pPr>
              <w:pStyle w:val="NoSpaceNormal"/>
            </w:pPr>
            <w:r w:rsidRPr="00E22044">
              <w:t xml:space="preserve">Service n°4 </w:t>
            </w:r>
          </w:p>
        </w:tc>
        <w:tc>
          <w:tcPr>
            <w:tcW w:w="4766" w:type="dxa"/>
          </w:tcPr>
          <w:p w14:paraId="1D326D08" w14:textId="77777777" w:rsidR="00252629" w:rsidRPr="00E22044" w:rsidRDefault="00252629" w:rsidP="00284937">
            <w:pPr>
              <w:pStyle w:val="NoSpaceNormal"/>
            </w:pPr>
            <w:r w:rsidRPr="00E22044">
              <w:t xml:space="preserve">GBA-based Local Key Establishment Mechanism </w:t>
            </w:r>
          </w:p>
        </w:tc>
        <w:tc>
          <w:tcPr>
            <w:tcW w:w="2117" w:type="dxa"/>
          </w:tcPr>
          <w:p w14:paraId="328D8647" w14:textId="77777777" w:rsidR="00252629" w:rsidRPr="00B05BAE" w:rsidRDefault="00252629" w:rsidP="00284937">
            <w:pPr>
              <w:pStyle w:val="NoSpaceNormal"/>
            </w:pPr>
            <w:r w:rsidRPr="00B05BAE">
              <w:t>not available</w:t>
            </w:r>
          </w:p>
        </w:tc>
      </w:tr>
      <w:tr w:rsidR="00252629" w:rsidRPr="002C4538" w14:paraId="7D895003" w14:textId="77777777" w:rsidTr="00DF34BE">
        <w:tc>
          <w:tcPr>
            <w:tcW w:w="1337" w:type="dxa"/>
          </w:tcPr>
          <w:p w14:paraId="1364F8C3" w14:textId="77777777" w:rsidR="00252629" w:rsidRPr="00E22044" w:rsidRDefault="00252629" w:rsidP="00284937">
            <w:pPr>
              <w:pStyle w:val="NoSpaceNormal"/>
            </w:pPr>
            <w:r w:rsidRPr="00E22044">
              <w:t xml:space="preserve">Service n°5 </w:t>
            </w:r>
          </w:p>
        </w:tc>
        <w:tc>
          <w:tcPr>
            <w:tcW w:w="4766" w:type="dxa"/>
          </w:tcPr>
          <w:p w14:paraId="23A81B3F" w14:textId="77777777" w:rsidR="00252629" w:rsidRPr="00E22044" w:rsidRDefault="00252629" w:rsidP="00284937">
            <w:pPr>
              <w:pStyle w:val="NoSpaceNormal"/>
            </w:pPr>
            <w:r w:rsidRPr="00E22044">
              <w:t xml:space="preserve">Support of P-CSCF discovery for IMS Local Break Out </w:t>
            </w:r>
          </w:p>
        </w:tc>
        <w:tc>
          <w:tcPr>
            <w:tcW w:w="2117" w:type="dxa"/>
          </w:tcPr>
          <w:p w14:paraId="032A0187" w14:textId="77777777" w:rsidR="00252629" w:rsidRPr="00B05BAE" w:rsidRDefault="00252629" w:rsidP="00284937">
            <w:pPr>
              <w:pStyle w:val="NoSpaceNormal"/>
            </w:pPr>
            <w:r w:rsidRPr="00B05BAE">
              <w:t>not available</w:t>
            </w:r>
          </w:p>
        </w:tc>
      </w:tr>
      <w:tr w:rsidR="00252629" w:rsidRPr="002C4538" w14:paraId="405759BF" w14:textId="77777777" w:rsidTr="00DF34BE">
        <w:tc>
          <w:tcPr>
            <w:tcW w:w="1337" w:type="dxa"/>
          </w:tcPr>
          <w:p w14:paraId="17CF773C" w14:textId="77777777" w:rsidR="00252629" w:rsidRPr="00E22044" w:rsidRDefault="00252629" w:rsidP="00284937">
            <w:pPr>
              <w:pStyle w:val="NoSpaceNormal"/>
            </w:pPr>
            <w:r w:rsidRPr="00E22044">
              <w:t xml:space="preserve">Service n°6 </w:t>
            </w:r>
          </w:p>
        </w:tc>
        <w:tc>
          <w:tcPr>
            <w:tcW w:w="4766" w:type="dxa"/>
          </w:tcPr>
          <w:p w14:paraId="0D1DF1D2" w14:textId="77777777" w:rsidR="00252629" w:rsidRPr="00E22044" w:rsidRDefault="00252629" w:rsidP="00284937">
            <w:pPr>
              <w:pStyle w:val="NoSpaceNormal"/>
            </w:pPr>
            <w:r w:rsidRPr="00E22044">
              <w:t xml:space="preserve">Short Message Storage (SMS) </w:t>
            </w:r>
          </w:p>
        </w:tc>
        <w:tc>
          <w:tcPr>
            <w:tcW w:w="2117" w:type="dxa"/>
          </w:tcPr>
          <w:p w14:paraId="50D2C188" w14:textId="77777777" w:rsidR="00252629" w:rsidRPr="00B05BAE" w:rsidRDefault="00252629" w:rsidP="00284937">
            <w:pPr>
              <w:pStyle w:val="NoSpaceNormal"/>
            </w:pPr>
            <w:r w:rsidRPr="00B05BAE">
              <w:t>available</w:t>
            </w:r>
          </w:p>
        </w:tc>
      </w:tr>
      <w:tr w:rsidR="00252629" w:rsidRPr="002C4538" w14:paraId="60186661" w14:textId="77777777" w:rsidTr="00DF34BE">
        <w:tc>
          <w:tcPr>
            <w:tcW w:w="1337" w:type="dxa"/>
          </w:tcPr>
          <w:p w14:paraId="721AB7F8" w14:textId="77777777" w:rsidR="00252629" w:rsidRPr="00E22044" w:rsidRDefault="00252629" w:rsidP="00284937">
            <w:pPr>
              <w:pStyle w:val="NoSpaceNormal"/>
            </w:pPr>
            <w:r w:rsidRPr="00E22044">
              <w:t xml:space="preserve">Service n°7 </w:t>
            </w:r>
          </w:p>
        </w:tc>
        <w:tc>
          <w:tcPr>
            <w:tcW w:w="4766" w:type="dxa"/>
          </w:tcPr>
          <w:p w14:paraId="06109F28" w14:textId="77777777" w:rsidR="00252629" w:rsidRPr="00E22044" w:rsidRDefault="00252629" w:rsidP="00284937">
            <w:pPr>
              <w:pStyle w:val="NoSpaceNormal"/>
            </w:pPr>
            <w:r w:rsidRPr="00E22044">
              <w:t xml:space="preserve">Short Message Status Reports (SMSR) </w:t>
            </w:r>
          </w:p>
        </w:tc>
        <w:tc>
          <w:tcPr>
            <w:tcW w:w="2117" w:type="dxa"/>
          </w:tcPr>
          <w:p w14:paraId="46B670F6" w14:textId="77777777" w:rsidR="00252629" w:rsidRPr="00B05BAE" w:rsidRDefault="00252629" w:rsidP="00284937">
            <w:pPr>
              <w:pStyle w:val="NoSpaceNormal"/>
            </w:pPr>
            <w:r w:rsidRPr="00B05BAE">
              <w:t>available</w:t>
            </w:r>
          </w:p>
        </w:tc>
      </w:tr>
      <w:tr w:rsidR="00252629" w:rsidRPr="002C4538" w14:paraId="15FDA2E9" w14:textId="77777777" w:rsidTr="00DF34BE">
        <w:tc>
          <w:tcPr>
            <w:tcW w:w="1337" w:type="dxa"/>
          </w:tcPr>
          <w:p w14:paraId="231C8F5A" w14:textId="77777777" w:rsidR="00252629" w:rsidRPr="00E22044" w:rsidRDefault="00252629" w:rsidP="00284937">
            <w:pPr>
              <w:pStyle w:val="NoSpaceNormal"/>
            </w:pPr>
            <w:r w:rsidRPr="00E22044">
              <w:t xml:space="preserve">Service n°8 </w:t>
            </w:r>
          </w:p>
        </w:tc>
        <w:tc>
          <w:tcPr>
            <w:tcW w:w="4766" w:type="dxa"/>
          </w:tcPr>
          <w:p w14:paraId="19B429B1" w14:textId="3E7045CA" w:rsidR="00252629" w:rsidRPr="00E22044" w:rsidRDefault="00252629" w:rsidP="00284937">
            <w:pPr>
              <w:pStyle w:val="NoSpaceNormal"/>
            </w:pPr>
            <w:r w:rsidRPr="00E22044">
              <w:t>Support for SM-over-IP including data download via SMS-PP as defined in TS 31.111</w:t>
            </w:r>
            <w:r w:rsidR="00E90DE8">
              <w:t> </w:t>
            </w:r>
            <w:r w:rsidR="001842A0">
              <w:t>[20]</w:t>
            </w:r>
          </w:p>
        </w:tc>
        <w:tc>
          <w:tcPr>
            <w:tcW w:w="2117" w:type="dxa"/>
          </w:tcPr>
          <w:p w14:paraId="2FB03568" w14:textId="77777777" w:rsidR="00252629" w:rsidRPr="00B05BAE" w:rsidRDefault="00252629" w:rsidP="00284937">
            <w:pPr>
              <w:pStyle w:val="NoSpaceNormal"/>
            </w:pPr>
            <w:r w:rsidRPr="00B05BAE">
              <w:t>available</w:t>
            </w:r>
          </w:p>
        </w:tc>
      </w:tr>
    </w:tbl>
    <w:p w14:paraId="3E5F8D1A" w14:textId="77777777" w:rsidR="00252629" w:rsidRDefault="00252629" w:rsidP="00252629">
      <w:pPr>
        <w:keepNext/>
        <w:keepLines/>
        <w:spacing w:before="180"/>
        <w:ind w:firstLine="284"/>
      </w:pPr>
      <w:r w:rsidRPr="0041528A">
        <w:t>Coding:</w:t>
      </w:r>
    </w:p>
    <w:tbl>
      <w:tblPr>
        <w:tblW w:w="226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7"/>
        <w:gridCol w:w="1304"/>
      </w:tblGrid>
      <w:tr w:rsidR="00252629" w:rsidRPr="00092350" w14:paraId="34E7850E" w14:textId="77777777" w:rsidTr="00DF34BE">
        <w:tc>
          <w:tcPr>
            <w:tcW w:w="957" w:type="dxa"/>
            <w:shd w:val="clear" w:color="auto" w:fill="F2F2F2" w:themeFill="background1" w:themeFillShade="F2"/>
          </w:tcPr>
          <w:p w14:paraId="72B4EAB8" w14:textId="77777777" w:rsidR="00252629" w:rsidRPr="00DE057A" w:rsidRDefault="00252629" w:rsidP="00DF34BE">
            <w:pPr>
              <w:keepNext/>
              <w:keepLines/>
              <w:spacing w:after="0"/>
              <w:rPr>
                <w:rFonts w:ascii="Arial" w:hAnsi="Arial"/>
                <w:sz w:val="18"/>
              </w:rPr>
            </w:pPr>
            <w:r w:rsidRPr="00092350">
              <w:rPr>
                <w:rFonts w:ascii="Arial" w:hAnsi="Arial"/>
                <w:b/>
                <w:sz w:val="18"/>
              </w:rPr>
              <w:t>Byte</w:t>
            </w:r>
          </w:p>
        </w:tc>
        <w:tc>
          <w:tcPr>
            <w:tcW w:w="1304" w:type="dxa"/>
            <w:shd w:val="clear" w:color="auto" w:fill="F2F2F2" w:themeFill="background1" w:themeFillShade="F2"/>
          </w:tcPr>
          <w:p w14:paraId="219D919A" w14:textId="77777777" w:rsidR="00252629" w:rsidRPr="00092350" w:rsidRDefault="00252629" w:rsidP="00DF34BE">
            <w:pPr>
              <w:keepNext/>
              <w:keepLines/>
              <w:spacing w:after="0"/>
              <w:jc w:val="center"/>
              <w:rPr>
                <w:rFonts w:ascii="Arial" w:hAnsi="Arial"/>
                <w:b/>
                <w:sz w:val="18"/>
              </w:rPr>
            </w:pPr>
            <w:r w:rsidRPr="00092350">
              <w:rPr>
                <w:rFonts w:ascii="Arial" w:hAnsi="Arial"/>
                <w:b/>
                <w:sz w:val="18"/>
              </w:rPr>
              <w:t>B1</w:t>
            </w:r>
          </w:p>
        </w:tc>
      </w:tr>
      <w:tr w:rsidR="00252629" w:rsidRPr="00DE057A" w14:paraId="12D86EBA" w14:textId="77777777" w:rsidTr="00DF34BE">
        <w:tc>
          <w:tcPr>
            <w:tcW w:w="957" w:type="dxa"/>
            <w:tcBorders>
              <w:bottom w:val="single" w:sz="4" w:space="0" w:color="auto"/>
            </w:tcBorders>
          </w:tcPr>
          <w:p w14:paraId="30E84832" w14:textId="77777777" w:rsidR="00252629" w:rsidRPr="00DE057A" w:rsidRDefault="00252629" w:rsidP="00DF34BE">
            <w:pPr>
              <w:pStyle w:val="TAL"/>
            </w:pPr>
            <w:r>
              <w:t>binary</w:t>
            </w:r>
          </w:p>
        </w:tc>
        <w:tc>
          <w:tcPr>
            <w:tcW w:w="1304" w:type="dxa"/>
          </w:tcPr>
          <w:p w14:paraId="5A268566" w14:textId="77777777" w:rsidR="00252629" w:rsidRPr="00DE057A" w:rsidRDefault="00252629" w:rsidP="00DF34BE">
            <w:pPr>
              <w:pStyle w:val="TAC"/>
            </w:pPr>
            <w:r w:rsidRPr="00DE057A">
              <w:t>111</w:t>
            </w:r>
            <w:r>
              <w:t>0</w:t>
            </w:r>
            <w:r w:rsidRPr="00DE057A">
              <w:t xml:space="preserve"> </w:t>
            </w:r>
            <w:r>
              <w:t>000</w:t>
            </w:r>
            <w:r w:rsidRPr="00DE057A">
              <w:t>1</w:t>
            </w:r>
          </w:p>
        </w:tc>
      </w:tr>
    </w:tbl>
    <w:p w14:paraId="141C92CA" w14:textId="77777777" w:rsidR="00252629" w:rsidRDefault="00252629" w:rsidP="00252629"/>
    <w:p w14:paraId="27381238" w14:textId="38AB7F73" w:rsidR="00252629" w:rsidRPr="0041528A" w:rsidRDefault="00252629" w:rsidP="00B05BAE">
      <w:r w:rsidRPr="00B05BAE">
        <w:rPr>
          <w:b/>
          <w:bCs/>
        </w:rPr>
        <w:t>EF</w:t>
      </w:r>
      <w:r w:rsidRPr="00B05BAE">
        <w:rPr>
          <w:b/>
          <w:bCs/>
          <w:vertAlign w:val="subscript"/>
        </w:rPr>
        <w:t>IMPI</w:t>
      </w:r>
      <w:r w:rsidRPr="00B05BAE">
        <w:rPr>
          <w:b/>
          <w:bCs/>
        </w:rPr>
        <w:t xml:space="preserve"> (IMS private user identity)</w:t>
      </w:r>
    </w:p>
    <w:p w14:paraId="2D1FC915" w14:textId="5D2C57E9" w:rsidR="00252629" w:rsidRDefault="00252629" w:rsidP="00B05BAE">
      <w:pPr>
        <w:pStyle w:val="B10"/>
      </w:pPr>
      <w:r w:rsidRPr="0041528A">
        <w:t>Logically:</w:t>
      </w:r>
      <w:r w:rsidRPr="0041528A">
        <w:tab/>
      </w:r>
      <w:r w:rsidR="00E22044" w:rsidRPr="00B05BAE">
        <w:t>001010123456789@test.3gpp.com</w:t>
      </w:r>
    </w:p>
    <w:p w14:paraId="37720332" w14:textId="5F2AEEE8" w:rsidR="00252629" w:rsidRPr="0041528A" w:rsidRDefault="00E22044" w:rsidP="00024D67">
      <w:pPr>
        <w:pStyle w:val="B10"/>
        <w:keepNext/>
      </w:pPr>
      <w:r>
        <w:lastRenderedPageBreak/>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484321C9"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BF16377" w14:textId="67A4B2B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819EF3" w14:textId="1A447DDD"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BBBE80" w14:textId="7BA39ECE"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7EF64" w14:textId="3264047C"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F7C6B1" w14:textId="02DFDCAC"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E3556" w14:textId="535BD9C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A1178F" w14:textId="71BF00A7"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19167" w14:textId="6168D4E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040F0F" w14:textId="6D420E4B"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288FF" w14:textId="4853D242"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0E4A3F" w14:textId="77777777" w:rsidR="00252629" w:rsidRPr="0041528A" w:rsidRDefault="00252629" w:rsidP="00B05BAE">
            <w:pPr>
              <w:pStyle w:val="TAL"/>
              <w:jc w:val="center"/>
              <w:rPr>
                <w:b/>
              </w:rPr>
            </w:pPr>
            <w:r w:rsidRPr="0041528A">
              <w:rPr>
                <w:b/>
              </w:rPr>
              <w:t>B10</w:t>
            </w:r>
          </w:p>
        </w:tc>
      </w:tr>
      <w:tr w:rsidR="00252629" w:rsidRPr="0041528A" w14:paraId="5EB96189"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274001F" w14:textId="5AEE404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73598E0" w14:textId="64DD8F96"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6E36ADA0" w14:textId="22DA4F20" w:rsidR="00252629" w:rsidRPr="0041528A" w:rsidRDefault="00252629" w:rsidP="00B05BAE">
            <w:pPr>
              <w:pStyle w:val="TAL"/>
              <w:jc w:val="center"/>
            </w:pPr>
            <w:r w:rsidRPr="0041528A">
              <w:t>1D</w:t>
            </w:r>
          </w:p>
        </w:tc>
        <w:tc>
          <w:tcPr>
            <w:tcW w:w="851" w:type="dxa"/>
            <w:tcBorders>
              <w:top w:val="single" w:sz="4" w:space="0" w:color="auto"/>
              <w:left w:val="single" w:sz="4" w:space="0" w:color="auto"/>
              <w:bottom w:val="single" w:sz="4" w:space="0" w:color="auto"/>
              <w:right w:val="single" w:sz="4" w:space="0" w:color="auto"/>
            </w:tcBorders>
          </w:tcPr>
          <w:p w14:paraId="42AFD4AD" w14:textId="2C1A4C1A"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6E7ECCEF" w14:textId="07E6543F"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1188CFBC" w14:textId="2A3A9D5A"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89609C8" w14:textId="25B33C78"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F02171F" w14:textId="682398F7"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4E3DD574" w14:textId="38B01F9C" w:rsidR="00252629" w:rsidRPr="0041528A" w:rsidRDefault="00252629" w:rsidP="00B05BAE">
            <w:pPr>
              <w:pStyle w:val="TAL"/>
              <w:jc w:val="center"/>
            </w:pPr>
            <w:r w:rsidRPr="0041528A">
              <w:t>30</w:t>
            </w:r>
          </w:p>
        </w:tc>
        <w:tc>
          <w:tcPr>
            <w:tcW w:w="851" w:type="dxa"/>
            <w:tcBorders>
              <w:top w:val="single" w:sz="4" w:space="0" w:color="auto"/>
              <w:left w:val="single" w:sz="4" w:space="0" w:color="auto"/>
              <w:bottom w:val="single" w:sz="4" w:space="0" w:color="auto"/>
              <w:right w:val="single" w:sz="4" w:space="0" w:color="auto"/>
            </w:tcBorders>
          </w:tcPr>
          <w:p w14:paraId="3532B123" w14:textId="57B98261" w:rsidR="00252629" w:rsidRPr="0041528A" w:rsidRDefault="00252629" w:rsidP="00B05BAE">
            <w:pPr>
              <w:pStyle w:val="TAL"/>
              <w:jc w:val="center"/>
            </w:pPr>
            <w:r w:rsidRPr="0041528A">
              <w:t>31</w:t>
            </w:r>
          </w:p>
        </w:tc>
        <w:tc>
          <w:tcPr>
            <w:tcW w:w="851" w:type="dxa"/>
            <w:tcBorders>
              <w:top w:val="single" w:sz="4" w:space="0" w:color="auto"/>
              <w:left w:val="single" w:sz="4" w:space="0" w:color="auto"/>
              <w:bottom w:val="single" w:sz="4" w:space="0" w:color="auto"/>
              <w:right w:val="single" w:sz="4" w:space="0" w:color="auto"/>
            </w:tcBorders>
          </w:tcPr>
          <w:p w14:paraId="74C25810" w14:textId="02CBB3DC" w:rsidR="00252629" w:rsidRPr="0041528A" w:rsidRDefault="00252629" w:rsidP="00B05BAE">
            <w:pPr>
              <w:pStyle w:val="TAL"/>
              <w:jc w:val="center"/>
            </w:pPr>
            <w:r w:rsidRPr="0041528A">
              <w:t>32</w:t>
            </w:r>
          </w:p>
        </w:tc>
      </w:tr>
      <w:tr w:rsidR="00252629" w:rsidRPr="0041528A" w14:paraId="0C02F443" w14:textId="77777777" w:rsidTr="00B05BAE">
        <w:tc>
          <w:tcPr>
            <w:tcW w:w="840" w:type="dxa"/>
            <w:tcBorders>
              <w:top w:val="single" w:sz="4" w:space="0" w:color="auto"/>
              <w:right w:val="single" w:sz="4" w:space="0" w:color="auto"/>
            </w:tcBorders>
          </w:tcPr>
          <w:p w14:paraId="08DFAB3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829F"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1ABEFE"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DD6B6"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C2E60C"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0043C9"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353F60"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D190C"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6ACAA"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5ABE4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42F020" w14:textId="77777777" w:rsidR="00252629" w:rsidRPr="0041528A" w:rsidRDefault="00252629" w:rsidP="00B05BAE">
            <w:pPr>
              <w:pStyle w:val="TAL"/>
              <w:jc w:val="center"/>
              <w:rPr>
                <w:b/>
              </w:rPr>
            </w:pPr>
            <w:r w:rsidRPr="0041528A">
              <w:rPr>
                <w:b/>
              </w:rPr>
              <w:t>B20</w:t>
            </w:r>
          </w:p>
        </w:tc>
      </w:tr>
      <w:tr w:rsidR="00252629" w:rsidRPr="0041528A" w14:paraId="22683FFD" w14:textId="77777777" w:rsidTr="00DF34BE">
        <w:tc>
          <w:tcPr>
            <w:tcW w:w="840" w:type="dxa"/>
            <w:tcBorders>
              <w:right w:val="single" w:sz="4" w:space="0" w:color="auto"/>
            </w:tcBorders>
          </w:tcPr>
          <w:p w14:paraId="686172E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D81C31C" w14:textId="5BBFB29F"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7626F60A" w14:textId="64346457" w:rsidR="00252629" w:rsidRPr="0041528A" w:rsidRDefault="00252629" w:rsidP="00B05BAE">
            <w:pPr>
              <w:pStyle w:val="TAL"/>
              <w:jc w:val="center"/>
            </w:pPr>
            <w:r w:rsidRPr="0041528A">
              <w:t>34</w:t>
            </w:r>
          </w:p>
        </w:tc>
        <w:tc>
          <w:tcPr>
            <w:tcW w:w="851" w:type="dxa"/>
            <w:tcBorders>
              <w:top w:val="single" w:sz="4" w:space="0" w:color="auto"/>
              <w:left w:val="single" w:sz="4" w:space="0" w:color="auto"/>
              <w:bottom w:val="single" w:sz="4" w:space="0" w:color="auto"/>
              <w:right w:val="single" w:sz="4" w:space="0" w:color="auto"/>
            </w:tcBorders>
          </w:tcPr>
          <w:p w14:paraId="4FB9DAFD" w14:textId="48FA41A2" w:rsidR="00252629" w:rsidRPr="0041528A" w:rsidRDefault="00252629" w:rsidP="00B05BAE">
            <w:pPr>
              <w:pStyle w:val="TAL"/>
              <w:jc w:val="center"/>
            </w:pPr>
            <w:r w:rsidRPr="0041528A">
              <w:t>35</w:t>
            </w:r>
          </w:p>
        </w:tc>
        <w:tc>
          <w:tcPr>
            <w:tcW w:w="851" w:type="dxa"/>
            <w:tcBorders>
              <w:top w:val="single" w:sz="4" w:space="0" w:color="auto"/>
              <w:left w:val="single" w:sz="4" w:space="0" w:color="auto"/>
              <w:bottom w:val="single" w:sz="4" w:space="0" w:color="auto"/>
              <w:right w:val="single" w:sz="4" w:space="0" w:color="auto"/>
            </w:tcBorders>
          </w:tcPr>
          <w:p w14:paraId="2812F168" w14:textId="43B4D07F" w:rsidR="00252629" w:rsidRPr="0041528A" w:rsidRDefault="00252629" w:rsidP="00B05BAE">
            <w:pPr>
              <w:pStyle w:val="TAL"/>
              <w:jc w:val="center"/>
            </w:pPr>
            <w:r w:rsidRPr="0041528A">
              <w:t>36</w:t>
            </w:r>
          </w:p>
        </w:tc>
        <w:tc>
          <w:tcPr>
            <w:tcW w:w="851" w:type="dxa"/>
            <w:tcBorders>
              <w:top w:val="single" w:sz="4" w:space="0" w:color="auto"/>
              <w:left w:val="single" w:sz="4" w:space="0" w:color="auto"/>
              <w:bottom w:val="single" w:sz="4" w:space="0" w:color="auto"/>
              <w:right w:val="single" w:sz="4" w:space="0" w:color="auto"/>
            </w:tcBorders>
          </w:tcPr>
          <w:p w14:paraId="79C3DFEB" w14:textId="0AAF8084" w:rsidR="00252629" w:rsidRPr="0041528A" w:rsidRDefault="00252629" w:rsidP="00B05BAE">
            <w:pPr>
              <w:pStyle w:val="TAL"/>
              <w:jc w:val="center"/>
            </w:pPr>
            <w:r w:rsidRPr="0041528A">
              <w:t>37</w:t>
            </w:r>
          </w:p>
        </w:tc>
        <w:tc>
          <w:tcPr>
            <w:tcW w:w="851" w:type="dxa"/>
            <w:tcBorders>
              <w:top w:val="single" w:sz="4" w:space="0" w:color="auto"/>
              <w:left w:val="single" w:sz="4" w:space="0" w:color="auto"/>
              <w:bottom w:val="single" w:sz="4" w:space="0" w:color="auto"/>
              <w:right w:val="single" w:sz="4" w:space="0" w:color="auto"/>
            </w:tcBorders>
          </w:tcPr>
          <w:p w14:paraId="6A7242F7" w14:textId="09E1FC68" w:rsidR="00252629" w:rsidRPr="0041528A" w:rsidRDefault="00252629" w:rsidP="00B05BAE">
            <w:pPr>
              <w:pStyle w:val="TAL"/>
              <w:jc w:val="center"/>
            </w:pPr>
            <w:r w:rsidRPr="0041528A">
              <w:t>38</w:t>
            </w:r>
          </w:p>
        </w:tc>
        <w:tc>
          <w:tcPr>
            <w:tcW w:w="851" w:type="dxa"/>
            <w:tcBorders>
              <w:top w:val="single" w:sz="4" w:space="0" w:color="auto"/>
              <w:left w:val="single" w:sz="4" w:space="0" w:color="auto"/>
              <w:bottom w:val="single" w:sz="4" w:space="0" w:color="auto"/>
              <w:right w:val="single" w:sz="4" w:space="0" w:color="auto"/>
            </w:tcBorders>
          </w:tcPr>
          <w:p w14:paraId="3C7FDCAA" w14:textId="3D9CDAF4" w:rsidR="00252629" w:rsidRPr="0041528A" w:rsidRDefault="00252629" w:rsidP="00B05BAE">
            <w:pPr>
              <w:pStyle w:val="TAL"/>
              <w:jc w:val="center"/>
            </w:pPr>
            <w:r w:rsidRPr="0041528A">
              <w:t>39</w:t>
            </w:r>
          </w:p>
        </w:tc>
        <w:tc>
          <w:tcPr>
            <w:tcW w:w="851" w:type="dxa"/>
            <w:tcBorders>
              <w:top w:val="single" w:sz="4" w:space="0" w:color="auto"/>
              <w:left w:val="single" w:sz="4" w:space="0" w:color="auto"/>
              <w:bottom w:val="single" w:sz="4" w:space="0" w:color="auto"/>
              <w:right w:val="single" w:sz="4" w:space="0" w:color="auto"/>
            </w:tcBorders>
          </w:tcPr>
          <w:p w14:paraId="104144EC" w14:textId="45888CD2" w:rsidR="00252629" w:rsidRPr="0041528A" w:rsidRDefault="00252629" w:rsidP="00B05BAE">
            <w:pPr>
              <w:pStyle w:val="TAL"/>
              <w:jc w:val="center"/>
            </w:pPr>
            <w:r w:rsidRPr="0041528A">
              <w:t>40</w:t>
            </w:r>
          </w:p>
        </w:tc>
        <w:tc>
          <w:tcPr>
            <w:tcW w:w="851" w:type="dxa"/>
            <w:tcBorders>
              <w:top w:val="single" w:sz="4" w:space="0" w:color="auto"/>
              <w:left w:val="single" w:sz="4" w:space="0" w:color="auto"/>
              <w:bottom w:val="single" w:sz="4" w:space="0" w:color="auto"/>
              <w:right w:val="single" w:sz="4" w:space="0" w:color="auto"/>
            </w:tcBorders>
          </w:tcPr>
          <w:p w14:paraId="32FDB913" w14:textId="228F2763"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4AB1CF3D" w14:textId="68E6C54C" w:rsidR="00252629" w:rsidRPr="0041528A" w:rsidRDefault="00252629" w:rsidP="00B05BAE">
            <w:pPr>
              <w:pStyle w:val="TAL"/>
              <w:jc w:val="center"/>
            </w:pPr>
            <w:r w:rsidRPr="0041528A">
              <w:t>65</w:t>
            </w:r>
          </w:p>
        </w:tc>
      </w:tr>
      <w:tr w:rsidR="00252629" w:rsidRPr="0041528A" w14:paraId="4CE1D8E4" w14:textId="77777777" w:rsidTr="00B05BAE">
        <w:tc>
          <w:tcPr>
            <w:tcW w:w="840" w:type="dxa"/>
            <w:tcBorders>
              <w:right w:val="single" w:sz="4" w:space="0" w:color="auto"/>
            </w:tcBorders>
          </w:tcPr>
          <w:p w14:paraId="146B84C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D2C001"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CD92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C3917F"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1974C"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5F049"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E00AC4"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09F0C5"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66A13D"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447BA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95F82" w14:textId="77777777" w:rsidR="00252629" w:rsidRPr="0041528A" w:rsidRDefault="00252629" w:rsidP="00B05BAE">
            <w:pPr>
              <w:pStyle w:val="TAL"/>
              <w:jc w:val="center"/>
              <w:rPr>
                <w:b/>
              </w:rPr>
            </w:pPr>
            <w:r w:rsidRPr="0041528A">
              <w:rPr>
                <w:b/>
              </w:rPr>
              <w:t>B30</w:t>
            </w:r>
          </w:p>
        </w:tc>
      </w:tr>
      <w:tr w:rsidR="00252629" w:rsidRPr="0041528A" w14:paraId="7E66682A" w14:textId="77777777" w:rsidTr="00DF34BE">
        <w:tc>
          <w:tcPr>
            <w:tcW w:w="840" w:type="dxa"/>
            <w:tcBorders>
              <w:right w:val="single" w:sz="4" w:space="0" w:color="auto"/>
            </w:tcBorders>
          </w:tcPr>
          <w:p w14:paraId="0F4A746E"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6614C05" w14:textId="782BE79F"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4DAE2E29" w14:textId="4761B7F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E2DCCA3" w14:textId="0ADC8795"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2E1058B7" w14:textId="494A1FB8"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4428339B" w14:textId="3BAF9F59"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555093F4" w14:textId="5B80FA70"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F48DEE5" w14:textId="7E14841C"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799BB634" w14:textId="741D15D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65A9DFE0" w14:textId="1ADABF48"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40FE7F4C" w14:textId="54E8E43A" w:rsidR="00252629" w:rsidRPr="0041528A" w:rsidRDefault="00252629" w:rsidP="00B05BAE">
            <w:pPr>
              <w:pStyle w:val="TAL"/>
              <w:jc w:val="center"/>
            </w:pPr>
            <w:r w:rsidRPr="0041528A">
              <w:t>6F</w:t>
            </w:r>
          </w:p>
        </w:tc>
      </w:tr>
      <w:tr w:rsidR="00252629" w:rsidRPr="0041528A" w14:paraId="59785B09" w14:textId="77777777" w:rsidTr="00B05BAE">
        <w:tc>
          <w:tcPr>
            <w:tcW w:w="840" w:type="dxa"/>
            <w:tcBorders>
              <w:right w:val="single" w:sz="4" w:space="0" w:color="auto"/>
            </w:tcBorders>
          </w:tcPr>
          <w:p w14:paraId="39B7002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CC8FB"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71A9B"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94627C"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2EF0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E9186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59925C"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50D21F"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99F57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6A6FA1"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49636E" w14:textId="77777777" w:rsidR="00252629" w:rsidRPr="0041528A" w:rsidRDefault="00252629" w:rsidP="00B05BAE">
            <w:pPr>
              <w:pStyle w:val="TAL"/>
              <w:jc w:val="center"/>
              <w:rPr>
                <w:b/>
              </w:rPr>
            </w:pPr>
            <w:r w:rsidRPr="0041528A">
              <w:rPr>
                <w:b/>
              </w:rPr>
              <w:t>B40</w:t>
            </w:r>
          </w:p>
        </w:tc>
      </w:tr>
      <w:tr w:rsidR="00252629" w:rsidRPr="0041528A" w14:paraId="4D833B13" w14:textId="77777777" w:rsidTr="00DF34BE">
        <w:tc>
          <w:tcPr>
            <w:tcW w:w="840" w:type="dxa"/>
            <w:tcBorders>
              <w:right w:val="single" w:sz="4" w:space="0" w:color="auto"/>
            </w:tcBorders>
          </w:tcPr>
          <w:p w14:paraId="79494D92"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0C31CA0F" w14:textId="05887252"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6D216A34" w14:textId="5E9660D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5F4350B" w14:textId="4A0D387F"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4A3AD0D" w14:textId="783D42A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632C58E" w14:textId="61336E7D"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D1BFEA" w14:textId="0D229FA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DBC39FE" w14:textId="0452C4C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0991C6" w14:textId="7652A46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A443A" w14:textId="5B792B00"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388431A" w14:textId="52739250" w:rsidR="00252629" w:rsidRPr="0041528A" w:rsidRDefault="00252629" w:rsidP="00B05BAE">
            <w:pPr>
              <w:pStyle w:val="TAL"/>
              <w:jc w:val="center"/>
            </w:pPr>
            <w:r w:rsidRPr="0041528A">
              <w:t>FF</w:t>
            </w:r>
          </w:p>
        </w:tc>
      </w:tr>
    </w:tbl>
    <w:p w14:paraId="3E7E20D8" w14:textId="77777777" w:rsidR="00252629" w:rsidRPr="0041528A" w:rsidRDefault="00252629" w:rsidP="00252629"/>
    <w:p w14:paraId="07BEC940" w14:textId="717F0151" w:rsidR="00252629" w:rsidRPr="00B05BAE" w:rsidRDefault="00252629" w:rsidP="00B05BAE">
      <w:pPr>
        <w:rPr>
          <w:b/>
          <w:bCs/>
        </w:rPr>
      </w:pPr>
      <w:r w:rsidRPr="00B05BAE">
        <w:rPr>
          <w:b/>
          <w:bCs/>
        </w:rPr>
        <w:t>EF</w:t>
      </w:r>
      <w:r w:rsidRPr="00B05BAE">
        <w:rPr>
          <w:b/>
          <w:bCs/>
          <w:vertAlign w:val="subscript"/>
        </w:rPr>
        <w:t>DOMAIN</w:t>
      </w:r>
      <w:r w:rsidRPr="00B05BAE">
        <w:rPr>
          <w:b/>
          <w:bCs/>
        </w:rPr>
        <w:t xml:space="preserve"> (Home Network Domain Name)</w:t>
      </w:r>
    </w:p>
    <w:p w14:paraId="3D3B5A5E" w14:textId="77777777" w:rsidR="00252629" w:rsidRDefault="00252629" w:rsidP="00B05BAE">
      <w:pPr>
        <w:pStyle w:val="B10"/>
      </w:pPr>
      <w:r w:rsidRPr="0041528A">
        <w:t>Logically:</w:t>
      </w:r>
      <w:r w:rsidRPr="0041528A">
        <w:tab/>
        <w:t>test.3gpp.com</w:t>
      </w:r>
    </w:p>
    <w:p w14:paraId="7D20D93C" w14:textId="69CA030A" w:rsidR="00E22044" w:rsidRPr="0041528A" w:rsidRDefault="00E22044" w:rsidP="00541F4A">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D5AC4D0"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290691E1" w14:textId="4CDA79AF"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73462" w14:textId="57B95D6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419707" w14:textId="418435E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BB218" w14:textId="12E0A51F"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FC38A8" w14:textId="6752E743"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65B47" w14:textId="7665932F"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868E3" w14:textId="3B17D0D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9CD237" w14:textId="14A30E2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444C" w14:textId="740013E8"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FDF9EA" w14:textId="690FAAF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696BD6" w14:textId="77777777" w:rsidR="00252629" w:rsidRPr="0041528A" w:rsidRDefault="00252629" w:rsidP="00B05BAE">
            <w:pPr>
              <w:pStyle w:val="TAL"/>
              <w:jc w:val="center"/>
              <w:rPr>
                <w:b/>
              </w:rPr>
            </w:pPr>
            <w:r w:rsidRPr="0041528A">
              <w:rPr>
                <w:b/>
              </w:rPr>
              <w:t>B10</w:t>
            </w:r>
          </w:p>
        </w:tc>
      </w:tr>
      <w:tr w:rsidR="00252629" w:rsidRPr="0041528A" w14:paraId="29566DE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E3D31C2" w14:textId="6731E645"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CAAC348" w14:textId="0C048D53" w:rsidR="00252629" w:rsidRPr="0041528A" w:rsidRDefault="00252629" w:rsidP="00B05BAE">
            <w:pPr>
              <w:pStyle w:val="TAL"/>
              <w:jc w:val="center"/>
            </w:pPr>
            <w:r w:rsidRPr="0041528A">
              <w:t>80</w:t>
            </w:r>
          </w:p>
        </w:tc>
        <w:tc>
          <w:tcPr>
            <w:tcW w:w="851" w:type="dxa"/>
            <w:tcBorders>
              <w:top w:val="single" w:sz="4" w:space="0" w:color="auto"/>
              <w:left w:val="single" w:sz="4" w:space="0" w:color="auto"/>
              <w:bottom w:val="single" w:sz="4" w:space="0" w:color="auto"/>
              <w:right w:val="single" w:sz="4" w:space="0" w:color="auto"/>
            </w:tcBorders>
          </w:tcPr>
          <w:p w14:paraId="4E1278E6" w14:textId="25AE5450" w:rsidR="00252629" w:rsidRPr="0041528A" w:rsidRDefault="00252629" w:rsidP="00B05BAE">
            <w:pPr>
              <w:pStyle w:val="TAL"/>
              <w:jc w:val="center"/>
            </w:pPr>
            <w:r w:rsidRPr="0041528A">
              <w:t>0D</w:t>
            </w:r>
          </w:p>
        </w:tc>
        <w:tc>
          <w:tcPr>
            <w:tcW w:w="851" w:type="dxa"/>
            <w:tcBorders>
              <w:top w:val="single" w:sz="4" w:space="0" w:color="auto"/>
              <w:left w:val="single" w:sz="4" w:space="0" w:color="auto"/>
              <w:bottom w:val="single" w:sz="4" w:space="0" w:color="auto"/>
              <w:right w:val="single" w:sz="4" w:space="0" w:color="auto"/>
            </w:tcBorders>
          </w:tcPr>
          <w:p w14:paraId="35B4DDEE" w14:textId="2BE54C84"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76B2CD26" w14:textId="16B53A6C" w:rsidR="00252629" w:rsidRPr="0041528A" w:rsidRDefault="00252629" w:rsidP="00B05BAE">
            <w:pPr>
              <w:pStyle w:val="TAL"/>
              <w:jc w:val="center"/>
            </w:pPr>
            <w:r w:rsidRPr="0041528A">
              <w:t>65</w:t>
            </w:r>
          </w:p>
        </w:tc>
        <w:tc>
          <w:tcPr>
            <w:tcW w:w="851" w:type="dxa"/>
            <w:tcBorders>
              <w:top w:val="single" w:sz="4" w:space="0" w:color="auto"/>
              <w:left w:val="single" w:sz="4" w:space="0" w:color="auto"/>
              <w:bottom w:val="single" w:sz="4" w:space="0" w:color="auto"/>
              <w:right w:val="single" w:sz="4" w:space="0" w:color="auto"/>
            </w:tcBorders>
          </w:tcPr>
          <w:p w14:paraId="447514E7" w14:textId="418F0C3D" w:rsidR="00252629" w:rsidRPr="0041528A" w:rsidRDefault="00252629" w:rsidP="00B05BAE">
            <w:pPr>
              <w:pStyle w:val="TAL"/>
              <w:jc w:val="center"/>
            </w:pPr>
            <w:r w:rsidRPr="0041528A">
              <w:t>73</w:t>
            </w:r>
          </w:p>
        </w:tc>
        <w:tc>
          <w:tcPr>
            <w:tcW w:w="851" w:type="dxa"/>
            <w:tcBorders>
              <w:top w:val="single" w:sz="4" w:space="0" w:color="auto"/>
              <w:left w:val="single" w:sz="4" w:space="0" w:color="auto"/>
              <w:bottom w:val="single" w:sz="4" w:space="0" w:color="auto"/>
              <w:right w:val="single" w:sz="4" w:space="0" w:color="auto"/>
            </w:tcBorders>
          </w:tcPr>
          <w:p w14:paraId="5AAFC38C" w14:textId="27D5532F" w:rsidR="00252629" w:rsidRPr="0041528A" w:rsidRDefault="00252629" w:rsidP="00B05BAE">
            <w:pPr>
              <w:pStyle w:val="TAL"/>
              <w:jc w:val="center"/>
            </w:pPr>
            <w:r w:rsidRPr="0041528A">
              <w:t>74</w:t>
            </w:r>
          </w:p>
        </w:tc>
        <w:tc>
          <w:tcPr>
            <w:tcW w:w="851" w:type="dxa"/>
            <w:tcBorders>
              <w:top w:val="single" w:sz="4" w:space="0" w:color="auto"/>
              <w:left w:val="single" w:sz="4" w:space="0" w:color="auto"/>
              <w:bottom w:val="single" w:sz="4" w:space="0" w:color="auto"/>
              <w:right w:val="single" w:sz="4" w:space="0" w:color="auto"/>
            </w:tcBorders>
          </w:tcPr>
          <w:p w14:paraId="23EDC5B3" w14:textId="3DE4EF71"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73C636D2" w14:textId="12C292D4" w:rsidR="00252629" w:rsidRPr="0041528A" w:rsidRDefault="00252629" w:rsidP="00B05BAE">
            <w:pPr>
              <w:pStyle w:val="TAL"/>
              <w:jc w:val="center"/>
            </w:pPr>
            <w:r w:rsidRPr="0041528A">
              <w:t>33</w:t>
            </w:r>
          </w:p>
        </w:tc>
        <w:tc>
          <w:tcPr>
            <w:tcW w:w="851" w:type="dxa"/>
            <w:tcBorders>
              <w:top w:val="single" w:sz="4" w:space="0" w:color="auto"/>
              <w:left w:val="single" w:sz="4" w:space="0" w:color="auto"/>
              <w:bottom w:val="single" w:sz="4" w:space="0" w:color="auto"/>
              <w:right w:val="single" w:sz="4" w:space="0" w:color="auto"/>
            </w:tcBorders>
          </w:tcPr>
          <w:p w14:paraId="16320B7B" w14:textId="4D877B26" w:rsidR="00252629" w:rsidRPr="0041528A" w:rsidRDefault="00252629" w:rsidP="00B05BAE">
            <w:pPr>
              <w:pStyle w:val="TAL"/>
              <w:jc w:val="center"/>
            </w:pPr>
            <w:r w:rsidRPr="0041528A">
              <w:t>67</w:t>
            </w:r>
          </w:p>
        </w:tc>
        <w:tc>
          <w:tcPr>
            <w:tcW w:w="851" w:type="dxa"/>
            <w:tcBorders>
              <w:top w:val="single" w:sz="4" w:space="0" w:color="auto"/>
              <w:left w:val="single" w:sz="4" w:space="0" w:color="auto"/>
              <w:bottom w:val="single" w:sz="4" w:space="0" w:color="auto"/>
              <w:right w:val="single" w:sz="4" w:space="0" w:color="auto"/>
            </w:tcBorders>
          </w:tcPr>
          <w:p w14:paraId="18EF2475" w14:textId="618C3A1E" w:rsidR="00252629" w:rsidRPr="0041528A" w:rsidRDefault="00252629" w:rsidP="00B05BAE">
            <w:pPr>
              <w:pStyle w:val="TAL"/>
              <w:jc w:val="center"/>
            </w:pPr>
            <w:r w:rsidRPr="0041528A">
              <w:t>70</w:t>
            </w:r>
          </w:p>
        </w:tc>
      </w:tr>
      <w:tr w:rsidR="00252629" w:rsidRPr="0041528A" w14:paraId="4BB6CDD4" w14:textId="77777777" w:rsidTr="00B05BAE">
        <w:tc>
          <w:tcPr>
            <w:tcW w:w="840" w:type="dxa"/>
            <w:tcBorders>
              <w:top w:val="single" w:sz="4" w:space="0" w:color="auto"/>
              <w:right w:val="single" w:sz="4" w:space="0" w:color="auto"/>
            </w:tcBorders>
          </w:tcPr>
          <w:p w14:paraId="73C20E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9B252"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2AE46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8943EB"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FF7BEA"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1AF6E"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F3C656"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0C8DA2"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26921"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7D25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CDB53" w14:textId="77777777" w:rsidR="00252629" w:rsidRPr="0041528A" w:rsidRDefault="00252629" w:rsidP="00B05BAE">
            <w:pPr>
              <w:pStyle w:val="TAL"/>
              <w:jc w:val="center"/>
              <w:rPr>
                <w:b/>
              </w:rPr>
            </w:pPr>
            <w:r w:rsidRPr="0041528A">
              <w:rPr>
                <w:b/>
              </w:rPr>
              <w:t>B20</w:t>
            </w:r>
          </w:p>
        </w:tc>
      </w:tr>
      <w:tr w:rsidR="00252629" w:rsidRPr="0041528A" w14:paraId="51D58D4E" w14:textId="77777777" w:rsidTr="00DF34BE">
        <w:tc>
          <w:tcPr>
            <w:tcW w:w="840" w:type="dxa"/>
            <w:tcBorders>
              <w:right w:val="single" w:sz="4" w:space="0" w:color="auto"/>
            </w:tcBorders>
          </w:tcPr>
          <w:p w14:paraId="3F030D3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1ED098" w14:textId="5B9E7E84" w:rsidR="00252629" w:rsidRPr="0041528A" w:rsidRDefault="00252629" w:rsidP="00B05BAE">
            <w:pPr>
              <w:pStyle w:val="TAL"/>
              <w:jc w:val="center"/>
            </w:pPr>
            <w:r w:rsidRPr="0041528A">
              <w:t>70</w:t>
            </w:r>
          </w:p>
        </w:tc>
        <w:tc>
          <w:tcPr>
            <w:tcW w:w="851" w:type="dxa"/>
            <w:tcBorders>
              <w:top w:val="single" w:sz="4" w:space="0" w:color="auto"/>
              <w:left w:val="single" w:sz="4" w:space="0" w:color="auto"/>
              <w:bottom w:val="single" w:sz="4" w:space="0" w:color="auto"/>
              <w:right w:val="single" w:sz="4" w:space="0" w:color="auto"/>
            </w:tcBorders>
          </w:tcPr>
          <w:p w14:paraId="00353A5A" w14:textId="6A688430" w:rsidR="00252629" w:rsidRPr="0041528A" w:rsidRDefault="00252629" w:rsidP="00B05BAE">
            <w:pPr>
              <w:pStyle w:val="TAL"/>
              <w:jc w:val="center"/>
            </w:pPr>
            <w:r w:rsidRPr="0041528A">
              <w:t>2E</w:t>
            </w:r>
          </w:p>
        </w:tc>
        <w:tc>
          <w:tcPr>
            <w:tcW w:w="851" w:type="dxa"/>
            <w:tcBorders>
              <w:top w:val="single" w:sz="4" w:space="0" w:color="auto"/>
              <w:left w:val="single" w:sz="4" w:space="0" w:color="auto"/>
              <w:bottom w:val="single" w:sz="4" w:space="0" w:color="auto"/>
              <w:right w:val="single" w:sz="4" w:space="0" w:color="auto"/>
            </w:tcBorders>
          </w:tcPr>
          <w:p w14:paraId="150C4E2A" w14:textId="46A41767" w:rsidR="00252629" w:rsidRPr="0041528A" w:rsidRDefault="00252629" w:rsidP="00B05BAE">
            <w:pPr>
              <w:pStyle w:val="TAL"/>
              <w:jc w:val="center"/>
            </w:pPr>
            <w:r w:rsidRPr="0041528A">
              <w:t>63</w:t>
            </w:r>
          </w:p>
        </w:tc>
        <w:tc>
          <w:tcPr>
            <w:tcW w:w="851" w:type="dxa"/>
            <w:tcBorders>
              <w:top w:val="single" w:sz="4" w:space="0" w:color="auto"/>
              <w:left w:val="single" w:sz="4" w:space="0" w:color="auto"/>
              <w:bottom w:val="single" w:sz="4" w:space="0" w:color="auto"/>
              <w:right w:val="single" w:sz="4" w:space="0" w:color="auto"/>
            </w:tcBorders>
          </w:tcPr>
          <w:p w14:paraId="141F4EF8" w14:textId="2022AED3" w:rsidR="00252629" w:rsidRPr="0041528A" w:rsidRDefault="00252629" w:rsidP="00B05BAE">
            <w:pPr>
              <w:pStyle w:val="TAL"/>
              <w:jc w:val="center"/>
            </w:pPr>
            <w:r w:rsidRPr="0041528A">
              <w:t>6F</w:t>
            </w:r>
          </w:p>
        </w:tc>
        <w:tc>
          <w:tcPr>
            <w:tcW w:w="851" w:type="dxa"/>
            <w:tcBorders>
              <w:top w:val="single" w:sz="4" w:space="0" w:color="auto"/>
              <w:left w:val="single" w:sz="4" w:space="0" w:color="auto"/>
              <w:bottom w:val="single" w:sz="4" w:space="0" w:color="auto"/>
              <w:right w:val="single" w:sz="4" w:space="0" w:color="auto"/>
            </w:tcBorders>
          </w:tcPr>
          <w:p w14:paraId="10253A4C" w14:textId="6D999769" w:rsidR="00252629" w:rsidRPr="0041528A" w:rsidRDefault="00252629" w:rsidP="00B05BAE">
            <w:pPr>
              <w:pStyle w:val="TAL"/>
              <w:jc w:val="center"/>
            </w:pPr>
            <w:r w:rsidRPr="0041528A">
              <w:t>6D</w:t>
            </w:r>
          </w:p>
        </w:tc>
        <w:tc>
          <w:tcPr>
            <w:tcW w:w="851" w:type="dxa"/>
            <w:tcBorders>
              <w:top w:val="single" w:sz="4" w:space="0" w:color="auto"/>
              <w:left w:val="single" w:sz="4" w:space="0" w:color="auto"/>
              <w:bottom w:val="single" w:sz="4" w:space="0" w:color="auto"/>
              <w:right w:val="single" w:sz="4" w:space="0" w:color="auto"/>
            </w:tcBorders>
          </w:tcPr>
          <w:p w14:paraId="7F3A361A" w14:textId="3852914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73A7431" w14:textId="529C2DA1"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8886BAC" w14:textId="4C8F555A"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497604E" w14:textId="31CA2BB2"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E565A5D" w14:textId="33FB28E0" w:rsidR="00252629" w:rsidRPr="0041528A" w:rsidRDefault="00252629" w:rsidP="00B05BAE">
            <w:pPr>
              <w:pStyle w:val="TAL"/>
              <w:jc w:val="center"/>
            </w:pPr>
            <w:r w:rsidRPr="0041528A">
              <w:t>FF</w:t>
            </w:r>
          </w:p>
        </w:tc>
      </w:tr>
    </w:tbl>
    <w:p w14:paraId="089ADC5B" w14:textId="77777777" w:rsidR="00252629" w:rsidRPr="0041528A" w:rsidRDefault="00252629" w:rsidP="00252629"/>
    <w:p w14:paraId="38043B91" w14:textId="7C3FB7A3" w:rsidR="00252629" w:rsidRPr="00B05BAE" w:rsidRDefault="00252629" w:rsidP="00B05BAE">
      <w:pPr>
        <w:rPr>
          <w:b/>
          <w:bCs/>
        </w:rPr>
      </w:pPr>
      <w:r w:rsidRPr="00B05BAE">
        <w:rPr>
          <w:b/>
          <w:bCs/>
        </w:rPr>
        <w:t>EF</w:t>
      </w:r>
      <w:r w:rsidRPr="00B05BAE">
        <w:rPr>
          <w:b/>
          <w:bCs/>
          <w:vertAlign w:val="subscript"/>
        </w:rPr>
        <w:t>IMPU</w:t>
      </w:r>
      <w:r w:rsidRPr="00B05BAE">
        <w:rPr>
          <w:b/>
          <w:bCs/>
        </w:rPr>
        <w:t xml:space="preserve"> (IMS public user identity)</w:t>
      </w:r>
    </w:p>
    <w:p w14:paraId="156DFF79" w14:textId="77777777" w:rsidR="00252629" w:rsidRPr="0041528A" w:rsidRDefault="00252629" w:rsidP="00252629">
      <w:r w:rsidRPr="0041528A">
        <w:t>Record 1:</w:t>
      </w:r>
    </w:p>
    <w:p w14:paraId="37EE779C" w14:textId="511465B2" w:rsidR="00252629" w:rsidRDefault="00252629" w:rsidP="00252629">
      <w:pPr>
        <w:ind w:firstLine="284"/>
      </w:pPr>
      <w:r w:rsidRPr="0041528A">
        <w:t>Logically:</w:t>
      </w:r>
      <w:r w:rsidRPr="0041528A">
        <w:tab/>
      </w:r>
      <w:r w:rsidR="00E22044" w:rsidRPr="00B05BAE">
        <w:t>sip:001010123456789@ims.mnc246.mcc081.3gppnetwork.org</w:t>
      </w:r>
    </w:p>
    <w:p w14:paraId="42B355CA" w14:textId="011AB23F" w:rsidR="00E22044" w:rsidRPr="0041528A" w:rsidRDefault="00E22044" w:rsidP="00284937">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71940A04"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26F6D6B" w14:textId="4A3A0E78"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5823B" w14:textId="556940CC"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1DB8A" w14:textId="37FB05C2"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F00943" w14:textId="272F7633"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A017CC" w14:textId="28665148"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BDB964" w14:textId="66F02B86"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7DE15B" w14:textId="26FEEA05"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3B4A76" w14:textId="7BEA7DE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441A5" w14:textId="0A09A517"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73A4C" w14:textId="01FB4ED9"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0449E7" w14:textId="77777777" w:rsidR="00252629" w:rsidRPr="0041528A" w:rsidRDefault="00252629" w:rsidP="00B05BAE">
            <w:pPr>
              <w:pStyle w:val="TAL"/>
              <w:jc w:val="center"/>
              <w:rPr>
                <w:b/>
              </w:rPr>
            </w:pPr>
            <w:r w:rsidRPr="0041528A">
              <w:rPr>
                <w:b/>
              </w:rPr>
              <w:t>B10</w:t>
            </w:r>
          </w:p>
        </w:tc>
      </w:tr>
      <w:tr w:rsidR="00252629" w:rsidRPr="0041528A" w14:paraId="0B88E9B1"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57513942" w14:textId="42AE8AAA"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20E71EA" w14:textId="4ADE580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5F350F26" w14:textId="4EE34261"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11930949" w14:textId="7F767487"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50D7FF40" w14:textId="7E615174"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096809E7" w14:textId="767EDD6D"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750999D" w14:textId="7C019C6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6A220CCD" w14:textId="64D9F45B"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3751FC8D" w14:textId="18803847"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5F526C29" w14:textId="09FBC0E1"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80C50E9" w14:textId="1A233D59" w:rsidR="00252629" w:rsidRPr="0041528A" w:rsidRDefault="00252629" w:rsidP="00B05BAE">
            <w:pPr>
              <w:pStyle w:val="TAL"/>
              <w:jc w:val="center"/>
            </w:pPr>
            <w:r w:rsidRPr="0041528A">
              <w:rPr>
                <w:rFonts w:cs="Arial"/>
                <w:szCs w:val="18"/>
              </w:rPr>
              <w:t>30</w:t>
            </w:r>
          </w:p>
        </w:tc>
      </w:tr>
      <w:tr w:rsidR="00252629" w:rsidRPr="0041528A" w14:paraId="4BA4DE95" w14:textId="77777777" w:rsidTr="00B05BAE">
        <w:tc>
          <w:tcPr>
            <w:tcW w:w="840" w:type="dxa"/>
            <w:tcBorders>
              <w:top w:val="single" w:sz="4" w:space="0" w:color="auto"/>
              <w:right w:val="single" w:sz="4" w:space="0" w:color="auto"/>
            </w:tcBorders>
          </w:tcPr>
          <w:p w14:paraId="1E79E64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83BD08"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F7BF2F"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E61C3"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A96111"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FD79E1"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398921"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E690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208B5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8F2362"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4D5438" w14:textId="77777777" w:rsidR="00252629" w:rsidRPr="0041528A" w:rsidRDefault="00252629" w:rsidP="00B05BAE">
            <w:pPr>
              <w:pStyle w:val="TAL"/>
              <w:jc w:val="center"/>
              <w:rPr>
                <w:b/>
              </w:rPr>
            </w:pPr>
            <w:r w:rsidRPr="0041528A">
              <w:rPr>
                <w:b/>
              </w:rPr>
              <w:t>B20</w:t>
            </w:r>
          </w:p>
        </w:tc>
      </w:tr>
      <w:tr w:rsidR="00252629" w:rsidRPr="0041528A" w14:paraId="441DAC9E" w14:textId="77777777" w:rsidTr="00DF34BE">
        <w:tc>
          <w:tcPr>
            <w:tcW w:w="840" w:type="dxa"/>
            <w:tcBorders>
              <w:right w:val="single" w:sz="4" w:space="0" w:color="auto"/>
            </w:tcBorders>
          </w:tcPr>
          <w:p w14:paraId="0EFBC5B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BDD7B56" w14:textId="54F54F5B"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AD17B5E" w14:textId="61F22F99"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17698FE" w14:textId="2318DCB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7DD82BED" w14:textId="0BD94EE7" w:rsidR="00252629" w:rsidRPr="0041528A" w:rsidRDefault="00252629" w:rsidP="00B05BAE">
            <w:pPr>
              <w:pStyle w:val="TAL"/>
              <w:jc w:val="center"/>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91A1343" w14:textId="2AB49A48"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861EE66" w14:textId="6D8F95FE"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0037899" w14:textId="387A294F"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3036729B" w14:textId="418F953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33D762CD" w14:textId="3C5D2153"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68F618AE" w14:textId="5BD430A9" w:rsidR="00252629" w:rsidRPr="0041528A" w:rsidRDefault="00252629" w:rsidP="00B05BAE">
            <w:pPr>
              <w:pStyle w:val="TAL"/>
              <w:jc w:val="center"/>
            </w:pPr>
            <w:r w:rsidRPr="0041528A">
              <w:rPr>
                <w:rFonts w:cs="Arial"/>
                <w:szCs w:val="18"/>
              </w:rPr>
              <w:t>38</w:t>
            </w:r>
          </w:p>
        </w:tc>
      </w:tr>
      <w:tr w:rsidR="00252629" w:rsidRPr="0041528A" w14:paraId="0A935B7C" w14:textId="77777777" w:rsidTr="00B05BAE">
        <w:tc>
          <w:tcPr>
            <w:tcW w:w="840" w:type="dxa"/>
            <w:tcBorders>
              <w:right w:val="single" w:sz="4" w:space="0" w:color="auto"/>
            </w:tcBorders>
          </w:tcPr>
          <w:p w14:paraId="417408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70840A"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864155"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854195"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1B397"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C3861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CF3B5"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1E332E"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9E5009"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171CA"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72A6C" w14:textId="77777777" w:rsidR="00252629" w:rsidRPr="0041528A" w:rsidRDefault="00252629" w:rsidP="00B05BAE">
            <w:pPr>
              <w:pStyle w:val="TAL"/>
              <w:jc w:val="center"/>
              <w:rPr>
                <w:b/>
              </w:rPr>
            </w:pPr>
            <w:r w:rsidRPr="0041528A">
              <w:rPr>
                <w:b/>
              </w:rPr>
              <w:t>B30</w:t>
            </w:r>
          </w:p>
        </w:tc>
      </w:tr>
      <w:tr w:rsidR="00252629" w:rsidRPr="0041528A" w14:paraId="543E4A21" w14:textId="77777777" w:rsidTr="00DF34BE">
        <w:tc>
          <w:tcPr>
            <w:tcW w:w="840" w:type="dxa"/>
            <w:tcBorders>
              <w:right w:val="single" w:sz="4" w:space="0" w:color="auto"/>
            </w:tcBorders>
          </w:tcPr>
          <w:p w14:paraId="52296D4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A511BDA" w14:textId="765BB67B"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34A62761" w14:textId="37748CE3"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65417C05" w14:textId="0D4DB237"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C3FA61C" w14:textId="78BAA1F9"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0D42EED" w14:textId="2AE4BDED"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719211F" w14:textId="2456F94D"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A18991A" w14:textId="37A6CE66"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3CB63138" w14:textId="1548E737"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348B02B8" w14:textId="28DAD963"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53F40A5C" w14:textId="6ED26B7A" w:rsidR="00252629" w:rsidRPr="0041528A" w:rsidRDefault="00252629" w:rsidP="00B05BAE">
            <w:pPr>
              <w:pStyle w:val="TAL"/>
              <w:jc w:val="center"/>
            </w:pPr>
            <w:r w:rsidRPr="0041528A">
              <w:rPr>
                <w:rFonts w:cs="Arial"/>
                <w:szCs w:val="18"/>
              </w:rPr>
              <w:t>32</w:t>
            </w:r>
          </w:p>
        </w:tc>
      </w:tr>
      <w:tr w:rsidR="00252629" w:rsidRPr="0041528A" w14:paraId="1C092AFD" w14:textId="77777777" w:rsidTr="00B05BAE">
        <w:tc>
          <w:tcPr>
            <w:tcW w:w="840" w:type="dxa"/>
            <w:tcBorders>
              <w:right w:val="single" w:sz="4" w:space="0" w:color="auto"/>
            </w:tcBorders>
          </w:tcPr>
          <w:p w14:paraId="74AEC49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B9485F"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1A4B3D"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C53E33"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EFF89A"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211021"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46FE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F6717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C0665"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E4FFF"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FB46A" w14:textId="77777777" w:rsidR="00252629" w:rsidRPr="0041528A" w:rsidRDefault="00252629" w:rsidP="00B05BAE">
            <w:pPr>
              <w:pStyle w:val="TAL"/>
              <w:jc w:val="center"/>
              <w:rPr>
                <w:b/>
              </w:rPr>
            </w:pPr>
            <w:r w:rsidRPr="0041528A">
              <w:rPr>
                <w:b/>
              </w:rPr>
              <w:t>B40</w:t>
            </w:r>
          </w:p>
        </w:tc>
      </w:tr>
      <w:tr w:rsidR="00252629" w:rsidRPr="0041528A" w14:paraId="6426DCE3" w14:textId="77777777" w:rsidTr="00DF34BE">
        <w:tc>
          <w:tcPr>
            <w:tcW w:w="840" w:type="dxa"/>
            <w:tcBorders>
              <w:right w:val="single" w:sz="4" w:space="0" w:color="auto"/>
            </w:tcBorders>
          </w:tcPr>
          <w:p w14:paraId="26C2F5A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056643B" w14:textId="19721039"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2D4FE222" w14:textId="47E51992"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6CA2FCC1" w14:textId="3B12DF17"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43C7601D" w14:textId="5E054228"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52BF16DE" w14:textId="0AC7D95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07DD36CB" w14:textId="2FE9AC2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4C8BABB0" w14:textId="327E54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254663A5" w14:textId="3374B250"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18696937" w14:textId="1EE9849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1EF62645" w14:textId="7F8FC940" w:rsidR="00252629" w:rsidRPr="0041528A" w:rsidRDefault="00252629" w:rsidP="00B05BAE">
            <w:pPr>
              <w:pStyle w:val="TAL"/>
              <w:jc w:val="center"/>
            </w:pPr>
            <w:r w:rsidRPr="0041528A">
              <w:rPr>
                <w:rFonts w:cs="Arial"/>
                <w:szCs w:val="18"/>
              </w:rPr>
              <w:t>2E</w:t>
            </w:r>
          </w:p>
        </w:tc>
      </w:tr>
      <w:tr w:rsidR="00252629" w:rsidRPr="0041528A" w14:paraId="47ABE6E1" w14:textId="77777777" w:rsidTr="00B05BAE">
        <w:tc>
          <w:tcPr>
            <w:tcW w:w="840" w:type="dxa"/>
            <w:tcBorders>
              <w:right w:val="single" w:sz="4" w:space="0" w:color="auto"/>
            </w:tcBorders>
          </w:tcPr>
          <w:p w14:paraId="41F4D6A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DC2EAB"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73A13"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7BD094"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DAA42"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79A6C8"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00036D"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902BFC"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F4560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94876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1B8435" w14:textId="77777777" w:rsidR="00252629" w:rsidRPr="0041528A" w:rsidRDefault="00252629" w:rsidP="00B05BAE">
            <w:pPr>
              <w:pStyle w:val="TAL"/>
              <w:jc w:val="center"/>
              <w:rPr>
                <w:b/>
              </w:rPr>
            </w:pPr>
            <w:r w:rsidRPr="0041528A">
              <w:rPr>
                <w:b/>
              </w:rPr>
              <w:t>B50</w:t>
            </w:r>
          </w:p>
        </w:tc>
      </w:tr>
      <w:tr w:rsidR="00252629" w:rsidRPr="0041528A" w14:paraId="22325A9B" w14:textId="77777777" w:rsidTr="00DF34BE">
        <w:tc>
          <w:tcPr>
            <w:tcW w:w="840" w:type="dxa"/>
            <w:tcBorders>
              <w:right w:val="single" w:sz="4" w:space="0" w:color="auto"/>
            </w:tcBorders>
          </w:tcPr>
          <w:p w14:paraId="28C528D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BDB267" w14:textId="4A2891E3"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3E71E685" w14:textId="11719233"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32A552A3" w14:textId="4D02751C"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0B5FF449" w14:textId="7253910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2B496A" w14:textId="0AF0B6C8"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46AC70DA" w14:textId="4FA0D153"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0723316" w14:textId="678B3F9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81EAF4E" w14:textId="64141112" w:rsidR="00252629" w:rsidRPr="0041528A" w:rsidRDefault="00252629" w:rsidP="00B05BAE">
            <w:pPr>
              <w:pStyle w:val="TAL"/>
              <w:jc w:val="center"/>
            </w:pPr>
            <w:r w:rsidRPr="0041528A">
              <w:rPr>
                <w:rFonts w:cs="Arial"/>
                <w:szCs w:val="18"/>
              </w:rPr>
              <w:t>77</w:t>
            </w:r>
          </w:p>
        </w:tc>
        <w:tc>
          <w:tcPr>
            <w:tcW w:w="851" w:type="dxa"/>
            <w:tcBorders>
              <w:top w:val="single" w:sz="4" w:space="0" w:color="auto"/>
              <w:left w:val="single" w:sz="4" w:space="0" w:color="auto"/>
              <w:bottom w:val="single" w:sz="4" w:space="0" w:color="auto"/>
              <w:right w:val="single" w:sz="4" w:space="0" w:color="auto"/>
            </w:tcBorders>
          </w:tcPr>
          <w:p w14:paraId="6C3814C8" w14:textId="70DFD1BA"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3E822781" w14:textId="557DC5E1" w:rsidR="00252629" w:rsidRPr="0041528A" w:rsidRDefault="00252629" w:rsidP="00B05BAE">
            <w:pPr>
              <w:pStyle w:val="TAL"/>
              <w:jc w:val="center"/>
            </w:pPr>
            <w:r w:rsidRPr="0041528A">
              <w:rPr>
                <w:rFonts w:cs="Arial"/>
                <w:szCs w:val="18"/>
              </w:rPr>
              <w:t>72</w:t>
            </w:r>
          </w:p>
        </w:tc>
      </w:tr>
      <w:tr w:rsidR="00252629" w:rsidRPr="0041528A" w14:paraId="2990DD06" w14:textId="77777777" w:rsidTr="00B05BAE">
        <w:tc>
          <w:tcPr>
            <w:tcW w:w="840" w:type="dxa"/>
            <w:tcBorders>
              <w:right w:val="single" w:sz="4" w:space="0" w:color="auto"/>
            </w:tcBorders>
          </w:tcPr>
          <w:p w14:paraId="00CA9E8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2FD5E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2D5E8C"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911A9F"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B6FF9C"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78BFD8"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646F79"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56308"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84D6DD"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3B585"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C7BC55" w14:textId="77777777" w:rsidR="00252629" w:rsidRPr="0041528A" w:rsidRDefault="00252629" w:rsidP="00B05BAE">
            <w:pPr>
              <w:pStyle w:val="TAL"/>
              <w:jc w:val="center"/>
              <w:rPr>
                <w:b/>
              </w:rPr>
            </w:pPr>
            <w:r w:rsidRPr="0041528A">
              <w:rPr>
                <w:b/>
              </w:rPr>
              <w:t>B60</w:t>
            </w:r>
          </w:p>
        </w:tc>
      </w:tr>
      <w:tr w:rsidR="00252629" w:rsidRPr="0041528A" w14:paraId="2E331438" w14:textId="77777777" w:rsidTr="00DF34BE">
        <w:tc>
          <w:tcPr>
            <w:tcW w:w="840" w:type="dxa"/>
            <w:tcBorders>
              <w:right w:val="single" w:sz="4" w:space="0" w:color="auto"/>
            </w:tcBorders>
          </w:tcPr>
          <w:p w14:paraId="357C0858"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258F7A6" w14:textId="551D2593" w:rsidR="00252629" w:rsidRPr="0041528A" w:rsidRDefault="00252629" w:rsidP="00B05BAE">
            <w:pPr>
              <w:pStyle w:val="TAL"/>
              <w:jc w:val="center"/>
            </w:pPr>
            <w:r w:rsidRPr="0041528A">
              <w:rPr>
                <w:rFonts w:cs="Arial"/>
                <w:szCs w:val="18"/>
              </w:rPr>
              <w:t>6B</w:t>
            </w:r>
          </w:p>
        </w:tc>
        <w:tc>
          <w:tcPr>
            <w:tcW w:w="851" w:type="dxa"/>
            <w:tcBorders>
              <w:top w:val="single" w:sz="4" w:space="0" w:color="auto"/>
              <w:left w:val="single" w:sz="4" w:space="0" w:color="auto"/>
              <w:bottom w:val="single" w:sz="4" w:space="0" w:color="auto"/>
              <w:right w:val="single" w:sz="4" w:space="0" w:color="auto"/>
            </w:tcBorders>
          </w:tcPr>
          <w:p w14:paraId="5A2199C8" w14:textId="5A375443"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6157EDF" w14:textId="17A882B5"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11B11C76" w14:textId="36AB109A" w:rsidR="00252629" w:rsidRPr="0041528A" w:rsidRDefault="00252629" w:rsidP="00B05BAE">
            <w:pPr>
              <w:pStyle w:val="TAL"/>
              <w:jc w:val="center"/>
            </w:pPr>
            <w:r w:rsidRPr="0041528A">
              <w:rPr>
                <w:rFonts w:cs="Arial"/>
                <w:szCs w:val="18"/>
              </w:rPr>
              <w:t>72</w:t>
            </w:r>
          </w:p>
        </w:tc>
        <w:tc>
          <w:tcPr>
            <w:tcW w:w="851" w:type="dxa"/>
            <w:tcBorders>
              <w:top w:val="single" w:sz="4" w:space="0" w:color="auto"/>
              <w:left w:val="single" w:sz="4" w:space="0" w:color="auto"/>
              <w:bottom w:val="single" w:sz="4" w:space="0" w:color="auto"/>
              <w:right w:val="single" w:sz="4" w:space="0" w:color="auto"/>
            </w:tcBorders>
          </w:tcPr>
          <w:p w14:paraId="529DA07A" w14:textId="5BA8BC49"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04223859" w14:textId="734C1C4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FD86182" w14:textId="49E5AEE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B219464" w14:textId="0B72B48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24683D6" w14:textId="4A852B4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63C9BD6" w14:textId="71DA73D9" w:rsidR="00252629" w:rsidRPr="0041528A" w:rsidRDefault="00252629" w:rsidP="00B05BAE">
            <w:pPr>
              <w:pStyle w:val="TAL"/>
              <w:jc w:val="center"/>
            </w:pPr>
            <w:r w:rsidRPr="0041528A">
              <w:rPr>
                <w:rFonts w:cs="Arial"/>
                <w:szCs w:val="18"/>
              </w:rPr>
              <w:t>FF</w:t>
            </w:r>
          </w:p>
        </w:tc>
      </w:tr>
    </w:tbl>
    <w:p w14:paraId="789B7A03" w14:textId="77777777" w:rsidR="00252629" w:rsidRPr="0041528A" w:rsidRDefault="00252629" w:rsidP="00252629"/>
    <w:p w14:paraId="7FA4C4D7" w14:textId="77777777" w:rsidR="00252629" w:rsidRPr="0041528A" w:rsidRDefault="00252629" w:rsidP="00252629">
      <w:r w:rsidRPr="0041528A">
        <w:t>Record 2:</w:t>
      </w:r>
    </w:p>
    <w:p w14:paraId="6F2060C4" w14:textId="658E07FF" w:rsidR="00252629" w:rsidRDefault="00252629" w:rsidP="00252629">
      <w:pPr>
        <w:ind w:firstLine="284"/>
      </w:pPr>
      <w:r w:rsidRPr="0041528A">
        <w:t>Logically:</w:t>
      </w:r>
      <w:r w:rsidRPr="0041528A">
        <w:tab/>
      </w:r>
      <w:r w:rsidR="004E0389" w:rsidRPr="00B05BAE">
        <w:t>sip:+11234567890@test.3gpp.com</w:t>
      </w:r>
    </w:p>
    <w:p w14:paraId="402629F1" w14:textId="67CBABB1" w:rsidR="004E0389" w:rsidRPr="0041528A" w:rsidRDefault="004E0389"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0014C9E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482D385D" w14:textId="6030995D"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D816B0" w14:textId="76547930"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EB1BAE" w14:textId="0C9D12D3"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91AF76" w14:textId="0E46CB60"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05261F" w14:textId="380C4D3A"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944E99" w14:textId="71C71B18"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82D87" w14:textId="57D53399"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178E19" w14:textId="23D2F9FE"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B3512B" w14:textId="22E5CB1F"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D8A4E" w14:textId="7984FEE8"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EFA835" w14:textId="77777777" w:rsidR="00252629" w:rsidRPr="0041528A" w:rsidRDefault="00252629" w:rsidP="00B05BAE">
            <w:pPr>
              <w:pStyle w:val="TAL"/>
              <w:jc w:val="center"/>
              <w:rPr>
                <w:b/>
              </w:rPr>
            </w:pPr>
            <w:r w:rsidRPr="0041528A">
              <w:rPr>
                <w:b/>
              </w:rPr>
              <w:t>B10</w:t>
            </w:r>
          </w:p>
        </w:tc>
      </w:tr>
      <w:tr w:rsidR="00252629" w:rsidRPr="0041528A" w14:paraId="04A77B2A"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3891814C" w14:textId="19457CBF"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411A222B" w14:textId="14129439"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229D9FC5" w14:textId="27CD09AD" w:rsidR="00252629" w:rsidRPr="0041528A" w:rsidRDefault="00252629" w:rsidP="00B05BAE">
            <w:pPr>
              <w:pStyle w:val="TAL"/>
              <w:jc w:val="center"/>
            </w:pPr>
            <w:r w:rsidRPr="0041528A">
              <w:rPr>
                <w:rFonts w:cs="Arial"/>
                <w:szCs w:val="18"/>
              </w:rPr>
              <w:t>1E</w:t>
            </w:r>
          </w:p>
        </w:tc>
        <w:tc>
          <w:tcPr>
            <w:tcW w:w="851" w:type="dxa"/>
            <w:tcBorders>
              <w:top w:val="single" w:sz="4" w:space="0" w:color="auto"/>
              <w:left w:val="single" w:sz="4" w:space="0" w:color="auto"/>
              <w:bottom w:val="single" w:sz="4" w:space="0" w:color="auto"/>
              <w:right w:val="single" w:sz="4" w:space="0" w:color="auto"/>
            </w:tcBorders>
          </w:tcPr>
          <w:p w14:paraId="1406FB5F" w14:textId="7FF909CF"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6AE624D4" w14:textId="0FFA53D9"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1A1FD77F" w14:textId="116F52DF"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529AEDFD" w14:textId="76CB00D6"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1CA8EE5C" w14:textId="64EC0B0D"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17CD0508" w14:textId="4E70CE8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F46D3EE" w14:textId="58B11FCF"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4B3D2B00" w14:textId="1E1E3C91" w:rsidR="00252629" w:rsidRPr="0041528A" w:rsidRDefault="00252629" w:rsidP="00B05BAE">
            <w:pPr>
              <w:pStyle w:val="TAL"/>
              <w:jc w:val="center"/>
            </w:pPr>
            <w:r w:rsidRPr="0041528A">
              <w:rPr>
                <w:rFonts w:cs="Arial"/>
                <w:szCs w:val="18"/>
              </w:rPr>
              <w:t>32</w:t>
            </w:r>
          </w:p>
        </w:tc>
      </w:tr>
      <w:tr w:rsidR="00252629" w:rsidRPr="0041528A" w14:paraId="29E89D7F" w14:textId="77777777" w:rsidTr="00B05BAE">
        <w:tc>
          <w:tcPr>
            <w:tcW w:w="840" w:type="dxa"/>
            <w:tcBorders>
              <w:top w:val="single" w:sz="4" w:space="0" w:color="auto"/>
              <w:right w:val="single" w:sz="4" w:space="0" w:color="auto"/>
            </w:tcBorders>
          </w:tcPr>
          <w:p w14:paraId="282CBDC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78FB4B"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4D4616"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8BAA"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A8D226"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92CA0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D60A8"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51FF60"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EC064"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7B735"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6C6843" w14:textId="77777777" w:rsidR="00252629" w:rsidRPr="0041528A" w:rsidRDefault="00252629" w:rsidP="00B05BAE">
            <w:pPr>
              <w:pStyle w:val="TAL"/>
              <w:jc w:val="center"/>
              <w:rPr>
                <w:b/>
              </w:rPr>
            </w:pPr>
            <w:r w:rsidRPr="0041528A">
              <w:rPr>
                <w:b/>
              </w:rPr>
              <w:t>B20</w:t>
            </w:r>
          </w:p>
        </w:tc>
      </w:tr>
      <w:tr w:rsidR="00252629" w:rsidRPr="0041528A" w14:paraId="582EAB8A" w14:textId="77777777" w:rsidTr="00DF34BE">
        <w:tc>
          <w:tcPr>
            <w:tcW w:w="840" w:type="dxa"/>
            <w:tcBorders>
              <w:right w:val="single" w:sz="4" w:space="0" w:color="auto"/>
            </w:tcBorders>
          </w:tcPr>
          <w:p w14:paraId="5BEECBB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730AA06B" w14:textId="09063D87"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79B920C1" w14:textId="4F7316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E2A7DEE" w14:textId="0D209D9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F2DEA01" w14:textId="3749EF7D"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2F76FA56" w14:textId="2A755525"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026E8425" w14:textId="725031E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4D03D2E" w14:textId="09972D02"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23C80154" w14:textId="07A6614C"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4AE7C869" w14:textId="14EF6399" w:rsidR="00252629" w:rsidRPr="0041528A" w:rsidRDefault="00252629" w:rsidP="00B05BAE">
            <w:pPr>
              <w:pStyle w:val="TAL"/>
              <w:jc w:val="center"/>
            </w:pPr>
            <w:r w:rsidRPr="0041528A">
              <w:rPr>
                <w:rFonts w:cs="Arial"/>
                <w:szCs w:val="18"/>
              </w:rPr>
              <w:t>40</w:t>
            </w:r>
          </w:p>
        </w:tc>
        <w:tc>
          <w:tcPr>
            <w:tcW w:w="851" w:type="dxa"/>
            <w:tcBorders>
              <w:top w:val="single" w:sz="4" w:space="0" w:color="auto"/>
              <w:left w:val="single" w:sz="4" w:space="0" w:color="auto"/>
              <w:bottom w:val="single" w:sz="4" w:space="0" w:color="auto"/>
              <w:right w:val="single" w:sz="4" w:space="0" w:color="auto"/>
            </w:tcBorders>
          </w:tcPr>
          <w:p w14:paraId="39003644" w14:textId="3ECCA6E5" w:rsidR="00252629" w:rsidRPr="0041528A" w:rsidRDefault="00252629" w:rsidP="00B05BAE">
            <w:pPr>
              <w:pStyle w:val="TAL"/>
              <w:jc w:val="center"/>
            </w:pPr>
            <w:r w:rsidRPr="0041528A">
              <w:rPr>
                <w:rFonts w:cs="Arial"/>
                <w:szCs w:val="18"/>
              </w:rPr>
              <w:t>74</w:t>
            </w:r>
          </w:p>
        </w:tc>
      </w:tr>
      <w:tr w:rsidR="00252629" w:rsidRPr="0041528A" w14:paraId="64D0A2CA" w14:textId="77777777" w:rsidTr="00B05BAE">
        <w:tc>
          <w:tcPr>
            <w:tcW w:w="840" w:type="dxa"/>
            <w:tcBorders>
              <w:right w:val="single" w:sz="4" w:space="0" w:color="auto"/>
            </w:tcBorders>
          </w:tcPr>
          <w:p w14:paraId="1177A900"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B0CA3"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40A66C"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D7BF0"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C8860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A53D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0054C6"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C103B4"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7C6B8"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4F2869"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CDFF86" w14:textId="77777777" w:rsidR="00252629" w:rsidRPr="0041528A" w:rsidRDefault="00252629" w:rsidP="00B05BAE">
            <w:pPr>
              <w:pStyle w:val="TAL"/>
              <w:jc w:val="center"/>
              <w:rPr>
                <w:b/>
              </w:rPr>
            </w:pPr>
            <w:r w:rsidRPr="0041528A">
              <w:rPr>
                <w:b/>
              </w:rPr>
              <w:t>B30</w:t>
            </w:r>
          </w:p>
        </w:tc>
      </w:tr>
      <w:tr w:rsidR="00252629" w:rsidRPr="0041528A" w14:paraId="52D5C8E1" w14:textId="77777777" w:rsidTr="00DF34BE">
        <w:tc>
          <w:tcPr>
            <w:tcW w:w="840" w:type="dxa"/>
            <w:tcBorders>
              <w:right w:val="single" w:sz="4" w:space="0" w:color="auto"/>
            </w:tcBorders>
          </w:tcPr>
          <w:p w14:paraId="3301FF2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EA5E729" w14:textId="4C2B6F84"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DA1FCFD" w14:textId="3961EA01"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7A7361BB" w14:textId="7C5AF40A"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37792B76" w14:textId="48510F01"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E851054" w14:textId="68B97E70"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1D044C7" w14:textId="2F34902A"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7DEB4D19" w14:textId="0E8B704E"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46F9AADF" w14:textId="16601A0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31D1157" w14:textId="7FD3797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3D2F18C3" w14:textId="6EE9001C" w:rsidR="00252629" w:rsidRPr="0041528A" w:rsidRDefault="00252629" w:rsidP="00B05BAE">
            <w:pPr>
              <w:pStyle w:val="TAL"/>
              <w:jc w:val="center"/>
            </w:pPr>
            <w:r w:rsidRPr="0041528A">
              <w:rPr>
                <w:rFonts w:cs="Arial"/>
                <w:szCs w:val="18"/>
              </w:rPr>
              <w:t>63</w:t>
            </w:r>
          </w:p>
        </w:tc>
      </w:tr>
      <w:tr w:rsidR="00252629" w:rsidRPr="0041528A" w14:paraId="4086C45E" w14:textId="77777777" w:rsidTr="00B05BAE">
        <w:tc>
          <w:tcPr>
            <w:tcW w:w="840" w:type="dxa"/>
            <w:tcBorders>
              <w:right w:val="single" w:sz="4" w:space="0" w:color="auto"/>
            </w:tcBorders>
          </w:tcPr>
          <w:p w14:paraId="6E884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B381D"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49C35"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977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17641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67E9A0"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7A711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19AFA"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B37349"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AAB23"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41BAE" w14:textId="77777777" w:rsidR="00252629" w:rsidRPr="0041528A" w:rsidRDefault="00252629" w:rsidP="00B05BAE">
            <w:pPr>
              <w:pStyle w:val="TAL"/>
              <w:jc w:val="center"/>
              <w:rPr>
                <w:b/>
              </w:rPr>
            </w:pPr>
            <w:r w:rsidRPr="0041528A">
              <w:rPr>
                <w:b/>
              </w:rPr>
              <w:t>B40</w:t>
            </w:r>
          </w:p>
        </w:tc>
      </w:tr>
      <w:tr w:rsidR="00252629" w:rsidRPr="0041528A" w14:paraId="441D3BAB" w14:textId="77777777" w:rsidTr="00DF34BE">
        <w:tc>
          <w:tcPr>
            <w:tcW w:w="840" w:type="dxa"/>
            <w:tcBorders>
              <w:right w:val="single" w:sz="4" w:space="0" w:color="auto"/>
            </w:tcBorders>
          </w:tcPr>
          <w:p w14:paraId="0D28220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57AEB5F1" w14:textId="7BB61F7D"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6486D65C" w14:textId="14E2FF37"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23DA7246" w14:textId="63659DB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E5E9BA8" w14:textId="4C618E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E8646A9" w14:textId="5596C82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05197EF" w14:textId="148A63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53EA429" w14:textId="1C05E6F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F2C87CB" w14:textId="297AB9B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A625ADA" w14:textId="6433AA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A442A73" w14:textId="2D2D3878" w:rsidR="00252629" w:rsidRPr="0041528A" w:rsidRDefault="00252629" w:rsidP="00B05BAE">
            <w:pPr>
              <w:pStyle w:val="TAL"/>
              <w:jc w:val="center"/>
            </w:pPr>
            <w:r w:rsidRPr="0041528A">
              <w:rPr>
                <w:rFonts w:cs="Arial"/>
                <w:szCs w:val="18"/>
              </w:rPr>
              <w:t>FF</w:t>
            </w:r>
          </w:p>
        </w:tc>
      </w:tr>
      <w:tr w:rsidR="00252629" w:rsidRPr="0041528A" w14:paraId="196A58C6" w14:textId="77777777" w:rsidTr="00B05BAE">
        <w:tc>
          <w:tcPr>
            <w:tcW w:w="840" w:type="dxa"/>
            <w:tcBorders>
              <w:right w:val="single" w:sz="4" w:space="0" w:color="auto"/>
            </w:tcBorders>
          </w:tcPr>
          <w:p w14:paraId="3086EA4F"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7B4B6"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3C860D"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EF9C0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429E2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BAFD2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E0AEC"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45C618"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CD4FB3"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5CB9"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2CDEC1" w14:textId="77777777" w:rsidR="00252629" w:rsidRPr="0041528A" w:rsidRDefault="00252629" w:rsidP="00B05BAE">
            <w:pPr>
              <w:pStyle w:val="TAL"/>
              <w:jc w:val="center"/>
              <w:rPr>
                <w:b/>
              </w:rPr>
            </w:pPr>
            <w:r w:rsidRPr="0041528A">
              <w:rPr>
                <w:b/>
              </w:rPr>
              <w:t>B50</w:t>
            </w:r>
          </w:p>
        </w:tc>
      </w:tr>
      <w:tr w:rsidR="00252629" w:rsidRPr="0041528A" w14:paraId="6F90CBD1" w14:textId="77777777" w:rsidTr="00DF34BE">
        <w:tc>
          <w:tcPr>
            <w:tcW w:w="840" w:type="dxa"/>
            <w:tcBorders>
              <w:right w:val="single" w:sz="4" w:space="0" w:color="auto"/>
            </w:tcBorders>
          </w:tcPr>
          <w:p w14:paraId="1FDC626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4B88F71" w14:textId="3ADC28F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763C376" w14:textId="2B1B54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94E3E70" w14:textId="528F5A9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BE2DD8" w14:textId="60930A9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FF1AB89" w14:textId="040A952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54E682F" w14:textId="2509DA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BFF9C80" w14:textId="060B9ED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823DB00" w14:textId="06D8A12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957C9F" w14:textId="3FAA235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BDAAFA2" w14:textId="7D1B7F59" w:rsidR="00252629" w:rsidRPr="0041528A" w:rsidRDefault="00252629" w:rsidP="00B05BAE">
            <w:pPr>
              <w:pStyle w:val="TAL"/>
              <w:jc w:val="center"/>
            </w:pPr>
            <w:r w:rsidRPr="0041528A">
              <w:rPr>
                <w:rFonts w:cs="Arial"/>
                <w:szCs w:val="18"/>
              </w:rPr>
              <w:t>FF</w:t>
            </w:r>
          </w:p>
        </w:tc>
      </w:tr>
      <w:tr w:rsidR="00252629" w:rsidRPr="0041528A" w14:paraId="23CAE303" w14:textId="77777777" w:rsidTr="00B05BAE">
        <w:tc>
          <w:tcPr>
            <w:tcW w:w="840" w:type="dxa"/>
            <w:tcBorders>
              <w:right w:val="single" w:sz="4" w:space="0" w:color="auto"/>
            </w:tcBorders>
          </w:tcPr>
          <w:p w14:paraId="20E7F55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BB80A3"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42E75A"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B21E2B"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3C337D"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8FEA0C"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12AB92"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4CD861"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15E100"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6575B8"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200F1" w14:textId="77777777" w:rsidR="00252629" w:rsidRPr="0041528A" w:rsidRDefault="00252629" w:rsidP="00B05BAE">
            <w:pPr>
              <w:pStyle w:val="TAL"/>
              <w:jc w:val="center"/>
              <w:rPr>
                <w:b/>
              </w:rPr>
            </w:pPr>
            <w:r w:rsidRPr="0041528A">
              <w:rPr>
                <w:b/>
              </w:rPr>
              <w:t>B60</w:t>
            </w:r>
          </w:p>
        </w:tc>
      </w:tr>
      <w:tr w:rsidR="00252629" w:rsidRPr="0041528A" w14:paraId="2FCA7DA3" w14:textId="77777777" w:rsidTr="00DF34BE">
        <w:tc>
          <w:tcPr>
            <w:tcW w:w="840" w:type="dxa"/>
            <w:tcBorders>
              <w:right w:val="single" w:sz="4" w:space="0" w:color="auto"/>
            </w:tcBorders>
          </w:tcPr>
          <w:p w14:paraId="3973AC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A11C22" w14:textId="22F16DF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0C0F967" w14:textId="2315A26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62CAEF8" w14:textId="10054B2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B415608" w14:textId="3620CDF1"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48E4727" w14:textId="238967E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14C5944" w14:textId="6964AC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096516" w14:textId="563EE1B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877DF9A" w14:textId="456726A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9C9CBEB" w14:textId="21423BA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DA0E052" w14:textId="04F6E929" w:rsidR="00252629" w:rsidRPr="0041528A" w:rsidRDefault="00252629" w:rsidP="00B05BAE">
            <w:pPr>
              <w:pStyle w:val="TAL"/>
              <w:jc w:val="center"/>
            </w:pPr>
            <w:r w:rsidRPr="0041528A">
              <w:rPr>
                <w:rFonts w:cs="Arial"/>
                <w:szCs w:val="18"/>
              </w:rPr>
              <w:t>FF</w:t>
            </w:r>
          </w:p>
        </w:tc>
      </w:tr>
    </w:tbl>
    <w:p w14:paraId="06429383" w14:textId="77777777" w:rsidR="00252629" w:rsidRPr="0041528A" w:rsidRDefault="00252629" w:rsidP="00252629"/>
    <w:p w14:paraId="4321AC08" w14:textId="77777777" w:rsidR="00252629" w:rsidRPr="0041528A" w:rsidRDefault="00252629" w:rsidP="00B05BAE">
      <w:pPr>
        <w:keepNext/>
      </w:pPr>
      <w:r w:rsidRPr="0041528A">
        <w:lastRenderedPageBreak/>
        <w:t>Record 3:</w:t>
      </w:r>
    </w:p>
    <w:p w14:paraId="7DD18585" w14:textId="44C75452" w:rsidR="00252629" w:rsidRDefault="00252629" w:rsidP="00B05BAE">
      <w:pPr>
        <w:keepNext/>
        <w:ind w:firstLine="284"/>
      </w:pPr>
      <w:r w:rsidRPr="0041528A">
        <w:t>Logically:</w:t>
      </w:r>
      <w:r w:rsidRPr="0041528A">
        <w:tab/>
      </w:r>
      <w:r w:rsidR="00E22044" w:rsidRPr="00B05BAE">
        <w:t>tel:+11234567890</w:t>
      </w:r>
    </w:p>
    <w:p w14:paraId="70BB66AF" w14:textId="70D97E13" w:rsidR="00E22044" w:rsidRPr="0041528A" w:rsidRDefault="00E22044" w:rsidP="00B05BAE">
      <w:pPr>
        <w:keepNext/>
        <w:ind w:firstLine="284"/>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3E4569FA"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69FC3E9E" w14:textId="0FF3935E"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B249E" w14:textId="054A4925"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B8867C" w14:textId="151A1529"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0C08A7" w14:textId="12CB402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B4E50F" w14:textId="71E25B7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C423A0" w14:textId="2DA39753"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978D49" w14:textId="058F930D"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141364" w14:textId="7A9549F2"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38D67E" w14:textId="775FEA75"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898095" w14:textId="7C6D22AB"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16A1AE" w14:textId="77777777" w:rsidR="00252629" w:rsidRPr="0041528A" w:rsidRDefault="00252629" w:rsidP="00B05BAE">
            <w:pPr>
              <w:pStyle w:val="TAL"/>
              <w:jc w:val="center"/>
              <w:rPr>
                <w:b/>
              </w:rPr>
            </w:pPr>
            <w:r w:rsidRPr="0041528A">
              <w:rPr>
                <w:b/>
              </w:rPr>
              <w:t>B10</w:t>
            </w:r>
          </w:p>
        </w:tc>
      </w:tr>
      <w:tr w:rsidR="00252629" w:rsidRPr="0041528A" w14:paraId="1CD4EB5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07FF6687" w14:textId="7B4EF3E6" w:rsidR="00252629" w:rsidRPr="0041528A" w:rsidRDefault="00E22044"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6C0D0030" w14:textId="115EDC8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49CD25A7" w14:textId="7F3E39F2" w:rsidR="00252629" w:rsidRPr="0041528A" w:rsidRDefault="00252629" w:rsidP="00B05BAE">
            <w:pPr>
              <w:pStyle w:val="TAL"/>
              <w:jc w:val="center"/>
            </w:pPr>
            <w:r w:rsidRPr="0041528A">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5E2A4704" w14:textId="1141E723"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16F34C02" w14:textId="284CE4AF"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0EB79D41" w14:textId="28EDE58B" w:rsidR="00252629" w:rsidRPr="0041528A" w:rsidRDefault="00252629" w:rsidP="00B05BAE">
            <w:pPr>
              <w:pStyle w:val="TAL"/>
              <w:jc w:val="center"/>
            </w:pPr>
            <w:r w:rsidRPr="0041528A">
              <w:rPr>
                <w:rFonts w:cs="Arial"/>
                <w:szCs w:val="18"/>
              </w:rPr>
              <w:t>6C</w:t>
            </w:r>
          </w:p>
        </w:tc>
        <w:tc>
          <w:tcPr>
            <w:tcW w:w="851" w:type="dxa"/>
            <w:tcBorders>
              <w:top w:val="single" w:sz="4" w:space="0" w:color="auto"/>
              <w:left w:val="single" w:sz="4" w:space="0" w:color="auto"/>
              <w:bottom w:val="single" w:sz="4" w:space="0" w:color="auto"/>
              <w:right w:val="single" w:sz="4" w:space="0" w:color="auto"/>
            </w:tcBorders>
          </w:tcPr>
          <w:p w14:paraId="351886C1" w14:textId="498BC26A" w:rsidR="00252629" w:rsidRPr="0041528A" w:rsidRDefault="00252629" w:rsidP="00B05BAE">
            <w:pPr>
              <w:pStyle w:val="TAL"/>
              <w:jc w:val="center"/>
            </w:pPr>
            <w:r w:rsidRPr="0041528A">
              <w:rPr>
                <w:rFonts w:cs="Arial"/>
                <w:szCs w:val="18"/>
              </w:rPr>
              <w:t>3A</w:t>
            </w:r>
          </w:p>
        </w:tc>
        <w:tc>
          <w:tcPr>
            <w:tcW w:w="851" w:type="dxa"/>
            <w:tcBorders>
              <w:top w:val="single" w:sz="4" w:space="0" w:color="auto"/>
              <w:left w:val="single" w:sz="4" w:space="0" w:color="auto"/>
              <w:bottom w:val="single" w:sz="4" w:space="0" w:color="auto"/>
              <w:right w:val="single" w:sz="4" w:space="0" w:color="auto"/>
            </w:tcBorders>
          </w:tcPr>
          <w:p w14:paraId="08F6602D" w14:textId="11AE29D6" w:rsidR="00252629" w:rsidRPr="0041528A" w:rsidRDefault="00252629" w:rsidP="00B05BAE">
            <w:pPr>
              <w:pStyle w:val="TAL"/>
              <w:jc w:val="center"/>
            </w:pPr>
            <w:r w:rsidRPr="0041528A">
              <w:rPr>
                <w:rFonts w:cs="Arial"/>
                <w:szCs w:val="18"/>
              </w:rPr>
              <w:t>2B</w:t>
            </w:r>
          </w:p>
        </w:tc>
        <w:tc>
          <w:tcPr>
            <w:tcW w:w="851" w:type="dxa"/>
            <w:tcBorders>
              <w:top w:val="single" w:sz="4" w:space="0" w:color="auto"/>
              <w:left w:val="single" w:sz="4" w:space="0" w:color="auto"/>
              <w:bottom w:val="single" w:sz="4" w:space="0" w:color="auto"/>
              <w:right w:val="single" w:sz="4" w:space="0" w:color="auto"/>
            </w:tcBorders>
          </w:tcPr>
          <w:p w14:paraId="6ED44B74" w14:textId="6187BB99"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615F8851" w14:textId="2F34DA03"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28FD69E9" w14:textId="199C817B" w:rsidR="00252629" w:rsidRPr="0041528A" w:rsidRDefault="00252629" w:rsidP="00B05BAE">
            <w:pPr>
              <w:pStyle w:val="TAL"/>
              <w:jc w:val="center"/>
            </w:pPr>
            <w:r w:rsidRPr="0041528A">
              <w:rPr>
                <w:rFonts w:cs="Arial"/>
                <w:szCs w:val="18"/>
              </w:rPr>
              <w:t>32</w:t>
            </w:r>
          </w:p>
        </w:tc>
      </w:tr>
      <w:tr w:rsidR="00252629" w:rsidRPr="0041528A" w14:paraId="53D06AA2" w14:textId="77777777" w:rsidTr="00B05BAE">
        <w:tc>
          <w:tcPr>
            <w:tcW w:w="840" w:type="dxa"/>
            <w:tcBorders>
              <w:top w:val="single" w:sz="4" w:space="0" w:color="auto"/>
              <w:right w:val="single" w:sz="4" w:space="0" w:color="auto"/>
            </w:tcBorders>
          </w:tcPr>
          <w:p w14:paraId="2F55E87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C4C28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668017"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4CD929"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33B57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C55938"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C7BA7"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20AC5B"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80EE1B"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3B73D9"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8375A" w14:textId="77777777" w:rsidR="00252629" w:rsidRPr="0041528A" w:rsidRDefault="00252629" w:rsidP="00B05BAE">
            <w:pPr>
              <w:pStyle w:val="TAL"/>
              <w:jc w:val="center"/>
              <w:rPr>
                <w:b/>
              </w:rPr>
            </w:pPr>
            <w:r w:rsidRPr="0041528A">
              <w:rPr>
                <w:b/>
              </w:rPr>
              <w:t>B20</w:t>
            </w:r>
          </w:p>
        </w:tc>
      </w:tr>
      <w:tr w:rsidR="00252629" w:rsidRPr="0041528A" w14:paraId="5C91D36D" w14:textId="77777777" w:rsidTr="00DF34BE">
        <w:tc>
          <w:tcPr>
            <w:tcW w:w="840" w:type="dxa"/>
            <w:tcBorders>
              <w:right w:val="single" w:sz="4" w:space="0" w:color="auto"/>
            </w:tcBorders>
          </w:tcPr>
          <w:p w14:paraId="7D97BB4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0F8078E" w14:textId="241FFDBD"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646A323" w14:textId="7A55FC05" w:rsidR="00252629" w:rsidRPr="0041528A" w:rsidRDefault="00252629" w:rsidP="00B05BAE">
            <w:pPr>
              <w:pStyle w:val="TAL"/>
              <w:jc w:val="center"/>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5EED334E" w14:textId="4FB24D24" w:rsidR="00252629" w:rsidRPr="0041528A" w:rsidRDefault="00252629" w:rsidP="00B05BAE">
            <w:pPr>
              <w:pStyle w:val="TAL"/>
              <w:jc w:val="center"/>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CD61D03" w14:textId="06464BB4" w:rsidR="00252629" w:rsidRPr="0041528A" w:rsidRDefault="00252629" w:rsidP="00B05BAE">
            <w:pPr>
              <w:pStyle w:val="TAL"/>
              <w:jc w:val="center"/>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4D23E896" w14:textId="51D2E1E6" w:rsidR="00252629" w:rsidRPr="0041528A" w:rsidRDefault="00252629" w:rsidP="00B05BAE">
            <w:pPr>
              <w:pStyle w:val="TAL"/>
              <w:jc w:val="center"/>
            </w:pPr>
            <w:r w:rsidRPr="0041528A">
              <w:rPr>
                <w:rFonts w:cs="Arial"/>
                <w:szCs w:val="18"/>
              </w:rPr>
              <w:t>37</w:t>
            </w:r>
          </w:p>
        </w:tc>
        <w:tc>
          <w:tcPr>
            <w:tcW w:w="851" w:type="dxa"/>
            <w:tcBorders>
              <w:top w:val="single" w:sz="4" w:space="0" w:color="auto"/>
              <w:left w:val="single" w:sz="4" w:space="0" w:color="auto"/>
              <w:bottom w:val="single" w:sz="4" w:space="0" w:color="auto"/>
              <w:right w:val="single" w:sz="4" w:space="0" w:color="auto"/>
            </w:tcBorders>
          </w:tcPr>
          <w:p w14:paraId="759E9CED" w14:textId="22312686" w:rsidR="00252629" w:rsidRPr="0041528A" w:rsidRDefault="00252629" w:rsidP="00B05BAE">
            <w:pPr>
              <w:pStyle w:val="TAL"/>
              <w:jc w:val="center"/>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60F73984" w14:textId="529FA0B8" w:rsidR="00252629" w:rsidRPr="0041528A" w:rsidRDefault="00252629" w:rsidP="00B05BAE">
            <w:pPr>
              <w:pStyle w:val="TAL"/>
              <w:jc w:val="center"/>
            </w:pPr>
            <w:r w:rsidRPr="0041528A">
              <w:rPr>
                <w:rFonts w:cs="Arial"/>
                <w:szCs w:val="18"/>
              </w:rPr>
              <w:t>39</w:t>
            </w:r>
          </w:p>
        </w:tc>
        <w:tc>
          <w:tcPr>
            <w:tcW w:w="851" w:type="dxa"/>
            <w:tcBorders>
              <w:top w:val="single" w:sz="4" w:space="0" w:color="auto"/>
              <w:left w:val="single" w:sz="4" w:space="0" w:color="auto"/>
              <w:bottom w:val="single" w:sz="4" w:space="0" w:color="auto"/>
              <w:right w:val="single" w:sz="4" w:space="0" w:color="auto"/>
            </w:tcBorders>
          </w:tcPr>
          <w:p w14:paraId="07665BE4" w14:textId="50E59BF8" w:rsidR="00252629" w:rsidRPr="0041528A" w:rsidRDefault="00252629" w:rsidP="00B05BAE">
            <w:pPr>
              <w:pStyle w:val="TAL"/>
              <w:jc w:val="center"/>
            </w:pPr>
            <w:r w:rsidRPr="0041528A">
              <w:rPr>
                <w:rFonts w:cs="Arial"/>
                <w:szCs w:val="18"/>
              </w:rPr>
              <w:t>30</w:t>
            </w:r>
          </w:p>
        </w:tc>
        <w:tc>
          <w:tcPr>
            <w:tcW w:w="851" w:type="dxa"/>
            <w:tcBorders>
              <w:top w:val="single" w:sz="4" w:space="0" w:color="auto"/>
              <w:left w:val="single" w:sz="4" w:space="0" w:color="auto"/>
              <w:bottom w:val="single" w:sz="4" w:space="0" w:color="auto"/>
              <w:right w:val="single" w:sz="4" w:space="0" w:color="auto"/>
            </w:tcBorders>
          </w:tcPr>
          <w:p w14:paraId="7CDFF29F" w14:textId="139D4CD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66BB1D4" w14:textId="149A96F9" w:rsidR="00252629" w:rsidRPr="0041528A" w:rsidRDefault="00252629" w:rsidP="00B05BAE">
            <w:pPr>
              <w:pStyle w:val="TAL"/>
              <w:jc w:val="center"/>
            </w:pPr>
            <w:r w:rsidRPr="0041528A">
              <w:rPr>
                <w:rFonts w:cs="Arial"/>
                <w:szCs w:val="18"/>
              </w:rPr>
              <w:t>FF</w:t>
            </w:r>
          </w:p>
        </w:tc>
      </w:tr>
      <w:tr w:rsidR="00252629" w:rsidRPr="0041528A" w14:paraId="1A02B668" w14:textId="77777777" w:rsidTr="00B05BAE">
        <w:tc>
          <w:tcPr>
            <w:tcW w:w="840" w:type="dxa"/>
            <w:tcBorders>
              <w:right w:val="single" w:sz="4" w:space="0" w:color="auto"/>
            </w:tcBorders>
          </w:tcPr>
          <w:p w14:paraId="6168EC64"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19278"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9CCCC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68B732"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48EF40"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0F4E48"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3AE683"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AA1EEF"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718D85"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EE0DD"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44F2" w14:textId="77777777" w:rsidR="00252629" w:rsidRPr="0041528A" w:rsidRDefault="00252629" w:rsidP="00B05BAE">
            <w:pPr>
              <w:pStyle w:val="TAL"/>
              <w:jc w:val="center"/>
              <w:rPr>
                <w:b/>
              </w:rPr>
            </w:pPr>
            <w:r w:rsidRPr="0041528A">
              <w:rPr>
                <w:b/>
              </w:rPr>
              <w:t>B30</w:t>
            </w:r>
          </w:p>
        </w:tc>
      </w:tr>
      <w:tr w:rsidR="00252629" w:rsidRPr="0041528A" w14:paraId="0A0F6F36" w14:textId="77777777" w:rsidTr="00DF34BE">
        <w:tc>
          <w:tcPr>
            <w:tcW w:w="840" w:type="dxa"/>
            <w:tcBorders>
              <w:right w:val="single" w:sz="4" w:space="0" w:color="auto"/>
            </w:tcBorders>
          </w:tcPr>
          <w:p w14:paraId="751C79F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080C051" w14:textId="099E9C6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65EC25C" w14:textId="24E231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C532295" w14:textId="149F07E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C627BD4" w14:textId="340014D9"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55BB7" w14:textId="022C851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F0C644F" w14:textId="00FA053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970E299" w14:textId="12A7DF1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AB1CE64" w14:textId="4D271FD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79EC1" w14:textId="70FE412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0A23672" w14:textId="651729DF" w:rsidR="00252629" w:rsidRPr="0041528A" w:rsidRDefault="00252629" w:rsidP="00B05BAE">
            <w:pPr>
              <w:pStyle w:val="TAL"/>
              <w:jc w:val="center"/>
            </w:pPr>
            <w:r w:rsidRPr="0041528A">
              <w:rPr>
                <w:rFonts w:cs="Arial"/>
                <w:szCs w:val="18"/>
              </w:rPr>
              <w:t>FF</w:t>
            </w:r>
          </w:p>
        </w:tc>
      </w:tr>
      <w:tr w:rsidR="00252629" w:rsidRPr="0041528A" w14:paraId="093A0C6C" w14:textId="77777777" w:rsidTr="00B05BAE">
        <w:tc>
          <w:tcPr>
            <w:tcW w:w="840" w:type="dxa"/>
            <w:tcBorders>
              <w:right w:val="single" w:sz="4" w:space="0" w:color="auto"/>
            </w:tcBorders>
          </w:tcPr>
          <w:p w14:paraId="0D2A1C2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8693C1"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DF248F"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A6CCD"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7CA8D9"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666566"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4CC85B"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AF1DC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164984"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F07D9"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ACE0D4" w14:textId="77777777" w:rsidR="00252629" w:rsidRPr="0041528A" w:rsidRDefault="00252629" w:rsidP="00B05BAE">
            <w:pPr>
              <w:pStyle w:val="TAL"/>
              <w:jc w:val="center"/>
              <w:rPr>
                <w:b/>
              </w:rPr>
            </w:pPr>
            <w:r w:rsidRPr="0041528A">
              <w:rPr>
                <w:b/>
              </w:rPr>
              <w:t>B40</w:t>
            </w:r>
          </w:p>
        </w:tc>
      </w:tr>
      <w:tr w:rsidR="00252629" w:rsidRPr="0041528A" w14:paraId="644A233D" w14:textId="77777777" w:rsidTr="00DF34BE">
        <w:tc>
          <w:tcPr>
            <w:tcW w:w="840" w:type="dxa"/>
            <w:tcBorders>
              <w:right w:val="single" w:sz="4" w:space="0" w:color="auto"/>
            </w:tcBorders>
          </w:tcPr>
          <w:p w14:paraId="12FB31D3"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49B33408" w14:textId="44AE37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AE00293" w14:textId="6A994A1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ECFC247" w14:textId="15BB76EC"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35D07D2" w14:textId="53CE022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301B7AB" w14:textId="2135FB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3EFCD53" w14:textId="2F00E2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1A4B773" w14:textId="50025AF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1EAFDC" w14:textId="05682C2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F4D7924" w14:textId="0872315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2D3B55" w14:textId="1FDB2B99" w:rsidR="00252629" w:rsidRPr="0041528A" w:rsidRDefault="00252629" w:rsidP="00B05BAE">
            <w:pPr>
              <w:pStyle w:val="TAL"/>
              <w:jc w:val="center"/>
            </w:pPr>
            <w:r w:rsidRPr="0041528A">
              <w:rPr>
                <w:rFonts w:cs="Arial"/>
                <w:szCs w:val="18"/>
              </w:rPr>
              <w:t>FF</w:t>
            </w:r>
          </w:p>
        </w:tc>
      </w:tr>
      <w:tr w:rsidR="00252629" w:rsidRPr="0041528A" w14:paraId="4529BAC7" w14:textId="77777777" w:rsidTr="00B05BAE">
        <w:tc>
          <w:tcPr>
            <w:tcW w:w="840" w:type="dxa"/>
            <w:tcBorders>
              <w:right w:val="single" w:sz="4" w:space="0" w:color="auto"/>
            </w:tcBorders>
          </w:tcPr>
          <w:p w14:paraId="0B36C29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DB43" w14:textId="77777777" w:rsidR="00252629" w:rsidRPr="0041528A" w:rsidRDefault="00252629" w:rsidP="00B05BAE">
            <w:pPr>
              <w:pStyle w:val="TAL"/>
              <w:jc w:val="center"/>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328816" w14:textId="77777777" w:rsidR="00252629" w:rsidRPr="0041528A" w:rsidRDefault="00252629" w:rsidP="00B05BAE">
            <w:pPr>
              <w:pStyle w:val="TAL"/>
              <w:jc w:val="center"/>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9B794D" w14:textId="77777777" w:rsidR="00252629" w:rsidRPr="0041528A" w:rsidRDefault="00252629" w:rsidP="00B05BAE">
            <w:pPr>
              <w:pStyle w:val="TAL"/>
              <w:jc w:val="center"/>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89597D" w14:textId="77777777" w:rsidR="00252629" w:rsidRPr="0041528A" w:rsidRDefault="00252629" w:rsidP="00B05BAE">
            <w:pPr>
              <w:pStyle w:val="TAL"/>
              <w:jc w:val="center"/>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3AD413" w14:textId="77777777" w:rsidR="00252629" w:rsidRPr="0041528A" w:rsidRDefault="00252629" w:rsidP="00B05BAE">
            <w:pPr>
              <w:pStyle w:val="TAL"/>
              <w:jc w:val="center"/>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E69134" w14:textId="77777777" w:rsidR="00252629" w:rsidRPr="0041528A" w:rsidRDefault="00252629" w:rsidP="00B05BAE">
            <w:pPr>
              <w:pStyle w:val="TAL"/>
              <w:jc w:val="center"/>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5D497D" w14:textId="77777777" w:rsidR="00252629" w:rsidRPr="0041528A" w:rsidRDefault="00252629" w:rsidP="00B05BAE">
            <w:pPr>
              <w:pStyle w:val="TAL"/>
              <w:jc w:val="center"/>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912D5" w14:textId="77777777" w:rsidR="00252629" w:rsidRPr="0041528A" w:rsidRDefault="00252629" w:rsidP="00B05BAE">
            <w:pPr>
              <w:pStyle w:val="TAL"/>
              <w:jc w:val="center"/>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B447BB" w14:textId="77777777" w:rsidR="00252629" w:rsidRPr="0041528A" w:rsidRDefault="00252629" w:rsidP="00B05BAE">
            <w:pPr>
              <w:pStyle w:val="TAL"/>
              <w:jc w:val="center"/>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3075F4" w14:textId="77777777" w:rsidR="00252629" w:rsidRPr="0041528A" w:rsidRDefault="00252629" w:rsidP="00B05BAE">
            <w:pPr>
              <w:pStyle w:val="TAL"/>
              <w:jc w:val="center"/>
              <w:rPr>
                <w:b/>
              </w:rPr>
            </w:pPr>
            <w:r w:rsidRPr="0041528A">
              <w:rPr>
                <w:b/>
              </w:rPr>
              <w:t>B50</w:t>
            </w:r>
          </w:p>
        </w:tc>
      </w:tr>
      <w:tr w:rsidR="00252629" w:rsidRPr="0041528A" w14:paraId="7DCB3E42" w14:textId="77777777" w:rsidTr="00DF34BE">
        <w:tc>
          <w:tcPr>
            <w:tcW w:w="840" w:type="dxa"/>
            <w:tcBorders>
              <w:right w:val="single" w:sz="4" w:space="0" w:color="auto"/>
            </w:tcBorders>
          </w:tcPr>
          <w:p w14:paraId="6CEF336A"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F946285" w14:textId="36245C6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A944947" w14:textId="2BF8E03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5CC1523" w14:textId="05BF465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1153D295" w14:textId="15F9A08B"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C26310" w14:textId="2490A56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75F3AD9" w14:textId="5C271186"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B616F18" w14:textId="61D834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3EFEADF" w14:textId="3E53649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612504C" w14:textId="2046057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79F1A93" w14:textId="394B6FB5" w:rsidR="00252629" w:rsidRPr="0041528A" w:rsidRDefault="00252629" w:rsidP="00B05BAE">
            <w:pPr>
              <w:pStyle w:val="TAL"/>
              <w:jc w:val="center"/>
            </w:pPr>
            <w:r w:rsidRPr="0041528A">
              <w:rPr>
                <w:rFonts w:cs="Arial"/>
                <w:szCs w:val="18"/>
              </w:rPr>
              <w:t>FF</w:t>
            </w:r>
          </w:p>
        </w:tc>
      </w:tr>
      <w:tr w:rsidR="00252629" w:rsidRPr="0041528A" w14:paraId="2C4A69C0" w14:textId="77777777" w:rsidTr="00B05BAE">
        <w:tc>
          <w:tcPr>
            <w:tcW w:w="840" w:type="dxa"/>
            <w:tcBorders>
              <w:right w:val="single" w:sz="4" w:space="0" w:color="auto"/>
            </w:tcBorders>
          </w:tcPr>
          <w:p w14:paraId="79206767"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BDD51" w14:textId="77777777" w:rsidR="00252629" w:rsidRPr="0041528A" w:rsidRDefault="00252629" w:rsidP="00B05BAE">
            <w:pPr>
              <w:pStyle w:val="TAL"/>
              <w:jc w:val="center"/>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D652DB" w14:textId="77777777" w:rsidR="00252629" w:rsidRPr="0041528A" w:rsidRDefault="00252629" w:rsidP="00B05BAE">
            <w:pPr>
              <w:pStyle w:val="TAL"/>
              <w:jc w:val="center"/>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355ABA" w14:textId="77777777" w:rsidR="00252629" w:rsidRPr="0041528A" w:rsidRDefault="00252629" w:rsidP="00B05BAE">
            <w:pPr>
              <w:pStyle w:val="TAL"/>
              <w:jc w:val="center"/>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E649C4" w14:textId="77777777" w:rsidR="00252629" w:rsidRPr="0041528A" w:rsidRDefault="00252629" w:rsidP="00B05BAE">
            <w:pPr>
              <w:pStyle w:val="TAL"/>
              <w:jc w:val="center"/>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A8C6E3" w14:textId="77777777" w:rsidR="00252629" w:rsidRPr="0041528A" w:rsidRDefault="00252629" w:rsidP="00B05BAE">
            <w:pPr>
              <w:pStyle w:val="TAL"/>
              <w:jc w:val="center"/>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E2AE68" w14:textId="77777777" w:rsidR="00252629" w:rsidRPr="0041528A" w:rsidRDefault="00252629" w:rsidP="00B05BAE">
            <w:pPr>
              <w:pStyle w:val="TAL"/>
              <w:jc w:val="center"/>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9B19C" w14:textId="77777777" w:rsidR="00252629" w:rsidRPr="0041528A" w:rsidRDefault="00252629" w:rsidP="00B05BAE">
            <w:pPr>
              <w:pStyle w:val="TAL"/>
              <w:jc w:val="center"/>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2F81D1" w14:textId="77777777" w:rsidR="00252629" w:rsidRPr="0041528A" w:rsidRDefault="00252629" w:rsidP="00B05BAE">
            <w:pPr>
              <w:pStyle w:val="TAL"/>
              <w:jc w:val="center"/>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940817" w14:textId="77777777" w:rsidR="00252629" w:rsidRPr="0041528A" w:rsidRDefault="00252629" w:rsidP="00B05BAE">
            <w:pPr>
              <w:pStyle w:val="TAL"/>
              <w:jc w:val="center"/>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073A0A" w14:textId="77777777" w:rsidR="00252629" w:rsidRPr="0041528A" w:rsidRDefault="00252629" w:rsidP="00B05BAE">
            <w:pPr>
              <w:pStyle w:val="TAL"/>
              <w:jc w:val="center"/>
              <w:rPr>
                <w:b/>
              </w:rPr>
            </w:pPr>
            <w:r w:rsidRPr="0041528A">
              <w:rPr>
                <w:b/>
              </w:rPr>
              <w:t>B60</w:t>
            </w:r>
          </w:p>
        </w:tc>
      </w:tr>
      <w:tr w:rsidR="00252629" w:rsidRPr="0041528A" w14:paraId="12923A8A" w14:textId="77777777" w:rsidTr="00DF34BE">
        <w:tc>
          <w:tcPr>
            <w:tcW w:w="840" w:type="dxa"/>
            <w:tcBorders>
              <w:right w:val="single" w:sz="4" w:space="0" w:color="auto"/>
            </w:tcBorders>
          </w:tcPr>
          <w:p w14:paraId="3DC7B59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18EC065" w14:textId="1E093A5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C77A84D" w14:textId="630ED47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58061FF" w14:textId="4AF8FAE5"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93C4D2D" w14:textId="4CBE091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9699383" w14:textId="316FB8C2"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24CCC19" w14:textId="260FB88E"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73ECE2B" w14:textId="4427DD67"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6F7847D2" w14:textId="48658CA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74683B52" w14:textId="7AD1295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DB8B8B1" w14:textId="452C16E5" w:rsidR="00252629" w:rsidRPr="0041528A" w:rsidRDefault="00252629" w:rsidP="00B05BAE">
            <w:pPr>
              <w:pStyle w:val="TAL"/>
              <w:jc w:val="center"/>
            </w:pPr>
            <w:r w:rsidRPr="0041528A">
              <w:rPr>
                <w:rFonts w:cs="Arial"/>
                <w:szCs w:val="18"/>
              </w:rPr>
              <w:t>FF</w:t>
            </w:r>
          </w:p>
        </w:tc>
      </w:tr>
    </w:tbl>
    <w:p w14:paraId="0EDC8A9D" w14:textId="77777777" w:rsidR="00252629" w:rsidRPr="0041528A" w:rsidRDefault="00252629" w:rsidP="00252629"/>
    <w:p w14:paraId="3DBE71A4" w14:textId="4B004A4D" w:rsidR="00252629" w:rsidRPr="00B05BAE" w:rsidRDefault="00252629" w:rsidP="00B05BAE">
      <w:pPr>
        <w:rPr>
          <w:b/>
          <w:bCs/>
        </w:rPr>
      </w:pPr>
      <w:r w:rsidRPr="00B05BAE">
        <w:rPr>
          <w:b/>
          <w:bCs/>
        </w:rPr>
        <w:t>EF</w:t>
      </w:r>
      <w:r w:rsidRPr="00B05BAE">
        <w:rPr>
          <w:b/>
          <w:bCs/>
          <w:vertAlign w:val="subscript"/>
        </w:rPr>
        <w:t>P-CSCF</w:t>
      </w:r>
      <w:r w:rsidRPr="00B05BAE">
        <w:rPr>
          <w:b/>
          <w:bCs/>
        </w:rPr>
        <w:t xml:space="preserve"> (P-CSCF ADDRESS)</w:t>
      </w:r>
    </w:p>
    <w:p w14:paraId="4E1A7ACB" w14:textId="77777777" w:rsidR="00252629" w:rsidRPr="0041528A" w:rsidRDefault="00252629" w:rsidP="00B05BAE">
      <w:pPr>
        <w:keepNext/>
        <w:keepLines/>
        <w:tabs>
          <w:tab w:val="left" w:pos="240"/>
        </w:tabs>
        <w:ind w:firstLine="240"/>
      </w:pPr>
      <w:r w:rsidRPr="0041528A">
        <w:t>Logically:</w:t>
      </w:r>
    </w:p>
    <w:p w14:paraId="68E58BE5" w14:textId="72A6707C" w:rsidR="00252629" w:rsidRPr="0041528A" w:rsidRDefault="00252629" w:rsidP="00B05BAE">
      <w:pPr>
        <w:pStyle w:val="EW"/>
      </w:pPr>
      <w:r w:rsidRPr="0041528A">
        <w:t>Address Type:</w:t>
      </w:r>
      <w:r w:rsidRPr="0041528A">
        <w:tab/>
      </w:r>
      <w:r w:rsidR="00E22044">
        <w:tab/>
      </w:r>
      <w:r w:rsidRPr="0041528A">
        <w:t>FQDN</w:t>
      </w:r>
    </w:p>
    <w:p w14:paraId="4934BB57" w14:textId="77777777" w:rsidR="00252629" w:rsidRDefault="00252629" w:rsidP="00B05BAE">
      <w:pPr>
        <w:pStyle w:val="B10"/>
      </w:pPr>
      <w:r w:rsidRPr="0041528A">
        <w:t>P-CSCF Address:</w:t>
      </w:r>
      <w:r w:rsidRPr="0041528A">
        <w:tab/>
        <w:t>pcscf1.anyims.test.3gpp.com</w:t>
      </w:r>
    </w:p>
    <w:p w14:paraId="0570C54B" w14:textId="1E8FD1FC" w:rsidR="00E22044" w:rsidRPr="0041528A" w:rsidRDefault="00E22044" w:rsidP="00B05BAE">
      <w:pPr>
        <w:pStyle w:val="B10"/>
        <w:keepNext/>
      </w:pPr>
      <w:r>
        <w:t>Coding: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E4B2952"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373781E6" w14:textId="53EDFE17" w:rsidR="00252629" w:rsidRPr="0041528A" w:rsidRDefault="00252629" w:rsidP="00DF34BE">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7F2C98" w14:textId="552F87C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EAD78" w14:textId="6E261986"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B19DCD" w14:textId="1032E5F5"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FF86B4" w14:textId="0449A5D4"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DFA14D" w14:textId="03688469"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3BCEC0" w14:textId="072DE762"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779C67" w14:textId="7EAE5DCA"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7F09C" w14:textId="2FC3E7E0"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7EAA" w14:textId="02DBDCFD"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86327A" w14:textId="77777777" w:rsidR="00252629" w:rsidRPr="0041528A" w:rsidRDefault="00252629" w:rsidP="00B05BAE">
            <w:pPr>
              <w:pStyle w:val="TAL"/>
              <w:jc w:val="center"/>
              <w:rPr>
                <w:b/>
              </w:rPr>
            </w:pPr>
            <w:r w:rsidRPr="0041528A">
              <w:rPr>
                <w:b/>
              </w:rPr>
              <w:t>B10</w:t>
            </w:r>
          </w:p>
        </w:tc>
      </w:tr>
      <w:tr w:rsidR="00252629" w:rsidRPr="0041528A" w14:paraId="1BE2BF10"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447CEEB4" w14:textId="627DCF94"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07DE46E9" w14:textId="2A4E2073" w:rsidR="00252629" w:rsidRPr="0041528A" w:rsidRDefault="00252629" w:rsidP="00B05BAE">
            <w:pPr>
              <w:pStyle w:val="TAL"/>
              <w:jc w:val="center"/>
            </w:pPr>
            <w:r w:rsidRPr="0041528A">
              <w:rPr>
                <w:rFonts w:cs="Arial"/>
                <w:szCs w:val="18"/>
              </w:rPr>
              <w:t>80</w:t>
            </w:r>
          </w:p>
        </w:tc>
        <w:tc>
          <w:tcPr>
            <w:tcW w:w="851" w:type="dxa"/>
            <w:tcBorders>
              <w:top w:val="single" w:sz="4" w:space="0" w:color="auto"/>
              <w:left w:val="single" w:sz="4" w:space="0" w:color="auto"/>
              <w:bottom w:val="single" w:sz="4" w:space="0" w:color="auto"/>
              <w:right w:val="single" w:sz="4" w:space="0" w:color="auto"/>
            </w:tcBorders>
          </w:tcPr>
          <w:p w14:paraId="7553121D" w14:textId="123FA223" w:rsidR="00252629" w:rsidRPr="0041528A" w:rsidRDefault="00252629" w:rsidP="00B05BAE">
            <w:pPr>
              <w:pStyle w:val="TAL"/>
              <w:jc w:val="center"/>
            </w:pPr>
            <w:r w:rsidRPr="0041528A">
              <w:rPr>
                <w:rFonts w:cs="Arial"/>
                <w:szCs w:val="18"/>
              </w:rPr>
              <w:t>1C</w:t>
            </w:r>
          </w:p>
        </w:tc>
        <w:tc>
          <w:tcPr>
            <w:tcW w:w="851" w:type="dxa"/>
            <w:tcBorders>
              <w:top w:val="single" w:sz="4" w:space="0" w:color="auto"/>
              <w:left w:val="single" w:sz="4" w:space="0" w:color="auto"/>
              <w:bottom w:val="single" w:sz="4" w:space="0" w:color="auto"/>
              <w:right w:val="single" w:sz="4" w:space="0" w:color="auto"/>
            </w:tcBorders>
          </w:tcPr>
          <w:p w14:paraId="0EEAC897" w14:textId="2E3BE1B2" w:rsidR="00252629" w:rsidRPr="0041528A" w:rsidRDefault="00252629" w:rsidP="00B05BAE">
            <w:pPr>
              <w:pStyle w:val="TAL"/>
              <w:jc w:val="center"/>
            </w:pPr>
            <w:r w:rsidRPr="0041528A">
              <w:rPr>
                <w:rFonts w:cs="Arial"/>
                <w:szCs w:val="18"/>
              </w:rPr>
              <w:t>00</w:t>
            </w:r>
          </w:p>
        </w:tc>
        <w:tc>
          <w:tcPr>
            <w:tcW w:w="851" w:type="dxa"/>
            <w:tcBorders>
              <w:top w:val="single" w:sz="4" w:space="0" w:color="auto"/>
              <w:left w:val="single" w:sz="4" w:space="0" w:color="auto"/>
              <w:bottom w:val="single" w:sz="4" w:space="0" w:color="auto"/>
              <w:right w:val="single" w:sz="4" w:space="0" w:color="auto"/>
            </w:tcBorders>
          </w:tcPr>
          <w:p w14:paraId="601E0B9D" w14:textId="4A4E405B"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7BB0802A" w14:textId="3707C2F8"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3D31CE4F" w14:textId="3FCF6AC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AC47AB3" w14:textId="133F2C9B"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1EA4023E" w14:textId="799EFC83" w:rsidR="00252629" w:rsidRPr="0041528A" w:rsidRDefault="00252629" w:rsidP="00B05BAE">
            <w:pPr>
              <w:pStyle w:val="TAL"/>
              <w:jc w:val="center"/>
            </w:pPr>
            <w:r w:rsidRPr="0041528A">
              <w:rPr>
                <w:rFonts w:cs="Arial"/>
                <w:szCs w:val="18"/>
              </w:rPr>
              <w:t>66</w:t>
            </w:r>
          </w:p>
        </w:tc>
        <w:tc>
          <w:tcPr>
            <w:tcW w:w="851" w:type="dxa"/>
            <w:tcBorders>
              <w:top w:val="single" w:sz="4" w:space="0" w:color="auto"/>
              <w:left w:val="single" w:sz="4" w:space="0" w:color="auto"/>
              <w:bottom w:val="single" w:sz="4" w:space="0" w:color="auto"/>
              <w:right w:val="single" w:sz="4" w:space="0" w:color="auto"/>
            </w:tcBorders>
          </w:tcPr>
          <w:p w14:paraId="14F6B681" w14:textId="634A355C" w:rsidR="00252629" w:rsidRPr="0041528A" w:rsidRDefault="00252629" w:rsidP="00B05BAE">
            <w:pPr>
              <w:pStyle w:val="TAL"/>
              <w:jc w:val="center"/>
            </w:pPr>
            <w:r w:rsidRPr="0041528A">
              <w:rPr>
                <w:rFonts w:cs="Arial"/>
                <w:szCs w:val="18"/>
              </w:rPr>
              <w:t>31</w:t>
            </w:r>
          </w:p>
        </w:tc>
        <w:tc>
          <w:tcPr>
            <w:tcW w:w="851" w:type="dxa"/>
            <w:tcBorders>
              <w:top w:val="single" w:sz="4" w:space="0" w:color="auto"/>
              <w:left w:val="single" w:sz="4" w:space="0" w:color="auto"/>
              <w:bottom w:val="single" w:sz="4" w:space="0" w:color="auto"/>
              <w:right w:val="single" w:sz="4" w:space="0" w:color="auto"/>
            </w:tcBorders>
          </w:tcPr>
          <w:p w14:paraId="57C42C42" w14:textId="30EDE95B" w:rsidR="00252629" w:rsidRPr="0041528A" w:rsidRDefault="00252629" w:rsidP="00B05BAE">
            <w:pPr>
              <w:pStyle w:val="TAL"/>
              <w:jc w:val="center"/>
            </w:pPr>
            <w:r w:rsidRPr="0041528A">
              <w:rPr>
                <w:rFonts w:cs="Arial"/>
                <w:szCs w:val="18"/>
              </w:rPr>
              <w:t>2E</w:t>
            </w:r>
          </w:p>
        </w:tc>
      </w:tr>
      <w:tr w:rsidR="00252629" w:rsidRPr="0041528A" w14:paraId="3C86562E" w14:textId="77777777" w:rsidTr="00B05BAE">
        <w:tc>
          <w:tcPr>
            <w:tcW w:w="840" w:type="dxa"/>
            <w:tcBorders>
              <w:top w:val="single" w:sz="4" w:space="0" w:color="auto"/>
              <w:right w:val="single" w:sz="4" w:space="0" w:color="auto"/>
            </w:tcBorders>
          </w:tcPr>
          <w:p w14:paraId="64C88F8B"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37B351"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E712E0"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BFD4F"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182AF"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BF5C40"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2D39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BB7D73"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C896D2"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EBB4C"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74379D" w14:textId="77777777" w:rsidR="00252629" w:rsidRPr="0041528A" w:rsidRDefault="00252629" w:rsidP="00B05BAE">
            <w:pPr>
              <w:pStyle w:val="TAL"/>
              <w:jc w:val="center"/>
              <w:rPr>
                <w:b/>
              </w:rPr>
            </w:pPr>
            <w:r w:rsidRPr="0041528A">
              <w:rPr>
                <w:b/>
              </w:rPr>
              <w:t>B20</w:t>
            </w:r>
          </w:p>
        </w:tc>
      </w:tr>
      <w:tr w:rsidR="00252629" w:rsidRPr="0041528A" w14:paraId="3288DEE0" w14:textId="77777777" w:rsidTr="00DF34BE">
        <w:tc>
          <w:tcPr>
            <w:tcW w:w="840" w:type="dxa"/>
            <w:tcBorders>
              <w:right w:val="single" w:sz="4" w:space="0" w:color="auto"/>
            </w:tcBorders>
          </w:tcPr>
          <w:p w14:paraId="08A4FBE1"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C5FA00F" w14:textId="321E2738" w:rsidR="00252629" w:rsidRPr="0041528A" w:rsidRDefault="00252629" w:rsidP="00B05BAE">
            <w:pPr>
              <w:pStyle w:val="TAL"/>
              <w:jc w:val="center"/>
            </w:pPr>
            <w:r w:rsidRPr="0041528A">
              <w:rPr>
                <w:rFonts w:cs="Arial"/>
                <w:szCs w:val="18"/>
              </w:rPr>
              <w:t>61</w:t>
            </w:r>
          </w:p>
        </w:tc>
        <w:tc>
          <w:tcPr>
            <w:tcW w:w="851" w:type="dxa"/>
            <w:tcBorders>
              <w:top w:val="single" w:sz="4" w:space="0" w:color="auto"/>
              <w:left w:val="single" w:sz="4" w:space="0" w:color="auto"/>
              <w:bottom w:val="single" w:sz="4" w:space="0" w:color="auto"/>
              <w:right w:val="single" w:sz="4" w:space="0" w:color="auto"/>
            </w:tcBorders>
          </w:tcPr>
          <w:p w14:paraId="3B8C3791" w14:textId="49D35D0B" w:rsidR="00252629" w:rsidRPr="0041528A" w:rsidRDefault="00252629" w:rsidP="00B05BAE">
            <w:pPr>
              <w:pStyle w:val="TAL"/>
              <w:jc w:val="center"/>
            </w:pPr>
            <w:r w:rsidRPr="0041528A">
              <w:rPr>
                <w:rFonts w:cs="Arial"/>
                <w:szCs w:val="18"/>
              </w:rPr>
              <w:t>6E</w:t>
            </w:r>
          </w:p>
        </w:tc>
        <w:tc>
          <w:tcPr>
            <w:tcW w:w="851" w:type="dxa"/>
            <w:tcBorders>
              <w:top w:val="single" w:sz="4" w:space="0" w:color="auto"/>
              <w:left w:val="single" w:sz="4" w:space="0" w:color="auto"/>
              <w:bottom w:val="single" w:sz="4" w:space="0" w:color="auto"/>
              <w:right w:val="single" w:sz="4" w:space="0" w:color="auto"/>
            </w:tcBorders>
          </w:tcPr>
          <w:p w14:paraId="0D3C8088" w14:textId="4CA556B2" w:rsidR="00252629" w:rsidRPr="0041528A" w:rsidRDefault="00252629" w:rsidP="00B05BAE">
            <w:pPr>
              <w:pStyle w:val="TAL"/>
              <w:jc w:val="center"/>
            </w:pPr>
            <w:r w:rsidRPr="0041528A">
              <w:rPr>
                <w:rFonts w:cs="Arial"/>
                <w:szCs w:val="18"/>
              </w:rPr>
              <w:t>79</w:t>
            </w:r>
          </w:p>
        </w:tc>
        <w:tc>
          <w:tcPr>
            <w:tcW w:w="851" w:type="dxa"/>
            <w:tcBorders>
              <w:top w:val="single" w:sz="4" w:space="0" w:color="auto"/>
              <w:left w:val="single" w:sz="4" w:space="0" w:color="auto"/>
              <w:bottom w:val="single" w:sz="4" w:space="0" w:color="auto"/>
              <w:right w:val="single" w:sz="4" w:space="0" w:color="auto"/>
            </w:tcBorders>
          </w:tcPr>
          <w:p w14:paraId="651BA67D" w14:textId="7DFBD37C" w:rsidR="00252629" w:rsidRPr="0041528A" w:rsidRDefault="00252629" w:rsidP="00B05BAE">
            <w:pPr>
              <w:pStyle w:val="TAL"/>
              <w:jc w:val="center"/>
            </w:pPr>
            <w:r w:rsidRPr="0041528A">
              <w:rPr>
                <w:rFonts w:cs="Arial"/>
                <w:szCs w:val="18"/>
              </w:rPr>
              <w:t>69</w:t>
            </w:r>
          </w:p>
        </w:tc>
        <w:tc>
          <w:tcPr>
            <w:tcW w:w="851" w:type="dxa"/>
            <w:tcBorders>
              <w:top w:val="single" w:sz="4" w:space="0" w:color="auto"/>
              <w:left w:val="single" w:sz="4" w:space="0" w:color="auto"/>
              <w:bottom w:val="single" w:sz="4" w:space="0" w:color="auto"/>
              <w:right w:val="single" w:sz="4" w:space="0" w:color="auto"/>
            </w:tcBorders>
          </w:tcPr>
          <w:p w14:paraId="70CEF561" w14:textId="40ED40AC" w:rsidR="00252629" w:rsidRPr="0041528A" w:rsidRDefault="00252629" w:rsidP="00B05BAE">
            <w:pPr>
              <w:pStyle w:val="TAL"/>
              <w:jc w:val="center"/>
            </w:pPr>
            <w:r w:rsidRPr="0041528A">
              <w:rPr>
                <w:rFonts w:cs="Arial"/>
                <w:szCs w:val="18"/>
              </w:rPr>
              <w:t>6D</w:t>
            </w:r>
          </w:p>
        </w:tc>
        <w:tc>
          <w:tcPr>
            <w:tcW w:w="851" w:type="dxa"/>
            <w:tcBorders>
              <w:top w:val="single" w:sz="4" w:space="0" w:color="auto"/>
              <w:left w:val="single" w:sz="4" w:space="0" w:color="auto"/>
              <w:bottom w:val="single" w:sz="4" w:space="0" w:color="auto"/>
              <w:right w:val="single" w:sz="4" w:space="0" w:color="auto"/>
            </w:tcBorders>
          </w:tcPr>
          <w:p w14:paraId="4EA880A0" w14:textId="68D6CD70" w:rsidR="00252629" w:rsidRPr="0041528A" w:rsidRDefault="00252629" w:rsidP="00B05BAE">
            <w:pPr>
              <w:pStyle w:val="TAL"/>
              <w:jc w:val="center"/>
            </w:pPr>
            <w:r w:rsidRPr="0041528A">
              <w:rPr>
                <w:rFonts w:cs="Arial"/>
                <w:szCs w:val="18"/>
              </w:rPr>
              <w:t>73</w:t>
            </w:r>
          </w:p>
        </w:tc>
        <w:tc>
          <w:tcPr>
            <w:tcW w:w="851" w:type="dxa"/>
            <w:tcBorders>
              <w:top w:val="single" w:sz="4" w:space="0" w:color="auto"/>
              <w:left w:val="single" w:sz="4" w:space="0" w:color="auto"/>
              <w:bottom w:val="single" w:sz="4" w:space="0" w:color="auto"/>
              <w:right w:val="single" w:sz="4" w:space="0" w:color="auto"/>
            </w:tcBorders>
          </w:tcPr>
          <w:p w14:paraId="315B53AA" w14:textId="1394426B"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17A57CEC" w14:textId="39C4B898"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2B62D3F" w14:textId="4AEA8220" w:rsidR="00252629" w:rsidRPr="0041528A" w:rsidRDefault="00252629" w:rsidP="00B05BAE">
            <w:pPr>
              <w:pStyle w:val="TAL"/>
              <w:jc w:val="center"/>
            </w:pPr>
            <w:r w:rsidRPr="0041528A">
              <w:rPr>
                <w:rFonts w:cs="Arial"/>
                <w:szCs w:val="18"/>
              </w:rPr>
              <w:t>65</w:t>
            </w:r>
          </w:p>
        </w:tc>
        <w:tc>
          <w:tcPr>
            <w:tcW w:w="851" w:type="dxa"/>
            <w:tcBorders>
              <w:top w:val="single" w:sz="4" w:space="0" w:color="auto"/>
              <w:left w:val="single" w:sz="4" w:space="0" w:color="auto"/>
              <w:bottom w:val="single" w:sz="4" w:space="0" w:color="auto"/>
              <w:right w:val="single" w:sz="4" w:space="0" w:color="auto"/>
            </w:tcBorders>
          </w:tcPr>
          <w:p w14:paraId="61F2969D" w14:textId="218ED67A" w:rsidR="00252629" w:rsidRPr="0041528A" w:rsidRDefault="00252629" w:rsidP="00B05BAE">
            <w:pPr>
              <w:pStyle w:val="TAL"/>
              <w:jc w:val="center"/>
            </w:pPr>
            <w:r w:rsidRPr="0041528A">
              <w:rPr>
                <w:rFonts w:cs="Arial"/>
                <w:szCs w:val="18"/>
              </w:rPr>
              <w:t>73</w:t>
            </w:r>
          </w:p>
        </w:tc>
      </w:tr>
      <w:tr w:rsidR="00252629" w:rsidRPr="0041528A" w14:paraId="164EC2A5" w14:textId="77777777" w:rsidTr="00DF34BE">
        <w:tc>
          <w:tcPr>
            <w:tcW w:w="840" w:type="dxa"/>
            <w:tcBorders>
              <w:right w:val="single" w:sz="4" w:space="0" w:color="auto"/>
            </w:tcBorders>
          </w:tcPr>
          <w:p w14:paraId="47DB090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38F6EAC0"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39895F9"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3FBE6393"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5FECA75"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AA9ABFE"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A37FFAB"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51583F80"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188FF6C"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3FBB979E"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AB469E2" w14:textId="77777777" w:rsidR="00252629" w:rsidRPr="0041528A" w:rsidRDefault="00252629" w:rsidP="00B05BAE">
            <w:pPr>
              <w:pStyle w:val="TAL"/>
              <w:jc w:val="center"/>
              <w:rPr>
                <w:b/>
              </w:rPr>
            </w:pPr>
            <w:r w:rsidRPr="0041528A">
              <w:rPr>
                <w:b/>
              </w:rPr>
              <w:t>B30</w:t>
            </w:r>
          </w:p>
        </w:tc>
      </w:tr>
      <w:tr w:rsidR="00252629" w:rsidRPr="0041528A" w14:paraId="7991306D" w14:textId="77777777" w:rsidTr="00DF34BE">
        <w:tc>
          <w:tcPr>
            <w:tcW w:w="840" w:type="dxa"/>
            <w:tcBorders>
              <w:right w:val="single" w:sz="4" w:space="0" w:color="auto"/>
            </w:tcBorders>
          </w:tcPr>
          <w:p w14:paraId="668DE89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6D21C379" w14:textId="7FC6B96B" w:rsidR="00252629" w:rsidRPr="0041528A" w:rsidRDefault="00252629" w:rsidP="00B05BAE">
            <w:pPr>
              <w:pStyle w:val="TAL"/>
              <w:jc w:val="center"/>
            </w:pPr>
            <w:r w:rsidRPr="0041528A">
              <w:rPr>
                <w:rFonts w:cs="Arial"/>
                <w:szCs w:val="18"/>
              </w:rPr>
              <w:t>74</w:t>
            </w:r>
          </w:p>
        </w:tc>
        <w:tc>
          <w:tcPr>
            <w:tcW w:w="851" w:type="dxa"/>
            <w:tcBorders>
              <w:top w:val="single" w:sz="4" w:space="0" w:color="auto"/>
              <w:left w:val="single" w:sz="4" w:space="0" w:color="auto"/>
              <w:bottom w:val="single" w:sz="4" w:space="0" w:color="auto"/>
              <w:right w:val="single" w:sz="4" w:space="0" w:color="auto"/>
            </w:tcBorders>
          </w:tcPr>
          <w:p w14:paraId="4354DD23" w14:textId="05C4396F"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29B45C03" w14:textId="53DBF8AB" w:rsidR="00252629" w:rsidRPr="0041528A" w:rsidRDefault="00252629" w:rsidP="00B05BAE">
            <w:pPr>
              <w:pStyle w:val="TAL"/>
              <w:jc w:val="center"/>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073A9FD5" w14:textId="38DF8B71" w:rsidR="00252629" w:rsidRPr="0041528A" w:rsidRDefault="00252629" w:rsidP="00B05BAE">
            <w:pPr>
              <w:pStyle w:val="TAL"/>
              <w:jc w:val="center"/>
            </w:pPr>
            <w:r w:rsidRPr="0041528A">
              <w:rPr>
                <w:rFonts w:cs="Arial"/>
                <w:szCs w:val="18"/>
              </w:rPr>
              <w:t>67</w:t>
            </w:r>
          </w:p>
        </w:tc>
        <w:tc>
          <w:tcPr>
            <w:tcW w:w="851" w:type="dxa"/>
            <w:tcBorders>
              <w:top w:val="single" w:sz="4" w:space="0" w:color="auto"/>
              <w:left w:val="single" w:sz="4" w:space="0" w:color="auto"/>
              <w:bottom w:val="single" w:sz="4" w:space="0" w:color="auto"/>
              <w:right w:val="single" w:sz="4" w:space="0" w:color="auto"/>
            </w:tcBorders>
          </w:tcPr>
          <w:p w14:paraId="6F125F74" w14:textId="72F5474A"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2EE4E45F" w14:textId="46BCC889" w:rsidR="00252629" w:rsidRPr="0041528A" w:rsidRDefault="00252629" w:rsidP="00B05BAE">
            <w:pPr>
              <w:pStyle w:val="TAL"/>
              <w:jc w:val="center"/>
            </w:pPr>
            <w:r w:rsidRPr="0041528A">
              <w:rPr>
                <w:rFonts w:cs="Arial"/>
                <w:szCs w:val="18"/>
              </w:rPr>
              <w:t>70</w:t>
            </w:r>
          </w:p>
        </w:tc>
        <w:tc>
          <w:tcPr>
            <w:tcW w:w="851" w:type="dxa"/>
            <w:tcBorders>
              <w:top w:val="single" w:sz="4" w:space="0" w:color="auto"/>
              <w:left w:val="single" w:sz="4" w:space="0" w:color="auto"/>
              <w:bottom w:val="single" w:sz="4" w:space="0" w:color="auto"/>
              <w:right w:val="single" w:sz="4" w:space="0" w:color="auto"/>
            </w:tcBorders>
          </w:tcPr>
          <w:p w14:paraId="1E19D479" w14:textId="536603EA" w:rsidR="00252629" w:rsidRPr="0041528A" w:rsidRDefault="00252629" w:rsidP="00B05BAE">
            <w:pPr>
              <w:pStyle w:val="TAL"/>
              <w:jc w:val="center"/>
            </w:pPr>
            <w:r w:rsidRPr="0041528A">
              <w:rPr>
                <w:rFonts w:cs="Arial"/>
                <w:szCs w:val="18"/>
              </w:rPr>
              <w:t>2E</w:t>
            </w:r>
          </w:p>
        </w:tc>
        <w:tc>
          <w:tcPr>
            <w:tcW w:w="851" w:type="dxa"/>
            <w:tcBorders>
              <w:top w:val="single" w:sz="4" w:space="0" w:color="auto"/>
              <w:left w:val="single" w:sz="4" w:space="0" w:color="auto"/>
              <w:bottom w:val="single" w:sz="4" w:space="0" w:color="auto"/>
              <w:right w:val="single" w:sz="4" w:space="0" w:color="auto"/>
            </w:tcBorders>
          </w:tcPr>
          <w:p w14:paraId="5FF8F621" w14:textId="0BB1012D" w:rsidR="00252629" w:rsidRPr="0041528A" w:rsidRDefault="00252629" w:rsidP="00B05BAE">
            <w:pPr>
              <w:pStyle w:val="TAL"/>
              <w:jc w:val="center"/>
            </w:pPr>
            <w:r w:rsidRPr="0041528A">
              <w:rPr>
                <w:rFonts w:cs="Arial"/>
                <w:szCs w:val="18"/>
              </w:rPr>
              <w:t>63</w:t>
            </w:r>
          </w:p>
        </w:tc>
        <w:tc>
          <w:tcPr>
            <w:tcW w:w="851" w:type="dxa"/>
            <w:tcBorders>
              <w:top w:val="single" w:sz="4" w:space="0" w:color="auto"/>
              <w:left w:val="single" w:sz="4" w:space="0" w:color="auto"/>
              <w:bottom w:val="single" w:sz="4" w:space="0" w:color="auto"/>
              <w:right w:val="single" w:sz="4" w:space="0" w:color="auto"/>
            </w:tcBorders>
          </w:tcPr>
          <w:p w14:paraId="6D073776" w14:textId="2086D4AC" w:rsidR="00252629" w:rsidRPr="0041528A" w:rsidRDefault="00252629" w:rsidP="00B05BAE">
            <w:pPr>
              <w:pStyle w:val="TAL"/>
              <w:jc w:val="center"/>
            </w:pPr>
            <w:r w:rsidRPr="0041528A">
              <w:rPr>
                <w:rFonts w:cs="Arial"/>
                <w:szCs w:val="18"/>
              </w:rPr>
              <w:t>6F</w:t>
            </w:r>
          </w:p>
        </w:tc>
        <w:tc>
          <w:tcPr>
            <w:tcW w:w="851" w:type="dxa"/>
            <w:tcBorders>
              <w:top w:val="single" w:sz="4" w:space="0" w:color="auto"/>
              <w:left w:val="single" w:sz="4" w:space="0" w:color="auto"/>
              <w:bottom w:val="single" w:sz="4" w:space="0" w:color="auto"/>
              <w:right w:val="single" w:sz="4" w:space="0" w:color="auto"/>
            </w:tcBorders>
          </w:tcPr>
          <w:p w14:paraId="48E7A426" w14:textId="6F997C3C" w:rsidR="00252629" w:rsidRPr="0041528A" w:rsidRDefault="00252629" w:rsidP="00B05BAE">
            <w:pPr>
              <w:pStyle w:val="TAL"/>
              <w:jc w:val="center"/>
            </w:pPr>
            <w:r w:rsidRPr="0041528A">
              <w:rPr>
                <w:rFonts w:cs="Arial"/>
                <w:szCs w:val="18"/>
              </w:rPr>
              <w:t>6D</w:t>
            </w:r>
          </w:p>
        </w:tc>
      </w:tr>
      <w:tr w:rsidR="00252629" w:rsidRPr="0041528A" w14:paraId="3C4EDE49" w14:textId="77777777" w:rsidTr="00B05BAE">
        <w:tc>
          <w:tcPr>
            <w:tcW w:w="840" w:type="dxa"/>
            <w:tcBorders>
              <w:right w:val="single" w:sz="4" w:space="0" w:color="auto"/>
            </w:tcBorders>
          </w:tcPr>
          <w:p w14:paraId="51FBB1A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DADE15" w14:textId="77777777" w:rsidR="00252629" w:rsidRPr="0041528A" w:rsidRDefault="00252629" w:rsidP="00B05BAE">
            <w:pPr>
              <w:pStyle w:val="TAL"/>
              <w:jc w:val="center"/>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86AEFC" w14:textId="77777777" w:rsidR="00252629" w:rsidRPr="0041528A" w:rsidRDefault="00252629" w:rsidP="00B05BAE">
            <w:pPr>
              <w:pStyle w:val="TAL"/>
              <w:jc w:val="center"/>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F3CDD8" w14:textId="77777777" w:rsidR="00252629" w:rsidRPr="0041528A" w:rsidRDefault="00252629" w:rsidP="00B05BAE">
            <w:pPr>
              <w:pStyle w:val="TAL"/>
              <w:jc w:val="center"/>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2C9835" w14:textId="77777777" w:rsidR="00252629" w:rsidRPr="0041528A" w:rsidRDefault="00252629" w:rsidP="00B05BAE">
            <w:pPr>
              <w:pStyle w:val="TAL"/>
              <w:jc w:val="center"/>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D800B3" w14:textId="77777777" w:rsidR="00252629" w:rsidRPr="0041528A" w:rsidRDefault="00252629" w:rsidP="00B05BAE">
            <w:pPr>
              <w:pStyle w:val="TAL"/>
              <w:jc w:val="center"/>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F8588" w14:textId="77777777" w:rsidR="00252629" w:rsidRPr="0041528A" w:rsidRDefault="00252629" w:rsidP="00B05BAE">
            <w:pPr>
              <w:pStyle w:val="TAL"/>
              <w:jc w:val="center"/>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D27638" w14:textId="77777777" w:rsidR="00252629" w:rsidRPr="0041528A" w:rsidRDefault="00252629" w:rsidP="00B05BAE">
            <w:pPr>
              <w:pStyle w:val="TAL"/>
              <w:jc w:val="center"/>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E0496" w14:textId="77777777" w:rsidR="00252629" w:rsidRPr="0041528A" w:rsidRDefault="00252629" w:rsidP="00B05BAE">
            <w:pPr>
              <w:pStyle w:val="TAL"/>
              <w:jc w:val="center"/>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D2917C" w14:textId="77777777" w:rsidR="00252629" w:rsidRPr="0041528A" w:rsidRDefault="00252629" w:rsidP="00B05BAE">
            <w:pPr>
              <w:pStyle w:val="TAL"/>
              <w:jc w:val="center"/>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241539" w14:textId="77777777" w:rsidR="00252629" w:rsidRPr="0041528A" w:rsidRDefault="00252629" w:rsidP="00B05BAE">
            <w:pPr>
              <w:pStyle w:val="TAL"/>
              <w:jc w:val="center"/>
              <w:rPr>
                <w:b/>
              </w:rPr>
            </w:pPr>
            <w:r w:rsidRPr="0041528A">
              <w:rPr>
                <w:b/>
              </w:rPr>
              <w:t>B40</w:t>
            </w:r>
          </w:p>
        </w:tc>
      </w:tr>
      <w:tr w:rsidR="00252629" w:rsidRPr="0041528A" w14:paraId="26970BE1" w14:textId="77777777" w:rsidTr="00DF34BE">
        <w:tc>
          <w:tcPr>
            <w:tcW w:w="840" w:type="dxa"/>
            <w:tcBorders>
              <w:right w:val="single" w:sz="4" w:space="0" w:color="auto"/>
            </w:tcBorders>
          </w:tcPr>
          <w:p w14:paraId="38B2614C"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E4B8517" w14:textId="6E3FFB03"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23D8D16" w14:textId="278D8D9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2E5A54A4" w14:textId="7C7E8CAF"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5A6DF4A3" w14:textId="1DE80ED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474F01FB" w14:textId="6A8CF124"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0BE22F" w14:textId="3C0BD908"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0BF1036A" w14:textId="2D91D16A"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81CA0EC" w14:textId="4E1B8A40"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D56460A" w14:textId="1193A2AD" w:rsidR="00252629" w:rsidRPr="0041528A" w:rsidRDefault="00252629" w:rsidP="00B05BAE">
            <w:pPr>
              <w:pStyle w:val="TAL"/>
              <w:jc w:val="center"/>
            </w:pPr>
            <w:r w:rsidRPr="0041528A">
              <w:rPr>
                <w:rFonts w:cs="Arial"/>
                <w:szCs w:val="18"/>
              </w:rPr>
              <w:t>FF</w:t>
            </w:r>
          </w:p>
        </w:tc>
        <w:tc>
          <w:tcPr>
            <w:tcW w:w="851" w:type="dxa"/>
            <w:tcBorders>
              <w:top w:val="single" w:sz="4" w:space="0" w:color="auto"/>
              <w:left w:val="single" w:sz="4" w:space="0" w:color="auto"/>
              <w:bottom w:val="single" w:sz="4" w:space="0" w:color="auto"/>
              <w:right w:val="single" w:sz="4" w:space="0" w:color="auto"/>
            </w:tcBorders>
          </w:tcPr>
          <w:p w14:paraId="31C9D256" w14:textId="67D49020" w:rsidR="00252629" w:rsidRPr="0041528A" w:rsidRDefault="00252629" w:rsidP="00B05BAE">
            <w:pPr>
              <w:pStyle w:val="TAL"/>
              <w:jc w:val="center"/>
            </w:pPr>
            <w:r w:rsidRPr="0041528A">
              <w:rPr>
                <w:rFonts w:cs="Arial"/>
                <w:szCs w:val="18"/>
              </w:rPr>
              <w:t>FF</w:t>
            </w:r>
          </w:p>
        </w:tc>
      </w:tr>
    </w:tbl>
    <w:p w14:paraId="0BAF7A07" w14:textId="77777777" w:rsidR="00252629" w:rsidRPr="0041528A" w:rsidRDefault="00252629" w:rsidP="00252629">
      <w:pPr>
        <w:spacing w:after="0"/>
        <w:ind w:left="284" w:firstLine="284"/>
      </w:pPr>
    </w:p>
    <w:p w14:paraId="65E9165D" w14:textId="7FCC5212" w:rsidR="00252629" w:rsidRPr="0041528A" w:rsidRDefault="00E22044" w:rsidP="00B05BAE">
      <w:pPr>
        <w:pStyle w:val="NO"/>
      </w:pPr>
      <w:r w:rsidRPr="0041528A">
        <w:t>N</w:t>
      </w:r>
      <w:r>
        <w:t>OTE</w:t>
      </w:r>
      <w:r w:rsidR="00252629" w:rsidRPr="0041528A">
        <w:t>:</w:t>
      </w:r>
      <w:r w:rsidR="00252629" w:rsidRPr="0041528A">
        <w:tab/>
        <w:t>This EF does not apply for 3GPP and shall not be used by a terminal using a 3GPP access network or a 3GPP Interworking WLAN.</w:t>
      </w:r>
    </w:p>
    <w:p w14:paraId="3A0BD3FD" w14:textId="19606483" w:rsidR="00252629" w:rsidRPr="00B05BAE" w:rsidRDefault="00252629" w:rsidP="00B05BAE">
      <w:pPr>
        <w:rPr>
          <w:b/>
          <w:bCs/>
        </w:rPr>
      </w:pPr>
      <w:r w:rsidRPr="00B05BAE">
        <w:rPr>
          <w:b/>
          <w:bCs/>
        </w:rPr>
        <w:t>EF</w:t>
      </w:r>
      <w:r w:rsidRPr="00B05BAE">
        <w:rPr>
          <w:b/>
          <w:bCs/>
          <w:vertAlign w:val="subscript"/>
        </w:rPr>
        <w:t>SMS</w:t>
      </w:r>
      <w:r w:rsidRPr="00B05BAE">
        <w:rPr>
          <w:b/>
          <w:bCs/>
        </w:rPr>
        <w:t xml:space="preserve"> (Short Message Service)</w:t>
      </w:r>
    </w:p>
    <w:p w14:paraId="72D06175" w14:textId="77777777" w:rsidR="00252629" w:rsidRPr="0041528A" w:rsidRDefault="00252629" w:rsidP="00B05BAE">
      <w:pPr>
        <w:pStyle w:val="EW"/>
        <w:ind w:left="1418"/>
      </w:pPr>
      <w:r w:rsidRPr="0041528A">
        <w:t>At least 10 records.</w:t>
      </w:r>
    </w:p>
    <w:p w14:paraId="3F37A975" w14:textId="77777777" w:rsidR="00252629" w:rsidRPr="0041528A" w:rsidRDefault="00252629" w:rsidP="00B05BAE">
      <w:r w:rsidRPr="0041528A">
        <w:t>All records shall be empty.</w:t>
      </w:r>
    </w:p>
    <w:p w14:paraId="4AF437F3" w14:textId="77777777" w:rsidR="00252629" w:rsidRPr="0041528A" w:rsidRDefault="00252629" w:rsidP="00252629">
      <w:pPr>
        <w:pStyle w:val="EX"/>
      </w:pPr>
      <w:r w:rsidRPr="0041528A">
        <w:t>Logically:</w:t>
      </w:r>
      <w:r w:rsidRPr="0041528A">
        <w:tab/>
        <w:t>Status byte set to empty.</w:t>
      </w:r>
    </w:p>
    <w:p w14:paraId="1613377A" w14:textId="2439733C" w:rsidR="00252629" w:rsidRPr="0041528A" w:rsidRDefault="00E22044" w:rsidP="00B05BAE">
      <w:pPr>
        <w:pStyle w:val="B10"/>
      </w:pPr>
      <w:r>
        <w:t xml:space="preserve">Coding </w:t>
      </w:r>
      <w:r w:rsidR="00252629" w:rsidRPr="0041528A">
        <w:t>Record 1-x (x ≥10):</w:t>
      </w:r>
    </w:p>
    <w:p w14:paraId="7A4400C2" w14:textId="77777777" w:rsidR="00252629" w:rsidRPr="0041528A" w:rsidRDefault="00252629" w:rsidP="0025262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252629" w:rsidRPr="0041528A" w14:paraId="5ACEC4D8" w14:textId="77777777" w:rsidTr="00B05BAE">
        <w:tc>
          <w:tcPr>
            <w:tcW w:w="1101" w:type="dxa"/>
            <w:shd w:val="clear" w:color="auto" w:fill="F2F2F2" w:themeFill="background1" w:themeFillShade="F2"/>
          </w:tcPr>
          <w:p w14:paraId="1DDE1095" w14:textId="2A6E3BD4" w:rsidR="00252629" w:rsidRPr="0041528A" w:rsidRDefault="00C5506F" w:rsidP="00DF34BE">
            <w:pPr>
              <w:pStyle w:val="TAL"/>
              <w:rPr>
                <w:b/>
              </w:rPr>
            </w:pPr>
            <w:r>
              <w:rPr>
                <w:b/>
              </w:rPr>
              <w:t>Byte</w:t>
            </w:r>
          </w:p>
        </w:tc>
        <w:tc>
          <w:tcPr>
            <w:tcW w:w="605" w:type="dxa"/>
            <w:shd w:val="clear" w:color="auto" w:fill="F2F2F2" w:themeFill="background1" w:themeFillShade="F2"/>
          </w:tcPr>
          <w:p w14:paraId="6B2EF294" w14:textId="77777777" w:rsidR="00252629" w:rsidRPr="0041528A" w:rsidRDefault="00252629" w:rsidP="00B05BAE">
            <w:pPr>
              <w:pStyle w:val="TAL"/>
              <w:jc w:val="center"/>
              <w:rPr>
                <w:b/>
              </w:rPr>
            </w:pPr>
            <w:r w:rsidRPr="0041528A">
              <w:rPr>
                <w:b/>
              </w:rPr>
              <w:t>B1</w:t>
            </w:r>
          </w:p>
        </w:tc>
        <w:tc>
          <w:tcPr>
            <w:tcW w:w="605" w:type="dxa"/>
            <w:shd w:val="clear" w:color="auto" w:fill="F2F2F2" w:themeFill="background1" w:themeFillShade="F2"/>
          </w:tcPr>
          <w:p w14:paraId="031CF86D" w14:textId="77777777" w:rsidR="00252629" w:rsidRPr="0041528A" w:rsidRDefault="00252629" w:rsidP="00B05BAE">
            <w:pPr>
              <w:pStyle w:val="TAL"/>
              <w:jc w:val="center"/>
              <w:rPr>
                <w:b/>
              </w:rPr>
            </w:pPr>
            <w:r w:rsidRPr="0041528A">
              <w:rPr>
                <w:b/>
              </w:rPr>
              <w:t>B2</w:t>
            </w:r>
          </w:p>
        </w:tc>
        <w:tc>
          <w:tcPr>
            <w:tcW w:w="605" w:type="dxa"/>
            <w:shd w:val="clear" w:color="auto" w:fill="F2F2F2" w:themeFill="background1" w:themeFillShade="F2"/>
          </w:tcPr>
          <w:p w14:paraId="09732D5E" w14:textId="77777777" w:rsidR="00252629" w:rsidRPr="0041528A" w:rsidRDefault="00252629" w:rsidP="00B05BAE">
            <w:pPr>
              <w:pStyle w:val="TAL"/>
              <w:jc w:val="center"/>
              <w:rPr>
                <w:b/>
              </w:rPr>
            </w:pPr>
            <w:r w:rsidRPr="0041528A">
              <w:rPr>
                <w:b/>
              </w:rPr>
              <w:t>B3</w:t>
            </w:r>
          </w:p>
        </w:tc>
        <w:tc>
          <w:tcPr>
            <w:tcW w:w="605" w:type="dxa"/>
            <w:shd w:val="clear" w:color="auto" w:fill="F2F2F2" w:themeFill="background1" w:themeFillShade="F2"/>
          </w:tcPr>
          <w:p w14:paraId="22A0125F" w14:textId="77777777" w:rsidR="00252629" w:rsidRPr="0041528A" w:rsidRDefault="00252629" w:rsidP="00B05BAE">
            <w:pPr>
              <w:pStyle w:val="TAL"/>
              <w:jc w:val="center"/>
              <w:rPr>
                <w:b/>
              </w:rPr>
            </w:pPr>
            <w:r w:rsidRPr="0041528A">
              <w:rPr>
                <w:b/>
              </w:rPr>
              <w:t>B4</w:t>
            </w:r>
          </w:p>
        </w:tc>
        <w:tc>
          <w:tcPr>
            <w:tcW w:w="605" w:type="dxa"/>
            <w:shd w:val="clear" w:color="auto" w:fill="F2F2F2" w:themeFill="background1" w:themeFillShade="F2"/>
          </w:tcPr>
          <w:p w14:paraId="71ED78DA" w14:textId="77777777" w:rsidR="00252629" w:rsidRPr="0041528A" w:rsidRDefault="00252629" w:rsidP="00B05BAE">
            <w:pPr>
              <w:pStyle w:val="TAL"/>
              <w:jc w:val="center"/>
              <w:rPr>
                <w:b/>
              </w:rPr>
            </w:pPr>
            <w:r w:rsidRPr="0041528A">
              <w:rPr>
                <w:b/>
              </w:rPr>
              <w:t>B5</w:t>
            </w:r>
          </w:p>
        </w:tc>
        <w:tc>
          <w:tcPr>
            <w:tcW w:w="605" w:type="dxa"/>
            <w:shd w:val="clear" w:color="auto" w:fill="F2F2F2" w:themeFill="background1" w:themeFillShade="F2"/>
          </w:tcPr>
          <w:p w14:paraId="3E42368C" w14:textId="77777777" w:rsidR="00252629" w:rsidRPr="0041528A" w:rsidRDefault="00252629" w:rsidP="00B05BAE">
            <w:pPr>
              <w:pStyle w:val="TAL"/>
              <w:jc w:val="center"/>
              <w:rPr>
                <w:b/>
              </w:rPr>
            </w:pPr>
            <w:r w:rsidRPr="0041528A">
              <w:rPr>
                <w:b/>
              </w:rPr>
              <w:t>B6</w:t>
            </w:r>
          </w:p>
        </w:tc>
        <w:tc>
          <w:tcPr>
            <w:tcW w:w="605" w:type="dxa"/>
            <w:shd w:val="clear" w:color="auto" w:fill="F2F2F2" w:themeFill="background1" w:themeFillShade="F2"/>
          </w:tcPr>
          <w:p w14:paraId="0D3377F2" w14:textId="77777777" w:rsidR="00252629" w:rsidRPr="0041528A" w:rsidRDefault="00252629" w:rsidP="00B05BAE">
            <w:pPr>
              <w:pStyle w:val="TAL"/>
              <w:jc w:val="center"/>
              <w:rPr>
                <w:b/>
              </w:rPr>
            </w:pPr>
            <w:r w:rsidRPr="0041528A">
              <w:rPr>
                <w:b/>
              </w:rPr>
              <w:t>B7</w:t>
            </w:r>
          </w:p>
        </w:tc>
        <w:tc>
          <w:tcPr>
            <w:tcW w:w="605" w:type="dxa"/>
            <w:shd w:val="clear" w:color="auto" w:fill="F2F2F2" w:themeFill="background1" w:themeFillShade="F2"/>
          </w:tcPr>
          <w:p w14:paraId="0A8D45A6" w14:textId="77777777" w:rsidR="00252629" w:rsidRPr="0041528A" w:rsidRDefault="00252629" w:rsidP="00B05BAE">
            <w:pPr>
              <w:pStyle w:val="TAL"/>
              <w:jc w:val="center"/>
              <w:rPr>
                <w:b/>
              </w:rPr>
            </w:pPr>
            <w:r w:rsidRPr="0041528A">
              <w:rPr>
                <w:b/>
              </w:rPr>
              <w:t>B8</w:t>
            </w:r>
          </w:p>
        </w:tc>
        <w:tc>
          <w:tcPr>
            <w:tcW w:w="605" w:type="dxa"/>
            <w:shd w:val="clear" w:color="auto" w:fill="F2F2F2" w:themeFill="background1" w:themeFillShade="F2"/>
          </w:tcPr>
          <w:p w14:paraId="68B5B6C3" w14:textId="77777777" w:rsidR="00252629" w:rsidRPr="0041528A" w:rsidRDefault="00252629" w:rsidP="00B05BAE">
            <w:pPr>
              <w:pStyle w:val="TAL"/>
              <w:jc w:val="center"/>
              <w:rPr>
                <w:b/>
              </w:rPr>
            </w:pPr>
            <w:r w:rsidRPr="0041528A">
              <w:rPr>
                <w:b/>
              </w:rPr>
              <w:t>B9</w:t>
            </w:r>
          </w:p>
        </w:tc>
        <w:tc>
          <w:tcPr>
            <w:tcW w:w="605" w:type="dxa"/>
            <w:shd w:val="clear" w:color="auto" w:fill="F2F2F2" w:themeFill="background1" w:themeFillShade="F2"/>
          </w:tcPr>
          <w:p w14:paraId="1E313F4B" w14:textId="77777777" w:rsidR="00252629" w:rsidRPr="0041528A" w:rsidRDefault="00252629" w:rsidP="00B05BAE">
            <w:pPr>
              <w:pStyle w:val="TAL"/>
              <w:jc w:val="center"/>
              <w:rPr>
                <w:b/>
              </w:rPr>
            </w:pPr>
            <w:r w:rsidRPr="0041528A">
              <w:rPr>
                <w:b/>
              </w:rPr>
              <w:t>B10</w:t>
            </w:r>
          </w:p>
        </w:tc>
        <w:tc>
          <w:tcPr>
            <w:tcW w:w="605" w:type="dxa"/>
            <w:shd w:val="clear" w:color="auto" w:fill="F2F2F2" w:themeFill="background1" w:themeFillShade="F2"/>
          </w:tcPr>
          <w:p w14:paraId="6255DBAA" w14:textId="77777777" w:rsidR="00252629" w:rsidRPr="0041528A" w:rsidRDefault="00252629" w:rsidP="00B05BAE">
            <w:pPr>
              <w:pStyle w:val="TAL"/>
              <w:jc w:val="center"/>
              <w:rPr>
                <w:b/>
              </w:rPr>
            </w:pPr>
            <w:r w:rsidRPr="0041528A">
              <w:rPr>
                <w:b/>
              </w:rPr>
              <w:t>B11</w:t>
            </w:r>
          </w:p>
        </w:tc>
        <w:tc>
          <w:tcPr>
            <w:tcW w:w="605" w:type="dxa"/>
            <w:shd w:val="clear" w:color="auto" w:fill="F2F2F2" w:themeFill="background1" w:themeFillShade="F2"/>
          </w:tcPr>
          <w:p w14:paraId="12D8E42C" w14:textId="77777777" w:rsidR="00252629" w:rsidRPr="0041528A" w:rsidRDefault="00252629" w:rsidP="00B05BAE">
            <w:pPr>
              <w:pStyle w:val="TAL"/>
              <w:jc w:val="center"/>
              <w:rPr>
                <w:b/>
              </w:rPr>
            </w:pPr>
            <w:r w:rsidRPr="0041528A">
              <w:rPr>
                <w:b/>
              </w:rPr>
              <w:t>B12</w:t>
            </w:r>
          </w:p>
        </w:tc>
        <w:tc>
          <w:tcPr>
            <w:tcW w:w="605" w:type="dxa"/>
            <w:shd w:val="clear" w:color="auto" w:fill="F2F2F2" w:themeFill="background1" w:themeFillShade="F2"/>
          </w:tcPr>
          <w:p w14:paraId="25B6368A" w14:textId="77777777" w:rsidR="00252629" w:rsidRPr="0041528A" w:rsidRDefault="00252629" w:rsidP="00B05BAE">
            <w:pPr>
              <w:pStyle w:val="TAL"/>
              <w:jc w:val="center"/>
              <w:rPr>
                <w:b/>
              </w:rPr>
            </w:pPr>
            <w:r w:rsidRPr="0041528A">
              <w:rPr>
                <w:b/>
              </w:rPr>
              <w:t>…</w:t>
            </w:r>
          </w:p>
        </w:tc>
        <w:tc>
          <w:tcPr>
            <w:tcW w:w="781" w:type="dxa"/>
            <w:shd w:val="clear" w:color="auto" w:fill="F2F2F2" w:themeFill="background1" w:themeFillShade="F2"/>
          </w:tcPr>
          <w:p w14:paraId="5A571BB5" w14:textId="77777777" w:rsidR="00252629" w:rsidRPr="0041528A" w:rsidRDefault="00252629" w:rsidP="00B05BAE">
            <w:pPr>
              <w:pStyle w:val="TAL"/>
              <w:jc w:val="center"/>
              <w:rPr>
                <w:b/>
              </w:rPr>
            </w:pPr>
            <w:r w:rsidRPr="0041528A">
              <w:rPr>
                <w:b/>
              </w:rPr>
              <w:t>B176</w:t>
            </w:r>
          </w:p>
        </w:tc>
      </w:tr>
      <w:tr w:rsidR="00252629" w:rsidRPr="0041528A" w14:paraId="0F1D61D2" w14:textId="77777777" w:rsidTr="00DF34BE">
        <w:tc>
          <w:tcPr>
            <w:tcW w:w="1101" w:type="dxa"/>
          </w:tcPr>
          <w:p w14:paraId="4962875B" w14:textId="1B45B961" w:rsidR="00252629" w:rsidRPr="0041528A" w:rsidRDefault="00E22044" w:rsidP="00DF34BE">
            <w:pPr>
              <w:pStyle w:val="TAL"/>
            </w:pPr>
            <w:r>
              <w:t>Hex</w:t>
            </w:r>
            <w:r w:rsidR="00252629" w:rsidRPr="0041528A">
              <w:t>:</w:t>
            </w:r>
          </w:p>
        </w:tc>
        <w:tc>
          <w:tcPr>
            <w:tcW w:w="605" w:type="dxa"/>
          </w:tcPr>
          <w:p w14:paraId="63EF95AF" w14:textId="77777777" w:rsidR="00252629" w:rsidRPr="0041528A" w:rsidRDefault="00252629" w:rsidP="00B05BAE">
            <w:pPr>
              <w:pStyle w:val="TAL"/>
              <w:jc w:val="center"/>
            </w:pPr>
            <w:r w:rsidRPr="0041528A">
              <w:t>00</w:t>
            </w:r>
          </w:p>
        </w:tc>
        <w:tc>
          <w:tcPr>
            <w:tcW w:w="605" w:type="dxa"/>
          </w:tcPr>
          <w:p w14:paraId="794E3C6D" w14:textId="77777777" w:rsidR="00252629" w:rsidRPr="0041528A" w:rsidRDefault="00252629" w:rsidP="00B05BAE">
            <w:pPr>
              <w:pStyle w:val="TAL"/>
              <w:jc w:val="center"/>
            </w:pPr>
            <w:r w:rsidRPr="0041528A">
              <w:t>FF</w:t>
            </w:r>
          </w:p>
        </w:tc>
        <w:tc>
          <w:tcPr>
            <w:tcW w:w="605" w:type="dxa"/>
          </w:tcPr>
          <w:p w14:paraId="49712A57" w14:textId="77777777" w:rsidR="00252629" w:rsidRPr="0041528A" w:rsidRDefault="00252629" w:rsidP="00B05BAE">
            <w:pPr>
              <w:pStyle w:val="TAL"/>
              <w:jc w:val="center"/>
            </w:pPr>
            <w:r w:rsidRPr="0041528A">
              <w:t>FF</w:t>
            </w:r>
          </w:p>
        </w:tc>
        <w:tc>
          <w:tcPr>
            <w:tcW w:w="605" w:type="dxa"/>
          </w:tcPr>
          <w:p w14:paraId="1572387B" w14:textId="77777777" w:rsidR="00252629" w:rsidRPr="0041528A" w:rsidRDefault="00252629" w:rsidP="00B05BAE">
            <w:pPr>
              <w:pStyle w:val="TAL"/>
              <w:jc w:val="center"/>
            </w:pPr>
            <w:r w:rsidRPr="0041528A">
              <w:t>FF</w:t>
            </w:r>
          </w:p>
        </w:tc>
        <w:tc>
          <w:tcPr>
            <w:tcW w:w="605" w:type="dxa"/>
          </w:tcPr>
          <w:p w14:paraId="59ED773C" w14:textId="77777777" w:rsidR="00252629" w:rsidRPr="0041528A" w:rsidRDefault="00252629" w:rsidP="00B05BAE">
            <w:pPr>
              <w:pStyle w:val="TAL"/>
              <w:jc w:val="center"/>
            </w:pPr>
            <w:r w:rsidRPr="0041528A">
              <w:t>FF</w:t>
            </w:r>
          </w:p>
        </w:tc>
        <w:tc>
          <w:tcPr>
            <w:tcW w:w="605" w:type="dxa"/>
          </w:tcPr>
          <w:p w14:paraId="06042D9D" w14:textId="77777777" w:rsidR="00252629" w:rsidRPr="0041528A" w:rsidRDefault="00252629" w:rsidP="00B05BAE">
            <w:pPr>
              <w:pStyle w:val="TAL"/>
              <w:jc w:val="center"/>
            </w:pPr>
            <w:r w:rsidRPr="0041528A">
              <w:t>FF</w:t>
            </w:r>
          </w:p>
        </w:tc>
        <w:tc>
          <w:tcPr>
            <w:tcW w:w="605" w:type="dxa"/>
          </w:tcPr>
          <w:p w14:paraId="69569A54" w14:textId="77777777" w:rsidR="00252629" w:rsidRPr="0041528A" w:rsidRDefault="00252629" w:rsidP="00B05BAE">
            <w:pPr>
              <w:pStyle w:val="TAL"/>
              <w:jc w:val="center"/>
            </w:pPr>
            <w:r w:rsidRPr="0041528A">
              <w:t>FF</w:t>
            </w:r>
          </w:p>
        </w:tc>
        <w:tc>
          <w:tcPr>
            <w:tcW w:w="605" w:type="dxa"/>
          </w:tcPr>
          <w:p w14:paraId="3A6B6E7E" w14:textId="77777777" w:rsidR="00252629" w:rsidRPr="0041528A" w:rsidRDefault="00252629" w:rsidP="00B05BAE">
            <w:pPr>
              <w:pStyle w:val="TAL"/>
              <w:jc w:val="center"/>
            </w:pPr>
            <w:r w:rsidRPr="0041528A">
              <w:t>FF</w:t>
            </w:r>
          </w:p>
        </w:tc>
        <w:tc>
          <w:tcPr>
            <w:tcW w:w="605" w:type="dxa"/>
          </w:tcPr>
          <w:p w14:paraId="467AB9C8" w14:textId="77777777" w:rsidR="00252629" w:rsidRPr="0041528A" w:rsidRDefault="00252629" w:rsidP="00B05BAE">
            <w:pPr>
              <w:pStyle w:val="TAL"/>
              <w:jc w:val="center"/>
            </w:pPr>
            <w:r w:rsidRPr="0041528A">
              <w:t>FF</w:t>
            </w:r>
          </w:p>
        </w:tc>
        <w:tc>
          <w:tcPr>
            <w:tcW w:w="605" w:type="dxa"/>
          </w:tcPr>
          <w:p w14:paraId="6D35F79C" w14:textId="77777777" w:rsidR="00252629" w:rsidRPr="0041528A" w:rsidRDefault="00252629" w:rsidP="00B05BAE">
            <w:pPr>
              <w:pStyle w:val="TAL"/>
              <w:jc w:val="center"/>
            </w:pPr>
            <w:r w:rsidRPr="0041528A">
              <w:t>FF</w:t>
            </w:r>
          </w:p>
        </w:tc>
        <w:tc>
          <w:tcPr>
            <w:tcW w:w="605" w:type="dxa"/>
          </w:tcPr>
          <w:p w14:paraId="4A69003A" w14:textId="77777777" w:rsidR="00252629" w:rsidRPr="0041528A" w:rsidRDefault="00252629" w:rsidP="00B05BAE">
            <w:pPr>
              <w:pStyle w:val="TAL"/>
              <w:jc w:val="center"/>
            </w:pPr>
            <w:r w:rsidRPr="0041528A">
              <w:t>FF</w:t>
            </w:r>
          </w:p>
        </w:tc>
        <w:tc>
          <w:tcPr>
            <w:tcW w:w="605" w:type="dxa"/>
          </w:tcPr>
          <w:p w14:paraId="393A81EB" w14:textId="77777777" w:rsidR="00252629" w:rsidRPr="0041528A" w:rsidRDefault="00252629" w:rsidP="00B05BAE">
            <w:pPr>
              <w:pStyle w:val="TAL"/>
              <w:jc w:val="center"/>
            </w:pPr>
            <w:r w:rsidRPr="0041528A">
              <w:t>FF</w:t>
            </w:r>
          </w:p>
        </w:tc>
        <w:tc>
          <w:tcPr>
            <w:tcW w:w="605" w:type="dxa"/>
          </w:tcPr>
          <w:p w14:paraId="1496EDD7" w14:textId="77777777" w:rsidR="00252629" w:rsidRPr="0041528A" w:rsidRDefault="00252629" w:rsidP="00B05BAE">
            <w:pPr>
              <w:pStyle w:val="TAL"/>
              <w:jc w:val="center"/>
            </w:pPr>
            <w:r w:rsidRPr="0041528A">
              <w:t>…</w:t>
            </w:r>
          </w:p>
        </w:tc>
        <w:tc>
          <w:tcPr>
            <w:tcW w:w="781" w:type="dxa"/>
          </w:tcPr>
          <w:p w14:paraId="7D2EFFEF" w14:textId="77777777" w:rsidR="00252629" w:rsidRPr="0041528A" w:rsidRDefault="00252629" w:rsidP="00B05BAE">
            <w:pPr>
              <w:pStyle w:val="TAL"/>
              <w:jc w:val="center"/>
            </w:pPr>
            <w:r w:rsidRPr="0041528A">
              <w:t>FF</w:t>
            </w:r>
          </w:p>
        </w:tc>
      </w:tr>
    </w:tbl>
    <w:p w14:paraId="753E81A3" w14:textId="77777777" w:rsidR="00252629" w:rsidRPr="0041528A" w:rsidRDefault="00252629" w:rsidP="00252629"/>
    <w:p w14:paraId="7A004DF0" w14:textId="736988E2" w:rsidR="00252629" w:rsidRPr="00B05BAE" w:rsidRDefault="00252629" w:rsidP="00B05BAE">
      <w:pPr>
        <w:rPr>
          <w:b/>
          <w:bCs/>
        </w:rPr>
      </w:pPr>
      <w:r w:rsidRPr="00B05BAE">
        <w:rPr>
          <w:b/>
          <w:bCs/>
        </w:rPr>
        <w:t>EF</w:t>
      </w:r>
      <w:r w:rsidRPr="00B05BAE">
        <w:rPr>
          <w:b/>
          <w:bCs/>
          <w:vertAlign w:val="subscript"/>
        </w:rPr>
        <w:t>SMSR</w:t>
      </w:r>
      <w:r w:rsidRPr="00B05BAE">
        <w:rPr>
          <w:b/>
          <w:bCs/>
        </w:rPr>
        <w:t xml:space="preserve"> (Short message status reports)</w:t>
      </w:r>
    </w:p>
    <w:p w14:paraId="78BAD69D" w14:textId="77777777" w:rsidR="00252629" w:rsidRPr="0041528A" w:rsidRDefault="00252629" w:rsidP="00B05BAE">
      <w:pPr>
        <w:pStyle w:val="EW"/>
        <w:ind w:left="1418"/>
      </w:pPr>
      <w:r w:rsidRPr="0041528A">
        <w:t>This EF shall contain as many records as EF</w:t>
      </w:r>
      <w:r w:rsidRPr="0041528A">
        <w:rPr>
          <w:vertAlign w:val="subscript"/>
        </w:rPr>
        <w:t>SMS</w:t>
      </w:r>
      <w:r w:rsidRPr="0041528A">
        <w:t>.</w:t>
      </w:r>
    </w:p>
    <w:p w14:paraId="32C82A90" w14:textId="77777777" w:rsidR="00252629" w:rsidRPr="0041528A" w:rsidRDefault="00252629" w:rsidP="00B05BAE">
      <w:r w:rsidRPr="0041528A">
        <w:t>All records shall be empty.</w:t>
      </w:r>
    </w:p>
    <w:p w14:paraId="0FCB9191" w14:textId="77777777" w:rsidR="00252629" w:rsidRPr="0041528A" w:rsidRDefault="00252629" w:rsidP="00B05BAE">
      <w:pPr>
        <w:pStyle w:val="B10"/>
      </w:pPr>
      <w:r w:rsidRPr="0041528A">
        <w:t>Logically:</w:t>
      </w:r>
      <w:r w:rsidRPr="0041528A">
        <w:tab/>
        <w:t>Status byte set to empty.</w:t>
      </w:r>
    </w:p>
    <w:p w14:paraId="73713156" w14:textId="421A9A27" w:rsidR="00252629" w:rsidRPr="0041528A" w:rsidRDefault="00E22044" w:rsidP="00B05BAE">
      <w:pPr>
        <w:pStyle w:val="B10"/>
        <w:keepNext/>
        <w:keepLines/>
      </w:pPr>
      <w:r>
        <w:lastRenderedPageBreak/>
        <w:t xml:space="preserve">Coding </w:t>
      </w:r>
      <w:r w:rsidR="00252629"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252629" w:rsidRPr="0041528A" w14:paraId="104CEFB3" w14:textId="77777777" w:rsidTr="00B05BAE">
        <w:tc>
          <w:tcPr>
            <w:tcW w:w="8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left w:w="85" w:type="dxa"/>
            </w:tcMar>
          </w:tcPr>
          <w:p w14:paraId="587EA727" w14:textId="0CE7148C" w:rsidR="00252629" w:rsidRPr="0041528A" w:rsidRDefault="00C5506F" w:rsidP="00DF34BE">
            <w:pPr>
              <w:pStyle w:val="TAL"/>
              <w:rPr>
                <w:b/>
              </w:rPr>
            </w:pPr>
            <w:r>
              <w:rPr>
                <w:b/>
              </w:rPr>
              <w:t>Byte</w:t>
            </w: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DF6733" w14:textId="3D057E1A" w:rsidR="00252629" w:rsidRPr="0041528A" w:rsidRDefault="00252629" w:rsidP="00B05BAE">
            <w:pPr>
              <w:pStyle w:val="TAL"/>
              <w:jc w:val="center"/>
              <w:rPr>
                <w:b/>
              </w:rPr>
            </w:pPr>
            <w:r w:rsidRPr="0041528A">
              <w:rPr>
                <w:b/>
              </w:rPr>
              <w:t>B1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86D5CF" w14:textId="2F26F624" w:rsidR="00252629" w:rsidRPr="0041528A" w:rsidRDefault="00252629" w:rsidP="00B05BAE">
            <w:pPr>
              <w:pStyle w:val="TAL"/>
              <w:jc w:val="center"/>
              <w:rPr>
                <w:b/>
              </w:rPr>
            </w:pPr>
            <w:r w:rsidRPr="0041528A">
              <w:rPr>
                <w:b/>
              </w:rPr>
              <w:t>B2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C54E94" w14:textId="42776A6E" w:rsidR="00252629" w:rsidRPr="0041528A" w:rsidRDefault="00252629" w:rsidP="00B05BAE">
            <w:pPr>
              <w:pStyle w:val="TAL"/>
              <w:jc w:val="center"/>
              <w:rPr>
                <w:b/>
              </w:rPr>
            </w:pPr>
            <w:r w:rsidRPr="0041528A">
              <w:rPr>
                <w:b/>
              </w:rPr>
              <w:t>B3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643838" w14:textId="6370EB0B" w:rsidR="00252629" w:rsidRPr="0041528A" w:rsidRDefault="00252629" w:rsidP="00B05BAE">
            <w:pPr>
              <w:pStyle w:val="TAL"/>
              <w:jc w:val="center"/>
              <w:rPr>
                <w:b/>
              </w:rPr>
            </w:pPr>
            <w:r w:rsidRPr="0041528A">
              <w:rPr>
                <w:b/>
              </w:rPr>
              <w:t>B4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CD7584" w14:textId="1A0B3577" w:rsidR="00252629" w:rsidRPr="0041528A" w:rsidRDefault="00252629" w:rsidP="00B05BAE">
            <w:pPr>
              <w:pStyle w:val="TAL"/>
              <w:jc w:val="center"/>
              <w:rPr>
                <w:b/>
              </w:rPr>
            </w:pPr>
            <w:r w:rsidRPr="0041528A">
              <w:rPr>
                <w:b/>
              </w:rPr>
              <w:t>B5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221321" w14:textId="2BD7424A" w:rsidR="00252629" w:rsidRPr="0041528A" w:rsidRDefault="00252629" w:rsidP="00B05BAE">
            <w:pPr>
              <w:pStyle w:val="TAL"/>
              <w:jc w:val="center"/>
              <w:rPr>
                <w:b/>
              </w:rPr>
            </w:pPr>
            <w:r w:rsidRPr="0041528A">
              <w:rPr>
                <w:b/>
              </w:rPr>
              <w:t>B6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44D272" w14:textId="7F4A6176" w:rsidR="00252629" w:rsidRPr="0041528A" w:rsidRDefault="00252629" w:rsidP="00B05BAE">
            <w:pPr>
              <w:pStyle w:val="TAL"/>
              <w:jc w:val="center"/>
              <w:rPr>
                <w:b/>
              </w:rPr>
            </w:pPr>
            <w:r w:rsidRPr="0041528A">
              <w:rPr>
                <w:b/>
              </w:rPr>
              <w:t>B7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4A4A30" w14:textId="0A02E04D" w:rsidR="00252629" w:rsidRPr="0041528A" w:rsidRDefault="00252629" w:rsidP="00B05BAE">
            <w:pPr>
              <w:pStyle w:val="TAL"/>
              <w:jc w:val="center"/>
              <w:rPr>
                <w:b/>
              </w:rPr>
            </w:pPr>
            <w:r w:rsidRPr="0041528A">
              <w:rPr>
                <w:b/>
              </w:rPr>
              <w:t>B8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CE70F" w14:textId="01E4C8BE" w:rsidR="00252629" w:rsidRPr="0041528A" w:rsidRDefault="00252629" w:rsidP="00B05BAE">
            <w:pPr>
              <w:pStyle w:val="TAL"/>
              <w:jc w:val="center"/>
              <w:rPr>
                <w:b/>
              </w:rPr>
            </w:pPr>
            <w:r w:rsidRPr="0041528A">
              <w:rPr>
                <w:b/>
              </w:rPr>
              <w:t>B9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08F933" w14:textId="77777777" w:rsidR="00252629" w:rsidRPr="0041528A" w:rsidRDefault="00252629" w:rsidP="00B05BAE">
            <w:pPr>
              <w:pStyle w:val="TAL"/>
              <w:jc w:val="center"/>
              <w:rPr>
                <w:b/>
              </w:rPr>
            </w:pPr>
            <w:r w:rsidRPr="0041528A">
              <w:rPr>
                <w:b/>
              </w:rPr>
              <w:t>B10</w:t>
            </w:r>
          </w:p>
        </w:tc>
      </w:tr>
      <w:tr w:rsidR="00252629" w:rsidRPr="0041528A" w14:paraId="51BDC37C" w14:textId="77777777" w:rsidTr="00DF34BE">
        <w:tc>
          <w:tcPr>
            <w:tcW w:w="840" w:type="dxa"/>
            <w:tcBorders>
              <w:top w:val="single" w:sz="4" w:space="0" w:color="auto"/>
              <w:left w:val="single" w:sz="4" w:space="0" w:color="auto"/>
              <w:bottom w:val="single" w:sz="4" w:space="0" w:color="auto"/>
              <w:right w:val="single" w:sz="4" w:space="0" w:color="auto"/>
            </w:tcBorders>
            <w:tcMar>
              <w:left w:w="85" w:type="dxa"/>
            </w:tcMar>
          </w:tcPr>
          <w:p w14:paraId="72945528" w14:textId="00599003" w:rsidR="00252629" w:rsidRPr="0041528A" w:rsidRDefault="00C5506F" w:rsidP="00DF34BE">
            <w:pPr>
              <w:pStyle w:val="TAL"/>
            </w:pPr>
            <w:r>
              <w:t>Hex</w:t>
            </w:r>
          </w:p>
        </w:tc>
        <w:tc>
          <w:tcPr>
            <w:tcW w:w="810" w:type="dxa"/>
            <w:tcBorders>
              <w:top w:val="single" w:sz="4" w:space="0" w:color="auto"/>
              <w:left w:val="single" w:sz="4" w:space="0" w:color="auto"/>
              <w:bottom w:val="single" w:sz="4" w:space="0" w:color="auto"/>
              <w:right w:val="single" w:sz="4" w:space="0" w:color="auto"/>
            </w:tcBorders>
          </w:tcPr>
          <w:p w14:paraId="3F93C309" w14:textId="77777777" w:rsidR="00252629" w:rsidRPr="0041528A" w:rsidRDefault="00252629" w:rsidP="00B05BAE">
            <w:pPr>
              <w:pStyle w:val="TAL"/>
              <w:jc w:val="center"/>
            </w:pPr>
            <w:r w:rsidRPr="0041528A">
              <w:t>00</w:t>
            </w:r>
          </w:p>
        </w:tc>
        <w:tc>
          <w:tcPr>
            <w:tcW w:w="851" w:type="dxa"/>
            <w:tcBorders>
              <w:top w:val="single" w:sz="4" w:space="0" w:color="auto"/>
              <w:left w:val="single" w:sz="4" w:space="0" w:color="auto"/>
              <w:bottom w:val="single" w:sz="4" w:space="0" w:color="auto"/>
              <w:right w:val="single" w:sz="4" w:space="0" w:color="auto"/>
            </w:tcBorders>
          </w:tcPr>
          <w:p w14:paraId="22AE1281"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B08975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3A37C9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F064DC"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E5A0CE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AD2672"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0A8D64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8314D2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66A2943" w14:textId="77777777" w:rsidR="00252629" w:rsidRPr="0041528A" w:rsidRDefault="00252629" w:rsidP="00B05BAE">
            <w:pPr>
              <w:pStyle w:val="TAL"/>
              <w:jc w:val="center"/>
            </w:pPr>
            <w:r w:rsidRPr="0041528A">
              <w:t>FF</w:t>
            </w:r>
          </w:p>
        </w:tc>
      </w:tr>
      <w:tr w:rsidR="00252629" w:rsidRPr="0041528A" w14:paraId="3DFF35CE" w14:textId="77777777" w:rsidTr="00B05BAE">
        <w:tc>
          <w:tcPr>
            <w:tcW w:w="840" w:type="dxa"/>
            <w:tcBorders>
              <w:top w:val="single" w:sz="4" w:space="0" w:color="auto"/>
              <w:right w:val="single" w:sz="4" w:space="0" w:color="auto"/>
            </w:tcBorders>
          </w:tcPr>
          <w:p w14:paraId="78014535"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C9084C" w14:textId="77777777" w:rsidR="00252629" w:rsidRPr="0041528A" w:rsidRDefault="00252629" w:rsidP="00B05BAE">
            <w:pPr>
              <w:pStyle w:val="TAL"/>
              <w:jc w:val="center"/>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04A2A" w14:textId="77777777" w:rsidR="00252629" w:rsidRPr="0041528A" w:rsidRDefault="00252629" w:rsidP="00B05BAE">
            <w:pPr>
              <w:pStyle w:val="TAL"/>
              <w:jc w:val="center"/>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39FF14" w14:textId="77777777" w:rsidR="00252629" w:rsidRPr="0041528A" w:rsidRDefault="00252629" w:rsidP="00B05BAE">
            <w:pPr>
              <w:pStyle w:val="TAL"/>
              <w:jc w:val="center"/>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FB8997" w14:textId="77777777" w:rsidR="00252629" w:rsidRPr="0041528A" w:rsidRDefault="00252629" w:rsidP="00B05BAE">
            <w:pPr>
              <w:pStyle w:val="TAL"/>
              <w:jc w:val="center"/>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A5235" w14:textId="77777777" w:rsidR="00252629" w:rsidRPr="0041528A" w:rsidRDefault="00252629" w:rsidP="00B05BAE">
            <w:pPr>
              <w:pStyle w:val="TAL"/>
              <w:jc w:val="center"/>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906164" w14:textId="77777777" w:rsidR="00252629" w:rsidRPr="0041528A" w:rsidRDefault="00252629" w:rsidP="00B05BAE">
            <w:pPr>
              <w:pStyle w:val="TAL"/>
              <w:jc w:val="center"/>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524A1" w14:textId="77777777" w:rsidR="00252629" w:rsidRPr="0041528A" w:rsidRDefault="00252629" w:rsidP="00B05BAE">
            <w:pPr>
              <w:pStyle w:val="TAL"/>
              <w:jc w:val="center"/>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8AF79F" w14:textId="77777777" w:rsidR="00252629" w:rsidRPr="0041528A" w:rsidRDefault="00252629" w:rsidP="00B05BAE">
            <w:pPr>
              <w:pStyle w:val="TAL"/>
              <w:jc w:val="center"/>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A8560" w14:textId="77777777" w:rsidR="00252629" w:rsidRPr="0041528A" w:rsidRDefault="00252629" w:rsidP="00B05BAE">
            <w:pPr>
              <w:pStyle w:val="TAL"/>
              <w:jc w:val="center"/>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EB7BF5" w14:textId="77777777" w:rsidR="00252629" w:rsidRPr="0041528A" w:rsidRDefault="00252629" w:rsidP="00B05BAE">
            <w:pPr>
              <w:pStyle w:val="TAL"/>
              <w:jc w:val="center"/>
              <w:rPr>
                <w:b/>
              </w:rPr>
            </w:pPr>
            <w:r w:rsidRPr="0041528A">
              <w:rPr>
                <w:b/>
              </w:rPr>
              <w:t>B20</w:t>
            </w:r>
          </w:p>
        </w:tc>
      </w:tr>
      <w:tr w:rsidR="00252629" w:rsidRPr="0041528A" w14:paraId="3BE8DF94" w14:textId="77777777" w:rsidTr="00DF34BE">
        <w:tc>
          <w:tcPr>
            <w:tcW w:w="840" w:type="dxa"/>
            <w:tcBorders>
              <w:right w:val="single" w:sz="4" w:space="0" w:color="auto"/>
            </w:tcBorders>
          </w:tcPr>
          <w:p w14:paraId="02BFE479"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16ACB81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B203FA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F36B19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4822CF"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A6C2C1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2E3BCA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5CA28A4"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785F5B7"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9305B06"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F20E473" w14:textId="77777777" w:rsidR="00252629" w:rsidRPr="0041528A" w:rsidRDefault="00252629" w:rsidP="00B05BAE">
            <w:pPr>
              <w:pStyle w:val="TAL"/>
              <w:jc w:val="center"/>
            </w:pPr>
            <w:r w:rsidRPr="0041528A">
              <w:t>FF</w:t>
            </w:r>
          </w:p>
        </w:tc>
      </w:tr>
      <w:tr w:rsidR="00252629" w:rsidRPr="0041528A" w14:paraId="7FD1B87D" w14:textId="77777777" w:rsidTr="00B05BAE">
        <w:tc>
          <w:tcPr>
            <w:tcW w:w="840" w:type="dxa"/>
            <w:tcBorders>
              <w:right w:val="single" w:sz="4" w:space="0" w:color="auto"/>
            </w:tcBorders>
          </w:tcPr>
          <w:p w14:paraId="6FD5F566"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343294" w14:textId="77777777" w:rsidR="00252629" w:rsidRPr="0041528A" w:rsidRDefault="00252629" w:rsidP="00B05BAE">
            <w:pPr>
              <w:pStyle w:val="TAL"/>
              <w:jc w:val="center"/>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854097" w14:textId="77777777" w:rsidR="00252629" w:rsidRPr="0041528A" w:rsidRDefault="00252629" w:rsidP="00B05BAE">
            <w:pPr>
              <w:pStyle w:val="TAL"/>
              <w:jc w:val="center"/>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BBF31" w14:textId="77777777" w:rsidR="00252629" w:rsidRPr="0041528A" w:rsidRDefault="00252629" w:rsidP="00B05BAE">
            <w:pPr>
              <w:pStyle w:val="TAL"/>
              <w:jc w:val="center"/>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B28893" w14:textId="77777777" w:rsidR="00252629" w:rsidRPr="0041528A" w:rsidRDefault="00252629" w:rsidP="00B05BAE">
            <w:pPr>
              <w:pStyle w:val="TAL"/>
              <w:jc w:val="center"/>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2E5E13" w14:textId="77777777" w:rsidR="00252629" w:rsidRPr="0041528A" w:rsidRDefault="00252629" w:rsidP="00B05BAE">
            <w:pPr>
              <w:pStyle w:val="TAL"/>
              <w:jc w:val="center"/>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DBBD3F" w14:textId="77777777" w:rsidR="00252629" w:rsidRPr="0041528A" w:rsidRDefault="00252629" w:rsidP="00B05BAE">
            <w:pPr>
              <w:pStyle w:val="TAL"/>
              <w:jc w:val="center"/>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F7D229" w14:textId="77777777" w:rsidR="00252629" w:rsidRPr="0041528A" w:rsidRDefault="00252629" w:rsidP="00B05BAE">
            <w:pPr>
              <w:pStyle w:val="TAL"/>
              <w:jc w:val="center"/>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46322F" w14:textId="77777777" w:rsidR="00252629" w:rsidRPr="0041528A" w:rsidRDefault="00252629" w:rsidP="00B05BAE">
            <w:pPr>
              <w:pStyle w:val="TAL"/>
              <w:jc w:val="center"/>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FFF865" w14:textId="77777777" w:rsidR="00252629" w:rsidRPr="0041528A" w:rsidRDefault="00252629" w:rsidP="00B05BAE">
            <w:pPr>
              <w:pStyle w:val="TAL"/>
              <w:jc w:val="center"/>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E92F8C" w14:textId="77777777" w:rsidR="00252629" w:rsidRPr="0041528A" w:rsidRDefault="00252629" w:rsidP="00B05BAE">
            <w:pPr>
              <w:pStyle w:val="TAL"/>
              <w:jc w:val="center"/>
              <w:rPr>
                <w:b/>
              </w:rPr>
            </w:pPr>
            <w:r w:rsidRPr="0041528A">
              <w:rPr>
                <w:b/>
              </w:rPr>
              <w:t>B30</w:t>
            </w:r>
          </w:p>
        </w:tc>
      </w:tr>
      <w:tr w:rsidR="00252629" w:rsidRPr="0041528A" w14:paraId="0617BE79" w14:textId="77777777" w:rsidTr="00DF34BE">
        <w:tc>
          <w:tcPr>
            <w:tcW w:w="840" w:type="dxa"/>
            <w:tcBorders>
              <w:right w:val="single" w:sz="4" w:space="0" w:color="auto"/>
            </w:tcBorders>
          </w:tcPr>
          <w:p w14:paraId="2B9FA12D" w14:textId="77777777" w:rsidR="00252629" w:rsidRPr="0041528A" w:rsidRDefault="00252629" w:rsidP="00DF34BE">
            <w:pPr>
              <w:pStyle w:val="TAL"/>
            </w:pPr>
          </w:p>
        </w:tc>
        <w:tc>
          <w:tcPr>
            <w:tcW w:w="810" w:type="dxa"/>
            <w:tcBorders>
              <w:top w:val="single" w:sz="4" w:space="0" w:color="auto"/>
              <w:left w:val="single" w:sz="4" w:space="0" w:color="auto"/>
              <w:bottom w:val="single" w:sz="4" w:space="0" w:color="auto"/>
              <w:right w:val="single" w:sz="4" w:space="0" w:color="auto"/>
            </w:tcBorders>
          </w:tcPr>
          <w:p w14:paraId="25F7084D"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063A5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6F97A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D842AA"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282376B"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94DE88"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229FF5E"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0368B9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7953263" w14:textId="77777777" w:rsidR="00252629" w:rsidRPr="0041528A" w:rsidRDefault="00252629" w:rsidP="00B05BAE">
            <w:pPr>
              <w:pStyle w:val="TAL"/>
              <w:jc w:val="center"/>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1BACB58" w14:textId="77777777" w:rsidR="00252629" w:rsidRPr="0041528A" w:rsidRDefault="00252629" w:rsidP="00B05BAE">
            <w:pPr>
              <w:pStyle w:val="TAL"/>
              <w:jc w:val="center"/>
            </w:pPr>
            <w:r w:rsidRPr="0041528A">
              <w:t>FF</w:t>
            </w:r>
          </w:p>
        </w:tc>
      </w:tr>
    </w:tbl>
    <w:p w14:paraId="57F2D0B8" w14:textId="77777777" w:rsidR="00252629" w:rsidRPr="0041528A" w:rsidRDefault="00252629" w:rsidP="00252629"/>
    <w:p w14:paraId="78FFA3A8" w14:textId="19039B87" w:rsidR="00252629" w:rsidRPr="00B05BAE" w:rsidRDefault="00252629" w:rsidP="00B05BAE">
      <w:pPr>
        <w:rPr>
          <w:b/>
          <w:bCs/>
        </w:rPr>
      </w:pPr>
      <w:r w:rsidRPr="00B05BAE">
        <w:rPr>
          <w:b/>
          <w:bCs/>
        </w:rPr>
        <w:t>EF</w:t>
      </w:r>
      <w:r w:rsidRPr="00B05BAE">
        <w:rPr>
          <w:b/>
          <w:bCs/>
          <w:vertAlign w:val="subscript"/>
        </w:rPr>
        <w:t>SMSP</w:t>
      </w:r>
      <w:r w:rsidRPr="00B05BAE">
        <w:rPr>
          <w:b/>
          <w:bCs/>
        </w:rPr>
        <w:t xml:space="preserve"> (Short message service parameters)</w:t>
      </w:r>
    </w:p>
    <w:p w14:paraId="02366FC7" w14:textId="77777777" w:rsidR="00252629" w:rsidRPr="0041528A" w:rsidRDefault="00252629" w:rsidP="00B05BAE">
      <w:pPr>
        <w:pStyle w:val="B10"/>
      </w:pPr>
      <w:r w:rsidRPr="0041528A">
        <w:t>Logically:</w:t>
      </w:r>
    </w:p>
    <w:p w14:paraId="05AC1F06" w14:textId="77777777" w:rsidR="00252629" w:rsidRPr="0041528A" w:rsidRDefault="00252629" w:rsidP="00E22044">
      <w:pPr>
        <w:pStyle w:val="EW"/>
        <w:ind w:hanging="1135"/>
      </w:pPr>
      <w:r w:rsidRPr="0041528A">
        <w:t>Record 1:</w:t>
      </w:r>
    </w:p>
    <w:p w14:paraId="372ED0F8" w14:textId="52C49327" w:rsidR="00252629" w:rsidRPr="0041528A" w:rsidRDefault="00252629" w:rsidP="00E22044">
      <w:pPr>
        <w:pStyle w:val="EW"/>
        <w:ind w:hanging="1135"/>
      </w:pPr>
      <w:r w:rsidRPr="0041528A">
        <w:t>Record length:</w:t>
      </w:r>
      <w:r w:rsidRPr="0041528A">
        <w:tab/>
      </w:r>
      <w:r w:rsidR="004E0389">
        <w:tab/>
      </w:r>
      <w:r w:rsidR="004E0389">
        <w:tab/>
      </w:r>
      <w:r w:rsidRPr="0041528A">
        <w:t>28 bytes</w:t>
      </w:r>
    </w:p>
    <w:p w14:paraId="1A137EE1" w14:textId="77777777" w:rsidR="00252629" w:rsidRPr="0041528A" w:rsidRDefault="00252629" w:rsidP="00E22044">
      <w:pPr>
        <w:pStyle w:val="EW"/>
        <w:ind w:hanging="1135"/>
      </w:pPr>
      <w:r w:rsidRPr="0041528A">
        <w:t>Parameter Indicators:</w:t>
      </w:r>
    </w:p>
    <w:p w14:paraId="78F74DD5" w14:textId="2A8B637A" w:rsidR="00252629" w:rsidRPr="0041528A" w:rsidRDefault="00252629" w:rsidP="00B05BAE">
      <w:pPr>
        <w:pStyle w:val="EW"/>
        <w:ind w:left="1855" w:hanging="1135"/>
      </w:pPr>
      <w:r w:rsidRPr="0041528A">
        <w:t>TP-Destination Address:</w:t>
      </w:r>
      <w:r w:rsidR="00284937">
        <w:tab/>
      </w:r>
      <w:r w:rsidRPr="0041528A">
        <w:tab/>
        <w:t>Parameter absent</w:t>
      </w:r>
    </w:p>
    <w:p w14:paraId="4271EB40" w14:textId="1D99354E" w:rsidR="00252629" w:rsidRPr="0041528A" w:rsidRDefault="00252629" w:rsidP="00B05BAE">
      <w:pPr>
        <w:pStyle w:val="EW"/>
        <w:ind w:left="1855" w:hanging="1135"/>
      </w:pPr>
      <w:r w:rsidRPr="0041528A">
        <w:t>TS-Service Centre Address:</w:t>
      </w:r>
      <w:r w:rsidRPr="0041528A">
        <w:tab/>
        <w:t>Parameter present</w:t>
      </w:r>
    </w:p>
    <w:p w14:paraId="275ACE4B" w14:textId="09B68CAB" w:rsidR="00252629" w:rsidRPr="0041528A" w:rsidRDefault="00252629" w:rsidP="00B05BAE">
      <w:pPr>
        <w:pStyle w:val="EW"/>
        <w:ind w:left="1855" w:hanging="1135"/>
      </w:pPr>
      <w:r w:rsidRPr="0041528A">
        <w:t>TP-Protocol Identifier:</w:t>
      </w:r>
      <w:r w:rsidRPr="0041528A">
        <w:tab/>
      </w:r>
      <w:r w:rsidR="004E0389">
        <w:tab/>
      </w:r>
      <w:r w:rsidRPr="0041528A">
        <w:t>Parameter absent</w:t>
      </w:r>
    </w:p>
    <w:p w14:paraId="61A8D721" w14:textId="5B93C345" w:rsidR="00252629" w:rsidRPr="0041528A" w:rsidRDefault="00252629" w:rsidP="00B05BAE">
      <w:pPr>
        <w:pStyle w:val="EW"/>
        <w:ind w:left="1855" w:hanging="1135"/>
      </w:pPr>
      <w:r w:rsidRPr="0041528A">
        <w:t>TP-Data Coding Scheme:</w:t>
      </w:r>
      <w:r w:rsidRPr="0041528A">
        <w:tab/>
      </w:r>
      <w:r w:rsidR="00024D67">
        <w:tab/>
      </w:r>
      <w:r w:rsidRPr="0041528A">
        <w:t>Parameter absent</w:t>
      </w:r>
    </w:p>
    <w:p w14:paraId="2551FC8F" w14:textId="5A6B3D57" w:rsidR="00252629" w:rsidRPr="0041528A" w:rsidRDefault="00252629" w:rsidP="00B05BAE">
      <w:pPr>
        <w:pStyle w:val="EW"/>
        <w:ind w:left="1855" w:hanging="1135"/>
      </w:pPr>
      <w:r w:rsidRPr="0041528A">
        <w:t>TP-Validity Period:</w:t>
      </w:r>
      <w:r w:rsidR="00E22044">
        <w:tab/>
      </w:r>
      <w:r w:rsidRPr="0041528A">
        <w:tab/>
        <w:t>Parameter absent</w:t>
      </w:r>
    </w:p>
    <w:p w14:paraId="5552BF2F" w14:textId="77777777" w:rsidR="00252629" w:rsidRPr="0041528A" w:rsidRDefault="00252629" w:rsidP="00E22044">
      <w:pPr>
        <w:pStyle w:val="EW"/>
        <w:ind w:hanging="1135"/>
      </w:pPr>
      <w:r w:rsidRPr="0041528A">
        <w:t>TS-Service Centre Address:</w:t>
      </w:r>
    </w:p>
    <w:p w14:paraId="627D419E" w14:textId="57A505FD" w:rsidR="00252629" w:rsidRPr="0041528A" w:rsidRDefault="00252629" w:rsidP="00B05BAE">
      <w:pPr>
        <w:pStyle w:val="EW"/>
        <w:ind w:left="1855" w:hanging="1135"/>
      </w:pPr>
      <w:r w:rsidRPr="0041528A">
        <w:t>TON:</w:t>
      </w:r>
      <w:r w:rsidRPr="0041528A">
        <w:tab/>
      </w:r>
      <w:r w:rsidR="00E22044">
        <w:tab/>
      </w:r>
      <w:r w:rsidR="00E22044">
        <w:tab/>
      </w:r>
      <w:r w:rsidR="004E0389">
        <w:tab/>
      </w:r>
      <w:r w:rsidRPr="0041528A">
        <w:t>International Number</w:t>
      </w:r>
    </w:p>
    <w:p w14:paraId="7A4B388A" w14:textId="2E7F34F3" w:rsidR="00252629" w:rsidRPr="0041528A" w:rsidRDefault="00252629" w:rsidP="00B05BAE">
      <w:pPr>
        <w:pStyle w:val="EW"/>
        <w:ind w:left="1855" w:hanging="1135"/>
      </w:pPr>
      <w:r w:rsidRPr="0041528A">
        <w:t>NPI:</w:t>
      </w:r>
      <w:r w:rsidR="00E22044">
        <w:tab/>
      </w:r>
      <w:r w:rsidR="00E22044">
        <w:tab/>
      </w:r>
      <w:r w:rsidR="00E22044">
        <w:tab/>
      </w:r>
      <w:r w:rsidR="004E0389">
        <w:tab/>
      </w:r>
      <w:r w:rsidRPr="0041528A">
        <w:t>"ISDN / telephone numbering plan"</w:t>
      </w:r>
    </w:p>
    <w:p w14:paraId="32C506C9" w14:textId="26C34A90" w:rsidR="00252629" w:rsidRDefault="00252629" w:rsidP="00B05BAE">
      <w:pPr>
        <w:ind w:left="567"/>
      </w:pPr>
      <w:r w:rsidRPr="0041528A">
        <w:t>Dialled number string:</w:t>
      </w:r>
      <w:r w:rsidRPr="0041528A">
        <w:tab/>
      </w:r>
      <w:r w:rsidR="004E0389">
        <w:tab/>
      </w:r>
      <w:r w:rsidRPr="0041528A">
        <w:t>"112233445566778"</w:t>
      </w:r>
    </w:p>
    <w:p w14:paraId="77C3D2EF" w14:textId="40512499" w:rsidR="00E22044" w:rsidRPr="00B05BAE" w:rsidRDefault="00E22044" w:rsidP="00B05BAE">
      <w:pPr>
        <w:pStyle w:val="B10"/>
        <w:keepNext/>
        <w:shd w:val="clear" w:color="auto" w:fill="FFFFFF" w:themeFill="background1"/>
        <w:rPr>
          <w:b/>
          <w:bCs/>
        </w:rPr>
      </w:pPr>
      <w:r>
        <w:t>Coding:</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4E0389" w:rsidRPr="00E22044" w14:paraId="28F3DF3E" w14:textId="77777777" w:rsidTr="00B05BAE">
        <w:trPr>
          <w:cantSplit/>
          <w:jc w:val="center"/>
        </w:trPr>
        <w:tc>
          <w:tcPr>
            <w:tcW w:w="1134" w:type="dxa"/>
            <w:tcBorders>
              <w:bottom w:val="single" w:sz="4" w:space="0" w:color="auto"/>
            </w:tcBorders>
          </w:tcPr>
          <w:p w14:paraId="03EBD664" w14:textId="4D570F73" w:rsidR="004E0389" w:rsidRPr="00B05BAE" w:rsidRDefault="004E0389" w:rsidP="00B05BAE">
            <w:pPr>
              <w:pStyle w:val="TAL"/>
              <w:shd w:val="clear" w:color="auto" w:fill="F2F2F2" w:themeFill="background1" w:themeFillShade="F2"/>
              <w:rPr>
                <w:b/>
                <w:bCs/>
              </w:rPr>
            </w:pPr>
            <w:r>
              <w:rPr>
                <w:b/>
                <w:bCs/>
              </w:rPr>
              <w:t>Byte</w:t>
            </w:r>
          </w:p>
        </w:tc>
        <w:tc>
          <w:tcPr>
            <w:tcW w:w="567" w:type="dxa"/>
            <w:tcBorders>
              <w:bottom w:val="single" w:sz="4" w:space="0" w:color="auto"/>
            </w:tcBorders>
          </w:tcPr>
          <w:p w14:paraId="098C7154" w14:textId="77777777" w:rsidR="004E0389" w:rsidRPr="00B05BAE" w:rsidRDefault="004E0389" w:rsidP="00B05BAE">
            <w:pPr>
              <w:pStyle w:val="TAC"/>
              <w:shd w:val="clear" w:color="auto" w:fill="F2F2F2" w:themeFill="background1" w:themeFillShade="F2"/>
              <w:rPr>
                <w:b/>
                <w:bCs/>
              </w:rPr>
            </w:pPr>
            <w:r w:rsidRPr="00B05BAE">
              <w:rPr>
                <w:b/>
                <w:bCs/>
              </w:rPr>
              <w:t>B1</w:t>
            </w:r>
          </w:p>
        </w:tc>
        <w:tc>
          <w:tcPr>
            <w:tcW w:w="567" w:type="dxa"/>
            <w:tcBorders>
              <w:bottom w:val="single" w:sz="4" w:space="0" w:color="auto"/>
            </w:tcBorders>
          </w:tcPr>
          <w:p w14:paraId="6BE4636D" w14:textId="77777777" w:rsidR="004E0389" w:rsidRPr="00B05BAE" w:rsidRDefault="004E0389" w:rsidP="00B05BAE">
            <w:pPr>
              <w:pStyle w:val="TAC"/>
              <w:shd w:val="clear" w:color="auto" w:fill="F2F2F2" w:themeFill="background1" w:themeFillShade="F2"/>
              <w:rPr>
                <w:b/>
                <w:bCs/>
              </w:rPr>
            </w:pPr>
            <w:r w:rsidRPr="00B05BAE">
              <w:rPr>
                <w:b/>
                <w:bCs/>
              </w:rPr>
              <w:t>B2</w:t>
            </w:r>
          </w:p>
        </w:tc>
        <w:tc>
          <w:tcPr>
            <w:tcW w:w="567" w:type="dxa"/>
            <w:tcBorders>
              <w:bottom w:val="single" w:sz="4" w:space="0" w:color="auto"/>
            </w:tcBorders>
          </w:tcPr>
          <w:p w14:paraId="33C74A7A" w14:textId="77777777" w:rsidR="004E0389" w:rsidRPr="00B05BAE" w:rsidRDefault="004E0389" w:rsidP="00B05BAE">
            <w:pPr>
              <w:pStyle w:val="TAC"/>
              <w:shd w:val="clear" w:color="auto" w:fill="F2F2F2" w:themeFill="background1" w:themeFillShade="F2"/>
              <w:rPr>
                <w:b/>
                <w:bCs/>
              </w:rPr>
            </w:pPr>
            <w:r w:rsidRPr="00B05BAE">
              <w:rPr>
                <w:b/>
                <w:bCs/>
              </w:rPr>
              <w:t>B3</w:t>
            </w:r>
          </w:p>
        </w:tc>
        <w:tc>
          <w:tcPr>
            <w:tcW w:w="567" w:type="dxa"/>
            <w:tcBorders>
              <w:bottom w:val="single" w:sz="4" w:space="0" w:color="auto"/>
            </w:tcBorders>
          </w:tcPr>
          <w:p w14:paraId="7F810A26" w14:textId="77777777" w:rsidR="004E0389" w:rsidRPr="00B05BAE" w:rsidRDefault="004E0389" w:rsidP="00B05BAE">
            <w:pPr>
              <w:pStyle w:val="TAC"/>
              <w:shd w:val="clear" w:color="auto" w:fill="F2F2F2" w:themeFill="background1" w:themeFillShade="F2"/>
              <w:rPr>
                <w:b/>
                <w:bCs/>
              </w:rPr>
            </w:pPr>
            <w:r w:rsidRPr="00B05BAE">
              <w:rPr>
                <w:b/>
                <w:bCs/>
              </w:rPr>
              <w:t>...</w:t>
            </w:r>
          </w:p>
        </w:tc>
        <w:tc>
          <w:tcPr>
            <w:tcW w:w="567" w:type="dxa"/>
            <w:tcBorders>
              <w:bottom w:val="single" w:sz="4" w:space="0" w:color="auto"/>
            </w:tcBorders>
          </w:tcPr>
          <w:p w14:paraId="146F6039" w14:textId="77777777" w:rsidR="004E0389" w:rsidRPr="00B05BAE" w:rsidRDefault="004E0389" w:rsidP="00B05BAE">
            <w:pPr>
              <w:pStyle w:val="TAC"/>
              <w:shd w:val="clear" w:color="auto" w:fill="F2F2F2" w:themeFill="background1" w:themeFillShade="F2"/>
              <w:rPr>
                <w:b/>
                <w:bCs/>
              </w:rPr>
            </w:pPr>
            <w:r w:rsidRPr="00B05BAE">
              <w:rPr>
                <w:b/>
                <w:bCs/>
              </w:rPr>
              <w:t>B13</w:t>
            </w:r>
          </w:p>
        </w:tc>
        <w:tc>
          <w:tcPr>
            <w:tcW w:w="567" w:type="dxa"/>
            <w:tcBorders>
              <w:bottom w:val="single" w:sz="4" w:space="0" w:color="auto"/>
            </w:tcBorders>
          </w:tcPr>
          <w:p w14:paraId="0FCB2D79" w14:textId="77777777" w:rsidR="004E0389" w:rsidRPr="00B05BAE" w:rsidRDefault="004E0389" w:rsidP="00B05BAE">
            <w:pPr>
              <w:pStyle w:val="TAC"/>
              <w:shd w:val="clear" w:color="auto" w:fill="F2F2F2" w:themeFill="background1" w:themeFillShade="F2"/>
              <w:rPr>
                <w:b/>
                <w:bCs/>
              </w:rPr>
            </w:pPr>
            <w:r w:rsidRPr="00B05BAE">
              <w:rPr>
                <w:b/>
                <w:bCs/>
              </w:rPr>
              <w:t>B14</w:t>
            </w:r>
          </w:p>
        </w:tc>
        <w:tc>
          <w:tcPr>
            <w:tcW w:w="567" w:type="dxa"/>
            <w:tcBorders>
              <w:bottom w:val="single" w:sz="4" w:space="0" w:color="auto"/>
            </w:tcBorders>
          </w:tcPr>
          <w:p w14:paraId="009C285E" w14:textId="77777777" w:rsidR="004E0389" w:rsidRPr="00B05BAE" w:rsidRDefault="004E0389" w:rsidP="00B05BAE">
            <w:pPr>
              <w:pStyle w:val="TAC"/>
              <w:shd w:val="clear" w:color="auto" w:fill="F2F2F2" w:themeFill="background1" w:themeFillShade="F2"/>
              <w:rPr>
                <w:b/>
                <w:bCs/>
              </w:rPr>
            </w:pPr>
            <w:r w:rsidRPr="00B05BAE">
              <w:rPr>
                <w:b/>
                <w:bCs/>
              </w:rPr>
              <w:t>B15</w:t>
            </w:r>
          </w:p>
        </w:tc>
        <w:tc>
          <w:tcPr>
            <w:tcW w:w="567" w:type="dxa"/>
            <w:tcBorders>
              <w:bottom w:val="single" w:sz="4" w:space="0" w:color="auto"/>
            </w:tcBorders>
          </w:tcPr>
          <w:p w14:paraId="01C5547A" w14:textId="77777777" w:rsidR="004E0389" w:rsidRPr="00B05BAE" w:rsidRDefault="004E0389" w:rsidP="00B05BAE">
            <w:pPr>
              <w:pStyle w:val="TAC"/>
              <w:shd w:val="clear" w:color="auto" w:fill="F2F2F2" w:themeFill="background1" w:themeFillShade="F2"/>
              <w:rPr>
                <w:b/>
                <w:bCs/>
              </w:rPr>
            </w:pPr>
            <w:r w:rsidRPr="00B05BAE">
              <w:rPr>
                <w:b/>
                <w:bCs/>
              </w:rPr>
              <w:t>B16</w:t>
            </w:r>
          </w:p>
        </w:tc>
        <w:tc>
          <w:tcPr>
            <w:tcW w:w="567" w:type="dxa"/>
            <w:tcBorders>
              <w:bottom w:val="single" w:sz="4" w:space="0" w:color="auto"/>
            </w:tcBorders>
          </w:tcPr>
          <w:p w14:paraId="0A4673E3" w14:textId="77777777" w:rsidR="004E0389" w:rsidRPr="00B05BAE" w:rsidRDefault="004E0389" w:rsidP="00B05BAE">
            <w:pPr>
              <w:pStyle w:val="TAC"/>
              <w:shd w:val="clear" w:color="auto" w:fill="F2F2F2" w:themeFill="background1" w:themeFillShade="F2"/>
              <w:rPr>
                <w:b/>
                <w:bCs/>
              </w:rPr>
            </w:pPr>
            <w:r w:rsidRPr="00B05BAE">
              <w:rPr>
                <w:b/>
                <w:bCs/>
              </w:rPr>
              <w:t>B17</w:t>
            </w:r>
          </w:p>
        </w:tc>
        <w:tc>
          <w:tcPr>
            <w:tcW w:w="567" w:type="dxa"/>
            <w:tcBorders>
              <w:bottom w:val="single" w:sz="4" w:space="0" w:color="auto"/>
            </w:tcBorders>
          </w:tcPr>
          <w:p w14:paraId="4BD886D8" w14:textId="77777777" w:rsidR="004E0389" w:rsidRPr="00B05BAE" w:rsidRDefault="004E0389" w:rsidP="00B05BAE">
            <w:pPr>
              <w:pStyle w:val="TAC"/>
              <w:shd w:val="clear" w:color="auto" w:fill="F2F2F2" w:themeFill="background1" w:themeFillShade="F2"/>
              <w:rPr>
                <w:b/>
                <w:bCs/>
              </w:rPr>
            </w:pPr>
            <w:r w:rsidRPr="00B05BAE">
              <w:rPr>
                <w:b/>
                <w:bCs/>
              </w:rPr>
              <w:t>B18</w:t>
            </w:r>
          </w:p>
        </w:tc>
        <w:tc>
          <w:tcPr>
            <w:tcW w:w="567" w:type="dxa"/>
            <w:tcBorders>
              <w:bottom w:val="single" w:sz="4" w:space="0" w:color="auto"/>
            </w:tcBorders>
          </w:tcPr>
          <w:p w14:paraId="4CB9E096" w14:textId="77777777" w:rsidR="004E0389" w:rsidRPr="00B05BAE" w:rsidRDefault="004E0389" w:rsidP="00B05BAE">
            <w:pPr>
              <w:pStyle w:val="TAC"/>
              <w:shd w:val="clear" w:color="auto" w:fill="F2F2F2" w:themeFill="background1" w:themeFillShade="F2"/>
              <w:rPr>
                <w:b/>
                <w:bCs/>
              </w:rPr>
            </w:pPr>
            <w:r w:rsidRPr="00B05BAE">
              <w:rPr>
                <w:b/>
                <w:bCs/>
              </w:rPr>
              <w:t>B19</w:t>
            </w:r>
          </w:p>
        </w:tc>
        <w:tc>
          <w:tcPr>
            <w:tcW w:w="567" w:type="dxa"/>
            <w:tcBorders>
              <w:bottom w:val="single" w:sz="4" w:space="0" w:color="auto"/>
            </w:tcBorders>
          </w:tcPr>
          <w:p w14:paraId="11E9AC3E" w14:textId="77777777" w:rsidR="004E0389" w:rsidRPr="00B05BAE" w:rsidRDefault="004E0389" w:rsidP="00B05BAE">
            <w:pPr>
              <w:pStyle w:val="TAC"/>
              <w:shd w:val="clear" w:color="auto" w:fill="F2F2F2" w:themeFill="background1" w:themeFillShade="F2"/>
              <w:rPr>
                <w:b/>
                <w:bCs/>
              </w:rPr>
            </w:pPr>
            <w:r w:rsidRPr="00B05BAE">
              <w:rPr>
                <w:b/>
                <w:bCs/>
              </w:rPr>
              <w:t>B20</w:t>
            </w:r>
          </w:p>
        </w:tc>
      </w:tr>
      <w:tr w:rsidR="004E0389" w:rsidRPr="0041528A" w14:paraId="734C1E0A" w14:textId="77777777" w:rsidTr="00B05BAE">
        <w:trPr>
          <w:cantSplit/>
          <w:jc w:val="center"/>
        </w:trPr>
        <w:tc>
          <w:tcPr>
            <w:tcW w:w="1134" w:type="dxa"/>
            <w:tcBorders>
              <w:bottom w:val="single" w:sz="4" w:space="0" w:color="auto"/>
            </w:tcBorders>
          </w:tcPr>
          <w:p w14:paraId="2EC819E0" w14:textId="1BF06CAD" w:rsidR="004E0389" w:rsidRPr="0041528A" w:rsidRDefault="004E0389" w:rsidP="00DF34BE">
            <w:pPr>
              <w:pStyle w:val="TAL"/>
            </w:pPr>
            <w:r>
              <w:t>Hex</w:t>
            </w:r>
          </w:p>
        </w:tc>
        <w:tc>
          <w:tcPr>
            <w:tcW w:w="567" w:type="dxa"/>
            <w:tcBorders>
              <w:bottom w:val="single" w:sz="4" w:space="0" w:color="auto"/>
            </w:tcBorders>
          </w:tcPr>
          <w:p w14:paraId="4D9583BC" w14:textId="77777777" w:rsidR="004E0389" w:rsidRPr="0041528A" w:rsidRDefault="004E0389" w:rsidP="00E22044">
            <w:pPr>
              <w:pStyle w:val="TAC"/>
            </w:pPr>
            <w:r w:rsidRPr="0041528A">
              <w:t>FD</w:t>
            </w:r>
          </w:p>
        </w:tc>
        <w:tc>
          <w:tcPr>
            <w:tcW w:w="567" w:type="dxa"/>
            <w:tcBorders>
              <w:bottom w:val="single" w:sz="4" w:space="0" w:color="auto"/>
            </w:tcBorders>
          </w:tcPr>
          <w:p w14:paraId="7BEBA992" w14:textId="77777777" w:rsidR="004E0389" w:rsidRPr="0041528A" w:rsidRDefault="004E0389" w:rsidP="00E22044">
            <w:pPr>
              <w:pStyle w:val="TAC"/>
            </w:pPr>
            <w:r w:rsidRPr="0041528A">
              <w:t>FF</w:t>
            </w:r>
          </w:p>
        </w:tc>
        <w:tc>
          <w:tcPr>
            <w:tcW w:w="567" w:type="dxa"/>
            <w:tcBorders>
              <w:bottom w:val="single" w:sz="4" w:space="0" w:color="auto"/>
            </w:tcBorders>
          </w:tcPr>
          <w:p w14:paraId="1AD543EC" w14:textId="77777777" w:rsidR="004E0389" w:rsidRPr="0041528A" w:rsidRDefault="004E0389" w:rsidP="00E22044">
            <w:pPr>
              <w:pStyle w:val="TAC"/>
            </w:pPr>
            <w:r w:rsidRPr="0041528A">
              <w:t>FF</w:t>
            </w:r>
          </w:p>
        </w:tc>
        <w:tc>
          <w:tcPr>
            <w:tcW w:w="567" w:type="dxa"/>
            <w:tcBorders>
              <w:bottom w:val="single" w:sz="4" w:space="0" w:color="auto"/>
            </w:tcBorders>
          </w:tcPr>
          <w:p w14:paraId="029B6E35" w14:textId="77777777" w:rsidR="004E0389" w:rsidRPr="0041528A" w:rsidRDefault="004E0389" w:rsidP="00E22044">
            <w:pPr>
              <w:pStyle w:val="TAC"/>
            </w:pPr>
            <w:r w:rsidRPr="0041528A">
              <w:t>...</w:t>
            </w:r>
          </w:p>
        </w:tc>
        <w:tc>
          <w:tcPr>
            <w:tcW w:w="567" w:type="dxa"/>
            <w:tcBorders>
              <w:bottom w:val="single" w:sz="4" w:space="0" w:color="auto"/>
            </w:tcBorders>
          </w:tcPr>
          <w:p w14:paraId="1FDFA6F2" w14:textId="77777777" w:rsidR="004E0389" w:rsidRPr="0041528A" w:rsidRDefault="004E0389" w:rsidP="00E22044">
            <w:pPr>
              <w:pStyle w:val="TAC"/>
            </w:pPr>
            <w:r w:rsidRPr="0041528A">
              <w:t>FF</w:t>
            </w:r>
          </w:p>
        </w:tc>
        <w:tc>
          <w:tcPr>
            <w:tcW w:w="567" w:type="dxa"/>
            <w:tcBorders>
              <w:bottom w:val="single" w:sz="4" w:space="0" w:color="auto"/>
            </w:tcBorders>
          </w:tcPr>
          <w:p w14:paraId="62145487" w14:textId="77777777" w:rsidR="004E0389" w:rsidRPr="0041528A" w:rsidRDefault="004E0389" w:rsidP="00E22044">
            <w:pPr>
              <w:pStyle w:val="TAC"/>
            </w:pPr>
            <w:r w:rsidRPr="0041528A">
              <w:t>09</w:t>
            </w:r>
          </w:p>
        </w:tc>
        <w:tc>
          <w:tcPr>
            <w:tcW w:w="567" w:type="dxa"/>
            <w:tcBorders>
              <w:bottom w:val="single" w:sz="4" w:space="0" w:color="auto"/>
            </w:tcBorders>
          </w:tcPr>
          <w:p w14:paraId="40FB9BE1" w14:textId="77777777" w:rsidR="004E0389" w:rsidRPr="0041528A" w:rsidRDefault="004E0389" w:rsidP="00E22044">
            <w:pPr>
              <w:pStyle w:val="TAC"/>
            </w:pPr>
            <w:r w:rsidRPr="0041528A">
              <w:t>91</w:t>
            </w:r>
          </w:p>
        </w:tc>
        <w:tc>
          <w:tcPr>
            <w:tcW w:w="567" w:type="dxa"/>
            <w:tcBorders>
              <w:bottom w:val="single" w:sz="4" w:space="0" w:color="auto"/>
            </w:tcBorders>
          </w:tcPr>
          <w:p w14:paraId="0F97E29B" w14:textId="77777777" w:rsidR="004E0389" w:rsidRPr="0041528A" w:rsidRDefault="004E0389" w:rsidP="00E22044">
            <w:pPr>
              <w:pStyle w:val="TAC"/>
            </w:pPr>
            <w:r w:rsidRPr="0041528A">
              <w:t>11</w:t>
            </w:r>
          </w:p>
        </w:tc>
        <w:tc>
          <w:tcPr>
            <w:tcW w:w="567" w:type="dxa"/>
            <w:tcBorders>
              <w:bottom w:val="single" w:sz="4" w:space="0" w:color="auto"/>
            </w:tcBorders>
          </w:tcPr>
          <w:p w14:paraId="50DCFBF2" w14:textId="77777777" w:rsidR="004E0389" w:rsidRPr="0041528A" w:rsidRDefault="004E0389" w:rsidP="00E22044">
            <w:pPr>
              <w:pStyle w:val="TAC"/>
            </w:pPr>
            <w:r w:rsidRPr="0041528A">
              <w:t>22</w:t>
            </w:r>
          </w:p>
        </w:tc>
        <w:tc>
          <w:tcPr>
            <w:tcW w:w="567" w:type="dxa"/>
            <w:tcBorders>
              <w:bottom w:val="single" w:sz="4" w:space="0" w:color="auto"/>
            </w:tcBorders>
          </w:tcPr>
          <w:p w14:paraId="48BA5020" w14:textId="77777777" w:rsidR="004E0389" w:rsidRPr="0041528A" w:rsidRDefault="004E0389" w:rsidP="00E22044">
            <w:pPr>
              <w:pStyle w:val="TAC"/>
            </w:pPr>
            <w:r w:rsidRPr="0041528A">
              <w:t>33</w:t>
            </w:r>
          </w:p>
        </w:tc>
        <w:tc>
          <w:tcPr>
            <w:tcW w:w="567" w:type="dxa"/>
            <w:tcBorders>
              <w:bottom w:val="single" w:sz="4" w:space="0" w:color="auto"/>
            </w:tcBorders>
          </w:tcPr>
          <w:p w14:paraId="2EA0B3F8" w14:textId="77777777" w:rsidR="004E0389" w:rsidRPr="0041528A" w:rsidRDefault="004E0389" w:rsidP="00E22044">
            <w:pPr>
              <w:pStyle w:val="TAC"/>
            </w:pPr>
            <w:r w:rsidRPr="0041528A">
              <w:t>44</w:t>
            </w:r>
          </w:p>
        </w:tc>
        <w:tc>
          <w:tcPr>
            <w:tcW w:w="567" w:type="dxa"/>
            <w:tcBorders>
              <w:bottom w:val="single" w:sz="4" w:space="0" w:color="auto"/>
            </w:tcBorders>
          </w:tcPr>
          <w:p w14:paraId="6624EA7D" w14:textId="77777777" w:rsidR="004E0389" w:rsidRPr="0041528A" w:rsidRDefault="004E0389" w:rsidP="00E22044">
            <w:pPr>
              <w:pStyle w:val="TAC"/>
            </w:pPr>
            <w:r w:rsidRPr="0041528A">
              <w:t>55</w:t>
            </w:r>
          </w:p>
        </w:tc>
      </w:tr>
      <w:tr w:rsidR="00284937" w:rsidRPr="0041528A" w14:paraId="3149A727" w14:textId="77777777" w:rsidTr="00B05BAE">
        <w:trPr>
          <w:cantSplit/>
          <w:jc w:val="center"/>
        </w:trPr>
        <w:tc>
          <w:tcPr>
            <w:tcW w:w="1134" w:type="dxa"/>
            <w:tcBorders>
              <w:top w:val="single" w:sz="4" w:space="0" w:color="auto"/>
              <w:left w:val="nil"/>
              <w:bottom w:val="nil"/>
              <w:right w:val="single" w:sz="4" w:space="0" w:color="auto"/>
            </w:tcBorders>
          </w:tcPr>
          <w:p w14:paraId="798D31F1" w14:textId="77777777" w:rsidR="004E0389" w:rsidRPr="0041528A" w:rsidDel="00E22044" w:rsidRDefault="004E0389" w:rsidP="004E0389">
            <w:pPr>
              <w:pStyle w:val="TAL"/>
            </w:pPr>
          </w:p>
        </w:tc>
        <w:tc>
          <w:tcPr>
            <w:tcW w:w="567" w:type="dxa"/>
            <w:tcBorders>
              <w:left w:val="single" w:sz="4" w:space="0" w:color="auto"/>
              <w:bottom w:val="single" w:sz="4" w:space="0" w:color="auto"/>
            </w:tcBorders>
            <w:shd w:val="clear" w:color="auto" w:fill="F2F2F2" w:themeFill="background1" w:themeFillShade="F2"/>
          </w:tcPr>
          <w:p w14:paraId="38C1D0C1" w14:textId="024F48A8" w:rsidR="004E0389" w:rsidRPr="0041528A" w:rsidRDefault="004E0389" w:rsidP="004E0389">
            <w:pPr>
              <w:pStyle w:val="TAC"/>
            </w:pPr>
            <w:r w:rsidRPr="00114F40">
              <w:rPr>
                <w:b/>
                <w:bCs/>
              </w:rPr>
              <w:t>B21</w:t>
            </w:r>
          </w:p>
        </w:tc>
        <w:tc>
          <w:tcPr>
            <w:tcW w:w="567" w:type="dxa"/>
            <w:tcBorders>
              <w:bottom w:val="single" w:sz="4" w:space="0" w:color="auto"/>
            </w:tcBorders>
            <w:shd w:val="clear" w:color="auto" w:fill="F2F2F2" w:themeFill="background1" w:themeFillShade="F2"/>
          </w:tcPr>
          <w:p w14:paraId="7E724CA8" w14:textId="36A2FA6C" w:rsidR="004E0389" w:rsidRPr="0041528A" w:rsidRDefault="004E0389" w:rsidP="004E0389">
            <w:pPr>
              <w:pStyle w:val="TAC"/>
            </w:pPr>
            <w:r w:rsidRPr="00114F40">
              <w:rPr>
                <w:b/>
                <w:bCs/>
              </w:rPr>
              <w:t>B22</w:t>
            </w:r>
          </w:p>
        </w:tc>
        <w:tc>
          <w:tcPr>
            <w:tcW w:w="567" w:type="dxa"/>
            <w:tcBorders>
              <w:bottom w:val="single" w:sz="4" w:space="0" w:color="auto"/>
            </w:tcBorders>
            <w:shd w:val="clear" w:color="auto" w:fill="F2F2F2" w:themeFill="background1" w:themeFillShade="F2"/>
          </w:tcPr>
          <w:p w14:paraId="01F3D35A" w14:textId="256DCD37" w:rsidR="004E0389" w:rsidRPr="0041528A" w:rsidRDefault="004E0389" w:rsidP="004E0389">
            <w:pPr>
              <w:pStyle w:val="TAC"/>
            </w:pPr>
            <w:r w:rsidRPr="00114F40">
              <w:rPr>
                <w:b/>
                <w:bCs/>
              </w:rPr>
              <w:t>B23</w:t>
            </w:r>
          </w:p>
        </w:tc>
        <w:tc>
          <w:tcPr>
            <w:tcW w:w="567" w:type="dxa"/>
            <w:tcBorders>
              <w:bottom w:val="single" w:sz="4" w:space="0" w:color="auto"/>
            </w:tcBorders>
            <w:shd w:val="clear" w:color="auto" w:fill="F2F2F2" w:themeFill="background1" w:themeFillShade="F2"/>
          </w:tcPr>
          <w:p w14:paraId="01FFE32A" w14:textId="76D1B33B" w:rsidR="004E0389" w:rsidRPr="0041528A" w:rsidRDefault="004E0389" w:rsidP="004E0389">
            <w:pPr>
              <w:pStyle w:val="TAC"/>
            </w:pPr>
            <w:r w:rsidRPr="00114F40">
              <w:rPr>
                <w:b/>
                <w:bCs/>
              </w:rPr>
              <w:t>B24</w:t>
            </w:r>
          </w:p>
        </w:tc>
        <w:tc>
          <w:tcPr>
            <w:tcW w:w="567" w:type="dxa"/>
            <w:tcBorders>
              <w:bottom w:val="single" w:sz="4" w:space="0" w:color="auto"/>
            </w:tcBorders>
            <w:shd w:val="clear" w:color="auto" w:fill="F2F2F2" w:themeFill="background1" w:themeFillShade="F2"/>
          </w:tcPr>
          <w:p w14:paraId="50BA6FF7" w14:textId="65D5C515" w:rsidR="004E0389" w:rsidRPr="0041528A" w:rsidRDefault="004E0389" w:rsidP="004E0389">
            <w:pPr>
              <w:pStyle w:val="TAC"/>
            </w:pPr>
            <w:r w:rsidRPr="00114F40">
              <w:rPr>
                <w:b/>
                <w:bCs/>
              </w:rPr>
              <w:t>B25</w:t>
            </w:r>
          </w:p>
        </w:tc>
        <w:tc>
          <w:tcPr>
            <w:tcW w:w="567" w:type="dxa"/>
            <w:tcBorders>
              <w:bottom w:val="single" w:sz="4" w:space="0" w:color="auto"/>
            </w:tcBorders>
            <w:shd w:val="clear" w:color="auto" w:fill="F2F2F2" w:themeFill="background1" w:themeFillShade="F2"/>
          </w:tcPr>
          <w:p w14:paraId="1B663FED" w14:textId="54F6B123" w:rsidR="004E0389" w:rsidRPr="0041528A" w:rsidRDefault="004E0389" w:rsidP="004E0389">
            <w:pPr>
              <w:pStyle w:val="TAC"/>
            </w:pPr>
            <w:r w:rsidRPr="00114F40">
              <w:rPr>
                <w:b/>
                <w:bCs/>
              </w:rPr>
              <w:t>B26</w:t>
            </w:r>
          </w:p>
        </w:tc>
        <w:tc>
          <w:tcPr>
            <w:tcW w:w="567" w:type="dxa"/>
            <w:tcBorders>
              <w:bottom w:val="single" w:sz="4" w:space="0" w:color="auto"/>
            </w:tcBorders>
            <w:shd w:val="clear" w:color="auto" w:fill="F2F2F2" w:themeFill="background1" w:themeFillShade="F2"/>
          </w:tcPr>
          <w:p w14:paraId="3CAF3A32" w14:textId="16F664E2" w:rsidR="004E0389" w:rsidRPr="0041528A" w:rsidRDefault="004E0389" w:rsidP="004E0389">
            <w:pPr>
              <w:pStyle w:val="TAC"/>
            </w:pPr>
            <w:r w:rsidRPr="00114F40">
              <w:rPr>
                <w:b/>
                <w:bCs/>
              </w:rPr>
              <w:t>B27</w:t>
            </w:r>
          </w:p>
        </w:tc>
        <w:tc>
          <w:tcPr>
            <w:tcW w:w="567" w:type="dxa"/>
            <w:tcBorders>
              <w:bottom w:val="single" w:sz="4" w:space="0" w:color="auto"/>
              <w:right w:val="single" w:sz="4" w:space="0" w:color="auto"/>
            </w:tcBorders>
            <w:shd w:val="clear" w:color="auto" w:fill="F2F2F2" w:themeFill="background1" w:themeFillShade="F2"/>
          </w:tcPr>
          <w:p w14:paraId="29585480" w14:textId="0588EB6D" w:rsidR="004E0389" w:rsidRPr="0041528A" w:rsidRDefault="004E0389" w:rsidP="004E0389">
            <w:pPr>
              <w:pStyle w:val="TAC"/>
            </w:pPr>
            <w:r w:rsidRPr="00114F40">
              <w:rPr>
                <w:b/>
                <w:bCs/>
              </w:rPr>
              <w:t>B28</w:t>
            </w:r>
          </w:p>
        </w:tc>
        <w:tc>
          <w:tcPr>
            <w:tcW w:w="567" w:type="dxa"/>
            <w:tcBorders>
              <w:top w:val="single" w:sz="4" w:space="0" w:color="auto"/>
              <w:left w:val="single" w:sz="4" w:space="0" w:color="auto"/>
              <w:bottom w:val="nil"/>
              <w:right w:val="nil"/>
            </w:tcBorders>
          </w:tcPr>
          <w:p w14:paraId="3CAE7F27" w14:textId="77777777" w:rsidR="004E0389" w:rsidRPr="0041528A" w:rsidRDefault="004E0389" w:rsidP="004E0389">
            <w:pPr>
              <w:pStyle w:val="TAC"/>
            </w:pPr>
          </w:p>
        </w:tc>
        <w:tc>
          <w:tcPr>
            <w:tcW w:w="567" w:type="dxa"/>
            <w:tcBorders>
              <w:top w:val="single" w:sz="4" w:space="0" w:color="auto"/>
              <w:left w:val="nil"/>
              <w:bottom w:val="nil"/>
              <w:right w:val="nil"/>
            </w:tcBorders>
          </w:tcPr>
          <w:p w14:paraId="0D50CE0B" w14:textId="77777777" w:rsidR="004E0389" w:rsidRPr="0041528A" w:rsidRDefault="004E0389" w:rsidP="004E0389">
            <w:pPr>
              <w:pStyle w:val="TAC"/>
            </w:pPr>
          </w:p>
        </w:tc>
        <w:tc>
          <w:tcPr>
            <w:tcW w:w="567" w:type="dxa"/>
            <w:tcBorders>
              <w:top w:val="single" w:sz="4" w:space="0" w:color="auto"/>
              <w:left w:val="nil"/>
              <w:bottom w:val="nil"/>
              <w:right w:val="nil"/>
            </w:tcBorders>
          </w:tcPr>
          <w:p w14:paraId="6FFD2B6C" w14:textId="77777777" w:rsidR="004E0389" w:rsidRPr="0041528A" w:rsidRDefault="004E0389" w:rsidP="004E0389">
            <w:pPr>
              <w:pStyle w:val="TAC"/>
            </w:pPr>
          </w:p>
        </w:tc>
        <w:tc>
          <w:tcPr>
            <w:tcW w:w="567" w:type="dxa"/>
            <w:tcBorders>
              <w:top w:val="single" w:sz="4" w:space="0" w:color="auto"/>
              <w:left w:val="nil"/>
              <w:bottom w:val="nil"/>
              <w:right w:val="nil"/>
            </w:tcBorders>
          </w:tcPr>
          <w:p w14:paraId="5E77CD9C" w14:textId="77777777" w:rsidR="004E0389" w:rsidRPr="0041528A" w:rsidRDefault="004E0389" w:rsidP="004E0389">
            <w:pPr>
              <w:pStyle w:val="TAC"/>
            </w:pPr>
          </w:p>
        </w:tc>
      </w:tr>
      <w:tr w:rsidR="004E0389" w:rsidRPr="0041528A" w14:paraId="75379046" w14:textId="77777777" w:rsidTr="00B05BAE">
        <w:trPr>
          <w:cantSplit/>
          <w:jc w:val="center"/>
        </w:trPr>
        <w:tc>
          <w:tcPr>
            <w:tcW w:w="1134" w:type="dxa"/>
            <w:tcBorders>
              <w:top w:val="nil"/>
              <w:left w:val="nil"/>
              <w:bottom w:val="nil"/>
              <w:right w:val="single" w:sz="4" w:space="0" w:color="auto"/>
            </w:tcBorders>
          </w:tcPr>
          <w:p w14:paraId="5CF6E21F" w14:textId="77777777" w:rsidR="004E0389" w:rsidRPr="0041528A" w:rsidDel="00E22044" w:rsidRDefault="004E0389" w:rsidP="004E0389">
            <w:pPr>
              <w:pStyle w:val="TAL"/>
            </w:pPr>
          </w:p>
        </w:tc>
        <w:tc>
          <w:tcPr>
            <w:tcW w:w="567" w:type="dxa"/>
            <w:tcBorders>
              <w:left w:val="single" w:sz="4" w:space="0" w:color="auto"/>
              <w:bottom w:val="single" w:sz="4" w:space="0" w:color="auto"/>
            </w:tcBorders>
          </w:tcPr>
          <w:p w14:paraId="064DB594" w14:textId="00668882" w:rsidR="004E0389" w:rsidRPr="0041528A" w:rsidRDefault="004E0389" w:rsidP="004E0389">
            <w:pPr>
              <w:pStyle w:val="TAC"/>
            </w:pPr>
            <w:r w:rsidRPr="0041528A">
              <w:t>66</w:t>
            </w:r>
          </w:p>
        </w:tc>
        <w:tc>
          <w:tcPr>
            <w:tcW w:w="567" w:type="dxa"/>
            <w:tcBorders>
              <w:bottom w:val="single" w:sz="4" w:space="0" w:color="auto"/>
            </w:tcBorders>
          </w:tcPr>
          <w:p w14:paraId="6E3B9AF9" w14:textId="788F8850" w:rsidR="004E0389" w:rsidRPr="0041528A" w:rsidRDefault="004E0389" w:rsidP="004E0389">
            <w:pPr>
              <w:pStyle w:val="TAC"/>
            </w:pPr>
            <w:r w:rsidRPr="0041528A">
              <w:t>77</w:t>
            </w:r>
          </w:p>
        </w:tc>
        <w:tc>
          <w:tcPr>
            <w:tcW w:w="567" w:type="dxa"/>
            <w:tcBorders>
              <w:bottom w:val="single" w:sz="4" w:space="0" w:color="auto"/>
            </w:tcBorders>
          </w:tcPr>
          <w:p w14:paraId="7FB522BD" w14:textId="356D61E5" w:rsidR="004E0389" w:rsidRPr="0041528A" w:rsidRDefault="004E0389" w:rsidP="004E0389">
            <w:pPr>
              <w:pStyle w:val="TAC"/>
            </w:pPr>
            <w:r w:rsidRPr="0041528A">
              <w:t>F8</w:t>
            </w:r>
          </w:p>
        </w:tc>
        <w:tc>
          <w:tcPr>
            <w:tcW w:w="567" w:type="dxa"/>
            <w:tcBorders>
              <w:bottom w:val="single" w:sz="4" w:space="0" w:color="auto"/>
            </w:tcBorders>
          </w:tcPr>
          <w:p w14:paraId="6302963B" w14:textId="70BC6659" w:rsidR="004E0389" w:rsidRPr="0041528A" w:rsidRDefault="004E0389" w:rsidP="004E0389">
            <w:pPr>
              <w:pStyle w:val="TAC"/>
            </w:pPr>
            <w:r w:rsidRPr="0041528A">
              <w:t>FF</w:t>
            </w:r>
          </w:p>
        </w:tc>
        <w:tc>
          <w:tcPr>
            <w:tcW w:w="567" w:type="dxa"/>
            <w:tcBorders>
              <w:bottom w:val="single" w:sz="4" w:space="0" w:color="auto"/>
            </w:tcBorders>
          </w:tcPr>
          <w:p w14:paraId="754A5316" w14:textId="06AF558D" w:rsidR="004E0389" w:rsidRPr="0041528A" w:rsidRDefault="004E0389" w:rsidP="004E0389">
            <w:pPr>
              <w:pStyle w:val="TAC"/>
            </w:pPr>
            <w:r w:rsidRPr="0041528A">
              <w:t>FF</w:t>
            </w:r>
          </w:p>
        </w:tc>
        <w:tc>
          <w:tcPr>
            <w:tcW w:w="567" w:type="dxa"/>
            <w:tcBorders>
              <w:bottom w:val="single" w:sz="4" w:space="0" w:color="auto"/>
            </w:tcBorders>
          </w:tcPr>
          <w:p w14:paraId="3F626449" w14:textId="0F71C762" w:rsidR="004E0389" w:rsidRPr="0041528A" w:rsidRDefault="004E0389" w:rsidP="004E0389">
            <w:pPr>
              <w:pStyle w:val="TAC"/>
            </w:pPr>
            <w:r w:rsidRPr="0041528A">
              <w:t>FF</w:t>
            </w:r>
          </w:p>
        </w:tc>
        <w:tc>
          <w:tcPr>
            <w:tcW w:w="567" w:type="dxa"/>
            <w:tcBorders>
              <w:bottom w:val="single" w:sz="4" w:space="0" w:color="auto"/>
            </w:tcBorders>
          </w:tcPr>
          <w:p w14:paraId="3CAE1093" w14:textId="1AFAC72E" w:rsidR="004E0389" w:rsidRPr="0041528A" w:rsidRDefault="004E0389" w:rsidP="004E0389">
            <w:pPr>
              <w:pStyle w:val="TAC"/>
            </w:pPr>
            <w:r w:rsidRPr="0041528A">
              <w:t>FF</w:t>
            </w:r>
          </w:p>
        </w:tc>
        <w:tc>
          <w:tcPr>
            <w:tcW w:w="567" w:type="dxa"/>
            <w:tcBorders>
              <w:bottom w:val="single" w:sz="4" w:space="0" w:color="auto"/>
              <w:right w:val="single" w:sz="4" w:space="0" w:color="auto"/>
            </w:tcBorders>
          </w:tcPr>
          <w:p w14:paraId="7CBE98E3" w14:textId="21B7FB9E" w:rsidR="004E0389" w:rsidRPr="0041528A" w:rsidRDefault="004E0389" w:rsidP="004E0389">
            <w:pPr>
              <w:pStyle w:val="TAC"/>
            </w:pPr>
            <w:r w:rsidRPr="0041528A">
              <w:t>FF</w:t>
            </w:r>
          </w:p>
        </w:tc>
        <w:tc>
          <w:tcPr>
            <w:tcW w:w="567" w:type="dxa"/>
            <w:tcBorders>
              <w:top w:val="nil"/>
              <w:left w:val="single" w:sz="4" w:space="0" w:color="auto"/>
              <w:bottom w:val="nil"/>
              <w:right w:val="nil"/>
            </w:tcBorders>
          </w:tcPr>
          <w:p w14:paraId="36FC333A" w14:textId="77777777" w:rsidR="004E0389" w:rsidRPr="0041528A" w:rsidRDefault="004E0389" w:rsidP="004E0389">
            <w:pPr>
              <w:pStyle w:val="TAC"/>
            </w:pPr>
          </w:p>
        </w:tc>
        <w:tc>
          <w:tcPr>
            <w:tcW w:w="567" w:type="dxa"/>
            <w:tcBorders>
              <w:top w:val="nil"/>
              <w:left w:val="nil"/>
              <w:bottom w:val="nil"/>
              <w:right w:val="nil"/>
            </w:tcBorders>
          </w:tcPr>
          <w:p w14:paraId="04460E2B" w14:textId="77777777" w:rsidR="004E0389" w:rsidRPr="0041528A" w:rsidRDefault="004E0389" w:rsidP="004E0389">
            <w:pPr>
              <w:pStyle w:val="TAC"/>
            </w:pPr>
          </w:p>
        </w:tc>
        <w:tc>
          <w:tcPr>
            <w:tcW w:w="567" w:type="dxa"/>
            <w:tcBorders>
              <w:top w:val="nil"/>
              <w:left w:val="nil"/>
              <w:bottom w:val="nil"/>
              <w:right w:val="nil"/>
            </w:tcBorders>
          </w:tcPr>
          <w:p w14:paraId="0E9A2FC9" w14:textId="77777777" w:rsidR="004E0389" w:rsidRPr="0041528A" w:rsidRDefault="004E0389" w:rsidP="004E0389">
            <w:pPr>
              <w:pStyle w:val="TAC"/>
            </w:pPr>
          </w:p>
        </w:tc>
        <w:tc>
          <w:tcPr>
            <w:tcW w:w="567" w:type="dxa"/>
            <w:tcBorders>
              <w:top w:val="nil"/>
              <w:left w:val="nil"/>
              <w:bottom w:val="nil"/>
              <w:right w:val="nil"/>
            </w:tcBorders>
          </w:tcPr>
          <w:p w14:paraId="4C27F348" w14:textId="77777777" w:rsidR="004E0389" w:rsidRPr="0041528A" w:rsidRDefault="004E0389" w:rsidP="004E0389">
            <w:pPr>
              <w:pStyle w:val="TAC"/>
            </w:pPr>
          </w:p>
        </w:tc>
      </w:tr>
    </w:tbl>
    <w:p w14:paraId="3C4D7E6F" w14:textId="77777777" w:rsidR="00252629" w:rsidRPr="0041528A" w:rsidRDefault="00252629" w:rsidP="00252629">
      <w:pPr>
        <w:pStyle w:val="FP"/>
        <w:ind w:left="1440"/>
      </w:pPr>
    </w:p>
    <w:p w14:paraId="03F8332E" w14:textId="77777777" w:rsidR="00252629" w:rsidRPr="0041528A" w:rsidRDefault="00252629" w:rsidP="00B05BAE">
      <w:pPr>
        <w:pStyle w:val="B2"/>
      </w:pPr>
      <w:r w:rsidRPr="0041528A">
        <w:t>All other records shall be empty.</w:t>
      </w:r>
    </w:p>
    <w:p w14:paraId="63D030CB" w14:textId="7275E08F" w:rsidR="00252629" w:rsidRPr="00B05BAE" w:rsidRDefault="00252629" w:rsidP="00B05BAE">
      <w:pPr>
        <w:rPr>
          <w:b/>
          <w:bCs/>
        </w:rPr>
      </w:pPr>
      <w:r w:rsidRPr="00B05BAE">
        <w:rPr>
          <w:b/>
          <w:bCs/>
        </w:rPr>
        <w:t>EF</w:t>
      </w:r>
      <w:r w:rsidRPr="00B05BAE">
        <w:rPr>
          <w:b/>
          <w:bCs/>
          <w:vertAlign w:val="subscript"/>
        </w:rPr>
        <w:t>SMSS</w:t>
      </w:r>
      <w:r w:rsidRPr="00B05BAE">
        <w:rPr>
          <w:b/>
          <w:bCs/>
        </w:rPr>
        <w:t xml:space="preserve"> (SMS Status)</w:t>
      </w:r>
    </w:p>
    <w:p w14:paraId="0549577F" w14:textId="77777777" w:rsidR="00E22044" w:rsidRDefault="00252629" w:rsidP="00B05BAE">
      <w:pPr>
        <w:pStyle w:val="B10"/>
      </w:pPr>
      <w:r w:rsidRPr="0041528A">
        <w:t>Logically:</w:t>
      </w:r>
    </w:p>
    <w:p w14:paraId="44ECC7B8" w14:textId="040ACC96" w:rsidR="00252629" w:rsidRPr="0041528A" w:rsidRDefault="00252629" w:rsidP="00E22044">
      <w:pPr>
        <w:pStyle w:val="EW"/>
        <w:ind w:hanging="1135"/>
      </w:pPr>
      <w:r w:rsidRPr="0041528A">
        <w:t>Last used TP-MR set to"00".</w:t>
      </w:r>
    </w:p>
    <w:p w14:paraId="4AB6ADDE" w14:textId="01ADCCD7" w:rsidR="00252629" w:rsidRDefault="00252629" w:rsidP="00B05BAE">
      <w:pPr>
        <w:pStyle w:val="B2"/>
      </w:pPr>
      <w:r w:rsidRPr="0041528A">
        <w:t>Memory capacity available (flag unset b1="1").</w:t>
      </w:r>
    </w:p>
    <w:p w14:paraId="58F95D71" w14:textId="3A733EAF" w:rsidR="00252629" w:rsidRDefault="00E22044" w:rsidP="00B05BAE">
      <w:pPr>
        <w:pStyle w:val="B10"/>
      </w:pPr>
      <w:r>
        <w:t>Coding:</w:t>
      </w:r>
    </w:p>
    <w:tbl>
      <w:tblPr>
        <w:tblW w:w="2210" w:type="dxa"/>
        <w:tblInd w:w="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0"/>
        <w:gridCol w:w="680"/>
        <w:gridCol w:w="680"/>
      </w:tblGrid>
      <w:tr w:rsidR="00E22044" w:rsidRPr="00BE79A5" w14:paraId="075C372C" w14:textId="77777777" w:rsidTr="00B05BAE">
        <w:trPr>
          <w:cantSplit/>
        </w:trPr>
        <w:tc>
          <w:tcPr>
            <w:tcW w:w="850" w:type="dxa"/>
            <w:tcBorders>
              <w:bottom w:val="single" w:sz="4" w:space="0" w:color="auto"/>
            </w:tcBorders>
          </w:tcPr>
          <w:p w14:paraId="44A7B638" w14:textId="02D0D113" w:rsidR="00E22044" w:rsidRPr="00BE79A5" w:rsidRDefault="00C5506F" w:rsidP="00BE79A5">
            <w:pPr>
              <w:pStyle w:val="TAL"/>
              <w:shd w:val="clear" w:color="auto" w:fill="F2F2F2" w:themeFill="background1" w:themeFillShade="F2"/>
              <w:rPr>
                <w:b/>
                <w:bCs/>
              </w:rPr>
            </w:pPr>
            <w:r>
              <w:rPr>
                <w:b/>
                <w:bCs/>
              </w:rPr>
              <w:t>Byte</w:t>
            </w:r>
          </w:p>
        </w:tc>
        <w:tc>
          <w:tcPr>
            <w:tcW w:w="680" w:type="dxa"/>
            <w:tcBorders>
              <w:bottom w:val="single" w:sz="4" w:space="0" w:color="auto"/>
            </w:tcBorders>
          </w:tcPr>
          <w:p w14:paraId="71064AB9" w14:textId="77777777" w:rsidR="00E22044" w:rsidRPr="00BE79A5" w:rsidRDefault="00E22044" w:rsidP="00BE79A5">
            <w:pPr>
              <w:pStyle w:val="TAC"/>
              <w:shd w:val="clear" w:color="auto" w:fill="F2F2F2" w:themeFill="background1" w:themeFillShade="F2"/>
              <w:rPr>
                <w:b/>
                <w:bCs/>
              </w:rPr>
            </w:pPr>
            <w:r w:rsidRPr="00BE79A5">
              <w:rPr>
                <w:b/>
                <w:bCs/>
              </w:rPr>
              <w:t>B1</w:t>
            </w:r>
          </w:p>
        </w:tc>
        <w:tc>
          <w:tcPr>
            <w:tcW w:w="680" w:type="dxa"/>
            <w:tcBorders>
              <w:bottom w:val="single" w:sz="4" w:space="0" w:color="auto"/>
            </w:tcBorders>
          </w:tcPr>
          <w:p w14:paraId="196D86E2" w14:textId="77777777" w:rsidR="00E22044" w:rsidRPr="00BE79A5" w:rsidRDefault="00E22044" w:rsidP="00BE79A5">
            <w:pPr>
              <w:pStyle w:val="TAC"/>
              <w:shd w:val="clear" w:color="auto" w:fill="F2F2F2" w:themeFill="background1" w:themeFillShade="F2"/>
              <w:rPr>
                <w:b/>
                <w:bCs/>
              </w:rPr>
            </w:pPr>
            <w:r w:rsidRPr="00BE79A5">
              <w:rPr>
                <w:b/>
                <w:bCs/>
              </w:rPr>
              <w:t>B2</w:t>
            </w:r>
          </w:p>
        </w:tc>
      </w:tr>
      <w:tr w:rsidR="00E22044" w:rsidRPr="0041528A" w14:paraId="63D19F1C" w14:textId="77777777" w:rsidTr="00B05BAE">
        <w:trPr>
          <w:cantSplit/>
        </w:trPr>
        <w:tc>
          <w:tcPr>
            <w:tcW w:w="850" w:type="dxa"/>
            <w:tcBorders>
              <w:bottom w:val="single" w:sz="4" w:space="0" w:color="auto"/>
            </w:tcBorders>
          </w:tcPr>
          <w:p w14:paraId="319CA125" w14:textId="49DCDC72" w:rsidR="00E22044" w:rsidRPr="0041528A" w:rsidRDefault="00C5506F" w:rsidP="00BE79A5">
            <w:pPr>
              <w:pStyle w:val="TAL"/>
            </w:pPr>
            <w:r>
              <w:t>Hex</w:t>
            </w:r>
          </w:p>
        </w:tc>
        <w:tc>
          <w:tcPr>
            <w:tcW w:w="680" w:type="dxa"/>
            <w:tcBorders>
              <w:bottom w:val="single" w:sz="4" w:space="0" w:color="auto"/>
            </w:tcBorders>
          </w:tcPr>
          <w:p w14:paraId="60DEDEFB" w14:textId="77777777" w:rsidR="00E22044" w:rsidRPr="0041528A" w:rsidRDefault="00E22044" w:rsidP="00BE79A5">
            <w:pPr>
              <w:pStyle w:val="TAC"/>
            </w:pPr>
            <w:r w:rsidRPr="0041528A">
              <w:t>FD</w:t>
            </w:r>
          </w:p>
        </w:tc>
        <w:tc>
          <w:tcPr>
            <w:tcW w:w="680" w:type="dxa"/>
            <w:tcBorders>
              <w:bottom w:val="single" w:sz="4" w:space="0" w:color="auto"/>
            </w:tcBorders>
          </w:tcPr>
          <w:p w14:paraId="611D3B84" w14:textId="77777777" w:rsidR="00E22044" w:rsidRPr="0041528A" w:rsidRDefault="00E22044" w:rsidP="00BE79A5">
            <w:pPr>
              <w:pStyle w:val="TAC"/>
            </w:pPr>
            <w:r w:rsidRPr="0041528A">
              <w:t>FF</w:t>
            </w:r>
          </w:p>
        </w:tc>
      </w:tr>
    </w:tbl>
    <w:p w14:paraId="56612A93" w14:textId="77777777" w:rsidR="00E22044" w:rsidRPr="0041528A" w:rsidRDefault="00E22044" w:rsidP="00252629"/>
    <w:p w14:paraId="1BC6B31F" w14:textId="45E7ED16"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27.22.2C</w:t>
      </w:r>
      <w:r w:rsidR="00627639">
        <w:t>.3</w:t>
      </w:r>
    </w:p>
    <w:p w14:paraId="77F7FAE4" w14:textId="4A5BE776" w:rsidR="00EA02CF" w:rsidRPr="00EA02CF" w:rsidRDefault="00EA02CF" w:rsidP="00EA02CF">
      <w:pPr>
        <w:pStyle w:val="Heading4"/>
      </w:pPr>
      <w:bookmarkStart w:id="235" w:name="_Toc178929367"/>
      <w:bookmarkStart w:id="236" w:name="_Toc183489395"/>
      <w:r w:rsidRPr="00EA02CF">
        <w:t>4.4.3.4</w:t>
      </w:r>
      <w:r w:rsidRPr="00EA02CF">
        <w:tab/>
        <w:t>Definition of E-UTRAN System Simulator parameters</w:t>
      </w:r>
      <w:bookmarkEnd w:id="235"/>
      <w:bookmarkEnd w:id="236"/>
    </w:p>
    <w:p w14:paraId="7F60E26D" w14:textId="77777777" w:rsidR="00EA02CF" w:rsidRPr="0041528A" w:rsidRDefault="00EA02CF" w:rsidP="00EA02CF">
      <w:r w:rsidRPr="0041528A">
        <w:t>The default E-UTRAN parameters of the system simulator are:</w:t>
      </w:r>
    </w:p>
    <w:p w14:paraId="42DB7B7D" w14:textId="0C9AD654" w:rsidR="00EA02CF" w:rsidRPr="0041528A" w:rsidRDefault="00EA02CF" w:rsidP="00C86AAA">
      <w:pPr>
        <w:pStyle w:val="B10"/>
      </w:pPr>
      <w:r w:rsidRPr="0041528A">
        <w:t>-</w:t>
      </w:r>
      <w:r w:rsidRPr="0041528A">
        <w:tab/>
        <w:t>Mobile Country Code (MCC) =</w:t>
      </w:r>
      <w:r w:rsidR="00284937">
        <w:tab/>
      </w:r>
      <w:r w:rsidRPr="0041528A">
        <w:t>001;</w:t>
      </w:r>
    </w:p>
    <w:p w14:paraId="791D490B" w14:textId="6EDEF7AC" w:rsidR="00EA02CF" w:rsidRPr="0041528A" w:rsidRDefault="00EA02CF" w:rsidP="00C86AAA">
      <w:pPr>
        <w:pStyle w:val="B10"/>
      </w:pPr>
      <w:r w:rsidRPr="0041528A">
        <w:t>-</w:t>
      </w:r>
      <w:r w:rsidRPr="0041528A">
        <w:tab/>
        <w:t>Mobile Network Code (MNC) =</w:t>
      </w:r>
      <w:r w:rsidR="00284937">
        <w:tab/>
      </w:r>
      <w:r w:rsidRPr="0041528A">
        <w:t>01;</w:t>
      </w:r>
    </w:p>
    <w:p w14:paraId="738814A4" w14:textId="6BFAF2C6" w:rsidR="00EA02CF" w:rsidRPr="0041528A" w:rsidRDefault="00EA02CF" w:rsidP="00C86AAA">
      <w:pPr>
        <w:pStyle w:val="B10"/>
      </w:pPr>
      <w:r w:rsidRPr="0041528A">
        <w:t>-</w:t>
      </w:r>
      <w:r w:rsidRPr="0041528A">
        <w:tab/>
        <w:t>Tracking Area Code (TAC) =</w:t>
      </w:r>
      <w:r w:rsidR="00284937">
        <w:tab/>
      </w:r>
      <w:r w:rsidRPr="0041528A">
        <w:t>0001;</w:t>
      </w:r>
    </w:p>
    <w:p w14:paraId="468CDC47" w14:textId="11B8A594" w:rsidR="00EA02CF" w:rsidRPr="0041528A" w:rsidRDefault="00EA02CF" w:rsidP="00C86AAA">
      <w:pPr>
        <w:pStyle w:val="B10"/>
      </w:pPr>
      <w:r w:rsidRPr="0041528A">
        <w:t>-</w:t>
      </w:r>
      <w:r w:rsidRPr="0041528A">
        <w:tab/>
        <w:t>Cell Identity value =</w:t>
      </w:r>
      <w:r w:rsidR="00284937">
        <w:tab/>
      </w:r>
      <w:r w:rsidR="00284937">
        <w:tab/>
      </w:r>
      <w:r w:rsidRPr="0041528A">
        <w:t>0001</w:t>
      </w:r>
      <w:r w:rsidR="00284937">
        <w:t>.</w:t>
      </w:r>
    </w:p>
    <w:p w14:paraId="24EB5DA5" w14:textId="3C6A16CC" w:rsidR="00EA02CF" w:rsidRPr="0041528A" w:rsidRDefault="00EA02CF" w:rsidP="00EA02CF">
      <w:r w:rsidRPr="0041528A">
        <w:t>The default EPS bearer context is defined in of TS 36.508</w:t>
      </w:r>
      <w:r>
        <w:t> </w:t>
      </w:r>
      <w:r w:rsidR="00637BA7">
        <w:t>[5]</w:t>
      </w:r>
      <w:r>
        <w:t xml:space="preserve">, clause 6.6.1 </w:t>
      </w:r>
      <w:r w:rsidRPr="0041528A">
        <w:t>"Reference default EPS bearer context #1"</w:t>
      </w:r>
      <w:r>
        <w:t>.</w:t>
      </w:r>
    </w:p>
    <w:p w14:paraId="74745236" w14:textId="77777777" w:rsidR="00EA02CF" w:rsidRPr="0041528A" w:rsidRDefault="00EA02CF" w:rsidP="00EA02CF">
      <w:r w:rsidRPr="0041528A">
        <w:t>The default PDP type shall be "IP".</w:t>
      </w:r>
    </w:p>
    <w:p w14:paraId="70E204F5" w14:textId="4819F650" w:rsidR="00252629" w:rsidRPr="00E22044" w:rsidRDefault="00252629" w:rsidP="00E22044">
      <w:pPr>
        <w:pStyle w:val="Heading3"/>
      </w:pPr>
      <w:bookmarkStart w:id="237" w:name="_Toc178929368"/>
      <w:bookmarkStart w:id="238" w:name="_Toc183489396"/>
      <w:r w:rsidRPr="00B05BAE">
        <w:lastRenderedPageBreak/>
        <w:t>4.4.</w:t>
      </w:r>
      <w:r w:rsidR="00EA02CF">
        <w:t>4</w:t>
      </w:r>
      <w:r w:rsidRPr="00E22044">
        <w:tab/>
      </w:r>
      <w:r w:rsidR="00EA02CF" w:rsidRPr="00CC00C4">
        <w:t xml:space="preserve">Definition </w:t>
      </w:r>
      <w:r w:rsidR="00EA02CF">
        <w:t xml:space="preserve">of nrUICC values and System Simulator parameters </w:t>
      </w:r>
      <w:r w:rsidR="00EA02CF" w:rsidRPr="008804FB">
        <w:t>for USAT testing</w:t>
      </w:r>
      <w:r w:rsidR="00EA02CF" w:rsidRPr="00CC00C4">
        <w:t xml:space="preserve"> </w:t>
      </w:r>
      <w:r w:rsidR="00EA02CF">
        <w:t xml:space="preserve">- </w:t>
      </w:r>
      <w:r w:rsidRPr="00E22044">
        <w:t>NG-RAN</w:t>
      </w:r>
      <w:bookmarkEnd w:id="237"/>
      <w:bookmarkEnd w:id="238"/>
    </w:p>
    <w:p w14:paraId="6FE47773" w14:textId="79B05CD9" w:rsidR="00627639" w:rsidRPr="006E40A6" w:rsidRDefault="00627639" w:rsidP="00627639">
      <w:pPr>
        <w:pStyle w:val="Heading4"/>
      </w:pPr>
      <w:bookmarkStart w:id="239" w:name="_Toc178929369"/>
      <w:bookmarkStart w:id="240" w:name="_Toc183489397"/>
      <w:r>
        <w:t>4.4.</w:t>
      </w:r>
      <w:r w:rsidR="00EA02CF">
        <w:t>4</w:t>
      </w:r>
      <w:r>
        <w:t>.1</w:t>
      </w:r>
      <w:r>
        <w:tab/>
        <w:t>Applications of the NG-RAN nrUICC</w:t>
      </w:r>
      <w:bookmarkEnd w:id="239"/>
      <w:bookmarkEnd w:id="240"/>
    </w:p>
    <w:p w14:paraId="04A7EFBF" w14:textId="7F75E3E5" w:rsidR="00EA02CF" w:rsidRPr="0041528A" w:rsidRDefault="00627639" w:rsidP="00627639">
      <w:r w:rsidRPr="0041528A">
        <w:t xml:space="preserve">The </w:t>
      </w:r>
      <w:r>
        <w:t>NG</w:t>
      </w:r>
      <w:r w:rsidRPr="0041528A">
        <w:t xml:space="preserve">-RAN </w:t>
      </w:r>
      <w:r>
        <w:t xml:space="preserve">nrUICC </w:t>
      </w:r>
      <w:r w:rsidR="00EA02CF">
        <w:rPr>
          <w:lang w:val="en-US"/>
        </w:rPr>
        <w:t xml:space="preserve">shall host at least one USIM application as defined in clause 4.4.4.2, </w:t>
      </w:r>
      <w:r>
        <w:t>4.4.</w:t>
      </w:r>
      <w:r w:rsidR="00EA02CF">
        <w:t>4</w:t>
      </w:r>
      <w:r>
        <w:t>.</w:t>
      </w:r>
      <w:r w:rsidR="00EA02CF">
        <w:t>3 or 4.4.4.4.</w:t>
      </w:r>
      <w:r w:rsidR="007D61E4">
        <w:br/>
      </w:r>
      <w:r w:rsidR="00EA02CF">
        <w:t>If the nrUICC configuration s</w:t>
      </w:r>
      <w:r w:rsidR="00EA02CF" w:rsidRPr="0041528A">
        <w:t xml:space="preserve">hall </w:t>
      </w:r>
      <w:r w:rsidR="00EA02CF">
        <w:t>allow</w:t>
      </w:r>
      <w:r w:rsidR="00EA02CF" w:rsidRPr="0041528A">
        <w:t xml:space="preserve"> IMS access </w:t>
      </w:r>
      <w:r w:rsidR="00EA02CF">
        <w:t>it shall host an ISIM as defined in clause 4.4.</w:t>
      </w:r>
      <w:r w:rsidR="00AB0844">
        <w:t>4</w:t>
      </w:r>
      <w:r w:rsidR="00EA02CF">
        <w:t>.</w:t>
      </w:r>
      <w:r w:rsidR="00AB0844">
        <w:t>5</w:t>
      </w:r>
      <w:r w:rsidR="00EA02CF">
        <w:t xml:space="preserve"> in addition</w:t>
      </w:r>
    </w:p>
    <w:p w14:paraId="29E5158E" w14:textId="094F82AE" w:rsidR="00252629" w:rsidRPr="0041528A" w:rsidRDefault="00252629" w:rsidP="00252629">
      <w:pPr>
        <w:pStyle w:val="Heading4"/>
      </w:pPr>
      <w:bookmarkStart w:id="241" w:name="_Toc178929370"/>
      <w:bookmarkStart w:id="242" w:name="_Toc183489398"/>
      <w:r>
        <w:t>4.4.</w:t>
      </w:r>
      <w:r w:rsidR="00EA02CF">
        <w:t>4</w:t>
      </w:r>
      <w:r w:rsidRPr="0041528A">
        <w:t>.</w:t>
      </w:r>
      <w:r w:rsidR="00627639">
        <w:t>2</w:t>
      </w:r>
      <w:r w:rsidRPr="0041528A">
        <w:tab/>
        <w:t>Definition of NG-RAN U</w:t>
      </w:r>
      <w:r w:rsidR="00627639">
        <w:t>S</w:t>
      </w:r>
      <w:r w:rsidRPr="0041528A">
        <w:t>I</w:t>
      </w:r>
      <w:r w:rsidR="00627639">
        <w:t>M</w:t>
      </w:r>
      <w:bookmarkEnd w:id="241"/>
      <w:bookmarkEnd w:id="242"/>
    </w:p>
    <w:p w14:paraId="72158ED7" w14:textId="40A83792" w:rsidR="00964EB1" w:rsidRDefault="00964EB1" w:rsidP="00964EB1">
      <w:r>
        <w:t xml:space="preserve">The </w:t>
      </w:r>
      <w:r w:rsidR="007D61E4">
        <w:t xml:space="preserve">NG-RAN </w:t>
      </w:r>
      <w:r>
        <w:t>USIM application shall be configured as t</w:t>
      </w:r>
      <w:r>
        <w:rPr>
          <w:lang w:val="en-US"/>
        </w:rPr>
        <w:t>he default USIM i</w:t>
      </w:r>
      <w:r w:rsidRPr="001D4BBD">
        <w:rPr>
          <w:lang w:val="en-US"/>
        </w:rPr>
        <w:t>n clause</w:t>
      </w:r>
      <w:r>
        <w:rPr>
          <w:lang w:val="en-US"/>
        </w:rPr>
        <w:t> </w:t>
      </w:r>
      <w:r w:rsidRPr="001D4BBD">
        <w:rPr>
          <w:lang w:val="en-US"/>
        </w:rPr>
        <w:t>4.</w:t>
      </w:r>
      <w:r>
        <w:rPr>
          <w:lang w:val="en-US"/>
        </w:rPr>
        <w:t>4</w:t>
      </w:r>
      <w:r w:rsidRPr="001D4BBD">
        <w:rPr>
          <w:lang w:val="en-US"/>
        </w:rPr>
        <w:t>.2</w:t>
      </w:r>
      <w:r>
        <w:rPr>
          <w:lang w:val="en-US"/>
        </w:rPr>
        <w:t>.2</w:t>
      </w:r>
      <w:r w:rsidRPr="001D4BBD">
        <w:rPr>
          <w:lang w:val="en-US"/>
        </w:rPr>
        <w:t xml:space="preserve"> of the present document</w:t>
      </w:r>
      <w:r>
        <w:rPr>
          <w:lang w:val="en-US"/>
        </w:rPr>
        <w:t xml:space="preserve"> </w:t>
      </w:r>
      <w:r>
        <w:t>with</w:t>
      </w:r>
      <w:r w:rsidRPr="001D4BBD">
        <w:t xml:space="preserve"> </w:t>
      </w:r>
      <w:r>
        <w:t>the following exceptions or additions:</w:t>
      </w:r>
    </w:p>
    <w:p w14:paraId="33BCCFD4" w14:textId="77777777" w:rsidR="00252629" w:rsidRPr="00DE057A" w:rsidRDefault="00252629" w:rsidP="00252629">
      <w:pPr>
        <w:rPr>
          <w:b/>
        </w:rPr>
      </w:pPr>
      <w:r w:rsidRPr="00DE057A">
        <w:rPr>
          <w:b/>
        </w:rPr>
        <w:t>EF</w:t>
      </w:r>
      <w:r w:rsidRPr="00DE057A">
        <w:rPr>
          <w:b/>
          <w:vertAlign w:val="subscript"/>
        </w:rPr>
        <w:t>UST</w:t>
      </w:r>
      <w:r w:rsidRPr="00DE057A">
        <w:rPr>
          <w:b/>
        </w:rPr>
        <w:t xml:space="preserve"> (USIM Service Table)</w:t>
      </w:r>
    </w:p>
    <w:p w14:paraId="6D7DC4D1" w14:textId="77777777" w:rsidR="00252629" w:rsidRPr="00DE057A" w:rsidRDefault="00252629" w:rsidP="00252629">
      <w:pPr>
        <w:ind w:left="568" w:hanging="284"/>
      </w:pPr>
      <w:r w:rsidRPr="00DE057A">
        <w:t>Logically:</w:t>
      </w:r>
    </w:p>
    <w:p w14:paraId="0CF466BD" w14:textId="235A7AAF" w:rsidR="00252629" w:rsidRDefault="00252629" w:rsidP="00964EB1">
      <w:pPr>
        <w:ind w:left="567"/>
      </w:pPr>
      <w:r w:rsidRPr="00EF7A1B">
        <w:t>Settings</w:t>
      </w:r>
      <w:r w:rsidR="00964EB1">
        <w:t xml:space="preserve"> for services n°1 to n°85 in EF</w:t>
      </w:r>
      <w:r w:rsidR="00964EB1" w:rsidRPr="00114F40">
        <w:rPr>
          <w:vertAlign w:val="subscript"/>
        </w:rPr>
        <w:t>UST</w:t>
      </w:r>
      <w:r w:rsidR="00964EB1">
        <w:t xml:space="preserve"> are set as defined in clause 4.4.2.2.</w:t>
      </w:r>
      <w:r w:rsidRPr="00EF7A1B">
        <w:t xml:space="preserve"> </w:t>
      </w:r>
      <w:r w:rsidR="00964EB1">
        <w:t xml:space="preserve">The </w:t>
      </w:r>
      <w:r w:rsidRPr="00EF7A1B">
        <w:t>following changes</w:t>
      </w:r>
      <w:r w:rsidR="00964EB1">
        <w:t xml:space="preserve"> and additions apply</w:t>
      </w:r>
      <w:r w:rsidRPr="00EF7A1B">
        <w:t>:</w:t>
      </w:r>
    </w:p>
    <w:tbl>
      <w:tblPr>
        <w:tblW w:w="8220" w:type="dxa"/>
        <w:tblInd w:w="567" w:type="dxa"/>
        <w:tblLayout w:type="fixed"/>
        <w:tblCellMar>
          <w:left w:w="57" w:type="dxa"/>
          <w:right w:w="57" w:type="dxa"/>
        </w:tblCellMar>
        <w:tblLook w:val="0000" w:firstRow="0" w:lastRow="0" w:firstColumn="0" w:lastColumn="0" w:noHBand="0" w:noVBand="0"/>
      </w:tblPr>
      <w:tblGrid>
        <w:gridCol w:w="1417"/>
        <w:gridCol w:w="5102"/>
        <w:gridCol w:w="1701"/>
      </w:tblGrid>
      <w:tr w:rsidR="00252629" w:rsidRPr="00E22044" w14:paraId="294C9708" w14:textId="77777777" w:rsidTr="00B05BAE">
        <w:tc>
          <w:tcPr>
            <w:tcW w:w="1417" w:type="dxa"/>
          </w:tcPr>
          <w:p w14:paraId="171607DA" w14:textId="77777777" w:rsidR="00252629" w:rsidRPr="00B05BAE" w:rsidRDefault="00252629" w:rsidP="00284937">
            <w:pPr>
              <w:pStyle w:val="NoSpaceNormal"/>
            </w:pPr>
            <w:r w:rsidRPr="00B05BAE">
              <w:t>Service n°86</w:t>
            </w:r>
          </w:p>
        </w:tc>
        <w:tc>
          <w:tcPr>
            <w:tcW w:w="5102" w:type="dxa"/>
          </w:tcPr>
          <w:p w14:paraId="4337E999" w14:textId="77777777" w:rsidR="00252629" w:rsidRPr="00B05BAE" w:rsidRDefault="00252629" w:rsidP="00284937">
            <w:pPr>
              <w:pStyle w:val="NoSpaceNormal"/>
            </w:pPr>
            <w:r w:rsidRPr="00B05BAE">
              <w:t>Allowed CSG Lists and corresponding indications</w:t>
            </w:r>
          </w:p>
        </w:tc>
        <w:tc>
          <w:tcPr>
            <w:tcW w:w="1701" w:type="dxa"/>
          </w:tcPr>
          <w:p w14:paraId="53095D49" w14:textId="77777777" w:rsidR="00252629" w:rsidRPr="00B05BAE" w:rsidRDefault="00252629" w:rsidP="00284937">
            <w:pPr>
              <w:pStyle w:val="NoSpaceNormal"/>
              <w:rPr>
                <w:rFonts w:ascii="Arial" w:hAnsi="Arial"/>
              </w:rPr>
            </w:pPr>
            <w:r w:rsidRPr="00B05BAE">
              <w:t>available</w:t>
            </w:r>
          </w:p>
        </w:tc>
      </w:tr>
      <w:tr w:rsidR="00252629" w:rsidRPr="00E22044" w14:paraId="257199A2" w14:textId="77777777" w:rsidTr="00B05BAE">
        <w:tc>
          <w:tcPr>
            <w:tcW w:w="1417" w:type="dxa"/>
          </w:tcPr>
          <w:p w14:paraId="7A4ADBC1" w14:textId="77777777" w:rsidR="00252629" w:rsidRPr="00B05BAE" w:rsidRDefault="00252629" w:rsidP="00284937">
            <w:pPr>
              <w:pStyle w:val="NoSpaceNormal"/>
            </w:pPr>
            <w:r w:rsidRPr="00B05BAE">
              <w:t>Service n°122</w:t>
            </w:r>
          </w:p>
        </w:tc>
        <w:tc>
          <w:tcPr>
            <w:tcW w:w="5102" w:type="dxa"/>
          </w:tcPr>
          <w:p w14:paraId="24DD70C1" w14:textId="77777777" w:rsidR="00252629" w:rsidRPr="00B05BAE" w:rsidRDefault="00252629" w:rsidP="00284937">
            <w:pPr>
              <w:pStyle w:val="NoSpaceNormal"/>
            </w:pPr>
            <w:r w:rsidRPr="00B05BAE">
              <w:t>5GS Mobility Management Information</w:t>
            </w:r>
          </w:p>
        </w:tc>
        <w:tc>
          <w:tcPr>
            <w:tcW w:w="1701" w:type="dxa"/>
          </w:tcPr>
          <w:p w14:paraId="5E3B567B" w14:textId="77777777" w:rsidR="00252629" w:rsidRPr="00B05BAE" w:rsidRDefault="00252629" w:rsidP="00284937">
            <w:pPr>
              <w:pStyle w:val="NoSpaceNormal"/>
              <w:rPr>
                <w:rFonts w:ascii="Arial" w:hAnsi="Arial"/>
              </w:rPr>
            </w:pPr>
            <w:r w:rsidRPr="00B05BAE">
              <w:t>available</w:t>
            </w:r>
          </w:p>
        </w:tc>
      </w:tr>
      <w:tr w:rsidR="00252629" w:rsidRPr="00E22044" w14:paraId="1D199331" w14:textId="77777777" w:rsidTr="00B05BAE">
        <w:tc>
          <w:tcPr>
            <w:tcW w:w="1417" w:type="dxa"/>
          </w:tcPr>
          <w:p w14:paraId="121F9360" w14:textId="77777777" w:rsidR="00252629" w:rsidRPr="00B05BAE" w:rsidRDefault="00252629" w:rsidP="00284937">
            <w:pPr>
              <w:pStyle w:val="NoSpaceNormal"/>
            </w:pPr>
            <w:r w:rsidRPr="00B05BAE">
              <w:t>Service n°123</w:t>
            </w:r>
          </w:p>
        </w:tc>
        <w:tc>
          <w:tcPr>
            <w:tcW w:w="5102" w:type="dxa"/>
          </w:tcPr>
          <w:p w14:paraId="60659434" w14:textId="77777777" w:rsidR="00252629" w:rsidRPr="00B05BAE" w:rsidRDefault="00252629" w:rsidP="00284937">
            <w:pPr>
              <w:pStyle w:val="NoSpaceNormal"/>
            </w:pPr>
            <w:r w:rsidRPr="00B05BAE">
              <w:t>5G Security Parameters</w:t>
            </w:r>
          </w:p>
        </w:tc>
        <w:tc>
          <w:tcPr>
            <w:tcW w:w="1701" w:type="dxa"/>
          </w:tcPr>
          <w:p w14:paraId="33F36FEC" w14:textId="77777777" w:rsidR="00252629" w:rsidRPr="00B05BAE" w:rsidRDefault="00252629" w:rsidP="00284937">
            <w:pPr>
              <w:pStyle w:val="NoSpaceNormal"/>
              <w:rPr>
                <w:rFonts w:ascii="Arial" w:hAnsi="Arial"/>
              </w:rPr>
            </w:pPr>
            <w:r w:rsidRPr="00B05BAE">
              <w:t>available</w:t>
            </w:r>
          </w:p>
        </w:tc>
      </w:tr>
      <w:tr w:rsidR="00252629" w:rsidRPr="00E22044" w14:paraId="07105526" w14:textId="77777777" w:rsidTr="00B05BAE">
        <w:trPr>
          <w:trHeight w:val="52"/>
        </w:trPr>
        <w:tc>
          <w:tcPr>
            <w:tcW w:w="1417" w:type="dxa"/>
          </w:tcPr>
          <w:p w14:paraId="79308C33" w14:textId="77777777" w:rsidR="00252629" w:rsidRPr="00B05BAE" w:rsidRDefault="00252629" w:rsidP="00284937">
            <w:pPr>
              <w:pStyle w:val="NoSpaceNormal"/>
            </w:pPr>
            <w:r w:rsidRPr="00B05BAE">
              <w:t>Service n°124</w:t>
            </w:r>
          </w:p>
        </w:tc>
        <w:tc>
          <w:tcPr>
            <w:tcW w:w="5102" w:type="dxa"/>
          </w:tcPr>
          <w:p w14:paraId="567F72B8" w14:textId="77777777" w:rsidR="00252629" w:rsidRPr="00B05BAE" w:rsidRDefault="00252629" w:rsidP="00284937">
            <w:pPr>
              <w:pStyle w:val="NoSpaceNormal"/>
            </w:pPr>
            <w:r w:rsidRPr="00B05BAE">
              <w:t>Subscription identifier privacy support</w:t>
            </w:r>
          </w:p>
        </w:tc>
        <w:tc>
          <w:tcPr>
            <w:tcW w:w="1701" w:type="dxa"/>
          </w:tcPr>
          <w:p w14:paraId="7260CFC9" w14:textId="77777777" w:rsidR="00252629" w:rsidRPr="00B05BAE" w:rsidRDefault="00252629" w:rsidP="00284937">
            <w:pPr>
              <w:pStyle w:val="NoSpaceNormal"/>
              <w:rPr>
                <w:rFonts w:ascii="Arial" w:hAnsi="Arial"/>
              </w:rPr>
            </w:pPr>
            <w:r w:rsidRPr="00B05BAE">
              <w:t>available</w:t>
            </w:r>
          </w:p>
        </w:tc>
      </w:tr>
      <w:tr w:rsidR="00252629" w:rsidRPr="00E22044" w14:paraId="3A75CE08" w14:textId="77777777" w:rsidTr="00B05BAE">
        <w:tc>
          <w:tcPr>
            <w:tcW w:w="1417" w:type="dxa"/>
          </w:tcPr>
          <w:p w14:paraId="189F417D" w14:textId="77777777" w:rsidR="00252629" w:rsidRPr="00B05BAE" w:rsidRDefault="00252629" w:rsidP="00284937">
            <w:pPr>
              <w:pStyle w:val="NoSpaceNormal"/>
            </w:pPr>
            <w:r w:rsidRPr="00B05BAE">
              <w:t>Service n°125</w:t>
            </w:r>
          </w:p>
        </w:tc>
        <w:tc>
          <w:tcPr>
            <w:tcW w:w="5102" w:type="dxa"/>
          </w:tcPr>
          <w:p w14:paraId="30A0121B" w14:textId="77777777" w:rsidR="00252629" w:rsidRPr="00B05BAE" w:rsidRDefault="00252629" w:rsidP="00284937">
            <w:pPr>
              <w:pStyle w:val="NoSpaceNormal"/>
            </w:pPr>
            <w:r w:rsidRPr="00B05BAE">
              <w:t>SUCI calculation by the USIM</w:t>
            </w:r>
          </w:p>
        </w:tc>
        <w:tc>
          <w:tcPr>
            <w:tcW w:w="1701" w:type="dxa"/>
          </w:tcPr>
          <w:p w14:paraId="07E36A68" w14:textId="77777777" w:rsidR="00252629" w:rsidRPr="00B05BAE" w:rsidRDefault="00252629" w:rsidP="00284937">
            <w:pPr>
              <w:pStyle w:val="NoSpaceNormal"/>
              <w:rPr>
                <w:rFonts w:ascii="Arial" w:hAnsi="Arial"/>
              </w:rPr>
            </w:pPr>
            <w:r w:rsidRPr="00B05BAE">
              <w:t>not available</w:t>
            </w:r>
          </w:p>
        </w:tc>
      </w:tr>
    </w:tbl>
    <w:p w14:paraId="25A407C2" w14:textId="77777777" w:rsidR="00E22044" w:rsidRPr="00DE057A" w:rsidRDefault="00E22044" w:rsidP="00E22044">
      <w:pPr>
        <w:spacing w:before="180"/>
        <w:ind w:left="284"/>
      </w:pPr>
      <w:r>
        <w:t>Coding:</w:t>
      </w:r>
    </w:p>
    <w:tbl>
      <w:tblPr>
        <w:tblW w:w="8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794"/>
        <w:gridCol w:w="1020"/>
        <w:gridCol w:w="1020"/>
        <w:gridCol w:w="1020"/>
        <w:gridCol w:w="1020"/>
        <w:gridCol w:w="1020"/>
        <w:gridCol w:w="1020"/>
        <w:gridCol w:w="1020"/>
        <w:gridCol w:w="1020"/>
      </w:tblGrid>
      <w:tr w:rsidR="00284937" w:rsidRPr="00DE057A" w14:paraId="622DEA73" w14:textId="77777777" w:rsidTr="00B05BAE">
        <w:tc>
          <w:tcPr>
            <w:tcW w:w="794" w:type="dxa"/>
            <w:shd w:val="clear" w:color="auto" w:fill="F2F2F2" w:themeFill="background1" w:themeFillShade="F2"/>
          </w:tcPr>
          <w:p w14:paraId="410CC548" w14:textId="77777777" w:rsidR="00964EB1" w:rsidRPr="00DE057A" w:rsidRDefault="00964EB1" w:rsidP="00114F40">
            <w:pPr>
              <w:keepNext/>
              <w:keepLines/>
              <w:spacing w:after="0"/>
              <w:rPr>
                <w:rFonts w:ascii="Arial" w:hAnsi="Arial"/>
                <w:sz w:val="18"/>
              </w:rPr>
            </w:pPr>
            <w:r w:rsidRPr="00092350">
              <w:rPr>
                <w:rFonts w:ascii="Arial" w:hAnsi="Arial"/>
                <w:b/>
                <w:sz w:val="18"/>
              </w:rPr>
              <w:t>Byte</w:t>
            </w:r>
          </w:p>
        </w:tc>
        <w:tc>
          <w:tcPr>
            <w:tcW w:w="1020" w:type="dxa"/>
            <w:shd w:val="clear" w:color="auto" w:fill="F2F2F2" w:themeFill="background1" w:themeFillShade="F2"/>
          </w:tcPr>
          <w:p w14:paraId="21F93CA4"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B1</w:t>
            </w:r>
          </w:p>
        </w:tc>
        <w:tc>
          <w:tcPr>
            <w:tcW w:w="1020" w:type="dxa"/>
            <w:shd w:val="clear" w:color="auto" w:fill="F2F2F2" w:themeFill="background1" w:themeFillShade="F2"/>
          </w:tcPr>
          <w:p w14:paraId="71981F1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B2</w:t>
            </w:r>
          </w:p>
        </w:tc>
        <w:tc>
          <w:tcPr>
            <w:tcW w:w="1020" w:type="dxa"/>
            <w:shd w:val="clear" w:color="auto" w:fill="F2F2F2" w:themeFill="background1" w:themeFillShade="F2"/>
          </w:tcPr>
          <w:p w14:paraId="73EE9CE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B3</w:t>
            </w:r>
          </w:p>
        </w:tc>
        <w:tc>
          <w:tcPr>
            <w:tcW w:w="1020" w:type="dxa"/>
            <w:shd w:val="clear" w:color="auto" w:fill="F2F2F2" w:themeFill="background1" w:themeFillShade="F2"/>
          </w:tcPr>
          <w:p w14:paraId="2407715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B4</w:t>
            </w:r>
          </w:p>
        </w:tc>
        <w:tc>
          <w:tcPr>
            <w:tcW w:w="1020" w:type="dxa"/>
            <w:shd w:val="clear" w:color="auto" w:fill="F2F2F2" w:themeFill="background1" w:themeFillShade="F2"/>
          </w:tcPr>
          <w:p w14:paraId="4C93DB77"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B5</w:t>
            </w:r>
          </w:p>
        </w:tc>
        <w:tc>
          <w:tcPr>
            <w:tcW w:w="1020" w:type="dxa"/>
            <w:shd w:val="clear" w:color="auto" w:fill="F2F2F2" w:themeFill="background1" w:themeFillShade="F2"/>
          </w:tcPr>
          <w:p w14:paraId="5F573B4C"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B6</w:t>
            </w:r>
          </w:p>
        </w:tc>
        <w:tc>
          <w:tcPr>
            <w:tcW w:w="1020" w:type="dxa"/>
            <w:shd w:val="clear" w:color="auto" w:fill="F2F2F2" w:themeFill="background1" w:themeFillShade="F2"/>
          </w:tcPr>
          <w:p w14:paraId="308AAEFF"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B7</w:t>
            </w:r>
          </w:p>
        </w:tc>
        <w:tc>
          <w:tcPr>
            <w:tcW w:w="1020" w:type="dxa"/>
            <w:shd w:val="clear" w:color="auto" w:fill="F2F2F2" w:themeFill="background1" w:themeFillShade="F2"/>
          </w:tcPr>
          <w:p w14:paraId="5368450D" w14:textId="77777777" w:rsidR="00964EB1" w:rsidRPr="00092350" w:rsidRDefault="00964EB1" w:rsidP="00114F40">
            <w:pPr>
              <w:keepNext/>
              <w:keepLines/>
              <w:spacing w:after="0"/>
              <w:jc w:val="center"/>
              <w:rPr>
                <w:rFonts w:ascii="Arial" w:hAnsi="Arial"/>
                <w:b/>
                <w:sz w:val="18"/>
              </w:rPr>
            </w:pPr>
            <w:r w:rsidRPr="00092350">
              <w:rPr>
                <w:rFonts w:ascii="Arial" w:hAnsi="Arial"/>
                <w:b/>
                <w:sz w:val="18"/>
              </w:rPr>
              <w:t>B8</w:t>
            </w:r>
          </w:p>
        </w:tc>
      </w:tr>
      <w:tr w:rsidR="00964EB1" w:rsidRPr="00DE057A" w14:paraId="7EC2A7F4" w14:textId="77777777" w:rsidTr="00B05BAE">
        <w:tc>
          <w:tcPr>
            <w:tcW w:w="794" w:type="dxa"/>
            <w:tcBorders>
              <w:bottom w:val="single" w:sz="4" w:space="0" w:color="auto"/>
            </w:tcBorders>
          </w:tcPr>
          <w:p w14:paraId="168818BE" w14:textId="77777777" w:rsidR="00964EB1" w:rsidRPr="00DE057A" w:rsidRDefault="00964EB1" w:rsidP="00114F40">
            <w:pPr>
              <w:keepNext/>
              <w:keepLines/>
              <w:spacing w:after="0"/>
              <w:rPr>
                <w:rFonts w:ascii="Arial" w:hAnsi="Arial"/>
                <w:sz w:val="18"/>
              </w:rPr>
            </w:pPr>
            <w:r w:rsidRPr="00DE057A">
              <w:rPr>
                <w:rFonts w:ascii="Arial" w:hAnsi="Arial"/>
                <w:sz w:val="18"/>
              </w:rPr>
              <w:t>binary</w:t>
            </w:r>
          </w:p>
        </w:tc>
        <w:tc>
          <w:tcPr>
            <w:tcW w:w="1020" w:type="dxa"/>
          </w:tcPr>
          <w:p w14:paraId="7E29F820"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xx11</w:t>
            </w:r>
          </w:p>
        </w:tc>
        <w:tc>
          <w:tcPr>
            <w:tcW w:w="1020" w:type="dxa"/>
          </w:tcPr>
          <w:p w14:paraId="2B20F24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x1xx 111x</w:t>
            </w:r>
          </w:p>
        </w:tc>
        <w:tc>
          <w:tcPr>
            <w:tcW w:w="1020" w:type="dxa"/>
          </w:tcPr>
          <w:p w14:paraId="29FBD4BB"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xx1x 1x00</w:t>
            </w:r>
          </w:p>
        </w:tc>
        <w:tc>
          <w:tcPr>
            <w:tcW w:w="1020" w:type="dxa"/>
            <w:tcBorders>
              <w:bottom w:val="single" w:sz="4" w:space="0" w:color="auto"/>
            </w:tcBorders>
          </w:tcPr>
          <w:p w14:paraId="3D1CC73A" w14:textId="77777777" w:rsidR="00964EB1" w:rsidRPr="00DE057A" w:rsidRDefault="00964EB1" w:rsidP="00114F40">
            <w:pPr>
              <w:keepNext/>
              <w:keepLines/>
              <w:spacing w:after="0"/>
              <w:jc w:val="center"/>
              <w:rPr>
                <w:rFonts w:ascii="Arial" w:hAnsi="Arial"/>
                <w:sz w:val="18"/>
              </w:rPr>
            </w:pPr>
            <w:r w:rsidRPr="00DE057A">
              <w:rPr>
                <w:rFonts w:ascii="Arial" w:hAnsi="Arial"/>
                <w:sz w:val="18"/>
              </w:rPr>
              <w:t>1001 11xx</w:t>
            </w:r>
          </w:p>
        </w:tc>
        <w:tc>
          <w:tcPr>
            <w:tcW w:w="1020" w:type="dxa"/>
            <w:tcBorders>
              <w:bottom w:val="single" w:sz="4" w:space="0" w:color="auto"/>
            </w:tcBorders>
          </w:tcPr>
          <w:p w14:paraId="1413C5E1"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 xx11</w:t>
            </w:r>
          </w:p>
        </w:tc>
        <w:tc>
          <w:tcPr>
            <w:tcW w:w="1020" w:type="dxa"/>
            <w:tcBorders>
              <w:bottom w:val="single" w:sz="4" w:space="0" w:color="auto"/>
            </w:tcBorders>
          </w:tcPr>
          <w:p w14:paraId="559AF8FE"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54F0137"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c>
          <w:tcPr>
            <w:tcW w:w="1020" w:type="dxa"/>
            <w:tcBorders>
              <w:bottom w:val="single" w:sz="4" w:space="0" w:color="auto"/>
            </w:tcBorders>
          </w:tcPr>
          <w:p w14:paraId="32EE65C3" w14:textId="77777777" w:rsidR="00964EB1" w:rsidRPr="00DE057A" w:rsidRDefault="00964EB1" w:rsidP="00114F40">
            <w:pPr>
              <w:keepNext/>
              <w:keepLines/>
              <w:spacing w:after="0"/>
              <w:jc w:val="center"/>
              <w:rPr>
                <w:rFonts w:ascii="Arial" w:hAnsi="Arial"/>
                <w:sz w:val="18"/>
              </w:rPr>
            </w:pPr>
            <w:r w:rsidRPr="00DE057A">
              <w:rPr>
                <w:rFonts w:ascii="Arial" w:hAnsi="Arial"/>
                <w:sz w:val="18"/>
              </w:rPr>
              <w:t>xxxx xxxx</w:t>
            </w:r>
          </w:p>
        </w:tc>
      </w:tr>
      <w:tr w:rsidR="00284937" w:rsidRPr="00DE057A" w14:paraId="17E1412F" w14:textId="77777777" w:rsidTr="00B05BAE">
        <w:tc>
          <w:tcPr>
            <w:tcW w:w="794" w:type="dxa"/>
            <w:tcBorders>
              <w:left w:val="nil"/>
              <w:bottom w:val="nil"/>
            </w:tcBorders>
          </w:tcPr>
          <w:p w14:paraId="0CB22BBD" w14:textId="77777777" w:rsidR="00964EB1" w:rsidRPr="00DE057A" w:rsidRDefault="00964EB1" w:rsidP="00964EB1">
            <w:pPr>
              <w:keepNext/>
              <w:keepLines/>
              <w:spacing w:after="0"/>
              <w:rPr>
                <w:rFonts w:ascii="Arial" w:hAnsi="Arial"/>
                <w:sz w:val="18"/>
              </w:rPr>
            </w:pPr>
          </w:p>
        </w:tc>
        <w:tc>
          <w:tcPr>
            <w:tcW w:w="1020" w:type="dxa"/>
            <w:shd w:val="clear" w:color="auto" w:fill="F2F2F2" w:themeFill="background1" w:themeFillShade="F2"/>
          </w:tcPr>
          <w:p w14:paraId="2A449AF3"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B9</w:t>
            </w:r>
          </w:p>
        </w:tc>
        <w:tc>
          <w:tcPr>
            <w:tcW w:w="1020" w:type="dxa"/>
            <w:shd w:val="clear" w:color="auto" w:fill="F2F2F2" w:themeFill="background1" w:themeFillShade="F2"/>
          </w:tcPr>
          <w:p w14:paraId="24F912F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B10</w:t>
            </w:r>
          </w:p>
        </w:tc>
        <w:tc>
          <w:tcPr>
            <w:tcW w:w="1020" w:type="dxa"/>
            <w:tcBorders>
              <w:right w:val="single" w:sz="4" w:space="0" w:color="auto"/>
            </w:tcBorders>
            <w:shd w:val="clear" w:color="auto" w:fill="F2F2F2" w:themeFill="background1" w:themeFillShade="F2"/>
          </w:tcPr>
          <w:p w14:paraId="0259CB3A" w14:textId="77777777" w:rsidR="00964EB1" w:rsidRPr="00092350" w:rsidRDefault="00964EB1" w:rsidP="00964EB1">
            <w:pPr>
              <w:keepNext/>
              <w:keepLines/>
              <w:spacing w:after="0"/>
              <w:jc w:val="center"/>
              <w:rPr>
                <w:rFonts w:ascii="Arial" w:hAnsi="Arial"/>
                <w:b/>
                <w:sz w:val="18"/>
              </w:rPr>
            </w:pPr>
            <w:r w:rsidRPr="00092350">
              <w:rPr>
                <w:rFonts w:ascii="Arial" w:hAnsi="Arial"/>
                <w:b/>
                <w:sz w:val="18"/>
              </w:rPr>
              <w:t>B11</w:t>
            </w: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D631B5" w14:textId="77777777" w:rsidR="00964EB1" w:rsidRPr="00092350" w:rsidRDefault="00964EB1" w:rsidP="00964EB1">
            <w:pPr>
              <w:keepNext/>
              <w:keepLines/>
              <w:spacing w:after="0"/>
              <w:jc w:val="center"/>
              <w:rPr>
                <w:rFonts w:ascii="Arial" w:hAnsi="Arial"/>
                <w:b/>
                <w:sz w:val="18"/>
              </w:rPr>
            </w:pPr>
          </w:p>
        </w:tc>
        <w:tc>
          <w:tcPr>
            <w:tcW w:w="10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DCB17" w14:textId="0732A110" w:rsidR="00964EB1" w:rsidRPr="00092350" w:rsidRDefault="00964EB1" w:rsidP="00964EB1">
            <w:pPr>
              <w:keepNext/>
              <w:keepLines/>
              <w:spacing w:after="0"/>
              <w:jc w:val="center"/>
              <w:rPr>
                <w:rFonts w:ascii="Arial" w:hAnsi="Arial"/>
                <w:b/>
                <w:sz w:val="18"/>
              </w:rPr>
            </w:pPr>
            <w:r w:rsidRPr="00DE057A">
              <w:rPr>
                <w:rFonts w:ascii="Arial" w:hAnsi="Arial"/>
                <w:b/>
                <w:bCs/>
                <w:sz w:val="18"/>
              </w:rPr>
              <w:t>B16</w:t>
            </w:r>
          </w:p>
        </w:tc>
        <w:tc>
          <w:tcPr>
            <w:tcW w:w="1020" w:type="dxa"/>
            <w:tcBorders>
              <w:top w:val="single" w:sz="4" w:space="0" w:color="auto"/>
              <w:left w:val="single" w:sz="4" w:space="0" w:color="auto"/>
              <w:bottom w:val="nil"/>
              <w:right w:val="nil"/>
            </w:tcBorders>
          </w:tcPr>
          <w:p w14:paraId="12A51623"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624EFBF4" w14:textId="77777777" w:rsidR="00964EB1" w:rsidRPr="00DE057A" w:rsidRDefault="00964EB1" w:rsidP="00964EB1">
            <w:pPr>
              <w:keepNext/>
              <w:keepLines/>
              <w:spacing w:after="0"/>
              <w:jc w:val="center"/>
              <w:rPr>
                <w:rFonts w:ascii="Arial" w:hAnsi="Arial"/>
                <w:sz w:val="18"/>
              </w:rPr>
            </w:pPr>
          </w:p>
        </w:tc>
        <w:tc>
          <w:tcPr>
            <w:tcW w:w="1020" w:type="dxa"/>
            <w:tcBorders>
              <w:top w:val="single" w:sz="4" w:space="0" w:color="auto"/>
              <w:left w:val="nil"/>
              <w:bottom w:val="nil"/>
              <w:right w:val="nil"/>
            </w:tcBorders>
          </w:tcPr>
          <w:p w14:paraId="0B24A52C" w14:textId="77777777" w:rsidR="00964EB1" w:rsidRPr="00DE057A" w:rsidRDefault="00964EB1" w:rsidP="00964EB1">
            <w:pPr>
              <w:keepNext/>
              <w:keepLines/>
              <w:spacing w:after="0"/>
              <w:jc w:val="center"/>
              <w:rPr>
                <w:rFonts w:ascii="Arial" w:hAnsi="Arial"/>
                <w:sz w:val="18"/>
              </w:rPr>
            </w:pPr>
          </w:p>
        </w:tc>
      </w:tr>
      <w:tr w:rsidR="00964EB1" w:rsidRPr="00DE057A" w14:paraId="1D9703AF" w14:textId="77777777" w:rsidTr="00B05BAE">
        <w:tc>
          <w:tcPr>
            <w:tcW w:w="794" w:type="dxa"/>
            <w:tcBorders>
              <w:top w:val="nil"/>
              <w:left w:val="nil"/>
              <w:bottom w:val="nil"/>
            </w:tcBorders>
          </w:tcPr>
          <w:p w14:paraId="378E6464" w14:textId="77777777" w:rsidR="00964EB1" w:rsidRPr="00DE057A" w:rsidRDefault="00964EB1" w:rsidP="00964EB1">
            <w:pPr>
              <w:keepNext/>
              <w:keepLines/>
              <w:spacing w:after="0"/>
              <w:rPr>
                <w:rFonts w:ascii="Arial" w:hAnsi="Arial"/>
                <w:sz w:val="18"/>
              </w:rPr>
            </w:pPr>
          </w:p>
        </w:tc>
        <w:tc>
          <w:tcPr>
            <w:tcW w:w="1020" w:type="dxa"/>
          </w:tcPr>
          <w:p w14:paraId="6CAE32A2"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Pr>
          <w:p w14:paraId="71D956AD"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xxxx xxxx</w:t>
            </w:r>
          </w:p>
        </w:tc>
        <w:tc>
          <w:tcPr>
            <w:tcW w:w="1020" w:type="dxa"/>
            <w:tcBorders>
              <w:right w:val="single" w:sz="4" w:space="0" w:color="auto"/>
            </w:tcBorders>
          </w:tcPr>
          <w:p w14:paraId="39DF255B" w14:textId="77777777" w:rsidR="00964EB1" w:rsidRPr="00DE057A" w:rsidRDefault="00964EB1" w:rsidP="00964EB1">
            <w:pPr>
              <w:keepNext/>
              <w:keepLines/>
              <w:spacing w:after="0"/>
              <w:jc w:val="center"/>
              <w:rPr>
                <w:rFonts w:ascii="Arial" w:hAnsi="Arial"/>
                <w:sz w:val="18"/>
              </w:rPr>
            </w:pPr>
            <w:r w:rsidRPr="00DE057A">
              <w:rPr>
                <w:rFonts w:ascii="Arial" w:hAnsi="Arial"/>
                <w:sz w:val="18"/>
              </w:rPr>
              <w:t>xx0</w:t>
            </w:r>
            <w:r>
              <w:rPr>
                <w:rFonts w:ascii="Arial" w:hAnsi="Arial"/>
                <w:sz w:val="18"/>
              </w:rPr>
              <w:t>1</w:t>
            </w:r>
            <w:r w:rsidRPr="00DE057A">
              <w:rPr>
                <w:rFonts w:ascii="Arial" w:hAnsi="Arial"/>
                <w:sz w:val="18"/>
              </w:rPr>
              <w:t xml:space="preserve"> xxxx</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0A8ED4C" w14:textId="4B31310B" w:rsidR="00964EB1" w:rsidRPr="00DE057A" w:rsidRDefault="00964EB1" w:rsidP="00964EB1">
            <w:pPr>
              <w:keepNext/>
              <w:keepLines/>
              <w:spacing w:after="0"/>
              <w:jc w:val="center"/>
              <w:rPr>
                <w:rFonts w:ascii="Arial" w:hAnsi="Arial"/>
                <w:sz w:val="18"/>
              </w:rPr>
            </w:pPr>
            <w:r w:rsidRPr="00DE057A">
              <w:rPr>
                <w:rFonts w:ascii="Arial" w:hAnsi="Arial"/>
                <w:sz w:val="18"/>
              </w:rP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46343" w14:textId="51E1FDD5" w:rsidR="00964EB1" w:rsidRPr="00DE057A" w:rsidRDefault="00964EB1" w:rsidP="00964EB1">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20" w:type="dxa"/>
            <w:tcBorders>
              <w:top w:val="nil"/>
              <w:left w:val="single" w:sz="4" w:space="0" w:color="auto"/>
              <w:bottom w:val="nil"/>
              <w:right w:val="nil"/>
            </w:tcBorders>
          </w:tcPr>
          <w:p w14:paraId="5C80D555"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55850F78" w14:textId="77777777" w:rsidR="00964EB1" w:rsidRPr="00DE057A" w:rsidRDefault="00964EB1" w:rsidP="00964EB1">
            <w:pPr>
              <w:keepNext/>
              <w:keepLines/>
              <w:spacing w:after="0"/>
              <w:jc w:val="center"/>
              <w:rPr>
                <w:rFonts w:ascii="Arial" w:hAnsi="Arial"/>
                <w:sz w:val="18"/>
              </w:rPr>
            </w:pPr>
          </w:p>
        </w:tc>
        <w:tc>
          <w:tcPr>
            <w:tcW w:w="1020" w:type="dxa"/>
            <w:tcBorders>
              <w:top w:val="nil"/>
              <w:left w:val="nil"/>
              <w:bottom w:val="nil"/>
              <w:right w:val="nil"/>
            </w:tcBorders>
          </w:tcPr>
          <w:p w14:paraId="6CAF5684" w14:textId="77777777" w:rsidR="00964EB1" w:rsidRPr="00DE057A" w:rsidRDefault="00964EB1" w:rsidP="00964EB1">
            <w:pPr>
              <w:keepNext/>
              <w:keepLines/>
              <w:spacing w:after="0"/>
              <w:jc w:val="center"/>
              <w:rPr>
                <w:rFonts w:ascii="Arial" w:hAnsi="Arial"/>
                <w:sz w:val="18"/>
              </w:rPr>
            </w:pPr>
          </w:p>
        </w:tc>
      </w:tr>
    </w:tbl>
    <w:p w14:paraId="04048D03" w14:textId="77777777" w:rsidR="00252629" w:rsidRPr="00DE057A" w:rsidRDefault="00252629" w:rsidP="00B05BAE">
      <w:pPr>
        <w:spacing w:before="180"/>
      </w:pPr>
      <w:r w:rsidRPr="00DE057A">
        <w:t>The coding of EF</w:t>
      </w:r>
      <w:r w:rsidRPr="00DE057A">
        <w:rPr>
          <w:vertAlign w:val="subscript"/>
        </w:rPr>
        <w:t>UST</w:t>
      </w:r>
      <w:r w:rsidRPr="00DE057A">
        <w:t xml:space="preserve"> shall conform with the capabilities of the USIM used.</w:t>
      </w:r>
    </w:p>
    <w:p w14:paraId="3DA24F88" w14:textId="77777777" w:rsidR="00252629" w:rsidRPr="0041528A" w:rsidRDefault="00252629" w:rsidP="00252629">
      <w:pPr>
        <w:rPr>
          <w:b/>
        </w:rPr>
      </w:pPr>
      <w:r w:rsidRPr="0041528A">
        <w:rPr>
          <w:b/>
        </w:rPr>
        <w:t>EF</w:t>
      </w:r>
      <w:r w:rsidRPr="0041528A">
        <w:rPr>
          <w:b/>
          <w:vertAlign w:val="subscript"/>
        </w:rPr>
        <w:t>5GS3GPPLOCI</w:t>
      </w:r>
      <w:r w:rsidRPr="0041528A">
        <w:rPr>
          <w:b/>
        </w:rPr>
        <w:t xml:space="preserve"> (5GS 3GPP location information)</w:t>
      </w:r>
    </w:p>
    <w:p w14:paraId="16D1EB07" w14:textId="1A3E4C4A" w:rsidR="00252629" w:rsidRPr="00E22044" w:rsidRDefault="00252629" w:rsidP="00E22044">
      <w:pPr>
        <w:pStyle w:val="B10"/>
      </w:pPr>
      <w:r w:rsidRPr="00E22044">
        <w:t>Logically:</w:t>
      </w:r>
    </w:p>
    <w:p w14:paraId="0E321E1F" w14:textId="5DD43DE7" w:rsidR="00252629" w:rsidRPr="0041528A" w:rsidRDefault="00252629" w:rsidP="00B05BAE">
      <w:pPr>
        <w:pStyle w:val="EW"/>
        <w:ind w:hanging="1135"/>
      </w:pPr>
      <w:r w:rsidRPr="0041528A">
        <w:t>5G-GUTI:</w:t>
      </w:r>
      <w:r w:rsidRPr="0041528A">
        <w:tab/>
      </w:r>
      <w:r w:rsidR="00E22044">
        <w:tab/>
      </w:r>
      <w:r w:rsidR="00E22044">
        <w:tab/>
      </w:r>
      <w:r w:rsidRPr="0041528A">
        <w:t>FF FF FF FF FF FF FF FF FF FF</w:t>
      </w:r>
      <w:r>
        <w:t xml:space="preserve"> FF FF FF</w:t>
      </w:r>
    </w:p>
    <w:p w14:paraId="33BA560B" w14:textId="2CF7A936" w:rsidR="00252629" w:rsidRPr="0041528A" w:rsidRDefault="00252629" w:rsidP="00B05BAE">
      <w:pPr>
        <w:pStyle w:val="EW"/>
        <w:ind w:hanging="1135"/>
      </w:pPr>
      <w:r w:rsidRPr="0041528A">
        <w:t>TAI:</w:t>
      </w:r>
      <w:r w:rsidRPr="0041528A">
        <w:tab/>
      </w:r>
      <w:r w:rsidR="00E22044">
        <w:tab/>
      </w:r>
      <w:r w:rsidR="00E22044">
        <w:tab/>
      </w:r>
      <w:r w:rsidRPr="0041528A">
        <w:t>246 081 000000</w:t>
      </w:r>
    </w:p>
    <w:p w14:paraId="0E83A21D" w14:textId="1CF853CD" w:rsidR="00252629" w:rsidRPr="0041528A" w:rsidRDefault="00252629" w:rsidP="00252629">
      <w:pPr>
        <w:pStyle w:val="B2"/>
      </w:pPr>
      <w:r>
        <w:t>5</w:t>
      </w:r>
      <w:r w:rsidRPr="0041528A">
        <w:t>GS update status:</w:t>
      </w:r>
      <w:r w:rsidRPr="0041528A">
        <w:tab/>
      </w:r>
      <w:r w:rsidR="00024D67">
        <w:tab/>
      </w:r>
      <w:r w:rsidRPr="0041528A">
        <w:t>5U2 NOT UPDATED</w:t>
      </w:r>
    </w:p>
    <w:p w14:paraId="6AEEFC43" w14:textId="7EBB5A32" w:rsidR="00252629" w:rsidRPr="0041528A" w:rsidRDefault="00E22044" w:rsidP="00B05BAE">
      <w:pPr>
        <w:pStyle w:val="B10"/>
      </w:pPr>
      <w:r>
        <w:t>Coding</w:t>
      </w:r>
      <w:r w:rsidR="002849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284937" w:rsidRPr="0041528A" w14:paraId="5D5CB47D" w14:textId="370CC5F4" w:rsidTr="00B05BAE">
        <w:trPr>
          <w:cantSplit/>
          <w:jc w:val="center"/>
        </w:trPr>
        <w:tc>
          <w:tcPr>
            <w:tcW w:w="959" w:type="dxa"/>
            <w:shd w:val="clear" w:color="auto" w:fill="F2F2F2" w:themeFill="background1" w:themeFillShade="F2"/>
          </w:tcPr>
          <w:p w14:paraId="462535D5" w14:textId="4B018078" w:rsidR="00E22044" w:rsidRPr="0041528A" w:rsidRDefault="00E22044" w:rsidP="00B05BAE">
            <w:pPr>
              <w:pStyle w:val="TAC"/>
              <w:jc w:val="left"/>
              <w:rPr>
                <w:b/>
                <w:bCs/>
              </w:rPr>
            </w:pPr>
            <w:r>
              <w:rPr>
                <w:b/>
                <w:bCs/>
              </w:rPr>
              <w:t>Byte</w:t>
            </w:r>
          </w:p>
        </w:tc>
        <w:tc>
          <w:tcPr>
            <w:tcW w:w="717" w:type="dxa"/>
            <w:shd w:val="clear" w:color="auto" w:fill="F2F2F2" w:themeFill="background1" w:themeFillShade="F2"/>
          </w:tcPr>
          <w:p w14:paraId="1C8EFDD4" w14:textId="77777777" w:rsidR="00E22044" w:rsidRPr="0041528A" w:rsidRDefault="00E22044" w:rsidP="00E22044">
            <w:pPr>
              <w:pStyle w:val="TAC"/>
              <w:rPr>
                <w:b/>
                <w:bCs/>
              </w:rPr>
            </w:pPr>
            <w:r w:rsidRPr="0041528A">
              <w:rPr>
                <w:b/>
                <w:bCs/>
              </w:rPr>
              <w:t>B1</w:t>
            </w:r>
          </w:p>
        </w:tc>
        <w:tc>
          <w:tcPr>
            <w:tcW w:w="717" w:type="dxa"/>
            <w:shd w:val="clear" w:color="auto" w:fill="F2F2F2" w:themeFill="background1" w:themeFillShade="F2"/>
          </w:tcPr>
          <w:p w14:paraId="34AC7280" w14:textId="77777777" w:rsidR="00E22044" w:rsidRPr="0041528A" w:rsidRDefault="00E22044" w:rsidP="00E22044">
            <w:pPr>
              <w:pStyle w:val="TAC"/>
              <w:rPr>
                <w:b/>
                <w:bCs/>
              </w:rPr>
            </w:pPr>
            <w:r w:rsidRPr="0041528A">
              <w:rPr>
                <w:b/>
                <w:bCs/>
              </w:rPr>
              <w:t>B2</w:t>
            </w:r>
          </w:p>
        </w:tc>
        <w:tc>
          <w:tcPr>
            <w:tcW w:w="717" w:type="dxa"/>
            <w:shd w:val="clear" w:color="auto" w:fill="F2F2F2" w:themeFill="background1" w:themeFillShade="F2"/>
          </w:tcPr>
          <w:p w14:paraId="56B17316" w14:textId="77777777" w:rsidR="00E22044" w:rsidRPr="0041528A" w:rsidRDefault="00E22044" w:rsidP="00E22044">
            <w:pPr>
              <w:pStyle w:val="TAC"/>
              <w:rPr>
                <w:b/>
                <w:bCs/>
              </w:rPr>
            </w:pPr>
            <w:r w:rsidRPr="0041528A">
              <w:rPr>
                <w:b/>
                <w:bCs/>
              </w:rPr>
              <w:t>B3</w:t>
            </w:r>
          </w:p>
        </w:tc>
        <w:tc>
          <w:tcPr>
            <w:tcW w:w="717" w:type="dxa"/>
            <w:shd w:val="clear" w:color="auto" w:fill="F2F2F2" w:themeFill="background1" w:themeFillShade="F2"/>
          </w:tcPr>
          <w:p w14:paraId="709903FB" w14:textId="77777777" w:rsidR="00E22044" w:rsidRPr="0041528A" w:rsidRDefault="00E22044" w:rsidP="00E22044">
            <w:pPr>
              <w:pStyle w:val="TAC"/>
              <w:rPr>
                <w:b/>
                <w:bCs/>
              </w:rPr>
            </w:pPr>
            <w:r w:rsidRPr="0041528A">
              <w:rPr>
                <w:b/>
                <w:bCs/>
              </w:rPr>
              <w:t>B4</w:t>
            </w:r>
          </w:p>
        </w:tc>
        <w:tc>
          <w:tcPr>
            <w:tcW w:w="717" w:type="dxa"/>
            <w:shd w:val="clear" w:color="auto" w:fill="F2F2F2" w:themeFill="background1" w:themeFillShade="F2"/>
          </w:tcPr>
          <w:p w14:paraId="393AB117" w14:textId="77777777" w:rsidR="00E22044" w:rsidRPr="0041528A" w:rsidRDefault="00E22044" w:rsidP="00E22044">
            <w:pPr>
              <w:pStyle w:val="TAC"/>
              <w:rPr>
                <w:b/>
                <w:bCs/>
              </w:rPr>
            </w:pPr>
            <w:r w:rsidRPr="0041528A">
              <w:rPr>
                <w:b/>
                <w:bCs/>
              </w:rPr>
              <w:t>B5</w:t>
            </w:r>
          </w:p>
        </w:tc>
        <w:tc>
          <w:tcPr>
            <w:tcW w:w="717" w:type="dxa"/>
            <w:shd w:val="clear" w:color="auto" w:fill="F2F2F2" w:themeFill="background1" w:themeFillShade="F2"/>
          </w:tcPr>
          <w:p w14:paraId="1BA89168" w14:textId="77777777" w:rsidR="00E22044" w:rsidRPr="0041528A" w:rsidRDefault="00E22044" w:rsidP="00E22044">
            <w:pPr>
              <w:pStyle w:val="TAC"/>
              <w:rPr>
                <w:b/>
                <w:bCs/>
              </w:rPr>
            </w:pPr>
            <w:r w:rsidRPr="0041528A">
              <w:rPr>
                <w:b/>
                <w:bCs/>
              </w:rPr>
              <w:t>B6</w:t>
            </w:r>
          </w:p>
        </w:tc>
        <w:tc>
          <w:tcPr>
            <w:tcW w:w="717" w:type="dxa"/>
            <w:shd w:val="clear" w:color="auto" w:fill="F2F2F2" w:themeFill="background1" w:themeFillShade="F2"/>
          </w:tcPr>
          <w:p w14:paraId="2CDEF24A" w14:textId="77777777" w:rsidR="00E22044" w:rsidRPr="0041528A" w:rsidRDefault="00E22044" w:rsidP="00E22044">
            <w:pPr>
              <w:pStyle w:val="TAC"/>
              <w:rPr>
                <w:b/>
                <w:bCs/>
              </w:rPr>
            </w:pPr>
            <w:r w:rsidRPr="0041528A">
              <w:rPr>
                <w:b/>
                <w:bCs/>
              </w:rPr>
              <w:t>B7</w:t>
            </w:r>
          </w:p>
        </w:tc>
        <w:tc>
          <w:tcPr>
            <w:tcW w:w="717" w:type="dxa"/>
            <w:shd w:val="clear" w:color="auto" w:fill="F2F2F2" w:themeFill="background1" w:themeFillShade="F2"/>
          </w:tcPr>
          <w:p w14:paraId="0001BA82" w14:textId="77777777" w:rsidR="00E22044" w:rsidRPr="0041528A" w:rsidRDefault="00E22044" w:rsidP="00E22044">
            <w:pPr>
              <w:pStyle w:val="TAC"/>
              <w:rPr>
                <w:b/>
                <w:bCs/>
              </w:rPr>
            </w:pPr>
            <w:r w:rsidRPr="0041528A">
              <w:rPr>
                <w:b/>
                <w:bCs/>
              </w:rPr>
              <w:t>B8</w:t>
            </w:r>
          </w:p>
        </w:tc>
        <w:tc>
          <w:tcPr>
            <w:tcW w:w="717" w:type="dxa"/>
            <w:shd w:val="clear" w:color="auto" w:fill="F2F2F2" w:themeFill="background1" w:themeFillShade="F2"/>
          </w:tcPr>
          <w:p w14:paraId="3296D3A3" w14:textId="3B67E2E6" w:rsidR="00E22044" w:rsidRPr="0041528A" w:rsidRDefault="00E22044" w:rsidP="00E22044">
            <w:pPr>
              <w:pStyle w:val="TAC"/>
              <w:rPr>
                <w:b/>
                <w:bCs/>
              </w:rPr>
            </w:pPr>
            <w:r w:rsidRPr="0041528A">
              <w:rPr>
                <w:b/>
                <w:bCs/>
              </w:rPr>
              <w:t>B9</w:t>
            </w:r>
          </w:p>
        </w:tc>
        <w:tc>
          <w:tcPr>
            <w:tcW w:w="717" w:type="dxa"/>
            <w:shd w:val="clear" w:color="auto" w:fill="F2F2F2" w:themeFill="background1" w:themeFillShade="F2"/>
          </w:tcPr>
          <w:p w14:paraId="0D9CEC9F" w14:textId="1B785A03" w:rsidR="00E22044" w:rsidRPr="0041528A" w:rsidRDefault="00E22044" w:rsidP="00E22044">
            <w:pPr>
              <w:pStyle w:val="TAC"/>
              <w:rPr>
                <w:b/>
                <w:bCs/>
              </w:rPr>
            </w:pPr>
            <w:r w:rsidRPr="0041528A">
              <w:rPr>
                <w:b/>
                <w:bCs/>
              </w:rPr>
              <w:t>B10</w:t>
            </w:r>
          </w:p>
        </w:tc>
        <w:tc>
          <w:tcPr>
            <w:tcW w:w="717" w:type="dxa"/>
            <w:shd w:val="clear" w:color="auto" w:fill="F2F2F2" w:themeFill="background1" w:themeFillShade="F2"/>
          </w:tcPr>
          <w:p w14:paraId="35850E56" w14:textId="7321F15D" w:rsidR="00E22044" w:rsidRPr="0041528A" w:rsidRDefault="00E22044" w:rsidP="00E22044">
            <w:pPr>
              <w:pStyle w:val="TAC"/>
              <w:rPr>
                <w:b/>
                <w:bCs/>
              </w:rPr>
            </w:pPr>
            <w:r w:rsidRPr="0041528A">
              <w:rPr>
                <w:b/>
                <w:bCs/>
              </w:rPr>
              <w:t>B11</w:t>
            </w:r>
          </w:p>
        </w:tc>
        <w:tc>
          <w:tcPr>
            <w:tcW w:w="717" w:type="dxa"/>
            <w:shd w:val="clear" w:color="auto" w:fill="F2F2F2" w:themeFill="background1" w:themeFillShade="F2"/>
          </w:tcPr>
          <w:p w14:paraId="0012EA53" w14:textId="7835798A" w:rsidR="00E22044" w:rsidRPr="0041528A" w:rsidRDefault="00E22044" w:rsidP="00E22044">
            <w:pPr>
              <w:pStyle w:val="TAC"/>
              <w:rPr>
                <w:b/>
                <w:bCs/>
              </w:rPr>
            </w:pPr>
            <w:r w:rsidRPr="0041528A">
              <w:rPr>
                <w:b/>
                <w:bCs/>
              </w:rPr>
              <w:t>B12</w:t>
            </w:r>
          </w:p>
        </w:tc>
      </w:tr>
      <w:tr w:rsidR="00E22044" w:rsidRPr="0041528A" w14:paraId="6EE99542" w14:textId="70B42CF8" w:rsidTr="00B05BAE">
        <w:trPr>
          <w:cantSplit/>
          <w:jc w:val="center"/>
        </w:trPr>
        <w:tc>
          <w:tcPr>
            <w:tcW w:w="959" w:type="dxa"/>
            <w:tcBorders>
              <w:bottom w:val="single" w:sz="4" w:space="0" w:color="auto"/>
            </w:tcBorders>
          </w:tcPr>
          <w:p w14:paraId="48850025" w14:textId="77777777" w:rsidR="00E22044" w:rsidRPr="0041528A" w:rsidRDefault="00E22044" w:rsidP="00B05BAE">
            <w:pPr>
              <w:pStyle w:val="TAC"/>
              <w:jc w:val="left"/>
            </w:pPr>
            <w:r w:rsidRPr="0041528A">
              <w:t>Hex</w:t>
            </w:r>
          </w:p>
        </w:tc>
        <w:tc>
          <w:tcPr>
            <w:tcW w:w="717" w:type="dxa"/>
          </w:tcPr>
          <w:p w14:paraId="31635FE3" w14:textId="77777777" w:rsidR="00E22044" w:rsidRPr="0041528A" w:rsidRDefault="00E22044" w:rsidP="00E22044">
            <w:pPr>
              <w:pStyle w:val="TAC"/>
            </w:pPr>
            <w:r w:rsidRPr="0041528A">
              <w:t xml:space="preserve">FF </w:t>
            </w:r>
          </w:p>
        </w:tc>
        <w:tc>
          <w:tcPr>
            <w:tcW w:w="717" w:type="dxa"/>
          </w:tcPr>
          <w:p w14:paraId="4C625624" w14:textId="77777777" w:rsidR="00E22044" w:rsidRPr="0041528A" w:rsidRDefault="00E22044" w:rsidP="00E22044">
            <w:pPr>
              <w:pStyle w:val="TAC"/>
            </w:pPr>
            <w:r w:rsidRPr="0041528A">
              <w:t>FF</w:t>
            </w:r>
          </w:p>
        </w:tc>
        <w:tc>
          <w:tcPr>
            <w:tcW w:w="717" w:type="dxa"/>
          </w:tcPr>
          <w:p w14:paraId="738F7246" w14:textId="77777777" w:rsidR="00E22044" w:rsidRPr="0041528A" w:rsidRDefault="00E22044" w:rsidP="00E22044">
            <w:pPr>
              <w:pStyle w:val="TAC"/>
            </w:pPr>
            <w:r w:rsidRPr="0041528A">
              <w:t>FF</w:t>
            </w:r>
          </w:p>
        </w:tc>
        <w:tc>
          <w:tcPr>
            <w:tcW w:w="717" w:type="dxa"/>
          </w:tcPr>
          <w:p w14:paraId="611FE768" w14:textId="77777777" w:rsidR="00E22044" w:rsidRPr="0041528A" w:rsidRDefault="00E22044" w:rsidP="00E22044">
            <w:pPr>
              <w:pStyle w:val="TAC"/>
            </w:pPr>
            <w:r w:rsidRPr="0041528A">
              <w:t>FF</w:t>
            </w:r>
          </w:p>
        </w:tc>
        <w:tc>
          <w:tcPr>
            <w:tcW w:w="717" w:type="dxa"/>
          </w:tcPr>
          <w:p w14:paraId="1FFD63EA" w14:textId="77777777" w:rsidR="00E22044" w:rsidRPr="0041528A" w:rsidRDefault="00E22044" w:rsidP="00E22044">
            <w:pPr>
              <w:pStyle w:val="TAC"/>
            </w:pPr>
            <w:r w:rsidRPr="0041528A">
              <w:t>FF</w:t>
            </w:r>
          </w:p>
        </w:tc>
        <w:tc>
          <w:tcPr>
            <w:tcW w:w="717" w:type="dxa"/>
          </w:tcPr>
          <w:p w14:paraId="56EEC765" w14:textId="77777777" w:rsidR="00E22044" w:rsidRPr="0041528A" w:rsidRDefault="00E22044" w:rsidP="00E22044">
            <w:pPr>
              <w:pStyle w:val="TAC"/>
            </w:pPr>
            <w:r w:rsidRPr="0041528A">
              <w:t>FF</w:t>
            </w:r>
          </w:p>
        </w:tc>
        <w:tc>
          <w:tcPr>
            <w:tcW w:w="717" w:type="dxa"/>
          </w:tcPr>
          <w:p w14:paraId="21646128" w14:textId="77777777" w:rsidR="00E22044" w:rsidRPr="0041528A" w:rsidRDefault="00E22044" w:rsidP="00E22044">
            <w:pPr>
              <w:pStyle w:val="TAC"/>
            </w:pPr>
            <w:r w:rsidRPr="0041528A">
              <w:t>FF</w:t>
            </w:r>
          </w:p>
        </w:tc>
        <w:tc>
          <w:tcPr>
            <w:tcW w:w="717" w:type="dxa"/>
          </w:tcPr>
          <w:p w14:paraId="22F011DA" w14:textId="77777777" w:rsidR="00E22044" w:rsidRPr="0041528A" w:rsidRDefault="00E22044" w:rsidP="00E22044">
            <w:pPr>
              <w:pStyle w:val="TAC"/>
            </w:pPr>
            <w:r w:rsidRPr="0041528A">
              <w:t>FF</w:t>
            </w:r>
          </w:p>
        </w:tc>
        <w:tc>
          <w:tcPr>
            <w:tcW w:w="717" w:type="dxa"/>
          </w:tcPr>
          <w:p w14:paraId="7F1A0378" w14:textId="36848D9B" w:rsidR="00E22044" w:rsidRPr="0041528A" w:rsidRDefault="00E22044" w:rsidP="00E22044">
            <w:pPr>
              <w:pStyle w:val="TAC"/>
            </w:pPr>
            <w:r w:rsidRPr="0041528A">
              <w:t>FF</w:t>
            </w:r>
          </w:p>
        </w:tc>
        <w:tc>
          <w:tcPr>
            <w:tcW w:w="717" w:type="dxa"/>
          </w:tcPr>
          <w:p w14:paraId="03857970" w14:textId="1639517F" w:rsidR="00E22044" w:rsidRPr="0041528A" w:rsidRDefault="00E22044" w:rsidP="00E22044">
            <w:pPr>
              <w:pStyle w:val="TAC"/>
            </w:pPr>
            <w:r w:rsidRPr="0041528A">
              <w:t>FF</w:t>
            </w:r>
          </w:p>
        </w:tc>
        <w:tc>
          <w:tcPr>
            <w:tcW w:w="717" w:type="dxa"/>
          </w:tcPr>
          <w:p w14:paraId="785C9D43" w14:textId="2FF834FA" w:rsidR="00E22044" w:rsidRPr="0041528A" w:rsidRDefault="00E22044" w:rsidP="00E22044">
            <w:pPr>
              <w:pStyle w:val="TAC"/>
            </w:pPr>
            <w:r w:rsidRPr="0041528A">
              <w:t>FF</w:t>
            </w:r>
          </w:p>
        </w:tc>
        <w:tc>
          <w:tcPr>
            <w:tcW w:w="717" w:type="dxa"/>
          </w:tcPr>
          <w:p w14:paraId="4B2E167D" w14:textId="60152B5E" w:rsidR="00E22044" w:rsidRPr="0041528A" w:rsidRDefault="00E22044" w:rsidP="00E22044">
            <w:pPr>
              <w:pStyle w:val="TAC"/>
            </w:pPr>
            <w:r w:rsidRPr="0041528A">
              <w:t>FF</w:t>
            </w:r>
          </w:p>
        </w:tc>
      </w:tr>
      <w:tr w:rsidR="00E22044" w:rsidRPr="0041528A" w14:paraId="1317D86C" w14:textId="42218C5B" w:rsidTr="00B05BAE">
        <w:trPr>
          <w:gridAfter w:val="4"/>
          <w:wAfter w:w="2868" w:type="dxa"/>
          <w:cantSplit/>
          <w:jc w:val="center"/>
        </w:trPr>
        <w:tc>
          <w:tcPr>
            <w:tcW w:w="959" w:type="dxa"/>
            <w:tcBorders>
              <w:top w:val="single" w:sz="4" w:space="0" w:color="auto"/>
              <w:left w:val="nil"/>
              <w:bottom w:val="nil"/>
              <w:right w:val="single" w:sz="4" w:space="0" w:color="auto"/>
            </w:tcBorders>
          </w:tcPr>
          <w:p w14:paraId="1210069B" w14:textId="77777777" w:rsidR="00E22044" w:rsidRPr="0041528A" w:rsidRDefault="00E22044" w:rsidP="00E22044">
            <w:pPr>
              <w:pStyle w:val="TAC"/>
              <w:rPr>
                <w:b/>
                <w:bCs/>
              </w:rPr>
            </w:pPr>
          </w:p>
        </w:tc>
        <w:tc>
          <w:tcPr>
            <w:tcW w:w="717" w:type="dxa"/>
            <w:tcBorders>
              <w:left w:val="single" w:sz="4" w:space="0" w:color="auto"/>
            </w:tcBorders>
            <w:shd w:val="clear" w:color="auto" w:fill="F2F2F2" w:themeFill="background1" w:themeFillShade="F2"/>
          </w:tcPr>
          <w:p w14:paraId="0BDA2514" w14:textId="4CB93D9D" w:rsidR="00E22044" w:rsidRPr="0041528A" w:rsidRDefault="00E22044" w:rsidP="00E22044">
            <w:pPr>
              <w:pStyle w:val="TAC"/>
              <w:rPr>
                <w:b/>
                <w:bCs/>
              </w:rPr>
            </w:pPr>
            <w:r w:rsidRPr="0041528A">
              <w:rPr>
                <w:b/>
                <w:bCs/>
              </w:rPr>
              <w:t>B13</w:t>
            </w:r>
          </w:p>
        </w:tc>
        <w:tc>
          <w:tcPr>
            <w:tcW w:w="717" w:type="dxa"/>
            <w:shd w:val="clear" w:color="auto" w:fill="F2F2F2" w:themeFill="background1" w:themeFillShade="F2"/>
          </w:tcPr>
          <w:p w14:paraId="4ACD2FA8" w14:textId="47608B2E" w:rsidR="00E22044" w:rsidRPr="0041528A" w:rsidRDefault="00E22044" w:rsidP="00E22044">
            <w:pPr>
              <w:pStyle w:val="TAC"/>
              <w:rPr>
                <w:b/>
                <w:bCs/>
              </w:rPr>
            </w:pPr>
            <w:r w:rsidRPr="0041528A">
              <w:rPr>
                <w:b/>
                <w:bCs/>
              </w:rPr>
              <w:t>B14</w:t>
            </w:r>
          </w:p>
        </w:tc>
        <w:tc>
          <w:tcPr>
            <w:tcW w:w="717" w:type="dxa"/>
            <w:shd w:val="clear" w:color="auto" w:fill="F2F2F2" w:themeFill="background1" w:themeFillShade="F2"/>
          </w:tcPr>
          <w:p w14:paraId="3CAA0D22" w14:textId="25A622B4" w:rsidR="00E22044" w:rsidRPr="0041528A" w:rsidRDefault="00E22044" w:rsidP="00E22044">
            <w:pPr>
              <w:pStyle w:val="TAC"/>
              <w:rPr>
                <w:b/>
                <w:bCs/>
              </w:rPr>
            </w:pPr>
            <w:r w:rsidRPr="0041528A">
              <w:rPr>
                <w:b/>
                <w:bCs/>
              </w:rPr>
              <w:t>B15</w:t>
            </w:r>
          </w:p>
        </w:tc>
        <w:tc>
          <w:tcPr>
            <w:tcW w:w="717" w:type="dxa"/>
            <w:shd w:val="clear" w:color="auto" w:fill="F2F2F2" w:themeFill="background1" w:themeFillShade="F2"/>
          </w:tcPr>
          <w:p w14:paraId="62C6A7AB" w14:textId="11827BE6" w:rsidR="00E22044" w:rsidRPr="0041528A" w:rsidRDefault="00E22044" w:rsidP="00E22044">
            <w:pPr>
              <w:pStyle w:val="TAC"/>
              <w:rPr>
                <w:b/>
                <w:bCs/>
              </w:rPr>
            </w:pPr>
            <w:r w:rsidRPr="0041528A">
              <w:rPr>
                <w:b/>
                <w:bCs/>
              </w:rPr>
              <w:t>B16</w:t>
            </w:r>
          </w:p>
        </w:tc>
        <w:tc>
          <w:tcPr>
            <w:tcW w:w="717" w:type="dxa"/>
            <w:shd w:val="clear" w:color="auto" w:fill="F2F2F2" w:themeFill="background1" w:themeFillShade="F2"/>
          </w:tcPr>
          <w:p w14:paraId="7A1B2E8C" w14:textId="7B63BA4F" w:rsidR="00E22044" w:rsidRPr="0041528A" w:rsidRDefault="00E22044" w:rsidP="00E22044">
            <w:pPr>
              <w:pStyle w:val="TAC"/>
              <w:rPr>
                <w:b/>
                <w:bCs/>
              </w:rPr>
            </w:pPr>
            <w:r w:rsidRPr="0041528A">
              <w:rPr>
                <w:b/>
                <w:bCs/>
              </w:rPr>
              <w:t>B17</w:t>
            </w:r>
          </w:p>
        </w:tc>
        <w:tc>
          <w:tcPr>
            <w:tcW w:w="717" w:type="dxa"/>
            <w:shd w:val="clear" w:color="auto" w:fill="F2F2F2" w:themeFill="background1" w:themeFillShade="F2"/>
          </w:tcPr>
          <w:p w14:paraId="7FD5B27B" w14:textId="0940E35B" w:rsidR="00E22044" w:rsidRPr="0041528A" w:rsidRDefault="00E22044" w:rsidP="00E22044">
            <w:pPr>
              <w:pStyle w:val="TAC"/>
              <w:rPr>
                <w:b/>
                <w:bCs/>
              </w:rPr>
            </w:pPr>
            <w:r w:rsidRPr="0041528A">
              <w:rPr>
                <w:b/>
                <w:bCs/>
              </w:rPr>
              <w:t>B18</w:t>
            </w:r>
          </w:p>
        </w:tc>
        <w:tc>
          <w:tcPr>
            <w:tcW w:w="717" w:type="dxa"/>
            <w:shd w:val="clear" w:color="auto" w:fill="F2F2F2" w:themeFill="background1" w:themeFillShade="F2"/>
          </w:tcPr>
          <w:p w14:paraId="442D222D" w14:textId="601987FD" w:rsidR="00E22044" w:rsidRPr="0041528A" w:rsidRDefault="00E22044" w:rsidP="00E22044">
            <w:pPr>
              <w:pStyle w:val="TAC"/>
              <w:rPr>
                <w:b/>
                <w:bCs/>
              </w:rPr>
            </w:pPr>
            <w:r w:rsidRPr="0041528A">
              <w:rPr>
                <w:b/>
                <w:bCs/>
              </w:rPr>
              <w:t>B19</w:t>
            </w:r>
          </w:p>
        </w:tc>
        <w:tc>
          <w:tcPr>
            <w:tcW w:w="717" w:type="dxa"/>
            <w:shd w:val="clear" w:color="auto" w:fill="F2F2F2" w:themeFill="background1" w:themeFillShade="F2"/>
          </w:tcPr>
          <w:p w14:paraId="1284FE2E" w14:textId="625A44B5" w:rsidR="00E22044" w:rsidRPr="0041528A" w:rsidRDefault="00E22044" w:rsidP="00E22044">
            <w:pPr>
              <w:pStyle w:val="TAC"/>
              <w:rPr>
                <w:b/>
                <w:bCs/>
              </w:rPr>
            </w:pPr>
            <w:r w:rsidRPr="0041528A">
              <w:rPr>
                <w:b/>
                <w:bCs/>
              </w:rPr>
              <w:t>B20</w:t>
            </w:r>
          </w:p>
        </w:tc>
      </w:tr>
      <w:tr w:rsidR="00E22044" w:rsidRPr="0041528A" w14:paraId="49C4550C" w14:textId="07595C30" w:rsidTr="00B05BAE">
        <w:trPr>
          <w:gridAfter w:val="4"/>
          <w:wAfter w:w="2868" w:type="dxa"/>
          <w:cantSplit/>
          <w:jc w:val="center"/>
        </w:trPr>
        <w:tc>
          <w:tcPr>
            <w:tcW w:w="959" w:type="dxa"/>
            <w:tcBorders>
              <w:top w:val="nil"/>
              <w:left w:val="nil"/>
              <w:bottom w:val="nil"/>
              <w:right w:val="single" w:sz="4" w:space="0" w:color="auto"/>
            </w:tcBorders>
          </w:tcPr>
          <w:p w14:paraId="14D65312" w14:textId="77777777" w:rsidR="00E22044" w:rsidRPr="0041528A" w:rsidRDefault="00E22044" w:rsidP="00E22044">
            <w:pPr>
              <w:pStyle w:val="TAC"/>
            </w:pPr>
          </w:p>
        </w:tc>
        <w:tc>
          <w:tcPr>
            <w:tcW w:w="717" w:type="dxa"/>
            <w:tcBorders>
              <w:left w:val="single" w:sz="4" w:space="0" w:color="auto"/>
            </w:tcBorders>
          </w:tcPr>
          <w:p w14:paraId="7D3D96FA" w14:textId="47EFCBF8" w:rsidR="00E22044" w:rsidRPr="0041528A" w:rsidRDefault="00E22044" w:rsidP="00E22044">
            <w:pPr>
              <w:pStyle w:val="TAC"/>
            </w:pPr>
            <w:r w:rsidRPr="0041528A">
              <w:t>FF</w:t>
            </w:r>
          </w:p>
        </w:tc>
        <w:tc>
          <w:tcPr>
            <w:tcW w:w="717" w:type="dxa"/>
          </w:tcPr>
          <w:p w14:paraId="3ED5F2ED" w14:textId="667AE2A6" w:rsidR="00E22044" w:rsidRPr="0041528A" w:rsidRDefault="00E22044" w:rsidP="00E22044">
            <w:pPr>
              <w:pStyle w:val="TAC"/>
            </w:pPr>
            <w:r w:rsidRPr="0041528A">
              <w:t>42</w:t>
            </w:r>
          </w:p>
        </w:tc>
        <w:tc>
          <w:tcPr>
            <w:tcW w:w="717" w:type="dxa"/>
          </w:tcPr>
          <w:p w14:paraId="30D53C8D" w14:textId="27CCF2B8" w:rsidR="00E22044" w:rsidRPr="0041528A" w:rsidRDefault="00E22044" w:rsidP="00E22044">
            <w:pPr>
              <w:pStyle w:val="TAC"/>
            </w:pPr>
            <w:r w:rsidRPr="0041528A">
              <w:t>16</w:t>
            </w:r>
          </w:p>
        </w:tc>
        <w:tc>
          <w:tcPr>
            <w:tcW w:w="717" w:type="dxa"/>
          </w:tcPr>
          <w:p w14:paraId="7F80A783" w14:textId="01FD7F7C" w:rsidR="00E22044" w:rsidRPr="0041528A" w:rsidRDefault="00E22044" w:rsidP="00E22044">
            <w:pPr>
              <w:pStyle w:val="TAC"/>
            </w:pPr>
            <w:r w:rsidRPr="0041528A">
              <w:t>80</w:t>
            </w:r>
          </w:p>
        </w:tc>
        <w:tc>
          <w:tcPr>
            <w:tcW w:w="717" w:type="dxa"/>
          </w:tcPr>
          <w:p w14:paraId="05A758EF" w14:textId="6E492FEA" w:rsidR="00E22044" w:rsidRPr="0041528A" w:rsidRDefault="00E22044" w:rsidP="00E22044">
            <w:pPr>
              <w:pStyle w:val="TAC"/>
            </w:pPr>
            <w:r w:rsidRPr="0041528A">
              <w:t>00</w:t>
            </w:r>
          </w:p>
        </w:tc>
        <w:tc>
          <w:tcPr>
            <w:tcW w:w="717" w:type="dxa"/>
          </w:tcPr>
          <w:p w14:paraId="000B848C" w14:textId="75937158" w:rsidR="00E22044" w:rsidRPr="0041528A" w:rsidRDefault="00E22044" w:rsidP="00E22044">
            <w:pPr>
              <w:pStyle w:val="TAC"/>
            </w:pPr>
            <w:r w:rsidRPr="0041528A">
              <w:t>00</w:t>
            </w:r>
          </w:p>
        </w:tc>
        <w:tc>
          <w:tcPr>
            <w:tcW w:w="717" w:type="dxa"/>
          </w:tcPr>
          <w:p w14:paraId="54E8996B" w14:textId="6FBB50CB" w:rsidR="00E22044" w:rsidRPr="0041528A" w:rsidRDefault="00E22044" w:rsidP="00E22044">
            <w:pPr>
              <w:pStyle w:val="TAC"/>
            </w:pPr>
            <w:r w:rsidRPr="0041528A">
              <w:t>00</w:t>
            </w:r>
          </w:p>
        </w:tc>
        <w:tc>
          <w:tcPr>
            <w:tcW w:w="717" w:type="dxa"/>
          </w:tcPr>
          <w:p w14:paraId="7A527E4D" w14:textId="0ADA0014" w:rsidR="00E22044" w:rsidRPr="0041528A" w:rsidRDefault="00E22044" w:rsidP="00E22044">
            <w:pPr>
              <w:pStyle w:val="TAC"/>
            </w:pPr>
            <w:r w:rsidRPr="0041528A">
              <w:t>01</w:t>
            </w:r>
          </w:p>
        </w:tc>
      </w:tr>
    </w:tbl>
    <w:p w14:paraId="5F4DC42B" w14:textId="77777777" w:rsidR="00252629" w:rsidRPr="0041528A" w:rsidRDefault="00252629" w:rsidP="00252629"/>
    <w:p w14:paraId="456B860E" w14:textId="77777777" w:rsidR="00252629" w:rsidRPr="0041528A" w:rsidRDefault="00252629" w:rsidP="00252629">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9029828" w14:textId="77777777" w:rsidR="00252629" w:rsidRPr="0041528A" w:rsidRDefault="00252629" w:rsidP="00252629">
      <w:pPr>
        <w:pStyle w:val="B10"/>
      </w:pPr>
      <w:r w:rsidRPr="0041528A">
        <w:t>Logically:</w:t>
      </w:r>
    </w:p>
    <w:p w14:paraId="039424E8" w14:textId="77777777" w:rsidR="00252629" w:rsidRPr="0041528A" w:rsidRDefault="00252629" w:rsidP="00B05BAE">
      <w:pPr>
        <w:pStyle w:val="EW"/>
        <w:ind w:hanging="1135"/>
      </w:pPr>
      <w:r w:rsidRPr="0041528A">
        <w:t>Protection Scheme Identifier List data object</w:t>
      </w:r>
    </w:p>
    <w:p w14:paraId="65587ABF" w14:textId="5AEE1FEF" w:rsidR="00252629" w:rsidRPr="0041528A" w:rsidRDefault="00252629" w:rsidP="00024D67">
      <w:pPr>
        <w:pStyle w:val="EW"/>
        <w:ind w:hanging="982"/>
      </w:pPr>
      <w:r w:rsidRPr="0041528A">
        <w:t>Protection Scheme Identifier 1</w:t>
      </w:r>
      <w:r w:rsidR="00183425">
        <w:t>:</w:t>
      </w:r>
      <w:r w:rsidR="00183425">
        <w:tab/>
      </w:r>
      <w:r w:rsidRPr="0041528A">
        <w:t>null</w:t>
      </w:r>
    </w:p>
    <w:p w14:paraId="0E69E082" w14:textId="033D650C" w:rsidR="00252629" w:rsidRDefault="00252629" w:rsidP="00024D67">
      <w:pPr>
        <w:pStyle w:val="B2"/>
        <w:ind w:hanging="131"/>
      </w:pPr>
      <w:r w:rsidRPr="0041528A">
        <w:t>Key Index 1:</w:t>
      </w:r>
      <w:r w:rsidR="00183425">
        <w:tab/>
      </w:r>
      <w:r w:rsidR="00183425">
        <w:tab/>
      </w:r>
      <w:r w:rsidR="00183425">
        <w:tab/>
      </w:r>
      <w:r w:rsidRPr="0041528A">
        <w:t>0</w:t>
      </w:r>
    </w:p>
    <w:p w14:paraId="4D3B67F8" w14:textId="52840BC8" w:rsidR="00E22044" w:rsidRPr="0041528A"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252629" w:rsidRPr="0041528A" w14:paraId="6145D703"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52685C" w14:textId="75EEA269"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7A7D52"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267BD8"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69EB2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6E2CC6" w14:textId="77777777" w:rsidR="00252629" w:rsidRPr="00B05BAE" w:rsidRDefault="00252629" w:rsidP="00DF34BE">
            <w:pPr>
              <w:pStyle w:val="TAC"/>
              <w:rPr>
                <w:b/>
                <w:bCs/>
              </w:rPr>
            </w:pPr>
            <w:r w:rsidRPr="00B05BAE">
              <w:rPr>
                <w:b/>
                <w:bCs/>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B89553" w14:textId="77777777" w:rsidR="00252629" w:rsidRPr="00B05BAE" w:rsidRDefault="00252629" w:rsidP="00DF34BE">
            <w:pPr>
              <w:pStyle w:val="TAC"/>
              <w:rPr>
                <w:b/>
                <w:bCs/>
              </w:rPr>
            </w:pPr>
            <w:r w:rsidRPr="00B05BAE">
              <w:rPr>
                <w:b/>
                <w:bCs/>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727B" w14:textId="77777777" w:rsidR="00252629" w:rsidRPr="00B05BAE" w:rsidRDefault="00252629" w:rsidP="00DF34BE">
            <w:pPr>
              <w:pStyle w:val="TAC"/>
              <w:rPr>
                <w:b/>
                <w:bCs/>
              </w:rPr>
            </w:pPr>
            <w:r w:rsidRPr="00B05BAE">
              <w:rPr>
                <w:b/>
                <w:bCs/>
              </w:rPr>
              <w:t>B6</w:t>
            </w:r>
          </w:p>
        </w:tc>
      </w:tr>
      <w:tr w:rsidR="00252629" w:rsidRPr="0041528A" w14:paraId="22EF9C17"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567185" w14:textId="77777777" w:rsidR="00252629" w:rsidRPr="0041528A" w:rsidRDefault="00252629" w:rsidP="00DF34BE">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424DD694" w14:textId="77777777" w:rsidR="00252629" w:rsidRPr="0041528A" w:rsidRDefault="00252629" w:rsidP="00DF34BE">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3F2DCEBF" w14:textId="77777777" w:rsidR="00252629" w:rsidRPr="0041528A" w:rsidRDefault="00252629" w:rsidP="00DF34BE">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5B614D34"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3EDB993C" w14:textId="77777777" w:rsidR="00252629" w:rsidRPr="0041528A" w:rsidRDefault="00252629" w:rsidP="00DF34BE">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0992685E" w14:textId="77777777" w:rsidR="00252629" w:rsidRPr="0041528A" w:rsidRDefault="00252629" w:rsidP="00DF34BE">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50BAA242" w14:textId="77777777" w:rsidR="00252629" w:rsidRPr="0041528A" w:rsidRDefault="00252629" w:rsidP="00DF34BE">
            <w:pPr>
              <w:pStyle w:val="TAC"/>
            </w:pPr>
            <w:r w:rsidRPr="0041528A">
              <w:t>00</w:t>
            </w:r>
          </w:p>
        </w:tc>
      </w:tr>
    </w:tbl>
    <w:p w14:paraId="5D43D739" w14:textId="77777777" w:rsidR="00252629" w:rsidRPr="0041528A" w:rsidRDefault="00252629" w:rsidP="00B05BAE"/>
    <w:p w14:paraId="0EA4A0BE" w14:textId="77777777" w:rsidR="00252629" w:rsidRPr="0041528A" w:rsidRDefault="00252629" w:rsidP="00183425">
      <w:pPr>
        <w:keepNext/>
        <w:keepLines/>
        <w:rPr>
          <w:b/>
        </w:rPr>
      </w:pPr>
      <w:r w:rsidRPr="0041528A">
        <w:rPr>
          <w:b/>
        </w:rPr>
        <w:lastRenderedPageBreak/>
        <w:t>EF</w:t>
      </w:r>
      <w:r w:rsidRPr="0041528A">
        <w:rPr>
          <w:b/>
          <w:vertAlign w:val="subscript"/>
        </w:rPr>
        <w:t xml:space="preserve">Routing_Indicator </w:t>
      </w:r>
      <w:r w:rsidRPr="0041528A">
        <w:rPr>
          <w:b/>
        </w:rPr>
        <w:t>(Routing Indicator EF)</w:t>
      </w:r>
    </w:p>
    <w:p w14:paraId="48BA6000" w14:textId="3D77E16E" w:rsidR="00E22044" w:rsidRDefault="00252629" w:rsidP="00B05BAE">
      <w:pPr>
        <w:pStyle w:val="B10"/>
      </w:pPr>
      <w:r>
        <w:t>Logically:</w:t>
      </w:r>
    </w:p>
    <w:p w14:paraId="00744B5D" w14:textId="19092616" w:rsidR="00252629" w:rsidRDefault="00252629" w:rsidP="00E22044">
      <w:pPr>
        <w:pStyle w:val="B2"/>
      </w:pPr>
      <w:r>
        <w:t>Routing Indicator:</w:t>
      </w:r>
      <w:r w:rsidR="00183425">
        <w:tab/>
      </w:r>
      <w:r>
        <w:t>17</w:t>
      </w:r>
    </w:p>
    <w:p w14:paraId="52786637" w14:textId="00D03EB3" w:rsidR="00E22044" w:rsidRDefault="00E22044" w:rsidP="00B05BAE">
      <w:pPr>
        <w:pStyle w:val="B10"/>
      </w:pPr>
      <w:r>
        <w:t>Coding:</w:t>
      </w:r>
    </w:p>
    <w:tbl>
      <w:tblPr>
        <w:tblW w:w="0" w:type="auto"/>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52629" w14:paraId="1FD880D7" w14:textId="77777777" w:rsidTr="00183425">
        <w:trPr>
          <w:cantSplit/>
        </w:trPr>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C67477" w14:textId="7BDC9216" w:rsidR="00252629" w:rsidRPr="00B05BAE" w:rsidRDefault="00E22044" w:rsidP="00DF34BE">
            <w:pPr>
              <w:pStyle w:val="TAL"/>
              <w:rPr>
                <w:b/>
                <w:bCs/>
              </w:rPr>
            </w:pPr>
            <w:r w:rsidRPr="00B05BAE">
              <w:rPr>
                <w:b/>
                <w:bCs/>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6EACAB" w14:textId="77777777" w:rsidR="00252629" w:rsidRPr="00B05BAE" w:rsidRDefault="00252629" w:rsidP="00DF34BE">
            <w:pPr>
              <w:pStyle w:val="TAC"/>
              <w:rPr>
                <w:b/>
                <w:bCs/>
              </w:rPr>
            </w:pPr>
            <w:r w:rsidRPr="00B05BAE">
              <w:rPr>
                <w:b/>
                <w:bCs/>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E2FD7E" w14:textId="77777777" w:rsidR="00252629" w:rsidRPr="00B05BAE" w:rsidRDefault="00252629" w:rsidP="00DF34BE">
            <w:pPr>
              <w:pStyle w:val="TAC"/>
              <w:rPr>
                <w:b/>
                <w:bCs/>
              </w:rPr>
            </w:pPr>
            <w:r w:rsidRPr="00B05BAE">
              <w:rPr>
                <w:b/>
                <w:bCs/>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239302" w14:textId="77777777" w:rsidR="00252629" w:rsidRPr="00B05BAE" w:rsidRDefault="00252629" w:rsidP="00DF34BE">
            <w:pPr>
              <w:pStyle w:val="TAC"/>
              <w:rPr>
                <w:b/>
                <w:bCs/>
              </w:rPr>
            </w:pPr>
            <w:r w:rsidRPr="00B05BAE">
              <w:rPr>
                <w:b/>
                <w:bCs/>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CB6B1A" w14:textId="77777777" w:rsidR="00252629" w:rsidRPr="00B05BAE" w:rsidRDefault="00252629" w:rsidP="00DF34BE">
            <w:pPr>
              <w:pStyle w:val="TAC"/>
              <w:rPr>
                <w:b/>
                <w:bCs/>
              </w:rPr>
            </w:pPr>
            <w:r w:rsidRPr="00B05BAE">
              <w:rPr>
                <w:b/>
                <w:bCs/>
              </w:rPr>
              <w:t>B4</w:t>
            </w:r>
          </w:p>
        </w:tc>
      </w:tr>
      <w:tr w:rsidR="00252629" w14:paraId="2BEE5191" w14:textId="77777777" w:rsidTr="00183425">
        <w:trPr>
          <w:cantSplit/>
        </w:trPr>
        <w:tc>
          <w:tcPr>
            <w:tcW w:w="959" w:type="dxa"/>
            <w:tcBorders>
              <w:top w:val="single" w:sz="4" w:space="0" w:color="auto"/>
              <w:left w:val="single" w:sz="4" w:space="0" w:color="auto"/>
              <w:bottom w:val="single" w:sz="4" w:space="0" w:color="auto"/>
              <w:right w:val="single" w:sz="4" w:space="0" w:color="auto"/>
            </w:tcBorders>
            <w:hideMark/>
          </w:tcPr>
          <w:p w14:paraId="4FD37B04" w14:textId="77777777" w:rsidR="00252629" w:rsidRDefault="00252629" w:rsidP="00DF34BE">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7F232A28" w14:textId="77777777" w:rsidR="00252629" w:rsidRDefault="00252629" w:rsidP="00DF34BE">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03153B58" w14:textId="77777777" w:rsidR="00252629" w:rsidRDefault="00252629" w:rsidP="00DF34BE">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6092475A" w14:textId="77777777" w:rsidR="00252629" w:rsidRDefault="00252629" w:rsidP="00DF34BE">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66C8443A" w14:textId="77777777" w:rsidR="00252629" w:rsidRDefault="00252629" w:rsidP="00DF34BE">
            <w:pPr>
              <w:pStyle w:val="TAC"/>
            </w:pPr>
            <w:r>
              <w:t>00</w:t>
            </w:r>
          </w:p>
        </w:tc>
      </w:tr>
    </w:tbl>
    <w:p w14:paraId="70BC021D" w14:textId="77777777" w:rsidR="00252629" w:rsidRDefault="00252629" w:rsidP="00B05BAE"/>
    <w:p w14:paraId="77A9F596" w14:textId="77777777" w:rsidR="00252629" w:rsidRPr="0041528A" w:rsidRDefault="00252629" w:rsidP="00252629">
      <w:pPr>
        <w:rPr>
          <w:b/>
        </w:rPr>
      </w:pPr>
      <w:r w:rsidRPr="0041528A">
        <w:rPr>
          <w:b/>
        </w:rPr>
        <w:t>EF</w:t>
      </w:r>
      <w:r w:rsidRPr="0041528A">
        <w:rPr>
          <w:b/>
          <w:vertAlign w:val="subscript"/>
        </w:rPr>
        <w:t>5GS3GPPNSC</w:t>
      </w:r>
      <w:r w:rsidRPr="0041528A">
        <w:rPr>
          <w:b/>
        </w:rPr>
        <w:t xml:space="preserve"> (5GS 3GPP Access NAS Security Context EF)</w:t>
      </w:r>
    </w:p>
    <w:p w14:paraId="4E3F80CA" w14:textId="7C4AC515" w:rsidR="00252629" w:rsidRPr="00E22044" w:rsidRDefault="00252629" w:rsidP="00E22044">
      <w:pPr>
        <w:pStyle w:val="B10"/>
      </w:pPr>
      <w:r w:rsidRPr="00E22044">
        <w:t>Logically:</w:t>
      </w:r>
    </w:p>
    <w:p w14:paraId="753CA49D" w14:textId="77777777" w:rsidR="00252629" w:rsidRPr="00E22044" w:rsidRDefault="00252629" w:rsidP="00B05BAE">
      <w:pPr>
        <w:pStyle w:val="EW"/>
      </w:pPr>
      <w:r w:rsidRPr="00E22044">
        <w:t>5GS NAS Security Context:</w:t>
      </w:r>
    </w:p>
    <w:p w14:paraId="32841612" w14:textId="4E532A4F" w:rsidR="00252629" w:rsidRPr="0041528A" w:rsidRDefault="00252629" w:rsidP="00B05BAE">
      <w:pPr>
        <w:pStyle w:val="EW"/>
        <w:ind w:hanging="1135"/>
      </w:pPr>
      <w:r w:rsidRPr="0041528A">
        <w:t>ngKSI:</w:t>
      </w:r>
      <w:r w:rsidRPr="0041528A">
        <w:tab/>
      </w:r>
      <w:r w:rsidRPr="0041528A">
        <w:tab/>
      </w:r>
      <w:r w:rsidR="00E22044">
        <w:tab/>
      </w:r>
      <w:r w:rsidR="00E22044">
        <w:tab/>
      </w:r>
      <w:r w:rsidRPr="0041528A">
        <w:t>00</w:t>
      </w:r>
    </w:p>
    <w:p w14:paraId="104F6DE9" w14:textId="58BBB773" w:rsidR="00252629" w:rsidRPr="0041528A" w:rsidRDefault="00252629" w:rsidP="00B05BAE">
      <w:pPr>
        <w:pStyle w:val="EW"/>
        <w:ind w:hanging="1135"/>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00E22044">
        <w:rPr>
          <w:vertAlign w:val="subscript"/>
        </w:rPr>
        <w:tab/>
      </w:r>
      <w:r w:rsidR="00E22044">
        <w:rPr>
          <w:vertAlign w:val="subscript"/>
        </w:rPr>
        <w:tab/>
      </w:r>
      <w:r w:rsidRPr="0041528A">
        <w:t>32 bytes, value not checked</w:t>
      </w:r>
    </w:p>
    <w:p w14:paraId="52382E0E" w14:textId="60A39D82" w:rsidR="00252629" w:rsidRPr="0041528A" w:rsidRDefault="00252629" w:rsidP="00B05BAE">
      <w:pPr>
        <w:pStyle w:val="EW"/>
        <w:ind w:hanging="1135"/>
      </w:pPr>
      <w:r w:rsidRPr="0041528A">
        <w:t>Uplink NAS count:</w:t>
      </w:r>
      <w:r w:rsidRPr="0041528A">
        <w:tab/>
      </w:r>
      <w:r w:rsidR="00E22044">
        <w:tab/>
      </w:r>
      <w:r w:rsidR="00183425">
        <w:tab/>
      </w:r>
      <w:r w:rsidRPr="0041528A">
        <w:t>any value</w:t>
      </w:r>
    </w:p>
    <w:p w14:paraId="504BA195" w14:textId="33B492DE" w:rsidR="00252629" w:rsidRPr="0041528A" w:rsidRDefault="00252629" w:rsidP="00B05BAE">
      <w:pPr>
        <w:pStyle w:val="EW"/>
        <w:ind w:hanging="1135"/>
      </w:pPr>
      <w:r w:rsidRPr="0041528A">
        <w:t>Downlink NAS count:</w:t>
      </w:r>
      <w:r w:rsidRPr="0041528A">
        <w:tab/>
      </w:r>
      <w:r w:rsidR="00E22044">
        <w:tab/>
      </w:r>
      <w:r w:rsidRPr="0041528A">
        <w:t>any value</w:t>
      </w:r>
    </w:p>
    <w:p w14:paraId="0082AA73" w14:textId="76982672" w:rsidR="00252629" w:rsidRPr="0041528A" w:rsidRDefault="00252629" w:rsidP="00B05BAE">
      <w:pPr>
        <w:pStyle w:val="EW"/>
        <w:ind w:hanging="1135"/>
      </w:pPr>
      <w:r w:rsidRPr="0041528A">
        <w:t>Identifiers of selected NAS</w:t>
      </w:r>
      <w:r w:rsidR="00E22044">
        <w:t>:</w:t>
      </w:r>
      <w:r w:rsidR="00183425">
        <w:tab/>
      </w:r>
      <w:r w:rsidRPr="0041528A">
        <w:tab/>
        <w:t>any value</w:t>
      </w:r>
    </w:p>
    <w:p w14:paraId="2FD19EAC" w14:textId="77777777" w:rsidR="00252629" w:rsidRPr="0041528A" w:rsidRDefault="00252629" w:rsidP="00B05BAE">
      <w:pPr>
        <w:pStyle w:val="EW"/>
      </w:pPr>
      <w:r w:rsidRPr="0041528A">
        <w:t>integrity and encryption algorithms:</w:t>
      </w:r>
    </w:p>
    <w:p w14:paraId="17C0FC5D" w14:textId="05A3D197" w:rsidR="00252629" w:rsidRPr="0041528A" w:rsidRDefault="00252629" w:rsidP="00B05BAE">
      <w:pPr>
        <w:pStyle w:val="EW"/>
        <w:ind w:hanging="1135"/>
      </w:pPr>
      <w:r w:rsidRPr="0041528A">
        <w:t>Identifiers of selected EPS NAS</w:t>
      </w:r>
      <w:r w:rsidR="00E22044">
        <w:t>:</w:t>
      </w:r>
      <w:r w:rsidRPr="0041528A">
        <w:tab/>
        <w:t>any value</w:t>
      </w:r>
    </w:p>
    <w:p w14:paraId="619E2C86" w14:textId="77777777" w:rsidR="00252629" w:rsidRPr="0041528A" w:rsidRDefault="00252629" w:rsidP="00B05BAE">
      <w:pPr>
        <w:pStyle w:val="EW"/>
        <w:ind w:hanging="1135"/>
      </w:pPr>
      <w:r w:rsidRPr="0041528A">
        <w:t>integrity and encryption algorithms</w:t>
      </w:r>
    </w:p>
    <w:p w14:paraId="0C1F03BC" w14:textId="582ADCCB" w:rsidR="00252629" w:rsidRDefault="00252629" w:rsidP="00B05BAE">
      <w:pPr>
        <w:pStyle w:val="B2"/>
      </w:pPr>
      <w:r w:rsidRPr="0041528A">
        <w:t>for use after mobility to EPS</w:t>
      </w:r>
    </w:p>
    <w:p w14:paraId="76322DC5" w14:textId="28CC8BAA" w:rsidR="00E22044" w:rsidRPr="0041528A" w:rsidRDefault="00E22044" w:rsidP="00B05BAE">
      <w:pPr>
        <w:pStyle w:val="B10"/>
      </w:pPr>
      <w:r>
        <w:t>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84937" w:rsidRPr="0041528A" w14:paraId="22A7C6B3" w14:textId="77777777" w:rsidTr="00B05BAE">
        <w:trPr>
          <w:cantSplit/>
          <w:jc w:val="center"/>
        </w:trPr>
        <w:tc>
          <w:tcPr>
            <w:tcW w:w="959" w:type="dxa"/>
            <w:shd w:val="clear" w:color="auto" w:fill="F2F2F2" w:themeFill="background1" w:themeFillShade="F2"/>
          </w:tcPr>
          <w:p w14:paraId="3306A093" w14:textId="317FC0B0" w:rsidR="00252629" w:rsidRPr="00B05BAE" w:rsidRDefault="00E22044" w:rsidP="00DF34BE">
            <w:pPr>
              <w:pStyle w:val="TAL"/>
              <w:rPr>
                <w:b/>
                <w:bCs/>
              </w:rPr>
            </w:pPr>
            <w:r w:rsidRPr="00B05BAE">
              <w:rPr>
                <w:b/>
                <w:bCs/>
              </w:rPr>
              <w:t>Byte</w:t>
            </w:r>
          </w:p>
        </w:tc>
        <w:tc>
          <w:tcPr>
            <w:tcW w:w="717" w:type="dxa"/>
            <w:shd w:val="clear" w:color="auto" w:fill="F2F2F2" w:themeFill="background1" w:themeFillShade="F2"/>
          </w:tcPr>
          <w:p w14:paraId="204AEF7C" w14:textId="77777777" w:rsidR="00252629" w:rsidRPr="00B05BAE" w:rsidRDefault="00252629" w:rsidP="00DF34BE">
            <w:pPr>
              <w:pStyle w:val="TAC"/>
              <w:rPr>
                <w:b/>
                <w:bCs/>
              </w:rPr>
            </w:pPr>
            <w:r w:rsidRPr="00B05BAE">
              <w:rPr>
                <w:b/>
                <w:bCs/>
              </w:rPr>
              <w:t>B1</w:t>
            </w:r>
          </w:p>
        </w:tc>
        <w:tc>
          <w:tcPr>
            <w:tcW w:w="717" w:type="dxa"/>
            <w:shd w:val="clear" w:color="auto" w:fill="F2F2F2" w:themeFill="background1" w:themeFillShade="F2"/>
          </w:tcPr>
          <w:p w14:paraId="75D237D8" w14:textId="77777777" w:rsidR="00252629" w:rsidRPr="00B05BAE" w:rsidRDefault="00252629" w:rsidP="00DF34BE">
            <w:pPr>
              <w:pStyle w:val="TAC"/>
              <w:rPr>
                <w:b/>
                <w:bCs/>
              </w:rPr>
            </w:pPr>
            <w:r w:rsidRPr="00B05BAE">
              <w:rPr>
                <w:b/>
                <w:bCs/>
              </w:rPr>
              <w:t>B2</w:t>
            </w:r>
          </w:p>
        </w:tc>
        <w:tc>
          <w:tcPr>
            <w:tcW w:w="717" w:type="dxa"/>
            <w:shd w:val="clear" w:color="auto" w:fill="F2F2F2" w:themeFill="background1" w:themeFillShade="F2"/>
          </w:tcPr>
          <w:p w14:paraId="1CB54478" w14:textId="77777777" w:rsidR="00252629" w:rsidRPr="00B05BAE" w:rsidRDefault="00252629" w:rsidP="00DF34BE">
            <w:pPr>
              <w:pStyle w:val="TAC"/>
              <w:rPr>
                <w:b/>
                <w:bCs/>
              </w:rPr>
            </w:pPr>
            <w:r w:rsidRPr="00B05BAE">
              <w:rPr>
                <w:b/>
                <w:bCs/>
              </w:rPr>
              <w:t>B3</w:t>
            </w:r>
          </w:p>
        </w:tc>
        <w:tc>
          <w:tcPr>
            <w:tcW w:w="717" w:type="dxa"/>
            <w:shd w:val="clear" w:color="auto" w:fill="F2F2F2" w:themeFill="background1" w:themeFillShade="F2"/>
          </w:tcPr>
          <w:p w14:paraId="711071C1" w14:textId="77777777" w:rsidR="00252629" w:rsidRPr="00B05BAE" w:rsidRDefault="00252629" w:rsidP="00DF34BE">
            <w:pPr>
              <w:pStyle w:val="TAC"/>
              <w:rPr>
                <w:b/>
                <w:bCs/>
              </w:rPr>
            </w:pPr>
            <w:r w:rsidRPr="00B05BAE">
              <w:rPr>
                <w:b/>
                <w:bCs/>
              </w:rPr>
              <w:t>B4</w:t>
            </w:r>
          </w:p>
        </w:tc>
        <w:tc>
          <w:tcPr>
            <w:tcW w:w="717" w:type="dxa"/>
            <w:shd w:val="clear" w:color="auto" w:fill="F2F2F2" w:themeFill="background1" w:themeFillShade="F2"/>
          </w:tcPr>
          <w:p w14:paraId="1EE8E1DE" w14:textId="77777777" w:rsidR="00252629" w:rsidRPr="00B05BAE" w:rsidRDefault="00252629" w:rsidP="00DF34BE">
            <w:pPr>
              <w:pStyle w:val="TAC"/>
              <w:rPr>
                <w:b/>
                <w:bCs/>
              </w:rPr>
            </w:pPr>
            <w:r w:rsidRPr="00B05BAE">
              <w:rPr>
                <w:b/>
                <w:bCs/>
              </w:rPr>
              <w:t>B5</w:t>
            </w:r>
          </w:p>
        </w:tc>
        <w:tc>
          <w:tcPr>
            <w:tcW w:w="717" w:type="dxa"/>
            <w:shd w:val="clear" w:color="auto" w:fill="F2F2F2" w:themeFill="background1" w:themeFillShade="F2"/>
          </w:tcPr>
          <w:p w14:paraId="672DB2B9" w14:textId="77777777" w:rsidR="00252629" w:rsidRPr="00B05BAE" w:rsidRDefault="00252629" w:rsidP="00DF34BE">
            <w:pPr>
              <w:pStyle w:val="TAC"/>
              <w:rPr>
                <w:b/>
                <w:bCs/>
              </w:rPr>
            </w:pPr>
            <w:r w:rsidRPr="00B05BAE">
              <w:rPr>
                <w:b/>
                <w:bCs/>
              </w:rPr>
              <w:t>B6</w:t>
            </w:r>
          </w:p>
        </w:tc>
        <w:tc>
          <w:tcPr>
            <w:tcW w:w="717" w:type="dxa"/>
            <w:shd w:val="clear" w:color="auto" w:fill="F2F2F2" w:themeFill="background1" w:themeFillShade="F2"/>
          </w:tcPr>
          <w:p w14:paraId="5F2E626F" w14:textId="77777777" w:rsidR="00252629" w:rsidRPr="00B05BAE" w:rsidRDefault="00252629" w:rsidP="00DF34BE">
            <w:pPr>
              <w:pStyle w:val="TAC"/>
              <w:rPr>
                <w:b/>
                <w:bCs/>
              </w:rPr>
            </w:pPr>
            <w:r w:rsidRPr="00B05BAE">
              <w:rPr>
                <w:b/>
                <w:bCs/>
              </w:rPr>
              <w:t>B7</w:t>
            </w:r>
          </w:p>
        </w:tc>
        <w:tc>
          <w:tcPr>
            <w:tcW w:w="717" w:type="dxa"/>
            <w:shd w:val="clear" w:color="auto" w:fill="F2F2F2" w:themeFill="background1" w:themeFillShade="F2"/>
          </w:tcPr>
          <w:p w14:paraId="11832680" w14:textId="77777777" w:rsidR="00252629" w:rsidRPr="00B05BAE" w:rsidRDefault="00252629" w:rsidP="00DF34BE">
            <w:pPr>
              <w:pStyle w:val="TAC"/>
              <w:rPr>
                <w:b/>
                <w:bCs/>
              </w:rPr>
            </w:pPr>
            <w:r w:rsidRPr="00B05BAE">
              <w:rPr>
                <w:b/>
                <w:bCs/>
              </w:rPr>
              <w:t>B8</w:t>
            </w:r>
          </w:p>
        </w:tc>
        <w:tc>
          <w:tcPr>
            <w:tcW w:w="717" w:type="dxa"/>
            <w:shd w:val="clear" w:color="auto" w:fill="F2F2F2" w:themeFill="background1" w:themeFillShade="F2"/>
          </w:tcPr>
          <w:p w14:paraId="6F68BEBC" w14:textId="77777777" w:rsidR="00252629" w:rsidRPr="00B05BAE" w:rsidRDefault="00252629" w:rsidP="00DF34BE">
            <w:pPr>
              <w:pStyle w:val="TAC"/>
              <w:rPr>
                <w:b/>
                <w:bCs/>
              </w:rPr>
            </w:pPr>
            <w:r w:rsidRPr="00B05BAE">
              <w:rPr>
                <w:b/>
                <w:bCs/>
              </w:rPr>
              <w:t>B9</w:t>
            </w:r>
          </w:p>
        </w:tc>
        <w:tc>
          <w:tcPr>
            <w:tcW w:w="717" w:type="dxa"/>
            <w:shd w:val="clear" w:color="auto" w:fill="F2F2F2" w:themeFill="background1" w:themeFillShade="F2"/>
          </w:tcPr>
          <w:p w14:paraId="206A2204" w14:textId="77777777" w:rsidR="00252629" w:rsidRPr="00B05BAE" w:rsidRDefault="00252629" w:rsidP="00DF34BE">
            <w:pPr>
              <w:pStyle w:val="TAC"/>
              <w:rPr>
                <w:b/>
                <w:bCs/>
              </w:rPr>
            </w:pPr>
            <w:r w:rsidRPr="00B05BAE">
              <w:rPr>
                <w:b/>
                <w:bCs/>
              </w:rPr>
              <w:t>Bx</w:t>
            </w:r>
          </w:p>
        </w:tc>
      </w:tr>
      <w:tr w:rsidR="00252629" w:rsidRPr="0041528A" w14:paraId="143CE8C5" w14:textId="77777777" w:rsidTr="00DF34BE">
        <w:trPr>
          <w:cantSplit/>
          <w:jc w:val="center"/>
        </w:trPr>
        <w:tc>
          <w:tcPr>
            <w:tcW w:w="959" w:type="dxa"/>
          </w:tcPr>
          <w:p w14:paraId="197E934D" w14:textId="77777777" w:rsidR="00252629" w:rsidRPr="0041528A" w:rsidRDefault="00252629" w:rsidP="00DF34BE">
            <w:pPr>
              <w:pStyle w:val="TAL"/>
            </w:pPr>
            <w:r w:rsidRPr="0041528A">
              <w:t>Hex</w:t>
            </w:r>
          </w:p>
        </w:tc>
        <w:tc>
          <w:tcPr>
            <w:tcW w:w="717" w:type="dxa"/>
          </w:tcPr>
          <w:p w14:paraId="27E5B562" w14:textId="77777777" w:rsidR="00252629" w:rsidRPr="0041528A" w:rsidRDefault="00252629" w:rsidP="00DF34BE">
            <w:pPr>
              <w:pStyle w:val="TAC"/>
            </w:pPr>
            <w:r w:rsidRPr="0041528A">
              <w:t>A0</w:t>
            </w:r>
          </w:p>
        </w:tc>
        <w:tc>
          <w:tcPr>
            <w:tcW w:w="717" w:type="dxa"/>
          </w:tcPr>
          <w:p w14:paraId="326C4439" w14:textId="77777777" w:rsidR="00252629" w:rsidRPr="0041528A" w:rsidRDefault="00252629" w:rsidP="00DF34BE">
            <w:pPr>
              <w:pStyle w:val="TAC"/>
            </w:pPr>
            <w:r w:rsidRPr="0041528A">
              <w:t>XX</w:t>
            </w:r>
          </w:p>
        </w:tc>
        <w:tc>
          <w:tcPr>
            <w:tcW w:w="717" w:type="dxa"/>
          </w:tcPr>
          <w:p w14:paraId="7E820D74" w14:textId="77777777" w:rsidR="00252629" w:rsidRPr="0041528A" w:rsidRDefault="00252629" w:rsidP="00DF34BE">
            <w:pPr>
              <w:pStyle w:val="TAC"/>
            </w:pPr>
            <w:r w:rsidRPr="0041528A">
              <w:t>80</w:t>
            </w:r>
          </w:p>
        </w:tc>
        <w:tc>
          <w:tcPr>
            <w:tcW w:w="717" w:type="dxa"/>
          </w:tcPr>
          <w:p w14:paraId="5E4B17AC" w14:textId="77777777" w:rsidR="00252629" w:rsidRPr="0041528A" w:rsidRDefault="00252629" w:rsidP="00DF34BE">
            <w:pPr>
              <w:pStyle w:val="TAC"/>
            </w:pPr>
            <w:r w:rsidRPr="0041528A">
              <w:t>01</w:t>
            </w:r>
          </w:p>
        </w:tc>
        <w:tc>
          <w:tcPr>
            <w:tcW w:w="717" w:type="dxa"/>
          </w:tcPr>
          <w:p w14:paraId="01D7F722" w14:textId="77777777" w:rsidR="00252629" w:rsidRPr="0041528A" w:rsidRDefault="00252629" w:rsidP="00DF34BE">
            <w:pPr>
              <w:pStyle w:val="TAC"/>
            </w:pPr>
            <w:r w:rsidRPr="0041528A">
              <w:t>00</w:t>
            </w:r>
          </w:p>
        </w:tc>
        <w:tc>
          <w:tcPr>
            <w:tcW w:w="717" w:type="dxa"/>
          </w:tcPr>
          <w:p w14:paraId="55307811" w14:textId="77777777" w:rsidR="00252629" w:rsidRPr="0041528A" w:rsidRDefault="00252629" w:rsidP="00DF34BE">
            <w:pPr>
              <w:pStyle w:val="TAC"/>
            </w:pPr>
            <w:r w:rsidRPr="0041528A">
              <w:t>81</w:t>
            </w:r>
          </w:p>
        </w:tc>
        <w:tc>
          <w:tcPr>
            <w:tcW w:w="717" w:type="dxa"/>
          </w:tcPr>
          <w:p w14:paraId="3F7AFE2B" w14:textId="77777777" w:rsidR="00252629" w:rsidRPr="0041528A" w:rsidRDefault="00252629" w:rsidP="00DF34BE">
            <w:pPr>
              <w:pStyle w:val="TAC"/>
            </w:pPr>
            <w:r w:rsidRPr="0041528A">
              <w:t>xx</w:t>
            </w:r>
          </w:p>
        </w:tc>
        <w:tc>
          <w:tcPr>
            <w:tcW w:w="717" w:type="dxa"/>
          </w:tcPr>
          <w:p w14:paraId="6C7587DE" w14:textId="77777777" w:rsidR="00252629" w:rsidRPr="0041528A" w:rsidRDefault="00252629" w:rsidP="00DF34BE">
            <w:pPr>
              <w:pStyle w:val="TAC"/>
            </w:pPr>
            <w:r w:rsidRPr="0041528A">
              <w:t>xx</w:t>
            </w:r>
          </w:p>
        </w:tc>
        <w:tc>
          <w:tcPr>
            <w:tcW w:w="717" w:type="dxa"/>
          </w:tcPr>
          <w:p w14:paraId="73EA3E17" w14:textId="77777777" w:rsidR="00252629" w:rsidRPr="0041528A" w:rsidRDefault="00252629" w:rsidP="00DF34BE">
            <w:pPr>
              <w:pStyle w:val="TAC"/>
            </w:pPr>
            <w:r w:rsidRPr="0041528A">
              <w:t>…</w:t>
            </w:r>
          </w:p>
        </w:tc>
        <w:tc>
          <w:tcPr>
            <w:tcW w:w="717" w:type="dxa"/>
          </w:tcPr>
          <w:p w14:paraId="7C5CEEAA" w14:textId="77777777" w:rsidR="00252629" w:rsidRPr="0041528A" w:rsidRDefault="00252629" w:rsidP="00DF34BE">
            <w:pPr>
              <w:pStyle w:val="TAC"/>
            </w:pPr>
            <w:r w:rsidRPr="0041528A">
              <w:t>xx</w:t>
            </w:r>
          </w:p>
        </w:tc>
      </w:tr>
    </w:tbl>
    <w:p w14:paraId="6116DA98" w14:textId="77777777" w:rsidR="00E22044" w:rsidRDefault="00E22044" w:rsidP="00B05BAE"/>
    <w:p w14:paraId="6B7AAEB2" w14:textId="45F07F2C" w:rsidR="00E22044" w:rsidRDefault="00E22044" w:rsidP="00E22044">
      <w:pPr>
        <w:pStyle w:val="NO"/>
      </w:pPr>
      <w:r>
        <w:t>NOTE:</w:t>
      </w:r>
      <w:r>
        <w:tab/>
        <w:t>For test sequences executed in accordance with the present specification, the formerly listed values replace the is configuration defined in TS 31.124 </w:t>
      </w:r>
      <w:r w:rsidR="00BA4FE6">
        <w:t>[2]</w:t>
      </w:r>
      <w:r>
        <w:t>, clause 27.22.2D</w:t>
      </w:r>
      <w:r w:rsidR="00541F4A">
        <w:t>.1</w:t>
      </w:r>
    </w:p>
    <w:p w14:paraId="5630D230" w14:textId="3AB8F9F1" w:rsidR="00541F4A" w:rsidRPr="00E22044" w:rsidRDefault="00541F4A" w:rsidP="00B05BAE">
      <w:pPr>
        <w:pStyle w:val="Heading4"/>
      </w:pPr>
      <w:bookmarkStart w:id="243" w:name="_Toc178929371"/>
      <w:bookmarkStart w:id="244" w:name="_Toc183489399"/>
      <w:r w:rsidRPr="00114F40">
        <w:t>4.4.</w:t>
      </w:r>
      <w:r w:rsidR="007D61E4">
        <w:t>4.3</w:t>
      </w:r>
      <w:r w:rsidRPr="00E22044">
        <w:tab/>
        <w:t xml:space="preserve">Definition </w:t>
      </w:r>
      <w:r>
        <w:t>o</w:t>
      </w:r>
      <w:r w:rsidRPr="00E22044">
        <w:t>f</w:t>
      </w:r>
      <w:r>
        <w:t xml:space="preserve"> </w:t>
      </w:r>
      <w:r w:rsidRPr="00E22044">
        <w:t xml:space="preserve">NG-RAN </w:t>
      </w:r>
      <w:r>
        <w:t>U</w:t>
      </w:r>
      <w:r w:rsidR="007D61E4">
        <w:t>S</w:t>
      </w:r>
      <w:r>
        <w:t>I</w:t>
      </w:r>
      <w:r w:rsidR="007D61E4">
        <w:t>M</w:t>
      </w:r>
      <w:r>
        <w:t xml:space="preserve"> supporting Rel-17 features</w:t>
      </w:r>
      <w:bookmarkEnd w:id="243"/>
      <w:bookmarkEnd w:id="244"/>
    </w:p>
    <w:p w14:paraId="2980898B" w14:textId="77777777" w:rsidR="00AB0844" w:rsidRDefault="00AB0844" w:rsidP="00AB0844">
      <w:r>
        <w:t>The NG-RAN USIM application supporting Rel-17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432973EF"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8517AE2" w14:textId="77777777" w:rsidR="00AB0844" w:rsidRPr="00114F40" w:rsidRDefault="00AB0844" w:rsidP="00AB0844">
      <w:pPr>
        <w:pStyle w:val="B10"/>
        <w:rPr>
          <w:b/>
        </w:rPr>
      </w:pPr>
      <w:r w:rsidRPr="00311D59">
        <w:t>Logically</w:t>
      </w:r>
      <w:r>
        <w:t>:</w:t>
      </w:r>
    </w:p>
    <w:tbl>
      <w:tblPr>
        <w:tblW w:w="7266" w:type="dxa"/>
        <w:tblInd w:w="744" w:type="dxa"/>
        <w:tblLayout w:type="fixed"/>
        <w:tblLook w:val="0000" w:firstRow="0" w:lastRow="0" w:firstColumn="0" w:lastColumn="0" w:noHBand="0" w:noVBand="0"/>
      </w:tblPr>
      <w:tblGrid>
        <w:gridCol w:w="2154"/>
        <w:gridCol w:w="236"/>
        <w:gridCol w:w="3515"/>
        <w:gridCol w:w="1361"/>
      </w:tblGrid>
      <w:tr w:rsidR="00AB0844" w:rsidRPr="009E0F75" w14:paraId="34E92D08" w14:textId="77777777" w:rsidTr="00284937">
        <w:tc>
          <w:tcPr>
            <w:tcW w:w="2154" w:type="dxa"/>
          </w:tcPr>
          <w:p w14:paraId="58E3E885" w14:textId="77777777" w:rsidR="00AB0844" w:rsidRPr="00284937" w:rsidRDefault="00AB0844" w:rsidP="00284937">
            <w:pPr>
              <w:pStyle w:val="NoSpaceNormal"/>
            </w:pPr>
            <w:r w:rsidRPr="00284937">
              <w:t>Service n°1 to n°146</w:t>
            </w:r>
          </w:p>
        </w:tc>
        <w:tc>
          <w:tcPr>
            <w:tcW w:w="236" w:type="dxa"/>
          </w:tcPr>
          <w:p w14:paraId="3A5C2DE7" w14:textId="77777777" w:rsidR="00AB0844" w:rsidRPr="00284937" w:rsidRDefault="00AB0844" w:rsidP="00284937">
            <w:pPr>
              <w:pStyle w:val="NoSpaceNormal"/>
            </w:pPr>
          </w:p>
        </w:tc>
        <w:tc>
          <w:tcPr>
            <w:tcW w:w="3515" w:type="dxa"/>
          </w:tcPr>
          <w:p w14:paraId="7D59CCDB" w14:textId="77777777" w:rsidR="00AB0844" w:rsidRPr="00284937" w:rsidRDefault="00AB0844" w:rsidP="00284937">
            <w:pPr>
              <w:pStyle w:val="NoSpaceNormal"/>
            </w:pPr>
            <w:r w:rsidRPr="00284937">
              <w:t>defined</w:t>
            </w:r>
          </w:p>
        </w:tc>
        <w:tc>
          <w:tcPr>
            <w:tcW w:w="1361" w:type="dxa"/>
          </w:tcPr>
          <w:p w14:paraId="7914FADF" w14:textId="77777777" w:rsidR="00AB0844" w:rsidRPr="00284937" w:rsidRDefault="00AB0844" w:rsidP="00284937">
            <w:pPr>
              <w:pStyle w:val="NoSpaceNormal"/>
            </w:pPr>
            <w:r w:rsidRPr="00284937">
              <w:t>see coding</w:t>
            </w:r>
          </w:p>
        </w:tc>
      </w:tr>
      <w:tr w:rsidR="00AB0844" w:rsidRPr="009E0F75" w14:paraId="01853C49" w14:textId="77777777" w:rsidTr="00284937">
        <w:tc>
          <w:tcPr>
            <w:tcW w:w="2154" w:type="dxa"/>
          </w:tcPr>
          <w:p w14:paraId="707154A9" w14:textId="77777777" w:rsidR="00AB0844" w:rsidRPr="00284937" w:rsidRDefault="00AB0844" w:rsidP="00284937">
            <w:pPr>
              <w:pStyle w:val="NoSpaceNormal"/>
            </w:pPr>
            <w:r w:rsidRPr="00284937">
              <w:t>Service n°147 to n°152</w:t>
            </w:r>
          </w:p>
        </w:tc>
        <w:tc>
          <w:tcPr>
            <w:tcW w:w="236" w:type="dxa"/>
          </w:tcPr>
          <w:p w14:paraId="46C9BF8B" w14:textId="77777777" w:rsidR="00AB0844" w:rsidRPr="00284937" w:rsidRDefault="00AB0844" w:rsidP="00284937">
            <w:pPr>
              <w:pStyle w:val="NoSpaceNormal"/>
            </w:pPr>
          </w:p>
        </w:tc>
        <w:tc>
          <w:tcPr>
            <w:tcW w:w="3515" w:type="dxa"/>
          </w:tcPr>
          <w:p w14:paraId="44C623EB" w14:textId="77777777" w:rsidR="00AB0844" w:rsidRPr="00284937" w:rsidRDefault="00AB0844" w:rsidP="00284937">
            <w:pPr>
              <w:pStyle w:val="NoSpaceNormal"/>
            </w:pPr>
            <w:r w:rsidRPr="00284937">
              <w:t>not defined</w:t>
            </w:r>
          </w:p>
        </w:tc>
        <w:tc>
          <w:tcPr>
            <w:tcW w:w="1361" w:type="dxa"/>
          </w:tcPr>
          <w:p w14:paraId="005CC1D8" w14:textId="77777777" w:rsidR="00AB0844" w:rsidRPr="00284937" w:rsidRDefault="00AB0844" w:rsidP="00284937">
            <w:pPr>
              <w:pStyle w:val="NoSpaceNormal"/>
            </w:pPr>
            <w:r w:rsidRPr="00284937">
              <w:t>not available</w:t>
            </w:r>
          </w:p>
        </w:tc>
      </w:tr>
    </w:tbl>
    <w:p w14:paraId="6F667491"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42458325"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92C1CB"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21632F"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E6E5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F101C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4DDDA2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06E01D"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D079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C38A2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96F51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72806BB0" w14:textId="77777777" w:rsidTr="00114F40">
        <w:tc>
          <w:tcPr>
            <w:tcW w:w="907" w:type="dxa"/>
            <w:tcBorders>
              <w:top w:val="single" w:sz="4" w:space="0" w:color="auto"/>
              <w:left w:val="single" w:sz="4" w:space="0" w:color="auto"/>
              <w:bottom w:val="single" w:sz="4" w:space="0" w:color="auto"/>
              <w:right w:val="single" w:sz="4" w:space="0" w:color="auto"/>
            </w:tcBorders>
          </w:tcPr>
          <w:p w14:paraId="7FC4EBB8"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4093E469"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4AE5F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0980C11"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413BAD2"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3F2F18B"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A292082"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6D1123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DB48C8A"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6E5BACAC" w14:textId="77777777" w:rsidTr="00114F40">
        <w:tc>
          <w:tcPr>
            <w:tcW w:w="907" w:type="dxa"/>
            <w:tcBorders>
              <w:top w:val="single" w:sz="4" w:space="0" w:color="auto"/>
              <w:right w:val="single" w:sz="4" w:space="0" w:color="auto"/>
            </w:tcBorders>
          </w:tcPr>
          <w:p w14:paraId="43B02BC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8D7B31"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BBDC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FC2CE2"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529A16"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EE42D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870DE5"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762CD13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063590A"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419C28EA" w14:textId="77777777" w:rsidTr="00114F40">
        <w:tc>
          <w:tcPr>
            <w:tcW w:w="907" w:type="dxa"/>
            <w:tcBorders>
              <w:right w:val="single" w:sz="4" w:space="0" w:color="auto"/>
            </w:tcBorders>
          </w:tcPr>
          <w:p w14:paraId="4DFC2CBB"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E4CF1A6"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DF66D7"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D791169"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689DB1AC"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04B60D19"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72123FD"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D6E8BAF"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04F18C33"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EDA6F2D" w14:textId="77777777" w:rsidR="00AB0844" w:rsidRDefault="00AB0844" w:rsidP="00AB0844"/>
    <w:p w14:paraId="150E359C" w14:textId="0B4043D9" w:rsidR="00AB0844" w:rsidRDefault="00AB0844" w:rsidP="00AB0844">
      <w:pPr>
        <w:pStyle w:val="NO"/>
      </w:pPr>
      <w:r>
        <w:t>NOTE:</w:t>
      </w:r>
      <w:r>
        <w:tab/>
        <w:t>For test sequences executed in accordance with the present specification, the formerly listed values replace the is configuration defined in TS 31.124 </w:t>
      </w:r>
      <w:r w:rsidR="00BA4FE6">
        <w:t>[2]</w:t>
      </w:r>
      <w:r>
        <w:t>, clause 27.22.2D.3</w:t>
      </w:r>
    </w:p>
    <w:p w14:paraId="4F782542" w14:textId="26417912" w:rsidR="00AB0844" w:rsidRPr="00E22044" w:rsidRDefault="00AB0844" w:rsidP="00AB0844">
      <w:pPr>
        <w:pStyle w:val="Heading4"/>
      </w:pPr>
      <w:bookmarkStart w:id="245" w:name="_Toc178929372"/>
      <w:bookmarkStart w:id="246" w:name="_Toc183489400"/>
      <w:r>
        <w:t>4</w:t>
      </w:r>
      <w:r w:rsidRPr="00114F40">
        <w:t>.4.</w:t>
      </w:r>
      <w:r>
        <w:t>4.4</w:t>
      </w:r>
      <w:r w:rsidRPr="00E22044">
        <w:tab/>
        <w:t xml:space="preserve">Definition </w:t>
      </w:r>
      <w:r>
        <w:t>o</w:t>
      </w:r>
      <w:r w:rsidRPr="00E22044">
        <w:t>f</w:t>
      </w:r>
      <w:r>
        <w:t xml:space="preserve"> </w:t>
      </w:r>
      <w:r w:rsidRPr="00E22044">
        <w:t xml:space="preserve">NG-RAN </w:t>
      </w:r>
      <w:r>
        <w:t>USIM supporting CAG</w:t>
      </w:r>
      <w:bookmarkEnd w:id="245"/>
      <w:bookmarkEnd w:id="246"/>
    </w:p>
    <w:p w14:paraId="4F3A23A7" w14:textId="2313F660" w:rsidR="00AB0844" w:rsidRDefault="00AB0844" w:rsidP="00AB0844">
      <w:r>
        <w:t>The NG-RAN USIM application supporting CAG features shall be configured as t</w:t>
      </w:r>
      <w:r>
        <w:rPr>
          <w:lang w:val="en-US"/>
        </w:rPr>
        <w:t>he NG-RAN USIM i</w:t>
      </w:r>
      <w:r w:rsidRPr="001D4BBD">
        <w:rPr>
          <w:lang w:val="en-US"/>
        </w:rPr>
        <w:t>n clause</w:t>
      </w:r>
      <w:r>
        <w:rPr>
          <w:lang w:val="en-US"/>
        </w:rPr>
        <w:t> </w:t>
      </w:r>
      <w:r w:rsidRPr="001D4BBD">
        <w:rPr>
          <w:lang w:val="en-US"/>
        </w:rPr>
        <w:t>4.</w:t>
      </w:r>
      <w:r>
        <w:rPr>
          <w:lang w:val="en-US"/>
        </w:rPr>
        <w:t>4</w:t>
      </w:r>
      <w:r w:rsidRPr="001D4BBD">
        <w:rPr>
          <w:lang w:val="en-US"/>
        </w:rPr>
        <w:t>.</w:t>
      </w:r>
      <w:r>
        <w:rPr>
          <w:lang w:val="en-US"/>
        </w:rPr>
        <w:t>4.2</w:t>
      </w:r>
      <w:r w:rsidRPr="001D4BBD">
        <w:rPr>
          <w:lang w:val="en-US"/>
        </w:rPr>
        <w:t xml:space="preserve"> of the present document</w:t>
      </w:r>
      <w:r>
        <w:rPr>
          <w:lang w:val="en-US"/>
        </w:rPr>
        <w:t xml:space="preserve"> </w:t>
      </w:r>
      <w:r>
        <w:t>with</w:t>
      </w:r>
      <w:r w:rsidRPr="001D4BBD">
        <w:t xml:space="preserve"> </w:t>
      </w:r>
      <w:r>
        <w:t>the following exceptions or additions:</w:t>
      </w:r>
    </w:p>
    <w:p w14:paraId="607FE325" w14:textId="77777777" w:rsidR="00AB0844" w:rsidRPr="00AB0844" w:rsidRDefault="00AB0844" w:rsidP="00AB0844">
      <w:pPr>
        <w:rPr>
          <w:b/>
          <w:bCs/>
        </w:rPr>
      </w:pPr>
      <w:r w:rsidRPr="00E245F5">
        <w:rPr>
          <w:b/>
        </w:rPr>
        <w:t>EF</w:t>
      </w:r>
      <w:r w:rsidRPr="00E245F5">
        <w:rPr>
          <w:b/>
          <w:vertAlign w:val="subscript"/>
        </w:rPr>
        <w:t>UST</w:t>
      </w:r>
      <w:r w:rsidRPr="00AB0844">
        <w:rPr>
          <w:b/>
          <w:bCs/>
        </w:rPr>
        <w:t xml:space="preserve"> </w:t>
      </w:r>
      <w:r w:rsidRPr="00114F40">
        <w:rPr>
          <w:b/>
          <w:bCs/>
        </w:rPr>
        <w:t>(USIM Service Table)</w:t>
      </w:r>
    </w:p>
    <w:p w14:paraId="2539E353" w14:textId="77777777" w:rsidR="00AB0844" w:rsidRPr="00114F40" w:rsidRDefault="00AB0844" w:rsidP="00AB0844">
      <w:pPr>
        <w:pStyle w:val="B10"/>
        <w:rPr>
          <w:b/>
        </w:rPr>
      </w:pPr>
      <w:r w:rsidRPr="00311D59">
        <w:t>Logically</w:t>
      </w:r>
      <w:r>
        <w:t>:</w:t>
      </w:r>
    </w:p>
    <w:tbl>
      <w:tblPr>
        <w:tblW w:w="8272" w:type="dxa"/>
        <w:tblInd w:w="744" w:type="dxa"/>
        <w:tblLayout w:type="fixed"/>
        <w:tblLook w:val="0000" w:firstRow="0" w:lastRow="0" w:firstColumn="0" w:lastColumn="0" w:noHBand="0" w:noVBand="0"/>
      </w:tblPr>
      <w:tblGrid>
        <w:gridCol w:w="2091"/>
        <w:gridCol w:w="236"/>
        <w:gridCol w:w="4584"/>
        <w:gridCol w:w="1361"/>
      </w:tblGrid>
      <w:tr w:rsidR="00AB0844" w:rsidRPr="009E0F75" w14:paraId="682E54DD" w14:textId="77777777" w:rsidTr="00114F40">
        <w:tc>
          <w:tcPr>
            <w:tcW w:w="2091" w:type="dxa"/>
          </w:tcPr>
          <w:p w14:paraId="38D2BBAC" w14:textId="77777777" w:rsidR="00AB0844" w:rsidRPr="009E0F75" w:rsidRDefault="00AB0844" w:rsidP="00284937">
            <w:pPr>
              <w:pStyle w:val="NoSpaceNormal"/>
            </w:pPr>
            <w:r w:rsidRPr="009E0F75">
              <w:rPr>
                <w:lang w:val="en-US"/>
              </w:rPr>
              <w:lastRenderedPageBreak/>
              <w:t>Service n°1 to n°1</w:t>
            </w:r>
            <w:r>
              <w:rPr>
                <w:lang w:val="en-US"/>
              </w:rPr>
              <w:t>36</w:t>
            </w:r>
          </w:p>
        </w:tc>
        <w:tc>
          <w:tcPr>
            <w:tcW w:w="236" w:type="dxa"/>
          </w:tcPr>
          <w:p w14:paraId="07768B22" w14:textId="77777777" w:rsidR="00AB0844" w:rsidRPr="009E0F75" w:rsidRDefault="00AB0844" w:rsidP="00284937">
            <w:pPr>
              <w:pStyle w:val="NoSpaceNormal"/>
            </w:pPr>
          </w:p>
        </w:tc>
        <w:tc>
          <w:tcPr>
            <w:tcW w:w="4584" w:type="dxa"/>
          </w:tcPr>
          <w:p w14:paraId="69C43C10" w14:textId="77777777" w:rsidR="00AB0844" w:rsidRPr="009E0F75" w:rsidRDefault="00AB0844" w:rsidP="00284937">
            <w:pPr>
              <w:pStyle w:val="NoSpaceNormal"/>
            </w:pPr>
            <w:r w:rsidRPr="009E0F75">
              <w:rPr>
                <w:lang w:val="en-US"/>
              </w:rPr>
              <w:t>defined</w:t>
            </w:r>
          </w:p>
        </w:tc>
        <w:tc>
          <w:tcPr>
            <w:tcW w:w="1361" w:type="dxa"/>
          </w:tcPr>
          <w:p w14:paraId="2841322B" w14:textId="77777777" w:rsidR="00AB0844" w:rsidRPr="009E0F75" w:rsidRDefault="00AB0844" w:rsidP="00284937">
            <w:pPr>
              <w:pStyle w:val="NoSpaceNormal"/>
            </w:pPr>
            <w:r>
              <w:t>see coding</w:t>
            </w:r>
          </w:p>
        </w:tc>
      </w:tr>
      <w:tr w:rsidR="00AB0844" w:rsidRPr="009E0F75" w14:paraId="35148AD1" w14:textId="77777777" w:rsidTr="00114F40">
        <w:tc>
          <w:tcPr>
            <w:tcW w:w="2091" w:type="dxa"/>
          </w:tcPr>
          <w:p w14:paraId="547A99CB" w14:textId="77777777" w:rsidR="00AB0844" w:rsidRPr="009E0F75" w:rsidRDefault="00AB0844" w:rsidP="00284937">
            <w:pPr>
              <w:pStyle w:val="NoSpaceNormal"/>
              <w:rPr>
                <w:rFonts w:cs="Arial"/>
                <w:lang w:val="en-US"/>
              </w:rPr>
            </w:pPr>
            <w:r w:rsidRPr="000D0F75">
              <w:t>Service n°137:</w:t>
            </w:r>
          </w:p>
        </w:tc>
        <w:tc>
          <w:tcPr>
            <w:tcW w:w="236" w:type="dxa"/>
          </w:tcPr>
          <w:p w14:paraId="7E6AF615" w14:textId="77777777" w:rsidR="00AB0844" w:rsidRPr="009E0F75" w:rsidRDefault="00AB0844" w:rsidP="00284937">
            <w:pPr>
              <w:pStyle w:val="NoSpaceNormal"/>
            </w:pPr>
          </w:p>
        </w:tc>
        <w:tc>
          <w:tcPr>
            <w:tcW w:w="4584" w:type="dxa"/>
          </w:tcPr>
          <w:p w14:paraId="686F6EB3" w14:textId="77777777" w:rsidR="00AB0844" w:rsidRPr="009E0F75" w:rsidRDefault="00AB0844" w:rsidP="00284937">
            <w:pPr>
              <w:pStyle w:val="NoSpaceNormal"/>
              <w:rPr>
                <w:rFonts w:cs="Arial"/>
                <w:lang w:val="en-US"/>
              </w:rPr>
            </w:pPr>
            <w:r w:rsidRPr="000D0F75">
              <w:t>Preconfigured CAG information list</w:t>
            </w:r>
          </w:p>
        </w:tc>
        <w:tc>
          <w:tcPr>
            <w:tcW w:w="1361" w:type="dxa"/>
          </w:tcPr>
          <w:p w14:paraId="15F6B899" w14:textId="77777777" w:rsidR="00AB0844" w:rsidRDefault="00AB0844" w:rsidP="00284937">
            <w:pPr>
              <w:pStyle w:val="NoSpaceNormal"/>
            </w:pPr>
            <w:r w:rsidRPr="000D0F75">
              <w:t>available</w:t>
            </w:r>
          </w:p>
        </w:tc>
      </w:tr>
      <w:tr w:rsidR="00AB0844" w:rsidRPr="009E0F75" w14:paraId="04A1D081" w14:textId="77777777" w:rsidTr="00114F40">
        <w:tc>
          <w:tcPr>
            <w:tcW w:w="2091" w:type="dxa"/>
          </w:tcPr>
          <w:p w14:paraId="701E4778" w14:textId="77777777" w:rsidR="00AB0844" w:rsidRPr="009E0F75" w:rsidRDefault="00AB0844" w:rsidP="00284937">
            <w:pPr>
              <w:pStyle w:val="NoSpaceNormal"/>
              <w:rPr>
                <w:rFonts w:cs="Arial"/>
                <w:lang w:val="en-US"/>
              </w:rPr>
            </w:pPr>
            <w:r w:rsidRPr="000D0F75">
              <w:t>Service n°13</w:t>
            </w:r>
            <w:r>
              <w:t>8 to 146</w:t>
            </w:r>
          </w:p>
        </w:tc>
        <w:tc>
          <w:tcPr>
            <w:tcW w:w="236" w:type="dxa"/>
          </w:tcPr>
          <w:p w14:paraId="54A8B4BD" w14:textId="77777777" w:rsidR="00AB0844" w:rsidRPr="009E0F75" w:rsidRDefault="00AB0844" w:rsidP="00284937">
            <w:pPr>
              <w:pStyle w:val="NoSpaceNormal"/>
            </w:pPr>
          </w:p>
        </w:tc>
        <w:tc>
          <w:tcPr>
            <w:tcW w:w="4584" w:type="dxa"/>
          </w:tcPr>
          <w:p w14:paraId="672A9119" w14:textId="77777777" w:rsidR="00AB0844" w:rsidRPr="009E0F75" w:rsidRDefault="00AB0844" w:rsidP="00284937">
            <w:pPr>
              <w:pStyle w:val="NoSpaceNormal"/>
              <w:rPr>
                <w:lang w:val="en-US"/>
              </w:rPr>
            </w:pPr>
            <w:r w:rsidRPr="009E0F75">
              <w:rPr>
                <w:lang w:val="en-US"/>
              </w:rPr>
              <w:t>defined</w:t>
            </w:r>
          </w:p>
        </w:tc>
        <w:tc>
          <w:tcPr>
            <w:tcW w:w="1361" w:type="dxa"/>
          </w:tcPr>
          <w:p w14:paraId="670D4F23" w14:textId="77777777" w:rsidR="00AB0844" w:rsidRDefault="00AB0844" w:rsidP="00284937">
            <w:pPr>
              <w:pStyle w:val="NoSpaceNormal"/>
            </w:pPr>
            <w:r>
              <w:t>see coding</w:t>
            </w:r>
          </w:p>
        </w:tc>
      </w:tr>
      <w:tr w:rsidR="00AB0844" w:rsidRPr="009E0F75" w14:paraId="0B88AF09" w14:textId="77777777" w:rsidTr="00114F40">
        <w:tc>
          <w:tcPr>
            <w:tcW w:w="2091" w:type="dxa"/>
          </w:tcPr>
          <w:p w14:paraId="4EC88FB9" w14:textId="77777777" w:rsidR="00AB0844" w:rsidRPr="009E0F75" w:rsidRDefault="00AB0844" w:rsidP="00284937">
            <w:pPr>
              <w:pStyle w:val="NoSpaceNormal"/>
              <w:rPr>
                <w:lang w:val="en-US"/>
              </w:rPr>
            </w:pPr>
            <w:r w:rsidRPr="009E0F75">
              <w:rPr>
                <w:lang w:val="en-US"/>
              </w:rPr>
              <w:t>Service n°14</w:t>
            </w:r>
            <w:r>
              <w:rPr>
                <w:lang w:val="en-US"/>
              </w:rPr>
              <w:t>7</w:t>
            </w:r>
            <w:r w:rsidRPr="009E0F75">
              <w:rPr>
                <w:lang w:val="en-US"/>
              </w:rPr>
              <w:t xml:space="preserve"> to n°152</w:t>
            </w:r>
          </w:p>
        </w:tc>
        <w:tc>
          <w:tcPr>
            <w:tcW w:w="236" w:type="dxa"/>
          </w:tcPr>
          <w:p w14:paraId="7F3E8225" w14:textId="77777777" w:rsidR="00AB0844" w:rsidRPr="009E0F75" w:rsidRDefault="00AB0844" w:rsidP="00284937">
            <w:pPr>
              <w:pStyle w:val="NoSpaceNormal"/>
            </w:pPr>
          </w:p>
        </w:tc>
        <w:tc>
          <w:tcPr>
            <w:tcW w:w="4584" w:type="dxa"/>
          </w:tcPr>
          <w:p w14:paraId="1C13D2C2" w14:textId="77777777" w:rsidR="00AB0844" w:rsidRPr="009E0F75" w:rsidRDefault="00AB0844" w:rsidP="00284937">
            <w:pPr>
              <w:pStyle w:val="NoSpaceNormal"/>
              <w:rPr>
                <w:lang w:val="en-US"/>
              </w:rPr>
            </w:pPr>
            <w:r w:rsidRPr="009E0F75">
              <w:rPr>
                <w:lang w:val="en-US"/>
              </w:rPr>
              <w:t>not defined</w:t>
            </w:r>
          </w:p>
        </w:tc>
        <w:tc>
          <w:tcPr>
            <w:tcW w:w="1361" w:type="dxa"/>
          </w:tcPr>
          <w:p w14:paraId="3F892622" w14:textId="77777777" w:rsidR="00AB0844" w:rsidRPr="009E0F75" w:rsidRDefault="00AB0844" w:rsidP="00284937">
            <w:pPr>
              <w:pStyle w:val="NoSpaceNormal"/>
            </w:pPr>
            <w:r w:rsidRPr="009E0F75">
              <w:t>not available</w:t>
            </w:r>
          </w:p>
        </w:tc>
      </w:tr>
    </w:tbl>
    <w:p w14:paraId="15AFA717" w14:textId="77777777" w:rsidR="00AB0844" w:rsidRPr="009E0F75" w:rsidRDefault="00AB0844" w:rsidP="00AB0844">
      <w:pPr>
        <w:pStyle w:val="B10"/>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B0844" w:rsidRPr="00311D59" w14:paraId="5A5E2FC7" w14:textId="77777777" w:rsidTr="00114F40">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A9E763" w14:textId="77777777" w:rsidR="00AB0844" w:rsidRPr="00FE52FE" w:rsidRDefault="00AB0844" w:rsidP="00114F40">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1E8620"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0C4633"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EE04C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3AB9A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F16109"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246B8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E5BBC"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2038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B8</w:t>
            </w:r>
          </w:p>
        </w:tc>
      </w:tr>
      <w:tr w:rsidR="00AB0844" w:rsidRPr="00311D59" w14:paraId="0764B155" w14:textId="77777777" w:rsidTr="00114F40">
        <w:tc>
          <w:tcPr>
            <w:tcW w:w="907" w:type="dxa"/>
            <w:tcBorders>
              <w:top w:val="single" w:sz="4" w:space="0" w:color="auto"/>
              <w:left w:val="single" w:sz="4" w:space="0" w:color="auto"/>
              <w:bottom w:val="single" w:sz="4" w:space="0" w:color="auto"/>
              <w:right w:val="single" w:sz="4" w:space="0" w:color="auto"/>
            </w:tcBorders>
          </w:tcPr>
          <w:p w14:paraId="6A5BC81F" w14:textId="77777777" w:rsidR="00AB0844" w:rsidRPr="00311D59" w:rsidRDefault="00AB0844" w:rsidP="00114F40">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193D81" w14:textId="77777777" w:rsidR="00AB0844" w:rsidRPr="00311D59" w:rsidRDefault="00AB0844" w:rsidP="00114F40">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9595B74"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161F99" w14:textId="77777777" w:rsidR="00AB0844" w:rsidRPr="00311D59" w:rsidRDefault="00AB0844" w:rsidP="00114F40">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C6FBBD" w14:textId="77777777" w:rsidR="00AB0844" w:rsidRPr="00311D59" w:rsidRDefault="00AB0844" w:rsidP="00114F40">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2FB43C41" w14:textId="77777777" w:rsidR="00AB0844" w:rsidRPr="00311D59" w:rsidRDefault="00AB0844" w:rsidP="00114F40">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3078651A"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15CB67F8"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760608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r>
      <w:tr w:rsidR="00AB0844" w:rsidRPr="00311D59" w14:paraId="52CD6C22" w14:textId="77777777" w:rsidTr="00114F40">
        <w:tc>
          <w:tcPr>
            <w:tcW w:w="907" w:type="dxa"/>
            <w:tcBorders>
              <w:top w:val="single" w:sz="4" w:space="0" w:color="auto"/>
              <w:right w:val="single" w:sz="4" w:space="0" w:color="auto"/>
            </w:tcBorders>
          </w:tcPr>
          <w:p w14:paraId="3CF3AE85"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7AF756"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6F81F8"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D9FE4E"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FDCFCD" w14:textId="77777777" w:rsidR="00AB0844" w:rsidRPr="00311D59" w:rsidRDefault="00AB0844" w:rsidP="00114F40">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19C0AB"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F0127C0" w14:textId="77777777" w:rsidR="00AB0844" w:rsidRPr="00311D59" w:rsidRDefault="00AB0844" w:rsidP="00114F40">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4A5EE377" w14:textId="77777777" w:rsidR="00AB0844" w:rsidRPr="00311D59" w:rsidRDefault="00AB0844" w:rsidP="00114F40">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35492998" w14:textId="77777777" w:rsidR="00AB0844" w:rsidRPr="00311D59" w:rsidRDefault="00AB0844" w:rsidP="00114F40">
            <w:pPr>
              <w:keepNext/>
              <w:keepLines/>
              <w:spacing w:after="0"/>
              <w:jc w:val="center"/>
              <w:rPr>
                <w:rFonts w:ascii="Arial" w:hAnsi="Arial"/>
                <w:b/>
                <w:sz w:val="18"/>
              </w:rPr>
            </w:pPr>
            <w:r>
              <w:rPr>
                <w:rFonts w:ascii="Arial" w:hAnsi="Arial"/>
                <w:b/>
                <w:sz w:val="18"/>
              </w:rPr>
              <w:t>B19</w:t>
            </w:r>
          </w:p>
        </w:tc>
      </w:tr>
      <w:tr w:rsidR="00AB0844" w:rsidRPr="00311D59" w14:paraId="1C3E0BA6" w14:textId="77777777" w:rsidTr="00114F40">
        <w:tc>
          <w:tcPr>
            <w:tcW w:w="907" w:type="dxa"/>
            <w:tcBorders>
              <w:right w:val="single" w:sz="4" w:space="0" w:color="auto"/>
            </w:tcBorders>
          </w:tcPr>
          <w:p w14:paraId="2DBA2BDF" w14:textId="77777777" w:rsidR="00AB0844" w:rsidRPr="00311D59" w:rsidRDefault="00AB0844" w:rsidP="00114F40">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A31C37B"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2252BBC" w14:textId="77777777" w:rsidR="00AB0844" w:rsidRPr="00311D59" w:rsidRDefault="00AB0844" w:rsidP="00114F40">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70BB446" w14:textId="77777777" w:rsidR="00AB0844" w:rsidRPr="00311D59" w:rsidRDefault="00AB0844" w:rsidP="00114F40">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70FA744" w14:textId="77777777" w:rsidR="00AB0844" w:rsidRPr="00311D59" w:rsidRDefault="00AB0844" w:rsidP="00114F40">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909A44" w14:textId="77777777" w:rsidR="00AB0844" w:rsidRPr="00311D59" w:rsidRDefault="00AB0844" w:rsidP="00114F40">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C7B163F" w14:textId="77777777" w:rsidR="00AB0844" w:rsidRPr="00311D59" w:rsidRDefault="00AB0844" w:rsidP="00114F40">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1125F5" w14:textId="77777777" w:rsidR="00AB0844" w:rsidRPr="00311D59" w:rsidRDefault="00AB0844" w:rsidP="00114F40">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xxx1</w:t>
            </w:r>
          </w:p>
        </w:tc>
        <w:tc>
          <w:tcPr>
            <w:tcW w:w="1077" w:type="dxa"/>
            <w:tcBorders>
              <w:top w:val="single" w:sz="4" w:space="0" w:color="auto"/>
              <w:left w:val="single" w:sz="4" w:space="0" w:color="auto"/>
              <w:bottom w:val="single" w:sz="4" w:space="0" w:color="auto"/>
              <w:right w:val="single" w:sz="4" w:space="0" w:color="auto"/>
            </w:tcBorders>
          </w:tcPr>
          <w:p w14:paraId="51EA1540" w14:textId="77777777" w:rsidR="00AB0844" w:rsidRPr="00311D59" w:rsidRDefault="00AB0844" w:rsidP="00114F40">
            <w:pPr>
              <w:keepNext/>
              <w:keepLines/>
              <w:spacing w:after="0"/>
              <w:jc w:val="center"/>
              <w:rPr>
                <w:rFonts w:ascii="Arial" w:hAnsi="Arial"/>
                <w:sz w:val="18"/>
              </w:rPr>
            </w:pPr>
            <w:r>
              <w:rPr>
                <w:rFonts w:ascii="Arial" w:hAnsi="Arial"/>
                <w:sz w:val="18"/>
              </w:rPr>
              <w:t>0000 00xx</w:t>
            </w:r>
          </w:p>
        </w:tc>
      </w:tr>
    </w:tbl>
    <w:p w14:paraId="13519927" w14:textId="77777777" w:rsidR="00AB0844" w:rsidRDefault="00AB0844" w:rsidP="00AB0844"/>
    <w:p w14:paraId="18AC6AC9"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29894DC1" w14:textId="6A878933" w:rsidR="00AB0844" w:rsidRPr="001D1519" w:rsidRDefault="00AB0844" w:rsidP="00AB0844">
      <w:pPr>
        <w:pStyle w:val="B10"/>
      </w:pPr>
      <w:r w:rsidRPr="001D1519">
        <w:t>Logically:</w:t>
      </w:r>
    </w:p>
    <w:p w14:paraId="1378A973" w14:textId="1E3DAA69" w:rsidR="00AB0844" w:rsidRDefault="00AB0844" w:rsidP="00B05BAE">
      <w:pPr>
        <w:pStyle w:val="EX"/>
        <w:spacing w:after="0"/>
        <w:ind w:left="1701" w:hanging="1134"/>
      </w:pPr>
      <w:r>
        <w:t xml:space="preserve">PLMN: </w:t>
      </w:r>
      <w:r>
        <w:tab/>
      </w:r>
      <w:r>
        <w:tab/>
      </w:r>
      <w:r>
        <w:tab/>
        <w:t>244 083 (MCC MNC)</w:t>
      </w:r>
    </w:p>
    <w:p w14:paraId="17096D6F" w14:textId="406CEA84" w:rsidR="00AB0844" w:rsidRDefault="00AB0844" w:rsidP="00B05BAE">
      <w:pPr>
        <w:pStyle w:val="EX"/>
        <w:spacing w:after="0"/>
        <w:ind w:left="1701" w:hanging="1134"/>
      </w:pPr>
      <w:r>
        <w:t xml:space="preserve">CAG only: </w:t>
      </w:r>
      <w:r>
        <w:tab/>
      </w:r>
      <w:r>
        <w:tab/>
      </w:r>
      <w:r>
        <w:tab/>
        <w:t>1</w:t>
      </w:r>
    </w:p>
    <w:p w14:paraId="5FB7E7D4" w14:textId="728BFACD" w:rsidR="00AB0844" w:rsidRDefault="00AB0844" w:rsidP="00B05BAE">
      <w:pPr>
        <w:pStyle w:val="EX"/>
        <w:spacing w:after="0"/>
        <w:ind w:left="1701" w:hanging="1134"/>
      </w:pPr>
      <w:r>
        <w:t xml:space="preserve">Range indication: </w:t>
      </w:r>
      <w:r>
        <w:tab/>
      </w:r>
      <w:r w:rsidR="00183425">
        <w:tab/>
      </w:r>
      <w:r>
        <w:t>1</w:t>
      </w:r>
    </w:p>
    <w:p w14:paraId="2D45AC2C" w14:textId="20C55B15" w:rsidR="00AB0844" w:rsidRDefault="00AB0844" w:rsidP="00B05BAE">
      <w:pPr>
        <w:pStyle w:val="EX"/>
        <w:spacing w:after="0"/>
        <w:ind w:left="1701" w:hanging="1134"/>
      </w:pPr>
      <w:r>
        <w:t xml:space="preserve">CAG-ID range: </w:t>
      </w:r>
      <w:r>
        <w:tab/>
      </w:r>
      <w:r>
        <w:tab/>
        <w:t>00 00 00 01 – 00 00 00 07</w:t>
      </w:r>
    </w:p>
    <w:p w14:paraId="64EAECFF" w14:textId="281E5B80" w:rsidR="00AB0844" w:rsidRDefault="00AB0844" w:rsidP="00B05BAE">
      <w:pPr>
        <w:pStyle w:val="EX"/>
        <w:spacing w:after="0"/>
        <w:ind w:left="1701" w:hanging="1134"/>
      </w:pPr>
      <w:r>
        <w:t xml:space="preserve">PLMN: </w:t>
      </w:r>
      <w:r>
        <w:tab/>
      </w:r>
      <w:r>
        <w:tab/>
      </w:r>
      <w:r>
        <w:tab/>
        <w:t>244 084 (MCC MNC)</w:t>
      </w:r>
    </w:p>
    <w:p w14:paraId="2392EAC0" w14:textId="7F0BA694" w:rsidR="00AB0844" w:rsidRDefault="00AB0844" w:rsidP="00B05BAE">
      <w:pPr>
        <w:pStyle w:val="EX"/>
        <w:spacing w:after="0"/>
        <w:ind w:left="1701" w:hanging="1134"/>
      </w:pPr>
      <w:r>
        <w:t xml:space="preserve">CAG only: </w:t>
      </w:r>
      <w:r>
        <w:tab/>
      </w:r>
      <w:r>
        <w:tab/>
      </w:r>
      <w:r>
        <w:tab/>
        <w:t>1</w:t>
      </w:r>
    </w:p>
    <w:p w14:paraId="564481BE" w14:textId="3D109481" w:rsidR="00AB0844" w:rsidRDefault="00AB0844" w:rsidP="00B05BAE">
      <w:pPr>
        <w:pStyle w:val="EX"/>
        <w:spacing w:after="0"/>
        <w:ind w:left="1701" w:hanging="1134"/>
      </w:pPr>
      <w:r>
        <w:t>Range indication:</w:t>
      </w:r>
      <w:r>
        <w:tab/>
      </w:r>
      <w:r>
        <w:tab/>
        <w:t>1</w:t>
      </w:r>
    </w:p>
    <w:p w14:paraId="1D32467E" w14:textId="75CE710E" w:rsidR="00AB0844" w:rsidRPr="001D1519" w:rsidRDefault="00AB0844" w:rsidP="00AB0844">
      <w:pPr>
        <w:pStyle w:val="B2"/>
      </w:pPr>
      <w:r>
        <w:t>CAG-ID range:</w:t>
      </w:r>
      <w:r>
        <w:tab/>
      </w:r>
      <w:r>
        <w:tab/>
        <w:t>00 00 00 01 – 00 00 00 07</w:t>
      </w:r>
    </w:p>
    <w:p w14:paraId="2CC71BE7"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4873ABD" w14:textId="77777777" w:rsidTr="00114F40">
        <w:tc>
          <w:tcPr>
            <w:tcW w:w="959" w:type="dxa"/>
            <w:shd w:val="clear" w:color="auto" w:fill="F2F2F2" w:themeFill="background1" w:themeFillShade="F2"/>
          </w:tcPr>
          <w:p w14:paraId="6D86355F"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50BA7027"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B6D5EB6"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4DD73E17"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5575C741"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2269ECB8"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54AB1C18"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4361A8F9"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149C33A6"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47761CF4"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19419895" w14:textId="77777777" w:rsidR="00AB0844" w:rsidRPr="00446C27" w:rsidRDefault="00AB0844" w:rsidP="00114F40">
            <w:pPr>
              <w:pStyle w:val="TAC"/>
              <w:rPr>
                <w:b/>
              </w:rPr>
            </w:pPr>
            <w:r w:rsidRPr="00446C27">
              <w:rPr>
                <w:b/>
              </w:rPr>
              <w:t>B10</w:t>
            </w:r>
          </w:p>
        </w:tc>
      </w:tr>
      <w:tr w:rsidR="00AB0844" w:rsidRPr="001D1519" w14:paraId="59AD6615" w14:textId="77777777" w:rsidTr="00114F40">
        <w:tc>
          <w:tcPr>
            <w:tcW w:w="959" w:type="dxa"/>
            <w:tcBorders>
              <w:bottom w:val="single" w:sz="4" w:space="0" w:color="auto"/>
            </w:tcBorders>
          </w:tcPr>
          <w:p w14:paraId="52E51763"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39BF09AE" w14:textId="77777777" w:rsidR="00AB0844" w:rsidRPr="001D1519" w:rsidRDefault="00AB0844" w:rsidP="00114F40">
            <w:pPr>
              <w:pStyle w:val="TAC"/>
            </w:pPr>
            <w:r>
              <w:t>00</w:t>
            </w:r>
          </w:p>
        </w:tc>
        <w:tc>
          <w:tcPr>
            <w:tcW w:w="717" w:type="dxa"/>
          </w:tcPr>
          <w:p w14:paraId="70E33472" w14:textId="77777777" w:rsidR="00AB0844" w:rsidRPr="001D1519" w:rsidRDefault="00AB0844" w:rsidP="00114F40">
            <w:pPr>
              <w:pStyle w:val="TAC"/>
            </w:pPr>
            <w:r>
              <w:t>1A</w:t>
            </w:r>
          </w:p>
        </w:tc>
        <w:tc>
          <w:tcPr>
            <w:tcW w:w="717" w:type="dxa"/>
          </w:tcPr>
          <w:p w14:paraId="575FEA41" w14:textId="77777777" w:rsidR="00AB0844" w:rsidRPr="001D1519" w:rsidRDefault="00AB0844" w:rsidP="00114F40">
            <w:pPr>
              <w:pStyle w:val="TAC"/>
            </w:pPr>
            <w:r>
              <w:t>0C</w:t>
            </w:r>
          </w:p>
        </w:tc>
        <w:tc>
          <w:tcPr>
            <w:tcW w:w="717" w:type="dxa"/>
          </w:tcPr>
          <w:p w14:paraId="15AAAEBC" w14:textId="77777777" w:rsidR="00AB0844" w:rsidRPr="001D1519" w:rsidRDefault="00AB0844" w:rsidP="00114F40">
            <w:pPr>
              <w:pStyle w:val="TAC"/>
            </w:pPr>
            <w:r>
              <w:t>42</w:t>
            </w:r>
          </w:p>
        </w:tc>
        <w:tc>
          <w:tcPr>
            <w:tcW w:w="717" w:type="dxa"/>
          </w:tcPr>
          <w:p w14:paraId="4FFE2415" w14:textId="77777777" w:rsidR="00AB0844" w:rsidRPr="001D1519" w:rsidRDefault="00AB0844" w:rsidP="00114F40">
            <w:pPr>
              <w:pStyle w:val="TAC"/>
            </w:pPr>
            <w:r>
              <w:t>34</w:t>
            </w:r>
          </w:p>
        </w:tc>
        <w:tc>
          <w:tcPr>
            <w:tcW w:w="717" w:type="dxa"/>
          </w:tcPr>
          <w:p w14:paraId="63BB25E6" w14:textId="77777777" w:rsidR="00AB0844" w:rsidRPr="001D1519" w:rsidRDefault="00AB0844" w:rsidP="00114F40">
            <w:pPr>
              <w:pStyle w:val="TAC"/>
            </w:pPr>
            <w:r>
              <w:t>80</w:t>
            </w:r>
          </w:p>
        </w:tc>
        <w:tc>
          <w:tcPr>
            <w:tcW w:w="717" w:type="dxa"/>
          </w:tcPr>
          <w:p w14:paraId="1DA9D474" w14:textId="77777777" w:rsidR="00AB0844" w:rsidRPr="001D1519" w:rsidRDefault="00AB0844" w:rsidP="00114F40">
            <w:pPr>
              <w:pStyle w:val="TAC"/>
            </w:pPr>
            <w:r>
              <w:t>03</w:t>
            </w:r>
          </w:p>
        </w:tc>
        <w:tc>
          <w:tcPr>
            <w:tcW w:w="717" w:type="dxa"/>
          </w:tcPr>
          <w:p w14:paraId="17482F33" w14:textId="77777777" w:rsidR="00AB0844" w:rsidRPr="001D1519" w:rsidRDefault="00AB0844" w:rsidP="00114F40">
            <w:pPr>
              <w:pStyle w:val="TAC"/>
            </w:pPr>
            <w:r>
              <w:t>00</w:t>
            </w:r>
          </w:p>
        </w:tc>
        <w:tc>
          <w:tcPr>
            <w:tcW w:w="717" w:type="dxa"/>
          </w:tcPr>
          <w:p w14:paraId="47476ED3" w14:textId="77777777" w:rsidR="00AB0844" w:rsidRPr="001D1519" w:rsidRDefault="00AB0844" w:rsidP="00114F40">
            <w:pPr>
              <w:pStyle w:val="TAC"/>
            </w:pPr>
            <w:r>
              <w:t>00</w:t>
            </w:r>
          </w:p>
        </w:tc>
        <w:tc>
          <w:tcPr>
            <w:tcW w:w="717" w:type="dxa"/>
          </w:tcPr>
          <w:p w14:paraId="1A737071" w14:textId="77777777" w:rsidR="00AB0844" w:rsidRPr="001D1519" w:rsidRDefault="00AB0844" w:rsidP="00114F40">
            <w:pPr>
              <w:pStyle w:val="TAC"/>
            </w:pPr>
            <w:r>
              <w:t>00</w:t>
            </w:r>
          </w:p>
        </w:tc>
      </w:tr>
      <w:tr w:rsidR="00AB0844" w:rsidRPr="001D1519" w14:paraId="780602AA" w14:textId="77777777" w:rsidTr="00114F40">
        <w:tc>
          <w:tcPr>
            <w:tcW w:w="959" w:type="dxa"/>
            <w:tcBorders>
              <w:top w:val="single" w:sz="4" w:space="0" w:color="auto"/>
              <w:left w:val="nil"/>
              <w:bottom w:val="nil"/>
              <w:right w:val="single" w:sz="4" w:space="0" w:color="auto"/>
            </w:tcBorders>
          </w:tcPr>
          <w:p w14:paraId="6C3214F5"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585AF955"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351C154F"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116A52F7"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36FD8A59"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37B15026"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285C9726"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031F6260"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660DC0FC"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38B161A9"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07FC6046" w14:textId="77777777" w:rsidR="00AB0844" w:rsidRPr="001D1519" w:rsidRDefault="00AB0844" w:rsidP="00114F40">
            <w:pPr>
              <w:pStyle w:val="TAC"/>
            </w:pPr>
            <w:r w:rsidRPr="001D1519">
              <w:rPr>
                <w:b/>
              </w:rPr>
              <w:t>B20</w:t>
            </w:r>
          </w:p>
        </w:tc>
      </w:tr>
      <w:tr w:rsidR="00AB0844" w:rsidRPr="001D1519" w14:paraId="540AFBBC" w14:textId="77777777" w:rsidTr="00114F40">
        <w:tc>
          <w:tcPr>
            <w:tcW w:w="959" w:type="dxa"/>
            <w:tcBorders>
              <w:top w:val="nil"/>
              <w:left w:val="nil"/>
              <w:bottom w:val="nil"/>
              <w:right w:val="single" w:sz="4" w:space="0" w:color="auto"/>
            </w:tcBorders>
          </w:tcPr>
          <w:p w14:paraId="19A13E87"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9E883CE"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4815499B" w14:textId="77777777" w:rsidR="00AB0844" w:rsidRPr="001D1519" w:rsidRDefault="00AB0844" w:rsidP="00114F40">
            <w:pPr>
              <w:pStyle w:val="TAC"/>
            </w:pPr>
            <w:r>
              <w:t>00</w:t>
            </w:r>
          </w:p>
        </w:tc>
        <w:tc>
          <w:tcPr>
            <w:tcW w:w="717" w:type="dxa"/>
          </w:tcPr>
          <w:p w14:paraId="73B59BFE" w14:textId="77777777" w:rsidR="00AB0844" w:rsidRPr="001D1519" w:rsidRDefault="00AB0844" w:rsidP="00114F40">
            <w:pPr>
              <w:pStyle w:val="TAC"/>
            </w:pPr>
            <w:r>
              <w:t>00</w:t>
            </w:r>
          </w:p>
        </w:tc>
        <w:tc>
          <w:tcPr>
            <w:tcW w:w="717" w:type="dxa"/>
          </w:tcPr>
          <w:p w14:paraId="192E5391" w14:textId="77777777" w:rsidR="00AB0844" w:rsidRPr="001D1519" w:rsidRDefault="00AB0844" w:rsidP="00114F40">
            <w:pPr>
              <w:pStyle w:val="TAC"/>
            </w:pPr>
            <w:r>
              <w:t>00</w:t>
            </w:r>
          </w:p>
        </w:tc>
        <w:tc>
          <w:tcPr>
            <w:tcW w:w="717" w:type="dxa"/>
          </w:tcPr>
          <w:p w14:paraId="2148918F" w14:textId="77777777" w:rsidR="00AB0844" w:rsidRPr="001D1519" w:rsidRDefault="00AB0844" w:rsidP="00114F40">
            <w:pPr>
              <w:pStyle w:val="TAC"/>
            </w:pPr>
            <w:r>
              <w:t>07</w:t>
            </w:r>
          </w:p>
        </w:tc>
        <w:tc>
          <w:tcPr>
            <w:tcW w:w="717" w:type="dxa"/>
          </w:tcPr>
          <w:p w14:paraId="7804D10B" w14:textId="77777777" w:rsidR="00AB0844" w:rsidRPr="001D1519" w:rsidRDefault="00AB0844" w:rsidP="00114F40">
            <w:pPr>
              <w:pStyle w:val="TAC"/>
            </w:pPr>
            <w:r>
              <w:t>0C</w:t>
            </w:r>
          </w:p>
        </w:tc>
        <w:tc>
          <w:tcPr>
            <w:tcW w:w="717" w:type="dxa"/>
          </w:tcPr>
          <w:p w14:paraId="6BD498BE" w14:textId="77777777" w:rsidR="00AB0844" w:rsidRPr="001D1519" w:rsidRDefault="00AB0844" w:rsidP="00114F40">
            <w:pPr>
              <w:pStyle w:val="TAC"/>
            </w:pPr>
            <w:r>
              <w:t>42</w:t>
            </w:r>
          </w:p>
        </w:tc>
        <w:tc>
          <w:tcPr>
            <w:tcW w:w="717" w:type="dxa"/>
          </w:tcPr>
          <w:p w14:paraId="55F493B4" w14:textId="77777777" w:rsidR="00AB0844" w:rsidRPr="001D1519" w:rsidRDefault="00AB0844" w:rsidP="00114F40">
            <w:pPr>
              <w:pStyle w:val="TAC"/>
            </w:pPr>
            <w:r>
              <w:t>44</w:t>
            </w:r>
          </w:p>
        </w:tc>
        <w:tc>
          <w:tcPr>
            <w:tcW w:w="717" w:type="dxa"/>
            <w:tcBorders>
              <w:bottom w:val="single" w:sz="4" w:space="0" w:color="auto"/>
            </w:tcBorders>
          </w:tcPr>
          <w:p w14:paraId="22D342C6" w14:textId="77777777" w:rsidR="00AB0844" w:rsidRPr="001D1519" w:rsidRDefault="00AB0844" w:rsidP="00114F40">
            <w:pPr>
              <w:pStyle w:val="TAC"/>
            </w:pPr>
            <w:r>
              <w:t>80</w:t>
            </w:r>
          </w:p>
        </w:tc>
        <w:tc>
          <w:tcPr>
            <w:tcW w:w="717" w:type="dxa"/>
            <w:tcBorders>
              <w:bottom w:val="single" w:sz="4" w:space="0" w:color="auto"/>
            </w:tcBorders>
          </w:tcPr>
          <w:p w14:paraId="1DB56C5D" w14:textId="77777777" w:rsidR="00AB0844" w:rsidRPr="001D1519" w:rsidRDefault="00AB0844" w:rsidP="00114F40">
            <w:pPr>
              <w:pStyle w:val="TAC"/>
            </w:pPr>
            <w:r>
              <w:t>03</w:t>
            </w:r>
          </w:p>
        </w:tc>
      </w:tr>
      <w:tr w:rsidR="00AB0844" w:rsidRPr="0013239E" w14:paraId="4F8BDAA2" w14:textId="77777777" w:rsidTr="00114F40">
        <w:tc>
          <w:tcPr>
            <w:tcW w:w="959" w:type="dxa"/>
            <w:tcBorders>
              <w:top w:val="nil"/>
              <w:left w:val="nil"/>
              <w:bottom w:val="nil"/>
              <w:right w:val="single" w:sz="4" w:space="0" w:color="auto"/>
            </w:tcBorders>
          </w:tcPr>
          <w:p w14:paraId="44682DDE"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B47DEE"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4FFCF7"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5A8399E"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B72A7A"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E5807B"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7ED9AE"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1D0BC"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1A50C"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4C0594A7"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0D24959A" w14:textId="77777777" w:rsidR="00AB0844" w:rsidRPr="0013239E" w:rsidRDefault="00AB0844" w:rsidP="00114F40">
            <w:pPr>
              <w:pStyle w:val="TAC"/>
              <w:rPr>
                <w:b/>
                <w:bCs/>
              </w:rPr>
            </w:pPr>
          </w:p>
        </w:tc>
      </w:tr>
      <w:tr w:rsidR="00AB0844" w:rsidRPr="001D1519" w14:paraId="563B1C14" w14:textId="77777777" w:rsidTr="00114F40">
        <w:tc>
          <w:tcPr>
            <w:tcW w:w="959" w:type="dxa"/>
            <w:tcBorders>
              <w:top w:val="nil"/>
              <w:left w:val="nil"/>
              <w:bottom w:val="nil"/>
              <w:right w:val="single" w:sz="4" w:space="0" w:color="auto"/>
            </w:tcBorders>
          </w:tcPr>
          <w:p w14:paraId="434F60B4"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73DA9CA"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3A78066"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BF5B6F9"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1C795A48"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76893E5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A28922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17C9FCA"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50AE140"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7D70180F" w14:textId="77777777" w:rsidR="00AB0844" w:rsidRPr="0013239E" w:rsidRDefault="00AB0844" w:rsidP="00114F40">
            <w:pPr>
              <w:pStyle w:val="TAC"/>
            </w:pPr>
          </w:p>
        </w:tc>
        <w:tc>
          <w:tcPr>
            <w:tcW w:w="717" w:type="dxa"/>
            <w:tcBorders>
              <w:top w:val="nil"/>
              <w:left w:val="nil"/>
              <w:bottom w:val="nil"/>
              <w:right w:val="nil"/>
            </w:tcBorders>
          </w:tcPr>
          <w:p w14:paraId="5057E00C" w14:textId="77777777" w:rsidR="00AB0844" w:rsidRPr="0013239E" w:rsidRDefault="00AB0844" w:rsidP="00114F40">
            <w:pPr>
              <w:pStyle w:val="TAC"/>
            </w:pPr>
          </w:p>
        </w:tc>
      </w:tr>
    </w:tbl>
    <w:p w14:paraId="34B0FE70" w14:textId="77777777" w:rsidR="00AB0844" w:rsidRDefault="00AB0844" w:rsidP="00AB0844">
      <w:pPr>
        <w:rPr>
          <w:lang w:val="en-US" w:eastAsia="fr-FR"/>
        </w:rPr>
      </w:pPr>
    </w:p>
    <w:p w14:paraId="774F21E6" w14:textId="77777777" w:rsidR="00AB0844" w:rsidRDefault="00AB0844" w:rsidP="00AB0844">
      <w:pPr>
        <w:rPr>
          <w:b/>
        </w:rPr>
      </w:pPr>
      <w:r w:rsidRPr="0041528A">
        <w:rPr>
          <w:b/>
        </w:rPr>
        <w:t>EF</w:t>
      </w:r>
      <w:r w:rsidRPr="00CD16A1">
        <w:rPr>
          <w:b/>
          <w:vertAlign w:val="subscript"/>
        </w:rPr>
        <w:t>CAG</w:t>
      </w:r>
      <w:r>
        <w:rPr>
          <w:b/>
        </w:rPr>
        <w:t xml:space="preserve"> </w:t>
      </w:r>
      <w:r w:rsidRPr="00CD16A1">
        <w:rPr>
          <w:b/>
        </w:rPr>
        <w:t>(Pre-configured CAG information list)</w:t>
      </w:r>
    </w:p>
    <w:p w14:paraId="31D46912" w14:textId="77777777" w:rsidR="00AB0844" w:rsidRPr="001D1519" w:rsidRDefault="00AB0844" w:rsidP="00AB0844">
      <w:pPr>
        <w:pStyle w:val="B10"/>
      </w:pPr>
      <w:r w:rsidRPr="001D1519">
        <w:t>Logically:</w:t>
      </w:r>
      <w:r w:rsidRPr="001D1519">
        <w:tab/>
      </w:r>
    </w:p>
    <w:p w14:paraId="3CCF9C66" w14:textId="00719896" w:rsidR="00AB0844" w:rsidRDefault="00AB0844" w:rsidP="00B05BAE">
      <w:pPr>
        <w:pStyle w:val="B2"/>
        <w:spacing w:after="0"/>
      </w:pPr>
      <w:r>
        <w:t xml:space="preserve">PLMN: </w:t>
      </w:r>
      <w:r>
        <w:tab/>
      </w:r>
      <w:r>
        <w:tab/>
      </w:r>
      <w:r>
        <w:tab/>
        <w:t>244 083 (MCC MNC)</w:t>
      </w:r>
    </w:p>
    <w:p w14:paraId="03AFCC20" w14:textId="6169335D" w:rsidR="00AB0844" w:rsidRDefault="00AB0844" w:rsidP="00B05BAE">
      <w:pPr>
        <w:pStyle w:val="B2"/>
        <w:spacing w:after="0"/>
      </w:pPr>
      <w:r>
        <w:t>CAG only:</w:t>
      </w:r>
      <w:r>
        <w:tab/>
      </w:r>
      <w:r>
        <w:tab/>
        <w:t>1</w:t>
      </w:r>
    </w:p>
    <w:p w14:paraId="0A369DA7" w14:textId="4FFE2CA9" w:rsidR="00AB0844" w:rsidRDefault="00AB0844" w:rsidP="00B05BAE">
      <w:pPr>
        <w:pStyle w:val="B2"/>
        <w:spacing w:after="0"/>
      </w:pPr>
      <w:r>
        <w:t>Range indication:</w:t>
      </w:r>
      <w:r>
        <w:tab/>
      </w:r>
      <w:r>
        <w:tab/>
        <w:t>1</w:t>
      </w:r>
    </w:p>
    <w:p w14:paraId="6C4AC1B8" w14:textId="52CDB002" w:rsidR="00AB0844" w:rsidRDefault="00AB0844" w:rsidP="00B05BAE">
      <w:pPr>
        <w:pStyle w:val="B2"/>
        <w:spacing w:after="0"/>
      </w:pPr>
      <w:r>
        <w:t>CAG-ID range:</w:t>
      </w:r>
      <w:r>
        <w:tab/>
      </w:r>
      <w:r>
        <w:tab/>
        <w:t>00 00 00 01 – 00 00 00 07</w:t>
      </w:r>
    </w:p>
    <w:p w14:paraId="0AF69693" w14:textId="5CCE3479" w:rsidR="00AB0844" w:rsidRDefault="00AB0844" w:rsidP="00B05BAE">
      <w:pPr>
        <w:pStyle w:val="B2"/>
        <w:spacing w:after="0"/>
      </w:pPr>
      <w:r>
        <w:t>PLMN:</w:t>
      </w:r>
      <w:r>
        <w:tab/>
      </w:r>
      <w:r>
        <w:tab/>
      </w:r>
      <w:r>
        <w:tab/>
        <w:t>244 084 (MCC MNC)</w:t>
      </w:r>
    </w:p>
    <w:p w14:paraId="30FB3A14" w14:textId="2CA173F9" w:rsidR="00AB0844" w:rsidRDefault="00AB0844" w:rsidP="00B05BAE">
      <w:pPr>
        <w:pStyle w:val="B2"/>
        <w:spacing w:after="0"/>
      </w:pPr>
      <w:r>
        <w:t xml:space="preserve">CAG only: </w:t>
      </w:r>
      <w:r>
        <w:tab/>
      </w:r>
      <w:r>
        <w:tab/>
        <w:t>1</w:t>
      </w:r>
    </w:p>
    <w:p w14:paraId="30EFDF58" w14:textId="243D9FFB" w:rsidR="00AB0844" w:rsidRDefault="00AB0844" w:rsidP="00B05BAE">
      <w:pPr>
        <w:pStyle w:val="B2"/>
        <w:spacing w:after="0"/>
      </w:pPr>
      <w:r>
        <w:t xml:space="preserve">Range indication: </w:t>
      </w:r>
      <w:r w:rsidR="00183425">
        <w:tab/>
      </w:r>
      <w:r>
        <w:tab/>
        <w:t>1</w:t>
      </w:r>
    </w:p>
    <w:p w14:paraId="7D57F0C8" w14:textId="7D3D37F7" w:rsidR="00AB0844" w:rsidRPr="001D1519" w:rsidRDefault="00AB0844" w:rsidP="00AB0844">
      <w:pPr>
        <w:pStyle w:val="B2"/>
      </w:pPr>
      <w:r>
        <w:t>CAG-ID range:</w:t>
      </w:r>
      <w:r>
        <w:tab/>
      </w:r>
      <w:r>
        <w:tab/>
        <w:t>00 00 00 01 – 00 00 00 07</w:t>
      </w:r>
    </w:p>
    <w:p w14:paraId="31BD233D" w14:textId="77777777" w:rsidR="00AB0844" w:rsidRPr="001D1519" w:rsidRDefault="00AB0844" w:rsidP="00AB0844">
      <w:pPr>
        <w:pStyle w:val="B10"/>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AB0844" w:rsidRPr="001D1519" w14:paraId="0AF8AB01" w14:textId="77777777" w:rsidTr="00114F40">
        <w:tc>
          <w:tcPr>
            <w:tcW w:w="959" w:type="dxa"/>
            <w:shd w:val="clear" w:color="auto" w:fill="F2F2F2" w:themeFill="background1" w:themeFillShade="F2"/>
          </w:tcPr>
          <w:p w14:paraId="3FFDBB4B" w14:textId="77777777" w:rsidR="00AB0844" w:rsidRPr="001D1519" w:rsidRDefault="00AB0844" w:rsidP="00114F40">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040707D0" w14:textId="77777777" w:rsidR="00AB0844" w:rsidRPr="00446C27" w:rsidRDefault="00AB0844" w:rsidP="00114F40">
            <w:pPr>
              <w:pStyle w:val="TAC"/>
              <w:rPr>
                <w:b/>
              </w:rPr>
            </w:pPr>
            <w:r w:rsidRPr="00446C27">
              <w:rPr>
                <w:b/>
              </w:rPr>
              <w:t>B1</w:t>
            </w:r>
          </w:p>
        </w:tc>
        <w:tc>
          <w:tcPr>
            <w:tcW w:w="717" w:type="dxa"/>
            <w:shd w:val="clear" w:color="auto" w:fill="F2F2F2" w:themeFill="background1" w:themeFillShade="F2"/>
          </w:tcPr>
          <w:p w14:paraId="1CC368B1" w14:textId="77777777" w:rsidR="00AB0844" w:rsidRPr="00446C27" w:rsidRDefault="00AB0844" w:rsidP="00114F40">
            <w:pPr>
              <w:pStyle w:val="TAC"/>
              <w:rPr>
                <w:b/>
              </w:rPr>
            </w:pPr>
            <w:r w:rsidRPr="00446C27">
              <w:rPr>
                <w:b/>
              </w:rPr>
              <w:t>B2</w:t>
            </w:r>
          </w:p>
        </w:tc>
        <w:tc>
          <w:tcPr>
            <w:tcW w:w="717" w:type="dxa"/>
            <w:shd w:val="clear" w:color="auto" w:fill="F2F2F2" w:themeFill="background1" w:themeFillShade="F2"/>
          </w:tcPr>
          <w:p w14:paraId="0F9415A3" w14:textId="77777777" w:rsidR="00AB0844" w:rsidRPr="00446C27" w:rsidRDefault="00AB0844" w:rsidP="00114F40">
            <w:pPr>
              <w:pStyle w:val="TAC"/>
              <w:rPr>
                <w:b/>
              </w:rPr>
            </w:pPr>
            <w:r w:rsidRPr="00446C27">
              <w:rPr>
                <w:b/>
              </w:rPr>
              <w:t>B3</w:t>
            </w:r>
          </w:p>
        </w:tc>
        <w:tc>
          <w:tcPr>
            <w:tcW w:w="717" w:type="dxa"/>
            <w:shd w:val="clear" w:color="auto" w:fill="F2F2F2" w:themeFill="background1" w:themeFillShade="F2"/>
          </w:tcPr>
          <w:p w14:paraId="3F0EBEB2" w14:textId="77777777" w:rsidR="00AB0844" w:rsidRPr="00446C27" w:rsidRDefault="00AB0844" w:rsidP="00114F40">
            <w:pPr>
              <w:pStyle w:val="TAC"/>
              <w:rPr>
                <w:b/>
              </w:rPr>
            </w:pPr>
            <w:r w:rsidRPr="00446C27">
              <w:rPr>
                <w:b/>
              </w:rPr>
              <w:t>B4</w:t>
            </w:r>
          </w:p>
        </w:tc>
        <w:tc>
          <w:tcPr>
            <w:tcW w:w="717" w:type="dxa"/>
            <w:shd w:val="clear" w:color="auto" w:fill="F2F2F2" w:themeFill="background1" w:themeFillShade="F2"/>
          </w:tcPr>
          <w:p w14:paraId="33B67A26" w14:textId="77777777" w:rsidR="00AB0844" w:rsidRPr="00446C27" w:rsidRDefault="00AB0844" w:rsidP="00114F40">
            <w:pPr>
              <w:pStyle w:val="TAC"/>
              <w:rPr>
                <w:b/>
              </w:rPr>
            </w:pPr>
            <w:r w:rsidRPr="00446C27">
              <w:rPr>
                <w:b/>
              </w:rPr>
              <w:t>B5</w:t>
            </w:r>
          </w:p>
        </w:tc>
        <w:tc>
          <w:tcPr>
            <w:tcW w:w="717" w:type="dxa"/>
            <w:shd w:val="clear" w:color="auto" w:fill="F2F2F2" w:themeFill="background1" w:themeFillShade="F2"/>
          </w:tcPr>
          <w:p w14:paraId="7A78C237" w14:textId="77777777" w:rsidR="00AB0844" w:rsidRPr="00446C27" w:rsidRDefault="00AB0844" w:rsidP="00114F40">
            <w:pPr>
              <w:pStyle w:val="TAC"/>
              <w:rPr>
                <w:b/>
              </w:rPr>
            </w:pPr>
            <w:r w:rsidRPr="00446C27">
              <w:rPr>
                <w:b/>
              </w:rPr>
              <w:t>B6</w:t>
            </w:r>
          </w:p>
        </w:tc>
        <w:tc>
          <w:tcPr>
            <w:tcW w:w="717" w:type="dxa"/>
            <w:shd w:val="clear" w:color="auto" w:fill="F2F2F2" w:themeFill="background1" w:themeFillShade="F2"/>
          </w:tcPr>
          <w:p w14:paraId="05BFC3F3" w14:textId="77777777" w:rsidR="00AB0844" w:rsidRPr="00446C27" w:rsidRDefault="00AB0844" w:rsidP="00114F40">
            <w:pPr>
              <w:pStyle w:val="TAC"/>
              <w:rPr>
                <w:b/>
              </w:rPr>
            </w:pPr>
            <w:r w:rsidRPr="00446C27">
              <w:rPr>
                <w:b/>
              </w:rPr>
              <w:t>B7</w:t>
            </w:r>
          </w:p>
        </w:tc>
        <w:tc>
          <w:tcPr>
            <w:tcW w:w="717" w:type="dxa"/>
            <w:shd w:val="clear" w:color="auto" w:fill="F2F2F2" w:themeFill="background1" w:themeFillShade="F2"/>
          </w:tcPr>
          <w:p w14:paraId="28CD0072" w14:textId="77777777" w:rsidR="00AB0844" w:rsidRPr="00446C27" w:rsidRDefault="00AB0844" w:rsidP="00114F40">
            <w:pPr>
              <w:pStyle w:val="TAC"/>
              <w:rPr>
                <w:b/>
              </w:rPr>
            </w:pPr>
            <w:r w:rsidRPr="00446C27">
              <w:rPr>
                <w:b/>
              </w:rPr>
              <w:t>B8</w:t>
            </w:r>
          </w:p>
        </w:tc>
        <w:tc>
          <w:tcPr>
            <w:tcW w:w="717" w:type="dxa"/>
            <w:shd w:val="clear" w:color="auto" w:fill="F2F2F2" w:themeFill="background1" w:themeFillShade="F2"/>
          </w:tcPr>
          <w:p w14:paraId="5B96CD9C" w14:textId="77777777" w:rsidR="00AB0844" w:rsidRPr="00446C27" w:rsidRDefault="00AB0844" w:rsidP="00114F40">
            <w:pPr>
              <w:pStyle w:val="TAC"/>
              <w:rPr>
                <w:b/>
              </w:rPr>
            </w:pPr>
            <w:r w:rsidRPr="00446C27">
              <w:rPr>
                <w:b/>
              </w:rPr>
              <w:t>B9</w:t>
            </w:r>
          </w:p>
        </w:tc>
        <w:tc>
          <w:tcPr>
            <w:tcW w:w="717" w:type="dxa"/>
            <w:shd w:val="clear" w:color="auto" w:fill="F2F2F2" w:themeFill="background1" w:themeFillShade="F2"/>
          </w:tcPr>
          <w:p w14:paraId="435ABC5A" w14:textId="77777777" w:rsidR="00AB0844" w:rsidRPr="00446C27" w:rsidRDefault="00AB0844" w:rsidP="00114F40">
            <w:pPr>
              <w:pStyle w:val="TAC"/>
              <w:rPr>
                <w:b/>
              </w:rPr>
            </w:pPr>
            <w:r w:rsidRPr="00446C27">
              <w:rPr>
                <w:b/>
              </w:rPr>
              <w:t>B10</w:t>
            </w:r>
          </w:p>
        </w:tc>
      </w:tr>
      <w:tr w:rsidR="00AB0844" w:rsidRPr="001D1519" w14:paraId="79290C62" w14:textId="77777777" w:rsidTr="00114F40">
        <w:tc>
          <w:tcPr>
            <w:tcW w:w="959" w:type="dxa"/>
            <w:tcBorders>
              <w:bottom w:val="single" w:sz="4" w:space="0" w:color="auto"/>
            </w:tcBorders>
          </w:tcPr>
          <w:p w14:paraId="00C504D5" w14:textId="77777777" w:rsidR="00AB0844" w:rsidRPr="001D1519" w:rsidRDefault="00AB0844" w:rsidP="00114F40">
            <w:pPr>
              <w:keepNext/>
              <w:keepLines/>
              <w:spacing w:after="0"/>
              <w:rPr>
                <w:rFonts w:ascii="Arial" w:hAnsi="Arial"/>
                <w:sz w:val="18"/>
              </w:rPr>
            </w:pPr>
            <w:r w:rsidRPr="001D1519">
              <w:rPr>
                <w:rFonts w:ascii="Arial" w:hAnsi="Arial"/>
                <w:sz w:val="18"/>
              </w:rPr>
              <w:t>Hex</w:t>
            </w:r>
          </w:p>
        </w:tc>
        <w:tc>
          <w:tcPr>
            <w:tcW w:w="717" w:type="dxa"/>
          </w:tcPr>
          <w:p w14:paraId="21570D16" w14:textId="77777777" w:rsidR="00AB0844" w:rsidRPr="001D1519" w:rsidRDefault="00AB0844" w:rsidP="00114F40">
            <w:pPr>
              <w:pStyle w:val="TAC"/>
            </w:pPr>
            <w:r>
              <w:t>00</w:t>
            </w:r>
          </w:p>
        </w:tc>
        <w:tc>
          <w:tcPr>
            <w:tcW w:w="717" w:type="dxa"/>
          </w:tcPr>
          <w:p w14:paraId="239DD731" w14:textId="77777777" w:rsidR="00AB0844" w:rsidRPr="001D1519" w:rsidRDefault="00AB0844" w:rsidP="00114F40">
            <w:pPr>
              <w:pStyle w:val="TAC"/>
            </w:pPr>
            <w:r>
              <w:t>1A</w:t>
            </w:r>
          </w:p>
        </w:tc>
        <w:tc>
          <w:tcPr>
            <w:tcW w:w="717" w:type="dxa"/>
          </w:tcPr>
          <w:p w14:paraId="79553BBE" w14:textId="77777777" w:rsidR="00AB0844" w:rsidRPr="001D1519" w:rsidRDefault="00AB0844" w:rsidP="00114F40">
            <w:pPr>
              <w:pStyle w:val="TAC"/>
            </w:pPr>
            <w:r>
              <w:t>0C</w:t>
            </w:r>
          </w:p>
        </w:tc>
        <w:tc>
          <w:tcPr>
            <w:tcW w:w="717" w:type="dxa"/>
          </w:tcPr>
          <w:p w14:paraId="55E1CE69" w14:textId="77777777" w:rsidR="00AB0844" w:rsidRPr="001D1519" w:rsidRDefault="00AB0844" w:rsidP="00114F40">
            <w:pPr>
              <w:pStyle w:val="TAC"/>
            </w:pPr>
            <w:r>
              <w:t>42</w:t>
            </w:r>
          </w:p>
        </w:tc>
        <w:tc>
          <w:tcPr>
            <w:tcW w:w="717" w:type="dxa"/>
          </w:tcPr>
          <w:p w14:paraId="52B88768" w14:textId="77777777" w:rsidR="00AB0844" w:rsidRPr="001D1519" w:rsidRDefault="00AB0844" w:rsidP="00114F40">
            <w:pPr>
              <w:pStyle w:val="TAC"/>
            </w:pPr>
            <w:r>
              <w:t>34</w:t>
            </w:r>
          </w:p>
        </w:tc>
        <w:tc>
          <w:tcPr>
            <w:tcW w:w="717" w:type="dxa"/>
          </w:tcPr>
          <w:p w14:paraId="0C2F84E4" w14:textId="77777777" w:rsidR="00AB0844" w:rsidRPr="001D1519" w:rsidRDefault="00AB0844" w:rsidP="00114F40">
            <w:pPr>
              <w:pStyle w:val="TAC"/>
            </w:pPr>
            <w:r>
              <w:t>80</w:t>
            </w:r>
          </w:p>
        </w:tc>
        <w:tc>
          <w:tcPr>
            <w:tcW w:w="717" w:type="dxa"/>
          </w:tcPr>
          <w:p w14:paraId="1609C5B8" w14:textId="77777777" w:rsidR="00AB0844" w:rsidRPr="001D1519" w:rsidRDefault="00AB0844" w:rsidP="00114F40">
            <w:pPr>
              <w:pStyle w:val="TAC"/>
            </w:pPr>
            <w:r>
              <w:t>03</w:t>
            </w:r>
          </w:p>
        </w:tc>
        <w:tc>
          <w:tcPr>
            <w:tcW w:w="717" w:type="dxa"/>
          </w:tcPr>
          <w:p w14:paraId="0FF2E1BD" w14:textId="77777777" w:rsidR="00AB0844" w:rsidRPr="001D1519" w:rsidRDefault="00AB0844" w:rsidP="00114F40">
            <w:pPr>
              <w:pStyle w:val="TAC"/>
            </w:pPr>
            <w:r>
              <w:t>00</w:t>
            </w:r>
          </w:p>
        </w:tc>
        <w:tc>
          <w:tcPr>
            <w:tcW w:w="717" w:type="dxa"/>
          </w:tcPr>
          <w:p w14:paraId="73CAC47B" w14:textId="77777777" w:rsidR="00AB0844" w:rsidRPr="001D1519" w:rsidRDefault="00AB0844" w:rsidP="00114F40">
            <w:pPr>
              <w:pStyle w:val="TAC"/>
            </w:pPr>
            <w:r>
              <w:t>00</w:t>
            </w:r>
          </w:p>
        </w:tc>
        <w:tc>
          <w:tcPr>
            <w:tcW w:w="717" w:type="dxa"/>
          </w:tcPr>
          <w:p w14:paraId="44E0A50F" w14:textId="77777777" w:rsidR="00AB0844" w:rsidRPr="001D1519" w:rsidRDefault="00AB0844" w:rsidP="00114F40">
            <w:pPr>
              <w:pStyle w:val="TAC"/>
            </w:pPr>
            <w:r>
              <w:t>00</w:t>
            </w:r>
          </w:p>
        </w:tc>
      </w:tr>
      <w:tr w:rsidR="00AB0844" w:rsidRPr="001D1519" w14:paraId="47443047" w14:textId="77777777" w:rsidTr="00114F40">
        <w:tc>
          <w:tcPr>
            <w:tcW w:w="959" w:type="dxa"/>
            <w:tcBorders>
              <w:top w:val="single" w:sz="4" w:space="0" w:color="auto"/>
              <w:left w:val="nil"/>
              <w:bottom w:val="nil"/>
              <w:right w:val="single" w:sz="4" w:space="0" w:color="auto"/>
            </w:tcBorders>
          </w:tcPr>
          <w:p w14:paraId="36CD06EF" w14:textId="77777777" w:rsidR="00AB0844" w:rsidRPr="001D1519" w:rsidRDefault="00AB0844" w:rsidP="00114F40">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728FD810" w14:textId="77777777" w:rsidR="00AB0844" w:rsidRPr="001D1519" w:rsidRDefault="00AB0844" w:rsidP="00114F40">
            <w:pPr>
              <w:pStyle w:val="TAC"/>
              <w:rPr>
                <w:b/>
              </w:rPr>
            </w:pPr>
            <w:r w:rsidRPr="001D1519">
              <w:rPr>
                <w:b/>
              </w:rPr>
              <w:t>B11</w:t>
            </w:r>
          </w:p>
        </w:tc>
        <w:tc>
          <w:tcPr>
            <w:tcW w:w="717" w:type="dxa"/>
            <w:shd w:val="clear" w:color="auto" w:fill="F2F2F2" w:themeFill="background1" w:themeFillShade="F2"/>
          </w:tcPr>
          <w:p w14:paraId="1360C478" w14:textId="77777777" w:rsidR="00AB0844" w:rsidRPr="001D1519" w:rsidRDefault="00AB0844" w:rsidP="00114F40">
            <w:pPr>
              <w:pStyle w:val="TAC"/>
              <w:rPr>
                <w:b/>
              </w:rPr>
            </w:pPr>
            <w:r w:rsidRPr="001D1519">
              <w:rPr>
                <w:b/>
              </w:rPr>
              <w:t>B12</w:t>
            </w:r>
          </w:p>
        </w:tc>
        <w:tc>
          <w:tcPr>
            <w:tcW w:w="717" w:type="dxa"/>
            <w:shd w:val="clear" w:color="auto" w:fill="F2F2F2" w:themeFill="background1" w:themeFillShade="F2"/>
          </w:tcPr>
          <w:p w14:paraId="025DDD61" w14:textId="77777777" w:rsidR="00AB0844" w:rsidRPr="001D1519" w:rsidRDefault="00AB0844" w:rsidP="00114F40">
            <w:pPr>
              <w:pStyle w:val="TAC"/>
            </w:pPr>
            <w:r w:rsidRPr="001D1519">
              <w:rPr>
                <w:b/>
              </w:rPr>
              <w:t>B13</w:t>
            </w:r>
          </w:p>
        </w:tc>
        <w:tc>
          <w:tcPr>
            <w:tcW w:w="717" w:type="dxa"/>
            <w:shd w:val="clear" w:color="auto" w:fill="F2F2F2" w:themeFill="background1" w:themeFillShade="F2"/>
          </w:tcPr>
          <w:p w14:paraId="6602850A" w14:textId="77777777" w:rsidR="00AB0844" w:rsidRPr="001D1519" w:rsidRDefault="00AB0844" w:rsidP="00114F40">
            <w:pPr>
              <w:pStyle w:val="TAC"/>
            </w:pPr>
            <w:r w:rsidRPr="001D1519">
              <w:rPr>
                <w:b/>
              </w:rPr>
              <w:t>B14</w:t>
            </w:r>
          </w:p>
        </w:tc>
        <w:tc>
          <w:tcPr>
            <w:tcW w:w="717" w:type="dxa"/>
            <w:shd w:val="clear" w:color="auto" w:fill="F2F2F2" w:themeFill="background1" w:themeFillShade="F2"/>
          </w:tcPr>
          <w:p w14:paraId="09B6B052" w14:textId="77777777" w:rsidR="00AB0844" w:rsidRPr="001D1519" w:rsidRDefault="00AB0844" w:rsidP="00114F40">
            <w:pPr>
              <w:pStyle w:val="TAC"/>
            </w:pPr>
            <w:r w:rsidRPr="001D1519">
              <w:rPr>
                <w:b/>
              </w:rPr>
              <w:t>B15</w:t>
            </w:r>
          </w:p>
        </w:tc>
        <w:tc>
          <w:tcPr>
            <w:tcW w:w="717" w:type="dxa"/>
            <w:shd w:val="clear" w:color="auto" w:fill="F2F2F2" w:themeFill="background1" w:themeFillShade="F2"/>
          </w:tcPr>
          <w:p w14:paraId="4097028B" w14:textId="77777777" w:rsidR="00AB0844" w:rsidRPr="001D1519" w:rsidRDefault="00AB0844" w:rsidP="00114F40">
            <w:pPr>
              <w:pStyle w:val="TAC"/>
            </w:pPr>
            <w:r w:rsidRPr="001D1519">
              <w:rPr>
                <w:b/>
              </w:rPr>
              <w:t>B16</w:t>
            </w:r>
          </w:p>
        </w:tc>
        <w:tc>
          <w:tcPr>
            <w:tcW w:w="717" w:type="dxa"/>
            <w:shd w:val="clear" w:color="auto" w:fill="F2F2F2" w:themeFill="background1" w:themeFillShade="F2"/>
          </w:tcPr>
          <w:p w14:paraId="7C4976A5" w14:textId="77777777" w:rsidR="00AB0844" w:rsidRPr="001D1519" w:rsidRDefault="00AB0844" w:rsidP="00114F40">
            <w:pPr>
              <w:pStyle w:val="TAC"/>
            </w:pPr>
            <w:r w:rsidRPr="001D1519">
              <w:rPr>
                <w:b/>
              </w:rPr>
              <w:t>B17</w:t>
            </w:r>
          </w:p>
        </w:tc>
        <w:tc>
          <w:tcPr>
            <w:tcW w:w="717" w:type="dxa"/>
            <w:shd w:val="clear" w:color="auto" w:fill="F2F2F2" w:themeFill="background1" w:themeFillShade="F2"/>
          </w:tcPr>
          <w:p w14:paraId="29598437" w14:textId="77777777" w:rsidR="00AB0844" w:rsidRPr="001D1519" w:rsidRDefault="00AB0844" w:rsidP="00114F40">
            <w:pPr>
              <w:pStyle w:val="TAC"/>
            </w:pPr>
            <w:r w:rsidRPr="001D1519">
              <w:rPr>
                <w:b/>
              </w:rPr>
              <w:t>B18</w:t>
            </w:r>
          </w:p>
        </w:tc>
        <w:tc>
          <w:tcPr>
            <w:tcW w:w="717" w:type="dxa"/>
            <w:shd w:val="clear" w:color="auto" w:fill="F2F2F2" w:themeFill="background1" w:themeFillShade="F2"/>
          </w:tcPr>
          <w:p w14:paraId="6A31F796" w14:textId="77777777" w:rsidR="00AB0844" w:rsidRPr="001D1519" w:rsidRDefault="00AB0844" w:rsidP="00114F40">
            <w:pPr>
              <w:pStyle w:val="TAC"/>
            </w:pPr>
            <w:r w:rsidRPr="001D1519">
              <w:rPr>
                <w:b/>
              </w:rPr>
              <w:t>B19</w:t>
            </w:r>
          </w:p>
        </w:tc>
        <w:tc>
          <w:tcPr>
            <w:tcW w:w="717" w:type="dxa"/>
            <w:shd w:val="clear" w:color="auto" w:fill="F2F2F2" w:themeFill="background1" w:themeFillShade="F2"/>
          </w:tcPr>
          <w:p w14:paraId="19F42BE2" w14:textId="77777777" w:rsidR="00AB0844" w:rsidRPr="001D1519" w:rsidRDefault="00AB0844" w:rsidP="00114F40">
            <w:pPr>
              <w:pStyle w:val="TAC"/>
            </w:pPr>
            <w:r w:rsidRPr="001D1519">
              <w:rPr>
                <w:b/>
              </w:rPr>
              <w:t>B20</w:t>
            </w:r>
          </w:p>
        </w:tc>
      </w:tr>
      <w:tr w:rsidR="00AB0844" w:rsidRPr="001D1519" w14:paraId="1C5A5787" w14:textId="77777777" w:rsidTr="00114F40">
        <w:tc>
          <w:tcPr>
            <w:tcW w:w="959" w:type="dxa"/>
            <w:tcBorders>
              <w:top w:val="nil"/>
              <w:left w:val="nil"/>
              <w:bottom w:val="nil"/>
              <w:right w:val="single" w:sz="4" w:space="0" w:color="auto"/>
            </w:tcBorders>
          </w:tcPr>
          <w:p w14:paraId="1DFCEFF5"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8E4D85"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6D408DAD" w14:textId="77777777" w:rsidR="00AB0844" w:rsidRPr="001D1519" w:rsidRDefault="00AB0844" w:rsidP="00114F40">
            <w:pPr>
              <w:pStyle w:val="TAC"/>
            </w:pPr>
            <w:r>
              <w:t>00</w:t>
            </w:r>
          </w:p>
        </w:tc>
        <w:tc>
          <w:tcPr>
            <w:tcW w:w="717" w:type="dxa"/>
          </w:tcPr>
          <w:p w14:paraId="6088260C" w14:textId="77777777" w:rsidR="00AB0844" w:rsidRPr="001D1519" w:rsidRDefault="00AB0844" w:rsidP="00114F40">
            <w:pPr>
              <w:pStyle w:val="TAC"/>
            </w:pPr>
            <w:r>
              <w:t>00</w:t>
            </w:r>
          </w:p>
        </w:tc>
        <w:tc>
          <w:tcPr>
            <w:tcW w:w="717" w:type="dxa"/>
          </w:tcPr>
          <w:p w14:paraId="62289278" w14:textId="77777777" w:rsidR="00AB0844" w:rsidRPr="001D1519" w:rsidRDefault="00AB0844" w:rsidP="00114F40">
            <w:pPr>
              <w:pStyle w:val="TAC"/>
            </w:pPr>
            <w:r>
              <w:t>00</w:t>
            </w:r>
          </w:p>
        </w:tc>
        <w:tc>
          <w:tcPr>
            <w:tcW w:w="717" w:type="dxa"/>
          </w:tcPr>
          <w:p w14:paraId="4987E5F4" w14:textId="77777777" w:rsidR="00AB0844" w:rsidRPr="001D1519" w:rsidRDefault="00AB0844" w:rsidP="00114F40">
            <w:pPr>
              <w:pStyle w:val="TAC"/>
            </w:pPr>
            <w:r>
              <w:t>07</w:t>
            </w:r>
          </w:p>
        </w:tc>
        <w:tc>
          <w:tcPr>
            <w:tcW w:w="717" w:type="dxa"/>
          </w:tcPr>
          <w:p w14:paraId="7D8D8BBE" w14:textId="77777777" w:rsidR="00AB0844" w:rsidRPr="001D1519" w:rsidRDefault="00AB0844" w:rsidP="00114F40">
            <w:pPr>
              <w:pStyle w:val="TAC"/>
            </w:pPr>
            <w:r>
              <w:t>0C</w:t>
            </w:r>
          </w:p>
        </w:tc>
        <w:tc>
          <w:tcPr>
            <w:tcW w:w="717" w:type="dxa"/>
          </w:tcPr>
          <w:p w14:paraId="3A36EA84" w14:textId="77777777" w:rsidR="00AB0844" w:rsidRPr="001D1519" w:rsidRDefault="00AB0844" w:rsidP="00114F40">
            <w:pPr>
              <w:pStyle w:val="TAC"/>
            </w:pPr>
            <w:r>
              <w:t>42</w:t>
            </w:r>
          </w:p>
        </w:tc>
        <w:tc>
          <w:tcPr>
            <w:tcW w:w="717" w:type="dxa"/>
          </w:tcPr>
          <w:p w14:paraId="67CF9268" w14:textId="77777777" w:rsidR="00AB0844" w:rsidRPr="001D1519" w:rsidRDefault="00AB0844" w:rsidP="00114F40">
            <w:pPr>
              <w:pStyle w:val="TAC"/>
            </w:pPr>
            <w:r>
              <w:t>44</w:t>
            </w:r>
          </w:p>
        </w:tc>
        <w:tc>
          <w:tcPr>
            <w:tcW w:w="717" w:type="dxa"/>
            <w:tcBorders>
              <w:bottom w:val="single" w:sz="4" w:space="0" w:color="auto"/>
            </w:tcBorders>
          </w:tcPr>
          <w:p w14:paraId="2130926C" w14:textId="77777777" w:rsidR="00AB0844" w:rsidRPr="001D1519" w:rsidRDefault="00AB0844" w:rsidP="00114F40">
            <w:pPr>
              <w:pStyle w:val="TAC"/>
            </w:pPr>
            <w:r>
              <w:t>80</w:t>
            </w:r>
          </w:p>
        </w:tc>
        <w:tc>
          <w:tcPr>
            <w:tcW w:w="717" w:type="dxa"/>
            <w:tcBorders>
              <w:bottom w:val="single" w:sz="4" w:space="0" w:color="auto"/>
            </w:tcBorders>
          </w:tcPr>
          <w:p w14:paraId="5F6E0FA0" w14:textId="77777777" w:rsidR="00AB0844" w:rsidRPr="001D1519" w:rsidRDefault="00AB0844" w:rsidP="00114F40">
            <w:pPr>
              <w:pStyle w:val="TAC"/>
            </w:pPr>
            <w:r>
              <w:t>03</w:t>
            </w:r>
          </w:p>
        </w:tc>
      </w:tr>
      <w:tr w:rsidR="00AB0844" w:rsidRPr="0013239E" w14:paraId="5248D327" w14:textId="77777777" w:rsidTr="00114F40">
        <w:tc>
          <w:tcPr>
            <w:tcW w:w="959" w:type="dxa"/>
            <w:tcBorders>
              <w:top w:val="nil"/>
              <w:left w:val="nil"/>
              <w:bottom w:val="nil"/>
              <w:right w:val="single" w:sz="4" w:space="0" w:color="auto"/>
            </w:tcBorders>
          </w:tcPr>
          <w:p w14:paraId="50DC86D2" w14:textId="77777777" w:rsidR="00AB0844" w:rsidRPr="0013239E" w:rsidRDefault="00AB0844" w:rsidP="00114F40">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2D09A5" w14:textId="77777777" w:rsidR="00AB0844" w:rsidRPr="0013239E" w:rsidRDefault="00AB0844" w:rsidP="00114F40">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D7D33C" w14:textId="77777777" w:rsidR="00AB0844" w:rsidRPr="0013239E" w:rsidRDefault="00AB0844" w:rsidP="00114F40">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CF8BE6" w14:textId="77777777" w:rsidR="00AB0844" w:rsidRPr="0013239E" w:rsidRDefault="00AB0844" w:rsidP="00114F40">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36CDFF" w14:textId="77777777" w:rsidR="00AB0844" w:rsidRPr="0013239E" w:rsidRDefault="00AB0844" w:rsidP="00114F40">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898881" w14:textId="77777777" w:rsidR="00AB0844" w:rsidRPr="0013239E" w:rsidRDefault="00AB0844" w:rsidP="00114F40">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680AC" w14:textId="77777777" w:rsidR="00AB0844" w:rsidRPr="0013239E" w:rsidRDefault="00AB0844" w:rsidP="00114F40">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32F16" w14:textId="77777777" w:rsidR="00AB0844" w:rsidRPr="0013239E" w:rsidRDefault="00AB0844" w:rsidP="00114F40">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F22859" w14:textId="77777777" w:rsidR="00AB0844" w:rsidRPr="0013239E" w:rsidRDefault="00AB0844" w:rsidP="00114F40">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3A02B181" w14:textId="77777777" w:rsidR="00AB0844" w:rsidRPr="0013239E" w:rsidRDefault="00AB0844" w:rsidP="00114F40">
            <w:pPr>
              <w:pStyle w:val="TAC"/>
              <w:rPr>
                <w:b/>
                <w:bCs/>
              </w:rPr>
            </w:pPr>
          </w:p>
        </w:tc>
        <w:tc>
          <w:tcPr>
            <w:tcW w:w="717" w:type="dxa"/>
            <w:tcBorders>
              <w:top w:val="single" w:sz="4" w:space="0" w:color="auto"/>
              <w:left w:val="nil"/>
              <w:bottom w:val="nil"/>
              <w:right w:val="nil"/>
            </w:tcBorders>
            <w:shd w:val="clear" w:color="auto" w:fill="auto"/>
          </w:tcPr>
          <w:p w14:paraId="14606D2B" w14:textId="77777777" w:rsidR="00AB0844" w:rsidRPr="0013239E" w:rsidRDefault="00AB0844" w:rsidP="00114F40">
            <w:pPr>
              <w:pStyle w:val="TAC"/>
              <w:rPr>
                <w:b/>
                <w:bCs/>
              </w:rPr>
            </w:pPr>
          </w:p>
        </w:tc>
      </w:tr>
      <w:tr w:rsidR="00AB0844" w:rsidRPr="001D1519" w14:paraId="4D0E930E" w14:textId="77777777" w:rsidTr="00114F40">
        <w:tc>
          <w:tcPr>
            <w:tcW w:w="959" w:type="dxa"/>
            <w:tcBorders>
              <w:top w:val="nil"/>
              <w:left w:val="nil"/>
              <w:bottom w:val="nil"/>
              <w:right w:val="single" w:sz="4" w:space="0" w:color="auto"/>
            </w:tcBorders>
          </w:tcPr>
          <w:p w14:paraId="4ED9526A" w14:textId="77777777" w:rsidR="00AB0844" w:rsidRPr="001D1519" w:rsidRDefault="00AB0844" w:rsidP="00114F40">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23B7EC8"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F7B8311"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005FF6CD"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7C8BD5DC" w14:textId="77777777" w:rsidR="00AB0844" w:rsidRPr="001D1519" w:rsidRDefault="00AB0844" w:rsidP="00114F40">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B984C64" w14:textId="77777777" w:rsidR="00AB0844" w:rsidRPr="001D1519"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3CB756BE"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60879CA0" w14:textId="77777777" w:rsidR="00AB0844" w:rsidRPr="0013239E" w:rsidRDefault="00AB0844" w:rsidP="00114F40">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D908BA7" w14:textId="77777777" w:rsidR="00AB0844" w:rsidRPr="0013239E" w:rsidRDefault="00AB0844" w:rsidP="00114F40">
            <w:pPr>
              <w:pStyle w:val="TAC"/>
            </w:pPr>
            <w:r>
              <w:t>07</w:t>
            </w:r>
          </w:p>
        </w:tc>
        <w:tc>
          <w:tcPr>
            <w:tcW w:w="717" w:type="dxa"/>
            <w:tcBorders>
              <w:top w:val="nil"/>
              <w:left w:val="single" w:sz="4" w:space="0" w:color="auto"/>
              <w:bottom w:val="nil"/>
              <w:right w:val="nil"/>
            </w:tcBorders>
          </w:tcPr>
          <w:p w14:paraId="3D4A643A" w14:textId="77777777" w:rsidR="00AB0844" w:rsidRPr="0013239E" w:rsidRDefault="00AB0844" w:rsidP="00114F40">
            <w:pPr>
              <w:pStyle w:val="TAC"/>
            </w:pPr>
          </w:p>
        </w:tc>
        <w:tc>
          <w:tcPr>
            <w:tcW w:w="717" w:type="dxa"/>
            <w:tcBorders>
              <w:top w:val="nil"/>
              <w:left w:val="nil"/>
              <w:bottom w:val="nil"/>
              <w:right w:val="nil"/>
            </w:tcBorders>
          </w:tcPr>
          <w:p w14:paraId="69F3E7C0" w14:textId="77777777" w:rsidR="00AB0844" w:rsidRPr="0013239E" w:rsidRDefault="00AB0844" w:rsidP="00114F40">
            <w:pPr>
              <w:pStyle w:val="TAC"/>
            </w:pPr>
          </w:p>
        </w:tc>
      </w:tr>
    </w:tbl>
    <w:p w14:paraId="432C65EA" w14:textId="77777777" w:rsidR="00AB0844" w:rsidRDefault="00AB0844" w:rsidP="00AB0844">
      <w:pPr>
        <w:rPr>
          <w:lang w:val="en-US" w:eastAsia="fr-FR"/>
        </w:rPr>
      </w:pPr>
    </w:p>
    <w:p w14:paraId="1E967017" w14:textId="51A8194A" w:rsidR="00AB0844" w:rsidRDefault="00AB0844" w:rsidP="00AB0844">
      <w:pPr>
        <w:pStyle w:val="NO"/>
      </w:pPr>
      <w:r>
        <w:t>NOTE:</w:t>
      </w:r>
      <w:r>
        <w:tab/>
        <w:t>For test sequences executed in accordance with the present specification, the formerly listed values replace the is configuration defined in TS 31.124 </w:t>
      </w:r>
      <w:r w:rsidR="001842A0">
        <w:t>[2]</w:t>
      </w:r>
      <w:r>
        <w:t>, clause 27.22.2D.4</w:t>
      </w:r>
    </w:p>
    <w:p w14:paraId="16926939" w14:textId="6F751FBE" w:rsidR="00AB0844" w:rsidRPr="006E40A6" w:rsidRDefault="00AB0844" w:rsidP="00AB0844">
      <w:pPr>
        <w:pStyle w:val="Heading4"/>
      </w:pPr>
      <w:bookmarkStart w:id="247" w:name="_Toc178929373"/>
      <w:bookmarkStart w:id="248" w:name="_Toc183489401"/>
      <w:r>
        <w:t>4.4.4.5</w:t>
      </w:r>
      <w:r>
        <w:tab/>
        <w:t>Definition of NG-RAN ISIM values</w:t>
      </w:r>
      <w:bookmarkEnd w:id="247"/>
      <w:bookmarkEnd w:id="248"/>
    </w:p>
    <w:p w14:paraId="33CA2897" w14:textId="77777777" w:rsidR="00AB0844" w:rsidRDefault="00AB0844" w:rsidP="00AB0844">
      <w:r w:rsidRPr="0041528A">
        <w:t xml:space="preserve">The </w:t>
      </w:r>
      <w:r>
        <w:t>NG</w:t>
      </w:r>
      <w:r w:rsidRPr="0041528A">
        <w:t xml:space="preserve">-RAN ISIM shall </w:t>
      </w:r>
      <w:r>
        <w:t>contain an ISIM configuration as defined in clause 4.4.3.3 of the present document.</w:t>
      </w:r>
    </w:p>
    <w:p w14:paraId="74D978AF" w14:textId="216B7C7D" w:rsidR="00AB0844" w:rsidRDefault="00AB0844" w:rsidP="00AB0844">
      <w:pPr>
        <w:pStyle w:val="NO"/>
      </w:pPr>
      <w:r>
        <w:lastRenderedPageBreak/>
        <w:t>NOTE:</w:t>
      </w:r>
      <w:r>
        <w:tab/>
        <w:t>For test sequences executed in accordance with the present specification, the formerly listed values replace the is configuration defined in TS 31.124 </w:t>
      </w:r>
      <w:r w:rsidR="001842A0">
        <w:t>[2]</w:t>
      </w:r>
      <w:r>
        <w:t>, clause 27.22.2E.2</w:t>
      </w:r>
    </w:p>
    <w:p w14:paraId="0683115E" w14:textId="77C397C0" w:rsidR="00AB4D46" w:rsidRPr="00EA02CF" w:rsidRDefault="00AB4D46" w:rsidP="00AB4D46">
      <w:pPr>
        <w:pStyle w:val="Heading4"/>
      </w:pPr>
      <w:bookmarkStart w:id="249" w:name="_Toc178929374"/>
      <w:bookmarkStart w:id="250" w:name="_Toc183489402"/>
      <w:r w:rsidRPr="00EA02CF">
        <w:t>4.4.</w:t>
      </w:r>
      <w:r>
        <w:t>4</w:t>
      </w:r>
      <w:r w:rsidRPr="00EA02CF">
        <w:t>.</w:t>
      </w:r>
      <w:r>
        <w:t>6</w:t>
      </w:r>
      <w:r w:rsidRPr="00EA02CF">
        <w:tab/>
        <w:t xml:space="preserve">Definition of </w:t>
      </w:r>
      <w:r>
        <w:t>NG</w:t>
      </w:r>
      <w:r w:rsidRPr="00EA02CF">
        <w:t>-RAN System Simulator parameters</w:t>
      </w:r>
      <w:bookmarkEnd w:id="249"/>
      <w:bookmarkEnd w:id="250"/>
    </w:p>
    <w:p w14:paraId="6D3DED55" w14:textId="436B3FA4" w:rsidR="00AB4D46" w:rsidRPr="0041528A" w:rsidRDefault="00AB4D46" w:rsidP="00AB4D46">
      <w:r w:rsidRPr="0041528A">
        <w:t xml:space="preserve">The default </w:t>
      </w:r>
      <w:r>
        <w:t>NG</w:t>
      </w:r>
      <w:r w:rsidRPr="0041528A">
        <w:t>-RAN parameters of the system simulator are:</w:t>
      </w:r>
    </w:p>
    <w:p w14:paraId="7BC6B9D4" w14:textId="300321F5" w:rsidR="00AB4D46" w:rsidRPr="0041528A" w:rsidRDefault="00AB4D46" w:rsidP="00551E5A">
      <w:pPr>
        <w:pStyle w:val="B10"/>
        <w:contextualSpacing/>
      </w:pPr>
      <w:r w:rsidRPr="0041528A">
        <w:t>-</w:t>
      </w:r>
      <w:r w:rsidRPr="0041528A">
        <w:tab/>
        <w:t>Mobile Country Code (MCC) =</w:t>
      </w:r>
      <w:r w:rsidR="00284937">
        <w:tab/>
      </w:r>
      <w:r w:rsidRPr="0041528A">
        <w:t>001;</w:t>
      </w:r>
    </w:p>
    <w:p w14:paraId="11D40636" w14:textId="5ED5B084" w:rsidR="00AB4D46" w:rsidRPr="0041528A" w:rsidRDefault="00AB4D46" w:rsidP="00551E5A">
      <w:pPr>
        <w:pStyle w:val="B10"/>
        <w:contextualSpacing/>
      </w:pPr>
      <w:r w:rsidRPr="0041528A">
        <w:t>-</w:t>
      </w:r>
      <w:r w:rsidRPr="0041528A">
        <w:tab/>
        <w:t>Mobile Network Code (MNC) =</w:t>
      </w:r>
      <w:r w:rsidR="00284937">
        <w:tab/>
      </w:r>
      <w:r w:rsidRPr="0041528A">
        <w:t>01;</w:t>
      </w:r>
    </w:p>
    <w:p w14:paraId="0DFEF367" w14:textId="5D0F4D89" w:rsidR="00AB4D46" w:rsidRPr="0041528A" w:rsidRDefault="00AB4D46" w:rsidP="00551E5A">
      <w:pPr>
        <w:pStyle w:val="B10"/>
        <w:contextualSpacing/>
      </w:pPr>
      <w:r w:rsidRPr="0041528A">
        <w:t>-</w:t>
      </w:r>
      <w:r w:rsidRPr="0041528A">
        <w:tab/>
        <w:t>Tracking Area Code (TAC) =</w:t>
      </w:r>
      <w:r w:rsidR="00284937">
        <w:tab/>
      </w:r>
      <w:r w:rsidRPr="0041528A">
        <w:t>0</w:t>
      </w:r>
      <w:r>
        <w:t>00</w:t>
      </w:r>
      <w:r w:rsidRPr="0041528A">
        <w:t>001;</w:t>
      </w:r>
    </w:p>
    <w:p w14:paraId="08CC6939" w14:textId="1FF2BD8F" w:rsidR="00AB4D46" w:rsidRPr="0041528A" w:rsidRDefault="00AB4D46" w:rsidP="00AB4D46">
      <w:pPr>
        <w:pStyle w:val="B10"/>
      </w:pPr>
      <w:r w:rsidRPr="0041528A">
        <w:t>-</w:t>
      </w:r>
      <w:r w:rsidRPr="0041528A">
        <w:tab/>
        <w:t>Cell Identity value =</w:t>
      </w:r>
      <w:r w:rsidR="00284937">
        <w:tab/>
      </w:r>
      <w:r w:rsidR="00284937">
        <w:tab/>
      </w:r>
      <w:r w:rsidRPr="0041528A">
        <w:t>0001</w:t>
      </w:r>
      <w:r>
        <w:t xml:space="preserve"> (36 bits)</w:t>
      </w:r>
      <w:r w:rsidR="00284937">
        <w:t>.</w:t>
      </w:r>
    </w:p>
    <w:p w14:paraId="177F9904" w14:textId="77777777" w:rsidR="00252629" w:rsidRDefault="00252629" w:rsidP="00252629">
      <w:pPr>
        <w:pStyle w:val="Heading1"/>
        <w:rPr>
          <w:lang w:val="en-US"/>
        </w:rPr>
      </w:pPr>
      <w:bookmarkStart w:id="251" w:name="_Toc178929375"/>
      <w:bookmarkStart w:id="252" w:name="_Toc183489403"/>
      <w:r>
        <w:rPr>
          <w:lang w:val="en-US"/>
        </w:rPr>
        <w:t>5</w:t>
      </w:r>
      <w:r>
        <w:rPr>
          <w:lang w:val="en-US"/>
        </w:rPr>
        <w:tab/>
        <w:t>Testing methodology in general</w:t>
      </w:r>
      <w:bookmarkEnd w:id="251"/>
      <w:bookmarkEnd w:id="252"/>
    </w:p>
    <w:p w14:paraId="151DF0FE" w14:textId="1AD729E1" w:rsidR="00252629" w:rsidRDefault="00252629" w:rsidP="00252629">
      <w:pPr>
        <w:rPr>
          <w:rFonts w:eastAsia="TimesNewRoman"/>
          <w:lang w:val="en-US"/>
        </w:rPr>
      </w:pPr>
      <w:r>
        <w:rPr>
          <w:rFonts w:eastAsia="TimesNewRoman"/>
          <w:lang w:val="en-US"/>
        </w:rPr>
        <w:t>When possible, the present document refers to ETSI TS 102 384 </w:t>
      </w:r>
      <w:r w:rsidR="001842A0">
        <w:rPr>
          <w:rFonts w:eastAsia="TimesNewRoman"/>
          <w:lang w:val="en-US"/>
        </w:rPr>
        <w:t>[3]</w:t>
      </w:r>
      <w:r>
        <w:rPr>
          <w:rFonts w:eastAsia="TimesNewRoman"/>
          <w:lang w:val="en-US"/>
        </w:rPr>
        <w:t xml:space="preserve"> to describe generic aspects of application toolkit tests</w:t>
      </w:r>
    </w:p>
    <w:p w14:paraId="38B2FF24" w14:textId="77777777" w:rsidR="00252629" w:rsidRDefault="00252629" w:rsidP="00252629">
      <w:pPr>
        <w:pStyle w:val="Heading2"/>
        <w:rPr>
          <w:lang w:val="en-US"/>
        </w:rPr>
      </w:pPr>
      <w:bookmarkStart w:id="253" w:name="_Toc178929376"/>
      <w:bookmarkStart w:id="254" w:name="_Toc183489404"/>
      <w:r>
        <w:rPr>
          <w:lang w:val="en-US"/>
        </w:rPr>
        <w:t>5.1</w:t>
      </w:r>
      <w:r>
        <w:rPr>
          <w:lang w:val="en-US"/>
        </w:rPr>
        <w:tab/>
        <w:t>Testing of optional functions and procedures</w:t>
      </w:r>
      <w:bookmarkEnd w:id="253"/>
      <w:bookmarkEnd w:id="254"/>
    </w:p>
    <w:p w14:paraId="45F2CAC4" w14:textId="77777777" w:rsidR="00252629" w:rsidRDefault="00252629" w:rsidP="00252629">
      <w:pPr>
        <w:rPr>
          <w:rFonts w:eastAsia="TimesNewRoman"/>
          <w:lang w:val="en-US"/>
        </w:rPr>
      </w:pPr>
      <w:r>
        <w:rPr>
          <w:rFonts w:eastAsia="TimesNewRoman"/>
          <w:lang w:val="en-US"/>
        </w:rPr>
        <w:t>Any function or procedure which is optional, as indicated in the present document, may be subject to a conformance test</w:t>
      </w:r>
    </w:p>
    <w:p w14:paraId="0E598E02" w14:textId="77777777" w:rsidR="00252629" w:rsidRDefault="00252629" w:rsidP="00252629">
      <w:pPr>
        <w:rPr>
          <w:rFonts w:eastAsia="TimesNewRoman"/>
          <w:lang w:val="en-US"/>
        </w:rPr>
      </w:pPr>
      <w:r>
        <w:rPr>
          <w:rFonts w:eastAsia="TimesNewRoman"/>
          <w:lang w:val="en-US"/>
        </w:rPr>
        <w:t>if it is implemented in the ME.</w:t>
      </w:r>
    </w:p>
    <w:p w14:paraId="1CA99D2C" w14:textId="77777777" w:rsidR="00252629" w:rsidRDefault="00252629" w:rsidP="00252629">
      <w:pPr>
        <w:pStyle w:val="Heading2"/>
        <w:rPr>
          <w:lang w:val="en-US"/>
        </w:rPr>
      </w:pPr>
      <w:bookmarkStart w:id="255" w:name="_Toc178929377"/>
      <w:bookmarkStart w:id="256" w:name="_Toc183489405"/>
      <w:r>
        <w:rPr>
          <w:lang w:val="en-US"/>
        </w:rPr>
        <w:t>5.2</w:t>
      </w:r>
      <w:r>
        <w:rPr>
          <w:lang w:val="en-US"/>
        </w:rPr>
        <w:tab/>
        <w:t>Test interfaces and facilities</w:t>
      </w:r>
      <w:bookmarkEnd w:id="255"/>
      <w:bookmarkEnd w:id="256"/>
    </w:p>
    <w:p w14:paraId="31FF6E89" w14:textId="342F6398" w:rsidR="00252629" w:rsidRDefault="00252629" w:rsidP="00252629">
      <w:pPr>
        <w:rPr>
          <w:rFonts w:eastAsia="TimesNewRoman"/>
          <w:lang w:val="en-US"/>
        </w:rPr>
      </w:pPr>
      <w:r>
        <w:rPr>
          <w:rFonts w:eastAsia="TimesNewRoman"/>
          <w:lang w:val="en-US"/>
        </w:rPr>
        <w:t xml:space="preserve">The UICC and </w:t>
      </w:r>
      <w:r w:rsidR="00FA1D5B">
        <w:rPr>
          <w:rFonts w:eastAsia="TimesNewRoman"/>
          <w:lang w:val="en-US"/>
        </w:rPr>
        <w:t xml:space="preserve">SAT-NG-SS, </w:t>
      </w:r>
      <w:r>
        <w:rPr>
          <w:rFonts w:eastAsia="TimesNewRoman"/>
          <w:lang w:val="en-US"/>
        </w:rPr>
        <w:t>NG-SS/NB-SS/E-USS interfaces provide the main test interfaces for the purpose of performing conformance tests.</w:t>
      </w:r>
    </w:p>
    <w:p w14:paraId="2F405789" w14:textId="3DD28D7B" w:rsidR="00252629" w:rsidRPr="00FF2A95" w:rsidRDefault="00252629" w:rsidP="00252629">
      <w:pPr>
        <w:rPr>
          <w:rFonts w:eastAsia="TimesNewRoman"/>
          <w:lang w:val="en-US"/>
        </w:rPr>
      </w:pPr>
      <w:r>
        <w:rPr>
          <w:rFonts w:eastAsia="TimesNewRoman"/>
          <w:lang w:val="en-US"/>
        </w:rPr>
        <w:t>The tests which require a network simulator shall be carried out with using a Next Generation System Simulator when accessing a NG-RAN</w:t>
      </w:r>
      <w:r w:rsidR="00FA1D5B">
        <w:rPr>
          <w:rFonts w:eastAsia="TimesNewRoman"/>
          <w:lang w:val="en-US"/>
        </w:rPr>
        <w:t xml:space="preserve">, a </w:t>
      </w:r>
      <w:r w:rsidR="00FA1D5B" w:rsidRPr="00FA1D5B">
        <w:rPr>
          <w:rFonts w:eastAsia="TimesNewRoman"/>
        </w:rPr>
        <w:t>Satellite Next Generation System Simulator</w:t>
      </w:r>
      <w:r w:rsidR="00FA1D5B">
        <w:rPr>
          <w:rFonts w:eastAsia="TimesNewRoman"/>
        </w:rPr>
        <w:t xml:space="preserve"> </w:t>
      </w:r>
      <w:r w:rsidR="00FA1D5B" w:rsidRPr="00FA1D5B">
        <w:rPr>
          <w:rFonts w:eastAsia="TimesNewRoman"/>
        </w:rPr>
        <w:t>when accessing a SAT-NG-</w:t>
      </w:r>
      <w:r w:rsidR="00FA1D5B">
        <w:rPr>
          <w:rFonts w:eastAsia="TimesNewRoman"/>
        </w:rPr>
        <w:t>RAN</w:t>
      </w:r>
      <w:r>
        <w:rPr>
          <w:rFonts w:eastAsia="TimesNewRoman"/>
          <w:lang w:val="en-US"/>
        </w:rPr>
        <w:t>, a NB System Simulator when accessing an E-UTRAN in NB-S1 mode, an Evolved Universal System Simulator when accessing an E-UTRAN in WB-S1 mod</w:t>
      </w:r>
      <w:r w:rsidR="00551E5A">
        <w:rPr>
          <w:rFonts w:eastAsia="TimesNewRoman"/>
          <w:lang w:val="en-US"/>
        </w:rPr>
        <w:t>e</w:t>
      </w:r>
      <w:r w:rsidRPr="00FF2A95">
        <w:rPr>
          <w:rFonts w:eastAsia="TimesNewRoman"/>
        </w:rPr>
        <w:t>.</w:t>
      </w:r>
    </w:p>
    <w:p w14:paraId="526AED79" w14:textId="77777777" w:rsidR="00252629" w:rsidRDefault="00252629" w:rsidP="00252629">
      <w:pPr>
        <w:pStyle w:val="Heading2"/>
        <w:rPr>
          <w:lang w:val="en-US"/>
        </w:rPr>
      </w:pPr>
      <w:bookmarkStart w:id="257" w:name="_Toc178929378"/>
      <w:bookmarkStart w:id="258" w:name="_Toc183489406"/>
      <w:r>
        <w:rPr>
          <w:lang w:val="en-US"/>
        </w:rPr>
        <w:t>5.3</w:t>
      </w:r>
      <w:r>
        <w:rPr>
          <w:lang w:val="en-US"/>
        </w:rPr>
        <w:tab/>
        <w:t>Information to be provided by the apparatus supplier</w:t>
      </w:r>
      <w:bookmarkEnd w:id="257"/>
      <w:bookmarkEnd w:id="258"/>
    </w:p>
    <w:p w14:paraId="6B251877" w14:textId="3704735F" w:rsidR="00252629" w:rsidRDefault="00252629" w:rsidP="00252629">
      <w:pPr>
        <w:rPr>
          <w:rFonts w:eastAsia="TimesNewRoman"/>
          <w:lang w:val="en-US"/>
        </w:rPr>
      </w:pPr>
      <w:r>
        <w:rPr>
          <w:rFonts w:eastAsia="TimesNewRoman"/>
          <w:lang w:val="en-US"/>
        </w:rPr>
        <w:t>The information to be provided by the apparatus supplier specified in TS</w:t>
      </w:r>
      <w:r w:rsidR="00284937">
        <w:rPr>
          <w:rFonts w:eastAsia="TimesNewRoman"/>
          <w:lang w:val="en-US"/>
        </w:rPr>
        <w:t> </w:t>
      </w:r>
      <w:r>
        <w:rPr>
          <w:rFonts w:eastAsia="TimesNewRoman"/>
          <w:lang w:val="en-US"/>
        </w:rPr>
        <w:t>38.508-1</w:t>
      </w:r>
      <w:r w:rsidR="00284937">
        <w:rPr>
          <w:rFonts w:eastAsia="TimesNewRoman"/>
          <w:lang w:val="en-US"/>
        </w:rPr>
        <w:t> </w:t>
      </w:r>
      <w:r w:rsidR="00637BA7">
        <w:rPr>
          <w:rFonts w:eastAsia="TimesNewRoman"/>
          <w:lang w:val="en-US"/>
        </w:rPr>
        <w:t>[4]</w:t>
      </w:r>
      <w:r>
        <w:rPr>
          <w:rFonts w:eastAsia="TimesNewRoman"/>
          <w:lang w:val="en-US"/>
        </w:rPr>
        <w:t>, TS</w:t>
      </w:r>
      <w:r w:rsidR="00284937">
        <w:rPr>
          <w:rFonts w:eastAsia="TimesNewRoman"/>
          <w:lang w:val="en-US"/>
        </w:rPr>
        <w:t> </w:t>
      </w:r>
      <w:r>
        <w:rPr>
          <w:rFonts w:eastAsia="TimesNewRoman"/>
          <w:lang w:val="en-US"/>
        </w:rPr>
        <w:t>36.523-2</w:t>
      </w:r>
      <w:r w:rsidR="00284937">
        <w:rPr>
          <w:rFonts w:eastAsia="TimesNewRoman"/>
          <w:lang w:val="en-US"/>
        </w:rPr>
        <w:t> </w:t>
      </w:r>
      <w:r w:rsidR="001842A0">
        <w:rPr>
          <w:rFonts w:eastAsia="TimesNewRoman"/>
          <w:lang w:val="en-US"/>
        </w:rPr>
        <w:t>[24]</w:t>
      </w:r>
      <w:r>
        <w:rPr>
          <w:rFonts w:eastAsia="TimesNewRoman"/>
          <w:lang w:val="en-US"/>
        </w:rPr>
        <w:t>, TS</w:t>
      </w:r>
      <w:r w:rsidR="00284937">
        <w:rPr>
          <w:rFonts w:eastAsia="TimesNewRoman"/>
          <w:lang w:val="en-US"/>
        </w:rPr>
        <w:t> </w:t>
      </w:r>
      <w:r>
        <w:rPr>
          <w:rFonts w:eastAsia="TimesNewRoman"/>
          <w:lang w:val="en-US"/>
        </w:rPr>
        <w:t>36.508</w:t>
      </w:r>
      <w:r w:rsidR="00284937">
        <w:rPr>
          <w:rFonts w:eastAsia="TimesNewRoman"/>
          <w:lang w:val="en-US"/>
        </w:rPr>
        <w:t> </w:t>
      </w:r>
      <w:r w:rsidR="00637BA7">
        <w:rPr>
          <w:rFonts w:eastAsia="TimesNewRoman"/>
          <w:lang w:val="en-US"/>
        </w:rPr>
        <w:t>[5]</w:t>
      </w:r>
      <w:r w:rsidR="00810F6B">
        <w:rPr>
          <w:rFonts w:eastAsia="TimesNewRoman"/>
          <w:lang w:val="en-US"/>
        </w:rPr>
        <w:t xml:space="preserve"> and</w:t>
      </w:r>
      <w:r>
        <w:rPr>
          <w:rFonts w:eastAsia="TimesNewRoman"/>
          <w:lang w:val="en-US"/>
        </w:rPr>
        <w:t xml:space="preserve"> TS</w:t>
      </w:r>
      <w:r w:rsidR="00284937">
        <w:rPr>
          <w:rFonts w:eastAsia="TimesNewRoman"/>
          <w:lang w:val="en-US"/>
        </w:rPr>
        <w:t> </w:t>
      </w:r>
      <w:r>
        <w:rPr>
          <w:rFonts w:eastAsia="TimesNewRoman"/>
          <w:lang w:val="en-US"/>
        </w:rPr>
        <w:t>34.108</w:t>
      </w:r>
      <w:r w:rsidR="00284937">
        <w:rPr>
          <w:rFonts w:eastAsia="TimesNewRoman"/>
          <w:lang w:val="en-US"/>
        </w:rPr>
        <w:t> </w:t>
      </w:r>
      <w:r w:rsidR="00637BA7">
        <w:rPr>
          <w:rFonts w:eastAsia="TimesNewRoman"/>
          <w:lang w:val="en-US"/>
        </w:rPr>
        <w:t>[6]</w:t>
      </w:r>
      <w:r>
        <w:rPr>
          <w:rFonts w:eastAsia="TimesNewRoman"/>
          <w:lang w:val="en-US"/>
        </w:rPr>
        <w:t xml:space="preserve"> shall apply, unless otherwise specified in the present clause.</w:t>
      </w:r>
    </w:p>
    <w:p w14:paraId="09288173" w14:textId="511F81AB" w:rsidR="00252629" w:rsidRDefault="00252629" w:rsidP="00252629">
      <w:pPr>
        <w:rPr>
          <w:rFonts w:eastAsia="TimesNewRoman"/>
          <w:lang w:val="en-US"/>
        </w:rPr>
      </w:pPr>
      <w:r>
        <w:rPr>
          <w:rFonts w:eastAsia="TimesNewRoman"/>
          <w:lang w:val="en-US"/>
        </w:rPr>
        <w:t xml:space="preserve">In addition, the apparatus supplier shall provide the information with respect to the </w:t>
      </w:r>
      <w:r w:rsidR="00C01F59">
        <w:rPr>
          <w:rFonts w:eastAsia="TimesNewRoman"/>
          <w:lang w:val="en-US"/>
        </w:rPr>
        <w:t xml:space="preserve">supported </w:t>
      </w:r>
      <w:r>
        <w:rPr>
          <w:rFonts w:eastAsia="TimesNewRoman"/>
          <w:lang w:val="en-US"/>
        </w:rPr>
        <w:t>Option table A.1 and to ME's default configuration table A.2.</w:t>
      </w:r>
    </w:p>
    <w:p w14:paraId="717EA07E" w14:textId="7C48DEAC" w:rsidR="00C01F59" w:rsidRPr="0041528A" w:rsidRDefault="00C01F59" w:rsidP="00C01F59">
      <w:pPr>
        <w:pStyle w:val="TH"/>
      </w:pPr>
      <w:r w:rsidRPr="0041528A">
        <w:t>Table A.</w:t>
      </w:r>
      <w:r>
        <w:t>2</w:t>
      </w:r>
      <w:r w:rsidRPr="0041528A">
        <w:t xml:space="preserve">: </w:t>
      </w:r>
      <w:r w:rsidRPr="00C01F59">
        <w:rPr>
          <w:bCs/>
        </w:rPr>
        <w:t>ME's default configuration</w:t>
      </w:r>
    </w:p>
    <w:tbl>
      <w:tblPr>
        <w:tblW w:w="5000" w:type="pct"/>
        <w:jc w:val="center"/>
        <w:tblCellMar>
          <w:left w:w="28" w:type="dxa"/>
          <w:right w:w="56" w:type="dxa"/>
        </w:tblCellMar>
        <w:tblLook w:val="0000" w:firstRow="0" w:lastRow="0" w:firstColumn="0" w:lastColumn="0" w:noHBand="0" w:noVBand="0"/>
      </w:tblPr>
      <w:tblGrid>
        <w:gridCol w:w="835"/>
        <w:gridCol w:w="3176"/>
        <w:gridCol w:w="835"/>
        <w:gridCol w:w="937"/>
        <w:gridCol w:w="3842"/>
      </w:tblGrid>
      <w:tr w:rsidR="00C01F59" w:rsidRPr="0041528A" w14:paraId="0D5A0A52" w14:textId="77777777" w:rsidTr="008064FA">
        <w:trPr>
          <w:cantSplit/>
          <w:tblHeader/>
          <w:jc w:val="center"/>
        </w:trPr>
        <w:tc>
          <w:tcPr>
            <w:tcW w:w="433" w:type="pct"/>
            <w:tcBorders>
              <w:top w:val="single" w:sz="6" w:space="0" w:color="auto"/>
              <w:left w:val="single" w:sz="6" w:space="0" w:color="auto"/>
              <w:bottom w:val="single" w:sz="6" w:space="0" w:color="auto"/>
              <w:right w:val="single" w:sz="6" w:space="0" w:color="auto"/>
            </w:tcBorders>
          </w:tcPr>
          <w:p w14:paraId="21E000C7" w14:textId="77777777" w:rsidR="00C01F59" w:rsidRPr="0041528A" w:rsidRDefault="00C01F59" w:rsidP="008064FA">
            <w:pPr>
              <w:pStyle w:val="TAH"/>
            </w:pPr>
            <w:r w:rsidRPr="0041528A">
              <w:t>Item</w:t>
            </w:r>
          </w:p>
        </w:tc>
        <w:tc>
          <w:tcPr>
            <w:tcW w:w="1650" w:type="pct"/>
            <w:tcBorders>
              <w:top w:val="single" w:sz="6" w:space="0" w:color="auto"/>
              <w:left w:val="single" w:sz="6" w:space="0" w:color="auto"/>
              <w:bottom w:val="single" w:sz="6" w:space="0" w:color="auto"/>
              <w:right w:val="single" w:sz="6" w:space="0" w:color="auto"/>
            </w:tcBorders>
          </w:tcPr>
          <w:p w14:paraId="298AA7A3" w14:textId="77777777" w:rsidR="00C01F59" w:rsidRPr="0041528A" w:rsidRDefault="00C01F59" w:rsidP="008064FA">
            <w:pPr>
              <w:pStyle w:val="TAH"/>
            </w:pPr>
            <w:r w:rsidRPr="0041528A">
              <w:t>Option</w:t>
            </w:r>
          </w:p>
        </w:tc>
        <w:tc>
          <w:tcPr>
            <w:tcW w:w="434" w:type="pct"/>
            <w:tcBorders>
              <w:top w:val="single" w:sz="6" w:space="0" w:color="auto"/>
              <w:left w:val="single" w:sz="6" w:space="0" w:color="auto"/>
              <w:bottom w:val="single" w:sz="6" w:space="0" w:color="auto"/>
              <w:right w:val="single" w:sz="6" w:space="0" w:color="auto"/>
            </w:tcBorders>
          </w:tcPr>
          <w:p w14:paraId="474DEDC8" w14:textId="77777777" w:rsidR="00C01F59" w:rsidRPr="0041528A" w:rsidRDefault="00C01F59" w:rsidP="008064FA">
            <w:pPr>
              <w:pStyle w:val="TAH"/>
            </w:pPr>
            <w:r w:rsidRPr="0041528A">
              <w:t>Status</w:t>
            </w:r>
          </w:p>
        </w:tc>
        <w:tc>
          <w:tcPr>
            <w:tcW w:w="487" w:type="pct"/>
            <w:tcBorders>
              <w:top w:val="single" w:sz="6" w:space="0" w:color="auto"/>
              <w:left w:val="single" w:sz="6" w:space="0" w:color="auto"/>
              <w:bottom w:val="single" w:sz="6" w:space="0" w:color="auto"/>
              <w:right w:val="single" w:sz="6" w:space="0" w:color="auto"/>
            </w:tcBorders>
          </w:tcPr>
          <w:p w14:paraId="13A7FC22" w14:textId="77777777" w:rsidR="00C01F59" w:rsidRPr="0041528A" w:rsidRDefault="00C01F59" w:rsidP="008064FA">
            <w:pPr>
              <w:pStyle w:val="TAH"/>
            </w:pPr>
            <w:r w:rsidRPr="0041528A">
              <w:t>Support</w:t>
            </w:r>
          </w:p>
        </w:tc>
        <w:tc>
          <w:tcPr>
            <w:tcW w:w="1997" w:type="pct"/>
            <w:tcBorders>
              <w:top w:val="single" w:sz="6" w:space="0" w:color="auto"/>
              <w:left w:val="single" w:sz="6" w:space="0" w:color="auto"/>
              <w:bottom w:val="single" w:sz="6" w:space="0" w:color="auto"/>
              <w:right w:val="single" w:sz="6" w:space="0" w:color="auto"/>
            </w:tcBorders>
          </w:tcPr>
          <w:p w14:paraId="2E805C19" w14:textId="77777777" w:rsidR="00C01F59" w:rsidRPr="0041528A" w:rsidRDefault="00C01F59" w:rsidP="008064FA">
            <w:pPr>
              <w:pStyle w:val="TAH"/>
            </w:pPr>
            <w:r w:rsidRPr="0041528A">
              <w:t>Mnemonic</w:t>
            </w:r>
          </w:p>
        </w:tc>
      </w:tr>
      <w:tr w:rsidR="00C01F59" w:rsidRPr="0041528A" w14:paraId="13066E4D" w14:textId="77777777" w:rsidTr="008064FA">
        <w:trPr>
          <w:cantSplit/>
          <w:jc w:val="center"/>
        </w:trPr>
        <w:tc>
          <w:tcPr>
            <w:tcW w:w="5000" w:type="pct"/>
            <w:gridSpan w:val="5"/>
            <w:tcBorders>
              <w:top w:val="single" w:sz="6" w:space="0" w:color="auto"/>
              <w:left w:val="single" w:sz="6" w:space="0" w:color="auto"/>
              <w:bottom w:val="single" w:sz="6" w:space="0" w:color="auto"/>
              <w:right w:val="single" w:sz="6" w:space="0" w:color="auto"/>
            </w:tcBorders>
          </w:tcPr>
          <w:p w14:paraId="524A9A18" w14:textId="2B5C2488" w:rsidR="00C01F59" w:rsidRPr="0041528A" w:rsidRDefault="00C01F59" w:rsidP="008064FA">
            <w:pPr>
              <w:pStyle w:val="TAL"/>
            </w:pPr>
            <w:r>
              <w:t>For the declaration of the ME’s default configuration the contents of Table A.2 as defined in TS 31.124 [</w:t>
            </w:r>
            <w:r w:rsidR="001842A0">
              <w:t>2]</w:t>
            </w:r>
            <w:r>
              <w:t>clause 5.3 shall be used</w:t>
            </w:r>
            <w:r w:rsidRPr="006C1F26">
              <w:t>.</w:t>
            </w:r>
          </w:p>
        </w:tc>
      </w:tr>
    </w:tbl>
    <w:p w14:paraId="4101ADED" w14:textId="77777777" w:rsidR="00C01F59" w:rsidRPr="00C01F59" w:rsidRDefault="00C01F59" w:rsidP="00252629">
      <w:pPr>
        <w:rPr>
          <w:rFonts w:eastAsia="TimesNewRoman"/>
        </w:rPr>
      </w:pPr>
    </w:p>
    <w:p w14:paraId="71FAC1C3" w14:textId="77777777" w:rsidR="00252629" w:rsidRPr="00C3185B" w:rsidRDefault="00252629" w:rsidP="00252629">
      <w:pPr>
        <w:pStyle w:val="Heading1"/>
      </w:pPr>
      <w:bookmarkStart w:id="259" w:name="_Toc178929379"/>
      <w:bookmarkStart w:id="260" w:name="_Toc183489407"/>
      <w:bookmarkStart w:id="261" w:name="_Toc146312816"/>
      <w:r>
        <w:t>6</w:t>
      </w:r>
      <w:r>
        <w:tab/>
      </w:r>
      <w:r w:rsidRPr="00C3185B">
        <w:t>Implicit testing</w:t>
      </w:r>
      <w:bookmarkEnd w:id="259"/>
      <w:bookmarkEnd w:id="260"/>
    </w:p>
    <w:p w14:paraId="3BE83D64" w14:textId="77777777" w:rsidR="00252629" w:rsidRPr="00C3185B" w:rsidRDefault="00252629" w:rsidP="00252629">
      <w:r w:rsidRPr="00C3185B">
        <w:t>For some 3GPP features conformance is not verified explicitly in the present document. This does not imply that correct</w:t>
      </w:r>
      <w:r>
        <w:t xml:space="preserve"> </w:t>
      </w:r>
      <w:r w:rsidRPr="00C3185B">
        <w:t>functioning of these features is not essential, but that these are implicitly tested to a sufficient degree in other tests.</w:t>
      </w:r>
    </w:p>
    <w:p w14:paraId="5788005D" w14:textId="087F1195" w:rsidR="00252629" w:rsidRPr="00C3185B" w:rsidRDefault="00252629" w:rsidP="00252629">
      <w:r w:rsidRPr="00C3185B">
        <w:t>It should be noted that for these features some aspects must be explicitly tested, e.g. the ability to switch</w:t>
      </w:r>
      <w:r>
        <w:t xml:space="preserve"> </w:t>
      </w:r>
      <w:r w:rsidRPr="00C3185B">
        <w:t>between 1</w:t>
      </w:r>
      <w:r w:rsidR="00284937">
        <w:t>.</w:t>
      </w:r>
      <w:r w:rsidRPr="00C3185B">
        <w:t>8</w:t>
      </w:r>
      <w:r>
        <w:t xml:space="preserve"> V</w:t>
      </w:r>
      <w:r w:rsidRPr="00C3185B">
        <w:t xml:space="preserve"> and 3</w:t>
      </w:r>
      <w:r w:rsidR="00810F6B">
        <w:t>.0</w:t>
      </w:r>
      <w:r>
        <w:t xml:space="preserve"> V</w:t>
      </w:r>
      <w:r w:rsidRPr="00C3185B">
        <w:t xml:space="preserve"> operation.</w:t>
      </w:r>
    </w:p>
    <w:p w14:paraId="1782E43A" w14:textId="77777777" w:rsidR="00252629" w:rsidRPr="00C3185B" w:rsidRDefault="00252629" w:rsidP="00252629">
      <w:r w:rsidRPr="00C3185B">
        <w:t>Some UICC features will be explicitly tested as result of other tests. These should be identified for the following reason:</w:t>
      </w:r>
    </w:p>
    <w:p w14:paraId="137A42E4" w14:textId="77777777" w:rsidR="00252629" w:rsidRDefault="00252629" w:rsidP="00252629">
      <w:r w:rsidRPr="00C3185B">
        <w:t>- To identify the areas of overlap and thus provide a more efficient testing.</w:t>
      </w:r>
    </w:p>
    <w:p w14:paraId="5464D2AF" w14:textId="77777777" w:rsidR="00252629" w:rsidRPr="0041528A" w:rsidRDefault="00252629" w:rsidP="00252629">
      <w:pPr>
        <w:pStyle w:val="Heading1"/>
      </w:pPr>
      <w:bookmarkStart w:id="262" w:name="_Toc178929380"/>
      <w:bookmarkStart w:id="263" w:name="_Toc183489408"/>
      <w:r>
        <w:lastRenderedPageBreak/>
        <w:t>7</w:t>
      </w:r>
      <w:r w:rsidRPr="0041528A">
        <w:tab/>
        <w:t>Measurement uncertainty</w:t>
      </w:r>
      <w:bookmarkEnd w:id="261"/>
      <w:bookmarkEnd w:id="262"/>
      <w:bookmarkEnd w:id="263"/>
    </w:p>
    <w:p w14:paraId="3AF363B5" w14:textId="77777777" w:rsidR="00252629" w:rsidRPr="0041528A" w:rsidRDefault="00252629" w:rsidP="00252629">
      <w:r w:rsidRPr="0041528A">
        <w:t>The measured value relating to the corresponding limit shall be used to determine whether or not a terminal equipment meets the requirement. (ETR 028, annex B).</w:t>
      </w:r>
    </w:p>
    <w:p w14:paraId="2644F251" w14:textId="77777777" w:rsidR="00252629" w:rsidRPr="0041528A" w:rsidRDefault="00252629" w:rsidP="00252629">
      <w:r w:rsidRPr="0041528A">
        <w:t>This process is often referred to as "shared risk".</w:t>
      </w:r>
    </w:p>
    <w:p w14:paraId="3E10E5EB" w14:textId="5BBB3049" w:rsidR="00252629" w:rsidRPr="0041528A" w:rsidRDefault="00252629" w:rsidP="00252629">
      <w:pPr>
        <w:pStyle w:val="Heading1"/>
      </w:pPr>
      <w:bookmarkStart w:id="264" w:name="_Toc146312817"/>
      <w:bookmarkStart w:id="265" w:name="_Toc178929381"/>
      <w:bookmarkStart w:id="266" w:name="_Toc183489409"/>
      <w:r>
        <w:t>8</w:t>
      </w:r>
      <w:r w:rsidRPr="0041528A">
        <w:tab/>
        <w:t>Format of tests</w:t>
      </w:r>
      <w:bookmarkEnd w:id="264"/>
      <w:bookmarkEnd w:id="265"/>
      <w:bookmarkEnd w:id="266"/>
    </w:p>
    <w:p w14:paraId="29512FB4" w14:textId="0BC7C6C8" w:rsidR="00252629" w:rsidRDefault="00252629" w:rsidP="00252629">
      <w:r>
        <w:t>The Format of tests defined in TS 31.124 </w:t>
      </w:r>
      <w:r w:rsidR="001842A0">
        <w:t>[2]</w:t>
      </w:r>
      <w:r>
        <w:t>, clause 8 applies.</w:t>
      </w:r>
    </w:p>
    <w:p w14:paraId="2A9FE33C" w14:textId="44C52227" w:rsidR="00252629" w:rsidRPr="0041528A" w:rsidRDefault="00252629" w:rsidP="00252629">
      <w:pPr>
        <w:pStyle w:val="Heading1"/>
      </w:pPr>
      <w:bookmarkStart w:id="267" w:name="_Toc146312818"/>
      <w:bookmarkStart w:id="268" w:name="_Toc178929382"/>
      <w:bookmarkStart w:id="269" w:name="_Toc183489410"/>
      <w:r>
        <w:t>9</w:t>
      </w:r>
      <w:r w:rsidRPr="0041528A">
        <w:tab/>
        <w:t>Generic call set up procedures</w:t>
      </w:r>
      <w:bookmarkEnd w:id="267"/>
      <w:bookmarkEnd w:id="268"/>
      <w:bookmarkEnd w:id="269"/>
    </w:p>
    <w:p w14:paraId="52DD3C47" w14:textId="4B23F881" w:rsidR="00252629" w:rsidRDefault="00252629" w:rsidP="00252629">
      <w:r w:rsidRPr="0041528A">
        <w:t>The generic call set up procedure</w:t>
      </w:r>
      <w:r>
        <w:t>s as defined in TS 31.124 </w:t>
      </w:r>
      <w:r w:rsidR="001842A0">
        <w:t>[2]</w:t>
      </w:r>
      <w:r>
        <w:t>, clause 9 apply.</w:t>
      </w:r>
    </w:p>
    <w:p w14:paraId="263F5B1C" w14:textId="2BF1492B" w:rsidR="00252629" w:rsidRPr="0041528A" w:rsidRDefault="00252629" w:rsidP="00252629">
      <w:pPr>
        <w:pStyle w:val="Heading1"/>
      </w:pPr>
      <w:bookmarkStart w:id="270" w:name="_Toc146312820"/>
      <w:bookmarkStart w:id="271" w:name="_Toc178929383"/>
      <w:bookmarkStart w:id="272" w:name="_Toc183489411"/>
      <w:r>
        <w:t>10</w:t>
      </w:r>
      <w:r w:rsidRPr="0041528A">
        <w:tab/>
      </w:r>
      <w:r w:rsidRPr="00C3185B">
        <w:t>USIM Application Toolkit</w:t>
      </w:r>
      <w:r>
        <w:t xml:space="preserve"> </w:t>
      </w:r>
      <w:r w:rsidR="008D6E37">
        <w:t xml:space="preserve">(USAT) testing </w:t>
      </w:r>
      <w:r>
        <w:t xml:space="preserve">on </w:t>
      </w:r>
      <w:r w:rsidR="008D6E37">
        <w:t>an ME with non</w:t>
      </w:r>
      <w:r w:rsidR="008D6E37">
        <w:noBreakHyphen/>
        <w:t>removable UICC</w:t>
      </w:r>
      <w:bookmarkEnd w:id="270"/>
      <w:bookmarkEnd w:id="271"/>
      <w:bookmarkEnd w:id="272"/>
    </w:p>
    <w:p w14:paraId="6796F95E" w14:textId="2DE993A5" w:rsidR="00252629" w:rsidRPr="0041528A" w:rsidRDefault="00252629" w:rsidP="00252629">
      <w:pPr>
        <w:pStyle w:val="Heading2"/>
      </w:pPr>
      <w:bookmarkStart w:id="273" w:name="_Toc146312821"/>
      <w:bookmarkStart w:id="274" w:name="_Toc178929384"/>
      <w:bookmarkStart w:id="275" w:name="_Toc183489412"/>
      <w:r>
        <w:t>10</w:t>
      </w:r>
      <w:r w:rsidRPr="0041528A">
        <w:t>.</w:t>
      </w:r>
      <w:r w:rsidR="008D6E37">
        <w:t>1</w:t>
      </w:r>
      <w:r w:rsidRPr="0041528A">
        <w:tab/>
        <w:t>Introduction</w:t>
      </w:r>
      <w:bookmarkEnd w:id="273"/>
      <w:bookmarkEnd w:id="274"/>
      <w:bookmarkEnd w:id="275"/>
    </w:p>
    <w:p w14:paraId="25E96DD5" w14:textId="134E6441" w:rsidR="00252629" w:rsidRDefault="00252629" w:rsidP="00252629">
      <w:r w:rsidRPr="0041528A">
        <w:t xml:space="preserve">The </w:t>
      </w:r>
      <w:r>
        <w:t>introduction provided in TS 31.124 </w:t>
      </w:r>
      <w:r w:rsidR="001842A0">
        <w:t>[2]</w:t>
      </w:r>
      <w:r>
        <w:t>, clause 27.0 applies.</w:t>
      </w:r>
    </w:p>
    <w:p w14:paraId="5FC4D1CA" w14:textId="0669751E" w:rsidR="00252629" w:rsidRPr="00E16204" w:rsidRDefault="00252629" w:rsidP="00B05BAE">
      <w:pPr>
        <w:pStyle w:val="Heading2"/>
      </w:pPr>
      <w:bookmarkStart w:id="276" w:name="_Toc146312824"/>
      <w:bookmarkStart w:id="277" w:name="_Toc178929385"/>
      <w:bookmarkStart w:id="278" w:name="_Toc183489413"/>
      <w:r w:rsidRPr="00C3185B">
        <w:rPr>
          <w:rStyle w:val="Heading2Char"/>
        </w:rPr>
        <w:t>10.</w:t>
      </w:r>
      <w:r w:rsidR="008D6E37">
        <w:rPr>
          <w:rStyle w:val="Heading2Char"/>
        </w:rPr>
        <w:t>2</w:t>
      </w:r>
      <w:r w:rsidRPr="00C3185B">
        <w:rPr>
          <w:rStyle w:val="Heading2Char"/>
        </w:rPr>
        <w:tab/>
        <w:t>General Test purpose</w:t>
      </w:r>
      <w:bookmarkEnd w:id="276"/>
      <w:bookmarkEnd w:id="277"/>
      <w:bookmarkEnd w:id="278"/>
    </w:p>
    <w:p w14:paraId="1CB11631" w14:textId="44B4CF55" w:rsidR="00252629" w:rsidRDefault="00252629" w:rsidP="00252629">
      <w:r w:rsidRPr="0041528A">
        <w:t xml:space="preserve">The </w:t>
      </w:r>
      <w:r>
        <w:t>General Test purpose defined in TS 31.124 </w:t>
      </w:r>
      <w:r w:rsidR="001842A0">
        <w:t>[2]</w:t>
      </w:r>
      <w:r>
        <w:t>, clause 27.22.1A applies.</w:t>
      </w:r>
    </w:p>
    <w:p w14:paraId="2E1535EE" w14:textId="4543B47B" w:rsidR="008D6E37" w:rsidRDefault="008D6E37" w:rsidP="008D6E37">
      <w:pPr>
        <w:pStyle w:val="Heading2"/>
      </w:pPr>
      <w:bookmarkStart w:id="279" w:name="_Toc178929386"/>
      <w:bookmarkStart w:id="280" w:name="_Toc183489414"/>
      <w:bookmarkStart w:id="281" w:name="_Toc146312852"/>
      <w:r>
        <w:t>10.3</w:t>
      </w:r>
      <w:r>
        <w:tab/>
        <w:t>Initialization of USAT functionality on an ME with non</w:t>
      </w:r>
      <w:r>
        <w:noBreakHyphen/>
        <w:t>removable UICC</w:t>
      </w:r>
      <w:bookmarkEnd w:id="279"/>
      <w:bookmarkEnd w:id="280"/>
    </w:p>
    <w:p w14:paraId="2CCFABAF" w14:textId="5ADA9F09" w:rsidR="00252629" w:rsidRPr="008D6E37" w:rsidRDefault="00252629" w:rsidP="008D6E37">
      <w:pPr>
        <w:pStyle w:val="Heading3"/>
      </w:pPr>
      <w:bookmarkStart w:id="282" w:name="_Toc178929387"/>
      <w:bookmarkStart w:id="283" w:name="_Toc183489415"/>
      <w:r w:rsidRPr="00B05BAE">
        <w:rPr>
          <w:rStyle w:val="Heading2Char"/>
          <w:sz w:val="28"/>
        </w:rPr>
        <w:t>10.</w:t>
      </w:r>
      <w:r w:rsidR="008D6E37" w:rsidRPr="00B05BAE">
        <w:rPr>
          <w:rStyle w:val="Heading2Char"/>
          <w:sz w:val="28"/>
        </w:rPr>
        <w:t>3.1</w:t>
      </w:r>
      <w:r w:rsidRPr="00B05BAE">
        <w:rPr>
          <w:rStyle w:val="Heading2Char"/>
          <w:sz w:val="28"/>
        </w:rPr>
        <w:tab/>
      </w:r>
      <w:r w:rsidR="008D6E37">
        <w:rPr>
          <w:rStyle w:val="Heading2Char"/>
          <w:sz w:val="28"/>
        </w:rPr>
        <w:t>Verification of the</w:t>
      </w:r>
      <w:r w:rsidRPr="00B05BAE">
        <w:rPr>
          <w:rStyle w:val="Heading2Char"/>
          <w:sz w:val="28"/>
        </w:rPr>
        <w:t xml:space="preserve"> </w:t>
      </w:r>
      <w:r w:rsidR="008D6E37" w:rsidRPr="00B05BAE">
        <w:rPr>
          <w:rStyle w:val="Heading2Char"/>
          <w:sz w:val="28"/>
        </w:rPr>
        <w:t>U</w:t>
      </w:r>
      <w:r w:rsidR="008D6E37">
        <w:rPr>
          <w:rStyle w:val="Heading2Char"/>
          <w:sz w:val="28"/>
        </w:rPr>
        <w:t xml:space="preserve">SAT support on </w:t>
      </w:r>
      <w:r w:rsidR="008D6E37">
        <w:t>an ME with non</w:t>
      </w:r>
      <w:r w:rsidR="008D6E37">
        <w:noBreakHyphen/>
        <w:t>removable UICC</w:t>
      </w:r>
      <w:r w:rsidRPr="00B05BAE">
        <w:rPr>
          <w:rStyle w:val="Heading2Char"/>
          <w:sz w:val="28"/>
        </w:rPr>
        <w:t xml:space="preserve"> (Profile Download)</w:t>
      </w:r>
      <w:bookmarkEnd w:id="281"/>
      <w:bookmarkEnd w:id="282"/>
      <w:bookmarkEnd w:id="283"/>
    </w:p>
    <w:p w14:paraId="35FA1C4F" w14:textId="618FF443" w:rsidR="00252629" w:rsidRPr="0041528A" w:rsidRDefault="00252629" w:rsidP="00B05BAE">
      <w:pPr>
        <w:pStyle w:val="Heading4"/>
      </w:pPr>
      <w:bookmarkStart w:id="284" w:name="_Toc146312853"/>
      <w:bookmarkStart w:id="285" w:name="_Toc178929388"/>
      <w:bookmarkStart w:id="286" w:name="_Toc183489416"/>
      <w:r>
        <w:t>10.</w:t>
      </w:r>
      <w:r w:rsidR="008D6E37">
        <w:t>3</w:t>
      </w:r>
      <w:r w:rsidRPr="0041528A">
        <w:t>.1</w:t>
      </w:r>
      <w:r w:rsidR="008D6E37">
        <w:t>.1</w:t>
      </w:r>
      <w:r w:rsidRPr="0041528A">
        <w:tab/>
        <w:t>Definition and applicability</w:t>
      </w:r>
      <w:bookmarkEnd w:id="284"/>
      <w:bookmarkEnd w:id="285"/>
      <w:bookmarkEnd w:id="286"/>
    </w:p>
    <w:p w14:paraId="571CE454" w14:textId="437CC585" w:rsidR="00252629" w:rsidRPr="0041528A" w:rsidRDefault="00252629" w:rsidP="00252629">
      <w:r>
        <w:t>See clause 3.6.2 of the present document.</w:t>
      </w:r>
    </w:p>
    <w:p w14:paraId="0A705E5C" w14:textId="3E28A5F4" w:rsidR="00252629" w:rsidRPr="0041528A" w:rsidRDefault="00252629" w:rsidP="008D6E37">
      <w:pPr>
        <w:pStyle w:val="Heading4"/>
      </w:pPr>
      <w:bookmarkStart w:id="287" w:name="_Toc146312854"/>
      <w:bookmarkStart w:id="288" w:name="_Toc178929389"/>
      <w:bookmarkStart w:id="289" w:name="_Toc183489417"/>
      <w:r>
        <w:t>10.</w:t>
      </w:r>
      <w:r w:rsidR="008D6E37">
        <w:t>3</w:t>
      </w:r>
      <w:r w:rsidRPr="0041528A">
        <w:t>.</w:t>
      </w:r>
      <w:r w:rsidR="008D6E37">
        <w:t>1.</w:t>
      </w:r>
      <w:r w:rsidRPr="0041528A">
        <w:t>2</w:t>
      </w:r>
      <w:r w:rsidRPr="0041528A">
        <w:tab/>
        <w:t>Conformance requirement</w:t>
      </w:r>
      <w:bookmarkEnd w:id="287"/>
      <w:bookmarkEnd w:id="288"/>
      <w:bookmarkEnd w:id="289"/>
    </w:p>
    <w:p w14:paraId="13E09BDB" w14:textId="77777777" w:rsidR="00252629" w:rsidRPr="0041528A" w:rsidRDefault="00252629" w:rsidP="00252629">
      <w:r w:rsidRPr="0041528A">
        <w:t>The ME shall support the PROFILE DOWNLOAD command as defined in:</w:t>
      </w:r>
    </w:p>
    <w:p w14:paraId="2AC7EF63" w14:textId="4CDEBC08" w:rsidR="00252629" w:rsidRPr="0041528A" w:rsidRDefault="00252629" w:rsidP="00C86AAA">
      <w:pPr>
        <w:pStyle w:val="B10"/>
      </w:pPr>
      <w:r w:rsidRPr="0041528A">
        <w:t>-</w:t>
      </w:r>
      <w:r w:rsidRPr="0041528A">
        <w:tab/>
        <w:t>TS 31.111 </w:t>
      </w:r>
      <w:r w:rsidR="001842A0">
        <w:t>[20]</w:t>
      </w:r>
      <w:r w:rsidRPr="0041528A">
        <w:t xml:space="preserve"> clause 5.2.</w:t>
      </w:r>
    </w:p>
    <w:p w14:paraId="53375FBD" w14:textId="61FDF394" w:rsidR="00252629" w:rsidRPr="0041528A" w:rsidRDefault="00252629" w:rsidP="00B05BAE">
      <w:pPr>
        <w:pStyle w:val="Heading4"/>
      </w:pPr>
      <w:bookmarkStart w:id="290" w:name="_Toc146312855"/>
      <w:bookmarkStart w:id="291" w:name="_Toc178929390"/>
      <w:bookmarkStart w:id="292" w:name="_Toc183489418"/>
      <w:r>
        <w:t>10.</w:t>
      </w:r>
      <w:r w:rsidR="008D6E37">
        <w:t>3</w:t>
      </w:r>
      <w:r w:rsidRPr="0041528A">
        <w:t>.</w:t>
      </w:r>
      <w:r w:rsidR="008D6E37">
        <w:t>1.</w:t>
      </w:r>
      <w:r w:rsidRPr="0041528A">
        <w:t>3</w:t>
      </w:r>
      <w:r w:rsidRPr="0041528A">
        <w:tab/>
        <w:t>Test purpose</w:t>
      </w:r>
      <w:bookmarkEnd w:id="290"/>
      <w:bookmarkEnd w:id="291"/>
      <w:bookmarkEnd w:id="292"/>
    </w:p>
    <w:p w14:paraId="0E60A709" w14:textId="77777777" w:rsidR="00252629" w:rsidRPr="0041528A" w:rsidRDefault="00252629" w:rsidP="00252629">
      <w:r w:rsidRPr="0041528A">
        <w:t>To verify that the ME sends a TERMINAL PROFILE command in accordance with the above requirements.</w:t>
      </w:r>
    </w:p>
    <w:p w14:paraId="2CF4C1CA" w14:textId="43373FD7" w:rsidR="00252629" w:rsidRPr="0041528A" w:rsidRDefault="00252629" w:rsidP="00B05BAE">
      <w:pPr>
        <w:pStyle w:val="Heading4"/>
      </w:pPr>
      <w:bookmarkStart w:id="293" w:name="_Toc146312856"/>
      <w:bookmarkStart w:id="294" w:name="_Toc178929391"/>
      <w:bookmarkStart w:id="295" w:name="_Toc183489419"/>
      <w:r>
        <w:t>10.</w:t>
      </w:r>
      <w:r w:rsidR="008D6E37">
        <w:t>3.1</w:t>
      </w:r>
      <w:r w:rsidRPr="0041528A">
        <w:t>.4</w:t>
      </w:r>
      <w:r w:rsidRPr="0041528A">
        <w:tab/>
        <w:t>Method of test</w:t>
      </w:r>
      <w:bookmarkEnd w:id="293"/>
      <w:bookmarkEnd w:id="294"/>
      <w:bookmarkEnd w:id="295"/>
    </w:p>
    <w:p w14:paraId="44BB1ABB" w14:textId="3CDEC7B1" w:rsidR="00252629" w:rsidRPr="0041528A" w:rsidRDefault="00252629" w:rsidP="00B05BAE">
      <w:pPr>
        <w:pStyle w:val="Heading5"/>
      </w:pPr>
      <w:bookmarkStart w:id="296" w:name="_Toc146312857"/>
      <w:bookmarkStart w:id="297" w:name="_Toc178929392"/>
      <w:bookmarkStart w:id="298" w:name="_Toc183489420"/>
      <w:r>
        <w:t>10.</w:t>
      </w:r>
      <w:r w:rsidR="008D6E37">
        <w:t>3.1</w:t>
      </w:r>
      <w:r>
        <w:t>.</w:t>
      </w:r>
      <w:r w:rsidRPr="0041528A">
        <w:t>4.1</w:t>
      </w:r>
      <w:r w:rsidRPr="0041528A">
        <w:tab/>
        <w:t>Initial conditions</w:t>
      </w:r>
      <w:bookmarkEnd w:id="296"/>
      <w:bookmarkEnd w:id="297"/>
      <w:bookmarkEnd w:id="298"/>
    </w:p>
    <w:p w14:paraId="58FD4230" w14:textId="479A9C72" w:rsidR="00252629" w:rsidRPr="0041528A" w:rsidRDefault="00252629" w:rsidP="00252629">
      <w:r w:rsidRPr="0041528A">
        <w:t xml:space="preserve">The ME is connected to the </w:t>
      </w:r>
      <w:r>
        <w:t>TT</w:t>
      </w:r>
      <w:r w:rsidRPr="0041528A">
        <w:t xml:space="preserve">. </w:t>
      </w:r>
      <w:r w:rsidR="00551E5A">
        <w:t>The</w:t>
      </w:r>
      <w:r w:rsidR="00E81C86">
        <w:t xml:space="preserve"> nrUICC in the ME is </w:t>
      </w:r>
      <w:r w:rsidR="00551E5A">
        <w:t xml:space="preserve">configured as defined in clause 4.4.2 </w:t>
      </w:r>
      <w:r w:rsidR="00551E5A" w:rsidRPr="005A71DB">
        <w:t>of the present document</w:t>
      </w:r>
      <w:r w:rsidR="00551E5A">
        <w:t xml:space="preserve"> </w:t>
      </w:r>
      <w:r w:rsidR="00E81C86">
        <w:t xml:space="preserve">and hosts a USIM </w:t>
      </w:r>
      <w:r w:rsidR="00551E5A">
        <w:t xml:space="preserve">with </w:t>
      </w:r>
      <w:r w:rsidRPr="0041528A">
        <w:t xml:space="preserve">elementary files coded as </w:t>
      </w:r>
      <w:r w:rsidRPr="00B05BAE">
        <w:t>defined in clause 4.4.2</w:t>
      </w:r>
      <w:r w:rsidR="00551E5A">
        <w:t>.2</w:t>
      </w:r>
      <w:r w:rsidRPr="0041528A">
        <w:t>.</w:t>
      </w:r>
    </w:p>
    <w:p w14:paraId="06E10581" w14:textId="00CB5BEA" w:rsidR="00252629" w:rsidRPr="0041528A" w:rsidRDefault="00252629" w:rsidP="00B05BAE">
      <w:pPr>
        <w:pStyle w:val="Heading5"/>
      </w:pPr>
      <w:bookmarkStart w:id="299" w:name="_Toc146312858"/>
      <w:bookmarkStart w:id="300" w:name="_Toc178929393"/>
      <w:bookmarkStart w:id="301" w:name="_Toc183489421"/>
      <w:r>
        <w:lastRenderedPageBreak/>
        <w:t>10.</w:t>
      </w:r>
      <w:r w:rsidR="008D6E37">
        <w:t>3.1</w:t>
      </w:r>
      <w:r w:rsidRPr="0041528A">
        <w:t>.4.2</w:t>
      </w:r>
      <w:r w:rsidRPr="0041528A">
        <w:tab/>
        <w:t>Procedure</w:t>
      </w:r>
      <w:bookmarkEnd w:id="299"/>
      <w:bookmarkEnd w:id="300"/>
      <w:bookmarkEnd w:id="301"/>
    </w:p>
    <w:p w14:paraId="019CE615" w14:textId="77777777" w:rsidR="00252629" w:rsidRPr="0041528A" w:rsidRDefault="00252629" w:rsidP="00252629">
      <w:pPr>
        <w:pStyle w:val="TH"/>
      </w:pPr>
      <w:r w:rsidRPr="0041528A">
        <w:t>Expected Sequence 1 (PROFILE DOWNLOAD)</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56" w:type="dxa"/>
        </w:tblCellMar>
        <w:tblLook w:val="0000" w:firstRow="0" w:lastRow="0" w:firstColumn="0" w:lastColumn="0" w:noHBand="0" w:noVBand="0"/>
      </w:tblPr>
      <w:tblGrid>
        <w:gridCol w:w="856"/>
        <w:gridCol w:w="1520"/>
        <w:gridCol w:w="3359"/>
        <w:gridCol w:w="3900"/>
      </w:tblGrid>
      <w:tr w:rsidR="00F05F09" w:rsidRPr="0041528A" w14:paraId="33DC7991" w14:textId="77777777" w:rsidTr="00B05BAE">
        <w:trPr>
          <w:cantSplit/>
          <w:trHeight w:val="20"/>
          <w:jc w:val="center"/>
        </w:trPr>
        <w:tc>
          <w:tcPr>
            <w:tcW w:w="444" w:type="pct"/>
            <w:shd w:val="clear" w:color="auto" w:fill="D9D9D9" w:themeFill="background1" w:themeFillShade="D9"/>
          </w:tcPr>
          <w:p w14:paraId="7B335A4A" w14:textId="77777777" w:rsidR="00252629" w:rsidRPr="0041528A" w:rsidRDefault="00252629" w:rsidP="00F05F09">
            <w:pPr>
              <w:pStyle w:val="TAH"/>
            </w:pPr>
            <w:r w:rsidRPr="0041528A">
              <w:t>Step</w:t>
            </w:r>
          </w:p>
        </w:tc>
        <w:tc>
          <w:tcPr>
            <w:tcW w:w="789" w:type="pct"/>
            <w:shd w:val="clear" w:color="auto" w:fill="D9D9D9" w:themeFill="background1" w:themeFillShade="D9"/>
          </w:tcPr>
          <w:p w14:paraId="7C1BBE98" w14:textId="77777777" w:rsidR="00252629" w:rsidRPr="0041528A" w:rsidRDefault="00252629" w:rsidP="00F05F09">
            <w:pPr>
              <w:pStyle w:val="TAH"/>
            </w:pPr>
            <w:r w:rsidRPr="0041528A">
              <w:t>Direction</w:t>
            </w:r>
          </w:p>
        </w:tc>
        <w:tc>
          <w:tcPr>
            <w:tcW w:w="1743" w:type="pct"/>
            <w:shd w:val="clear" w:color="auto" w:fill="D9D9D9" w:themeFill="background1" w:themeFillShade="D9"/>
          </w:tcPr>
          <w:p w14:paraId="4F6BC062" w14:textId="77777777" w:rsidR="00252629" w:rsidRPr="0041528A" w:rsidRDefault="00252629" w:rsidP="00F05F09">
            <w:pPr>
              <w:pStyle w:val="TAH"/>
            </w:pPr>
            <w:r w:rsidRPr="0041528A">
              <w:t>Message / Action</w:t>
            </w:r>
          </w:p>
        </w:tc>
        <w:tc>
          <w:tcPr>
            <w:tcW w:w="2024" w:type="pct"/>
            <w:shd w:val="clear" w:color="auto" w:fill="D9D9D9" w:themeFill="background1" w:themeFillShade="D9"/>
          </w:tcPr>
          <w:p w14:paraId="73C0507B" w14:textId="6F013FBD" w:rsidR="00252629" w:rsidRPr="0041528A" w:rsidRDefault="00252629" w:rsidP="00F05F09">
            <w:pPr>
              <w:pStyle w:val="TAH"/>
            </w:pPr>
            <w:r w:rsidRPr="00B05BAE">
              <w:rPr>
                <w:rFonts w:eastAsia="Calibri"/>
                <w:lang w:val="en-US" w:eastAsia="de-DE"/>
              </w:rPr>
              <w:t>Information</w:t>
            </w:r>
          </w:p>
        </w:tc>
      </w:tr>
      <w:tr w:rsidR="00F05F09" w:rsidRPr="0041528A" w14:paraId="1A9992CD" w14:textId="77777777" w:rsidTr="00B05BAE">
        <w:trPr>
          <w:cantSplit/>
          <w:trHeight w:val="20"/>
          <w:jc w:val="center"/>
        </w:trPr>
        <w:tc>
          <w:tcPr>
            <w:tcW w:w="444" w:type="pct"/>
          </w:tcPr>
          <w:p w14:paraId="2C308552" w14:textId="77777777" w:rsidR="00252629" w:rsidRPr="0041528A" w:rsidRDefault="00252629" w:rsidP="00F05F09">
            <w:pPr>
              <w:pStyle w:val="TAC"/>
            </w:pPr>
            <w:r w:rsidRPr="0041528A">
              <w:t>1</w:t>
            </w:r>
          </w:p>
        </w:tc>
        <w:tc>
          <w:tcPr>
            <w:tcW w:w="789" w:type="pct"/>
          </w:tcPr>
          <w:p w14:paraId="5C7765DE" w14:textId="77777777" w:rsidR="00252629" w:rsidRPr="0041528A" w:rsidRDefault="00252629" w:rsidP="00F05F09">
            <w:pPr>
              <w:pStyle w:val="TAC"/>
            </w:pPr>
            <w:r w:rsidRPr="0041528A">
              <w:t xml:space="preserve">USER </w:t>
            </w:r>
            <w:r w:rsidRPr="0041528A">
              <w:sym w:font="Symbol" w:char="F0AE"/>
            </w:r>
            <w:r w:rsidRPr="0041528A">
              <w:t xml:space="preserve"> ME</w:t>
            </w:r>
          </w:p>
        </w:tc>
        <w:tc>
          <w:tcPr>
            <w:tcW w:w="1743" w:type="pct"/>
          </w:tcPr>
          <w:p w14:paraId="6B8BCFA3" w14:textId="77777777" w:rsidR="00252629" w:rsidRPr="0041528A" w:rsidRDefault="00252629" w:rsidP="00F05F09">
            <w:pPr>
              <w:pStyle w:val="TAL"/>
            </w:pPr>
            <w:r w:rsidRPr="0041528A">
              <w:t>Power on ME</w:t>
            </w:r>
          </w:p>
        </w:tc>
        <w:tc>
          <w:tcPr>
            <w:tcW w:w="2024" w:type="pct"/>
          </w:tcPr>
          <w:p w14:paraId="6DA97FD2" w14:textId="77777777" w:rsidR="00252629" w:rsidRPr="00F05F09" w:rsidRDefault="00252629" w:rsidP="00F05F09">
            <w:pPr>
              <w:pStyle w:val="TAL"/>
            </w:pPr>
            <w:r w:rsidRPr="00F05F09">
              <w:t>[UICC Activation]</w:t>
            </w:r>
          </w:p>
        </w:tc>
      </w:tr>
      <w:tr w:rsidR="00F05F09" w:rsidRPr="0041528A" w14:paraId="31AFF6E0" w14:textId="77777777" w:rsidTr="00B05BAE">
        <w:trPr>
          <w:cantSplit/>
          <w:trHeight w:val="20"/>
          <w:jc w:val="center"/>
        </w:trPr>
        <w:tc>
          <w:tcPr>
            <w:tcW w:w="444" w:type="pct"/>
          </w:tcPr>
          <w:p w14:paraId="10A19186" w14:textId="77777777" w:rsidR="00252629" w:rsidRPr="0041528A" w:rsidRDefault="00252629" w:rsidP="00F05F09">
            <w:pPr>
              <w:pStyle w:val="TAC"/>
            </w:pPr>
            <w:r w:rsidRPr="0041528A">
              <w:t>2</w:t>
            </w:r>
          </w:p>
        </w:tc>
        <w:tc>
          <w:tcPr>
            <w:tcW w:w="789" w:type="pct"/>
          </w:tcPr>
          <w:p w14:paraId="21588D5C"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5D33C76E" w14:textId="77777777" w:rsidR="00252629" w:rsidRPr="0041528A" w:rsidRDefault="00252629" w:rsidP="00F05F09">
            <w:pPr>
              <w:pStyle w:val="TAL"/>
            </w:pPr>
            <w:r w:rsidRPr="0041528A">
              <w:t>Select EF</w:t>
            </w:r>
            <w:r w:rsidRPr="001914F6">
              <w:rPr>
                <w:vertAlign w:val="subscript"/>
              </w:rPr>
              <w:t>PL</w:t>
            </w:r>
            <w:r w:rsidRPr="0041528A">
              <w:t xml:space="preserve"> </w:t>
            </w:r>
          </w:p>
        </w:tc>
        <w:tc>
          <w:tcPr>
            <w:tcW w:w="2024" w:type="pct"/>
          </w:tcPr>
          <w:p w14:paraId="2676ABF7" w14:textId="77777777" w:rsidR="00252629" w:rsidRPr="00F05F09" w:rsidRDefault="00252629" w:rsidP="00F05F09">
            <w:pPr>
              <w:pStyle w:val="TAL"/>
            </w:pPr>
          </w:p>
        </w:tc>
      </w:tr>
      <w:tr w:rsidR="00F05F09" w:rsidRPr="0041528A" w14:paraId="59A42347" w14:textId="77777777" w:rsidTr="00B05BAE">
        <w:trPr>
          <w:cantSplit/>
          <w:trHeight w:val="20"/>
          <w:jc w:val="center"/>
        </w:trPr>
        <w:tc>
          <w:tcPr>
            <w:tcW w:w="444" w:type="pct"/>
          </w:tcPr>
          <w:p w14:paraId="469EC88A" w14:textId="77777777" w:rsidR="00252629" w:rsidRPr="0041528A" w:rsidRDefault="00252629" w:rsidP="00F05F09">
            <w:pPr>
              <w:pStyle w:val="TAC"/>
            </w:pPr>
            <w:r w:rsidRPr="0041528A">
              <w:t>3</w:t>
            </w:r>
          </w:p>
        </w:tc>
        <w:tc>
          <w:tcPr>
            <w:tcW w:w="789" w:type="pct"/>
          </w:tcPr>
          <w:p w14:paraId="548035D1"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559D6B0A" w14:textId="77777777" w:rsidR="00252629" w:rsidRPr="0041528A" w:rsidRDefault="00252629" w:rsidP="00F05F09">
            <w:pPr>
              <w:pStyle w:val="TAL"/>
            </w:pPr>
            <w:r w:rsidRPr="0041528A">
              <w:t>Read EF</w:t>
            </w:r>
            <w:r w:rsidRPr="001914F6">
              <w:rPr>
                <w:vertAlign w:val="subscript"/>
              </w:rPr>
              <w:t>PL</w:t>
            </w:r>
            <w:r w:rsidRPr="0041528A">
              <w:t xml:space="preserve"> </w:t>
            </w:r>
          </w:p>
        </w:tc>
        <w:tc>
          <w:tcPr>
            <w:tcW w:w="2024" w:type="pct"/>
          </w:tcPr>
          <w:p w14:paraId="13204FDA" w14:textId="77777777" w:rsidR="00252629" w:rsidRPr="00F05F09" w:rsidRDefault="00252629" w:rsidP="00F05F09">
            <w:pPr>
              <w:pStyle w:val="TAL"/>
            </w:pPr>
          </w:p>
        </w:tc>
      </w:tr>
      <w:tr w:rsidR="00F05F09" w:rsidRPr="0041528A" w14:paraId="7C020C66" w14:textId="77777777" w:rsidTr="00B05BAE">
        <w:trPr>
          <w:cantSplit/>
          <w:trHeight w:val="20"/>
          <w:jc w:val="center"/>
        </w:trPr>
        <w:tc>
          <w:tcPr>
            <w:tcW w:w="444" w:type="pct"/>
          </w:tcPr>
          <w:p w14:paraId="08EA46C5" w14:textId="77777777" w:rsidR="00252629" w:rsidRPr="0041528A" w:rsidRDefault="00252629" w:rsidP="00F05F09">
            <w:pPr>
              <w:pStyle w:val="TAC"/>
            </w:pPr>
            <w:r w:rsidRPr="0041528A">
              <w:t>4</w:t>
            </w:r>
          </w:p>
        </w:tc>
        <w:tc>
          <w:tcPr>
            <w:tcW w:w="789" w:type="pct"/>
          </w:tcPr>
          <w:p w14:paraId="1EA99D3B"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C01939B" w14:textId="77777777" w:rsidR="00252629" w:rsidRPr="0041528A" w:rsidRDefault="00252629" w:rsidP="00F05F09">
            <w:pPr>
              <w:pStyle w:val="TAL"/>
            </w:pPr>
            <w:r w:rsidRPr="0041528A">
              <w:t>TERMINAL PROFILE 1.1</w:t>
            </w:r>
          </w:p>
        </w:tc>
        <w:tc>
          <w:tcPr>
            <w:tcW w:w="2024" w:type="pct"/>
          </w:tcPr>
          <w:p w14:paraId="1388A3D6" w14:textId="77777777" w:rsidR="00252629" w:rsidRPr="00F05F09" w:rsidRDefault="00252629" w:rsidP="00F05F09">
            <w:pPr>
              <w:pStyle w:val="TAL"/>
            </w:pPr>
            <w:r w:rsidRPr="00F05F09">
              <w:t>PROFILE DOWNLOAD</w:t>
            </w:r>
          </w:p>
        </w:tc>
      </w:tr>
      <w:tr w:rsidR="00F05F09" w:rsidRPr="0041528A" w14:paraId="51A5F2CE" w14:textId="77777777" w:rsidTr="00B05BAE">
        <w:trPr>
          <w:cantSplit/>
          <w:trHeight w:val="20"/>
          <w:jc w:val="center"/>
        </w:trPr>
        <w:tc>
          <w:tcPr>
            <w:tcW w:w="444" w:type="pct"/>
          </w:tcPr>
          <w:p w14:paraId="75A2A614" w14:textId="77777777" w:rsidR="00252629" w:rsidRPr="0041528A" w:rsidRDefault="00252629" w:rsidP="00F05F09">
            <w:pPr>
              <w:pStyle w:val="TAC"/>
            </w:pPr>
            <w:r w:rsidRPr="0041528A">
              <w:t>5</w:t>
            </w:r>
          </w:p>
        </w:tc>
        <w:tc>
          <w:tcPr>
            <w:tcW w:w="789" w:type="pct"/>
          </w:tcPr>
          <w:p w14:paraId="7BCA455F" w14:textId="77777777" w:rsidR="00252629" w:rsidRPr="0041528A" w:rsidRDefault="00252629" w:rsidP="00F05F09">
            <w:pPr>
              <w:pStyle w:val="TAC"/>
            </w:pPr>
            <w:r w:rsidRPr="0041528A">
              <w:t xml:space="preserve">UICC </w:t>
            </w:r>
            <w:r w:rsidRPr="0041528A">
              <w:sym w:font="Symbol" w:char="F0AE"/>
            </w:r>
            <w:r w:rsidRPr="0041528A">
              <w:t xml:space="preserve"> ME</w:t>
            </w:r>
          </w:p>
        </w:tc>
        <w:tc>
          <w:tcPr>
            <w:tcW w:w="1743" w:type="pct"/>
          </w:tcPr>
          <w:p w14:paraId="19D4544F" w14:textId="77777777" w:rsidR="00252629" w:rsidRPr="0041528A" w:rsidRDefault="00252629" w:rsidP="00F05F09">
            <w:pPr>
              <w:pStyle w:val="TAL"/>
            </w:pPr>
            <w:r w:rsidRPr="0041528A">
              <w:t>NORMAL ENDING OF COMMAND 1.1</w:t>
            </w:r>
          </w:p>
        </w:tc>
        <w:tc>
          <w:tcPr>
            <w:tcW w:w="2024" w:type="pct"/>
          </w:tcPr>
          <w:p w14:paraId="01B32BDA" w14:textId="77777777" w:rsidR="00252629" w:rsidRPr="00F05F09" w:rsidRDefault="00252629" w:rsidP="00F05F09">
            <w:pPr>
              <w:pStyle w:val="TAL"/>
            </w:pPr>
          </w:p>
        </w:tc>
      </w:tr>
      <w:tr w:rsidR="00F05F09" w:rsidRPr="0041528A" w14:paraId="63D2660D" w14:textId="77777777" w:rsidTr="00B05BAE">
        <w:trPr>
          <w:cantSplit/>
          <w:trHeight w:val="20"/>
          <w:jc w:val="center"/>
        </w:trPr>
        <w:tc>
          <w:tcPr>
            <w:tcW w:w="444" w:type="pct"/>
          </w:tcPr>
          <w:p w14:paraId="6660B3E9" w14:textId="77777777" w:rsidR="00252629" w:rsidRPr="0041528A" w:rsidRDefault="00252629" w:rsidP="00F05F09">
            <w:pPr>
              <w:pStyle w:val="TAC"/>
            </w:pPr>
            <w:r w:rsidRPr="0041528A">
              <w:t>6</w:t>
            </w:r>
          </w:p>
        </w:tc>
        <w:tc>
          <w:tcPr>
            <w:tcW w:w="789" w:type="pct"/>
          </w:tcPr>
          <w:p w14:paraId="26E2D1C8" w14:textId="77777777" w:rsidR="00252629" w:rsidRPr="0041528A" w:rsidRDefault="00252629" w:rsidP="00F05F09">
            <w:pPr>
              <w:pStyle w:val="TAC"/>
            </w:pPr>
            <w:r w:rsidRPr="0041528A">
              <w:t xml:space="preserve">ME </w:t>
            </w:r>
            <w:r w:rsidRPr="0041528A">
              <w:sym w:font="Symbol" w:char="F0AE"/>
            </w:r>
            <w:r w:rsidRPr="0041528A">
              <w:t xml:space="preserve"> UICC</w:t>
            </w:r>
          </w:p>
        </w:tc>
        <w:tc>
          <w:tcPr>
            <w:tcW w:w="1743" w:type="pct"/>
          </w:tcPr>
          <w:p w14:paraId="66969ADA" w14:textId="77777777" w:rsidR="00252629" w:rsidRPr="0041528A" w:rsidRDefault="00252629" w:rsidP="00F05F09">
            <w:pPr>
              <w:pStyle w:val="TAL"/>
            </w:pPr>
            <w:r w:rsidRPr="0041528A">
              <w:t>Select USIM Application</w:t>
            </w:r>
          </w:p>
        </w:tc>
        <w:tc>
          <w:tcPr>
            <w:tcW w:w="2024" w:type="pct"/>
          </w:tcPr>
          <w:p w14:paraId="3ABF9C0D" w14:textId="77777777" w:rsidR="00252629" w:rsidRPr="00F05F09" w:rsidRDefault="00252629" w:rsidP="00F05F09">
            <w:pPr>
              <w:pStyle w:val="TAL"/>
            </w:pPr>
          </w:p>
        </w:tc>
      </w:tr>
    </w:tbl>
    <w:p w14:paraId="19A1FDEE" w14:textId="77777777" w:rsidR="00252629" w:rsidRPr="0041528A" w:rsidRDefault="00252629" w:rsidP="00252629"/>
    <w:p w14:paraId="76975AF1" w14:textId="77777777" w:rsidR="00252629" w:rsidRPr="0041528A" w:rsidRDefault="00252629" w:rsidP="00252629">
      <w:pPr>
        <w:rPr>
          <w:b/>
        </w:rPr>
      </w:pPr>
      <w:r w:rsidRPr="0041528A">
        <w:rPr>
          <w:b/>
        </w:rPr>
        <w:t>TERMINAL PROFILE: 1.1</w:t>
      </w:r>
    </w:p>
    <w:p w14:paraId="2788B455" w14:textId="77777777" w:rsidR="00252629" w:rsidRDefault="00252629" w:rsidP="00252629">
      <w:pPr>
        <w:ind w:left="284"/>
      </w:pPr>
      <w:r w:rsidRPr="0041528A">
        <w:t>Logically:</w:t>
      </w:r>
    </w:p>
    <w:p w14:paraId="427AE032" w14:textId="77777777" w:rsidR="00252629" w:rsidRDefault="00252629" w:rsidP="00252629">
      <w:pPr>
        <w:keepNext/>
        <w:keepLines/>
        <w:ind w:left="284"/>
      </w:pPr>
      <w:r w:rsidRPr="0041528A">
        <w:t>Coding:</w:t>
      </w:r>
    </w:p>
    <w:tbl>
      <w:tblPr>
        <w:tblW w:w="555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07"/>
        <w:gridCol w:w="907"/>
        <w:gridCol w:w="907"/>
        <w:gridCol w:w="907"/>
        <w:gridCol w:w="907"/>
      </w:tblGrid>
      <w:tr w:rsidR="00252629" w:rsidRPr="00DE057A" w14:paraId="41EBF92F" w14:textId="77777777" w:rsidTr="00DF34BE">
        <w:tc>
          <w:tcPr>
            <w:tcW w:w="1020" w:type="dxa"/>
            <w:tcBorders>
              <w:bottom w:val="single" w:sz="4" w:space="0" w:color="auto"/>
            </w:tcBorders>
          </w:tcPr>
          <w:p w14:paraId="7EF7A44B" w14:textId="77777777" w:rsidR="00252629" w:rsidRPr="00DE057A" w:rsidRDefault="00252629" w:rsidP="00DF34BE">
            <w:pPr>
              <w:pStyle w:val="TAL"/>
            </w:pPr>
            <w:r>
              <w:t>APDU</w:t>
            </w:r>
          </w:p>
        </w:tc>
        <w:tc>
          <w:tcPr>
            <w:tcW w:w="907" w:type="dxa"/>
          </w:tcPr>
          <w:p w14:paraId="7D66D20B" w14:textId="77777777" w:rsidR="00252629" w:rsidRPr="0041528A" w:rsidRDefault="00252629" w:rsidP="00DF34BE">
            <w:pPr>
              <w:pStyle w:val="TAC"/>
            </w:pPr>
            <w:r w:rsidRPr="0041528A">
              <w:t>CLA=80</w:t>
            </w:r>
          </w:p>
        </w:tc>
        <w:tc>
          <w:tcPr>
            <w:tcW w:w="907" w:type="dxa"/>
          </w:tcPr>
          <w:p w14:paraId="6C94F97D" w14:textId="77777777" w:rsidR="00252629" w:rsidRPr="0041528A" w:rsidRDefault="00252629" w:rsidP="00DF34BE">
            <w:pPr>
              <w:pStyle w:val="TAC"/>
            </w:pPr>
            <w:r w:rsidRPr="0041528A">
              <w:t>INS=10</w:t>
            </w:r>
          </w:p>
        </w:tc>
        <w:tc>
          <w:tcPr>
            <w:tcW w:w="907" w:type="dxa"/>
          </w:tcPr>
          <w:p w14:paraId="2A34163D" w14:textId="77777777" w:rsidR="00252629" w:rsidRPr="0041528A" w:rsidRDefault="00252629" w:rsidP="00DF34BE">
            <w:pPr>
              <w:pStyle w:val="TAC"/>
            </w:pPr>
            <w:r w:rsidRPr="0041528A">
              <w:t>P1=00</w:t>
            </w:r>
          </w:p>
        </w:tc>
        <w:tc>
          <w:tcPr>
            <w:tcW w:w="907" w:type="dxa"/>
          </w:tcPr>
          <w:p w14:paraId="2B45F64E" w14:textId="77777777" w:rsidR="00252629" w:rsidRPr="0041528A" w:rsidRDefault="00252629" w:rsidP="00DF34BE">
            <w:pPr>
              <w:pStyle w:val="TAC"/>
            </w:pPr>
            <w:r w:rsidRPr="0041528A">
              <w:t>P2=00</w:t>
            </w:r>
          </w:p>
        </w:tc>
        <w:tc>
          <w:tcPr>
            <w:tcW w:w="907" w:type="dxa"/>
          </w:tcPr>
          <w:p w14:paraId="3606E780" w14:textId="77777777" w:rsidR="00252629" w:rsidRPr="0041528A" w:rsidRDefault="00252629" w:rsidP="00DF34BE">
            <w:pPr>
              <w:pStyle w:val="TAC"/>
            </w:pPr>
            <w:r w:rsidRPr="0041528A">
              <w:t>P3=XX</w:t>
            </w:r>
          </w:p>
        </w:tc>
      </w:tr>
    </w:tbl>
    <w:p w14:paraId="14C35831" w14:textId="77777777" w:rsidR="00252629" w:rsidRPr="0041528A" w:rsidRDefault="00252629" w:rsidP="00252629">
      <w:pPr>
        <w:spacing w:after="0"/>
      </w:pPr>
    </w:p>
    <w:tbl>
      <w:tblPr>
        <w:tblW w:w="389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957"/>
        <w:gridCol w:w="957"/>
        <w:gridCol w:w="957"/>
      </w:tblGrid>
      <w:tr w:rsidR="00252629" w:rsidRPr="00DE057A" w14:paraId="121A07CB" w14:textId="77777777" w:rsidTr="00DF34BE">
        <w:tc>
          <w:tcPr>
            <w:tcW w:w="1020" w:type="dxa"/>
            <w:tcBorders>
              <w:bottom w:val="single" w:sz="4" w:space="0" w:color="auto"/>
            </w:tcBorders>
          </w:tcPr>
          <w:p w14:paraId="251B1AA8" w14:textId="77777777" w:rsidR="00252629" w:rsidRDefault="00252629" w:rsidP="00DF34BE">
            <w:pPr>
              <w:pStyle w:val="TAL"/>
            </w:pPr>
            <w:r w:rsidRPr="0041528A">
              <w:t>DATA IN:</w:t>
            </w:r>
          </w:p>
        </w:tc>
        <w:tc>
          <w:tcPr>
            <w:tcW w:w="957" w:type="dxa"/>
            <w:tcBorders>
              <w:bottom w:val="single" w:sz="4" w:space="0" w:color="auto"/>
            </w:tcBorders>
          </w:tcPr>
          <w:p w14:paraId="1BDA641E" w14:textId="77777777" w:rsidR="00252629" w:rsidRDefault="00252629" w:rsidP="00DF34BE">
            <w:pPr>
              <w:pStyle w:val="TAL"/>
            </w:pPr>
            <w:r w:rsidRPr="0041528A">
              <w:t>YY</w:t>
            </w:r>
          </w:p>
        </w:tc>
        <w:tc>
          <w:tcPr>
            <w:tcW w:w="957" w:type="dxa"/>
            <w:tcBorders>
              <w:bottom w:val="single" w:sz="4" w:space="0" w:color="auto"/>
            </w:tcBorders>
          </w:tcPr>
          <w:p w14:paraId="243F9882" w14:textId="77777777" w:rsidR="00252629" w:rsidRDefault="00252629" w:rsidP="00DF34BE">
            <w:pPr>
              <w:pStyle w:val="TAL"/>
            </w:pPr>
            <w:r w:rsidRPr="0041528A">
              <w:t>ZZ</w:t>
            </w:r>
          </w:p>
        </w:tc>
        <w:tc>
          <w:tcPr>
            <w:tcW w:w="957" w:type="dxa"/>
            <w:tcBorders>
              <w:bottom w:val="single" w:sz="4" w:space="0" w:color="auto"/>
            </w:tcBorders>
          </w:tcPr>
          <w:p w14:paraId="36CA8340" w14:textId="77777777" w:rsidR="00252629" w:rsidRDefault="00252629" w:rsidP="00DF34BE">
            <w:pPr>
              <w:pStyle w:val="TAL"/>
            </w:pPr>
            <w:r>
              <w:t>..</w:t>
            </w:r>
          </w:p>
        </w:tc>
      </w:tr>
    </w:tbl>
    <w:p w14:paraId="0BA9AC8C" w14:textId="77777777" w:rsidR="00252629" w:rsidRDefault="00252629" w:rsidP="00252629"/>
    <w:p w14:paraId="074D3A60" w14:textId="464D2A31" w:rsidR="00252629" w:rsidRPr="0041528A" w:rsidRDefault="00252629" w:rsidP="00252629">
      <w:r w:rsidRPr="0041528A">
        <w:t xml:space="preserve">With XX representing the length of the following DATA IN depending on the USIM Toolkit commands supported by the ME, and with YY, ZZ, </w:t>
      </w:r>
      <w:r>
        <w:t>..</w:t>
      </w:r>
      <w:r w:rsidRPr="0041528A">
        <w:t xml:space="preserve"> representing here the bytes of the TERMINAL PROFILE data, as specified in TS 31.111 </w:t>
      </w:r>
      <w:r w:rsidR="001842A0">
        <w:t>[20]</w:t>
      </w:r>
      <w:r w:rsidRPr="0041528A">
        <w:t>, clause 5.2.</w:t>
      </w:r>
    </w:p>
    <w:p w14:paraId="38C51B3D" w14:textId="77777777" w:rsidR="00252629" w:rsidRPr="0041528A" w:rsidRDefault="00252629" w:rsidP="00252629">
      <w:pPr>
        <w:rPr>
          <w:b/>
        </w:rPr>
      </w:pPr>
      <w:r w:rsidRPr="0041528A">
        <w:rPr>
          <w:b/>
        </w:rPr>
        <w:t>NORMAL ENDING OF COMMAND: 1.1</w:t>
      </w:r>
    </w:p>
    <w:p w14:paraId="7CB2CCFF" w14:textId="77777777" w:rsidR="00252629" w:rsidRPr="0041528A" w:rsidRDefault="00252629" w:rsidP="00252629">
      <w:pPr>
        <w:ind w:left="284"/>
      </w:pPr>
      <w:r w:rsidRPr="0041528A">
        <w:t>Logically:</w:t>
      </w:r>
    </w:p>
    <w:p w14:paraId="726F4AAB" w14:textId="77777777" w:rsidR="00252629" w:rsidRDefault="00252629" w:rsidP="00252629">
      <w:pPr>
        <w:ind w:left="284"/>
      </w:pPr>
      <w:r w:rsidRPr="0041528A">
        <w:t>Coding:</w:t>
      </w:r>
    </w:p>
    <w:tbl>
      <w:tblPr>
        <w:tblW w:w="2268"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tblGrid>
      <w:tr w:rsidR="00252629" w:rsidRPr="00DE057A" w14:paraId="5B585F59" w14:textId="77777777" w:rsidTr="00DF34BE">
        <w:tc>
          <w:tcPr>
            <w:tcW w:w="1134" w:type="dxa"/>
            <w:tcBorders>
              <w:bottom w:val="single" w:sz="4" w:space="0" w:color="auto"/>
            </w:tcBorders>
          </w:tcPr>
          <w:p w14:paraId="32908206" w14:textId="77777777" w:rsidR="00252629" w:rsidRPr="00DE057A" w:rsidRDefault="00252629" w:rsidP="00DF34BE">
            <w:pPr>
              <w:pStyle w:val="TAL"/>
            </w:pPr>
            <w:r>
              <w:t>SW1=90</w:t>
            </w:r>
          </w:p>
        </w:tc>
        <w:tc>
          <w:tcPr>
            <w:tcW w:w="1134" w:type="dxa"/>
          </w:tcPr>
          <w:p w14:paraId="6CD8FC6A" w14:textId="77777777" w:rsidR="00252629" w:rsidRPr="0041528A" w:rsidRDefault="00252629" w:rsidP="00DF34BE">
            <w:pPr>
              <w:pStyle w:val="TAC"/>
            </w:pPr>
            <w:r>
              <w:t>SW2</w:t>
            </w:r>
            <w:r w:rsidRPr="0041528A">
              <w:t>=</w:t>
            </w:r>
            <w:r>
              <w:t>0</w:t>
            </w:r>
            <w:r w:rsidRPr="0041528A">
              <w:t>0</w:t>
            </w:r>
          </w:p>
        </w:tc>
      </w:tr>
    </w:tbl>
    <w:p w14:paraId="684EC873" w14:textId="77777777" w:rsidR="00252629" w:rsidRPr="0041528A" w:rsidRDefault="00252629" w:rsidP="00252629"/>
    <w:p w14:paraId="316CCBEE" w14:textId="13AE267D" w:rsidR="00252629" w:rsidRPr="0041528A" w:rsidRDefault="00252629" w:rsidP="00B05BAE">
      <w:pPr>
        <w:pStyle w:val="Heading4"/>
      </w:pPr>
      <w:bookmarkStart w:id="302" w:name="_Toc146312859"/>
      <w:bookmarkStart w:id="303" w:name="_Toc178929394"/>
      <w:bookmarkStart w:id="304" w:name="_Toc183489422"/>
      <w:r>
        <w:t>10.</w:t>
      </w:r>
      <w:r w:rsidR="008D6E37">
        <w:t>3.1</w:t>
      </w:r>
      <w:r w:rsidRPr="0041528A">
        <w:t>.5</w:t>
      </w:r>
      <w:r w:rsidRPr="0041528A">
        <w:tab/>
        <w:t>Test requirement</w:t>
      </w:r>
      <w:bookmarkEnd w:id="302"/>
      <w:bookmarkEnd w:id="303"/>
      <w:bookmarkEnd w:id="304"/>
    </w:p>
    <w:p w14:paraId="35D82F5F" w14:textId="77777777" w:rsidR="00252629" w:rsidRPr="0041528A" w:rsidRDefault="00252629" w:rsidP="00252629">
      <w:r w:rsidRPr="0041528A">
        <w:t>The ME shall operate in the manner defined in expected sequence 1.</w:t>
      </w:r>
    </w:p>
    <w:p w14:paraId="419E150C" w14:textId="160C305F" w:rsidR="00252629" w:rsidRPr="0041528A" w:rsidRDefault="00252629" w:rsidP="00B05BAE">
      <w:pPr>
        <w:pStyle w:val="Heading3"/>
      </w:pPr>
      <w:bookmarkStart w:id="305" w:name="_Toc146312860"/>
      <w:bookmarkStart w:id="306" w:name="_Toc178929395"/>
      <w:bookmarkStart w:id="307" w:name="_Toc183489423"/>
      <w:r>
        <w:t>10.3</w:t>
      </w:r>
      <w:r w:rsidR="008D6E37">
        <w:t>.2</w:t>
      </w:r>
      <w:r w:rsidRPr="0041528A">
        <w:tab/>
        <w:t>Contents of the TERMINAL PROFILE command</w:t>
      </w:r>
      <w:bookmarkEnd w:id="305"/>
      <w:bookmarkEnd w:id="306"/>
      <w:bookmarkEnd w:id="307"/>
    </w:p>
    <w:p w14:paraId="689A366A" w14:textId="149DFAAA" w:rsidR="00252629" w:rsidRPr="0041528A" w:rsidRDefault="00252629" w:rsidP="00B05BAE">
      <w:pPr>
        <w:pStyle w:val="Heading4"/>
      </w:pPr>
      <w:bookmarkStart w:id="308" w:name="_Toc146312861"/>
      <w:bookmarkStart w:id="309" w:name="_Toc178929396"/>
      <w:bookmarkStart w:id="310" w:name="_Toc183489424"/>
      <w:r>
        <w:t>10.3</w:t>
      </w:r>
      <w:r w:rsidRPr="0041528A">
        <w:t>.</w:t>
      </w:r>
      <w:r w:rsidR="008D6E37">
        <w:t>2.</w:t>
      </w:r>
      <w:r w:rsidRPr="0041528A">
        <w:t>1</w:t>
      </w:r>
      <w:r w:rsidRPr="0041528A">
        <w:tab/>
        <w:t>Definition and applicability</w:t>
      </w:r>
      <w:bookmarkEnd w:id="308"/>
      <w:bookmarkEnd w:id="309"/>
      <w:bookmarkEnd w:id="310"/>
    </w:p>
    <w:p w14:paraId="7F265E2A" w14:textId="0A0CFEEA" w:rsidR="00252629" w:rsidRPr="0041528A" w:rsidRDefault="00252629" w:rsidP="00252629">
      <w:r w:rsidRPr="0041528A">
        <w:t>See table E.1 in annex B</w:t>
      </w:r>
      <w:r>
        <w:t xml:space="preserve"> of TS 31.124 </w:t>
      </w:r>
      <w:r w:rsidR="001842A0">
        <w:t>[2]</w:t>
      </w:r>
      <w:r w:rsidRPr="0041528A">
        <w:t>.</w:t>
      </w:r>
    </w:p>
    <w:p w14:paraId="7DF77368" w14:textId="64E38D3B" w:rsidR="00252629" w:rsidRPr="0041528A" w:rsidRDefault="00E50B88" w:rsidP="00B05BAE">
      <w:pPr>
        <w:pStyle w:val="Heading4"/>
      </w:pPr>
      <w:bookmarkStart w:id="311" w:name="_Toc146312862"/>
      <w:bookmarkStart w:id="312" w:name="_Toc178929397"/>
      <w:bookmarkStart w:id="313" w:name="_Toc183489425"/>
      <w:r>
        <w:t>10.3</w:t>
      </w:r>
      <w:r w:rsidR="008D6E37">
        <w:t>.2</w:t>
      </w:r>
      <w:r w:rsidR="00252629" w:rsidRPr="0041528A">
        <w:t>.2</w:t>
      </w:r>
      <w:r w:rsidR="00252629" w:rsidRPr="0041528A">
        <w:tab/>
        <w:t>Conformance requirement</w:t>
      </w:r>
      <w:bookmarkEnd w:id="311"/>
      <w:bookmarkEnd w:id="312"/>
      <w:bookmarkEnd w:id="313"/>
    </w:p>
    <w:p w14:paraId="19134A41" w14:textId="77777777" w:rsidR="00252629" w:rsidRDefault="00252629" w:rsidP="00252629">
      <w:pPr>
        <w:spacing w:after="0"/>
      </w:pPr>
      <w:r w:rsidRPr="001D4BBD">
        <w:rPr>
          <w:color w:val="000000"/>
          <w:lang w:val="en-US"/>
        </w:rPr>
        <w:t>CR 1</w:t>
      </w:r>
      <w:r w:rsidRPr="001D4BBD">
        <w:rPr>
          <w:color w:val="000000"/>
          <w:lang w:val="en-US"/>
        </w:rPr>
        <w:tab/>
      </w:r>
      <w:r w:rsidRPr="0041528A">
        <w:t>The ME shall support the PROFILE DOWNLOAD command as defined in:</w:t>
      </w:r>
    </w:p>
    <w:p w14:paraId="6CF211F0" w14:textId="25590273" w:rsidR="00252629" w:rsidRPr="0041528A" w:rsidRDefault="00252629" w:rsidP="00252629">
      <w:pPr>
        <w:pStyle w:val="B10"/>
      </w:pPr>
      <w:r w:rsidRPr="0041528A">
        <w:t>-</w:t>
      </w:r>
      <w:r w:rsidRPr="0041528A">
        <w:tab/>
        <w:t>TS 31.111 </w:t>
      </w:r>
      <w:r w:rsidR="001842A0">
        <w:t>[20]</w:t>
      </w:r>
      <w:r w:rsidRPr="0041528A">
        <w:t xml:space="preserve"> clause 5.2.</w:t>
      </w:r>
    </w:p>
    <w:p w14:paraId="1DA703B9" w14:textId="5351C839" w:rsidR="00252629" w:rsidRPr="0041528A" w:rsidRDefault="00E50B88" w:rsidP="00B05BAE">
      <w:pPr>
        <w:pStyle w:val="Heading4"/>
      </w:pPr>
      <w:bookmarkStart w:id="314" w:name="_Toc146312863"/>
      <w:bookmarkStart w:id="315" w:name="_Toc178929398"/>
      <w:bookmarkStart w:id="316" w:name="_Toc183489426"/>
      <w:r>
        <w:t>10.3</w:t>
      </w:r>
      <w:r w:rsidR="008D6E37">
        <w:t>.2</w:t>
      </w:r>
      <w:r w:rsidR="00252629" w:rsidRPr="0041528A">
        <w:t>.3</w:t>
      </w:r>
      <w:r w:rsidR="00252629" w:rsidRPr="0041528A">
        <w:tab/>
        <w:t>Test purpose</w:t>
      </w:r>
      <w:bookmarkEnd w:id="314"/>
      <w:bookmarkEnd w:id="315"/>
      <w:bookmarkEnd w:id="316"/>
    </w:p>
    <w:p w14:paraId="2B469A76" w14:textId="77777777" w:rsidR="00252629" w:rsidRPr="001D4BBD" w:rsidRDefault="00252629" w:rsidP="00252629">
      <w:pPr>
        <w:rPr>
          <w:color w:val="000000"/>
          <w:lang w:val="en-US"/>
        </w:rPr>
      </w:pPr>
      <w:r w:rsidRPr="001D4BBD">
        <w:rPr>
          <w:color w:val="000000"/>
          <w:lang w:val="en-US"/>
        </w:rPr>
        <w:t>The purpose of this test is to:</w:t>
      </w:r>
    </w:p>
    <w:p w14:paraId="4EA07AEE" w14:textId="77777777" w:rsidR="00252629" w:rsidRPr="0041528A" w:rsidRDefault="00252629" w:rsidP="00C86AAA">
      <w:pPr>
        <w:pStyle w:val="B10"/>
      </w:pPr>
      <w:r w:rsidRPr="0041528A">
        <w:t>1.</w:t>
      </w:r>
      <w:r w:rsidRPr="0041528A">
        <w:tab/>
      </w:r>
      <w:r w:rsidRPr="001D4BBD">
        <w:rPr>
          <w:color w:val="000000"/>
          <w:lang w:val="en-US"/>
        </w:rPr>
        <w:t>verify that</w:t>
      </w:r>
      <w:r w:rsidRPr="0041528A">
        <w:t xml:space="preserve"> the TERMINAL PROFILE indicates that Profile Download facility is supported.</w:t>
      </w:r>
    </w:p>
    <w:p w14:paraId="7D98E309" w14:textId="77777777" w:rsidR="00252629" w:rsidRPr="0041528A" w:rsidRDefault="00252629" w:rsidP="00C86AAA">
      <w:pPr>
        <w:pStyle w:val="B10"/>
      </w:pPr>
      <w:r w:rsidRPr="0041528A">
        <w:t>2.</w:t>
      </w:r>
      <w:r w:rsidRPr="0041528A">
        <w:tab/>
      </w:r>
      <w:r>
        <w:t>r</w:t>
      </w:r>
      <w:r w:rsidRPr="0041528A">
        <w:t>ecord which USIM Application Toolkit facilities are supported by the ME, to determine which subsequent tests are required.</w:t>
      </w:r>
    </w:p>
    <w:p w14:paraId="6D4AC3A8" w14:textId="5ABC09BD" w:rsidR="00252629" w:rsidRPr="0041528A" w:rsidRDefault="00E50B88" w:rsidP="00B05BAE">
      <w:pPr>
        <w:pStyle w:val="Heading4"/>
      </w:pPr>
      <w:bookmarkStart w:id="317" w:name="_Toc146312864"/>
      <w:bookmarkStart w:id="318" w:name="_Toc178929399"/>
      <w:bookmarkStart w:id="319" w:name="_Toc183489427"/>
      <w:r>
        <w:lastRenderedPageBreak/>
        <w:t>10.3</w:t>
      </w:r>
      <w:r w:rsidR="008D6E37">
        <w:t>.2</w:t>
      </w:r>
      <w:r w:rsidR="00252629" w:rsidRPr="0041528A">
        <w:t>.4</w:t>
      </w:r>
      <w:r w:rsidR="00252629" w:rsidRPr="0041528A">
        <w:tab/>
        <w:t>Method of test</w:t>
      </w:r>
      <w:bookmarkEnd w:id="317"/>
      <w:bookmarkEnd w:id="318"/>
      <w:bookmarkEnd w:id="319"/>
    </w:p>
    <w:p w14:paraId="6840F9BE" w14:textId="4629E906" w:rsidR="00252629" w:rsidRPr="0041528A" w:rsidRDefault="00E50B88" w:rsidP="00B05BAE">
      <w:pPr>
        <w:pStyle w:val="Heading5"/>
      </w:pPr>
      <w:bookmarkStart w:id="320" w:name="_Toc146312865"/>
      <w:bookmarkStart w:id="321" w:name="_Toc178929400"/>
      <w:bookmarkStart w:id="322" w:name="_Toc183489428"/>
      <w:r>
        <w:t>10.3</w:t>
      </w:r>
      <w:r w:rsidR="00252629" w:rsidRPr="0041528A">
        <w:t>.</w:t>
      </w:r>
      <w:r w:rsidR="008D6E37">
        <w:t>2.</w:t>
      </w:r>
      <w:r w:rsidR="00252629" w:rsidRPr="0041528A">
        <w:t>4.1</w:t>
      </w:r>
      <w:r w:rsidR="00252629" w:rsidRPr="0041528A">
        <w:tab/>
        <w:t>Initial conditions</w:t>
      </w:r>
      <w:bookmarkEnd w:id="320"/>
      <w:bookmarkEnd w:id="321"/>
      <w:bookmarkEnd w:id="322"/>
    </w:p>
    <w:p w14:paraId="4121F3EF" w14:textId="6BFC7B65"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37462329" w14:textId="23450A85" w:rsidR="00252629" w:rsidRDefault="00E50B88" w:rsidP="00B05BAE">
      <w:pPr>
        <w:pStyle w:val="Heading5"/>
      </w:pPr>
      <w:bookmarkStart w:id="323" w:name="_Toc146312866"/>
      <w:bookmarkStart w:id="324" w:name="_Toc178929401"/>
      <w:bookmarkStart w:id="325" w:name="_Toc183489429"/>
      <w:r>
        <w:t>10.3</w:t>
      </w:r>
      <w:r w:rsidR="00252629" w:rsidRPr="0041528A">
        <w:t>.</w:t>
      </w:r>
      <w:r w:rsidR="008D6E37">
        <w:t>2.</w:t>
      </w:r>
      <w:r w:rsidR="00252629" w:rsidRPr="0041528A">
        <w:t>4.2</w:t>
      </w:r>
      <w:r w:rsidR="00252629" w:rsidRPr="0041528A">
        <w:tab/>
        <w:t>Procedure</w:t>
      </w:r>
      <w:bookmarkEnd w:id="323"/>
      <w:bookmarkEnd w:id="324"/>
      <w:bookmarkEnd w:id="325"/>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6A1485" w14:paraId="20163940" w14:textId="77777777" w:rsidTr="00B05BAE">
        <w:trPr>
          <w:trHeight w:val="20"/>
        </w:trPr>
        <w:tc>
          <w:tcPr>
            <w:tcW w:w="345" w:type="pct"/>
            <w:tcBorders>
              <w:bottom w:val="single" w:sz="2" w:space="0" w:color="auto"/>
            </w:tcBorders>
            <w:shd w:val="clear" w:color="auto" w:fill="D9D9D9" w:themeFill="background1" w:themeFillShade="D9"/>
            <w:hideMark/>
          </w:tcPr>
          <w:p w14:paraId="18BFBE47" w14:textId="77777777" w:rsidR="00252629" w:rsidRPr="00B05BAE" w:rsidRDefault="00252629" w:rsidP="00F05F09">
            <w:pPr>
              <w:pStyle w:val="TAH"/>
            </w:pPr>
            <w:r w:rsidRPr="00B05BAE">
              <w:t>Step</w:t>
            </w:r>
          </w:p>
        </w:tc>
        <w:tc>
          <w:tcPr>
            <w:tcW w:w="687" w:type="pct"/>
            <w:tcBorders>
              <w:bottom w:val="single" w:sz="2" w:space="0" w:color="auto"/>
            </w:tcBorders>
            <w:shd w:val="clear" w:color="auto" w:fill="D9D9D9" w:themeFill="background1" w:themeFillShade="D9"/>
            <w:hideMark/>
          </w:tcPr>
          <w:p w14:paraId="0EF3703B" w14:textId="77777777" w:rsidR="00252629" w:rsidRPr="00B05BAE" w:rsidRDefault="00252629" w:rsidP="00F05F09">
            <w:pPr>
              <w:pStyle w:val="TAH"/>
            </w:pPr>
            <w:r w:rsidRPr="00B05BAE">
              <w:t>Direction</w:t>
            </w:r>
          </w:p>
        </w:tc>
        <w:tc>
          <w:tcPr>
            <w:tcW w:w="1984" w:type="pct"/>
            <w:tcBorders>
              <w:bottom w:val="single" w:sz="2" w:space="0" w:color="auto"/>
            </w:tcBorders>
            <w:shd w:val="clear" w:color="auto" w:fill="D9D9D9" w:themeFill="background1" w:themeFillShade="D9"/>
            <w:hideMark/>
          </w:tcPr>
          <w:p w14:paraId="2C253105" w14:textId="77777777" w:rsidR="00252629" w:rsidRPr="00B05BAE" w:rsidRDefault="00252629" w:rsidP="00F05F09">
            <w:pPr>
              <w:pStyle w:val="TAH"/>
            </w:pPr>
            <w:r w:rsidRPr="00B05BAE">
              <w:t>Action</w:t>
            </w:r>
          </w:p>
        </w:tc>
        <w:tc>
          <w:tcPr>
            <w:tcW w:w="1984" w:type="pct"/>
            <w:tcBorders>
              <w:bottom w:val="single" w:sz="2" w:space="0" w:color="auto"/>
            </w:tcBorders>
            <w:shd w:val="clear" w:color="auto" w:fill="D9D9D9" w:themeFill="background1" w:themeFillShade="D9"/>
            <w:hideMark/>
          </w:tcPr>
          <w:p w14:paraId="29D65F64" w14:textId="77777777" w:rsidR="00252629" w:rsidRPr="00B05BAE" w:rsidRDefault="00252629" w:rsidP="00F05F09">
            <w:pPr>
              <w:pStyle w:val="TAH"/>
            </w:pPr>
            <w:r w:rsidRPr="00B05BAE">
              <w:t>Information</w:t>
            </w:r>
          </w:p>
        </w:tc>
      </w:tr>
      <w:tr w:rsidR="00252629" w:rsidRPr="006A1485" w14:paraId="0796BFC0"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0F9F0F64" w14:textId="77777777" w:rsidR="00252629" w:rsidRPr="00B05BAE" w:rsidRDefault="00252629" w:rsidP="00F05F09">
            <w:pPr>
              <w:pStyle w:val="TAC"/>
            </w:pPr>
            <w:r w:rsidRPr="00B05BAE">
              <w:t>1</w:t>
            </w:r>
          </w:p>
        </w:tc>
        <w:tc>
          <w:tcPr>
            <w:tcW w:w="687" w:type="pct"/>
            <w:tcBorders>
              <w:top w:val="single" w:sz="2" w:space="0" w:color="auto"/>
              <w:left w:val="single" w:sz="2" w:space="0" w:color="auto"/>
              <w:bottom w:val="single" w:sz="2" w:space="0" w:color="auto"/>
              <w:right w:val="single" w:sz="2" w:space="0" w:color="auto"/>
            </w:tcBorders>
          </w:tcPr>
          <w:p w14:paraId="641E1936"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1BA1B0F" w14:textId="77777777" w:rsidR="00252629" w:rsidRPr="00B05BAE" w:rsidRDefault="00252629" w:rsidP="001B1C01">
            <w:pPr>
              <w:pStyle w:val="TAL"/>
            </w:pPr>
            <w:r w:rsidRPr="00F05F09">
              <w:t>Power on ME</w:t>
            </w:r>
          </w:p>
        </w:tc>
        <w:tc>
          <w:tcPr>
            <w:tcW w:w="1984" w:type="pct"/>
            <w:tcBorders>
              <w:top w:val="single" w:sz="2" w:space="0" w:color="auto"/>
              <w:left w:val="single" w:sz="2" w:space="0" w:color="auto"/>
              <w:bottom w:val="single" w:sz="2" w:space="0" w:color="auto"/>
              <w:right w:val="single" w:sz="2" w:space="0" w:color="auto"/>
            </w:tcBorders>
          </w:tcPr>
          <w:p w14:paraId="0BAD049D" w14:textId="77777777" w:rsidR="00252629" w:rsidRPr="00B05BAE" w:rsidRDefault="00252629" w:rsidP="001B1C01">
            <w:pPr>
              <w:pStyle w:val="TAL"/>
            </w:pPr>
            <w:r w:rsidRPr="00F05F09">
              <w:t>[UICC Activation]</w:t>
            </w:r>
          </w:p>
        </w:tc>
      </w:tr>
      <w:tr w:rsidR="00252629" w:rsidRPr="006A1485" w14:paraId="77EDD4C3"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3D46CB84" w14:textId="77777777" w:rsidR="00252629" w:rsidRPr="00B05BAE" w:rsidRDefault="00252629" w:rsidP="00F05F09">
            <w:pPr>
              <w:pStyle w:val="TAC"/>
            </w:pPr>
            <w:r w:rsidRPr="00B05BAE">
              <w:t>2</w:t>
            </w:r>
          </w:p>
        </w:tc>
        <w:tc>
          <w:tcPr>
            <w:tcW w:w="687" w:type="pct"/>
            <w:tcBorders>
              <w:top w:val="single" w:sz="2" w:space="0" w:color="auto"/>
              <w:left w:val="single" w:sz="2" w:space="0" w:color="auto"/>
              <w:bottom w:val="single" w:sz="2" w:space="0" w:color="auto"/>
              <w:right w:val="single" w:sz="2" w:space="0" w:color="auto"/>
            </w:tcBorders>
          </w:tcPr>
          <w:p w14:paraId="5FFA6B95" w14:textId="77777777" w:rsidR="00252629" w:rsidRPr="00B05BAE" w:rsidRDefault="00252629" w:rsidP="00F05F09">
            <w:pPr>
              <w:pStyle w:val="TAC"/>
            </w:pPr>
            <w:r w:rsidRPr="00B05BAE">
              <w:t>ME &gt; TT</w:t>
            </w:r>
          </w:p>
        </w:tc>
        <w:tc>
          <w:tcPr>
            <w:tcW w:w="1984" w:type="pct"/>
            <w:tcBorders>
              <w:top w:val="single" w:sz="2" w:space="0" w:color="auto"/>
              <w:left w:val="single" w:sz="2" w:space="0" w:color="auto"/>
              <w:bottom w:val="single" w:sz="2" w:space="0" w:color="auto"/>
              <w:right w:val="single" w:sz="2" w:space="0" w:color="auto"/>
            </w:tcBorders>
          </w:tcPr>
          <w:p w14:paraId="24FE0ACC" w14:textId="77777777" w:rsidR="00252629" w:rsidRPr="00F05F09" w:rsidRDefault="00252629" w:rsidP="001B1C01">
            <w:pPr>
              <w:pStyle w:val="TAL"/>
            </w:pPr>
            <w:r w:rsidRPr="00F05F09">
              <w:t>Send TERMINAL PROFILE</w:t>
            </w:r>
          </w:p>
        </w:tc>
        <w:tc>
          <w:tcPr>
            <w:tcW w:w="1984" w:type="pct"/>
            <w:tcBorders>
              <w:top w:val="single" w:sz="2" w:space="0" w:color="auto"/>
              <w:left w:val="single" w:sz="2" w:space="0" w:color="auto"/>
              <w:bottom w:val="single" w:sz="2" w:space="0" w:color="auto"/>
              <w:right w:val="single" w:sz="2" w:space="0" w:color="auto"/>
            </w:tcBorders>
          </w:tcPr>
          <w:p w14:paraId="40F0FB84" w14:textId="77777777" w:rsidR="00252629" w:rsidRPr="00B05BAE" w:rsidRDefault="00252629" w:rsidP="001B1C01">
            <w:pPr>
              <w:pStyle w:val="TAL"/>
            </w:pPr>
            <w:r w:rsidRPr="00F05F09">
              <w:t>The TT shall record the content of the TERMINAL PROFILE</w:t>
            </w:r>
          </w:p>
        </w:tc>
      </w:tr>
      <w:tr w:rsidR="00252629" w:rsidRPr="006A1485" w14:paraId="6D93E912"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7A08268F" w14:textId="77777777" w:rsidR="00252629" w:rsidRPr="00B05BAE" w:rsidRDefault="00252629" w:rsidP="00F05F09">
            <w:pPr>
              <w:pStyle w:val="TAC"/>
            </w:pPr>
            <w:r w:rsidRPr="00B05BAE">
              <w:t>3</w:t>
            </w:r>
          </w:p>
        </w:tc>
        <w:tc>
          <w:tcPr>
            <w:tcW w:w="687" w:type="pct"/>
            <w:tcBorders>
              <w:top w:val="single" w:sz="2" w:space="0" w:color="auto"/>
              <w:left w:val="single" w:sz="2" w:space="0" w:color="auto"/>
              <w:bottom w:val="single" w:sz="2" w:space="0" w:color="auto"/>
              <w:right w:val="single" w:sz="2" w:space="0" w:color="auto"/>
            </w:tcBorders>
          </w:tcPr>
          <w:p w14:paraId="25BC478B" w14:textId="1C264738" w:rsidR="00252629" w:rsidRPr="00B05BAE" w:rsidRDefault="00252629" w:rsidP="00F05F09">
            <w:pPr>
              <w:pStyle w:val="TAC"/>
            </w:pPr>
            <w:r w:rsidRPr="00B05BAE">
              <w:t>UICC &gt; ME</w:t>
            </w:r>
          </w:p>
        </w:tc>
        <w:tc>
          <w:tcPr>
            <w:tcW w:w="1984" w:type="pct"/>
            <w:tcBorders>
              <w:top w:val="single" w:sz="2" w:space="0" w:color="auto"/>
              <w:left w:val="single" w:sz="2" w:space="0" w:color="auto"/>
              <w:bottom w:val="single" w:sz="2" w:space="0" w:color="auto"/>
              <w:right w:val="single" w:sz="2" w:space="0" w:color="auto"/>
            </w:tcBorders>
          </w:tcPr>
          <w:p w14:paraId="43116242" w14:textId="77777777" w:rsidR="00252629" w:rsidRPr="00B05BAE" w:rsidRDefault="00252629" w:rsidP="001B1C01">
            <w:pPr>
              <w:pStyle w:val="TAL"/>
            </w:pPr>
            <w:r w:rsidRPr="00F05F09">
              <w:t>Return SW1/SW2: '90 00'</w:t>
            </w:r>
          </w:p>
        </w:tc>
        <w:tc>
          <w:tcPr>
            <w:tcW w:w="1984" w:type="pct"/>
            <w:tcBorders>
              <w:top w:val="single" w:sz="2" w:space="0" w:color="auto"/>
              <w:left w:val="single" w:sz="2" w:space="0" w:color="auto"/>
              <w:bottom w:val="single" w:sz="2" w:space="0" w:color="auto"/>
              <w:right w:val="single" w:sz="2" w:space="0" w:color="auto"/>
            </w:tcBorders>
          </w:tcPr>
          <w:p w14:paraId="0CF351C0" w14:textId="77777777" w:rsidR="00252629" w:rsidRPr="00B05BAE" w:rsidRDefault="00252629" w:rsidP="001B1C01">
            <w:pPr>
              <w:pStyle w:val="TAL"/>
            </w:pPr>
          </w:p>
        </w:tc>
      </w:tr>
      <w:tr w:rsidR="00252629" w:rsidRPr="001D4BBD" w14:paraId="60F49F38" w14:textId="77777777" w:rsidTr="00B05BAE">
        <w:trPr>
          <w:trHeight w:val="20"/>
        </w:trPr>
        <w:tc>
          <w:tcPr>
            <w:tcW w:w="345" w:type="pct"/>
            <w:tcBorders>
              <w:top w:val="single" w:sz="2" w:space="0" w:color="auto"/>
              <w:left w:val="single" w:sz="2" w:space="0" w:color="auto"/>
              <w:bottom w:val="single" w:sz="2" w:space="0" w:color="auto"/>
              <w:right w:val="single" w:sz="2" w:space="0" w:color="auto"/>
            </w:tcBorders>
          </w:tcPr>
          <w:p w14:paraId="5E614BD4" w14:textId="77777777" w:rsidR="00252629" w:rsidRPr="00B05BAE" w:rsidRDefault="00252629" w:rsidP="00F05F09">
            <w:pPr>
              <w:pStyle w:val="TAC"/>
            </w:pPr>
            <w:r w:rsidRPr="00B05BAE">
              <w:t>4</w:t>
            </w:r>
          </w:p>
        </w:tc>
        <w:tc>
          <w:tcPr>
            <w:tcW w:w="687" w:type="pct"/>
            <w:tcBorders>
              <w:top w:val="single" w:sz="2" w:space="0" w:color="auto"/>
              <w:left w:val="single" w:sz="2" w:space="0" w:color="auto"/>
              <w:bottom w:val="single" w:sz="2" w:space="0" w:color="auto"/>
              <w:right w:val="single" w:sz="2" w:space="0" w:color="auto"/>
            </w:tcBorders>
          </w:tcPr>
          <w:p w14:paraId="55A6DA42" w14:textId="77777777" w:rsidR="00252629" w:rsidRPr="00B05BAE" w:rsidRDefault="00252629" w:rsidP="00F05F09">
            <w:pPr>
              <w:pStyle w:val="TAC"/>
            </w:pPr>
            <w:r w:rsidRPr="00F05F09">
              <w:t>USER &gt; ME</w:t>
            </w:r>
          </w:p>
        </w:tc>
        <w:tc>
          <w:tcPr>
            <w:tcW w:w="1984" w:type="pct"/>
            <w:tcBorders>
              <w:top w:val="single" w:sz="2" w:space="0" w:color="auto"/>
              <w:left w:val="single" w:sz="2" w:space="0" w:color="auto"/>
              <w:bottom w:val="single" w:sz="2" w:space="0" w:color="auto"/>
              <w:right w:val="single" w:sz="2" w:space="0" w:color="auto"/>
            </w:tcBorders>
          </w:tcPr>
          <w:p w14:paraId="7D0FF26F" w14:textId="77777777" w:rsidR="00252629" w:rsidRPr="00B05BAE" w:rsidRDefault="00252629" w:rsidP="001B1C01">
            <w:pPr>
              <w:pStyle w:val="TAL"/>
            </w:pPr>
            <w:r w:rsidRPr="00F05F09">
              <w:t>Power off ME</w:t>
            </w:r>
          </w:p>
        </w:tc>
        <w:tc>
          <w:tcPr>
            <w:tcW w:w="1984" w:type="pct"/>
            <w:tcBorders>
              <w:top w:val="single" w:sz="2" w:space="0" w:color="auto"/>
              <w:left w:val="single" w:sz="2" w:space="0" w:color="auto"/>
              <w:bottom w:val="single" w:sz="2" w:space="0" w:color="auto"/>
              <w:right w:val="single" w:sz="2" w:space="0" w:color="auto"/>
            </w:tcBorders>
          </w:tcPr>
          <w:p w14:paraId="67D49212" w14:textId="77777777" w:rsidR="00252629" w:rsidRPr="00B05BAE" w:rsidRDefault="00252629" w:rsidP="001B1C01">
            <w:pPr>
              <w:pStyle w:val="TAL"/>
            </w:pPr>
          </w:p>
        </w:tc>
      </w:tr>
    </w:tbl>
    <w:p w14:paraId="238D09A7" w14:textId="77777777" w:rsidR="00252629" w:rsidRPr="001D4BBD" w:rsidRDefault="00252629" w:rsidP="00252629">
      <w:pPr>
        <w:spacing w:after="0"/>
        <w:rPr>
          <w:rFonts w:eastAsia="TimesNewRoman"/>
        </w:rPr>
      </w:pPr>
    </w:p>
    <w:p w14:paraId="74B80B21" w14:textId="2ADDF4A5" w:rsidR="00252629" w:rsidRDefault="00E50B88" w:rsidP="00B05BAE">
      <w:pPr>
        <w:pStyle w:val="Heading4"/>
      </w:pPr>
      <w:bookmarkStart w:id="326" w:name="_Toc146312867"/>
      <w:bookmarkStart w:id="327" w:name="_Toc178929402"/>
      <w:bookmarkStart w:id="328" w:name="_Toc183489430"/>
      <w:r>
        <w:t>10.3</w:t>
      </w:r>
      <w:r w:rsidR="008D6E37">
        <w:t>.2</w:t>
      </w:r>
      <w:r w:rsidR="00252629" w:rsidRPr="0041528A">
        <w:t>.5</w:t>
      </w:r>
      <w:r w:rsidR="00252629" w:rsidRPr="0041528A">
        <w:tab/>
        <w:t>Test requirement</w:t>
      </w:r>
      <w:bookmarkEnd w:id="326"/>
      <w:bookmarkEnd w:id="327"/>
      <w:bookmarkEnd w:id="328"/>
    </w:p>
    <w:p w14:paraId="538FEB6C" w14:textId="77777777" w:rsidR="00252629" w:rsidRPr="0041528A" w:rsidRDefault="00252629" w:rsidP="00252629">
      <w:r w:rsidRPr="00E50B88">
        <w:t>The ME shall operate in the manner defined in the test procedure.</w:t>
      </w:r>
    </w:p>
    <w:p w14:paraId="53476094" w14:textId="7377A655" w:rsidR="00252629" w:rsidRPr="001D4BBD" w:rsidRDefault="00E50B88" w:rsidP="00B05BAE">
      <w:pPr>
        <w:pStyle w:val="Heading4"/>
      </w:pPr>
      <w:bookmarkStart w:id="329" w:name="_Toc109133961"/>
      <w:bookmarkStart w:id="330" w:name="_Toc152151705"/>
      <w:bookmarkStart w:id="331" w:name="_Toc178929403"/>
      <w:bookmarkStart w:id="332" w:name="_Toc183489431"/>
      <w:r>
        <w:t>10.3</w:t>
      </w:r>
      <w:r w:rsidR="008D6E37">
        <w:t>.2</w:t>
      </w:r>
      <w:r w:rsidR="00252629" w:rsidRPr="00E50B88">
        <w:t>.6</w:t>
      </w:r>
      <w:r w:rsidR="00252629" w:rsidRPr="00E50B88">
        <w:tab/>
        <w:t>Acceptance criteria</w:t>
      </w:r>
      <w:bookmarkEnd w:id="329"/>
      <w:bookmarkEnd w:id="330"/>
      <w:bookmarkEnd w:id="331"/>
      <w:bookmarkEnd w:id="332"/>
    </w:p>
    <w:p w14:paraId="7450FF81" w14:textId="77777777" w:rsidR="00252629" w:rsidRDefault="00252629" w:rsidP="00252629">
      <w:r w:rsidRPr="001D4BBD">
        <w:t>CR 1 is met if</w:t>
      </w:r>
      <w:r>
        <w:t xml:space="preserve"> a </w:t>
      </w:r>
      <w:r w:rsidRPr="0041528A">
        <w:t>TERMINAL PROFILE command with bit 1 of the first byte set to 1 (facility supported by ME)</w:t>
      </w:r>
      <w:r>
        <w:t xml:space="preserve"> is sent and if t</w:t>
      </w:r>
      <w:r w:rsidRPr="0041528A">
        <w:t xml:space="preserve">he TERMINAL PROFILE information "support" recorded </w:t>
      </w:r>
      <w:r>
        <w:t>is</w:t>
      </w:r>
      <w:r w:rsidRPr="0041528A">
        <w:t xml:space="preserve"> in accordance with the "Status" column</w:t>
      </w:r>
      <w:r>
        <w:t xml:space="preserve"> as defined i</w:t>
      </w:r>
      <w:r w:rsidRPr="0041528A">
        <w:t>n table E.1 for the corresponding ME USIM Toolkit Release and Options</w:t>
      </w:r>
    </w:p>
    <w:p w14:paraId="6266EDB9" w14:textId="77777777" w:rsidR="00252629" w:rsidRPr="001D4BBD" w:rsidRDefault="00252629" w:rsidP="00252629">
      <w:pPr>
        <w:pStyle w:val="NO"/>
      </w:pPr>
      <w:r>
        <w:t>NOTE:</w:t>
      </w:r>
      <w:r>
        <w:tab/>
      </w:r>
      <w:r w:rsidRPr="0041528A">
        <w:t>Support of features defined only in releases later than currently tested release shall be ignored.</w:t>
      </w:r>
    </w:p>
    <w:p w14:paraId="21BAC7C6" w14:textId="3CBBF01E" w:rsidR="00252629" w:rsidRPr="00B05BAE" w:rsidRDefault="00E50B88" w:rsidP="00B05BAE">
      <w:pPr>
        <w:pStyle w:val="Heading3"/>
        <w:rPr>
          <w:rStyle w:val="B3Char"/>
        </w:rPr>
      </w:pPr>
      <w:bookmarkStart w:id="333" w:name="_Toc146312868"/>
      <w:bookmarkStart w:id="334" w:name="_Toc178929404"/>
      <w:bookmarkStart w:id="335" w:name="_Toc183489432"/>
      <w:r w:rsidRPr="00B05BAE">
        <w:rPr>
          <w:rStyle w:val="B3Char"/>
        </w:rPr>
        <w:t>10.</w:t>
      </w:r>
      <w:r w:rsidR="008D6E37" w:rsidRPr="00B05BAE">
        <w:rPr>
          <w:rStyle w:val="B3Char"/>
        </w:rPr>
        <w:t>3.3</w:t>
      </w:r>
      <w:r w:rsidR="00252629" w:rsidRPr="00B05BAE">
        <w:rPr>
          <w:rStyle w:val="B3Char"/>
        </w:rPr>
        <w:tab/>
        <w:t>Servicing of proactive UICC commands</w:t>
      </w:r>
      <w:bookmarkEnd w:id="333"/>
      <w:bookmarkEnd w:id="334"/>
      <w:bookmarkEnd w:id="335"/>
    </w:p>
    <w:p w14:paraId="158EAA2F" w14:textId="136F0245" w:rsidR="00252629" w:rsidRPr="0041528A" w:rsidRDefault="00E50B88" w:rsidP="00B05BAE">
      <w:pPr>
        <w:pStyle w:val="Heading4"/>
      </w:pPr>
      <w:bookmarkStart w:id="336" w:name="_Toc146312869"/>
      <w:bookmarkStart w:id="337" w:name="_Toc178929405"/>
      <w:bookmarkStart w:id="338" w:name="_Toc183489433"/>
      <w:r>
        <w:t>10.</w:t>
      </w:r>
      <w:r w:rsidR="008D6E37">
        <w:t>3.3</w:t>
      </w:r>
      <w:r w:rsidR="00252629" w:rsidRPr="0041528A">
        <w:t>.1</w:t>
      </w:r>
      <w:r w:rsidR="00252629" w:rsidRPr="0041528A">
        <w:tab/>
        <w:t>Definition and applicability</w:t>
      </w:r>
      <w:bookmarkEnd w:id="336"/>
      <w:bookmarkEnd w:id="337"/>
      <w:bookmarkEnd w:id="338"/>
    </w:p>
    <w:p w14:paraId="1D2389D8" w14:textId="1E68A0C1" w:rsidR="00252629" w:rsidRPr="0041528A" w:rsidRDefault="00252629" w:rsidP="00252629">
      <w:r w:rsidRPr="0041528A">
        <w:t>See clause 3.</w:t>
      </w:r>
      <w:r>
        <w:t>6</w:t>
      </w:r>
      <w:r w:rsidRPr="0041528A">
        <w:t>.</w:t>
      </w:r>
      <w:r w:rsidR="00E50B88">
        <w:t xml:space="preserve">2 </w:t>
      </w:r>
      <w:r>
        <w:t>of the present document</w:t>
      </w:r>
      <w:r w:rsidRPr="0041528A">
        <w:t>.</w:t>
      </w:r>
    </w:p>
    <w:p w14:paraId="776BE2DB" w14:textId="6CB3474F" w:rsidR="00252629" w:rsidRPr="0041528A" w:rsidRDefault="00E50B88" w:rsidP="00B05BAE">
      <w:pPr>
        <w:pStyle w:val="Heading4"/>
      </w:pPr>
      <w:bookmarkStart w:id="339" w:name="_Toc146312870"/>
      <w:bookmarkStart w:id="340" w:name="_Toc178929406"/>
      <w:bookmarkStart w:id="341" w:name="_Toc183489434"/>
      <w:r>
        <w:t>10.</w:t>
      </w:r>
      <w:r w:rsidR="008D6E37">
        <w:t>3.3</w:t>
      </w:r>
      <w:r w:rsidR="00252629" w:rsidRPr="0041528A">
        <w:t>.2</w:t>
      </w:r>
      <w:r w:rsidR="00252629" w:rsidRPr="0041528A">
        <w:tab/>
        <w:t>Conformance requirement</w:t>
      </w:r>
      <w:bookmarkEnd w:id="339"/>
      <w:bookmarkEnd w:id="340"/>
      <w:bookmarkEnd w:id="341"/>
    </w:p>
    <w:p w14:paraId="00EADF07" w14:textId="77777777" w:rsidR="00252629" w:rsidRDefault="00252629" w:rsidP="00252629">
      <w:pPr>
        <w:pStyle w:val="B10"/>
        <w:ind w:left="567" w:hanging="567"/>
      </w:pPr>
      <w:r>
        <w:t>CR 1</w:t>
      </w:r>
      <w:r>
        <w:tab/>
      </w: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D7ABF92" w14:textId="5575FA45" w:rsidR="00252629" w:rsidRPr="0041528A" w:rsidRDefault="00252629" w:rsidP="00C86AAA">
      <w:pPr>
        <w:pStyle w:val="B10"/>
      </w:pPr>
      <w:r w:rsidRPr="0041528A">
        <w:t>-</w:t>
      </w:r>
      <w:r w:rsidRPr="0041528A">
        <w:tab/>
        <w:t>TS 31.111 </w:t>
      </w:r>
      <w:r w:rsidR="001842A0">
        <w:t>[20]</w:t>
      </w:r>
      <w:r>
        <w:t xml:space="preserve"> </w:t>
      </w:r>
      <w:r w:rsidRPr="0041528A">
        <w:t>clause 6.3.</w:t>
      </w:r>
    </w:p>
    <w:p w14:paraId="79142E6F" w14:textId="1FCACDED" w:rsidR="00252629" w:rsidRPr="0041528A" w:rsidRDefault="00252629" w:rsidP="00252629">
      <w:pPr>
        <w:pStyle w:val="NO"/>
      </w:pPr>
      <w:r>
        <w:t>NOTE:</w:t>
      </w:r>
      <w:r>
        <w:tab/>
      </w:r>
      <w:r w:rsidRPr="0041528A">
        <w:t>The MORE TIME proactive command is used in this test. The ME shall have knowledge of this command but</w:t>
      </w:r>
      <w:r>
        <w:t xml:space="preserve"> </w:t>
      </w:r>
      <w:r w:rsidRPr="0041528A">
        <w:t>may not support this USIM Application Toolkit facility.</w:t>
      </w:r>
    </w:p>
    <w:p w14:paraId="1646614C" w14:textId="5F65FAD1" w:rsidR="00252629" w:rsidRPr="0041528A" w:rsidRDefault="00E50B88" w:rsidP="00B05BAE">
      <w:pPr>
        <w:pStyle w:val="Heading4"/>
      </w:pPr>
      <w:bookmarkStart w:id="342" w:name="_Toc146312871"/>
      <w:bookmarkStart w:id="343" w:name="_Toc178929407"/>
      <w:bookmarkStart w:id="344" w:name="_Toc183489435"/>
      <w:r>
        <w:t>10.</w:t>
      </w:r>
      <w:r w:rsidR="008D6E37">
        <w:t>3.3</w:t>
      </w:r>
      <w:r w:rsidR="00252629" w:rsidRPr="0041528A">
        <w:t>.3</w:t>
      </w:r>
      <w:r w:rsidR="00252629" w:rsidRPr="0041528A">
        <w:tab/>
        <w:t>Test purpose</w:t>
      </w:r>
      <w:bookmarkEnd w:id="342"/>
      <w:bookmarkEnd w:id="343"/>
      <w:bookmarkEnd w:id="344"/>
    </w:p>
    <w:p w14:paraId="250F5596" w14:textId="77777777" w:rsidR="00252629" w:rsidRPr="0041528A" w:rsidRDefault="00252629" w:rsidP="00252629">
      <w:r w:rsidRPr="0041528A">
        <w:t>To verify that the ME uses the FETCH command to obtain the proactive UICC command, after detection of a pending proactive UICC command. The pending proactive UICC command is indicated by the response parameters '91 xx' from the UICC.</w:t>
      </w:r>
    </w:p>
    <w:p w14:paraId="58531F14" w14:textId="77777777" w:rsidR="00252629" w:rsidRPr="0041528A" w:rsidRDefault="00252629" w:rsidP="00252629">
      <w:r w:rsidRPr="0041528A">
        <w:t>To verify that the ME transmits the result of execution of the proactive UICC command to the UICC in the TERMINAL RESPONSE command.</w:t>
      </w:r>
    </w:p>
    <w:p w14:paraId="07DC15F7" w14:textId="6C0D1700" w:rsidR="00252629" w:rsidRPr="0041528A" w:rsidRDefault="00E50B88" w:rsidP="00B05BAE">
      <w:pPr>
        <w:pStyle w:val="Heading4"/>
      </w:pPr>
      <w:bookmarkStart w:id="345" w:name="_Toc146312872"/>
      <w:bookmarkStart w:id="346" w:name="_Toc178929408"/>
      <w:bookmarkStart w:id="347" w:name="_Toc183489436"/>
      <w:r>
        <w:t>10.</w:t>
      </w:r>
      <w:r w:rsidR="008D6E37">
        <w:t>3.3</w:t>
      </w:r>
      <w:r w:rsidR="00252629" w:rsidRPr="0041528A">
        <w:t>.4</w:t>
      </w:r>
      <w:r w:rsidR="00252629" w:rsidRPr="0041528A">
        <w:tab/>
        <w:t>Method of test</w:t>
      </w:r>
      <w:bookmarkEnd w:id="345"/>
      <w:bookmarkEnd w:id="346"/>
      <w:bookmarkEnd w:id="347"/>
    </w:p>
    <w:p w14:paraId="21435416" w14:textId="72CE570C" w:rsidR="00252629" w:rsidRPr="0041528A" w:rsidRDefault="00E50B88" w:rsidP="00B05BAE">
      <w:pPr>
        <w:pStyle w:val="Heading5"/>
      </w:pPr>
      <w:bookmarkStart w:id="348" w:name="_Toc146312873"/>
      <w:bookmarkStart w:id="349" w:name="_Toc178929409"/>
      <w:bookmarkStart w:id="350" w:name="_Toc183489437"/>
      <w:r>
        <w:t>10.</w:t>
      </w:r>
      <w:r w:rsidR="008D6E37">
        <w:t>3.3</w:t>
      </w:r>
      <w:r w:rsidR="00252629" w:rsidRPr="0041528A">
        <w:t>.4.1</w:t>
      </w:r>
      <w:r w:rsidR="00252629" w:rsidRPr="0041528A">
        <w:tab/>
        <w:t>Initial conditions</w:t>
      </w:r>
      <w:bookmarkEnd w:id="348"/>
      <w:bookmarkEnd w:id="349"/>
      <w:bookmarkEnd w:id="350"/>
    </w:p>
    <w:p w14:paraId="54B5269C" w14:textId="1E1906BD" w:rsidR="00E81C86" w:rsidRPr="0041528A" w:rsidRDefault="00E81C86" w:rsidP="00E81C86">
      <w:r w:rsidRPr="0041528A">
        <w:t xml:space="preserve">The ME is connected to the </w:t>
      </w:r>
      <w:r>
        <w:t>TT</w:t>
      </w:r>
      <w:r w:rsidRPr="0041528A">
        <w:t xml:space="preserve">. </w:t>
      </w:r>
      <w:r>
        <w:t xml:space="preserve">The nrUICC in the ME is configured as defined in clause 4.4.2 </w:t>
      </w:r>
      <w:r w:rsidRPr="005A71DB">
        <w:t>of the present document</w:t>
      </w:r>
      <w:r>
        <w:t xml:space="preserve"> and hosts a USIM with </w:t>
      </w:r>
      <w:r w:rsidRPr="0041528A">
        <w:t xml:space="preserve">elementary files coded as </w:t>
      </w:r>
      <w:r w:rsidRPr="005A71DB">
        <w:t>defined in clause 4.4.2</w:t>
      </w:r>
      <w:r>
        <w:t>.2</w:t>
      </w:r>
      <w:r w:rsidRPr="0041528A">
        <w:t>.</w:t>
      </w:r>
    </w:p>
    <w:p w14:paraId="533E2F80" w14:textId="77777777" w:rsidR="00252629" w:rsidRDefault="00252629" w:rsidP="00252629">
      <w:r>
        <w:t>A process is established to make t</w:t>
      </w:r>
      <w:r w:rsidRPr="0041528A">
        <w:t xml:space="preserve">he </w:t>
      </w:r>
      <w:r>
        <w:t xml:space="preserve">nrUSIM </w:t>
      </w:r>
      <w:r w:rsidRPr="0041528A">
        <w:t>indicate that a proactive UICC command is pending</w:t>
      </w:r>
      <w:r>
        <w:t>. The nrUSIM is configured to send the Proactive command 'MORE TIME'.</w:t>
      </w:r>
    </w:p>
    <w:p w14:paraId="13B1217C" w14:textId="14B864AE" w:rsidR="00252629" w:rsidRDefault="00252629" w:rsidP="00E50B88">
      <w:r w:rsidRPr="001D4BBD">
        <w:lastRenderedPageBreak/>
        <w:t xml:space="preserve">A test toolkit applet </w:t>
      </w:r>
      <w:r>
        <w:t>shall</w:t>
      </w:r>
      <w:r w:rsidRPr="001D4BBD">
        <w:t xml:space="preserve"> be used for </w:t>
      </w:r>
      <w:r>
        <w:t>generating proactive UICC commands</w:t>
      </w:r>
      <w:r w:rsidRPr="001D4BBD">
        <w:t xml:space="preserve"> specific </w:t>
      </w:r>
      <w:r>
        <w:t xml:space="preserve">to the </w:t>
      </w:r>
      <w:r w:rsidRPr="001D4BBD">
        <w:t>test case</w:t>
      </w:r>
      <w:r>
        <w:t xml:space="preserve"> and TT shall be able to trigger the MORE TIME proactive commands using the applet</w:t>
      </w:r>
      <w:r w:rsidRPr="001D4BBD">
        <w:t>.</w:t>
      </w:r>
      <w:r>
        <w:t xml:space="preserve"> One or more test specific EFs may be required to program data required for the proactive command.</w:t>
      </w:r>
    </w:p>
    <w:p w14:paraId="0D5E5FAD" w14:textId="1EE98493" w:rsidR="00252629" w:rsidRPr="0041528A" w:rsidRDefault="00E50B88" w:rsidP="00E50B88">
      <w:r>
        <w:t xml:space="preserve">Depending on the capabilities supported by device and nrUICC, </w:t>
      </w:r>
      <w:r w:rsidR="00252629">
        <w:t xml:space="preserve">APDUs </w:t>
      </w:r>
      <w:r>
        <w:t>of</w:t>
      </w:r>
      <w:r w:rsidR="00252629">
        <w:t xml:space="preserve"> FETCH and TERMINAL RESPONSE</w:t>
      </w:r>
      <w:r>
        <w:t xml:space="preserve"> commands</w:t>
      </w:r>
      <w:r w:rsidR="00252629">
        <w:t xml:space="preserve"> shall be verified using </w:t>
      </w:r>
      <w:r>
        <w:t xml:space="preserve">either of </w:t>
      </w:r>
      <w:r w:rsidR="00252629">
        <w:t>the methods defined in clauses 4.1.</w:t>
      </w:r>
      <w:r>
        <w:t>3</w:t>
      </w:r>
      <w:r w:rsidR="00252629">
        <w:t xml:space="preserve"> and 4.1.</w:t>
      </w:r>
      <w:r>
        <w:t>4 of the present document</w:t>
      </w:r>
      <w:r w:rsidR="00252629">
        <w:t xml:space="preserve"> (A.4/2 and A.4/1).</w:t>
      </w:r>
    </w:p>
    <w:p w14:paraId="78892A37" w14:textId="40FC467C" w:rsidR="00252629" w:rsidRDefault="00E50B88" w:rsidP="00B05BAE">
      <w:pPr>
        <w:pStyle w:val="Heading5"/>
      </w:pPr>
      <w:bookmarkStart w:id="351" w:name="_Toc178929410"/>
      <w:bookmarkStart w:id="352" w:name="_Toc183489438"/>
      <w:r>
        <w:t>10.</w:t>
      </w:r>
      <w:r w:rsidR="008D6E37">
        <w:t>3.3</w:t>
      </w:r>
      <w:r w:rsidR="00252629" w:rsidRPr="0041528A">
        <w:t>.4.2</w:t>
      </w:r>
      <w:r w:rsidR="00252629" w:rsidRPr="0041528A">
        <w:tab/>
        <w:t>Procedure</w:t>
      </w:r>
      <w:bookmarkEnd w:id="351"/>
      <w:bookmarkEnd w:id="352"/>
    </w:p>
    <w:tbl>
      <w:tblPr>
        <w:tblpPr w:leftFromText="181" w:rightFromText="18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64"/>
        <w:gridCol w:w="1323"/>
        <w:gridCol w:w="3822"/>
        <w:gridCol w:w="3822"/>
      </w:tblGrid>
      <w:tr w:rsidR="00E50B88" w:rsidRPr="001D4BBD" w14:paraId="4B0548A4" w14:textId="77777777" w:rsidTr="00B05BAE">
        <w:trPr>
          <w:trHeight w:val="20"/>
        </w:trPr>
        <w:tc>
          <w:tcPr>
            <w:tcW w:w="345" w:type="pct"/>
            <w:tcBorders>
              <w:bottom w:val="single" w:sz="4" w:space="0" w:color="auto"/>
            </w:tcBorders>
            <w:shd w:val="clear" w:color="auto" w:fill="D9D9D9" w:themeFill="background1" w:themeFillShade="D9"/>
            <w:hideMark/>
          </w:tcPr>
          <w:p w14:paraId="41256CED" w14:textId="77777777" w:rsidR="00252629" w:rsidRPr="001D4BBD" w:rsidRDefault="00252629" w:rsidP="00DF34BE">
            <w:pPr>
              <w:pStyle w:val="TAH"/>
              <w:rPr>
                <w:rFonts w:eastAsia="Calibri"/>
                <w:lang w:val="en-US" w:eastAsia="de-DE"/>
              </w:rPr>
            </w:pPr>
            <w:r w:rsidRPr="001D4BBD">
              <w:rPr>
                <w:rFonts w:eastAsia="Calibri"/>
                <w:lang w:val="en-US" w:eastAsia="de-DE"/>
              </w:rPr>
              <w:t>Step</w:t>
            </w:r>
          </w:p>
        </w:tc>
        <w:tc>
          <w:tcPr>
            <w:tcW w:w="687" w:type="pct"/>
            <w:tcBorders>
              <w:bottom w:val="single" w:sz="4" w:space="0" w:color="auto"/>
            </w:tcBorders>
            <w:shd w:val="clear" w:color="auto" w:fill="D9D9D9" w:themeFill="background1" w:themeFillShade="D9"/>
            <w:hideMark/>
          </w:tcPr>
          <w:p w14:paraId="53D09E22" w14:textId="77777777" w:rsidR="00252629" w:rsidRPr="001D4BBD" w:rsidRDefault="00252629" w:rsidP="00DF34BE">
            <w:pPr>
              <w:pStyle w:val="TAH"/>
              <w:rPr>
                <w:rFonts w:eastAsia="Calibri"/>
                <w:lang w:val="en-US" w:eastAsia="de-DE"/>
              </w:rPr>
            </w:pPr>
            <w:r w:rsidRPr="001D4BBD">
              <w:rPr>
                <w:rFonts w:eastAsia="Calibri"/>
                <w:lang w:val="en-US" w:eastAsia="de-DE"/>
              </w:rPr>
              <w:t>Direction</w:t>
            </w:r>
          </w:p>
        </w:tc>
        <w:tc>
          <w:tcPr>
            <w:tcW w:w="1984" w:type="pct"/>
            <w:tcBorders>
              <w:bottom w:val="single" w:sz="4" w:space="0" w:color="auto"/>
            </w:tcBorders>
            <w:shd w:val="clear" w:color="auto" w:fill="D9D9D9" w:themeFill="background1" w:themeFillShade="D9"/>
            <w:hideMark/>
          </w:tcPr>
          <w:p w14:paraId="054F569F" w14:textId="77777777" w:rsidR="00252629" w:rsidRPr="001D4BBD" w:rsidRDefault="00252629" w:rsidP="00DF34BE">
            <w:pPr>
              <w:pStyle w:val="TAH"/>
              <w:rPr>
                <w:rFonts w:eastAsia="Calibri"/>
                <w:lang w:val="en-US" w:eastAsia="de-DE"/>
              </w:rPr>
            </w:pPr>
            <w:r>
              <w:rPr>
                <w:rFonts w:eastAsia="Calibri"/>
                <w:lang w:val="en-US" w:eastAsia="de-DE"/>
              </w:rPr>
              <w:t xml:space="preserve">MESSAGE / </w:t>
            </w:r>
            <w:r w:rsidRPr="001D4BBD">
              <w:rPr>
                <w:rFonts w:eastAsia="Calibri"/>
                <w:lang w:val="en-US" w:eastAsia="de-DE"/>
              </w:rPr>
              <w:t>Action</w:t>
            </w:r>
          </w:p>
        </w:tc>
        <w:tc>
          <w:tcPr>
            <w:tcW w:w="1984" w:type="pct"/>
            <w:tcBorders>
              <w:bottom w:val="single" w:sz="4" w:space="0" w:color="auto"/>
            </w:tcBorders>
            <w:shd w:val="clear" w:color="auto" w:fill="D9D9D9" w:themeFill="background1" w:themeFillShade="D9"/>
            <w:hideMark/>
          </w:tcPr>
          <w:p w14:paraId="4FBAC430" w14:textId="77777777" w:rsidR="00252629" w:rsidRPr="001D4BBD" w:rsidRDefault="00252629" w:rsidP="00DF34BE">
            <w:pPr>
              <w:pStyle w:val="TAH"/>
              <w:rPr>
                <w:rFonts w:eastAsia="Calibri"/>
                <w:lang w:val="en-US" w:eastAsia="de-DE"/>
              </w:rPr>
            </w:pPr>
            <w:r w:rsidRPr="001D4BBD">
              <w:rPr>
                <w:rFonts w:eastAsia="Calibri"/>
                <w:lang w:val="en-US" w:eastAsia="de-DE"/>
              </w:rPr>
              <w:t>Information</w:t>
            </w:r>
            <w:r>
              <w:t xml:space="preserve"> / </w:t>
            </w:r>
            <w:r w:rsidRPr="0041528A">
              <w:t>Comments</w:t>
            </w:r>
          </w:p>
        </w:tc>
      </w:tr>
      <w:tr w:rsidR="00252629" w:rsidRPr="001D4BBD" w14:paraId="0EE0590B" w14:textId="77777777" w:rsidTr="00B05BAE">
        <w:trPr>
          <w:trHeight w:val="20"/>
        </w:trPr>
        <w:tc>
          <w:tcPr>
            <w:tcW w:w="345" w:type="pct"/>
            <w:tcBorders>
              <w:bottom w:val="nil"/>
            </w:tcBorders>
          </w:tcPr>
          <w:p w14:paraId="24C0A84D" w14:textId="77777777" w:rsidR="00252629" w:rsidRPr="00B05BAE" w:rsidRDefault="00252629" w:rsidP="00F05F09">
            <w:pPr>
              <w:pStyle w:val="TAC"/>
            </w:pPr>
            <w:r w:rsidRPr="00B05BAE">
              <w:t>1</w:t>
            </w:r>
          </w:p>
        </w:tc>
        <w:tc>
          <w:tcPr>
            <w:tcW w:w="687" w:type="pct"/>
            <w:tcBorders>
              <w:bottom w:val="nil"/>
            </w:tcBorders>
          </w:tcPr>
          <w:p w14:paraId="0E055AF5" w14:textId="77777777" w:rsidR="00252629" w:rsidRPr="00B05BAE" w:rsidRDefault="00252629" w:rsidP="00F05F09">
            <w:pPr>
              <w:pStyle w:val="TAC"/>
            </w:pPr>
            <w:r w:rsidRPr="00F05F09">
              <w:t>USER &gt; ME</w:t>
            </w:r>
          </w:p>
        </w:tc>
        <w:tc>
          <w:tcPr>
            <w:tcW w:w="1984" w:type="pct"/>
            <w:tcBorders>
              <w:bottom w:val="nil"/>
            </w:tcBorders>
          </w:tcPr>
          <w:p w14:paraId="7E7F1954" w14:textId="77777777" w:rsidR="00252629" w:rsidRPr="00B05BAE" w:rsidRDefault="00252629" w:rsidP="001B1C01">
            <w:pPr>
              <w:pStyle w:val="TAL"/>
            </w:pPr>
            <w:r w:rsidRPr="00F05F09">
              <w:t>Power on ME</w:t>
            </w:r>
          </w:p>
        </w:tc>
        <w:tc>
          <w:tcPr>
            <w:tcW w:w="1984" w:type="pct"/>
            <w:tcBorders>
              <w:bottom w:val="nil"/>
            </w:tcBorders>
          </w:tcPr>
          <w:p w14:paraId="6CFBB1C9" w14:textId="77777777" w:rsidR="00252629" w:rsidRPr="00B05BAE" w:rsidRDefault="00252629" w:rsidP="001B1C01">
            <w:pPr>
              <w:pStyle w:val="TAL"/>
            </w:pPr>
            <w:r w:rsidRPr="00F05F09">
              <w:t>[UICC Activation]</w:t>
            </w:r>
          </w:p>
        </w:tc>
      </w:tr>
      <w:tr w:rsidR="00252629" w:rsidRPr="001D4BBD" w14:paraId="1AB5F119" w14:textId="77777777" w:rsidTr="00B05BAE">
        <w:trPr>
          <w:trHeight w:val="20"/>
        </w:trPr>
        <w:tc>
          <w:tcPr>
            <w:tcW w:w="345" w:type="pct"/>
            <w:tcBorders>
              <w:top w:val="nil"/>
              <w:bottom w:val="nil"/>
            </w:tcBorders>
          </w:tcPr>
          <w:p w14:paraId="4FC4B990" w14:textId="77777777" w:rsidR="00252629" w:rsidRPr="00B05BAE" w:rsidRDefault="00252629" w:rsidP="00F05F09">
            <w:pPr>
              <w:pStyle w:val="TAC"/>
            </w:pPr>
            <w:r w:rsidRPr="00B05BAE">
              <w:t>2</w:t>
            </w:r>
          </w:p>
        </w:tc>
        <w:tc>
          <w:tcPr>
            <w:tcW w:w="687" w:type="pct"/>
            <w:tcBorders>
              <w:top w:val="nil"/>
              <w:bottom w:val="nil"/>
            </w:tcBorders>
          </w:tcPr>
          <w:p w14:paraId="490F967D" w14:textId="77777777" w:rsidR="00252629" w:rsidRPr="00B05BAE" w:rsidRDefault="00252629" w:rsidP="00F05F09">
            <w:pPr>
              <w:pStyle w:val="TAC"/>
            </w:pPr>
            <w:r w:rsidRPr="00B05BAE">
              <w:t>ME</w:t>
            </w:r>
          </w:p>
        </w:tc>
        <w:tc>
          <w:tcPr>
            <w:tcW w:w="1984" w:type="pct"/>
            <w:tcBorders>
              <w:top w:val="nil"/>
              <w:bottom w:val="nil"/>
            </w:tcBorders>
          </w:tcPr>
          <w:p w14:paraId="760D16B1" w14:textId="77777777" w:rsidR="00252629" w:rsidRPr="00F05F09" w:rsidRDefault="00252629" w:rsidP="001B1C01">
            <w:pPr>
              <w:pStyle w:val="TAL"/>
            </w:pPr>
            <w:r w:rsidRPr="00F05F09">
              <w:t>Execute PROFILE DOWNLOAD</w:t>
            </w:r>
          </w:p>
        </w:tc>
        <w:tc>
          <w:tcPr>
            <w:tcW w:w="1984" w:type="pct"/>
            <w:tcBorders>
              <w:top w:val="nil"/>
              <w:bottom w:val="nil"/>
            </w:tcBorders>
          </w:tcPr>
          <w:p w14:paraId="6F2C89F8" w14:textId="77777777" w:rsidR="00252629" w:rsidRPr="00B05BAE" w:rsidRDefault="00252629" w:rsidP="001B1C01">
            <w:pPr>
              <w:pStyle w:val="TAL"/>
            </w:pPr>
          </w:p>
        </w:tc>
      </w:tr>
      <w:tr w:rsidR="00252629" w:rsidRPr="001D4BBD" w14:paraId="75684B5B" w14:textId="77777777" w:rsidTr="00B05BAE">
        <w:trPr>
          <w:trHeight w:val="20"/>
        </w:trPr>
        <w:tc>
          <w:tcPr>
            <w:tcW w:w="345" w:type="pct"/>
            <w:tcBorders>
              <w:top w:val="nil"/>
              <w:bottom w:val="nil"/>
            </w:tcBorders>
          </w:tcPr>
          <w:p w14:paraId="50EF0540" w14:textId="77777777" w:rsidR="00252629" w:rsidRPr="00B05BAE" w:rsidRDefault="00252629" w:rsidP="00F05F09">
            <w:pPr>
              <w:pStyle w:val="TAC"/>
            </w:pPr>
            <w:r w:rsidRPr="00B05BAE">
              <w:t>3</w:t>
            </w:r>
          </w:p>
        </w:tc>
        <w:tc>
          <w:tcPr>
            <w:tcW w:w="687" w:type="pct"/>
            <w:tcBorders>
              <w:top w:val="nil"/>
              <w:bottom w:val="nil"/>
            </w:tcBorders>
          </w:tcPr>
          <w:p w14:paraId="7CA958CA" w14:textId="77777777" w:rsidR="00252629" w:rsidRPr="00B05BAE" w:rsidRDefault="00252629" w:rsidP="00F05F09">
            <w:pPr>
              <w:pStyle w:val="TAC"/>
            </w:pPr>
            <w:r w:rsidRPr="00B05BAE">
              <w:t>nrUSIM &gt; ME</w:t>
            </w:r>
          </w:p>
        </w:tc>
        <w:tc>
          <w:tcPr>
            <w:tcW w:w="1984" w:type="pct"/>
            <w:tcBorders>
              <w:top w:val="nil"/>
              <w:bottom w:val="nil"/>
            </w:tcBorders>
          </w:tcPr>
          <w:p w14:paraId="07C036D8" w14:textId="77777777" w:rsidR="00252629" w:rsidRPr="00B05BAE" w:rsidRDefault="00252629" w:rsidP="001B1C01">
            <w:pPr>
              <w:pStyle w:val="TAL"/>
            </w:pPr>
            <w:r w:rsidRPr="00F05F09">
              <w:t>Return SW1/SW2: '91 0B'</w:t>
            </w:r>
          </w:p>
        </w:tc>
        <w:tc>
          <w:tcPr>
            <w:tcW w:w="1984" w:type="pct"/>
            <w:tcBorders>
              <w:top w:val="nil"/>
              <w:bottom w:val="nil"/>
            </w:tcBorders>
          </w:tcPr>
          <w:p w14:paraId="7404C0E0" w14:textId="77777777" w:rsidR="00252629" w:rsidRPr="00B05BAE" w:rsidRDefault="00252629" w:rsidP="001B1C01">
            <w:pPr>
              <w:pStyle w:val="TAL"/>
            </w:pPr>
            <w:r w:rsidRPr="00F05F09">
              <w:t>The nrUSIM indicates that a Proactive UICC Command is pending</w:t>
            </w:r>
          </w:p>
        </w:tc>
      </w:tr>
      <w:tr w:rsidR="00252629" w:rsidRPr="001D4BBD" w14:paraId="3B94C9FD" w14:textId="77777777" w:rsidTr="00B05BAE">
        <w:trPr>
          <w:trHeight w:val="20"/>
        </w:trPr>
        <w:tc>
          <w:tcPr>
            <w:tcW w:w="345" w:type="pct"/>
            <w:tcBorders>
              <w:top w:val="nil"/>
              <w:bottom w:val="nil"/>
            </w:tcBorders>
          </w:tcPr>
          <w:p w14:paraId="3D1FD72C" w14:textId="77777777" w:rsidR="00252629" w:rsidRPr="00B05BAE" w:rsidRDefault="00252629" w:rsidP="00F05F09">
            <w:pPr>
              <w:pStyle w:val="TAC"/>
            </w:pPr>
            <w:r w:rsidRPr="00B05BAE">
              <w:t>4</w:t>
            </w:r>
          </w:p>
        </w:tc>
        <w:tc>
          <w:tcPr>
            <w:tcW w:w="687" w:type="pct"/>
            <w:tcBorders>
              <w:top w:val="nil"/>
              <w:bottom w:val="nil"/>
            </w:tcBorders>
          </w:tcPr>
          <w:p w14:paraId="098E893B" w14:textId="77777777" w:rsidR="00252629" w:rsidRPr="00B05BAE" w:rsidRDefault="00252629" w:rsidP="00F05F09">
            <w:pPr>
              <w:pStyle w:val="TAC"/>
            </w:pPr>
            <w:r w:rsidRPr="00B05BAE">
              <w:t>ME &gt; nrUSIM</w:t>
            </w:r>
          </w:p>
        </w:tc>
        <w:tc>
          <w:tcPr>
            <w:tcW w:w="1984" w:type="pct"/>
            <w:tcBorders>
              <w:top w:val="nil"/>
              <w:bottom w:val="nil"/>
            </w:tcBorders>
          </w:tcPr>
          <w:p w14:paraId="3C335288" w14:textId="77777777" w:rsidR="00252629" w:rsidRPr="00F05F09" w:rsidRDefault="00252629" w:rsidP="001B1C01">
            <w:pPr>
              <w:pStyle w:val="TAL"/>
            </w:pPr>
            <w:r w:rsidRPr="00F05F09">
              <w:t>Send FETCH command</w:t>
            </w:r>
          </w:p>
        </w:tc>
        <w:tc>
          <w:tcPr>
            <w:tcW w:w="1984" w:type="pct"/>
            <w:tcBorders>
              <w:top w:val="nil"/>
              <w:bottom w:val="nil"/>
            </w:tcBorders>
          </w:tcPr>
          <w:p w14:paraId="17F20ACB" w14:textId="77777777" w:rsidR="00252629" w:rsidRPr="00F05F09" w:rsidRDefault="00252629" w:rsidP="001B1C01">
            <w:pPr>
              <w:pStyle w:val="TAL"/>
            </w:pPr>
          </w:p>
        </w:tc>
      </w:tr>
      <w:tr w:rsidR="00252629" w:rsidRPr="001D4BBD" w14:paraId="287346D4" w14:textId="77777777" w:rsidTr="00B05BAE">
        <w:trPr>
          <w:trHeight w:val="20"/>
        </w:trPr>
        <w:tc>
          <w:tcPr>
            <w:tcW w:w="345" w:type="pct"/>
            <w:tcBorders>
              <w:top w:val="nil"/>
              <w:bottom w:val="nil"/>
            </w:tcBorders>
          </w:tcPr>
          <w:p w14:paraId="5615CA3F" w14:textId="77777777" w:rsidR="00252629" w:rsidRPr="00B05BAE" w:rsidRDefault="00252629" w:rsidP="00F05F09">
            <w:pPr>
              <w:pStyle w:val="TAC"/>
            </w:pPr>
            <w:r w:rsidRPr="00B05BAE">
              <w:t>5</w:t>
            </w:r>
          </w:p>
        </w:tc>
        <w:tc>
          <w:tcPr>
            <w:tcW w:w="687" w:type="pct"/>
            <w:tcBorders>
              <w:top w:val="nil"/>
              <w:bottom w:val="nil"/>
            </w:tcBorders>
          </w:tcPr>
          <w:p w14:paraId="1CFCBCD6" w14:textId="77777777" w:rsidR="00252629" w:rsidRPr="00B05BAE" w:rsidRDefault="00252629" w:rsidP="00F05F09">
            <w:pPr>
              <w:pStyle w:val="TAC"/>
            </w:pPr>
            <w:r w:rsidRPr="00B05BAE">
              <w:t>nrUSIM &gt; ME</w:t>
            </w:r>
          </w:p>
        </w:tc>
        <w:tc>
          <w:tcPr>
            <w:tcW w:w="1984" w:type="pct"/>
            <w:tcBorders>
              <w:top w:val="nil"/>
              <w:bottom w:val="nil"/>
            </w:tcBorders>
          </w:tcPr>
          <w:p w14:paraId="26E53170" w14:textId="77777777" w:rsidR="00252629" w:rsidRPr="00F05F09" w:rsidRDefault="00252629" w:rsidP="001B1C01">
            <w:pPr>
              <w:pStyle w:val="TAL"/>
            </w:pPr>
            <w:r w:rsidRPr="00F05F09">
              <w:t>Return Proactive UICC Command 2.1: MORE TIME</w:t>
            </w:r>
          </w:p>
        </w:tc>
        <w:tc>
          <w:tcPr>
            <w:tcW w:w="1984" w:type="pct"/>
            <w:tcBorders>
              <w:top w:val="nil"/>
              <w:bottom w:val="nil"/>
            </w:tcBorders>
          </w:tcPr>
          <w:p w14:paraId="41A66B68" w14:textId="77777777" w:rsidR="00252629" w:rsidRPr="00F05F09" w:rsidRDefault="00252629" w:rsidP="001B1C01">
            <w:pPr>
              <w:pStyle w:val="TAL"/>
            </w:pPr>
          </w:p>
        </w:tc>
      </w:tr>
      <w:tr w:rsidR="00252629" w:rsidRPr="001D4BBD" w14:paraId="635F53EF" w14:textId="77777777" w:rsidTr="00B05BAE">
        <w:trPr>
          <w:trHeight w:val="20"/>
        </w:trPr>
        <w:tc>
          <w:tcPr>
            <w:tcW w:w="345" w:type="pct"/>
            <w:tcBorders>
              <w:top w:val="nil"/>
            </w:tcBorders>
          </w:tcPr>
          <w:p w14:paraId="697108E2" w14:textId="77777777" w:rsidR="00252629" w:rsidRPr="00B05BAE" w:rsidRDefault="00252629" w:rsidP="00F05F09">
            <w:pPr>
              <w:pStyle w:val="TAC"/>
            </w:pPr>
            <w:r w:rsidRPr="00B05BAE">
              <w:t>6</w:t>
            </w:r>
          </w:p>
        </w:tc>
        <w:tc>
          <w:tcPr>
            <w:tcW w:w="687" w:type="pct"/>
            <w:tcBorders>
              <w:top w:val="nil"/>
            </w:tcBorders>
          </w:tcPr>
          <w:p w14:paraId="306EA616" w14:textId="77777777" w:rsidR="00252629" w:rsidRPr="00B05BAE" w:rsidRDefault="00252629" w:rsidP="00F05F09">
            <w:pPr>
              <w:pStyle w:val="TAC"/>
            </w:pPr>
            <w:r w:rsidRPr="00F05F09">
              <w:t>USER &gt; ME</w:t>
            </w:r>
          </w:p>
        </w:tc>
        <w:tc>
          <w:tcPr>
            <w:tcW w:w="1984" w:type="pct"/>
            <w:tcBorders>
              <w:top w:val="nil"/>
            </w:tcBorders>
          </w:tcPr>
          <w:p w14:paraId="1FE6679F" w14:textId="77777777" w:rsidR="00252629" w:rsidRPr="00B05BAE" w:rsidRDefault="00252629" w:rsidP="001B1C01">
            <w:pPr>
              <w:pStyle w:val="TAL"/>
            </w:pPr>
            <w:r w:rsidRPr="00F05F09">
              <w:t>Power off ME</w:t>
            </w:r>
          </w:p>
        </w:tc>
        <w:tc>
          <w:tcPr>
            <w:tcW w:w="1984" w:type="pct"/>
            <w:tcBorders>
              <w:top w:val="nil"/>
            </w:tcBorders>
          </w:tcPr>
          <w:p w14:paraId="6521F921" w14:textId="77777777" w:rsidR="00252629" w:rsidRPr="00B05BAE" w:rsidRDefault="00252629" w:rsidP="001B1C01">
            <w:pPr>
              <w:pStyle w:val="TAL"/>
            </w:pPr>
          </w:p>
        </w:tc>
      </w:tr>
    </w:tbl>
    <w:p w14:paraId="5B23D5B5" w14:textId="77777777" w:rsidR="00252629" w:rsidRPr="001D4BBD" w:rsidRDefault="00252629" w:rsidP="00252629">
      <w:pPr>
        <w:spacing w:after="0"/>
        <w:rPr>
          <w:rFonts w:eastAsia="TimesNewRoman"/>
        </w:rPr>
      </w:pPr>
    </w:p>
    <w:p w14:paraId="08CA7173" w14:textId="4ACF1413" w:rsidR="00252629" w:rsidRDefault="00E50B88" w:rsidP="00B05BAE">
      <w:pPr>
        <w:pStyle w:val="Heading4"/>
      </w:pPr>
      <w:bookmarkStart w:id="353" w:name="_Toc178929411"/>
      <w:bookmarkStart w:id="354" w:name="_Toc183489439"/>
      <w:r>
        <w:t>10.</w:t>
      </w:r>
      <w:r w:rsidR="008D6E37">
        <w:t>3.3</w:t>
      </w:r>
      <w:r w:rsidR="00252629" w:rsidRPr="0041528A">
        <w:t>.5</w:t>
      </w:r>
      <w:r w:rsidR="00252629" w:rsidRPr="0041528A">
        <w:tab/>
        <w:t>Test requirement</w:t>
      </w:r>
      <w:bookmarkEnd w:id="353"/>
      <w:bookmarkEnd w:id="354"/>
    </w:p>
    <w:p w14:paraId="596F0372" w14:textId="77777777" w:rsidR="00252629" w:rsidRPr="0041528A" w:rsidRDefault="00252629" w:rsidP="00252629">
      <w:r w:rsidRPr="0041528A">
        <w:t xml:space="preserve">The ME shall operate in the manner defined in </w:t>
      </w:r>
      <w:r>
        <w:t>the test procedure</w:t>
      </w:r>
      <w:r w:rsidRPr="0041528A">
        <w:t>.</w:t>
      </w:r>
    </w:p>
    <w:p w14:paraId="12E40EDF" w14:textId="24F7A817" w:rsidR="00252629" w:rsidRPr="001D4BBD" w:rsidRDefault="00E50B88" w:rsidP="00B05BAE">
      <w:pPr>
        <w:pStyle w:val="Heading4"/>
      </w:pPr>
      <w:bookmarkStart w:id="355" w:name="_Toc178929412"/>
      <w:bookmarkStart w:id="356" w:name="_Toc183489440"/>
      <w:r>
        <w:t>10.</w:t>
      </w:r>
      <w:r w:rsidR="008D6E37">
        <w:t>3.3</w:t>
      </w:r>
      <w:r w:rsidR="00252629" w:rsidRPr="0041528A">
        <w:t>.</w:t>
      </w:r>
      <w:r w:rsidR="00252629" w:rsidRPr="001D4BBD">
        <w:t>6</w:t>
      </w:r>
      <w:r w:rsidR="00252629" w:rsidRPr="001D4BBD">
        <w:tab/>
        <w:t>Acceptance criteria</w:t>
      </w:r>
      <w:bookmarkEnd w:id="355"/>
      <w:bookmarkEnd w:id="356"/>
    </w:p>
    <w:p w14:paraId="521B4E69" w14:textId="77777777" w:rsidR="00252629" w:rsidRDefault="00252629" w:rsidP="00252629">
      <w:r w:rsidRPr="001D4BBD">
        <w:t>CR 1 is met if</w:t>
      </w:r>
      <w:r>
        <w:t xml:space="preserve"> the ME sends a FETCH </w:t>
      </w:r>
      <w:r w:rsidRPr="0041528A">
        <w:t>command</w:t>
      </w:r>
      <w:r>
        <w:t xml:space="preserve"> in step 4) and it can be verified via A.4/x method that the TERMINAL RESPONSE command</w:t>
      </w:r>
      <w:r w:rsidRPr="0041528A">
        <w:t xml:space="preserve"> with command number "01", type of command "02" and command qualifier "00"</w:t>
      </w:r>
      <w:r>
        <w:t>.</w:t>
      </w:r>
    </w:p>
    <w:p w14:paraId="7C9C0455" w14:textId="69BEC670" w:rsidR="00252629" w:rsidRPr="0041528A" w:rsidRDefault="008D6E37" w:rsidP="00E50B88">
      <w:pPr>
        <w:pStyle w:val="Heading2"/>
      </w:pPr>
      <w:bookmarkStart w:id="357" w:name="_Toc146312876"/>
      <w:bookmarkStart w:id="358" w:name="_Toc178929413"/>
      <w:bookmarkStart w:id="359" w:name="_Toc183489441"/>
      <w:r>
        <w:t>10.4</w:t>
      </w:r>
      <w:r w:rsidR="00252629" w:rsidRPr="0041528A">
        <w:tab/>
        <w:t>Proactive UICC commands</w:t>
      </w:r>
      <w:bookmarkEnd w:id="357"/>
      <w:bookmarkEnd w:id="358"/>
      <w:bookmarkEnd w:id="359"/>
    </w:p>
    <w:p w14:paraId="085F2A31" w14:textId="2EF3FB66" w:rsidR="00252629" w:rsidRDefault="008D6E37" w:rsidP="00E50B88">
      <w:pPr>
        <w:pStyle w:val="Heading3"/>
      </w:pPr>
      <w:bookmarkStart w:id="360" w:name="_Toc146312877"/>
      <w:bookmarkStart w:id="361" w:name="_Toc178929414"/>
      <w:bookmarkStart w:id="362" w:name="_Toc183489442"/>
      <w:r>
        <w:t>10.4</w:t>
      </w:r>
      <w:r w:rsidR="00252629" w:rsidRPr="0041528A">
        <w:t>.1</w:t>
      </w:r>
      <w:r w:rsidR="00252629" w:rsidRPr="0041528A">
        <w:tab/>
        <w:t>DISPLAY TEXT</w:t>
      </w:r>
      <w:bookmarkEnd w:id="360"/>
      <w:bookmarkEnd w:id="361"/>
      <w:bookmarkEnd w:id="362"/>
    </w:p>
    <w:p w14:paraId="45E25046" w14:textId="3CDE7975" w:rsidR="00252629" w:rsidRPr="00945626" w:rsidRDefault="008D6E37" w:rsidP="00E50B88">
      <w:pPr>
        <w:pStyle w:val="Heading4"/>
      </w:pPr>
      <w:bookmarkStart w:id="363" w:name="_Toc146312878"/>
      <w:bookmarkStart w:id="364" w:name="_Toc167358352"/>
      <w:bookmarkStart w:id="365" w:name="_Toc178929415"/>
      <w:bookmarkStart w:id="366" w:name="_Toc183489443"/>
      <w:r>
        <w:t>10.4</w:t>
      </w:r>
      <w:r w:rsidR="00252629" w:rsidRPr="0041528A">
        <w:t>.1.1</w:t>
      </w:r>
      <w:r w:rsidR="00252629" w:rsidRPr="0041528A">
        <w:tab/>
        <w:t>DISPLAY TEXT (Normal)</w:t>
      </w:r>
      <w:bookmarkEnd w:id="363"/>
      <w:bookmarkEnd w:id="364"/>
      <w:bookmarkEnd w:id="365"/>
      <w:bookmarkEnd w:id="366"/>
    </w:p>
    <w:p w14:paraId="162E694B" w14:textId="01AC665C" w:rsidR="00252629" w:rsidRPr="00284937" w:rsidRDefault="00252629" w:rsidP="00F05F09">
      <w:r w:rsidRPr="00284937">
        <w:t>For test</w:t>
      </w:r>
      <w:r w:rsidR="00326842" w:rsidRPr="00284937">
        <w:t xml:space="preserve"> </w:t>
      </w:r>
      <w:r w:rsidRPr="00284937">
        <w:t>s</w:t>
      </w:r>
      <w:r w:rsidR="00326842" w:rsidRPr="00284937">
        <w:t>equences 1.1 to 1.9 the test descriptions from</w:t>
      </w:r>
      <w:r w:rsidR="00F05F09" w:rsidRPr="00284937">
        <w:t xml:space="preserve"> </w:t>
      </w:r>
      <w:r w:rsidR="00326842" w:rsidRPr="00284937">
        <w:t>TS 31.124</w:t>
      </w:r>
      <w:r w:rsidR="00E90DE8">
        <w:t> </w:t>
      </w:r>
      <w:r w:rsidR="00BA4FE6">
        <w:t>[2]</w:t>
      </w:r>
      <w:r w:rsidR="00326842" w:rsidRPr="00284937">
        <w:t xml:space="preserve">, </w:t>
      </w:r>
      <w:r w:rsidRPr="00284937">
        <w:t>clause 27.22.4.1.1</w:t>
      </w:r>
      <w:r w:rsidR="00326842" w:rsidRPr="00284937">
        <w:t xml:space="preserve"> </w:t>
      </w:r>
      <w:r w:rsidR="00E22044" w:rsidRPr="00284937">
        <w:t xml:space="preserve">apply </w:t>
      </w:r>
      <w:r w:rsidRPr="00284937">
        <w:t xml:space="preserve">with </w:t>
      </w:r>
      <w:r w:rsidR="00E22044" w:rsidRPr="00284937">
        <w:t xml:space="preserve">the following </w:t>
      </w:r>
      <w:r w:rsidRPr="00284937">
        <w:t>exceptions</w:t>
      </w:r>
      <w:r w:rsidR="00E22044" w:rsidRPr="00284937">
        <w:t>:</w:t>
      </w:r>
    </w:p>
    <w:p w14:paraId="1368CEB3" w14:textId="3FBD0FB2" w:rsidR="00E22044" w:rsidRPr="00284937" w:rsidRDefault="00C86AAA" w:rsidP="00C86AAA">
      <w:pPr>
        <w:pStyle w:val="B10"/>
      </w:pPr>
      <w:r>
        <w:t>-</w:t>
      </w:r>
      <w:r>
        <w:tab/>
      </w:r>
      <w:r w:rsidR="00E22044" w:rsidRPr="00284937">
        <w:t>The General Requirements as defined in clause 4.2.1 apply</w:t>
      </w:r>
    </w:p>
    <w:p w14:paraId="0D8A3040" w14:textId="379BDFCF" w:rsidR="00252629" w:rsidRPr="00284937" w:rsidRDefault="00C86AAA" w:rsidP="00C86AAA">
      <w:pPr>
        <w:pStyle w:val="B10"/>
      </w:pPr>
      <w:r>
        <w:t>-</w:t>
      </w:r>
      <w:r>
        <w:tab/>
      </w:r>
      <w:r w:rsidR="00E22044" w:rsidRPr="00284937">
        <w:t>The nrU</w:t>
      </w:r>
      <w:r w:rsidR="00E81C86" w:rsidRPr="00284937">
        <w:t>ICC</w:t>
      </w:r>
      <w:r w:rsidR="00E22044" w:rsidRPr="00284937">
        <w:t xml:space="preserve"> is configured with default values for USIM Application Toolkit testing as defined in clause 4.4.2 of the present document</w:t>
      </w:r>
      <w:r w:rsidR="00E81C86" w:rsidRPr="00284937">
        <w:t>, hosting a USIM as defined in clause 4.4.2.2.</w:t>
      </w:r>
    </w:p>
    <w:p w14:paraId="0969BE1A" w14:textId="19A6D375" w:rsidR="00252629" w:rsidRDefault="008D6E37" w:rsidP="00B05BAE">
      <w:pPr>
        <w:pStyle w:val="Heading4"/>
      </w:pPr>
      <w:bookmarkStart w:id="367" w:name="_Toc146312879"/>
      <w:bookmarkStart w:id="368" w:name="_Toc167358353"/>
      <w:bookmarkStart w:id="369" w:name="_Toc178929416"/>
      <w:bookmarkStart w:id="370" w:name="_Toc183489444"/>
      <w:r>
        <w:t>10.4</w:t>
      </w:r>
      <w:r w:rsidR="00252629" w:rsidRPr="0041528A">
        <w:t>.1.2</w:t>
      </w:r>
      <w:r w:rsidR="00252629" w:rsidRPr="0041528A">
        <w:tab/>
        <w:t>DISPLAY TEXT (Support of "No response from user")</w:t>
      </w:r>
      <w:bookmarkEnd w:id="367"/>
      <w:bookmarkEnd w:id="368"/>
      <w:bookmarkEnd w:id="369"/>
      <w:bookmarkEnd w:id="370"/>
    </w:p>
    <w:p w14:paraId="362347C4" w14:textId="1184C664" w:rsidR="00E22044" w:rsidRPr="00284937" w:rsidRDefault="00E22044" w:rsidP="00E22044">
      <w:r w:rsidRPr="00284937">
        <w:t>For test sequence 2.1 the test descriptions from TS 31.124</w:t>
      </w:r>
      <w:r w:rsidR="00E90DE8">
        <w:t> </w:t>
      </w:r>
      <w:r w:rsidR="00BA4FE6">
        <w:t>[2]</w:t>
      </w:r>
      <w:r w:rsidRPr="00284937">
        <w:t>, clause 27.22.4.1.</w:t>
      </w:r>
      <w:r w:rsidR="005B395A" w:rsidRPr="00284937">
        <w:t>2</w:t>
      </w:r>
      <w:r w:rsidRPr="00284937">
        <w:t xml:space="preserve"> apply with the following exceptions:</w:t>
      </w:r>
    </w:p>
    <w:p w14:paraId="02850086" w14:textId="5EED74B9" w:rsidR="00E22044" w:rsidRPr="00284937" w:rsidRDefault="00C86AAA" w:rsidP="00C86AAA">
      <w:pPr>
        <w:pStyle w:val="B10"/>
      </w:pPr>
      <w:r>
        <w:t>-</w:t>
      </w:r>
      <w:r>
        <w:tab/>
      </w:r>
      <w:r w:rsidR="00E22044" w:rsidRPr="00284937">
        <w:t>The General Requirements as defined in clause 4.2.1 apply</w:t>
      </w:r>
    </w:p>
    <w:p w14:paraId="4371D1BF" w14:textId="5F498A0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2D74A5B" w14:textId="40199139" w:rsidR="00252629" w:rsidRDefault="008D6E37" w:rsidP="00B05BAE">
      <w:pPr>
        <w:pStyle w:val="Heading4"/>
      </w:pPr>
      <w:bookmarkStart w:id="371" w:name="_Toc146312880"/>
      <w:bookmarkStart w:id="372" w:name="_Toc167358354"/>
      <w:bookmarkStart w:id="373" w:name="_Toc178929417"/>
      <w:bookmarkStart w:id="374" w:name="_Toc183489445"/>
      <w:r>
        <w:t>10.4</w:t>
      </w:r>
      <w:r w:rsidR="00252629" w:rsidRPr="0041528A">
        <w:t>.1.3</w:t>
      </w:r>
      <w:r w:rsidR="00252629" w:rsidRPr="0041528A">
        <w:tab/>
        <w:t>DISPLAY TEXT (Display of extension text)</w:t>
      </w:r>
      <w:bookmarkEnd w:id="371"/>
      <w:bookmarkEnd w:id="372"/>
      <w:bookmarkEnd w:id="373"/>
      <w:bookmarkEnd w:id="374"/>
    </w:p>
    <w:p w14:paraId="44987FCC" w14:textId="12794FD0" w:rsidR="00E22044" w:rsidRPr="00284937" w:rsidRDefault="00E22044" w:rsidP="00E22044">
      <w:r w:rsidRPr="00284937">
        <w:t>For test sequence 3.1 the test descriptions from TS 31.124</w:t>
      </w:r>
      <w:r w:rsidR="00E90DE8">
        <w:t> </w:t>
      </w:r>
      <w:r w:rsidR="00BA4FE6">
        <w:t>[2]</w:t>
      </w:r>
      <w:r w:rsidRPr="00284937">
        <w:t>, clause 27.22.4.1.</w:t>
      </w:r>
      <w:r w:rsidR="005B395A" w:rsidRPr="00284937">
        <w:t>3</w:t>
      </w:r>
      <w:r w:rsidRPr="00284937">
        <w:t xml:space="preserve"> apply with the following exceptions:</w:t>
      </w:r>
    </w:p>
    <w:p w14:paraId="296B8117" w14:textId="1D414158" w:rsidR="00E22044" w:rsidRPr="00284937" w:rsidRDefault="00C86AAA" w:rsidP="00C86AAA">
      <w:pPr>
        <w:pStyle w:val="B10"/>
      </w:pPr>
      <w:r>
        <w:t>-</w:t>
      </w:r>
      <w:r>
        <w:tab/>
      </w:r>
      <w:r w:rsidR="00E22044" w:rsidRPr="00284937">
        <w:t>The General Requirements as defined in clause 4.2.1 apply</w:t>
      </w:r>
    </w:p>
    <w:p w14:paraId="1C4409E1" w14:textId="7FEC9C7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C252B5C" w14:textId="6B93245C" w:rsidR="00252629" w:rsidRDefault="008D6E37" w:rsidP="00B05BAE">
      <w:pPr>
        <w:pStyle w:val="Heading4"/>
      </w:pPr>
      <w:bookmarkStart w:id="375" w:name="_Toc146312881"/>
      <w:bookmarkStart w:id="376" w:name="_Toc167358355"/>
      <w:bookmarkStart w:id="377" w:name="_Toc178929418"/>
      <w:bookmarkStart w:id="378" w:name="_Toc183489446"/>
      <w:r>
        <w:t>10.4</w:t>
      </w:r>
      <w:r w:rsidR="00252629" w:rsidRPr="0041528A">
        <w:t>.1.4</w:t>
      </w:r>
      <w:r w:rsidR="00252629" w:rsidRPr="0041528A">
        <w:tab/>
        <w:t>DISPLAY TEXT (Sustained text)</w:t>
      </w:r>
      <w:bookmarkEnd w:id="375"/>
      <w:bookmarkEnd w:id="376"/>
      <w:bookmarkEnd w:id="377"/>
      <w:bookmarkEnd w:id="378"/>
    </w:p>
    <w:p w14:paraId="5939B651" w14:textId="7E45BFD4" w:rsidR="00E22044" w:rsidRPr="00284937" w:rsidRDefault="00E22044" w:rsidP="00E22044">
      <w:r w:rsidRPr="00284937">
        <w:t>For test sequences 4.1 to 4.3 the test descriptions from TS 31.124</w:t>
      </w:r>
      <w:r w:rsidR="00E90DE8">
        <w:t> </w:t>
      </w:r>
      <w:r w:rsidR="00BA4FE6">
        <w:t>[2]</w:t>
      </w:r>
      <w:r w:rsidRPr="00284937">
        <w:t>, clause 27.22.4.1.</w:t>
      </w:r>
      <w:r w:rsidR="005B395A" w:rsidRPr="00284937">
        <w:t>4</w:t>
      </w:r>
      <w:r w:rsidRPr="00284937">
        <w:t xml:space="preserve"> apply with the following exceptions:</w:t>
      </w:r>
    </w:p>
    <w:p w14:paraId="16142336" w14:textId="67DCB8B2" w:rsidR="00E22044" w:rsidRPr="00284937" w:rsidRDefault="00C86AAA" w:rsidP="00C86AAA">
      <w:pPr>
        <w:pStyle w:val="B10"/>
      </w:pPr>
      <w:r>
        <w:lastRenderedPageBreak/>
        <w:t>-</w:t>
      </w:r>
      <w:r>
        <w:tab/>
      </w:r>
      <w:r w:rsidR="00E22044" w:rsidRPr="00284937">
        <w:t>The General Requirements as defined in clause 4.2.1 apply</w:t>
      </w:r>
    </w:p>
    <w:p w14:paraId="1D9783AB" w14:textId="6005472E"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56BDE2E3" w14:textId="7B2D1790" w:rsidR="00252629" w:rsidRDefault="008D6E37" w:rsidP="00B05BAE">
      <w:pPr>
        <w:pStyle w:val="Heading4"/>
      </w:pPr>
      <w:bookmarkStart w:id="379" w:name="_Toc146312882"/>
      <w:bookmarkStart w:id="380" w:name="_Toc167358356"/>
      <w:bookmarkStart w:id="381" w:name="_Toc178929419"/>
      <w:bookmarkStart w:id="382" w:name="_Toc183489447"/>
      <w:r>
        <w:t>10.4</w:t>
      </w:r>
      <w:r w:rsidR="00252629" w:rsidRPr="0041528A">
        <w:t>.1.5</w:t>
      </w:r>
      <w:r w:rsidR="00252629" w:rsidRPr="0041528A">
        <w:tab/>
        <w:t>DISPLAY TEXT (Display</w:t>
      </w:r>
      <w:r w:rsidR="0094721B">
        <w:t xml:space="preserve"> of</w:t>
      </w:r>
      <w:r w:rsidR="00252629" w:rsidRPr="0041528A">
        <w:t xml:space="preserve"> icons)</w:t>
      </w:r>
      <w:bookmarkEnd w:id="379"/>
      <w:bookmarkEnd w:id="380"/>
      <w:bookmarkEnd w:id="381"/>
      <w:bookmarkEnd w:id="382"/>
    </w:p>
    <w:p w14:paraId="13947021" w14:textId="41E9EED9" w:rsidR="00E22044" w:rsidRPr="00284937" w:rsidRDefault="00E22044" w:rsidP="00E22044">
      <w:r w:rsidRPr="00284937">
        <w:t>For test sequences 5.1 to 5.3 the test descriptions from TS 31.124</w:t>
      </w:r>
      <w:r w:rsidR="00E90DE8">
        <w:t> </w:t>
      </w:r>
      <w:r w:rsidR="00BA4FE6">
        <w:t>[2]</w:t>
      </w:r>
      <w:r w:rsidRPr="00284937">
        <w:t>, clause 27.22.4.1.</w:t>
      </w:r>
      <w:r w:rsidR="005B395A" w:rsidRPr="00284937">
        <w:t>5</w:t>
      </w:r>
      <w:r w:rsidRPr="00284937">
        <w:t xml:space="preserve"> apply with the following exceptions:</w:t>
      </w:r>
    </w:p>
    <w:p w14:paraId="409E53AB" w14:textId="5C2E184D" w:rsidR="00E22044" w:rsidRPr="00284937" w:rsidRDefault="00C86AAA" w:rsidP="00C86AAA">
      <w:pPr>
        <w:pStyle w:val="B10"/>
      </w:pPr>
      <w:r>
        <w:t>-</w:t>
      </w:r>
      <w:r>
        <w:tab/>
      </w:r>
      <w:r w:rsidR="00E22044" w:rsidRPr="00284937">
        <w:t>The General Requirements as defined in clause 4.2.1 apply</w:t>
      </w:r>
    </w:p>
    <w:p w14:paraId="14FC8B02" w14:textId="1D3E802D"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35D351E" w14:textId="1E865F1C" w:rsidR="00252629" w:rsidRDefault="008D6E37" w:rsidP="00B05BAE">
      <w:pPr>
        <w:pStyle w:val="Heading4"/>
      </w:pPr>
      <w:bookmarkStart w:id="383" w:name="_Toc146312883"/>
      <w:bookmarkStart w:id="384" w:name="_Toc167358357"/>
      <w:bookmarkStart w:id="385" w:name="_Toc178929420"/>
      <w:bookmarkStart w:id="386" w:name="_Toc183489448"/>
      <w:r>
        <w:t>10.4</w:t>
      </w:r>
      <w:r w:rsidR="00252629" w:rsidRPr="0041528A">
        <w:t>.1.6</w:t>
      </w:r>
      <w:r w:rsidR="00252629" w:rsidRPr="0041528A">
        <w:tab/>
        <w:t xml:space="preserve">DISPLAY TEXT (UCS2 display </w:t>
      </w:r>
      <w:r w:rsidR="00252629" w:rsidRPr="0041528A">
        <w:rPr>
          <w:bCs/>
          <w:iCs/>
        </w:rPr>
        <w:t>in Cyrillic</w:t>
      </w:r>
      <w:r w:rsidR="00252629" w:rsidRPr="0041528A">
        <w:t>)</w:t>
      </w:r>
      <w:bookmarkEnd w:id="383"/>
      <w:bookmarkEnd w:id="384"/>
      <w:bookmarkEnd w:id="385"/>
      <w:bookmarkEnd w:id="386"/>
    </w:p>
    <w:p w14:paraId="759D8F0D" w14:textId="3F2B2E52" w:rsidR="00E22044" w:rsidRPr="00284937" w:rsidRDefault="00E22044" w:rsidP="00E22044">
      <w:r w:rsidRPr="00284937">
        <w:t>For test sequence 6.1 the test descriptions from TS 31.124</w:t>
      </w:r>
      <w:r w:rsidR="00E90DE8">
        <w:t> </w:t>
      </w:r>
      <w:r w:rsidR="00BA4FE6">
        <w:t>[2]</w:t>
      </w:r>
      <w:r w:rsidRPr="00284937">
        <w:t>, clause 27.22.4.1.</w:t>
      </w:r>
      <w:r w:rsidR="005B395A" w:rsidRPr="00284937">
        <w:t>6</w:t>
      </w:r>
      <w:r w:rsidRPr="00284937">
        <w:t xml:space="preserve"> apply with the following exceptions:</w:t>
      </w:r>
    </w:p>
    <w:p w14:paraId="3885EDCB" w14:textId="35FD5882" w:rsidR="00E22044" w:rsidRPr="00284937" w:rsidRDefault="00C86AAA" w:rsidP="00C86AAA">
      <w:pPr>
        <w:pStyle w:val="B10"/>
      </w:pPr>
      <w:r>
        <w:t>-</w:t>
      </w:r>
      <w:r>
        <w:tab/>
      </w:r>
      <w:r w:rsidR="00E22044" w:rsidRPr="00284937">
        <w:t>The General Requirements as defined in clause 4.2.1 apply</w:t>
      </w:r>
    </w:p>
    <w:p w14:paraId="05005932" w14:textId="67355567"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04321DD" w14:textId="26AF3819" w:rsidR="00252629" w:rsidRPr="0041528A" w:rsidRDefault="008D6E37" w:rsidP="00B05BAE">
      <w:pPr>
        <w:pStyle w:val="Heading4"/>
      </w:pPr>
      <w:bookmarkStart w:id="387" w:name="_Toc146312884"/>
      <w:bookmarkStart w:id="388" w:name="_Toc167358358"/>
      <w:bookmarkStart w:id="389" w:name="_Toc178929421"/>
      <w:bookmarkStart w:id="390" w:name="_Toc183489449"/>
      <w:r>
        <w:t>10.4</w:t>
      </w:r>
      <w:r w:rsidR="00252629" w:rsidRPr="0041528A">
        <w:t>.1.7</w:t>
      </w:r>
      <w:r w:rsidR="00252629" w:rsidRPr="0041528A">
        <w:tab/>
        <w:t>DISPLAY TEXT (Variable Time out)</w:t>
      </w:r>
      <w:bookmarkEnd w:id="387"/>
      <w:bookmarkEnd w:id="388"/>
      <w:bookmarkEnd w:id="389"/>
      <w:bookmarkEnd w:id="390"/>
    </w:p>
    <w:p w14:paraId="36E3A657" w14:textId="776D48A7" w:rsidR="00E22044" w:rsidRPr="00284937" w:rsidRDefault="00E22044" w:rsidP="00E22044">
      <w:r w:rsidRPr="00284937">
        <w:t>For test sequence 7.1 the test descriptions from TS 31.124</w:t>
      </w:r>
      <w:r w:rsidR="00E90DE8">
        <w:t> </w:t>
      </w:r>
      <w:r w:rsidR="00BA4FE6">
        <w:t>[2]</w:t>
      </w:r>
      <w:r w:rsidRPr="00284937">
        <w:t>, clause 27.22.4.1.</w:t>
      </w:r>
      <w:r w:rsidR="005B395A" w:rsidRPr="00284937">
        <w:t>7</w:t>
      </w:r>
      <w:r w:rsidRPr="00284937">
        <w:t xml:space="preserve"> apply with the following exceptions:</w:t>
      </w:r>
    </w:p>
    <w:p w14:paraId="5671380A" w14:textId="3DBF409D" w:rsidR="00E22044" w:rsidRPr="00284937" w:rsidRDefault="00C86AAA" w:rsidP="00C86AAA">
      <w:pPr>
        <w:pStyle w:val="B10"/>
      </w:pPr>
      <w:r>
        <w:t>-</w:t>
      </w:r>
      <w:r>
        <w:tab/>
      </w:r>
      <w:r w:rsidR="00E22044" w:rsidRPr="00284937">
        <w:t>The General Requirements as defined in clause 4.2.1 apply</w:t>
      </w:r>
    </w:p>
    <w:p w14:paraId="507FA8B4" w14:textId="44DFAA7B"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985B951" w14:textId="4E7F7EB3" w:rsidR="00252629" w:rsidRDefault="008D6E37" w:rsidP="00B05BAE">
      <w:pPr>
        <w:pStyle w:val="Heading4"/>
      </w:pPr>
      <w:bookmarkStart w:id="391" w:name="_Toc146312885"/>
      <w:bookmarkStart w:id="392" w:name="_Toc167358359"/>
      <w:bookmarkStart w:id="393" w:name="_Toc178929422"/>
      <w:bookmarkStart w:id="394" w:name="_Toc183489450"/>
      <w:r>
        <w:t>10.4</w:t>
      </w:r>
      <w:r w:rsidR="00252629" w:rsidRPr="0041528A">
        <w:t>.1.8</w:t>
      </w:r>
      <w:r w:rsidR="00252629" w:rsidRPr="0041528A">
        <w:tab/>
        <w:t>DISPLAY TEXT (Support of Text Attribute)</w:t>
      </w:r>
      <w:bookmarkEnd w:id="391"/>
      <w:bookmarkEnd w:id="392"/>
      <w:bookmarkEnd w:id="393"/>
      <w:bookmarkEnd w:id="394"/>
    </w:p>
    <w:p w14:paraId="4DC4F08D" w14:textId="46C3FF2C" w:rsidR="00E22044" w:rsidRPr="00284937" w:rsidRDefault="00E22044" w:rsidP="00E22044">
      <w:r w:rsidRPr="00284937">
        <w:t>For test sequences 8.1 to 8.10 the test descriptions from TS 31.124</w:t>
      </w:r>
      <w:r w:rsidR="00E90DE8">
        <w:t> </w:t>
      </w:r>
      <w:r w:rsidR="00BA4FE6">
        <w:t>[2]</w:t>
      </w:r>
      <w:r w:rsidRPr="00284937">
        <w:t>, clause 27.22.4.1.</w:t>
      </w:r>
      <w:r w:rsidR="005B395A" w:rsidRPr="00284937">
        <w:t>8</w:t>
      </w:r>
      <w:r w:rsidRPr="00284937">
        <w:t xml:space="preserve"> apply with the following exceptions:</w:t>
      </w:r>
    </w:p>
    <w:p w14:paraId="174D2D16" w14:textId="35429D64" w:rsidR="00E22044" w:rsidRPr="00284937" w:rsidRDefault="00C86AAA" w:rsidP="00C86AAA">
      <w:pPr>
        <w:pStyle w:val="B10"/>
      </w:pPr>
      <w:r>
        <w:t>-</w:t>
      </w:r>
      <w:r>
        <w:tab/>
      </w:r>
      <w:r w:rsidR="00E22044" w:rsidRPr="00284937">
        <w:t>The General Requirements as defined in clause 4.2.1 apply</w:t>
      </w:r>
    </w:p>
    <w:p w14:paraId="06C772FF" w14:textId="6C4FC948"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1BBF0E6B" w14:textId="636F00B8" w:rsidR="00252629" w:rsidRDefault="008D6E37" w:rsidP="00B05BAE">
      <w:pPr>
        <w:pStyle w:val="Heading4"/>
      </w:pPr>
      <w:bookmarkStart w:id="395" w:name="_Toc146312886"/>
      <w:bookmarkStart w:id="396" w:name="_Toc167358360"/>
      <w:bookmarkStart w:id="397" w:name="_Toc178929423"/>
      <w:bookmarkStart w:id="398" w:name="_Toc183489451"/>
      <w:r>
        <w:rPr>
          <w:bCs/>
          <w:iCs/>
        </w:rPr>
        <w:t>10.4</w:t>
      </w:r>
      <w:r w:rsidR="00252629" w:rsidRPr="0041528A">
        <w:rPr>
          <w:bCs/>
          <w:iCs/>
        </w:rPr>
        <w:t>.1.9</w:t>
      </w:r>
      <w:r w:rsidR="00252629" w:rsidRPr="0041528A">
        <w:tab/>
        <w:t xml:space="preserve">DISPLAY TEXT (UCS2 display </w:t>
      </w:r>
      <w:r w:rsidR="00252629" w:rsidRPr="0041528A">
        <w:rPr>
          <w:bCs/>
          <w:iCs/>
        </w:rPr>
        <w:t>in Chinese</w:t>
      </w:r>
      <w:r w:rsidR="00252629" w:rsidRPr="0041528A">
        <w:t>)</w:t>
      </w:r>
      <w:bookmarkEnd w:id="395"/>
      <w:bookmarkEnd w:id="396"/>
      <w:bookmarkEnd w:id="397"/>
      <w:bookmarkEnd w:id="398"/>
    </w:p>
    <w:p w14:paraId="3983B097" w14:textId="5AEEB461" w:rsidR="00E22044" w:rsidRPr="00284937" w:rsidRDefault="00E22044" w:rsidP="00E22044">
      <w:r w:rsidRPr="00284937">
        <w:t>For test sequence 9.1 the test descriptions from TS 31.124</w:t>
      </w:r>
      <w:r w:rsidR="00E90DE8">
        <w:t> </w:t>
      </w:r>
      <w:r w:rsidR="00BA4FE6">
        <w:t>[2]</w:t>
      </w:r>
      <w:r w:rsidRPr="00284937">
        <w:t>, clause 27.22.4.1.</w:t>
      </w:r>
      <w:r w:rsidR="005B395A" w:rsidRPr="00284937">
        <w:t>9</w:t>
      </w:r>
      <w:r w:rsidRPr="00284937">
        <w:t xml:space="preserve"> apply with the following exceptions:</w:t>
      </w:r>
    </w:p>
    <w:p w14:paraId="0C1A70B1" w14:textId="4E381C8D" w:rsidR="00E22044" w:rsidRPr="00284937" w:rsidRDefault="00C86AAA" w:rsidP="00C86AAA">
      <w:pPr>
        <w:pStyle w:val="B10"/>
      </w:pPr>
      <w:r>
        <w:t>-</w:t>
      </w:r>
      <w:r>
        <w:tab/>
      </w:r>
      <w:r w:rsidR="00E22044" w:rsidRPr="00284937">
        <w:t>The General Requirements as defined in clause 4.2.1 apply</w:t>
      </w:r>
    </w:p>
    <w:p w14:paraId="6D61F5FD" w14:textId="4672CE12"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49E61E16" w14:textId="5EE16374" w:rsidR="00252629" w:rsidRPr="0041528A" w:rsidRDefault="008D6E37" w:rsidP="00B05BAE">
      <w:pPr>
        <w:pStyle w:val="Heading4"/>
      </w:pPr>
      <w:bookmarkStart w:id="399" w:name="_Toc146312887"/>
      <w:bookmarkStart w:id="400" w:name="_Toc167358361"/>
      <w:bookmarkStart w:id="401" w:name="_Toc178929424"/>
      <w:bookmarkStart w:id="402" w:name="_Toc183489452"/>
      <w:r>
        <w:t>10.4</w:t>
      </w:r>
      <w:r w:rsidR="00252629" w:rsidRPr="0041528A">
        <w:t>.1.10</w:t>
      </w:r>
      <w:r w:rsidR="00252629" w:rsidRPr="0041528A">
        <w:tab/>
        <w:t>DISPLAY TEXT (UCS2 display in Katakana)</w:t>
      </w:r>
      <w:bookmarkEnd w:id="399"/>
      <w:bookmarkEnd w:id="400"/>
      <w:bookmarkEnd w:id="401"/>
      <w:bookmarkEnd w:id="402"/>
    </w:p>
    <w:p w14:paraId="236B84F9" w14:textId="73A1DDCD" w:rsidR="00E22044" w:rsidRPr="00284937" w:rsidRDefault="00E22044" w:rsidP="00E22044">
      <w:r w:rsidRPr="00284937">
        <w:t>For test sequence 10.1 the test descriptions from TS 31.124</w:t>
      </w:r>
      <w:r w:rsidR="00E90DE8">
        <w:t> </w:t>
      </w:r>
      <w:r w:rsidR="00BA4FE6">
        <w:t>[2]</w:t>
      </w:r>
      <w:r w:rsidRPr="00284937">
        <w:t>, clause 27.22.4.1.1</w:t>
      </w:r>
      <w:r w:rsidR="005B395A" w:rsidRPr="00284937">
        <w:t>0</w:t>
      </w:r>
      <w:r w:rsidRPr="00284937">
        <w:t xml:space="preserve"> apply with the following exceptions:</w:t>
      </w:r>
    </w:p>
    <w:p w14:paraId="6ED90C16" w14:textId="5F92A1F1" w:rsidR="00E22044" w:rsidRPr="00284937" w:rsidRDefault="00C86AAA" w:rsidP="00C86AAA">
      <w:pPr>
        <w:pStyle w:val="B10"/>
      </w:pPr>
      <w:r>
        <w:t>-</w:t>
      </w:r>
      <w:r>
        <w:tab/>
      </w:r>
      <w:r w:rsidR="00E22044" w:rsidRPr="00284937">
        <w:t>The General Requirements as defined in clause 4.2.1 apply</w:t>
      </w:r>
    </w:p>
    <w:p w14:paraId="17B19AB6" w14:textId="324E29E4"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0477B2AF" w14:textId="763D5BF4" w:rsidR="00252629" w:rsidRDefault="008D6E37" w:rsidP="00B05BAE">
      <w:pPr>
        <w:pStyle w:val="Heading3"/>
      </w:pPr>
      <w:bookmarkStart w:id="403" w:name="_Toc146312888"/>
      <w:bookmarkStart w:id="404" w:name="_Toc178929425"/>
      <w:bookmarkStart w:id="405" w:name="_Toc183489453"/>
      <w:r>
        <w:lastRenderedPageBreak/>
        <w:t>10.4</w:t>
      </w:r>
      <w:r w:rsidR="00252629" w:rsidRPr="0041528A">
        <w:t>.2</w:t>
      </w:r>
      <w:r w:rsidR="00252629" w:rsidRPr="0041528A">
        <w:tab/>
        <w:t>GET INKEY</w:t>
      </w:r>
      <w:bookmarkEnd w:id="403"/>
      <w:bookmarkEnd w:id="404"/>
      <w:bookmarkEnd w:id="405"/>
    </w:p>
    <w:p w14:paraId="65689951" w14:textId="67080403" w:rsidR="00E22044" w:rsidRDefault="00E22044" w:rsidP="00B05BAE">
      <w:pPr>
        <w:pStyle w:val="Heading4"/>
      </w:pPr>
      <w:bookmarkStart w:id="406" w:name="_Toc178929426"/>
      <w:bookmarkStart w:id="407" w:name="_Toc183489454"/>
      <w:r>
        <w:t>10.4.2.1</w:t>
      </w:r>
      <w:r>
        <w:tab/>
        <w:t>GET INKEY (Normal)</w:t>
      </w:r>
      <w:bookmarkEnd w:id="406"/>
      <w:bookmarkEnd w:id="407"/>
    </w:p>
    <w:p w14:paraId="07D40BDF" w14:textId="245BBE63" w:rsidR="00E22044" w:rsidRPr="00284937" w:rsidRDefault="00E22044" w:rsidP="00E22044">
      <w:r w:rsidRPr="00284937">
        <w:t>For test sequences 1.1 to 1.6 the test descriptions from TS 31.124</w:t>
      </w:r>
      <w:r w:rsidR="00E90DE8">
        <w:t> </w:t>
      </w:r>
      <w:r w:rsidR="00BA4FE6">
        <w:t>[2]</w:t>
      </w:r>
      <w:r w:rsidRPr="00284937">
        <w:t>, clause 27.22.4.</w:t>
      </w:r>
      <w:r w:rsidR="005B395A" w:rsidRPr="00284937">
        <w:t>2</w:t>
      </w:r>
      <w:r w:rsidRPr="00284937">
        <w:t>.1 apply with the following exceptions:</w:t>
      </w:r>
    </w:p>
    <w:p w14:paraId="6CD8146B" w14:textId="6DFE3047" w:rsidR="00E22044" w:rsidRPr="00284937" w:rsidRDefault="00C86AAA" w:rsidP="00C86AAA">
      <w:pPr>
        <w:pStyle w:val="B10"/>
      </w:pPr>
      <w:r>
        <w:t>-</w:t>
      </w:r>
      <w:r>
        <w:tab/>
      </w:r>
      <w:r w:rsidR="00E22044" w:rsidRPr="00284937">
        <w:t>The General Requirements as defined in clause 4.2.1 apply</w:t>
      </w:r>
    </w:p>
    <w:p w14:paraId="389445BB" w14:textId="6084219A" w:rsidR="00E22044" w:rsidRPr="00284937" w:rsidRDefault="00C86AAA" w:rsidP="00C86AAA">
      <w:pPr>
        <w:pStyle w:val="B10"/>
      </w:pPr>
      <w:r>
        <w:t>-</w:t>
      </w:r>
      <w:r>
        <w:tab/>
      </w:r>
      <w:r w:rsidR="00E81C86" w:rsidRPr="00284937">
        <w:t>The nrUICC is configured with default values for USIM Application Toolkit testing as defined in clause 4.4.2 of the present document, hosting a USIM as defined in clause 4.4.2.2.</w:t>
      </w:r>
    </w:p>
    <w:p w14:paraId="7E32B474" w14:textId="468554C0" w:rsidR="00E22044" w:rsidRDefault="00E22044" w:rsidP="00E22044">
      <w:pPr>
        <w:pStyle w:val="Heading4"/>
      </w:pPr>
      <w:bookmarkStart w:id="408" w:name="_Toc178929427"/>
      <w:bookmarkStart w:id="409" w:name="_Toc183489455"/>
      <w:r>
        <w:t>10.4.2.2</w:t>
      </w:r>
      <w:r>
        <w:tab/>
        <w:t>GET INKEY (No response from User)</w:t>
      </w:r>
      <w:bookmarkEnd w:id="408"/>
      <w:bookmarkEnd w:id="409"/>
    </w:p>
    <w:p w14:paraId="6717E738" w14:textId="0F7454BA" w:rsidR="00E22044" w:rsidRPr="00E22044" w:rsidRDefault="00E22044" w:rsidP="00E22044">
      <w:r w:rsidRPr="00B05BAE">
        <w:t xml:space="preserve">For test sequence </w:t>
      </w:r>
      <w:r>
        <w:t>2</w:t>
      </w:r>
      <w:r w:rsidRPr="00B05BAE">
        <w:t>.1 the test descriptions from TS 31.124</w:t>
      </w:r>
      <w:r w:rsidR="00E90DE8">
        <w:t> </w:t>
      </w:r>
      <w:r w:rsidR="00BA4FE6">
        <w:t>[2]</w:t>
      </w:r>
      <w:r w:rsidRPr="00B05BAE">
        <w:t>, clause 27.22.4.</w:t>
      </w:r>
      <w:r w:rsidR="005B395A">
        <w:t>2</w:t>
      </w:r>
      <w:r w:rsidRPr="00B05BAE">
        <w:t>.</w:t>
      </w:r>
      <w:r w:rsidR="005B395A">
        <w:t>2</w:t>
      </w:r>
      <w:r w:rsidRPr="00B05BAE">
        <w:t xml:space="preserve"> apply with the following exceptions:</w:t>
      </w:r>
    </w:p>
    <w:p w14:paraId="1B0E3121" w14:textId="09B61161" w:rsidR="00E22044" w:rsidRPr="00B05BAE" w:rsidRDefault="00C86AAA" w:rsidP="00C86AAA">
      <w:pPr>
        <w:pStyle w:val="B10"/>
      </w:pPr>
      <w:r>
        <w:t>-</w:t>
      </w:r>
      <w:r>
        <w:tab/>
      </w:r>
      <w:r w:rsidR="00E22044" w:rsidRPr="00B05BAE">
        <w:t>The General Requirements as defined in clause 4.2.1 apply</w:t>
      </w:r>
    </w:p>
    <w:p w14:paraId="04D35703" w14:textId="5B7BD009" w:rsidR="00E22044" w:rsidRPr="00E22044" w:rsidRDefault="00C86AAA" w:rsidP="00C86AAA">
      <w:pPr>
        <w:pStyle w:val="B10"/>
      </w:pPr>
      <w:r>
        <w:t>-</w:t>
      </w:r>
      <w:r>
        <w:tab/>
      </w:r>
      <w:r w:rsidR="00E22044" w:rsidRPr="00B05BAE">
        <w:t xml:space="preserve">The </w:t>
      </w:r>
      <w:r w:rsidR="00E81C86">
        <w:t xml:space="preserve">nrUICC is configured </w:t>
      </w:r>
      <w:r w:rsidR="00E22044" w:rsidRPr="00B05BAE">
        <w:t>with default values for USIM Application Toolkit testing as defined in clause 4.4.2 of the present document</w:t>
      </w:r>
      <w:r w:rsidR="002E5D84" w:rsidRPr="00B05BAE">
        <w:t>, hosting a USIM as defined in clause 4.4.2.2</w:t>
      </w:r>
      <w:r w:rsidR="002E5D84">
        <w:t>.</w:t>
      </w:r>
    </w:p>
    <w:p w14:paraId="48C4AB51" w14:textId="77777777" w:rsidR="00E22044" w:rsidRDefault="00E22044" w:rsidP="00B05BAE">
      <w:pPr>
        <w:pStyle w:val="Heading4"/>
      </w:pPr>
      <w:bookmarkStart w:id="410" w:name="_Toc178929428"/>
      <w:bookmarkStart w:id="411" w:name="_Toc183489456"/>
      <w:r>
        <w:t>10.4.2.3</w:t>
      </w:r>
      <w:r>
        <w:tab/>
        <w:t>GET INKEY (UCS2 display in Cyrillic)</w:t>
      </w:r>
      <w:bookmarkEnd w:id="410"/>
      <w:bookmarkEnd w:id="411"/>
    </w:p>
    <w:p w14:paraId="6C08CE8D" w14:textId="3095E669" w:rsidR="00E22044" w:rsidRPr="00E22044" w:rsidRDefault="00E22044" w:rsidP="00E22044">
      <w:r w:rsidRPr="00BE79A5">
        <w:t xml:space="preserve">For test sequence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2</w:t>
      </w:r>
      <w:r w:rsidRPr="00BE79A5">
        <w:t>.</w:t>
      </w:r>
      <w:r w:rsidR="005B395A">
        <w:t>3</w:t>
      </w:r>
      <w:r w:rsidRPr="00BE79A5">
        <w:t xml:space="preserve"> apply with the following exceptions:</w:t>
      </w:r>
    </w:p>
    <w:p w14:paraId="28E8F7A7" w14:textId="44B8A176" w:rsidR="00E22044" w:rsidRPr="00BE79A5" w:rsidRDefault="00C86AAA" w:rsidP="00C86AAA">
      <w:pPr>
        <w:pStyle w:val="B10"/>
      </w:pPr>
      <w:r>
        <w:t>-</w:t>
      </w:r>
      <w:r>
        <w:tab/>
      </w:r>
      <w:r w:rsidR="00E22044" w:rsidRPr="00BE79A5">
        <w:t>The General Requirements as defined in clause 4.2.1 apply</w:t>
      </w:r>
    </w:p>
    <w:p w14:paraId="0C718209" w14:textId="7BD0925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C3F92E" w14:textId="77777777" w:rsidR="00E22044" w:rsidRDefault="00E22044" w:rsidP="00B05BAE">
      <w:pPr>
        <w:pStyle w:val="Heading4"/>
      </w:pPr>
      <w:bookmarkStart w:id="412" w:name="_Toc178929429"/>
      <w:bookmarkStart w:id="413" w:name="_Toc183489457"/>
      <w:r>
        <w:t>10.4.2.4</w:t>
      </w:r>
      <w:r>
        <w:tab/>
        <w:t>GET INKEY (UCS2 entry in Cyrillic)</w:t>
      </w:r>
      <w:bookmarkEnd w:id="412"/>
      <w:bookmarkEnd w:id="413"/>
    </w:p>
    <w:p w14:paraId="7FAE5E13" w14:textId="1A74EBC7" w:rsidR="00E22044" w:rsidRPr="00E22044" w:rsidRDefault="00E22044" w:rsidP="00E22044">
      <w:r w:rsidRPr="00BE79A5">
        <w:t xml:space="preserve">For test sequence </w:t>
      </w:r>
      <w:r>
        <w:t>4</w:t>
      </w:r>
      <w:r w:rsidRPr="00BE79A5">
        <w:t>.1 the test descriptions from TS 31.124</w:t>
      </w:r>
      <w:r w:rsidR="00E90DE8">
        <w:t> </w:t>
      </w:r>
      <w:r w:rsidR="00BA4FE6">
        <w:t>[2]</w:t>
      </w:r>
      <w:r w:rsidRPr="00BE79A5">
        <w:t>, clause 27.22.4.</w:t>
      </w:r>
      <w:r w:rsidR="005B395A">
        <w:t>2</w:t>
      </w:r>
      <w:r w:rsidRPr="00BE79A5">
        <w:t>.</w:t>
      </w:r>
      <w:r w:rsidR="005B395A">
        <w:t>4</w:t>
      </w:r>
      <w:r w:rsidRPr="00BE79A5">
        <w:t xml:space="preserve"> apply with the following exceptions:</w:t>
      </w:r>
    </w:p>
    <w:p w14:paraId="5F5BF237" w14:textId="1D6DE6CD" w:rsidR="00E22044" w:rsidRPr="00BE79A5" w:rsidRDefault="00C86AAA" w:rsidP="00C86AAA">
      <w:pPr>
        <w:pStyle w:val="B10"/>
      </w:pPr>
      <w:r>
        <w:t>-</w:t>
      </w:r>
      <w:r>
        <w:tab/>
      </w:r>
      <w:r w:rsidR="00E22044" w:rsidRPr="00BE79A5">
        <w:t>The General Requirements as defined in clause 4.2.1 apply</w:t>
      </w:r>
    </w:p>
    <w:p w14:paraId="656816CC" w14:textId="789CEB44"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t xml:space="preserve">, </w:t>
      </w:r>
      <w:r w:rsidR="002E5D84" w:rsidRPr="005A71DB">
        <w:t>hosting a USIM as defined in clause 4.4.2.2</w:t>
      </w:r>
      <w:r w:rsidR="002E5D84">
        <w:t>.</w:t>
      </w:r>
    </w:p>
    <w:p w14:paraId="60E78684" w14:textId="77777777" w:rsidR="00E22044" w:rsidRDefault="00E22044" w:rsidP="00B05BAE">
      <w:pPr>
        <w:pStyle w:val="Heading4"/>
      </w:pPr>
      <w:bookmarkStart w:id="414" w:name="_Toc178929430"/>
      <w:bookmarkStart w:id="415" w:name="_Toc183489458"/>
      <w:r>
        <w:t>10.4.2.5</w:t>
      </w:r>
      <w:r>
        <w:tab/>
        <w:t>GET INKEY ("Yes/No" Response)</w:t>
      </w:r>
      <w:bookmarkEnd w:id="414"/>
      <w:bookmarkEnd w:id="415"/>
    </w:p>
    <w:p w14:paraId="330425F7" w14:textId="36CB750D" w:rsidR="00E22044" w:rsidRPr="00E22044" w:rsidRDefault="00E22044" w:rsidP="00E22044">
      <w:r w:rsidRPr="00BE79A5">
        <w:t xml:space="preserve">For test sequence </w:t>
      </w:r>
      <w:r>
        <w:t>5</w:t>
      </w:r>
      <w:r w:rsidRPr="00BE79A5">
        <w:t>.1 the test descriptions from TS 31.124</w:t>
      </w:r>
      <w:r w:rsidR="00E90DE8">
        <w:t> </w:t>
      </w:r>
      <w:r w:rsidR="00BA4FE6">
        <w:t>[2]</w:t>
      </w:r>
      <w:r w:rsidRPr="00BE79A5">
        <w:t>, clause 27.22.4.</w:t>
      </w:r>
      <w:r w:rsidR="005B395A">
        <w:t>2</w:t>
      </w:r>
      <w:r w:rsidRPr="00BE79A5">
        <w:t>.</w:t>
      </w:r>
      <w:r w:rsidR="005B395A">
        <w:t>5</w:t>
      </w:r>
      <w:r w:rsidRPr="00BE79A5">
        <w:t xml:space="preserve"> apply with the following exceptions:</w:t>
      </w:r>
    </w:p>
    <w:p w14:paraId="4131335F" w14:textId="2A3B0634" w:rsidR="00E22044" w:rsidRPr="00BE79A5" w:rsidRDefault="00C86AAA" w:rsidP="00C86AAA">
      <w:pPr>
        <w:pStyle w:val="B10"/>
      </w:pPr>
      <w:r>
        <w:t>-</w:t>
      </w:r>
      <w:r>
        <w:tab/>
      </w:r>
      <w:r w:rsidR="00E22044" w:rsidRPr="00BE79A5">
        <w:t>The General Requirements as defined in clause 4.2.1 apply</w:t>
      </w:r>
    </w:p>
    <w:p w14:paraId="178C97A9" w14:textId="22086A93"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6287C1" w14:textId="77777777" w:rsidR="00E22044" w:rsidRDefault="00E22044" w:rsidP="00B05BAE">
      <w:pPr>
        <w:pStyle w:val="Heading4"/>
      </w:pPr>
      <w:bookmarkStart w:id="416" w:name="_Toc178929431"/>
      <w:bookmarkStart w:id="417" w:name="_Toc183489459"/>
      <w:r>
        <w:t>10.4.2.6</w:t>
      </w:r>
      <w:r>
        <w:tab/>
        <w:t>GET INKEY (Display of icons)</w:t>
      </w:r>
      <w:bookmarkEnd w:id="416"/>
      <w:bookmarkEnd w:id="417"/>
    </w:p>
    <w:p w14:paraId="5F45B919" w14:textId="26BC8C91"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2</w:t>
      </w:r>
      <w:r w:rsidRPr="00BE79A5">
        <w:t>.</w:t>
      </w:r>
      <w:r w:rsidR="005B395A">
        <w:t>6</w:t>
      </w:r>
      <w:r w:rsidRPr="00BE79A5">
        <w:t xml:space="preserve"> apply with the following exceptions:</w:t>
      </w:r>
    </w:p>
    <w:p w14:paraId="10DADF75" w14:textId="2EC7C3D6" w:rsidR="00E22044" w:rsidRPr="00BE79A5" w:rsidRDefault="00C86AAA" w:rsidP="00C86AAA">
      <w:pPr>
        <w:pStyle w:val="B10"/>
      </w:pPr>
      <w:r>
        <w:t>-</w:t>
      </w:r>
      <w:r>
        <w:tab/>
      </w:r>
      <w:r w:rsidR="00E22044" w:rsidRPr="00BE79A5">
        <w:t>The General Requirements as defined in clause 4.2.1 apply</w:t>
      </w:r>
    </w:p>
    <w:p w14:paraId="37BB4A25" w14:textId="5BF290AD"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1FB774F" w14:textId="77777777" w:rsidR="00E22044" w:rsidRDefault="00E22044" w:rsidP="00B05BAE">
      <w:pPr>
        <w:pStyle w:val="Heading4"/>
      </w:pPr>
      <w:bookmarkStart w:id="418" w:name="_Toc178929432"/>
      <w:bookmarkStart w:id="419" w:name="_Toc183489460"/>
      <w:r>
        <w:t>10.4.2.7</w:t>
      </w:r>
      <w:r>
        <w:tab/>
        <w:t>GET INKEY (Help Information)</w:t>
      </w:r>
      <w:bookmarkEnd w:id="418"/>
      <w:bookmarkEnd w:id="419"/>
    </w:p>
    <w:p w14:paraId="27404E82" w14:textId="25D85A20"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2</w:t>
      </w:r>
      <w:r w:rsidRPr="00BE79A5">
        <w:t>.</w:t>
      </w:r>
      <w:r w:rsidR="005B395A">
        <w:t>7</w:t>
      </w:r>
      <w:r w:rsidRPr="00BE79A5">
        <w:t xml:space="preserve"> apply with the following exceptions:</w:t>
      </w:r>
    </w:p>
    <w:p w14:paraId="6910A538" w14:textId="1DDA3511" w:rsidR="00E22044" w:rsidRPr="00BE79A5" w:rsidRDefault="00C86AAA" w:rsidP="00C86AAA">
      <w:pPr>
        <w:pStyle w:val="B10"/>
      </w:pPr>
      <w:r>
        <w:t>-</w:t>
      </w:r>
      <w:r>
        <w:tab/>
      </w:r>
      <w:r w:rsidR="00E22044" w:rsidRPr="00BE79A5">
        <w:t>The General Requirements as defined in clause 4.2.1 apply</w:t>
      </w:r>
    </w:p>
    <w:p w14:paraId="3E9F46EF" w14:textId="01F8FF5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C3436EA" w14:textId="77777777" w:rsidR="00E22044" w:rsidRDefault="00E22044" w:rsidP="00B05BAE">
      <w:pPr>
        <w:pStyle w:val="Heading4"/>
      </w:pPr>
      <w:bookmarkStart w:id="420" w:name="_Toc178929433"/>
      <w:bookmarkStart w:id="421" w:name="_Toc183489461"/>
      <w:r>
        <w:lastRenderedPageBreak/>
        <w:t>10.4.2.8</w:t>
      </w:r>
      <w:r>
        <w:tab/>
        <w:t>GET INKEY (Variable Time out)</w:t>
      </w:r>
      <w:bookmarkEnd w:id="420"/>
      <w:bookmarkEnd w:id="421"/>
    </w:p>
    <w:p w14:paraId="64B3AB2A" w14:textId="22261225" w:rsidR="00E22044" w:rsidRPr="00E22044" w:rsidRDefault="00E22044" w:rsidP="00E22044">
      <w:r w:rsidRPr="00BE79A5">
        <w:t xml:space="preserve">For test sequence </w:t>
      </w:r>
      <w:r>
        <w:t>8</w:t>
      </w:r>
      <w:r w:rsidRPr="00BE79A5">
        <w:t>.1 the test descriptions from TS 31.124</w:t>
      </w:r>
      <w:r w:rsidR="00E90DE8">
        <w:t> </w:t>
      </w:r>
      <w:r w:rsidR="00BA4FE6">
        <w:t>[2]</w:t>
      </w:r>
      <w:r w:rsidRPr="00BE79A5">
        <w:t>, clause 27.22.4.</w:t>
      </w:r>
      <w:r w:rsidR="005B395A">
        <w:t>2</w:t>
      </w:r>
      <w:r w:rsidRPr="00BE79A5">
        <w:t>.</w:t>
      </w:r>
      <w:r w:rsidR="005B395A">
        <w:t>8</w:t>
      </w:r>
      <w:r w:rsidRPr="00BE79A5">
        <w:t xml:space="preserve"> apply with the following exceptions:</w:t>
      </w:r>
    </w:p>
    <w:p w14:paraId="5BBA6537" w14:textId="0C193B35" w:rsidR="00E22044" w:rsidRPr="00BE79A5" w:rsidRDefault="00C86AAA" w:rsidP="00C86AAA">
      <w:pPr>
        <w:pStyle w:val="B10"/>
      </w:pPr>
      <w:r>
        <w:t>-</w:t>
      </w:r>
      <w:r>
        <w:tab/>
      </w:r>
      <w:r w:rsidR="00E22044" w:rsidRPr="00BE79A5">
        <w:t>The General Requirements as defined in clause 4.2.1 apply</w:t>
      </w:r>
    </w:p>
    <w:p w14:paraId="18C9CB98" w14:textId="3165DEA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5AEC1AA" w14:textId="77777777" w:rsidR="00E22044" w:rsidRDefault="00E22044" w:rsidP="00B05BAE">
      <w:pPr>
        <w:pStyle w:val="Heading4"/>
      </w:pPr>
      <w:bookmarkStart w:id="422" w:name="_Toc178929434"/>
      <w:bookmarkStart w:id="423" w:name="_Toc183489462"/>
      <w:r>
        <w:t>10.4.2.9</w:t>
      </w:r>
      <w:r>
        <w:tab/>
        <w:t>GET INKEY (Support of Text Attribute)</w:t>
      </w:r>
      <w:bookmarkEnd w:id="422"/>
      <w:bookmarkEnd w:id="423"/>
    </w:p>
    <w:p w14:paraId="08EB3FAA" w14:textId="7F88ED29" w:rsidR="00E22044" w:rsidRPr="00E22044" w:rsidRDefault="00E22044" w:rsidP="00E22044">
      <w:r w:rsidRPr="00BE79A5">
        <w:t xml:space="preserve">For test sequence </w:t>
      </w:r>
      <w:r>
        <w:t>9</w:t>
      </w:r>
      <w:r w:rsidRPr="00BE79A5">
        <w:t>.1</w:t>
      </w:r>
      <w:r>
        <w:t xml:space="preserve"> to 9.10</w:t>
      </w:r>
      <w:r w:rsidRPr="00BE79A5">
        <w:t xml:space="preserve"> the test descriptions from TS 31.124</w:t>
      </w:r>
      <w:r w:rsidR="00E90DE8">
        <w:t> </w:t>
      </w:r>
      <w:r w:rsidR="00BA4FE6">
        <w:t>[2]</w:t>
      </w:r>
      <w:r w:rsidRPr="00BE79A5">
        <w:t>, clause 27.22.4.</w:t>
      </w:r>
      <w:r w:rsidR="005B395A">
        <w:t>2</w:t>
      </w:r>
      <w:r w:rsidRPr="00BE79A5">
        <w:t>.</w:t>
      </w:r>
      <w:r w:rsidR="005B395A">
        <w:t>9</w:t>
      </w:r>
      <w:r w:rsidRPr="00BE79A5">
        <w:t xml:space="preserve"> apply with the following exceptions:</w:t>
      </w:r>
    </w:p>
    <w:p w14:paraId="43F6176D" w14:textId="73A0A3F9" w:rsidR="00E22044" w:rsidRPr="00BE79A5" w:rsidRDefault="00C86AAA" w:rsidP="00C86AAA">
      <w:pPr>
        <w:pStyle w:val="B10"/>
      </w:pPr>
      <w:r>
        <w:t>-</w:t>
      </w:r>
      <w:r>
        <w:tab/>
      </w:r>
      <w:r w:rsidR="00E22044" w:rsidRPr="00BE79A5">
        <w:t>The General Requirements as defined in clause 4.2.1 apply</w:t>
      </w:r>
    </w:p>
    <w:p w14:paraId="52ED930D" w14:textId="3F27CC5F"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D7B9DB2" w14:textId="77777777" w:rsidR="00E22044" w:rsidRDefault="00E22044" w:rsidP="00B05BAE">
      <w:pPr>
        <w:pStyle w:val="Heading4"/>
      </w:pPr>
      <w:bookmarkStart w:id="424" w:name="_Toc178929435"/>
      <w:bookmarkStart w:id="425" w:name="_Toc183489463"/>
      <w:r>
        <w:t>10.4.2.10</w:t>
      </w:r>
      <w:r>
        <w:tab/>
        <w:t>GET INKEY (UCS2 display in Chinese)</w:t>
      </w:r>
      <w:bookmarkEnd w:id="424"/>
      <w:bookmarkEnd w:id="425"/>
    </w:p>
    <w:p w14:paraId="2E7317BF" w14:textId="53A52659"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2</w:t>
      </w:r>
      <w:r w:rsidRPr="00BE79A5">
        <w:t>.1</w:t>
      </w:r>
      <w:r w:rsidR="005B395A">
        <w:t>0</w:t>
      </w:r>
      <w:r w:rsidRPr="00BE79A5">
        <w:t xml:space="preserve"> apply with the following exceptions:</w:t>
      </w:r>
    </w:p>
    <w:p w14:paraId="1062CC49" w14:textId="56CCF036" w:rsidR="00E22044" w:rsidRPr="00BE79A5" w:rsidRDefault="00C86AAA" w:rsidP="00C86AAA">
      <w:pPr>
        <w:pStyle w:val="B10"/>
      </w:pPr>
      <w:r>
        <w:t>-</w:t>
      </w:r>
      <w:r>
        <w:tab/>
      </w:r>
      <w:r w:rsidR="00E22044" w:rsidRPr="00BE79A5">
        <w:t>The General Requirements as defined in clause 4.2.1 apply</w:t>
      </w:r>
    </w:p>
    <w:p w14:paraId="3943D474" w14:textId="5EADDBC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9FAA4B8" w14:textId="77777777" w:rsidR="00E22044" w:rsidRDefault="00E22044" w:rsidP="00B05BAE">
      <w:pPr>
        <w:pStyle w:val="Heading4"/>
      </w:pPr>
      <w:bookmarkStart w:id="426" w:name="_Toc178929436"/>
      <w:bookmarkStart w:id="427" w:name="_Toc183489464"/>
      <w:r>
        <w:t>10.4.2.11</w:t>
      </w:r>
      <w:r>
        <w:tab/>
        <w:t>GET INKEY (UCS2 entry in Chinese)</w:t>
      </w:r>
      <w:bookmarkEnd w:id="426"/>
      <w:bookmarkEnd w:id="427"/>
    </w:p>
    <w:p w14:paraId="35B478D2" w14:textId="4AC8CBA6" w:rsidR="00E22044" w:rsidRPr="00E22044" w:rsidRDefault="00E22044" w:rsidP="00E90DE8">
      <w:r w:rsidRPr="00BE79A5">
        <w:t xml:space="preserve">For test sequence </w:t>
      </w:r>
      <w:r>
        <w:t>11</w:t>
      </w:r>
      <w:r w:rsidRPr="00BE79A5">
        <w:t>.1 the test descriptions from TS 31.124</w:t>
      </w:r>
      <w:r w:rsidR="00E90DE8">
        <w:t> </w:t>
      </w:r>
      <w:r w:rsidR="00BA4FE6">
        <w:t>[2]</w:t>
      </w:r>
      <w:r w:rsidRPr="00BE79A5">
        <w:t>, clause 27.22.4.</w:t>
      </w:r>
      <w:r w:rsidR="005B395A">
        <w:t>2</w:t>
      </w:r>
      <w:r w:rsidRPr="00BE79A5">
        <w:t>.1</w:t>
      </w:r>
      <w:r w:rsidR="005B395A">
        <w:t>1</w:t>
      </w:r>
      <w:r w:rsidRPr="00BE79A5">
        <w:t xml:space="preserve"> apply with the following exceptions:</w:t>
      </w:r>
    </w:p>
    <w:p w14:paraId="678BD5BF" w14:textId="4C9B2349" w:rsidR="00E22044" w:rsidRPr="00BE79A5" w:rsidRDefault="00C86AAA" w:rsidP="00C86AAA">
      <w:pPr>
        <w:pStyle w:val="B10"/>
      </w:pPr>
      <w:r>
        <w:t>-</w:t>
      </w:r>
      <w:r>
        <w:tab/>
      </w:r>
      <w:r w:rsidR="00E22044" w:rsidRPr="00BE79A5">
        <w:t>The General Requirements as defined in clause 4.2.1 apply</w:t>
      </w:r>
    </w:p>
    <w:p w14:paraId="7A93E8D5" w14:textId="52F6D85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660E3E1" w14:textId="77777777" w:rsidR="00E22044" w:rsidRDefault="00E22044" w:rsidP="00B05BAE">
      <w:pPr>
        <w:pStyle w:val="Heading4"/>
      </w:pPr>
      <w:bookmarkStart w:id="428" w:name="_Toc178929437"/>
      <w:bookmarkStart w:id="429" w:name="_Toc183489465"/>
      <w:r>
        <w:t>10.4.2.12</w:t>
      </w:r>
      <w:r>
        <w:tab/>
        <w:t>GET INKEY (UCS2 display in Katakana)</w:t>
      </w:r>
      <w:bookmarkEnd w:id="428"/>
      <w:bookmarkEnd w:id="429"/>
    </w:p>
    <w:p w14:paraId="4C8CF06C" w14:textId="79F25FBF"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2</w:t>
      </w:r>
      <w:r w:rsidRPr="00BE79A5">
        <w:t>.1</w:t>
      </w:r>
      <w:r w:rsidR="005B395A">
        <w:t>2</w:t>
      </w:r>
      <w:r w:rsidRPr="00BE79A5">
        <w:t xml:space="preserve"> apply with the following exceptions:</w:t>
      </w:r>
    </w:p>
    <w:p w14:paraId="55F04F07" w14:textId="26B453DF" w:rsidR="00E22044" w:rsidRPr="00BE79A5" w:rsidRDefault="00C86AAA" w:rsidP="00C86AAA">
      <w:pPr>
        <w:pStyle w:val="B10"/>
      </w:pPr>
      <w:r>
        <w:t>-</w:t>
      </w:r>
      <w:r>
        <w:tab/>
      </w:r>
      <w:r w:rsidR="00E22044" w:rsidRPr="00BE79A5">
        <w:t>The General Requirements as defined in clause 4.2.1 apply</w:t>
      </w:r>
    </w:p>
    <w:p w14:paraId="7F1499AE" w14:textId="7D43010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22FFA47F" w14:textId="77777777" w:rsidR="00E22044" w:rsidRDefault="00E22044" w:rsidP="00B05BAE">
      <w:pPr>
        <w:pStyle w:val="Heading4"/>
      </w:pPr>
      <w:bookmarkStart w:id="430" w:name="_Toc178929438"/>
      <w:bookmarkStart w:id="431" w:name="_Toc183489466"/>
      <w:r>
        <w:t>10.4.2.13</w:t>
      </w:r>
      <w:r>
        <w:tab/>
        <w:t>GET INKEY (UCS2 entry in Katakana)</w:t>
      </w:r>
      <w:bookmarkEnd w:id="430"/>
      <w:bookmarkEnd w:id="431"/>
    </w:p>
    <w:p w14:paraId="6735A214" w14:textId="34B6AA59" w:rsidR="00E22044" w:rsidRPr="00E22044" w:rsidRDefault="00E22044" w:rsidP="00E22044">
      <w:r w:rsidRPr="00BE79A5">
        <w:t xml:space="preserve">For test sequence </w:t>
      </w:r>
      <w:r>
        <w:t>13</w:t>
      </w:r>
      <w:r w:rsidRPr="00BE79A5">
        <w:t>.1 the test descriptions from TS 31.124</w:t>
      </w:r>
      <w:r w:rsidR="00E90DE8">
        <w:t> </w:t>
      </w:r>
      <w:r w:rsidR="00BA4FE6">
        <w:t>[2]</w:t>
      </w:r>
      <w:r w:rsidRPr="00BE79A5">
        <w:t>, clause 27.22.4.</w:t>
      </w:r>
      <w:r w:rsidR="005B395A">
        <w:t>2</w:t>
      </w:r>
      <w:r w:rsidRPr="00BE79A5">
        <w:t>.1</w:t>
      </w:r>
      <w:r w:rsidR="005B395A">
        <w:t>3</w:t>
      </w:r>
      <w:r w:rsidRPr="00BE79A5">
        <w:t xml:space="preserve"> apply with the following exceptions:</w:t>
      </w:r>
    </w:p>
    <w:p w14:paraId="0F97C29E" w14:textId="498B2132" w:rsidR="00E22044" w:rsidRPr="00BE79A5" w:rsidRDefault="00C86AAA" w:rsidP="00C86AAA">
      <w:pPr>
        <w:pStyle w:val="B10"/>
      </w:pPr>
      <w:r>
        <w:t>-</w:t>
      </w:r>
      <w:r>
        <w:tab/>
      </w:r>
      <w:r w:rsidR="00E22044" w:rsidRPr="00BE79A5">
        <w:t>The General Requirements as defined in clause 4.2.1 apply</w:t>
      </w:r>
    </w:p>
    <w:p w14:paraId="4C11E9B6" w14:textId="64CDC8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729F5EA" w14:textId="4923D03C" w:rsidR="00252629" w:rsidRPr="0041528A" w:rsidRDefault="008D6E37" w:rsidP="00B05BAE">
      <w:pPr>
        <w:pStyle w:val="Heading3"/>
      </w:pPr>
      <w:bookmarkStart w:id="432" w:name="_Toc146312902"/>
      <w:bookmarkStart w:id="433" w:name="_Toc178929439"/>
      <w:bookmarkStart w:id="434" w:name="_Toc183489467"/>
      <w:r>
        <w:t>10.4</w:t>
      </w:r>
      <w:r w:rsidR="00252629" w:rsidRPr="0041528A">
        <w:t>.3</w:t>
      </w:r>
      <w:r w:rsidR="00252629" w:rsidRPr="0041528A">
        <w:tab/>
        <w:t>GET INPUT</w:t>
      </w:r>
      <w:bookmarkEnd w:id="432"/>
      <w:bookmarkEnd w:id="433"/>
      <w:bookmarkEnd w:id="434"/>
    </w:p>
    <w:p w14:paraId="36B66FB1" w14:textId="77777777" w:rsidR="00E22044" w:rsidRDefault="00E22044" w:rsidP="00B05BAE">
      <w:pPr>
        <w:pStyle w:val="Heading4"/>
      </w:pPr>
      <w:bookmarkStart w:id="435" w:name="_Toc178929440"/>
      <w:bookmarkStart w:id="436" w:name="_Toc183489468"/>
      <w:r>
        <w:t>10.4.3.1</w:t>
      </w:r>
      <w:r>
        <w:tab/>
        <w:t>GET INPUT (Normal)</w:t>
      </w:r>
      <w:bookmarkEnd w:id="435"/>
      <w:bookmarkEnd w:id="436"/>
    </w:p>
    <w:p w14:paraId="7528A4B2" w14:textId="6AEF3BCD" w:rsidR="00E22044" w:rsidRPr="00E22044" w:rsidRDefault="00E22044" w:rsidP="00E22044">
      <w:r w:rsidRPr="00BE79A5">
        <w:t>For test sequence</w:t>
      </w:r>
      <w:r>
        <w:t>s</w:t>
      </w:r>
      <w:r w:rsidRPr="00BE79A5">
        <w:t xml:space="preserve"> </w:t>
      </w:r>
      <w:r>
        <w:t>1</w:t>
      </w:r>
      <w:r w:rsidRPr="00BE79A5">
        <w:t>.1</w:t>
      </w:r>
      <w:r>
        <w:t xml:space="preserve"> to 1.10</w:t>
      </w:r>
      <w:r w:rsidRPr="00BE79A5">
        <w:t xml:space="preserve"> the test descriptions from TS 31.124</w:t>
      </w:r>
      <w:r w:rsidR="00E90DE8">
        <w:t> </w:t>
      </w:r>
      <w:r w:rsidR="00BA4FE6">
        <w:t>[2]</w:t>
      </w:r>
      <w:r w:rsidRPr="00BE79A5">
        <w:t>, clause 27.22.4.</w:t>
      </w:r>
      <w:r w:rsidR="005B395A">
        <w:t>3</w:t>
      </w:r>
      <w:r w:rsidRPr="00BE79A5">
        <w:t>.1 apply with the following exceptions:</w:t>
      </w:r>
    </w:p>
    <w:p w14:paraId="334347FC" w14:textId="1BEAB88B" w:rsidR="00E22044" w:rsidRPr="00BE79A5" w:rsidRDefault="00C86AAA" w:rsidP="00C86AAA">
      <w:pPr>
        <w:pStyle w:val="B10"/>
      </w:pPr>
      <w:r>
        <w:lastRenderedPageBreak/>
        <w:t>-</w:t>
      </w:r>
      <w:r>
        <w:tab/>
      </w:r>
      <w:r w:rsidR="00E22044" w:rsidRPr="00BE79A5">
        <w:t>The General Requirements as defined in clause 4.2.1 apply</w:t>
      </w:r>
    </w:p>
    <w:p w14:paraId="372D6A2F" w14:textId="70369208"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07C8201" w14:textId="77777777" w:rsidR="00E22044" w:rsidRDefault="00E22044" w:rsidP="00B05BAE">
      <w:pPr>
        <w:pStyle w:val="Heading4"/>
      </w:pPr>
      <w:bookmarkStart w:id="437" w:name="_Toc178929441"/>
      <w:bookmarkStart w:id="438" w:name="_Toc183489469"/>
      <w:r>
        <w:t>10.4.3.2</w:t>
      </w:r>
      <w:r>
        <w:tab/>
        <w:t>GET INPUT (No response from User)</w:t>
      </w:r>
      <w:bookmarkEnd w:id="437"/>
      <w:bookmarkEnd w:id="438"/>
    </w:p>
    <w:p w14:paraId="53134729" w14:textId="0F5599D7" w:rsidR="00E22044" w:rsidRPr="00E22044" w:rsidRDefault="00E22044" w:rsidP="00E22044">
      <w:r w:rsidRPr="00BE79A5">
        <w:t xml:space="preserve">For test sequence </w:t>
      </w:r>
      <w:r>
        <w:t>2</w:t>
      </w:r>
      <w:r w:rsidRPr="00BE79A5">
        <w:t>.1 the test descriptions from TS 31.124</w:t>
      </w:r>
      <w:r w:rsidR="00E90DE8">
        <w:t> </w:t>
      </w:r>
      <w:r w:rsidR="00BA4FE6">
        <w:t>[2]</w:t>
      </w:r>
      <w:r w:rsidRPr="00BE79A5">
        <w:t>, clause 27.22.4.</w:t>
      </w:r>
      <w:r w:rsidR="005B395A">
        <w:t>3</w:t>
      </w:r>
      <w:r w:rsidRPr="00BE79A5">
        <w:t>.</w:t>
      </w:r>
      <w:r w:rsidR="005B395A">
        <w:t>2</w:t>
      </w:r>
      <w:r w:rsidRPr="00BE79A5">
        <w:t xml:space="preserve"> apply with the following exceptions:</w:t>
      </w:r>
    </w:p>
    <w:p w14:paraId="259DE383" w14:textId="6195B37C" w:rsidR="00E22044" w:rsidRPr="00BE79A5" w:rsidRDefault="00C86AAA" w:rsidP="00C86AAA">
      <w:pPr>
        <w:pStyle w:val="B10"/>
      </w:pPr>
      <w:r>
        <w:t>-</w:t>
      </w:r>
      <w:r>
        <w:tab/>
      </w:r>
      <w:r w:rsidR="00E22044" w:rsidRPr="00BE79A5">
        <w:t>The General Requirements as defined in clause 4.2.1 apply</w:t>
      </w:r>
    </w:p>
    <w:p w14:paraId="352DD67B" w14:textId="16608E30"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1BDF6828" w14:textId="77777777" w:rsidR="00E22044" w:rsidRDefault="00E22044" w:rsidP="00B05BAE">
      <w:pPr>
        <w:pStyle w:val="Heading4"/>
      </w:pPr>
      <w:bookmarkStart w:id="439" w:name="_Toc178929442"/>
      <w:bookmarkStart w:id="440" w:name="_Toc183489470"/>
      <w:r>
        <w:t>10.4.3.3</w:t>
      </w:r>
      <w:r>
        <w:tab/>
        <w:t>GET INPUT (UCS2 display in Cyrillic)</w:t>
      </w:r>
      <w:bookmarkEnd w:id="439"/>
      <w:bookmarkEnd w:id="440"/>
    </w:p>
    <w:p w14:paraId="77B99EBB" w14:textId="073EB44A" w:rsidR="00E22044" w:rsidRPr="00E22044" w:rsidRDefault="00E22044" w:rsidP="00E22044">
      <w:r w:rsidRPr="00BE79A5">
        <w:t>For test sequence</w:t>
      </w:r>
      <w:r>
        <w:t>s</w:t>
      </w:r>
      <w:r w:rsidRPr="00BE79A5">
        <w:t xml:space="preserve"> </w:t>
      </w:r>
      <w:r>
        <w:t>3</w:t>
      </w:r>
      <w:r w:rsidRPr="00BE79A5">
        <w:t>.1</w:t>
      </w:r>
      <w:r>
        <w:t xml:space="preserve"> and 3.2</w:t>
      </w:r>
      <w:r w:rsidRPr="00BE79A5">
        <w:t xml:space="preserve"> the test descriptions from TS 31.124</w:t>
      </w:r>
      <w:r w:rsidR="00E90DE8">
        <w:t> </w:t>
      </w:r>
      <w:r w:rsidR="00BA4FE6">
        <w:t>[2]</w:t>
      </w:r>
      <w:r w:rsidRPr="00BE79A5">
        <w:t>, clause 27.22.4.</w:t>
      </w:r>
      <w:r w:rsidR="005B395A">
        <w:t>3</w:t>
      </w:r>
      <w:r w:rsidRPr="00BE79A5">
        <w:t>.</w:t>
      </w:r>
      <w:r w:rsidR="005B395A">
        <w:t>3</w:t>
      </w:r>
      <w:r w:rsidRPr="00BE79A5">
        <w:t xml:space="preserve"> apply with the following exceptions:</w:t>
      </w:r>
    </w:p>
    <w:p w14:paraId="270B54C3" w14:textId="7ACB23F6" w:rsidR="00E22044" w:rsidRPr="00BE79A5" w:rsidRDefault="00C86AAA" w:rsidP="00C86AAA">
      <w:pPr>
        <w:pStyle w:val="B10"/>
      </w:pPr>
      <w:r>
        <w:t>-</w:t>
      </w:r>
      <w:r>
        <w:tab/>
      </w:r>
      <w:r w:rsidR="00E22044" w:rsidRPr="00BE79A5">
        <w:t>The General Requirements as defined in clause 4.2.1 apply</w:t>
      </w:r>
    </w:p>
    <w:p w14:paraId="78BF74CF" w14:textId="674A1DEE"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F2305A1" w14:textId="77777777" w:rsidR="00E22044" w:rsidRDefault="00E22044" w:rsidP="00B05BAE">
      <w:pPr>
        <w:pStyle w:val="Heading4"/>
      </w:pPr>
      <w:bookmarkStart w:id="441" w:name="_Toc178929443"/>
      <w:bookmarkStart w:id="442" w:name="_Toc183489471"/>
      <w:r>
        <w:t>10.4.3.4</w:t>
      </w:r>
      <w:r>
        <w:tab/>
        <w:t>GET INPUT (UCS2 entry in Cyrillic)</w:t>
      </w:r>
      <w:bookmarkEnd w:id="441"/>
      <w:bookmarkEnd w:id="442"/>
    </w:p>
    <w:p w14:paraId="41D7AC04" w14:textId="41F70FCD" w:rsidR="00E22044" w:rsidRPr="00E22044" w:rsidRDefault="00E22044" w:rsidP="00E22044">
      <w:r w:rsidRPr="00BE79A5">
        <w:t>For test sequence</w:t>
      </w:r>
      <w:r>
        <w:t>s</w:t>
      </w:r>
      <w:r w:rsidRPr="00BE79A5">
        <w:t xml:space="preserve"> </w:t>
      </w:r>
      <w:r>
        <w:t>4</w:t>
      </w:r>
      <w:r w:rsidRPr="00BE79A5">
        <w:t>.1</w:t>
      </w:r>
      <w:r>
        <w:t xml:space="preserve"> and 4.2</w:t>
      </w:r>
      <w:r w:rsidRPr="00BE79A5">
        <w:t xml:space="preserve"> the test descriptions from TS 31.124</w:t>
      </w:r>
      <w:r w:rsidR="00E90DE8">
        <w:t> </w:t>
      </w:r>
      <w:r w:rsidR="00BA4FE6">
        <w:t>[2]</w:t>
      </w:r>
      <w:r w:rsidRPr="00BE79A5">
        <w:t>, clause 27.22.4.</w:t>
      </w:r>
      <w:r w:rsidR="005B395A">
        <w:t>3</w:t>
      </w:r>
      <w:r w:rsidRPr="00BE79A5">
        <w:t>.</w:t>
      </w:r>
      <w:r w:rsidR="005B395A">
        <w:t>4</w:t>
      </w:r>
      <w:r w:rsidRPr="00BE79A5">
        <w:t xml:space="preserve"> apply with the following exceptions:</w:t>
      </w:r>
    </w:p>
    <w:p w14:paraId="09EEE5A1" w14:textId="1174B402" w:rsidR="00E22044" w:rsidRPr="00BE79A5" w:rsidRDefault="00C86AAA" w:rsidP="00C86AAA">
      <w:pPr>
        <w:pStyle w:val="B10"/>
      </w:pPr>
      <w:r>
        <w:t>-</w:t>
      </w:r>
      <w:r>
        <w:tab/>
      </w:r>
      <w:r w:rsidR="00E22044" w:rsidRPr="00BE79A5">
        <w:t>The General Requirements as defined in clause 4.2.1 apply</w:t>
      </w:r>
    </w:p>
    <w:p w14:paraId="2CEC129A" w14:textId="3116487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EA4E0D0" w14:textId="77777777" w:rsidR="00E22044" w:rsidRDefault="00E22044" w:rsidP="00B05BAE">
      <w:pPr>
        <w:pStyle w:val="Heading4"/>
      </w:pPr>
      <w:bookmarkStart w:id="443" w:name="_Toc178929444"/>
      <w:bookmarkStart w:id="444" w:name="_Toc183489472"/>
      <w:r>
        <w:t>10.4.3.5</w:t>
      </w:r>
      <w:r>
        <w:tab/>
        <w:t>GET INPUT (Default text)</w:t>
      </w:r>
      <w:bookmarkEnd w:id="443"/>
      <w:bookmarkEnd w:id="444"/>
    </w:p>
    <w:p w14:paraId="77A48879" w14:textId="5328256D" w:rsidR="00E22044" w:rsidRPr="00E22044" w:rsidRDefault="00E22044" w:rsidP="00E22044">
      <w:r w:rsidRPr="00BE79A5">
        <w:t>For test sequence</w:t>
      </w:r>
      <w:r>
        <w:t>s</w:t>
      </w:r>
      <w:r w:rsidRPr="00BE79A5">
        <w:t xml:space="preserve"> </w:t>
      </w:r>
      <w:r>
        <w:t>5</w:t>
      </w:r>
      <w:r w:rsidRPr="00BE79A5">
        <w:t>.1</w:t>
      </w:r>
      <w:r>
        <w:t xml:space="preserve"> and 5.2</w:t>
      </w:r>
      <w:r w:rsidRPr="00BE79A5">
        <w:t xml:space="preserve"> the test descriptions from TS 31.124 </w:t>
      </w:r>
      <w:r w:rsidR="00BA4FE6">
        <w:t>[2]</w:t>
      </w:r>
      <w:r w:rsidRPr="00BE79A5">
        <w:t>, clause 27.22.4.</w:t>
      </w:r>
      <w:r w:rsidR="005B395A">
        <w:t>3</w:t>
      </w:r>
      <w:r w:rsidRPr="00BE79A5">
        <w:t>.</w:t>
      </w:r>
      <w:r w:rsidR="005B395A">
        <w:t>5</w:t>
      </w:r>
      <w:r w:rsidRPr="00BE79A5">
        <w:t xml:space="preserve"> apply with the following exceptions:</w:t>
      </w:r>
    </w:p>
    <w:p w14:paraId="7E1473AD" w14:textId="79D5EFC0" w:rsidR="00E22044" w:rsidRPr="00BE79A5" w:rsidRDefault="00C86AAA" w:rsidP="00C86AAA">
      <w:pPr>
        <w:pStyle w:val="B10"/>
      </w:pPr>
      <w:r>
        <w:t>-</w:t>
      </w:r>
      <w:r>
        <w:tab/>
      </w:r>
      <w:r w:rsidR="00E22044" w:rsidRPr="00BE79A5">
        <w:t>The General Requirements as defined in clause 4.2.1 apply</w:t>
      </w:r>
    </w:p>
    <w:p w14:paraId="71A6BF70" w14:textId="09E5ABB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8C9FF10" w14:textId="77777777" w:rsidR="00E22044" w:rsidRDefault="00E22044" w:rsidP="00B05BAE">
      <w:pPr>
        <w:pStyle w:val="Heading4"/>
      </w:pPr>
      <w:bookmarkStart w:id="445" w:name="_Toc178929445"/>
      <w:bookmarkStart w:id="446" w:name="_Toc183489473"/>
      <w:r>
        <w:t>10.4.3.6</w:t>
      </w:r>
      <w:r>
        <w:tab/>
        <w:t>GET INPUT (Display of icons)</w:t>
      </w:r>
      <w:bookmarkEnd w:id="445"/>
      <w:bookmarkEnd w:id="446"/>
    </w:p>
    <w:p w14:paraId="1E9AE6FD" w14:textId="50E40D3D" w:rsidR="00E22044" w:rsidRPr="00E22044" w:rsidRDefault="00E22044" w:rsidP="00E22044">
      <w:r w:rsidRPr="00BE79A5">
        <w:t>For test sequence</w:t>
      </w:r>
      <w:r>
        <w:t>s</w:t>
      </w:r>
      <w:r w:rsidRPr="00BE79A5">
        <w:t xml:space="preserve"> </w:t>
      </w:r>
      <w:r>
        <w:t>6</w:t>
      </w:r>
      <w:r w:rsidRPr="00BE79A5">
        <w:t>.1</w:t>
      </w:r>
      <w:r>
        <w:t xml:space="preserve"> to 6.4</w:t>
      </w:r>
      <w:r w:rsidRPr="00BE79A5">
        <w:t xml:space="preserve"> the test descriptions from TS 31.124</w:t>
      </w:r>
      <w:r w:rsidR="00E90DE8">
        <w:t> </w:t>
      </w:r>
      <w:r w:rsidR="00BA4FE6">
        <w:t>[2]</w:t>
      </w:r>
      <w:r w:rsidRPr="00BE79A5">
        <w:t>, clause 27.22.4.</w:t>
      </w:r>
      <w:r w:rsidR="005B395A">
        <w:t>3</w:t>
      </w:r>
      <w:r w:rsidRPr="00BE79A5">
        <w:t>.</w:t>
      </w:r>
      <w:r w:rsidR="005B395A">
        <w:t>6</w:t>
      </w:r>
      <w:r w:rsidRPr="00BE79A5">
        <w:t xml:space="preserve"> apply with the following exceptions:</w:t>
      </w:r>
    </w:p>
    <w:p w14:paraId="379C42B0" w14:textId="3D511CF2" w:rsidR="00E22044" w:rsidRPr="00BE79A5" w:rsidRDefault="00C86AAA" w:rsidP="00C86AAA">
      <w:pPr>
        <w:pStyle w:val="B10"/>
      </w:pPr>
      <w:r>
        <w:t>-</w:t>
      </w:r>
      <w:r>
        <w:tab/>
      </w:r>
      <w:r w:rsidR="00E22044" w:rsidRPr="00BE79A5">
        <w:t>The General Requirements as defined in clause 4.2.1 apply</w:t>
      </w:r>
    </w:p>
    <w:p w14:paraId="00B73E6C" w14:textId="532D9E05"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4E9318A" w14:textId="77777777" w:rsidR="00E22044" w:rsidRDefault="00E22044" w:rsidP="00B05BAE">
      <w:pPr>
        <w:pStyle w:val="Heading4"/>
      </w:pPr>
      <w:bookmarkStart w:id="447" w:name="_Toc178929446"/>
      <w:bookmarkStart w:id="448" w:name="_Toc183489474"/>
      <w:r>
        <w:t>10.4.3.7</w:t>
      </w:r>
      <w:r>
        <w:tab/>
        <w:t>GET INPUT (Help Information)</w:t>
      </w:r>
      <w:bookmarkEnd w:id="447"/>
      <w:bookmarkEnd w:id="448"/>
    </w:p>
    <w:p w14:paraId="5771006D" w14:textId="4D42202F" w:rsidR="00E22044" w:rsidRPr="00E22044" w:rsidRDefault="00E22044" w:rsidP="00E22044">
      <w:r w:rsidRPr="00BE79A5">
        <w:t xml:space="preserve">For test sequence </w:t>
      </w:r>
      <w:r>
        <w:t>7</w:t>
      </w:r>
      <w:r w:rsidRPr="00BE79A5">
        <w:t>.1 the test descriptions from TS 31.124</w:t>
      </w:r>
      <w:r w:rsidR="00E90DE8">
        <w:t> </w:t>
      </w:r>
      <w:r w:rsidR="00BA4FE6">
        <w:t>[2]</w:t>
      </w:r>
      <w:r w:rsidRPr="00BE79A5">
        <w:t>, clause 27.22.4.</w:t>
      </w:r>
      <w:r w:rsidR="005B395A">
        <w:t>3</w:t>
      </w:r>
      <w:r w:rsidRPr="00BE79A5">
        <w:t>.</w:t>
      </w:r>
      <w:r w:rsidR="005B395A">
        <w:t>7</w:t>
      </w:r>
      <w:r w:rsidRPr="00BE79A5">
        <w:t xml:space="preserve"> apply with the following exceptions:</w:t>
      </w:r>
    </w:p>
    <w:p w14:paraId="252A3954" w14:textId="2B63C0D9" w:rsidR="00E22044" w:rsidRPr="00BE79A5" w:rsidRDefault="00C86AAA" w:rsidP="00C86AAA">
      <w:pPr>
        <w:pStyle w:val="B10"/>
      </w:pPr>
      <w:r>
        <w:t>-</w:t>
      </w:r>
      <w:r>
        <w:tab/>
      </w:r>
      <w:r w:rsidR="00E22044" w:rsidRPr="00BE79A5">
        <w:t>The General Requirements as defined in clause 4.2.1 apply</w:t>
      </w:r>
    </w:p>
    <w:p w14:paraId="5FE61C49" w14:textId="7BFFF2FC"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419DBDED" w14:textId="77777777" w:rsidR="00E22044" w:rsidRDefault="00E22044" w:rsidP="00B05BAE">
      <w:pPr>
        <w:pStyle w:val="Heading4"/>
      </w:pPr>
      <w:bookmarkStart w:id="449" w:name="_Toc178929447"/>
      <w:bookmarkStart w:id="450" w:name="_Toc183489475"/>
      <w:r>
        <w:t>10.4.3.8</w:t>
      </w:r>
      <w:r>
        <w:tab/>
        <w:t>GET INPUT (Support of Text Attribute)</w:t>
      </w:r>
      <w:bookmarkEnd w:id="449"/>
      <w:bookmarkEnd w:id="450"/>
    </w:p>
    <w:p w14:paraId="6961D718" w14:textId="4000945A" w:rsidR="00E22044" w:rsidRPr="00E22044" w:rsidRDefault="00E22044" w:rsidP="00E22044">
      <w:r w:rsidRPr="00BE79A5">
        <w:t>For test sequence</w:t>
      </w:r>
      <w:r>
        <w:t>s</w:t>
      </w:r>
      <w:r w:rsidRPr="00BE79A5">
        <w:t xml:space="preserve"> </w:t>
      </w:r>
      <w:r>
        <w:t>8</w:t>
      </w:r>
      <w:r w:rsidRPr="00BE79A5">
        <w:t>.1</w:t>
      </w:r>
      <w:r>
        <w:t xml:space="preserve"> to 8.10</w:t>
      </w:r>
      <w:r w:rsidRPr="00BE79A5">
        <w:t xml:space="preserve"> the test descriptions from TS 31.124</w:t>
      </w:r>
      <w:r w:rsidR="00E90DE8">
        <w:t> </w:t>
      </w:r>
      <w:r w:rsidR="00BA4FE6">
        <w:t>[2]</w:t>
      </w:r>
      <w:r w:rsidRPr="00BE79A5">
        <w:t>, clause 27.22.4.</w:t>
      </w:r>
      <w:r w:rsidR="005B395A">
        <w:t>3</w:t>
      </w:r>
      <w:r w:rsidRPr="00BE79A5">
        <w:t>.</w:t>
      </w:r>
      <w:r w:rsidR="005B395A">
        <w:t>8</w:t>
      </w:r>
      <w:r w:rsidRPr="00BE79A5">
        <w:t xml:space="preserve"> apply with the following exceptions:</w:t>
      </w:r>
    </w:p>
    <w:p w14:paraId="698596B2" w14:textId="69ED7705" w:rsidR="00E22044" w:rsidRPr="00BE79A5" w:rsidRDefault="00C86AAA" w:rsidP="00C86AAA">
      <w:pPr>
        <w:pStyle w:val="B10"/>
      </w:pPr>
      <w:r>
        <w:lastRenderedPageBreak/>
        <w:t>-</w:t>
      </w:r>
      <w:r>
        <w:tab/>
      </w:r>
      <w:r w:rsidR="00E22044" w:rsidRPr="00BE79A5">
        <w:t>The General Requirements as defined in clause 4.2.1 apply</w:t>
      </w:r>
    </w:p>
    <w:p w14:paraId="44F328D8" w14:textId="64346209"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A2E74B4" w14:textId="77777777" w:rsidR="00E22044" w:rsidRDefault="00E22044" w:rsidP="00B05BAE">
      <w:pPr>
        <w:pStyle w:val="Heading4"/>
      </w:pPr>
      <w:bookmarkStart w:id="451" w:name="_Toc178929448"/>
      <w:bookmarkStart w:id="452" w:name="_Toc183489476"/>
      <w:r>
        <w:t>10.4.3.9</w:t>
      </w:r>
      <w:r>
        <w:tab/>
        <w:t>GET INPUT (UCS2 display in Chinese)</w:t>
      </w:r>
      <w:bookmarkEnd w:id="451"/>
      <w:bookmarkEnd w:id="452"/>
    </w:p>
    <w:p w14:paraId="567FF302" w14:textId="767F47D1" w:rsidR="00E22044" w:rsidRPr="00E22044" w:rsidRDefault="00E22044" w:rsidP="00E22044">
      <w:r w:rsidRPr="00BE79A5">
        <w:t>For test sequence</w:t>
      </w:r>
      <w:r>
        <w:t>s</w:t>
      </w:r>
      <w:r w:rsidRPr="00BE79A5">
        <w:t xml:space="preserve"> </w:t>
      </w:r>
      <w:r>
        <w:t>9</w:t>
      </w:r>
      <w:r w:rsidRPr="00BE79A5">
        <w:t>.1</w:t>
      </w:r>
      <w:r>
        <w:t xml:space="preserve"> and 9.2</w:t>
      </w:r>
      <w:r w:rsidRPr="00BE79A5">
        <w:t xml:space="preserve"> the test descriptions from TS 31.124</w:t>
      </w:r>
      <w:r w:rsidR="00E90DE8">
        <w:t> </w:t>
      </w:r>
      <w:r w:rsidR="00BA4FE6">
        <w:t>[2]</w:t>
      </w:r>
      <w:r w:rsidRPr="00BE79A5">
        <w:t>, clause 27.22.4.</w:t>
      </w:r>
      <w:r w:rsidR="005B395A">
        <w:t>3</w:t>
      </w:r>
      <w:r w:rsidRPr="00BE79A5">
        <w:t>.</w:t>
      </w:r>
      <w:r w:rsidR="005B395A">
        <w:t>9</w:t>
      </w:r>
      <w:r w:rsidRPr="00BE79A5">
        <w:t xml:space="preserve"> apply with the following exceptions:</w:t>
      </w:r>
    </w:p>
    <w:p w14:paraId="059A67BA" w14:textId="6C9B3983" w:rsidR="00E22044" w:rsidRPr="00BE79A5" w:rsidRDefault="00C86AAA" w:rsidP="00C86AAA">
      <w:pPr>
        <w:pStyle w:val="B10"/>
      </w:pPr>
      <w:r>
        <w:t>-</w:t>
      </w:r>
      <w:r>
        <w:tab/>
      </w:r>
      <w:r w:rsidR="00E22044" w:rsidRPr="00BE79A5">
        <w:t>The General Requirements as defined in clause 4.2.1 apply</w:t>
      </w:r>
    </w:p>
    <w:p w14:paraId="0F89EF70" w14:textId="15BC1A7A"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01FF4BD4" w14:textId="77777777" w:rsidR="00E22044" w:rsidRDefault="00E22044" w:rsidP="00E90DE8">
      <w:pPr>
        <w:pStyle w:val="Heading4"/>
      </w:pPr>
      <w:bookmarkStart w:id="453" w:name="_Toc183489477"/>
      <w:r>
        <w:t>10.4.3.10</w:t>
      </w:r>
      <w:r>
        <w:tab/>
        <w:t>GET INPUT (UCS2 entry in Chinese)</w:t>
      </w:r>
      <w:bookmarkEnd w:id="453"/>
    </w:p>
    <w:p w14:paraId="3E91AC10" w14:textId="089A4DC6" w:rsidR="00E22044" w:rsidRPr="00E22044" w:rsidRDefault="00E22044" w:rsidP="00E22044">
      <w:r w:rsidRPr="00BE79A5">
        <w:t>For test sequence</w:t>
      </w:r>
      <w:r>
        <w:t>s</w:t>
      </w:r>
      <w:r w:rsidRPr="00BE79A5">
        <w:t xml:space="preserve"> </w:t>
      </w:r>
      <w:r>
        <w:t>10</w:t>
      </w:r>
      <w:r w:rsidRPr="00BE79A5">
        <w:t>.1</w:t>
      </w:r>
      <w:r>
        <w:t xml:space="preserve"> and 10.2</w:t>
      </w:r>
      <w:r w:rsidRPr="00BE79A5">
        <w:t xml:space="preserve"> the test descriptions from TS 31.124</w:t>
      </w:r>
      <w:r w:rsidR="00E90DE8">
        <w:t> </w:t>
      </w:r>
      <w:r w:rsidR="00BA4FE6">
        <w:t>[2]</w:t>
      </w:r>
      <w:r w:rsidRPr="00BE79A5">
        <w:t>, clause 27.22.4.</w:t>
      </w:r>
      <w:r w:rsidR="005B395A">
        <w:t>3</w:t>
      </w:r>
      <w:r w:rsidRPr="00BE79A5">
        <w:t>.1</w:t>
      </w:r>
      <w:r w:rsidR="005B395A">
        <w:t>0</w:t>
      </w:r>
      <w:r w:rsidRPr="00BE79A5">
        <w:t xml:space="preserve"> apply with the following exceptions:</w:t>
      </w:r>
    </w:p>
    <w:p w14:paraId="7582B428" w14:textId="3E1A7148" w:rsidR="00E22044" w:rsidRPr="00BE79A5" w:rsidRDefault="00C86AAA" w:rsidP="00C86AAA">
      <w:pPr>
        <w:pStyle w:val="B10"/>
      </w:pPr>
      <w:r>
        <w:t>-</w:t>
      </w:r>
      <w:r>
        <w:tab/>
      </w:r>
      <w:r w:rsidR="00E22044" w:rsidRPr="00BE79A5">
        <w:t>The General Requirements as defined in clause 4.2.1 apply</w:t>
      </w:r>
    </w:p>
    <w:p w14:paraId="32465446" w14:textId="7C02DED7" w:rsidR="00E22044" w:rsidRPr="00E22044" w:rsidRDefault="00C86AAA" w:rsidP="00C86AA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34A6FBE0" w14:textId="77777777" w:rsidR="00E22044" w:rsidRDefault="00E22044" w:rsidP="00B05BAE">
      <w:pPr>
        <w:pStyle w:val="Heading4"/>
      </w:pPr>
      <w:bookmarkStart w:id="454" w:name="_Toc178929449"/>
      <w:bookmarkStart w:id="455" w:name="_Toc183489478"/>
      <w:r>
        <w:t>10.4.3.11</w:t>
      </w:r>
      <w:r>
        <w:tab/>
        <w:t>GET INPUT (UCS2 display in Katakana)</w:t>
      </w:r>
      <w:bookmarkEnd w:id="454"/>
      <w:bookmarkEnd w:id="455"/>
    </w:p>
    <w:p w14:paraId="074C0DA7" w14:textId="62C57D83" w:rsidR="00E22044" w:rsidRPr="00E22044" w:rsidRDefault="00E22044" w:rsidP="00E22044">
      <w:r w:rsidRPr="00BE79A5">
        <w:t>For test sequence</w:t>
      </w:r>
      <w:r>
        <w:t>s</w:t>
      </w:r>
      <w:r w:rsidRPr="00BE79A5">
        <w:t xml:space="preserve"> </w:t>
      </w:r>
      <w:r>
        <w:t>11</w:t>
      </w:r>
      <w:r w:rsidRPr="00BE79A5">
        <w:t>.1</w:t>
      </w:r>
      <w:r>
        <w:t xml:space="preserve"> and 11.2</w:t>
      </w:r>
      <w:r w:rsidRPr="00BE79A5">
        <w:t xml:space="preserve"> the test descriptions from TS 31.124</w:t>
      </w:r>
      <w:r w:rsidR="00E90DE8">
        <w:t> </w:t>
      </w:r>
      <w:r w:rsidR="00BA4FE6">
        <w:t>[2]</w:t>
      </w:r>
      <w:r w:rsidRPr="00BE79A5">
        <w:t>, clause 27.22.4.</w:t>
      </w:r>
      <w:r w:rsidR="005B395A">
        <w:t>3</w:t>
      </w:r>
      <w:r w:rsidRPr="00BE79A5">
        <w:t>.</w:t>
      </w:r>
      <w:r w:rsidR="005B395A">
        <w:t>1</w:t>
      </w:r>
      <w:r w:rsidRPr="00BE79A5">
        <w:t>1 apply with the following exceptions:</w:t>
      </w:r>
    </w:p>
    <w:p w14:paraId="0BB46F40" w14:textId="6EEEE082" w:rsidR="00E22044" w:rsidRPr="00BE79A5" w:rsidRDefault="00143C6A" w:rsidP="00143C6A">
      <w:pPr>
        <w:pStyle w:val="B10"/>
      </w:pPr>
      <w:r>
        <w:t>-</w:t>
      </w:r>
      <w:r>
        <w:tab/>
      </w:r>
      <w:r w:rsidR="00E22044" w:rsidRPr="00BE79A5">
        <w:t>The General Requirements as defined in clause 4.2.1 apply</w:t>
      </w:r>
    </w:p>
    <w:p w14:paraId="241CAAD7" w14:textId="611A16A8"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630ABA1" w14:textId="77777777" w:rsidR="00E22044" w:rsidRDefault="00E22044" w:rsidP="00B05BAE">
      <w:pPr>
        <w:pStyle w:val="Heading4"/>
      </w:pPr>
      <w:bookmarkStart w:id="456" w:name="_Toc178929450"/>
      <w:bookmarkStart w:id="457" w:name="_Toc183489479"/>
      <w:r>
        <w:t>10.4.3.12</w:t>
      </w:r>
      <w:r>
        <w:tab/>
        <w:t>GET INPUT (UCS2 entry in Katakana)</w:t>
      </w:r>
      <w:bookmarkEnd w:id="456"/>
      <w:bookmarkEnd w:id="457"/>
    </w:p>
    <w:p w14:paraId="741EC982" w14:textId="67AEE8AC" w:rsidR="00E22044" w:rsidRPr="00E22044" w:rsidRDefault="00E22044" w:rsidP="00E22044">
      <w:r w:rsidRPr="00BE79A5">
        <w:t>For test sequence</w:t>
      </w:r>
      <w:r>
        <w:t>s</w:t>
      </w:r>
      <w:r w:rsidRPr="00BE79A5">
        <w:t xml:space="preserve"> </w:t>
      </w:r>
      <w:r>
        <w:t>12</w:t>
      </w:r>
      <w:r w:rsidRPr="00BE79A5">
        <w:t>.1</w:t>
      </w:r>
      <w:r>
        <w:t xml:space="preserve"> and 12.2</w:t>
      </w:r>
      <w:r w:rsidRPr="00BE79A5">
        <w:t xml:space="preserve"> the test descriptions from TS 31.124</w:t>
      </w:r>
      <w:r w:rsidR="00E90DE8">
        <w:t> </w:t>
      </w:r>
      <w:r w:rsidR="00BA4FE6">
        <w:t>[2]</w:t>
      </w:r>
      <w:r w:rsidRPr="00BE79A5">
        <w:t>, clause 27.22.4.</w:t>
      </w:r>
      <w:r w:rsidR="005B395A">
        <w:t>3</w:t>
      </w:r>
      <w:r w:rsidRPr="00BE79A5">
        <w:t>.1</w:t>
      </w:r>
      <w:r w:rsidR="005B395A">
        <w:t>2</w:t>
      </w:r>
      <w:r w:rsidRPr="00BE79A5">
        <w:t xml:space="preserve"> apply with the following exceptions:</w:t>
      </w:r>
    </w:p>
    <w:p w14:paraId="5C256441" w14:textId="41A889F1" w:rsidR="00E22044" w:rsidRPr="00BE79A5" w:rsidRDefault="00143C6A" w:rsidP="00143C6A">
      <w:pPr>
        <w:pStyle w:val="B10"/>
      </w:pPr>
      <w:r>
        <w:t>-</w:t>
      </w:r>
      <w:r>
        <w:tab/>
      </w:r>
      <w:r w:rsidR="00E22044" w:rsidRPr="00BE79A5">
        <w:t>The General Requirements as defined in clause 4.2.1 apply</w:t>
      </w:r>
    </w:p>
    <w:p w14:paraId="2183FE56" w14:textId="04D63311"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792FE306" w14:textId="6102482B" w:rsidR="00252629" w:rsidRPr="0041528A" w:rsidRDefault="008D6E37" w:rsidP="00B05BAE">
      <w:pPr>
        <w:pStyle w:val="Heading3"/>
      </w:pPr>
      <w:bookmarkStart w:id="458" w:name="_Toc146312915"/>
      <w:bookmarkStart w:id="459" w:name="_Toc178929451"/>
      <w:bookmarkStart w:id="460" w:name="_Toc183489480"/>
      <w:bookmarkStart w:id="461" w:name="_Toc146312921"/>
      <w:r>
        <w:t>10.4</w:t>
      </w:r>
      <w:r w:rsidR="00252629" w:rsidRPr="0041528A">
        <w:t>.4</w:t>
      </w:r>
      <w:r w:rsidR="00252629" w:rsidRPr="0041528A">
        <w:tab/>
        <w:t>MORE TIME</w:t>
      </w:r>
      <w:bookmarkEnd w:id="458"/>
      <w:bookmarkEnd w:id="459"/>
      <w:bookmarkEnd w:id="460"/>
      <w:r w:rsidR="00252629">
        <w:t xml:space="preserve"> </w:t>
      </w:r>
    </w:p>
    <w:p w14:paraId="5736DCDB" w14:textId="56F618E2" w:rsidR="00E22044" w:rsidRPr="00E22044" w:rsidRDefault="00E22044" w:rsidP="00E22044">
      <w:r w:rsidRPr="00BE79A5">
        <w:t xml:space="preserve">For test sequence </w:t>
      </w:r>
      <w:r>
        <w:t>1</w:t>
      </w:r>
      <w:r w:rsidRPr="00BE79A5">
        <w:t>.1 the test descriptions from TS 31.124</w:t>
      </w:r>
      <w:r w:rsidR="00E90DE8">
        <w:t> </w:t>
      </w:r>
      <w:r w:rsidR="00BA4FE6">
        <w:t>[2]</w:t>
      </w:r>
      <w:r w:rsidRPr="00BE79A5">
        <w:t>, clause 27.22.4.</w:t>
      </w:r>
      <w:r w:rsidR="005B395A">
        <w:t>4</w:t>
      </w:r>
      <w:r w:rsidRPr="00BE79A5">
        <w:t xml:space="preserve"> apply with the following exceptions:</w:t>
      </w:r>
    </w:p>
    <w:p w14:paraId="6EC3B24B" w14:textId="7F79B502" w:rsidR="00E22044" w:rsidRPr="00BE79A5" w:rsidRDefault="00143C6A" w:rsidP="00143C6A">
      <w:pPr>
        <w:pStyle w:val="B10"/>
      </w:pPr>
      <w:r>
        <w:t>-</w:t>
      </w:r>
      <w:r>
        <w:tab/>
      </w:r>
      <w:r w:rsidR="00E22044" w:rsidRPr="00BE79A5">
        <w:t>The General Requirements as defined in clause 4.2.1 apply</w:t>
      </w:r>
    </w:p>
    <w:p w14:paraId="649BE74C" w14:textId="6CFC588B" w:rsidR="00E22044" w:rsidRPr="00E22044" w:rsidRDefault="00143C6A" w:rsidP="00143C6A">
      <w:pPr>
        <w:pStyle w:val="B10"/>
      </w:pPr>
      <w:r>
        <w:t>-</w:t>
      </w:r>
      <w:r>
        <w:tab/>
      </w:r>
      <w:r w:rsidR="00E22044" w:rsidRPr="00BE79A5">
        <w:t xml:space="preserve">The </w:t>
      </w:r>
      <w:r w:rsidR="00E81C86">
        <w:t xml:space="preserve">nrUICC is configured </w:t>
      </w:r>
      <w:r w:rsidR="00E22044" w:rsidRPr="00BE79A5">
        <w:t>with default values for USIM Application Toolkit testing as defined in clause 4.4.2 of the present document</w:t>
      </w:r>
      <w:r w:rsidR="002E5D84" w:rsidRPr="005A71DB">
        <w:t>, hosting a USIM as defined in clause 4.4.2.2</w:t>
      </w:r>
      <w:r w:rsidR="002E5D84">
        <w:t>.</w:t>
      </w:r>
    </w:p>
    <w:p w14:paraId="53B4D80E" w14:textId="14591DF8" w:rsidR="00E22044" w:rsidRDefault="00E22044" w:rsidP="00B05BAE">
      <w:pPr>
        <w:pStyle w:val="Heading3"/>
      </w:pPr>
      <w:bookmarkStart w:id="462" w:name="_Toc178929452"/>
      <w:bookmarkStart w:id="463" w:name="_Toc183489481"/>
      <w:bookmarkEnd w:id="461"/>
      <w:r>
        <w:t>10.4.5</w:t>
      </w:r>
      <w:r>
        <w:tab/>
        <w:t>PLAY TONE</w:t>
      </w:r>
      <w:bookmarkEnd w:id="462"/>
      <w:bookmarkEnd w:id="463"/>
    </w:p>
    <w:p w14:paraId="5BD1617C" w14:textId="77777777" w:rsidR="00E22044" w:rsidRDefault="00E22044" w:rsidP="00B05BAE">
      <w:pPr>
        <w:pStyle w:val="Heading4"/>
      </w:pPr>
      <w:bookmarkStart w:id="464" w:name="_Toc178929453"/>
      <w:bookmarkStart w:id="465" w:name="_Toc183489482"/>
      <w:r>
        <w:t>10.4.5.2</w:t>
      </w:r>
      <w:r>
        <w:tab/>
        <w:t>PLAY TONE (UCS2 display in Cyrillic)</w:t>
      </w:r>
      <w:bookmarkEnd w:id="464"/>
      <w:bookmarkEnd w:id="465"/>
    </w:p>
    <w:p w14:paraId="2CEA99F6" w14:textId="4DDA5624" w:rsidR="009E1CE7" w:rsidRPr="00E22044" w:rsidRDefault="009E1CE7" w:rsidP="009E1CE7">
      <w:r w:rsidRPr="00BE79A5">
        <w:t xml:space="preserve">For test sequence </w:t>
      </w:r>
      <w:r>
        <w:t>2</w:t>
      </w:r>
      <w:r w:rsidRPr="00BE79A5">
        <w:t>.1 the test descriptions from TS 31.124</w:t>
      </w:r>
      <w:r w:rsidR="00E90DE8">
        <w:t> </w:t>
      </w:r>
      <w:r w:rsidR="00BA4FE6">
        <w:t>[2]</w:t>
      </w:r>
      <w:r w:rsidRPr="00BE79A5">
        <w:t>, clause 27.22.4.</w:t>
      </w:r>
      <w:r w:rsidR="005B395A">
        <w:t>5</w:t>
      </w:r>
      <w:r w:rsidRPr="00BE79A5">
        <w:t>.</w:t>
      </w:r>
      <w:r w:rsidR="005B395A">
        <w:t>2</w:t>
      </w:r>
      <w:r w:rsidRPr="00BE79A5">
        <w:t xml:space="preserve"> apply with the following exceptions:</w:t>
      </w:r>
    </w:p>
    <w:p w14:paraId="3F214C95" w14:textId="0B4E4DF1" w:rsidR="009E1CE7" w:rsidRPr="00BE79A5" w:rsidRDefault="00143C6A" w:rsidP="00143C6A">
      <w:pPr>
        <w:pStyle w:val="B10"/>
      </w:pPr>
      <w:r>
        <w:t>-</w:t>
      </w:r>
      <w:r>
        <w:tab/>
      </w:r>
      <w:r w:rsidR="009E1CE7" w:rsidRPr="00BE79A5">
        <w:t>The General Requirements as defined in clause 4.2.1 apply</w:t>
      </w:r>
    </w:p>
    <w:p w14:paraId="7B83BE47" w14:textId="0B8FD6A4"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A5D5BBC" w14:textId="77777777" w:rsidR="00E22044" w:rsidRPr="00E22044" w:rsidRDefault="00E22044" w:rsidP="00B05BAE">
      <w:pPr>
        <w:pStyle w:val="Heading4"/>
      </w:pPr>
      <w:bookmarkStart w:id="466" w:name="_Toc178929454"/>
      <w:bookmarkStart w:id="467" w:name="_Toc183489483"/>
      <w:r w:rsidRPr="00E22044">
        <w:lastRenderedPageBreak/>
        <w:t>10.4.5.3</w:t>
      </w:r>
      <w:r w:rsidRPr="00E22044">
        <w:tab/>
        <w:t>PLAY TONE (Display of icons)</w:t>
      </w:r>
      <w:bookmarkEnd w:id="466"/>
      <w:bookmarkEnd w:id="467"/>
    </w:p>
    <w:p w14:paraId="57DDAF0F" w14:textId="226BAF7C" w:rsidR="009E1CE7" w:rsidRPr="00E22044" w:rsidRDefault="009E1CE7" w:rsidP="009E1CE7">
      <w:r w:rsidRPr="00BE79A5">
        <w:t>For test sequence</w:t>
      </w:r>
      <w:r>
        <w:t>s</w:t>
      </w:r>
      <w:r w:rsidRPr="00BE79A5">
        <w:t xml:space="preserve"> </w:t>
      </w:r>
      <w:r>
        <w:t>3</w:t>
      </w:r>
      <w:r w:rsidRPr="00BE79A5">
        <w:t>.1</w:t>
      </w:r>
      <w:r>
        <w:t xml:space="preserve"> and 3.4</w:t>
      </w:r>
      <w:r w:rsidRPr="00BE79A5">
        <w:t xml:space="preserve"> the test descriptions from TS 31.124</w:t>
      </w:r>
      <w:r w:rsidR="00E90DE8">
        <w:t> </w:t>
      </w:r>
      <w:r w:rsidR="00BA4FE6">
        <w:t>[2]</w:t>
      </w:r>
      <w:r w:rsidRPr="00BE79A5">
        <w:t>, clause 27.22.4.</w:t>
      </w:r>
      <w:r w:rsidR="005B395A">
        <w:t>5</w:t>
      </w:r>
      <w:r w:rsidRPr="00BE79A5">
        <w:t>.</w:t>
      </w:r>
      <w:r w:rsidR="005B395A">
        <w:t>3</w:t>
      </w:r>
      <w:r w:rsidRPr="00BE79A5">
        <w:t xml:space="preserve"> apply with the following exceptions:</w:t>
      </w:r>
    </w:p>
    <w:p w14:paraId="6E91C2B0" w14:textId="4800D088" w:rsidR="009E1CE7" w:rsidRPr="00BE79A5" w:rsidRDefault="00143C6A" w:rsidP="00143C6A">
      <w:pPr>
        <w:pStyle w:val="B10"/>
      </w:pPr>
      <w:r>
        <w:t>-</w:t>
      </w:r>
      <w:r>
        <w:tab/>
      </w:r>
      <w:r w:rsidR="009E1CE7" w:rsidRPr="00BE79A5">
        <w:t>The General Requirements as defined in clause 4.2.1 apply</w:t>
      </w:r>
    </w:p>
    <w:p w14:paraId="68E6DDE2" w14:textId="43141057"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7BE5F988" w14:textId="77777777" w:rsidR="00E22044" w:rsidRDefault="00E22044" w:rsidP="00B05BAE">
      <w:pPr>
        <w:pStyle w:val="Heading4"/>
      </w:pPr>
      <w:bookmarkStart w:id="468" w:name="_Toc178929455"/>
      <w:bookmarkStart w:id="469" w:name="_Toc183489484"/>
      <w:r>
        <w:t>10.4.5.4</w:t>
      </w:r>
      <w:r>
        <w:tab/>
        <w:t>PLAY TONE (Support of Text Attribute)</w:t>
      </w:r>
      <w:bookmarkEnd w:id="468"/>
      <w:bookmarkEnd w:id="469"/>
    </w:p>
    <w:p w14:paraId="67DF9DAE" w14:textId="340CBCE9" w:rsidR="009E1CE7" w:rsidRPr="00E22044" w:rsidRDefault="009E1CE7" w:rsidP="009E1CE7">
      <w:r w:rsidRPr="00BE79A5">
        <w:t>For test sequence</w:t>
      </w:r>
      <w:r>
        <w:t>s</w:t>
      </w:r>
      <w:r w:rsidRPr="00BE79A5">
        <w:t xml:space="preserve"> </w:t>
      </w:r>
      <w:r>
        <w:t>4</w:t>
      </w:r>
      <w:r w:rsidRPr="00BE79A5">
        <w:t>.1</w:t>
      </w:r>
      <w:r>
        <w:t xml:space="preserve"> to 4.10</w:t>
      </w:r>
      <w:r w:rsidRPr="00BE79A5">
        <w:t xml:space="preserve"> the test descriptions from TS 31.124</w:t>
      </w:r>
      <w:r w:rsidR="00E90DE8">
        <w:t> </w:t>
      </w:r>
      <w:r w:rsidR="00BA4FE6">
        <w:t>[2]</w:t>
      </w:r>
      <w:r w:rsidRPr="00BE79A5">
        <w:t>, clause 27.22.4.</w:t>
      </w:r>
      <w:r w:rsidR="005B395A">
        <w:t>5</w:t>
      </w:r>
      <w:r w:rsidRPr="00BE79A5">
        <w:t>.</w:t>
      </w:r>
      <w:r w:rsidR="005B395A">
        <w:t>4</w:t>
      </w:r>
      <w:r w:rsidRPr="00BE79A5">
        <w:t xml:space="preserve"> apply with the following exceptions:</w:t>
      </w:r>
    </w:p>
    <w:p w14:paraId="08B10D22" w14:textId="6D619798" w:rsidR="009E1CE7" w:rsidRPr="00BE79A5" w:rsidRDefault="00143C6A" w:rsidP="00143C6A">
      <w:pPr>
        <w:pStyle w:val="B10"/>
      </w:pPr>
      <w:r>
        <w:t>-</w:t>
      </w:r>
      <w:r>
        <w:tab/>
      </w:r>
      <w:r w:rsidR="009E1CE7" w:rsidRPr="00BE79A5">
        <w:t>The General Requirements as defined in clause 4.2.1 apply</w:t>
      </w:r>
    </w:p>
    <w:p w14:paraId="0B517A91" w14:textId="5B36453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274D2C25" w14:textId="77777777" w:rsidR="00E22044" w:rsidRDefault="00E22044" w:rsidP="00B05BAE">
      <w:pPr>
        <w:pStyle w:val="Heading4"/>
      </w:pPr>
      <w:bookmarkStart w:id="470" w:name="_Toc178929456"/>
      <w:bookmarkStart w:id="471" w:name="_Toc183489485"/>
      <w:r>
        <w:t>10.4.5.5</w:t>
      </w:r>
      <w:r>
        <w:tab/>
        <w:t>PLAY TONE (UCS2 display in Chinese)</w:t>
      </w:r>
      <w:bookmarkEnd w:id="470"/>
      <w:bookmarkEnd w:id="471"/>
    </w:p>
    <w:p w14:paraId="0B10B138" w14:textId="198E6B8B" w:rsidR="009E1CE7" w:rsidRPr="00E22044" w:rsidRDefault="009E1CE7" w:rsidP="009E1CE7">
      <w:r w:rsidRPr="00BE79A5">
        <w:t xml:space="preserve">For test sequence </w:t>
      </w:r>
      <w:r>
        <w:t>5</w:t>
      </w:r>
      <w:r w:rsidRPr="00BE79A5">
        <w:t>.1 the test descriptions from TS 31.124</w:t>
      </w:r>
      <w:r w:rsidR="00E90DE8">
        <w:t> </w:t>
      </w:r>
      <w:r w:rsidR="00BA4FE6">
        <w:t>[2]</w:t>
      </w:r>
      <w:r w:rsidRPr="00BE79A5">
        <w:t>, clause 27.22.4.</w:t>
      </w:r>
      <w:r w:rsidR="005B395A">
        <w:t>5</w:t>
      </w:r>
      <w:r w:rsidRPr="00BE79A5">
        <w:t>.</w:t>
      </w:r>
      <w:r w:rsidR="005B395A">
        <w:t>5</w:t>
      </w:r>
      <w:r w:rsidRPr="00BE79A5">
        <w:t xml:space="preserve"> apply with the following exceptions:</w:t>
      </w:r>
    </w:p>
    <w:p w14:paraId="1A6B7322" w14:textId="63A7330E" w:rsidR="009E1CE7" w:rsidRPr="00BE79A5" w:rsidRDefault="00143C6A" w:rsidP="00143C6A">
      <w:pPr>
        <w:pStyle w:val="B10"/>
      </w:pPr>
      <w:r>
        <w:t>-</w:t>
      </w:r>
      <w:r>
        <w:tab/>
      </w:r>
      <w:r w:rsidR="009E1CE7" w:rsidRPr="00BE79A5">
        <w:t>The General Requirements as defined in clause 4.2.1 apply</w:t>
      </w:r>
    </w:p>
    <w:p w14:paraId="272CA543" w14:textId="0E2AB3C0"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53DAE435" w14:textId="77777777" w:rsidR="00E22044" w:rsidRDefault="00E22044" w:rsidP="00B05BAE">
      <w:pPr>
        <w:pStyle w:val="Heading4"/>
      </w:pPr>
      <w:bookmarkStart w:id="472" w:name="_Toc178929457"/>
      <w:bookmarkStart w:id="473" w:name="_Toc183489486"/>
      <w:r>
        <w:t>10.4.5.6</w:t>
      </w:r>
      <w:r>
        <w:tab/>
        <w:t>PLAY TONE (UCS2 display in Katakana)</w:t>
      </w:r>
      <w:bookmarkEnd w:id="472"/>
      <w:bookmarkEnd w:id="473"/>
    </w:p>
    <w:p w14:paraId="5F5DFB11" w14:textId="7CDBFD60" w:rsidR="009E1CE7" w:rsidRPr="00E22044" w:rsidRDefault="009E1CE7" w:rsidP="009E1CE7">
      <w:r w:rsidRPr="00BE79A5">
        <w:t xml:space="preserve">For test sequence </w:t>
      </w:r>
      <w:r>
        <w:t>6</w:t>
      </w:r>
      <w:r w:rsidRPr="00BE79A5">
        <w:t>.1 the test descriptions from TS 31.124</w:t>
      </w:r>
      <w:r w:rsidR="00E90DE8">
        <w:t> </w:t>
      </w:r>
      <w:r w:rsidR="00BA4FE6">
        <w:t>[2]</w:t>
      </w:r>
      <w:r w:rsidRPr="00BE79A5">
        <w:t>, clause 27.22.4.</w:t>
      </w:r>
      <w:r w:rsidR="005B395A">
        <w:t>5</w:t>
      </w:r>
      <w:r w:rsidRPr="00BE79A5">
        <w:t>.</w:t>
      </w:r>
      <w:r w:rsidR="005B395A">
        <w:t>6</w:t>
      </w:r>
      <w:r w:rsidRPr="00BE79A5">
        <w:t xml:space="preserve"> apply with the following exceptions:</w:t>
      </w:r>
    </w:p>
    <w:p w14:paraId="3375AE31" w14:textId="64CE2E61" w:rsidR="009E1CE7" w:rsidRPr="00BE79A5" w:rsidRDefault="00143C6A" w:rsidP="00143C6A">
      <w:pPr>
        <w:pStyle w:val="B10"/>
      </w:pPr>
      <w:r>
        <w:t>-</w:t>
      </w:r>
      <w:r>
        <w:tab/>
      </w:r>
      <w:r w:rsidR="009E1CE7" w:rsidRPr="00BE79A5">
        <w:t>The General Requirements as defined in clause 4.2.1 apply</w:t>
      </w:r>
    </w:p>
    <w:p w14:paraId="44A860AC" w14:textId="37086573" w:rsidR="009E1CE7" w:rsidRP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77AD02A" w14:textId="77777777" w:rsidR="00E22044" w:rsidRDefault="00E22044" w:rsidP="00B05BAE">
      <w:pPr>
        <w:pStyle w:val="Heading3"/>
      </w:pPr>
      <w:bookmarkStart w:id="474" w:name="_Toc178929458"/>
      <w:bookmarkStart w:id="475" w:name="_Toc183489487"/>
      <w:r>
        <w:t>10.4.6</w:t>
      </w:r>
      <w:r>
        <w:tab/>
        <w:t>POLL INTERVAL</w:t>
      </w:r>
      <w:bookmarkEnd w:id="474"/>
      <w:bookmarkEnd w:id="475"/>
    </w:p>
    <w:p w14:paraId="4BA0BAC5" w14:textId="36D63404" w:rsidR="009E1CE7" w:rsidRPr="00E22044" w:rsidRDefault="009E1CE7" w:rsidP="009E1CE7">
      <w:r w:rsidRPr="00BE79A5">
        <w:t xml:space="preserve">For test sequence </w:t>
      </w:r>
      <w:r>
        <w:t>1</w:t>
      </w:r>
      <w:r w:rsidRPr="00BE79A5">
        <w:t>.1 the test descriptions from TS 31.124</w:t>
      </w:r>
      <w:r w:rsidR="00E90DE8">
        <w:t> </w:t>
      </w:r>
      <w:r w:rsidR="00BA4FE6">
        <w:t>[2]</w:t>
      </w:r>
      <w:r w:rsidRPr="00BE79A5">
        <w:t>, clause 27.22.4.</w:t>
      </w:r>
      <w:r w:rsidR="005B395A">
        <w:t>6</w:t>
      </w:r>
      <w:r w:rsidRPr="00BE79A5">
        <w:t xml:space="preserve"> apply with the following exceptions:</w:t>
      </w:r>
    </w:p>
    <w:p w14:paraId="7029EB55" w14:textId="59703E3C" w:rsidR="009E1CE7" w:rsidRPr="00BE79A5" w:rsidRDefault="00143C6A" w:rsidP="00143C6A">
      <w:pPr>
        <w:pStyle w:val="B10"/>
      </w:pPr>
      <w:r>
        <w:t>-</w:t>
      </w:r>
      <w:r>
        <w:tab/>
      </w:r>
      <w:r w:rsidR="009E1CE7" w:rsidRPr="00BE79A5">
        <w:t>The General Requirements as defined in clause 4.2.1 apply</w:t>
      </w:r>
    </w:p>
    <w:p w14:paraId="5D90AA02" w14:textId="589FE059" w:rsidR="00E22044"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11D6E4E6" w14:textId="77777777" w:rsidR="00E22044" w:rsidRDefault="00E22044" w:rsidP="00B05BAE">
      <w:pPr>
        <w:pStyle w:val="Heading3"/>
      </w:pPr>
      <w:bookmarkStart w:id="476" w:name="_Toc178929459"/>
      <w:bookmarkStart w:id="477" w:name="_Toc183489488"/>
      <w:r>
        <w:t>10.4.7</w:t>
      </w:r>
      <w:r>
        <w:tab/>
        <w:t>REFRESH</w:t>
      </w:r>
      <w:bookmarkEnd w:id="476"/>
      <w:bookmarkEnd w:id="477"/>
    </w:p>
    <w:p w14:paraId="7C17FAAE" w14:textId="77777777" w:rsidR="00E22044" w:rsidRDefault="00E22044" w:rsidP="00B05BAE">
      <w:pPr>
        <w:pStyle w:val="Heading4"/>
      </w:pPr>
      <w:bookmarkStart w:id="478" w:name="_Toc178929460"/>
      <w:bookmarkStart w:id="479" w:name="_Toc183489489"/>
      <w:r>
        <w:t>10.4.7.1</w:t>
      </w:r>
      <w:r>
        <w:tab/>
        <w:t>REFRESH (Normal)</w:t>
      </w:r>
      <w:bookmarkEnd w:id="478"/>
      <w:bookmarkEnd w:id="479"/>
    </w:p>
    <w:p w14:paraId="4125F91B" w14:textId="6AD0DEBD" w:rsidR="009E1CE7" w:rsidRPr="00E22044" w:rsidRDefault="009E1CE7" w:rsidP="009E1CE7">
      <w:r w:rsidRPr="00BE79A5">
        <w:t>For test sequence</w:t>
      </w:r>
      <w:r>
        <w:t>s</w:t>
      </w:r>
      <w:r w:rsidRPr="00BE79A5">
        <w:t xml:space="preserve"> </w:t>
      </w:r>
      <w:r>
        <w:t>1</w:t>
      </w:r>
      <w:r w:rsidRPr="00BE79A5">
        <w:t>.</w:t>
      </w:r>
      <w:r>
        <w:t>3 and 1.5</w:t>
      </w:r>
      <w:r w:rsidRPr="00BE79A5">
        <w:t xml:space="preserve"> the test descriptions from TS 31.124</w:t>
      </w:r>
      <w:r w:rsidR="00E90DE8">
        <w:t> </w:t>
      </w:r>
      <w:r w:rsidR="00BA4FE6">
        <w:t>[2]</w:t>
      </w:r>
      <w:r w:rsidRPr="00BE79A5">
        <w:t>, clause 27.22.4.</w:t>
      </w:r>
      <w:r w:rsidR="005B395A">
        <w:t>7</w:t>
      </w:r>
      <w:r w:rsidRPr="00BE79A5">
        <w:t>.1 apply with the following exceptions:</w:t>
      </w:r>
    </w:p>
    <w:p w14:paraId="68D25F4A" w14:textId="20807CF2" w:rsidR="009E1CE7" w:rsidRPr="00BE79A5" w:rsidRDefault="00143C6A" w:rsidP="00143C6A">
      <w:pPr>
        <w:pStyle w:val="B10"/>
      </w:pPr>
      <w:r>
        <w:t>-</w:t>
      </w:r>
      <w:r>
        <w:tab/>
      </w:r>
      <w:r w:rsidR="009E1CE7" w:rsidRPr="00BE79A5">
        <w:t>The General Requirements as defined in clause 4.2.1 apply</w:t>
      </w:r>
    </w:p>
    <w:p w14:paraId="699E9BF5" w14:textId="1472DE55" w:rsidR="009E1CE7" w:rsidRDefault="00143C6A" w:rsidP="00143C6A">
      <w:pPr>
        <w:pStyle w:val="B10"/>
      </w:pPr>
      <w:r>
        <w:t>-</w:t>
      </w:r>
      <w:r>
        <w:tab/>
      </w:r>
      <w:r w:rsidR="009E1CE7" w:rsidRPr="00BE79A5">
        <w:t xml:space="preserve">The </w:t>
      </w:r>
      <w:r w:rsidR="00E81C86">
        <w:t xml:space="preserve">nrUICC is configured </w:t>
      </w:r>
      <w:r w:rsidR="009E1CE7" w:rsidRPr="00BE79A5">
        <w:t>with default values for USIM Application Toolkit testing as defined in clause 4.4.2 of the present document</w:t>
      </w:r>
      <w:r w:rsidR="002E5D84" w:rsidRPr="005A71DB">
        <w:t>, hosting a USIM as defined in clause 4.4.2.2</w:t>
      </w:r>
      <w:r w:rsidR="002E5D84">
        <w:t>.</w:t>
      </w:r>
    </w:p>
    <w:p w14:paraId="0E6E1150" w14:textId="79645A6D" w:rsidR="009E1CE7" w:rsidRDefault="00143C6A" w:rsidP="00143C6A">
      <w:pPr>
        <w:pStyle w:val="B10"/>
      </w:pPr>
      <w:r>
        <w:t>-</w:t>
      </w:r>
      <w:r>
        <w:tab/>
      </w:r>
      <w:r w:rsidR="009E1CE7">
        <w:t>If not available already, t</w:t>
      </w:r>
      <w:r w:rsidR="009E1CE7" w:rsidRPr="00BE79A5">
        <w:t xml:space="preserve">he </w:t>
      </w:r>
      <w:r w:rsidR="00E81C86">
        <w:t xml:space="preserve">nrUICC is configured </w:t>
      </w:r>
      <w:r w:rsidR="009E1CE7">
        <w:t>to provide a global phonebook to execute test sequence 1.3</w:t>
      </w:r>
      <w:r w:rsidR="009E1CE7" w:rsidRPr="009E1CE7">
        <w:t>.</w:t>
      </w:r>
    </w:p>
    <w:p w14:paraId="1B8186DB" w14:textId="3713C566" w:rsidR="009E1CE7" w:rsidRDefault="009E1CE7" w:rsidP="009E1CE7">
      <w:r w:rsidRPr="009E1CE7">
        <w:t xml:space="preserve">Test sequences </w:t>
      </w:r>
      <w:r>
        <w:t>1</w:t>
      </w:r>
      <w:r w:rsidRPr="009E1CE7">
        <w:t>.1</w:t>
      </w:r>
      <w:r>
        <w:t>, 1.2, 1.4, 1.6</w:t>
      </w:r>
      <w:r w:rsidRPr="009E1CE7">
        <w:t xml:space="preserve"> and </w:t>
      </w:r>
      <w:r>
        <w:t>1</w:t>
      </w:r>
      <w:r w:rsidRPr="009E1CE7">
        <w:t>.</w:t>
      </w:r>
      <w:r>
        <w:t>7</w:t>
      </w:r>
      <w:r w:rsidRPr="009E1CE7">
        <w:t xml:space="preserve"> are not applicable to MEs operating a nrUICC.</w:t>
      </w:r>
    </w:p>
    <w:p w14:paraId="176C3C71" w14:textId="02C16079" w:rsidR="009E1CE7" w:rsidRDefault="009E1CE7" w:rsidP="009E1CE7">
      <w:pPr>
        <w:pStyle w:val="Heading4"/>
      </w:pPr>
      <w:bookmarkStart w:id="480" w:name="_Toc178929461"/>
      <w:bookmarkStart w:id="481" w:name="_Toc183489490"/>
      <w:r>
        <w:t>10</w:t>
      </w:r>
      <w:r w:rsidRPr="009E1CE7">
        <w:t>.4.7.2</w:t>
      </w:r>
      <w:r>
        <w:tab/>
      </w:r>
      <w:r w:rsidRPr="009E1CE7">
        <w:t>REFRESH (IMSI changing procedure)</w:t>
      </w:r>
      <w:bookmarkEnd w:id="480"/>
      <w:bookmarkEnd w:id="481"/>
    </w:p>
    <w:p w14:paraId="3D419B29" w14:textId="06072D8A" w:rsidR="009E1CE7" w:rsidRPr="009E1CE7" w:rsidRDefault="009E1CE7" w:rsidP="00B05BAE">
      <w:r>
        <w:t>FFS</w:t>
      </w:r>
    </w:p>
    <w:p w14:paraId="56314AFF" w14:textId="77777777" w:rsidR="00E22044" w:rsidRDefault="00E22044" w:rsidP="00B05BAE">
      <w:pPr>
        <w:pStyle w:val="Heading4"/>
      </w:pPr>
      <w:bookmarkStart w:id="482" w:name="_Toc178929462"/>
      <w:bookmarkStart w:id="483" w:name="_Toc183489491"/>
      <w:r>
        <w:lastRenderedPageBreak/>
        <w:t>10.4.7.3</w:t>
      </w:r>
      <w:r>
        <w:tab/>
        <w:t>REFRESH (Steering of roaming)</w:t>
      </w:r>
      <w:bookmarkEnd w:id="482"/>
      <w:bookmarkEnd w:id="483"/>
    </w:p>
    <w:p w14:paraId="1EF6497A" w14:textId="4B22176B" w:rsidR="009E1CE7" w:rsidRPr="00E22044" w:rsidRDefault="009E1CE7" w:rsidP="009E1CE7">
      <w:r w:rsidRPr="00BE79A5">
        <w:t>For test sequence</w:t>
      </w:r>
      <w:r>
        <w:t>s</w:t>
      </w:r>
      <w:r w:rsidRPr="00BE79A5">
        <w:t xml:space="preserve"> </w:t>
      </w:r>
      <w:r>
        <w:t>3</w:t>
      </w:r>
      <w:r w:rsidRPr="00BE79A5">
        <w:t>.</w:t>
      </w:r>
      <w:r>
        <w:t>3 and 3.4</w:t>
      </w:r>
      <w:r w:rsidRPr="00BE79A5">
        <w:t xml:space="preserve"> the test descriptions from TS 31.124</w:t>
      </w:r>
      <w:r w:rsidR="00E90DE8">
        <w:t> </w:t>
      </w:r>
      <w:r w:rsidR="00BA4FE6">
        <w:t>[2]</w:t>
      </w:r>
      <w:r w:rsidRPr="00BE79A5">
        <w:t>, clause 27.22.4.</w:t>
      </w:r>
      <w:r w:rsidR="005B395A">
        <w:t>7</w:t>
      </w:r>
      <w:r w:rsidRPr="00BE79A5">
        <w:t>.</w:t>
      </w:r>
      <w:r w:rsidR="005B395A">
        <w:t>3</w:t>
      </w:r>
      <w:r w:rsidRPr="00BE79A5">
        <w:t xml:space="preserve"> apply with the following exceptions:</w:t>
      </w:r>
    </w:p>
    <w:p w14:paraId="696D94BA" w14:textId="759D7AB5" w:rsidR="009E1CE7" w:rsidRPr="00BE79A5" w:rsidRDefault="00143C6A" w:rsidP="00143C6A">
      <w:pPr>
        <w:pStyle w:val="B10"/>
      </w:pPr>
      <w:r>
        <w:t>-</w:t>
      </w:r>
      <w:r>
        <w:tab/>
      </w:r>
      <w:r w:rsidR="009E1CE7" w:rsidRPr="00BE79A5">
        <w:t>The General Requirements as defined in clause 4.2.1 apply</w:t>
      </w:r>
    </w:p>
    <w:p w14:paraId="2BEF8162" w14:textId="124FC581"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3 t</w:t>
      </w:r>
      <w:r w:rsidR="009E1CE7" w:rsidRPr="00BE79A5">
        <w:t xml:space="preserve">he </w:t>
      </w:r>
      <w:r w:rsidR="00E81C86">
        <w:t>nrUICC</w:t>
      </w:r>
      <w:r w:rsidR="009E1CE7" w:rsidRPr="00BE79A5">
        <w:t xml:space="preserve"> is configured with values for USIM Application Toolkit testing as defined in clause 4.4.</w:t>
      </w:r>
      <w:r w:rsidR="002E5D84">
        <w:t>3</w:t>
      </w:r>
      <w:r w:rsidR="009E1CE7" w:rsidRPr="00BE79A5">
        <w:t xml:space="preserve"> of the present document</w:t>
      </w:r>
      <w:r w:rsidR="002E5D84">
        <w:t>,</w:t>
      </w:r>
      <w:r w:rsidR="009E1CE7">
        <w:t xml:space="preserve"> </w:t>
      </w:r>
      <w:r w:rsidR="002E5D84" w:rsidRPr="005A71DB">
        <w:t>hosting a USIM as defined in clause 4.4.</w:t>
      </w:r>
      <w:r w:rsidR="002E5D84">
        <w:t>3</w:t>
      </w:r>
      <w:r w:rsidR="002E5D84" w:rsidRPr="005A71DB">
        <w:t>.2</w:t>
      </w:r>
      <w:r w:rsidR="002E5D84">
        <w:t xml:space="preserve"> </w:t>
      </w:r>
      <w:r w:rsidR="009E1CE7">
        <w:t xml:space="preserve">plus the additional parameters provided for sequence 3.3 in </w:t>
      </w:r>
      <w:r w:rsidR="009E1CE7" w:rsidRPr="00BE79A5">
        <w:t>TS 31.124</w:t>
      </w:r>
      <w:r w:rsidR="00E90DE8">
        <w:t> </w:t>
      </w:r>
      <w:r w:rsidR="00BA4FE6">
        <w:t>[2]</w:t>
      </w:r>
      <w:r w:rsidR="009E1CE7" w:rsidRPr="00BE79A5">
        <w:t>, clause 27.22.4.</w:t>
      </w:r>
      <w:r w:rsidR="009E1CE7">
        <w:t>7.3.4.1.</w:t>
      </w:r>
    </w:p>
    <w:p w14:paraId="73A89A11" w14:textId="78DC9ACE" w:rsidR="009E1CE7" w:rsidRDefault="00143C6A" w:rsidP="00143C6A">
      <w:pPr>
        <w:pStyle w:val="B10"/>
      </w:pPr>
      <w:r>
        <w:t>-</w:t>
      </w:r>
      <w:r>
        <w:tab/>
      </w:r>
      <w:r w:rsidR="009E1CE7" w:rsidRPr="00BE79A5">
        <w:t>For test sequence</w:t>
      </w:r>
      <w:r w:rsidR="009E1CE7">
        <w:t>s</w:t>
      </w:r>
      <w:r w:rsidR="009E1CE7" w:rsidRPr="00BE79A5">
        <w:t xml:space="preserve"> </w:t>
      </w:r>
      <w:r w:rsidR="009E1CE7">
        <w:t>3</w:t>
      </w:r>
      <w:r w:rsidR="009E1CE7" w:rsidRPr="00BE79A5">
        <w:t>.</w:t>
      </w:r>
      <w:r w:rsidR="009E1CE7">
        <w:t>4 t</w:t>
      </w:r>
      <w:r w:rsidR="009E1CE7" w:rsidRPr="00BE79A5">
        <w:t>he USIM is configured with values for USIM Application Toolkit testing as defined in clause 4.4.</w:t>
      </w:r>
      <w:r w:rsidR="009E1CE7">
        <w:t>5</w:t>
      </w:r>
      <w:r w:rsidR="009E1CE7" w:rsidRPr="00BE79A5">
        <w:t xml:space="preserve"> of the present document</w:t>
      </w:r>
      <w:r w:rsidR="009E1CE7">
        <w:t xml:space="preserve"> plus the additional parameters provided for sequence 3.4 in </w:t>
      </w:r>
      <w:r w:rsidR="009E1CE7" w:rsidRPr="00BE79A5">
        <w:t xml:space="preserve">TS 31.124 </w:t>
      </w:r>
      <w:r w:rsidR="00BA4FE6">
        <w:t>[2]</w:t>
      </w:r>
      <w:r w:rsidR="009E1CE7" w:rsidRPr="00BE79A5">
        <w:t>, clause 27.22.4.</w:t>
      </w:r>
      <w:r w:rsidR="009E1CE7">
        <w:t>7.3.4.1.</w:t>
      </w:r>
    </w:p>
    <w:p w14:paraId="159831A5" w14:textId="2BCC8158" w:rsidR="009E1CE7" w:rsidRDefault="009E1CE7" w:rsidP="00B05BAE">
      <w:r>
        <w:t>Test sequences 3.1 and 3.2 are not applicable to MEs operating a nrUICC.</w:t>
      </w:r>
    </w:p>
    <w:p w14:paraId="2262BADA" w14:textId="77777777" w:rsidR="00E22044" w:rsidRDefault="00E22044">
      <w:pPr>
        <w:pStyle w:val="Heading4"/>
      </w:pPr>
      <w:bookmarkStart w:id="484" w:name="_Toc178929463"/>
      <w:bookmarkStart w:id="485" w:name="_Toc183489492"/>
      <w:r>
        <w:t>10.4.7.4</w:t>
      </w:r>
      <w:r>
        <w:tab/>
        <w:t>REFRESH (AID)</w:t>
      </w:r>
      <w:bookmarkEnd w:id="484"/>
      <w:bookmarkEnd w:id="485"/>
    </w:p>
    <w:p w14:paraId="5A5969C0" w14:textId="26E53409" w:rsidR="009E0584" w:rsidRPr="00E22044" w:rsidRDefault="009E0584" w:rsidP="009E0584">
      <w:r w:rsidRPr="00BE79A5">
        <w:t xml:space="preserve">For test sequence </w:t>
      </w:r>
      <w:r>
        <w:t>4</w:t>
      </w:r>
      <w:r w:rsidRPr="00BE79A5">
        <w:t>.1 the test descriptions from TS 31.124</w:t>
      </w:r>
      <w:r w:rsidR="00E90DE8">
        <w:t> </w:t>
      </w:r>
      <w:r w:rsidR="00BA4FE6">
        <w:t>[2]</w:t>
      </w:r>
      <w:r w:rsidRPr="00BE79A5">
        <w:t>, clause 27.22.4.</w:t>
      </w:r>
      <w:r w:rsidR="005B395A">
        <w:t>7</w:t>
      </w:r>
      <w:r w:rsidRPr="00BE79A5">
        <w:t>.</w:t>
      </w:r>
      <w:r w:rsidR="005B395A">
        <w:t>4</w:t>
      </w:r>
      <w:r w:rsidRPr="00BE79A5">
        <w:t xml:space="preserve"> apply with the following exceptions:</w:t>
      </w:r>
    </w:p>
    <w:p w14:paraId="333AC2B8" w14:textId="765FF28F" w:rsidR="009E0584" w:rsidRPr="00BE79A5" w:rsidRDefault="00143C6A" w:rsidP="00143C6A">
      <w:pPr>
        <w:pStyle w:val="B10"/>
      </w:pPr>
      <w:r>
        <w:t>-</w:t>
      </w:r>
      <w:r>
        <w:tab/>
      </w:r>
      <w:r w:rsidR="009E0584" w:rsidRPr="00BE79A5">
        <w:t>The General Requirements as defined in clause 4.2.1 apply</w:t>
      </w:r>
    </w:p>
    <w:p w14:paraId="69303B79" w14:textId="5F2964D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and an ISIM as defined in clause 4.4.3.3.</w:t>
      </w:r>
    </w:p>
    <w:p w14:paraId="624E86EB" w14:textId="77777777" w:rsidR="00E22044" w:rsidRDefault="00E22044" w:rsidP="00B05BAE">
      <w:pPr>
        <w:pStyle w:val="Heading4"/>
      </w:pPr>
      <w:bookmarkStart w:id="486" w:name="_Toc178929464"/>
      <w:bookmarkStart w:id="487" w:name="_Toc183489493"/>
      <w:r>
        <w:t>10.4.7.5</w:t>
      </w:r>
      <w:r>
        <w:tab/>
        <w:t>REFRESH (IMSI changing procedure, E-UTRAN)</w:t>
      </w:r>
      <w:bookmarkEnd w:id="486"/>
      <w:bookmarkEnd w:id="487"/>
    </w:p>
    <w:p w14:paraId="61A92FE2" w14:textId="15B59AE9" w:rsidR="009E0584" w:rsidRPr="00E22044" w:rsidRDefault="009E0584" w:rsidP="009E0584">
      <w:r w:rsidRPr="00BE79A5">
        <w:t>For test sequence</w:t>
      </w:r>
      <w:r>
        <w:t>s</w:t>
      </w:r>
      <w:r w:rsidRPr="00BE79A5">
        <w:t xml:space="preserve"> </w:t>
      </w:r>
      <w:r>
        <w:t>5</w:t>
      </w:r>
      <w:r w:rsidRPr="00BE79A5">
        <w:t xml:space="preserve">.1 </w:t>
      </w:r>
      <w:r>
        <w:t xml:space="preserve">and 5.2 </w:t>
      </w:r>
      <w:r w:rsidRPr="00BE79A5">
        <w:t>the test descriptions from TS 31.124</w:t>
      </w:r>
      <w:r w:rsidR="00E90DE8">
        <w:t> </w:t>
      </w:r>
      <w:r w:rsidR="00BA4FE6">
        <w:t>[2]</w:t>
      </w:r>
      <w:r w:rsidRPr="00BE79A5">
        <w:t>, clause 27.22.4.</w:t>
      </w:r>
      <w:r w:rsidR="005B395A">
        <w:t>7</w:t>
      </w:r>
      <w:r w:rsidRPr="00BE79A5">
        <w:t>.</w:t>
      </w:r>
      <w:r w:rsidR="005B395A">
        <w:t>5</w:t>
      </w:r>
      <w:r w:rsidRPr="00BE79A5">
        <w:t xml:space="preserve"> apply with the following exceptions:</w:t>
      </w:r>
    </w:p>
    <w:p w14:paraId="329ECDF0" w14:textId="1763B648" w:rsidR="009E0584" w:rsidRPr="00BE79A5" w:rsidRDefault="00143C6A" w:rsidP="00143C6A">
      <w:pPr>
        <w:pStyle w:val="B10"/>
      </w:pPr>
      <w:r>
        <w:t>-</w:t>
      </w:r>
      <w:r>
        <w:tab/>
      </w:r>
      <w:r w:rsidR="009E0584" w:rsidRPr="00BE79A5">
        <w:t>The General Requirements as defined in clause 4.2.1 apply</w:t>
      </w:r>
    </w:p>
    <w:p w14:paraId="24E744A7" w14:textId="34A0040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466C3507" w14:textId="56AD06D8" w:rsidR="00E22044" w:rsidRDefault="00E22044" w:rsidP="00B05BAE">
      <w:pPr>
        <w:pStyle w:val="Heading4"/>
      </w:pPr>
      <w:bookmarkStart w:id="488" w:name="_Toc178929465"/>
      <w:bookmarkStart w:id="489" w:name="_Toc183489494"/>
      <w:r>
        <w:t>10.4.7.6</w:t>
      </w:r>
      <w:r>
        <w:tab/>
        <w:t>REFRESH (IMSI changing procedure, NG-RAN)</w:t>
      </w:r>
      <w:bookmarkEnd w:id="488"/>
      <w:bookmarkEnd w:id="489"/>
    </w:p>
    <w:p w14:paraId="5812CA29" w14:textId="12D19326" w:rsidR="009E0584" w:rsidRPr="00E22044" w:rsidRDefault="009E0584" w:rsidP="009E0584">
      <w:r w:rsidRPr="00BE79A5">
        <w:t>For test sequence</w:t>
      </w:r>
      <w:r>
        <w:t>s</w:t>
      </w:r>
      <w:r w:rsidRPr="00BE79A5">
        <w:t xml:space="preserve"> </w:t>
      </w:r>
      <w:r>
        <w:t>6</w:t>
      </w:r>
      <w:r w:rsidRPr="00BE79A5">
        <w:t xml:space="preserve">.1 </w:t>
      </w:r>
      <w:r w:rsidR="00A54701">
        <w:t xml:space="preserve">to </w:t>
      </w:r>
      <w:r>
        <w:t>6.</w:t>
      </w:r>
      <w:r w:rsidR="00A54701">
        <w:t>4</w:t>
      </w:r>
      <w:r>
        <w:t xml:space="preserve"> </w:t>
      </w:r>
      <w:r w:rsidRPr="00BE79A5">
        <w:t>the test descriptions from TS 31.124</w:t>
      </w:r>
      <w:r w:rsidR="00E90DE8">
        <w:t> </w:t>
      </w:r>
      <w:r w:rsidR="00BA4FE6">
        <w:t>[2]</w:t>
      </w:r>
      <w:r w:rsidRPr="00BE79A5">
        <w:t>, clause 27.22.4.1.1 apply with the following exceptions:</w:t>
      </w:r>
    </w:p>
    <w:p w14:paraId="63E2599D" w14:textId="6531CF07" w:rsidR="009E0584" w:rsidRPr="00BE79A5" w:rsidRDefault="00143C6A" w:rsidP="00143C6A">
      <w:pPr>
        <w:pStyle w:val="B10"/>
      </w:pPr>
      <w:r>
        <w:t>-</w:t>
      </w:r>
      <w:r>
        <w:tab/>
      </w:r>
      <w:r w:rsidR="009E0584" w:rsidRPr="00BE79A5">
        <w:t>The General Requirements as defined in clause 4.2.1 apply</w:t>
      </w:r>
    </w:p>
    <w:p w14:paraId="2D56178A" w14:textId="20D077F8"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6BEFE8F4" w14:textId="77777777" w:rsidR="00E22044" w:rsidRDefault="00E22044" w:rsidP="00B05BAE">
      <w:pPr>
        <w:pStyle w:val="Heading4"/>
      </w:pPr>
      <w:bookmarkStart w:id="490" w:name="_Toc178929466"/>
      <w:bookmarkStart w:id="491" w:name="_Toc183489495"/>
      <w:r>
        <w:t>10.4.7.7</w:t>
      </w:r>
      <w:r>
        <w:tab/>
        <w:t>REFRESH (SUPI_NAI changing procedure, NG-RAN)</w:t>
      </w:r>
      <w:bookmarkEnd w:id="490"/>
      <w:bookmarkEnd w:id="491"/>
    </w:p>
    <w:p w14:paraId="570A49D5" w14:textId="5C081319" w:rsidR="009E0584" w:rsidRPr="00E22044" w:rsidRDefault="009E0584" w:rsidP="009E0584">
      <w:r w:rsidRPr="00BE79A5">
        <w:t>For test sequence</w:t>
      </w:r>
      <w:r>
        <w:t>s</w:t>
      </w:r>
      <w:r w:rsidRPr="00BE79A5">
        <w:t xml:space="preserve"> </w:t>
      </w:r>
      <w:r>
        <w:t>7</w:t>
      </w:r>
      <w:r w:rsidRPr="00BE79A5">
        <w:t xml:space="preserve">.1 </w:t>
      </w:r>
      <w:r w:rsidR="002642B4">
        <w:t xml:space="preserve">to </w:t>
      </w:r>
      <w:r>
        <w:t>7.</w:t>
      </w:r>
      <w:r w:rsidR="008C7A45">
        <w:t>4</w:t>
      </w:r>
      <w:r w:rsidR="002642B4">
        <w:t xml:space="preserve"> </w:t>
      </w:r>
      <w:r w:rsidRPr="00BE79A5">
        <w:t>the test descriptions from TS 31.124</w:t>
      </w:r>
      <w:r w:rsidR="00E90DE8">
        <w:t> </w:t>
      </w:r>
      <w:r w:rsidR="00BA4FE6">
        <w:t>[2]</w:t>
      </w:r>
      <w:r w:rsidRPr="00BE79A5">
        <w:t>, clause 27.22.4.</w:t>
      </w:r>
      <w:r w:rsidR="005B395A">
        <w:t>7</w:t>
      </w:r>
      <w:r w:rsidRPr="00BE79A5">
        <w:t>.</w:t>
      </w:r>
      <w:r w:rsidR="005B395A">
        <w:t>7</w:t>
      </w:r>
      <w:r w:rsidRPr="00BE79A5">
        <w:t xml:space="preserve"> apply with the following exceptions:</w:t>
      </w:r>
    </w:p>
    <w:p w14:paraId="40BF504A" w14:textId="438FC6E7" w:rsidR="009E0584" w:rsidRPr="00BE79A5" w:rsidRDefault="00143C6A" w:rsidP="00143C6A">
      <w:pPr>
        <w:pStyle w:val="B10"/>
      </w:pPr>
      <w:r>
        <w:t>-</w:t>
      </w:r>
      <w:r>
        <w:tab/>
      </w:r>
      <w:r w:rsidR="009E0584" w:rsidRPr="00BE79A5">
        <w:t>The General Requirements as defined in clause 4.2.1 apply</w:t>
      </w:r>
    </w:p>
    <w:p w14:paraId="24911314" w14:textId="4EE8729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 xml:space="preserve"> plus the exceptions defined in clause 27.22.4.7.7.4.1 of </w:t>
      </w:r>
      <w:r w:rsidR="000A21B8" w:rsidRPr="00BE79A5">
        <w:t>TS 31.124</w:t>
      </w:r>
      <w:r w:rsidR="000A21B8">
        <w:t> </w:t>
      </w:r>
      <w:r w:rsidR="00BA4FE6">
        <w:t>[2]</w:t>
      </w:r>
      <w:r w:rsidR="000A21B8">
        <w:t>.</w:t>
      </w:r>
    </w:p>
    <w:p w14:paraId="0677ED8B" w14:textId="5D0E2D17" w:rsidR="009E0584" w:rsidRDefault="00143C6A" w:rsidP="00143C6A">
      <w:pPr>
        <w:pStyle w:val="B10"/>
      </w:pPr>
      <w:r>
        <w:t>-</w:t>
      </w:r>
      <w:r>
        <w:tab/>
      </w:r>
      <w:r w:rsidR="009E0584" w:rsidRPr="00BE79A5">
        <w:t xml:space="preserve">The </w:t>
      </w:r>
      <w:r w:rsidR="000A21B8">
        <w:t>NG-RAN simulator of the TT</w:t>
      </w:r>
      <w:r w:rsidR="009E0584" w:rsidRPr="00BE79A5">
        <w:t xml:space="preserve"> is configured with </w:t>
      </w:r>
      <w:r w:rsidR="000A21B8">
        <w:t xml:space="preserve">the parameters provided in clause 27.22.4.7.7.4.1 of </w:t>
      </w:r>
      <w:r w:rsidR="000A21B8" w:rsidRPr="00BE79A5">
        <w:t>TS 31.124</w:t>
      </w:r>
      <w:r w:rsidR="000A21B8">
        <w:t> </w:t>
      </w:r>
      <w:r w:rsidR="00BA4FE6">
        <w:t>[2]</w:t>
      </w:r>
      <w:r w:rsidR="000A21B8">
        <w:t>.</w:t>
      </w:r>
    </w:p>
    <w:p w14:paraId="4E404FA5" w14:textId="52391FA1" w:rsidR="008C7A45" w:rsidRDefault="008C7A45" w:rsidP="008C7A45">
      <w:pPr>
        <w:pStyle w:val="Heading4"/>
      </w:pPr>
      <w:bookmarkStart w:id="492" w:name="_Toc183489496"/>
      <w:r>
        <w:t>10.4.7.8</w:t>
      </w:r>
      <w:r>
        <w:tab/>
        <w:t>REFRESH (</w:t>
      </w:r>
      <w:r w:rsidRPr="002C1362">
        <w:rPr>
          <w:rFonts w:hint="eastAsia"/>
        </w:rPr>
        <w:t>USIM File Change Notification for Generic Bootstrapping Procedure Request</w:t>
      </w:r>
      <w:r>
        <w:t>, NG-RAN)</w:t>
      </w:r>
      <w:bookmarkEnd w:id="492"/>
    </w:p>
    <w:p w14:paraId="143C3A6C" w14:textId="75ECFD78" w:rsidR="008C7A45" w:rsidRPr="00E22044" w:rsidRDefault="008C7A45" w:rsidP="008C7A45">
      <w:r w:rsidRPr="00BE79A5">
        <w:t xml:space="preserve">For test sequence </w:t>
      </w:r>
      <w:r>
        <w:t>8</w:t>
      </w:r>
      <w:r w:rsidRPr="00BE79A5">
        <w:t>.1</w:t>
      </w:r>
      <w:r>
        <w:t xml:space="preserve"> </w:t>
      </w:r>
      <w:r w:rsidRPr="00BE79A5">
        <w:t>the test descriptions from TS 31.124</w:t>
      </w:r>
      <w:r>
        <w:t> </w:t>
      </w:r>
      <w:r w:rsidR="00BA4FE6">
        <w:t>[2]</w:t>
      </w:r>
      <w:r w:rsidRPr="00BE79A5">
        <w:t>, clause 27.22.4.</w:t>
      </w:r>
      <w:r>
        <w:t>7</w:t>
      </w:r>
      <w:r w:rsidRPr="00BE79A5">
        <w:t>.</w:t>
      </w:r>
      <w:r>
        <w:t>8</w:t>
      </w:r>
      <w:r w:rsidRPr="00BE79A5">
        <w:t xml:space="preserve"> apply with the following exceptions:</w:t>
      </w:r>
    </w:p>
    <w:p w14:paraId="6599EDAA" w14:textId="77777777" w:rsidR="008C7A45" w:rsidRPr="00BE79A5" w:rsidRDefault="008C7A45" w:rsidP="008C7A45">
      <w:pPr>
        <w:pStyle w:val="B10"/>
      </w:pPr>
      <w:r>
        <w:t>-</w:t>
      </w:r>
      <w:r>
        <w:tab/>
      </w:r>
      <w:r w:rsidRPr="00BE79A5">
        <w:t>The General Requirements as defined in clause 4.2.1 apply</w:t>
      </w:r>
    </w:p>
    <w:p w14:paraId="5D3F87F2" w14:textId="60A9AAEC" w:rsidR="008C7A45" w:rsidRDefault="008C7A45" w:rsidP="008C7A45">
      <w:pPr>
        <w:pStyle w:val="B10"/>
      </w:pPr>
      <w:r>
        <w:lastRenderedPageBreak/>
        <w:t>-</w:t>
      </w:r>
      <w:r>
        <w:tab/>
      </w:r>
      <w:r w:rsidRPr="00BE79A5">
        <w:t xml:space="preserve">The </w:t>
      </w:r>
      <w:r>
        <w:t xml:space="preserve">nrUICC is configured </w:t>
      </w:r>
      <w:r w:rsidRPr="00BE79A5">
        <w:t>with default 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exceptions defined in clause 27.22.4.7.8.4.1 of </w:t>
      </w:r>
      <w:r w:rsidRPr="00BE79A5">
        <w:t>TS 31.124</w:t>
      </w:r>
      <w:r>
        <w:t> </w:t>
      </w:r>
      <w:r w:rsidR="00BA4FE6">
        <w:t>[2]</w:t>
      </w:r>
      <w:r>
        <w:t>.</w:t>
      </w:r>
    </w:p>
    <w:p w14:paraId="49243952" w14:textId="23FED1C1" w:rsidR="008C7A45" w:rsidRDefault="008C7A45" w:rsidP="008C7A45">
      <w:pPr>
        <w:pStyle w:val="B10"/>
      </w:pPr>
      <w:r>
        <w:t>-</w:t>
      </w:r>
      <w:r>
        <w:tab/>
      </w:r>
      <w:r w:rsidRPr="00BE79A5">
        <w:t xml:space="preserve">The </w:t>
      </w:r>
      <w:r>
        <w:t>NG-RAN simulator of the TT</w:t>
      </w:r>
      <w:r w:rsidRPr="00BE79A5">
        <w:t xml:space="preserve"> is configured with </w:t>
      </w:r>
      <w:r>
        <w:t xml:space="preserve">the parameters provided in clause 27.22.4.7.8.4.1 of </w:t>
      </w:r>
      <w:r w:rsidRPr="00BE79A5">
        <w:t>TS 31.124</w:t>
      </w:r>
      <w:r>
        <w:t> </w:t>
      </w:r>
      <w:r w:rsidR="00BA4FE6">
        <w:t>[2]</w:t>
      </w:r>
      <w:r>
        <w:t>.</w:t>
      </w:r>
    </w:p>
    <w:p w14:paraId="07534011" w14:textId="77777777" w:rsidR="00E22044" w:rsidRDefault="00E22044" w:rsidP="00B05BAE">
      <w:pPr>
        <w:pStyle w:val="Heading3"/>
      </w:pPr>
      <w:bookmarkStart w:id="493" w:name="_Toc178929467"/>
      <w:bookmarkStart w:id="494" w:name="_Toc183489497"/>
      <w:r>
        <w:t>10.4.8</w:t>
      </w:r>
      <w:r>
        <w:tab/>
        <w:t>SET UP MENU and ENVELOPE MENU SELECTION</w:t>
      </w:r>
      <w:bookmarkEnd w:id="493"/>
      <w:bookmarkEnd w:id="494"/>
    </w:p>
    <w:p w14:paraId="1FCD796F" w14:textId="77777777" w:rsidR="00E22044" w:rsidRDefault="00E22044" w:rsidP="00B05BAE">
      <w:pPr>
        <w:pStyle w:val="Heading4"/>
      </w:pPr>
      <w:bookmarkStart w:id="495" w:name="_Toc178929468"/>
      <w:bookmarkStart w:id="496" w:name="_Toc183489498"/>
      <w:r>
        <w:t>10.4.8.1</w:t>
      </w:r>
      <w:r>
        <w:tab/>
        <w:t>SET UP MENU (Normal) and ENVELOPE MENU SELECTION</w:t>
      </w:r>
      <w:bookmarkEnd w:id="495"/>
      <w:bookmarkEnd w:id="496"/>
    </w:p>
    <w:p w14:paraId="7EC529BA" w14:textId="7BE48FE0" w:rsidR="009E0584" w:rsidRPr="00E22044" w:rsidRDefault="009E0584" w:rsidP="009E0584">
      <w:r w:rsidRPr="00BE79A5">
        <w:t>For test sequence</w:t>
      </w:r>
      <w:r>
        <w:t>s</w:t>
      </w:r>
      <w:r w:rsidRPr="00BE79A5">
        <w:t xml:space="preserve"> </w:t>
      </w:r>
      <w:r>
        <w:t>1</w:t>
      </w:r>
      <w:r w:rsidRPr="00BE79A5">
        <w:t>.</w:t>
      </w:r>
      <w:r>
        <w:t>1 and 1.2</w:t>
      </w:r>
      <w:r w:rsidRPr="00BE79A5">
        <w:t xml:space="preserve"> the test descriptions from TS 31.124</w:t>
      </w:r>
      <w:r w:rsidR="00E90DE8">
        <w:t> </w:t>
      </w:r>
      <w:r w:rsidR="00BA4FE6">
        <w:t>[2]</w:t>
      </w:r>
      <w:r w:rsidRPr="00BE79A5">
        <w:t>, clause 27.22.4.</w:t>
      </w:r>
      <w:r w:rsidR="005B395A">
        <w:t>8</w:t>
      </w:r>
      <w:r w:rsidRPr="00BE79A5">
        <w:t>.1 apply with the following exceptions:</w:t>
      </w:r>
    </w:p>
    <w:p w14:paraId="6CDEAFDD" w14:textId="14720629" w:rsidR="009E0584" w:rsidRPr="00BE79A5" w:rsidRDefault="00143C6A" w:rsidP="00143C6A">
      <w:pPr>
        <w:pStyle w:val="B10"/>
      </w:pPr>
      <w:r>
        <w:t>-</w:t>
      </w:r>
      <w:r>
        <w:tab/>
      </w:r>
      <w:r w:rsidR="009E0584" w:rsidRPr="00BE79A5">
        <w:t>The General Requirements as defined in clause 4.2.1 apply</w:t>
      </w:r>
    </w:p>
    <w:p w14:paraId="0BCFF9BD" w14:textId="4B39DEE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79D23107" w14:textId="77777777" w:rsidR="00E22044" w:rsidRDefault="00E22044" w:rsidP="00B05BAE">
      <w:pPr>
        <w:pStyle w:val="Heading4"/>
      </w:pPr>
      <w:bookmarkStart w:id="497" w:name="_Toc178929469"/>
      <w:bookmarkStart w:id="498" w:name="_Toc183489499"/>
      <w:r>
        <w:t>10.4.8.2</w:t>
      </w:r>
      <w:r>
        <w:tab/>
        <w:t>SET UP MENU (Help request support) and ENVELOPE MENU SELECTION</w:t>
      </w:r>
      <w:bookmarkEnd w:id="497"/>
      <w:bookmarkEnd w:id="498"/>
    </w:p>
    <w:p w14:paraId="40E693EB" w14:textId="16E649B0" w:rsidR="009E0584" w:rsidRPr="00E22044" w:rsidRDefault="009E0584" w:rsidP="009E0584">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2</w:t>
      </w:r>
      <w:r w:rsidRPr="00BE79A5">
        <w:t xml:space="preserve"> apply with the following exceptions:</w:t>
      </w:r>
    </w:p>
    <w:p w14:paraId="68C57057" w14:textId="027BCCF9" w:rsidR="009E0584" w:rsidRPr="00BE79A5" w:rsidRDefault="00143C6A" w:rsidP="00143C6A">
      <w:pPr>
        <w:pStyle w:val="B10"/>
      </w:pPr>
      <w:r>
        <w:t>-</w:t>
      </w:r>
      <w:r>
        <w:tab/>
      </w:r>
      <w:r w:rsidR="009E0584" w:rsidRPr="00BE79A5">
        <w:t>The General Requirements as defined in clause 4.2.1 apply</w:t>
      </w:r>
    </w:p>
    <w:p w14:paraId="026CFA82" w14:textId="5D976FE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9B41560" w14:textId="77777777" w:rsidR="00E22044" w:rsidRDefault="00E22044" w:rsidP="00B05BAE">
      <w:pPr>
        <w:pStyle w:val="Heading4"/>
      </w:pPr>
      <w:bookmarkStart w:id="499" w:name="_Toc178929470"/>
      <w:bookmarkStart w:id="500" w:name="_Toc183489500"/>
      <w:r>
        <w:t>10.4.8.3</w:t>
      </w:r>
      <w:r>
        <w:tab/>
        <w:t>SET UP MENU (Help request support) and ENVELOPE MENU SELECTION</w:t>
      </w:r>
      <w:bookmarkEnd w:id="499"/>
      <w:bookmarkEnd w:id="500"/>
    </w:p>
    <w:p w14:paraId="08DE52D1" w14:textId="39CF57F3" w:rsidR="009E0584" w:rsidRPr="00E22044" w:rsidRDefault="009E0584" w:rsidP="009E0584">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3</w:t>
      </w:r>
      <w:r w:rsidRPr="00BE79A5">
        <w:t xml:space="preserve"> apply with the following exceptions:</w:t>
      </w:r>
    </w:p>
    <w:p w14:paraId="541BE3A2" w14:textId="54FE2A57" w:rsidR="009E0584" w:rsidRPr="00BE79A5" w:rsidRDefault="00143C6A" w:rsidP="00143C6A">
      <w:pPr>
        <w:pStyle w:val="B10"/>
      </w:pPr>
      <w:r>
        <w:t>-</w:t>
      </w:r>
      <w:r>
        <w:tab/>
      </w:r>
      <w:r w:rsidR="009E0584" w:rsidRPr="00BE79A5">
        <w:t>The General Requirements as defined in clause 4.2.1 apply</w:t>
      </w:r>
    </w:p>
    <w:p w14:paraId="6586B5D6" w14:textId="6F4264F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C9B1E7D" w14:textId="77777777" w:rsidR="00E22044" w:rsidRDefault="00E22044" w:rsidP="00B05BAE">
      <w:pPr>
        <w:pStyle w:val="Heading4"/>
      </w:pPr>
      <w:bookmarkStart w:id="501" w:name="_Toc178929471"/>
      <w:bookmarkStart w:id="502" w:name="_Toc183489501"/>
      <w:r>
        <w:t>10.4.8.4</w:t>
      </w:r>
      <w:r>
        <w:tab/>
        <w:t>SET UP MENU (Display of icons) and ENVELOPE MENU SELECTION</w:t>
      </w:r>
      <w:bookmarkEnd w:id="501"/>
      <w:bookmarkEnd w:id="502"/>
    </w:p>
    <w:p w14:paraId="717D5F42" w14:textId="2AB98338" w:rsidR="009E0584" w:rsidRPr="00E22044" w:rsidRDefault="009E0584" w:rsidP="009E0584">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rsidR="005B395A">
        <w:t>8</w:t>
      </w:r>
      <w:r w:rsidRPr="00BE79A5">
        <w:t>.</w:t>
      </w:r>
      <w:r w:rsidR="005B395A">
        <w:t>4</w:t>
      </w:r>
      <w:r w:rsidRPr="00BE79A5">
        <w:t xml:space="preserve"> apply with the following exceptions:</w:t>
      </w:r>
    </w:p>
    <w:p w14:paraId="71BC624E" w14:textId="1940B8DB" w:rsidR="009E0584" w:rsidRPr="00BE79A5" w:rsidRDefault="00143C6A" w:rsidP="00143C6A">
      <w:pPr>
        <w:pStyle w:val="B10"/>
      </w:pPr>
      <w:r>
        <w:t>-</w:t>
      </w:r>
      <w:r>
        <w:tab/>
      </w:r>
      <w:r w:rsidR="009E0584" w:rsidRPr="00BE79A5">
        <w:t>The General Requirements as defined in clause 4.2.1 apply</w:t>
      </w:r>
    </w:p>
    <w:p w14:paraId="3A33C674" w14:textId="35AD2A5F"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E9A4FD2" w14:textId="73C1B9E0" w:rsidR="00E22044" w:rsidRDefault="00E22044" w:rsidP="00B05BAE">
      <w:pPr>
        <w:pStyle w:val="Heading4"/>
      </w:pPr>
      <w:bookmarkStart w:id="503" w:name="_Toc178929472"/>
      <w:bookmarkStart w:id="504" w:name="_Toc183489502"/>
      <w:r>
        <w:t>10.4.8.5</w:t>
      </w:r>
      <w:r>
        <w:tab/>
        <w:t xml:space="preserve">SET UP MENU (Soft </w:t>
      </w:r>
      <w:r w:rsidR="009E0584">
        <w:t>K</w:t>
      </w:r>
      <w:r>
        <w:t>eys support) and ENVELOPE MENU SELECTION</w:t>
      </w:r>
      <w:bookmarkEnd w:id="503"/>
      <w:bookmarkEnd w:id="504"/>
    </w:p>
    <w:p w14:paraId="30152743" w14:textId="574A1EA6" w:rsidR="009E0584" w:rsidRPr="00E22044" w:rsidRDefault="009E0584" w:rsidP="009E0584">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5</w:t>
      </w:r>
      <w:r w:rsidRPr="00BE79A5">
        <w:t xml:space="preserve"> apply with the following exceptions:</w:t>
      </w:r>
    </w:p>
    <w:p w14:paraId="368FF987" w14:textId="28781741" w:rsidR="009E0584" w:rsidRPr="00BE79A5" w:rsidRDefault="00143C6A" w:rsidP="00143C6A">
      <w:pPr>
        <w:pStyle w:val="B10"/>
      </w:pPr>
      <w:r>
        <w:t>-</w:t>
      </w:r>
      <w:r>
        <w:tab/>
      </w:r>
      <w:r w:rsidR="009E0584" w:rsidRPr="00BE79A5">
        <w:t>The General Requirements as defined in clause 4.2.1 apply</w:t>
      </w:r>
    </w:p>
    <w:p w14:paraId="6E285EAA" w14:textId="0EFDF77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692B514" w14:textId="77777777" w:rsidR="00E22044" w:rsidRDefault="00E22044" w:rsidP="00B05BAE">
      <w:pPr>
        <w:pStyle w:val="Heading4"/>
      </w:pPr>
      <w:bookmarkStart w:id="505" w:name="_Toc178929473"/>
      <w:bookmarkStart w:id="506" w:name="_Toc183489503"/>
      <w:r>
        <w:t>10.4.8.6</w:t>
      </w:r>
      <w:r>
        <w:tab/>
        <w:t>SET UP MENU (Support of Text Attribute) and ENVELOPE MENU SELECTION</w:t>
      </w:r>
      <w:bookmarkEnd w:id="505"/>
      <w:bookmarkEnd w:id="506"/>
    </w:p>
    <w:p w14:paraId="60338D8D" w14:textId="38FBEC19" w:rsidR="009E0584" w:rsidRPr="00E22044" w:rsidRDefault="009E0584" w:rsidP="009E0584">
      <w:r w:rsidRPr="00BE79A5">
        <w:t>For test sequence</w:t>
      </w:r>
      <w:r>
        <w:t>s</w:t>
      </w:r>
      <w:r w:rsidRPr="00BE79A5">
        <w:t xml:space="preserve"> </w:t>
      </w:r>
      <w:r>
        <w:t>6</w:t>
      </w:r>
      <w:r w:rsidRPr="00BE79A5">
        <w:t>.</w:t>
      </w:r>
      <w:r>
        <w:t xml:space="preserve">1 to 6.10 </w:t>
      </w:r>
      <w:r w:rsidRPr="00BE79A5">
        <w:t>the test descriptions from TS 31.124</w:t>
      </w:r>
      <w:r w:rsidR="00E90DE8">
        <w:t> </w:t>
      </w:r>
      <w:r w:rsidR="00BA4FE6">
        <w:t>[2]</w:t>
      </w:r>
      <w:r w:rsidRPr="00BE79A5">
        <w:t>, clause 27.22.4.</w:t>
      </w:r>
      <w:r w:rsidR="005B395A">
        <w:t>8</w:t>
      </w:r>
      <w:r w:rsidRPr="00BE79A5">
        <w:t>.</w:t>
      </w:r>
      <w:r w:rsidR="005B395A">
        <w:t>6</w:t>
      </w:r>
      <w:r w:rsidRPr="00BE79A5">
        <w:t xml:space="preserve"> apply with the following exceptions:</w:t>
      </w:r>
    </w:p>
    <w:p w14:paraId="34CA5388" w14:textId="21F29DDB" w:rsidR="009E0584" w:rsidRPr="00BE79A5" w:rsidRDefault="00143C6A" w:rsidP="00143C6A">
      <w:pPr>
        <w:pStyle w:val="B10"/>
      </w:pPr>
      <w:r>
        <w:t>-</w:t>
      </w:r>
      <w:r>
        <w:tab/>
      </w:r>
      <w:r w:rsidR="009E0584" w:rsidRPr="00BE79A5">
        <w:t>The General Requirements as defined in clause 4.2.1 apply</w:t>
      </w:r>
    </w:p>
    <w:p w14:paraId="2E4391D6" w14:textId="620A71F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26BA0072" w14:textId="77777777" w:rsidR="00E22044" w:rsidRDefault="00E22044" w:rsidP="00B05BAE">
      <w:pPr>
        <w:pStyle w:val="Heading4"/>
      </w:pPr>
      <w:bookmarkStart w:id="507" w:name="_Toc178929474"/>
      <w:bookmarkStart w:id="508" w:name="_Toc183489504"/>
      <w:r>
        <w:lastRenderedPageBreak/>
        <w:t>10.4.8.7</w:t>
      </w:r>
      <w:r>
        <w:tab/>
        <w:t>SET UP MENU (UCS2 display in Cyrillic) and ENVELOPE MENU SELECTION</w:t>
      </w:r>
      <w:bookmarkEnd w:id="507"/>
      <w:bookmarkEnd w:id="508"/>
    </w:p>
    <w:p w14:paraId="2D8AF452" w14:textId="3765012C"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7</w:t>
      </w:r>
      <w:r w:rsidRPr="00BE79A5">
        <w:t xml:space="preserve"> apply with the following exceptions:</w:t>
      </w:r>
    </w:p>
    <w:p w14:paraId="46CBACA7" w14:textId="6A278D9F" w:rsidR="00F71355" w:rsidRPr="00BE79A5" w:rsidRDefault="00143C6A" w:rsidP="00143C6A">
      <w:pPr>
        <w:pStyle w:val="B10"/>
      </w:pPr>
      <w:r>
        <w:t>-</w:t>
      </w:r>
      <w:r>
        <w:tab/>
      </w:r>
      <w:r w:rsidR="00F71355" w:rsidRPr="00BE79A5">
        <w:t>The General Requirements as defined in clause 4.2.1 apply</w:t>
      </w:r>
    </w:p>
    <w:p w14:paraId="386006B3" w14:textId="60092AE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DAEA27D" w14:textId="77777777" w:rsidR="00E22044" w:rsidRDefault="00E22044" w:rsidP="00B05BAE">
      <w:pPr>
        <w:pStyle w:val="Heading4"/>
      </w:pPr>
      <w:bookmarkStart w:id="509" w:name="_Toc178929475"/>
      <w:bookmarkStart w:id="510" w:name="_Toc183489505"/>
      <w:r>
        <w:t>10.4.8.8</w:t>
      </w:r>
      <w:r>
        <w:tab/>
        <w:t>SET UP MENU (UCS2 display in Chinese) and ENVELOPE MENU SELECTION</w:t>
      </w:r>
      <w:bookmarkEnd w:id="509"/>
      <w:bookmarkEnd w:id="510"/>
    </w:p>
    <w:p w14:paraId="521D9434" w14:textId="222470CD"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8</w:t>
      </w:r>
      <w:r w:rsidRPr="00BE79A5">
        <w:t xml:space="preserve"> apply with the following exceptions:</w:t>
      </w:r>
    </w:p>
    <w:p w14:paraId="53CB6163" w14:textId="560858CC" w:rsidR="00F71355" w:rsidRPr="00BE79A5" w:rsidRDefault="00143C6A" w:rsidP="00143C6A">
      <w:pPr>
        <w:pStyle w:val="B10"/>
      </w:pPr>
      <w:r>
        <w:t>-</w:t>
      </w:r>
      <w:r>
        <w:tab/>
      </w:r>
      <w:r w:rsidR="00F71355" w:rsidRPr="00BE79A5">
        <w:t>The General Requirements as defined in clause 4.2.1 apply</w:t>
      </w:r>
    </w:p>
    <w:p w14:paraId="65B614A0" w14:textId="04E5B2D9"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F684EE2" w14:textId="77777777" w:rsidR="00E22044" w:rsidRDefault="00E22044" w:rsidP="00B05BAE">
      <w:pPr>
        <w:pStyle w:val="Heading4"/>
      </w:pPr>
      <w:bookmarkStart w:id="511" w:name="_Toc178929476"/>
      <w:bookmarkStart w:id="512" w:name="_Toc183489506"/>
      <w:r>
        <w:t>10.4.8.9</w:t>
      </w:r>
      <w:r>
        <w:tab/>
        <w:t>SET UP MENU (UCS2 display in Katakana) and ENVELOPE MENU SELECTION</w:t>
      </w:r>
      <w:bookmarkEnd w:id="511"/>
      <w:bookmarkEnd w:id="512"/>
    </w:p>
    <w:p w14:paraId="56BACC5D" w14:textId="351BBD4C" w:rsidR="00F71355" w:rsidRPr="00E22044" w:rsidRDefault="00F71355" w:rsidP="00F71355">
      <w:r w:rsidRPr="00BE79A5">
        <w:t xml:space="preserve">For test sequence </w:t>
      </w:r>
      <w:r>
        <w:t>9</w:t>
      </w:r>
      <w:r w:rsidRPr="00BE79A5">
        <w:t>.</w:t>
      </w:r>
      <w:r>
        <w:t xml:space="preserve">1 </w:t>
      </w:r>
      <w:r w:rsidRPr="00BE79A5">
        <w:t>the test descriptions from TS 31.124</w:t>
      </w:r>
      <w:r w:rsidR="00E90DE8">
        <w:t> </w:t>
      </w:r>
      <w:r w:rsidR="00BA4FE6">
        <w:t>[2]</w:t>
      </w:r>
      <w:r w:rsidRPr="00BE79A5">
        <w:t>, clause 27.22.4.</w:t>
      </w:r>
      <w:r w:rsidR="005B395A">
        <w:t>8</w:t>
      </w:r>
      <w:r w:rsidRPr="00BE79A5">
        <w:t>.</w:t>
      </w:r>
      <w:r w:rsidR="005B395A">
        <w:t>9</w:t>
      </w:r>
      <w:r w:rsidRPr="00BE79A5">
        <w:t xml:space="preserve"> apply with the following exceptions:</w:t>
      </w:r>
    </w:p>
    <w:p w14:paraId="573EDE81" w14:textId="5820AE44" w:rsidR="00F71355" w:rsidRPr="00BE79A5" w:rsidRDefault="00143C6A" w:rsidP="00143C6A">
      <w:pPr>
        <w:pStyle w:val="B10"/>
      </w:pPr>
      <w:r>
        <w:t>-</w:t>
      </w:r>
      <w:r>
        <w:tab/>
      </w:r>
      <w:r w:rsidR="00F71355" w:rsidRPr="00BE79A5">
        <w:t>The General Requirements as defined in clause 4.2.1 apply</w:t>
      </w:r>
    </w:p>
    <w:p w14:paraId="2F15B8CB" w14:textId="1AE964C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8FC4F36" w14:textId="77777777" w:rsidR="00E22044" w:rsidRDefault="00E22044" w:rsidP="00B05BAE">
      <w:pPr>
        <w:pStyle w:val="Heading3"/>
      </w:pPr>
      <w:bookmarkStart w:id="513" w:name="_Toc178929477"/>
      <w:bookmarkStart w:id="514" w:name="_Toc183489507"/>
      <w:r>
        <w:t>10.4.9</w:t>
      </w:r>
      <w:r>
        <w:tab/>
        <w:t>SELECT ITEM</w:t>
      </w:r>
      <w:bookmarkEnd w:id="513"/>
      <w:bookmarkEnd w:id="514"/>
    </w:p>
    <w:p w14:paraId="22778AC2" w14:textId="77777777" w:rsidR="00E22044" w:rsidRDefault="00E22044" w:rsidP="00B05BAE">
      <w:pPr>
        <w:pStyle w:val="Heading4"/>
      </w:pPr>
      <w:bookmarkStart w:id="515" w:name="_Toc178929478"/>
      <w:bookmarkStart w:id="516" w:name="_Toc183489508"/>
      <w:r>
        <w:t>10.4.9.1</w:t>
      </w:r>
      <w:r>
        <w:tab/>
        <w:t>SELECT ITEM (Mandatory features for ME supporting SELECT ITEM)</w:t>
      </w:r>
      <w:bookmarkEnd w:id="515"/>
      <w:bookmarkEnd w:id="516"/>
    </w:p>
    <w:p w14:paraId="74502878" w14:textId="3CB216CB" w:rsidR="00F71355" w:rsidRPr="00E22044" w:rsidRDefault="00F71355" w:rsidP="00F7135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w:t>
      </w:r>
      <w:r w:rsidR="005B395A">
        <w:t>9</w:t>
      </w:r>
      <w:r w:rsidRPr="00BE79A5">
        <w:t>.1 apply with the following exceptions:</w:t>
      </w:r>
    </w:p>
    <w:p w14:paraId="422D7DBB" w14:textId="059FC39F" w:rsidR="00F71355" w:rsidRPr="00BE79A5" w:rsidRDefault="00143C6A" w:rsidP="00143C6A">
      <w:pPr>
        <w:pStyle w:val="B10"/>
      </w:pPr>
      <w:r>
        <w:t>-</w:t>
      </w:r>
      <w:r>
        <w:tab/>
      </w:r>
      <w:r w:rsidR="00F71355" w:rsidRPr="00BE79A5">
        <w:t>The General Requirements as defined in clause 4.2.1 apply</w:t>
      </w:r>
    </w:p>
    <w:p w14:paraId="5C88E1C2" w14:textId="5990E0B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024C6596" w14:textId="77777777" w:rsidR="00E22044" w:rsidRDefault="00E22044" w:rsidP="00B05BAE">
      <w:pPr>
        <w:pStyle w:val="Heading4"/>
      </w:pPr>
      <w:bookmarkStart w:id="517" w:name="_Toc178929479"/>
      <w:bookmarkStart w:id="518" w:name="_Toc183489509"/>
      <w:r>
        <w:t>10.4.9.2</w:t>
      </w:r>
      <w:r>
        <w:tab/>
        <w:t>SELECT ITEM (Next action support)</w:t>
      </w:r>
      <w:bookmarkEnd w:id="517"/>
      <w:bookmarkEnd w:id="518"/>
    </w:p>
    <w:p w14:paraId="3A329F4C" w14:textId="72DCDB25" w:rsidR="00F71355" w:rsidRPr="00E22044" w:rsidRDefault="00F71355" w:rsidP="00F7135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2</w:t>
      </w:r>
      <w:r w:rsidRPr="00BE79A5">
        <w:t xml:space="preserve"> apply with the following exceptions:</w:t>
      </w:r>
    </w:p>
    <w:p w14:paraId="4315E7B9" w14:textId="3C61FE89" w:rsidR="00F71355" w:rsidRPr="00BE79A5" w:rsidRDefault="00143C6A" w:rsidP="00143C6A">
      <w:pPr>
        <w:pStyle w:val="B10"/>
      </w:pPr>
      <w:r>
        <w:t>-</w:t>
      </w:r>
      <w:r>
        <w:tab/>
      </w:r>
      <w:r w:rsidR="00F71355" w:rsidRPr="00BE79A5">
        <w:t>The General Requirements as defined in clause 4.2.1 apply</w:t>
      </w:r>
    </w:p>
    <w:p w14:paraId="0E5158CB" w14:textId="063385C4"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EE32564" w14:textId="77777777" w:rsidR="00E22044" w:rsidRDefault="00E22044" w:rsidP="00B05BAE">
      <w:pPr>
        <w:pStyle w:val="Heading4"/>
      </w:pPr>
      <w:bookmarkStart w:id="519" w:name="_Toc178929480"/>
      <w:bookmarkStart w:id="520" w:name="_Toc183489510"/>
      <w:r>
        <w:t>10.4.9.3</w:t>
      </w:r>
      <w:r>
        <w:tab/>
        <w:t>SELECT ITEM (Default item support)</w:t>
      </w:r>
      <w:bookmarkEnd w:id="519"/>
      <w:bookmarkEnd w:id="520"/>
    </w:p>
    <w:p w14:paraId="4E015A8A" w14:textId="4FBE2A2D" w:rsidR="00F71355" w:rsidRPr="00E22044" w:rsidRDefault="00F71355" w:rsidP="00F7135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3</w:t>
      </w:r>
      <w:r w:rsidRPr="00BE79A5">
        <w:t xml:space="preserve"> apply with the following exceptions:</w:t>
      </w:r>
    </w:p>
    <w:p w14:paraId="24FB35B4" w14:textId="5A411190" w:rsidR="00F71355" w:rsidRPr="00BE79A5" w:rsidRDefault="00143C6A" w:rsidP="00143C6A">
      <w:pPr>
        <w:pStyle w:val="B10"/>
      </w:pPr>
      <w:r>
        <w:t>-</w:t>
      </w:r>
      <w:r>
        <w:tab/>
      </w:r>
      <w:r w:rsidR="00F71355" w:rsidRPr="00BE79A5">
        <w:t>The General Requirements as defined in clause 4.2.1 apply</w:t>
      </w:r>
    </w:p>
    <w:p w14:paraId="1E45B6DC" w14:textId="23E9366B"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14A0910" w14:textId="77777777" w:rsidR="00E22044" w:rsidRDefault="00E22044" w:rsidP="00B05BAE">
      <w:pPr>
        <w:pStyle w:val="Heading4"/>
      </w:pPr>
      <w:bookmarkStart w:id="521" w:name="_Toc178929481"/>
      <w:bookmarkStart w:id="522" w:name="_Toc183489511"/>
      <w:r>
        <w:t>10.4.9.4</w:t>
      </w:r>
      <w:r>
        <w:tab/>
        <w:t>SELECT ITEM ((Help request support)</w:t>
      </w:r>
      <w:bookmarkEnd w:id="521"/>
      <w:bookmarkEnd w:id="522"/>
    </w:p>
    <w:p w14:paraId="7EDE3189" w14:textId="31C84CF7" w:rsidR="00F71355" w:rsidRPr="00E22044" w:rsidRDefault="00F71355" w:rsidP="00F7135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4</w:t>
      </w:r>
      <w:r w:rsidRPr="00BE79A5">
        <w:t xml:space="preserve"> apply with the following exceptions:</w:t>
      </w:r>
    </w:p>
    <w:p w14:paraId="2D1F5533" w14:textId="05976640" w:rsidR="00F71355" w:rsidRPr="00BE79A5" w:rsidRDefault="00143C6A" w:rsidP="00143C6A">
      <w:pPr>
        <w:pStyle w:val="B10"/>
      </w:pPr>
      <w:r>
        <w:t>-</w:t>
      </w:r>
      <w:r>
        <w:tab/>
      </w:r>
      <w:r w:rsidR="00F71355" w:rsidRPr="00BE79A5">
        <w:t>The General Requirements as defined in clause 4.2.1 apply</w:t>
      </w:r>
    </w:p>
    <w:p w14:paraId="3B8BD6C1" w14:textId="27BA704B"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571A5D77" w14:textId="77777777" w:rsidR="00E22044" w:rsidRDefault="00E22044" w:rsidP="00B05BAE">
      <w:pPr>
        <w:pStyle w:val="Heading4"/>
      </w:pPr>
      <w:bookmarkStart w:id="523" w:name="_Toc178929482"/>
      <w:bookmarkStart w:id="524" w:name="_Toc183489512"/>
      <w:r>
        <w:t>10.4.9.5</w:t>
      </w:r>
      <w:r>
        <w:tab/>
        <w:t>SELECT ITEM (Icons support)</w:t>
      </w:r>
      <w:bookmarkEnd w:id="523"/>
      <w:bookmarkEnd w:id="524"/>
    </w:p>
    <w:p w14:paraId="7DB02BE8" w14:textId="08F2BB51" w:rsidR="00F71355" w:rsidRPr="00E22044" w:rsidRDefault="00F71355" w:rsidP="00F71355">
      <w:r w:rsidRPr="00BE79A5">
        <w:t>For test sequence</w:t>
      </w:r>
      <w:r>
        <w:t>s</w:t>
      </w:r>
      <w:r w:rsidRPr="00BE79A5">
        <w:t xml:space="preserve"> </w:t>
      </w:r>
      <w:r>
        <w:t>5</w:t>
      </w:r>
      <w:r w:rsidRPr="00BE79A5">
        <w:t>.</w:t>
      </w:r>
      <w:r>
        <w:t xml:space="preserve">1 and 5.2 </w:t>
      </w:r>
      <w:r w:rsidRPr="00BE79A5">
        <w:t>the test descriptions from TS 31.124</w:t>
      </w:r>
      <w:r w:rsidR="00E90DE8">
        <w:t> </w:t>
      </w:r>
      <w:r w:rsidR="00BA4FE6">
        <w:t>[2]</w:t>
      </w:r>
      <w:r w:rsidRPr="00BE79A5">
        <w:t>, clause 27.22.4.</w:t>
      </w:r>
      <w:r w:rsidR="005B395A">
        <w:t>9</w:t>
      </w:r>
      <w:r w:rsidRPr="00BE79A5">
        <w:t>.</w:t>
      </w:r>
      <w:r w:rsidR="005B395A">
        <w:t>5</w:t>
      </w:r>
      <w:r w:rsidRPr="00BE79A5">
        <w:t xml:space="preserve"> apply with the following exceptions:</w:t>
      </w:r>
    </w:p>
    <w:p w14:paraId="6A9157A5" w14:textId="593F398D" w:rsidR="00F71355" w:rsidRPr="00BE79A5" w:rsidRDefault="00143C6A" w:rsidP="00143C6A">
      <w:pPr>
        <w:pStyle w:val="B10"/>
      </w:pPr>
      <w:r>
        <w:t>-</w:t>
      </w:r>
      <w:r>
        <w:tab/>
      </w:r>
      <w:r w:rsidR="00F71355" w:rsidRPr="00BE79A5">
        <w:t>The General Requirements as defined in clause 4.2.1 apply</w:t>
      </w:r>
    </w:p>
    <w:p w14:paraId="37298A3F" w14:textId="45A1A9F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32A8B79" w14:textId="77777777" w:rsidR="00E22044" w:rsidRDefault="00E22044" w:rsidP="00B05BAE">
      <w:pPr>
        <w:pStyle w:val="Heading4"/>
      </w:pPr>
      <w:bookmarkStart w:id="525" w:name="_Toc178929483"/>
      <w:bookmarkStart w:id="526" w:name="_Toc183489513"/>
      <w:r>
        <w:t>10.4.9.6</w:t>
      </w:r>
      <w:r>
        <w:tab/>
        <w:t>SELECT ITEM (Presentation style)</w:t>
      </w:r>
      <w:bookmarkEnd w:id="525"/>
      <w:bookmarkEnd w:id="526"/>
    </w:p>
    <w:p w14:paraId="21A12556" w14:textId="61C28A6B" w:rsidR="00F71355" w:rsidRPr="00E22044" w:rsidRDefault="00F71355" w:rsidP="00F71355">
      <w:r w:rsidRPr="00BE79A5">
        <w:t>For test sequence</w:t>
      </w:r>
      <w:r>
        <w:t>s</w:t>
      </w:r>
      <w:r w:rsidRPr="00BE79A5">
        <w:t xml:space="preserve"> </w:t>
      </w:r>
      <w:r>
        <w:t>6</w:t>
      </w:r>
      <w:r w:rsidRPr="00BE79A5">
        <w:t>.</w:t>
      </w:r>
      <w:r>
        <w:t xml:space="preserve">1 and 6.2 </w:t>
      </w:r>
      <w:r w:rsidRPr="00BE79A5">
        <w:t>the test descriptions from TS 31.124</w:t>
      </w:r>
      <w:r w:rsidR="00E90DE8">
        <w:t> </w:t>
      </w:r>
      <w:r w:rsidR="00BA4FE6">
        <w:t>[2]</w:t>
      </w:r>
      <w:r w:rsidRPr="00BE79A5">
        <w:t>, clause 27.22.4.</w:t>
      </w:r>
      <w:r w:rsidR="005B395A">
        <w:t>9</w:t>
      </w:r>
      <w:r w:rsidRPr="00BE79A5">
        <w:t>.</w:t>
      </w:r>
      <w:r w:rsidR="005B395A">
        <w:t>6</w:t>
      </w:r>
      <w:r w:rsidRPr="00BE79A5">
        <w:t xml:space="preserve"> apply with the following exceptions:</w:t>
      </w:r>
    </w:p>
    <w:p w14:paraId="3E220FF6" w14:textId="35796105" w:rsidR="00F71355" w:rsidRPr="00BE79A5" w:rsidRDefault="00143C6A" w:rsidP="00143C6A">
      <w:pPr>
        <w:pStyle w:val="B10"/>
      </w:pPr>
      <w:r>
        <w:t>-</w:t>
      </w:r>
      <w:r>
        <w:tab/>
      </w:r>
      <w:r w:rsidR="00F71355" w:rsidRPr="00BE79A5">
        <w:t>The General Requirements as defined in clause 4.2.1 apply</w:t>
      </w:r>
    </w:p>
    <w:p w14:paraId="1AA85A42" w14:textId="37292AAC"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39874644" w14:textId="77777777" w:rsidR="00E22044" w:rsidRDefault="00E22044" w:rsidP="00B05BAE">
      <w:pPr>
        <w:pStyle w:val="Heading4"/>
      </w:pPr>
      <w:bookmarkStart w:id="527" w:name="_Toc178929484"/>
      <w:bookmarkStart w:id="528" w:name="_Toc183489514"/>
      <w:r>
        <w:t>10.4.9.7</w:t>
      </w:r>
      <w:r>
        <w:tab/>
        <w:t>SELECT ITEM (Soft keys support)</w:t>
      </w:r>
      <w:bookmarkEnd w:id="527"/>
      <w:bookmarkEnd w:id="528"/>
    </w:p>
    <w:p w14:paraId="5E1C61BF" w14:textId="16B2C1B4" w:rsidR="00F71355" w:rsidRPr="00E22044" w:rsidRDefault="00F71355" w:rsidP="00F71355">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7</w:t>
      </w:r>
      <w:r w:rsidRPr="00BE79A5">
        <w:t xml:space="preserve"> apply with the following exceptions:</w:t>
      </w:r>
    </w:p>
    <w:p w14:paraId="01DECE6F" w14:textId="41C69AD7" w:rsidR="00F71355" w:rsidRPr="00BE79A5" w:rsidRDefault="00143C6A" w:rsidP="00143C6A">
      <w:pPr>
        <w:pStyle w:val="B10"/>
      </w:pPr>
      <w:r>
        <w:t>-</w:t>
      </w:r>
      <w:r>
        <w:tab/>
      </w:r>
      <w:r w:rsidR="00F71355" w:rsidRPr="00BE79A5">
        <w:t>The General Requirements as defined in clause 4.2.1 apply</w:t>
      </w:r>
    </w:p>
    <w:p w14:paraId="375F6798" w14:textId="52F34531"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1FE09531" w14:textId="77777777" w:rsidR="00E22044" w:rsidRDefault="00E22044" w:rsidP="00B05BAE">
      <w:pPr>
        <w:pStyle w:val="Heading4"/>
      </w:pPr>
      <w:bookmarkStart w:id="529" w:name="_Toc178929485"/>
      <w:bookmarkStart w:id="530" w:name="_Toc183489515"/>
      <w:r>
        <w:t>10.4.9.8</w:t>
      </w:r>
      <w:r>
        <w:tab/>
        <w:t>SELECT ITEM (Support of "No response from user")</w:t>
      </w:r>
      <w:bookmarkEnd w:id="529"/>
      <w:bookmarkEnd w:id="530"/>
    </w:p>
    <w:p w14:paraId="32FF987A" w14:textId="2976F2F9" w:rsidR="00F71355" w:rsidRPr="00E22044" w:rsidRDefault="00F71355" w:rsidP="00F71355">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w:t>
      </w:r>
      <w:r w:rsidR="005B395A">
        <w:t>9</w:t>
      </w:r>
      <w:r w:rsidRPr="00BE79A5">
        <w:t>.</w:t>
      </w:r>
      <w:r w:rsidR="005B395A">
        <w:t>8</w:t>
      </w:r>
      <w:r w:rsidRPr="00BE79A5">
        <w:t xml:space="preserve"> apply with the following exceptions:</w:t>
      </w:r>
    </w:p>
    <w:p w14:paraId="128940FD" w14:textId="4F63B30E" w:rsidR="00F71355" w:rsidRPr="00BE79A5" w:rsidRDefault="00143C6A" w:rsidP="00143C6A">
      <w:pPr>
        <w:pStyle w:val="B10"/>
      </w:pPr>
      <w:r>
        <w:t>-</w:t>
      </w:r>
      <w:r>
        <w:tab/>
      </w:r>
      <w:r w:rsidR="00F71355" w:rsidRPr="00BE79A5">
        <w:t>The General Requirements as defined in clause 4.2.1 apply</w:t>
      </w:r>
    </w:p>
    <w:p w14:paraId="29FF6266" w14:textId="327850BE"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BF86A38" w14:textId="77777777" w:rsidR="00E22044" w:rsidRDefault="00E22044" w:rsidP="00B05BAE">
      <w:pPr>
        <w:pStyle w:val="Heading4"/>
      </w:pPr>
      <w:bookmarkStart w:id="531" w:name="_Toc178929486"/>
      <w:bookmarkStart w:id="532" w:name="_Toc183489516"/>
      <w:r>
        <w:t>10.4.9.9</w:t>
      </w:r>
      <w:r>
        <w:tab/>
        <w:t>SELECT ITEM (Support of Text Attribute)</w:t>
      </w:r>
      <w:bookmarkEnd w:id="531"/>
      <w:bookmarkEnd w:id="532"/>
    </w:p>
    <w:p w14:paraId="08D7C36D" w14:textId="58935C33" w:rsidR="00F71355" w:rsidRPr="00E22044" w:rsidRDefault="00F71355" w:rsidP="00F71355">
      <w:r w:rsidRPr="00BE79A5">
        <w:t>For test sequence</w:t>
      </w:r>
      <w:r>
        <w:t>s</w:t>
      </w:r>
      <w:r w:rsidRPr="00BE79A5">
        <w:t xml:space="preserve"> </w:t>
      </w:r>
      <w:r>
        <w:t>9</w:t>
      </w:r>
      <w:r w:rsidRPr="00BE79A5">
        <w:t>.</w:t>
      </w:r>
      <w:r>
        <w:t xml:space="preserve">1 to 9.10 </w:t>
      </w:r>
      <w:r w:rsidRPr="00BE79A5">
        <w:t>the test descriptions from TS 31.124</w:t>
      </w:r>
      <w:r w:rsidR="00E90DE8">
        <w:t> </w:t>
      </w:r>
      <w:r w:rsidR="00BA4FE6">
        <w:t>[2]</w:t>
      </w:r>
      <w:r w:rsidRPr="00BE79A5">
        <w:t>, clause 27.22.4.</w:t>
      </w:r>
      <w:r w:rsidR="005B395A">
        <w:t>9</w:t>
      </w:r>
      <w:r w:rsidRPr="00BE79A5">
        <w:t>.</w:t>
      </w:r>
      <w:r w:rsidR="005B395A">
        <w:t>9</w:t>
      </w:r>
      <w:r w:rsidRPr="00BE79A5">
        <w:t xml:space="preserve"> apply with the following exceptions:</w:t>
      </w:r>
    </w:p>
    <w:p w14:paraId="5870D522" w14:textId="14EA0481" w:rsidR="00F71355" w:rsidRPr="00BE79A5" w:rsidRDefault="00143C6A" w:rsidP="00143C6A">
      <w:pPr>
        <w:pStyle w:val="B10"/>
      </w:pPr>
      <w:r>
        <w:t>-</w:t>
      </w:r>
      <w:r>
        <w:tab/>
      </w:r>
      <w:r w:rsidR="00F71355" w:rsidRPr="00BE79A5">
        <w:t>The General Requirements as defined in clause 4.2.1 apply</w:t>
      </w:r>
    </w:p>
    <w:p w14:paraId="5FEFD882" w14:textId="187500E5"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452CACA6" w14:textId="77777777" w:rsidR="00E22044" w:rsidRDefault="00E22044" w:rsidP="00B05BAE">
      <w:pPr>
        <w:pStyle w:val="Heading4"/>
      </w:pPr>
      <w:bookmarkStart w:id="533" w:name="_Toc178929487"/>
      <w:bookmarkStart w:id="534" w:name="_Toc183489517"/>
      <w:r>
        <w:t>10.4.9.10</w:t>
      </w:r>
      <w:r>
        <w:tab/>
        <w:t>SELECT ITEM (UCS2 display in Cyrillic)</w:t>
      </w:r>
      <w:bookmarkEnd w:id="533"/>
      <w:bookmarkEnd w:id="534"/>
    </w:p>
    <w:p w14:paraId="2894C90C" w14:textId="76D46A56" w:rsidR="00F71355" w:rsidRPr="00E22044" w:rsidRDefault="00F71355" w:rsidP="00F71355">
      <w:r w:rsidRPr="00BE79A5">
        <w:t>For test sequence</w:t>
      </w:r>
      <w:r>
        <w:t>s</w:t>
      </w:r>
      <w:r w:rsidRPr="00BE79A5">
        <w:t xml:space="preserve"> </w:t>
      </w:r>
      <w:r>
        <w:t>10</w:t>
      </w:r>
      <w:r w:rsidRPr="00BE79A5">
        <w:t>.</w:t>
      </w:r>
      <w:r>
        <w:t xml:space="preserve">1 to 10.3 </w:t>
      </w:r>
      <w:r w:rsidRPr="00BE79A5">
        <w:t>the test descriptions from TS 31.124</w:t>
      </w:r>
      <w:r w:rsidR="00E90DE8">
        <w:t> </w:t>
      </w:r>
      <w:r w:rsidR="00BA4FE6">
        <w:t>[2]</w:t>
      </w:r>
      <w:r w:rsidRPr="00BE79A5">
        <w:t>, clause 27.22.4.</w:t>
      </w:r>
      <w:r w:rsidR="005B395A">
        <w:t>9</w:t>
      </w:r>
      <w:r w:rsidRPr="00BE79A5">
        <w:t>.1</w:t>
      </w:r>
      <w:r w:rsidR="005B395A">
        <w:t>0</w:t>
      </w:r>
      <w:r w:rsidRPr="00BE79A5">
        <w:t xml:space="preserve"> apply with the following exceptions:</w:t>
      </w:r>
    </w:p>
    <w:p w14:paraId="6EF1A2A7" w14:textId="5500E7A5" w:rsidR="00F71355" w:rsidRPr="00BE79A5" w:rsidRDefault="00143C6A" w:rsidP="00143C6A">
      <w:pPr>
        <w:pStyle w:val="B10"/>
      </w:pPr>
      <w:r>
        <w:t>-</w:t>
      </w:r>
      <w:r>
        <w:tab/>
      </w:r>
      <w:r w:rsidR="00F71355" w:rsidRPr="00BE79A5">
        <w:t>The General Requirements as defined in clause 4.2.1 apply</w:t>
      </w:r>
    </w:p>
    <w:p w14:paraId="391832B2" w14:textId="67D5F783"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AA92219" w14:textId="77777777" w:rsidR="00E22044" w:rsidRDefault="00E22044">
      <w:pPr>
        <w:pStyle w:val="Heading4"/>
      </w:pPr>
      <w:bookmarkStart w:id="535" w:name="_Toc178929488"/>
      <w:bookmarkStart w:id="536" w:name="_Toc183489518"/>
      <w:r>
        <w:t>10.4.9.11</w:t>
      </w:r>
      <w:r>
        <w:tab/>
        <w:t>SELECT ITEM (UCS2 display in Chinese)</w:t>
      </w:r>
      <w:bookmarkEnd w:id="535"/>
      <w:bookmarkEnd w:id="536"/>
    </w:p>
    <w:p w14:paraId="45307856" w14:textId="7CE7FEB2" w:rsidR="00434C00" w:rsidRPr="00E22044" w:rsidRDefault="00434C00" w:rsidP="00434C00">
      <w:r w:rsidRPr="00BE79A5">
        <w:t xml:space="preserve">For test sequence </w:t>
      </w:r>
      <w:r>
        <w:t>11</w:t>
      </w:r>
      <w:r w:rsidRPr="00BE79A5">
        <w:t>.</w:t>
      </w:r>
      <w:r>
        <w:t xml:space="preserve">1 </w:t>
      </w:r>
      <w:r w:rsidRPr="00BE79A5">
        <w:t>the test descriptions from TS 31.124</w:t>
      </w:r>
      <w:r w:rsidR="00E90DE8">
        <w:t> </w:t>
      </w:r>
      <w:r w:rsidR="00BA4FE6">
        <w:t>[2]</w:t>
      </w:r>
      <w:r w:rsidRPr="00BE79A5">
        <w:t>, clause 27.22.4.</w:t>
      </w:r>
      <w:r w:rsidR="005B395A">
        <w:t>9</w:t>
      </w:r>
      <w:r w:rsidRPr="00BE79A5">
        <w:t>.1</w:t>
      </w:r>
      <w:r w:rsidR="005B395A">
        <w:t>1</w:t>
      </w:r>
      <w:r w:rsidRPr="00BE79A5">
        <w:t xml:space="preserve"> apply with the following exceptions:</w:t>
      </w:r>
    </w:p>
    <w:p w14:paraId="6F856543" w14:textId="75754154" w:rsidR="00434C00" w:rsidRPr="00BE79A5" w:rsidRDefault="00143C6A" w:rsidP="00143C6A">
      <w:pPr>
        <w:pStyle w:val="B10"/>
      </w:pPr>
      <w:r>
        <w:t>-</w:t>
      </w:r>
      <w:r>
        <w:tab/>
      </w:r>
      <w:r w:rsidR="00434C00" w:rsidRPr="00BE79A5">
        <w:t>The General Requirements as defined in clause 4.2.1 apply</w:t>
      </w:r>
    </w:p>
    <w:p w14:paraId="52B2D2C3" w14:textId="16DC3B63" w:rsidR="000A21B8" w:rsidRDefault="00143C6A" w:rsidP="00143C6A">
      <w:pPr>
        <w:pStyle w:val="B10"/>
      </w:pPr>
      <w:r>
        <w:lastRenderedPageBreak/>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74A58BE" w14:textId="77777777" w:rsidR="00E22044" w:rsidRDefault="00E22044" w:rsidP="00B05BAE">
      <w:pPr>
        <w:pStyle w:val="Heading4"/>
      </w:pPr>
      <w:bookmarkStart w:id="537" w:name="_Toc178929489"/>
      <w:bookmarkStart w:id="538" w:name="_Toc183489519"/>
      <w:r>
        <w:t>10.4.9.12</w:t>
      </w:r>
      <w:r>
        <w:tab/>
        <w:t>SELECT ITEM (UCS2 display in Katakana)</w:t>
      </w:r>
      <w:bookmarkEnd w:id="537"/>
      <w:bookmarkEnd w:id="538"/>
    </w:p>
    <w:p w14:paraId="5A2F5DA6" w14:textId="37D7544B" w:rsidR="00F71355" w:rsidRPr="00E22044" w:rsidRDefault="00F71355" w:rsidP="00F71355">
      <w:r w:rsidRPr="00BE79A5">
        <w:t xml:space="preserve">For test </w:t>
      </w:r>
      <w:r w:rsidR="00434C00" w:rsidRPr="00BE79A5">
        <w:t>sequence</w:t>
      </w:r>
      <w:r w:rsidR="00434C00">
        <w:t>s</w:t>
      </w:r>
      <w:r w:rsidR="00434C00" w:rsidRPr="00BE79A5">
        <w:t xml:space="preserve"> </w:t>
      </w:r>
      <w:r w:rsidR="00434C00">
        <w:t>12</w:t>
      </w:r>
      <w:r w:rsidR="00434C00" w:rsidRPr="00BE79A5">
        <w:t>.</w:t>
      </w:r>
      <w:r w:rsidR="00434C00">
        <w:t xml:space="preserve">1 to 12.3 </w:t>
      </w:r>
      <w:r w:rsidRPr="00BE79A5">
        <w:t>the test descriptions from TS 31.124</w:t>
      </w:r>
      <w:r w:rsidR="00E90DE8">
        <w:t> </w:t>
      </w:r>
      <w:r w:rsidR="00BA4FE6">
        <w:t>[2]</w:t>
      </w:r>
      <w:r w:rsidRPr="00BE79A5">
        <w:t>, clause 27.22.4.</w:t>
      </w:r>
      <w:r w:rsidR="005B395A">
        <w:t>9</w:t>
      </w:r>
      <w:r w:rsidRPr="00BE79A5">
        <w:t>.1</w:t>
      </w:r>
      <w:r w:rsidR="005B395A">
        <w:t>2</w:t>
      </w:r>
      <w:r w:rsidRPr="00BE79A5">
        <w:t xml:space="preserve"> apply with the following exceptions:</w:t>
      </w:r>
    </w:p>
    <w:p w14:paraId="663D3BE7" w14:textId="68012F34" w:rsidR="00F71355" w:rsidRPr="00BE79A5" w:rsidRDefault="00143C6A" w:rsidP="00143C6A">
      <w:pPr>
        <w:pStyle w:val="B10"/>
      </w:pPr>
      <w:r>
        <w:t>-</w:t>
      </w:r>
      <w:r>
        <w:tab/>
      </w:r>
      <w:r w:rsidR="00434C00" w:rsidRPr="00BE79A5">
        <w:t xml:space="preserve">The General </w:t>
      </w:r>
      <w:r w:rsidR="00F71355" w:rsidRPr="00BE79A5">
        <w:t>Requirements as defined in clause 4.2.1 apply</w:t>
      </w:r>
    </w:p>
    <w:p w14:paraId="61C815F2" w14:textId="566DD0E7"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4.4.2 of the present document</w:t>
      </w:r>
      <w:r w:rsidR="000A21B8" w:rsidRPr="005A71DB">
        <w:t>, hosting a USIM as defined in clause 4.4.2.2</w:t>
      </w:r>
      <w:r w:rsidR="000A21B8">
        <w:t>.</w:t>
      </w:r>
    </w:p>
    <w:p w14:paraId="66E6771D" w14:textId="77777777" w:rsidR="00E22044" w:rsidRDefault="00E22044" w:rsidP="00E22044">
      <w:pPr>
        <w:pStyle w:val="Heading3"/>
      </w:pPr>
      <w:bookmarkStart w:id="539" w:name="_Toc178929490"/>
      <w:bookmarkStart w:id="540" w:name="_Toc183489520"/>
      <w:r>
        <w:t>10.4.10</w:t>
      </w:r>
      <w:r>
        <w:tab/>
        <w:t>SEND SHORT MESSAGE</w:t>
      </w:r>
      <w:bookmarkEnd w:id="539"/>
      <w:bookmarkEnd w:id="540"/>
    </w:p>
    <w:p w14:paraId="31E860BA" w14:textId="77777777" w:rsidR="0011386B" w:rsidRDefault="00E22044">
      <w:pPr>
        <w:pStyle w:val="Heading4"/>
      </w:pPr>
      <w:bookmarkStart w:id="541" w:name="_Toc178929491"/>
      <w:bookmarkStart w:id="542" w:name="_Toc183489521"/>
      <w:r>
        <w:t>10.4.10.1</w:t>
      </w:r>
      <w:r w:rsidR="0011386B">
        <w:tab/>
        <w:t>SEND SHORT MESSAGE (Normal)</w:t>
      </w:r>
      <w:bookmarkEnd w:id="541"/>
      <w:bookmarkEnd w:id="542"/>
    </w:p>
    <w:p w14:paraId="54D7550F" w14:textId="77777777" w:rsidR="0011386B" w:rsidRDefault="0011386B" w:rsidP="00B05BAE">
      <w:r>
        <w:t>FFS</w:t>
      </w:r>
    </w:p>
    <w:p w14:paraId="5A9EB7B1" w14:textId="1C5152CC" w:rsidR="0011386B" w:rsidRDefault="0011386B" w:rsidP="0011386B">
      <w:pPr>
        <w:pStyle w:val="Heading4"/>
      </w:pPr>
      <w:bookmarkStart w:id="543" w:name="_Toc178929492"/>
      <w:bookmarkStart w:id="544" w:name="_Toc183489522"/>
      <w:r>
        <w:t>10.4.10.2</w:t>
      </w:r>
      <w:r>
        <w:tab/>
        <w:t>SEND SHORT MESSAGE (</w:t>
      </w:r>
      <w:r w:rsidRPr="0011386B">
        <w:t>UCS2 display in Cyrillic</w:t>
      </w:r>
      <w:r>
        <w:t>)</w:t>
      </w:r>
      <w:bookmarkEnd w:id="543"/>
      <w:bookmarkEnd w:id="544"/>
    </w:p>
    <w:p w14:paraId="15F9E4A9" w14:textId="77777777" w:rsidR="0011386B" w:rsidRDefault="0011386B" w:rsidP="0011386B">
      <w:r>
        <w:t>FFS</w:t>
      </w:r>
    </w:p>
    <w:p w14:paraId="315916ED" w14:textId="34C89F5D" w:rsidR="0011386B" w:rsidRDefault="0011386B" w:rsidP="0011386B">
      <w:pPr>
        <w:pStyle w:val="Heading4"/>
      </w:pPr>
      <w:bookmarkStart w:id="545" w:name="_Toc178929493"/>
      <w:bookmarkStart w:id="546" w:name="_Toc183489523"/>
      <w:r>
        <w:t>10.4.10.3</w:t>
      </w:r>
      <w:r>
        <w:tab/>
        <w:t>SEND SHORT MESSAGE (I</w:t>
      </w:r>
      <w:r w:rsidRPr="0011386B">
        <w:t>con support</w:t>
      </w:r>
      <w:r>
        <w:t>)</w:t>
      </w:r>
      <w:bookmarkEnd w:id="545"/>
      <w:bookmarkEnd w:id="546"/>
    </w:p>
    <w:p w14:paraId="41D152B9" w14:textId="77777777" w:rsidR="0011386B" w:rsidRDefault="0011386B" w:rsidP="0011386B">
      <w:r>
        <w:t>FFS</w:t>
      </w:r>
    </w:p>
    <w:p w14:paraId="4EE03F39" w14:textId="6CDBCE2D" w:rsidR="0011386B" w:rsidRDefault="0011386B" w:rsidP="0011386B">
      <w:pPr>
        <w:pStyle w:val="Heading4"/>
      </w:pPr>
      <w:bookmarkStart w:id="547" w:name="_Toc178929494"/>
      <w:bookmarkStart w:id="548" w:name="_Toc183489524"/>
      <w:r>
        <w:t>10.4.10.4</w:t>
      </w:r>
      <w:r>
        <w:tab/>
        <w:t>SEND SHORT MESSAGE (</w:t>
      </w:r>
      <w:r w:rsidRPr="0011386B">
        <w:t>Support of Text Attribute</w:t>
      </w:r>
      <w:r>
        <w:t>)</w:t>
      </w:r>
      <w:bookmarkEnd w:id="547"/>
      <w:bookmarkEnd w:id="548"/>
    </w:p>
    <w:p w14:paraId="0BE64EBE" w14:textId="77777777" w:rsidR="0011386B" w:rsidRDefault="0011386B" w:rsidP="0011386B">
      <w:r>
        <w:t>FFS</w:t>
      </w:r>
    </w:p>
    <w:p w14:paraId="66E32796" w14:textId="34CB749A" w:rsidR="0011386B" w:rsidRDefault="0011386B" w:rsidP="0011386B">
      <w:pPr>
        <w:pStyle w:val="Heading4"/>
      </w:pPr>
      <w:bookmarkStart w:id="549" w:name="_Toc178929495"/>
      <w:bookmarkStart w:id="550" w:name="_Toc183489525"/>
      <w:r>
        <w:t>10.4.10.5</w:t>
      </w:r>
      <w:r>
        <w:tab/>
        <w:t>SEND SHORT MESSAGE (</w:t>
      </w:r>
      <w:r w:rsidRPr="0011386B">
        <w:t>UCS2 display in Chinese</w:t>
      </w:r>
      <w:r>
        <w:t>)</w:t>
      </w:r>
      <w:bookmarkEnd w:id="549"/>
      <w:bookmarkEnd w:id="550"/>
    </w:p>
    <w:p w14:paraId="33728314" w14:textId="77777777" w:rsidR="0011386B" w:rsidRDefault="0011386B" w:rsidP="0011386B">
      <w:r>
        <w:t>FFS</w:t>
      </w:r>
    </w:p>
    <w:p w14:paraId="22F97AF0" w14:textId="16BBF5FD" w:rsidR="0011386B" w:rsidRDefault="0011386B" w:rsidP="0011386B">
      <w:pPr>
        <w:pStyle w:val="Heading4"/>
      </w:pPr>
      <w:bookmarkStart w:id="551" w:name="_Toc178929496"/>
      <w:bookmarkStart w:id="552" w:name="_Toc183489526"/>
      <w:r>
        <w:t>10.4.10.6</w:t>
      </w:r>
      <w:r>
        <w:tab/>
        <w:t>SEND SHORT MESSAGE (</w:t>
      </w:r>
      <w:r w:rsidRPr="0011386B">
        <w:t>UCS2 display in Katakana</w:t>
      </w:r>
      <w:r>
        <w:t>)</w:t>
      </w:r>
      <w:bookmarkEnd w:id="551"/>
      <w:bookmarkEnd w:id="552"/>
    </w:p>
    <w:p w14:paraId="099DC9AD" w14:textId="27D19738" w:rsidR="00E22044" w:rsidRPr="00E22044" w:rsidRDefault="0011386B" w:rsidP="0011386B">
      <w:r>
        <w:t>FFS</w:t>
      </w:r>
    </w:p>
    <w:p w14:paraId="32747D43" w14:textId="77777777" w:rsidR="00E22044" w:rsidRDefault="00E22044" w:rsidP="00B05BAE">
      <w:pPr>
        <w:pStyle w:val="Heading4"/>
      </w:pPr>
      <w:bookmarkStart w:id="553" w:name="_Toc178929497"/>
      <w:bookmarkStart w:id="554" w:name="_Toc183489527"/>
      <w:r>
        <w:t>10.4.10.7</w:t>
      </w:r>
      <w:r>
        <w:tab/>
        <w:t>SEND SHORT MESSAGE (IMS)</w:t>
      </w:r>
      <w:bookmarkEnd w:id="553"/>
      <w:bookmarkEnd w:id="554"/>
    </w:p>
    <w:p w14:paraId="53EF25DB" w14:textId="034F6CAB" w:rsidR="00A91DA7" w:rsidRPr="00E22044" w:rsidRDefault="00A91DA7" w:rsidP="00A91DA7">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27.22.4.1</w:t>
      </w:r>
      <w:r w:rsidR="00E13A5F">
        <w:t>0</w:t>
      </w:r>
      <w:r w:rsidRPr="00BE79A5">
        <w:t>.</w:t>
      </w:r>
      <w:r w:rsidR="00E13A5F">
        <w:t>7.</w:t>
      </w:r>
      <w:r w:rsidRPr="00BE79A5">
        <w:t>1 apply with the following exceptions:</w:t>
      </w:r>
    </w:p>
    <w:p w14:paraId="188C2804" w14:textId="497D0CB6" w:rsidR="00A91DA7" w:rsidRPr="00BE79A5" w:rsidRDefault="00143C6A" w:rsidP="00143C6A">
      <w:pPr>
        <w:pStyle w:val="B10"/>
      </w:pPr>
      <w:r>
        <w:t>-</w:t>
      </w:r>
      <w:r>
        <w:tab/>
      </w:r>
      <w:r w:rsidR="00A91DA7" w:rsidRPr="00BE79A5">
        <w:t>The General Requirements as defined in clause 4.2.1 apply</w:t>
      </w:r>
    </w:p>
    <w:p w14:paraId="3ED2D299" w14:textId="35499272"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 xml:space="preserve"> and an ISIM as defined in clause 4.4.3.3.</w:t>
      </w:r>
    </w:p>
    <w:p w14:paraId="01216927" w14:textId="7AE8035F" w:rsidR="00A91DA7" w:rsidRDefault="00A91DA7" w:rsidP="00B05BAE">
      <w:r w:rsidRPr="009E1CE7">
        <w:t>Test sequenc</w:t>
      </w:r>
      <w:r>
        <w:t>e 7.2 is</w:t>
      </w:r>
      <w:r w:rsidRPr="009E1CE7">
        <w:t xml:space="preserve"> not applicable to MEs operating a nrUICC.</w:t>
      </w:r>
    </w:p>
    <w:p w14:paraId="34EDFE12" w14:textId="71A36B9F" w:rsidR="00E22044" w:rsidRDefault="00E22044" w:rsidP="00B05BAE">
      <w:pPr>
        <w:pStyle w:val="Heading4"/>
      </w:pPr>
      <w:bookmarkStart w:id="555" w:name="_Toc178929498"/>
      <w:bookmarkStart w:id="556" w:name="_Toc183489528"/>
      <w:r>
        <w:t>10.4.10.8</w:t>
      </w:r>
      <w:r>
        <w:tab/>
        <w:t>SEND SHORT MESSAGE (Over SGs in E-UTRAN)</w:t>
      </w:r>
      <w:bookmarkEnd w:id="555"/>
      <w:bookmarkEnd w:id="556"/>
    </w:p>
    <w:p w14:paraId="28509069" w14:textId="78687307" w:rsidR="008804FB" w:rsidRPr="00E22044" w:rsidRDefault="008804FB" w:rsidP="008804FB">
      <w:r w:rsidRPr="00BE79A5">
        <w:t xml:space="preserve">For test sequence </w:t>
      </w:r>
      <w:r>
        <w:t>8</w:t>
      </w:r>
      <w:r w:rsidRPr="00BE79A5">
        <w:t>.</w:t>
      </w:r>
      <w:r>
        <w:t xml:space="preserve">1 </w:t>
      </w:r>
      <w:r w:rsidRPr="00BE79A5">
        <w:t>the test descriptions from TS 31.124</w:t>
      </w:r>
      <w:r w:rsidR="00E90DE8">
        <w:t> </w:t>
      </w:r>
      <w:r w:rsidR="00BA4FE6">
        <w:t>[2]</w:t>
      </w:r>
      <w:r w:rsidRPr="00BE79A5">
        <w:t>, clause 27.22.4.1</w:t>
      </w:r>
      <w:r w:rsidR="00E13A5F">
        <w:t>0.8</w:t>
      </w:r>
      <w:r w:rsidRPr="00BE79A5">
        <w:t>.1 apply with the following exceptions:</w:t>
      </w:r>
    </w:p>
    <w:p w14:paraId="35C0CA69" w14:textId="52A6A95E" w:rsidR="008804FB" w:rsidRPr="00BE79A5" w:rsidRDefault="00143C6A" w:rsidP="00143C6A">
      <w:pPr>
        <w:pStyle w:val="B10"/>
      </w:pPr>
      <w:r>
        <w:t>-</w:t>
      </w:r>
      <w:r>
        <w:tab/>
      </w:r>
      <w:r w:rsidR="008804FB" w:rsidRPr="00BE79A5">
        <w:t>The General Requirements as defined in clause 4.2.1 apply</w:t>
      </w:r>
    </w:p>
    <w:p w14:paraId="1DE76E3E" w14:textId="717EA6FA" w:rsidR="000A21B8" w:rsidRDefault="00143C6A" w:rsidP="00143C6A">
      <w:pPr>
        <w:pStyle w:val="B10"/>
      </w:pPr>
      <w:r>
        <w:t>-</w:t>
      </w:r>
      <w:r>
        <w:tab/>
      </w:r>
      <w:r w:rsidR="000A21B8" w:rsidRPr="00BE79A5">
        <w:t xml:space="preserve">The </w:t>
      </w:r>
      <w:r w:rsidR="000A21B8">
        <w:t xml:space="preserve">nrUICC is configured </w:t>
      </w:r>
      <w:r w:rsidR="000A21B8" w:rsidRPr="00BE79A5">
        <w:t>with default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0295944E" w14:textId="77777777" w:rsidR="00E22044" w:rsidRDefault="00E22044" w:rsidP="00143C6A">
      <w:pPr>
        <w:pStyle w:val="Heading3"/>
      </w:pPr>
      <w:bookmarkStart w:id="557" w:name="_Toc178929499"/>
      <w:bookmarkStart w:id="558" w:name="_Toc183489529"/>
      <w:r>
        <w:t>10.4.11</w:t>
      </w:r>
      <w:r>
        <w:tab/>
        <w:t>SEND SS</w:t>
      </w:r>
      <w:bookmarkEnd w:id="557"/>
      <w:bookmarkEnd w:id="558"/>
    </w:p>
    <w:p w14:paraId="47764C2E" w14:textId="1FC358E0" w:rsidR="00E22044" w:rsidRPr="00E22044" w:rsidRDefault="00E22044" w:rsidP="00E22044">
      <w:r>
        <w:t>FFS</w:t>
      </w:r>
    </w:p>
    <w:p w14:paraId="3F671F0C" w14:textId="77777777" w:rsidR="00E22044" w:rsidRDefault="00E22044" w:rsidP="00143C6A">
      <w:pPr>
        <w:pStyle w:val="Heading3"/>
      </w:pPr>
      <w:bookmarkStart w:id="559" w:name="_Toc178929500"/>
      <w:bookmarkStart w:id="560" w:name="_Toc183489530"/>
      <w:r>
        <w:lastRenderedPageBreak/>
        <w:t>10.4.12</w:t>
      </w:r>
      <w:r>
        <w:tab/>
        <w:t>SEND USSD</w:t>
      </w:r>
      <w:bookmarkEnd w:id="559"/>
      <w:bookmarkEnd w:id="560"/>
    </w:p>
    <w:p w14:paraId="7BB032BF" w14:textId="018FFACA" w:rsidR="00E22044" w:rsidRPr="00E22044" w:rsidRDefault="00E22044" w:rsidP="00E22044">
      <w:r>
        <w:t>FFS</w:t>
      </w:r>
    </w:p>
    <w:p w14:paraId="721ED75D" w14:textId="77777777" w:rsidR="00E22044" w:rsidRDefault="00E22044" w:rsidP="00E22044">
      <w:pPr>
        <w:pStyle w:val="Heading3"/>
      </w:pPr>
      <w:bookmarkStart w:id="561" w:name="_Toc178929501"/>
      <w:bookmarkStart w:id="562" w:name="_Toc183489531"/>
      <w:r>
        <w:t>10.4.13</w:t>
      </w:r>
      <w:r>
        <w:tab/>
        <w:t>SET UP CALL</w:t>
      </w:r>
      <w:bookmarkEnd w:id="561"/>
      <w:bookmarkEnd w:id="562"/>
    </w:p>
    <w:p w14:paraId="3253FAE0" w14:textId="52CA9874" w:rsidR="00E22044" w:rsidRPr="00E22044" w:rsidRDefault="00E22044" w:rsidP="00E22044">
      <w:r>
        <w:t>FFS</w:t>
      </w:r>
    </w:p>
    <w:p w14:paraId="243910FC" w14:textId="77777777" w:rsidR="00E22044" w:rsidRDefault="00E22044" w:rsidP="00B05BAE">
      <w:pPr>
        <w:pStyle w:val="Heading3"/>
      </w:pPr>
      <w:bookmarkStart w:id="563" w:name="_Toc178929502"/>
      <w:bookmarkStart w:id="564" w:name="_Toc183489532"/>
      <w:r>
        <w:t>10.4.14</w:t>
      </w:r>
      <w:r>
        <w:tab/>
        <w:t>POLLING OFF</w:t>
      </w:r>
      <w:bookmarkEnd w:id="563"/>
      <w:bookmarkEnd w:id="564"/>
    </w:p>
    <w:p w14:paraId="77360772" w14:textId="7A4B28D1" w:rsidR="008804FB" w:rsidRPr="00E22044" w:rsidRDefault="008804FB" w:rsidP="008804FB">
      <w:r w:rsidRPr="00BE79A5">
        <w:t>For test sequence</w:t>
      </w:r>
      <w:r w:rsidR="00E13A5F">
        <w:t>s</w:t>
      </w:r>
      <w:r w:rsidRPr="00BE79A5">
        <w:t xml:space="preserve"> </w:t>
      </w:r>
      <w:r>
        <w:t>1</w:t>
      </w:r>
      <w:r w:rsidRPr="00BE79A5">
        <w:t>.</w:t>
      </w:r>
      <w:r>
        <w:t>2</w:t>
      </w:r>
      <w:r w:rsidR="00E13A5F">
        <w:t xml:space="preserve"> and 1.3</w:t>
      </w:r>
      <w:r>
        <w:t xml:space="preserve"> </w:t>
      </w:r>
      <w:r w:rsidRPr="00BE79A5">
        <w:t xml:space="preserve">the test descriptions from TS 31.124 </w:t>
      </w:r>
      <w:r w:rsidR="00BA4FE6">
        <w:t>[2]</w:t>
      </w:r>
      <w:r w:rsidRPr="00BE79A5">
        <w:t>, clause 27.22.4.1</w:t>
      </w:r>
      <w:r w:rsidR="00E13A5F">
        <w:t>4</w:t>
      </w:r>
      <w:r w:rsidRPr="00BE79A5">
        <w:t>.1 apply with the following exceptions:</w:t>
      </w:r>
    </w:p>
    <w:p w14:paraId="6EC8A436" w14:textId="218AD6C2" w:rsidR="008804FB" w:rsidRPr="00BE79A5" w:rsidRDefault="00143C6A" w:rsidP="00143C6A">
      <w:pPr>
        <w:pStyle w:val="B10"/>
      </w:pPr>
      <w:r>
        <w:t>-</w:t>
      </w:r>
      <w:r>
        <w:tab/>
      </w:r>
      <w:r w:rsidR="008804FB" w:rsidRPr="00BE79A5">
        <w:t>The General Requirements as defined in clause 4.2.1 apply</w:t>
      </w:r>
    </w:p>
    <w:p w14:paraId="469CE3D9" w14:textId="363BE2DA" w:rsidR="00E13A5F" w:rsidRDefault="00143C6A" w:rsidP="00E13A5F">
      <w:pPr>
        <w:pStyle w:val="B10"/>
      </w:pPr>
      <w:r>
        <w:t>-</w:t>
      </w:r>
      <w:r>
        <w:tab/>
      </w:r>
      <w:r w:rsidR="00E13A5F">
        <w:t>For sequence 1.2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6446D43D" w14:textId="7447B1C7" w:rsidR="00E13A5F" w:rsidRDefault="00E13A5F" w:rsidP="00E13A5F">
      <w:pPr>
        <w:pStyle w:val="B10"/>
      </w:pPr>
      <w:r>
        <w:t>-</w:t>
      </w:r>
      <w:r>
        <w:tab/>
        <w:t>For sequence 1.3 t</w:t>
      </w:r>
      <w:r w:rsidRPr="00BE79A5">
        <w:t xml:space="preserve">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t>.</w:t>
      </w:r>
    </w:p>
    <w:p w14:paraId="090809A1" w14:textId="77019783" w:rsidR="008804FB" w:rsidRDefault="008804FB" w:rsidP="008804FB">
      <w:r w:rsidRPr="009E1CE7">
        <w:t>Test sequenc</w:t>
      </w:r>
      <w:r>
        <w:t>e 1.1 is</w:t>
      </w:r>
      <w:r w:rsidRPr="009E1CE7">
        <w:t xml:space="preserve"> not applicable to MEs operating a nrUICC.</w:t>
      </w:r>
    </w:p>
    <w:p w14:paraId="7D81EDA3" w14:textId="77777777" w:rsidR="00E22044" w:rsidRDefault="00E22044" w:rsidP="00B05BAE">
      <w:pPr>
        <w:pStyle w:val="Heading3"/>
      </w:pPr>
      <w:bookmarkStart w:id="565" w:name="_Toc178929503"/>
      <w:bookmarkStart w:id="566" w:name="_Toc183489533"/>
      <w:r>
        <w:t>10.4.15</w:t>
      </w:r>
      <w:r>
        <w:tab/>
        <w:t>PROVIDE LOCAL INFORMATION</w:t>
      </w:r>
      <w:bookmarkEnd w:id="565"/>
      <w:bookmarkEnd w:id="566"/>
    </w:p>
    <w:p w14:paraId="3D6E7752" w14:textId="6566B264" w:rsidR="008804FB" w:rsidRPr="00E22044" w:rsidRDefault="008804FB" w:rsidP="008804FB">
      <w:r w:rsidRPr="00BE79A5">
        <w:t>For test sequence</w:t>
      </w:r>
      <w:r>
        <w:t>s</w:t>
      </w:r>
      <w:r w:rsidRPr="00BE79A5">
        <w:t xml:space="preserve"> </w:t>
      </w:r>
      <w:r>
        <w:t>1</w:t>
      </w:r>
      <w:r w:rsidRPr="00BE79A5">
        <w:t>.</w:t>
      </w:r>
      <w:r>
        <w:t>2, 1.4, 1.5, 1.9 to 1.11, 1.14 to 1.18 and 1.22 to 1.</w:t>
      </w:r>
      <w:r w:rsidR="00A43F4C">
        <w:t xml:space="preserve">32 </w:t>
      </w:r>
      <w:r w:rsidRPr="00BE79A5">
        <w:t xml:space="preserve">the test descriptions from TS 31.124 </w:t>
      </w:r>
      <w:r w:rsidR="00BA4FE6">
        <w:t>[2]</w:t>
      </w:r>
      <w:r w:rsidRPr="00BE79A5">
        <w:t>, clause 27.22.4.1</w:t>
      </w:r>
      <w:r w:rsidR="00251AC5">
        <w:t>5</w:t>
      </w:r>
      <w:r w:rsidRPr="00BE79A5">
        <w:t>.1 apply with the following exceptions:</w:t>
      </w:r>
    </w:p>
    <w:p w14:paraId="51E44C6B" w14:textId="754B878D" w:rsidR="008804FB" w:rsidRPr="00BE79A5" w:rsidRDefault="00143C6A" w:rsidP="00143C6A">
      <w:pPr>
        <w:pStyle w:val="B10"/>
      </w:pPr>
      <w:r>
        <w:t>-</w:t>
      </w:r>
      <w:r>
        <w:tab/>
      </w:r>
      <w:r w:rsidR="008804FB" w:rsidRPr="00BE79A5">
        <w:t>The General Requirements as defined in clause 4.2.1 apply</w:t>
      </w:r>
    </w:p>
    <w:p w14:paraId="5D9976D6" w14:textId="04540F05" w:rsidR="000A21B8" w:rsidRDefault="00143C6A" w:rsidP="00143C6A">
      <w:pPr>
        <w:pStyle w:val="B10"/>
      </w:pPr>
      <w:r>
        <w:t>-</w:t>
      </w:r>
      <w:r>
        <w:tab/>
      </w:r>
      <w:r w:rsidR="000A21B8">
        <w:t>For test sequences 1.2, 1.4, 1.5, 1.9 to 1.11 and 1.14 to 1.18 t</w:t>
      </w:r>
      <w:r w:rsidR="000A21B8" w:rsidRPr="00BE79A5">
        <w:t xml:space="preserve">he </w:t>
      </w:r>
      <w:r w:rsidR="000A21B8">
        <w:t xml:space="preserve">nrUICC is configured </w:t>
      </w:r>
      <w:r w:rsidR="000A21B8" w:rsidRPr="00BE79A5">
        <w:t>with values for USIM Application Toolkit testing as defined in clause 4.4.</w:t>
      </w:r>
      <w:r w:rsidR="000A21B8">
        <w:t>3</w:t>
      </w:r>
      <w:r w:rsidR="000A21B8" w:rsidRPr="00BE79A5">
        <w:t xml:space="preserve"> of the present document</w:t>
      </w:r>
      <w:r w:rsidR="000A21B8" w:rsidRPr="005A71DB">
        <w:t>, hosting a USIM as defined in clause 4.4.</w:t>
      </w:r>
      <w:r w:rsidR="000A21B8">
        <w:t>3</w:t>
      </w:r>
      <w:r w:rsidR="000A21B8" w:rsidRPr="005A71DB">
        <w:t>.2</w:t>
      </w:r>
      <w:r w:rsidR="000A21B8">
        <w:t>.</w:t>
      </w:r>
    </w:p>
    <w:p w14:paraId="39A92B23" w14:textId="219C1754" w:rsidR="000A21B8" w:rsidRDefault="00143C6A" w:rsidP="00143C6A">
      <w:pPr>
        <w:pStyle w:val="B10"/>
      </w:pPr>
      <w:r>
        <w:t>-</w:t>
      </w:r>
      <w:r>
        <w:tab/>
      </w:r>
      <w:r w:rsidR="008804FB">
        <w:t>For test sequences 1.22 to 1.</w:t>
      </w:r>
      <w:r w:rsidR="00251AC5">
        <w:t xml:space="preserve">32 </w:t>
      </w:r>
      <w:r w:rsidR="008804FB">
        <w:t xml:space="preserve">the </w:t>
      </w:r>
      <w:r w:rsidR="000A21B8">
        <w:t xml:space="preserve">nrUICC is configured </w:t>
      </w:r>
      <w:r w:rsidR="000A21B8" w:rsidRPr="00BE79A5">
        <w:t>with values for USIM Application Toolkit testing as defined in clause 4.4.</w:t>
      </w:r>
      <w:r w:rsidR="000A21B8">
        <w:t>4</w:t>
      </w:r>
      <w:r w:rsidR="000A21B8" w:rsidRPr="00BE79A5">
        <w:t xml:space="preserve"> of the present document</w:t>
      </w:r>
      <w:r w:rsidR="000A21B8" w:rsidRPr="005A71DB">
        <w:t>, hosting a USIM as defined in clause 4.4.</w:t>
      </w:r>
      <w:r w:rsidR="000A21B8">
        <w:t>4</w:t>
      </w:r>
      <w:r w:rsidR="000A21B8" w:rsidRPr="005A71DB">
        <w:t>.2</w:t>
      </w:r>
      <w:r w:rsidR="000A21B8">
        <w:t>.</w:t>
      </w:r>
    </w:p>
    <w:p w14:paraId="3086F45E" w14:textId="3F448818" w:rsidR="00A43F4C" w:rsidRDefault="008804FB" w:rsidP="008804FB">
      <w:r w:rsidRPr="009E1CE7">
        <w:t>Test sequenc</w:t>
      </w:r>
      <w:r>
        <w:t xml:space="preserve">es 1.1, 1.3, 1.6, 1.7, 1.12 and 1.13 are </w:t>
      </w:r>
      <w:r w:rsidRPr="009E1CE7">
        <w:t>not applicable to MEs operating a nrUICC.</w:t>
      </w:r>
    </w:p>
    <w:p w14:paraId="7872F9F7" w14:textId="5386DD37" w:rsidR="008804FB" w:rsidRDefault="008804FB" w:rsidP="008804FB">
      <w:r w:rsidRPr="009E1CE7">
        <w:t>Test sequenc</w:t>
      </w:r>
      <w:r>
        <w:t xml:space="preserve">e 1.8 is voided and test sequences 1.19 to 1.21 are "TBD" in </w:t>
      </w:r>
      <w:r w:rsidRPr="00BE79A5">
        <w:t>TS 31.124</w:t>
      </w:r>
      <w:r w:rsidR="00E90DE8">
        <w:t> </w:t>
      </w:r>
      <w:r w:rsidR="00BA4FE6">
        <w:t>[2]</w:t>
      </w:r>
      <w:r>
        <w:t>. For editorial purposes the numbering in the present specification is kept identical.</w:t>
      </w:r>
    </w:p>
    <w:p w14:paraId="770428E0" w14:textId="77777777" w:rsidR="00E22044" w:rsidRDefault="00E22044" w:rsidP="00E22044">
      <w:pPr>
        <w:pStyle w:val="Heading3"/>
      </w:pPr>
      <w:bookmarkStart w:id="567" w:name="_Toc178929504"/>
      <w:bookmarkStart w:id="568" w:name="_Toc183489534"/>
      <w:r>
        <w:t>10.4.16</w:t>
      </w:r>
      <w:r>
        <w:tab/>
        <w:t>SET UP EVENT LIST</w:t>
      </w:r>
      <w:bookmarkEnd w:id="567"/>
      <w:bookmarkEnd w:id="568"/>
    </w:p>
    <w:p w14:paraId="500F4FA9" w14:textId="4C4E2476" w:rsidR="00E22044" w:rsidRPr="00E22044" w:rsidRDefault="00E22044" w:rsidP="00E22044">
      <w:r>
        <w:t>FFS</w:t>
      </w:r>
    </w:p>
    <w:p w14:paraId="75A11FF1" w14:textId="77777777" w:rsidR="00E22044" w:rsidRDefault="00E22044" w:rsidP="00B05BAE">
      <w:pPr>
        <w:pStyle w:val="Heading3"/>
      </w:pPr>
      <w:bookmarkStart w:id="569" w:name="_Toc178929505"/>
      <w:bookmarkStart w:id="570" w:name="_Toc183489535"/>
      <w:r>
        <w:t>10.4.17</w:t>
      </w:r>
      <w:r>
        <w:tab/>
        <w:t>PERFORM CARD APDU</w:t>
      </w:r>
      <w:bookmarkEnd w:id="569"/>
      <w:bookmarkEnd w:id="570"/>
    </w:p>
    <w:p w14:paraId="41536972" w14:textId="77777777" w:rsidR="00E22044" w:rsidRDefault="00E22044">
      <w:pPr>
        <w:pStyle w:val="Heading4"/>
      </w:pPr>
      <w:bookmarkStart w:id="571" w:name="_Toc178929506"/>
      <w:bookmarkStart w:id="572" w:name="_Toc183489536"/>
      <w:r>
        <w:t>10.4.17.1</w:t>
      </w:r>
      <w:r>
        <w:tab/>
        <w:t>PERFORM CARD APDU (Normal)</w:t>
      </w:r>
      <w:bookmarkEnd w:id="571"/>
      <w:bookmarkEnd w:id="572"/>
    </w:p>
    <w:p w14:paraId="18E7E6A0" w14:textId="1BF30DF9" w:rsidR="005B395A" w:rsidRPr="00E22044" w:rsidRDefault="005B395A" w:rsidP="005B395A">
      <w:r w:rsidRPr="00BE79A5">
        <w:t>For test sequence</w:t>
      </w:r>
      <w:r>
        <w:t>s</w:t>
      </w:r>
      <w:r w:rsidRPr="00BE79A5">
        <w:t xml:space="preserve"> </w:t>
      </w:r>
      <w:r>
        <w:t>1</w:t>
      </w:r>
      <w:r w:rsidRPr="00BE79A5">
        <w:t>.</w:t>
      </w:r>
      <w:r>
        <w:t xml:space="preserve">1 and 1.3 to 1.5 </w:t>
      </w:r>
      <w:r w:rsidRPr="00BE79A5">
        <w:t>the test descriptions from TS 31.124</w:t>
      </w:r>
      <w:r w:rsidR="00E90DE8">
        <w:t> </w:t>
      </w:r>
      <w:r w:rsidR="00BA4FE6">
        <w:t>[2]</w:t>
      </w:r>
      <w:r w:rsidRPr="00BE79A5">
        <w:t>, clause 27.22.4.1</w:t>
      </w:r>
      <w:r>
        <w:t>7</w:t>
      </w:r>
      <w:r w:rsidRPr="00BE79A5">
        <w:t>.1 apply with the following exceptions:</w:t>
      </w:r>
    </w:p>
    <w:p w14:paraId="13873B61" w14:textId="4CB22388" w:rsidR="005B395A" w:rsidRPr="00BE79A5" w:rsidRDefault="00143C6A" w:rsidP="00143C6A">
      <w:pPr>
        <w:pStyle w:val="B10"/>
      </w:pPr>
      <w:r>
        <w:t>-</w:t>
      </w:r>
      <w:r>
        <w:tab/>
      </w:r>
      <w:r w:rsidR="005B395A" w:rsidRPr="00BE79A5">
        <w:t>The General Requirements as defined in clause 4.2.1 apply</w:t>
      </w:r>
    </w:p>
    <w:p w14:paraId="45FDB501" w14:textId="678F15D2"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115CD1E" w14:textId="39A431F1" w:rsidR="005B395A" w:rsidRDefault="005B395A" w:rsidP="005B395A">
      <w:r w:rsidRPr="009E1CE7">
        <w:t>Test sequenc</w:t>
      </w:r>
      <w:r>
        <w:t>e 1.2 is</w:t>
      </w:r>
      <w:r w:rsidRPr="009E1CE7">
        <w:t xml:space="preserve"> not applicable to MEs operating a nrUICC.</w:t>
      </w:r>
    </w:p>
    <w:p w14:paraId="69A69FEA" w14:textId="77777777" w:rsidR="00E22044" w:rsidRDefault="00E22044" w:rsidP="00B05BAE">
      <w:pPr>
        <w:pStyle w:val="Heading4"/>
      </w:pPr>
      <w:bookmarkStart w:id="573" w:name="_Toc178929507"/>
      <w:bookmarkStart w:id="574" w:name="_Toc183489537"/>
      <w:r>
        <w:t>10.4.17.2</w:t>
      </w:r>
      <w:r>
        <w:tab/>
        <w:t>PERFORM CARD APDU (Detachable card reader)</w:t>
      </w:r>
      <w:bookmarkEnd w:id="573"/>
      <w:bookmarkEnd w:id="574"/>
    </w:p>
    <w:p w14:paraId="05794C24" w14:textId="0013594A"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7</w:t>
      </w:r>
      <w:r w:rsidRPr="00BE79A5">
        <w:t>.</w:t>
      </w:r>
      <w:r>
        <w:t>2</w:t>
      </w:r>
      <w:r w:rsidRPr="00BE79A5">
        <w:t xml:space="preserve"> apply with the following exceptions:</w:t>
      </w:r>
    </w:p>
    <w:p w14:paraId="196AA676" w14:textId="436F99D0" w:rsidR="005B395A" w:rsidRPr="00BE79A5" w:rsidRDefault="00143C6A" w:rsidP="00143C6A">
      <w:pPr>
        <w:pStyle w:val="B10"/>
      </w:pPr>
      <w:r>
        <w:t>-</w:t>
      </w:r>
      <w:r>
        <w:tab/>
      </w:r>
      <w:r w:rsidR="005B395A" w:rsidRPr="00BE79A5">
        <w:t>The General Requirements as defined in clause 4.2.1 apply</w:t>
      </w:r>
    </w:p>
    <w:p w14:paraId="2B80B997" w14:textId="0913F5A1" w:rsidR="005B395A" w:rsidRDefault="00143C6A" w:rsidP="00143C6A">
      <w:pPr>
        <w:pStyle w:val="B10"/>
      </w:pPr>
      <w:r>
        <w:lastRenderedPageBreak/>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5E4347" w14:textId="77777777" w:rsidR="00E22044" w:rsidRDefault="00E22044" w:rsidP="00B05BAE">
      <w:pPr>
        <w:pStyle w:val="Heading3"/>
      </w:pPr>
      <w:bookmarkStart w:id="575" w:name="_Toc178929508"/>
      <w:bookmarkStart w:id="576" w:name="_Toc183489538"/>
      <w:r>
        <w:t>10.4.18</w:t>
      </w:r>
      <w:r>
        <w:tab/>
        <w:t>POWER OFF CARD</w:t>
      </w:r>
      <w:bookmarkEnd w:id="575"/>
      <w:bookmarkEnd w:id="576"/>
    </w:p>
    <w:p w14:paraId="1F47B7DD" w14:textId="77777777" w:rsidR="00E22044" w:rsidRDefault="00E22044">
      <w:pPr>
        <w:pStyle w:val="Heading4"/>
      </w:pPr>
      <w:bookmarkStart w:id="577" w:name="_Toc178929509"/>
      <w:bookmarkStart w:id="578" w:name="_Toc183489539"/>
      <w:r>
        <w:t>10.4.18.1</w:t>
      </w:r>
      <w:r>
        <w:tab/>
        <w:t>POWER OFF CARD (Normal)</w:t>
      </w:r>
      <w:bookmarkEnd w:id="577"/>
      <w:bookmarkEnd w:id="578"/>
    </w:p>
    <w:p w14:paraId="4948D1C0" w14:textId="3BC30586"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8</w:t>
      </w:r>
      <w:r w:rsidRPr="00BE79A5">
        <w:t>.</w:t>
      </w:r>
      <w:r>
        <w:t>1</w:t>
      </w:r>
      <w:r w:rsidRPr="00BE79A5">
        <w:t xml:space="preserve"> apply with the following exceptions:</w:t>
      </w:r>
    </w:p>
    <w:p w14:paraId="09A3840D" w14:textId="3E28C0B3" w:rsidR="005B395A" w:rsidRPr="00BE79A5" w:rsidRDefault="00143C6A" w:rsidP="00143C6A">
      <w:pPr>
        <w:pStyle w:val="B10"/>
      </w:pPr>
      <w:r>
        <w:t>-</w:t>
      </w:r>
      <w:r>
        <w:tab/>
      </w:r>
      <w:r w:rsidR="005B395A" w:rsidRPr="00BE79A5">
        <w:t>The General Requirements as defined in clause 4.2.1 apply</w:t>
      </w:r>
    </w:p>
    <w:p w14:paraId="610D9D45" w14:textId="0C011FC6"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275440E" w14:textId="77777777" w:rsidR="00E22044" w:rsidRDefault="00E22044" w:rsidP="00B05BAE">
      <w:pPr>
        <w:pStyle w:val="Heading4"/>
      </w:pPr>
      <w:bookmarkStart w:id="579" w:name="_Toc178929510"/>
      <w:bookmarkStart w:id="580" w:name="_Toc183489540"/>
      <w:r>
        <w:t>10.4.18.2</w:t>
      </w:r>
      <w:r>
        <w:tab/>
        <w:t>POWER OFF CARD (Detachable card reader)</w:t>
      </w:r>
      <w:bookmarkEnd w:id="579"/>
      <w:bookmarkEnd w:id="580"/>
    </w:p>
    <w:p w14:paraId="5CF1F7B4" w14:textId="7ADA13DE"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9B89E44" w14:textId="5E9DAFB2" w:rsidR="005B395A" w:rsidRPr="00BE79A5" w:rsidRDefault="00143C6A" w:rsidP="00143C6A">
      <w:pPr>
        <w:pStyle w:val="B10"/>
      </w:pPr>
      <w:r>
        <w:t>-</w:t>
      </w:r>
      <w:r>
        <w:tab/>
      </w:r>
      <w:r w:rsidR="005B395A" w:rsidRPr="00BE79A5">
        <w:t>The General Requirements as defined in clause 4.2.1 apply</w:t>
      </w:r>
    </w:p>
    <w:p w14:paraId="4A9C636E" w14:textId="1A4FA89D"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34830743" w14:textId="77777777" w:rsidR="00E22044" w:rsidRDefault="00E22044" w:rsidP="00B05BAE">
      <w:pPr>
        <w:pStyle w:val="Heading3"/>
      </w:pPr>
      <w:bookmarkStart w:id="581" w:name="_Toc178929511"/>
      <w:bookmarkStart w:id="582" w:name="_Toc183489541"/>
      <w:r>
        <w:t>10.4.19</w:t>
      </w:r>
      <w:r>
        <w:tab/>
        <w:t>POWER ON CARD</w:t>
      </w:r>
      <w:bookmarkEnd w:id="581"/>
      <w:bookmarkEnd w:id="582"/>
    </w:p>
    <w:p w14:paraId="21BA6AFC" w14:textId="77777777" w:rsidR="00E22044" w:rsidRDefault="00E22044" w:rsidP="00B05BAE">
      <w:pPr>
        <w:pStyle w:val="Heading4"/>
      </w:pPr>
      <w:bookmarkStart w:id="583" w:name="_Toc178929512"/>
      <w:bookmarkStart w:id="584" w:name="_Toc183489542"/>
      <w:r>
        <w:t>10.4.19.1</w:t>
      </w:r>
      <w:r>
        <w:tab/>
        <w:t>POWER ON CARD (Normal)</w:t>
      </w:r>
      <w:bookmarkEnd w:id="583"/>
      <w:bookmarkEnd w:id="584"/>
    </w:p>
    <w:p w14:paraId="64BF753D" w14:textId="7A0C6AAF" w:rsidR="005B395A" w:rsidRPr="00E22044" w:rsidRDefault="005B395A" w:rsidP="005B395A">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27.22.4.1</w:t>
      </w:r>
      <w:r>
        <w:t>9</w:t>
      </w:r>
      <w:r w:rsidRPr="00BE79A5">
        <w:t>.</w:t>
      </w:r>
      <w:r>
        <w:t>1</w:t>
      </w:r>
      <w:r w:rsidRPr="00BE79A5">
        <w:t xml:space="preserve"> apply with the following exceptions:</w:t>
      </w:r>
    </w:p>
    <w:p w14:paraId="20018F90" w14:textId="4171507E" w:rsidR="005B395A" w:rsidRPr="00BE79A5" w:rsidRDefault="00143C6A" w:rsidP="00143C6A">
      <w:pPr>
        <w:pStyle w:val="B10"/>
      </w:pPr>
      <w:r>
        <w:t>-</w:t>
      </w:r>
      <w:r>
        <w:tab/>
      </w:r>
      <w:r w:rsidR="005B395A" w:rsidRPr="00BE79A5">
        <w:t>The General Requirements as defined in clause 4.2.1 apply</w:t>
      </w:r>
    </w:p>
    <w:p w14:paraId="76ED3816" w14:textId="6A646493"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2F35A41D" w14:textId="77777777" w:rsidR="00E22044" w:rsidRDefault="00E22044" w:rsidP="00B05BAE">
      <w:pPr>
        <w:pStyle w:val="Heading4"/>
      </w:pPr>
      <w:bookmarkStart w:id="585" w:name="_Toc178929513"/>
      <w:bookmarkStart w:id="586" w:name="_Toc183489543"/>
      <w:r>
        <w:t>10.4.19.2</w:t>
      </w:r>
      <w:r>
        <w:tab/>
        <w:t>POWER ON CARD (Detachable card reader)</w:t>
      </w:r>
      <w:bookmarkEnd w:id="585"/>
      <w:bookmarkEnd w:id="586"/>
    </w:p>
    <w:p w14:paraId="5001E94C" w14:textId="5B8619A2"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27.22.4.1</w:t>
      </w:r>
      <w:r>
        <w:t>9</w:t>
      </w:r>
      <w:r w:rsidRPr="00BE79A5">
        <w:t>.</w:t>
      </w:r>
      <w:r>
        <w:t>2</w:t>
      </w:r>
      <w:r w:rsidRPr="00BE79A5">
        <w:t xml:space="preserve"> apply with the following exceptions:</w:t>
      </w:r>
    </w:p>
    <w:p w14:paraId="745FF361" w14:textId="4B8FE03B" w:rsidR="005B395A" w:rsidRPr="00BE79A5" w:rsidRDefault="00143C6A" w:rsidP="00143C6A">
      <w:pPr>
        <w:pStyle w:val="B10"/>
      </w:pPr>
      <w:r>
        <w:t>-</w:t>
      </w:r>
      <w:r>
        <w:tab/>
      </w:r>
      <w:r w:rsidR="005B395A" w:rsidRPr="00BE79A5">
        <w:t>The General Requirements as defined in clause 4.2.1 apply</w:t>
      </w:r>
    </w:p>
    <w:p w14:paraId="2008CA39" w14:textId="2F87D497"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05D57898" w14:textId="77777777" w:rsidR="00E22044" w:rsidRDefault="00E22044" w:rsidP="00B05BAE">
      <w:pPr>
        <w:pStyle w:val="Heading3"/>
      </w:pPr>
      <w:bookmarkStart w:id="587" w:name="_Toc178929514"/>
      <w:bookmarkStart w:id="588" w:name="_Toc183489544"/>
      <w:r>
        <w:t>10.4.20</w:t>
      </w:r>
      <w:r>
        <w:tab/>
        <w:t>GET READER STATUS</w:t>
      </w:r>
      <w:bookmarkEnd w:id="587"/>
      <w:bookmarkEnd w:id="588"/>
    </w:p>
    <w:p w14:paraId="698007D4" w14:textId="77777777" w:rsidR="00E22044" w:rsidRDefault="00E22044">
      <w:pPr>
        <w:pStyle w:val="Heading4"/>
      </w:pPr>
      <w:bookmarkStart w:id="589" w:name="_Toc178929515"/>
      <w:bookmarkStart w:id="590" w:name="_Toc183489545"/>
      <w:r>
        <w:t>10.4.20.1</w:t>
      </w:r>
      <w:r>
        <w:tab/>
        <w:t>GET READER STATUS (Normal)</w:t>
      </w:r>
      <w:bookmarkEnd w:id="589"/>
      <w:bookmarkEnd w:id="590"/>
    </w:p>
    <w:p w14:paraId="47775A16" w14:textId="7EC0B1DB" w:rsidR="005B395A" w:rsidRPr="00E22044" w:rsidRDefault="005B395A" w:rsidP="005B395A">
      <w:r w:rsidRPr="00BE79A5">
        <w:t>For test sequence</w:t>
      </w:r>
      <w:r>
        <w:t>s</w:t>
      </w:r>
      <w:r w:rsidRPr="00BE79A5">
        <w:t xml:space="preserve"> </w:t>
      </w:r>
      <w:r>
        <w:t xml:space="preserve">1.1 and 1.2 </w:t>
      </w:r>
      <w:r w:rsidRPr="00BE79A5">
        <w:t>the test descriptions from TS 31.124</w:t>
      </w:r>
      <w:r w:rsidR="00E90DE8">
        <w:t> </w:t>
      </w:r>
      <w:r w:rsidR="00BA4FE6">
        <w:t>[2]</w:t>
      </w:r>
      <w:r w:rsidRPr="00BE79A5">
        <w:t>, clause 27.22.4.1</w:t>
      </w:r>
      <w:r>
        <w:t>8</w:t>
      </w:r>
      <w:r w:rsidRPr="00BE79A5">
        <w:t>.</w:t>
      </w:r>
      <w:r>
        <w:t>2</w:t>
      </w:r>
      <w:r w:rsidRPr="00BE79A5">
        <w:t xml:space="preserve"> apply with the following exceptions:</w:t>
      </w:r>
    </w:p>
    <w:p w14:paraId="48C7C673" w14:textId="3A1E5F55" w:rsidR="005B395A" w:rsidRPr="00BE79A5" w:rsidRDefault="00143C6A" w:rsidP="00143C6A">
      <w:pPr>
        <w:pStyle w:val="B10"/>
      </w:pPr>
      <w:r>
        <w:t>-</w:t>
      </w:r>
      <w:r>
        <w:tab/>
      </w:r>
      <w:r w:rsidR="005B395A" w:rsidRPr="00BE79A5">
        <w:t>The General Requirements as defined in clause 4.2.1 apply</w:t>
      </w:r>
    </w:p>
    <w:p w14:paraId="3314F60E" w14:textId="30742CE4"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56C53BAD" w14:textId="77777777" w:rsidR="00E22044" w:rsidRDefault="00E22044" w:rsidP="00B05BAE">
      <w:pPr>
        <w:pStyle w:val="Heading4"/>
      </w:pPr>
      <w:bookmarkStart w:id="591" w:name="_Toc178929516"/>
      <w:bookmarkStart w:id="592" w:name="_Toc183489546"/>
      <w:r>
        <w:t>10.4.20.2</w:t>
      </w:r>
      <w:r>
        <w:tab/>
        <w:t>GET READER STATUS (Detachable card reader)</w:t>
      </w:r>
      <w:bookmarkEnd w:id="591"/>
      <w:bookmarkEnd w:id="592"/>
    </w:p>
    <w:p w14:paraId="6DEC0143" w14:textId="1F42CB36" w:rsidR="005B395A" w:rsidRPr="00E22044" w:rsidRDefault="005B395A" w:rsidP="005B395A">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11F9545D" w14:textId="32913DD7" w:rsidR="005B395A" w:rsidRPr="00BE79A5" w:rsidRDefault="00143C6A" w:rsidP="00143C6A">
      <w:pPr>
        <w:pStyle w:val="B10"/>
      </w:pPr>
      <w:r>
        <w:t>-</w:t>
      </w:r>
      <w:r>
        <w:tab/>
      </w:r>
      <w:r w:rsidR="005B395A" w:rsidRPr="00BE79A5">
        <w:t>The General Requirements as defined in clause 4.2.1 apply</w:t>
      </w:r>
    </w:p>
    <w:p w14:paraId="2526325A" w14:textId="3EE003D0" w:rsidR="005B395A" w:rsidRDefault="00143C6A" w:rsidP="00143C6A">
      <w:pPr>
        <w:pStyle w:val="B10"/>
      </w:pPr>
      <w:r>
        <w:t>-</w:t>
      </w:r>
      <w:r>
        <w:tab/>
      </w:r>
      <w:r w:rsidR="005B395A" w:rsidRPr="00BE79A5">
        <w:t xml:space="preserve">The </w:t>
      </w:r>
      <w:r w:rsidR="005B395A">
        <w:t xml:space="preserve">nrUICC is configured </w:t>
      </w:r>
      <w:r w:rsidR="005B395A" w:rsidRPr="00BE79A5">
        <w:t xml:space="preserve">with </w:t>
      </w:r>
      <w:r w:rsidR="005B395A">
        <w:t xml:space="preserve">default </w:t>
      </w:r>
      <w:r w:rsidR="005B395A" w:rsidRPr="00BE79A5">
        <w:t>values for USIM Application Toolkit testing as defined in clause 4.4.</w:t>
      </w:r>
      <w:r w:rsidR="005B395A">
        <w:t>2</w:t>
      </w:r>
      <w:r w:rsidR="005B395A" w:rsidRPr="00BE79A5">
        <w:t xml:space="preserve"> of the present document</w:t>
      </w:r>
      <w:r w:rsidR="005B395A" w:rsidRPr="005A71DB">
        <w:t>, hosting a USIM as defined in clause 4.4.</w:t>
      </w:r>
      <w:r w:rsidR="005B395A">
        <w:t>2</w:t>
      </w:r>
      <w:r w:rsidR="005B395A" w:rsidRPr="005A71DB">
        <w:t>.2</w:t>
      </w:r>
      <w:r w:rsidR="005B395A">
        <w:t>.</w:t>
      </w:r>
    </w:p>
    <w:p w14:paraId="7BB8165B" w14:textId="77777777" w:rsidR="00E22044" w:rsidRDefault="00E22044" w:rsidP="00B05BAE">
      <w:pPr>
        <w:pStyle w:val="Heading3"/>
      </w:pPr>
      <w:bookmarkStart w:id="593" w:name="_Toc178929517"/>
      <w:bookmarkStart w:id="594" w:name="_Toc183489547"/>
      <w:r>
        <w:lastRenderedPageBreak/>
        <w:t>10.4.21</w:t>
      </w:r>
      <w:r>
        <w:tab/>
        <w:t>TIMER MANAGEMENT and ENVELOPE TIMER EXPIRATION</w:t>
      </w:r>
      <w:bookmarkEnd w:id="593"/>
      <w:bookmarkEnd w:id="594"/>
    </w:p>
    <w:p w14:paraId="603EA53B" w14:textId="77777777" w:rsidR="00E22044" w:rsidRDefault="00E22044" w:rsidP="00B05BAE">
      <w:pPr>
        <w:pStyle w:val="Heading4"/>
      </w:pPr>
      <w:bookmarkStart w:id="595" w:name="_Toc178929518"/>
      <w:bookmarkStart w:id="596" w:name="_Toc183489548"/>
      <w:r>
        <w:t>10.4.21.1</w:t>
      </w:r>
      <w:r>
        <w:tab/>
        <w:t>TIMER MANAGEMENT (Normal)</w:t>
      </w:r>
      <w:bookmarkEnd w:id="595"/>
      <w:bookmarkEnd w:id="596"/>
    </w:p>
    <w:p w14:paraId="1D37D492" w14:textId="5B6C05B9" w:rsidR="00150E1D" w:rsidRPr="00E22044" w:rsidRDefault="00150E1D" w:rsidP="00150E1D">
      <w:r w:rsidRPr="00BE79A5">
        <w:t>For test sequence</w:t>
      </w:r>
      <w:r>
        <w:t>s</w:t>
      </w:r>
      <w:r w:rsidRPr="00BE79A5">
        <w:t xml:space="preserve"> </w:t>
      </w:r>
      <w:r>
        <w:t>1</w:t>
      </w:r>
      <w:r w:rsidRPr="00BE79A5">
        <w:t>.</w:t>
      </w:r>
      <w:r>
        <w:t xml:space="preserve">1 to 1.6 </w:t>
      </w:r>
      <w:r w:rsidRPr="00BE79A5">
        <w:t>the test descriptions from TS 31.124</w:t>
      </w:r>
      <w:r w:rsidR="00E90DE8">
        <w:t> </w:t>
      </w:r>
      <w:r w:rsidR="00BA4FE6">
        <w:t>[2]</w:t>
      </w:r>
      <w:r w:rsidRPr="00BE79A5">
        <w:t>, clause 27.22.4.</w:t>
      </w:r>
      <w:r>
        <w:t>21</w:t>
      </w:r>
      <w:r w:rsidRPr="00BE79A5">
        <w:t>.</w:t>
      </w:r>
      <w:r>
        <w:t>1</w:t>
      </w:r>
      <w:r w:rsidRPr="00BE79A5">
        <w:t xml:space="preserve"> apply with the following exceptions:</w:t>
      </w:r>
    </w:p>
    <w:p w14:paraId="01E2B36B" w14:textId="7E1EB1B2" w:rsidR="00150E1D" w:rsidRPr="00BE79A5" w:rsidRDefault="00143C6A" w:rsidP="00143C6A">
      <w:pPr>
        <w:pStyle w:val="B10"/>
      </w:pPr>
      <w:r>
        <w:t>-</w:t>
      </w:r>
      <w:r>
        <w:tab/>
      </w:r>
      <w:r w:rsidR="00150E1D" w:rsidRPr="00BE79A5">
        <w:t>The General Requirements as defined in clause 4.2.1 apply</w:t>
      </w:r>
    </w:p>
    <w:p w14:paraId="7109C332" w14:textId="2BE440E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8E2CB03" w14:textId="7670A533" w:rsidR="00FF42D7" w:rsidRDefault="00FF42D7" w:rsidP="00FF42D7">
      <w:pPr>
        <w:pStyle w:val="B10"/>
      </w:pPr>
      <w:bookmarkStart w:id="597" w:name="_Hlk183022193"/>
      <w:r>
        <w:t>-</w:t>
      </w:r>
      <w:r>
        <w:tab/>
        <w:t>The nrUICC related test cases shall not validate the pre-defined hardcoded timer identifiers used in existing</w:t>
      </w:r>
      <w:r>
        <w:br/>
        <w:t>test descriptions, as variable timer identifiers may be used.</w:t>
      </w:r>
      <w:bookmarkEnd w:id="597"/>
    </w:p>
    <w:p w14:paraId="7995E1D3" w14:textId="77777777" w:rsidR="00E22044" w:rsidRDefault="00E22044" w:rsidP="00B05BAE">
      <w:pPr>
        <w:pStyle w:val="Heading4"/>
      </w:pPr>
      <w:bookmarkStart w:id="598" w:name="_Toc178929519"/>
      <w:bookmarkStart w:id="599" w:name="_Toc183489549"/>
      <w:r>
        <w:t>10.4.21.2</w:t>
      </w:r>
      <w:r>
        <w:tab/>
        <w:t>ENVELOPE TIMER EXPIRATION (Normal)</w:t>
      </w:r>
      <w:bookmarkEnd w:id="598"/>
      <w:bookmarkEnd w:id="599"/>
    </w:p>
    <w:p w14:paraId="02F5C63B" w14:textId="405E5AB2" w:rsidR="00150E1D" w:rsidRPr="00E22044" w:rsidRDefault="00150E1D" w:rsidP="00150E1D">
      <w:r w:rsidRPr="00BE79A5">
        <w:t>For test sequence</w:t>
      </w:r>
      <w:r>
        <w:t>s</w:t>
      </w:r>
      <w:r w:rsidRPr="00BE79A5">
        <w:t xml:space="preserve"> </w:t>
      </w:r>
      <w:r>
        <w:t>2</w:t>
      </w:r>
      <w:r w:rsidRPr="00BE79A5">
        <w:t>.</w:t>
      </w:r>
      <w:r>
        <w:t xml:space="preserve">1 and 2.2 </w:t>
      </w:r>
      <w:r w:rsidRPr="00BE79A5">
        <w:t>the test descriptions from TS 31.124</w:t>
      </w:r>
      <w:r w:rsidR="00E90DE8">
        <w:t> </w:t>
      </w:r>
      <w:r w:rsidR="00BA4FE6">
        <w:t>[2]</w:t>
      </w:r>
      <w:r w:rsidRPr="00BE79A5">
        <w:t>, clause 27.22.4.</w:t>
      </w:r>
      <w:r>
        <w:t>21</w:t>
      </w:r>
      <w:r w:rsidRPr="00BE79A5">
        <w:t>.</w:t>
      </w:r>
      <w:r>
        <w:t>2</w:t>
      </w:r>
      <w:r w:rsidRPr="00BE79A5">
        <w:t xml:space="preserve"> apply with the following exceptions:</w:t>
      </w:r>
    </w:p>
    <w:p w14:paraId="29C2843A" w14:textId="0D375E39" w:rsidR="00150E1D" w:rsidRPr="00BE79A5" w:rsidRDefault="00143C6A" w:rsidP="00143C6A">
      <w:pPr>
        <w:pStyle w:val="B10"/>
      </w:pPr>
      <w:r>
        <w:t>-</w:t>
      </w:r>
      <w:r>
        <w:tab/>
      </w:r>
      <w:r w:rsidR="00150E1D" w:rsidRPr="00BE79A5">
        <w:t>The General Requirements as defined in clause 4.2.1 apply</w:t>
      </w:r>
    </w:p>
    <w:p w14:paraId="265760CB" w14:textId="2FEDCD4E"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4EB489D9" w14:textId="066CA893" w:rsidR="00FF42D7" w:rsidRDefault="00FF42D7" w:rsidP="00FF42D7">
      <w:pPr>
        <w:pStyle w:val="B10"/>
      </w:pPr>
      <w:r>
        <w:t>-</w:t>
      </w:r>
      <w:r>
        <w:tab/>
        <w:t>The nrUICC related test cases shall not validate the pre-defined hardcoded timer identifiers used in existing</w:t>
      </w:r>
      <w:r>
        <w:br/>
        <w:t>test descriptions, as variable timer identifiers may be used.</w:t>
      </w:r>
    </w:p>
    <w:p w14:paraId="0BCF75A5" w14:textId="77777777" w:rsidR="00E22044" w:rsidRDefault="00E22044">
      <w:pPr>
        <w:pStyle w:val="Heading3"/>
      </w:pPr>
      <w:bookmarkStart w:id="600" w:name="_Toc178929520"/>
      <w:bookmarkStart w:id="601" w:name="_Toc183489550"/>
      <w:r>
        <w:t>10.4.22</w:t>
      </w:r>
      <w:r>
        <w:tab/>
        <w:t>SET UP IDLE MODE TEXT</w:t>
      </w:r>
      <w:bookmarkEnd w:id="600"/>
      <w:bookmarkEnd w:id="601"/>
    </w:p>
    <w:p w14:paraId="2BF1A80D" w14:textId="2FF79240" w:rsidR="005B395A" w:rsidRDefault="005B395A" w:rsidP="005B395A">
      <w:r>
        <w:t>Test sequences for</w:t>
      </w:r>
      <w:r w:rsidRPr="005B395A">
        <w:t xml:space="preserve"> </w:t>
      </w:r>
      <w:r>
        <w:t xml:space="preserve">SET UP IDLE MODE TEXT currently defined in </w:t>
      </w:r>
      <w:r w:rsidRPr="00BE79A5">
        <w:t xml:space="preserve">TS 31.124 </w:t>
      </w:r>
      <w:r w:rsidR="00BA4FE6">
        <w:t>[2]</w:t>
      </w:r>
      <w:r>
        <w:t xml:space="preserve"> are not applicable for MEs operating a nrUICC. For editorial purposes the clause and the clause numbering are kept.</w:t>
      </w:r>
    </w:p>
    <w:p w14:paraId="30E100DA" w14:textId="77777777" w:rsidR="00E22044" w:rsidRDefault="00E22044" w:rsidP="00B05BAE">
      <w:pPr>
        <w:pStyle w:val="Heading3"/>
      </w:pPr>
      <w:bookmarkStart w:id="602" w:name="_Toc178929521"/>
      <w:bookmarkStart w:id="603" w:name="_Toc183489551"/>
      <w:r>
        <w:t>10.4.23</w:t>
      </w:r>
      <w:r>
        <w:tab/>
        <w:t>RUN AT COMMAND</w:t>
      </w:r>
      <w:bookmarkEnd w:id="602"/>
      <w:bookmarkEnd w:id="603"/>
    </w:p>
    <w:p w14:paraId="42EA70BB" w14:textId="77777777" w:rsidR="00E22044" w:rsidRDefault="00E22044" w:rsidP="00B05BAE">
      <w:pPr>
        <w:pStyle w:val="Heading4"/>
      </w:pPr>
      <w:bookmarkStart w:id="604" w:name="_Toc178929522"/>
      <w:bookmarkStart w:id="605" w:name="_Toc183489552"/>
      <w:r>
        <w:t>10.4.23.1</w:t>
      </w:r>
      <w:r>
        <w:tab/>
        <w:t>RUN AT COMMAND (Normal)</w:t>
      </w:r>
      <w:bookmarkEnd w:id="604"/>
      <w:bookmarkEnd w:id="605"/>
    </w:p>
    <w:p w14:paraId="1D797A8D" w14:textId="23ECC141" w:rsidR="00150E1D" w:rsidRPr="00E22044" w:rsidRDefault="00150E1D" w:rsidP="00150E1D">
      <w:r w:rsidRPr="00BE79A5">
        <w:t>For test sequence</w:t>
      </w:r>
      <w:r>
        <w:t>s</w:t>
      </w:r>
      <w:r w:rsidRPr="00BE79A5">
        <w:t xml:space="preserve"> </w:t>
      </w:r>
      <w:r>
        <w:t>1.1 to 1</w:t>
      </w:r>
      <w:r w:rsidRPr="00BE79A5">
        <w:t>.</w:t>
      </w:r>
      <w:r>
        <w:t xml:space="preserve">3 </w:t>
      </w:r>
      <w:r w:rsidRPr="00BE79A5">
        <w:t>the test descriptions from TS 31.124</w:t>
      </w:r>
      <w:r w:rsidR="00E90DE8">
        <w:t> </w:t>
      </w:r>
      <w:r w:rsidR="00BA4FE6">
        <w:t>[2]</w:t>
      </w:r>
      <w:r w:rsidRPr="00BE79A5">
        <w:t>, clause 27.22.4.</w:t>
      </w:r>
      <w:r>
        <w:t>23</w:t>
      </w:r>
      <w:r w:rsidRPr="00BE79A5">
        <w:t>.</w:t>
      </w:r>
      <w:r>
        <w:t>1</w:t>
      </w:r>
      <w:r w:rsidRPr="00BE79A5">
        <w:t xml:space="preserve"> apply with the following exceptions:</w:t>
      </w:r>
    </w:p>
    <w:p w14:paraId="585F4139" w14:textId="2591016C" w:rsidR="00150E1D" w:rsidRPr="00BE79A5" w:rsidRDefault="00143C6A" w:rsidP="00143C6A">
      <w:pPr>
        <w:pStyle w:val="B10"/>
      </w:pPr>
      <w:r>
        <w:t>-</w:t>
      </w:r>
      <w:r>
        <w:tab/>
      </w:r>
      <w:r w:rsidR="00150E1D" w:rsidRPr="00BE79A5">
        <w:t>The General Requirements as defined in clause 4.2.1 apply</w:t>
      </w:r>
    </w:p>
    <w:p w14:paraId="595604EB" w14:textId="2F285EB8"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16AD8D0D" w14:textId="77777777" w:rsidR="00E22044" w:rsidRDefault="00E22044" w:rsidP="00B05BAE">
      <w:pPr>
        <w:pStyle w:val="Heading4"/>
      </w:pPr>
      <w:bookmarkStart w:id="606" w:name="_Toc178929523"/>
      <w:bookmarkStart w:id="607" w:name="_Toc183489553"/>
      <w:r>
        <w:t>10.4.23.2</w:t>
      </w:r>
      <w:r>
        <w:tab/>
        <w:t>RUN AT COMMAND (Icon support)</w:t>
      </w:r>
      <w:bookmarkEnd w:id="606"/>
      <w:bookmarkEnd w:id="607"/>
    </w:p>
    <w:p w14:paraId="45DACF13" w14:textId="49FE24BF" w:rsidR="00150E1D" w:rsidRPr="00E22044" w:rsidRDefault="00150E1D" w:rsidP="00150E1D">
      <w:r w:rsidRPr="00BE79A5">
        <w:t>For test sequence</w:t>
      </w:r>
      <w:r>
        <w:t>s</w:t>
      </w:r>
      <w:r w:rsidRPr="00BE79A5">
        <w:t xml:space="preserve"> </w:t>
      </w:r>
      <w:r>
        <w:t>2</w:t>
      </w:r>
      <w:r w:rsidRPr="00BE79A5">
        <w:t>.</w:t>
      </w:r>
      <w:r>
        <w:t xml:space="preserve">1 to 2.5 </w:t>
      </w:r>
      <w:r w:rsidRPr="00BE79A5">
        <w:t>the test descriptions from TS 31.124</w:t>
      </w:r>
      <w:r w:rsidR="00E90DE8">
        <w:t> </w:t>
      </w:r>
      <w:r w:rsidR="00BA4FE6">
        <w:t>[2]</w:t>
      </w:r>
      <w:r w:rsidRPr="00BE79A5">
        <w:t>, clause 27.22.4.</w:t>
      </w:r>
      <w:r>
        <w:t>23</w:t>
      </w:r>
      <w:r w:rsidRPr="00BE79A5">
        <w:t>.</w:t>
      </w:r>
      <w:r>
        <w:t>2</w:t>
      </w:r>
      <w:r w:rsidRPr="00BE79A5">
        <w:t xml:space="preserve"> apply with the following exceptions:</w:t>
      </w:r>
    </w:p>
    <w:p w14:paraId="7646DCBF" w14:textId="6690BC41" w:rsidR="00150E1D" w:rsidRPr="00BE79A5" w:rsidRDefault="00143C6A" w:rsidP="00143C6A">
      <w:pPr>
        <w:pStyle w:val="B10"/>
      </w:pPr>
      <w:r>
        <w:t>-</w:t>
      </w:r>
      <w:r>
        <w:tab/>
      </w:r>
      <w:r w:rsidR="00150E1D" w:rsidRPr="00BE79A5">
        <w:t>The General Requirements as defined in clause 4.2.1 apply</w:t>
      </w:r>
    </w:p>
    <w:p w14:paraId="178F8B38" w14:textId="04E5EDE7"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58182DF0" w14:textId="77777777" w:rsidR="00E22044" w:rsidRPr="00B05BAE" w:rsidRDefault="00E22044" w:rsidP="00B05BAE">
      <w:pPr>
        <w:keepNext/>
        <w:rPr>
          <w:rStyle w:val="Heading4Char1"/>
          <w:rFonts w:eastAsiaTheme="minorHAnsi"/>
        </w:rPr>
      </w:pPr>
      <w:bookmarkStart w:id="608" w:name="_Toc178929524"/>
      <w:bookmarkStart w:id="609" w:name="_Toc183489554"/>
      <w:r w:rsidRPr="00B05BAE">
        <w:rPr>
          <w:rStyle w:val="Heading4Char1"/>
          <w:rFonts w:eastAsiaTheme="minorHAnsi"/>
        </w:rPr>
        <w:t>10.4.23.3</w:t>
      </w:r>
      <w:r w:rsidRPr="00B05BAE">
        <w:rPr>
          <w:rStyle w:val="Heading4Char1"/>
          <w:rFonts w:eastAsiaTheme="minorHAnsi"/>
        </w:rPr>
        <w:tab/>
        <w:t>RUN AT COMMAND (Support of Text Attribute)</w:t>
      </w:r>
      <w:bookmarkEnd w:id="608"/>
      <w:bookmarkEnd w:id="609"/>
    </w:p>
    <w:p w14:paraId="643C8D3B" w14:textId="34AE0D97" w:rsidR="00150E1D" w:rsidRPr="00E22044" w:rsidRDefault="00150E1D" w:rsidP="00150E1D">
      <w:r w:rsidRPr="00BE79A5">
        <w:t>For test sequence</w:t>
      </w:r>
      <w:r>
        <w:t>s</w:t>
      </w:r>
      <w:r w:rsidRPr="00BE79A5">
        <w:t xml:space="preserve"> </w:t>
      </w:r>
      <w:r>
        <w:t>3</w:t>
      </w:r>
      <w:r w:rsidRPr="00BE79A5">
        <w:t>.</w:t>
      </w:r>
      <w:r>
        <w:t xml:space="preserve">1 to 3.10 </w:t>
      </w:r>
      <w:r w:rsidRPr="00BE79A5">
        <w:t>the test descriptions from TS 31.124</w:t>
      </w:r>
      <w:r w:rsidR="00E90DE8">
        <w:t> </w:t>
      </w:r>
      <w:r w:rsidR="00BA4FE6">
        <w:t>[2]</w:t>
      </w:r>
      <w:r w:rsidRPr="00BE79A5">
        <w:t>, clause 27.22.4.</w:t>
      </w:r>
      <w:r>
        <w:t>23</w:t>
      </w:r>
      <w:r w:rsidRPr="00BE79A5">
        <w:t>.</w:t>
      </w:r>
      <w:r>
        <w:t>3</w:t>
      </w:r>
      <w:r w:rsidRPr="00BE79A5">
        <w:t xml:space="preserve"> apply with the following exceptions:</w:t>
      </w:r>
    </w:p>
    <w:p w14:paraId="0202ED20" w14:textId="76F13375" w:rsidR="00150E1D" w:rsidRPr="00BE79A5" w:rsidRDefault="00143C6A" w:rsidP="00143C6A">
      <w:pPr>
        <w:pStyle w:val="B10"/>
      </w:pPr>
      <w:r>
        <w:t>-</w:t>
      </w:r>
      <w:r>
        <w:tab/>
      </w:r>
      <w:r w:rsidR="00150E1D" w:rsidRPr="00BE79A5">
        <w:t>The General Requirements as defined in clause 4.2.1 apply</w:t>
      </w:r>
    </w:p>
    <w:p w14:paraId="454F97A7" w14:textId="43103B50" w:rsidR="00150E1D" w:rsidRDefault="00143C6A" w:rsidP="00143C6A">
      <w:pPr>
        <w:pStyle w:val="B10"/>
      </w:pPr>
      <w:r>
        <w:t>-</w:t>
      </w:r>
      <w:r>
        <w:tab/>
      </w:r>
      <w:r w:rsidR="00150E1D" w:rsidRPr="00BE79A5">
        <w:t xml:space="preserve">The </w:t>
      </w:r>
      <w:r w:rsidR="00150E1D">
        <w:t xml:space="preserve">nrUICC is configured </w:t>
      </w:r>
      <w:r w:rsidR="00150E1D" w:rsidRPr="00BE79A5">
        <w:t xml:space="preserve">with </w:t>
      </w:r>
      <w:r w:rsidR="00150E1D">
        <w:t xml:space="preserve">default </w:t>
      </w:r>
      <w:r w:rsidR="00150E1D" w:rsidRPr="00BE79A5">
        <w:t>values for USIM Application Toolkit testing as defined in clause 4.4.</w:t>
      </w:r>
      <w:r w:rsidR="00150E1D">
        <w:t>2</w:t>
      </w:r>
      <w:r w:rsidR="00150E1D" w:rsidRPr="00BE79A5">
        <w:t xml:space="preserve"> of the present document</w:t>
      </w:r>
      <w:r w:rsidR="00150E1D" w:rsidRPr="005A71DB">
        <w:t>, hosting a USIM as defined in clause 4.4.</w:t>
      </w:r>
      <w:r w:rsidR="00150E1D">
        <w:t>2</w:t>
      </w:r>
      <w:r w:rsidR="00150E1D" w:rsidRPr="005A71DB">
        <w:t>.2</w:t>
      </w:r>
      <w:r w:rsidR="00150E1D">
        <w:t>.</w:t>
      </w:r>
    </w:p>
    <w:p w14:paraId="3E5D0BBA" w14:textId="77777777" w:rsidR="00E22044" w:rsidRDefault="00E22044" w:rsidP="00B05BAE">
      <w:pPr>
        <w:pStyle w:val="Heading4"/>
      </w:pPr>
      <w:bookmarkStart w:id="610" w:name="_Toc178929525"/>
      <w:bookmarkStart w:id="611" w:name="_Toc183489555"/>
      <w:r>
        <w:lastRenderedPageBreak/>
        <w:t>10.4.23.4</w:t>
      </w:r>
      <w:r>
        <w:tab/>
        <w:t>RUN AT COMMAND (UCS2 display in Cyrillic)</w:t>
      </w:r>
      <w:bookmarkEnd w:id="610"/>
      <w:bookmarkEnd w:id="611"/>
    </w:p>
    <w:p w14:paraId="330A5F69" w14:textId="495411C0" w:rsidR="00216E40" w:rsidRPr="00E22044" w:rsidRDefault="00216E40" w:rsidP="00216E40">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27.22.4.</w:t>
      </w:r>
      <w:r>
        <w:t>23</w:t>
      </w:r>
      <w:r w:rsidRPr="00BE79A5">
        <w:t>.</w:t>
      </w:r>
      <w:r>
        <w:t>4</w:t>
      </w:r>
      <w:r w:rsidRPr="00BE79A5">
        <w:t xml:space="preserve"> apply with the following exceptions:</w:t>
      </w:r>
    </w:p>
    <w:p w14:paraId="2FFB0906" w14:textId="46C577ED" w:rsidR="00216E40" w:rsidRPr="00BE79A5" w:rsidRDefault="00143C6A" w:rsidP="00143C6A">
      <w:pPr>
        <w:pStyle w:val="B10"/>
      </w:pPr>
      <w:r>
        <w:t>-</w:t>
      </w:r>
      <w:r>
        <w:tab/>
      </w:r>
      <w:r w:rsidR="00216E40" w:rsidRPr="00BE79A5">
        <w:t>The General Requirements as defined in clause 4.2.1 apply</w:t>
      </w:r>
    </w:p>
    <w:p w14:paraId="4C9608C4" w14:textId="5C61596C"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629899A8" w14:textId="77777777" w:rsidR="00E22044" w:rsidRDefault="00E22044" w:rsidP="00B05BAE">
      <w:pPr>
        <w:pStyle w:val="Heading4"/>
      </w:pPr>
      <w:bookmarkStart w:id="612" w:name="_Toc178929526"/>
      <w:bookmarkStart w:id="613" w:name="_Toc183489556"/>
      <w:r>
        <w:t>10.4.23.5</w:t>
      </w:r>
      <w:r>
        <w:tab/>
        <w:t>RUN AT COMMAND (UCS2 display in Chinese)</w:t>
      </w:r>
      <w:bookmarkEnd w:id="612"/>
      <w:bookmarkEnd w:id="613"/>
    </w:p>
    <w:p w14:paraId="5B81755C" w14:textId="7B253A9C" w:rsidR="00216E40" w:rsidRPr="00E22044" w:rsidRDefault="00216E40" w:rsidP="00216E40">
      <w:r w:rsidRPr="00BE79A5">
        <w:t xml:space="preserve">For test sequence </w:t>
      </w:r>
      <w:r>
        <w:t>5</w:t>
      </w:r>
      <w:r w:rsidRPr="00BE79A5">
        <w:t>.</w:t>
      </w:r>
      <w:r>
        <w:t xml:space="preserve">1 </w:t>
      </w:r>
      <w:r w:rsidRPr="00BE79A5">
        <w:t>the test descriptions from TS 31.124</w:t>
      </w:r>
      <w:r w:rsidR="00E90DE8">
        <w:t> </w:t>
      </w:r>
      <w:r w:rsidR="00BA4FE6">
        <w:t>[2]</w:t>
      </w:r>
      <w:r w:rsidRPr="00BE79A5">
        <w:t>, clause 27.22.4.</w:t>
      </w:r>
      <w:r>
        <w:t>23</w:t>
      </w:r>
      <w:r w:rsidRPr="00BE79A5">
        <w:t>.</w:t>
      </w:r>
      <w:r>
        <w:t>5</w:t>
      </w:r>
      <w:r w:rsidRPr="00BE79A5">
        <w:t xml:space="preserve"> apply with the following exceptions:</w:t>
      </w:r>
    </w:p>
    <w:p w14:paraId="108028AF" w14:textId="22988D1E" w:rsidR="00216E40" w:rsidRPr="00BE79A5" w:rsidRDefault="00143C6A" w:rsidP="00143C6A">
      <w:pPr>
        <w:pStyle w:val="B10"/>
      </w:pPr>
      <w:r>
        <w:t>-</w:t>
      </w:r>
      <w:r>
        <w:tab/>
      </w:r>
      <w:r w:rsidR="00216E40" w:rsidRPr="00BE79A5">
        <w:t>The General Requirements as defined in clause 4.2.1 apply</w:t>
      </w:r>
    </w:p>
    <w:p w14:paraId="1FA58862" w14:textId="064B0C27"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5BC650B6" w14:textId="77777777" w:rsidR="00E22044" w:rsidRDefault="00E22044" w:rsidP="00B05BAE">
      <w:pPr>
        <w:pStyle w:val="Heading4"/>
      </w:pPr>
      <w:bookmarkStart w:id="614" w:name="_Toc178929527"/>
      <w:bookmarkStart w:id="615" w:name="_Toc183489557"/>
      <w:r>
        <w:t>10.4.23.6</w:t>
      </w:r>
      <w:r>
        <w:tab/>
        <w:t>RUN AT COMMAND (UCS2 display in Katakana</w:t>
      </w:r>
      <w:bookmarkEnd w:id="614"/>
      <w:bookmarkEnd w:id="615"/>
    </w:p>
    <w:p w14:paraId="0688D839" w14:textId="4C8171DA" w:rsidR="00216E40" w:rsidRPr="00E22044" w:rsidRDefault="00216E40" w:rsidP="00216E40">
      <w:r w:rsidRPr="00BE79A5">
        <w:t xml:space="preserve">For test sequence </w:t>
      </w:r>
      <w:r>
        <w:t>6</w:t>
      </w:r>
      <w:r w:rsidRPr="00BE79A5">
        <w:t>.</w:t>
      </w:r>
      <w:r>
        <w:t xml:space="preserve">1 </w:t>
      </w:r>
      <w:r w:rsidRPr="00BE79A5">
        <w:t>the test descriptions from TS 31.124</w:t>
      </w:r>
      <w:r w:rsidR="00E90DE8">
        <w:t> </w:t>
      </w:r>
      <w:r w:rsidR="00BA4FE6">
        <w:t>[2]</w:t>
      </w:r>
      <w:r w:rsidRPr="00BE79A5">
        <w:t>, clause 27.22.4.</w:t>
      </w:r>
      <w:r>
        <w:t>23</w:t>
      </w:r>
      <w:r w:rsidRPr="00BE79A5">
        <w:t>.</w:t>
      </w:r>
      <w:r>
        <w:t>6</w:t>
      </w:r>
      <w:r w:rsidRPr="00BE79A5">
        <w:t xml:space="preserve"> apply with the following exceptions:</w:t>
      </w:r>
    </w:p>
    <w:p w14:paraId="4ADBBFFF" w14:textId="274C2824" w:rsidR="00216E40" w:rsidRPr="00BE79A5" w:rsidRDefault="00143C6A" w:rsidP="00143C6A">
      <w:pPr>
        <w:pStyle w:val="B10"/>
      </w:pPr>
      <w:r>
        <w:t>-</w:t>
      </w:r>
      <w:r>
        <w:tab/>
      </w:r>
      <w:r w:rsidR="00216E40" w:rsidRPr="00BE79A5">
        <w:t>The General Requirements as defined in clause 4.2.1 apply</w:t>
      </w:r>
    </w:p>
    <w:p w14:paraId="6B6189CD" w14:textId="7F30FFAD"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5295B6C" w14:textId="77777777" w:rsidR="00E22044" w:rsidRDefault="00E22044">
      <w:pPr>
        <w:pStyle w:val="Heading3"/>
      </w:pPr>
      <w:bookmarkStart w:id="616" w:name="_Toc178929528"/>
      <w:bookmarkStart w:id="617" w:name="_Toc183489558"/>
      <w:r>
        <w:t>10.4.24</w:t>
      </w:r>
      <w:r>
        <w:tab/>
        <w:t>SEND DTMF</w:t>
      </w:r>
      <w:bookmarkEnd w:id="616"/>
      <w:bookmarkEnd w:id="617"/>
    </w:p>
    <w:p w14:paraId="2B791945" w14:textId="77B5A43E" w:rsidR="00216E40" w:rsidRPr="00216E40" w:rsidRDefault="00216E40" w:rsidP="00216E40">
      <w:r>
        <w:t>FFS</w:t>
      </w:r>
    </w:p>
    <w:p w14:paraId="6EA4E904" w14:textId="77777777" w:rsidR="00E22044" w:rsidRDefault="00E22044" w:rsidP="00B05BAE">
      <w:pPr>
        <w:pStyle w:val="Heading3"/>
      </w:pPr>
      <w:bookmarkStart w:id="618" w:name="_Toc178929529"/>
      <w:bookmarkStart w:id="619" w:name="_Toc183489559"/>
      <w:r>
        <w:t>10.4.25</w:t>
      </w:r>
      <w:r>
        <w:tab/>
        <w:t>LANGUAGE NOTIFICATION</w:t>
      </w:r>
      <w:bookmarkEnd w:id="618"/>
      <w:bookmarkEnd w:id="619"/>
    </w:p>
    <w:p w14:paraId="34ABE5D4" w14:textId="2B89EA48" w:rsidR="00216E40" w:rsidRPr="00E22044" w:rsidRDefault="00216E40" w:rsidP="00216E40">
      <w:r w:rsidRPr="00BE79A5">
        <w:t>For test sequence</w:t>
      </w:r>
      <w:r>
        <w:t>s</w:t>
      </w:r>
      <w:r w:rsidRPr="00BE79A5">
        <w:t xml:space="preserve"> </w:t>
      </w:r>
      <w:r>
        <w:t>1</w:t>
      </w:r>
      <w:r w:rsidRPr="00BE79A5">
        <w:t>.</w:t>
      </w:r>
      <w:r>
        <w:t xml:space="preserve">1 and 1.2 </w:t>
      </w:r>
      <w:r w:rsidRPr="00BE79A5">
        <w:t>the test descriptions from TS 31.124</w:t>
      </w:r>
      <w:r w:rsidR="00E90DE8">
        <w:t> </w:t>
      </w:r>
      <w:r w:rsidR="00BA4FE6">
        <w:t>[2]</w:t>
      </w:r>
      <w:r w:rsidRPr="00BE79A5">
        <w:t>, clause 27.22.4.</w:t>
      </w:r>
      <w:r>
        <w:t>25</w:t>
      </w:r>
      <w:r w:rsidRPr="00BE79A5">
        <w:t xml:space="preserve"> apply with the following exceptions:</w:t>
      </w:r>
    </w:p>
    <w:p w14:paraId="419CC511" w14:textId="1131194B" w:rsidR="00216E40" w:rsidRPr="00BE79A5" w:rsidRDefault="00143C6A" w:rsidP="00143C6A">
      <w:pPr>
        <w:pStyle w:val="B10"/>
      </w:pPr>
      <w:r>
        <w:t>-</w:t>
      </w:r>
      <w:r>
        <w:tab/>
      </w:r>
      <w:r w:rsidR="00216E40" w:rsidRPr="00BE79A5">
        <w:t>The General Requirements as defined in clause 4.2.1 apply</w:t>
      </w:r>
    </w:p>
    <w:p w14:paraId="3640E8DB" w14:textId="5A590EE3" w:rsidR="00216E40" w:rsidRDefault="00143C6A" w:rsidP="00143C6A">
      <w:pPr>
        <w:pStyle w:val="B10"/>
      </w:pPr>
      <w:r>
        <w:t>-</w:t>
      </w:r>
      <w:r>
        <w:tab/>
      </w:r>
      <w:r w:rsidR="00216E40" w:rsidRPr="00BE79A5">
        <w:t xml:space="preserve">The </w:t>
      </w:r>
      <w:r w:rsidR="00216E40">
        <w:t xml:space="preserve">nrUICC is configured </w:t>
      </w:r>
      <w:r w:rsidR="00216E40" w:rsidRPr="00BE79A5">
        <w:t xml:space="preserve">with </w:t>
      </w:r>
      <w:r w:rsidR="00216E40">
        <w:t xml:space="preserve">default </w:t>
      </w:r>
      <w:r w:rsidR="00216E40" w:rsidRPr="00BE79A5">
        <w:t>values for USIM Application Toolkit testing as defined in clause 4.4.</w:t>
      </w:r>
      <w:r w:rsidR="00216E40">
        <w:t>2</w:t>
      </w:r>
      <w:r w:rsidR="00216E40" w:rsidRPr="00BE79A5">
        <w:t xml:space="preserve"> of the present document</w:t>
      </w:r>
      <w:r w:rsidR="00216E40" w:rsidRPr="005A71DB">
        <w:t>, hosting a USIM as defined in clause 4.4.</w:t>
      </w:r>
      <w:r w:rsidR="00216E40">
        <w:t>2</w:t>
      </w:r>
      <w:r w:rsidR="00216E40" w:rsidRPr="005A71DB">
        <w:t>.2</w:t>
      </w:r>
      <w:r w:rsidR="00216E40">
        <w:t>.</w:t>
      </w:r>
    </w:p>
    <w:p w14:paraId="1EAF8C61" w14:textId="77777777" w:rsidR="00E22044" w:rsidRDefault="00E22044" w:rsidP="00E22044">
      <w:pPr>
        <w:pStyle w:val="Heading3"/>
      </w:pPr>
      <w:bookmarkStart w:id="620" w:name="_Toc178929530"/>
      <w:bookmarkStart w:id="621" w:name="_Toc183489560"/>
      <w:r>
        <w:t>10.4.26</w:t>
      </w:r>
      <w:r>
        <w:tab/>
        <w:t>LAUNCH BROWSER</w:t>
      </w:r>
      <w:bookmarkEnd w:id="620"/>
      <w:bookmarkEnd w:id="621"/>
    </w:p>
    <w:p w14:paraId="6D53D543" w14:textId="46BDE298" w:rsidR="009E1CE7" w:rsidRDefault="00E22044" w:rsidP="00E22044">
      <w:pPr>
        <w:pStyle w:val="Heading4"/>
      </w:pPr>
      <w:bookmarkStart w:id="622" w:name="_Toc178929531"/>
      <w:bookmarkStart w:id="623" w:name="_Toc183489561"/>
      <w:r>
        <w:t>10.4.26.1</w:t>
      </w:r>
      <w:r w:rsidR="009E1CE7">
        <w:tab/>
      </w:r>
      <w:r w:rsidR="009E1CE7" w:rsidRPr="009E1CE7">
        <w:t>LAUNCH BROWSER (No session already launched)</w:t>
      </w:r>
      <w:bookmarkEnd w:id="622"/>
      <w:bookmarkEnd w:id="623"/>
    </w:p>
    <w:p w14:paraId="4B77BC03" w14:textId="36CBF13E" w:rsidR="009E1CE7" w:rsidRDefault="009E1CE7" w:rsidP="009E1CE7">
      <w:r>
        <w:t>FFS</w:t>
      </w:r>
    </w:p>
    <w:p w14:paraId="0E6FBEEF" w14:textId="1BE47660" w:rsidR="009E1CE7" w:rsidRDefault="009E1CE7" w:rsidP="009E1CE7">
      <w:pPr>
        <w:pStyle w:val="Heading4"/>
        <w:rPr>
          <w:rFonts w:eastAsia="TimesNewRoman"/>
        </w:rPr>
      </w:pPr>
      <w:bookmarkStart w:id="624" w:name="_Toc178929532"/>
      <w:bookmarkStart w:id="625" w:name="_Toc183489562"/>
      <w:r>
        <w:t>10.4.26.2</w:t>
      </w:r>
      <w:r>
        <w:tab/>
      </w:r>
      <w:r w:rsidRPr="009E1CE7">
        <w:rPr>
          <w:rFonts w:eastAsia="TimesNewRoman"/>
        </w:rPr>
        <w:t>LAUNCH BROWSER (Interaction with current session)</w:t>
      </w:r>
      <w:bookmarkEnd w:id="624"/>
      <w:bookmarkEnd w:id="625"/>
    </w:p>
    <w:p w14:paraId="7C6DFD12" w14:textId="77777777" w:rsidR="009E1CE7" w:rsidRDefault="009E1CE7" w:rsidP="009E1CE7">
      <w:r>
        <w:t>FFS</w:t>
      </w:r>
    </w:p>
    <w:p w14:paraId="69079A2D" w14:textId="119E4B24" w:rsidR="009E1CE7" w:rsidRDefault="009E1CE7" w:rsidP="009E1CE7">
      <w:pPr>
        <w:pStyle w:val="Heading4"/>
      </w:pPr>
      <w:bookmarkStart w:id="626" w:name="_Toc178929533"/>
      <w:bookmarkStart w:id="627" w:name="_Toc183489563"/>
      <w:r>
        <w:t>10.4.26.3</w:t>
      </w:r>
      <w:r>
        <w:tab/>
      </w:r>
      <w:r w:rsidRPr="009E1CE7">
        <w:t>LAUNCH BROWSER (UCS2 display in Cyrillic)</w:t>
      </w:r>
      <w:bookmarkEnd w:id="626"/>
      <w:bookmarkEnd w:id="627"/>
    </w:p>
    <w:p w14:paraId="63B2B1AC" w14:textId="77777777" w:rsidR="009E1CE7" w:rsidRDefault="009E1CE7" w:rsidP="009E1CE7">
      <w:r>
        <w:t>FFS</w:t>
      </w:r>
    </w:p>
    <w:p w14:paraId="595700F4" w14:textId="288110CD" w:rsidR="009E1CE7" w:rsidRDefault="009E1CE7" w:rsidP="009E1CE7">
      <w:pPr>
        <w:pStyle w:val="Heading4"/>
        <w:rPr>
          <w:rFonts w:eastAsia="TimesNewRoman"/>
        </w:rPr>
      </w:pPr>
      <w:bookmarkStart w:id="628" w:name="_Toc178929534"/>
      <w:bookmarkStart w:id="629" w:name="_Toc183489564"/>
      <w:r>
        <w:t>10.4.26.4</w:t>
      </w:r>
      <w:r>
        <w:tab/>
      </w:r>
      <w:r w:rsidRPr="009E1CE7">
        <w:rPr>
          <w:rFonts w:eastAsia="TimesNewRoman"/>
        </w:rPr>
        <w:t>LAUNCH BROWSER (</w:t>
      </w:r>
      <w:r>
        <w:rPr>
          <w:rFonts w:eastAsia="TimesNewRoman"/>
        </w:rPr>
        <w:t>I</w:t>
      </w:r>
      <w:r w:rsidRPr="009E1CE7">
        <w:rPr>
          <w:rFonts w:eastAsia="TimesNewRoman"/>
        </w:rPr>
        <w:t xml:space="preserve">con </w:t>
      </w:r>
      <w:r>
        <w:rPr>
          <w:rFonts w:eastAsia="TimesNewRoman"/>
        </w:rPr>
        <w:t>S</w:t>
      </w:r>
      <w:r w:rsidRPr="009E1CE7">
        <w:rPr>
          <w:rFonts w:eastAsia="TimesNewRoman"/>
        </w:rPr>
        <w:t>upport)</w:t>
      </w:r>
      <w:bookmarkEnd w:id="628"/>
      <w:bookmarkEnd w:id="629"/>
    </w:p>
    <w:p w14:paraId="79CC78F0" w14:textId="77777777" w:rsidR="009E1CE7" w:rsidRDefault="009E1CE7" w:rsidP="009E1CE7">
      <w:r>
        <w:t>FFS</w:t>
      </w:r>
    </w:p>
    <w:p w14:paraId="5715CF33" w14:textId="0300895C" w:rsidR="009E1CE7" w:rsidRDefault="009E1CE7" w:rsidP="009E1CE7">
      <w:pPr>
        <w:pStyle w:val="Heading4"/>
      </w:pPr>
      <w:bookmarkStart w:id="630" w:name="_Toc178929535"/>
      <w:bookmarkStart w:id="631" w:name="_Toc183489565"/>
      <w:r>
        <w:t>10.4.26.5</w:t>
      </w:r>
      <w:r>
        <w:tab/>
      </w:r>
      <w:r w:rsidRPr="009E1CE7">
        <w:t>LAUNCH BROWSER (</w:t>
      </w:r>
      <w:r>
        <w:t>S</w:t>
      </w:r>
      <w:r w:rsidRPr="009E1CE7">
        <w:t>upport of Text Attribute)</w:t>
      </w:r>
      <w:bookmarkEnd w:id="630"/>
      <w:bookmarkEnd w:id="631"/>
    </w:p>
    <w:p w14:paraId="7ABAC020" w14:textId="77777777" w:rsidR="009E1CE7" w:rsidRDefault="009E1CE7" w:rsidP="009E1CE7">
      <w:r>
        <w:t>FFS</w:t>
      </w:r>
    </w:p>
    <w:p w14:paraId="69697B57" w14:textId="06353C74" w:rsidR="009E1CE7" w:rsidRDefault="009E1CE7" w:rsidP="009E1CE7">
      <w:pPr>
        <w:pStyle w:val="Heading4"/>
        <w:rPr>
          <w:rFonts w:eastAsia="TimesNewRoman"/>
        </w:rPr>
      </w:pPr>
      <w:bookmarkStart w:id="632" w:name="_Toc178929536"/>
      <w:bookmarkStart w:id="633" w:name="_Toc183489566"/>
      <w:r>
        <w:t>10.4.26.6</w:t>
      </w:r>
      <w:r>
        <w:tab/>
      </w:r>
      <w:r w:rsidRPr="009E1CE7">
        <w:rPr>
          <w:rFonts w:eastAsia="TimesNewRoman"/>
        </w:rPr>
        <w:t>LAUNCH BROWSER (UCS2 Display in Chinese)</w:t>
      </w:r>
      <w:bookmarkEnd w:id="632"/>
      <w:bookmarkEnd w:id="633"/>
    </w:p>
    <w:p w14:paraId="0EADB238" w14:textId="77777777" w:rsidR="009E1CE7" w:rsidRDefault="009E1CE7" w:rsidP="009E1CE7">
      <w:r>
        <w:t>FFS</w:t>
      </w:r>
    </w:p>
    <w:p w14:paraId="3DC3DF9A" w14:textId="00CA5C84" w:rsidR="009E1CE7" w:rsidRDefault="009E1CE7" w:rsidP="009E1CE7">
      <w:pPr>
        <w:pStyle w:val="Heading4"/>
      </w:pPr>
      <w:bookmarkStart w:id="634" w:name="_Toc178929537"/>
      <w:bookmarkStart w:id="635" w:name="_Toc183489567"/>
      <w:r>
        <w:lastRenderedPageBreak/>
        <w:t>10.4.26.7</w:t>
      </w:r>
      <w:r>
        <w:tab/>
      </w:r>
      <w:r w:rsidRPr="009E1CE7">
        <w:t>LAUNCH BROWSER (UCS2 Display in Katakana)</w:t>
      </w:r>
      <w:bookmarkEnd w:id="634"/>
      <w:bookmarkEnd w:id="635"/>
    </w:p>
    <w:p w14:paraId="1E65EB18" w14:textId="77777777" w:rsidR="009E1CE7" w:rsidRDefault="009E1CE7" w:rsidP="009E1CE7">
      <w:r>
        <w:t>FFS</w:t>
      </w:r>
    </w:p>
    <w:p w14:paraId="4FA91B43" w14:textId="77777777" w:rsidR="00E22044" w:rsidRDefault="00E22044" w:rsidP="00B05BAE">
      <w:pPr>
        <w:pStyle w:val="Heading4"/>
      </w:pPr>
      <w:bookmarkStart w:id="636" w:name="_Toc178929538"/>
      <w:bookmarkStart w:id="637" w:name="_Toc183489568"/>
      <w:r>
        <w:t>10.4.26.8</w:t>
      </w:r>
      <w:r>
        <w:tab/>
        <w:t>LAUNCH BROWSER (NG-RAN bearer)</w:t>
      </w:r>
      <w:bookmarkEnd w:id="636"/>
      <w:bookmarkEnd w:id="637"/>
    </w:p>
    <w:p w14:paraId="3C69FF83" w14:textId="0A5F6C53" w:rsidR="00FD3C91" w:rsidRPr="00E22044" w:rsidRDefault="00FD3C91" w:rsidP="00FD3C91">
      <w:r w:rsidRPr="00BE79A5">
        <w:t>For test sequence</w:t>
      </w:r>
      <w:r>
        <w:t>s</w:t>
      </w:r>
      <w:r w:rsidRPr="00BE79A5">
        <w:t xml:space="preserve"> </w:t>
      </w:r>
      <w:r>
        <w:t>8</w:t>
      </w:r>
      <w:r w:rsidRPr="00BE79A5">
        <w:t>.</w:t>
      </w:r>
      <w:r>
        <w:t xml:space="preserve">1 to 8.5 </w:t>
      </w:r>
      <w:r w:rsidRPr="00BE79A5">
        <w:t>the test descriptions from TS 31.124</w:t>
      </w:r>
      <w:r w:rsidR="00E90DE8">
        <w:t> </w:t>
      </w:r>
      <w:r w:rsidR="00BA4FE6">
        <w:t>[2]</w:t>
      </w:r>
      <w:r w:rsidRPr="00BE79A5">
        <w:t>, clause 27.22.4.</w:t>
      </w:r>
      <w:r>
        <w:t>20</w:t>
      </w:r>
      <w:r w:rsidRPr="00BE79A5">
        <w:t>.</w:t>
      </w:r>
      <w:r>
        <w:t>2</w:t>
      </w:r>
      <w:r w:rsidRPr="00BE79A5">
        <w:t xml:space="preserve"> apply with the following exceptions:</w:t>
      </w:r>
    </w:p>
    <w:p w14:paraId="3AFF5FAD" w14:textId="0E53811B" w:rsidR="00FD3C91" w:rsidRDefault="00143C6A" w:rsidP="00143C6A">
      <w:pPr>
        <w:pStyle w:val="B10"/>
      </w:pPr>
      <w:r>
        <w:t>-</w:t>
      </w:r>
      <w:r>
        <w:tab/>
      </w:r>
      <w:r w:rsidR="00FD3C91" w:rsidRPr="00BE79A5">
        <w:t>The General Requirements as defined in clause 4.2.1 apply</w:t>
      </w:r>
    </w:p>
    <w:p w14:paraId="476456AA" w14:textId="58A32436"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1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w:t>
      </w:r>
    </w:p>
    <w:p w14:paraId="5971E7B5" w14:textId="4906AF8F" w:rsidR="00FD3C91" w:rsidRDefault="00143C6A" w:rsidP="00143C6A">
      <w:pPr>
        <w:pStyle w:val="B10"/>
      </w:pPr>
      <w:r>
        <w:t>-</w:t>
      </w:r>
      <w:r>
        <w:tab/>
      </w:r>
      <w:r w:rsidR="00FD3C91" w:rsidRPr="00BE79A5">
        <w:t>For test sequence</w:t>
      </w:r>
      <w:r w:rsidR="00FD3C91">
        <w:t>s</w:t>
      </w:r>
      <w:r w:rsidR="00FD3C91" w:rsidRPr="00BE79A5">
        <w:t xml:space="preserve"> </w:t>
      </w:r>
      <w:r w:rsidR="00FD3C91">
        <w:t>8</w:t>
      </w:r>
      <w:r w:rsidR="00FD3C91" w:rsidRPr="00BE79A5">
        <w:t>.</w:t>
      </w:r>
      <w:r w:rsidR="00FD3C91">
        <w:t>2 to 8.5 t</w:t>
      </w:r>
      <w:r w:rsidR="00FD3C91" w:rsidRPr="00BE79A5">
        <w:t xml:space="preserve">he </w:t>
      </w:r>
      <w:r w:rsidR="00FD3C91">
        <w:t>nrUICC</w:t>
      </w:r>
      <w:r w:rsidR="00FD3C91" w:rsidRPr="00BE79A5">
        <w:t xml:space="preserve"> is configured with values for USIM Application Toolkit testing as defined in clause 4.4.</w:t>
      </w:r>
      <w:r w:rsidR="00FD3C91">
        <w:t>4</w:t>
      </w:r>
      <w:r w:rsidR="00FD3C91" w:rsidRPr="00BE79A5">
        <w:t xml:space="preserve"> of the present document</w:t>
      </w:r>
      <w:r w:rsidR="00FD3C91">
        <w:t xml:space="preserve">, </w:t>
      </w:r>
      <w:r w:rsidR="00FD3C91" w:rsidRPr="005A71DB">
        <w:t>hosting a USIM as defined in clause 4.4.</w:t>
      </w:r>
      <w:r w:rsidR="00FD3C91">
        <w:t>4</w:t>
      </w:r>
      <w:r w:rsidR="00FD3C91" w:rsidRPr="005A71DB">
        <w:t>.2</w:t>
      </w:r>
      <w:r w:rsidR="00FD3C91">
        <w:t xml:space="preserve"> and an ISIM as defined in clause 4.4.4.5.</w:t>
      </w:r>
    </w:p>
    <w:p w14:paraId="0B1D7E7E" w14:textId="58DBA3C6" w:rsidR="00FD3C91" w:rsidRDefault="00143C6A" w:rsidP="00143C6A">
      <w:pPr>
        <w:pStyle w:val="B10"/>
      </w:pPr>
      <w:r>
        <w:t>-</w:t>
      </w:r>
      <w:r>
        <w:tab/>
      </w:r>
      <w:r w:rsidR="00FD3C91">
        <w:t xml:space="preserve">Additional parameters provided in </w:t>
      </w:r>
      <w:r w:rsidR="00FD3C91" w:rsidRPr="00BE79A5">
        <w:t>TS 31.124</w:t>
      </w:r>
      <w:r w:rsidR="00E90DE8">
        <w:t> </w:t>
      </w:r>
      <w:r w:rsidR="00BA4FE6">
        <w:t>[2]</w:t>
      </w:r>
      <w:r w:rsidR="00FD3C91" w:rsidRPr="00BE79A5">
        <w:t>, clause 27.22.4.</w:t>
      </w:r>
      <w:r w:rsidR="00FD3C91">
        <w:t xml:space="preserve">26.8.4.1 </w:t>
      </w:r>
      <w:r w:rsidR="005730E6">
        <w:t>apply to the appropriate configuration</w:t>
      </w:r>
      <w:r w:rsidR="00FD3C91">
        <w:t>.</w:t>
      </w:r>
    </w:p>
    <w:p w14:paraId="5B3FA75E" w14:textId="77777777" w:rsidR="00E22044" w:rsidRDefault="00E22044" w:rsidP="00E22044">
      <w:pPr>
        <w:pStyle w:val="Heading3"/>
      </w:pPr>
      <w:bookmarkStart w:id="638" w:name="_Toc178929539"/>
      <w:bookmarkStart w:id="639" w:name="_Toc183489569"/>
      <w:r>
        <w:t>10.4.27</w:t>
      </w:r>
      <w:r>
        <w:tab/>
        <w:t>OPEN CHANNEL</w:t>
      </w:r>
      <w:bookmarkEnd w:id="638"/>
      <w:bookmarkEnd w:id="639"/>
    </w:p>
    <w:p w14:paraId="26289635" w14:textId="10F8442F" w:rsidR="009E1CE7" w:rsidRDefault="009E1CE7" w:rsidP="009E1CE7">
      <w:pPr>
        <w:pStyle w:val="Heading4"/>
      </w:pPr>
      <w:bookmarkStart w:id="640" w:name="_Toc178929540"/>
      <w:bookmarkStart w:id="641" w:name="_Toc183489570"/>
      <w:r>
        <w:t>10.4.27.1</w:t>
      </w:r>
      <w:r>
        <w:tab/>
        <w:t>Void</w:t>
      </w:r>
      <w:bookmarkEnd w:id="640"/>
      <w:bookmarkEnd w:id="641"/>
    </w:p>
    <w:p w14:paraId="7E1737B5" w14:textId="1F64DEA5" w:rsidR="009E1CE7" w:rsidRDefault="009E1CE7" w:rsidP="009E1CE7">
      <w:r>
        <w:t>Clause kept for editorial reasons.</w:t>
      </w:r>
    </w:p>
    <w:p w14:paraId="5BC10D65" w14:textId="6D3ACAD7" w:rsidR="009E1CE7" w:rsidRDefault="009E1CE7" w:rsidP="009E1CE7">
      <w:pPr>
        <w:pStyle w:val="Heading4"/>
        <w:rPr>
          <w:rFonts w:eastAsia="TimesNewRoman"/>
        </w:rPr>
      </w:pPr>
      <w:bookmarkStart w:id="642" w:name="_Toc178929541"/>
      <w:bookmarkStart w:id="643" w:name="_Toc183489571"/>
      <w:r>
        <w:t>10.4.26.2</w:t>
      </w:r>
      <w:r>
        <w:tab/>
        <w:t>OPEN CHANNEL</w:t>
      </w:r>
      <w:r w:rsidRPr="009E1CE7">
        <w:t xml:space="preserve"> (</w:t>
      </w:r>
      <w:r>
        <w:t>R</w:t>
      </w:r>
      <w:r w:rsidRPr="009E1CE7">
        <w:t>elated to GPRS)</w:t>
      </w:r>
      <w:bookmarkEnd w:id="642"/>
      <w:bookmarkEnd w:id="643"/>
    </w:p>
    <w:p w14:paraId="182BB23D" w14:textId="77777777" w:rsidR="009E1CE7" w:rsidRDefault="009E1CE7" w:rsidP="009E1CE7">
      <w:r>
        <w:t>FFS</w:t>
      </w:r>
    </w:p>
    <w:p w14:paraId="5F6179C4" w14:textId="23F78922" w:rsidR="009E1CE7" w:rsidRDefault="009E1CE7" w:rsidP="009E1CE7">
      <w:pPr>
        <w:pStyle w:val="Heading4"/>
      </w:pPr>
      <w:bookmarkStart w:id="644" w:name="_Toc178929542"/>
      <w:bookmarkStart w:id="645" w:name="_Toc183489572"/>
      <w:r>
        <w:t>10.4.26.3</w:t>
      </w:r>
      <w:r>
        <w:tab/>
        <w:t>OPEN CHANNEL</w:t>
      </w:r>
      <w:r w:rsidRPr="009E1CE7">
        <w:t xml:space="preserve"> (</w:t>
      </w:r>
      <w:r>
        <w:rPr>
          <w:rFonts w:eastAsia="TimesNewRoman"/>
        </w:rPr>
        <w:t>D</w:t>
      </w:r>
      <w:r w:rsidRPr="009E1CE7">
        <w:rPr>
          <w:rFonts w:eastAsia="TimesNewRoman"/>
        </w:rPr>
        <w:t xml:space="preserve">efault </w:t>
      </w:r>
      <w:r>
        <w:rPr>
          <w:rFonts w:eastAsia="TimesNewRoman"/>
        </w:rPr>
        <w:t>B</w:t>
      </w:r>
      <w:r w:rsidRPr="009E1CE7">
        <w:rPr>
          <w:rFonts w:eastAsia="TimesNewRoman"/>
        </w:rPr>
        <w:t>earer)</w:t>
      </w:r>
      <w:bookmarkEnd w:id="644"/>
      <w:bookmarkEnd w:id="645"/>
    </w:p>
    <w:p w14:paraId="39894977" w14:textId="77777777" w:rsidR="009E1CE7" w:rsidRDefault="009E1CE7" w:rsidP="009E1CE7">
      <w:r>
        <w:t>FFS</w:t>
      </w:r>
    </w:p>
    <w:p w14:paraId="62D43E55" w14:textId="0A73927B" w:rsidR="009E1CE7" w:rsidRDefault="009E1CE7" w:rsidP="009E1CE7">
      <w:pPr>
        <w:pStyle w:val="Heading4"/>
        <w:rPr>
          <w:rFonts w:eastAsia="TimesNewRoman"/>
        </w:rPr>
      </w:pPr>
      <w:bookmarkStart w:id="646" w:name="_Toc178929543"/>
      <w:bookmarkStart w:id="647" w:name="_Toc183489573"/>
      <w:r>
        <w:t>10.4.26.4</w:t>
      </w:r>
      <w:r>
        <w:tab/>
        <w:t>OPEN CHANNEL</w:t>
      </w:r>
      <w:r w:rsidRPr="009E1CE7">
        <w:t xml:space="preserve"> (Local Bearer)</w:t>
      </w:r>
      <w:bookmarkEnd w:id="646"/>
      <w:bookmarkEnd w:id="647"/>
    </w:p>
    <w:p w14:paraId="0368367F" w14:textId="77777777" w:rsidR="009E1CE7" w:rsidRDefault="009E1CE7" w:rsidP="009E1CE7">
      <w:r>
        <w:t>FFS</w:t>
      </w:r>
    </w:p>
    <w:p w14:paraId="4FFF6407" w14:textId="55730BB2" w:rsidR="009E1CE7" w:rsidRDefault="009E1CE7" w:rsidP="009E1CE7">
      <w:pPr>
        <w:pStyle w:val="Heading4"/>
      </w:pPr>
      <w:bookmarkStart w:id="648" w:name="_Toc178929544"/>
      <w:bookmarkStart w:id="649" w:name="_Toc183489574"/>
      <w:r>
        <w:t>10.4.26.5</w:t>
      </w:r>
      <w:r>
        <w:tab/>
        <w:t>OPEN CHANNEL</w:t>
      </w:r>
      <w:r w:rsidRPr="009E1CE7">
        <w:t xml:space="preserve"> (</w:t>
      </w:r>
      <w:r w:rsidRPr="009E1CE7">
        <w:rPr>
          <w:rFonts w:eastAsia="TimesNewRoman"/>
        </w:rPr>
        <w:t xml:space="preserve">GPRS, </w:t>
      </w:r>
      <w:r>
        <w:rPr>
          <w:rFonts w:eastAsia="TimesNewRoman"/>
        </w:rPr>
        <w:t>S</w:t>
      </w:r>
      <w:r w:rsidRPr="009E1CE7">
        <w:rPr>
          <w:rFonts w:eastAsia="TimesNewRoman"/>
        </w:rPr>
        <w:t>upport of Text Attribute)</w:t>
      </w:r>
      <w:bookmarkEnd w:id="648"/>
      <w:bookmarkEnd w:id="649"/>
    </w:p>
    <w:p w14:paraId="13AD3BBC" w14:textId="77777777" w:rsidR="009E1CE7" w:rsidRDefault="009E1CE7" w:rsidP="009E1CE7">
      <w:r>
        <w:t>FFS</w:t>
      </w:r>
    </w:p>
    <w:p w14:paraId="3404A4CE" w14:textId="230DB791" w:rsidR="00E22044" w:rsidRDefault="00E22044" w:rsidP="00B05BAE">
      <w:pPr>
        <w:pStyle w:val="Heading4"/>
      </w:pPr>
      <w:bookmarkStart w:id="650" w:name="_Toc178929545"/>
      <w:bookmarkStart w:id="651" w:name="_Toc183489575"/>
      <w:r>
        <w:t>10.4.27.6</w:t>
      </w:r>
      <w:r>
        <w:tab/>
        <w:t>OPEN CHANNEL (</w:t>
      </w:r>
      <w:r w:rsidR="009E1CE7">
        <w:t>R</w:t>
      </w:r>
      <w:r>
        <w:t>elated to E-UTRAN)</w:t>
      </w:r>
      <w:bookmarkEnd w:id="650"/>
      <w:bookmarkEnd w:id="651"/>
    </w:p>
    <w:p w14:paraId="27D02A45" w14:textId="52DF7AD5" w:rsidR="00FD3C91" w:rsidRPr="00E22044" w:rsidRDefault="00FD3C91" w:rsidP="00FD3C91">
      <w:r w:rsidRPr="00BE79A5">
        <w:t>For test sequence</w:t>
      </w:r>
      <w:r>
        <w:t>s</w:t>
      </w:r>
      <w:r w:rsidRPr="00BE79A5">
        <w:t xml:space="preserve"> </w:t>
      </w:r>
      <w:r>
        <w:t>6</w:t>
      </w:r>
      <w:r w:rsidRPr="00BE79A5">
        <w:t>.</w:t>
      </w:r>
      <w:r>
        <w:t xml:space="preserve">1 to 6.8 </w:t>
      </w:r>
      <w:r w:rsidRPr="00BE79A5">
        <w:t>the test descriptions from TS 31.124</w:t>
      </w:r>
      <w:r w:rsidR="00E90DE8">
        <w:t> </w:t>
      </w:r>
      <w:r w:rsidR="00BA4FE6">
        <w:t>[2]</w:t>
      </w:r>
      <w:r w:rsidRPr="00BE79A5">
        <w:t>, clause 27.22.4.</w:t>
      </w:r>
      <w:r>
        <w:t>27.6</w:t>
      </w:r>
      <w:r w:rsidRPr="00BE79A5">
        <w:t xml:space="preserve"> apply with the following exceptions:</w:t>
      </w:r>
    </w:p>
    <w:p w14:paraId="77F26544" w14:textId="025A6DEB" w:rsidR="00FD3C91" w:rsidRPr="00BE79A5" w:rsidRDefault="00143C6A" w:rsidP="00143C6A">
      <w:pPr>
        <w:pStyle w:val="B10"/>
      </w:pPr>
      <w:r>
        <w:t>-</w:t>
      </w:r>
      <w:r>
        <w:tab/>
      </w:r>
      <w:r w:rsidR="00FD3C91" w:rsidRPr="00BE79A5">
        <w:t>The General Requirements as defined in clause 4.2.1 apply</w:t>
      </w:r>
    </w:p>
    <w:p w14:paraId="2923D77E" w14:textId="3BFB2ACA" w:rsidR="00FD3C91" w:rsidRDefault="00143C6A" w:rsidP="00143C6A">
      <w:pPr>
        <w:pStyle w:val="B10"/>
      </w:pPr>
      <w:r>
        <w:t>-</w:t>
      </w:r>
      <w:r>
        <w:tab/>
      </w:r>
      <w:r w:rsidR="00FD3C91" w:rsidRPr="00BE79A5">
        <w:t xml:space="preserve">The </w:t>
      </w:r>
      <w:r w:rsidR="00FD3C91">
        <w:t xml:space="preserve">nrUICC is configured </w:t>
      </w:r>
      <w:r w:rsidR="00FD3C91" w:rsidRPr="00BE79A5">
        <w:t xml:space="preserve">with </w:t>
      </w:r>
      <w:r w:rsidR="00FD3C91">
        <w:t xml:space="preserve">default </w:t>
      </w:r>
      <w:r w:rsidR="00FD3C91" w:rsidRPr="00BE79A5">
        <w:t>values for USIM Application Toolkit testing as defined in clause 4.4.</w:t>
      </w:r>
      <w:r w:rsidR="00FD3C91">
        <w:t>2</w:t>
      </w:r>
      <w:r w:rsidR="00FD3C91" w:rsidRPr="00BE79A5">
        <w:t xml:space="preserve"> of the present document</w:t>
      </w:r>
      <w:r w:rsidR="00FD3C91" w:rsidRPr="005A71DB">
        <w:t>, hosting a USIM as defined in clause 4.4.</w:t>
      </w:r>
      <w:r w:rsidR="00FD3C91">
        <w:t>2</w:t>
      </w:r>
      <w:r w:rsidR="00FD3C91" w:rsidRPr="005A71DB">
        <w:t>.2</w:t>
      </w:r>
      <w:r w:rsidR="00FD3C91">
        <w:t>.</w:t>
      </w:r>
    </w:p>
    <w:p w14:paraId="68C92CC4" w14:textId="77777777" w:rsidR="00E22044" w:rsidRDefault="00E22044" w:rsidP="00B05BAE">
      <w:pPr>
        <w:pStyle w:val="Heading4"/>
      </w:pPr>
      <w:bookmarkStart w:id="652" w:name="_Toc178929546"/>
      <w:bookmarkStart w:id="653" w:name="_Toc183489576"/>
      <w:r>
        <w:t>10.4.27.7</w:t>
      </w:r>
      <w:r>
        <w:tab/>
        <w:t>OPEN CHANNEL (UICC Access to IMS)</w:t>
      </w:r>
      <w:bookmarkEnd w:id="652"/>
      <w:bookmarkEnd w:id="653"/>
    </w:p>
    <w:p w14:paraId="7C60E50E" w14:textId="342B1080" w:rsidR="00FD3C91" w:rsidRPr="00E22044" w:rsidRDefault="00FD3C91" w:rsidP="00FD3C91">
      <w:r w:rsidRPr="00BE79A5">
        <w:t xml:space="preserve">For test sequence </w:t>
      </w:r>
      <w:r>
        <w:t>7</w:t>
      </w:r>
      <w:r w:rsidRPr="00BE79A5">
        <w:t>.</w:t>
      </w:r>
      <w:r>
        <w:t xml:space="preserve">1 </w:t>
      </w:r>
      <w:r w:rsidRPr="00BE79A5">
        <w:t>the test descriptions from TS 31.124</w:t>
      </w:r>
      <w:r w:rsidR="00E90DE8">
        <w:t> </w:t>
      </w:r>
      <w:r w:rsidR="00BA4FE6">
        <w:t>[2]</w:t>
      </w:r>
      <w:r w:rsidRPr="00BE79A5">
        <w:t>, clause 27.22.4.</w:t>
      </w:r>
      <w:r>
        <w:t>27.7</w:t>
      </w:r>
      <w:r w:rsidRPr="00BE79A5">
        <w:t xml:space="preserve"> apply with the following exceptions:</w:t>
      </w:r>
    </w:p>
    <w:p w14:paraId="2C4057DA" w14:textId="1A364FA8" w:rsidR="00FD3C91" w:rsidRPr="00BE79A5" w:rsidRDefault="00143C6A" w:rsidP="00143C6A">
      <w:pPr>
        <w:pStyle w:val="B10"/>
      </w:pPr>
      <w:r>
        <w:t>-</w:t>
      </w:r>
      <w:r>
        <w:tab/>
      </w:r>
      <w:r w:rsidR="00FD3C91" w:rsidRPr="00BE79A5">
        <w:t>The General Requirements as defined in clause 4.2.1 apply</w:t>
      </w:r>
    </w:p>
    <w:p w14:paraId="3B771326" w14:textId="6502B081" w:rsidR="00FD3C91" w:rsidRDefault="00143C6A" w:rsidP="00143C6A">
      <w:pPr>
        <w:pStyle w:val="B10"/>
      </w:pPr>
      <w:r>
        <w:t>-</w:t>
      </w:r>
      <w:r>
        <w:tab/>
      </w:r>
      <w:r w:rsidR="00FD3C91" w:rsidRPr="00BE79A5">
        <w:t xml:space="preserve">The </w:t>
      </w:r>
      <w:r w:rsidR="00FD3C91">
        <w:t xml:space="preserve">nrUICC is configured </w:t>
      </w:r>
      <w:r w:rsidR="00FD3C91" w:rsidRPr="00BE79A5">
        <w:t>with values for USIM Application Toolkit testing as defined in clause 4.4.</w:t>
      </w:r>
      <w:r w:rsidR="00FD3C91">
        <w:t>3</w:t>
      </w:r>
      <w:r w:rsidR="00FD3C91" w:rsidRPr="00BE79A5">
        <w:t xml:space="preserve"> of the present document</w:t>
      </w:r>
      <w:r w:rsidR="00FD3C91" w:rsidRPr="005A71DB">
        <w:t>, hosting a USIM as defined in clause 4.4.</w:t>
      </w:r>
      <w:r w:rsidR="00FD3C91">
        <w:t>3</w:t>
      </w:r>
      <w:r w:rsidR="00FD3C91" w:rsidRPr="005A71DB">
        <w:t>.2</w:t>
      </w:r>
      <w:r w:rsidR="00FD3C91">
        <w:t xml:space="preserve"> and an ISIM as defined in clause 4.4.3.3 plus the</w:t>
      </w:r>
      <w:r w:rsidR="00FD3C91" w:rsidRPr="00FD3C91">
        <w:t xml:space="preserve"> </w:t>
      </w:r>
      <w:r w:rsidR="00FD3C91">
        <w:t xml:space="preserve">additional parameters provided for sequence 7.1 in </w:t>
      </w:r>
      <w:r w:rsidR="00FD3C91" w:rsidRPr="00BE79A5">
        <w:t>TS 31.124</w:t>
      </w:r>
      <w:r w:rsidR="00E90DE8">
        <w:t> </w:t>
      </w:r>
      <w:r w:rsidR="00BA4FE6">
        <w:t>[2]</w:t>
      </w:r>
      <w:r w:rsidR="00FD3C91" w:rsidRPr="00BE79A5">
        <w:t>, clause 27.22.4.</w:t>
      </w:r>
      <w:r w:rsidR="00FD3C91">
        <w:t>27.7.4.1.</w:t>
      </w:r>
    </w:p>
    <w:p w14:paraId="5FF11A25" w14:textId="77777777" w:rsidR="00E22044" w:rsidRDefault="00E22044" w:rsidP="00B05BAE">
      <w:pPr>
        <w:pStyle w:val="Heading4"/>
      </w:pPr>
      <w:bookmarkStart w:id="654" w:name="_Toc178929547"/>
      <w:bookmarkStart w:id="655" w:name="_Toc183489577"/>
      <w:r>
        <w:t>10.4.27.8</w:t>
      </w:r>
      <w:r>
        <w:tab/>
        <w:t>OPEN CHANNEL (related to NG-RAN)</w:t>
      </w:r>
      <w:bookmarkEnd w:id="654"/>
      <w:bookmarkEnd w:id="655"/>
    </w:p>
    <w:p w14:paraId="129D5103" w14:textId="593F9F79" w:rsidR="00CF56D9" w:rsidRPr="00E22044" w:rsidRDefault="00CF56D9" w:rsidP="00CF56D9">
      <w:r w:rsidRPr="00BE79A5">
        <w:t>For test sequence</w:t>
      </w:r>
      <w:r>
        <w:t>s</w:t>
      </w:r>
      <w:r w:rsidRPr="00BE79A5">
        <w:t xml:space="preserve"> </w:t>
      </w:r>
      <w:r>
        <w:t>8</w:t>
      </w:r>
      <w:r w:rsidRPr="00BE79A5">
        <w:t>.</w:t>
      </w:r>
      <w:r>
        <w:t xml:space="preserve">1 to 8.6 </w:t>
      </w:r>
      <w:r w:rsidRPr="00BE79A5">
        <w:t>the test descriptions from TS 31.124</w:t>
      </w:r>
      <w:r w:rsidR="00E90DE8">
        <w:t> </w:t>
      </w:r>
      <w:r w:rsidR="00BA4FE6">
        <w:t>[2]</w:t>
      </w:r>
      <w:r w:rsidRPr="00BE79A5">
        <w:t>, clause 27.22.4.</w:t>
      </w:r>
      <w:r>
        <w:t>27.8</w:t>
      </w:r>
      <w:r w:rsidRPr="00BE79A5">
        <w:t xml:space="preserve"> apply with the following exceptions:</w:t>
      </w:r>
    </w:p>
    <w:p w14:paraId="38398B66" w14:textId="7CD942A6" w:rsidR="00CF56D9" w:rsidRPr="00BE79A5" w:rsidRDefault="00076420" w:rsidP="00076420">
      <w:pPr>
        <w:pStyle w:val="B10"/>
      </w:pPr>
      <w:r>
        <w:lastRenderedPageBreak/>
        <w:t>-</w:t>
      </w:r>
      <w:r>
        <w:tab/>
      </w:r>
      <w:r w:rsidR="00CF56D9" w:rsidRPr="00BE79A5">
        <w:t>The General Requirements as defined in clause 4.2.1 apply</w:t>
      </w:r>
    </w:p>
    <w:p w14:paraId="466A2B06" w14:textId="3D3310B1" w:rsidR="00CF56D9" w:rsidRDefault="00076420" w:rsidP="00076420">
      <w:pPr>
        <w:pStyle w:val="B10"/>
      </w:pPr>
      <w:r>
        <w:t>-</w:t>
      </w:r>
      <w:r>
        <w:tab/>
      </w:r>
      <w:r w:rsidR="00CF56D9" w:rsidRPr="00BE79A5">
        <w:t xml:space="preserve">The </w:t>
      </w:r>
      <w:r w:rsidR="00CF56D9">
        <w:t xml:space="preserve">nrUICC is configured </w:t>
      </w:r>
      <w:r w:rsidR="00CF56D9" w:rsidRPr="00BE79A5">
        <w:t xml:space="preserve">with </w:t>
      </w:r>
      <w:r w:rsidR="00CF56D9">
        <w:t xml:space="preserve">default </w:t>
      </w:r>
      <w:r w:rsidR="00CF56D9" w:rsidRPr="00BE79A5">
        <w:t>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27.8.4.1.</w:t>
      </w:r>
    </w:p>
    <w:p w14:paraId="07FAC549" w14:textId="307E2F12" w:rsidR="00282112" w:rsidRDefault="00282112" w:rsidP="00282112">
      <w:pPr>
        <w:pStyle w:val="Heading4"/>
      </w:pPr>
      <w:bookmarkStart w:id="656" w:name="_Toc183489578"/>
      <w:r>
        <w:t>10.4.27.9</w:t>
      </w:r>
      <w:r>
        <w:tab/>
        <w:t>OPEN CHANNEL (related to Satellite NG-RAN)</w:t>
      </w:r>
      <w:bookmarkEnd w:id="656"/>
    </w:p>
    <w:p w14:paraId="3A6F33A6" w14:textId="01621CED" w:rsidR="00282112" w:rsidRPr="00E22044" w:rsidRDefault="00282112" w:rsidP="00282112">
      <w:r w:rsidRPr="00BE79A5">
        <w:t>For test sequence</w:t>
      </w:r>
      <w:r>
        <w:t>s</w:t>
      </w:r>
      <w:r w:rsidRPr="00BE79A5">
        <w:t xml:space="preserve"> </w:t>
      </w:r>
      <w:r>
        <w:t>9</w:t>
      </w:r>
      <w:r w:rsidRPr="00BE79A5">
        <w:t>.</w:t>
      </w:r>
      <w:r>
        <w:t xml:space="preserve">1 to 9.6 </w:t>
      </w:r>
      <w:r w:rsidRPr="00BE79A5">
        <w:t>the test descriptions from TS 31.124</w:t>
      </w:r>
      <w:r>
        <w:t> </w:t>
      </w:r>
      <w:r w:rsidR="00BA4FE6">
        <w:t>[2]</w:t>
      </w:r>
      <w:r w:rsidRPr="00BE79A5">
        <w:t>, clause 27.22.4.</w:t>
      </w:r>
      <w:r>
        <w:t>27.9</w:t>
      </w:r>
      <w:r w:rsidRPr="00BE79A5">
        <w:t xml:space="preserve"> apply with the following exceptions:</w:t>
      </w:r>
    </w:p>
    <w:p w14:paraId="571D2EA3" w14:textId="77777777" w:rsidR="00282112" w:rsidRPr="00BE79A5" w:rsidRDefault="00282112" w:rsidP="00282112">
      <w:pPr>
        <w:pStyle w:val="B10"/>
      </w:pPr>
      <w:r>
        <w:t>-</w:t>
      </w:r>
      <w:r>
        <w:tab/>
      </w:r>
      <w:r w:rsidRPr="00BE79A5">
        <w:t>The General Requirements as defined in clause 4.2.1 apply</w:t>
      </w:r>
    </w:p>
    <w:p w14:paraId="15A3B079" w14:textId="0B87DB76" w:rsidR="00282112" w:rsidRDefault="00282112" w:rsidP="00282112">
      <w:pPr>
        <w:pStyle w:val="B10"/>
      </w:pPr>
      <w:r>
        <w:t>-</w:t>
      </w:r>
      <w:r>
        <w:tab/>
      </w:r>
      <w:r w:rsidRPr="00BE79A5">
        <w:t xml:space="preserve">The </w:t>
      </w:r>
      <w:r>
        <w:t xml:space="preserve">nrUICC is configured </w:t>
      </w:r>
      <w:r w:rsidRPr="00BE79A5">
        <w:t xml:space="preserve">with </w:t>
      </w:r>
      <w:r>
        <w:t xml:space="preserve">default </w:t>
      </w:r>
      <w:r w:rsidRPr="00BE79A5">
        <w:t>values for USIM Application Toolkit testing as defined in clause 4.4.</w:t>
      </w:r>
      <w:r>
        <w:t>4</w:t>
      </w:r>
      <w:r w:rsidRPr="00BE79A5">
        <w:t xml:space="preserve"> of the present document</w:t>
      </w:r>
      <w:r w:rsidRPr="005A71DB">
        <w:t>, hosting a USIM as defined in clause 4.4.</w:t>
      </w:r>
      <w:r>
        <w:t>4</w:t>
      </w:r>
      <w:r w:rsidRPr="005A71DB">
        <w:t>.2</w:t>
      </w:r>
      <w:r>
        <w:t xml:space="preserve"> plus the additional parameters provided in </w:t>
      </w:r>
      <w:r w:rsidRPr="00BE79A5">
        <w:t>TS 31.124</w:t>
      </w:r>
      <w:r>
        <w:t> </w:t>
      </w:r>
      <w:r w:rsidR="00BA4FE6">
        <w:t>[2]</w:t>
      </w:r>
      <w:r w:rsidRPr="00BE79A5">
        <w:t>, clause 27.22.4.</w:t>
      </w:r>
      <w:r>
        <w:t>27.9.4.1.</w:t>
      </w:r>
    </w:p>
    <w:p w14:paraId="438B40A1" w14:textId="77777777" w:rsidR="00E22044" w:rsidRDefault="00E22044" w:rsidP="00E22044">
      <w:pPr>
        <w:pStyle w:val="Heading3"/>
      </w:pPr>
      <w:bookmarkStart w:id="657" w:name="_Toc178929548"/>
      <w:bookmarkStart w:id="658" w:name="_Toc183489579"/>
      <w:r>
        <w:t>10.4.28</w:t>
      </w:r>
      <w:r>
        <w:tab/>
        <w:t>CLOSE CHANNEL</w:t>
      </w:r>
      <w:bookmarkEnd w:id="657"/>
      <w:bookmarkEnd w:id="658"/>
    </w:p>
    <w:p w14:paraId="3993E7E8" w14:textId="55B2F957" w:rsidR="009E1CE7" w:rsidRDefault="009E1CE7" w:rsidP="009E1CE7">
      <w:pPr>
        <w:pStyle w:val="Heading4"/>
      </w:pPr>
      <w:bookmarkStart w:id="659" w:name="_Toc178929549"/>
      <w:bookmarkStart w:id="660" w:name="_Toc183489580"/>
      <w:r>
        <w:t>10.4.28.1</w:t>
      </w:r>
      <w:r>
        <w:tab/>
      </w:r>
      <w:r w:rsidRPr="009E1CE7">
        <w:t>CLOSE CHANNEL</w:t>
      </w:r>
      <w:r>
        <w:t xml:space="preserve"> </w:t>
      </w:r>
      <w:r w:rsidRPr="009E1CE7">
        <w:t>(</w:t>
      </w:r>
      <w:r>
        <w:t>N</w:t>
      </w:r>
      <w:r w:rsidRPr="009E1CE7">
        <w:t>ormal)</w:t>
      </w:r>
      <w:bookmarkEnd w:id="659"/>
      <w:bookmarkEnd w:id="660"/>
    </w:p>
    <w:p w14:paraId="334F75BC" w14:textId="57D0C909" w:rsidR="009E1CE7" w:rsidRPr="009E1CE7" w:rsidRDefault="009E1CE7" w:rsidP="00B05BAE">
      <w:r>
        <w:t>FFS</w:t>
      </w:r>
    </w:p>
    <w:p w14:paraId="484A6902" w14:textId="168E9EFF" w:rsidR="009E1CE7" w:rsidRDefault="009E1CE7" w:rsidP="009E1CE7">
      <w:pPr>
        <w:pStyle w:val="Heading4"/>
      </w:pPr>
      <w:bookmarkStart w:id="661" w:name="_Toc178929550"/>
      <w:bookmarkStart w:id="662" w:name="_Toc183489581"/>
      <w:r>
        <w:t>10</w:t>
      </w:r>
      <w:r w:rsidRPr="009E1CE7">
        <w:t>.4.28.2</w:t>
      </w:r>
      <w:r>
        <w:tab/>
      </w:r>
      <w:r w:rsidRPr="009E1CE7">
        <w:t>CLOSE CHANNEL (support of Text Attribute)</w:t>
      </w:r>
      <w:bookmarkEnd w:id="661"/>
      <w:bookmarkEnd w:id="662"/>
    </w:p>
    <w:p w14:paraId="5601FCF4" w14:textId="4476B1F0" w:rsidR="009E1CE7" w:rsidRPr="009E1CE7" w:rsidRDefault="009E1CE7" w:rsidP="009E1CE7">
      <w:r>
        <w:t>FFS</w:t>
      </w:r>
    </w:p>
    <w:p w14:paraId="503B433E" w14:textId="77777777" w:rsidR="00E22044" w:rsidRDefault="00E22044" w:rsidP="00B05BAE">
      <w:pPr>
        <w:pStyle w:val="Heading4"/>
      </w:pPr>
      <w:bookmarkStart w:id="663" w:name="_Toc178929551"/>
      <w:bookmarkStart w:id="664" w:name="_Toc183489582"/>
      <w:r>
        <w:t>10.4.28.3</w:t>
      </w:r>
      <w:r>
        <w:tab/>
        <w:t>CLOSE CHANNEL (E-UTRAN/EPC)</w:t>
      </w:r>
      <w:bookmarkEnd w:id="663"/>
      <w:bookmarkEnd w:id="664"/>
    </w:p>
    <w:p w14:paraId="6C2EDA17" w14:textId="358CAFC7" w:rsidR="00CF56D9" w:rsidRPr="00E22044" w:rsidRDefault="00CF56D9" w:rsidP="00CF56D9">
      <w:r w:rsidRPr="00BE79A5">
        <w:t>For test sequence</w:t>
      </w:r>
      <w:r>
        <w:t>s</w:t>
      </w:r>
      <w:r w:rsidRPr="00BE79A5">
        <w:t xml:space="preserve"> </w:t>
      </w:r>
      <w:r>
        <w:t>3</w:t>
      </w:r>
      <w:r w:rsidRPr="00BE79A5">
        <w:t>.</w:t>
      </w:r>
      <w:r>
        <w:t xml:space="preserve">1 to 3.3 </w:t>
      </w:r>
      <w:r w:rsidRPr="00BE79A5">
        <w:t>the test descriptions from TS 31.124</w:t>
      </w:r>
      <w:r w:rsidR="00E90DE8">
        <w:t> </w:t>
      </w:r>
      <w:r w:rsidR="00BA4FE6">
        <w:t>[2]</w:t>
      </w:r>
      <w:r w:rsidRPr="00BE79A5">
        <w:t>, clause 27.22.4.</w:t>
      </w:r>
      <w:r>
        <w:t>28.3</w:t>
      </w:r>
      <w:r w:rsidRPr="00BE79A5">
        <w:t xml:space="preserve"> apply with the following exceptions:</w:t>
      </w:r>
    </w:p>
    <w:p w14:paraId="5C71980B" w14:textId="4AADCE09" w:rsidR="00CF56D9" w:rsidRPr="00BE79A5" w:rsidRDefault="00076420" w:rsidP="00076420">
      <w:pPr>
        <w:pStyle w:val="B10"/>
      </w:pPr>
      <w:r>
        <w:t>-</w:t>
      </w:r>
      <w:r>
        <w:tab/>
      </w:r>
      <w:r w:rsidR="00CF56D9" w:rsidRPr="00BE79A5">
        <w:t>The General Requirements as defined in clause 4.2.1 apply</w:t>
      </w:r>
    </w:p>
    <w:p w14:paraId="5542A186" w14:textId="472A9F63" w:rsidR="00CF56D9" w:rsidRDefault="00076420" w:rsidP="00076420">
      <w:pPr>
        <w:pStyle w:val="B10"/>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3</w:t>
      </w:r>
      <w:r w:rsidR="00CF56D9" w:rsidRPr="00BE79A5">
        <w:t xml:space="preserve"> of the present document</w:t>
      </w:r>
      <w:r w:rsidR="00CF56D9" w:rsidRPr="005A71DB">
        <w:t>, hosting a USIM as defined in clause 4.4.</w:t>
      </w:r>
      <w:r w:rsidR="00CF56D9">
        <w:t>3</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28.3.4.1.</w:t>
      </w:r>
    </w:p>
    <w:p w14:paraId="5E6AD643" w14:textId="77777777" w:rsidR="00E22044" w:rsidRDefault="00E22044" w:rsidP="00B05BAE">
      <w:pPr>
        <w:pStyle w:val="Heading4"/>
      </w:pPr>
      <w:bookmarkStart w:id="665" w:name="_Toc178929552"/>
      <w:bookmarkStart w:id="666" w:name="_Toc183489583"/>
      <w:r>
        <w:t>10.4.28.4</w:t>
      </w:r>
      <w:r>
        <w:tab/>
        <w:t>CLOSE CHANNEL (NG-RAN)</w:t>
      </w:r>
      <w:bookmarkEnd w:id="665"/>
      <w:bookmarkEnd w:id="666"/>
    </w:p>
    <w:p w14:paraId="61C10A4E" w14:textId="0A728A7A" w:rsidR="00CF56D9" w:rsidRPr="00E22044" w:rsidRDefault="00CF56D9" w:rsidP="00CF56D9">
      <w:r w:rsidRPr="00BE79A5">
        <w:t>For test sequence</w:t>
      </w:r>
      <w:r>
        <w:t>s</w:t>
      </w:r>
      <w:r w:rsidRPr="00BE79A5">
        <w:t xml:space="preserve"> </w:t>
      </w:r>
      <w:r>
        <w:t>4</w:t>
      </w:r>
      <w:r w:rsidRPr="00BE79A5">
        <w:t>.</w:t>
      </w:r>
      <w:r>
        <w:t xml:space="preserve">1 and 4.2 </w:t>
      </w:r>
      <w:r w:rsidRPr="00BE79A5">
        <w:t>the test descriptions from TS 31.124</w:t>
      </w:r>
      <w:r w:rsidR="00E90DE8">
        <w:t> </w:t>
      </w:r>
      <w:r w:rsidR="00BA4FE6">
        <w:t>[2]</w:t>
      </w:r>
      <w:r w:rsidRPr="00BE79A5">
        <w:t>, clause 27.22.4.</w:t>
      </w:r>
      <w:r>
        <w:t>28.4</w:t>
      </w:r>
      <w:r w:rsidRPr="00BE79A5">
        <w:t xml:space="preserve"> apply with the following exceptions:</w:t>
      </w:r>
    </w:p>
    <w:p w14:paraId="45B52F52" w14:textId="7017AB9D" w:rsidR="00CF56D9" w:rsidRPr="00BE79A5" w:rsidRDefault="00076420" w:rsidP="00076420">
      <w:pPr>
        <w:pStyle w:val="B10"/>
      </w:pPr>
      <w:r>
        <w:t>-</w:t>
      </w:r>
      <w:r>
        <w:tab/>
      </w:r>
      <w:r w:rsidR="00CF56D9" w:rsidRPr="00BE79A5">
        <w:t>The General Requirements as defined in clause 4.2.1 apply</w:t>
      </w:r>
    </w:p>
    <w:p w14:paraId="52E54696" w14:textId="469642C4" w:rsidR="00CF56D9" w:rsidRDefault="00076420" w:rsidP="00E90DE8">
      <w:pPr>
        <w:pStyle w:val="B10"/>
        <w:ind w:left="284"/>
      </w:pPr>
      <w:r>
        <w:t>-</w:t>
      </w:r>
      <w:r>
        <w:tab/>
      </w:r>
      <w:r w:rsidR="00CF56D9" w:rsidRPr="00BE79A5">
        <w:t xml:space="preserve">The </w:t>
      </w:r>
      <w:r w:rsidR="00CF56D9">
        <w:t xml:space="preserve">nrUICC is configured </w:t>
      </w:r>
      <w:r w:rsidR="00CF56D9" w:rsidRPr="00BE79A5">
        <w:t>with values for USIM Application Toolkit testing as defined in clause 4.4.</w:t>
      </w:r>
      <w:r w:rsidR="00CF56D9">
        <w:t>4</w:t>
      </w:r>
      <w:r w:rsidR="00CF56D9" w:rsidRPr="00BE79A5">
        <w:t xml:space="preserve"> of the present document</w:t>
      </w:r>
      <w:r w:rsidR="00CF56D9" w:rsidRPr="005A71DB">
        <w:t>, hosting a USIM as defined in clause 4.4.</w:t>
      </w:r>
      <w:r w:rsidR="00CF56D9">
        <w:t>4</w:t>
      </w:r>
      <w:r w:rsidR="00CF56D9" w:rsidRPr="005A71DB">
        <w:t>.2</w:t>
      </w:r>
      <w:r w:rsidR="00CF56D9">
        <w:t xml:space="preserve"> plus the additional parameters provided in </w:t>
      </w:r>
      <w:r w:rsidR="00CF56D9" w:rsidRPr="00BE79A5">
        <w:t>TS 31.124</w:t>
      </w:r>
      <w:r w:rsidR="00E90DE8">
        <w:t> </w:t>
      </w:r>
      <w:r w:rsidR="00BA4FE6">
        <w:t>[2]</w:t>
      </w:r>
      <w:r w:rsidR="00CF56D9" w:rsidRPr="00BE79A5">
        <w:t>, clause 27.22.4.</w:t>
      </w:r>
      <w:r w:rsidR="00CF56D9">
        <w:t>28.4.4.1.</w:t>
      </w:r>
    </w:p>
    <w:p w14:paraId="3B619459" w14:textId="77777777" w:rsidR="00E22044" w:rsidRDefault="00E22044" w:rsidP="00400F35">
      <w:pPr>
        <w:pStyle w:val="Heading3"/>
      </w:pPr>
      <w:bookmarkStart w:id="667" w:name="_Toc178929553"/>
      <w:bookmarkStart w:id="668" w:name="_Toc183489584"/>
      <w:r>
        <w:t>10.4.29</w:t>
      </w:r>
      <w:r>
        <w:tab/>
        <w:t>RECEIVE DATA</w:t>
      </w:r>
      <w:bookmarkEnd w:id="667"/>
      <w:bookmarkEnd w:id="668"/>
    </w:p>
    <w:p w14:paraId="0CF2775E" w14:textId="76D58C22" w:rsidR="00400F35" w:rsidRPr="00400F35" w:rsidRDefault="00400F35" w:rsidP="00B05BAE">
      <w:pPr>
        <w:pStyle w:val="Heading4"/>
      </w:pPr>
      <w:bookmarkStart w:id="669" w:name="_Toc178929554"/>
      <w:bookmarkStart w:id="670" w:name="_Toc183489585"/>
      <w:r>
        <w:t>1</w:t>
      </w:r>
      <w:r w:rsidRPr="00400F35">
        <w:t>0.4.29.1</w:t>
      </w:r>
      <w:r w:rsidRPr="00400F35">
        <w:tab/>
        <w:t>RECEIVE DATA (Normal)</w:t>
      </w:r>
      <w:bookmarkEnd w:id="669"/>
      <w:bookmarkEnd w:id="670"/>
    </w:p>
    <w:p w14:paraId="743D8236" w14:textId="57FEEE1D" w:rsidR="00CF56D9" w:rsidRPr="00E22044" w:rsidRDefault="00CF56D9" w:rsidP="00CF56D9">
      <w:r w:rsidRPr="00BE79A5">
        <w:t>For test sequence</w:t>
      </w:r>
      <w:r>
        <w:t>s</w:t>
      </w:r>
      <w:r w:rsidRPr="00BE79A5">
        <w:t xml:space="preserve"> </w:t>
      </w:r>
      <w:r>
        <w:t>1</w:t>
      </w:r>
      <w:r w:rsidRPr="00BE79A5">
        <w:t>.</w:t>
      </w:r>
      <w:r>
        <w:t xml:space="preserve">2 to 1.5 and 1.7 </w:t>
      </w:r>
      <w:r w:rsidRPr="00BE79A5">
        <w:t>the test descriptions from TS 31.124</w:t>
      </w:r>
      <w:r w:rsidR="00E90DE8">
        <w:t> </w:t>
      </w:r>
      <w:r w:rsidR="00BA4FE6">
        <w:t>[2]</w:t>
      </w:r>
      <w:r w:rsidRPr="00BE79A5">
        <w:t>, clause 27.22.4.</w:t>
      </w:r>
      <w:r>
        <w:t>29.1</w:t>
      </w:r>
      <w:r w:rsidRPr="00BE79A5">
        <w:t xml:space="preserve"> apply with the following exceptions:</w:t>
      </w:r>
    </w:p>
    <w:p w14:paraId="76B93D49" w14:textId="14782A22" w:rsidR="00CF56D9" w:rsidRPr="00BE79A5" w:rsidRDefault="00076420" w:rsidP="00076420">
      <w:pPr>
        <w:pStyle w:val="B10"/>
      </w:pPr>
      <w:r>
        <w:t>-</w:t>
      </w:r>
      <w:r>
        <w:tab/>
      </w:r>
      <w:r w:rsidR="00CF56D9" w:rsidRPr="00BE79A5">
        <w:t>The General Requirements as defined in clause 4.2.1 apply</w:t>
      </w:r>
    </w:p>
    <w:p w14:paraId="4F039960" w14:textId="085C2FB3"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2 t</w:t>
      </w:r>
      <w:r w:rsidR="00CF56D9" w:rsidRPr="00BE79A5">
        <w:t xml:space="preserve">he </w:t>
      </w:r>
      <w:r w:rsidR="00CF56D9">
        <w:t>nrUICC</w:t>
      </w:r>
      <w:r w:rsidR="00CF56D9" w:rsidRPr="00BE79A5">
        <w:t xml:space="preserve"> is configured with values for USIM Application Toolkit testing as defined in clause 4.4.</w:t>
      </w:r>
      <w:r w:rsidR="00CF56D9">
        <w:t>3</w:t>
      </w:r>
      <w:r w:rsidR="00CF56D9" w:rsidRPr="00BE79A5">
        <w:t xml:space="preserve"> of the present document</w:t>
      </w:r>
      <w:r w:rsidR="00CF56D9">
        <w:t xml:space="preserve">, </w:t>
      </w:r>
      <w:r w:rsidR="00CF56D9" w:rsidRPr="005A71DB">
        <w:t>hosting a USIM as defined in clause 4.4.</w:t>
      </w:r>
      <w:r w:rsidR="00CF56D9">
        <w:t>3</w:t>
      </w:r>
      <w:r w:rsidR="00CF56D9" w:rsidRPr="005A71DB">
        <w:t>.2</w:t>
      </w:r>
      <w:r w:rsidR="00CF56D9">
        <w:t>.</w:t>
      </w:r>
    </w:p>
    <w:p w14:paraId="581FE7AB" w14:textId="5F40B525" w:rsidR="00CF56D9" w:rsidRDefault="00076420" w:rsidP="00076420">
      <w:pPr>
        <w:pStyle w:val="B10"/>
      </w:pPr>
      <w:r>
        <w:t>-</w:t>
      </w:r>
      <w:r>
        <w:tab/>
      </w:r>
      <w:r w:rsidR="00CF56D9" w:rsidRPr="00BE79A5">
        <w:t>For test sequence</w:t>
      </w:r>
      <w:r w:rsidR="00CF56D9">
        <w:t>s</w:t>
      </w:r>
      <w:r w:rsidR="00CF56D9" w:rsidRPr="00BE79A5">
        <w:t xml:space="preserve"> </w:t>
      </w:r>
      <w:r w:rsidR="00CF56D9">
        <w:t>1</w:t>
      </w:r>
      <w:r w:rsidR="00CF56D9" w:rsidRPr="00BE79A5">
        <w:t>.</w:t>
      </w:r>
      <w:r w:rsidR="00CF56D9">
        <w:t>3 to 1.5 and 1.7 t</w:t>
      </w:r>
      <w:r w:rsidR="00CF56D9" w:rsidRPr="00BE79A5">
        <w:t xml:space="preserve">he </w:t>
      </w:r>
      <w:r w:rsidR="00CF56D9">
        <w:t>nrUICC</w:t>
      </w:r>
      <w:r w:rsidR="00CF56D9" w:rsidRPr="00BE79A5">
        <w:t xml:space="preserve"> is configured with values for USIM Application Toolkit testing as defined in clause 4.4.</w:t>
      </w:r>
      <w:r w:rsidR="00CF56D9">
        <w:t>4</w:t>
      </w:r>
      <w:r w:rsidR="00CF56D9" w:rsidRPr="00BE79A5">
        <w:t xml:space="preserve"> of the present document</w:t>
      </w:r>
      <w:r w:rsidR="00CF56D9">
        <w:t xml:space="preserve">, </w:t>
      </w:r>
      <w:r w:rsidR="00CF56D9" w:rsidRPr="005A71DB">
        <w:t>hosting a USIM as defined in clause 4.4.</w:t>
      </w:r>
      <w:r w:rsidR="00CF56D9">
        <w:t>4</w:t>
      </w:r>
      <w:r w:rsidR="00CF56D9" w:rsidRPr="005A71DB">
        <w:t>.2</w:t>
      </w:r>
      <w:r w:rsidR="00CF56D9">
        <w:t>.</w:t>
      </w:r>
    </w:p>
    <w:p w14:paraId="5B076542" w14:textId="5E03ECC4" w:rsidR="00CF56D9" w:rsidRDefault="00076420" w:rsidP="00076420">
      <w:pPr>
        <w:pStyle w:val="B10"/>
      </w:pPr>
      <w:r>
        <w:t>-</w:t>
      </w:r>
      <w:r>
        <w:tab/>
      </w:r>
      <w:r w:rsidR="00CF56D9">
        <w:t xml:space="preserve">Additional parameters provided in </w:t>
      </w:r>
      <w:r w:rsidR="00CF56D9" w:rsidRPr="00BE79A5">
        <w:t>TS 31.124</w:t>
      </w:r>
      <w:r w:rsidR="00E90DE8">
        <w:t> </w:t>
      </w:r>
      <w:r w:rsidR="00BA4FE6">
        <w:t>[2]</w:t>
      </w:r>
      <w:r w:rsidR="00CF56D9" w:rsidRPr="00BE79A5">
        <w:t>, clause 27.22.4.</w:t>
      </w:r>
      <w:r w:rsidR="00CF56D9">
        <w:t xml:space="preserve">29.1.4.1 </w:t>
      </w:r>
      <w:r w:rsidR="005730E6">
        <w:t>apply to the appropriate configuration</w:t>
      </w:r>
      <w:r w:rsidR="00CF56D9">
        <w:t>.</w:t>
      </w:r>
    </w:p>
    <w:p w14:paraId="265374A0" w14:textId="10D0D030" w:rsidR="00CF56D9" w:rsidRDefault="00CF56D9" w:rsidP="00B05BAE">
      <w:r w:rsidRPr="009E1CE7">
        <w:lastRenderedPageBreak/>
        <w:t xml:space="preserve">Test sequences </w:t>
      </w:r>
      <w:r>
        <w:t>1</w:t>
      </w:r>
      <w:r w:rsidRPr="009E1CE7">
        <w:t>.1</w:t>
      </w:r>
      <w:r>
        <w:t xml:space="preserve"> </w:t>
      </w:r>
      <w:r w:rsidRPr="009E1CE7">
        <w:t xml:space="preserve">and </w:t>
      </w:r>
      <w:r>
        <w:t>1</w:t>
      </w:r>
      <w:r w:rsidRPr="009E1CE7">
        <w:t>.</w:t>
      </w:r>
      <w:r>
        <w:t>6</w:t>
      </w:r>
      <w:r w:rsidRPr="009E1CE7">
        <w:t xml:space="preserve"> are not applicable to MEs operating a nrUICC.</w:t>
      </w:r>
    </w:p>
    <w:p w14:paraId="24C157BA" w14:textId="383A83C2" w:rsidR="00400F35" w:rsidRDefault="00400F35" w:rsidP="003D3826">
      <w:pPr>
        <w:pStyle w:val="Heading4"/>
      </w:pPr>
      <w:bookmarkStart w:id="671" w:name="_Toc178929555"/>
      <w:bookmarkStart w:id="672" w:name="_Toc183489586"/>
      <w:r>
        <w:t>10</w:t>
      </w:r>
      <w:r w:rsidRPr="00400F35">
        <w:t>.4.29.2</w:t>
      </w:r>
      <w:r>
        <w:tab/>
      </w:r>
      <w:r w:rsidRPr="00400F35">
        <w:t>RECEIVE DATA (</w:t>
      </w:r>
      <w:r>
        <w:t>S</w:t>
      </w:r>
      <w:r w:rsidRPr="00400F35">
        <w:t>upport of Text Attribute)</w:t>
      </w:r>
      <w:bookmarkEnd w:id="671"/>
      <w:bookmarkEnd w:id="672"/>
    </w:p>
    <w:p w14:paraId="42F607BC" w14:textId="02132030" w:rsidR="00400F35" w:rsidRPr="00400F35" w:rsidRDefault="00400F35" w:rsidP="00B05BAE">
      <w:r>
        <w:t>FFS</w:t>
      </w:r>
    </w:p>
    <w:p w14:paraId="2DAE0127" w14:textId="242118CE" w:rsidR="00E22044" w:rsidRDefault="00E22044" w:rsidP="00E22044">
      <w:pPr>
        <w:pStyle w:val="Heading3"/>
      </w:pPr>
      <w:bookmarkStart w:id="673" w:name="_Toc178929556"/>
      <w:bookmarkStart w:id="674" w:name="_Toc183489587"/>
      <w:r>
        <w:t>10.4.30</w:t>
      </w:r>
      <w:r>
        <w:tab/>
        <w:t>SEND DATA</w:t>
      </w:r>
      <w:bookmarkEnd w:id="673"/>
      <w:bookmarkEnd w:id="674"/>
    </w:p>
    <w:p w14:paraId="12143D86" w14:textId="4551DD2C" w:rsidR="009E1CE7" w:rsidRDefault="009E1CE7" w:rsidP="009E1CE7">
      <w:pPr>
        <w:pStyle w:val="Heading4"/>
      </w:pPr>
      <w:bookmarkStart w:id="675" w:name="_Toc178929557"/>
      <w:bookmarkStart w:id="676" w:name="_Toc183489588"/>
      <w:r>
        <w:t>10.4.30.1</w:t>
      </w:r>
      <w:r>
        <w:tab/>
      </w:r>
      <w:r w:rsidRPr="009E1CE7">
        <w:t>SEND DATA (</w:t>
      </w:r>
      <w:r>
        <w:t>N</w:t>
      </w:r>
      <w:r w:rsidRPr="009E1CE7">
        <w:t>ormal</w:t>
      </w:r>
      <w:r>
        <w:t>)</w:t>
      </w:r>
      <w:bookmarkEnd w:id="675"/>
      <w:bookmarkEnd w:id="676"/>
    </w:p>
    <w:p w14:paraId="621424D5" w14:textId="3D4E8740" w:rsidR="009E1CE7" w:rsidRDefault="009E1CE7" w:rsidP="009E1CE7">
      <w:r>
        <w:t>FFS</w:t>
      </w:r>
    </w:p>
    <w:p w14:paraId="752FD376" w14:textId="61E52C0D" w:rsidR="009E1CE7" w:rsidRDefault="009E1CE7" w:rsidP="009E1CE7">
      <w:pPr>
        <w:pStyle w:val="Heading4"/>
      </w:pPr>
      <w:bookmarkStart w:id="677" w:name="_Toc178929558"/>
      <w:bookmarkStart w:id="678" w:name="_Toc183489589"/>
      <w:r>
        <w:t>10.4.30.2</w:t>
      </w:r>
      <w:r>
        <w:tab/>
      </w:r>
      <w:r w:rsidRPr="009E1CE7">
        <w:t>SEND DATA (</w:t>
      </w:r>
      <w:r>
        <w:t>S</w:t>
      </w:r>
      <w:r w:rsidRPr="009E1CE7">
        <w:t>upport of Text Attribute</w:t>
      </w:r>
      <w:r>
        <w:t>)</w:t>
      </w:r>
      <w:bookmarkEnd w:id="677"/>
      <w:bookmarkEnd w:id="678"/>
    </w:p>
    <w:p w14:paraId="6EEF6850" w14:textId="3C901493" w:rsidR="009E1CE7" w:rsidRPr="009E1CE7" w:rsidRDefault="009E1CE7" w:rsidP="009E1CE7">
      <w:r>
        <w:t>FFS</w:t>
      </w:r>
    </w:p>
    <w:p w14:paraId="076F020C" w14:textId="77777777" w:rsidR="00E22044" w:rsidRDefault="00E22044" w:rsidP="00B05BAE">
      <w:pPr>
        <w:pStyle w:val="Heading4"/>
      </w:pPr>
      <w:bookmarkStart w:id="679" w:name="_Toc178929559"/>
      <w:bookmarkStart w:id="680" w:name="_Toc183489590"/>
      <w:r>
        <w:t>10.4.30.3</w:t>
      </w:r>
      <w:r>
        <w:tab/>
        <w:t>SEND DATA(E-UTRAN)</w:t>
      </w:r>
      <w:bookmarkEnd w:id="679"/>
      <w:bookmarkEnd w:id="680"/>
    </w:p>
    <w:p w14:paraId="7B66FC18" w14:textId="0D3EBE37" w:rsidR="00400F35" w:rsidRPr="00E22044" w:rsidRDefault="00400F35" w:rsidP="00400F35">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27.22.4.</w:t>
      </w:r>
      <w:r>
        <w:t>30.3</w:t>
      </w:r>
      <w:r w:rsidRPr="00BE79A5">
        <w:t xml:space="preserve"> apply with the following exceptions:</w:t>
      </w:r>
    </w:p>
    <w:p w14:paraId="38E222C0" w14:textId="5EF8402E" w:rsidR="00400F35" w:rsidRPr="00BE79A5" w:rsidRDefault="00076420" w:rsidP="00076420">
      <w:pPr>
        <w:pStyle w:val="B10"/>
      </w:pPr>
      <w:r>
        <w:t>-</w:t>
      </w:r>
      <w:r>
        <w:tab/>
      </w:r>
      <w:r w:rsidR="00400F35" w:rsidRPr="00BE79A5">
        <w:t>The General Requirements as defined in clause 4.2.1 apply</w:t>
      </w:r>
    </w:p>
    <w:p w14:paraId="565BE74E" w14:textId="614812E5"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7B25E38F" w14:textId="77777777" w:rsidR="00E22044" w:rsidRDefault="00E22044" w:rsidP="00B05BAE">
      <w:pPr>
        <w:pStyle w:val="Heading4"/>
      </w:pPr>
      <w:bookmarkStart w:id="681" w:name="_Toc178929560"/>
      <w:bookmarkStart w:id="682" w:name="_Toc183489591"/>
      <w:r>
        <w:t>10.4.30.4</w:t>
      </w:r>
      <w:r>
        <w:tab/>
        <w:t>SEND DATA(NG-RAN)</w:t>
      </w:r>
      <w:bookmarkEnd w:id="681"/>
      <w:bookmarkEnd w:id="682"/>
    </w:p>
    <w:p w14:paraId="51426D61" w14:textId="0A873878" w:rsidR="00400F35" w:rsidRPr="00E22044" w:rsidRDefault="00400F35" w:rsidP="00400F35">
      <w:r w:rsidRPr="00BE79A5">
        <w:t>For test sequence</w:t>
      </w:r>
      <w:r>
        <w:t>s</w:t>
      </w:r>
      <w:r w:rsidRPr="00BE79A5">
        <w:t xml:space="preserve"> </w:t>
      </w:r>
      <w:r>
        <w:t>4</w:t>
      </w:r>
      <w:r w:rsidRPr="00BE79A5">
        <w:t>.</w:t>
      </w:r>
      <w:r>
        <w:t xml:space="preserve">1 </w:t>
      </w:r>
      <w:r w:rsidR="002642B4">
        <w:t xml:space="preserve">to </w:t>
      </w:r>
      <w:r>
        <w:t>4.</w:t>
      </w:r>
      <w:r w:rsidR="002642B4">
        <w:t>3</w:t>
      </w:r>
      <w:r>
        <w:t xml:space="preserve"> </w:t>
      </w:r>
      <w:r w:rsidRPr="00BE79A5">
        <w:t>the test descriptions from TS 31.124</w:t>
      </w:r>
      <w:r w:rsidR="00E90DE8">
        <w:t> </w:t>
      </w:r>
      <w:r w:rsidR="00BA4FE6">
        <w:t>[2]</w:t>
      </w:r>
      <w:r w:rsidRPr="00BE79A5">
        <w:t>, clause 27.22.4.</w:t>
      </w:r>
      <w:r>
        <w:t>30.4</w:t>
      </w:r>
      <w:r w:rsidRPr="00BE79A5">
        <w:t xml:space="preserve"> apply with the following exceptions:</w:t>
      </w:r>
    </w:p>
    <w:p w14:paraId="7C6AFFAC" w14:textId="14A34524" w:rsidR="00400F35" w:rsidRPr="00BE79A5" w:rsidRDefault="00076420" w:rsidP="00076420">
      <w:pPr>
        <w:pStyle w:val="B10"/>
      </w:pPr>
      <w:r>
        <w:t>-</w:t>
      </w:r>
      <w:r>
        <w:tab/>
      </w:r>
      <w:r w:rsidR="00400F35" w:rsidRPr="00BE79A5">
        <w:t>The General Requirements as defined in clause 4.2.1 apply</w:t>
      </w:r>
    </w:p>
    <w:p w14:paraId="2FDF56BB" w14:textId="648105E6"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4</w:t>
      </w:r>
      <w:r w:rsidR="00400F35" w:rsidRPr="00BE79A5">
        <w:t xml:space="preserve"> of the present document</w:t>
      </w:r>
      <w:r w:rsidR="00400F35" w:rsidRPr="005A71DB">
        <w:t>, hosting a USIM as defined in clause 4.4.</w:t>
      </w:r>
      <w:r w:rsidR="00400F35">
        <w:t>4</w:t>
      </w:r>
      <w:r w:rsidR="00400F35" w:rsidRPr="005A71DB">
        <w:t>.2</w:t>
      </w:r>
      <w:r w:rsidR="00400F35">
        <w:t xml:space="preserve"> plus the additional parameters provided in </w:t>
      </w:r>
      <w:r w:rsidR="00400F35" w:rsidRPr="00BE79A5">
        <w:t>TS 31.124</w:t>
      </w:r>
      <w:r w:rsidR="00E90DE8">
        <w:t> </w:t>
      </w:r>
      <w:r w:rsidR="00BA4FE6">
        <w:t>[2]</w:t>
      </w:r>
      <w:r w:rsidR="00400F35" w:rsidRPr="00BE79A5">
        <w:t>, clause 27.22.4.</w:t>
      </w:r>
      <w:r w:rsidR="00400F35">
        <w:t>30.4.4.1.</w:t>
      </w:r>
    </w:p>
    <w:p w14:paraId="58E70489" w14:textId="77777777" w:rsidR="00E22044" w:rsidRDefault="00E22044" w:rsidP="00B05BAE">
      <w:pPr>
        <w:pStyle w:val="Heading3"/>
      </w:pPr>
      <w:bookmarkStart w:id="683" w:name="_Toc178929561"/>
      <w:bookmarkStart w:id="684" w:name="_Toc183489592"/>
      <w:r>
        <w:t>10.4.31</w:t>
      </w:r>
      <w:r>
        <w:tab/>
        <w:t>GET CHANNEL STATUS</w:t>
      </w:r>
      <w:bookmarkEnd w:id="683"/>
      <w:bookmarkEnd w:id="684"/>
    </w:p>
    <w:p w14:paraId="1FDCFD85" w14:textId="67C60903" w:rsidR="00400F35" w:rsidRPr="00E22044" w:rsidRDefault="00400F35" w:rsidP="00400F35">
      <w:r w:rsidRPr="00BE79A5">
        <w:t>For test sequence</w:t>
      </w:r>
      <w:r>
        <w:t>s</w:t>
      </w:r>
      <w:r w:rsidRPr="00BE79A5">
        <w:t xml:space="preserve"> </w:t>
      </w:r>
      <w:r>
        <w:t xml:space="preserve">1.4 to 1.6 </w:t>
      </w:r>
      <w:r w:rsidRPr="00BE79A5">
        <w:t>the test descriptions from TS 31.124</w:t>
      </w:r>
      <w:r w:rsidR="00E90DE8">
        <w:t> </w:t>
      </w:r>
      <w:r w:rsidR="00BA4FE6">
        <w:t>[2]</w:t>
      </w:r>
      <w:r w:rsidRPr="00BE79A5">
        <w:t>, clause 27.22.4.</w:t>
      </w:r>
      <w:r>
        <w:t>31</w:t>
      </w:r>
      <w:r w:rsidRPr="00BE79A5">
        <w:t xml:space="preserve"> apply with the following exceptions:</w:t>
      </w:r>
    </w:p>
    <w:p w14:paraId="7BF688FE" w14:textId="7C591603" w:rsidR="00400F35" w:rsidRPr="00BE79A5" w:rsidRDefault="00076420" w:rsidP="00076420">
      <w:pPr>
        <w:pStyle w:val="B10"/>
      </w:pPr>
      <w:r>
        <w:t>-</w:t>
      </w:r>
      <w:r>
        <w:tab/>
      </w:r>
      <w:r w:rsidR="00400F35" w:rsidRPr="00BE79A5">
        <w:t>The General Requirements as defined in clause 4.2.1 apply</w:t>
      </w:r>
    </w:p>
    <w:p w14:paraId="4D40973E" w14:textId="1E1E2F6C" w:rsidR="00400F35" w:rsidRDefault="00076420" w:rsidP="00076420">
      <w:pPr>
        <w:pStyle w:val="B10"/>
      </w:pPr>
      <w:r>
        <w:t>-</w:t>
      </w:r>
      <w:r>
        <w:tab/>
      </w:r>
      <w:r w:rsidR="00400F35" w:rsidRPr="00BE79A5">
        <w:t>For test sequence</w:t>
      </w:r>
      <w:r w:rsidR="00400F35">
        <w:t>s</w:t>
      </w:r>
      <w:r w:rsidR="00400F35" w:rsidRPr="00BE79A5">
        <w:t xml:space="preserve"> </w:t>
      </w:r>
      <w:r w:rsidR="00400F35">
        <w:t>1</w:t>
      </w:r>
      <w:r w:rsidR="00400F35" w:rsidRPr="00BE79A5">
        <w:t>.</w:t>
      </w:r>
      <w:r w:rsidR="00400F35">
        <w:t>4 and 1.5 t</w:t>
      </w:r>
      <w:r w:rsidR="00400F35" w:rsidRPr="00BE79A5">
        <w:t xml:space="preserve">he </w:t>
      </w:r>
      <w:r w:rsidR="00400F35">
        <w:t>nrUICC</w:t>
      </w:r>
      <w:r w:rsidR="00400F35" w:rsidRPr="00BE79A5">
        <w:t xml:space="preserve"> is configured with values for USIM Application Toolkit testing as defined in clause 4.4.</w:t>
      </w:r>
      <w:r w:rsidR="00400F35">
        <w:t>3</w:t>
      </w:r>
      <w:r w:rsidR="00400F35" w:rsidRPr="00BE79A5">
        <w:t xml:space="preserve"> of the present document</w:t>
      </w:r>
      <w:r w:rsidR="00400F35">
        <w:t xml:space="preserve">, </w:t>
      </w:r>
      <w:r w:rsidR="00400F35" w:rsidRPr="005A71DB">
        <w:t>hosting a USIM as defined in clause 4.4.</w:t>
      </w:r>
      <w:r w:rsidR="00400F35">
        <w:t>3</w:t>
      </w:r>
      <w:r w:rsidR="00400F35" w:rsidRPr="005A71DB">
        <w:t>.2</w:t>
      </w:r>
      <w:r w:rsidR="00400F35">
        <w:t>.</w:t>
      </w:r>
    </w:p>
    <w:p w14:paraId="41F6F878" w14:textId="160EBEE0" w:rsidR="00400F35" w:rsidRDefault="00076420" w:rsidP="00076420">
      <w:pPr>
        <w:pStyle w:val="B10"/>
      </w:pPr>
      <w:r>
        <w:t>-</w:t>
      </w:r>
      <w:r>
        <w:tab/>
      </w:r>
      <w:r w:rsidR="00400F35" w:rsidRPr="00BE79A5">
        <w:t xml:space="preserve">For test sequence </w:t>
      </w:r>
      <w:r w:rsidR="00400F35">
        <w:t>1</w:t>
      </w:r>
      <w:r w:rsidR="00400F35" w:rsidRPr="00BE79A5">
        <w:t>.</w:t>
      </w:r>
      <w:r w:rsidR="00400F35">
        <w:t>6 t</w:t>
      </w:r>
      <w:r w:rsidR="00400F35" w:rsidRPr="00BE79A5">
        <w:t xml:space="preserve">he </w:t>
      </w:r>
      <w:r w:rsidR="00400F35">
        <w:t>nrUICC</w:t>
      </w:r>
      <w:r w:rsidR="00400F35" w:rsidRPr="00BE79A5">
        <w:t xml:space="preserve"> is configured with values for USIM Application Toolkit testing as defined in clause 4.4.</w:t>
      </w:r>
      <w:r w:rsidR="00400F35">
        <w:t>4</w:t>
      </w:r>
      <w:r w:rsidR="00400F35" w:rsidRPr="00BE79A5">
        <w:t xml:space="preserve"> of the present document</w:t>
      </w:r>
      <w:r w:rsidR="00400F35">
        <w:t xml:space="preserve">, </w:t>
      </w:r>
      <w:r w:rsidR="00400F35" w:rsidRPr="005A71DB">
        <w:t>hosting a USIM as defined in clause 4.4.</w:t>
      </w:r>
      <w:r w:rsidR="00400F35">
        <w:t>4</w:t>
      </w:r>
      <w:r w:rsidR="00400F35" w:rsidRPr="005A71DB">
        <w:t>.2</w:t>
      </w:r>
      <w:r w:rsidR="00400F35">
        <w:t>.</w:t>
      </w:r>
    </w:p>
    <w:p w14:paraId="417471AF" w14:textId="0D2FDEB4" w:rsidR="00400F35" w:rsidRDefault="00400F35" w:rsidP="00E22044">
      <w:r w:rsidRPr="009E1CE7">
        <w:t xml:space="preserve">Test sequences </w:t>
      </w:r>
      <w:r>
        <w:t>1</w:t>
      </w:r>
      <w:r w:rsidRPr="009E1CE7">
        <w:t>.1</w:t>
      </w:r>
      <w:r>
        <w:t xml:space="preserve"> to 1.3</w:t>
      </w:r>
      <w:r w:rsidRPr="009E1CE7">
        <w:t xml:space="preserve"> are not applicable to MEs operating a nrUICC.</w:t>
      </w:r>
    </w:p>
    <w:p w14:paraId="45598FC7" w14:textId="77777777" w:rsidR="00E22044" w:rsidRDefault="00E22044" w:rsidP="00B05BAE">
      <w:pPr>
        <w:pStyle w:val="Heading2"/>
      </w:pPr>
      <w:bookmarkStart w:id="685" w:name="_Toc178929562"/>
      <w:bookmarkStart w:id="686" w:name="_Toc183489593"/>
      <w:r>
        <w:t>10.5</w:t>
      </w:r>
      <w:r>
        <w:tab/>
        <w:t>Data Download to UICC</w:t>
      </w:r>
      <w:bookmarkEnd w:id="685"/>
      <w:bookmarkEnd w:id="686"/>
    </w:p>
    <w:p w14:paraId="17ED940C" w14:textId="77777777" w:rsidR="00E22044" w:rsidRDefault="00E22044" w:rsidP="009E1CE7">
      <w:pPr>
        <w:pStyle w:val="Heading3"/>
      </w:pPr>
      <w:bookmarkStart w:id="687" w:name="_Toc178929563"/>
      <w:bookmarkStart w:id="688" w:name="_Toc183489594"/>
      <w:r>
        <w:t>10.5.1</w:t>
      </w:r>
      <w:r>
        <w:tab/>
        <w:t>SMS-PP Data Download</w:t>
      </w:r>
      <w:bookmarkEnd w:id="687"/>
      <w:bookmarkEnd w:id="688"/>
    </w:p>
    <w:p w14:paraId="4116B24A" w14:textId="3ED50D60" w:rsidR="009E1CE7" w:rsidRPr="009E1CE7" w:rsidRDefault="009E1CE7" w:rsidP="009E1CE7">
      <w:r>
        <w:t>FFS</w:t>
      </w:r>
    </w:p>
    <w:p w14:paraId="1055402B" w14:textId="77777777" w:rsidR="00E22044" w:rsidRDefault="00E22044" w:rsidP="00B05BAE">
      <w:pPr>
        <w:pStyle w:val="Heading3"/>
      </w:pPr>
      <w:bookmarkStart w:id="689" w:name="_Toc178929564"/>
      <w:bookmarkStart w:id="690" w:name="_Toc183489595"/>
      <w:r>
        <w:t>10.5.2</w:t>
      </w:r>
      <w:r>
        <w:tab/>
        <w:t>Cell Broadcast Data Download</w:t>
      </w:r>
      <w:bookmarkEnd w:id="689"/>
      <w:bookmarkEnd w:id="690"/>
    </w:p>
    <w:p w14:paraId="2F8836F0" w14:textId="28F0C328" w:rsidR="009E1CE7" w:rsidRDefault="009E1CE7" w:rsidP="00B05BAE">
      <w:r>
        <w:t>FFS</w:t>
      </w:r>
    </w:p>
    <w:p w14:paraId="318B60C1" w14:textId="346C0853" w:rsidR="00E22044" w:rsidRDefault="00E22044" w:rsidP="00B05BAE">
      <w:pPr>
        <w:pStyle w:val="Heading3"/>
      </w:pPr>
      <w:bookmarkStart w:id="691" w:name="_Toc178929565"/>
      <w:bookmarkStart w:id="692" w:name="_Toc183489596"/>
      <w:r>
        <w:t>10.5.3</w:t>
      </w:r>
      <w:r>
        <w:tab/>
        <w:t>SMS-PP Data Download over IMS</w:t>
      </w:r>
      <w:bookmarkEnd w:id="691"/>
      <w:bookmarkEnd w:id="692"/>
    </w:p>
    <w:p w14:paraId="4770884C" w14:textId="531DD334" w:rsidR="00400F35" w:rsidRPr="00E22044" w:rsidRDefault="00400F35" w:rsidP="00400F35">
      <w:r w:rsidRPr="00BE79A5">
        <w:t xml:space="preserve">For test sequence </w:t>
      </w:r>
      <w:r>
        <w:t>3</w:t>
      </w:r>
      <w:r w:rsidRPr="00BE79A5">
        <w:t>.</w:t>
      </w:r>
      <w:r>
        <w:t xml:space="preserve">1 </w:t>
      </w:r>
      <w:r w:rsidRPr="00BE79A5">
        <w:t>the test descriptions from TS 31.124</w:t>
      </w:r>
      <w:r w:rsidR="00E90DE8">
        <w:t> </w:t>
      </w:r>
      <w:r w:rsidR="00BA4FE6">
        <w:t>[2]</w:t>
      </w:r>
      <w:r w:rsidRPr="00BE79A5">
        <w:t>, clause 27.22.</w:t>
      </w:r>
      <w:r>
        <w:t>5</w:t>
      </w:r>
      <w:r w:rsidRPr="00BE79A5">
        <w:t>.</w:t>
      </w:r>
      <w:r>
        <w:t>3</w:t>
      </w:r>
      <w:r w:rsidRPr="00BE79A5">
        <w:t xml:space="preserve"> apply with the following exceptions:</w:t>
      </w:r>
    </w:p>
    <w:p w14:paraId="4329B628" w14:textId="718A49A5" w:rsidR="00400F35" w:rsidRPr="00BE79A5" w:rsidRDefault="00076420" w:rsidP="00076420">
      <w:pPr>
        <w:pStyle w:val="B10"/>
      </w:pPr>
      <w:r>
        <w:lastRenderedPageBreak/>
        <w:t>-</w:t>
      </w:r>
      <w:r>
        <w:tab/>
      </w:r>
      <w:r w:rsidR="00400F35" w:rsidRPr="00BE79A5">
        <w:t>The General Requirements as defined in clause 4.2.1 apply</w:t>
      </w:r>
    </w:p>
    <w:p w14:paraId="323E019C" w14:textId="726B9493" w:rsidR="00400F35" w:rsidRDefault="00076420" w:rsidP="00076420">
      <w:pPr>
        <w:pStyle w:val="B10"/>
      </w:pPr>
      <w:r>
        <w:t>-</w:t>
      </w:r>
      <w:r>
        <w:tab/>
      </w:r>
      <w:r w:rsidR="00400F35" w:rsidRPr="00BE79A5">
        <w:t xml:space="preserve">The </w:t>
      </w:r>
      <w:r w:rsidR="00400F35">
        <w:t xml:space="preserve">nrUICC is configured </w:t>
      </w:r>
      <w:r w:rsidR="00400F35" w:rsidRPr="00BE79A5">
        <w:t>with values for USIM Application Toolkit testing as defined in clause 4.4.</w:t>
      </w:r>
      <w:r w:rsidR="00400F35">
        <w:t>3</w:t>
      </w:r>
      <w:r w:rsidR="00400F35" w:rsidRPr="00BE79A5">
        <w:t xml:space="preserve"> of the present document</w:t>
      </w:r>
      <w:r w:rsidR="00400F35" w:rsidRPr="005A71DB">
        <w:t>, hosting a USIM as defined in clause 4.4.</w:t>
      </w:r>
      <w:r w:rsidR="00400F35">
        <w:t>3</w:t>
      </w:r>
      <w:r w:rsidR="00400F35" w:rsidRPr="005A71DB">
        <w:t>.2</w:t>
      </w:r>
      <w:r w:rsidR="00400F35">
        <w:t xml:space="preserve"> and an ISIM as defined in clause 4.4.3.3.</w:t>
      </w:r>
    </w:p>
    <w:p w14:paraId="1E726F36" w14:textId="5878D41C" w:rsidR="00400F35" w:rsidRDefault="00400F35" w:rsidP="00B05BAE">
      <w:r w:rsidRPr="009E1CE7">
        <w:t xml:space="preserve">Test sequence </w:t>
      </w:r>
      <w:r>
        <w:t>3.2</w:t>
      </w:r>
      <w:r w:rsidRPr="009E1CE7">
        <w:t xml:space="preserve"> </w:t>
      </w:r>
      <w:r>
        <w:t>is</w:t>
      </w:r>
      <w:r w:rsidRPr="009E1CE7">
        <w:t xml:space="preserve"> not applicable to MEs operating a nrUICC.</w:t>
      </w:r>
    </w:p>
    <w:p w14:paraId="149D64D9" w14:textId="77777777" w:rsidR="00E22044" w:rsidRDefault="00E22044" w:rsidP="00B05BAE">
      <w:pPr>
        <w:pStyle w:val="Heading3"/>
      </w:pPr>
      <w:bookmarkStart w:id="693" w:name="_Toc178929566"/>
      <w:bookmarkStart w:id="694" w:name="_Toc183489597"/>
      <w:r>
        <w:t>10.5.4</w:t>
      </w:r>
      <w:r>
        <w:tab/>
        <w:t>SMS-PP Data Download over SGs in E-UTRAN</w:t>
      </w:r>
      <w:bookmarkEnd w:id="693"/>
      <w:bookmarkEnd w:id="694"/>
    </w:p>
    <w:p w14:paraId="3E2E148B" w14:textId="374EA9CE" w:rsidR="00400F35" w:rsidRPr="00E22044" w:rsidRDefault="00400F35" w:rsidP="00400F35">
      <w:r w:rsidRPr="00BE79A5">
        <w:t xml:space="preserve">For test sequence </w:t>
      </w:r>
      <w:r>
        <w:t>4</w:t>
      </w:r>
      <w:r w:rsidRPr="00BE79A5">
        <w:t>.</w:t>
      </w:r>
      <w:r>
        <w:t xml:space="preserve">1 </w:t>
      </w:r>
      <w:r w:rsidRPr="00BE79A5">
        <w:t>the test descriptions from TS 31.124</w:t>
      </w:r>
      <w:r w:rsidR="00E90DE8">
        <w:t> </w:t>
      </w:r>
      <w:r w:rsidR="00BA4FE6">
        <w:t>[2]</w:t>
      </w:r>
      <w:r w:rsidRPr="00BE79A5">
        <w:t>, clause 27.22.</w:t>
      </w:r>
      <w:r>
        <w:t>5</w:t>
      </w:r>
      <w:r w:rsidRPr="00BE79A5">
        <w:t>.</w:t>
      </w:r>
      <w:r>
        <w:t>4</w:t>
      </w:r>
      <w:r w:rsidRPr="00BE79A5">
        <w:t xml:space="preserve"> apply with the following exceptions:</w:t>
      </w:r>
    </w:p>
    <w:p w14:paraId="08D6E9DF" w14:textId="68E00996" w:rsidR="00400F35" w:rsidRPr="00BE79A5" w:rsidRDefault="00076420" w:rsidP="00076420">
      <w:pPr>
        <w:pStyle w:val="B10"/>
      </w:pPr>
      <w:r>
        <w:t>-</w:t>
      </w:r>
      <w:r>
        <w:tab/>
      </w:r>
      <w:r w:rsidR="00400F35" w:rsidRPr="00BE79A5">
        <w:t>The General Requirements as defined in clause 4.2.1 apply</w:t>
      </w:r>
    </w:p>
    <w:p w14:paraId="37D6CD87" w14:textId="747DEA9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FFE1BB5" w14:textId="77777777" w:rsidR="00E22044" w:rsidRDefault="00E22044" w:rsidP="00B05BAE">
      <w:pPr>
        <w:pStyle w:val="Heading2"/>
      </w:pPr>
      <w:bookmarkStart w:id="695" w:name="_Toc178929567"/>
      <w:bookmarkStart w:id="696" w:name="_Toc183489598"/>
      <w:r>
        <w:t>10.6</w:t>
      </w:r>
      <w:r>
        <w:tab/>
        <w:t>CALL CONTROL BY USIM</w:t>
      </w:r>
      <w:bookmarkEnd w:id="695"/>
      <w:bookmarkEnd w:id="696"/>
    </w:p>
    <w:p w14:paraId="4279C0A7" w14:textId="77777777" w:rsidR="00E22044" w:rsidRDefault="00E22044" w:rsidP="009E1CE7">
      <w:pPr>
        <w:pStyle w:val="Heading3"/>
      </w:pPr>
      <w:bookmarkStart w:id="697" w:name="_Toc178929568"/>
      <w:bookmarkStart w:id="698" w:name="_Toc183489599"/>
      <w:r>
        <w:t>10.6.1</w:t>
      </w:r>
      <w:r>
        <w:tab/>
        <w:t>Procedure for Mobile Originated calls</w:t>
      </w:r>
      <w:bookmarkEnd w:id="697"/>
      <w:bookmarkEnd w:id="698"/>
    </w:p>
    <w:p w14:paraId="07CF367E" w14:textId="48EF4BE1" w:rsidR="009E1CE7" w:rsidRPr="009E1CE7" w:rsidRDefault="009E1CE7" w:rsidP="009E1CE7">
      <w:r>
        <w:t>FFS</w:t>
      </w:r>
    </w:p>
    <w:p w14:paraId="53E08E99" w14:textId="77777777" w:rsidR="00E22044" w:rsidRDefault="00E22044" w:rsidP="009E1CE7">
      <w:pPr>
        <w:pStyle w:val="Heading3"/>
      </w:pPr>
      <w:bookmarkStart w:id="699" w:name="_Toc178929569"/>
      <w:bookmarkStart w:id="700" w:name="_Toc183489600"/>
      <w:r>
        <w:t>10.6.2</w:t>
      </w:r>
      <w:r>
        <w:tab/>
        <w:t>Procedure for Supplementary (SS) Services</w:t>
      </w:r>
      <w:bookmarkEnd w:id="699"/>
      <w:bookmarkEnd w:id="700"/>
    </w:p>
    <w:p w14:paraId="7324CCDB" w14:textId="31D86A9C" w:rsidR="009E1CE7" w:rsidRPr="009E1CE7" w:rsidRDefault="009E1CE7" w:rsidP="009E1CE7">
      <w:r>
        <w:t>FFS</w:t>
      </w:r>
    </w:p>
    <w:p w14:paraId="68CB6BCE" w14:textId="77777777" w:rsidR="00E22044" w:rsidRDefault="00E22044" w:rsidP="009E1CE7">
      <w:pPr>
        <w:pStyle w:val="Heading3"/>
      </w:pPr>
      <w:bookmarkStart w:id="701" w:name="_Toc178929570"/>
      <w:bookmarkStart w:id="702" w:name="_Toc183489601"/>
      <w:r>
        <w:t>10.6.3</w:t>
      </w:r>
      <w:r>
        <w:tab/>
        <w:t>Interaction with Fixed Dialling Number (FDN)</w:t>
      </w:r>
      <w:bookmarkEnd w:id="701"/>
      <w:bookmarkEnd w:id="702"/>
    </w:p>
    <w:p w14:paraId="3E7B3E0A" w14:textId="3139118C" w:rsidR="009E1CE7" w:rsidRPr="009E1CE7" w:rsidRDefault="009E1CE7" w:rsidP="009E1CE7">
      <w:r>
        <w:t>FFS</w:t>
      </w:r>
    </w:p>
    <w:p w14:paraId="5EF3B113" w14:textId="77777777" w:rsidR="00E22044" w:rsidRDefault="00E22044" w:rsidP="009E1CE7">
      <w:pPr>
        <w:pStyle w:val="Heading3"/>
      </w:pPr>
      <w:bookmarkStart w:id="703" w:name="_Toc178929571"/>
      <w:bookmarkStart w:id="704" w:name="_Toc183489602"/>
      <w:r>
        <w:t>10.6.4</w:t>
      </w:r>
      <w:r>
        <w:tab/>
        <w:t>Support of Barred Dialling Number (BDN) service</w:t>
      </w:r>
      <w:bookmarkEnd w:id="703"/>
      <w:bookmarkEnd w:id="704"/>
    </w:p>
    <w:p w14:paraId="0551ADF0" w14:textId="5914FB80" w:rsidR="009E1CE7" w:rsidRPr="009E1CE7" w:rsidRDefault="009E1CE7" w:rsidP="009E1CE7">
      <w:r>
        <w:t>FFS</w:t>
      </w:r>
    </w:p>
    <w:p w14:paraId="45DD0DAE" w14:textId="77777777" w:rsidR="00E22044" w:rsidRDefault="00E22044" w:rsidP="009E1CE7">
      <w:pPr>
        <w:pStyle w:val="Heading3"/>
      </w:pPr>
      <w:bookmarkStart w:id="705" w:name="_Toc178929572"/>
      <w:bookmarkStart w:id="706" w:name="_Toc183489603"/>
      <w:r>
        <w:t>10.6.5</w:t>
      </w:r>
      <w:r>
        <w:tab/>
        <w:t>Barred Dialling Number (BDN) service handling for terminals not supporting BDN</w:t>
      </w:r>
      <w:bookmarkEnd w:id="705"/>
      <w:bookmarkEnd w:id="706"/>
    </w:p>
    <w:p w14:paraId="79D66225" w14:textId="36122D77" w:rsidR="009E1CE7" w:rsidRPr="009E1CE7" w:rsidRDefault="009E1CE7" w:rsidP="009E1CE7">
      <w:r>
        <w:t>FFS</w:t>
      </w:r>
    </w:p>
    <w:p w14:paraId="4C6295A4" w14:textId="77777777" w:rsidR="00E22044" w:rsidRDefault="00E22044" w:rsidP="00B05BAE">
      <w:pPr>
        <w:pStyle w:val="Heading2"/>
      </w:pPr>
      <w:bookmarkStart w:id="707" w:name="_Toc178929573"/>
      <w:bookmarkStart w:id="708" w:name="_Toc183489604"/>
      <w:r>
        <w:t>10.7</w:t>
      </w:r>
      <w:r>
        <w:tab/>
        <w:t>EVENT DOWNLOAD</w:t>
      </w:r>
      <w:bookmarkEnd w:id="707"/>
      <w:bookmarkEnd w:id="708"/>
    </w:p>
    <w:p w14:paraId="7D138EB7" w14:textId="77777777" w:rsidR="00E22044" w:rsidRDefault="00E22044" w:rsidP="009E1CE7">
      <w:pPr>
        <w:pStyle w:val="Heading3"/>
      </w:pPr>
      <w:bookmarkStart w:id="709" w:name="_Toc178929574"/>
      <w:bookmarkStart w:id="710" w:name="_Toc183489605"/>
      <w:r>
        <w:t>10.7.1</w:t>
      </w:r>
      <w:r>
        <w:tab/>
        <w:t>MT Call Event</w:t>
      </w:r>
      <w:bookmarkEnd w:id="709"/>
      <w:bookmarkEnd w:id="710"/>
    </w:p>
    <w:p w14:paraId="6A471250" w14:textId="4959E172" w:rsidR="009E1CE7" w:rsidRPr="009E1CE7" w:rsidRDefault="009E1CE7" w:rsidP="009E1CE7">
      <w:r>
        <w:t>FFS</w:t>
      </w:r>
    </w:p>
    <w:p w14:paraId="7256F006" w14:textId="77777777" w:rsidR="00E22044" w:rsidRDefault="00E22044" w:rsidP="009E1CE7">
      <w:pPr>
        <w:pStyle w:val="Heading3"/>
      </w:pPr>
      <w:bookmarkStart w:id="711" w:name="_Toc178929575"/>
      <w:bookmarkStart w:id="712" w:name="_Toc183489606"/>
      <w:r>
        <w:t>10.7.2</w:t>
      </w:r>
      <w:r>
        <w:tab/>
        <w:t>Call Connected Event</w:t>
      </w:r>
      <w:bookmarkEnd w:id="711"/>
      <w:bookmarkEnd w:id="712"/>
    </w:p>
    <w:p w14:paraId="5F01C936" w14:textId="0461E2B5" w:rsidR="009E1CE7" w:rsidRPr="009E1CE7" w:rsidRDefault="009E1CE7" w:rsidP="009E1CE7">
      <w:r>
        <w:t>FFS</w:t>
      </w:r>
    </w:p>
    <w:p w14:paraId="0C43059A" w14:textId="77777777" w:rsidR="00E22044" w:rsidRDefault="00E22044" w:rsidP="009E1CE7">
      <w:pPr>
        <w:pStyle w:val="Heading3"/>
      </w:pPr>
      <w:bookmarkStart w:id="713" w:name="_Toc178929576"/>
      <w:bookmarkStart w:id="714" w:name="_Toc183489607"/>
      <w:r>
        <w:t>10.7.3</w:t>
      </w:r>
      <w:r>
        <w:tab/>
        <w:t>Call Disconnected Event</w:t>
      </w:r>
      <w:bookmarkEnd w:id="713"/>
      <w:bookmarkEnd w:id="714"/>
    </w:p>
    <w:p w14:paraId="4CDB7202" w14:textId="3CEA1DAF" w:rsidR="009E1CE7" w:rsidRPr="009E1CE7" w:rsidRDefault="009E1CE7" w:rsidP="009E1CE7">
      <w:r>
        <w:t>FFS</w:t>
      </w:r>
    </w:p>
    <w:p w14:paraId="023A9C52" w14:textId="77777777" w:rsidR="00E22044" w:rsidRDefault="00E22044" w:rsidP="00B05BAE">
      <w:pPr>
        <w:pStyle w:val="Heading3"/>
      </w:pPr>
      <w:bookmarkStart w:id="715" w:name="_Toc178929577"/>
      <w:bookmarkStart w:id="716" w:name="_Toc183489608"/>
      <w:r>
        <w:t>10.7.4</w:t>
      </w:r>
      <w:r>
        <w:tab/>
        <w:t>Location Status Event</w:t>
      </w:r>
      <w:bookmarkEnd w:id="715"/>
      <w:bookmarkEnd w:id="716"/>
    </w:p>
    <w:p w14:paraId="1D8BB22F" w14:textId="77777777" w:rsidR="00E22044" w:rsidRDefault="00E22044" w:rsidP="00B05BAE">
      <w:pPr>
        <w:pStyle w:val="Heading4"/>
      </w:pPr>
      <w:bookmarkStart w:id="717" w:name="_Toc178929578"/>
      <w:bookmarkStart w:id="718" w:name="_Toc183489609"/>
      <w:r>
        <w:t>10.7.4.1</w:t>
      </w:r>
      <w:r>
        <w:tab/>
        <w:t>Location Status Event (Normal)</w:t>
      </w:r>
      <w:bookmarkEnd w:id="717"/>
      <w:bookmarkEnd w:id="718"/>
    </w:p>
    <w:p w14:paraId="0827F887" w14:textId="0A28D254" w:rsidR="00400F35" w:rsidRPr="00E22044" w:rsidRDefault="00400F35" w:rsidP="00400F35">
      <w:r w:rsidRPr="00BE79A5">
        <w:t>For test sequence</w:t>
      </w:r>
      <w:r>
        <w:t>s</w:t>
      </w:r>
      <w:r w:rsidRPr="00BE79A5">
        <w:t xml:space="preserve"> </w:t>
      </w:r>
      <w:r>
        <w:t>1</w:t>
      </w:r>
      <w:r w:rsidRPr="00BE79A5">
        <w:t>.</w:t>
      </w:r>
      <w:r>
        <w:t xml:space="preserve">2 and 1.3 </w:t>
      </w:r>
      <w:r w:rsidRPr="00BE79A5">
        <w:t>the test descriptions from TS 31.124</w:t>
      </w:r>
      <w:r w:rsidR="00E90DE8">
        <w:t> </w:t>
      </w:r>
      <w:r w:rsidR="00BA4FE6">
        <w:t>[2]</w:t>
      </w:r>
      <w:r w:rsidRPr="00BE79A5">
        <w:t>, clause 27.22.</w:t>
      </w:r>
      <w:r>
        <w:t>7</w:t>
      </w:r>
      <w:r w:rsidRPr="00BE79A5">
        <w:t>.</w:t>
      </w:r>
      <w:r>
        <w:t>4</w:t>
      </w:r>
      <w:r w:rsidRPr="00BE79A5">
        <w:t xml:space="preserve"> apply with the following exceptions:</w:t>
      </w:r>
    </w:p>
    <w:p w14:paraId="0075F54A" w14:textId="735A4469" w:rsidR="00400F35" w:rsidRPr="00BE79A5" w:rsidRDefault="00076420" w:rsidP="00076420">
      <w:pPr>
        <w:pStyle w:val="B10"/>
      </w:pPr>
      <w:r>
        <w:t>-</w:t>
      </w:r>
      <w:r>
        <w:tab/>
      </w:r>
      <w:r w:rsidR="00400F35" w:rsidRPr="00BE79A5">
        <w:t>The General Requirements as defined in clause 4.2.1 apply</w:t>
      </w:r>
    </w:p>
    <w:p w14:paraId="484FCBBC" w14:textId="75AA95E0"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847B973" w14:textId="6E100F2C"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51C6A5B" w14:textId="77777777" w:rsidR="00E22044" w:rsidRDefault="00E22044" w:rsidP="00B05BAE">
      <w:pPr>
        <w:pStyle w:val="Heading3"/>
      </w:pPr>
      <w:bookmarkStart w:id="719" w:name="_Toc178929579"/>
      <w:bookmarkStart w:id="720" w:name="_Toc183489610"/>
      <w:r>
        <w:t>10.7.5</w:t>
      </w:r>
      <w:r>
        <w:tab/>
        <w:t>User Activity Event</w:t>
      </w:r>
      <w:bookmarkEnd w:id="719"/>
      <w:bookmarkEnd w:id="720"/>
    </w:p>
    <w:p w14:paraId="6E28F48E" w14:textId="77777777" w:rsidR="00E22044" w:rsidRDefault="00E22044" w:rsidP="00B05BAE">
      <w:pPr>
        <w:pStyle w:val="Heading4"/>
      </w:pPr>
      <w:bookmarkStart w:id="721" w:name="_Toc178929580"/>
      <w:bookmarkStart w:id="722" w:name="_Toc183489611"/>
      <w:r>
        <w:t>10.7.5.1</w:t>
      </w:r>
      <w:r>
        <w:tab/>
        <w:t>User Activity Event (Normal)</w:t>
      </w:r>
      <w:bookmarkEnd w:id="721"/>
      <w:bookmarkEnd w:id="722"/>
    </w:p>
    <w:p w14:paraId="63E05AAC" w14:textId="027144DE"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7.5</w:t>
      </w:r>
      <w:r w:rsidRPr="00BE79A5">
        <w:t>.</w:t>
      </w:r>
      <w:r>
        <w:t>1</w:t>
      </w:r>
      <w:r w:rsidRPr="00BE79A5">
        <w:t xml:space="preserve"> apply with the following exceptions:</w:t>
      </w:r>
    </w:p>
    <w:p w14:paraId="310353F9" w14:textId="5A1C9FF8" w:rsidR="00400F35" w:rsidRPr="00BE79A5" w:rsidRDefault="00076420" w:rsidP="00076420">
      <w:pPr>
        <w:pStyle w:val="B10"/>
      </w:pPr>
      <w:r>
        <w:t>-</w:t>
      </w:r>
      <w:r>
        <w:tab/>
      </w:r>
      <w:r w:rsidR="00400F35" w:rsidRPr="00BE79A5">
        <w:t>The General Requirements as defined in clause 4.2.1 apply</w:t>
      </w:r>
    </w:p>
    <w:p w14:paraId="67B948FA" w14:textId="3AA6FC26"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1D9688C" w14:textId="77777777" w:rsidR="00E22044" w:rsidRDefault="00E22044" w:rsidP="009E1CE7">
      <w:pPr>
        <w:pStyle w:val="Heading3"/>
      </w:pPr>
      <w:bookmarkStart w:id="723" w:name="_Toc178929581"/>
      <w:bookmarkStart w:id="724" w:name="_Toc183489612"/>
      <w:r>
        <w:t>10.7.6</w:t>
      </w:r>
      <w:r>
        <w:tab/>
        <w:t>Idle Screen Available Event</w:t>
      </w:r>
      <w:bookmarkEnd w:id="723"/>
      <w:bookmarkEnd w:id="724"/>
    </w:p>
    <w:p w14:paraId="09B7E1E1" w14:textId="1C592232" w:rsidR="009E1CE7" w:rsidRPr="009E1CE7" w:rsidRDefault="009E1CE7" w:rsidP="009E1CE7">
      <w:r>
        <w:t>FFS</w:t>
      </w:r>
    </w:p>
    <w:p w14:paraId="1C8CAA1D" w14:textId="77777777" w:rsidR="00E22044" w:rsidRDefault="00E22044" w:rsidP="00B05BAE">
      <w:pPr>
        <w:pStyle w:val="Heading3"/>
      </w:pPr>
      <w:bookmarkStart w:id="725" w:name="_Toc178929582"/>
      <w:bookmarkStart w:id="726" w:name="_Toc183489613"/>
      <w:r>
        <w:t>10.7.7</w:t>
      </w:r>
      <w:r>
        <w:tab/>
        <w:t>Card Reader Status Event</w:t>
      </w:r>
      <w:bookmarkEnd w:id="725"/>
      <w:bookmarkEnd w:id="726"/>
    </w:p>
    <w:p w14:paraId="5B66D98C" w14:textId="77777777" w:rsidR="00E22044" w:rsidRDefault="00E22044" w:rsidP="00B05BAE">
      <w:pPr>
        <w:pStyle w:val="Heading4"/>
      </w:pPr>
      <w:bookmarkStart w:id="727" w:name="_Toc178929583"/>
      <w:bookmarkStart w:id="728" w:name="_Toc183489614"/>
      <w:r>
        <w:t>10.7.7.1</w:t>
      </w:r>
      <w:r>
        <w:tab/>
        <w:t>Card Reader Status (Normal)</w:t>
      </w:r>
      <w:bookmarkEnd w:id="727"/>
      <w:bookmarkEnd w:id="728"/>
    </w:p>
    <w:p w14:paraId="30211440" w14:textId="13D0F823"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7.1</w:t>
      </w:r>
      <w:r w:rsidRPr="00BE79A5">
        <w:t xml:space="preserve"> apply with the following exceptions:</w:t>
      </w:r>
    </w:p>
    <w:p w14:paraId="00129A32" w14:textId="2897CA7A" w:rsidR="00400F35" w:rsidRPr="00BE79A5" w:rsidRDefault="00076420" w:rsidP="00076420">
      <w:pPr>
        <w:pStyle w:val="B10"/>
      </w:pPr>
      <w:r>
        <w:t>-</w:t>
      </w:r>
      <w:r>
        <w:tab/>
      </w:r>
      <w:r w:rsidR="00400F35" w:rsidRPr="00BE79A5">
        <w:t>The General Requirements as defined in clause 4.2.1 apply</w:t>
      </w:r>
    </w:p>
    <w:p w14:paraId="64B21374" w14:textId="3F4D1064"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193D3765" w14:textId="77777777" w:rsidR="00E22044" w:rsidRDefault="00E22044" w:rsidP="00B05BAE">
      <w:pPr>
        <w:pStyle w:val="Heading4"/>
      </w:pPr>
      <w:bookmarkStart w:id="729" w:name="_Toc178929584"/>
      <w:bookmarkStart w:id="730" w:name="_Toc183489615"/>
      <w:r>
        <w:t>10.7.7.2</w:t>
      </w:r>
      <w:r>
        <w:tab/>
        <w:t>Card Reader Status (Detachable card reader)</w:t>
      </w:r>
      <w:bookmarkEnd w:id="729"/>
      <w:bookmarkEnd w:id="730"/>
    </w:p>
    <w:p w14:paraId="74FFE81E" w14:textId="7C41E258" w:rsidR="00400F35" w:rsidRPr="00E22044" w:rsidRDefault="00400F35" w:rsidP="00400F35">
      <w:r w:rsidRPr="00BE79A5">
        <w:t xml:space="preserve">For test sequence </w:t>
      </w:r>
      <w:r>
        <w:t>2</w:t>
      </w:r>
      <w:r w:rsidRPr="00BE79A5">
        <w:t>.</w:t>
      </w:r>
      <w:r>
        <w:t xml:space="preserve">1 </w:t>
      </w:r>
      <w:r w:rsidRPr="00BE79A5">
        <w:t>the test descriptions from TS 31.124</w:t>
      </w:r>
      <w:r w:rsidR="00E90DE8">
        <w:t> </w:t>
      </w:r>
      <w:r w:rsidR="00BA4FE6">
        <w:t>[2]</w:t>
      </w:r>
      <w:r w:rsidRPr="00BE79A5">
        <w:t>, clause 27.22.</w:t>
      </w:r>
      <w:r>
        <w:t>7.7</w:t>
      </w:r>
      <w:r w:rsidRPr="00BE79A5">
        <w:t>.</w:t>
      </w:r>
      <w:r>
        <w:t>1</w:t>
      </w:r>
      <w:r w:rsidRPr="00BE79A5">
        <w:t xml:space="preserve"> apply with the following exceptions:</w:t>
      </w:r>
    </w:p>
    <w:p w14:paraId="1878BBA4" w14:textId="390C9B7A" w:rsidR="00400F35" w:rsidRPr="00BE79A5" w:rsidRDefault="00076420" w:rsidP="00076420">
      <w:pPr>
        <w:pStyle w:val="B10"/>
      </w:pPr>
      <w:r>
        <w:t>-</w:t>
      </w:r>
      <w:r>
        <w:tab/>
      </w:r>
      <w:r w:rsidR="00400F35" w:rsidRPr="00BE79A5">
        <w:t>The General Requirements as defined in clause 4.2.1 apply</w:t>
      </w:r>
    </w:p>
    <w:p w14:paraId="6AC3360D" w14:textId="2B7C9CB8"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22C742F9" w14:textId="77777777" w:rsidR="00E22044" w:rsidRDefault="00E22044" w:rsidP="00B05BAE">
      <w:pPr>
        <w:pStyle w:val="Heading3"/>
      </w:pPr>
      <w:bookmarkStart w:id="731" w:name="_Toc178929585"/>
      <w:bookmarkStart w:id="732" w:name="_Toc183489616"/>
      <w:r>
        <w:t>10.7.8</w:t>
      </w:r>
      <w:r>
        <w:tab/>
        <w:t>Language Selection Event</w:t>
      </w:r>
      <w:bookmarkEnd w:id="731"/>
      <w:bookmarkEnd w:id="732"/>
    </w:p>
    <w:p w14:paraId="51612160" w14:textId="77777777" w:rsidR="00E22044" w:rsidRDefault="00E22044" w:rsidP="00B05BAE">
      <w:pPr>
        <w:pStyle w:val="Heading4"/>
      </w:pPr>
      <w:bookmarkStart w:id="733" w:name="_Toc178929586"/>
      <w:bookmarkStart w:id="734" w:name="_Toc183489617"/>
      <w:r>
        <w:t>10.7.8.1</w:t>
      </w:r>
      <w:r>
        <w:tab/>
        <w:t>Language Selection Event (Normal)</w:t>
      </w:r>
      <w:bookmarkEnd w:id="733"/>
      <w:bookmarkEnd w:id="734"/>
    </w:p>
    <w:p w14:paraId="1ADB8200" w14:textId="274E571D" w:rsidR="00400F35" w:rsidRPr="00E22044" w:rsidRDefault="00400F35" w:rsidP="00400F35">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7.8</w:t>
      </w:r>
      <w:r w:rsidRPr="00BE79A5">
        <w:t>.</w:t>
      </w:r>
      <w:r>
        <w:t>1</w:t>
      </w:r>
      <w:r w:rsidRPr="00BE79A5">
        <w:t xml:space="preserve"> apply with the following exceptions:</w:t>
      </w:r>
    </w:p>
    <w:p w14:paraId="7216FB43" w14:textId="31D2AE97" w:rsidR="00400F35" w:rsidRPr="00BE79A5" w:rsidRDefault="00076420" w:rsidP="00076420">
      <w:pPr>
        <w:pStyle w:val="B10"/>
      </w:pPr>
      <w:r>
        <w:t>-</w:t>
      </w:r>
      <w:r>
        <w:tab/>
      </w:r>
      <w:r w:rsidR="00400F35" w:rsidRPr="00BE79A5">
        <w:t>The General Requirements as defined in clause 4.2.1 apply</w:t>
      </w:r>
    </w:p>
    <w:p w14:paraId="76B21B31" w14:textId="0274BE8A"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400F35">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36E006D0" w14:textId="77777777" w:rsidR="00E22044" w:rsidRDefault="00E22044" w:rsidP="009E1CE7">
      <w:pPr>
        <w:pStyle w:val="Heading3"/>
      </w:pPr>
      <w:bookmarkStart w:id="735" w:name="_Toc178929587"/>
      <w:bookmarkStart w:id="736" w:name="_Toc183489618"/>
      <w:r>
        <w:t>10.7.9</w:t>
      </w:r>
      <w:r>
        <w:tab/>
        <w:t>Browser Termination Event</w:t>
      </w:r>
      <w:bookmarkEnd w:id="735"/>
      <w:bookmarkEnd w:id="736"/>
    </w:p>
    <w:p w14:paraId="0212BB5C" w14:textId="44DCEB99" w:rsidR="009E1CE7" w:rsidRPr="009E1CE7" w:rsidRDefault="009E1CE7" w:rsidP="009E1CE7">
      <w:r>
        <w:t>FFS</w:t>
      </w:r>
    </w:p>
    <w:p w14:paraId="4B72192D" w14:textId="77777777" w:rsidR="00E22044" w:rsidRDefault="00E22044" w:rsidP="00B05BAE">
      <w:pPr>
        <w:pStyle w:val="Heading3"/>
      </w:pPr>
      <w:bookmarkStart w:id="737" w:name="_Toc178929588"/>
      <w:bookmarkStart w:id="738" w:name="_Toc183489619"/>
      <w:r>
        <w:t>10.7.10</w:t>
      </w:r>
      <w:r>
        <w:tab/>
        <w:t>Data Available Event</w:t>
      </w:r>
      <w:bookmarkEnd w:id="737"/>
      <w:bookmarkEnd w:id="738"/>
    </w:p>
    <w:p w14:paraId="733CB55A" w14:textId="77777777" w:rsidR="00E22044" w:rsidRDefault="00E22044" w:rsidP="00B05BAE">
      <w:pPr>
        <w:pStyle w:val="Heading4"/>
      </w:pPr>
      <w:bookmarkStart w:id="739" w:name="_Toc178929589"/>
      <w:bookmarkStart w:id="740" w:name="_Toc183489620"/>
      <w:r>
        <w:t>10.7.10.1</w:t>
      </w:r>
      <w:r>
        <w:tab/>
        <w:t>Data Available Event (Normal)</w:t>
      </w:r>
      <w:bookmarkEnd w:id="739"/>
      <w:bookmarkEnd w:id="740"/>
    </w:p>
    <w:p w14:paraId="7D5AA262" w14:textId="1758E682" w:rsidR="00400F35" w:rsidRPr="00E22044" w:rsidRDefault="00400F35" w:rsidP="00400F35">
      <w:r w:rsidRPr="00BE79A5">
        <w:t>For test sequence</w:t>
      </w:r>
      <w:r>
        <w:t>s</w:t>
      </w:r>
      <w:r w:rsidRPr="00BE79A5">
        <w:t xml:space="preserve"> </w:t>
      </w:r>
      <w:r>
        <w:t>1</w:t>
      </w:r>
      <w:r w:rsidRPr="00BE79A5">
        <w:t>.</w:t>
      </w:r>
      <w:r>
        <w:t xml:space="preserve">2 to 1.5 </w:t>
      </w:r>
      <w:r w:rsidRPr="00BE79A5">
        <w:t>the test descriptions from TS 31.124</w:t>
      </w:r>
      <w:r w:rsidR="00E90DE8">
        <w:t> </w:t>
      </w:r>
      <w:r w:rsidR="00BA4FE6">
        <w:t>[2]</w:t>
      </w:r>
      <w:r w:rsidRPr="00BE79A5">
        <w:t>, clause 27.22.</w:t>
      </w:r>
      <w:r>
        <w:t>7</w:t>
      </w:r>
      <w:r w:rsidRPr="00BE79A5">
        <w:t>.</w:t>
      </w:r>
      <w:r>
        <w:t>10.1</w:t>
      </w:r>
      <w:r w:rsidRPr="00BE79A5">
        <w:t xml:space="preserve"> apply with the following exceptions:</w:t>
      </w:r>
    </w:p>
    <w:p w14:paraId="19148B61" w14:textId="16E58301" w:rsidR="00400F35" w:rsidRPr="00BE79A5" w:rsidRDefault="00076420" w:rsidP="00076420">
      <w:pPr>
        <w:pStyle w:val="B10"/>
      </w:pPr>
      <w:r>
        <w:t>-</w:t>
      </w:r>
      <w:r>
        <w:tab/>
      </w:r>
      <w:r w:rsidR="00400F35" w:rsidRPr="00BE79A5">
        <w:t>The General Requirements as defined in clause 4.2.1 apply</w:t>
      </w:r>
    </w:p>
    <w:p w14:paraId="01F8E0F4" w14:textId="516BC757" w:rsidR="00400F35" w:rsidRDefault="00076420" w:rsidP="00076420">
      <w:pPr>
        <w:pStyle w:val="B10"/>
      </w:pPr>
      <w:r>
        <w:lastRenderedPageBreak/>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 xml:space="preserve"> plus the additional parameters provided for sequence 1.2 to 1.5 in </w:t>
      </w:r>
      <w:r w:rsidR="00400F35" w:rsidRPr="00BE79A5">
        <w:t>TS 31.124</w:t>
      </w:r>
      <w:r w:rsidR="00E90DE8">
        <w:t> </w:t>
      </w:r>
      <w:r w:rsidR="00BA4FE6">
        <w:t>[2]</w:t>
      </w:r>
      <w:r w:rsidR="00400F35" w:rsidRPr="00BE79A5">
        <w:t>, clause 27.22.</w:t>
      </w:r>
      <w:r w:rsidR="00400F35">
        <w:t>7.10.4.1.</w:t>
      </w:r>
    </w:p>
    <w:p w14:paraId="132A8553" w14:textId="275686C2"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420D0AA3" w14:textId="77777777" w:rsidR="00E22044" w:rsidRDefault="00E22044" w:rsidP="00B05BAE">
      <w:pPr>
        <w:pStyle w:val="Heading3"/>
      </w:pPr>
      <w:bookmarkStart w:id="741" w:name="_Toc178929590"/>
      <w:bookmarkStart w:id="742" w:name="_Toc183489621"/>
      <w:r>
        <w:t>10.7.11</w:t>
      </w:r>
      <w:r>
        <w:tab/>
        <w:t>Channel Status event</w:t>
      </w:r>
      <w:bookmarkEnd w:id="741"/>
      <w:bookmarkEnd w:id="742"/>
    </w:p>
    <w:p w14:paraId="0449EDC9" w14:textId="45C425F0" w:rsidR="00400F35" w:rsidRPr="00E22044" w:rsidRDefault="00400F35" w:rsidP="00400F35">
      <w:r w:rsidRPr="00BE79A5">
        <w:t xml:space="preserve">For test sequence </w:t>
      </w:r>
      <w:r>
        <w:t>1</w:t>
      </w:r>
      <w:r w:rsidRPr="00BE79A5">
        <w:t>.</w:t>
      </w:r>
      <w:r>
        <w:t xml:space="preserve">2 </w:t>
      </w:r>
      <w:r w:rsidRPr="00BE79A5">
        <w:t>the test descriptions from TS 31.124</w:t>
      </w:r>
      <w:r w:rsidR="00E90DE8">
        <w:t> </w:t>
      </w:r>
      <w:r w:rsidR="00BA4FE6">
        <w:t>[2]</w:t>
      </w:r>
      <w:r w:rsidRPr="00BE79A5">
        <w:t>, clause 27.22.</w:t>
      </w:r>
      <w:r>
        <w:t>7</w:t>
      </w:r>
      <w:r w:rsidRPr="00BE79A5">
        <w:t>.</w:t>
      </w:r>
      <w:r>
        <w:t>1</w:t>
      </w:r>
      <w:r w:rsidR="00FD40DC">
        <w:t>1</w:t>
      </w:r>
      <w:r w:rsidRPr="00BE79A5">
        <w:t xml:space="preserve"> apply with the following exceptions:</w:t>
      </w:r>
    </w:p>
    <w:p w14:paraId="2333EFFE" w14:textId="47FCF78A" w:rsidR="00400F35" w:rsidRPr="00BE79A5" w:rsidRDefault="00076420" w:rsidP="00076420">
      <w:pPr>
        <w:pStyle w:val="B10"/>
      </w:pPr>
      <w:r>
        <w:t>-</w:t>
      </w:r>
      <w:r>
        <w:tab/>
      </w:r>
      <w:r w:rsidR="00400F35" w:rsidRPr="00BE79A5">
        <w:t>The General Requirements as defined in clause 4.2.1 apply</w:t>
      </w:r>
    </w:p>
    <w:p w14:paraId="1A8AB10D" w14:textId="0256DA91" w:rsidR="00400F35" w:rsidRDefault="00076420" w:rsidP="00076420">
      <w:pPr>
        <w:pStyle w:val="B10"/>
      </w:pPr>
      <w:r>
        <w:t>-</w:t>
      </w:r>
      <w:r>
        <w:tab/>
      </w:r>
      <w:r w:rsidR="00400F35" w:rsidRPr="00BE79A5">
        <w:t xml:space="preserve">The </w:t>
      </w:r>
      <w:r w:rsidR="00400F35">
        <w:t xml:space="preserve">nrUICC is configured </w:t>
      </w:r>
      <w:r w:rsidR="00400F35" w:rsidRPr="00BE79A5">
        <w:t xml:space="preserve">with </w:t>
      </w:r>
      <w:r w:rsidR="00FD40DC">
        <w:t xml:space="preserve">default </w:t>
      </w:r>
      <w:r w:rsidR="00400F35" w:rsidRPr="00BE79A5">
        <w:t>values for USIM Application Toolkit testing as defined in clause 4.4.</w:t>
      </w:r>
      <w:r w:rsidR="00400F35">
        <w:t>2</w:t>
      </w:r>
      <w:r w:rsidR="00400F35" w:rsidRPr="00BE79A5">
        <w:t xml:space="preserve"> of the present document</w:t>
      </w:r>
      <w:r w:rsidR="00400F35" w:rsidRPr="005A71DB">
        <w:t>, hosting a USIM as defined in clause 4.4.</w:t>
      </w:r>
      <w:r w:rsidR="00400F35">
        <w:t>2</w:t>
      </w:r>
      <w:r w:rsidR="00400F35" w:rsidRPr="005A71DB">
        <w:t>.2</w:t>
      </w:r>
      <w:r w:rsidR="00400F35">
        <w:t>.</w:t>
      </w:r>
    </w:p>
    <w:p w14:paraId="55B70807" w14:textId="77777777" w:rsidR="00400F35" w:rsidRDefault="00400F35" w:rsidP="00400F35">
      <w:r w:rsidRPr="009E1CE7">
        <w:t xml:space="preserve">Test sequence </w:t>
      </w:r>
      <w:r>
        <w:t>1.1</w:t>
      </w:r>
      <w:r w:rsidRPr="009E1CE7">
        <w:t xml:space="preserve"> </w:t>
      </w:r>
      <w:r>
        <w:t>is</w:t>
      </w:r>
      <w:r w:rsidRPr="009E1CE7">
        <w:t xml:space="preserve"> not applicable to MEs operating a nrUICC.</w:t>
      </w:r>
    </w:p>
    <w:p w14:paraId="71B45BE9" w14:textId="77777777" w:rsidR="00E22044" w:rsidRDefault="00E22044" w:rsidP="00B05BAE">
      <w:pPr>
        <w:pStyle w:val="Heading3"/>
      </w:pPr>
      <w:bookmarkStart w:id="743" w:name="_Toc178929591"/>
      <w:bookmarkStart w:id="744" w:name="_Toc183489622"/>
      <w:r>
        <w:t>10.7.12</w:t>
      </w:r>
      <w:r>
        <w:tab/>
        <w:t>Access Technology Change event</w:t>
      </w:r>
      <w:bookmarkEnd w:id="743"/>
      <w:bookmarkEnd w:id="744"/>
    </w:p>
    <w:p w14:paraId="7D059025" w14:textId="6AC0481F" w:rsidR="00FD40DC" w:rsidRPr="00E22044" w:rsidRDefault="00FD40DC" w:rsidP="00FD40DC">
      <w:r w:rsidRPr="00BE79A5">
        <w:t xml:space="preserve">For test sequence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12</w:t>
      </w:r>
      <w:r w:rsidRPr="00BE79A5">
        <w:t xml:space="preserve"> apply with the following exceptions:</w:t>
      </w:r>
    </w:p>
    <w:p w14:paraId="5977C6AA" w14:textId="3AF4A15E" w:rsidR="00FD40DC" w:rsidRPr="00BE79A5" w:rsidRDefault="00076420" w:rsidP="00076420">
      <w:pPr>
        <w:pStyle w:val="B10"/>
      </w:pPr>
      <w:r>
        <w:t>-</w:t>
      </w:r>
      <w:r>
        <w:tab/>
      </w:r>
      <w:r w:rsidR="00FD40DC" w:rsidRPr="00BE79A5">
        <w:t>The General Requirements as defined in clause 4.2.1 apply</w:t>
      </w:r>
    </w:p>
    <w:p w14:paraId="5AB69C61" w14:textId="088E74CD"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rsidRPr="00FD40DC">
        <w:t xml:space="preserve"> </w:t>
      </w:r>
      <w:r w:rsidR="00FD40DC">
        <w:t xml:space="preserve">plus the additional parameters provided for sequence 1.4 in </w:t>
      </w:r>
      <w:r w:rsidR="00FD40DC" w:rsidRPr="00BE79A5">
        <w:t>TS 31.124</w:t>
      </w:r>
      <w:r w:rsidR="00E90DE8">
        <w:t> </w:t>
      </w:r>
      <w:r w:rsidR="00BA4FE6">
        <w:t>[2]</w:t>
      </w:r>
      <w:r w:rsidR="00FD40DC" w:rsidRPr="00BE79A5">
        <w:t>, clause 27.22.</w:t>
      </w:r>
      <w:r w:rsidR="00FD40DC">
        <w:t>7.12.4.1.</w:t>
      </w:r>
    </w:p>
    <w:p w14:paraId="0E32E0EA" w14:textId="5B752BD4" w:rsidR="00FD40DC" w:rsidRDefault="00FD40DC" w:rsidP="00FD40DC">
      <w:r w:rsidRPr="009E1CE7">
        <w:t>Test sequence</w:t>
      </w:r>
      <w:r>
        <w:t>s</w:t>
      </w:r>
      <w:r w:rsidRPr="009E1CE7">
        <w:t xml:space="preserve"> </w:t>
      </w:r>
      <w:r>
        <w:t xml:space="preserve">1.1 to 1.3 are </w:t>
      </w:r>
      <w:r w:rsidRPr="009E1CE7">
        <w:t>not applicable to MEs operating a nrUICC.</w:t>
      </w:r>
    </w:p>
    <w:p w14:paraId="6B9A45E3" w14:textId="77777777" w:rsidR="00E22044" w:rsidRDefault="00E22044" w:rsidP="009E1CE7">
      <w:pPr>
        <w:pStyle w:val="Heading3"/>
      </w:pPr>
      <w:bookmarkStart w:id="745" w:name="_Toc178929592"/>
      <w:bookmarkStart w:id="746" w:name="_Toc183489623"/>
      <w:r>
        <w:t>10.7.13</w:t>
      </w:r>
      <w:r>
        <w:tab/>
        <w:t>Display parameter changed event</w:t>
      </w:r>
      <w:bookmarkEnd w:id="745"/>
      <w:bookmarkEnd w:id="746"/>
    </w:p>
    <w:p w14:paraId="62BA4D0D" w14:textId="7FA96593" w:rsidR="009E1CE7" w:rsidRPr="009E1CE7" w:rsidRDefault="009E1CE7" w:rsidP="009E1CE7">
      <w:r>
        <w:t>FFS</w:t>
      </w:r>
    </w:p>
    <w:p w14:paraId="18780051" w14:textId="77777777" w:rsidR="00E22044" w:rsidRDefault="00E22044" w:rsidP="009E1CE7">
      <w:pPr>
        <w:pStyle w:val="Heading3"/>
      </w:pPr>
      <w:bookmarkStart w:id="747" w:name="_Toc178929593"/>
      <w:bookmarkStart w:id="748" w:name="_Toc183489624"/>
      <w:r>
        <w:t>10.7.14</w:t>
      </w:r>
      <w:r>
        <w:tab/>
        <w:t>Local Connection event</w:t>
      </w:r>
      <w:bookmarkEnd w:id="747"/>
      <w:bookmarkEnd w:id="748"/>
    </w:p>
    <w:p w14:paraId="5689DBCD" w14:textId="639D8FFB" w:rsidR="009E1CE7" w:rsidRPr="009E1CE7" w:rsidRDefault="009E1CE7" w:rsidP="009E1CE7">
      <w:r>
        <w:t>FFS</w:t>
      </w:r>
    </w:p>
    <w:p w14:paraId="4EB0D7CD" w14:textId="77777777" w:rsidR="00E22044" w:rsidRDefault="00E22044" w:rsidP="00B05BAE">
      <w:pPr>
        <w:pStyle w:val="Heading3"/>
      </w:pPr>
      <w:bookmarkStart w:id="749" w:name="_Toc178929594"/>
      <w:bookmarkStart w:id="750" w:name="_Toc183489625"/>
      <w:r>
        <w:t>10.7.15</w:t>
      </w:r>
      <w:r>
        <w:tab/>
        <w:t>Network search mode change event</w:t>
      </w:r>
      <w:bookmarkEnd w:id="749"/>
      <w:bookmarkEnd w:id="750"/>
    </w:p>
    <w:p w14:paraId="5667F902" w14:textId="5AE8F3DD" w:rsidR="00FD40DC" w:rsidRPr="00E22044" w:rsidRDefault="00FD40DC" w:rsidP="00FD40DC">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7</w:t>
      </w:r>
      <w:r w:rsidRPr="00BE79A5">
        <w:t>.</w:t>
      </w:r>
      <w:r>
        <w:t>15</w:t>
      </w:r>
      <w:r w:rsidRPr="00BE79A5">
        <w:t xml:space="preserve"> apply with the following exceptions:</w:t>
      </w:r>
    </w:p>
    <w:p w14:paraId="6DC899FD" w14:textId="22910DEC" w:rsidR="00FD40DC" w:rsidRPr="00BE79A5" w:rsidRDefault="00076420" w:rsidP="00076420">
      <w:pPr>
        <w:pStyle w:val="B10"/>
      </w:pPr>
      <w:r>
        <w:t>-</w:t>
      </w:r>
      <w:r>
        <w:tab/>
      </w:r>
      <w:r w:rsidR="00FD40DC" w:rsidRPr="00BE79A5">
        <w:t>The General Requirements as defined in clause 4.2.1 apply</w:t>
      </w:r>
    </w:p>
    <w:p w14:paraId="43C87E10" w14:textId="664317A6" w:rsidR="00FD40DC" w:rsidRDefault="00076420" w:rsidP="00076420">
      <w:pPr>
        <w:pStyle w:val="B10"/>
      </w:pPr>
      <w:r>
        <w:t>-</w:t>
      </w:r>
      <w:r>
        <w:tab/>
      </w:r>
      <w:r w:rsidR="00FD40DC" w:rsidRPr="00BE79A5">
        <w:t xml:space="preserve">The </w:t>
      </w:r>
      <w:r w:rsidR="00FD40DC">
        <w:t xml:space="preserve">nrUICC is configured </w:t>
      </w:r>
      <w:r w:rsidR="00FD40DC" w:rsidRPr="00BE79A5">
        <w:t xml:space="preserve">with </w:t>
      </w:r>
      <w:r w:rsidR="00FD40DC">
        <w:t xml:space="preserve">default </w:t>
      </w:r>
      <w:r w:rsidR="00FD40DC" w:rsidRPr="00BE79A5">
        <w:t>values for USIM Application Toolkit testing as defined in clause 4.4.</w:t>
      </w:r>
      <w:r w:rsidR="00FD40DC">
        <w:t>2</w:t>
      </w:r>
      <w:r w:rsidR="00FD40DC" w:rsidRPr="00BE79A5">
        <w:t xml:space="preserve"> of the present document</w:t>
      </w:r>
      <w:r w:rsidR="00FD40DC" w:rsidRPr="005A71DB">
        <w:t>, hosting a USIM as defined in clause 4.4.</w:t>
      </w:r>
      <w:r w:rsidR="00FD40DC">
        <w:t>2</w:t>
      </w:r>
      <w:r w:rsidR="00FD40DC" w:rsidRPr="005A71DB">
        <w:t>.2</w:t>
      </w:r>
      <w:r w:rsidR="00FD40DC">
        <w:t>.</w:t>
      </w:r>
    </w:p>
    <w:p w14:paraId="31FBC9EF" w14:textId="77777777" w:rsidR="00E22044" w:rsidRDefault="00E22044" w:rsidP="009E1CE7">
      <w:pPr>
        <w:pStyle w:val="Heading3"/>
      </w:pPr>
      <w:bookmarkStart w:id="751" w:name="_Toc178929595"/>
      <w:bookmarkStart w:id="752" w:name="_Toc183489626"/>
      <w:r>
        <w:t>10.7.16</w:t>
      </w:r>
      <w:r>
        <w:tab/>
        <w:t>Browsing status event</w:t>
      </w:r>
      <w:bookmarkEnd w:id="751"/>
      <w:bookmarkEnd w:id="752"/>
    </w:p>
    <w:p w14:paraId="6B2D56E1" w14:textId="2C6849B9" w:rsidR="009E1CE7" w:rsidRPr="009E1CE7" w:rsidRDefault="009E1CE7" w:rsidP="009E1CE7">
      <w:r>
        <w:t>FFS</w:t>
      </w:r>
    </w:p>
    <w:p w14:paraId="237EA89F" w14:textId="77777777" w:rsidR="00E22044" w:rsidRDefault="00E22044" w:rsidP="00B05BAE">
      <w:pPr>
        <w:pStyle w:val="Heading3"/>
      </w:pPr>
      <w:bookmarkStart w:id="753" w:name="_Toc178929596"/>
      <w:bookmarkStart w:id="754" w:name="_Toc183489627"/>
      <w:r>
        <w:t>10.7.17</w:t>
      </w:r>
      <w:r>
        <w:tab/>
        <w:t>Network Rejection event</w:t>
      </w:r>
      <w:bookmarkEnd w:id="753"/>
      <w:bookmarkEnd w:id="754"/>
    </w:p>
    <w:p w14:paraId="0BE3862B" w14:textId="7749FBA3" w:rsidR="00FD40DC" w:rsidRPr="00E22044" w:rsidRDefault="00FD40DC" w:rsidP="00FD40DC">
      <w:r w:rsidRPr="00BE79A5">
        <w:t>For test sequence</w:t>
      </w:r>
      <w:r w:rsidR="00395308">
        <w:t>s 1.1 to</w:t>
      </w:r>
      <w:r w:rsidRPr="00BE79A5">
        <w:t xml:space="preserve"> </w:t>
      </w:r>
      <w:r>
        <w:t>1</w:t>
      </w:r>
      <w:r w:rsidRPr="00BE79A5">
        <w:t>.</w:t>
      </w:r>
      <w:r>
        <w:t xml:space="preserve">4 </w:t>
      </w:r>
      <w:r w:rsidRPr="00BE79A5">
        <w:t>the test descriptions from TS 31.124</w:t>
      </w:r>
      <w:r w:rsidR="00E90DE8">
        <w:t> </w:t>
      </w:r>
      <w:r w:rsidR="00BA4FE6">
        <w:t>[2]</w:t>
      </w:r>
      <w:r w:rsidRPr="00BE79A5">
        <w:t>, clause 27.22.</w:t>
      </w:r>
      <w:r>
        <w:t>7</w:t>
      </w:r>
      <w:r w:rsidRPr="00BE79A5">
        <w:t>.</w:t>
      </w:r>
      <w:r>
        <w:t>17</w:t>
      </w:r>
      <w:r w:rsidRPr="00BE79A5">
        <w:t xml:space="preserve"> apply with the following exceptions:</w:t>
      </w:r>
    </w:p>
    <w:p w14:paraId="329ED8DE" w14:textId="4A3B83E7" w:rsidR="00FD40DC" w:rsidRPr="00BE79A5" w:rsidRDefault="00076420" w:rsidP="00076420">
      <w:pPr>
        <w:pStyle w:val="B10"/>
      </w:pPr>
      <w:r>
        <w:t>-</w:t>
      </w:r>
      <w:r>
        <w:tab/>
      </w:r>
      <w:r w:rsidR="00FD40DC" w:rsidRPr="00BE79A5">
        <w:t>The General Requirements as defined in clause 4.2.1 apply</w:t>
      </w:r>
    </w:p>
    <w:p w14:paraId="12F28DCD" w14:textId="12FABE9A" w:rsidR="00FD40DC" w:rsidRDefault="00076420" w:rsidP="00076420">
      <w:pPr>
        <w:pStyle w:val="B10"/>
      </w:pPr>
      <w:r>
        <w:t>-</w:t>
      </w:r>
      <w:r>
        <w:tab/>
      </w:r>
      <w:r w:rsidR="00FD40DC" w:rsidRPr="00BE79A5">
        <w:t xml:space="preserve">The </w:t>
      </w:r>
      <w:r w:rsidR="00FD40DC">
        <w:t xml:space="preserve">nrUICC is configured </w:t>
      </w:r>
      <w:r w:rsidR="00FD40DC" w:rsidRPr="00BE79A5">
        <w:t>with values for USIM Application Toolkit testing as defined in clause 4.4.</w:t>
      </w:r>
      <w:r w:rsidR="00395308">
        <w:t>3</w:t>
      </w:r>
      <w:r w:rsidR="00FD40DC" w:rsidRPr="00BE79A5">
        <w:t xml:space="preserve"> of the present document</w:t>
      </w:r>
      <w:r w:rsidR="00FD40DC" w:rsidRPr="005A71DB">
        <w:t>, hosting a USIM as defined in clause 4.4.</w:t>
      </w:r>
      <w:r w:rsidR="00395308">
        <w:t>3</w:t>
      </w:r>
      <w:r w:rsidR="00FD40DC" w:rsidRPr="005A71DB">
        <w:t>.2</w:t>
      </w:r>
      <w:r w:rsidR="00FD40DC" w:rsidRPr="00FD40DC">
        <w:t xml:space="preserve"> </w:t>
      </w:r>
      <w:r w:rsidR="00395308">
        <w:t xml:space="preserve">or an nrUICC </w:t>
      </w:r>
      <w:r w:rsidR="00395308" w:rsidRPr="00BE79A5">
        <w:t>as defined in clause 4.4.</w:t>
      </w:r>
      <w:r w:rsidR="00395308">
        <w:t>4</w:t>
      </w:r>
      <w:r w:rsidR="00395308" w:rsidRPr="00BE79A5">
        <w:t xml:space="preserve"> of the present document</w:t>
      </w:r>
      <w:r w:rsidR="00395308" w:rsidRPr="005A71DB">
        <w:t>, hosting a USIM as defined in clause 4.4.</w:t>
      </w:r>
      <w:r w:rsidR="00395308">
        <w:t>4</w:t>
      </w:r>
      <w:r w:rsidR="00395308" w:rsidRPr="005A71DB">
        <w:t>.2</w:t>
      </w:r>
      <w:r w:rsidR="00395308" w:rsidRPr="00FD40DC">
        <w:t xml:space="preserve"> </w:t>
      </w:r>
      <w:r w:rsidR="00FD40DC">
        <w:t xml:space="preserve">plus the additional parameters provided in </w:t>
      </w:r>
      <w:r w:rsidR="00FD40DC" w:rsidRPr="00BE79A5">
        <w:t>TS 31.124</w:t>
      </w:r>
      <w:r w:rsidR="00E90DE8">
        <w:t> </w:t>
      </w:r>
      <w:r w:rsidR="00BA4FE6">
        <w:t>[2]</w:t>
      </w:r>
      <w:r w:rsidR="00FD40DC" w:rsidRPr="00BE79A5">
        <w:t>, clause 27.22.</w:t>
      </w:r>
      <w:r w:rsidR="00FD40DC">
        <w:t>7.1</w:t>
      </w:r>
      <w:r w:rsidR="00395308">
        <w:t>7</w:t>
      </w:r>
      <w:r w:rsidR="00FD40DC">
        <w:t>.4.1.</w:t>
      </w:r>
    </w:p>
    <w:p w14:paraId="3CA4DC2F" w14:textId="77777777" w:rsidR="00E22044" w:rsidRDefault="00E22044" w:rsidP="00B05BAE">
      <w:pPr>
        <w:pStyle w:val="Heading3"/>
      </w:pPr>
      <w:bookmarkStart w:id="755" w:name="_Toc178929597"/>
      <w:bookmarkStart w:id="756" w:name="_Toc183489628"/>
      <w:r>
        <w:t>10.7.18</w:t>
      </w:r>
      <w:r>
        <w:tab/>
        <w:t>CSG Cell Selection event</w:t>
      </w:r>
      <w:bookmarkEnd w:id="755"/>
      <w:bookmarkEnd w:id="756"/>
    </w:p>
    <w:p w14:paraId="366D7419" w14:textId="10BC9807"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18</w:t>
      </w:r>
      <w:r w:rsidRPr="00BE79A5">
        <w:t xml:space="preserve"> apply with the following exceptions:</w:t>
      </w:r>
    </w:p>
    <w:p w14:paraId="200BBD99" w14:textId="00581FD9" w:rsidR="006A3A55" w:rsidRPr="00BE79A5" w:rsidRDefault="00076420" w:rsidP="00076420">
      <w:pPr>
        <w:pStyle w:val="B10"/>
      </w:pPr>
      <w:r>
        <w:lastRenderedPageBreak/>
        <w:t>-</w:t>
      </w:r>
      <w:r>
        <w:tab/>
      </w:r>
      <w:r w:rsidR="006A3A55" w:rsidRPr="00BE79A5">
        <w:t>The General Requirements as defined in clause 4.2.1 apply</w:t>
      </w:r>
    </w:p>
    <w:p w14:paraId="7D755A3D" w14:textId="40F1B3D6"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7.18.4.1.</w:t>
      </w:r>
    </w:p>
    <w:p w14:paraId="5AC88D94" w14:textId="77777777" w:rsidR="00E22044" w:rsidRDefault="00E22044" w:rsidP="00B05BAE">
      <w:pPr>
        <w:pStyle w:val="Heading3"/>
      </w:pPr>
      <w:bookmarkStart w:id="757" w:name="_Toc178929598"/>
      <w:bookmarkStart w:id="758" w:name="_Toc183489629"/>
      <w:r>
        <w:t>10.7.19</w:t>
      </w:r>
      <w:r>
        <w:tab/>
        <w:t>IMS registration event</w:t>
      </w:r>
      <w:bookmarkEnd w:id="757"/>
      <w:bookmarkEnd w:id="758"/>
    </w:p>
    <w:p w14:paraId="1A6D06FD" w14:textId="679F0611" w:rsidR="00E22044" w:rsidRDefault="006A3A55" w:rsidP="006A3A55">
      <w:r w:rsidRPr="006A3A55">
        <w:t xml:space="preserve">The IMS registration event is tested in </w:t>
      </w:r>
      <w:r>
        <w:t>10</w:t>
      </w:r>
      <w:r w:rsidRPr="006A3A55">
        <w:t xml:space="preserve">.4.27.7.1 and </w:t>
      </w:r>
      <w:r>
        <w:t>10</w:t>
      </w:r>
      <w:r w:rsidRPr="006A3A55">
        <w:t>.7.20</w:t>
      </w:r>
    </w:p>
    <w:p w14:paraId="63B1D919" w14:textId="77777777" w:rsidR="00E22044" w:rsidRDefault="00E22044">
      <w:pPr>
        <w:pStyle w:val="Heading3"/>
      </w:pPr>
      <w:bookmarkStart w:id="759" w:name="_Toc178929599"/>
      <w:bookmarkStart w:id="760" w:name="_Toc183489630"/>
      <w:r>
        <w:t>10.7.20</w:t>
      </w:r>
      <w:r>
        <w:tab/>
        <w:t>Incoming IMS data event</w:t>
      </w:r>
      <w:bookmarkEnd w:id="759"/>
      <w:bookmarkEnd w:id="760"/>
    </w:p>
    <w:p w14:paraId="769C8CF2" w14:textId="1B012768" w:rsidR="006A3A55" w:rsidRPr="006A3A55" w:rsidRDefault="006A3A55" w:rsidP="00B05BAE">
      <w:pPr>
        <w:pStyle w:val="Heading4"/>
      </w:pPr>
      <w:bookmarkStart w:id="761" w:name="_Toc178929600"/>
      <w:bookmarkStart w:id="762" w:name="_Toc183489631"/>
      <w:r>
        <w:t>10</w:t>
      </w:r>
      <w:r w:rsidRPr="006A3A55">
        <w:t>.7.20.1</w:t>
      </w:r>
      <w:r>
        <w:tab/>
      </w:r>
      <w:r w:rsidRPr="006A3A55">
        <w:t>Incoming IMS data (</w:t>
      </w:r>
      <w:r w:rsidR="005730E6">
        <w:t>N</w:t>
      </w:r>
      <w:r w:rsidRPr="006A3A55">
        <w:t>ormal)</w:t>
      </w:r>
      <w:bookmarkEnd w:id="761"/>
      <w:bookmarkEnd w:id="762"/>
    </w:p>
    <w:p w14:paraId="47588636" w14:textId="29CDC6B6" w:rsidR="006A3A55" w:rsidRPr="00E22044" w:rsidRDefault="006A3A55" w:rsidP="006A3A55">
      <w:r w:rsidRPr="00BE79A5">
        <w:t>For test sequence</w:t>
      </w:r>
      <w:r w:rsidR="005730E6">
        <w:t>s</w:t>
      </w:r>
      <w:r>
        <w:t xml:space="preserve"> 1.1 </w:t>
      </w:r>
      <w:r w:rsidR="005730E6">
        <w:t xml:space="preserve">and 1.2 </w:t>
      </w:r>
      <w:r w:rsidRPr="00BE79A5">
        <w:t>the test descriptions from TS 31.124</w:t>
      </w:r>
      <w:r w:rsidR="00E90DE8">
        <w:t> </w:t>
      </w:r>
      <w:r w:rsidR="00BA4FE6">
        <w:t>[2]</w:t>
      </w:r>
      <w:r w:rsidRPr="00BE79A5">
        <w:t>, clause 27.22.</w:t>
      </w:r>
      <w:r>
        <w:t>7</w:t>
      </w:r>
      <w:r w:rsidRPr="00BE79A5">
        <w:t>.</w:t>
      </w:r>
      <w:r>
        <w:t>20</w:t>
      </w:r>
      <w:r w:rsidRPr="00BE79A5">
        <w:t xml:space="preserve"> apply with the following exceptions:</w:t>
      </w:r>
    </w:p>
    <w:p w14:paraId="2A21B257" w14:textId="702A6171" w:rsidR="006A3A55" w:rsidRPr="00BE79A5" w:rsidRDefault="00076420" w:rsidP="00076420">
      <w:pPr>
        <w:pStyle w:val="B10"/>
      </w:pPr>
      <w:r>
        <w:t>-</w:t>
      </w:r>
      <w:r>
        <w:tab/>
      </w:r>
      <w:r w:rsidR="006A3A55" w:rsidRPr="00BE79A5">
        <w:t>The General Requirements as defined in clause 4.2.1 apply</w:t>
      </w:r>
    </w:p>
    <w:p w14:paraId="69C37C95" w14:textId="6411EDB4" w:rsidR="006A3A55" w:rsidRDefault="00076420" w:rsidP="00076420">
      <w:pPr>
        <w:pStyle w:val="B10"/>
      </w:pPr>
      <w:r>
        <w:t>-</w:t>
      </w:r>
      <w:r>
        <w:tab/>
      </w:r>
      <w:r w:rsidR="006A3A55" w:rsidRPr="00BE79A5">
        <w:t xml:space="preserve">The </w:t>
      </w:r>
      <w:r w:rsidR="006A3A55">
        <w:t xml:space="preserve">nrUICC is configured </w:t>
      </w:r>
      <w:r w:rsidR="006A3A55" w:rsidRPr="00BE79A5">
        <w:t xml:space="preserve">with </w:t>
      </w:r>
      <w:r w:rsidR="006A3A55">
        <w:t xml:space="preserve">default </w:t>
      </w:r>
      <w:r w:rsidR="006A3A55" w:rsidRPr="00BE79A5">
        <w:t>values for USIM Application Toolkit testing as defined in clause 4.4.</w:t>
      </w:r>
      <w:r w:rsidR="006A3A55">
        <w:t>2</w:t>
      </w:r>
      <w:r w:rsidR="006A3A55" w:rsidRPr="00BE79A5">
        <w:t xml:space="preserve"> of the present document</w:t>
      </w:r>
      <w:r w:rsidR="006A3A55" w:rsidRPr="005A71DB">
        <w:t>, hosting a USIM as defined in clause 4.4.</w:t>
      </w:r>
      <w:r w:rsidR="006A3A55">
        <w:t>2</w:t>
      </w:r>
      <w:r w:rsidR="006A3A55" w:rsidRPr="005A71DB">
        <w:t>.2</w:t>
      </w:r>
      <w:r w:rsidR="006A3A55" w:rsidRPr="00FD40DC">
        <w:t xml:space="preserve"> </w:t>
      </w:r>
      <w:r w:rsidR="006A3A55">
        <w:t xml:space="preserve">plus the additional parameters provided in </w:t>
      </w:r>
      <w:r w:rsidR="006A3A55" w:rsidRPr="00BE79A5">
        <w:t>TS 31.124</w:t>
      </w:r>
      <w:r w:rsidR="00E90DE8">
        <w:t> </w:t>
      </w:r>
      <w:r w:rsidR="00BA4FE6">
        <w:t>[2]</w:t>
      </w:r>
      <w:r w:rsidR="006A3A55" w:rsidRPr="00BE79A5">
        <w:t>, clause 27.22.</w:t>
      </w:r>
      <w:r w:rsidR="006A3A55">
        <w:t>7.20.1.4.1.</w:t>
      </w:r>
    </w:p>
    <w:p w14:paraId="61C80698" w14:textId="77777777" w:rsidR="00E22044" w:rsidRDefault="00E22044" w:rsidP="00B05BAE">
      <w:pPr>
        <w:pStyle w:val="Heading3"/>
      </w:pPr>
      <w:bookmarkStart w:id="763" w:name="_Toc178929601"/>
      <w:bookmarkStart w:id="764" w:name="_Toc183489632"/>
      <w:r>
        <w:t>10.7.21</w:t>
      </w:r>
      <w:r>
        <w:tab/>
        <w:t>Data Connection Status Change event</w:t>
      </w:r>
      <w:bookmarkEnd w:id="763"/>
      <w:bookmarkEnd w:id="764"/>
    </w:p>
    <w:p w14:paraId="134D383E" w14:textId="02CBC688" w:rsidR="006A3A55" w:rsidRPr="00E22044" w:rsidRDefault="006A3A55" w:rsidP="006A3A55">
      <w:r w:rsidRPr="00BE79A5">
        <w:t>For test sequence</w:t>
      </w:r>
      <w:r>
        <w:t xml:space="preserve"> 1.1 </w:t>
      </w:r>
      <w:r w:rsidRPr="00BE79A5">
        <w:t>the test descriptions from TS 31.124</w:t>
      </w:r>
      <w:r w:rsidR="00E90DE8">
        <w:t> </w:t>
      </w:r>
      <w:r w:rsidR="00BA4FE6">
        <w:t>[2]</w:t>
      </w:r>
      <w:r w:rsidRPr="00BE79A5">
        <w:t>, clause 27.22.</w:t>
      </w:r>
      <w:r>
        <w:t>7</w:t>
      </w:r>
      <w:r w:rsidRPr="00BE79A5">
        <w:t>.</w:t>
      </w:r>
      <w:r w:rsidR="005730E6">
        <w:t>2</w:t>
      </w:r>
      <w:r>
        <w:t>1</w:t>
      </w:r>
      <w:r w:rsidRPr="00BE79A5">
        <w:t xml:space="preserve"> apply with the following exceptions:</w:t>
      </w:r>
    </w:p>
    <w:p w14:paraId="14734BD0" w14:textId="57375122" w:rsidR="006A3A55" w:rsidRPr="00BE79A5" w:rsidRDefault="00076420" w:rsidP="00076420">
      <w:pPr>
        <w:pStyle w:val="B10"/>
      </w:pPr>
      <w:r>
        <w:t>-</w:t>
      </w:r>
      <w:r>
        <w:tab/>
      </w:r>
      <w:r w:rsidR="006A3A55" w:rsidRPr="00BE79A5">
        <w:t>The General Requirements as defined in clause 4.2.1 apply</w:t>
      </w:r>
    </w:p>
    <w:p w14:paraId="544FD93C" w14:textId="3D517E86" w:rsidR="005730E6" w:rsidRDefault="00076420" w:rsidP="00076420">
      <w:pPr>
        <w:pStyle w:val="B10"/>
      </w:pPr>
      <w:r>
        <w:t>-</w:t>
      </w:r>
      <w:r>
        <w:tab/>
      </w:r>
      <w:r w:rsidR="005730E6" w:rsidRPr="00BE79A5">
        <w:t xml:space="preserve">The </w:t>
      </w:r>
      <w:r w:rsidR="005730E6">
        <w:t xml:space="preserve">nrUICC is configured </w:t>
      </w:r>
      <w:r w:rsidR="005730E6" w:rsidRPr="00BE79A5">
        <w:t>with</w:t>
      </w:r>
      <w:r w:rsidR="005730E6">
        <w:t xml:space="preserve"> </w:t>
      </w:r>
      <w:r w:rsidR="005730E6" w:rsidRPr="00BE79A5">
        <w:t>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rsidRPr="00FD40DC">
        <w:t xml:space="preserve"> </w:t>
      </w:r>
      <w:r w:rsidR="005730E6">
        <w:t xml:space="preserve">plus the additional parameters provided in </w:t>
      </w:r>
      <w:r w:rsidR="005730E6" w:rsidRPr="00BE79A5">
        <w:t>TS 31.124</w:t>
      </w:r>
      <w:r w:rsidR="00E90DE8">
        <w:t> </w:t>
      </w:r>
      <w:r w:rsidR="00BA4FE6">
        <w:t>[2]</w:t>
      </w:r>
      <w:r w:rsidR="005730E6" w:rsidRPr="00BE79A5">
        <w:t>, clause 27.22.</w:t>
      </w:r>
      <w:r w:rsidR="005730E6">
        <w:t>7.21.1.4.1.</w:t>
      </w:r>
    </w:p>
    <w:p w14:paraId="5BB5C789" w14:textId="77777777" w:rsidR="00E22044" w:rsidRDefault="00E22044">
      <w:pPr>
        <w:pStyle w:val="Heading3"/>
      </w:pPr>
      <w:bookmarkStart w:id="765" w:name="_Toc178929602"/>
      <w:bookmarkStart w:id="766" w:name="_Toc183489633"/>
      <w:r>
        <w:t>10.7.22</w:t>
      </w:r>
      <w:r>
        <w:tab/>
        <w:t>CAG Cell Selection event</w:t>
      </w:r>
      <w:bookmarkEnd w:id="765"/>
      <w:bookmarkEnd w:id="766"/>
    </w:p>
    <w:p w14:paraId="0D6AD2F4" w14:textId="2F38D283" w:rsidR="005730E6" w:rsidRPr="005307A3" w:rsidRDefault="005730E6" w:rsidP="00B05BAE">
      <w:pPr>
        <w:pStyle w:val="Heading4"/>
      </w:pPr>
      <w:bookmarkStart w:id="767" w:name="_Toc138685686"/>
      <w:bookmarkStart w:id="768" w:name="_Toc178929603"/>
      <w:bookmarkStart w:id="769" w:name="_Toc183489634"/>
      <w:r>
        <w:t>10.7.22</w:t>
      </w:r>
      <w:r w:rsidRPr="005307A3">
        <w:t>.1</w:t>
      </w:r>
      <w:r w:rsidRPr="005307A3">
        <w:tab/>
      </w:r>
      <w:r>
        <w:t>CAG</w:t>
      </w:r>
      <w:r w:rsidRPr="005307A3">
        <w:t xml:space="preserve"> Cell Selection (</w:t>
      </w:r>
      <w:r>
        <w:t>N</w:t>
      </w:r>
      <w:r w:rsidRPr="005307A3">
        <w:t>ormal)</w:t>
      </w:r>
      <w:bookmarkEnd w:id="767"/>
      <w:bookmarkEnd w:id="768"/>
      <w:bookmarkEnd w:id="769"/>
    </w:p>
    <w:p w14:paraId="02D6B752" w14:textId="2BD193F4" w:rsidR="005730E6" w:rsidRPr="00E22044" w:rsidRDefault="005730E6" w:rsidP="005730E6">
      <w:r w:rsidRPr="00BE79A5">
        <w:t>For test sequence</w:t>
      </w:r>
      <w:r>
        <w:t xml:space="preserve"> 1.1 </w:t>
      </w:r>
      <w:r w:rsidRPr="00BE79A5">
        <w:t>the test descriptions from TS 31.124</w:t>
      </w:r>
      <w:r w:rsidR="00E90DE8">
        <w:t> </w:t>
      </w:r>
      <w:r w:rsidR="00BA4FE6">
        <w:t>[2]</w:t>
      </w:r>
      <w:r w:rsidRPr="00BE79A5">
        <w:t>, clause 27.22.</w:t>
      </w:r>
      <w:r>
        <w:t>7</w:t>
      </w:r>
      <w:r w:rsidRPr="00BE79A5">
        <w:t>.</w:t>
      </w:r>
      <w:r>
        <w:t>22</w:t>
      </w:r>
      <w:r w:rsidRPr="00BE79A5">
        <w:t xml:space="preserve"> apply with the following exceptions:</w:t>
      </w:r>
    </w:p>
    <w:p w14:paraId="1EE6B2BB" w14:textId="276F3CDF" w:rsidR="005730E6" w:rsidRDefault="00076420" w:rsidP="00076420">
      <w:pPr>
        <w:pStyle w:val="B10"/>
      </w:pPr>
      <w:r>
        <w:t>-</w:t>
      </w:r>
      <w:r>
        <w:tab/>
      </w:r>
      <w:r w:rsidR="005730E6" w:rsidRPr="00BE79A5">
        <w:t>The General Requirements as defined in clause 4.2.1 apply</w:t>
      </w:r>
    </w:p>
    <w:p w14:paraId="6F7850C0" w14:textId="1DFF4316" w:rsidR="005730E6" w:rsidRDefault="00076420" w:rsidP="00076420">
      <w:pPr>
        <w:pStyle w:val="B10"/>
      </w:pPr>
      <w:r>
        <w:t>-</w:t>
      </w:r>
      <w:r>
        <w:tab/>
      </w:r>
      <w:r w:rsidR="005730E6">
        <w:t>T</w:t>
      </w:r>
      <w:r w:rsidR="005730E6" w:rsidRPr="00BE79A5">
        <w:t xml:space="preserve">he </w:t>
      </w:r>
      <w:r w:rsidR="005730E6">
        <w:t>nrUICC</w:t>
      </w:r>
      <w:r w:rsidR="005730E6" w:rsidRPr="00BE79A5">
        <w:t xml:space="preserve"> is configured with values for USIM Application Toolkit testing as defined in clause 4.4.</w:t>
      </w:r>
      <w:r w:rsidR="005730E6">
        <w:t>4</w:t>
      </w:r>
      <w:r w:rsidR="005730E6" w:rsidRPr="00BE79A5">
        <w:t xml:space="preserve"> of the present document</w:t>
      </w:r>
      <w:r w:rsidR="005730E6">
        <w:t xml:space="preserve">, </w:t>
      </w:r>
      <w:r w:rsidR="005730E6" w:rsidRPr="005A71DB">
        <w:t>hosting a USIM as defined in clause 4.4.</w:t>
      </w:r>
      <w:r w:rsidR="005730E6">
        <w:t>4</w:t>
      </w:r>
      <w:r w:rsidR="005730E6" w:rsidRPr="005A71DB">
        <w:t>.</w:t>
      </w:r>
      <w:r w:rsidR="005730E6">
        <w:t xml:space="preserve">4 plus the additional parameters provided in </w:t>
      </w:r>
      <w:r w:rsidR="005730E6" w:rsidRPr="00BE79A5">
        <w:t>TS 31.124</w:t>
      </w:r>
      <w:r w:rsidR="00E90DE8">
        <w:t> </w:t>
      </w:r>
      <w:r w:rsidR="00BA4FE6">
        <w:t>[2]</w:t>
      </w:r>
      <w:r w:rsidR="005730E6" w:rsidRPr="00BE79A5">
        <w:t>, clause 27.22.</w:t>
      </w:r>
      <w:r w:rsidR="005730E6">
        <w:t>7.22.1.4.1.</w:t>
      </w:r>
    </w:p>
    <w:p w14:paraId="19FE0675" w14:textId="77777777" w:rsidR="00E22044" w:rsidRDefault="00E22044" w:rsidP="00B05BAE">
      <w:pPr>
        <w:pStyle w:val="Heading2"/>
      </w:pPr>
      <w:bookmarkStart w:id="770" w:name="_Toc178929604"/>
      <w:bookmarkStart w:id="771" w:name="_Toc183489635"/>
      <w:r>
        <w:t>10.8</w:t>
      </w:r>
      <w:r>
        <w:tab/>
        <w:t>MO SHORT MESSAGE CONTROL BY USIM</w:t>
      </w:r>
      <w:bookmarkEnd w:id="770"/>
      <w:bookmarkEnd w:id="771"/>
    </w:p>
    <w:p w14:paraId="5EB769E1" w14:textId="4EDEC8F0" w:rsidR="005730E6" w:rsidRPr="00E22044" w:rsidRDefault="005730E6" w:rsidP="005730E6">
      <w:r w:rsidRPr="00BE79A5">
        <w:t>For test sequence</w:t>
      </w:r>
      <w:r>
        <w:t>s</w:t>
      </w:r>
      <w:r w:rsidRPr="00BE79A5">
        <w:t xml:space="preserve"> </w:t>
      </w:r>
      <w:r>
        <w:t>1</w:t>
      </w:r>
      <w:r w:rsidRPr="00BE79A5">
        <w:t>.</w:t>
      </w:r>
      <w:r>
        <w:t xml:space="preserve">10 to 1.17 </w:t>
      </w:r>
      <w:r w:rsidRPr="00BE79A5">
        <w:t xml:space="preserve">the test descriptions from TS 31.124 </w:t>
      </w:r>
      <w:r w:rsidR="00BA4FE6">
        <w:t>[2]</w:t>
      </w:r>
      <w:r w:rsidRPr="00BE79A5">
        <w:t>, clause 27.22.</w:t>
      </w:r>
      <w:r>
        <w:t>8</w:t>
      </w:r>
      <w:r w:rsidRPr="00BE79A5">
        <w:t xml:space="preserve"> apply with the following exceptions:</w:t>
      </w:r>
    </w:p>
    <w:p w14:paraId="3D65B681" w14:textId="008913B1" w:rsidR="005730E6" w:rsidRPr="00BE79A5" w:rsidRDefault="00076420" w:rsidP="00076420">
      <w:pPr>
        <w:pStyle w:val="B10"/>
      </w:pPr>
      <w:r>
        <w:t>-</w:t>
      </w:r>
      <w:r>
        <w:tab/>
      </w:r>
      <w:r w:rsidR="005730E6" w:rsidRPr="00BE79A5">
        <w:t>The General Requirements as defined in clause 4.2.1 apply</w:t>
      </w:r>
    </w:p>
    <w:p w14:paraId="02173D92" w14:textId="59B34F98"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sequences 1.10 to 1.17 in </w:t>
      </w:r>
      <w:r w:rsidR="005730E6" w:rsidRPr="00BE79A5">
        <w:t>TS 31.124</w:t>
      </w:r>
      <w:r w:rsidR="00E90DE8">
        <w:t> </w:t>
      </w:r>
      <w:r w:rsidR="00BA4FE6">
        <w:t>[2]</w:t>
      </w:r>
      <w:r w:rsidR="005730E6" w:rsidRPr="00BE79A5">
        <w:t>, clause 27.22.</w:t>
      </w:r>
      <w:r w:rsidR="005730E6">
        <w:t>8.4.1.</w:t>
      </w:r>
    </w:p>
    <w:p w14:paraId="50A1C130" w14:textId="00E5D66B" w:rsidR="005730E6" w:rsidRDefault="005730E6" w:rsidP="005730E6">
      <w:r w:rsidRPr="009E1CE7">
        <w:t>Test sequence</w:t>
      </w:r>
      <w:r>
        <w:t>s</w:t>
      </w:r>
      <w:r w:rsidRPr="009E1CE7">
        <w:t xml:space="preserve"> </w:t>
      </w:r>
      <w:r>
        <w:t xml:space="preserve">1.1 to 1.8 are </w:t>
      </w:r>
      <w:r w:rsidRPr="009E1CE7">
        <w:t>not applicable to MEs operating a nrUICC.</w:t>
      </w:r>
      <w:r>
        <w:t xml:space="preserve"> Sequence 1.9 is voided in </w:t>
      </w:r>
      <w:r w:rsidRPr="00BE79A5">
        <w:t xml:space="preserve">TS 31.124 </w:t>
      </w:r>
      <w:r w:rsidR="00BA4FE6">
        <w:t>[2]</w:t>
      </w:r>
      <w:r w:rsidRPr="00BE79A5">
        <w:t>,</w:t>
      </w:r>
      <w:r>
        <w:t xml:space="preserve"> the numbering is kept identical for better readability.</w:t>
      </w:r>
    </w:p>
    <w:p w14:paraId="3D726032" w14:textId="77777777" w:rsidR="00E22044" w:rsidRDefault="00E22044" w:rsidP="00B05BAE">
      <w:pPr>
        <w:pStyle w:val="Heading2"/>
      </w:pPr>
      <w:bookmarkStart w:id="772" w:name="_Toc178929605"/>
      <w:bookmarkStart w:id="773" w:name="_Toc183489636"/>
      <w:r>
        <w:t>10.9</w:t>
      </w:r>
      <w:r>
        <w:tab/>
        <w:t>Handling of command number</w:t>
      </w:r>
      <w:bookmarkEnd w:id="772"/>
      <w:bookmarkEnd w:id="773"/>
    </w:p>
    <w:p w14:paraId="446D6290" w14:textId="464175DE" w:rsidR="005730E6" w:rsidRPr="00E22044" w:rsidRDefault="005730E6" w:rsidP="005730E6">
      <w:r w:rsidRPr="00BE79A5">
        <w:t xml:space="preserve">For test sequence </w:t>
      </w:r>
      <w:r>
        <w:t>1</w:t>
      </w:r>
      <w:r w:rsidRPr="00BE79A5">
        <w:t>.</w:t>
      </w:r>
      <w:r>
        <w:t xml:space="preserve">1 </w:t>
      </w:r>
      <w:r w:rsidRPr="00BE79A5">
        <w:t>the test descriptions from TS 31.124</w:t>
      </w:r>
      <w:r w:rsidR="00E90DE8">
        <w:t> </w:t>
      </w:r>
      <w:r w:rsidR="00BA4FE6">
        <w:t>[2]</w:t>
      </w:r>
      <w:r w:rsidRPr="00BE79A5">
        <w:t>, clause 27.22.</w:t>
      </w:r>
      <w:r>
        <w:t>9</w:t>
      </w:r>
      <w:r w:rsidRPr="00BE79A5">
        <w:t xml:space="preserve"> apply with the following exceptions:</w:t>
      </w:r>
    </w:p>
    <w:p w14:paraId="336B19B0" w14:textId="62D414B7" w:rsidR="005730E6" w:rsidRPr="00BE79A5" w:rsidRDefault="00076420" w:rsidP="00076420">
      <w:pPr>
        <w:pStyle w:val="B10"/>
      </w:pPr>
      <w:r>
        <w:t>-</w:t>
      </w:r>
      <w:r>
        <w:tab/>
      </w:r>
      <w:r w:rsidR="005730E6" w:rsidRPr="00BE79A5">
        <w:t>The General Requirements as defined in clause 4.2.1 apply</w:t>
      </w:r>
    </w:p>
    <w:p w14:paraId="2EC53394" w14:textId="30533D7C" w:rsidR="005730E6" w:rsidRDefault="00076420" w:rsidP="00076420">
      <w:pPr>
        <w:pStyle w:val="B10"/>
      </w:pPr>
      <w:r>
        <w:lastRenderedPageBreak/>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t>.</w:t>
      </w:r>
    </w:p>
    <w:p w14:paraId="46848C28" w14:textId="77777777" w:rsidR="00E22044" w:rsidRDefault="00E22044" w:rsidP="00B05BAE">
      <w:pPr>
        <w:pStyle w:val="Heading2"/>
      </w:pPr>
      <w:bookmarkStart w:id="774" w:name="_Toc178929606"/>
      <w:bookmarkStart w:id="775" w:name="_Toc183489637"/>
      <w:r>
        <w:t>10.10</w:t>
      </w:r>
      <w:r>
        <w:tab/>
        <w:t>CALL CONTROL on EPS PDN Connection</w:t>
      </w:r>
      <w:bookmarkEnd w:id="774"/>
      <w:bookmarkEnd w:id="775"/>
    </w:p>
    <w:p w14:paraId="39FA10E1" w14:textId="1A3E6A04" w:rsidR="005730E6" w:rsidRPr="00E22044" w:rsidRDefault="005730E6" w:rsidP="005730E6">
      <w:r w:rsidRPr="00BE79A5">
        <w:t xml:space="preserve">For test sequence </w:t>
      </w:r>
      <w:r>
        <w:t>1</w:t>
      </w:r>
      <w:r w:rsidRPr="00BE79A5">
        <w:t>.</w:t>
      </w:r>
      <w:r>
        <w:t xml:space="preserve">1 to 1.7 </w:t>
      </w:r>
      <w:r w:rsidRPr="00BE79A5">
        <w:t xml:space="preserve">the test descriptions from TS 31.124 </w:t>
      </w:r>
      <w:r w:rsidR="00BA4FE6">
        <w:t>[2]</w:t>
      </w:r>
      <w:r w:rsidRPr="00BE79A5">
        <w:t>, clause 27.22.</w:t>
      </w:r>
      <w:r>
        <w:t>10</w:t>
      </w:r>
      <w:r w:rsidRPr="00BE79A5">
        <w:t xml:space="preserve"> apply with the following exceptions:</w:t>
      </w:r>
    </w:p>
    <w:p w14:paraId="49665597" w14:textId="43ACCA3D" w:rsidR="005730E6" w:rsidRPr="00BE79A5" w:rsidRDefault="00076420" w:rsidP="00076420">
      <w:pPr>
        <w:pStyle w:val="B10"/>
      </w:pPr>
      <w:r>
        <w:t>-</w:t>
      </w:r>
      <w:r>
        <w:tab/>
      </w:r>
      <w:r w:rsidR="005730E6" w:rsidRPr="00BE79A5">
        <w:t>The General Requirements as defined in clause 4.2.1 apply</w:t>
      </w:r>
    </w:p>
    <w:p w14:paraId="55298285" w14:textId="2F453E7A"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3</w:t>
      </w:r>
      <w:r w:rsidR="005730E6" w:rsidRPr="00BE79A5">
        <w:t xml:space="preserve"> of the present document</w:t>
      </w:r>
      <w:r w:rsidR="005730E6" w:rsidRPr="005A71DB">
        <w:t>, hosting a USIM as defined in clause 4.4.</w:t>
      </w:r>
      <w:r w:rsidR="005730E6">
        <w:t>3</w:t>
      </w:r>
      <w:r w:rsidR="005730E6" w:rsidRPr="005A71DB">
        <w:t>.2</w:t>
      </w:r>
      <w:r w:rsidR="005730E6">
        <w:t xml:space="preserve"> plus the additional parameters provided for sequences 1.1 to 1.7 in </w:t>
      </w:r>
      <w:r w:rsidR="005730E6" w:rsidRPr="00BE79A5">
        <w:t>TS 31.124</w:t>
      </w:r>
      <w:r w:rsidR="00E90DE8">
        <w:t> </w:t>
      </w:r>
      <w:r w:rsidR="00BA4FE6">
        <w:t>[2]</w:t>
      </w:r>
      <w:r w:rsidR="005730E6" w:rsidRPr="00BE79A5">
        <w:t>, clause 27.22.</w:t>
      </w:r>
      <w:r w:rsidR="005730E6">
        <w:t>10.1.4.1.</w:t>
      </w:r>
    </w:p>
    <w:p w14:paraId="34811A35" w14:textId="77777777" w:rsidR="00E22044" w:rsidRDefault="00E22044">
      <w:pPr>
        <w:pStyle w:val="Heading2"/>
      </w:pPr>
      <w:bookmarkStart w:id="776" w:name="_Toc178929607"/>
      <w:bookmarkStart w:id="777" w:name="_Toc183489638"/>
      <w:r>
        <w:t>10.11</w:t>
      </w:r>
      <w:r>
        <w:tab/>
        <w:t>Call Control on PDP Context Activation</w:t>
      </w:r>
      <w:bookmarkEnd w:id="776"/>
      <w:bookmarkEnd w:id="777"/>
    </w:p>
    <w:p w14:paraId="228F0F20" w14:textId="129D3F9D" w:rsidR="005730E6" w:rsidRDefault="005730E6" w:rsidP="00B05BAE">
      <w:pPr>
        <w:pStyle w:val="Heading3"/>
      </w:pPr>
      <w:bookmarkStart w:id="778" w:name="_Toc178929608"/>
      <w:bookmarkStart w:id="779" w:name="_Toc183489639"/>
      <w:r>
        <w:t>10</w:t>
      </w:r>
      <w:r w:rsidRPr="005730E6">
        <w:t>.11.1</w:t>
      </w:r>
      <w:r w:rsidR="00E20A33">
        <w:tab/>
      </w:r>
      <w:r w:rsidRPr="005730E6">
        <w:t>Procedure for Mobile Originated calls</w:t>
      </w:r>
      <w:bookmarkEnd w:id="778"/>
      <w:bookmarkEnd w:id="779"/>
    </w:p>
    <w:p w14:paraId="2E767A16" w14:textId="1AD96F49" w:rsidR="005730E6" w:rsidRPr="005730E6" w:rsidRDefault="005730E6" w:rsidP="005730E6">
      <w:r>
        <w:t>FFS</w:t>
      </w:r>
    </w:p>
    <w:p w14:paraId="57D740B0" w14:textId="77777777" w:rsidR="00E22044" w:rsidRDefault="00E22044" w:rsidP="00B05BAE">
      <w:pPr>
        <w:pStyle w:val="Heading2"/>
      </w:pPr>
      <w:bookmarkStart w:id="780" w:name="_Toc178929609"/>
      <w:bookmarkStart w:id="781" w:name="_Toc183489640"/>
      <w:r>
        <w:t>10.12</w:t>
      </w:r>
      <w:r>
        <w:tab/>
        <w:t>Change eCall mode</w:t>
      </w:r>
      <w:bookmarkEnd w:id="780"/>
      <w:bookmarkEnd w:id="781"/>
    </w:p>
    <w:p w14:paraId="09B7676C" w14:textId="109DD513" w:rsidR="005730E6" w:rsidRPr="00E22044" w:rsidRDefault="005730E6" w:rsidP="005730E6">
      <w:r w:rsidRPr="00BE79A5">
        <w:t>For test sequence</w:t>
      </w:r>
      <w:r>
        <w:t>s</w:t>
      </w:r>
      <w:r w:rsidRPr="00BE79A5">
        <w:t xml:space="preserve"> </w:t>
      </w:r>
      <w:r>
        <w:t>1</w:t>
      </w:r>
      <w:r w:rsidRPr="00BE79A5">
        <w:t>.</w:t>
      </w:r>
      <w:r>
        <w:t xml:space="preserve">1 to 1.3 </w:t>
      </w:r>
      <w:r w:rsidRPr="00BE79A5">
        <w:t>the test descriptions from TS 31.124</w:t>
      </w:r>
      <w:r w:rsidR="00E90DE8">
        <w:t> </w:t>
      </w:r>
      <w:r w:rsidR="00BA4FE6">
        <w:t>[2]</w:t>
      </w:r>
      <w:r w:rsidRPr="00BE79A5">
        <w:t>, clause 27.22.</w:t>
      </w:r>
      <w:r>
        <w:t>10</w:t>
      </w:r>
      <w:r w:rsidRPr="00BE79A5">
        <w:t>.</w:t>
      </w:r>
      <w:r>
        <w:t>12</w:t>
      </w:r>
      <w:r w:rsidRPr="00BE79A5">
        <w:t xml:space="preserve"> apply with the following exceptions:</w:t>
      </w:r>
    </w:p>
    <w:p w14:paraId="5C07628A" w14:textId="5EFC3397" w:rsidR="005730E6" w:rsidRPr="00BE79A5" w:rsidRDefault="00076420" w:rsidP="00076420">
      <w:pPr>
        <w:pStyle w:val="B10"/>
      </w:pPr>
      <w:r>
        <w:t>-</w:t>
      </w:r>
      <w:r>
        <w:tab/>
      </w:r>
      <w:r w:rsidR="005730E6" w:rsidRPr="00BE79A5">
        <w:t>The General Requirements as defined in clause 4.2.1 apply</w:t>
      </w:r>
    </w:p>
    <w:p w14:paraId="225C2CD7" w14:textId="39DF091F" w:rsidR="005730E6" w:rsidRDefault="00076420" w:rsidP="00076420">
      <w:pPr>
        <w:pStyle w:val="B10"/>
      </w:pPr>
      <w:r>
        <w:t>-</w:t>
      </w:r>
      <w:r>
        <w:tab/>
      </w:r>
      <w:r w:rsidR="005730E6" w:rsidRPr="00BE79A5">
        <w:t xml:space="preserve">The </w:t>
      </w:r>
      <w:r w:rsidR="005730E6">
        <w:t xml:space="preserve">nrUICC is configured </w:t>
      </w:r>
      <w:r w:rsidR="005730E6" w:rsidRPr="00BE79A5">
        <w:t xml:space="preserve">with </w:t>
      </w:r>
      <w:r w:rsidR="005730E6">
        <w:t xml:space="preserve">default </w:t>
      </w:r>
      <w:r w:rsidR="005730E6" w:rsidRPr="00BE79A5">
        <w:t>values for USIM Application Toolkit testing as defined in clause 4.4.</w:t>
      </w:r>
      <w:r w:rsidR="005730E6">
        <w:t>2</w:t>
      </w:r>
      <w:r w:rsidR="005730E6" w:rsidRPr="00BE79A5">
        <w:t xml:space="preserve"> of the present document</w:t>
      </w:r>
      <w:r w:rsidR="005730E6" w:rsidRPr="005A71DB">
        <w:t>, hosting a USIM as defined in clause 4.4.</w:t>
      </w:r>
      <w:r w:rsidR="005730E6">
        <w:t>2</w:t>
      </w:r>
      <w:r w:rsidR="005730E6" w:rsidRPr="005A71DB">
        <w:t>.2</w:t>
      </w:r>
      <w:r w:rsidR="005730E6" w:rsidRPr="00FD40DC">
        <w:t xml:space="preserve"> </w:t>
      </w:r>
      <w:r w:rsidR="005730E6">
        <w:t xml:space="preserve">plus the additional parameters provided for the appropriate sequences 1.1 to 1.3 in </w:t>
      </w:r>
      <w:r w:rsidR="005730E6" w:rsidRPr="00BE79A5">
        <w:t>TS 31.124</w:t>
      </w:r>
      <w:r w:rsidR="00E90DE8">
        <w:t> </w:t>
      </w:r>
      <w:r w:rsidR="00BA4FE6">
        <w:t>[2]</w:t>
      </w:r>
      <w:r w:rsidR="005730E6" w:rsidRPr="00BE79A5">
        <w:t>, clause 27.22</w:t>
      </w:r>
      <w:r w:rsidR="005730E6">
        <w:t>.12.1.4.</w:t>
      </w:r>
    </w:p>
    <w:p w14:paraId="4530EC60" w14:textId="560F3BEC" w:rsidR="005730E6" w:rsidRDefault="005730E6" w:rsidP="005730E6">
      <w:r w:rsidRPr="009E1CE7">
        <w:t>Test sequence</w:t>
      </w:r>
      <w:r>
        <w:t>s</w:t>
      </w:r>
      <w:r w:rsidRPr="009E1CE7">
        <w:t xml:space="preserve"> </w:t>
      </w:r>
      <w:r>
        <w:t xml:space="preserve">1.4 and 1.5 are </w:t>
      </w:r>
      <w:r w:rsidRPr="009E1CE7">
        <w:t>not applicable to MEs operating a nrUICC.</w:t>
      </w:r>
    </w:p>
    <w:p w14:paraId="046A411A" w14:textId="79F4180D" w:rsidR="00E22044" w:rsidRDefault="00E22044">
      <w:pPr>
        <w:pStyle w:val="Heading2"/>
      </w:pPr>
      <w:bookmarkStart w:id="782" w:name="_Toc178929610"/>
      <w:bookmarkStart w:id="783" w:name="_Toc183489641"/>
      <w:r>
        <w:t>10.13</w:t>
      </w:r>
      <w:r>
        <w:tab/>
        <w:t>CALL CONTROL on PDU Session Establishment for NG</w:t>
      </w:r>
      <w:r w:rsidR="009E1CE7">
        <w:noBreakHyphen/>
      </w:r>
      <w:r>
        <w:t>RAN</w:t>
      </w:r>
      <w:bookmarkEnd w:id="782"/>
      <w:bookmarkEnd w:id="783"/>
    </w:p>
    <w:p w14:paraId="7B6120FB" w14:textId="0E2829D1" w:rsidR="005730E6" w:rsidRPr="005730E6" w:rsidRDefault="005730E6" w:rsidP="00B05BAE">
      <w:pPr>
        <w:pStyle w:val="Heading3"/>
      </w:pPr>
      <w:bookmarkStart w:id="784" w:name="_Toc178929611"/>
      <w:bookmarkStart w:id="785" w:name="_Toc183489642"/>
      <w:r>
        <w:t>10</w:t>
      </w:r>
      <w:r w:rsidRPr="005730E6">
        <w:t>.13.1</w:t>
      </w:r>
      <w:r>
        <w:tab/>
      </w:r>
      <w:r w:rsidRPr="005730E6">
        <w:t>Procedure for Mobile Originated calls</w:t>
      </w:r>
      <w:bookmarkEnd w:id="784"/>
      <w:bookmarkEnd w:id="785"/>
    </w:p>
    <w:p w14:paraId="6857117E" w14:textId="57C4453D" w:rsidR="005730E6" w:rsidRPr="00E22044" w:rsidRDefault="005730E6" w:rsidP="005730E6">
      <w:r w:rsidRPr="00BE79A5">
        <w:t>For test sequence</w:t>
      </w:r>
      <w:r>
        <w:t>s</w:t>
      </w:r>
      <w:r w:rsidRPr="00BE79A5">
        <w:t xml:space="preserve"> </w:t>
      </w:r>
      <w:r>
        <w:t>1</w:t>
      </w:r>
      <w:r w:rsidRPr="00BE79A5">
        <w:t>.</w:t>
      </w:r>
      <w:r>
        <w:t xml:space="preserve">1 to 1.7 </w:t>
      </w:r>
      <w:r w:rsidRPr="00BE79A5">
        <w:t>the test descriptions from TS 31.124</w:t>
      </w:r>
      <w:r w:rsidR="00E90DE8">
        <w:t> </w:t>
      </w:r>
      <w:r w:rsidR="00BA4FE6">
        <w:t>[2]</w:t>
      </w:r>
      <w:r w:rsidRPr="00BE79A5">
        <w:t>, clause 27.22.</w:t>
      </w:r>
      <w:r>
        <w:t>10</w:t>
      </w:r>
      <w:r w:rsidRPr="00BE79A5">
        <w:t>.</w:t>
      </w:r>
      <w:r>
        <w:t>13.1</w:t>
      </w:r>
      <w:r w:rsidRPr="00BE79A5">
        <w:t xml:space="preserve"> apply with the following exceptions:</w:t>
      </w:r>
    </w:p>
    <w:p w14:paraId="6F46F4C0" w14:textId="5F4E7354" w:rsidR="005730E6" w:rsidRPr="00BE79A5" w:rsidRDefault="00076420" w:rsidP="00496C0D">
      <w:pPr>
        <w:pStyle w:val="B10"/>
      </w:pPr>
      <w:r>
        <w:t>-</w:t>
      </w:r>
      <w:r>
        <w:tab/>
      </w:r>
      <w:r w:rsidR="005730E6" w:rsidRPr="00BE79A5">
        <w:t>The General Requirements as defined in clause 4.2.1 apply</w:t>
      </w:r>
    </w:p>
    <w:p w14:paraId="10284BC2" w14:textId="04BD1727" w:rsidR="005730E6" w:rsidRDefault="00076420" w:rsidP="00496C0D">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1.7 in </w:t>
      </w:r>
      <w:r w:rsidR="005730E6" w:rsidRPr="00BE79A5">
        <w:t>TS 31.124</w:t>
      </w:r>
      <w:r w:rsidR="00E90DE8">
        <w:t> </w:t>
      </w:r>
      <w:r w:rsidR="00BA4FE6">
        <w:t>[2]</w:t>
      </w:r>
      <w:r w:rsidR="005730E6" w:rsidRPr="00BE79A5">
        <w:t>, clause 27.22</w:t>
      </w:r>
      <w:r w:rsidR="005730E6">
        <w:t>.13.1.4.</w:t>
      </w:r>
    </w:p>
    <w:p w14:paraId="6FAE4D55" w14:textId="77777777" w:rsidR="00E22044" w:rsidRDefault="00E22044" w:rsidP="00B05BAE">
      <w:pPr>
        <w:pStyle w:val="Heading2"/>
      </w:pPr>
      <w:bookmarkStart w:id="786" w:name="_Toc178929612"/>
      <w:bookmarkStart w:id="787" w:name="_Toc183489643"/>
      <w:r>
        <w:t>10.14</w:t>
      </w:r>
      <w:r>
        <w:tab/>
        <w:t>ENVELOPE SMS-PP Data Download on NAS messages</w:t>
      </w:r>
      <w:bookmarkEnd w:id="786"/>
      <w:bookmarkEnd w:id="787"/>
    </w:p>
    <w:p w14:paraId="0CD99604" w14:textId="77777777" w:rsidR="00E22044" w:rsidRDefault="00E22044" w:rsidP="00B05BAE">
      <w:pPr>
        <w:pStyle w:val="Heading3"/>
      </w:pPr>
      <w:bookmarkStart w:id="788" w:name="_Toc178929613"/>
      <w:bookmarkStart w:id="789" w:name="_Toc183489644"/>
      <w:r>
        <w:t>10.14.1</w:t>
      </w:r>
      <w:r>
        <w:tab/>
        <w:t>Routing Indicator Data update via DL NAS TRANSPORT messages</w:t>
      </w:r>
      <w:bookmarkEnd w:id="788"/>
      <w:bookmarkEnd w:id="789"/>
    </w:p>
    <w:p w14:paraId="0BEBC140" w14:textId="2DF8CDFA" w:rsidR="005730E6" w:rsidRPr="00E22044" w:rsidRDefault="005730E6" w:rsidP="005730E6">
      <w:r w:rsidRPr="00BE79A5">
        <w:t>For test sequence</w:t>
      </w:r>
      <w:r>
        <w:t>s</w:t>
      </w:r>
      <w:r w:rsidRPr="00BE79A5">
        <w:t xml:space="preserve"> </w:t>
      </w:r>
      <w:r>
        <w:t>1</w:t>
      </w:r>
      <w:r w:rsidRPr="00BE79A5">
        <w:t>.</w:t>
      </w:r>
      <w:r>
        <w:t xml:space="preserve">1 to 1.4 </w:t>
      </w:r>
      <w:r w:rsidRPr="00BE79A5">
        <w:t>the test descriptions from TS 31.124</w:t>
      </w:r>
      <w:r w:rsidR="00E90DE8">
        <w:t> </w:t>
      </w:r>
      <w:r w:rsidR="00BA4FE6">
        <w:t>[2]</w:t>
      </w:r>
      <w:r w:rsidRPr="00BE79A5">
        <w:t>, clause 27.22.</w:t>
      </w:r>
      <w:r>
        <w:t>14.1</w:t>
      </w:r>
      <w:r w:rsidRPr="00BE79A5">
        <w:t xml:space="preserve"> apply with the following exceptions:</w:t>
      </w:r>
    </w:p>
    <w:p w14:paraId="6E616301" w14:textId="50A855A3" w:rsidR="005730E6" w:rsidRPr="00BE79A5" w:rsidRDefault="00076420" w:rsidP="00076420">
      <w:pPr>
        <w:pStyle w:val="B10"/>
      </w:pPr>
      <w:r>
        <w:t>-</w:t>
      </w:r>
      <w:r>
        <w:tab/>
      </w:r>
      <w:r w:rsidR="005730E6" w:rsidRPr="00BE79A5">
        <w:t>The General Requirements as defined in clause 4.2.1 apply</w:t>
      </w:r>
    </w:p>
    <w:p w14:paraId="69D8A71D" w14:textId="2B16D713" w:rsidR="00E22044"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1.1 to 1.4 in </w:t>
      </w:r>
      <w:r w:rsidR="005730E6" w:rsidRPr="00BE79A5">
        <w:t>TS 31.124</w:t>
      </w:r>
      <w:r w:rsidR="00E90DE8">
        <w:t> </w:t>
      </w:r>
      <w:r w:rsidR="00BA4FE6">
        <w:t>[2]</w:t>
      </w:r>
      <w:r w:rsidR="005730E6" w:rsidRPr="00BE79A5">
        <w:t>, clause 27.22</w:t>
      </w:r>
      <w:r w:rsidR="005730E6">
        <w:t>.14.1.4.</w:t>
      </w:r>
    </w:p>
    <w:p w14:paraId="378FEDDC" w14:textId="77777777" w:rsidR="00E22044" w:rsidRDefault="00E22044" w:rsidP="00B05BAE">
      <w:pPr>
        <w:pStyle w:val="Heading3"/>
      </w:pPr>
      <w:bookmarkStart w:id="790" w:name="_Toc178929614"/>
      <w:bookmarkStart w:id="791" w:name="_Toc183489645"/>
      <w:r>
        <w:lastRenderedPageBreak/>
        <w:t>10.14.2</w:t>
      </w:r>
      <w:r>
        <w:tab/>
        <w:t>Steering of Roaming via DL NAS TRANSPORT message</w:t>
      </w:r>
      <w:bookmarkEnd w:id="790"/>
      <w:bookmarkEnd w:id="791"/>
    </w:p>
    <w:p w14:paraId="5BCAB586" w14:textId="5B552D56" w:rsidR="005730E6" w:rsidRPr="00E22044" w:rsidRDefault="005730E6" w:rsidP="005730E6">
      <w:r w:rsidRPr="00BE79A5">
        <w:t>For test sequence</w:t>
      </w:r>
      <w:r>
        <w:t>s</w:t>
      </w:r>
      <w:r w:rsidRPr="00BE79A5">
        <w:t xml:space="preserve"> </w:t>
      </w:r>
      <w:r>
        <w:t>2</w:t>
      </w:r>
      <w:r w:rsidRPr="00BE79A5">
        <w:t>.</w:t>
      </w:r>
      <w:r>
        <w:t xml:space="preserve">1, 2.3 and 2.4 </w:t>
      </w:r>
      <w:r w:rsidRPr="00BE79A5">
        <w:t>the test descriptions from TS 31.124</w:t>
      </w:r>
      <w:r w:rsidR="00E90DE8">
        <w:t> </w:t>
      </w:r>
      <w:r w:rsidR="00BA4FE6">
        <w:t>[2]</w:t>
      </w:r>
      <w:r w:rsidRPr="00BE79A5">
        <w:t>, clause 27.22.</w:t>
      </w:r>
      <w:r>
        <w:t>14.2</w:t>
      </w:r>
      <w:r w:rsidRPr="00BE79A5">
        <w:t xml:space="preserve"> apply with the following exceptions:</w:t>
      </w:r>
    </w:p>
    <w:p w14:paraId="0AA2BCEF" w14:textId="1E808D52" w:rsidR="005730E6" w:rsidRPr="00BE79A5" w:rsidRDefault="00076420" w:rsidP="00076420">
      <w:pPr>
        <w:pStyle w:val="B10"/>
      </w:pPr>
      <w:r>
        <w:t>-</w:t>
      </w:r>
      <w:r>
        <w:tab/>
      </w:r>
      <w:r w:rsidR="005730E6" w:rsidRPr="00BE79A5">
        <w:t>The General Requirements as defined in clause 4.2.1 apply</w:t>
      </w:r>
    </w:p>
    <w:p w14:paraId="2036DBD7" w14:textId="73E3CF04"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2.1, 2.3 and 2.4 in </w:t>
      </w:r>
      <w:r w:rsidR="005730E6" w:rsidRPr="00BE79A5">
        <w:t>TS 31.124</w:t>
      </w:r>
      <w:r w:rsidR="00E90DE8">
        <w:t> </w:t>
      </w:r>
      <w:r w:rsidR="00BA4FE6">
        <w:t>[2]</w:t>
      </w:r>
      <w:r w:rsidR="005730E6" w:rsidRPr="00BE79A5">
        <w:t>, clause 27.22</w:t>
      </w:r>
      <w:r w:rsidR="005730E6">
        <w:t>.14.2.4.</w:t>
      </w:r>
    </w:p>
    <w:p w14:paraId="742A6B8F" w14:textId="139C8DD9" w:rsidR="005730E6" w:rsidRDefault="005730E6" w:rsidP="00B05BAE">
      <w:r w:rsidRPr="009E1CE7">
        <w:t>Test s</w:t>
      </w:r>
      <w:r>
        <w:t xml:space="preserve">equence 2.2 is voided in </w:t>
      </w:r>
      <w:r w:rsidRPr="00BE79A5">
        <w:t>TS 31.124</w:t>
      </w:r>
      <w:r w:rsidR="00E90DE8">
        <w:t> </w:t>
      </w:r>
      <w:r w:rsidR="00BA4FE6">
        <w:t>[2]</w:t>
      </w:r>
      <w:r w:rsidRPr="00BE79A5">
        <w:t>,</w:t>
      </w:r>
      <w:r>
        <w:t xml:space="preserve"> the numbering is kept identical for better readability.</w:t>
      </w:r>
    </w:p>
    <w:p w14:paraId="6D12BF40" w14:textId="77777777" w:rsidR="00E22044" w:rsidRDefault="00E22044" w:rsidP="00B05BAE">
      <w:pPr>
        <w:pStyle w:val="Heading3"/>
      </w:pPr>
      <w:bookmarkStart w:id="792" w:name="_Toc178929615"/>
      <w:bookmarkStart w:id="793" w:name="_Toc183489646"/>
      <w:r>
        <w:t>10.14.3</w:t>
      </w:r>
      <w:r>
        <w:tab/>
        <w:t>Steering of Roaming via REGISTRATION ACCEPT message</w:t>
      </w:r>
      <w:bookmarkEnd w:id="792"/>
      <w:bookmarkEnd w:id="793"/>
    </w:p>
    <w:p w14:paraId="5E7BE722" w14:textId="604F390C" w:rsidR="005730E6" w:rsidRPr="00E22044" w:rsidRDefault="005730E6" w:rsidP="005730E6">
      <w:r w:rsidRPr="00BE79A5">
        <w:t>For test sequence</w:t>
      </w:r>
      <w:r>
        <w:t>s</w:t>
      </w:r>
      <w:r w:rsidRPr="00BE79A5">
        <w:t xml:space="preserve"> </w:t>
      </w:r>
      <w:r>
        <w:t>3</w:t>
      </w:r>
      <w:r w:rsidRPr="00BE79A5">
        <w:t>.</w:t>
      </w:r>
      <w:r>
        <w:t xml:space="preserve">1 and 3.2 </w:t>
      </w:r>
      <w:r w:rsidRPr="00BE79A5">
        <w:t>the test descriptions from TS 31.124</w:t>
      </w:r>
      <w:r w:rsidR="00E90DE8">
        <w:t> </w:t>
      </w:r>
      <w:r w:rsidR="00BA4FE6">
        <w:t>[2]</w:t>
      </w:r>
      <w:r w:rsidRPr="00BE79A5">
        <w:t>, clause 27.22.</w:t>
      </w:r>
      <w:r>
        <w:t>14.3</w:t>
      </w:r>
      <w:r w:rsidRPr="00BE79A5">
        <w:t xml:space="preserve"> apply with the following exceptions:</w:t>
      </w:r>
    </w:p>
    <w:p w14:paraId="525EFB29" w14:textId="79B7396E" w:rsidR="005730E6" w:rsidRPr="00BE79A5" w:rsidRDefault="00076420" w:rsidP="00076420">
      <w:pPr>
        <w:pStyle w:val="B10"/>
      </w:pPr>
      <w:r>
        <w:t>-</w:t>
      </w:r>
      <w:r>
        <w:tab/>
      </w:r>
      <w:r w:rsidR="005730E6" w:rsidRPr="00BE79A5">
        <w:t>The General Requirements as defined in clause 4.2.1 apply</w:t>
      </w:r>
    </w:p>
    <w:p w14:paraId="20D63EBF" w14:textId="40FFA66B" w:rsidR="005730E6" w:rsidRDefault="00076420" w:rsidP="00076420">
      <w:pPr>
        <w:pStyle w:val="B10"/>
      </w:pPr>
      <w:r>
        <w:t>-</w:t>
      </w:r>
      <w:r>
        <w:tab/>
      </w:r>
      <w:r w:rsidR="005730E6" w:rsidRPr="00BE79A5">
        <w:t xml:space="preserve">The </w:t>
      </w:r>
      <w:r w:rsidR="005730E6">
        <w:t xml:space="preserve">nrUICC is configured </w:t>
      </w:r>
      <w:r w:rsidR="005730E6" w:rsidRPr="00BE79A5">
        <w:t>with values for USIM Application Toolkit testing as defined in clause 4.4.</w:t>
      </w:r>
      <w:r w:rsidR="005730E6">
        <w:t>4</w:t>
      </w:r>
      <w:r w:rsidR="005730E6" w:rsidRPr="00BE79A5">
        <w:t xml:space="preserve"> of the present document</w:t>
      </w:r>
      <w:r w:rsidR="005730E6" w:rsidRPr="005A71DB">
        <w:t>, hosting a USIM as defined in clause 4.4.</w:t>
      </w:r>
      <w:r w:rsidR="005730E6">
        <w:t>4</w:t>
      </w:r>
      <w:r w:rsidR="005730E6" w:rsidRPr="005A71DB">
        <w:t>.2</w:t>
      </w:r>
      <w:r w:rsidR="005730E6" w:rsidRPr="00FD40DC">
        <w:t xml:space="preserve"> </w:t>
      </w:r>
      <w:r w:rsidR="005730E6">
        <w:t xml:space="preserve">plus the additional parameters provided for the appropriate sequences 3.1 and 3.2 in </w:t>
      </w:r>
      <w:r w:rsidR="005730E6" w:rsidRPr="00BE79A5">
        <w:t>TS 31.124</w:t>
      </w:r>
      <w:r w:rsidR="00E90DE8">
        <w:t> </w:t>
      </w:r>
      <w:r w:rsidR="00BA4FE6">
        <w:t>[2]</w:t>
      </w:r>
      <w:r w:rsidR="005730E6" w:rsidRPr="00BE79A5">
        <w:t>, clause 27.22</w:t>
      </w:r>
      <w:r w:rsidR="005730E6">
        <w:t>.14.3.4.1.</w:t>
      </w:r>
    </w:p>
    <w:p w14:paraId="2793D35C" w14:textId="60E66BDA" w:rsidR="005730E6" w:rsidRDefault="005730E6" w:rsidP="005730E6">
      <w:r w:rsidRPr="009E1CE7">
        <w:t>Test s</w:t>
      </w:r>
      <w:r>
        <w:t xml:space="preserve">equence 3.2 is voided in </w:t>
      </w:r>
      <w:r w:rsidRPr="00BE79A5">
        <w:t>TS 31.124</w:t>
      </w:r>
      <w:r w:rsidR="00E90DE8">
        <w:t> </w:t>
      </w:r>
      <w:r w:rsidR="00BA4FE6">
        <w:t>[2]</w:t>
      </w:r>
      <w:r w:rsidRPr="00BE79A5">
        <w:t>,</w:t>
      </w:r>
      <w:r>
        <w:t xml:space="preserve"> the numbering is kept identical for better readability.</w:t>
      </w:r>
    </w:p>
    <w:p w14:paraId="39E939A9" w14:textId="0BCFE3CB" w:rsidR="00E13A5F" w:rsidRDefault="00E13A5F" w:rsidP="00E13A5F">
      <w:pPr>
        <w:pStyle w:val="Heading2"/>
      </w:pPr>
      <w:bookmarkStart w:id="794" w:name="_Toc183489647"/>
      <w:r>
        <w:t>10.15</w:t>
      </w:r>
      <w:r>
        <w:tab/>
      </w:r>
      <w:r w:rsidRPr="00E13A5F">
        <w:t>Geographical location discovery</w:t>
      </w:r>
      <w:bookmarkEnd w:id="794"/>
    </w:p>
    <w:p w14:paraId="4F7ED8DC" w14:textId="47C20AF4" w:rsidR="00E13A5F" w:rsidRPr="00E22044" w:rsidRDefault="00E13A5F" w:rsidP="00E13A5F">
      <w:r w:rsidRPr="00BE79A5">
        <w:t xml:space="preserve">For test sequence </w:t>
      </w:r>
      <w:r>
        <w:t>1</w:t>
      </w:r>
      <w:r w:rsidRPr="00BE79A5">
        <w:t>.</w:t>
      </w:r>
      <w:r>
        <w:t xml:space="preserve">1 </w:t>
      </w:r>
      <w:r w:rsidRPr="00BE79A5">
        <w:t>the test description from TS 31.124</w:t>
      </w:r>
      <w:r>
        <w:t> </w:t>
      </w:r>
      <w:r w:rsidR="00BA4FE6">
        <w:t>[2]</w:t>
      </w:r>
      <w:r w:rsidRPr="00BE79A5">
        <w:t>, clause 27.22.</w:t>
      </w:r>
      <w:r>
        <w:t>1</w:t>
      </w:r>
      <w:r w:rsidR="009819B0">
        <w:t>5</w:t>
      </w:r>
      <w:r>
        <w:t>.1</w:t>
      </w:r>
      <w:r w:rsidRPr="00BE79A5">
        <w:t xml:space="preserve"> apply with the following exceptions:</w:t>
      </w:r>
    </w:p>
    <w:p w14:paraId="505240FE" w14:textId="77777777" w:rsidR="00E13A5F" w:rsidRPr="00BE79A5" w:rsidRDefault="00E13A5F" w:rsidP="00E13A5F">
      <w:pPr>
        <w:pStyle w:val="B10"/>
      </w:pPr>
      <w:r>
        <w:t>-</w:t>
      </w:r>
      <w:r>
        <w:tab/>
      </w:r>
      <w:r w:rsidRPr="00BE79A5">
        <w:t>The General Requirements as defined in clause 4.2.1 apply</w:t>
      </w:r>
    </w:p>
    <w:p w14:paraId="7E943EA4" w14:textId="5F6B404A" w:rsidR="00E13A5F" w:rsidRDefault="00E13A5F" w:rsidP="00E13A5F">
      <w:pPr>
        <w:pStyle w:val="B10"/>
      </w:pPr>
      <w:r>
        <w:t>-</w:t>
      </w:r>
      <w:r>
        <w:tab/>
      </w:r>
      <w:r w:rsidRPr="00BE79A5">
        <w:t xml:space="preserve">The </w:t>
      </w:r>
      <w:r>
        <w:t xml:space="preserve">nrUICC is configured </w:t>
      </w:r>
      <w:r w:rsidRPr="00BE79A5">
        <w:t>with values for USIM Application Toolkit testing as defined in clause 4.4.</w:t>
      </w:r>
      <w:r>
        <w:t>4</w:t>
      </w:r>
      <w:r w:rsidRPr="00BE79A5">
        <w:t xml:space="preserve"> of the present document</w:t>
      </w:r>
      <w:r w:rsidRPr="005A71DB">
        <w:t>, hosting a USIM as defined in clause 4.4.</w:t>
      </w:r>
      <w:r>
        <w:t>4</w:t>
      </w:r>
      <w:r w:rsidRPr="005A71DB">
        <w:t>.2</w:t>
      </w:r>
      <w:r w:rsidRPr="00FD40DC">
        <w:t xml:space="preserve"> </w:t>
      </w:r>
      <w:r>
        <w:t xml:space="preserve">plus the additional parameters provided for sequence 1.1 in </w:t>
      </w:r>
      <w:r w:rsidRPr="00BE79A5">
        <w:t>TS 31.124</w:t>
      </w:r>
      <w:r>
        <w:t> </w:t>
      </w:r>
      <w:r w:rsidR="00BA4FE6">
        <w:t>[2]</w:t>
      </w:r>
      <w:r w:rsidRPr="00BE79A5">
        <w:t>, clause 27.22</w:t>
      </w:r>
      <w:r>
        <w:t>.1</w:t>
      </w:r>
      <w:r w:rsidR="009819B0">
        <w:t>5</w:t>
      </w:r>
      <w:r>
        <w:t>.1.4.</w:t>
      </w:r>
    </w:p>
    <w:p w14:paraId="37A7157B" w14:textId="270CD528" w:rsidR="00E13A5F" w:rsidRDefault="00E13A5F" w:rsidP="005730E6">
      <w:pPr>
        <w:sectPr w:rsidR="00E13A5F" w:rsidSect="00252629">
          <w:footnotePr>
            <w:numRestart w:val="eachSect"/>
          </w:footnotePr>
          <w:pgSz w:w="11907" w:h="16840" w:code="9"/>
          <w:pgMar w:top="1276" w:right="1133" w:bottom="1133" w:left="1133" w:header="850" w:footer="340" w:gutter="0"/>
          <w:cols w:space="720"/>
          <w:formProt w:val="0"/>
        </w:sectPr>
      </w:pPr>
    </w:p>
    <w:p w14:paraId="2979408A" w14:textId="1F291884" w:rsidR="005730E6" w:rsidRDefault="005730E6" w:rsidP="00637BA7">
      <w:pPr>
        <w:pStyle w:val="Heading8"/>
      </w:pPr>
      <w:bookmarkStart w:id="795" w:name="_Toc178929616"/>
      <w:bookmarkStart w:id="796" w:name="_Toc183489648"/>
      <w:r w:rsidRPr="005307A3">
        <w:lastRenderedPageBreak/>
        <w:t>Annex A (</w:t>
      </w:r>
      <w:r w:rsidR="00284937">
        <w:t>i</w:t>
      </w:r>
      <w:r w:rsidRPr="005307A3">
        <w:t>n</w:t>
      </w:r>
      <w:r w:rsidR="00284937">
        <w:t>f</w:t>
      </w:r>
      <w:r w:rsidRPr="005307A3">
        <w:t>ormative):</w:t>
      </w:r>
      <w:r w:rsidR="00637BA7">
        <w:tab/>
      </w:r>
      <w:r w:rsidR="00B24229">
        <w:t>Examples</w:t>
      </w:r>
      <w:r w:rsidRPr="005307A3">
        <w:t xml:space="preserve"> of </w:t>
      </w:r>
      <w:r w:rsidR="00747D74">
        <w:t>Test-nrUICC</w:t>
      </w:r>
      <w:bookmarkEnd w:id="795"/>
      <w:bookmarkEnd w:id="796"/>
    </w:p>
    <w:p w14:paraId="099ADDE7" w14:textId="0DCB8FC3" w:rsidR="00B54E99" w:rsidRDefault="00B54E99" w:rsidP="00637BA7">
      <w:pPr>
        <w:pStyle w:val="Heading1"/>
      </w:pPr>
      <w:bookmarkStart w:id="797" w:name="_Toc178929617"/>
      <w:bookmarkStart w:id="798" w:name="_Toc183489649"/>
      <w:r>
        <w:t>A.0</w:t>
      </w:r>
      <w:r>
        <w:tab/>
        <w:t>General information</w:t>
      </w:r>
      <w:bookmarkEnd w:id="797"/>
      <w:bookmarkEnd w:id="798"/>
    </w:p>
    <w:p w14:paraId="0CE85901" w14:textId="5CCA1A07" w:rsidR="00747D74" w:rsidRDefault="00747D74">
      <w:r>
        <w:t xml:space="preserve">The details provided for the </w:t>
      </w:r>
      <w:r w:rsidRPr="005307A3">
        <w:t>Test-SIM (TestSIM)</w:t>
      </w:r>
      <w:r>
        <w:t xml:space="preserve"> in </w:t>
      </w:r>
      <w:r w:rsidRPr="00BE79A5">
        <w:t>TS 31.124</w:t>
      </w:r>
      <w:r w:rsidR="00E90DE8">
        <w:t> </w:t>
      </w:r>
      <w:r w:rsidR="00BA4FE6">
        <w:t>[2]</w:t>
      </w:r>
      <w:r w:rsidRPr="00BE79A5">
        <w:t xml:space="preserve">, </w:t>
      </w:r>
      <w:r>
        <w:t>Annex A apply to the Test-nrUICC used with</w:t>
      </w:r>
      <w:r w:rsidR="00B54E99">
        <w:t>in</w:t>
      </w:r>
      <w:r>
        <w:t xml:space="preserve"> th</w:t>
      </w:r>
      <w:r w:rsidR="00B54E99">
        <w:t>e present te</w:t>
      </w:r>
      <w:r>
        <w:t>st specification</w:t>
      </w:r>
      <w:r w:rsidR="00B54E99">
        <w:t xml:space="preserve">. Possible exceptions and </w:t>
      </w:r>
      <w:r w:rsidR="00460D24">
        <w:t>addition</w:t>
      </w:r>
      <w:r w:rsidR="00284937">
        <w:t>s</w:t>
      </w:r>
      <w:r w:rsidR="00B54E99">
        <w:t xml:space="preserve"> are shown in the following clauses of Annex A.</w:t>
      </w:r>
    </w:p>
    <w:p w14:paraId="14127753" w14:textId="499CE628" w:rsidR="00711A03" w:rsidRDefault="00711A03">
      <w:r w:rsidRPr="00711A03">
        <w:t>Test Tool or device manufacturer may provide the Test EF structure on the GSMA TS.48 </w:t>
      </w:r>
      <w:r w:rsidR="00637BA7">
        <w:t>[9]</w:t>
      </w:r>
      <w:r w:rsidRPr="00711A03">
        <w:t xml:space="preserve"> configuration depending on the test applet used for the testing. </w:t>
      </w:r>
    </w:p>
    <w:p w14:paraId="4F220FE4" w14:textId="4352C94C" w:rsidR="00B24229" w:rsidRPr="00DB1141" w:rsidRDefault="00B24229" w:rsidP="00637BA7">
      <w:pPr>
        <w:pStyle w:val="Heading1"/>
      </w:pPr>
      <w:bookmarkStart w:id="799" w:name="_Toc178929618"/>
      <w:bookmarkStart w:id="800" w:name="_Toc183489650"/>
      <w:r w:rsidRPr="00DB1141">
        <w:t>A.1</w:t>
      </w:r>
      <w:r w:rsidRPr="00DB1141">
        <w:tab/>
        <w:t>Test EF structure - 1</w:t>
      </w:r>
      <w:bookmarkEnd w:id="799"/>
      <w:bookmarkEnd w:id="800"/>
    </w:p>
    <w:p w14:paraId="3D84D4F3" w14:textId="2678F57D" w:rsidR="00F7268B" w:rsidRDefault="00460D24" w:rsidP="00B54E99">
      <w:r>
        <w:t>DF</w:t>
      </w:r>
      <w:r w:rsidRPr="00EE40EB">
        <w:rPr>
          <w:vertAlign w:val="subscript"/>
        </w:rPr>
        <w:t>TEST</w:t>
      </w:r>
      <w:r w:rsidR="00F7268B">
        <w:t xml:space="preserve"> shall be present at the </w:t>
      </w:r>
      <w:r>
        <w:t>Master File (</w:t>
      </w:r>
      <w:r w:rsidR="00F7268B">
        <w:t>MF</w:t>
      </w:r>
      <w:r>
        <w:t>)</w:t>
      </w:r>
      <w:r w:rsidR="00F7268B">
        <w:t xml:space="preserve"> level to be used for testing purpose</w:t>
      </w:r>
      <w:r w:rsidR="00284937">
        <w:t>s</w:t>
      </w:r>
      <w:r w:rsidR="00F7268B">
        <w:t>.</w:t>
      </w:r>
    </w:p>
    <w:p w14:paraId="38DA99EF" w14:textId="760EFBEA" w:rsidR="00DB1141" w:rsidRPr="00DB1141" w:rsidRDefault="00DB1141" w:rsidP="00DB1141">
      <w:r w:rsidRPr="00DB1141">
        <w:t>This EF structure is suggested to be used with the test environment defined in clause 4.1.</w:t>
      </w:r>
      <w:r>
        <w:t>3</w:t>
      </w:r>
      <w:r w:rsidRPr="00DB1141">
        <w:t xml:space="preserve"> of the present document in case USAT functionality is required to operate the test case.</w:t>
      </w:r>
    </w:p>
    <w:p w14:paraId="0540A75D" w14:textId="00B51495" w:rsidR="00F7268B" w:rsidRDefault="00460D24" w:rsidP="00B54E99">
      <w:r>
        <w:t>The general structure of DF</w:t>
      </w:r>
      <w:r w:rsidRPr="00EE40EB">
        <w:rPr>
          <w:vertAlign w:val="subscript"/>
        </w:rPr>
        <w:t>TEST</w:t>
      </w:r>
      <w:r w:rsidRPr="00460D24">
        <w:t xml:space="preserve"> </w:t>
      </w:r>
      <w:r>
        <w:t>and associated EF is defined below</w:t>
      </w:r>
      <w:r w:rsidR="00284937">
        <w:t>:</w:t>
      </w: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366"/>
        <w:gridCol w:w="201"/>
        <w:gridCol w:w="567"/>
      </w:tblGrid>
      <w:tr w:rsidR="000A3E63" w:rsidRPr="007D0212" w14:paraId="748B1EE5" w14:textId="77777777" w:rsidTr="00EE40EB">
        <w:trPr>
          <w:cantSplit/>
        </w:trPr>
        <w:tc>
          <w:tcPr>
            <w:tcW w:w="150" w:type="dxa"/>
            <w:shd w:val="clear" w:color="auto" w:fill="auto"/>
          </w:tcPr>
          <w:p w14:paraId="3058DB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5BF96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993F03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14:paraId="0B73F44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702B4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C382B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1D8E5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8EAF27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3863B6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646DDF84"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6624ABF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7E6C5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B2084C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09921F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BD48D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09A0AFF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4A9CE0C9" w14:textId="77777777" w:rsidTr="00EE40EB">
        <w:trPr>
          <w:cantSplit/>
        </w:trPr>
        <w:tc>
          <w:tcPr>
            <w:tcW w:w="150" w:type="dxa"/>
            <w:shd w:val="clear" w:color="auto" w:fill="auto"/>
          </w:tcPr>
          <w:p w14:paraId="182D2FA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188ADC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224101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14:paraId="32E0F3B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7AF184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E677E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35F31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F230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73AC7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550A644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AB6C9D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16B39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9791ED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6A0D38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02DFCF7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F25DD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0C2AEA4E" w14:textId="77777777" w:rsidTr="00EE40EB">
        <w:trPr>
          <w:cantSplit/>
        </w:trPr>
        <w:tc>
          <w:tcPr>
            <w:tcW w:w="150" w:type="dxa"/>
            <w:shd w:val="clear" w:color="auto" w:fill="auto"/>
          </w:tcPr>
          <w:p w14:paraId="7F6852F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6042AB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C610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14:paraId="616CF7B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C6952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F7D73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BC00E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97B416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8A1C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583EB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0ECFF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0F0E339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2EDCD0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8352A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AA1251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17FA0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9DEE9B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7B97E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2224BD5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7FA0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bottom w:val="single" w:sz="6" w:space="0" w:color="auto"/>
            </w:tcBorders>
          </w:tcPr>
          <w:p w14:paraId="192E9A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BFC613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103AF481" w14:textId="77777777" w:rsidTr="00EE40EB">
        <w:trPr>
          <w:cantSplit/>
        </w:trPr>
        <w:tc>
          <w:tcPr>
            <w:tcW w:w="150" w:type="dxa"/>
            <w:tcBorders>
              <w:right w:val="single" w:sz="4" w:space="0" w:color="auto"/>
            </w:tcBorders>
            <w:shd w:val="clear" w:color="auto" w:fill="auto"/>
          </w:tcPr>
          <w:p w14:paraId="656B6B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14:paraId="651963A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1A0FF8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14:paraId="71B269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47E19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4AF64F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7C166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17685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3ADB37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6FAE1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1AD4E0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509712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EB8F50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89DBE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46A218F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53A51EE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09FC6A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0C94F8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9FE7B2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2C647C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bottom w:val="single" w:sz="6" w:space="0" w:color="auto"/>
              <w:right w:val="single" w:sz="6" w:space="0" w:color="auto"/>
            </w:tcBorders>
            <w:shd w:val="clear" w:color="auto" w:fill="auto"/>
          </w:tcPr>
          <w:p w14:paraId="4BBBF0D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04140C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721DA226" w14:textId="77777777" w:rsidTr="00EE40EB">
        <w:trPr>
          <w:cantSplit/>
        </w:trPr>
        <w:tc>
          <w:tcPr>
            <w:tcW w:w="150" w:type="dxa"/>
            <w:tcBorders>
              <w:right w:val="single" w:sz="4" w:space="0" w:color="auto"/>
            </w:tcBorders>
            <w:shd w:val="clear" w:color="auto" w:fill="auto"/>
          </w:tcPr>
          <w:p w14:paraId="40C2B3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87CAA3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319ADF2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1D6F35C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E6EFAF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29FCB1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173F5C5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74C662C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79C838B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1134CF2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31FCAD3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458DF5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721D114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602D626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4825FD4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7472C5D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0A3E63" w:rsidRPr="007D0212" w14:paraId="112F47F3" w14:textId="77777777" w:rsidTr="00EE40EB">
        <w:trPr>
          <w:cantSplit/>
        </w:trPr>
        <w:tc>
          <w:tcPr>
            <w:tcW w:w="150" w:type="dxa"/>
            <w:tcBorders>
              <w:right w:val="single" w:sz="4" w:space="0" w:color="auto"/>
            </w:tcBorders>
            <w:shd w:val="clear" w:color="auto" w:fill="auto"/>
          </w:tcPr>
          <w:p w14:paraId="75E277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14:paraId="0C02DE6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51BD6C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780BB90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4C643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5258A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3C3FA3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078CBD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6530FC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2363F9A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4D6E12B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12D0475B"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5B4E17D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5DF6871F"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5AAAA8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0F5D811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0A3E63" w:rsidRPr="007D0212" w14:paraId="6E97E0F4" w14:textId="77777777" w:rsidTr="00B05BAE">
        <w:trPr>
          <w:cantSplit/>
        </w:trPr>
        <w:tc>
          <w:tcPr>
            <w:tcW w:w="150" w:type="dxa"/>
            <w:tcBorders>
              <w:right w:val="single" w:sz="4" w:space="0" w:color="auto"/>
            </w:tcBorders>
            <w:shd w:val="clear" w:color="auto" w:fill="auto"/>
          </w:tcPr>
          <w:p w14:paraId="4167F5E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14:paraId="4C518E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14:paraId="6FE555DE" w14:textId="71498826"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00D81653">
              <w:rPr>
                <w:sz w:val="18"/>
                <w:vertAlign w:val="subscript"/>
              </w:rPr>
              <w:t>TEST</w:t>
            </w:r>
          </w:p>
        </w:tc>
        <w:tc>
          <w:tcPr>
            <w:tcW w:w="255" w:type="dxa"/>
            <w:tcBorders>
              <w:left w:val="double" w:sz="4" w:space="0" w:color="auto"/>
            </w:tcBorders>
          </w:tcPr>
          <w:p w14:paraId="4C1C06D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A3EE37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9A9D82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3D6FEC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9F9F11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4A3BBE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6D5D9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6AB88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D92F90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A68C94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0FF728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2DA746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1B12DF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53D820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3B1EE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16B76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5E86D8A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7631C6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517BFC16" w14:textId="77777777" w:rsidTr="00B05BAE">
        <w:trPr>
          <w:cantSplit/>
        </w:trPr>
        <w:tc>
          <w:tcPr>
            <w:tcW w:w="150" w:type="dxa"/>
            <w:shd w:val="clear" w:color="auto" w:fill="auto"/>
          </w:tcPr>
          <w:p w14:paraId="539DD8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14:paraId="6978CAE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14:paraId="5A0C7E6B" w14:textId="16427EB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w:t>
            </w:r>
            <w:r w:rsidR="009C563E">
              <w:rPr>
                <w:sz w:val="18"/>
              </w:rPr>
              <w:t>0A</w:t>
            </w:r>
            <w:r w:rsidRPr="007D0212">
              <w:rPr>
                <w:sz w:val="18"/>
              </w:rPr>
              <w:t>'</w:t>
            </w:r>
          </w:p>
        </w:tc>
        <w:tc>
          <w:tcPr>
            <w:tcW w:w="255" w:type="dxa"/>
            <w:tcBorders>
              <w:left w:val="double" w:sz="4" w:space="0" w:color="auto"/>
            </w:tcBorders>
          </w:tcPr>
          <w:p w14:paraId="2C5AB6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F2387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111253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9CD9D4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0176EA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DFCFB6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D45BB3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72BAA1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129480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7BD81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30EFB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0C696F1E"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3D87C6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328951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6EB825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3F53E2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25DDDC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4612921B"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0A3E63" w:rsidRPr="007D0212" w14:paraId="2E37AAD3" w14:textId="77777777" w:rsidTr="00B05BAE">
        <w:trPr>
          <w:cantSplit/>
        </w:trPr>
        <w:tc>
          <w:tcPr>
            <w:tcW w:w="150" w:type="dxa"/>
            <w:shd w:val="clear" w:color="auto" w:fill="auto"/>
          </w:tcPr>
          <w:p w14:paraId="1C82AF8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C93EE0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14:paraId="32209B8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14:paraId="27FA66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C3A1C2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6C56E91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5D3931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6238E4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D157FA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CCEDEF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374BA3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BB96D4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43A2FA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E64EDC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102220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9DFB49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61EF29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4D9BD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607326"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72E762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3C77D86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5CB5317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5B5FDC" w:rsidRPr="007D0212" w14:paraId="26287069" w14:textId="77777777" w:rsidTr="00B05BAE">
        <w:trPr>
          <w:cantSplit/>
        </w:trPr>
        <w:tc>
          <w:tcPr>
            <w:tcW w:w="150" w:type="dxa"/>
            <w:shd w:val="clear" w:color="auto" w:fill="auto"/>
          </w:tcPr>
          <w:p w14:paraId="28A13F8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4D0E5CC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B0A367B"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14:paraId="11D8CDA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5561F4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13FB2663"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24FC68E7"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02511D98"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CE9021E"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1203380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208A44E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7383421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D8C42B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8E7CA15"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4F406789"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74D0DFCA"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262D3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FA2435F"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14:paraId="7EFF4E8D"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23757C86"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6D36D98C"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6C44CAE4" w14:textId="77777777" w:rsidR="005B5FDC" w:rsidRPr="007D0212" w:rsidRDefault="005B5FDC" w:rsidP="005B5FD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284937" w:rsidRPr="007D0212" w14:paraId="56995764" w14:textId="77777777" w:rsidTr="00B05BAE">
        <w:trPr>
          <w:cantSplit/>
        </w:trPr>
        <w:tc>
          <w:tcPr>
            <w:tcW w:w="150" w:type="dxa"/>
            <w:shd w:val="clear" w:color="auto" w:fill="auto"/>
          </w:tcPr>
          <w:p w14:paraId="786D2F0D"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0FB30DC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6324F93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1C789B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9F1668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CF6D5E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479EE9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4C2FC9C" w14:textId="3DB5FCF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STK</w:t>
            </w:r>
          </w:p>
        </w:tc>
        <w:tc>
          <w:tcPr>
            <w:tcW w:w="255" w:type="dxa"/>
            <w:tcBorders>
              <w:left w:val="nil"/>
            </w:tcBorders>
          </w:tcPr>
          <w:p w14:paraId="1761B9C7"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1B20B740" w14:textId="0E4761C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SETSTK</w:t>
            </w:r>
          </w:p>
        </w:tc>
        <w:tc>
          <w:tcPr>
            <w:tcW w:w="255" w:type="dxa"/>
            <w:tcBorders>
              <w:left w:val="nil"/>
            </w:tcBorders>
          </w:tcPr>
          <w:p w14:paraId="5122CF5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3F7831B0" w14:textId="171B9FD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CC</w:t>
            </w:r>
          </w:p>
        </w:tc>
        <w:tc>
          <w:tcPr>
            <w:tcW w:w="255" w:type="dxa"/>
            <w:tcBorders>
              <w:left w:val="nil"/>
            </w:tcBorders>
          </w:tcPr>
          <w:p w14:paraId="01170FEC"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6CCA822F" w14:textId="62E8D8BD"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00D81653">
              <w:rPr>
                <w:sz w:val="18"/>
                <w:vertAlign w:val="subscript"/>
              </w:rPr>
              <w:t>EVENTLIST</w:t>
            </w:r>
          </w:p>
        </w:tc>
        <w:tc>
          <w:tcPr>
            <w:tcW w:w="255" w:type="dxa"/>
            <w:tcBorders>
              <w:left w:val="nil"/>
            </w:tcBorders>
          </w:tcPr>
          <w:p w14:paraId="2FF140C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554F19B0" w14:textId="750E7DCF"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284937" w:rsidRPr="007D0212" w14:paraId="55E2D812" w14:textId="77777777" w:rsidTr="00B05BAE">
        <w:trPr>
          <w:cantSplit/>
        </w:trPr>
        <w:tc>
          <w:tcPr>
            <w:tcW w:w="150" w:type="dxa"/>
            <w:shd w:val="clear" w:color="auto" w:fill="auto"/>
          </w:tcPr>
          <w:p w14:paraId="53BA8B17"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14:paraId="3676E38C"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14:paraId="0A0444C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shd w:val="clear" w:color="auto" w:fill="auto"/>
          </w:tcPr>
          <w:p w14:paraId="60D06F9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756157A"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7C82BB70"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3E5DBAE3"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2CD77267" w14:textId="13D9BA58"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F0</w:t>
            </w:r>
            <w:r w:rsidR="00D81653">
              <w:rPr>
                <w:sz w:val="18"/>
              </w:rPr>
              <w:t>A</w:t>
            </w:r>
            <w:r w:rsidRPr="007D0212">
              <w:rPr>
                <w:sz w:val="18"/>
              </w:rPr>
              <w:t>'</w:t>
            </w:r>
          </w:p>
        </w:tc>
        <w:tc>
          <w:tcPr>
            <w:tcW w:w="255" w:type="dxa"/>
            <w:tcBorders>
              <w:left w:val="nil"/>
            </w:tcBorders>
          </w:tcPr>
          <w:p w14:paraId="604CAE63"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78CAE50D" w14:textId="618B9A2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0B</w:t>
            </w:r>
            <w:r w:rsidRPr="007D0212">
              <w:rPr>
                <w:sz w:val="18"/>
              </w:rPr>
              <w:t>'</w:t>
            </w:r>
          </w:p>
        </w:tc>
        <w:tc>
          <w:tcPr>
            <w:tcW w:w="255" w:type="dxa"/>
            <w:tcBorders>
              <w:left w:val="nil"/>
            </w:tcBorders>
          </w:tcPr>
          <w:p w14:paraId="1AC222C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24BDEEB6" w14:textId="45F80BA0"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0C</w:t>
            </w:r>
            <w:r w:rsidRPr="007D0212">
              <w:rPr>
                <w:sz w:val="18"/>
              </w:rPr>
              <w:t>'</w:t>
            </w:r>
          </w:p>
        </w:tc>
        <w:tc>
          <w:tcPr>
            <w:tcW w:w="255" w:type="dxa"/>
            <w:tcBorders>
              <w:left w:val="nil"/>
            </w:tcBorders>
          </w:tcPr>
          <w:p w14:paraId="257B8699"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0EE76431" w14:textId="62ED9115"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00D81653">
              <w:rPr>
                <w:sz w:val="18"/>
              </w:rPr>
              <w:t>2</w:t>
            </w:r>
            <w:r w:rsidRPr="007D0212">
              <w:rPr>
                <w:sz w:val="18"/>
              </w:rPr>
              <w:t>F</w:t>
            </w:r>
            <w:r w:rsidR="00D81653">
              <w:rPr>
                <w:sz w:val="18"/>
              </w:rPr>
              <w:t>0D</w:t>
            </w:r>
            <w:r w:rsidRPr="007D0212">
              <w:rPr>
                <w:sz w:val="18"/>
              </w:rPr>
              <w:t>'</w:t>
            </w:r>
          </w:p>
        </w:tc>
        <w:tc>
          <w:tcPr>
            <w:tcW w:w="255" w:type="dxa"/>
            <w:tcBorders>
              <w:left w:val="nil"/>
            </w:tcBorders>
          </w:tcPr>
          <w:p w14:paraId="5DFB5FA6"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pct30" w:color="999999" w:fill="auto"/>
          </w:tcPr>
          <w:p w14:paraId="0F9157D2" w14:textId="332C22AC"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0A3E63" w:rsidRPr="007D0212" w14:paraId="3C833447" w14:textId="77777777" w:rsidTr="00B05BAE">
        <w:trPr>
          <w:cantSplit/>
        </w:trPr>
        <w:tc>
          <w:tcPr>
            <w:tcW w:w="150" w:type="dxa"/>
            <w:shd w:val="clear" w:color="auto" w:fill="auto"/>
          </w:tcPr>
          <w:p w14:paraId="7A8820FF"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14:paraId="5366DD82"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2C4C9C45"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shd w:val="clear" w:color="auto" w:fill="auto"/>
          </w:tcPr>
          <w:p w14:paraId="1213C6F4"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1BC447D9"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54051511"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14:paraId="620600B8" w14:textId="77777777" w:rsidR="000A3E63" w:rsidRPr="007D0212" w:rsidRDefault="000A3E63" w:rsidP="00EE40E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B5680FE"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609F443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9082DA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9CBF9F8"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1416F9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661EAAA"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5743F31"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17A926ED"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F4709B2"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3"/>
          </w:tcPr>
          <w:p w14:paraId="734BC2F5" w14:textId="77777777" w:rsidR="000A3E63" w:rsidRPr="007D0212" w:rsidRDefault="000A3E63" w:rsidP="00EE40E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615EA896" w14:textId="28B640E0" w:rsidR="000A3E63" w:rsidRDefault="000A3E63" w:rsidP="005B5FDC"/>
    <w:p w14:paraId="0675A8CC" w14:textId="0C6E89BA" w:rsidR="0033313F" w:rsidRDefault="0033313F">
      <w:r>
        <w:t>The information in EF</w:t>
      </w:r>
      <w:r w:rsidRPr="00B05BAE">
        <w:rPr>
          <w:vertAlign w:val="subscript"/>
        </w:rPr>
        <w:t>STK</w:t>
      </w:r>
      <w:r>
        <w:t>, EF</w:t>
      </w:r>
      <w:r w:rsidRPr="00B05BAE">
        <w:rPr>
          <w:vertAlign w:val="subscript"/>
        </w:rPr>
        <w:t>SETSTK</w:t>
      </w:r>
      <w:r>
        <w:t>, EF</w:t>
      </w:r>
      <w:r w:rsidRPr="00B05BAE">
        <w:rPr>
          <w:vertAlign w:val="subscript"/>
        </w:rPr>
        <w:t>CC</w:t>
      </w:r>
      <w:r w:rsidR="00387A1A">
        <w:t>, EF</w:t>
      </w:r>
      <w:r w:rsidR="00387A1A">
        <w:rPr>
          <w:vertAlign w:val="subscript"/>
        </w:rPr>
        <w:t>EVENTLIST</w:t>
      </w:r>
      <w:r w:rsidR="00387A1A">
        <w:t xml:space="preserve"> </w:t>
      </w:r>
      <w:r>
        <w:t xml:space="preserve">shall be used. A Generic STK Applet that utilizes the </w:t>
      </w:r>
      <w:r w:rsidR="004C4D26">
        <w:t xml:space="preserve">test </w:t>
      </w:r>
      <w:r>
        <w:t xml:space="preserve">data configured </w:t>
      </w:r>
      <w:r w:rsidR="00DB1141">
        <w:t xml:space="preserve">by the tester </w:t>
      </w:r>
      <w:r>
        <w:t xml:space="preserve">in these new EFs to trigger the </w:t>
      </w:r>
      <w:r w:rsidR="00DB1141">
        <w:t xml:space="preserve">required </w:t>
      </w:r>
      <w:r>
        <w:t>commands from the UICC shall be used.</w:t>
      </w:r>
    </w:p>
    <w:p w14:paraId="614A9C0E" w14:textId="77777777" w:rsidR="00DB1141" w:rsidRPr="00DB1141" w:rsidRDefault="00DB1141" w:rsidP="00AB5838">
      <w:pPr>
        <w:pStyle w:val="TNO"/>
      </w:pPr>
      <w:bookmarkStart w:id="801" w:name="_Toc116959410"/>
      <w:bookmarkStart w:id="802" w:name="_Toc117326521"/>
      <w:bookmarkStart w:id="803" w:name="_Toc178929619"/>
      <w:r w:rsidRPr="00DB1141">
        <w:t>NOTE:</w:t>
      </w:r>
      <w:r w:rsidRPr="00DB1141">
        <w:tab/>
        <w:t>File ID for DF</w:t>
      </w:r>
      <w:r w:rsidRPr="00DB1141">
        <w:rPr>
          <w:vertAlign w:val="subscript"/>
        </w:rPr>
        <w:t>TEST</w:t>
      </w:r>
      <w:r w:rsidRPr="00DB1141">
        <w:t xml:space="preserve"> is implementation specific.</w:t>
      </w:r>
    </w:p>
    <w:p w14:paraId="71F2E3C9" w14:textId="07A65FD8" w:rsidR="0033313F" w:rsidRPr="006D128E" w:rsidRDefault="0033313F" w:rsidP="00637BA7">
      <w:pPr>
        <w:pStyle w:val="Heading2"/>
      </w:pPr>
      <w:bookmarkStart w:id="804" w:name="_Toc183489651"/>
      <w:r>
        <w:t>A</w:t>
      </w:r>
      <w:r w:rsidRPr="006D128E">
        <w:t>.</w:t>
      </w:r>
      <w:r>
        <w:t>1</w:t>
      </w:r>
      <w:r w:rsidR="00B54E99">
        <w:t>.1</w:t>
      </w:r>
      <w:r w:rsidRPr="006D128E">
        <w:tab/>
        <w:t>EF</w:t>
      </w:r>
      <w:r w:rsidR="00387A1A">
        <w:rPr>
          <w:vertAlign w:val="subscript"/>
        </w:rPr>
        <w:t>STK</w:t>
      </w:r>
      <w:r w:rsidRPr="006D128E">
        <w:t xml:space="preserve"> (</w:t>
      </w:r>
      <w:r w:rsidR="004C4D26">
        <w:t>S</w:t>
      </w:r>
      <w:r w:rsidR="00DB1141">
        <w:t xml:space="preserve">IM </w:t>
      </w:r>
      <w:r w:rsidR="000F5E46">
        <w:t xml:space="preserve">Toolkit </w:t>
      </w:r>
      <w:r w:rsidR="00DB1141">
        <w:t>data</w:t>
      </w:r>
      <w:r w:rsidRPr="006D128E">
        <w:t>)</w:t>
      </w:r>
      <w:bookmarkEnd w:id="801"/>
      <w:bookmarkEnd w:id="802"/>
      <w:bookmarkEnd w:id="803"/>
      <w:bookmarkEnd w:id="804"/>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3313F" w:rsidRPr="006D128E" w14:paraId="7D9D450B" w14:textId="77777777" w:rsidTr="00561BDA">
        <w:trPr>
          <w:trHeight w:val="240"/>
        </w:trPr>
        <w:tc>
          <w:tcPr>
            <w:tcW w:w="3543" w:type="dxa"/>
            <w:gridSpan w:val="2"/>
          </w:tcPr>
          <w:p w14:paraId="0E1981B2" w14:textId="2FE48B14" w:rsidR="0033313F" w:rsidRPr="006D128E" w:rsidRDefault="0033313F" w:rsidP="00284937">
            <w:pPr>
              <w:pStyle w:val="TAC"/>
            </w:pPr>
            <w:r w:rsidRPr="006D128E">
              <w:t>Identifier: '</w:t>
            </w:r>
            <w:r>
              <w:t>2</w:t>
            </w:r>
            <w:r w:rsidRPr="006D128E">
              <w:t>F0A'</w:t>
            </w:r>
          </w:p>
        </w:tc>
        <w:tc>
          <w:tcPr>
            <w:tcW w:w="3261" w:type="dxa"/>
            <w:gridSpan w:val="3"/>
          </w:tcPr>
          <w:p w14:paraId="03913DE5" w14:textId="77777777" w:rsidR="0033313F" w:rsidRPr="006D128E" w:rsidRDefault="0033313F" w:rsidP="00284937">
            <w:pPr>
              <w:pStyle w:val="TAC"/>
            </w:pPr>
            <w:r w:rsidRPr="006D128E">
              <w:t>Structure: linear fixed</w:t>
            </w:r>
          </w:p>
        </w:tc>
        <w:tc>
          <w:tcPr>
            <w:tcW w:w="1701" w:type="dxa"/>
            <w:gridSpan w:val="2"/>
          </w:tcPr>
          <w:p w14:paraId="76001E74" w14:textId="77777777" w:rsidR="0033313F" w:rsidRPr="006D128E" w:rsidRDefault="0033313F" w:rsidP="00284937">
            <w:pPr>
              <w:pStyle w:val="TAC"/>
            </w:pPr>
            <w:r w:rsidRPr="006D128E">
              <w:t>Mandatory</w:t>
            </w:r>
          </w:p>
        </w:tc>
      </w:tr>
      <w:tr w:rsidR="0033313F" w:rsidRPr="006D128E" w14:paraId="4877E629" w14:textId="77777777" w:rsidTr="00561BDA">
        <w:trPr>
          <w:trHeight w:val="240"/>
        </w:trPr>
        <w:tc>
          <w:tcPr>
            <w:tcW w:w="4536" w:type="dxa"/>
            <w:gridSpan w:val="4"/>
          </w:tcPr>
          <w:p w14:paraId="156EAF69" w14:textId="580C333F" w:rsidR="0033313F" w:rsidRPr="006D128E" w:rsidRDefault="0033313F" w:rsidP="00284937">
            <w:pPr>
              <w:pStyle w:val="TAC"/>
            </w:pPr>
            <w:r w:rsidRPr="006D128E">
              <w:t xml:space="preserve">Record length: </w:t>
            </w:r>
            <w:r>
              <w:t>255</w:t>
            </w:r>
            <w:r w:rsidRPr="006D128E">
              <w:t xml:space="preserve"> bytes</w:t>
            </w:r>
          </w:p>
        </w:tc>
        <w:tc>
          <w:tcPr>
            <w:tcW w:w="3969" w:type="dxa"/>
            <w:gridSpan w:val="3"/>
          </w:tcPr>
          <w:p w14:paraId="524BFEB9" w14:textId="77777777" w:rsidR="0033313F" w:rsidRPr="006D128E" w:rsidRDefault="0033313F" w:rsidP="00284937">
            <w:pPr>
              <w:pStyle w:val="TAC"/>
            </w:pPr>
            <w:r w:rsidRPr="006D128E">
              <w:t>Update activity: low</w:t>
            </w:r>
          </w:p>
        </w:tc>
      </w:tr>
      <w:tr w:rsidR="0033313F" w:rsidRPr="006D128E" w14:paraId="0976E4F0" w14:textId="77777777" w:rsidTr="00561BDA">
        <w:trPr>
          <w:trHeight w:val="240"/>
        </w:trPr>
        <w:tc>
          <w:tcPr>
            <w:tcW w:w="8505" w:type="dxa"/>
            <w:gridSpan w:val="7"/>
          </w:tcPr>
          <w:p w14:paraId="3AC57C66" w14:textId="77777777" w:rsidR="0033313F" w:rsidRPr="006D128E" w:rsidRDefault="0033313F" w:rsidP="00284937">
            <w:pPr>
              <w:pStyle w:val="TAC"/>
              <w:jc w:val="left"/>
            </w:pPr>
            <w:r w:rsidRPr="006D128E">
              <w:t>Access Conditions:</w:t>
            </w:r>
          </w:p>
          <w:p w14:paraId="45423629" w14:textId="43CD455C" w:rsidR="0033313F" w:rsidRPr="006D128E" w:rsidRDefault="0033313F" w:rsidP="00284937">
            <w:pPr>
              <w:pStyle w:val="TAL"/>
            </w:pPr>
            <w:r w:rsidRPr="006D128E">
              <w:tab/>
              <w:t>READ</w:t>
            </w:r>
            <w:r w:rsidRPr="006D128E">
              <w:tab/>
            </w:r>
            <w:r w:rsidR="00284937">
              <w:tab/>
            </w:r>
            <w:r w:rsidRPr="006D128E">
              <w:t>ALWAYS</w:t>
            </w:r>
          </w:p>
          <w:p w14:paraId="1824AC52" w14:textId="77777777" w:rsidR="0033313F" w:rsidRPr="006D128E" w:rsidRDefault="0033313F" w:rsidP="00284937">
            <w:pPr>
              <w:pStyle w:val="TAL"/>
            </w:pPr>
            <w:r w:rsidRPr="006D128E">
              <w:tab/>
              <w:t>UPDATE</w:t>
            </w:r>
            <w:r w:rsidRPr="006D128E">
              <w:tab/>
              <w:t>ALWAYS</w:t>
            </w:r>
          </w:p>
          <w:p w14:paraId="51F38F11" w14:textId="596390E4" w:rsidR="0033313F" w:rsidRPr="006D128E" w:rsidRDefault="0033313F" w:rsidP="00284937">
            <w:pPr>
              <w:pStyle w:val="TAL"/>
            </w:pPr>
            <w:r w:rsidRPr="006D128E">
              <w:tab/>
            </w:r>
            <w:r>
              <w:t>DEACTIVATE</w:t>
            </w:r>
            <w:r w:rsidRPr="006D128E">
              <w:tab/>
              <w:t>ALWAYS</w:t>
            </w:r>
          </w:p>
          <w:p w14:paraId="164C5573" w14:textId="099EF403" w:rsidR="0033313F" w:rsidRPr="006D128E" w:rsidRDefault="0033313F" w:rsidP="00284937">
            <w:pPr>
              <w:pStyle w:val="TAL"/>
            </w:pPr>
            <w:r w:rsidRPr="006D128E">
              <w:tab/>
            </w:r>
            <w:r>
              <w:t>ACTIVATE</w:t>
            </w:r>
            <w:r w:rsidRPr="006D128E">
              <w:tab/>
              <w:t>ALWAYS</w:t>
            </w:r>
          </w:p>
        </w:tc>
      </w:tr>
      <w:tr w:rsidR="0033313F" w:rsidRPr="006D128E" w14:paraId="51C65939" w14:textId="77777777" w:rsidTr="00561BDA">
        <w:trPr>
          <w:trHeight w:val="240"/>
        </w:trPr>
        <w:tc>
          <w:tcPr>
            <w:tcW w:w="992" w:type="dxa"/>
          </w:tcPr>
          <w:p w14:paraId="31397B98" w14:textId="77F5523B" w:rsidR="0033313F" w:rsidRPr="006D128E" w:rsidRDefault="00B54E99" w:rsidP="00284937">
            <w:pPr>
              <w:pStyle w:val="TAC"/>
            </w:pPr>
            <w:r>
              <w:t>Record</w:t>
            </w:r>
          </w:p>
        </w:tc>
        <w:tc>
          <w:tcPr>
            <w:tcW w:w="2835" w:type="dxa"/>
            <w:gridSpan w:val="2"/>
          </w:tcPr>
          <w:p w14:paraId="054736BC" w14:textId="77777777" w:rsidR="0033313F" w:rsidRPr="006D128E" w:rsidRDefault="0033313F" w:rsidP="00284937">
            <w:pPr>
              <w:pStyle w:val="TAC"/>
            </w:pPr>
            <w:r w:rsidRPr="006D128E">
              <w:t>Description</w:t>
            </w:r>
          </w:p>
        </w:tc>
        <w:tc>
          <w:tcPr>
            <w:tcW w:w="2977" w:type="dxa"/>
            <w:gridSpan w:val="2"/>
          </w:tcPr>
          <w:p w14:paraId="180B8CD6" w14:textId="77777777" w:rsidR="0033313F" w:rsidRPr="006D128E" w:rsidRDefault="0033313F" w:rsidP="00284937">
            <w:pPr>
              <w:pStyle w:val="TAC"/>
            </w:pPr>
            <w:r w:rsidRPr="006D128E">
              <w:t>Default Value</w:t>
            </w:r>
          </w:p>
        </w:tc>
        <w:tc>
          <w:tcPr>
            <w:tcW w:w="567" w:type="dxa"/>
          </w:tcPr>
          <w:p w14:paraId="0E26AC9C" w14:textId="77777777" w:rsidR="0033313F" w:rsidRPr="006D128E" w:rsidRDefault="0033313F" w:rsidP="00284937">
            <w:pPr>
              <w:pStyle w:val="TAC"/>
            </w:pPr>
            <w:r w:rsidRPr="006D128E">
              <w:t>M/O</w:t>
            </w:r>
          </w:p>
        </w:tc>
        <w:tc>
          <w:tcPr>
            <w:tcW w:w="1134" w:type="dxa"/>
          </w:tcPr>
          <w:p w14:paraId="7CB89F5B" w14:textId="500C5666" w:rsidR="00284937" w:rsidRPr="006D128E" w:rsidRDefault="0033313F" w:rsidP="00B54E99">
            <w:pPr>
              <w:pStyle w:val="TAC"/>
            </w:pPr>
            <w:r w:rsidRPr="006D128E">
              <w:t>Length</w:t>
            </w:r>
          </w:p>
        </w:tc>
      </w:tr>
      <w:tr w:rsidR="00DB1141" w:rsidRPr="006D128E" w14:paraId="00641CD3" w14:textId="77777777" w:rsidTr="00561BDA">
        <w:trPr>
          <w:trHeight w:val="240"/>
        </w:trPr>
        <w:tc>
          <w:tcPr>
            <w:tcW w:w="992" w:type="dxa"/>
          </w:tcPr>
          <w:p w14:paraId="4159C097" w14:textId="68B77662" w:rsidR="00DB1141" w:rsidRPr="006D128E" w:rsidRDefault="00DB1141" w:rsidP="00DB1141">
            <w:pPr>
              <w:pStyle w:val="TAC"/>
            </w:pPr>
            <w:r>
              <w:rPr>
                <w:lang w:val="fr-FR"/>
              </w:rPr>
              <w:t>1 to X</w:t>
            </w:r>
          </w:p>
        </w:tc>
        <w:tc>
          <w:tcPr>
            <w:tcW w:w="2835" w:type="dxa"/>
            <w:gridSpan w:val="2"/>
          </w:tcPr>
          <w:p w14:paraId="2B3E3560" w14:textId="6145717B" w:rsidR="00DB1141" w:rsidRPr="006D128E" w:rsidRDefault="00DB1141" w:rsidP="00DB1141">
            <w:pPr>
              <w:pStyle w:val="TAL"/>
            </w:pPr>
            <w:r>
              <w:rPr>
                <w:lang w:val="fr-FR"/>
              </w:rPr>
              <w:t>Test Data - Record 1</w:t>
            </w:r>
          </w:p>
        </w:tc>
        <w:tc>
          <w:tcPr>
            <w:tcW w:w="2977" w:type="dxa"/>
            <w:gridSpan w:val="2"/>
          </w:tcPr>
          <w:p w14:paraId="0C927986" w14:textId="3D6D83FA" w:rsidR="00DB1141" w:rsidRPr="006D128E" w:rsidRDefault="00DB1141" w:rsidP="00DB1141">
            <w:pPr>
              <w:pStyle w:val="TAL"/>
            </w:pPr>
            <w:r>
              <w:rPr>
                <w:lang w:val="fr-FR"/>
              </w:rPr>
              <w:t>'FF FF .. FF FF'</w:t>
            </w:r>
          </w:p>
        </w:tc>
        <w:tc>
          <w:tcPr>
            <w:tcW w:w="567" w:type="dxa"/>
          </w:tcPr>
          <w:p w14:paraId="6A4CAE64" w14:textId="2D6CF466" w:rsidR="00DB1141" w:rsidRPr="006D128E" w:rsidRDefault="00DB1141" w:rsidP="00DB1141">
            <w:pPr>
              <w:pStyle w:val="TAC"/>
            </w:pPr>
            <w:r>
              <w:rPr>
                <w:lang w:val="fr-FR"/>
              </w:rPr>
              <w:t>M</w:t>
            </w:r>
          </w:p>
        </w:tc>
        <w:tc>
          <w:tcPr>
            <w:tcW w:w="1134" w:type="dxa"/>
          </w:tcPr>
          <w:p w14:paraId="1ACB32AF" w14:textId="47E8BA15" w:rsidR="00DB1141" w:rsidRPr="006D128E" w:rsidRDefault="00DB1141" w:rsidP="00DB1141">
            <w:pPr>
              <w:pStyle w:val="TAC"/>
            </w:pPr>
            <w:r>
              <w:rPr>
                <w:lang w:val="fr-FR"/>
              </w:rPr>
              <w:t>X bytes</w:t>
            </w:r>
          </w:p>
        </w:tc>
      </w:tr>
      <w:tr w:rsidR="00DB1141" w:rsidRPr="006D128E" w14:paraId="5C8ECB57" w14:textId="77777777" w:rsidTr="00561BDA">
        <w:trPr>
          <w:trHeight w:val="240"/>
        </w:trPr>
        <w:tc>
          <w:tcPr>
            <w:tcW w:w="992" w:type="dxa"/>
          </w:tcPr>
          <w:p w14:paraId="1BB27570" w14:textId="463786FA" w:rsidR="00DB1141" w:rsidRPr="006D128E" w:rsidRDefault="00DB1141" w:rsidP="00DB1141">
            <w:pPr>
              <w:pStyle w:val="TAC"/>
            </w:pPr>
            <w:r>
              <w:rPr>
                <w:lang w:val="fr-FR"/>
              </w:rPr>
              <w:t>..</w:t>
            </w:r>
          </w:p>
        </w:tc>
        <w:tc>
          <w:tcPr>
            <w:tcW w:w="2835" w:type="dxa"/>
            <w:gridSpan w:val="2"/>
          </w:tcPr>
          <w:p w14:paraId="285018AA" w14:textId="5B420C5F" w:rsidR="00DB1141" w:rsidRPr="006D128E" w:rsidRDefault="00DB1141" w:rsidP="00DB1141">
            <w:pPr>
              <w:pStyle w:val="TAL"/>
            </w:pPr>
            <w:r>
              <w:rPr>
                <w:lang w:val="fr-FR"/>
              </w:rPr>
              <w:t>..</w:t>
            </w:r>
          </w:p>
        </w:tc>
        <w:tc>
          <w:tcPr>
            <w:tcW w:w="2977" w:type="dxa"/>
            <w:gridSpan w:val="2"/>
          </w:tcPr>
          <w:p w14:paraId="23CF04DB" w14:textId="0FE17367" w:rsidR="00DB1141" w:rsidRPr="006D128E" w:rsidRDefault="00DB1141" w:rsidP="00DB1141">
            <w:pPr>
              <w:pStyle w:val="TAL"/>
            </w:pPr>
            <w:r>
              <w:rPr>
                <w:lang w:val="fr-FR"/>
              </w:rPr>
              <w:t>..</w:t>
            </w:r>
          </w:p>
        </w:tc>
        <w:tc>
          <w:tcPr>
            <w:tcW w:w="567" w:type="dxa"/>
          </w:tcPr>
          <w:p w14:paraId="57FA09E4" w14:textId="5714F68E" w:rsidR="00DB1141" w:rsidRPr="006D128E" w:rsidRDefault="00DB1141" w:rsidP="00DB1141">
            <w:pPr>
              <w:pStyle w:val="TAC"/>
            </w:pPr>
            <w:r>
              <w:rPr>
                <w:lang w:val="fr-FR"/>
              </w:rPr>
              <w:t>M</w:t>
            </w:r>
          </w:p>
        </w:tc>
        <w:tc>
          <w:tcPr>
            <w:tcW w:w="1134" w:type="dxa"/>
          </w:tcPr>
          <w:p w14:paraId="2E5A62D8" w14:textId="5A439202" w:rsidR="00DB1141" w:rsidRPr="006D128E" w:rsidRDefault="00DB1141" w:rsidP="00DB1141">
            <w:pPr>
              <w:pStyle w:val="TAC"/>
            </w:pPr>
            <w:r>
              <w:rPr>
                <w:lang w:val="fr-FR"/>
              </w:rPr>
              <w:t>X bytes</w:t>
            </w:r>
          </w:p>
        </w:tc>
      </w:tr>
      <w:tr w:rsidR="00DB1141" w:rsidRPr="006D128E" w14:paraId="502A717B" w14:textId="77777777" w:rsidTr="00561BDA">
        <w:trPr>
          <w:trHeight w:val="240"/>
        </w:trPr>
        <w:tc>
          <w:tcPr>
            <w:tcW w:w="992" w:type="dxa"/>
          </w:tcPr>
          <w:p w14:paraId="69814752" w14:textId="6D452A32" w:rsidR="00DB1141" w:rsidRPr="006D128E" w:rsidRDefault="00DB1141" w:rsidP="00DB1141">
            <w:pPr>
              <w:pStyle w:val="TAC"/>
            </w:pPr>
            <w:r>
              <w:rPr>
                <w:lang w:val="fr-FR"/>
              </w:rPr>
              <w:t>39*X+1 to 40*X</w:t>
            </w:r>
          </w:p>
        </w:tc>
        <w:tc>
          <w:tcPr>
            <w:tcW w:w="2835" w:type="dxa"/>
            <w:gridSpan w:val="2"/>
          </w:tcPr>
          <w:p w14:paraId="1F99F227" w14:textId="29D09317" w:rsidR="00DB1141" w:rsidRPr="006D128E" w:rsidRDefault="00DB1141" w:rsidP="00DB1141">
            <w:pPr>
              <w:pStyle w:val="TAL"/>
            </w:pPr>
            <w:r>
              <w:rPr>
                <w:lang w:val="fr-FR"/>
              </w:rPr>
              <w:t>Test Data - Record 40</w:t>
            </w:r>
          </w:p>
        </w:tc>
        <w:tc>
          <w:tcPr>
            <w:tcW w:w="2977" w:type="dxa"/>
            <w:gridSpan w:val="2"/>
          </w:tcPr>
          <w:p w14:paraId="6FEB8214" w14:textId="22FA8066" w:rsidR="00DB1141" w:rsidRPr="006D128E" w:rsidRDefault="00DB1141" w:rsidP="00DB1141">
            <w:pPr>
              <w:pStyle w:val="TAL"/>
            </w:pPr>
            <w:r>
              <w:rPr>
                <w:lang w:val="fr-FR"/>
              </w:rPr>
              <w:t>'FF FF .. FF FF'</w:t>
            </w:r>
          </w:p>
        </w:tc>
        <w:tc>
          <w:tcPr>
            <w:tcW w:w="567" w:type="dxa"/>
          </w:tcPr>
          <w:p w14:paraId="38EA3725" w14:textId="7F1CA0A4" w:rsidR="00DB1141" w:rsidRPr="006D128E" w:rsidRDefault="00DB1141" w:rsidP="00DB1141">
            <w:pPr>
              <w:pStyle w:val="TAC"/>
            </w:pPr>
            <w:r>
              <w:rPr>
                <w:lang w:val="fr-FR"/>
              </w:rPr>
              <w:t>M</w:t>
            </w:r>
          </w:p>
        </w:tc>
        <w:tc>
          <w:tcPr>
            <w:tcW w:w="1134" w:type="dxa"/>
          </w:tcPr>
          <w:p w14:paraId="0C526647" w14:textId="084BC0BF" w:rsidR="00DB1141" w:rsidRPr="006D128E" w:rsidRDefault="00DB1141" w:rsidP="00DB1141">
            <w:pPr>
              <w:pStyle w:val="TAC"/>
            </w:pPr>
            <w:r>
              <w:rPr>
                <w:lang w:val="fr-FR"/>
              </w:rPr>
              <w:t>X</w:t>
            </w:r>
            <w:r w:rsidR="00AB5838">
              <w:rPr>
                <w:lang w:val="fr-FR"/>
              </w:rPr>
              <w:t xml:space="preserve"> </w:t>
            </w:r>
            <w:r>
              <w:rPr>
                <w:lang w:val="fr-FR"/>
              </w:rPr>
              <w:t>bytes</w:t>
            </w:r>
          </w:p>
        </w:tc>
      </w:tr>
    </w:tbl>
    <w:p w14:paraId="6D1B9E65" w14:textId="77777777" w:rsidR="0033313F" w:rsidRDefault="0033313F" w:rsidP="0033313F"/>
    <w:p w14:paraId="7911DD92" w14:textId="745DA399" w:rsidR="009717E3" w:rsidRDefault="00DB1141" w:rsidP="0033313F">
      <w:r>
        <w:t xml:space="preserve">Each individual </w:t>
      </w:r>
      <w:r w:rsidR="009717E3">
        <w:t xml:space="preserve">record can hold the tester configured data, specific to the </w:t>
      </w:r>
      <w:r>
        <w:t xml:space="preserve">proactive </w:t>
      </w:r>
      <w:r w:rsidR="009717E3">
        <w:t xml:space="preserve">command that needs to be issued by the </w:t>
      </w:r>
      <w:r>
        <w:t xml:space="preserve">ME </w:t>
      </w:r>
      <w:r w:rsidR="006E6F51">
        <w:t>referenced by EF</w:t>
      </w:r>
      <w:r w:rsidR="006E6F51" w:rsidRPr="00B05BAE">
        <w:rPr>
          <w:vertAlign w:val="subscript"/>
        </w:rPr>
        <w:t>SETSTK</w:t>
      </w:r>
      <w:r>
        <w:t>.</w:t>
      </w:r>
      <w:r w:rsidR="009717E3">
        <w:t xml:space="preserve"> </w:t>
      </w:r>
      <w:r>
        <w:t xml:space="preserve">For </w:t>
      </w:r>
      <w:r w:rsidR="009717E3">
        <w:t xml:space="preserve">details on the structure and coding of the </w:t>
      </w:r>
      <w:r>
        <w:t xml:space="preserve">proactive </w:t>
      </w:r>
      <w:r w:rsidR="009717E3">
        <w:t xml:space="preserve">command refer </w:t>
      </w:r>
      <w:r w:rsidR="00284937">
        <w:t xml:space="preserve">to </w:t>
      </w:r>
      <w:r w:rsidR="009717E3">
        <w:t>TS</w:t>
      </w:r>
      <w:r w:rsidR="00284937">
        <w:t> </w:t>
      </w:r>
      <w:r w:rsidR="009717E3">
        <w:t>31.111</w:t>
      </w:r>
      <w:r w:rsidR="00284937">
        <w:t> </w:t>
      </w:r>
      <w:r w:rsidR="001842A0">
        <w:t>[20]</w:t>
      </w:r>
      <w:r w:rsidR="006B6796">
        <w:t>,</w:t>
      </w:r>
      <w:r w:rsidR="009717E3">
        <w:t xml:space="preserve"> ETSI</w:t>
      </w:r>
      <w:r w:rsidR="00284937">
        <w:t> </w:t>
      </w:r>
      <w:r w:rsidR="009717E3">
        <w:t>TS</w:t>
      </w:r>
      <w:r w:rsidR="00284937">
        <w:t> </w:t>
      </w:r>
      <w:r w:rsidR="009717E3">
        <w:t>102</w:t>
      </w:r>
      <w:r w:rsidR="00284937">
        <w:t> </w:t>
      </w:r>
      <w:r w:rsidR="009717E3">
        <w:t>223</w:t>
      </w:r>
      <w:r w:rsidR="00284937">
        <w:t> </w:t>
      </w:r>
      <w:r w:rsidR="001842A0">
        <w:t>[21]</w:t>
      </w:r>
      <w:r w:rsidR="009717E3">
        <w:t>.</w:t>
      </w:r>
    </w:p>
    <w:p w14:paraId="0F3EB63E" w14:textId="53481184" w:rsidR="00DB1141" w:rsidRPr="006D128E" w:rsidRDefault="00DB1141" w:rsidP="00DB1141">
      <w:pPr>
        <w:pStyle w:val="NO"/>
      </w:pPr>
      <w:r w:rsidRPr="00DB1141">
        <w:t>NOTE:</w:t>
      </w:r>
      <w:r w:rsidRPr="00DB1141">
        <w:tab/>
        <w:t>The record length is implementation specific. It is recommended to configure a record length allowing to entirely store each of the toolkit commands required for testing.</w:t>
      </w:r>
    </w:p>
    <w:p w14:paraId="12683405" w14:textId="4236D58A" w:rsidR="00387A1A" w:rsidRPr="006D128E" w:rsidRDefault="00387A1A" w:rsidP="00637BA7">
      <w:pPr>
        <w:pStyle w:val="Heading2"/>
      </w:pPr>
      <w:bookmarkStart w:id="805" w:name="_Toc178929620"/>
      <w:bookmarkStart w:id="806" w:name="_Toc183489652"/>
      <w:r>
        <w:lastRenderedPageBreak/>
        <w:t>A</w:t>
      </w:r>
      <w:r w:rsidRPr="006D128E">
        <w:t>.</w:t>
      </w:r>
      <w:r w:rsidR="00B54E99">
        <w:t>1.</w:t>
      </w:r>
      <w:r>
        <w:t>2</w:t>
      </w:r>
      <w:r w:rsidRPr="006D128E">
        <w:tab/>
        <w:t>EF</w:t>
      </w:r>
      <w:r>
        <w:rPr>
          <w:vertAlign w:val="subscript"/>
        </w:rPr>
        <w:t>SETSTK</w:t>
      </w:r>
      <w:r w:rsidRPr="006D128E">
        <w:t xml:space="preserve"> (</w:t>
      </w:r>
      <w:r w:rsidR="004C4D26">
        <w:t>SET</w:t>
      </w:r>
      <w:r w:rsidR="00DB1141">
        <w:t xml:space="preserve"> </w:t>
      </w:r>
      <w:r w:rsidR="004C4D26">
        <w:t>S</w:t>
      </w:r>
      <w:r w:rsidR="00DB1141">
        <w:t xml:space="preserve">IM </w:t>
      </w:r>
      <w:r w:rsidR="000F5E46">
        <w:t>Toolkit</w:t>
      </w:r>
      <w:r w:rsidRPr="006D128E">
        <w:t>)</w:t>
      </w:r>
      <w:bookmarkEnd w:id="805"/>
      <w:bookmarkEnd w:id="806"/>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2896DB97" w14:textId="77777777" w:rsidTr="00561BDA">
        <w:trPr>
          <w:trHeight w:val="240"/>
        </w:trPr>
        <w:tc>
          <w:tcPr>
            <w:tcW w:w="3543" w:type="dxa"/>
            <w:gridSpan w:val="2"/>
          </w:tcPr>
          <w:p w14:paraId="42A0703E" w14:textId="4F653F84" w:rsidR="00387A1A" w:rsidRPr="00284937" w:rsidRDefault="00387A1A" w:rsidP="00284937">
            <w:pPr>
              <w:pStyle w:val="TAC"/>
            </w:pPr>
            <w:r w:rsidRPr="00284937">
              <w:t>Identifier: '2F0B'</w:t>
            </w:r>
          </w:p>
        </w:tc>
        <w:tc>
          <w:tcPr>
            <w:tcW w:w="3261" w:type="dxa"/>
            <w:gridSpan w:val="3"/>
          </w:tcPr>
          <w:p w14:paraId="1FFEDEDB" w14:textId="6D7F8CBD" w:rsidR="00387A1A" w:rsidRPr="00284937" w:rsidRDefault="00387A1A" w:rsidP="00284937">
            <w:pPr>
              <w:pStyle w:val="TAC"/>
            </w:pPr>
            <w:r w:rsidRPr="00284937">
              <w:t xml:space="preserve">Structure: </w:t>
            </w:r>
            <w:r w:rsidR="004C4D26" w:rsidRPr="00284937">
              <w:t>transparent</w:t>
            </w:r>
          </w:p>
        </w:tc>
        <w:tc>
          <w:tcPr>
            <w:tcW w:w="1701" w:type="dxa"/>
            <w:gridSpan w:val="2"/>
          </w:tcPr>
          <w:p w14:paraId="0FB8335B" w14:textId="77777777" w:rsidR="00387A1A" w:rsidRPr="00284937" w:rsidRDefault="00387A1A" w:rsidP="00284937">
            <w:pPr>
              <w:pStyle w:val="TAC"/>
            </w:pPr>
            <w:r w:rsidRPr="00284937">
              <w:t>Mandatory</w:t>
            </w:r>
          </w:p>
        </w:tc>
      </w:tr>
      <w:tr w:rsidR="00387A1A" w:rsidRPr="006D128E" w14:paraId="2C5D7201" w14:textId="77777777" w:rsidTr="00561BDA">
        <w:trPr>
          <w:trHeight w:val="240"/>
        </w:trPr>
        <w:tc>
          <w:tcPr>
            <w:tcW w:w="4536" w:type="dxa"/>
            <w:gridSpan w:val="4"/>
          </w:tcPr>
          <w:p w14:paraId="3E72E5CE" w14:textId="4292FF71" w:rsidR="00387A1A" w:rsidRPr="00284937" w:rsidRDefault="004C4D26" w:rsidP="00284937">
            <w:pPr>
              <w:pStyle w:val="TAC"/>
            </w:pPr>
            <w:r w:rsidRPr="00284937">
              <w:t>File size</w:t>
            </w:r>
            <w:r w:rsidR="00387A1A" w:rsidRPr="00284937">
              <w:t xml:space="preserve">: </w:t>
            </w:r>
            <w:r w:rsidR="00DB1141">
              <w:t>1</w:t>
            </w:r>
            <w:r w:rsidR="00DB1141" w:rsidRPr="00284937">
              <w:t xml:space="preserve"> </w:t>
            </w:r>
            <w:r w:rsidR="00387A1A" w:rsidRPr="00284937">
              <w:t>byte</w:t>
            </w:r>
          </w:p>
        </w:tc>
        <w:tc>
          <w:tcPr>
            <w:tcW w:w="3969" w:type="dxa"/>
            <w:gridSpan w:val="3"/>
          </w:tcPr>
          <w:p w14:paraId="58E6E148" w14:textId="77777777" w:rsidR="00387A1A" w:rsidRPr="00284937" w:rsidRDefault="00387A1A" w:rsidP="00284937">
            <w:pPr>
              <w:pStyle w:val="TAC"/>
            </w:pPr>
            <w:r w:rsidRPr="00284937">
              <w:t>Update activity: low</w:t>
            </w:r>
          </w:p>
        </w:tc>
      </w:tr>
      <w:tr w:rsidR="00387A1A" w:rsidRPr="006D128E" w14:paraId="33EE28DF" w14:textId="77777777" w:rsidTr="00561BDA">
        <w:trPr>
          <w:trHeight w:val="240"/>
        </w:trPr>
        <w:tc>
          <w:tcPr>
            <w:tcW w:w="8505" w:type="dxa"/>
            <w:gridSpan w:val="7"/>
          </w:tcPr>
          <w:p w14:paraId="17EB6AF4" w14:textId="77777777" w:rsidR="00387A1A" w:rsidRPr="00284937" w:rsidRDefault="00387A1A" w:rsidP="00284937">
            <w:pPr>
              <w:pStyle w:val="TAL"/>
            </w:pPr>
            <w:r w:rsidRPr="00284937">
              <w:t>Access Conditions:</w:t>
            </w:r>
          </w:p>
          <w:p w14:paraId="3D72DD45" w14:textId="30BAF1D4" w:rsidR="00387A1A" w:rsidRPr="00284937" w:rsidRDefault="00387A1A" w:rsidP="00284937">
            <w:pPr>
              <w:pStyle w:val="TAL"/>
            </w:pPr>
            <w:r w:rsidRPr="00284937">
              <w:tab/>
              <w:t>READ</w:t>
            </w:r>
            <w:r w:rsidRPr="00284937">
              <w:tab/>
            </w:r>
            <w:r w:rsidR="00284937">
              <w:tab/>
            </w:r>
            <w:r w:rsidRPr="00284937">
              <w:t>ALWAYS</w:t>
            </w:r>
          </w:p>
          <w:p w14:paraId="7A9F769B" w14:textId="77777777" w:rsidR="00387A1A" w:rsidRPr="00284937" w:rsidRDefault="00387A1A" w:rsidP="00284937">
            <w:pPr>
              <w:pStyle w:val="TAL"/>
            </w:pPr>
            <w:r w:rsidRPr="00284937">
              <w:tab/>
              <w:t>UPDATE</w:t>
            </w:r>
            <w:r w:rsidRPr="00284937">
              <w:tab/>
              <w:t>ALWAYS</w:t>
            </w:r>
          </w:p>
          <w:p w14:paraId="529610A5" w14:textId="77777777" w:rsidR="00387A1A" w:rsidRPr="00284937" w:rsidRDefault="00387A1A" w:rsidP="00284937">
            <w:pPr>
              <w:pStyle w:val="TAL"/>
            </w:pPr>
            <w:r w:rsidRPr="00284937">
              <w:tab/>
              <w:t>DEACTIVATE</w:t>
            </w:r>
            <w:r w:rsidRPr="00284937">
              <w:tab/>
              <w:t>ALWAYS</w:t>
            </w:r>
          </w:p>
          <w:p w14:paraId="1BA21436" w14:textId="1E8BB69B" w:rsidR="00387A1A" w:rsidRPr="00284937" w:rsidRDefault="00387A1A" w:rsidP="00284937">
            <w:pPr>
              <w:pStyle w:val="TAL"/>
            </w:pPr>
            <w:r w:rsidRPr="00284937">
              <w:tab/>
              <w:t>ACTIVATE</w:t>
            </w:r>
            <w:r w:rsidRPr="00284937">
              <w:tab/>
              <w:t>ALWAYS</w:t>
            </w:r>
          </w:p>
        </w:tc>
      </w:tr>
      <w:tr w:rsidR="00387A1A" w:rsidRPr="006D128E" w14:paraId="05B036BA" w14:textId="77777777" w:rsidTr="00561BDA">
        <w:trPr>
          <w:trHeight w:val="240"/>
        </w:trPr>
        <w:tc>
          <w:tcPr>
            <w:tcW w:w="992" w:type="dxa"/>
          </w:tcPr>
          <w:p w14:paraId="52A2B0E7" w14:textId="472342FB" w:rsidR="00387A1A" w:rsidRPr="00284937" w:rsidRDefault="004C4D26" w:rsidP="00284937">
            <w:pPr>
              <w:pStyle w:val="TAC"/>
            </w:pPr>
            <w:r w:rsidRPr="00284937">
              <w:t>Bytes</w:t>
            </w:r>
          </w:p>
        </w:tc>
        <w:tc>
          <w:tcPr>
            <w:tcW w:w="2835" w:type="dxa"/>
            <w:gridSpan w:val="2"/>
          </w:tcPr>
          <w:p w14:paraId="4669691B" w14:textId="77777777" w:rsidR="00387A1A" w:rsidRPr="00284937" w:rsidRDefault="00387A1A" w:rsidP="00284937">
            <w:pPr>
              <w:pStyle w:val="TAC"/>
            </w:pPr>
            <w:r w:rsidRPr="00284937">
              <w:t>Description</w:t>
            </w:r>
          </w:p>
        </w:tc>
        <w:tc>
          <w:tcPr>
            <w:tcW w:w="2977" w:type="dxa"/>
            <w:gridSpan w:val="2"/>
          </w:tcPr>
          <w:p w14:paraId="54F20CD2" w14:textId="77777777" w:rsidR="00387A1A" w:rsidRPr="00284937" w:rsidRDefault="00387A1A" w:rsidP="00284937">
            <w:pPr>
              <w:pStyle w:val="TAC"/>
            </w:pPr>
            <w:r w:rsidRPr="00284937">
              <w:t>Default Value</w:t>
            </w:r>
          </w:p>
        </w:tc>
        <w:tc>
          <w:tcPr>
            <w:tcW w:w="567" w:type="dxa"/>
          </w:tcPr>
          <w:p w14:paraId="64E2B039" w14:textId="77777777" w:rsidR="00387A1A" w:rsidRPr="00284937" w:rsidRDefault="00387A1A" w:rsidP="00284937">
            <w:pPr>
              <w:pStyle w:val="TAC"/>
            </w:pPr>
            <w:r w:rsidRPr="00284937">
              <w:t>M/O</w:t>
            </w:r>
          </w:p>
        </w:tc>
        <w:tc>
          <w:tcPr>
            <w:tcW w:w="1134" w:type="dxa"/>
          </w:tcPr>
          <w:p w14:paraId="678F7609" w14:textId="3D9325DC" w:rsidR="00387A1A" w:rsidRPr="00284937" w:rsidRDefault="00387A1A" w:rsidP="00284937">
            <w:pPr>
              <w:pStyle w:val="TAC"/>
            </w:pPr>
            <w:r w:rsidRPr="00284937">
              <w:t>Length</w:t>
            </w:r>
          </w:p>
        </w:tc>
      </w:tr>
      <w:tr w:rsidR="000F5E46" w:rsidRPr="006D128E" w14:paraId="56284184" w14:textId="77777777" w:rsidTr="00561BDA">
        <w:trPr>
          <w:trHeight w:val="240"/>
        </w:trPr>
        <w:tc>
          <w:tcPr>
            <w:tcW w:w="992" w:type="dxa"/>
          </w:tcPr>
          <w:p w14:paraId="54302FEC" w14:textId="6BE82C4F" w:rsidR="000F5E46" w:rsidRPr="00284937" w:rsidRDefault="000F5E46" w:rsidP="000F5E46">
            <w:pPr>
              <w:pStyle w:val="TAC"/>
            </w:pPr>
            <w:r>
              <w:rPr>
                <w:lang w:val="fr-FR"/>
              </w:rPr>
              <w:t>1</w:t>
            </w:r>
          </w:p>
        </w:tc>
        <w:tc>
          <w:tcPr>
            <w:tcW w:w="2835" w:type="dxa"/>
            <w:gridSpan w:val="2"/>
          </w:tcPr>
          <w:p w14:paraId="57AB4CF8" w14:textId="44F8D11A" w:rsidR="000F5E46" w:rsidRPr="00284937" w:rsidRDefault="000F5E46" w:rsidP="000F5E46">
            <w:pPr>
              <w:pStyle w:val="TAC"/>
              <w:jc w:val="left"/>
            </w:pPr>
            <w:r>
              <w:rPr>
                <w:lang w:val="fr-FR"/>
              </w:rPr>
              <w:t>Test Data</w:t>
            </w:r>
          </w:p>
        </w:tc>
        <w:tc>
          <w:tcPr>
            <w:tcW w:w="2977" w:type="dxa"/>
            <w:gridSpan w:val="2"/>
          </w:tcPr>
          <w:p w14:paraId="61B4B6EF" w14:textId="187ABCC5" w:rsidR="000F5E46" w:rsidRPr="00284937" w:rsidRDefault="000F5E46" w:rsidP="000F5E46">
            <w:pPr>
              <w:pStyle w:val="TAC"/>
              <w:jc w:val="left"/>
            </w:pPr>
            <w:r>
              <w:rPr>
                <w:lang w:val="fr-FR"/>
              </w:rPr>
              <w:t>'00'</w:t>
            </w:r>
          </w:p>
        </w:tc>
        <w:tc>
          <w:tcPr>
            <w:tcW w:w="567" w:type="dxa"/>
          </w:tcPr>
          <w:p w14:paraId="6CDADDCA" w14:textId="37A8A1BE" w:rsidR="000F5E46" w:rsidRPr="00284937" w:rsidRDefault="000F5E46" w:rsidP="000F5E46">
            <w:pPr>
              <w:pStyle w:val="TAC"/>
            </w:pPr>
            <w:r>
              <w:rPr>
                <w:lang w:val="fr-FR"/>
              </w:rPr>
              <w:t>M</w:t>
            </w:r>
          </w:p>
        </w:tc>
        <w:tc>
          <w:tcPr>
            <w:tcW w:w="1134" w:type="dxa"/>
          </w:tcPr>
          <w:p w14:paraId="237B8EF6" w14:textId="5B51B723" w:rsidR="000F5E46" w:rsidRPr="00284937" w:rsidRDefault="000F5E46" w:rsidP="000F5E46">
            <w:pPr>
              <w:pStyle w:val="TAC"/>
            </w:pPr>
            <w:r>
              <w:rPr>
                <w:lang w:val="fr-FR"/>
              </w:rPr>
              <w:t>1 byte</w:t>
            </w:r>
          </w:p>
        </w:tc>
      </w:tr>
    </w:tbl>
    <w:p w14:paraId="4F085C68" w14:textId="77777777" w:rsidR="0033313F" w:rsidRDefault="0033313F"/>
    <w:p w14:paraId="70755DA0" w14:textId="77777777" w:rsidR="000F5E46" w:rsidRPr="000F5E46" w:rsidRDefault="000F5E46" w:rsidP="000F5E46">
      <w:r w:rsidRPr="000F5E46">
        <w:t>Test Data is either set by the tester to the default value '0x00' or a specific record number of EF</w:t>
      </w:r>
      <w:r w:rsidRPr="000F5E46">
        <w:rPr>
          <w:vertAlign w:val="subscript"/>
        </w:rPr>
        <w:t>STK</w:t>
      </w:r>
      <w:r w:rsidRPr="000F5E46">
        <w:t>. When read whilst set to a specific record number of EF</w:t>
      </w:r>
      <w:r w:rsidRPr="000F5E46">
        <w:rPr>
          <w:vertAlign w:val="subscript"/>
        </w:rPr>
        <w:t>STK</w:t>
      </w:r>
      <w:r w:rsidRPr="000F5E46">
        <w:t>, it will imply to trigger the respective SIM toolkit command.</w:t>
      </w:r>
    </w:p>
    <w:p w14:paraId="6195BA1C" w14:textId="77777777" w:rsidR="000F5E46" w:rsidRPr="000F5E46" w:rsidRDefault="000F5E46" w:rsidP="000F5E46">
      <w:r w:rsidRPr="000F5E46">
        <w:t>Example:</w:t>
      </w:r>
    </w:p>
    <w:p w14:paraId="4811AF18" w14:textId="77777777" w:rsidR="000F5E46" w:rsidRPr="000F5E46" w:rsidRDefault="000F5E46" w:rsidP="000F5E46">
      <w:r w:rsidRPr="000F5E46">
        <w:t>EF</w:t>
      </w:r>
      <w:r w:rsidRPr="000F5E46">
        <w:rPr>
          <w:vertAlign w:val="subscript"/>
        </w:rPr>
        <w:t xml:space="preserve">STK </w:t>
      </w:r>
      <w:r w:rsidRPr="000F5E46">
        <w:t>is configured as '0x01':</w:t>
      </w:r>
    </w:p>
    <w:p w14:paraId="69770D46" w14:textId="078D457D" w:rsidR="000F5E46" w:rsidRPr="000F5E46" w:rsidRDefault="00496C0D" w:rsidP="00496C0D">
      <w:pPr>
        <w:pStyle w:val="B10"/>
      </w:pPr>
      <w:r>
        <w:t>-</w:t>
      </w:r>
      <w:r>
        <w:tab/>
      </w:r>
      <w:r w:rsidR="000F5E46">
        <w:t>T</w:t>
      </w:r>
      <w:r w:rsidR="000F5E46" w:rsidRPr="000F5E46">
        <w:t>he test toolkit applet will issue the command stored at record 01 of EF</w:t>
      </w:r>
      <w:r w:rsidR="000F5E46" w:rsidRPr="000F5E46">
        <w:rPr>
          <w:vertAlign w:val="subscript"/>
        </w:rPr>
        <w:t>STK</w:t>
      </w:r>
      <w:r w:rsidR="000F5E46" w:rsidRPr="000F5E46">
        <w:t>.</w:t>
      </w:r>
    </w:p>
    <w:p w14:paraId="1745234E" w14:textId="16449ACC" w:rsidR="000F5E46" w:rsidRPr="000F5E46" w:rsidRDefault="00496C0D" w:rsidP="00496C0D">
      <w:pPr>
        <w:pStyle w:val="B10"/>
      </w:pPr>
      <w:r>
        <w:t>-</w:t>
      </w:r>
      <w:r>
        <w:tab/>
      </w:r>
      <w:r w:rsidR="000F5E46" w:rsidRPr="000F5E46">
        <w:t>Once the command is issued successfully, the applet will set EF</w:t>
      </w:r>
      <w:r w:rsidR="000F5E46" w:rsidRPr="000F5E46">
        <w:rPr>
          <w:vertAlign w:val="subscript"/>
        </w:rPr>
        <w:t>SETSTK</w:t>
      </w:r>
      <w:r w:rsidR="000F5E46" w:rsidRPr="000F5E46">
        <w:t xml:space="preserve"> to the default value.</w:t>
      </w:r>
    </w:p>
    <w:p w14:paraId="526817E4" w14:textId="77777777" w:rsidR="000F5E46" w:rsidRPr="000F5E46" w:rsidRDefault="000F5E46" w:rsidP="000F5E46">
      <w:r w:rsidRPr="000F5E46">
        <w:t>EF</w:t>
      </w:r>
      <w:r w:rsidRPr="000F5E46">
        <w:rPr>
          <w:vertAlign w:val="subscript"/>
        </w:rPr>
        <w:t>STK</w:t>
      </w:r>
      <w:r w:rsidRPr="000F5E46">
        <w:t xml:space="preserve"> is</w:t>
      </w:r>
      <w:r w:rsidRPr="000F5E46">
        <w:rPr>
          <w:vertAlign w:val="subscript"/>
        </w:rPr>
        <w:t xml:space="preserve"> </w:t>
      </w:r>
      <w:r w:rsidRPr="000F5E46">
        <w:t xml:space="preserve">configured as '0x80': </w:t>
      </w:r>
    </w:p>
    <w:p w14:paraId="7E695446" w14:textId="183468A3" w:rsidR="000F5E46" w:rsidRPr="000F5E46" w:rsidRDefault="00496C0D" w:rsidP="00496C0D">
      <w:pPr>
        <w:pStyle w:val="B10"/>
      </w:pPr>
      <w:r>
        <w:t>-</w:t>
      </w:r>
      <w:r>
        <w:tab/>
      </w:r>
      <w:r w:rsidR="000F5E46" w:rsidRPr="000F5E46">
        <w:t>the test toolkit applet will issue all available commands stored in records of EF</w:t>
      </w:r>
      <w:r w:rsidR="000F5E46" w:rsidRPr="000F5E46">
        <w:rPr>
          <w:vertAlign w:val="subscript"/>
        </w:rPr>
        <w:t>STK</w:t>
      </w:r>
      <w:r w:rsidR="000F5E46" w:rsidRPr="000F5E46">
        <w:t xml:space="preserve"> in sequence.</w:t>
      </w:r>
    </w:p>
    <w:p w14:paraId="29D30874" w14:textId="77777777" w:rsidR="000F5E46" w:rsidRPr="000F5E46" w:rsidRDefault="000F5E46" w:rsidP="000F5E46">
      <w:pPr>
        <w:pStyle w:val="NO"/>
      </w:pPr>
      <w:r w:rsidRPr="000F5E46">
        <w:t>NOTE:</w:t>
      </w:r>
      <w:r w:rsidRPr="000F5E46">
        <w:tab/>
        <w:t>This is helpful for tests where multiple proactive commands are required to be issued in sequence (from record 1 to n of EF</w:t>
      </w:r>
      <w:r w:rsidRPr="000F5E46">
        <w:rPr>
          <w:vertAlign w:val="subscript"/>
        </w:rPr>
        <w:t>STK</w:t>
      </w:r>
      <w:r w:rsidRPr="000F5E46">
        <w:t>) after receiving the Terminal Response from the prior command.</w:t>
      </w:r>
    </w:p>
    <w:p w14:paraId="254AE54E" w14:textId="217E3899" w:rsidR="00387A1A" w:rsidRPr="006D128E" w:rsidRDefault="00387A1A" w:rsidP="00637BA7">
      <w:pPr>
        <w:pStyle w:val="Heading2"/>
      </w:pPr>
      <w:bookmarkStart w:id="807" w:name="_Toc178929621"/>
      <w:bookmarkStart w:id="808" w:name="_Toc183489653"/>
      <w:r>
        <w:t>A</w:t>
      </w:r>
      <w:r w:rsidRPr="006D128E">
        <w:t>.</w:t>
      </w:r>
      <w:r w:rsidR="00B54E99">
        <w:t>1.</w:t>
      </w:r>
      <w:r>
        <w:t>3</w:t>
      </w:r>
      <w:r w:rsidRPr="006D128E">
        <w:tab/>
        <w:t>EF</w:t>
      </w:r>
      <w:r w:rsidR="004C4D26">
        <w:rPr>
          <w:vertAlign w:val="subscript"/>
        </w:rPr>
        <w:t>CC</w:t>
      </w:r>
      <w:r w:rsidRPr="006D128E">
        <w:t xml:space="preserve"> (</w:t>
      </w:r>
      <w:r w:rsidR="004C4D26">
        <w:t>CALL CONTROL</w:t>
      </w:r>
      <w:r w:rsidRPr="006D128E">
        <w:t>)</w:t>
      </w:r>
      <w:bookmarkEnd w:id="807"/>
      <w:bookmarkEnd w:id="80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387A1A" w:rsidRPr="006D128E" w14:paraId="6CBD4F76" w14:textId="77777777" w:rsidTr="00561BDA">
        <w:trPr>
          <w:trHeight w:val="240"/>
        </w:trPr>
        <w:tc>
          <w:tcPr>
            <w:tcW w:w="3543" w:type="dxa"/>
            <w:gridSpan w:val="2"/>
          </w:tcPr>
          <w:p w14:paraId="454BA4FF" w14:textId="05438807" w:rsidR="00387A1A" w:rsidRPr="00284937" w:rsidRDefault="00387A1A" w:rsidP="00284937">
            <w:pPr>
              <w:pStyle w:val="TAC"/>
            </w:pPr>
            <w:r w:rsidRPr="00284937">
              <w:t>Identifier: '2F0C'</w:t>
            </w:r>
          </w:p>
        </w:tc>
        <w:tc>
          <w:tcPr>
            <w:tcW w:w="3261" w:type="dxa"/>
            <w:gridSpan w:val="3"/>
          </w:tcPr>
          <w:p w14:paraId="0205A54E" w14:textId="68CAC07E" w:rsidR="00387A1A" w:rsidRPr="00284937" w:rsidRDefault="00387A1A" w:rsidP="00284937">
            <w:pPr>
              <w:pStyle w:val="TAC"/>
            </w:pPr>
            <w:r w:rsidRPr="00284937">
              <w:t xml:space="preserve">Structure: </w:t>
            </w:r>
            <w:r w:rsidR="000A3E63" w:rsidRPr="00284937">
              <w:t>transparent</w:t>
            </w:r>
          </w:p>
        </w:tc>
        <w:tc>
          <w:tcPr>
            <w:tcW w:w="1701" w:type="dxa"/>
            <w:gridSpan w:val="2"/>
          </w:tcPr>
          <w:p w14:paraId="2DA34C92" w14:textId="77777777" w:rsidR="00387A1A" w:rsidRPr="00284937" w:rsidRDefault="00387A1A" w:rsidP="00284937">
            <w:pPr>
              <w:pStyle w:val="TAC"/>
            </w:pPr>
            <w:r w:rsidRPr="00284937">
              <w:t>Mandatory</w:t>
            </w:r>
          </w:p>
        </w:tc>
      </w:tr>
      <w:tr w:rsidR="00387A1A" w:rsidRPr="006D128E" w14:paraId="0120AE5C" w14:textId="77777777" w:rsidTr="00561BDA">
        <w:trPr>
          <w:trHeight w:val="240"/>
        </w:trPr>
        <w:tc>
          <w:tcPr>
            <w:tcW w:w="4536" w:type="dxa"/>
            <w:gridSpan w:val="4"/>
          </w:tcPr>
          <w:p w14:paraId="359E4B38" w14:textId="77777777" w:rsidR="00387A1A" w:rsidRPr="00284937" w:rsidRDefault="00387A1A" w:rsidP="00284937">
            <w:pPr>
              <w:pStyle w:val="TAC"/>
            </w:pPr>
            <w:r w:rsidRPr="00284937">
              <w:t>Record length: 255 bytes</w:t>
            </w:r>
          </w:p>
        </w:tc>
        <w:tc>
          <w:tcPr>
            <w:tcW w:w="3969" w:type="dxa"/>
            <w:gridSpan w:val="3"/>
          </w:tcPr>
          <w:p w14:paraId="14B865A9" w14:textId="77777777" w:rsidR="00387A1A" w:rsidRPr="00284937" w:rsidRDefault="00387A1A" w:rsidP="00284937">
            <w:pPr>
              <w:pStyle w:val="TAC"/>
            </w:pPr>
            <w:r w:rsidRPr="00284937">
              <w:t>Update activity: low</w:t>
            </w:r>
          </w:p>
        </w:tc>
      </w:tr>
      <w:tr w:rsidR="00387A1A" w:rsidRPr="006D128E" w14:paraId="6A3701EB" w14:textId="77777777" w:rsidTr="00561BDA">
        <w:trPr>
          <w:trHeight w:val="240"/>
        </w:trPr>
        <w:tc>
          <w:tcPr>
            <w:tcW w:w="8505" w:type="dxa"/>
            <w:gridSpan w:val="7"/>
          </w:tcPr>
          <w:p w14:paraId="5DCDA81B" w14:textId="77777777" w:rsidR="00387A1A" w:rsidRPr="00284937" w:rsidRDefault="00387A1A" w:rsidP="00284937">
            <w:pPr>
              <w:pStyle w:val="TAL"/>
            </w:pPr>
            <w:r w:rsidRPr="00284937">
              <w:t>Access Conditions:</w:t>
            </w:r>
          </w:p>
          <w:p w14:paraId="35B705DA" w14:textId="77777777" w:rsidR="00387A1A" w:rsidRPr="00284937" w:rsidRDefault="00387A1A" w:rsidP="00284937">
            <w:pPr>
              <w:pStyle w:val="TAL"/>
            </w:pPr>
            <w:r w:rsidRPr="00284937">
              <w:tab/>
              <w:t>READ</w:t>
            </w:r>
            <w:r w:rsidRPr="00284937">
              <w:tab/>
              <w:t>ALWAYS</w:t>
            </w:r>
          </w:p>
          <w:p w14:paraId="49684CAB" w14:textId="77777777" w:rsidR="00387A1A" w:rsidRPr="00284937" w:rsidRDefault="00387A1A" w:rsidP="00284937">
            <w:pPr>
              <w:pStyle w:val="TAL"/>
            </w:pPr>
            <w:r w:rsidRPr="00284937">
              <w:tab/>
              <w:t>UPDATE</w:t>
            </w:r>
            <w:r w:rsidRPr="00284937">
              <w:tab/>
              <w:t>ALWAYS</w:t>
            </w:r>
          </w:p>
          <w:p w14:paraId="4152191B" w14:textId="77777777" w:rsidR="00387A1A" w:rsidRPr="00284937" w:rsidRDefault="00387A1A" w:rsidP="00284937">
            <w:pPr>
              <w:pStyle w:val="TAL"/>
            </w:pPr>
            <w:r w:rsidRPr="00284937">
              <w:tab/>
              <w:t>DEACTIVATE</w:t>
            </w:r>
            <w:r w:rsidRPr="00284937">
              <w:tab/>
              <w:t>ALWAYS</w:t>
            </w:r>
          </w:p>
          <w:p w14:paraId="0195C86F" w14:textId="26B8B740" w:rsidR="00387A1A" w:rsidRPr="00284937" w:rsidRDefault="00387A1A" w:rsidP="00284937">
            <w:pPr>
              <w:pStyle w:val="TAL"/>
            </w:pPr>
            <w:r w:rsidRPr="00284937">
              <w:tab/>
              <w:t>ACTIVATE</w:t>
            </w:r>
            <w:r w:rsidRPr="00284937">
              <w:tab/>
              <w:t>ALWAY</w:t>
            </w:r>
            <w:r w:rsidR="00284937" w:rsidRPr="00284937">
              <w:t>S</w:t>
            </w:r>
          </w:p>
        </w:tc>
      </w:tr>
      <w:tr w:rsidR="00387A1A" w:rsidRPr="006D128E" w14:paraId="587F6137" w14:textId="77777777" w:rsidTr="00561BDA">
        <w:trPr>
          <w:trHeight w:val="240"/>
        </w:trPr>
        <w:tc>
          <w:tcPr>
            <w:tcW w:w="992" w:type="dxa"/>
          </w:tcPr>
          <w:p w14:paraId="5B518C08" w14:textId="35FEE27B" w:rsidR="00387A1A" w:rsidRPr="00284937" w:rsidRDefault="00CB666B" w:rsidP="00284937">
            <w:pPr>
              <w:pStyle w:val="TAC"/>
            </w:pPr>
            <w:r w:rsidRPr="00284937">
              <w:t>Bytes</w:t>
            </w:r>
          </w:p>
        </w:tc>
        <w:tc>
          <w:tcPr>
            <w:tcW w:w="2835" w:type="dxa"/>
            <w:gridSpan w:val="2"/>
          </w:tcPr>
          <w:p w14:paraId="6275F748" w14:textId="77777777" w:rsidR="00387A1A" w:rsidRPr="00284937" w:rsidRDefault="00387A1A" w:rsidP="00284937">
            <w:pPr>
              <w:pStyle w:val="TAC"/>
            </w:pPr>
            <w:r w:rsidRPr="00284937">
              <w:t>Description</w:t>
            </w:r>
          </w:p>
        </w:tc>
        <w:tc>
          <w:tcPr>
            <w:tcW w:w="2977" w:type="dxa"/>
            <w:gridSpan w:val="2"/>
          </w:tcPr>
          <w:p w14:paraId="629C5FF8" w14:textId="77777777" w:rsidR="00387A1A" w:rsidRPr="00284937" w:rsidRDefault="00387A1A" w:rsidP="00284937">
            <w:pPr>
              <w:pStyle w:val="TAC"/>
            </w:pPr>
            <w:r w:rsidRPr="00284937">
              <w:t>Default Value</w:t>
            </w:r>
          </w:p>
        </w:tc>
        <w:tc>
          <w:tcPr>
            <w:tcW w:w="567" w:type="dxa"/>
          </w:tcPr>
          <w:p w14:paraId="241A8CA1" w14:textId="77777777" w:rsidR="00387A1A" w:rsidRPr="00284937" w:rsidRDefault="00387A1A" w:rsidP="00284937">
            <w:pPr>
              <w:pStyle w:val="TAC"/>
            </w:pPr>
            <w:r w:rsidRPr="00284937">
              <w:t>M/O</w:t>
            </w:r>
          </w:p>
        </w:tc>
        <w:tc>
          <w:tcPr>
            <w:tcW w:w="1134" w:type="dxa"/>
          </w:tcPr>
          <w:p w14:paraId="2991C6AB" w14:textId="7615B39F" w:rsidR="00387A1A" w:rsidRPr="00284937" w:rsidRDefault="00387A1A" w:rsidP="00284937">
            <w:pPr>
              <w:pStyle w:val="TAC"/>
            </w:pPr>
            <w:r w:rsidRPr="00284937">
              <w:t>Length</w:t>
            </w:r>
          </w:p>
        </w:tc>
      </w:tr>
      <w:tr w:rsidR="00387A1A" w:rsidRPr="006D128E" w14:paraId="1A3E815F" w14:textId="77777777" w:rsidTr="00561BDA">
        <w:trPr>
          <w:trHeight w:val="240"/>
        </w:trPr>
        <w:tc>
          <w:tcPr>
            <w:tcW w:w="992" w:type="dxa"/>
          </w:tcPr>
          <w:p w14:paraId="29C165AE" w14:textId="3F563B4D" w:rsidR="00387A1A" w:rsidRPr="00284937" w:rsidRDefault="0082436B" w:rsidP="00284937">
            <w:pPr>
              <w:pStyle w:val="TAC"/>
            </w:pPr>
            <w:r w:rsidRPr="00284937">
              <w:t>1</w:t>
            </w:r>
            <w:r w:rsidR="000F5E46">
              <w:t xml:space="preserve"> to </w:t>
            </w:r>
            <w:r w:rsidR="00B54E99">
              <w:t>255</w:t>
            </w:r>
          </w:p>
        </w:tc>
        <w:tc>
          <w:tcPr>
            <w:tcW w:w="2835" w:type="dxa"/>
            <w:gridSpan w:val="2"/>
          </w:tcPr>
          <w:p w14:paraId="7B6690DC" w14:textId="215BB0DA" w:rsidR="00387A1A" w:rsidRPr="00284937" w:rsidRDefault="00387A1A" w:rsidP="00B54E99">
            <w:pPr>
              <w:pStyle w:val="TAC"/>
              <w:jc w:val="left"/>
            </w:pPr>
            <w:r w:rsidRPr="00284937">
              <w:t xml:space="preserve">Test </w:t>
            </w:r>
            <w:r w:rsidR="00CB666B" w:rsidRPr="00284937">
              <w:t>Data</w:t>
            </w:r>
          </w:p>
        </w:tc>
        <w:tc>
          <w:tcPr>
            <w:tcW w:w="2977" w:type="dxa"/>
            <w:gridSpan w:val="2"/>
          </w:tcPr>
          <w:p w14:paraId="28D04128" w14:textId="0D9632AA" w:rsidR="00387A1A" w:rsidRPr="00284937" w:rsidRDefault="000F5E46" w:rsidP="00B54E99">
            <w:pPr>
              <w:pStyle w:val="TAC"/>
              <w:jc w:val="left"/>
            </w:pPr>
            <w:r>
              <w:t>'</w:t>
            </w:r>
            <w:r w:rsidR="00CB666B" w:rsidRPr="00284937">
              <w:t>00..00</w:t>
            </w:r>
            <w:r>
              <w:t>'</w:t>
            </w:r>
          </w:p>
        </w:tc>
        <w:tc>
          <w:tcPr>
            <w:tcW w:w="567" w:type="dxa"/>
          </w:tcPr>
          <w:p w14:paraId="58607153" w14:textId="77777777" w:rsidR="00387A1A" w:rsidRPr="00284937" w:rsidRDefault="00387A1A" w:rsidP="00284937">
            <w:pPr>
              <w:pStyle w:val="TAC"/>
            </w:pPr>
            <w:r w:rsidRPr="00284937">
              <w:t>M</w:t>
            </w:r>
          </w:p>
        </w:tc>
        <w:tc>
          <w:tcPr>
            <w:tcW w:w="1134" w:type="dxa"/>
          </w:tcPr>
          <w:p w14:paraId="06E8562C" w14:textId="51137EEE" w:rsidR="00387A1A" w:rsidRPr="00284937" w:rsidRDefault="00CB666B" w:rsidP="00284937">
            <w:pPr>
              <w:pStyle w:val="TAC"/>
            </w:pPr>
            <w:r w:rsidRPr="00284937">
              <w:t>255</w:t>
            </w:r>
            <w:r w:rsidR="000F5E46">
              <w:t xml:space="preserve"> bytes</w:t>
            </w:r>
          </w:p>
        </w:tc>
      </w:tr>
    </w:tbl>
    <w:p w14:paraId="563AB552" w14:textId="77777777" w:rsidR="00387A1A" w:rsidRDefault="00387A1A"/>
    <w:p w14:paraId="6ADCE870" w14:textId="7E8B0A3B" w:rsidR="0082436B" w:rsidRDefault="0082436B">
      <w:r>
        <w:t xml:space="preserve">Test Data is configured </w:t>
      </w:r>
      <w:r w:rsidR="000F5E46">
        <w:t xml:space="preserve">by the tester </w:t>
      </w:r>
      <w:r>
        <w:t xml:space="preserve">with the Call control response </w:t>
      </w:r>
      <w:r w:rsidR="006B6796">
        <w:t>(</w:t>
      </w:r>
      <w:r w:rsidR="00684865">
        <w:t xml:space="preserve">as defined in </w:t>
      </w:r>
      <w:r w:rsidR="006B6796">
        <w:t>ETSI</w:t>
      </w:r>
      <w:r w:rsidR="00284937">
        <w:t> </w:t>
      </w:r>
      <w:r w:rsidR="006B6796">
        <w:t>TS</w:t>
      </w:r>
      <w:r w:rsidR="00284937">
        <w:t> </w:t>
      </w:r>
      <w:r w:rsidR="006B6796">
        <w:t>102</w:t>
      </w:r>
      <w:r w:rsidR="00284937">
        <w:t> </w:t>
      </w:r>
      <w:r w:rsidR="006B6796">
        <w:t>223</w:t>
      </w:r>
      <w:r w:rsidR="00284937">
        <w:t> </w:t>
      </w:r>
      <w:r w:rsidR="001842A0">
        <w:t>[21]</w:t>
      </w:r>
      <w:r w:rsidR="006B6796">
        <w:t>, TS</w:t>
      </w:r>
      <w:r w:rsidR="00284937">
        <w:t> </w:t>
      </w:r>
      <w:r w:rsidR="006B6796">
        <w:t>31.111</w:t>
      </w:r>
      <w:r w:rsidR="00284937">
        <w:t> </w:t>
      </w:r>
      <w:r w:rsidR="001842A0">
        <w:t>[20]</w:t>
      </w:r>
      <w:r w:rsidR="006B6796">
        <w:t xml:space="preserve">) </w:t>
      </w:r>
      <w:r>
        <w:t xml:space="preserve">to process the </w:t>
      </w:r>
      <w:r w:rsidR="00684865">
        <w:t>C</w:t>
      </w:r>
      <w:r>
        <w:t xml:space="preserve">all </w:t>
      </w:r>
      <w:r w:rsidR="00684865">
        <w:t>C</w:t>
      </w:r>
      <w:r>
        <w:t xml:space="preserve">ontrol Envelope commands </w:t>
      </w:r>
      <w:r w:rsidR="006B6796">
        <w:t xml:space="preserve">received </w:t>
      </w:r>
      <w:r>
        <w:t xml:space="preserve">from terminal based on the </w:t>
      </w:r>
      <w:r w:rsidR="00351DC1">
        <w:t>C</w:t>
      </w:r>
      <w:r>
        <w:t xml:space="preserve">all </w:t>
      </w:r>
      <w:r w:rsidR="00351DC1">
        <w:t>C</w:t>
      </w:r>
      <w:r>
        <w:t>ontrol service configured in UST.</w:t>
      </w:r>
    </w:p>
    <w:p w14:paraId="458ECBFA" w14:textId="6F7331F1" w:rsidR="0071592B" w:rsidRDefault="0071592B">
      <w:r>
        <w:t>For Example</w:t>
      </w:r>
      <w:r w:rsidR="006B6796">
        <w:t>:</w:t>
      </w:r>
    </w:p>
    <w:p w14:paraId="5F79D304" w14:textId="64F110A9" w:rsidR="0071592B" w:rsidRDefault="00496C0D" w:rsidP="00496C0D">
      <w:pPr>
        <w:pStyle w:val="B10"/>
      </w:pPr>
      <w:r>
        <w:t>1.</w:t>
      </w:r>
      <w:r>
        <w:tab/>
      </w:r>
      <w:r w:rsidR="0071592B">
        <w:t xml:space="preserve">'00 00' implies allowed not modified. </w:t>
      </w:r>
    </w:p>
    <w:p w14:paraId="04D0DF71" w14:textId="43B0FEF1" w:rsidR="0071592B" w:rsidRDefault="00496C0D" w:rsidP="00496C0D">
      <w:pPr>
        <w:pStyle w:val="B10"/>
      </w:pPr>
      <w:r>
        <w:t>2.</w:t>
      </w:r>
      <w:r>
        <w:tab/>
      </w:r>
      <w:r w:rsidR="0071592B">
        <w:t>'01 00' implies not allowed.</w:t>
      </w:r>
    </w:p>
    <w:p w14:paraId="13C45048" w14:textId="5D564978" w:rsidR="0071592B" w:rsidRDefault="00496C0D" w:rsidP="00496C0D">
      <w:pPr>
        <w:pStyle w:val="B10"/>
      </w:pPr>
      <w:r>
        <w:t>3.</w:t>
      </w:r>
      <w:r>
        <w:tab/>
      </w:r>
      <w:r w:rsidR="0071592B">
        <w:t>'</w:t>
      </w:r>
      <w:r w:rsidR="006B6796">
        <w:t>02 LL…XX' implies allowed with modifications. (LL denotes the length of the TLV).</w:t>
      </w:r>
    </w:p>
    <w:p w14:paraId="6F2E8B97" w14:textId="6B5239D5" w:rsidR="00CB666B" w:rsidRPr="006D128E" w:rsidRDefault="00CB666B" w:rsidP="00637BA7">
      <w:pPr>
        <w:pStyle w:val="Heading2"/>
      </w:pPr>
      <w:bookmarkStart w:id="809" w:name="_Toc178929622"/>
      <w:bookmarkStart w:id="810" w:name="_Toc183489654"/>
      <w:r>
        <w:lastRenderedPageBreak/>
        <w:t>A</w:t>
      </w:r>
      <w:r w:rsidRPr="006D128E">
        <w:t>.</w:t>
      </w:r>
      <w:r w:rsidR="00B54E99">
        <w:t>1.</w:t>
      </w:r>
      <w:r>
        <w:t>4</w:t>
      </w:r>
      <w:r w:rsidRPr="006D128E">
        <w:tab/>
        <w:t>EF</w:t>
      </w:r>
      <w:r>
        <w:rPr>
          <w:vertAlign w:val="subscript"/>
        </w:rPr>
        <w:t>EVENTLIST</w:t>
      </w:r>
      <w:r w:rsidRPr="006D128E">
        <w:t xml:space="preserve"> (</w:t>
      </w:r>
      <w:r>
        <w:t>EVENT LIST</w:t>
      </w:r>
      <w:r w:rsidRPr="006D128E">
        <w:t>)</w:t>
      </w:r>
      <w:bookmarkEnd w:id="809"/>
      <w:bookmarkEnd w:id="810"/>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CB666B" w:rsidRPr="006D128E" w14:paraId="16A9C84B" w14:textId="77777777" w:rsidTr="00561BDA">
        <w:trPr>
          <w:trHeight w:val="240"/>
        </w:trPr>
        <w:tc>
          <w:tcPr>
            <w:tcW w:w="3543" w:type="dxa"/>
            <w:gridSpan w:val="2"/>
          </w:tcPr>
          <w:p w14:paraId="67AE181D" w14:textId="5C53FD46" w:rsidR="00CB666B" w:rsidRPr="00284937" w:rsidRDefault="00CB666B" w:rsidP="00284937">
            <w:pPr>
              <w:pStyle w:val="TAC"/>
            </w:pPr>
            <w:r w:rsidRPr="00284937">
              <w:t>Identifier: '2F0</w:t>
            </w:r>
            <w:r w:rsidR="000A3E63" w:rsidRPr="00284937">
              <w:t>D</w:t>
            </w:r>
            <w:r w:rsidRPr="00284937">
              <w:t>'</w:t>
            </w:r>
          </w:p>
        </w:tc>
        <w:tc>
          <w:tcPr>
            <w:tcW w:w="3261" w:type="dxa"/>
            <w:gridSpan w:val="3"/>
          </w:tcPr>
          <w:p w14:paraId="1CDFFEE8" w14:textId="4E4B6E28" w:rsidR="00CB666B" w:rsidRPr="00284937" w:rsidRDefault="00CB666B" w:rsidP="00284937">
            <w:pPr>
              <w:pStyle w:val="TAC"/>
            </w:pPr>
            <w:r w:rsidRPr="00284937">
              <w:t xml:space="preserve">Structure: </w:t>
            </w:r>
            <w:r w:rsidR="000A3E63" w:rsidRPr="00284937">
              <w:t>transparent</w:t>
            </w:r>
          </w:p>
        </w:tc>
        <w:tc>
          <w:tcPr>
            <w:tcW w:w="1701" w:type="dxa"/>
            <w:gridSpan w:val="2"/>
          </w:tcPr>
          <w:p w14:paraId="5842D31C" w14:textId="77777777" w:rsidR="00CB666B" w:rsidRPr="00284937" w:rsidRDefault="00CB666B" w:rsidP="00284937">
            <w:pPr>
              <w:pStyle w:val="TAC"/>
            </w:pPr>
            <w:r w:rsidRPr="00284937">
              <w:t>Mandatory</w:t>
            </w:r>
          </w:p>
        </w:tc>
      </w:tr>
      <w:tr w:rsidR="00CB666B" w:rsidRPr="006D128E" w14:paraId="337A0C3F" w14:textId="77777777" w:rsidTr="00561BDA">
        <w:trPr>
          <w:trHeight w:val="240"/>
        </w:trPr>
        <w:tc>
          <w:tcPr>
            <w:tcW w:w="4536" w:type="dxa"/>
            <w:gridSpan w:val="4"/>
          </w:tcPr>
          <w:p w14:paraId="0A75A709" w14:textId="1B8DAA20" w:rsidR="00CB666B" w:rsidRPr="00284937" w:rsidRDefault="00CB666B" w:rsidP="00284937">
            <w:pPr>
              <w:pStyle w:val="TAC"/>
            </w:pPr>
            <w:r w:rsidRPr="00284937">
              <w:t xml:space="preserve">Record length: </w:t>
            </w:r>
            <w:r w:rsidR="00B54E99">
              <w:t>X</w:t>
            </w:r>
            <w:r w:rsidRPr="00284937">
              <w:t xml:space="preserve"> bytes</w:t>
            </w:r>
            <w:r w:rsidR="00B54E99">
              <w:t xml:space="preserve"> (1 </w:t>
            </w:r>
            <w:r w:rsidR="00B54E99">
              <w:rPr>
                <w:rFonts w:cs="Arial"/>
              </w:rPr>
              <w:t>≤</w:t>
            </w:r>
            <w:r w:rsidR="00B54E99">
              <w:t xml:space="preserve"> X </w:t>
            </w:r>
            <w:r w:rsidR="00B54E99">
              <w:rPr>
                <w:rFonts w:cs="Arial"/>
              </w:rPr>
              <w:t>≤</w:t>
            </w:r>
            <w:r w:rsidR="00B54E99">
              <w:t xml:space="preserve"> 255)</w:t>
            </w:r>
          </w:p>
        </w:tc>
        <w:tc>
          <w:tcPr>
            <w:tcW w:w="3969" w:type="dxa"/>
            <w:gridSpan w:val="3"/>
          </w:tcPr>
          <w:p w14:paraId="5E95CA2D" w14:textId="77777777" w:rsidR="00CB666B" w:rsidRPr="00284937" w:rsidRDefault="00CB666B" w:rsidP="00284937">
            <w:pPr>
              <w:pStyle w:val="TAC"/>
            </w:pPr>
            <w:r w:rsidRPr="00284937">
              <w:t>Update activity: low</w:t>
            </w:r>
          </w:p>
        </w:tc>
      </w:tr>
      <w:tr w:rsidR="00CB666B" w:rsidRPr="006D128E" w14:paraId="28E84DD0" w14:textId="77777777" w:rsidTr="00561BDA">
        <w:trPr>
          <w:trHeight w:val="240"/>
        </w:trPr>
        <w:tc>
          <w:tcPr>
            <w:tcW w:w="8505" w:type="dxa"/>
            <w:gridSpan w:val="7"/>
          </w:tcPr>
          <w:p w14:paraId="6C3495F0" w14:textId="77777777" w:rsidR="00CB666B" w:rsidRPr="00284937" w:rsidRDefault="00CB666B" w:rsidP="00284937">
            <w:pPr>
              <w:pStyle w:val="TAL"/>
            </w:pPr>
            <w:r w:rsidRPr="00284937">
              <w:t>Access Conditions:</w:t>
            </w:r>
          </w:p>
          <w:p w14:paraId="38691C36" w14:textId="51010370" w:rsidR="00CB666B" w:rsidRPr="00284937" w:rsidRDefault="00CB666B" w:rsidP="00284937">
            <w:pPr>
              <w:pStyle w:val="TAL"/>
            </w:pPr>
            <w:r w:rsidRPr="00284937">
              <w:tab/>
              <w:t>READ</w:t>
            </w:r>
            <w:r w:rsidRPr="00284937">
              <w:tab/>
            </w:r>
            <w:r w:rsidR="00284937">
              <w:tab/>
            </w:r>
            <w:r w:rsidRPr="00284937">
              <w:t>ALWAYS</w:t>
            </w:r>
          </w:p>
          <w:p w14:paraId="336C1F68" w14:textId="77777777" w:rsidR="00CB666B" w:rsidRPr="00284937" w:rsidRDefault="00CB666B" w:rsidP="00284937">
            <w:pPr>
              <w:pStyle w:val="TAL"/>
            </w:pPr>
            <w:r w:rsidRPr="00284937">
              <w:tab/>
              <w:t>UPDATE</w:t>
            </w:r>
            <w:r w:rsidRPr="00284937">
              <w:tab/>
              <w:t>ALWAYS</w:t>
            </w:r>
          </w:p>
          <w:p w14:paraId="55FD9FD0" w14:textId="77777777" w:rsidR="00CB666B" w:rsidRPr="00284937" w:rsidRDefault="00CB666B" w:rsidP="00284937">
            <w:pPr>
              <w:pStyle w:val="TAL"/>
            </w:pPr>
            <w:r w:rsidRPr="00284937">
              <w:tab/>
              <w:t>DEACTIVATE</w:t>
            </w:r>
            <w:r w:rsidRPr="00284937">
              <w:tab/>
              <w:t>ALWAYS</w:t>
            </w:r>
          </w:p>
          <w:p w14:paraId="677C5C28" w14:textId="52A18BCA" w:rsidR="00CB666B" w:rsidRPr="00284937" w:rsidRDefault="00CB666B" w:rsidP="00284937">
            <w:pPr>
              <w:pStyle w:val="TAL"/>
            </w:pPr>
            <w:r w:rsidRPr="00284937">
              <w:tab/>
              <w:t>ACTIVATE</w:t>
            </w:r>
            <w:r w:rsidRPr="00284937">
              <w:tab/>
              <w:t>ALWAYS</w:t>
            </w:r>
          </w:p>
        </w:tc>
      </w:tr>
      <w:tr w:rsidR="00CB666B" w:rsidRPr="006D128E" w14:paraId="32ECC930" w14:textId="77777777" w:rsidTr="00561BDA">
        <w:trPr>
          <w:trHeight w:val="240"/>
        </w:trPr>
        <w:tc>
          <w:tcPr>
            <w:tcW w:w="992" w:type="dxa"/>
          </w:tcPr>
          <w:p w14:paraId="72FDF1E3" w14:textId="77777777" w:rsidR="00CB666B" w:rsidRPr="00284937" w:rsidRDefault="00CB666B" w:rsidP="00284937">
            <w:pPr>
              <w:pStyle w:val="TAC"/>
            </w:pPr>
            <w:r w:rsidRPr="00284937">
              <w:t>Bytes</w:t>
            </w:r>
          </w:p>
        </w:tc>
        <w:tc>
          <w:tcPr>
            <w:tcW w:w="2835" w:type="dxa"/>
            <w:gridSpan w:val="2"/>
          </w:tcPr>
          <w:p w14:paraId="13357CB1" w14:textId="77777777" w:rsidR="00CB666B" w:rsidRPr="00284937" w:rsidRDefault="00CB666B" w:rsidP="00284937">
            <w:pPr>
              <w:pStyle w:val="TAC"/>
            </w:pPr>
            <w:r w:rsidRPr="00284937">
              <w:t>Description</w:t>
            </w:r>
          </w:p>
        </w:tc>
        <w:tc>
          <w:tcPr>
            <w:tcW w:w="2977" w:type="dxa"/>
            <w:gridSpan w:val="2"/>
          </w:tcPr>
          <w:p w14:paraId="05FD4315" w14:textId="77777777" w:rsidR="00CB666B" w:rsidRPr="00284937" w:rsidRDefault="00CB666B" w:rsidP="00284937">
            <w:pPr>
              <w:pStyle w:val="TAC"/>
            </w:pPr>
            <w:r w:rsidRPr="00284937">
              <w:t>Default Value</w:t>
            </w:r>
          </w:p>
        </w:tc>
        <w:tc>
          <w:tcPr>
            <w:tcW w:w="567" w:type="dxa"/>
          </w:tcPr>
          <w:p w14:paraId="6003399E" w14:textId="77777777" w:rsidR="00CB666B" w:rsidRPr="00284937" w:rsidRDefault="00CB666B" w:rsidP="00284937">
            <w:pPr>
              <w:pStyle w:val="TAC"/>
            </w:pPr>
            <w:r w:rsidRPr="00284937">
              <w:t>M/O</w:t>
            </w:r>
          </w:p>
        </w:tc>
        <w:tc>
          <w:tcPr>
            <w:tcW w:w="1134" w:type="dxa"/>
          </w:tcPr>
          <w:p w14:paraId="76C65D0E" w14:textId="3533E8BB" w:rsidR="00CB666B" w:rsidRPr="00284937" w:rsidRDefault="00CB666B" w:rsidP="00284937">
            <w:pPr>
              <w:pStyle w:val="TAC"/>
            </w:pPr>
            <w:r w:rsidRPr="00284937">
              <w:t>Length</w:t>
            </w:r>
          </w:p>
        </w:tc>
      </w:tr>
      <w:tr w:rsidR="000F5E46" w:rsidRPr="006D128E" w14:paraId="151BCDBB" w14:textId="77777777" w:rsidTr="00561BDA">
        <w:trPr>
          <w:trHeight w:val="240"/>
        </w:trPr>
        <w:tc>
          <w:tcPr>
            <w:tcW w:w="992" w:type="dxa"/>
          </w:tcPr>
          <w:p w14:paraId="40EF0DE1" w14:textId="40AC014C" w:rsidR="000F5E46" w:rsidRPr="00284937" w:rsidRDefault="000F5E46" w:rsidP="000F5E46">
            <w:pPr>
              <w:pStyle w:val="TAC"/>
            </w:pPr>
            <w:r>
              <w:rPr>
                <w:lang w:val="fr-FR"/>
              </w:rPr>
              <w:t>1 to 255</w:t>
            </w:r>
          </w:p>
        </w:tc>
        <w:tc>
          <w:tcPr>
            <w:tcW w:w="2835" w:type="dxa"/>
            <w:gridSpan w:val="2"/>
          </w:tcPr>
          <w:p w14:paraId="2DF4499B" w14:textId="21BA8E9D" w:rsidR="000F5E46" w:rsidRPr="00284937" w:rsidRDefault="000F5E46" w:rsidP="000F5E46">
            <w:pPr>
              <w:pStyle w:val="TAC"/>
              <w:jc w:val="left"/>
            </w:pPr>
            <w:r>
              <w:rPr>
                <w:lang w:val="fr-FR"/>
              </w:rPr>
              <w:t>Test Data</w:t>
            </w:r>
          </w:p>
        </w:tc>
        <w:tc>
          <w:tcPr>
            <w:tcW w:w="2977" w:type="dxa"/>
            <w:gridSpan w:val="2"/>
          </w:tcPr>
          <w:p w14:paraId="0FB8831F" w14:textId="0CFDD3E3" w:rsidR="000F5E46" w:rsidRPr="00284937" w:rsidRDefault="000F5E46" w:rsidP="000F5E46">
            <w:pPr>
              <w:pStyle w:val="TAC"/>
              <w:jc w:val="left"/>
            </w:pPr>
            <w:r>
              <w:rPr>
                <w:lang w:val="fr-FR"/>
              </w:rPr>
              <w:t>'FF .. FF'</w:t>
            </w:r>
          </w:p>
        </w:tc>
        <w:tc>
          <w:tcPr>
            <w:tcW w:w="567" w:type="dxa"/>
          </w:tcPr>
          <w:p w14:paraId="348AFE80" w14:textId="00B65D72" w:rsidR="000F5E46" w:rsidRPr="00284937" w:rsidRDefault="000F5E46" w:rsidP="000F5E46">
            <w:pPr>
              <w:pStyle w:val="TAC"/>
            </w:pPr>
            <w:r>
              <w:rPr>
                <w:lang w:val="fr-FR"/>
              </w:rPr>
              <w:t>M</w:t>
            </w:r>
          </w:p>
        </w:tc>
        <w:tc>
          <w:tcPr>
            <w:tcW w:w="1134" w:type="dxa"/>
          </w:tcPr>
          <w:p w14:paraId="53523DDB" w14:textId="6F2B97CE" w:rsidR="000F5E46" w:rsidRPr="00284937" w:rsidRDefault="000F5E46" w:rsidP="000F5E46">
            <w:pPr>
              <w:pStyle w:val="TAC"/>
            </w:pPr>
            <w:r>
              <w:rPr>
                <w:lang w:val="fr-FR"/>
              </w:rPr>
              <w:t>255 bytes</w:t>
            </w:r>
          </w:p>
        </w:tc>
      </w:tr>
    </w:tbl>
    <w:p w14:paraId="51D18D82" w14:textId="77777777" w:rsidR="00CB666B" w:rsidRDefault="00CB666B"/>
    <w:p w14:paraId="7C13C806" w14:textId="553548C0" w:rsidR="0082436B" w:rsidRDefault="0082436B">
      <w:r>
        <w:t xml:space="preserve">The Test data </w:t>
      </w:r>
      <w:r w:rsidR="006B6796">
        <w:t xml:space="preserve">is of format </w:t>
      </w:r>
      <w:r w:rsidR="00BD59EE">
        <w:t>&lt;</w:t>
      </w:r>
      <w:r w:rsidR="006B6796">
        <w:t>length&gt;&lt;event1&gt;&lt;event2&gt;</w:t>
      </w:r>
      <w:r w:rsidR="00284937">
        <w:t>.</w:t>
      </w:r>
      <w:r w:rsidR="006B6796">
        <w:t>..&lt;event n&gt;.</w:t>
      </w:r>
      <w:r w:rsidR="00284937">
        <w:t>.</w:t>
      </w:r>
      <w:r w:rsidR="006B6796">
        <w:t>. FF FF, where the length indicates the number of configured events</w:t>
      </w:r>
      <w:r w:rsidR="000F5E46">
        <w:t xml:space="preserve"> as configured by the tester</w:t>
      </w:r>
      <w:r w:rsidR="006B6796">
        <w:t>. Supported events are defined in ETSI</w:t>
      </w:r>
      <w:r w:rsidR="00284937">
        <w:t> </w:t>
      </w:r>
      <w:r w:rsidR="006B6796">
        <w:t>TS</w:t>
      </w:r>
      <w:r w:rsidR="00284937">
        <w:t> </w:t>
      </w:r>
      <w:r w:rsidR="006B6796">
        <w:t>102</w:t>
      </w:r>
      <w:r w:rsidR="00284937">
        <w:t> </w:t>
      </w:r>
      <w:r w:rsidR="006B6796">
        <w:t>223</w:t>
      </w:r>
      <w:r w:rsidR="00284937">
        <w:t> </w:t>
      </w:r>
      <w:r w:rsidR="00BA4FE6">
        <w:t>[21]</w:t>
      </w:r>
      <w:r w:rsidR="006B6796">
        <w:t>, TS</w:t>
      </w:r>
      <w:r w:rsidR="00284937">
        <w:t> </w:t>
      </w:r>
      <w:r w:rsidR="006B6796">
        <w:t>31.111</w:t>
      </w:r>
      <w:r w:rsidR="00284937">
        <w:t> </w:t>
      </w:r>
      <w:r w:rsidR="001842A0">
        <w:t>[3]</w:t>
      </w:r>
      <w:r w:rsidR="00106A79">
        <w:t>.</w:t>
      </w:r>
    </w:p>
    <w:p w14:paraId="1F4AD0F9" w14:textId="06A58BE2" w:rsidR="00106A79" w:rsidRDefault="000F5E46" w:rsidP="00B05BAE">
      <w:r>
        <w:t>T</w:t>
      </w:r>
      <w:r w:rsidR="00106A79">
        <w:t>he data persist</w:t>
      </w:r>
      <w:r w:rsidR="00284937">
        <w:t>s</w:t>
      </w:r>
      <w:r w:rsidR="00106A79">
        <w:t xml:space="preserve"> even after the card reset</w:t>
      </w:r>
      <w:r w:rsidR="00284937">
        <w:t xml:space="preserve">. </w:t>
      </w:r>
      <w:r>
        <w:t xml:space="preserve">Hence </w:t>
      </w:r>
      <w:r w:rsidR="00106A79">
        <w:t xml:space="preserve">this data needs to be cleared by the tester by </w:t>
      </w:r>
      <w:r w:rsidR="00322DA7">
        <w:t>reverting</w:t>
      </w:r>
      <w:r w:rsidR="00106A79">
        <w:t xml:space="preserve"> the contents to default values (FF..FF)</w:t>
      </w:r>
      <w:r w:rsidR="00284937">
        <w:t>.</w:t>
      </w:r>
    </w:p>
    <w:p w14:paraId="22F1F2D5" w14:textId="4EBC2B07" w:rsidR="00B54E99" w:rsidRPr="00B54E99" w:rsidRDefault="00B54E99" w:rsidP="001104DD">
      <w:pPr>
        <w:pStyle w:val="Heading1"/>
      </w:pPr>
      <w:bookmarkStart w:id="811" w:name="_Toc178929623"/>
      <w:bookmarkStart w:id="812" w:name="_Toc183489655"/>
      <w:r w:rsidRPr="00B54E99">
        <w:t>A.2</w:t>
      </w:r>
      <w:r w:rsidRPr="00B54E99">
        <w:tab/>
        <w:t>Test EF structure - 2</w:t>
      </w:r>
      <w:bookmarkEnd w:id="811"/>
      <w:bookmarkEnd w:id="812"/>
    </w:p>
    <w:p w14:paraId="36FD937F" w14:textId="77777777" w:rsidR="00B54E99" w:rsidRPr="00291403" w:rsidRDefault="00B54E99" w:rsidP="00B54E99">
      <w:r>
        <w:t>EF</w:t>
      </w:r>
      <w:r w:rsidRPr="005C6A95">
        <w:rPr>
          <w:vertAlign w:val="subscript"/>
        </w:rPr>
        <w:t xml:space="preserve">TC_IN </w:t>
      </w:r>
      <w:r>
        <w:t>and EF</w:t>
      </w:r>
      <w:r w:rsidRPr="005C6A95">
        <w:rPr>
          <w:vertAlign w:val="subscript"/>
        </w:rPr>
        <w:t xml:space="preserve">TC_OUT </w:t>
      </w:r>
      <w:r>
        <w:t>files are used during test case execution, and it shall be updated fresh for each test case. EF</w:t>
      </w:r>
      <w:r w:rsidRPr="0036252F">
        <w:rPr>
          <w:vertAlign w:val="subscript"/>
        </w:rPr>
        <w:t xml:space="preserve">EF_RESET </w:t>
      </w:r>
      <w:r>
        <w:t>file is used for saving EF content required to bring back the TS.48 profile to original profile content before initializing test specific data.</w:t>
      </w:r>
    </w:p>
    <w:p w14:paraId="391038DE" w14:textId="17F41D8B" w:rsidR="00B54E99" w:rsidRDefault="00B54E99" w:rsidP="00B54E99">
      <w:r>
        <w:t xml:space="preserve">This EF structure </w:t>
      </w:r>
      <w:r w:rsidR="000F5E46">
        <w:t>is suggested to be used with</w:t>
      </w:r>
      <w:r>
        <w:t xml:space="preserve"> the test environment defined in clause 4.1.4</w:t>
      </w:r>
      <w:r w:rsidR="000F5E46">
        <w:t xml:space="preserve"> of the present document</w:t>
      </w:r>
      <w:r>
        <w:t>.</w:t>
      </w:r>
    </w:p>
    <w:tbl>
      <w:tblPr>
        <w:tblW w:w="7350" w:type="dxa"/>
        <w:tblLayout w:type="fixed"/>
        <w:tblCellMar>
          <w:left w:w="28" w:type="dxa"/>
          <w:right w:w="28" w:type="dxa"/>
        </w:tblCellMar>
        <w:tblLook w:val="0000" w:firstRow="0" w:lastRow="0" w:firstColumn="0" w:lastColumn="0" w:noHBand="0" w:noVBand="0"/>
      </w:tblPr>
      <w:tblGrid>
        <w:gridCol w:w="150"/>
        <w:gridCol w:w="255"/>
        <w:gridCol w:w="255"/>
        <w:gridCol w:w="567"/>
        <w:gridCol w:w="567"/>
        <w:gridCol w:w="255"/>
        <w:gridCol w:w="567"/>
        <w:gridCol w:w="567"/>
        <w:gridCol w:w="255"/>
        <w:gridCol w:w="567"/>
        <w:gridCol w:w="567"/>
        <w:gridCol w:w="255"/>
        <w:gridCol w:w="366"/>
        <w:gridCol w:w="201"/>
        <w:gridCol w:w="567"/>
        <w:gridCol w:w="255"/>
        <w:gridCol w:w="567"/>
        <w:gridCol w:w="567"/>
      </w:tblGrid>
      <w:tr w:rsidR="00B54E99" w:rsidRPr="007D0212" w14:paraId="77D4A2EC" w14:textId="77777777" w:rsidTr="0036252F">
        <w:trPr>
          <w:cantSplit/>
        </w:trPr>
        <w:tc>
          <w:tcPr>
            <w:tcW w:w="150" w:type="dxa"/>
            <w:shd w:val="clear" w:color="auto" w:fill="auto"/>
          </w:tcPr>
          <w:p w14:paraId="3E626C4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60E17CA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45789CE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F27987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6D10EB9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14:paraId="3D29E774"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14:paraId="0BA1159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3DC65AD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7D98805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E7F677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8B0F1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171ABD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21F7B2BC" w14:textId="77777777" w:rsidTr="0036252F">
        <w:trPr>
          <w:cantSplit/>
        </w:trPr>
        <w:tc>
          <w:tcPr>
            <w:tcW w:w="150" w:type="dxa"/>
            <w:shd w:val="clear" w:color="auto" w:fill="auto"/>
          </w:tcPr>
          <w:p w14:paraId="337B1ED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155ACF3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7CB16F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253BDF5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14:paraId="04F4B50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14:paraId="3AD1708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14:paraId="0FD70AF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47CB8AD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69ABC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shd w:val="clear" w:color="auto" w:fill="auto"/>
          </w:tcPr>
          <w:p w14:paraId="592E919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A94933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14:paraId="60E08FC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B54E99" w:rsidRPr="007D0212" w14:paraId="7A0433CB" w14:textId="77777777" w:rsidTr="0036252F">
        <w:trPr>
          <w:cantSplit/>
        </w:trPr>
        <w:tc>
          <w:tcPr>
            <w:tcW w:w="150" w:type="dxa"/>
            <w:shd w:val="clear" w:color="auto" w:fill="auto"/>
          </w:tcPr>
          <w:p w14:paraId="3690A50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618938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7E0778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956A6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6C35AD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62540B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14:paraId="4D4094F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14:paraId="419F34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3AA0C2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DA087C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286FC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F7F345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Pr>
          <w:p w14:paraId="2E07D6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7DB7385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14:paraId="78F99F9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14:paraId="1B6D89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46B4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61869984" w14:textId="77777777" w:rsidTr="0036252F">
        <w:trPr>
          <w:cantSplit/>
        </w:trPr>
        <w:tc>
          <w:tcPr>
            <w:tcW w:w="150" w:type="dxa"/>
            <w:tcBorders>
              <w:right w:val="single" w:sz="4" w:space="0" w:color="auto"/>
            </w:tcBorders>
            <w:shd w:val="clear" w:color="auto" w:fill="auto"/>
          </w:tcPr>
          <w:p w14:paraId="0E43EB0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E9B73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0CB3BC2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4506B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1208F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921774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73E8E4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48934A1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58EE9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14:paraId="66ACC20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0C9B7A5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3B1AE4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gridSpan w:val="2"/>
            <w:tcBorders>
              <w:top w:val="single" w:sz="6" w:space="0" w:color="auto"/>
            </w:tcBorders>
          </w:tcPr>
          <w:p w14:paraId="1278B77D"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14:paraId="3C23DF0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472FADE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14:paraId="0B2ECCF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14:paraId="1D79B7A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4738F80D" w14:textId="77777777" w:rsidTr="0036252F">
        <w:trPr>
          <w:cantSplit/>
        </w:trPr>
        <w:tc>
          <w:tcPr>
            <w:tcW w:w="150" w:type="dxa"/>
            <w:tcBorders>
              <w:right w:val="single" w:sz="4" w:space="0" w:color="auto"/>
            </w:tcBorders>
            <w:shd w:val="clear" w:color="auto" w:fill="auto"/>
          </w:tcPr>
          <w:p w14:paraId="03BC4AB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698B7904"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6AE782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453B8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14:paraId="11087F9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0E13480E"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14:paraId="14BFFB2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2412FE9B"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14:paraId="07BE485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top w:val="single" w:sz="6" w:space="0" w:color="auto"/>
              <w:left w:val="single" w:sz="6" w:space="0" w:color="auto"/>
              <w:right w:val="single" w:sz="6" w:space="0" w:color="auto"/>
            </w:tcBorders>
            <w:shd w:val="pct20" w:color="FFFF00" w:fill="auto"/>
          </w:tcPr>
          <w:p w14:paraId="29E91442"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14:paraId="6DBAF0B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14:paraId="37B21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B54E99" w:rsidRPr="007D0212" w14:paraId="7506B802" w14:textId="77777777" w:rsidTr="0036252F">
        <w:trPr>
          <w:cantSplit/>
        </w:trPr>
        <w:tc>
          <w:tcPr>
            <w:tcW w:w="150" w:type="dxa"/>
            <w:tcBorders>
              <w:right w:val="single" w:sz="4" w:space="0" w:color="auto"/>
            </w:tcBorders>
            <w:shd w:val="clear" w:color="auto" w:fill="auto"/>
          </w:tcPr>
          <w:p w14:paraId="6F90DE3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23A8E4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14:paraId="2165294F"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40EE710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14:paraId="1673BFCA"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7191677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14:paraId="723B648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B8D35B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14:paraId="2353564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3"/>
            <w:tcBorders>
              <w:left w:val="single" w:sz="6" w:space="0" w:color="auto"/>
              <w:bottom w:val="single" w:sz="6" w:space="0" w:color="auto"/>
              <w:right w:val="single" w:sz="6" w:space="0" w:color="auto"/>
            </w:tcBorders>
            <w:shd w:val="pct20" w:color="FFFF00" w:fill="auto"/>
          </w:tcPr>
          <w:p w14:paraId="4F21815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14:paraId="536BAC2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14:paraId="64B7AA2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B54E99" w:rsidRPr="007D0212" w14:paraId="3F2C9678" w14:textId="77777777" w:rsidTr="0036252F">
        <w:trPr>
          <w:gridAfter w:val="3"/>
          <w:wAfter w:w="1389" w:type="dxa"/>
          <w:cantSplit/>
        </w:trPr>
        <w:tc>
          <w:tcPr>
            <w:tcW w:w="150" w:type="dxa"/>
            <w:tcBorders>
              <w:right w:val="single" w:sz="4" w:space="0" w:color="auto"/>
            </w:tcBorders>
            <w:shd w:val="clear" w:color="auto" w:fill="auto"/>
          </w:tcPr>
          <w:p w14:paraId="1DCE26E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8B64C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54AEE2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543E736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ADE66C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411A904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331DCA7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18EDD6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75C3BA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2869A74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14:paraId="7842089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185111A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6" w:type="dxa"/>
          </w:tcPr>
          <w:p w14:paraId="791F0A82"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68" w:type="dxa"/>
            <w:gridSpan w:val="2"/>
          </w:tcPr>
          <w:p w14:paraId="36E30B1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FF340C7" w14:textId="77777777" w:rsidTr="0036252F">
        <w:trPr>
          <w:gridAfter w:val="7"/>
          <w:wAfter w:w="2778" w:type="dxa"/>
          <w:cantSplit/>
        </w:trPr>
        <w:tc>
          <w:tcPr>
            <w:tcW w:w="150" w:type="dxa"/>
            <w:shd w:val="clear" w:color="auto" w:fill="auto"/>
          </w:tcPr>
          <w:p w14:paraId="2C9546C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75C8D0D9"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14:paraId="34011A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2962A281"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4800E7F5"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65CF8B9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662A83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08161E8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14:paraId="539D316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14:paraId="507CFD88"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14:paraId="66171E53"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B54E99" w:rsidRPr="007D0212" w14:paraId="175EE816" w14:textId="77777777" w:rsidTr="0036252F">
        <w:trPr>
          <w:gridAfter w:val="7"/>
          <w:wAfter w:w="2778" w:type="dxa"/>
          <w:cantSplit/>
        </w:trPr>
        <w:tc>
          <w:tcPr>
            <w:tcW w:w="150" w:type="dxa"/>
            <w:shd w:val="clear" w:color="auto" w:fill="auto"/>
          </w:tcPr>
          <w:p w14:paraId="5208D7FA"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385268D0"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4C8BC8FB"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29AA21B9"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EF_RESET</w:t>
            </w:r>
          </w:p>
        </w:tc>
        <w:tc>
          <w:tcPr>
            <w:tcW w:w="255" w:type="dxa"/>
            <w:tcBorders>
              <w:left w:val="nil"/>
            </w:tcBorders>
          </w:tcPr>
          <w:p w14:paraId="7EDC7631"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14:paraId="6AAF3AA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TC_IN</w:t>
            </w:r>
          </w:p>
        </w:tc>
        <w:tc>
          <w:tcPr>
            <w:tcW w:w="255" w:type="dxa"/>
            <w:tcBorders>
              <w:left w:val="nil"/>
            </w:tcBorders>
          </w:tcPr>
          <w:p w14:paraId="5F69CE17"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14:paraId="791435B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Pr>
                <w:sz w:val="18"/>
                <w:vertAlign w:val="subscript"/>
              </w:rPr>
              <w:t>TC_OUT</w:t>
            </w:r>
          </w:p>
        </w:tc>
      </w:tr>
      <w:tr w:rsidR="00B54E99" w:rsidRPr="007D0212" w14:paraId="141D1EE9" w14:textId="77777777" w:rsidTr="0036252F">
        <w:trPr>
          <w:gridAfter w:val="7"/>
          <w:wAfter w:w="2778" w:type="dxa"/>
          <w:cantSplit/>
        </w:trPr>
        <w:tc>
          <w:tcPr>
            <w:tcW w:w="150" w:type="dxa"/>
            <w:shd w:val="clear" w:color="auto" w:fill="auto"/>
          </w:tcPr>
          <w:p w14:paraId="2EFA45A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14:paraId="524F9B5E"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14:paraId="530854B7"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01A6DC15"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F7</w:t>
            </w:r>
            <w:r w:rsidRPr="007D0212">
              <w:rPr>
                <w:sz w:val="18"/>
              </w:rPr>
              <w:t>'</w:t>
            </w:r>
          </w:p>
        </w:tc>
        <w:tc>
          <w:tcPr>
            <w:tcW w:w="255" w:type="dxa"/>
            <w:tcBorders>
              <w:left w:val="nil"/>
            </w:tcBorders>
          </w:tcPr>
          <w:p w14:paraId="7955BECF"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14:paraId="6985F95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F8</w:t>
            </w:r>
            <w:r w:rsidRPr="007D0212">
              <w:rPr>
                <w:sz w:val="18"/>
              </w:rPr>
              <w:t>'</w:t>
            </w:r>
          </w:p>
        </w:tc>
        <w:tc>
          <w:tcPr>
            <w:tcW w:w="255" w:type="dxa"/>
            <w:tcBorders>
              <w:left w:val="nil"/>
            </w:tcBorders>
          </w:tcPr>
          <w:p w14:paraId="53BB8AC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14:paraId="5CC8882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Pr>
                <w:sz w:val="18"/>
              </w:rPr>
              <w:t>2</w:t>
            </w:r>
            <w:r w:rsidRPr="007D0212">
              <w:rPr>
                <w:sz w:val="18"/>
              </w:rPr>
              <w:t>F</w:t>
            </w:r>
            <w:r>
              <w:rPr>
                <w:sz w:val="18"/>
              </w:rPr>
              <w:t>F9</w:t>
            </w:r>
            <w:r w:rsidRPr="007D0212">
              <w:rPr>
                <w:sz w:val="18"/>
              </w:rPr>
              <w:t>'</w:t>
            </w:r>
          </w:p>
        </w:tc>
      </w:tr>
      <w:tr w:rsidR="00B54E99" w:rsidRPr="007D0212" w14:paraId="7C79671A" w14:textId="77777777" w:rsidTr="0036252F">
        <w:trPr>
          <w:gridAfter w:val="7"/>
          <w:wAfter w:w="2778" w:type="dxa"/>
          <w:cantSplit/>
        </w:trPr>
        <w:tc>
          <w:tcPr>
            <w:tcW w:w="150" w:type="dxa"/>
            <w:shd w:val="clear" w:color="auto" w:fill="auto"/>
          </w:tcPr>
          <w:p w14:paraId="3C378E16"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14:paraId="3A52B9BC" w14:textId="77777777" w:rsidR="00B54E99" w:rsidRPr="007D0212" w:rsidRDefault="00B54E99" w:rsidP="0036252F">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tcPr>
          <w:p w14:paraId="12AC2FAD"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72ADB32C"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0CBF8916"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14:paraId="2AFACC43"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14:paraId="727AF3D0"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14:paraId="71E86BB8" w14:textId="77777777" w:rsidR="00B54E99" w:rsidRPr="007D0212" w:rsidRDefault="00B54E99" w:rsidP="0036252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bl>
    <w:p w14:paraId="58755AFD" w14:textId="77777777" w:rsidR="00B54E99" w:rsidRPr="009E756E" w:rsidRDefault="00B54E99" w:rsidP="00B54E99"/>
    <w:p w14:paraId="29307035" w14:textId="0A0AC16C" w:rsidR="00B54E99" w:rsidRDefault="00B54E99" w:rsidP="00637BA7">
      <w:pPr>
        <w:pStyle w:val="Heading2"/>
      </w:pPr>
      <w:bookmarkStart w:id="813" w:name="_Toc178929624"/>
      <w:bookmarkStart w:id="814" w:name="_Toc183489656"/>
      <w:r>
        <w:t>A</w:t>
      </w:r>
      <w:r w:rsidRPr="006D128E">
        <w:t>.</w:t>
      </w:r>
      <w:r>
        <w:t>2.1</w:t>
      </w:r>
      <w:r w:rsidRPr="006D128E">
        <w:tab/>
        <w:t>EF</w:t>
      </w:r>
      <w:r w:rsidRPr="00442891">
        <w:rPr>
          <w:vertAlign w:val="subscript"/>
        </w:rPr>
        <w:t>TC</w:t>
      </w:r>
      <w:r w:rsidRPr="00652934">
        <w:rPr>
          <w:vertAlign w:val="subscript"/>
        </w:rPr>
        <w:t>_IN</w:t>
      </w:r>
      <w:r w:rsidRPr="00C77560">
        <w:rPr>
          <w:vertAlign w:val="subscript"/>
        </w:rPr>
        <w:t xml:space="preserve"> </w:t>
      </w:r>
      <w:r w:rsidRPr="006D128E">
        <w:t>(</w:t>
      </w:r>
      <w:r>
        <w:t>T</w:t>
      </w:r>
      <w:r w:rsidR="000F5E46">
        <w:t xml:space="preserve">est </w:t>
      </w:r>
      <w:r>
        <w:t>C</w:t>
      </w:r>
      <w:r w:rsidR="000F5E46">
        <w:t>ase Input</w:t>
      </w:r>
      <w:r w:rsidRPr="006D128E">
        <w:t>)</w:t>
      </w:r>
      <w:bookmarkEnd w:id="813"/>
      <w:bookmarkEnd w:id="814"/>
    </w:p>
    <w:p w14:paraId="424D61FE" w14:textId="25A180AE" w:rsidR="00B54E99" w:rsidRDefault="00B54E99" w:rsidP="00B54E99">
      <w:r>
        <w:t xml:space="preserve">This file contains data required for a test applet to handle test case execution.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29FAFC91" w14:textId="77777777" w:rsidTr="00561BDA">
        <w:trPr>
          <w:trHeight w:val="240"/>
        </w:trPr>
        <w:tc>
          <w:tcPr>
            <w:tcW w:w="3543" w:type="dxa"/>
            <w:gridSpan w:val="2"/>
          </w:tcPr>
          <w:p w14:paraId="194E5959" w14:textId="77777777" w:rsidR="00B54E99" w:rsidRPr="006D128E" w:rsidRDefault="00B54E99" w:rsidP="00B54E99">
            <w:pPr>
              <w:pStyle w:val="TAC"/>
            </w:pPr>
            <w:r w:rsidRPr="006D128E">
              <w:t>Identifier: '</w:t>
            </w:r>
            <w:r>
              <w:t>2</w:t>
            </w:r>
            <w:r w:rsidRPr="006D128E">
              <w:t>F</w:t>
            </w:r>
            <w:r>
              <w:t>F8</w:t>
            </w:r>
            <w:r w:rsidRPr="006D128E">
              <w:t>'</w:t>
            </w:r>
          </w:p>
        </w:tc>
        <w:tc>
          <w:tcPr>
            <w:tcW w:w="3261" w:type="dxa"/>
            <w:gridSpan w:val="3"/>
          </w:tcPr>
          <w:p w14:paraId="6DC66F24" w14:textId="77777777" w:rsidR="00B54E99" w:rsidRPr="006D128E" w:rsidRDefault="00B54E99" w:rsidP="00B54E99">
            <w:pPr>
              <w:pStyle w:val="TAC"/>
            </w:pPr>
            <w:r w:rsidRPr="006D128E">
              <w:t xml:space="preserve">Structure: </w:t>
            </w:r>
            <w:r>
              <w:t>transparent</w:t>
            </w:r>
          </w:p>
        </w:tc>
        <w:tc>
          <w:tcPr>
            <w:tcW w:w="1701" w:type="dxa"/>
            <w:gridSpan w:val="2"/>
          </w:tcPr>
          <w:p w14:paraId="70A2A0AD" w14:textId="77777777" w:rsidR="00B54E99" w:rsidRPr="006D128E" w:rsidRDefault="00B54E99" w:rsidP="00B54E99">
            <w:pPr>
              <w:pStyle w:val="TAC"/>
            </w:pPr>
            <w:r>
              <w:t>Optional</w:t>
            </w:r>
          </w:p>
        </w:tc>
      </w:tr>
      <w:tr w:rsidR="00B54E99" w:rsidRPr="006D128E" w14:paraId="40AF2223" w14:textId="77777777" w:rsidTr="00561BDA">
        <w:trPr>
          <w:trHeight w:val="240"/>
        </w:trPr>
        <w:tc>
          <w:tcPr>
            <w:tcW w:w="4536" w:type="dxa"/>
            <w:gridSpan w:val="4"/>
          </w:tcPr>
          <w:p w14:paraId="1CB819EC" w14:textId="77777777" w:rsidR="00B54E99" w:rsidRPr="006D128E" w:rsidRDefault="00B54E99" w:rsidP="00B54E99">
            <w:pPr>
              <w:pStyle w:val="TAC"/>
            </w:pPr>
            <w:r w:rsidRPr="006D128E">
              <w:t xml:space="preserve">Record length: </w:t>
            </w:r>
            <w:r>
              <w:t>255</w:t>
            </w:r>
            <w:r w:rsidRPr="006D128E">
              <w:t xml:space="preserve"> bytes</w:t>
            </w:r>
          </w:p>
        </w:tc>
        <w:tc>
          <w:tcPr>
            <w:tcW w:w="3969" w:type="dxa"/>
            <w:gridSpan w:val="3"/>
          </w:tcPr>
          <w:p w14:paraId="5DC74501" w14:textId="77777777" w:rsidR="00B54E99" w:rsidRPr="006D128E" w:rsidRDefault="00B54E99" w:rsidP="00B54E99">
            <w:pPr>
              <w:pStyle w:val="TAC"/>
            </w:pPr>
            <w:r w:rsidRPr="006D128E">
              <w:t>Update activity: low</w:t>
            </w:r>
          </w:p>
        </w:tc>
      </w:tr>
      <w:tr w:rsidR="00B54E99" w:rsidRPr="006D128E" w14:paraId="60724B4B" w14:textId="77777777" w:rsidTr="00561BDA">
        <w:trPr>
          <w:trHeight w:val="240"/>
        </w:trPr>
        <w:tc>
          <w:tcPr>
            <w:tcW w:w="8505" w:type="dxa"/>
            <w:gridSpan w:val="7"/>
          </w:tcPr>
          <w:p w14:paraId="19BD6C56" w14:textId="77777777" w:rsidR="00B54E99" w:rsidRPr="006D128E" w:rsidRDefault="00B54E99" w:rsidP="00B54E99">
            <w:pPr>
              <w:pStyle w:val="TAL"/>
            </w:pPr>
            <w:r w:rsidRPr="006D128E">
              <w:t>Access Conditions:</w:t>
            </w:r>
          </w:p>
          <w:p w14:paraId="12F1EDFF" w14:textId="77777777" w:rsidR="00B54E99" w:rsidRPr="006D128E" w:rsidRDefault="00B54E99" w:rsidP="00B54E99">
            <w:pPr>
              <w:pStyle w:val="TAL"/>
            </w:pPr>
            <w:r w:rsidRPr="006D128E">
              <w:tab/>
              <w:t>READ</w:t>
            </w:r>
            <w:r w:rsidRPr="006D128E">
              <w:tab/>
              <w:t>ALWAYS</w:t>
            </w:r>
          </w:p>
          <w:p w14:paraId="6643FF70" w14:textId="77777777" w:rsidR="00B54E99" w:rsidRPr="006D128E" w:rsidRDefault="00B54E99" w:rsidP="00B54E99">
            <w:pPr>
              <w:pStyle w:val="TAL"/>
            </w:pPr>
            <w:r w:rsidRPr="006D128E">
              <w:tab/>
              <w:t>UPDATE</w:t>
            </w:r>
            <w:r w:rsidRPr="006D128E">
              <w:tab/>
              <w:t>ALWAYS</w:t>
            </w:r>
          </w:p>
          <w:p w14:paraId="59AB678B" w14:textId="77777777" w:rsidR="00B54E99" w:rsidRPr="006D128E" w:rsidRDefault="00B54E99" w:rsidP="00B54E99">
            <w:pPr>
              <w:pStyle w:val="TAL"/>
            </w:pPr>
            <w:r w:rsidRPr="006D128E">
              <w:tab/>
            </w:r>
            <w:r>
              <w:t>DEACTIVATE</w:t>
            </w:r>
            <w:r w:rsidRPr="006D128E">
              <w:tab/>
              <w:t>ALWAYS</w:t>
            </w:r>
          </w:p>
          <w:p w14:paraId="433B993B" w14:textId="45CFDB1A" w:rsidR="00B54E99" w:rsidRPr="006D128E" w:rsidRDefault="00B54E99" w:rsidP="00B54E99">
            <w:pPr>
              <w:pStyle w:val="TAL"/>
            </w:pPr>
            <w:r w:rsidRPr="006D128E">
              <w:tab/>
            </w:r>
            <w:r>
              <w:t>ACTIVATE</w:t>
            </w:r>
            <w:r w:rsidRPr="006D128E">
              <w:tab/>
              <w:t>ALWAYS</w:t>
            </w:r>
          </w:p>
        </w:tc>
      </w:tr>
      <w:tr w:rsidR="00B54E99" w:rsidRPr="006D128E" w14:paraId="70E10F6D" w14:textId="77777777" w:rsidTr="00561BDA">
        <w:trPr>
          <w:trHeight w:val="240"/>
        </w:trPr>
        <w:tc>
          <w:tcPr>
            <w:tcW w:w="992" w:type="dxa"/>
          </w:tcPr>
          <w:p w14:paraId="1BBF5470" w14:textId="77777777" w:rsidR="00B54E99" w:rsidRPr="006D128E" w:rsidRDefault="00B54E99" w:rsidP="00B54E99">
            <w:pPr>
              <w:pStyle w:val="TAC"/>
            </w:pPr>
            <w:r>
              <w:t>Bytes</w:t>
            </w:r>
          </w:p>
        </w:tc>
        <w:tc>
          <w:tcPr>
            <w:tcW w:w="2835" w:type="dxa"/>
            <w:gridSpan w:val="2"/>
          </w:tcPr>
          <w:p w14:paraId="16171E83" w14:textId="77777777" w:rsidR="00B54E99" w:rsidRPr="006D128E" w:rsidRDefault="00B54E99" w:rsidP="00B54E99">
            <w:pPr>
              <w:pStyle w:val="TAC"/>
            </w:pPr>
            <w:r w:rsidRPr="006D128E">
              <w:t>Description</w:t>
            </w:r>
          </w:p>
        </w:tc>
        <w:tc>
          <w:tcPr>
            <w:tcW w:w="2977" w:type="dxa"/>
            <w:gridSpan w:val="2"/>
          </w:tcPr>
          <w:p w14:paraId="0FFA488E" w14:textId="77777777" w:rsidR="00B54E99" w:rsidRPr="006D128E" w:rsidRDefault="00B54E99" w:rsidP="00B54E99">
            <w:pPr>
              <w:pStyle w:val="TAC"/>
            </w:pPr>
            <w:r w:rsidRPr="006D128E">
              <w:t>Default Value</w:t>
            </w:r>
          </w:p>
        </w:tc>
        <w:tc>
          <w:tcPr>
            <w:tcW w:w="567" w:type="dxa"/>
          </w:tcPr>
          <w:p w14:paraId="0FBE3592" w14:textId="77777777" w:rsidR="00B54E99" w:rsidRPr="006D128E" w:rsidRDefault="00B54E99" w:rsidP="00B54E99">
            <w:pPr>
              <w:pStyle w:val="TAC"/>
            </w:pPr>
            <w:r w:rsidRPr="006D128E">
              <w:t>M/O</w:t>
            </w:r>
          </w:p>
        </w:tc>
        <w:tc>
          <w:tcPr>
            <w:tcW w:w="1134" w:type="dxa"/>
          </w:tcPr>
          <w:p w14:paraId="0F19EE8B" w14:textId="77777777" w:rsidR="00B54E99" w:rsidRPr="006D128E" w:rsidRDefault="00B54E99" w:rsidP="00B54E99">
            <w:pPr>
              <w:pStyle w:val="TAC"/>
            </w:pPr>
            <w:r w:rsidRPr="006D128E">
              <w:t>Length</w:t>
            </w:r>
          </w:p>
        </w:tc>
      </w:tr>
      <w:tr w:rsidR="00B54E99" w:rsidRPr="006D128E" w14:paraId="6B06E0EB" w14:textId="77777777" w:rsidTr="00561BDA">
        <w:trPr>
          <w:trHeight w:val="240"/>
        </w:trPr>
        <w:tc>
          <w:tcPr>
            <w:tcW w:w="992" w:type="dxa"/>
          </w:tcPr>
          <w:p w14:paraId="0519CD00" w14:textId="7FE58CD3" w:rsidR="00B54E99" w:rsidRPr="006D128E" w:rsidRDefault="00B54E99" w:rsidP="00B54E99">
            <w:pPr>
              <w:pStyle w:val="TAC"/>
            </w:pPr>
            <w:r w:rsidRPr="006D128E">
              <w:t>1</w:t>
            </w:r>
            <w:r w:rsidR="000F5E46">
              <w:t xml:space="preserve"> to </w:t>
            </w:r>
            <w:r>
              <w:t>255</w:t>
            </w:r>
          </w:p>
        </w:tc>
        <w:tc>
          <w:tcPr>
            <w:tcW w:w="2835" w:type="dxa"/>
            <w:gridSpan w:val="2"/>
          </w:tcPr>
          <w:p w14:paraId="49DA2AFA" w14:textId="77777777" w:rsidR="00B54E99" w:rsidRPr="006D128E" w:rsidRDefault="00B54E99" w:rsidP="00B54E99">
            <w:pPr>
              <w:pStyle w:val="TAC"/>
              <w:jc w:val="left"/>
            </w:pPr>
            <w:r w:rsidRPr="006D128E">
              <w:t xml:space="preserve">Test </w:t>
            </w:r>
            <w:r>
              <w:t>Data</w:t>
            </w:r>
          </w:p>
        </w:tc>
        <w:tc>
          <w:tcPr>
            <w:tcW w:w="2977" w:type="dxa"/>
            <w:gridSpan w:val="2"/>
          </w:tcPr>
          <w:p w14:paraId="51AF9894" w14:textId="792DB023" w:rsidR="00B54E99" w:rsidRPr="006D128E" w:rsidRDefault="000F5E46" w:rsidP="00B54E99">
            <w:pPr>
              <w:pStyle w:val="TAC"/>
              <w:jc w:val="left"/>
            </w:pPr>
            <w:r>
              <w:t>'</w:t>
            </w:r>
            <w:r w:rsidR="00B54E99">
              <w:t>FF..FF</w:t>
            </w:r>
            <w:r>
              <w:t>'</w:t>
            </w:r>
          </w:p>
        </w:tc>
        <w:tc>
          <w:tcPr>
            <w:tcW w:w="567" w:type="dxa"/>
          </w:tcPr>
          <w:p w14:paraId="587D44D9" w14:textId="77777777" w:rsidR="00B54E99" w:rsidRPr="006D128E" w:rsidRDefault="00B54E99" w:rsidP="00B54E99">
            <w:pPr>
              <w:pStyle w:val="TAC"/>
            </w:pPr>
            <w:r w:rsidRPr="006D128E">
              <w:t>M</w:t>
            </w:r>
          </w:p>
        </w:tc>
        <w:tc>
          <w:tcPr>
            <w:tcW w:w="1134" w:type="dxa"/>
          </w:tcPr>
          <w:p w14:paraId="58C725ED" w14:textId="3E278ED7" w:rsidR="00B54E99" w:rsidRPr="006D128E" w:rsidRDefault="00B54E99" w:rsidP="00B54E99">
            <w:pPr>
              <w:pStyle w:val="TAC"/>
            </w:pPr>
            <w:r>
              <w:t>255</w:t>
            </w:r>
            <w:r w:rsidR="000F5E46">
              <w:t xml:space="preserve"> bytes</w:t>
            </w:r>
          </w:p>
        </w:tc>
      </w:tr>
    </w:tbl>
    <w:p w14:paraId="01EF7FD3" w14:textId="77777777" w:rsidR="00B54E99" w:rsidRDefault="00B54E99" w:rsidP="00B54E99">
      <w:pPr>
        <w:pStyle w:val="TAC"/>
      </w:pPr>
    </w:p>
    <w:p w14:paraId="5C077D38" w14:textId="24587F0D" w:rsidR="00B54E99" w:rsidRDefault="00B54E99" w:rsidP="00B54E99">
      <w:r>
        <w:t xml:space="preserve">The EF </w:t>
      </w:r>
      <w:r w:rsidR="000F5E46">
        <w:t xml:space="preserve">may </w:t>
      </w:r>
      <w:r>
        <w:t>include data related to,</w:t>
      </w:r>
    </w:p>
    <w:p w14:paraId="265BB6B2" w14:textId="7DC66028" w:rsidR="00B54E99" w:rsidRDefault="00637BA7" w:rsidP="00637BA7">
      <w:pPr>
        <w:pStyle w:val="B10"/>
      </w:pPr>
      <w:r>
        <w:t>-</w:t>
      </w:r>
      <w:r>
        <w:tab/>
      </w:r>
      <w:r w:rsidR="00B54E99">
        <w:t xml:space="preserve">Test step control </w:t>
      </w:r>
    </w:p>
    <w:p w14:paraId="277CA3FB" w14:textId="22502E17" w:rsidR="00B54E99" w:rsidRDefault="00637BA7" w:rsidP="00637BA7">
      <w:pPr>
        <w:pStyle w:val="B2"/>
      </w:pPr>
      <w:r>
        <w:t>-</w:t>
      </w:r>
      <w:r>
        <w:tab/>
      </w:r>
      <w:r w:rsidR="00B54E99">
        <w:t>TT can update this data to direct test applet to move to next step in the test case.</w:t>
      </w:r>
    </w:p>
    <w:p w14:paraId="73AB9B70" w14:textId="4BB8B58D" w:rsidR="00B54E99" w:rsidRDefault="00637BA7" w:rsidP="00637BA7">
      <w:pPr>
        <w:pStyle w:val="B10"/>
      </w:pPr>
      <w:r>
        <w:t>-</w:t>
      </w:r>
      <w:r>
        <w:tab/>
      </w:r>
      <w:r w:rsidR="00B54E99">
        <w:t xml:space="preserve">Toolkit command data </w:t>
      </w:r>
    </w:p>
    <w:p w14:paraId="19770DED" w14:textId="0BBEF2AF" w:rsidR="00B54E99" w:rsidRDefault="00637BA7" w:rsidP="00637BA7">
      <w:pPr>
        <w:pStyle w:val="B2"/>
      </w:pPr>
      <w:r>
        <w:t>-</w:t>
      </w:r>
      <w:r>
        <w:tab/>
      </w:r>
      <w:r w:rsidR="00B54E99">
        <w:t>This can be a sequence of TLVs related to proactive commands or event registrations or call control response data or any other action required for the test case.</w:t>
      </w:r>
    </w:p>
    <w:p w14:paraId="075E08DB" w14:textId="41FFA72A" w:rsidR="00B54E99" w:rsidRDefault="00637BA7" w:rsidP="00637BA7">
      <w:pPr>
        <w:pStyle w:val="B2"/>
      </w:pPr>
      <w:r>
        <w:lastRenderedPageBreak/>
        <w:t>-</w:t>
      </w:r>
      <w:r>
        <w:tab/>
      </w:r>
      <w:r w:rsidR="00B54E99">
        <w:t>Different Tags can be defined for this purpose.</w:t>
      </w:r>
    </w:p>
    <w:p w14:paraId="3D865F2C" w14:textId="77777777" w:rsidR="00B54E99" w:rsidRDefault="00B54E99" w:rsidP="00B54E99">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112"/>
        <w:gridCol w:w="607"/>
        <w:gridCol w:w="1518"/>
      </w:tblGrid>
      <w:tr w:rsidR="00B54E99" w:rsidRPr="007D0212" w14:paraId="1E1928CC" w14:textId="77777777" w:rsidTr="00561BDA">
        <w:trPr>
          <w:jc w:val="center"/>
        </w:trPr>
        <w:tc>
          <w:tcPr>
            <w:tcW w:w="1275" w:type="dxa"/>
            <w:shd w:val="clear" w:color="auto" w:fill="D9D9D9" w:themeFill="background1" w:themeFillShade="D9"/>
          </w:tcPr>
          <w:p w14:paraId="66FDFBDD" w14:textId="77777777" w:rsidR="00B54E99" w:rsidRPr="007D0212" w:rsidRDefault="00B54E99" w:rsidP="00B54E99">
            <w:pPr>
              <w:pStyle w:val="TAH"/>
            </w:pPr>
            <w:r w:rsidRPr="007D0212">
              <w:t>Bytes</w:t>
            </w:r>
          </w:p>
        </w:tc>
        <w:tc>
          <w:tcPr>
            <w:tcW w:w="4112" w:type="dxa"/>
            <w:shd w:val="clear" w:color="auto" w:fill="D9D9D9" w:themeFill="background1" w:themeFillShade="D9"/>
          </w:tcPr>
          <w:p w14:paraId="38B4482B"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77416F43" w14:textId="77777777" w:rsidR="00B54E99" w:rsidRPr="007D0212" w:rsidRDefault="00B54E99" w:rsidP="00B54E99">
            <w:pPr>
              <w:pStyle w:val="TAH"/>
            </w:pPr>
            <w:r w:rsidRPr="007D0212">
              <w:t>M/O</w:t>
            </w:r>
          </w:p>
        </w:tc>
        <w:tc>
          <w:tcPr>
            <w:tcW w:w="1518" w:type="dxa"/>
            <w:shd w:val="clear" w:color="auto" w:fill="D9D9D9" w:themeFill="background1" w:themeFillShade="D9"/>
          </w:tcPr>
          <w:p w14:paraId="24564EC9" w14:textId="77777777" w:rsidR="00B54E99" w:rsidRPr="007D0212" w:rsidRDefault="00B54E99" w:rsidP="00B54E99">
            <w:pPr>
              <w:pStyle w:val="TAH"/>
            </w:pPr>
            <w:r w:rsidRPr="007D0212">
              <w:t>Length</w:t>
            </w:r>
          </w:p>
        </w:tc>
      </w:tr>
      <w:tr w:rsidR="00B54E99" w:rsidRPr="007D0212" w14:paraId="1B4EC248" w14:textId="77777777" w:rsidTr="00561BDA">
        <w:trPr>
          <w:jc w:val="center"/>
        </w:trPr>
        <w:tc>
          <w:tcPr>
            <w:tcW w:w="1275" w:type="dxa"/>
          </w:tcPr>
          <w:p w14:paraId="463EE14B" w14:textId="77777777" w:rsidR="00B54E99" w:rsidRPr="007D0212" w:rsidRDefault="00B54E99" w:rsidP="0036252F">
            <w:pPr>
              <w:pStyle w:val="TAC"/>
            </w:pPr>
            <w:r w:rsidRPr="007D0212">
              <w:t>1</w:t>
            </w:r>
          </w:p>
        </w:tc>
        <w:tc>
          <w:tcPr>
            <w:tcW w:w="4112" w:type="dxa"/>
          </w:tcPr>
          <w:p w14:paraId="7555C326" w14:textId="77777777" w:rsidR="00B54E99" w:rsidRPr="007D0212" w:rsidRDefault="00B54E99" w:rsidP="0036252F">
            <w:pPr>
              <w:pStyle w:val="TAC"/>
              <w:jc w:val="left"/>
            </w:pPr>
            <w:r>
              <w:t>Test step control</w:t>
            </w:r>
          </w:p>
        </w:tc>
        <w:tc>
          <w:tcPr>
            <w:tcW w:w="607" w:type="dxa"/>
          </w:tcPr>
          <w:p w14:paraId="762C7EE4" w14:textId="77777777" w:rsidR="00B54E99" w:rsidRPr="007D0212" w:rsidRDefault="00B54E99" w:rsidP="0036252F">
            <w:pPr>
              <w:pStyle w:val="TAC"/>
            </w:pPr>
            <w:r>
              <w:t>M</w:t>
            </w:r>
          </w:p>
        </w:tc>
        <w:tc>
          <w:tcPr>
            <w:tcW w:w="1518" w:type="dxa"/>
          </w:tcPr>
          <w:p w14:paraId="240CD4DC" w14:textId="77777777" w:rsidR="00B54E99" w:rsidRPr="007D0212" w:rsidRDefault="00B54E99" w:rsidP="0036252F">
            <w:pPr>
              <w:pStyle w:val="TAC"/>
            </w:pPr>
            <w:r w:rsidRPr="007D0212">
              <w:t>1 byte</w:t>
            </w:r>
          </w:p>
        </w:tc>
      </w:tr>
      <w:tr w:rsidR="00B54E99" w:rsidRPr="007D0212" w14:paraId="50011AEF" w14:textId="77777777" w:rsidTr="00561BDA">
        <w:trPr>
          <w:jc w:val="center"/>
        </w:trPr>
        <w:tc>
          <w:tcPr>
            <w:tcW w:w="1275" w:type="dxa"/>
          </w:tcPr>
          <w:p w14:paraId="37800D23" w14:textId="77777777" w:rsidR="00B54E99" w:rsidRPr="007D0212" w:rsidRDefault="00B54E99" w:rsidP="0036252F">
            <w:pPr>
              <w:pStyle w:val="TAC"/>
            </w:pPr>
            <w:r w:rsidRPr="007D0212">
              <w:t>2</w:t>
            </w:r>
          </w:p>
        </w:tc>
        <w:tc>
          <w:tcPr>
            <w:tcW w:w="4112" w:type="dxa"/>
          </w:tcPr>
          <w:p w14:paraId="4684CE68" w14:textId="720EEE0F" w:rsidR="00B54E99" w:rsidRPr="007D0212" w:rsidRDefault="00B54E99" w:rsidP="0036252F">
            <w:pPr>
              <w:pStyle w:val="TAC"/>
              <w:jc w:val="left"/>
            </w:pPr>
            <w:r>
              <w:t>Tag 1: Wait for new step tag</w:t>
            </w:r>
          </w:p>
        </w:tc>
        <w:tc>
          <w:tcPr>
            <w:tcW w:w="607" w:type="dxa"/>
          </w:tcPr>
          <w:p w14:paraId="6FEF4BB0" w14:textId="77777777" w:rsidR="00B54E99" w:rsidRPr="007D0212" w:rsidRDefault="00B54E99" w:rsidP="0036252F">
            <w:pPr>
              <w:pStyle w:val="TAC"/>
            </w:pPr>
            <w:r w:rsidRPr="007D0212">
              <w:t>M</w:t>
            </w:r>
          </w:p>
        </w:tc>
        <w:tc>
          <w:tcPr>
            <w:tcW w:w="1518" w:type="dxa"/>
          </w:tcPr>
          <w:p w14:paraId="4A378BF5" w14:textId="77777777" w:rsidR="00B54E99" w:rsidRPr="007D0212" w:rsidRDefault="00B54E99" w:rsidP="0036252F">
            <w:pPr>
              <w:pStyle w:val="TAC"/>
            </w:pPr>
            <w:r>
              <w:t>1</w:t>
            </w:r>
            <w:r w:rsidRPr="007D0212">
              <w:t xml:space="preserve"> byte</w:t>
            </w:r>
          </w:p>
        </w:tc>
      </w:tr>
      <w:tr w:rsidR="00B54E99" w:rsidRPr="007D0212" w14:paraId="2DE8EE21" w14:textId="77777777" w:rsidTr="00561BDA">
        <w:trPr>
          <w:jc w:val="center"/>
        </w:trPr>
        <w:tc>
          <w:tcPr>
            <w:tcW w:w="1275" w:type="dxa"/>
          </w:tcPr>
          <w:p w14:paraId="55731000" w14:textId="77777777" w:rsidR="00B54E99" w:rsidRPr="007D0212" w:rsidRDefault="00B54E99" w:rsidP="0036252F">
            <w:pPr>
              <w:pStyle w:val="TAC"/>
            </w:pPr>
            <w:r>
              <w:t>3</w:t>
            </w:r>
          </w:p>
        </w:tc>
        <w:tc>
          <w:tcPr>
            <w:tcW w:w="4112" w:type="dxa"/>
          </w:tcPr>
          <w:p w14:paraId="3A39AD49" w14:textId="77777777" w:rsidR="00B54E99" w:rsidRDefault="00B54E99" w:rsidP="0036252F">
            <w:pPr>
              <w:pStyle w:val="TAC"/>
              <w:jc w:val="left"/>
            </w:pPr>
            <w:r>
              <w:t>Tag 1 length</w:t>
            </w:r>
          </w:p>
        </w:tc>
        <w:tc>
          <w:tcPr>
            <w:tcW w:w="607" w:type="dxa"/>
          </w:tcPr>
          <w:p w14:paraId="51B9A8D4" w14:textId="77777777" w:rsidR="00B54E99" w:rsidRPr="007D0212" w:rsidRDefault="00B54E99" w:rsidP="0036252F">
            <w:pPr>
              <w:pStyle w:val="TAC"/>
            </w:pPr>
            <w:r w:rsidRPr="007D0212">
              <w:t>M</w:t>
            </w:r>
          </w:p>
        </w:tc>
        <w:tc>
          <w:tcPr>
            <w:tcW w:w="1518" w:type="dxa"/>
          </w:tcPr>
          <w:p w14:paraId="5A8EA8A7" w14:textId="77777777" w:rsidR="00B54E99" w:rsidRDefault="00B54E99" w:rsidP="0036252F">
            <w:pPr>
              <w:pStyle w:val="TAC"/>
            </w:pPr>
            <w:r>
              <w:t>1</w:t>
            </w:r>
            <w:r w:rsidRPr="007D0212">
              <w:t xml:space="preserve"> byte</w:t>
            </w:r>
          </w:p>
        </w:tc>
      </w:tr>
      <w:tr w:rsidR="00B54E99" w:rsidRPr="007D0212" w14:paraId="290C4757" w14:textId="77777777" w:rsidTr="00561BDA">
        <w:trPr>
          <w:jc w:val="center"/>
        </w:trPr>
        <w:tc>
          <w:tcPr>
            <w:tcW w:w="1275" w:type="dxa"/>
          </w:tcPr>
          <w:p w14:paraId="5C042B33" w14:textId="77777777" w:rsidR="00B54E99" w:rsidRDefault="00B54E99" w:rsidP="0036252F">
            <w:pPr>
              <w:pStyle w:val="TAC"/>
            </w:pPr>
            <w:r>
              <w:t>4 to 4+X</w:t>
            </w:r>
          </w:p>
        </w:tc>
        <w:tc>
          <w:tcPr>
            <w:tcW w:w="4112" w:type="dxa"/>
          </w:tcPr>
          <w:p w14:paraId="26FA1ABF" w14:textId="77777777" w:rsidR="00B54E99" w:rsidRDefault="00B54E99" w:rsidP="0036252F">
            <w:pPr>
              <w:pStyle w:val="TAC"/>
              <w:jc w:val="left"/>
            </w:pPr>
            <w:r>
              <w:t>Tag 1 data</w:t>
            </w:r>
          </w:p>
        </w:tc>
        <w:tc>
          <w:tcPr>
            <w:tcW w:w="607" w:type="dxa"/>
          </w:tcPr>
          <w:p w14:paraId="63E0D558" w14:textId="77777777" w:rsidR="00B54E99" w:rsidRPr="007D0212" w:rsidRDefault="00B54E99" w:rsidP="0036252F">
            <w:pPr>
              <w:pStyle w:val="TAC"/>
            </w:pPr>
            <w:r>
              <w:t>M</w:t>
            </w:r>
          </w:p>
        </w:tc>
        <w:tc>
          <w:tcPr>
            <w:tcW w:w="1518" w:type="dxa"/>
          </w:tcPr>
          <w:p w14:paraId="43658781" w14:textId="77777777" w:rsidR="00B54E99" w:rsidRDefault="00B54E99" w:rsidP="0036252F">
            <w:pPr>
              <w:pStyle w:val="TAC"/>
            </w:pPr>
            <w:r>
              <w:t>X bytes</w:t>
            </w:r>
          </w:p>
        </w:tc>
      </w:tr>
      <w:tr w:rsidR="00B54E99" w:rsidRPr="007D0212" w14:paraId="3D19219E" w14:textId="77777777" w:rsidTr="00561BDA">
        <w:trPr>
          <w:jc w:val="center"/>
        </w:trPr>
        <w:tc>
          <w:tcPr>
            <w:tcW w:w="1275" w:type="dxa"/>
          </w:tcPr>
          <w:p w14:paraId="5719A886" w14:textId="77777777" w:rsidR="00B54E99" w:rsidRPr="007D0212" w:rsidRDefault="00B54E99" w:rsidP="0036252F">
            <w:pPr>
              <w:pStyle w:val="TAC"/>
            </w:pPr>
            <w:r>
              <w:t>5+X to 6+X</w:t>
            </w:r>
          </w:p>
        </w:tc>
        <w:tc>
          <w:tcPr>
            <w:tcW w:w="4112" w:type="dxa"/>
          </w:tcPr>
          <w:p w14:paraId="0E63074E" w14:textId="77777777" w:rsidR="00B54E99" w:rsidRPr="007D0212" w:rsidRDefault="00B54E99" w:rsidP="0036252F">
            <w:pPr>
              <w:pStyle w:val="TAC"/>
              <w:jc w:val="left"/>
            </w:pPr>
            <w:r>
              <w:t>Tag 2:  Proactive command tag</w:t>
            </w:r>
          </w:p>
        </w:tc>
        <w:tc>
          <w:tcPr>
            <w:tcW w:w="607" w:type="dxa"/>
          </w:tcPr>
          <w:p w14:paraId="081C0106" w14:textId="77777777" w:rsidR="00B54E99" w:rsidRPr="007D0212" w:rsidRDefault="00B54E99" w:rsidP="0036252F">
            <w:pPr>
              <w:pStyle w:val="TAC"/>
            </w:pPr>
            <w:r>
              <w:t>O</w:t>
            </w:r>
          </w:p>
        </w:tc>
        <w:tc>
          <w:tcPr>
            <w:tcW w:w="1518" w:type="dxa"/>
          </w:tcPr>
          <w:p w14:paraId="355FF3CF" w14:textId="77777777" w:rsidR="00B54E99" w:rsidRPr="007D0212" w:rsidRDefault="00B54E99" w:rsidP="0036252F">
            <w:pPr>
              <w:pStyle w:val="TAC"/>
            </w:pPr>
            <w:r>
              <w:t>1</w:t>
            </w:r>
            <w:r w:rsidRPr="007D0212">
              <w:t xml:space="preserve"> byte</w:t>
            </w:r>
          </w:p>
        </w:tc>
      </w:tr>
      <w:tr w:rsidR="00B54E99" w14:paraId="1ACE18C9" w14:textId="77777777" w:rsidTr="00561BDA">
        <w:trPr>
          <w:jc w:val="center"/>
        </w:trPr>
        <w:tc>
          <w:tcPr>
            <w:tcW w:w="1275" w:type="dxa"/>
          </w:tcPr>
          <w:p w14:paraId="082B86F0" w14:textId="77777777" w:rsidR="00B54E99" w:rsidRPr="007D0212" w:rsidRDefault="00B54E99" w:rsidP="0036252F">
            <w:pPr>
              <w:pStyle w:val="TAC"/>
            </w:pPr>
            <w:r>
              <w:t>7+X to 8+X</w:t>
            </w:r>
          </w:p>
        </w:tc>
        <w:tc>
          <w:tcPr>
            <w:tcW w:w="4112" w:type="dxa"/>
          </w:tcPr>
          <w:p w14:paraId="08E4652E" w14:textId="77777777" w:rsidR="00B54E99" w:rsidRDefault="00B54E99" w:rsidP="0036252F">
            <w:pPr>
              <w:pStyle w:val="TAC"/>
              <w:jc w:val="left"/>
            </w:pPr>
            <w:r>
              <w:t>Tag 2 length</w:t>
            </w:r>
          </w:p>
        </w:tc>
        <w:tc>
          <w:tcPr>
            <w:tcW w:w="607" w:type="dxa"/>
          </w:tcPr>
          <w:p w14:paraId="3D0A4DD5" w14:textId="77777777" w:rsidR="00B54E99" w:rsidRPr="007D0212" w:rsidRDefault="00B54E99" w:rsidP="0036252F">
            <w:pPr>
              <w:pStyle w:val="TAC"/>
            </w:pPr>
            <w:r>
              <w:t>O</w:t>
            </w:r>
          </w:p>
        </w:tc>
        <w:tc>
          <w:tcPr>
            <w:tcW w:w="1518" w:type="dxa"/>
          </w:tcPr>
          <w:p w14:paraId="4F58C017" w14:textId="77777777" w:rsidR="00B54E99" w:rsidRDefault="00B54E99" w:rsidP="0036252F">
            <w:pPr>
              <w:pStyle w:val="TAC"/>
            </w:pPr>
            <w:r>
              <w:t>1</w:t>
            </w:r>
            <w:r w:rsidRPr="007D0212">
              <w:t xml:space="preserve"> byte</w:t>
            </w:r>
          </w:p>
        </w:tc>
      </w:tr>
      <w:tr w:rsidR="00B54E99" w14:paraId="6C732956" w14:textId="77777777" w:rsidTr="00561BDA">
        <w:trPr>
          <w:jc w:val="center"/>
        </w:trPr>
        <w:tc>
          <w:tcPr>
            <w:tcW w:w="1275" w:type="dxa"/>
          </w:tcPr>
          <w:p w14:paraId="6F99961B" w14:textId="77777777" w:rsidR="00B54E99" w:rsidRDefault="00B54E99" w:rsidP="0036252F">
            <w:pPr>
              <w:pStyle w:val="TAC"/>
            </w:pPr>
            <w:r>
              <w:t>9+X to 9+X+Y</w:t>
            </w:r>
          </w:p>
        </w:tc>
        <w:tc>
          <w:tcPr>
            <w:tcW w:w="4112" w:type="dxa"/>
          </w:tcPr>
          <w:p w14:paraId="722087C3" w14:textId="77777777" w:rsidR="00B54E99" w:rsidRDefault="00B54E99" w:rsidP="0036252F">
            <w:pPr>
              <w:pStyle w:val="TAC"/>
              <w:jc w:val="left"/>
            </w:pPr>
            <w:r>
              <w:t>Tag 2 data</w:t>
            </w:r>
          </w:p>
        </w:tc>
        <w:tc>
          <w:tcPr>
            <w:tcW w:w="607" w:type="dxa"/>
          </w:tcPr>
          <w:p w14:paraId="65052AB7" w14:textId="77777777" w:rsidR="00B54E99" w:rsidRPr="007D0212" w:rsidRDefault="00B54E99" w:rsidP="0036252F">
            <w:pPr>
              <w:pStyle w:val="TAC"/>
            </w:pPr>
            <w:r>
              <w:t>O</w:t>
            </w:r>
          </w:p>
        </w:tc>
        <w:tc>
          <w:tcPr>
            <w:tcW w:w="1518" w:type="dxa"/>
          </w:tcPr>
          <w:p w14:paraId="12449775" w14:textId="77777777" w:rsidR="00B54E99" w:rsidRDefault="00B54E99" w:rsidP="0036252F">
            <w:pPr>
              <w:pStyle w:val="TAC"/>
            </w:pPr>
            <w:r>
              <w:t>Y bytes</w:t>
            </w:r>
          </w:p>
        </w:tc>
      </w:tr>
    </w:tbl>
    <w:p w14:paraId="1905AD2C" w14:textId="77777777" w:rsidR="00B54E99" w:rsidRDefault="00B54E99" w:rsidP="00B54E99"/>
    <w:p w14:paraId="09D13E3D" w14:textId="41CFBB92" w:rsidR="00B54E99" w:rsidRDefault="00B54E99" w:rsidP="00637BA7">
      <w:pPr>
        <w:pStyle w:val="Heading2"/>
      </w:pPr>
      <w:bookmarkStart w:id="815" w:name="_Toc178929625"/>
      <w:bookmarkStart w:id="816" w:name="_Toc183489657"/>
      <w:r>
        <w:t>A</w:t>
      </w:r>
      <w:r w:rsidRPr="006D128E">
        <w:t>.</w:t>
      </w:r>
      <w:r>
        <w:t>2.2</w:t>
      </w:r>
      <w:r w:rsidRPr="006D128E">
        <w:tab/>
        <w:t>EF</w:t>
      </w:r>
      <w:r w:rsidRPr="00442891">
        <w:rPr>
          <w:vertAlign w:val="subscript"/>
        </w:rPr>
        <w:t>T</w:t>
      </w:r>
      <w:r w:rsidRPr="005C6A95">
        <w:rPr>
          <w:vertAlign w:val="subscript"/>
        </w:rPr>
        <w:t>C_</w:t>
      </w:r>
      <w:r>
        <w:rPr>
          <w:vertAlign w:val="subscript"/>
        </w:rPr>
        <w:t>OUT</w:t>
      </w:r>
      <w:r w:rsidRPr="005C6A95">
        <w:rPr>
          <w:vertAlign w:val="subscript"/>
        </w:rPr>
        <w:t xml:space="preserve"> </w:t>
      </w:r>
      <w:r w:rsidRPr="006D128E">
        <w:t>(</w:t>
      </w:r>
      <w:r>
        <w:t>T</w:t>
      </w:r>
      <w:r w:rsidR="000F5E46">
        <w:t xml:space="preserve">est </w:t>
      </w:r>
      <w:r>
        <w:t>C</w:t>
      </w:r>
      <w:r w:rsidR="000F5E46">
        <w:t>ase</w:t>
      </w:r>
      <w:r w:rsidR="00AB5838">
        <w:t xml:space="preserve"> </w:t>
      </w:r>
      <w:r w:rsidR="000F5E46">
        <w:t>Output</w:t>
      </w:r>
      <w:r w:rsidRPr="006D128E">
        <w:t>)</w:t>
      </w:r>
      <w:bookmarkEnd w:id="815"/>
      <w:bookmarkEnd w:id="816"/>
    </w:p>
    <w:p w14:paraId="239D95EA" w14:textId="5CAA4791" w:rsidR="00B54E99" w:rsidRDefault="00B54E99" w:rsidP="00B54E99">
      <w:r>
        <w:t xml:space="preserve">This file contains data received from the </w:t>
      </w:r>
      <w:r w:rsidR="000F5E46">
        <w:t>ME</w:t>
      </w:r>
      <w:r>
        <w:t xml:space="preserve"> and it can be read by the TT to verify if meeting the acceptance criteria of a test case. Additionally, few leading bytes can be used for tracking EF</w:t>
      </w:r>
      <w:r w:rsidRPr="007A37A9">
        <w:rPr>
          <w:vertAlign w:val="subscript"/>
        </w:rPr>
        <w:t xml:space="preserve">TC_IN </w:t>
      </w:r>
      <w:r>
        <w:t>and EF</w:t>
      </w:r>
      <w:r w:rsidRPr="007A37A9">
        <w:rPr>
          <w:vertAlign w:val="subscript"/>
        </w:rPr>
        <w:t xml:space="preserve">TC_OUT </w:t>
      </w:r>
      <w:r>
        <w:t xml:space="preserve">current offsets if required by the applet. Content and format of the data may be changed depending on the </w:t>
      </w:r>
      <w:r w:rsidR="000F5E46">
        <w:t xml:space="preserve">applet </w:t>
      </w:r>
      <w:r>
        <w:t>implementation.</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
        <w:gridCol w:w="2551"/>
        <w:gridCol w:w="284"/>
        <w:gridCol w:w="709"/>
        <w:gridCol w:w="2268"/>
        <w:gridCol w:w="567"/>
        <w:gridCol w:w="1134"/>
      </w:tblGrid>
      <w:tr w:rsidR="00B54E99" w:rsidRPr="006D128E" w14:paraId="6C128CC5" w14:textId="77777777" w:rsidTr="00561BDA">
        <w:trPr>
          <w:trHeight w:val="240"/>
        </w:trPr>
        <w:tc>
          <w:tcPr>
            <w:tcW w:w="3543" w:type="dxa"/>
            <w:gridSpan w:val="2"/>
          </w:tcPr>
          <w:p w14:paraId="6F8CE7A7" w14:textId="77777777" w:rsidR="00B54E99" w:rsidRPr="006D128E" w:rsidRDefault="00B54E99" w:rsidP="0036252F">
            <w:pPr>
              <w:pStyle w:val="TAC"/>
            </w:pPr>
            <w:r w:rsidRPr="006D128E">
              <w:t>Identifier: '</w:t>
            </w:r>
            <w:r>
              <w:t>2</w:t>
            </w:r>
            <w:r w:rsidRPr="006D128E">
              <w:t>F</w:t>
            </w:r>
            <w:r>
              <w:t>F9</w:t>
            </w:r>
            <w:r w:rsidRPr="006D128E">
              <w:t>'</w:t>
            </w:r>
          </w:p>
        </w:tc>
        <w:tc>
          <w:tcPr>
            <w:tcW w:w="3261" w:type="dxa"/>
            <w:gridSpan w:val="3"/>
          </w:tcPr>
          <w:p w14:paraId="0B9FF3F9" w14:textId="77777777" w:rsidR="00B54E99" w:rsidRPr="006D128E" w:rsidRDefault="00B54E99" w:rsidP="0036252F">
            <w:pPr>
              <w:pStyle w:val="TAC"/>
            </w:pPr>
            <w:r w:rsidRPr="006D128E">
              <w:t xml:space="preserve">Structure: </w:t>
            </w:r>
            <w:r>
              <w:t>transparent</w:t>
            </w:r>
          </w:p>
        </w:tc>
        <w:tc>
          <w:tcPr>
            <w:tcW w:w="1701" w:type="dxa"/>
            <w:gridSpan w:val="2"/>
          </w:tcPr>
          <w:p w14:paraId="125F4624" w14:textId="77777777" w:rsidR="00B54E99" w:rsidRPr="006D128E" w:rsidRDefault="00B54E99" w:rsidP="0036252F">
            <w:pPr>
              <w:pStyle w:val="TAC"/>
              <w:jc w:val="left"/>
            </w:pPr>
            <w:r>
              <w:t>Optional</w:t>
            </w:r>
          </w:p>
        </w:tc>
      </w:tr>
      <w:tr w:rsidR="00B54E99" w:rsidRPr="006D128E" w14:paraId="0C73AD14" w14:textId="77777777" w:rsidTr="00561BDA">
        <w:trPr>
          <w:trHeight w:val="240"/>
        </w:trPr>
        <w:tc>
          <w:tcPr>
            <w:tcW w:w="4536" w:type="dxa"/>
            <w:gridSpan w:val="4"/>
          </w:tcPr>
          <w:p w14:paraId="1EAF5C87" w14:textId="77777777" w:rsidR="00B54E99" w:rsidRPr="006D128E" w:rsidRDefault="00B54E99" w:rsidP="0036252F">
            <w:pPr>
              <w:pStyle w:val="TAC"/>
            </w:pPr>
            <w:r w:rsidRPr="006D128E">
              <w:t xml:space="preserve">Record length: </w:t>
            </w:r>
            <w:r>
              <w:t>255</w:t>
            </w:r>
            <w:r w:rsidRPr="006D128E">
              <w:t xml:space="preserve"> bytes</w:t>
            </w:r>
          </w:p>
        </w:tc>
        <w:tc>
          <w:tcPr>
            <w:tcW w:w="3969" w:type="dxa"/>
            <w:gridSpan w:val="3"/>
          </w:tcPr>
          <w:p w14:paraId="487D5D5E" w14:textId="77777777" w:rsidR="00B54E99" w:rsidRPr="006D128E" w:rsidRDefault="00B54E99" w:rsidP="0036252F">
            <w:pPr>
              <w:pStyle w:val="TAC"/>
            </w:pPr>
            <w:r w:rsidRPr="006D128E">
              <w:t>Update activity: low</w:t>
            </w:r>
          </w:p>
        </w:tc>
      </w:tr>
      <w:tr w:rsidR="00B54E99" w:rsidRPr="006D128E" w14:paraId="7A480662" w14:textId="77777777" w:rsidTr="00561BDA">
        <w:trPr>
          <w:trHeight w:val="240"/>
        </w:trPr>
        <w:tc>
          <w:tcPr>
            <w:tcW w:w="8505" w:type="dxa"/>
            <w:gridSpan w:val="7"/>
          </w:tcPr>
          <w:p w14:paraId="4CC38825" w14:textId="77777777" w:rsidR="00B54E99" w:rsidRPr="006D128E" w:rsidRDefault="00B54E99" w:rsidP="00B54E99">
            <w:pPr>
              <w:pStyle w:val="TAL"/>
            </w:pPr>
            <w:r w:rsidRPr="006D128E">
              <w:t>Access Conditions:</w:t>
            </w:r>
          </w:p>
          <w:p w14:paraId="044ACFE8" w14:textId="77777777" w:rsidR="00B54E99" w:rsidRPr="006D128E" w:rsidRDefault="00B54E99" w:rsidP="00B54E99">
            <w:pPr>
              <w:pStyle w:val="TAL"/>
            </w:pPr>
            <w:r w:rsidRPr="006D128E">
              <w:tab/>
              <w:t>READ</w:t>
            </w:r>
            <w:r w:rsidRPr="006D128E">
              <w:tab/>
              <w:t>ALWAYS</w:t>
            </w:r>
          </w:p>
          <w:p w14:paraId="4516B04D" w14:textId="77777777" w:rsidR="00B54E99" w:rsidRPr="006D128E" w:rsidRDefault="00B54E99" w:rsidP="00B54E99">
            <w:pPr>
              <w:pStyle w:val="TAL"/>
            </w:pPr>
            <w:r w:rsidRPr="006D128E">
              <w:tab/>
              <w:t>UPDATE</w:t>
            </w:r>
            <w:r w:rsidRPr="006D128E">
              <w:tab/>
              <w:t>ALWAYS</w:t>
            </w:r>
          </w:p>
          <w:p w14:paraId="12765C95" w14:textId="77777777" w:rsidR="00B54E99" w:rsidRPr="006D128E" w:rsidRDefault="00B54E99" w:rsidP="00B54E99">
            <w:pPr>
              <w:pStyle w:val="TAL"/>
            </w:pPr>
            <w:r w:rsidRPr="006D128E">
              <w:tab/>
            </w:r>
            <w:r>
              <w:t>DEACTIVATE</w:t>
            </w:r>
            <w:r w:rsidRPr="006D128E">
              <w:tab/>
              <w:t>ALWAYS</w:t>
            </w:r>
          </w:p>
          <w:p w14:paraId="2EFB5065" w14:textId="5D8E9D71" w:rsidR="00B54E99" w:rsidRPr="006D128E" w:rsidRDefault="00B54E99" w:rsidP="00B54E99">
            <w:pPr>
              <w:pStyle w:val="TAL"/>
            </w:pPr>
            <w:r w:rsidRPr="006D128E">
              <w:tab/>
            </w:r>
            <w:r>
              <w:t>ACTIVATE</w:t>
            </w:r>
            <w:r w:rsidRPr="006D128E">
              <w:tab/>
              <w:t>ALWAYS</w:t>
            </w:r>
          </w:p>
        </w:tc>
      </w:tr>
      <w:tr w:rsidR="00B54E99" w:rsidRPr="006D128E" w14:paraId="1D0D34DD" w14:textId="77777777" w:rsidTr="00561BDA">
        <w:trPr>
          <w:trHeight w:val="240"/>
        </w:trPr>
        <w:tc>
          <w:tcPr>
            <w:tcW w:w="992" w:type="dxa"/>
          </w:tcPr>
          <w:p w14:paraId="3829D9AF" w14:textId="77777777" w:rsidR="00B54E99" w:rsidRPr="006D128E" w:rsidRDefault="00B54E99" w:rsidP="0036252F">
            <w:pPr>
              <w:pStyle w:val="TAC"/>
            </w:pPr>
            <w:r>
              <w:t>Bytes</w:t>
            </w:r>
          </w:p>
        </w:tc>
        <w:tc>
          <w:tcPr>
            <w:tcW w:w="2835" w:type="dxa"/>
            <w:gridSpan w:val="2"/>
          </w:tcPr>
          <w:p w14:paraId="3890E09F" w14:textId="77777777" w:rsidR="00B54E99" w:rsidRPr="006D128E" w:rsidRDefault="00B54E99" w:rsidP="0036252F">
            <w:pPr>
              <w:pStyle w:val="TAC"/>
            </w:pPr>
            <w:r w:rsidRPr="006D128E">
              <w:t>Description</w:t>
            </w:r>
          </w:p>
        </w:tc>
        <w:tc>
          <w:tcPr>
            <w:tcW w:w="2977" w:type="dxa"/>
            <w:gridSpan w:val="2"/>
          </w:tcPr>
          <w:p w14:paraId="290609A2" w14:textId="77777777" w:rsidR="00B54E99" w:rsidRPr="006D128E" w:rsidRDefault="00B54E99" w:rsidP="0036252F">
            <w:pPr>
              <w:pStyle w:val="TAC"/>
            </w:pPr>
            <w:r w:rsidRPr="006D128E">
              <w:t>Default Value</w:t>
            </w:r>
          </w:p>
        </w:tc>
        <w:tc>
          <w:tcPr>
            <w:tcW w:w="567" w:type="dxa"/>
          </w:tcPr>
          <w:p w14:paraId="67AC4578" w14:textId="77777777" w:rsidR="00B54E99" w:rsidRPr="006D128E" w:rsidRDefault="00B54E99" w:rsidP="0036252F">
            <w:pPr>
              <w:pStyle w:val="TAC"/>
            </w:pPr>
            <w:r w:rsidRPr="006D128E">
              <w:t>M/O</w:t>
            </w:r>
          </w:p>
        </w:tc>
        <w:tc>
          <w:tcPr>
            <w:tcW w:w="1134" w:type="dxa"/>
          </w:tcPr>
          <w:p w14:paraId="56F20095" w14:textId="77777777" w:rsidR="00B54E99" w:rsidRPr="006D128E" w:rsidRDefault="00B54E99" w:rsidP="0036252F">
            <w:pPr>
              <w:pStyle w:val="TAC"/>
            </w:pPr>
            <w:r w:rsidRPr="006D128E">
              <w:t>Length</w:t>
            </w:r>
          </w:p>
        </w:tc>
      </w:tr>
      <w:tr w:rsidR="00B54E99" w:rsidRPr="006D128E" w14:paraId="74C313AC" w14:textId="77777777" w:rsidTr="00561BDA">
        <w:trPr>
          <w:trHeight w:val="240"/>
        </w:trPr>
        <w:tc>
          <w:tcPr>
            <w:tcW w:w="992" w:type="dxa"/>
          </w:tcPr>
          <w:p w14:paraId="1EB1C8DF" w14:textId="40859390" w:rsidR="00B54E99" w:rsidRPr="006D128E" w:rsidRDefault="00B54E99" w:rsidP="0036252F">
            <w:pPr>
              <w:pStyle w:val="TAC"/>
            </w:pPr>
            <w:r w:rsidRPr="006D128E">
              <w:t>1</w:t>
            </w:r>
            <w:r w:rsidR="000F5E46">
              <w:t xml:space="preserve"> to </w:t>
            </w:r>
            <w:r>
              <w:t>255</w:t>
            </w:r>
          </w:p>
        </w:tc>
        <w:tc>
          <w:tcPr>
            <w:tcW w:w="2835" w:type="dxa"/>
            <w:gridSpan w:val="2"/>
          </w:tcPr>
          <w:p w14:paraId="2573CA89" w14:textId="77777777" w:rsidR="00B54E99" w:rsidRPr="006D128E" w:rsidRDefault="00B54E99" w:rsidP="00B54E99">
            <w:pPr>
              <w:pStyle w:val="TAC"/>
              <w:jc w:val="left"/>
            </w:pPr>
            <w:r w:rsidRPr="006D128E">
              <w:t xml:space="preserve">Test </w:t>
            </w:r>
            <w:r>
              <w:t>Data</w:t>
            </w:r>
          </w:p>
        </w:tc>
        <w:tc>
          <w:tcPr>
            <w:tcW w:w="2977" w:type="dxa"/>
            <w:gridSpan w:val="2"/>
          </w:tcPr>
          <w:p w14:paraId="662DB419" w14:textId="4C44296A" w:rsidR="00B54E99" w:rsidRPr="006D128E" w:rsidRDefault="000F5E46" w:rsidP="00B54E99">
            <w:pPr>
              <w:pStyle w:val="TAC"/>
              <w:jc w:val="left"/>
            </w:pPr>
            <w:r>
              <w:t>'</w:t>
            </w:r>
            <w:r w:rsidR="00B54E99">
              <w:t>FF..FF</w:t>
            </w:r>
            <w:r>
              <w:t>'</w:t>
            </w:r>
          </w:p>
        </w:tc>
        <w:tc>
          <w:tcPr>
            <w:tcW w:w="567" w:type="dxa"/>
          </w:tcPr>
          <w:p w14:paraId="0263041E" w14:textId="77777777" w:rsidR="00B54E99" w:rsidRPr="006D128E" w:rsidRDefault="00B54E99" w:rsidP="0036252F">
            <w:pPr>
              <w:pStyle w:val="TAC"/>
            </w:pPr>
            <w:r w:rsidRPr="006D128E">
              <w:t>M</w:t>
            </w:r>
          </w:p>
        </w:tc>
        <w:tc>
          <w:tcPr>
            <w:tcW w:w="1134" w:type="dxa"/>
          </w:tcPr>
          <w:p w14:paraId="2BA1AEFE" w14:textId="0735DD70" w:rsidR="00B54E99" w:rsidRPr="006D128E" w:rsidRDefault="00B54E99" w:rsidP="0036252F">
            <w:pPr>
              <w:pStyle w:val="TAC"/>
            </w:pPr>
            <w:r>
              <w:t>255</w:t>
            </w:r>
            <w:r w:rsidR="000F5E46">
              <w:t xml:space="preserve"> bytes</w:t>
            </w:r>
          </w:p>
        </w:tc>
      </w:tr>
    </w:tbl>
    <w:p w14:paraId="7AD6B6AD" w14:textId="77777777" w:rsidR="00B54E99" w:rsidRDefault="00B54E99" w:rsidP="00B54E99"/>
    <w:p w14:paraId="1A2AFB2B" w14:textId="5F7AE2B6" w:rsidR="00B54E99" w:rsidRDefault="00B54E99" w:rsidP="00B54E99">
      <w:r>
        <w:t xml:space="preserve">The EF </w:t>
      </w:r>
      <w:r w:rsidR="000F5E46">
        <w:t>may</w:t>
      </w:r>
      <w:r>
        <w:t xml:space="preserve"> include data related to,</w:t>
      </w:r>
    </w:p>
    <w:p w14:paraId="7DF25EE2" w14:textId="665AB499" w:rsidR="00B54E99" w:rsidRDefault="00637BA7" w:rsidP="00637BA7">
      <w:pPr>
        <w:pStyle w:val="B10"/>
      </w:pPr>
      <w:r>
        <w:t>-</w:t>
      </w:r>
      <w:r>
        <w:tab/>
      </w:r>
      <w:r w:rsidR="00B54E99">
        <w:t xml:space="preserve">Test EFs offset control, </w:t>
      </w:r>
    </w:p>
    <w:p w14:paraId="562F0221" w14:textId="0AEB433D" w:rsidR="00B54E99" w:rsidRDefault="00637BA7" w:rsidP="00637BA7">
      <w:pPr>
        <w:pStyle w:val="B2"/>
      </w:pPr>
      <w:r>
        <w:t>-</w:t>
      </w:r>
      <w:r>
        <w:tab/>
      </w:r>
      <w:r w:rsidR="00B54E99">
        <w:t xml:space="preserve">TT can update initial offsets during </w:t>
      </w:r>
      <w:r w:rsidR="000F5E46">
        <w:t xml:space="preserve">test case </w:t>
      </w:r>
      <w:r w:rsidR="00B54E99">
        <w:t>initialization.</w:t>
      </w:r>
    </w:p>
    <w:p w14:paraId="647199E8" w14:textId="4CF4E175" w:rsidR="00B54E99" w:rsidRDefault="00637BA7" w:rsidP="00637BA7">
      <w:pPr>
        <w:pStyle w:val="B2"/>
      </w:pPr>
      <w:r>
        <w:t>-</w:t>
      </w:r>
      <w:r>
        <w:tab/>
      </w:r>
      <w:r w:rsidR="00B54E99">
        <w:t xml:space="preserve">TT can track and update </w:t>
      </w:r>
      <w:r w:rsidR="000F5E46">
        <w:t xml:space="preserve">the </w:t>
      </w:r>
      <w:r w:rsidR="00B54E99">
        <w:t>test EF offsets as applet executes test steps.</w:t>
      </w:r>
    </w:p>
    <w:p w14:paraId="752A4506" w14:textId="3C66EA57" w:rsidR="00B54E99" w:rsidRDefault="00637BA7" w:rsidP="00637BA7">
      <w:pPr>
        <w:pStyle w:val="B10"/>
      </w:pPr>
      <w:r>
        <w:t>-</w:t>
      </w:r>
      <w:r>
        <w:tab/>
      </w:r>
      <w:r w:rsidR="00B54E99">
        <w:t xml:space="preserve">Toolkit command response data received from the </w:t>
      </w:r>
      <w:r w:rsidR="000F5E46">
        <w:t>ME</w:t>
      </w:r>
      <w:r w:rsidR="00B54E99">
        <w:t>,</w:t>
      </w:r>
    </w:p>
    <w:p w14:paraId="71A6FF06" w14:textId="1A66F6BC" w:rsidR="00B54E99" w:rsidRDefault="00637BA7" w:rsidP="00637BA7">
      <w:pPr>
        <w:pStyle w:val="B2"/>
      </w:pPr>
      <w:r>
        <w:t>-</w:t>
      </w:r>
      <w:r>
        <w:tab/>
      </w:r>
      <w:r w:rsidR="00B54E99">
        <w:t>This can be a sequence of TLVs related to proactive command responses (TERMI</w:t>
      </w:r>
      <w:r w:rsidR="00D20BC8">
        <w:t>N</w:t>
      </w:r>
      <w:r w:rsidR="00B54E99">
        <w:t>AL RESPONSE) or envelop commands (EVENTs).</w:t>
      </w:r>
    </w:p>
    <w:p w14:paraId="2E926F29" w14:textId="0F55F95D" w:rsidR="00B54E99" w:rsidRDefault="00637BA7" w:rsidP="00637BA7">
      <w:pPr>
        <w:pStyle w:val="B2"/>
      </w:pPr>
      <w:r>
        <w:t>-</w:t>
      </w:r>
      <w:r>
        <w:tab/>
      </w:r>
      <w:r w:rsidR="00B54E99">
        <w:t>Different Tags can be used for this purpose.</w:t>
      </w:r>
    </w:p>
    <w:p w14:paraId="42BF339D" w14:textId="77777777" w:rsidR="00B54E99" w:rsidRDefault="00B54E99" w:rsidP="00B54E99">
      <w:pPr>
        <w:keepNext/>
        <w:ind w:left="714" w:hanging="357"/>
      </w:pPr>
      <w:r>
        <w:t>Example: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22"/>
        <w:gridCol w:w="3865"/>
        <w:gridCol w:w="607"/>
        <w:gridCol w:w="1518"/>
      </w:tblGrid>
      <w:tr w:rsidR="00B54E99" w:rsidRPr="007D0212" w14:paraId="41B95F67" w14:textId="77777777" w:rsidTr="00561BDA">
        <w:trPr>
          <w:jc w:val="center"/>
        </w:trPr>
        <w:tc>
          <w:tcPr>
            <w:tcW w:w="1522" w:type="dxa"/>
            <w:shd w:val="clear" w:color="auto" w:fill="D9D9D9" w:themeFill="background1" w:themeFillShade="D9"/>
          </w:tcPr>
          <w:p w14:paraId="3C2BDEF5" w14:textId="77777777" w:rsidR="00B54E99" w:rsidRPr="007D0212" w:rsidRDefault="00B54E99" w:rsidP="00B54E99">
            <w:pPr>
              <w:pStyle w:val="TAH"/>
            </w:pPr>
            <w:r w:rsidRPr="007D0212">
              <w:t>Bytes</w:t>
            </w:r>
          </w:p>
        </w:tc>
        <w:tc>
          <w:tcPr>
            <w:tcW w:w="3865" w:type="dxa"/>
            <w:shd w:val="clear" w:color="auto" w:fill="D9D9D9" w:themeFill="background1" w:themeFillShade="D9"/>
          </w:tcPr>
          <w:p w14:paraId="7A153D6F" w14:textId="77777777" w:rsidR="00B54E99" w:rsidRPr="007D0212" w:rsidRDefault="00B54E99" w:rsidP="00B54E99">
            <w:pPr>
              <w:pStyle w:val="TAH"/>
            </w:pPr>
            <w:r w:rsidRPr="007D0212">
              <w:t>Description</w:t>
            </w:r>
          </w:p>
        </w:tc>
        <w:tc>
          <w:tcPr>
            <w:tcW w:w="607" w:type="dxa"/>
            <w:shd w:val="clear" w:color="auto" w:fill="D9D9D9" w:themeFill="background1" w:themeFillShade="D9"/>
          </w:tcPr>
          <w:p w14:paraId="1BE2C2C3" w14:textId="77777777" w:rsidR="00B54E99" w:rsidRPr="007D0212" w:rsidRDefault="00B54E99" w:rsidP="00B54E99">
            <w:pPr>
              <w:pStyle w:val="TAH"/>
            </w:pPr>
            <w:r w:rsidRPr="007D0212">
              <w:t>M/O</w:t>
            </w:r>
          </w:p>
        </w:tc>
        <w:tc>
          <w:tcPr>
            <w:tcW w:w="1518" w:type="dxa"/>
            <w:shd w:val="clear" w:color="auto" w:fill="D9D9D9" w:themeFill="background1" w:themeFillShade="D9"/>
          </w:tcPr>
          <w:p w14:paraId="65567AFE" w14:textId="77777777" w:rsidR="00B54E99" w:rsidRPr="007D0212" w:rsidRDefault="00B54E99" w:rsidP="00B54E99">
            <w:pPr>
              <w:pStyle w:val="TAH"/>
            </w:pPr>
            <w:r w:rsidRPr="007D0212">
              <w:t>Length</w:t>
            </w:r>
          </w:p>
        </w:tc>
      </w:tr>
      <w:tr w:rsidR="00B54E99" w:rsidRPr="007D0212" w14:paraId="2ADBE0A8" w14:textId="77777777" w:rsidTr="00561BDA">
        <w:trPr>
          <w:jc w:val="center"/>
        </w:trPr>
        <w:tc>
          <w:tcPr>
            <w:tcW w:w="1522" w:type="dxa"/>
          </w:tcPr>
          <w:p w14:paraId="7F8DD94A" w14:textId="77777777" w:rsidR="00B54E99" w:rsidRPr="007D0212" w:rsidRDefault="00B54E99" w:rsidP="0036252F">
            <w:pPr>
              <w:pStyle w:val="TAC"/>
            </w:pPr>
            <w:r>
              <w:t xml:space="preserve">1-2 </w:t>
            </w:r>
          </w:p>
        </w:tc>
        <w:tc>
          <w:tcPr>
            <w:tcW w:w="3865" w:type="dxa"/>
          </w:tcPr>
          <w:p w14:paraId="7FD5FB24" w14:textId="77777777" w:rsidR="00B54E99" w:rsidRPr="007D0212" w:rsidRDefault="00B54E99" w:rsidP="0036252F">
            <w:pPr>
              <w:pStyle w:val="TAC"/>
              <w:jc w:val="left"/>
            </w:pPr>
            <w:r>
              <w:t>Test EFs offset control bytes</w:t>
            </w:r>
          </w:p>
        </w:tc>
        <w:tc>
          <w:tcPr>
            <w:tcW w:w="607" w:type="dxa"/>
          </w:tcPr>
          <w:p w14:paraId="4F109FAB" w14:textId="77777777" w:rsidR="00B54E99" w:rsidRPr="007D0212" w:rsidRDefault="00B54E99" w:rsidP="0036252F">
            <w:pPr>
              <w:pStyle w:val="TAC"/>
            </w:pPr>
            <w:r>
              <w:t>M</w:t>
            </w:r>
          </w:p>
        </w:tc>
        <w:tc>
          <w:tcPr>
            <w:tcW w:w="1518" w:type="dxa"/>
          </w:tcPr>
          <w:p w14:paraId="4BCA4C3F" w14:textId="77777777" w:rsidR="00B54E99" w:rsidRPr="007D0212" w:rsidRDefault="00B54E99" w:rsidP="0036252F">
            <w:pPr>
              <w:pStyle w:val="TAC"/>
            </w:pPr>
            <w:r>
              <w:t>2</w:t>
            </w:r>
            <w:r w:rsidRPr="007D0212">
              <w:t xml:space="preserve"> byte</w:t>
            </w:r>
            <w:r>
              <w:t>s</w:t>
            </w:r>
          </w:p>
        </w:tc>
      </w:tr>
      <w:tr w:rsidR="00B54E99" w:rsidRPr="007D0212" w14:paraId="2C71FBC8" w14:textId="77777777" w:rsidTr="00561BDA">
        <w:trPr>
          <w:jc w:val="center"/>
        </w:trPr>
        <w:tc>
          <w:tcPr>
            <w:tcW w:w="1522" w:type="dxa"/>
          </w:tcPr>
          <w:p w14:paraId="504669B8" w14:textId="77777777" w:rsidR="00B54E99" w:rsidRPr="007D0212" w:rsidRDefault="00B54E99" w:rsidP="0036252F">
            <w:pPr>
              <w:pStyle w:val="TAC"/>
            </w:pPr>
            <w:r>
              <w:t>3-4</w:t>
            </w:r>
          </w:p>
        </w:tc>
        <w:tc>
          <w:tcPr>
            <w:tcW w:w="3865" w:type="dxa"/>
          </w:tcPr>
          <w:p w14:paraId="385285C5" w14:textId="77777777" w:rsidR="00B54E99" w:rsidRPr="007D0212" w:rsidRDefault="00B54E99" w:rsidP="0036252F">
            <w:pPr>
              <w:pStyle w:val="TAC"/>
              <w:jc w:val="left"/>
            </w:pPr>
            <w:r>
              <w:t>Length</w:t>
            </w:r>
          </w:p>
        </w:tc>
        <w:tc>
          <w:tcPr>
            <w:tcW w:w="607" w:type="dxa"/>
          </w:tcPr>
          <w:p w14:paraId="50E2ACCF" w14:textId="77777777" w:rsidR="00B54E99" w:rsidRPr="007D0212" w:rsidRDefault="00B54E99" w:rsidP="0036252F">
            <w:pPr>
              <w:pStyle w:val="TAC"/>
            </w:pPr>
            <w:r w:rsidRPr="007D0212">
              <w:t>M</w:t>
            </w:r>
          </w:p>
        </w:tc>
        <w:tc>
          <w:tcPr>
            <w:tcW w:w="1518" w:type="dxa"/>
          </w:tcPr>
          <w:p w14:paraId="230C5DAA" w14:textId="77777777" w:rsidR="00B54E99" w:rsidRPr="007D0212" w:rsidRDefault="00B54E99" w:rsidP="0036252F">
            <w:pPr>
              <w:pStyle w:val="TAC"/>
            </w:pPr>
            <w:r>
              <w:t>2</w:t>
            </w:r>
            <w:r w:rsidRPr="007D0212">
              <w:t xml:space="preserve"> byte</w:t>
            </w:r>
            <w:r>
              <w:t>s</w:t>
            </w:r>
          </w:p>
        </w:tc>
      </w:tr>
      <w:tr w:rsidR="00B54E99" w:rsidRPr="007D0212" w14:paraId="6C333F67" w14:textId="77777777" w:rsidTr="00561BDA">
        <w:trPr>
          <w:jc w:val="center"/>
        </w:trPr>
        <w:tc>
          <w:tcPr>
            <w:tcW w:w="1522" w:type="dxa"/>
          </w:tcPr>
          <w:p w14:paraId="2BD4E3E6" w14:textId="77777777" w:rsidR="00B54E99" w:rsidRDefault="00B54E99" w:rsidP="0036252F">
            <w:pPr>
              <w:pStyle w:val="TAC"/>
            </w:pPr>
            <w:r>
              <w:t>5</w:t>
            </w:r>
          </w:p>
        </w:tc>
        <w:tc>
          <w:tcPr>
            <w:tcW w:w="3865" w:type="dxa"/>
          </w:tcPr>
          <w:p w14:paraId="2137C9E5" w14:textId="77777777" w:rsidR="00B54E99" w:rsidRDefault="00B54E99" w:rsidP="0036252F">
            <w:pPr>
              <w:pStyle w:val="TAC"/>
              <w:jc w:val="left"/>
            </w:pPr>
            <w:r>
              <w:t xml:space="preserve">Tag 1:  Proactive command 1 tag </w:t>
            </w:r>
          </w:p>
          <w:p w14:paraId="744919C6" w14:textId="77777777" w:rsidR="00B54E99" w:rsidRDefault="00B54E99" w:rsidP="0036252F">
            <w:pPr>
              <w:pStyle w:val="TAC"/>
              <w:jc w:val="left"/>
            </w:pPr>
            <w:r>
              <w:t>(for TERMINAL RESPONSE 1)</w:t>
            </w:r>
          </w:p>
        </w:tc>
        <w:tc>
          <w:tcPr>
            <w:tcW w:w="607" w:type="dxa"/>
          </w:tcPr>
          <w:p w14:paraId="336EBAFD" w14:textId="77777777" w:rsidR="00B54E99" w:rsidRPr="007D0212" w:rsidRDefault="00B54E99" w:rsidP="0036252F">
            <w:pPr>
              <w:pStyle w:val="TAC"/>
            </w:pPr>
            <w:r w:rsidRPr="00E06A07">
              <w:t>O</w:t>
            </w:r>
          </w:p>
        </w:tc>
        <w:tc>
          <w:tcPr>
            <w:tcW w:w="1518" w:type="dxa"/>
          </w:tcPr>
          <w:p w14:paraId="3A0851B4" w14:textId="77777777" w:rsidR="00B54E99" w:rsidRDefault="00B54E99" w:rsidP="0036252F">
            <w:pPr>
              <w:pStyle w:val="TAC"/>
            </w:pPr>
            <w:r>
              <w:t>1 byte</w:t>
            </w:r>
          </w:p>
        </w:tc>
      </w:tr>
      <w:tr w:rsidR="00B54E99" w:rsidRPr="007D0212" w14:paraId="3600EF9A" w14:textId="77777777" w:rsidTr="00561BDA">
        <w:trPr>
          <w:jc w:val="center"/>
        </w:trPr>
        <w:tc>
          <w:tcPr>
            <w:tcW w:w="1522" w:type="dxa"/>
          </w:tcPr>
          <w:p w14:paraId="05144A88" w14:textId="77777777" w:rsidR="00B54E99" w:rsidRPr="007D0212" w:rsidRDefault="00B54E99" w:rsidP="0036252F">
            <w:pPr>
              <w:pStyle w:val="TAC"/>
            </w:pPr>
            <w:r>
              <w:t>6</w:t>
            </w:r>
          </w:p>
        </w:tc>
        <w:tc>
          <w:tcPr>
            <w:tcW w:w="3865" w:type="dxa"/>
          </w:tcPr>
          <w:p w14:paraId="767BFD79" w14:textId="77777777" w:rsidR="00B54E99" w:rsidRDefault="00B54E99" w:rsidP="0036252F">
            <w:pPr>
              <w:pStyle w:val="TAC"/>
              <w:jc w:val="left"/>
            </w:pPr>
            <w:r>
              <w:t>Tag 1 length</w:t>
            </w:r>
          </w:p>
        </w:tc>
        <w:tc>
          <w:tcPr>
            <w:tcW w:w="607" w:type="dxa"/>
          </w:tcPr>
          <w:p w14:paraId="0DB80265" w14:textId="77777777" w:rsidR="00B54E99" w:rsidRPr="007D0212" w:rsidRDefault="00B54E99" w:rsidP="0036252F">
            <w:pPr>
              <w:pStyle w:val="TAC"/>
            </w:pPr>
            <w:r w:rsidRPr="00E06A07">
              <w:t>O</w:t>
            </w:r>
          </w:p>
        </w:tc>
        <w:tc>
          <w:tcPr>
            <w:tcW w:w="1518" w:type="dxa"/>
          </w:tcPr>
          <w:p w14:paraId="6740A4D8" w14:textId="77777777" w:rsidR="00B54E99" w:rsidRDefault="00B54E99" w:rsidP="0036252F">
            <w:pPr>
              <w:pStyle w:val="TAC"/>
            </w:pPr>
            <w:r>
              <w:t>1</w:t>
            </w:r>
            <w:r w:rsidRPr="007D0212">
              <w:t xml:space="preserve"> byte</w:t>
            </w:r>
          </w:p>
        </w:tc>
      </w:tr>
      <w:tr w:rsidR="00B54E99" w:rsidRPr="007D0212" w14:paraId="12FA3714" w14:textId="77777777" w:rsidTr="00561BDA">
        <w:trPr>
          <w:jc w:val="center"/>
        </w:trPr>
        <w:tc>
          <w:tcPr>
            <w:tcW w:w="1522" w:type="dxa"/>
          </w:tcPr>
          <w:p w14:paraId="5CF4A775" w14:textId="77777777" w:rsidR="00B54E99" w:rsidRDefault="00B54E99" w:rsidP="0036252F">
            <w:pPr>
              <w:pStyle w:val="TAC"/>
            </w:pPr>
            <w:r>
              <w:t>7 to 7+X</w:t>
            </w:r>
          </w:p>
        </w:tc>
        <w:tc>
          <w:tcPr>
            <w:tcW w:w="3865" w:type="dxa"/>
          </w:tcPr>
          <w:p w14:paraId="30C91C68" w14:textId="77777777" w:rsidR="00B54E99" w:rsidRDefault="00B54E99" w:rsidP="0036252F">
            <w:pPr>
              <w:pStyle w:val="TAC"/>
              <w:jc w:val="left"/>
            </w:pPr>
            <w:r>
              <w:t>Tag 1 data</w:t>
            </w:r>
          </w:p>
        </w:tc>
        <w:tc>
          <w:tcPr>
            <w:tcW w:w="607" w:type="dxa"/>
          </w:tcPr>
          <w:p w14:paraId="2E5380A6" w14:textId="77777777" w:rsidR="00B54E99" w:rsidRPr="007D0212" w:rsidRDefault="00B54E99" w:rsidP="0036252F">
            <w:pPr>
              <w:pStyle w:val="TAC"/>
            </w:pPr>
            <w:r w:rsidRPr="00E06A07">
              <w:t>O</w:t>
            </w:r>
          </w:p>
        </w:tc>
        <w:tc>
          <w:tcPr>
            <w:tcW w:w="1518" w:type="dxa"/>
          </w:tcPr>
          <w:p w14:paraId="547B22FD" w14:textId="77777777" w:rsidR="00B54E99" w:rsidRDefault="00B54E99" w:rsidP="0036252F">
            <w:pPr>
              <w:pStyle w:val="TAC"/>
            </w:pPr>
            <w:r>
              <w:t>X bytes</w:t>
            </w:r>
          </w:p>
        </w:tc>
      </w:tr>
      <w:tr w:rsidR="00B54E99" w:rsidRPr="007D0212" w14:paraId="112157DB" w14:textId="77777777" w:rsidTr="00561BDA">
        <w:trPr>
          <w:jc w:val="center"/>
        </w:trPr>
        <w:tc>
          <w:tcPr>
            <w:tcW w:w="1522" w:type="dxa"/>
          </w:tcPr>
          <w:p w14:paraId="241FB4B6" w14:textId="77777777" w:rsidR="00B54E99" w:rsidRPr="007D0212" w:rsidRDefault="00B54E99" w:rsidP="0036252F">
            <w:pPr>
              <w:pStyle w:val="TAC"/>
            </w:pPr>
            <w:r>
              <w:t>8+X to 9+X</w:t>
            </w:r>
          </w:p>
        </w:tc>
        <w:tc>
          <w:tcPr>
            <w:tcW w:w="3865" w:type="dxa"/>
          </w:tcPr>
          <w:p w14:paraId="6F6477AA" w14:textId="77777777" w:rsidR="00B54E99" w:rsidRDefault="00B54E99" w:rsidP="0036252F">
            <w:pPr>
              <w:pStyle w:val="TAC"/>
              <w:jc w:val="left"/>
            </w:pPr>
            <w:r>
              <w:t>Tag 2:  Proactive command 2 tag</w:t>
            </w:r>
          </w:p>
          <w:p w14:paraId="7C4FB4E2" w14:textId="77777777" w:rsidR="00B54E99" w:rsidRPr="007D0212" w:rsidRDefault="00B54E99" w:rsidP="0036252F">
            <w:pPr>
              <w:pStyle w:val="TAC"/>
              <w:jc w:val="left"/>
            </w:pPr>
            <w:r>
              <w:t>(for TERMINAL RESPONSE 2)</w:t>
            </w:r>
          </w:p>
        </w:tc>
        <w:tc>
          <w:tcPr>
            <w:tcW w:w="607" w:type="dxa"/>
          </w:tcPr>
          <w:p w14:paraId="18DB3352" w14:textId="77777777" w:rsidR="00B54E99" w:rsidRPr="007D0212" w:rsidRDefault="00B54E99" w:rsidP="0036252F">
            <w:pPr>
              <w:pStyle w:val="TAC"/>
            </w:pPr>
            <w:r>
              <w:t>O</w:t>
            </w:r>
          </w:p>
        </w:tc>
        <w:tc>
          <w:tcPr>
            <w:tcW w:w="1518" w:type="dxa"/>
          </w:tcPr>
          <w:p w14:paraId="2C4C95F3" w14:textId="77777777" w:rsidR="00B54E99" w:rsidRPr="007D0212" w:rsidRDefault="00B54E99" w:rsidP="0036252F">
            <w:pPr>
              <w:pStyle w:val="TAC"/>
            </w:pPr>
            <w:r>
              <w:t>1</w:t>
            </w:r>
            <w:r w:rsidRPr="007D0212">
              <w:t xml:space="preserve"> byte</w:t>
            </w:r>
          </w:p>
        </w:tc>
      </w:tr>
      <w:tr w:rsidR="00B54E99" w14:paraId="09385757" w14:textId="77777777" w:rsidTr="00561BDA">
        <w:trPr>
          <w:jc w:val="center"/>
        </w:trPr>
        <w:tc>
          <w:tcPr>
            <w:tcW w:w="1522" w:type="dxa"/>
          </w:tcPr>
          <w:p w14:paraId="47343876" w14:textId="77777777" w:rsidR="00B54E99" w:rsidRPr="007D0212" w:rsidRDefault="00B54E99" w:rsidP="0036252F">
            <w:pPr>
              <w:pStyle w:val="TAC"/>
            </w:pPr>
            <w:r>
              <w:t>10+X to 11+X</w:t>
            </w:r>
          </w:p>
        </w:tc>
        <w:tc>
          <w:tcPr>
            <w:tcW w:w="3865" w:type="dxa"/>
          </w:tcPr>
          <w:p w14:paraId="3966E0C8" w14:textId="77777777" w:rsidR="00B54E99" w:rsidRDefault="00B54E99" w:rsidP="0036252F">
            <w:pPr>
              <w:pStyle w:val="TAC"/>
              <w:jc w:val="left"/>
            </w:pPr>
            <w:r>
              <w:t>Tag 2 length</w:t>
            </w:r>
          </w:p>
        </w:tc>
        <w:tc>
          <w:tcPr>
            <w:tcW w:w="607" w:type="dxa"/>
          </w:tcPr>
          <w:p w14:paraId="3ACA314C" w14:textId="77777777" w:rsidR="00B54E99" w:rsidRPr="007D0212" w:rsidRDefault="00B54E99" w:rsidP="0036252F">
            <w:pPr>
              <w:pStyle w:val="TAC"/>
            </w:pPr>
            <w:r>
              <w:t>O</w:t>
            </w:r>
          </w:p>
        </w:tc>
        <w:tc>
          <w:tcPr>
            <w:tcW w:w="1518" w:type="dxa"/>
          </w:tcPr>
          <w:p w14:paraId="79D205E0" w14:textId="77777777" w:rsidR="00B54E99" w:rsidRDefault="00B54E99" w:rsidP="0036252F">
            <w:pPr>
              <w:pStyle w:val="TAC"/>
            </w:pPr>
            <w:r>
              <w:t>1</w:t>
            </w:r>
            <w:r w:rsidRPr="007D0212">
              <w:t xml:space="preserve"> byte</w:t>
            </w:r>
          </w:p>
        </w:tc>
      </w:tr>
      <w:tr w:rsidR="00B54E99" w14:paraId="7E418B6B" w14:textId="77777777" w:rsidTr="00561BDA">
        <w:trPr>
          <w:jc w:val="center"/>
        </w:trPr>
        <w:tc>
          <w:tcPr>
            <w:tcW w:w="1522" w:type="dxa"/>
          </w:tcPr>
          <w:p w14:paraId="517B6CE9" w14:textId="77777777" w:rsidR="00B54E99" w:rsidRDefault="00B54E99" w:rsidP="0036252F">
            <w:pPr>
              <w:pStyle w:val="TAC"/>
            </w:pPr>
            <w:r>
              <w:t>12+X to 12+X+Y</w:t>
            </w:r>
          </w:p>
        </w:tc>
        <w:tc>
          <w:tcPr>
            <w:tcW w:w="3865" w:type="dxa"/>
          </w:tcPr>
          <w:p w14:paraId="070E0B5A" w14:textId="77777777" w:rsidR="00B54E99" w:rsidRDefault="00B54E99" w:rsidP="0036252F">
            <w:pPr>
              <w:pStyle w:val="TAC"/>
              <w:jc w:val="left"/>
            </w:pPr>
            <w:r>
              <w:t>Tag 2 data</w:t>
            </w:r>
          </w:p>
        </w:tc>
        <w:tc>
          <w:tcPr>
            <w:tcW w:w="607" w:type="dxa"/>
          </w:tcPr>
          <w:p w14:paraId="40D633F7" w14:textId="77777777" w:rsidR="00B54E99" w:rsidRPr="007D0212" w:rsidRDefault="00B54E99" w:rsidP="0036252F">
            <w:pPr>
              <w:pStyle w:val="TAC"/>
            </w:pPr>
            <w:r>
              <w:t>O</w:t>
            </w:r>
          </w:p>
        </w:tc>
        <w:tc>
          <w:tcPr>
            <w:tcW w:w="1518" w:type="dxa"/>
          </w:tcPr>
          <w:p w14:paraId="74947460" w14:textId="77777777" w:rsidR="00B54E99" w:rsidRDefault="00B54E99" w:rsidP="0036252F">
            <w:pPr>
              <w:pStyle w:val="TAC"/>
            </w:pPr>
            <w:r>
              <w:t>Y bytes</w:t>
            </w:r>
          </w:p>
        </w:tc>
      </w:tr>
    </w:tbl>
    <w:p w14:paraId="338E9483" w14:textId="77777777" w:rsidR="00B54E99" w:rsidRPr="007D704E" w:rsidRDefault="00B54E99" w:rsidP="00B54E99"/>
    <w:p w14:paraId="7FE43D2D" w14:textId="77777777" w:rsidR="00B54E99" w:rsidRDefault="00B54E99" w:rsidP="00637BA7">
      <w:pPr>
        <w:pStyle w:val="Heading2"/>
      </w:pPr>
      <w:bookmarkStart w:id="817" w:name="_Toc178929626"/>
      <w:bookmarkStart w:id="818" w:name="_Toc183489658"/>
      <w:r>
        <w:t>A</w:t>
      </w:r>
      <w:r w:rsidRPr="006D128E">
        <w:t>.</w:t>
      </w:r>
      <w:r>
        <w:t>2.3</w:t>
      </w:r>
      <w:r w:rsidRPr="006D128E">
        <w:tab/>
        <w:t>EF</w:t>
      </w:r>
      <w:r>
        <w:rPr>
          <w:vertAlign w:val="subscript"/>
        </w:rPr>
        <w:t>EF</w:t>
      </w:r>
      <w:r w:rsidRPr="005C6A95">
        <w:rPr>
          <w:vertAlign w:val="subscript"/>
        </w:rPr>
        <w:t>_</w:t>
      </w:r>
      <w:r>
        <w:rPr>
          <w:vertAlign w:val="subscript"/>
        </w:rPr>
        <w:t>RESET</w:t>
      </w:r>
      <w:r w:rsidRPr="005C6A95">
        <w:rPr>
          <w:vertAlign w:val="subscript"/>
        </w:rPr>
        <w:t xml:space="preserve"> </w:t>
      </w:r>
      <w:r w:rsidRPr="006D128E">
        <w:t>(</w:t>
      </w:r>
      <w:r>
        <w:t>EF_RESET</w:t>
      </w:r>
      <w:r w:rsidRPr="006D128E">
        <w:t>)</w:t>
      </w:r>
      <w:bookmarkEnd w:id="817"/>
      <w:bookmarkEnd w:id="818"/>
    </w:p>
    <w:p w14:paraId="720BF483" w14:textId="5FD0C4F5" w:rsidR="00B54E99" w:rsidRDefault="00B54E99" w:rsidP="00B54E99">
      <w:r>
        <w:t xml:space="preserve">This file contains data required for updating EFs in the TS.48 </w:t>
      </w:r>
      <w:r w:rsidR="004B7E0F" w:rsidRPr="004B7E0F">
        <w:t xml:space="preserve">configuration in order to restore </w:t>
      </w:r>
      <w:r>
        <w:t xml:space="preserve">the original content of </w:t>
      </w:r>
      <w:r w:rsidR="004B7E0F">
        <w:t xml:space="preserve">it as part of the </w:t>
      </w:r>
      <w:r>
        <w:t xml:space="preserve">test case initialization. TT can request </w:t>
      </w:r>
      <w:r w:rsidR="004B7E0F">
        <w:t xml:space="preserve">the </w:t>
      </w:r>
      <w:r>
        <w:t xml:space="preserve">applet through test control byte to read the content from this EF </w:t>
      </w:r>
      <w:r>
        <w:lastRenderedPageBreak/>
        <w:t xml:space="preserve">and update required EFs in the </w:t>
      </w:r>
      <w:r w:rsidR="004B7E0F">
        <w:t>TS.48 configuration</w:t>
      </w:r>
      <w:r>
        <w:t xml:space="preserve">. Content and format of the data may be changed depending on the </w:t>
      </w:r>
      <w:r w:rsidR="004B7E0F">
        <w:t xml:space="preserve">applet </w:t>
      </w:r>
      <w:r>
        <w:t xml:space="preserve">implementation. Content and format of the data may be changed depending on the </w:t>
      </w:r>
      <w:r w:rsidR="004B7E0F">
        <w:t xml:space="preserve">applet </w:t>
      </w:r>
      <w:r>
        <w:t>implementation.</w:t>
      </w:r>
    </w:p>
    <w:p w14:paraId="4FB02785" w14:textId="77777777" w:rsidR="00B54E99" w:rsidRPr="00652934" w:rsidRDefault="00B54E99" w:rsidP="00B54E99"/>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1607"/>
        <w:gridCol w:w="993"/>
        <w:gridCol w:w="370"/>
        <w:gridCol w:w="1530"/>
        <w:gridCol w:w="368"/>
        <w:gridCol w:w="442"/>
        <w:gridCol w:w="1170"/>
      </w:tblGrid>
      <w:tr w:rsidR="00B54E99" w:rsidRPr="007D0212" w14:paraId="4FAA658E" w14:textId="77777777" w:rsidTr="00561BDA">
        <w:trPr>
          <w:jc w:val="center"/>
        </w:trPr>
        <w:tc>
          <w:tcPr>
            <w:tcW w:w="2679" w:type="dxa"/>
            <w:gridSpan w:val="2"/>
            <w:tcBorders>
              <w:top w:val="single" w:sz="4" w:space="0" w:color="auto"/>
              <w:left w:val="single" w:sz="4" w:space="0" w:color="auto"/>
              <w:bottom w:val="single" w:sz="4" w:space="0" w:color="auto"/>
              <w:right w:val="single" w:sz="4" w:space="0" w:color="auto"/>
            </w:tcBorders>
          </w:tcPr>
          <w:p w14:paraId="33E902BE" w14:textId="77777777" w:rsidR="00B54E99" w:rsidRPr="007D0212" w:rsidRDefault="00B54E99" w:rsidP="0036252F">
            <w:pPr>
              <w:pStyle w:val="TAC"/>
            </w:pPr>
            <w:r w:rsidRPr="007D0212">
              <w:t>Identifier: '6F3B'</w:t>
            </w:r>
          </w:p>
        </w:tc>
        <w:tc>
          <w:tcPr>
            <w:tcW w:w="3261" w:type="dxa"/>
            <w:gridSpan w:val="4"/>
            <w:tcBorders>
              <w:top w:val="single" w:sz="4" w:space="0" w:color="auto"/>
              <w:left w:val="single" w:sz="4" w:space="0" w:color="auto"/>
              <w:bottom w:val="single" w:sz="4" w:space="0" w:color="auto"/>
              <w:right w:val="single" w:sz="4" w:space="0" w:color="auto"/>
            </w:tcBorders>
          </w:tcPr>
          <w:p w14:paraId="0D1AFC4F" w14:textId="77777777" w:rsidR="00B54E99" w:rsidRPr="007D0212" w:rsidRDefault="00B54E99" w:rsidP="0036252F">
            <w:pPr>
              <w:pStyle w:val="TAC"/>
            </w:pPr>
            <w:r w:rsidRPr="007D0212">
              <w:t>Structure: linear fixed</w:t>
            </w:r>
          </w:p>
        </w:tc>
        <w:tc>
          <w:tcPr>
            <w:tcW w:w="1612" w:type="dxa"/>
            <w:gridSpan w:val="2"/>
            <w:tcBorders>
              <w:top w:val="single" w:sz="4" w:space="0" w:color="auto"/>
              <w:left w:val="single" w:sz="4" w:space="0" w:color="auto"/>
              <w:bottom w:val="single" w:sz="4" w:space="0" w:color="auto"/>
              <w:right w:val="single" w:sz="4" w:space="0" w:color="auto"/>
            </w:tcBorders>
          </w:tcPr>
          <w:p w14:paraId="5F4E0889" w14:textId="77777777" w:rsidR="00B54E99" w:rsidRPr="007D0212" w:rsidRDefault="00B54E99" w:rsidP="0036252F">
            <w:pPr>
              <w:pStyle w:val="TAC"/>
            </w:pPr>
            <w:r w:rsidRPr="007D0212">
              <w:t>Optional</w:t>
            </w:r>
          </w:p>
        </w:tc>
      </w:tr>
      <w:tr w:rsidR="00B54E99" w:rsidRPr="007D0212" w14:paraId="37C76748"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5706E71B" w14:textId="77777777" w:rsidR="00B54E99" w:rsidRPr="007D0212" w:rsidRDefault="00B54E99" w:rsidP="0036252F">
            <w:pPr>
              <w:pStyle w:val="TAC"/>
            </w:pPr>
            <w:r w:rsidRPr="007D0212">
              <w:t>Record length</w:t>
            </w:r>
            <w:r>
              <w:t>: 128</w:t>
            </w:r>
            <w:r w:rsidRPr="007D0212">
              <w:t xml:space="preserve"> bytes</w:t>
            </w:r>
          </w:p>
        </w:tc>
        <w:tc>
          <w:tcPr>
            <w:tcW w:w="3880" w:type="dxa"/>
            <w:gridSpan w:val="5"/>
            <w:tcBorders>
              <w:top w:val="single" w:sz="4" w:space="0" w:color="auto"/>
              <w:left w:val="single" w:sz="4" w:space="0" w:color="auto"/>
              <w:bottom w:val="single" w:sz="4" w:space="0" w:color="auto"/>
              <w:right w:val="single" w:sz="4" w:space="0" w:color="auto"/>
            </w:tcBorders>
          </w:tcPr>
          <w:p w14:paraId="3EDCCD93" w14:textId="77777777" w:rsidR="00B54E99" w:rsidRPr="007D0212" w:rsidRDefault="00B54E99" w:rsidP="0036252F">
            <w:pPr>
              <w:pStyle w:val="TAC"/>
            </w:pPr>
            <w:r w:rsidRPr="007D0212">
              <w:t>Update activity: low</w:t>
            </w:r>
          </w:p>
        </w:tc>
      </w:tr>
      <w:tr w:rsidR="00B54E99" w:rsidRPr="007D0212" w14:paraId="328AF22B" w14:textId="77777777" w:rsidTr="00561BDA">
        <w:trPr>
          <w:jc w:val="center"/>
        </w:trPr>
        <w:tc>
          <w:tcPr>
            <w:tcW w:w="3672" w:type="dxa"/>
            <w:gridSpan w:val="3"/>
            <w:tcBorders>
              <w:top w:val="single" w:sz="4" w:space="0" w:color="auto"/>
              <w:left w:val="single" w:sz="4" w:space="0" w:color="auto"/>
              <w:bottom w:val="single" w:sz="4" w:space="0" w:color="auto"/>
              <w:right w:val="single" w:sz="4" w:space="0" w:color="auto"/>
            </w:tcBorders>
          </w:tcPr>
          <w:p w14:paraId="77D1F7B1" w14:textId="77777777" w:rsidR="00B54E99" w:rsidRPr="007D0212" w:rsidRDefault="00B54E99" w:rsidP="0036252F">
            <w:pPr>
              <w:pStyle w:val="TAC"/>
            </w:pPr>
            <w:r>
              <w:t xml:space="preserve">File size: 128n, </w:t>
            </w:r>
            <w:r>
              <w:rPr>
                <w:lang w:val="pt-PT"/>
              </w:rPr>
              <w:t>(n=25)</w:t>
            </w:r>
          </w:p>
        </w:tc>
        <w:tc>
          <w:tcPr>
            <w:tcW w:w="3880" w:type="dxa"/>
            <w:gridSpan w:val="5"/>
            <w:tcBorders>
              <w:top w:val="single" w:sz="4" w:space="0" w:color="auto"/>
              <w:left w:val="single" w:sz="4" w:space="0" w:color="auto"/>
              <w:bottom w:val="single" w:sz="4" w:space="0" w:color="auto"/>
              <w:right w:val="single" w:sz="4" w:space="0" w:color="auto"/>
            </w:tcBorders>
          </w:tcPr>
          <w:p w14:paraId="4D182687" w14:textId="77777777" w:rsidR="00B54E99" w:rsidRPr="007D0212" w:rsidRDefault="00B54E99" w:rsidP="0036252F">
            <w:pPr>
              <w:pStyle w:val="TAC"/>
            </w:pPr>
          </w:p>
        </w:tc>
      </w:tr>
      <w:tr w:rsidR="00B54E99" w:rsidRPr="007D0212" w14:paraId="4ED65455" w14:textId="77777777" w:rsidTr="00561BDA">
        <w:trPr>
          <w:jc w:val="center"/>
        </w:trPr>
        <w:tc>
          <w:tcPr>
            <w:tcW w:w="7552" w:type="dxa"/>
            <w:gridSpan w:val="8"/>
            <w:tcBorders>
              <w:top w:val="single" w:sz="4" w:space="0" w:color="auto"/>
              <w:left w:val="single" w:sz="4" w:space="0" w:color="auto"/>
              <w:bottom w:val="single" w:sz="4" w:space="0" w:color="auto"/>
              <w:right w:val="single" w:sz="4" w:space="0" w:color="auto"/>
            </w:tcBorders>
          </w:tcPr>
          <w:p w14:paraId="17792F65" w14:textId="77777777" w:rsidR="00B54E99" w:rsidRPr="006D128E" w:rsidRDefault="00B54E99" w:rsidP="0078143B">
            <w:pPr>
              <w:pStyle w:val="TAL"/>
            </w:pPr>
            <w:r w:rsidRPr="006D128E">
              <w:t>Access Conditions:</w:t>
            </w:r>
          </w:p>
          <w:p w14:paraId="1F1BEC04" w14:textId="77777777" w:rsidR="00B54E99" w:rsidRPr="006D128E" w:rsidRDefault="00B54E99" w:rsidP="0078143B">
            <w:pPr>
              <w:pStyle w:val="TAL"/>
            </w:pPr>
            <w:r w:rsidRPr="006D128E">
              <w:tab/>
              <w:t>READ</w:t>
            </w:r>
            <w:r w:rsidRPr="006D128E">
              <w:tab/>
              <w:t>ALWAYS</w:t>
            </w:r>
          </w:p>
          <w:p w14:paraId="0D3A2362" w14:textId="77777777" w:rsidR="00B54E99" w:rsidRPr="006D128E" w:rsidRDefault="00B54E99" w:rsidP="0078143B">
            <w:pPr>
              <w:pStyle w:val="TAL"/>
            </w:pPr>
            <w:r w:rsidRPr="006D128E">
              <w:tab/>
              <w:t>UPDATE</w:t>
            </w:r>
            <w:r w:rsidRPr="006D128E">
              <w:tab/>
              <w:t>ALWAYS</w:t>
            </w:r>
          </w:p>
          <w:p w14:paraId="0A6C167C" w14:textId="77777777" w:rsidR="00B54E99" w:rsidRPr="006D128E" w:rsidRDefault="00B54E99" w:rsidP="0078143B">
            <w:pPr>
              <w:pStyle w:val="TAL"/>
            </w:pPr>
            <w:r w:rsidRPr="006D128E">
              <w:tab/>
            </w:r>
            <w:r>
              <w:t>DEACTIVATE</w:t>
            </w:r>
            <w:r w:rsidRPr="006D128E">
              <w:tab/>
              <w:t>ALWAYS</w:t>
            </w:r>
          </w:p>
          <w:p w14:paraId="7FADEFD2" w14:textId="2659A81F" w:rsidR="00B54E99" w:rsidRPr="007D0212" w:rsidRDefault="00B54E99" w:rsidP="0078143B">
            <w:pPr>
              <w:pStyle w:val="TAL"/>
            </w:pPr>
            <w:r w:rsidRPr="006D128E">
              <w:tab/>
            </w:r>
            <w:r>
              <w:t>ACTIVATE</w:t>
            </w:r>
            <w:r w:rsidRPr="006D128E">
              <w:tab/>
              <w:t>ALWAYS</w:t>
            </w:r>
          </w:p>
        </w:tc>
      </w:tr>
      <w:tr w:rsidR="004B7E0F" w:rsidRPr="004B7E0F" w14:paraId="0B16F2ED"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5EE251AC" w14:textId="77777777" w:rsidR="004B7E0F" w:rsidRPr="004B7E0F" w:rsidRDefault="004B7E0F" w:rsidP="004B7E0F">
            <w:pPr>
              <w:pStyle w:val="TAL"/>
              <w:rPr>
                <w:lang w:val="fr-FR"/>
              </w:rPr>
            </w:pPr>
            <w:r w:rsidRPr="004B7E0F">
              <w:rPr>
                <w:lang w:val="fr-FR"/>
              </w:rPr>
              <w:t>Byte</w:t>
            </w:r>
          </w:p>
        </w:tc>
        <w:tc>
          <w:tcPr>
            <w:tcW w:w="2970" w:type="dxa"/>
            <w:gridSpan w:val="3"/>
            <w:tcBorders>
              <w:top w:val="single" w:sz="4" w:space="0" w:color="auto"/>
              <w:left w:val="single" w:sz="4" w:space="0" w:color="auto"/>
              <w:bottom w:val="single" w:sz="4" w:space="0" w:color="auto"/>
              <w:right w:val="single" w:sz="4" w:space="0" w:color="auto"/>
            </w:tcBorders>
            <w:hideMark/>
          </w:tcPr>
          <w:p w14:paraId="2B642082" w14:textId="77777777" w:rsidR="004B7E0F" w:rsidRPr="004B7E0F" w:rsidRDefault="004B7E0F" w:rsidP="004B7E0F">
            <w:pPr>
              <w:pStyle w:val="TAL"/>
              <w:rPr>
                <w:lang w:val="fr-FR"/>
              </w:rPr>
            </w:pPr>
            <w:r w:rsidRPr="004B7E0F">
              <w:rPr>
                <w:lang w:val="fr-FR"/>
              </w:rPr>
              <w:t>Description</w:t>
            </w:r>
          </w:p>
        </w:tc>
        <w:tc>
          <w:tcPr>
            <w:tcW w:w="1530" w:type="dxa"/>
            <w:tcBorders>
              <w:top w:val="single" w:sz="4" w:space="0" w:color="auto"/>
              <w:left w:val="single" w:sz="4" w:space="0" w:color="auto"/>
              <w:bottom w:val="single" w:sz="4" w:space="0" w:color="auto"/>
              <w:right w:val="single" w:sz="4" w:space="0" w:color="auto"/>
            </w:tcBorders>
            <w:hideMark/>
          </w:tcPr>
          <w:p w14:paraId="3B3FD9B8" w14:textId="77777777" w:rsidR="004B7E0F" w:rsidRPr="004B7E0F" w:rsidRDefault="004B7E0F" w:rsidP="004B7E0F">
            <w:pPr>
              <w:pStyle w:val="TAL"/>
              <w:rPr>
                <w:lang w:val="fr-FR"/>
              </w:rPr>
            </w:pPr>
            <w:r w:rsidRPr="004B7E0F">
              <w:rPr>
                <w:lang w:val="fr-FR"/>
              </w:rPr>
              <w:t>Default Value</w:t>
            </w:r>
          </w:p>
        </w:tc>
        <w:tc>
          <w:tcPr>
            <w:tcW w:w="810" w:type="dxa"/>
            <w:gridSpan w:val="2"/>
            <w:tcBorders>
              <w:top w:val="single" w:sz="4" w:space="0" w:color="auto"/>
              <w:left w:val="single" w:sz="4" w:space="0" w:color="auto"/>
              <w:bottom w:val="single" w:sz="4" w:space="0" w:color="auto"/>
              <w:right w:val="single" w:sz="4" w:space="0" w:color="auto"/>
            </w:tcBorders>
            <w:hideMark/>
          </w:tcPr>
          <w:p w14:paraId="1B902E0E" w14:textId="77777777" w:rsidR="004B7E0F" w:rsidRPr="004B7E0F" w:rsidRDefault="004B7E0F" w:rsidP="004B7E0F">
            <w:pPr>
              <w:pStyle w:val="TAL"/>
              <w:rPr>
                <w:lang w:val="fr-FR"/>
              </w:rPr>
            </w:pPr>
            <w:r w:rsidRPr="004B7E0F">
              <w:rPr>
                <w:lang w:val="fr-FR"/>
              </w:rPr>
              <w:t>M/O</w:t>
            </w:r>
          </w:p>
        </w:tc>
        <w:tc>
          <w:tcPr>
            <w:tcW w:w="1170" w:type="dxa"/>
            <w:tcBorders>
              <w:top w:val="single" w:sz="4" w:space="0" w:color="auto"/>
              <w:left w:val="single" w:sz="4" w:space="0" w:color="auto"/>
              <w:bottom w:val="single" w:sz="4" w:space="0" w:color="auto"/>
              <w:right w:val="single" w:sz="4" w:space="0" w:color="auto"/>
            </w:tcBorders>
            <w:hideMark/>
          </w:tcPr>
          <w:p w14:paraId="05438A22" w14:textId="77777777" w:rsidR="004B7E0F" w:rsidRPr="004B7E0F" w:rsidRDefault="004B7E0F" w:rsidP="004B7E0F">
            <w:pPr>
              <w:pStyle w:val="TAL"/>
              <w:rPr>
                <w:lang w:val="fr-FR"/>
              </w:rPr>
            </w:pPr>
            <w:r w:rsidRPr="004B7E0F">
              <w:rPr>
                <w:lang w:val="fr-FR"/>
              </w:rPr>
              <w:t>Length</w:t>
            </w:r>
          </w:p>
        </w:tc>
      </w:tr>
      <w:tr w:rsidR="004B7E0F" w:rsidRPr="004B7E0F" w14:paraId="12F38C74"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0A7226E6" w14:textId="77777777" w:rsidR="004B7E0F" w:rsidRPr="004B7E0F" w:rsidRDefault="004B7E0F" w:rsidP="004B7E0F">
            <w:pPr>
              <w:pStyle w:val="TAL"/>
              <w:rPr>
                <w:lang w:val="fr-FR"/>
              </w:rPr>
            </w:pPr>
            <w:r w:rsidRPr="004B7E0F">
              <w:rPr>
                <w:lang w:val="fr-FR"/>
              </w:rPr>
              <w:t>1 to X</w:t>
            </w:r>
            <w:r w:rsidRPr="004B7E0F">
              <w:rPr>
                <w:vertAlign w:val="superscript"/>
                <w:lang w:val="fr-FR"/>
              </w:rPr>
              <w:t>(1)</w:t>
            </w:r>
          </w:p>
        </w:tc>
        <w:tc>
          <w:tcPr>
            <w:tcW w:w="2970" w:type="dxa"/>
            <w:gridSpan w:val="3"/>
            <w:tcBorders>
              <w:top w:val="single" w:sz="4" w:space="0" w:color="auto"/>
              <w:left w:val="single" w:sz="4" w:space="0" w:color="auto"/>
              <w:bottom w:val="single" w:sz="4" w:space="0" w:color="auto"/>
              <w:right w:val="single" w:sz="4" w:space="0" w:color="auto"/>
            </w:tcBorders>
            <w:hideMark/>
          </w:tcPr>
          <w:p w14:paraId="584AECE4" w14:textId="77777777" w:rsidR="004B7E0F" w:rsidRPr="004B7E0F" w:rsidRDefault="004B7E0F" w:rsidP="004B7E0F">
            <w:pPr>
              <w:pStyle w:val="TAL"/>
              <w:rPr>
                <w:lang w:val="fr-FR"/>
              </w:rPr>
            </w:pPr>
            <w:r w:rsidRPr="004B7E0F">
              <w:rPr>
                <w:lang w:val="fr-FR"/>
              </w:rPr>
              <w:t>EF content read control data</w:t>
            </w:r>
          </w:p>
        </w:tc>
        <w:tc>
          <w:tcPr>
            <w:tcW w:w="1530" w:type="dxa"/>
            <w:tcBorders>
              <w:top w:val="single" w:sz="4" w:space="0" w:color="auto"/>
              <w:left w:val="single" w:sz="4" w:space="0" w:color="auto"/>
              <w:bottom w:val="single" w:sz="4" w:space="0" w:color="auto"/>
              <w:right w:val="single" w:sz="4" w:space="0" w:color="auto"/>
            </w:tcBorders>
            <w:hideMark/>
          </w:tcPr>
          <w:p w14:paraId="4D6ECE87"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2EF5F9DE"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2D7F97E9" w14:textId="77777777" w:rsidR="004B7E0F" w:rsidRPr="004B7E0F" w:rsidRDefault="004B7E0F" w:rsidP="004B7E0F">
            <w:pPr>
              <w:pStyle w:val="TAL"/>
              <w:rPr>
                <w:lang w:val="fr-FR"/>
              </w:rPr>
            </w:pPr>
            <w:r w:rsidRPr="004B7E0F">
              <w:rPr>
                <w:lang w:val="fr-FR"/>
              </w:rPr>
              <w:t>X bytes</w:t>
            </w:r>
          </w:p>
        </w:tc>
      </w:tr>
      <w:tr w:rsidR="004B7E0F" w:rsidRPr="004B7E0F" w14:paraId="0407B420"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4600A92" w14:textId="77777777" w:rsidR="004B7E0F" w:rsidRPr="004B7E0F" w:rsidRDefault="004B7E0F" w:rsidP="004B7E0F">
            <w:pPr>
              <w:pStyle w:val="TAL"/>
              <w:rPr>
                <w:lang w:val="fr-FR"/>
              </w:rPr>
            </w:pPr>
            <w:r w:rsidRPr="004B7E0F">
              <w:rPr>
                <w:lang w:val="fr-FR"/>
              </w:rPr>
              <w:t>X+1 to X+1+128</w:t>
            </w:r>
          </w:p>
        </w:tc>
        <w:tc>
          <w:tcPr>
            <w:tcW w:w="2970" w:type="dxa"/>
            <w:gridSpan w:val="3"/>
            <w:tcBorders>
              <w:top w:val="single" w:sz="4" w:space="0" w:color="auto"/>
              <w:left w:val="single" w:sz="4" w:space="0" w:color="auto"/>
              <w:bottom w:val="single" w:sz="4" w:space="0" w:color="auto"/>
              <w:right w:val="single" w:sz="4" w:space="0" w:color="auto"/>
            </w:tcBorders>
            <w:hideMark/>
          </w:tcPr>
          <w:p w14:paraId="13824102" w14:textId="77777777" w:rsidR="004B7E0F" w:rsidRPr="004B7E0F" w:rsidRDefault="004B7E0F" w:rsidP="004B7E0F">
            <w:pPr>
              <w:pStyle w:val="TAL"/>
              <w:rPr>
                <w:lang w:val="fr-FR"/>
              </w:rPr>
            </w:pPr>
            <w:r w:rsidRPr="004B7E0F">
              <w:rPr>
                <w:lang w:val="fr-FR"/>
              </w:rPr>
              <w:t>Sequence of EF content data - 1</w:t>
            </w:r>
          </w:p>
        </w:tc>
        <w:tc>
          <w:tcPr>
            <w:tcW w:w="1530" w:type="dxa"/>
            <w:tcBorders>
              <w:top w:val="single" w:sz="4" w:space="0" w:color="auto"/>
              <w:left w:val="single" w:sz="4" w:space="0" w:color="auto"/>
              <w:bottom w:val="single" w:sz="4" w:space="0" w:color="auto"/>
              <w:right w:val="single" w:sz="4" w:space="0" w:color="auto"/>
            </w:tcBorders>
            <w:hideMark/>
          </w:tcPr>
          <w:p w14:paraId="0704A586"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584EB735" w14:textId="77777777" w:rsidR="004B7E0F" w:rsidRPr="004B7E0F" w:rsidRDefault="004B7E0F" w:rsidP="004B7E0F">
            <w:pPr>
              <w:pStyle w:val="TAL"/>
              <w:rPr>
                <w:lang w:val="fr-FR"/>
              </w:rPr>
            </w:pPr>
            <w:r w:rsidRPr="004B7E0F">
              <w:rPr>
                <w:lang w:val="fr-FR"/>
              </w:rPr>
              <w:t>M</w:t>
            </w:r>
          </w:p>
        </w:tc>
        <w:tc>
          <w:tcPr>
            <w:tcW w:w="1170" w:type="dxa"/>
            <w:tcBorders>
              <w:top w:val="single" w:sz="4" w:space="0" w:color="auto"/>
              <w:left w:val="single" w:sz="4" w:space="0" w:color="auto"/>
              <w:bottom w:val="single" w:sz="4" w:space="0" w:color="auto"/>
              <w:right w:val="single" w:sz="4" w:space="0" w:color="auto"/>
            </w:tcBorders>
            <w:hideMark/>
          </w:tcPr>
          <w:p w14:paraId="5ED74890" w14:textId="77777777" w:rsidR="004B7E0F" w:rsidRPr="004B7E0F" w:rsidRDefault="004B7E0F" w:rsidP="004B7E0F">
            <w:pPr>
              <w:pStyle w:val="TAL"/>
              <w:rPr>
                <w:lang w:val="fr-FR"/>
              </w:rPr>
            </w:pPr>
            <w:r w:rsidRPr="004B7E0F">
              <w:rPr>
                <w:lang w:val="fr-FR"/>
              </w:rPr>
              <w:t>128 bytes</w:t>
            </w:r>
          </w:p>
        </w:tc>
      </w:tr>
      <w:tr w:rsidR="004B7E0F" w:rsidRPr="004B7E0F" w14:paraId="213F9FD7"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3695F41C"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31C2B0C3"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1503F379"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53A01923" w14:textId="77777777" w:rsidR="004B7E0F" w:rsidRPr="004B7E0F" w:rsidRDefault="004B7E0F" w:rsidP="004B7E0F">
            <w:pPr>
              <w:pStyle w:val="TAL"/>
              <w:rPr>
                <w:lang w:val="fr-FR"/>
              </w:rPr>
            </w:pPr>
            <w:r w:rsidRPr="004B7E0F">
              <w:rPr>
                <w:lang w:val="fr-FR"/>
              </w:rPr>
              <w:t>..</w:t>
            </w:r>
          </w:p>
        </w:tc>
        <w:tc>
          <w:tcPr>
            <w:tcW w:w="1170" w:type="dxa"/>
            <w:tcBorders>
              <w:top w:val="single" w:sz="4" w:space="0" w:color="auto"/>
              <w:left w:val="single" w:sz="4" w:space="0" w:color="auto"/>
              <w:bottom w:val="single" w:sz="4" w:space="0" w:color="auto"/>
              <w:right w:val="single" w:sz="4" w:space="0" w:color="auto"/>
            </w:tcBorders>
            <w:hideMark/>
          </w:tcPr>
          <w:p w14:paraId="3FF125B0" w14:textId="77777777" w:rsidR="004B7E0F" w:rsidRPr="004B7E0F" w:rsidRDefault="004B7E0F" w:rsidP="004B7E0F">
            <w:pPr>
              <w:pStyle w:val="TAL"/>
              <w:rPr>
                <w:lang w:val="fr-FR"/>
              </w:rPr>
            </w:pPr>
            <w:r w:rsidRPr="004B7E0F">
              <w:rPr>
                <w:lang w:val="fr-FR"/>
              </w:rPr>
              <w:t>128 bytes</w:t>
            </w:r>
          </w:p>
        </w:tc>
      </w:tr>
      <w:tr w:rsidR="004B7E0F" w:rsidRPr="004B7E0F" w14:paraId="415CAF13"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20E3B8D9" w14:textId="77777777" w:rsidR="004B7E0F" w:rsidRPr="004B7E0F" w:rsidRDefault="004B7E0F" w:rsidP="004B7E0F">
            <w:pPr>
              <w:pStyle w:val="TAL"/>
              <w:rPr>
                <w:lang w:val="fr-FR"/>
              </w:rPr>
            </w:pPr>
            <w:r w:rsidRPr="004B7E0F">
              <w:rPr>
                <w:lang w:val="fr-FR"/>
              </w:rPr>
              <w:t>..</w:t>
            </w:r>
          </w:p>
        </w:tc>
        <w:tc>
          <w:tcPr>
            <w:tcW w:w="2970" w:type="dxa"/>
            <w:gridSpan w:val="3"/>
            <w:tcBorders>
              <w:top w:val="single" w:sz="4" w:space="0" w:color="auto"/>
              <w:left w:val="single" w:sz="4" w:space="0" w:color="auto"/>
              <w:bottom w:val="single" w:sz="4" w:space="0" w:color="auto"/>
              <w:right w:val="single" w:sz="4" w:space="0" w:color="auto"/>
            </w:tcBorders>
            <w:hideMark/>
          </w:tcPr>
          <w:p w14:paraId="5B372A15" w14:textId="77777777" w:rsidR="004B7E0F" w:rsidRPr="004B7E0F" w:rsidRDefault="004B7E0F" w:rsidP="004B7E0F">
            <w:pPr>
              <w:pStyle w:val="TAL"/>
              <w:rPr>
                <w:lang w:val="fr-FR"/>
              </w:rPr>
            </w:pPr>
            <w:r w:rsidRPr="004B7E0F">
              <w:rPr>
                <w:lang w:val="fr-FR"/>
              </w:rPr>
              <w:t>..</w:t>
            </w:r>
          </w:p>
        </w:tc>
        <w:tc>
          <w:tcPr>
            <w:tcW w:w="1530" w:type="dxa"/>
            <w:tcBorders>
              <w:top w:val="single" w:sz="4" w:space="0" w:color="auto"/>
              <w:left w:val="single" w:sz="4" w:space="0" w:color="auto"/>
              <w:bottom w:val="single" w:sz="4" w:space="0" w:color="auto"/>
              <w:right w:val="single" w:sz="4" w:space="0" w:color="auto"/>
            </w:tcBorders>
            <w:hideMark/>
          </w:tcPr>
          <w:p w14:paraId="6E564BE1" w14:textId="77777777" w:rsidR="004B7E0F" w:rsidRPr="004B7E0F" w:rsidRDefault="004B7E0F" w:rsidP="004B7E0F">
            <w:pPr>
              <w:pStyle w:val="TAL"/>
              <w:rPr>
                <w:lang w:val="fr-FR"/>
              </w:rPr>
            </w:pPr>
            <w:r w:rsidRPr="004B7E0F">
              <w:rPr>
                <w:lang w:val="fr-FR"/>
              </w:rPr>
              <w:t>..</w:t>
            </w:r>
          </w:p>
        </w:tc>
        <w:tc>
          <w:tcPr>
            <w:tcW w:w="810" w:type="dxa"/>
            <w:gridSpan w:val="2"/>
            <w:tcBorders>
              <w:top w:val="single" w:sz="4" w:space="0" w:color="auto"/>
              <w:left w:val="single" w:sz="4" w:space="0" w:color="auto"/>
              <w:bottom w:val="single" w:sz="4" w:space="0" w:color="auto"/>
              <w:right w:val="single" w:sz="4" w:space="0" w:color="auto"/>
            </w:tcBorders>
            <w:hideMark/>
          </w:tcPr>
          <w:p w14:paraId="7FA9F849"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36A70AF8" w14:textId="77777777" w:rsidR="004B7E0F" w:rsidRPr="004B7E0F" w:rsidRDefault="004B7E0F" w:rsidP="004B7E0F">
            <w:pPr>
              <w:pStyle w:val="TAL"/>
              <w:rPr>
                <w:lang w:val="fr-FR"/>
              </w:rPr>
            </w:pPr>
            <w:r w:rsidRPr="004B7E0F">
              <w:rPr>
                <w:lang w:val="fr-FR"/>
              </w:rPr>
              <w:t>128 bytes</w:t>
            </w:r>
          </w:p>
        </w:tc>
      </w:tr>
      <w:tr w:rsidR="004B7E0F" w:rsidRPr="004B7E0F" w14:paraId="25BFFF6E" w14:textId="77777777" w:rsidTr="00561BDA">
        <w:tblPrEx>
          <w:jc w:val="left"/>
          <w:tblCellMar>
            <w:left w:w="108" w:type="dxa"/>
            <w:right w:w="57" w:type="dxa"/>
          </w:tblCellMar>
          <w:tblLook w:val="04A0" w:firstRow="1" w:lastRow="0" w:firstColumn="1" w:lastColumn="0" w:noHBand="0" w:noVBand="1"/>
        </w:tblPrEx>
        <w:trPr>
          <w:trHeight w:val="240"/>
        </w:trPr>
        <w:tc>
          <w:tcPr>
            <w:tcW w:w="1072" w:type="dxa"/>
            <w:tcBorders>
              <w:top w:val="single" w:sz="4" w:space="0" w:color="auto"/>
              <w:left w:val="single" w:sz="4" w:space="0" w:color="auto"/>
              <w:bottom w:val="single" w:sz="4" w:space="0" w:color="auto"/>
              <w:right w:val="single" w:sz="4" w:space="0" w:color="auto"/>
            </w:tcBorders>
            <w:hideMark/>
          </w:tcPr>
          <w:p w14:paraId="1BB543B9" w14:textId="77777777" w:rsidR="004B7E0F" w:rsidRPr="004B7E0F" w:rsidRDefault="004B7E0F" w:rsidP="004B7E0F">
            <w:pPr>
              <w:pStyle w:val="TAL"/>
              <w:rPr>
                <w:lang w:val="fr-FR"/>
              </w:rPr>
            </w:pPr>
            <w:r w:rsidRPr="004B7E0F">
              <w:rPr>
                <w:lang w:val="fr-FR"/>
              </w:rPr>
              <w:t>128*24+1</w:t>
            </w:r>
            <w:r w:rsidRPr="004B7E0F">
              <w:rPr>
                <w:lang w:val="fr-FR"/>
              </w:rPr>
              <w:br/>
              <w:t xml:space="preserve"> to</w:t>
            </w:r>
            <w:r w:rsidRPr="004B7E0F">
              <w:rPr>
                <w:lang w:val="fr-FR"/>
              </w:rPr>
              <w:br/>
              <w:t>128*25</w:t>
            </w:r>
          </w:p>
        </w:tc>
        <w:tc>
          <w:tcPr>
            <w:tcW w:w="2970" w:type="dxa"/>
            <w:gridSpan w:val="3"/>
            <w:tcBorders>
              <w:top w:val="single" w:sz="4" w:space="0" w:color="auto"/>
              <w:left w:val="single" w:sz="4" w:space="0" w:color="auto"/>
              <w:bottom w:val="single" w:sz="4" w:space="0" w:color="auto"/>
              <w:right w:val="single" w:sz="4" w:space="0" w:color="auto"/>
            </w:tcBorders>
            <w:hideMark/>
          </w:tcPr>
          <w:p w14:paraId="13F3BF31" w14:textId="77777777" w:rsidR="004B7E0F" w:rsidRPr="004B7E0F" w:rsidRDefault="004B7E0F" w:rsidP="004B7E0F">
            <w:pPr>
              <w:pStyle w:val="TAL"/>
              <w:rPr>
                <w:lang w:val="fr-FR"/>
              </w:rPr>
            </w:pPr>
            <w:r w:rsidRPr="004B7E0F">
              <w:rPr>
                <w:lang w:val="fr-FR"/>
              </w:rPr>
              <w:t>Sequence of EF content data - 24</w:t>
            </w:r>
          </w:p>
        </w:tc>
        <w:tc>
          <w:tcPr>
            <w:tcW w:w="1530" w:type="dxa"/>
            <w:tcBorders>
              <w:top w:val="single" w:sz="4" w:space="0" w:color="auto"/>
              <w:left w:val="single" w:sz="4" w:space="0" w:color="auto"/>
              <w:bottom w:val="single" w:sz="4" w:space="0" w:color="auto"/>
              <w:right w:val="single" w:sz="4" w:space="0" w:color="auto"/>
            </w:tcBorders>
            <w:hideMark/>
          </w:tcPr>
          <w:p w14:paraId="08FA6A02" w14:textId="77777777" w:rsidR="004B7E0F" w:rsidRPr="004B7E0F" w:rsidRDefault="004B7E0F" w:rsidP="004B7E0F">
            <w:pPr>
              <w:pStyle w:val="TAL"/>
              <w:rPr>
                <w:lang w:val="fr-FR"/>
              </w:rPr>
            </w:pPr>
            <w:r w:rsidRPr="004B7E0F">
              <w:rPr>
                <w:lang w:val="fr-FR"/>
              </w:rPr>
              <w:t>'FF FF .. FF FF'</w:t>
            </w:r>
          </w:p>
        </w:tc>
        <w:tc>
          <w:tcPr>
            <w:tcW w:w="810" w:type="dxa"/>
            <w:gridSpan w:val="2"/>
            <w:tcBorders>
              <w:top w:val="single" w:sz="4" w:space="0" w:color="auto"/>
              <w:left w:val="single" w:sz="4" w:space="0" w:color="auto"/>
              <w:bottom w:val="single" w:sz="4" w:space="0" w:color="auto"/>
              <w:right w:val="single" w:sz="4" w:space="0" w:color="auto"/>
            </w:tcBorders>
            <w:hideMark/>
          </w:tcPr>
          <w:p w14:paraId="09C192D7" w14:textId="77777777" w:rsidR="004B7E0F" w:rsidRPr="004B7E0F" w:rsidRDefault="004B7E0F" w:rsidP="004B7E0F">
            <w:pPr>
              <w:pStyle w:val="TAL"/>
              <w:rPr>
                <w:lang w:val="fr-FR"/>
              </w:rPr>
            </w:pPr>
            <w:r w:rsidRPr="004B7E0F">
              <w:rPr>
                <w:lang w:val="fr-FR"/>
              </w:rPr>
              <w:t>O</w:t>
            </w:r>
          </w:p>
        </w:tc>
        <w:tc>
          <w:tcPr>
            <w:tcW w:w="1170" w:type="dxa"/>
            <w:tcBorders>
              <w:top w:val="single" w:sz="4" w:space="0" w:color="auto"/>
              <w:left w:val="single" w:sz="4" w:space="0" w:color="auto"/>
              <w:bottom w:val="single" w:sz="4" w:space="0" w:color="auto"/>
              <w:right w:val="single" w:sz="4" w:space="0" w:color="auto"/>
            </w:tcBorders>
            <w:hideMark/>
          </w:tcPr>
          <w:p w14:paraId="622AF9DA" w14:textId="77777777" w:rsidR="004B7E0F" w:rsidRPr="004B7E0F" w:rsidRDefault="004B7E0F" w:rsidP="004B7E0F">
            <w:pPr>
              <w:pStyle w:val="TAL"/>
              <w:rPr>
                <w:lang w:val="fr-FR"/>
              </w:rPr>
            </w:pPr>
            <w:r w:rsidRPr="004B7E0F">
              <w:rPr>
                <w:lang w:val="fr-FR"/>
              </w:rPr>
              <w:t>128 bytes</w:t>
            </w:r>
          </w:p>
        </w:tc>
      </w:tr>
      <w:tr w:rsidR="004B7E0F" w:rsidRPr="004B7E0F" w14:paraId="72AD4B11" w14:textId="77777777" w:rsidTr="00561BDA">
        <w:tblPrEx>
          <w:jc w:val="left"/>
          <w:tblCellMar>
            <w:left w:w="108" w:type="dxa"/>
            <w:right w:w="57" w:type="dxa"/>
          </w:tblCellMar>
          <w:tblLook w:val="04A0" w:firstRow="1" w:lastRow="0" w:firstColumn="1" w:lastColumn="0" w:noHBand="0" w:noVBand="1"/>
        </w:tblPrEx>
        <w:trPr>
          <w:trHeight w:val="240"/>
        </w:trPr>
        <w:tc>
          <w:tcPr>
            <w:tcW w:w="7552" w:type="dxa"/>
            <w:gridSpan w:val="8"/>
            <w:tcBorders>
              <w:top w:val="single" w:sz="4" w:space="0" w:color="auto"/>
              <w:left w:val="single" w:sz="4" w:space="0" w:color="auto"/>
              <w:bottom w:val="single" w:sz="4" w:space="0" w:color="auto"/>
              <w:right w:val="single" w:sz="4" w:space="0" w:color="auto"/>
            </w:tcBorders>
            <w:hideMark/>
          </w:tcPr>
          <w:p w14:paraId="51B6F3A1" w14:textId="77777777" w:rsidR="004B7E0F" w:rsidRPr="004B7E0F" w:rsidRDefault="004B7E0F" w:rsidP="004B7E0F">
            <w:pPr>
              <w:pStyle w:val="TAL"/>
              <w:rPr>
                <w:lang w:val="fr-FR"/>
              </w:rPr>
            </w:pPr>
            <w:r w:rsidRPr="004B7E0F">
              <w:rPr>
                <w:lang w:val="fr-FR"/>
              </w:rPr>
              <w:t>NOTE 1: X depends on applet implementation.</w:t>
            </w:r>
          </w:p>
        </w:tc>
      </w:tr>
    </w:tbl>
    <w:p w14:paraId="5D82BE3B" w14:textId="77777777" w:rsidR="00B54E99" w:rsidRDefault="00B54E99" w:rsidP="00B54E99"/>
    <w:p w14:paraId="7BC8C774" w14:textId="77777777" w:rsidR="00B54E99" w:rsidRDefault="00B54E99" w:rsidP="00B54E99">
      <w:r>
        <w:t>The EF can include data related to,</w:t>
      </w:r>
    </w:p>
    <w:p w14:paraId="6098AE2A" w14:textId="49A3AC1E" w:rsidR="00B54E99" w:rsidRDefault="00637BA7" w:rsidP="00637BA7">
      <w:pPr>
        <w:pStyle w:val="B10"/>
      </w:pPr>
      <w:r>
        <w:t>-</w:t>
      </w:r>
      <w:r>
        <w:tab/>
      </w:r>
      <w:r w:rsidR="00B54E99">
        <w:t xml:space="preserve">EF content read control data, </w:t>
      </w:r>
    </w:p>
    <w:p w14:paraId="5C5E795E" w14:textId="24268451" w:rsidR="00B54E99" w:rsidRDefault="00637BA7" w:rsidP="00637BA7">
      <w:pPr>
        <w:pStyle w:val="B2"/>
      </w:pPr>
      <w:r>
        <w:t>-</w:t>
      </w:r>
      <w:r>
        <w:tab/>
      </w:r>
      <w:r w:rsidR="00B54E99">
        <w:t>TT can update this record with an instruction on what records to be read to update the EFs in TS.48 profile.</w:t>
      </w:r>
    </w:p>
    <w:p w14:paraId="2F62EB82" w14:textId="1E7AA648" w:rsidR="00B54E99" w:rsidRDefault="00637BA7" w:rsidP="00637BA7">
      <w:pPr>
        <w:pStyle w:val="B10"/>
      </w:pPr>
      <w:r>
        <w:t>-</w:t>
      </w:r>
      <w:r>
        <w:tab/>
      </w:r>
      <w:r w:rsidR="00B54E99">
        <w:t>Sequence of EF content data,</w:t>
      </w:r>
    </w:p>
    <w:p w14:paraId="00F1A456" w14:textId="77A44121" w:rsidR="00B54E99" w:rsidRDefault="00637BA7" w:rsidP="00637BA7">
      <w:pPr>
        <w:pStyle w:val="B2"/>
      </w:pPr>
      <w:r>
        <w:t>-</w:t>
      </w:r>
      <w:r>
        <w:tab/>
      </w:r>
      <w:r w:rsidR="00B54E99">
        <w:t>This can be a sequence of TLVs related to EF content in the TS.48 profile.</w:t>
      </w:r>
    </w:p>
    <w:p w14:paraId="513A1D01" w14:textId="129CE5E0" w:rsidR="00B54E99" w:rsidRDefault="00637BA7" w:rsidP="00637BA7">
      <w:pPr>
        <w:pStyle w:val="B2"/>
      </w:pPr>
      <w:r>
        <w:t>-</w:t>
      </w:r>
      <w:r>
        <w:tab/>
      </w:r>
      <w:r w:rsidR="00B54E99">
        <w:t>Each sequence can include data related to more than one EF in the TS.48 profile.</w:t>
      </w:r>
    </w:p>
    <w:p w14:paraId="3D779E2F" w14:textId="774BF7FA" w:rsidR="00B54E99" w:rsidRDefault="00637BA7" w:rsidP="00637BA7">
      <w:pPr>
        <w:pStyle w:val="B2"/>
      </w:pPr>
      <w:r>
        <w:t>-</w:t>
      </w:r>
      <w:r>
        <w:tab/>
      </w:r>
      <w:r w:rsidR="00B54E99">
        <w:t>Applet can choose a format to include number of ‘FF’ padding or unused bytes instead of updating with a sequence of ‘FF’ bytes to save the size of data in a record.</w:t>
      </w:r>
    </w:p>
    <w:p w14:paraId="7271CCD7" w14:textId="77777777" w:rsidR="00637BA7" w:rsidRDefault="00637BA7" w:rsidP="00AB5838">
      <w:pPr>
        <w:pStyle w:val="B10"/>
      </w:pPr>
    </w:p>
    <w:p w14:paraId="30FC48D1" w14:textId="5386B8F1" w:rsidR="00B54E99" w:rsidRDefault="00B54E99" w:rsidP="00AB5838">
      <w:pPr>
        <w:pStyle w:val="B10"/>
      </w:pPr>
      <w:r>
        <w:t>Example format:</w:t>
      </w:r>
    </w:p>
    <w:p w14:paraId="746141A6" w14:textId="632C0613" w:rsidR="00637BA7" w:rsidRDefault="00637BA7" w:rsidP="00637BA7">
      <w:pPr>
        <w:pStyle w:val="TH"/>
      </w:pPr>
      <w:r>
        <w:t>Table A.2.3-1: Example format</w:t>
      </w:r>
    </w:p>
    <w:tbl>
      <w:tblPr>
        <w:tblW w:w="44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908"/>
        <w:gridCol w:w="7654"/>
      </w:tblGrid>
      <w:tr w:rsidR="00AB5838" w:rsidRPr="007D0212" w14:paraId="4026BC7E" w14:textId="77777777" w:rsidTr="00AB5838">
        <w:trPr>
          <w:jc w:val="center"/>
        </w:trPr>
        <w:tc>
          <w:tcPr>
            <w:tcW w:w="530" w:type="pct"/>
            <w:tcBorders>
              <w:top w:val="single" w:sz="4" w:space="0" w:color="auto"/>
              <w:left w:val="single" w:sz="4" w:space="0" w:color="auto"/>
              <w:bottom w:val="single" w:sz="4" w:space="0" w:color="auto"/>
            </w:tcBorders>
            <w:shd w:val="clear" w:color="auto" w:fill="D9D9D9" w:themeFill="background1" w:themeFillShade="D9"/>
            <w:vAlign w:val="center"/>
          </w:tcPr>
          <w:p w14:paraId="5982484D" w14:textId="77777777" w:rsidR="00B54E99" w:rsidRPr="007D0212" w:rsidRDefault="00B54E99" w:rsidP="0078143B">
            <w:pPr>
              <w:pStyle w:val="TAH"/>
            </w:pPr>
            <w:r>
              <w:t>Record number</w:t>
            </w:r>
          </w:p>
        </w:tc>
        <w:tc>
          <w:tcPr>
            <w:tcW w:w="4470" w:type="pct"/>
            <w:tcBorders>
              <w:top w:val="single" w:sz="4" w:space="0" w:color="auto"/>
              <w:bottom w:val="single" w:sz="4" w:space="0" w:color="auto"/>
              <w:right w:val="single" w:sz="4" w:space="0" w:color="auto"/>
            </w:tcBorders>
            <w:shd w:val="clear" w:color="auto" w:fill="D9D9D9" w:themeFill="background1" w:themeFillShade="D9"/>
            <w:vAlign w:val="center"/>
          </w:tcPr>
          <w:p w14:paraId="761C8BA9" w14:textId="77777777" w:rsidR="00B54E99" w:rsidRPr="007D0212" w:rsidRDefault="00B54E99" w:rsidP="0078143B">
            <w:pPr>
              <w:pStyle w:val="TAH"/>
            </w:pPr>
            <w:r>
              <w:t>Data format</w:t>
            </w:r>
          </w:p>
        </w:tc>
      </w:tr>
      <w:tr w:rsidR="00AB5838" w:rsidRPr="007D0212" w14:paraId="531C2F40" w14:textId="77777777" w:rsidTr="00577EDC">
        <w:trPr>
          <w:jc w:val="center"/>
        </w:trPr>
        <w:tc>
          <w:tcPr>
            <w:tcW w:w="530" w:type="pct"/>
            <w:vMerge w:val="restart"/>
            <w:tcBorders>
              <w:top w:val="single" w:sz="4" w:space="0" w:color="auto"/>
              <w:left w:val="single" w:sz="4" w:space="0" w:color="auto"/>
              <w:right w:val="nil"/>
            </w:tcBorders>
          </w:tcPr>
          <w:p w14:paraId="291A0F68" w14:textId="29369A0F" w:rsidR="00AB5838" w:rsidRPr="007D0212" w:rsidRDefault="00AB5838" w:rsidP="00AB5838">
            <w:pPr>
              <w:pStyle w:val="TAC"/>
            </w:pPr>
            <w:r w:rsidRPr="00431CCB">
              <w:t>1</w:t>
            </w:r>
          </w:p>
        </w:tc>
        <w:tc>
          <w:tcPr>
            <w:tcW w:w="4470" w:type="pct"/>
            <w:tcBorders>
              <w:top w:val="single" w:sz="4" w:space="0" w:color="auto"/>
              <w:left w:val="nil"/>
              <w:bottom w:val="nil"/>
              <w:right w:val="single" w:sz="4" w:space="0" w:color="auto"/>
            </w:tcBorders>
          </w:tcPr>
          <w:p w14:paraId="73099EC0" w14:textId="40447537" w:rsidR="00AB5838" w:rsidRPr="007D0212" w:rsidRDefault="00AB5838" w:rsidP="00356EEB">
            <w:pPr>
              <w:pStyle w:val="TAC"/>
              <w:jc w:val="left"/>
            </w:pPr>
            <w:r w:rsidRPr="00431CCB">
              <w:t xml:space="preserve">&lt;instruction to read all none empty records&gt;, &lt;REFRESH flag&gt; </w:t>
            </w:r>
          </w:p>
        </w:tc>
      </w:tr>
      <w:tr w:rsidR="00AB5838" w:rsidRPr="007D0212" w14:paraId="699D7D2E" w14:textId="77777777" w:rsidTr="00577EDC">
        <w:trPr>
          <w:jc w:val="center"/>
        </w:trPr>
        <w:tc>
          <w:tcPr>
            <w:tcW w:w="530" w:type="pct"/>
            <w:vMerge/>
            <w:tcBorders>
              <w:left w:val="single" w:sz="4" w:space="0" w:color="auto"/>
              <w:right w:val="nil"/>
            </w:tcBorders>
          </w:tcPr>
          <w:p w14:paraId="7B4D7BB2" w14:textId="7B039F20" w:rsidR="00AB5838" w:rsidRPr="007D0212" w:rsidRDefault="00AB5838" w:rsidP="00356EEB">
            <w:pPr>
              <w:pStyle w:val="TAC"/>
            </w:pPr>
          </w:p>
        </w:tc>
        <w:tc>
          <w:tcPr>
            <w:tcW w:w="4470" w:type="pct"/>
            <w:tcBorders>
              <w:top w:val="nil"/>
              <w:left w:val="nil"/>
              <w:bottom w:val="nil"/>
              <w:right w:val="single" w:sz="4" w:space="0" w:color="auto"/>
            </w:tcBorders>
          </w:tcPr>
          <w:p w14:paraId="275100EE" w14:textId="1862888C" w:rsidR="00AB5838" w:rsidRPr="0078143B" w:rsidRDefault="00AB5838" w:rsidP="00356EEB">
            <w:pPr>
              <w:pStyle w:val="TAL"/>
              <w:rPr>
                <w:rFonts w:cs="Arial"/>
              </w:rPr>
            </w:pPr>
            <w:r w:rsidRPr="00431CCB">
              <w:t>OR</w:t>
            </w:r>
          </w:p>
        </w:tc>
      </w:tr>
      <w:tr w:rsidR="00AB5838" w:rsidRPr="007D0212" w14:paraId="63013517" w14:textId="77777777" w:rsidTr="00577EDC">
        <w:trPr>
          <w:jc w:val="center"/>
        </w:trPr>
        <w:tc>
          <w:tcPr>
            <w:tcW w:w="530" w:type="pct"/>
            <w:vMerge/>
            <w:tcBorders>
              <w:left w:val="single" w:sz="4" w:space="0" w:color="auto"/>
              <w:bottom w:val="single" w:sz="4" w:space="0" w:color="auto"/>
              <w:right w:val="nil"/>
            </w:tcBorders>
          </w:tcPr>
          <w:p w14:paraId="59D83BEE" w14:textId="1A2D6933" w:rsidR="00AB5838" w:rsidRDefault="00AB5838" w:rsidP="00356EEB">
            <w:pPr>
              <w:pStyle w:val="TAC"/>
            </w:pPr>
          </w:p>
        </w:tc>
        <w:tc>
          <w:tcPr>
            <w:tcW w:w="4470" w:type="pct"/>
            <w:tcBorders>
              <w:top w:val="nil"/>
              <w:left w:val="nil"/>
              <w:bottom w:val="single" w:sz="4" w:space="0" w:color="auto"/>
              <w:right w:val="single" w:sz="4" w:space="0" w:color="auto"/>
            </w:tcBorders>
          </w:tcPr>
          <w:p w14:paraId="6CBB282D" w14:textId="6C016780" w:rsidR="00AB5838" w:rsidRDefault="00AB5838" w:rsidP="00356EEB">
            <w:pPr>
              <w:pStyle w:val="TAL"/>
            </w:pPr>
            <w:r w:rsidRPr="00431CCB">
              <w:t>&lt;read from start record&gt;, &lt;read end record&gt;, &lt;REFRESH flag&gt;</w:t>
            </w:r>
          </w:p>
        </w:tc>
      </w:tr>
      <w:tr w:rsidR="00AB5838" w:rsidRPr="007D0212" w14:paraId="672D75BB" w14:textId="77777777" w:rsidTr="00AB5838">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0C46A" w14:textId="3793D24C" w:rsidR="00356EEB" w:rsidRPr="00AB5838" w:rsidDel="00DC305C" w:rsidRDefault="00356EEB" w:rsidP="00AB5838">
            <w:pPr>
              <w:pStyle w:val="TNO"/>
            </w:pPr>
            <w:r w:rsidRPr="00AB5838">
              <w:t>NOTE:</w:t>
            </w:r>
            <w:r w:rsidRPr="00AB5838">
              <w:tab/>
              <w:t>&lt;length of pattern&gt; and &lt;repeated pattern&gt; is not required if &lt;no of repeated pattern&gt; is 0.</w:t>
            </w:r>
          </w:p>
        </w:tc>
      </w:tr>
    </w:tbl>
    <w:p w14:paraId="085D0228" w14:textId="77777777" w:rsidR="00356EEB" w:rsidRDefault="00356EEB" w:rsidP="00B54E99"/>
    <w:p w14:paraId="090D69CD" w14:textId="77777777" w:rsidR="00B54E99" w:rsidRDefault="00B54E99" w:rsidP="00AB5838">
      <w:pPr>
        <w:pStyle w:val="B10"/>
      </w:pPr>
      <w:r>
        <w:t>Example data:</w:t>
      </w:r>
    </w:p>
    <w:p w14:paraId="73ED7CA7" w14:textId="6B0DD1CF" w:rsidR="00637BA7" w:rsidRDefault="00637BA7" w:rsidP="00637BA7">
      <w:pPr>
        <w:pStyle w:val="TH"/>
      </w:pPr>
      <w:r>
        <w:t>Table A.2.3-1: Example data</w:t>
      </w:r>
    </w:p>
    <w:tbl>
      <w:tblPr>
        <w:tblW w:w="44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06"/>
        <w:gridCol w:w="7654"/>
      </w:tblGrid>
      <w:tr w:rsidR="00AB5838" w:rsidRPr="007D0212" w14:paraId="5E5E9B13" w14:textId="77777777" w:rsidTr="00B17D81">
        <w:trPr>
          <w:jc w:val="center"/>
        </w:trPr>
        <w:tc>
          <w:tcPr>
            <w:tcW w:w="529" w:type="pct"/>
            <w:shd w:val="clear" w:color="auto" w:fill="D9D9D9" w:themeFill="background1" w:themeFillShade="D9"/>
            <w:vAlign w:val="center"/>
          </w:tcPr>
          <w:p w14:paraId="62A098E4" w14:textId="77777777" w:rsidR="00B54E99" w:rsidRPr="007D0212" w:rsidRDefault="00B54E99" w:rsidP="0078143B">
            <w:pPr>
              <w:pStyle w:val="TAH"/>
            </w:pPr>
            <w:r>
              <w:t>Record number</w:t>
            </w:r>
          </w:p>
        </w:tc>
        <w:tc>
          <w:tcPr>
            <w:tcW w:w="4471" w:type="pct"/>
            <w:tcBorders>
              <w:bottom w:val="single" w:sz="4" w:space="0" w:color="auto"/>
            </w:tcBorders>
            <w:shd w:val="clear" w:color="auto" w:fill="D9D9D9" w:themeFill="background1" w:themeFillShade="D9"/>
            <w:vAlign w:val="center"/>
          </w:tcPr>
          <w:p w14:paraId="46163E3E" w14:textId="77777777" w:rsidR="00B54E99" w:rsidRPr="007D0212" w:rsidRDefault="00B54E99" w:rsidP="0078143B">
            <w:pPr>
              <w:pStyle w:val="TAH"/>
            </w:pPr>
            <w:r>
              <w:t>Data format</w:t>
            </w:r>
          </w:p>
        </w:tc>
      </w:tr>
      <w:tr w:rsidR="00AB5838" w:rsidRPr="007D0212" w14:paraId="651B1214" w14:textId="77777777" w:rsidTr="00B17D81">
        <w:trPr>
          <w:jc w:val="center"/>
        </w:trPr>
        <w:tc>
          <w:tcPr>
            <w:tcW w:w="529" w:type="pct"/>
            <w:vMerge w:val="restart"/>
            <w:tcBorders>
              <w:right w:val="single" w:sz="4" w:space="0" w:color="auto"/>
            </w:tcBorders>
          </w:tcPr>
          <w:p w14:paraId="6E701DD6" w14:textId="49F28135" w:rsidR="00AB5838" w:rsidRPr="007D0212" w:rsidRDefault="00AB5838" w:rsidP="0036252F">
            <w:pPr>
              <w:pStyle w:val="TAC"/>
            </w:pPr>
            <w:r>
              <w:t>1</w:t>
            </w:r>
          </w:p>
        </w:tc>
        <w:tc>
          <w:tcPr>
            <w:tcW w:w="4471" w:type="pct"/>
            <w:tcBorders>
              <w:top w:val="single" w:sz="4" w:space="0" w:color="auto"/>
              <w:left w:val="single" w:sz="4" w:space="0" w:color="auto"/>
              <w:bottom w:val="nil"/>
              <w:right w:val="single" w:sz="4" w:space="0" w:color="auto"/>
            </w:tcBorders>
          </w:tcPr>
          <w:p w14:paraId="2C201038" w14:textId="0DCC4798" w:rsidR="00AB5838" w:rsidRPr="007D0212" w:rsidRDefault="00AB5838" w:rsidP="0078143B">
            <w:pPr>
              <w:pStyle w:val="TAL"/>
            </w:pPr>
            <w:r>
              <w:t>FD,1</w:t>
            </w:r>
          </w:p>
        </w:tc>
      </w:tr>
      <w:tr w:rsidR="00AB5838" w:rsidRPr="007D0212" w14:paraId="3B289CA7" w14:textId="77777777" w:rsidTr="00B17D81">
        <w:trPr>
          <w:jc w:val="center"/>
        </w:trPr>
        <w:tc>
          <w:tcPr>
            <w:tcW w:w="529" w:type="pct"/>
            <w:vMerge/>
            <w:tcBorders>
              <w:right w:val="single" w:sz="4" w:space="0" w:color="auto"/>
            </w:tcBorders>
          </w:tcPr>
          <w:p w14:paraId="5E6EFE7C" w14:textId="77777777" w:rsidR="00AB5838" w:rsidRDefault="00AB5838" w:rsidP="0036252F">
            <w:pPr>
              <w:pStyle w:val="TAC"/>
            </w:pPr>
          </w:p>
        </w:tc>
        <w:tc>
          <w:tcPr>
            <w:tcW w:w="4471" w:type="pct"/>
            <w:tcBorders>
              <w:top w:val="nil"/>
              <w:left w:val="single" w:sz="4" w:space="0" w:color="auto"/>
              <w:bottom w:val="nil"/>
              <w:right w:val="single" w:sz="4" w:space="0" w:color="auto"/>
            </w:tcBorders>
          </w:tcPr>
          <w:p w14:paraId="6325C5F8" w14:textId="77D26B90" w:rsidR="00AB5838" w:rsidRDefault="00B17D81" w:rsidP="00B17D81">
            <w:pPr>
              <w:pStyle w:val="TAL"/>
            </w:pPr>
            <w:r>
              <w:t>OR</w:t>
            </w:r>
          </w:p>
        </w:tc>
      </w:tr>
      <w:tr w:rsidR="00AB5838" w:rsidRPr="007D0212" w14:paraId="1EE8F948" w14:textId="77777777" w:rsidTr="00B17D81">
        <w:trPr>
          <w:jc w:val="center"/>
        </w:trPr>
        <w:tc>
          <w:tcPr>
            <w:tcW w:w="529" w:type="pct"/>
            <w:vMerge/>
            <w:tcBorders>
              <w:right w:val="single" w:sz="4" w:space="0" w:color="auto"/>
            </w:tcBorders>
          </w:tcPr>
          <w:p w14:paraId="27519C7C" w14:textId="77777777" w:rsidR="00AB5838" w:rsidRDefault="00AB5838" w:rsidP="0036252F">
            <w:pPr>
              <w:pStyle w:val="TAC"/>
            </w:pPr>
          </w:p>
        </w:tc>
        <w:tc>
          <w:tcPr>
            <w:tcW w:w="4471" w:type="pct"/>
            <w:tcBorders>
              <w:top w:val="nil"/>
              <w:left w:val="single" w:sz="4" w:space="0" w:color="auto"/>
              <w:bottom w:val="single" w:sz="4" w:space="0" w:color="auto"/>
              <w:right w:val="single" w:sz="4" w:space="0" w:color="auto"/>
            </w:tcBorders>
          </w:tcPr>
          <w:p w14:paraId="00ECFE6B" w14:textId="23ABE67C" w:rsidR="00AB5838" w:rsidRDefault="00B17D81" w:rsidP="0078143B">
            <w:pPr>
              <w:pStyle w:val="TAL"/>
            </w:pPr>
            <w:r>
              <w:t>2 ,3, 0</w:t>
            </w:r>
          </w:p>
        </w:tc>
      </w:tr>
      <w:tr w:rsidR="00AB5838" w:rsidRPr="00E8582B" w14:paraId="03068511" w14:textId="77777777" w:rsidTr="00B17D81">
        <w:trPr>
          <w:jc w:val="center"/>
        </w:trPr>
        <w:tc>
          <w:tcPr>
            <w:tcW w:w="529" w:type="pct"/>
          </w:tcPr>
          <w:p w14:paraId="5A916C05" w14:textId="70E35580" w:rsidR="00356EEB" w:rsidRPr="00561BDA" w:rsidRDefault="00356EEB" w:rsidP="00356EEB">
            <w:pPr>
              <w:pStyle w:val="TAC"/>
            </w:pPr>
            <w:r w:rsidRPr="00561BDA">
              <w:rPr>
                <w:lang w:val="fr-FR"/>
              </w:rPr>
              <w:t>2</w:t>
            </w:r>
          </w:p>
        </w:tc>
        <w:tc>
          <w:tcPr>
            <w:tcW w:w="4471" w:type="pct"/>
            <w:tcBorders>
              <w:top w:val="single" w:sz="4" w:space="0" w:color="auto"/>
            </w:tcBorders>
          </w:tcPr>
          <w:p w14:paraId="17E9E518" w14:textId="2091F6A4" w:rsidR="00356EEB" w:rsidRPr="00561BDA" w:rsidRDefault="00356EEB" w:rsidP="00356EEB">
            <w:pPr>
              <w:spacing w:after="0"/>
              <w:rPr>
                <w:rFonts w:ascii="Arial" w:hAnsi="Arial" w:cs="Arial"/>
                <w:sz w:val="18"/>
                <w:szCs w:val="18"/>
              </w:rPr>
            </w:pPr>
            <w:r w:rsidRPr="00AB5838">
              <w:rPr>
                <w:lang w:val="fr-FR"/>
              </w:rPr>
              <w:t>'</w:t>
            </w:r>
            <w:r w:rsidRPr="00AB5838">
              <w:rPr>
                <w:rFonts w:ascii="Arial" w:hAnsi="Arial" w:cs="Arial"/>
                <w:sz w:val="18"/>
                <w:szCs w:val="18"/>
                <w:lang w:val="fr-FR"/>
              </w:rPr>
              <w:t>02 6F C9</w:t>
            </w:r>
            <w:r w:rsidRPr="00561BDA">
              <w:rPr>
                <w:rFonts w:ascii="Arial" w:hAnsi="Arial" w:cs="Arial"/>
                <w:b/>
                <w:bCs/>
                <w:sz w:val="18"/>
                <w:szCs w:val="18"/>
                <w:lang w:val="fr-FR"/>
              </w:rPr>
              <w:t xml:space="preserve"> </w:t>
            </w:r>
            <w:r w:rsidRPr="00561BDA">
              <w:rPr>
                <w:rFonts w:ascii="Arial" w:hAnsi="Arial" w:cs="Arial"/>
                <w:sz w:val="18"/>
                <w:szCs w:val="18"/>
                <w:lang w:val="fr-FR"/>
              </w:rPr>
              <w:t>01 04 01 02 03 04 00</w:t>
            </w:r>
            <w:r w:rsidR="00AB5838">
              <w:rPr>
                <w:rFonts w:ascii="Arial" w:hAnsi="Arial" w:cs="Arial"/>
                <w:sz w:val="18"/>
                <w:szCs w:val="18"/>
                <w:lang w:val="fr-FR"/>
              </w:rPr>
              <w:t xml:space="preserve"> .</w:t>
            </w:r>
            <w:r w:rsidRPr="00561BDA">
              <w:rPr>
                <w:rFonts w:ascii="Arial" w:hAnsi="Arial" w:cs="Arial"/>
                <w:sz w:val="18"/>
                <w:szCs w:val="18"/>
                <w:lang w:val="fr-FR"/>
              </w:rPr>
              <w:t>.</w:t>
            </w:r>
            <w:r w:rsidRPr="00561BDA">
              <w:rPr>
                <w:lang w:val="fr-FR"/>
              </w:rPr>
              <w:t>'</w:t>
            </w:r>
          </w:p>
        </w:tc>
      </w:tr>
      <w:tr w:rsidR="00AB5838" w14:paraId="599FB9DE" w14:textId="77777777" w:rsidTr="00AB5838">
        <w:trPr>
          <w:jc w:val="center"/>
        </w:trPr>
        <w:tc>
          <w:tcPr>
            <w:tcW w:w="529" w:type="pct"/>
          </w:tcPr>
          <w:p w14:paraId="2C2B8B42" w14:textId="1AAFA2BC" w:rsidR="00356EEB" w:rsidRPr="00561BDA" w:rsidRDefault="00356EEB" w:rsidP="00356EEB">
            <w:pPr>
              <w:pStyle w:val="TAC"/>
            </w:pPr>
            <w:r w:rsidRPr="00561BDA">
              <w:rPr>
                <w:lang w:val="fr-FR"/>
              </w:rPr>
              <w:t>3</w:t>
            </w:r>
          </w:p>
        </w:tc>
        <w:tc>
          <w:tcPr>
            <w:tcW w:w="4471" w:type="pct"/>
          </w:tcPr>
          <w:p w14:paraId="1D8A31A8" w14:textId="40689CB0" w:rsidR="00356EEB" w:rsidRPr="00561BDA" w:rsidRDefault="00356EEB" w:rsidP="00356EEB">
            <w:pPr>
              <w:pStyle w:val="TAC"/>
              <w:jc w:val="left"/>
            </w:pPr>
            <w:r w:rsidRPr="00AB5838">
              <w:rPr>
                <w:lang w:val="fr-FR"/>
              </w:rPr>
              <w:t xml:space="preserve">'02 6F CE 05 01 09 07 01 FF 02 6F D2 00 </w:t>
            </w:r>
            <w:r w:rsidRPr="00561BDA">
              <w:rPr>
                <w:lang w:val="fr-FR"/>
              </w:rPr>
              <w:t>03 03 03 03 00 61 01 FF</w:t>
            </w:r>
            <w:r w:rsidR="00AB5838">
              <w:rPr>
                <w:lang w:val="fr-FR"/>
              </w:rPr>
              <w:t xml:space="preserve"> .</w:t>
            </w:r>
            <w:r w:rsidRPr="00561BDA">
              <w:rPr>
                <w:lang w:val="fr-FR"/>
              </w:rPr>
              <w:t>.'</w:t>
            </w:r>
          </w:p>
        </w:tc>
      </w:tr>
    </w:tbl>
    <w:p w14:paraId="36FB5FED" w14:textId="77777777" w:rsidR="00B54E99" w:rsidRPr="00747D74" w:rsidRDefault="00B54E99" w:rsidP="00B05BAE"/>
    <w:p w14:paraId="57EDA908" w14:textId="05DBE209" w:rsidR="00747D74" w:rsidRPr="005307A3" w:rsidRDefault="00747D74" w:rsidP="00637BA7">
      <w:pPr>
        <w:pStyle w:val="Heading8"/>
      </w:pPr>
      <w:bookmarkStart w:id="819" w:name="_Toc146313261"/>
      <w:bookmarkStart w:id="820" w:name="_Toc178929627"/>
      <w:bookmarkStart w:id="821" w:name="_Toc183489659"/>
      <w:r w:rsidRPr="005307A3">
        <w:lastRenderedPageBreak/>
        <w:t>Annex B (normative):</w:t>
      </w:r>
      <w:r w:rsidR="00637BA7">
        <w:tab/>
      </w:r>
      <w:r w:rsidRPr="005307A3">
        <w:rPr>
          <w:snapToGrid w:val="0"/>
          <w:lang w:eastAsia="de-DE"/>
        </w:rPr>
        <w:t>Details of terminal profile support</w:t>
      </w:r>
      <w:bookmarkEnd w:id="819"/>
      <w:bookmarkEnd w:id="820"/>
      <w:bookmarkEnd w:id="821"/>
    </w:p>
    <w:p w14:paraId="7A613791" w14:textId="79374AB7" w:rsidR="00747D74" w:rsidRDefault="00747D74" w:rsidP="00747D74">
      <w:pPr>
        <w:sectPr w:rsidR="00747D74" w:rsidSect="00252629">
          <w:footnotePr>
            <w:numRestart w:val="eachSect"/>
          </w:footnotePr>
          <w:pgSz w:w="11907" w:h="16840" w:code="9"/>
          <w:pgMar w:top="1276" w:right="1133" w:bottom="1133" w:left="1133" w:header="850" w:footer="340" w:gutter="0"/>
          <w:cols w:space="720"/>
          <w:formProt w:val="0"/>
        </w:sectPr>
      </w:pPr>
      <w:r>
        <w:t xml:space="preserve">The details of the terminal profile provided in Table E.1 in </w:t>
      </w:r>
      <w:r w:rsidRPr="00BE79A5">
        <w:t>TS 31.124</w:t>
      </w:r>
      <w:r w:rsidR="00E90DE8">
        <w:t> </w:t>
      </w:r>
      <w:r w:rsidR="00BA4FE6">
        <w:t>[2]</w:t>
      </w:r>
      <w:r w:rsidRPr="00BE79A5">
        <w:t xml:space="preserve">, </w:t>
      </w:r>
      <w:r>
        <w:t>Annex B identically apply to the present specification.</w:t>
      </w:r>
      <w:r w:rsidRPr="006C1F26" w:rsidDel="00747D74">
        <w:t xml:space="preserve"> </w:t>
      </w:r>
    </w:p>
    <w:p w14:paraId="33CDE90E" w14:textId="4DDC7535" w:rsidR="00076554" w:rsidRPr="00243323" w:rsidRDefault="004F2842" w:rsidP="00637BA7">
      <w:pPr>
        <w:pStyle w:val="Heading8"/>
      </w:pPr>
      <w:bookmarkStart w:id="822" w:name="_Toc183489660"/>
      <w:bookmarkStart w:id="823" w:name="_Toc146313262"/>
      <w:bookmarkStart w:id="824" w:name="_Toc178929628"/>
      <w:r w:rsidRPr="00243323">
        <w:lastRenderedPageBreak/>
        <w:t>Annex C (informative):</w:t>
      </w:r>
      <w:r w:rsidR="00637BA7">
        <w:tab/>
      </w:r>
      <w:r w:rsidR="00B90F9B" w:rsidRPr="00243323">
        <w:t>Suggested requirement lists for Test Applet functionality</w:t>
      </w:r>
      <w:bookmarkEnd w:id="822"/>
    </w:p>
    <w:p w14:paraId="51742BD1" w14:textId="23795B97" w:rsidR="00073ADB" w:rsidRPr="00073ADB" w:rsidRDefault="00073ADB" w:rsidP="00073ADB">
      <w:r w:rsidRPr="00073ADB">
        <w:t>A Test Applet should be installed on to a nrUICC for testing USAT functionalities or testing USIM functionalities (e.g. test envi</w:t>
      </w:r>
      <w:r>
        <w:t>r</w:t>
      </w:r>
      <w:r w:rsidRPr="00073ADB">
        <w:t xml:space="preserve">onment in clause 4.1.5) if toolkit applet is required. Test Applet and TT should support general requirements in clause </w:t>
      </w:r>
      <w:r>
        <w:t>C</w:t>
      </w:r>
      <w:r w:rsidRPr="00073ADB">
        <w:t xml:space="preserve">.1 and the requirements in either the List-1 or List-2 in clause </w:t>
      </w:r>
      <w:r>
        <w:t>C</w:t>
      </w:r>
      <w:r w:rsidRPr="00073ADB">
        <w:t>.2 for test execution.</w:t>
      </w:r>
    </w:p>
    <w:p w14:paraId="70C1C66B" w14:textId="0E7E0035" w:rsidR="00073ADB" w:rsidRDefault="00073ADB" w:rsidP="00637BA7">
      <w:pPr>
        <w:pStyle w:val="Heading1"/>
      </w:pPr>
      <w:bookmarkStart w:id="825" w:name="_Toc183489661"/>
      <w:r>
        <w:t>C</w:t>
      </w:r>
      <w:r w:rsidRPr="00073ADB">
        <w:t>.1</w:t>
      </w:r>
      <w:r w:rsidRPr="00073ADB">
        <w:tab/>
        <w:t>General requirements</w:t>
      </w:r>
      <w:bookmarkEnd w:id="825"/>
    </w:p>
    <w:p w14:paraId="3FBB74A5" w14:textId="6F99DCEB" w:rsidR="00637BA7" w:rsidRPr="00637BA7" w:rsidRDefault="00637BA7" w:rsidP="00637BA7">
      <w:pPr>
        <w:pStyle w:val="TH"/>
      </w:pPr>
      <w:r>
        <w:t>Table C.1-1: General requirements</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35BAC102"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91F040" w14:textId="1F580638" w:rsidR="00073ADB" w:rsidRPr="00073ADB" w:rsidRDefault="00073ADB" w:rsidP="00073ADB">
            <w:pPr>
              <w:pStyle w:val="TAL"/>
              <w:jc w:val="center"/>
            </w:pPr>
            <w:r w:rsidRPr="00073ADB">
              <w:rPr>
                <w:b/>
                <w:bCs/>
              </w:rPr>
              <w:t>General requirements</w:t>
            </w:r>
          </w:p>
        </w:tc>
      </w:tr>
      <w:tr w:rsidR="00073ADB" w:rsidRPr="00073ADB" w14:paraId="489F97E4"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412EE950" w14:textId="3A1B1C85" w:rsidR="00073ADB" w:rsidRPr="00073ADB" w:rsidRDefault="00073ADB" w:rsidP="00073ADB">
            <w:pPr>
              <w:pStyle w:val="TAL"/>
              <w:rPr>
                <w:lang w:val="fr-FR"/>
              </w:rPr>
            </w:pPr>
            <w:r>
              <w:rPr>
                <w:lang w:val="fr-FR"/>
              </w:rPr>
              <w:t>C</w:t>
            </w:r>
            <w:r w:rsidRPr="00073ADB">
              <w:rPr>
                <w:lang w:val="fr-FR"/>
              </w:rPr>
              <w:t>.1.1</w:t>
            </w:r>
          </w:p>
        </w:tc>
        <w:tc>
          <w:tcPr>
            <w:tcW w:w="9000" w:type="dxa"/>
            <w:tcBorders>
              <w:top w:val="single" w:sz="4" w:space="0" w:color="auto"/>
              <w:left w:val="single" w:sz="4" w:space="0" w:color="auto"/>
              <w:bottom w:val="single" w:sz="4" w:space="0" w:color="auto"/>
              <w:right w:val="single" w:sz="4" w:space="0" w:color="auto"/>
            </w:tcBorders>
            <w:hideMark/>
          </w:tcPr>
          <w:p w14:paraId="3FB973E3" w14:textId="77777777" w:rsidR="00073ADB" w:rsidRPr="00073ADB" w:rsidRDefault="00073ADB" w:rsidP="00073ADB">
            <w:pPr>
              <w:pStyle w:val="TAL"/>
            </w:pPr>
            <w:r w:rsidRPr="00073ADB">
              <w:t>Test instructions or Test Input data for test case execution should be read from Test EFs.</w:t>
            </w:r>
          </w:p>
        </w:tc>
      </w:tr>
      <w:tr w:rsidR="00073ADB" w:rsidRPr="00073ADB" w14:paraId="135E51D5"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D92EA29" w14:textId="3933D8BA" w:rsidR="00073ADB" w:rsidRPr="00073ADB" w:rsidRDefault="00073ADB" w:rsidP="00073ADB">
            <w:pPr>
              <w:pStyle w:val="TAL"/>
              <w:rPr>
                <w:lang w:val="fr-FR"/>
              </w:rPr>
            </w:pPr>
            <w:r>
              <w:rPr>
                <w:lang w:val="fr-FR"/>
              </w:rPr>
              <w:t>C</w:t>
            </w:r>
            <w:r w:rsidRPr="00073ADB">
              <w:rPr>
                <w:lang w:val="fr-FR"/>
              </w:rPr>
              <w:t>.1.2</w:t>
            </w:r>
          </w:p>
        </w:tc>
        <w:tc>
          <w:tcPr>
            <w:tcW w:w="9000" w:type="dxa"/>
            <w:tcBorders>
              <w:top w:val="single" w:sz="4" w:space="0" w:color="auto"/>
              <w:left w:val="single" w:sz="4" w:space="0" w:color="auto"/>
              <w:bottom w:val="single" w:sz="4" w:space="0" w:color="auto"/>
              <w:right w:val="single" w:sz="4" w:space="0" w:color="auto"/>
            </w:tcBorders>
            <w:hideMark/>
          </w:tcPr>
          <w:p w14:paraId="782DE2AF" w14:textId="77777777" w:rsidR="00073ADB" w:rsidRPr="00073ADB" w:rsidRDefault="00073ADB" w:rsidP="00073ADB">
            <w:pPr>
              <w:pStyle w:val="TAL"/>
            </w:pPr>
            <w:r w:rsidRPr="00073ADB">
              <w:t>Format of the test instructions input data should be defined as per the applet implementation.</w:t>
            </w:r>
          </w:p>
        </w:tc>
      </w:tr>
      <w:tr w:rsidR="00073ADB" w:rsidRPr="00073ADB" w14:paraId="62039B1B"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4760E67" w14:textId="7C302B75" w:rsidR="00073ADB" w:rsidRPr="00073ADB" w:rsidRDefault="00073ADB" w:rsidP="00073ADB">
            <w:pPr>
              <w:pStyle w:val="TAL"/>
              <w:rPr>
                <w:lang w:val="fr-FR"/>
              </w:rPr>
            </w:pPr>
            <w:r>
              <w:rPr>
                <w:lang w:val="fr-FR"/>
              </w:rPr>
              <w:t>C</w:t>
            </w:r>
            <w:r w:rsidRPr="00073ADB">
              <w:rPr>
                <w:lang w:val="fr-FR"/>
              </w:rPr>
              <w:t>.1.3</w:t>
            </w:r>
          </w:p>
        </w:tc>
        <w:tc>
          <w:tcPr>
            <w:tcW w:w="9000" w:type="dxa"/>
            <w:tcBorders>
              <w:top w:val="single" w:sz="4" w:space="0" w:color="auto"/>
              <w:left w:val="single" w:sz="4" w:space="0" w:color="auto"/>
              <w:bottom w:val="single" w:sz="4" w:space="0" w:color="auto"/>
              <w:right w:val="single" w:sz="4" w:space="0" w:color="auto"/>
            </w:tcBorders>
            <w:hideMark/>
          </w:tcPr>
          <w:p w14:paraId="60135DD5" w14:textId="77777777" w:rsidR="00073ADB" w:rsidRPr="00073ADB" w:rsidRDefault="00073ADB" w:rsidP="00073ADB">
            <w:pPr>
              <w:pStyle w:val="TAL"/>
            </w:pPr>
            <w:r w:rsidRPr="00073ADB">
              <w:t>Applet should be able to trigger proactive commands using test case instructions or input data Test EFs.</w:t>
            </w:r>
          </w:p>
        </w:tc>
      </w:tr>
      <w:tr w:rsidR="00073ADB" w:rsidRPr="00073ADB" w14:paraId="16C8A593"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3F6235C6" w14:textId="7431E347" w:rsidR="00073ADB" w:rsidRPr="00073ADB" w:rsidRDefault="00073ADB" w:rsidP="00073ADB">
            <w:pPr>
              <w:pStyle w:val="TAL"/>
              <w:rPr>
                <w:lang w:val="fr-FR"/>
              </w:rPr>
            </w:pPr>
            <w:r>
              <w:rPr>
                <w:lang w:val="fr-FR"/>
              </w:rPr>
              <w:t>C</w:t>
            </w:r>
            <w:r w:rsidRPr="00073ADB">
              <w:rPr>
                <w:lang w:val="fr-FR"/>
              </w:rPr>
              <w:t>.1.4</w:t>
            </w:r>
          </w:p>
        </w:tc>
        <w:tc>
          <w:tcPr>
            <w:tcW w:w="9000" w:type="dxa"/>
            <w:tcBorders>
              <w:top w:val="single" w:sz="4" w:space="0" w:color="auto"/>
              <w:left w:val="single" w:sz="4" w:space="0" w:color="auto"/>
              <w:bottom w:val="single" w:sz="4" w:space="0" w:color="auto"/>
              <w:right w:val="single" w:sz="4" w:space="0" w:color="auto"/>
            </w:tcBorders>
            <w:hideMark/>
          </w:tcPr>
          <w:p w14:paraId="35B5B40A" w14:textId="77777777" w:rsidR="00073ADB" w:rsidRPr="00073ADB" w:rsidRDefault="00073ADB" w:rsidP="00073ADB">
            <w:pPr>
              <w:pStyle w:val="TAL"/>
            </w:pPr>
            <w:r w:rsidRPr="00073ADB">
              <w:t>Applet should be able to handle Call Control events from ME and return treatments using test case instructions or input data Test EFs.</w:t>
            </w:r>
          </w:p>
        </w:tc>
      </w:tr>
      <w:tr w:rsidR="00073ADB" w:rsidRPr="00073ADB" w14:paraId="56C28648"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2A84A5E3" w14:textId="6830606E" w:rsidR="00073ADB" w:rsidRPr="00073ADB" w:rsidRDefault="00073ADB" w:rsidP="00073ADB">
            <w:pPr>
              <w:pStyle w:val="TAL"/>
              <w:rPr>
                <w:lang w:val="fr-FR"/>
              </w:rPr>
            </w:pPr>
            <w:r>
              <w:rPr>
                <w:lang w:val="fr-FR"/>
              </w:rPr>
              <w:t>C</w:t>
            </w:r>
            <w:r w:rsidRPr="00073ADB">
              <w:rPr>
                <w:lang w:val="fr-FR"/>
              </w:rPr>
              <w:t>.1.5</w:t>
            </w:r>
          </w:p>
        </w:tc>
        <w:tc>
          <w:tcPr>
            <w:tcW w:w="9000" w:type="dxa"/>
            <w:tcBorders>
              <w:top w:val="single" w:sz="4" w:space="0" w:color="auto"/>
              <w:left w:val="single" w:sz="4" w:space="0" w:color="auto"/>
              <w:bottom w:val="single" w:sz="4" w:space="0" w:color="auto"/>
              <w:right w:val="single" w:sz="4" w:space="0" w:color="auto"/>
            </w:tcBorders>
            <w:hideMark/>
          </w:tcPr>
          <w:p w14:paraId="3DDCB2C2" w14:textId="77777777" w:rsidR="00073ADB" w:rsidRPr="00073ADB" w:rsidRDefault="00073ADB" w:rsidP="00073ADB">
            <w:pPr>
              <w:pStyle w:val="TAL"/>
            </w:pPr>
            <w:r w:rsidRPr="00073ADB">
              <w:t>TT should be able to instruct the applet when to read individual test instructions for executing them sequentially and should maintain proper synchronization with the test steps executed on the TT (Network Simulator).</w:t>
            </w:r>
          </w:p>
        </w:tc>
      </w:tr>
      <w:tr w:rsidR="00073ADB" w:rsidRPr="00073ADB" w14:paraId="7C6167D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7FA64EC5" w14:textId="0D60CAE2" w:rsidR="00073ADB" w:rsidRPr="00073ADB" w:rsidRDefault="00073ADB" w:rsidP="00073ADB">
            <w:pPr>
              <w:pStyle w:val="TAL"/>
              <w:rPr>
                <w:lang w:val="fr-FR"/>
              </w:rPr>
            </w:pPr>
            <w:r>
              <w:rPr>
                <w:lang w:val="fr-FR"/>
              </w:rPr>
              <w:t>C</w:t>
            </w:r>
            <w:r w:rsidRPr="00073ADB">
              <w:rPr>
                <w:lang w:val="fr-FR"/>
              </w:rPr>
              <w:t>.1.6</w:t>
            </w:r>
          </w:p>
        </w:tc>
        <w:tc>
          <w:tcPr>
            <w:tcW w:w="9000" w:type="dxa"/>
            <w:tcBorders>
              <w:top w:val="single" w:sz="4" w:space="0" w:color="auto"/>
              <w:left w:val="single" w:sz="4" w:space="0" w:color="auto"/>
              <w:bottom w:val="single" w:sz="4" w:space="0" w:color="auto"/>
              <w:right w:val="single" w:sz="4" w:space="0" w:color="auto"/>
            </w:tcBorders>
            <w:hideMark/>
          </w:tcPr>
          <w:p w14:paraId="2A28DADF" w14:textId="1457DFF4" w:rsidR="00073ADB" w:rsidRPr="00073ADB" w:rsidRDefault="00073ADB" w:rsidP="00073ADB">
            <w:pPr>
              <w:pStyle w:val="TAL"/>
            </w:pPr>
            <w:r w:rsidRPr="00073ADB">
              <w:t>Applet should be capable of resuming test steps in a test case after a device reset or UICC RESET refresh if required (e.g. Device reset or the REFRESH is part of the test case).</w:t>
            </w:r>
          </w:p>
        </w:tc>
      </w:tr>
      <w:tr w:rsidR="00073ADB" w:rsidRPr="00073ADB" w14:paraId="5E366A62"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3FDA74BC" w14:textId="74EA4376" w:rsidR="00073ADB" w:rsidRPr="00073ADB" w:rsidRDefault="00073ADB" w:rsidP="00073ADB">
            <w:pPr>
              <w:pStyle w:val="TAL"/>
              <w:rPr>
                <w:lang w:val="fr-FR"/>
              </w:rPr>
            </w:pPr>
            <w:r>
              <w:rPr>
                <w:lang w:val="fr-FR"/>
              </w:rPr>
              <w:t>C</w:t>
            </w:r>
            <w:r w:rsidRPr="00073ADB">
              <w:rPr>
                <w:lang w:val="fr-FR"/>
              </w:rPr>
              <w:t>.1.7</w:t>
            </w:r>
          </w:p>
        </w:tc>
        <w:tc>
          <w:tcPr>
            <w:tcW w:w="9000" w:type="dxa"/>
            <w:tcBorders>
              <w:top w:val="single" w:sz="4" w:space="0" w:color="auto"/>
              <w:left w:val="single" w:sz="4" w:space="0" w:color="auto"/>
              <w:bottom w:val="single" w:sz="4" w:space="0" w:color="auto"/>
              <w:right w:val="single" w:sz="4" w:space="0" w:color="auto"/>
            </w:tcBorders>
          </w:tcPr>
          <w:p w14:paraId="3ABD160E" w14:textId="77777777" w:rsidR="00073ADB" w:rsidRPr="00073ADB" w:rsidRDefault="00073ADB" w:rsidP="00073ADB">
            <w:pPr>
              <w:pStyle w:val="TAL"/>
            </w:pPr>
            <w:r w:rsidRPr="00073ADB">
              <w:t xml:space="preserve">Applet should be able to register or deregister for toolkit events in the ME - nrUICC interface. </w:t>
            </w:r>
          </w:p>
          <w:p w14:paraId="2FBF6FF2" w14:textId="4840DA82" w:rsidR="00073ADB" w:rsidRPr="00073ADB" w:rsidRDefault="00073ADB" w:rsidP="00073ADB">
            <w:pPr>
              <w:pStyle w:val="TAL"/>
            </w:pPr>
            <w:r>
              <w:t>(see note 1 and 2)</w:t>
            </w:r>
          </w:p>
        </w:tc>
      </w:tr>
      <w:tr w:rsidR="00073ADB" w:rsidRPr="00073ADB" w14:paraId="18109623"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89C18C7" w14:textId="66D833C2" w:rsidR="00073ADB" w:rsidRPr="00073ADB" w:rsidRDefault="00073ADB" w:rsidP="00073ADB">
            <w:pPr>
              <w:pStyle w:val="TAL"/>
              <w:rPr>
                <w:lang w:val="fr-FR"/>
              </w:rPr>
            </w:pPr>
            <w:r>
              <w:rPr>
                <w:lang w:val="fr-FR"/>
              </w:rPr>
              <w:t>C</w:t>
            </w:r>
            <w:r w:rsidRPr="00073ADB">
              <w:rPr>
                <w:lang w:val="fr-FR"/>
              </w:rPr>
              <w:t>.1.8</w:t>
            </w:r>
          </w:p>
        </w:tc>
        <w:tc>
          <w:tcPr>
            <w:tcW w:w="9000" w:type="dxa"/>
            <w:tcBorders>
              <w:top w:val="single" w:sz="4" w:space="0" w:color="auto"/>
              <w:left w:val="single" w:sz="4" w:space="0" w:color="auto"/>
              <w:bottom w:val="single" w:sz="4" w:space="0" w:color="auto"/>
              <w:right w:val="single" w:sz="4" w:space="0" w:color="auto"/>
            </w:tcBorders>
            <w:hideMark/>
          </w:tcPr>
          <w:p w14:paraId="476F68B4" w14:textId="77777777" w:rsidR="00073ADB" w:rsidRPr="00073ADB" w:rsidRDefault="00073ADB" w:rsidP="00073ADB">
            <w:pPr>
              <w:pStyle w:val="TAL"/>
            </w:pPr>
            <w:r w:rsidRPr="00073ADB">
              <w:t>Applet should be capable of processing concatenated envelopes (e.g., in the case of Long SoR) and to take the necessary actions according to the test requirements.</w:t>
            </w:r>
          </w:p>
        </w:tc>
      </w:tr>
      <w:tr w:rsidR="00073ADB" w:rsidRPr="00073ADB" w14:paraId="18AB38FE"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4F5C80E6" w14:textId="60002513" w:rsidR="00073ADB" w:rsidRPr="00073ADB" w:rsidRDefault="00073ADB" w:rsidP="00073ADB">
            <w:pPr>
              <w:pStyle w:val="TAL"/>
              <w:rPr>
                <w:lang w:val="fr-FR"/>
              </w:rPr>
            </w:pPr>
            <w:r>
              <w:rPr>
                <w:lang w:val="fr-FR"/>
              </w:rPr>
              <w:t>C</w:t>
            </w:r>
            <w:r w:rsidRPr="00073ADB">
              <w:rPr>
                <w:lang w:val="fr-FR"/>
              </w:rPr>
              <w:t>.1.9</w:t>
            </w:r>
          </w:p>
        </w:tc>
        <w:tc>
          <w:tcPr>
            <w:tcW w:w="9000" w:type="dxa"/>
            <w:tcBorders>
              <w:top w:val="single" w:sz="4" w:space="0" w:color="auto"/>
              <w:left w:val="single" w:sz="4" w:space="0" w:color="auto"/>
              <w:bottom w:val="single" w:sz="4" w:space="0" w:color="auto"/>
              <w:right w:val="single" w:sz="4" w:space="0" w:color="auto"/>
            </w:tcBorders>
          </w:tcPr>
          <w:p w14:paraId="2AC9DCA2" w14:textId="77777777" w:rsidR="00073ADB" w:rsidRPr="00073ADB" w:rsidRDefault="00073ADB" w:rsidP="00073ADB">
            <w:pPr>
              <w:pStyle w:val="TAL"/>
            </w:pPr>
            <w:r w:rsidRPr="00073ADB">
              <w:t>Applet should be able to read EF contents from a specific test file (e.g. EF</w:t>
            </w:r>
            <w:r w:rsidRPr="00073ADB">
              <w:rPr>
                <w:vertAlign w:val="subscript"/>
              </w:rPr>
              <w:t>EF_RESET</w:t>
            </w:r>
            <w:r w:rsidRPr="00073ADB">
              <w:t>) to restore data in dedicated / standard EFs to its values in the original TS.48 configuration (e.g. prior to executing a test case).</w:t>
            </w:r>
          </w:p>
          <w:p w14:paraId="3E7E91C6" w14:textId="7D5E7BF8" w:rsidR="00073ADB" w:rsidRPr="00073ADB" w:rsidRDefault="00073ADB" w:rsidP="00073ADB">
            <w:pPr>
              <w:pStyle w:val="TNO"/>
              <w:ind w:left="0" w:firstLine="0"/>
              <w:rPr>
                <w:lang w:val="en-GB"/>
              </w:rPr>
            </w:pPr>
            <w:r>
              <w:rPr>
                <w:lang w:val="en-GB"/>
              </w:rPr>
              <w:t>(see note 3)</w:t>
            </w:r>
          </w:p>
        </w:tc>
      </w:tr>
      <w:tr w:rsidR="00073ADB" w:rsidRPr="00073ADB" w14:paraId="374C2247"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BB61680" w14:textId="309B52D3" w:rsidR="00073ADB" w:rsidRPr="00073ADB" w:rsidRDefault="00073ADB" w:rsidP="00073ADB">
            <w:pPr>
              <w:pStyle w:val="TAL"/>
              <w:rPr>
                <w:lang w:val="fr-FR"/>
              </w:rPr>
            </w:pPr>
            <w:r>
              <w:rPr>
                <w:lang w:val="fr-FR"/>
              </w:rPr>
              <w:t>C</w:t>
            </w:r>
            <w:r w:rsidRPr="00073ADB">
              <w:rPr>
                <w:lang w:val="fr-FR"/>
              </w:rPr>
              <w:t>.1.10</w:t>
            </w:r>
          </w:p>
        </w:tc>
        <w:tc>
          <w:tcPr>
            <w:tcW w:w="9000" w:type="dxa"/>
            <w:tcBorders>
              <w:top w:val="single" w:sz="4" w:space="0" w:color="auto"/>
              <w:left w:val="single" w:sz="4" w:space="0" w:color="auto"/>
              <w:bottom w:val="single" w:sz="4" w:space="0" w:color="auto"/>
              <w:right w:val="single" w:sz="4" w:space="0" w:color="auto"/>
            </w:tcBorders>
            <w:hideMark/>
          </w:tcPr>
          <w:p w14:paraId="138A2F7A" w14:textId="77777777" w:rsidR="00073ADB" w:rsidRPr="00073ADB" w:rsidRDefault="00073ADB" w:rsidP="00073ADB">
            <w:pPr>
              <w:pStyle w:val="TAL"/>
            </w:pPr>
            <w:r w:rsidRPr="00073ADB">
              <w:t>Loading Test toolkit applets onto the nrUICC should be possible by using widely available tools.</w:t>
            </w:r>
          </w:p>
        </w:tc>
      </w:tr>
      <w:tr w:rsidR="00073ADB" w:rsidRPr="00073ADB" w14:paraId="71DE5A60" w14:textId="77777777" w:rsidTr="00073ADB">
        <w:trPr>
          <w:trHeight w:val="237"/>
        </w:trPr>
        <w:tc>
          <w:tcPr>
            <w:tcW w:w="850" w:type="dxa"/>
            <w:tcBorders>
              <w:top w:val="single" w:sz="4" w:space="0" w:color="auto"/>
              <w:left w:val="single" w:sz="4" w:space="0" w:color="auto"/>
              <w:bottom w:val="single" w:sz="4" w:space="0" w:color="auto"/>
              <w:right w:val="single" w:sz="4" w:space="0" w:color="auto"/>
            </w:tcBorders>
            <w:hideMark/>
          </w:tcPr>
          <w:p w14:paraId="7ECBD827" w14:textId="45D82B6D" w:rsidR="00073ADB" w:rsidRPr="00073ADB" w:rsidRDefault="00073ADB" w:rsidP="00073ADB">
            <w:pPr>
              <w:pStyle w:val="TAL"/>
              <w:rPr>
                <w:lang w:val="fr-FR"/>
              </w:rPr>
            </w:pPr>
            <w:r>
              <w:rPr>
                <w:lang w:val="fr-FR"/>
              </w:rPr>
              <w:t>C</w:t>
            </w:r>
            <w:r w:rsidRPr="00073ADB">
              <w:rPr>
                <w:lang w:val="fr-FR"/>
              </w:rPr>
              <w:t>.1.11</w:t>
            </w:r>
          </w:p>
        </w:tc>
        <w:tc>
          <w:tcPr>
            <w:tcW w:w="9000" w:type="dxa"/>
            <w:tcBorders>
              <w:top w:val="single" w:sz="4" w:space="0" w:color="auto"/>
              <w:left w:val="single" w:sz="4" w:space="0" w:color="auto"/>
              <w:bottom w:val="single" w:sz="4" w:space="0" w:color="auto"/>
              <w:right w:val="single" w:sz="4" w:space="0" w:color="auto"/>
            </w:tcBorders>
            <w:hideMark/>
          </w:tcPr>
          <w:p w14:paraId="6D30529E" w14:textId="46252E4B" w:rsidR="00073ADB" w:rsidRPr="00073ADB" w:rsidRDefault="00073ADB" w:rsidP="00073ADB">
            <w:pPr>
              <w:pStyle w:val="TAL"/>
            </w:pPr>
            <w:r w:rsidRPr="00073ADB">
              <w:t>Test applet should support events defined in ETSI</w:t>
            </w:r>
            <w:r w:rsidR="00F17F85">
              <w:t> </w:t>
            </w:r>
            <w:r w:rsidRPr="00073ADB">
              <w:t>TS</w:t>
            </w:r>
            <w:r w:rsidR="00F17F85">
              <w:t> </w:t>
            </w:r>
            <w:r w:rsidRPr="00073ADB">
              <w:t>102</w:t>
            </w:r>
            <w:r w:rsidR="00F17F85">
              <w:t> </w:t>
            </w:r>
            <w:r w:rsidRPr="00073ADB">
              <w:t xml:space="preserve">241 Rel-18 and </w:t>
            </w:r>
            <w:r w:rsidR="00F17F85">
              <w:t>TS </w:t>
            </w:r>
            <w:r w:rsidRPr="00073ADB">
              <w:t>31.130,</w:t>
            </w:r>
          </w:p>
        </w:tc>
      </w:tr>
      <w:tr w:rsidR="00073ADB" w:rsidRPr="00073ADB" w14:paraId="54DEA339" w14:textId="77777777" w:rsidTr="00073ADB">
        <w:trPr>
          <w:trHeight w:val="237"/>
        </w:trPr>
        <w:tc>
          <w:tcPr>
            <w:tcW w:w="850" w:type="dxa"/>
            <w:tcBorders>
              <w:top w:val="single" w:sz="4" w:space="0" w:color="auto"/>
              <w:left w:val="single" w:sz="4" w:space="0" w:color="auto"/>
              <w:bottom w:val="nil"/>
              <w:right w:val="nil"/>
            </w:tcBorders>
          </w:tcPr>
          <w:p w14:paraId="503C8225" w14:textId="48C56FE3" w:rsidR="00073ADB" w:rsidRDefault="00073ADB" w:rsidP="00073ADB">
            <w:pPr>
              <w:pStyle w:val="TAL"/>
              <w:rPr>
                <w:lang w:val="fr-FR"/>
              </w:rPr>
            </w:pPr>
            <w:r w:rsidRPr="00073ADB">
              <w:t>NOTE 1</w:t>
            </w:r>
          </w:p>
        </w:tc>
        <w:tc>
          <w:tcPr>
            <w:tcW w:w="9000" w:type="dxa"/>
            <w:tcBorders>
              <w:top w:val="single" w:sz="4" w:space="0" w:color="auto"/>
              <w:left w:val="nil"/>
              <w:bottom w:val="nil"/>
              <w:right w:val="single" w:sz="4" w:space="0" w:color="auto"/>
            </w:tcBorders>
          </w:tcPr>
          <w:p w14:paraId="3C599CBC" w14:textId="77129C70" w:rsidR="00073ADB" w:rsidRPr="00073ADB" w:rsidRDefault="00073ADB" w:rsidP="00073ADB">
            <w:pPr>
              <w:pStyle w:val="TAL"/>
            </w:pPr>
            <w:r w:rsidRPr="00073ADB">
              <w:t>A SETUP EVENT LIST proactive command will be triggered by the nrUICC due to the event registration or deregistration.</w:t>
            </w:r>
          </w:p>
        </w:tc>
      </w:tr>
      <w:tr w:rsidR="00073ADB" w:rsidRPr="00073ADB" w14:paraId="5A5F0A1B" w14:textId="77777777" w:rsidTr="00073ADB">
        <w:trPr>
          <w:trHeight w:val="237"/>
        </w:trPr>
        <w:tc>
          <w:tcPr>
            <w:tcW w:w="850" w:type="dxa"/>
            <w:tcBorders>
              <w:top w:val="nil"/>
              <w:left w:val="single" w:sz="4" w:space="0" w:color="auto"/>
              <w:bottom w:val="nil"/>
              <w:right w:val="nil"/>
            </w:tcBorders>
          </w:tcPr>
          <w:p w14:paraId="06016A08" w14:textId="0258B06C" w:rsidR="00073ADB" w:rsidRDefault="00073ADB" w:rsidP="00073ADB">
            <w:pPr>
              <w:pStyle w:val="TAL"/>
              <w:rPr>
                <w:lang w:val="fr-FR"/>
              </w:rPr>
            </w:pPr>
            <w:r>
              <w:rPr>
                <w:lang w:val="fr-FR"/>
              </w:rPr>
              <w:t>NOTE 2</w:t>
            </w:r>
          </w:p>
        </w:tc>
        <w:tc>
          <w:tcPr>
            <w:tcW w:w="9000" w:type="dxa"/>
            <w:tcBorders>
              <w:top w:val="nil"/>
              <w:left w:val="nil"/>
              <w:bottom w:val="nil"/>
              <w:right w:val="single" w:sz="4" w:space="0" w:color="auto"/>
            </w:tcBorders>
          </w:tcPr>
          <w:p w14:paraId="7F4D7A70" w14:textId="36A63BD9" w:rsidR="00073ADB" w:rsidRPr="00073ADB" w:rsidRDefault="00073ADB" w:rsidP="00073ADB">
            <w:pPr>
              <w:pStyle w:val="TAL"/>
            </w:pPr>
            <w:r w:rsidRPr="00073ADB">
              <w:t>Applet may not receive the TERMINAL RESPONSE (TR) for the SETUP EVENT LIST proactive command. TT may use other methods to verify the TR content if required.</w:t>
            </w:r>
          </w:p>
        </w:tc>
      </w:tr>
      <w:tr w:rsidR="00073ADB" w:rsidRPr="00073ADB" w14:paraId="05A16EDA" w14:textId="77777777" w:rsidTr="00073ADB">
        <w:trPr>
          <w:trHeight w:val="237"/>
        </w:trPr>
        <w:tc>
          <w:tcPr>
            <w:tcW w:w="850" w:type="dxa"/>
            <w:tcBorders>
              <w:top w:val="nil"/>
              <w:left w:val="single" w:sz="4" w:space="0" w:color="auto"/>
              <w:bottom w:val="single" w:sz="4" w:space="0" w:color="auto"/>
              <w:right w:val="nil"/>
            </w:tcBorders>
          </w:tcPr>
          <w:p w14:paraId="735682EA" w14:textId="684334A6" w:rsidR="00073ADB" w:rsidRDefault="00073ADB" w:rsidP="00073ADB">
            <w:pPr>
              <w:pStyle w:val="TAL"/>
              <w:rPr>
                <w:lang w:val="fr-FR"/>
              </w:rPr>
            </w:pPr>
            <w:r>
              <w:rPr>
                <w:lang w:val="fr-FR"/>
              </w:rPr>
              <w:t>NOTE 3</w:t>
            </w:r>
          </w:p>
        </w:tc>
        <w:tc>
          <w:tcPr>
            <w:tcW w:w="9000" w:type="dxa"/>
            <w:tcBorders>
              <w:top w:val="nil"/>
              <w:left w:val="nil"/>
              <w:bottom w:val="single" w:sz="4" w:space="0" w:color="auto"/>
              <w:right w:val="single" w:sz="4" w:space="0" w:color="auto"/>
            </w:tcBorders>
          </w:tcPr>
          <w:p w14:paraId="58E934F5" w14:textId="55FA3053" w:rsidR="00073ADB" w:rsidRPr="00073ADB" w:rsidRDefault="00073ADB" w:rsidP="00073ADB">
            <w:pPr>
              <w:pStyle w:val="TAL"/>
            </w:pPr>
            <w:r w:rsidRPr="00073ADB">
              <w:t>Applet may trigger UICC RESET after restoring the EF data.</w:t>
            </w:r>
          </w:p>
        </w:tc>
      </w:tr>
    </w:tbl>
    <w:p w14:paraId="7A3E1320" w14:textId="77777777" w:rsidR="00073ADB" w:rsidRPr="00073ADB" w:rsidRDefault="00073ADB" w:rsidP="00073ADB"/>
    <w:p w14:paraId="3A70B560" w14:textId="0E6E7A2B" w:rsidR="00073ADB" w:rsidRPr="00073ADB" w:rsidRDefault="00073ADB" w:rsidP="00637BA7">
      <w:pPr>
        <w:pStyle w:val="Heading1"/>
      </w:pPr>
      <w:bookmarkStart w:id="826" w:name="_Toc183489662"/>
      <w:r>
        <w:t>C</w:t>
      </w:r>
      <w:r w:rsidRPr="00073ADB">
        <w:t>.2</w:t>
      </w:r>
      <w:r w:rsidRPr="00073ADB">
        <w:tab/>
        <w:t>Test instruction or input data requirements</w:t>
      </w:r>
      <w:bookmarkEnd w:id="826"/>
    </w:p>
    <w:p w14:paraId="10EAFC5E" w14:textId="77777777" w:rsidR="00073ADB" w:rsidRPr="00073ADB" w:rsidRDefault="00073ADB" w:rsidP="00073ADB">
      <w:r w:rsidRPr="00073ADB">
        <w:t>Test applet should be able to read test instruction or input data from EFs under DF</w:t>
      </w:r>
      <w:r w:rsidRPr="00073ADB">
        <w:rPr>
          <w:vertAlign w:val="subscript"/>
        </w:rPr>
        <w:t xml:space="preserve">TEST </w:t>
      </w:r>
      <w:r w:rsidRPr="00073ADB">
        <w:t>or from EF</w:t>
      </w:r>
      <w:r w:rsidRPr="00073ADB">
        <w:rPr>
          <w:vertAlign w:val="subscript"/>
        </w:rPr>
        <w:t>TC_IN.</w:t>
      </w:r>
      <w:r w:rsidRPr="00073ADB">
        <w:t xml:space="preserve"> as defined in requirements list 1 or list 2 below.</w:t>
      </w:r>
    </w:p>
    <w:p w14:paraId="21E0697B" w14:textId="5F556301" w:rsidR="00073ADB" w:rsidRPr="00073ADB" w:rsidRDefault="00073ADB" w:rsidP="00637BA7">
      <w:pPr>
        <w:pStyle w:val="Heading2"/>
      </w:pPr>
      <w:bookmarkStart w:id="827" w:name="_Toc183489663"/>
      <w:r>
        <w:t>C.</w:t>
      </w:r>
      <w:r w:rsidRPr="00073ADB">
        <w:t>2.1</w:t>
      </w:r>
      <w:r w:rsidRPr="00073ADB">
        <w:tab/>
        <w:t>Test instruction or input data requirements list-1</w:t>
      </w:r>
      <w:bookmarkEnd w:id="827"/>
    </w:p>
    <w:p w14:paraId="393B6A87" w14:textId="77777777" w:rsidR="00073ADB" w:rsidRDefault="00073ADB" w:rsidP="00073ADB">
      <w:r w:rsidRPr="00073ADB">
        <w:t>Requirements in the following list are suggested to be supported within the test environment for seamless testing as defined in clause 4.1.4 of the present document.</w:t>
      </w:r>
    </w:p>
    <w:p w14:paraId="7E86E23E" w14:textId="2DDF011A" w:rsidR="00637BA7" w:rsidRDefault="00637BA7" w:rsidP="00637BA7">
      <w:pPr>
        <w:pStyle w:val="TH"/>
      </w:pPr>
      <w:r>
        <w:t xml:space="preserve">Table C.2.1-1: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1F7852F8" w14:textId="77777777" w:rsidTr="00073ADB">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D38A96" w14:textId="2F071D43" w:rsidR="00073ADB" w:rsidRPr="00073ADB" w:rsidRDefault="00073ADB" w:rsidP="00073ADB">
            <w:pPr>
              <w:pStyle w:val="TAL"/>
              <w:jc w:val="center"/>
            </w:pPr>
            <w:r w:rsidRPr="00073ADB">
              <w:rPr>
                <w:b/>
                <w:bCs/>
              </w:rPr>
              <w:t>Requirements for Seamless testing environment</w:t>
            </w:r>
          </w:p>
        </w:tc>
      </w:tr>
      <w:tr w:rsidR="00073ADB" w:rsidRPr="00073ADB" w14:paraId="7F55138D" w14:textId="77777777" w:rsidTr="00073ADB">
        <w:trPr>
          <w:trHeight w:val="255"/>
        </w:trPr>
        <w:tc>
          <w:tcPr>
            <w:tcW w:w="850" w:type="dxa"/>
            <w:tcBorders>
              <w:top w:val="single" w:sz="4" w:space="0" w:color="auto"/>
              <w:left w:val="single" w:sz="4" w:space="0" w:color="auto"/>
              <w:bottom w:val="single" w:sz="4" w:space="0" w:color="auto"/>
              <w:right w:val="single" w:sz="4" w:space="0" w:color="auto"/>
            </w:tcBorders>
            <w:hideMark/>
          </w:tcPr>
          <w:p w14:paraId="6613A997" w14:textId="00A80E41" w:rsidR="00073ADB" w:rsidRPr="00073ADB" w:rsidRDefault="00073ADB" w:rsidP="00073ADB">
            <w:pPr>
              <w:pStyle w:val="TAL"/>
            </w:pPr>
            <w:r w:rsidRPr="00073ADB">
              <w:t>C.2.1.1</w:t>
            </w:r>
          </w:p>
        </w:tc>
        <w:tc>
          <w:tcPr>
            <w:tcW w:w="9000" w:type="dxa"/>
            <w:tcBorders>
              <w:top w:val="single" w:sz="4" w:space="0" w:color="auto"/>
              <w:left w:val="single" w:sz="4" w:space="0" w:color="auto"/>
              <w:bottom w:val="single" w:sz="4" w:space="0" w:color="auto"/>
              <w:right w:val="single" w:sz="4" w:space="0" w:color="auto"/>
            </w:tcBorders>
            <w:hideMark/>
          </w:tcPr>
          <w:p w14:paraId="1B5DFA39" w14:textId="2C462736" w:rsidR="00073ADB" w:rsidRPr="00073ADB" w:rsidRDefault="00073ADB" w:rsidP="00073ADB">
            <w:pPr>
              <w:pStyle w:val="TAL"/>
            </w:pPr>
            <w:r w:rsidRPr="00073ADB">
              <w:t>TT or User should be able to configure the necessary Elementary Files (EF</w:t>
            </w:r>
            <w:r w:rsidRPr="00073ADB">
              <w:rPr>
                <w:vertAlign w:val="subscript"/>
              </w:rPr>
              <w:t>STK</w:t>
            </w:r>
            <w:r w:rsidRPr="00073ADB">
              <w:t>, EF</w:t>
            </w:r>
            <w:r w:rsidRPr="00073ADB">
              <w:rPr>
                <w:vertAlign w:val="subscript"/>
              </w:rPr>
              <w:t>SETSTK</w:t>
            </w:r>
            <w:r w:rsidRPr="00073ADB">
              <w:t>, EF</w:t>
            </w:r>
            <w:r w:rsidRPr="00073ADB">
              <w:rPr>
                <w:vertAlign w:val="subscript"/>
              </w:rPr>
              <w:t>CC</w:t>
            </w:r>
            <w:r w:rsidRPr="00073ADB">
              <w:t>, EF</w:t>
            </w:r>
            <w:r w:rsidRPr="00073ADB">
              <w:rPr>
                <w:vertAlign w:val="subscript"/>
              </w:rPr>
              <w:t>EVENTLIST</w:t>
            </w:r>
            <w:r w:rsidRPr="00073ADB">
              <w:t>) of the activated USIM/ISIM application using test specific configuration data prior to execution of the test procedure.</w:t>
            </w:r>
          </w:p>
        </w:tc>
      </w:tr>
    </w:tbl>
    <w:p w14:paraId="4F6FE85D" w14:textId="77777777" w:rsidR="00073ADB" w:rsidRPr="00073ADB" w:rsidRDefault="00073ADB" w:rsidP="00073ADB"/>
    <w:p w14:paraId="13321E11" w14:textId="5BDA8178" w:rsidR="00073ADB" w:rsidRPr="00073ADB" w:rsidRDefault="00073ADB" w:rsidP="00637BA7">
      <w:pPr>
        <w:pStyle w:val="Heading2"/>
      </w:pPr>
      <w:bookmarkStart w:id="828" w:name="_Toc183489664"/>
      <w:r w:rsidRPr="00073ADB">
        <w:t>C.2.2</w:t>
      </w:r>
      <w:r w:rsidRPr="00073ADB">
        <w:tab/>
        <w:t>Test instruction or input data requirements list-2</w:t>
      </w:r>
      <w:bookmarkEnd w:id="828"/>
    </w:p>
    <w:p w14:paraId="04B82355" w14:textId="77777777" w:rsidR="00073ADB" w:rsidRDefault="00073ADB" w:rsidP="00073ADB">
      <w:r w:rsidRPr="00073ADB">
        <w:t>Requirements in the following list are suggested to be supported within the test environment for Test toolkit events-based testing as defined in clause 4.1.5 of the present document.</w:t>
      </w:r>
    </w:p>
    <w:p w14:paraId="36A327C5" w14:textId="34EF299B" w:rsidR="00637BA7" w:rsidRDefault="00637BA7" w:rsidP="00637BA7">
      <w:pPr>
        <w:pStyle w:val="TH"/>
      </w:pPr>
      <w:r>
        <w:lastRenderedPageBreak/>
        <w:t xml:space="preserve">Table C.2.2-1: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073ADB" w:rsidRPr="00073ADB" w14:paraId="4C3D3947"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D50569" w14:textId="6CE67BA0" w:rsidR="00073ADB" w:rsidRPr="00073ADB" w:rsidRDefault="00073ADB" w:rsidP="00712D16">
            <w:pPr>
              <w:pStyle w:val="TAL"/>
              <w:jc w:val="center"/>
            </w:pPr>
            <w:r w:rsidRPr="00073ADB">
              <w:rPr>
                <w:b/>
                <w:bCs/>
              </w:rPr>
              <w:t>Requirements for Test events-based testing</w:t>
            </w:r>
          </w:p>
        </w:tc>
      </w:tr>
      <w:tr w:rsidR="00073ADB" w:rsidRPr="00073ADB" w14:paraId="21B202D6"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3CB321B" w14:textId="7D693A20" w:rsidR="00073ADB" w:rsidRPr="00073ADB" w:rsidRDefault="00073ADB" w:rsidP="00712D16">
            <w:pPr>
              <w:pStyle w:val="TAL"/>
            </w:pPr>
            <w:r w:rsidRPr="00073ADB">
              <w:t>C.2.</w:t>
            </w:r>
            <w:r w:rsidR="00F17F85">
              <w:t>2</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054E236F" w14:textId="1AA4087F" w:rsidR="00073ADB" w:rsidRPr="00073ADB" w:rsidRDefault="00F17F85" w:rsidP="00712D16">
            <w:pPr>
              <w:pStyle w:val="TAL"/>
            </w:pPr>
            <w:r w:rsidRPr="00073ADB">
              <w:t>Test instructions or Input data for test case execution should be read from the test EF (EF</w:t>
            </w:r>
            <w:r w:rsidRPr="00073ADB">
              <w:rPr>
                <w:vertAlign w:val="subscript"/>
              </w:rPr>
              <w:t>TC_IN</w:t>
            </w:r>
            <w:r w:rsidRPr="00073ADB">
              <w:t>) configurable by the TT prior to execution of the test procedure (during test case initialization).</w:t>
            </w:r>
            <w:r w:rsidR="00073ADB" w:rsidRPr="00073ADB">
              <w:t>.</w:t>
            </w:r>
          </w:p>
        </w:tc>
      </w:tr>
    </w:tbl>
    <w:p w14:paraId="45239758" w14:textId="77777777" w:rsidR="00073ADB" w:rsidRPr="00073ADB" w:rsidRDefault="00073ADB" w:rsidP="00073ADB"/>
    <w:p w14:paraId="290F5E3D" w14:textId="1C09E292" w:rsidR="00073ADB" w:rsidRPr="00073ADB" w:rsidRDefault="00073ADB" w:rsidP="00637BA7">
      <w:pPr>
        <w:pStyle w:val="Heading1"/>
      </w:pPr>
      <w:bookmarkStart w:id="829" w:name="_Toc183489665"/>
      <w:r w:rsidRPr="00073ADB">
        <w:t>C.3</w:t>
      </w:r>
      <w:r w:rsidRPr="00073ADB">
        <w:tab/>
        <w:t>APDU content verification requirements</w:t>
      </w:r>
      <w:bookmarkEnd w:id="829"/>
    </w:p>
    <w:p w14:paraId="4D9F1F21" w14:textId="56C5C563" w:rsidR="00073ADB" w:rsidRPr="00073ADB" w:rsidRDefault="00073ADB" w:rsidP="00637BA7">
      <w:pPr>
        <w:pStyle w:val="Heading2"/>
      </w:pPr>
      <w:bookmarkStart w:id="830" w:name="_Toc183489666"/>
      <w:r w:rsidRPr="00073ADB">
        <w:t>C.3.1</w:t>
      </w:r>
      <w:r w:rsidRPr="00073ADB">
        <w:tab/>
        <w:t>APDU content verification requirements list-1</w:t>
      </w:r>
      <w:bookmarkEnd w:id="830"/>
    </w:p>
    <w:p w14:paraId="6C7A0E13" w14:textId="77777777" w:rsidR="00073ADB" w:rsidRDefault="00073ADB" w:rsidP="00073ADB">
      <w:r w:rsidRPr="00073ADB">
        <w:t>Requirements in the following list are suggested to be supported within the test environment for seamless testing as defined in clause 4.1.4 of the present document.</w:t>
      </w:r>
    </w:p>
    <w:p w14:paraId="0BD3880E" w14:textId="170C6A7A" w:rsidR="00637BA7" w:rsidRDefault="00637BA7" w:rsidP="00637BA7">
      <w:pPr>
        <w:pStyle w:val="TH"/>
      </w:pPr>
      <w:r>
        <w:t xml:space="preserve">Table C.3.1-1: </w:t>
      </w:r>
      <w:r w:rsidRPr="00073ADB">
        <w:rPr>
          <w:bCs/>
        </w:rPr>
        <w:t>Requirements for Seamless testing environment</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069FB01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D115B" w14:textId="1DE598D7" w:rsidR="00F17F85" w:rsidRPr="00073ADB" w:rsidRDefault="00F17F85" w:rsidP="00712D16">
            <w:pPr>
              <w:pStyle w:val="TAL"/>
              <w:jc w:val="center"/>
            </w:pPr>
            <w:r w:rsidRPr="00073ADB">
              <w:rPr>
                <w:b/>
                <w:bCs/>
              </w:rPr>
              <w:t>Requirements for Seamless testing environment</w:t>
            </w:r>
          </w:p>
        </w:tc>
      </w:tr>
      <w:tr w:rsidR="00F17F85" w:rsidRPr="00073ADB" w14:paraId="72E411B3"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373443A5" w14:textId="7A67FC2F" w:rsidR="00F17F85" w:rsidRPr="00073ADB" w:rsidRDefault="00F17F85" w:rsidP="00F17F85">
            <w:pPr>
              <w:pStyle w:val="TAL"/>
            </w:pPr>
            <w:r w:rsidRPr="00073ADB">
              <w:t>C.</w:t>
            </w:r>
            <w:r>
              <w:t>3</w:t>
            </w:r>
            <w:r w:rsidRPr="00073ADB">
              <w:t>.</w:t>
            </w:r>
            <w:r>
              <w:t>1</w:t>
            </w:r>
            <w:r w:rsidRPr="00073ADB">
              <w:t>.1</w:t>
            </w:r>
          </w:p>
        </w:tc>
        <w:tc>
          <w:tcPr>
            <w:tcW w:w="9000" w:type="dxa"/>
            <w:tcBorders>
              <w:top w:val="single" w:sz="4" w:space="0" w:color="auto"/>
              <w:left w:val="single" w:sz="4" w:space="0" w:color="auto"/>
              <w:bottom w:val="single" w:sz="4" w:space="0" w:color="auto"/>
              <w:right w:val="single" w:sz="4" w:space="0" w:color="auto"/>
            </w:tcBorders>
            <w:hideMark/>
          </w:tcPr>
          <w:p w14:paraId="6B13D520" w14:textId="10361181" w:rsidR="00F17F85" w:rsidRPr="00073ADB" w:rsidRDefault="00F17F85" w:rsidP="00F17F85">
            <w:pPr>
              <w:pStyle w:val="TAL"/>
            </w:pPr>
            <w:r w:rsidRPr="00073ADB">
              <w:t>TT should be able to receive and process the APDU TX/RX data exchanged between UICC and ME while maintaining proper synchronization with the test steps executed in the TT.</w:t>
            </w:r>
          </w:p>
        </w:tc>
      </w:tr>
      <w:tr w:rsidR="00F17F85" w:rsidRPr="00073ADB" w14:paraId="13F83575"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347506BA" w14:textId="3F6BD8FC" w:rsidR="00F17F85" w:rsidRPr="00073ADB" w:rsidRDefault="00F17F85" w:rsidP="00F17F85">
            <w:pPr>
              <w:pStyle w:val="TAL"/>
            </w:pPr>
            <w:r>
              <w:t>C</w:t>
            </w:r>
            <w:r w:rsidRPr="00073ADB">
              <w:t>.3.1.2</w:t>
            </w:r>
          </w:p>
        </w:tc>
        <w:tc>
          <w:tcPr>
            <w:tcW w:w="9000" w:type="dxa"/>
            <w:tcBorders>
              <w:top w:val="single" w:sz="4" w:space="0" w:color="auto"/>
              <w:left w:val="single" w:sz="4" w:space="0" w:color="auto"/>
              <w:bottom w:val="single" w:sz="4" w:space="0" w:color="auto"/>
              <w:right w:val="single" w:sz="4" w:space="0" w:color="auto"/>
            </w:tcBorders>
          </w:tcPr>
          <w:p w14:paraId="088FE95C" w14:textId="054A2B74" w:rsidR="00F17F85" w:rsidRPr="00073ADB" w:rsidRDefault="00F17F85" w:rsidP="00F17F85">
            <w:pPr>
              <w:pStyle w:val="TAL"/>
            </w:pPr>
            <w:r w:rsidRPr="00073ADB">
              <w:t>Verification of APDU TX/RX data for the respective EF should be possible by the TT during or after the test case execution.</w:t>
            </w:r>
          </w:p>
        </w:tc>
      </w:tr>
    </w:tbl>
    <w:p w14:paraId="32880194" w14:textId="77777777" w:rsidR="00F17F85" w:rsidRPr="00073ADB" w:rsidRDefault="00F17F85" w:rsidP="00F17F85"/>
    <w:p w14:paraId="3AA7B5D8" w14:textId="0D7FC147" w:rsidR="00073ADB" w:rsidRPr="00073ADB" w:rsidRDefault="00073ADB" w:rsidP="00637BA7">
      <w:pPr>
        <w:pStyle w:val="Heading2"/>
      </w:pPr>
      <w:bookmarkStart w:id="831" w:name="_Toc183489667"/>
      <w:r w:rsidRPr="00073ADB">
        <w:t>C.3.2</w:t>
      </w:r>
      <w:r w:rsidRPr="00073ADB">
        <w:tab/>
        <w:t>APDU content verification requirements list-2</w:t>
      </w:r>
      <w:bookmarkEnd w:id="831"/>
    </w:p>
    <w:p w14:paraId="4EF7E706" w14:textId="77777777" w:rsidR="00073ADB" w:rsidRDefault="00073ADB" w:rsidP="00073ADB">
      <w:r w:rsidRPr="00073ADB">
        <w:t>Requirements in the following list are suggested to be supported within the test environment for seamless testing as defined in clause 4.1.5 of the present document.</w:t>
      </w:r>
    </w:p>
    <w:p w14:paraId="0F7F8E5E" w14:textId="1C2650F0" w:rsidR="00637BA7" w:rsidRDefault="00637BA7" w:rsidP="00637BA7">
      <w:pPr>
        <w:pStyle w:val="TH"/>
      </w:pPr>
      <w:r>
        <w:t xml:space="preserve">Table C.3.2-1: </w:t>
      </w:r>
      <w:r w:rsidRPr="00073ADB">
        <w:rPr>
          <w:bCs/>
        </w:rPr>
        <w:t>Requirements for Test events-based testing</w:t>
      </w:r>
    </w:p>
    <w:tbl>
      <w:tblPr>
        <w:tblW w:w="98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50"/>
        <w:gridCol w:w="9000"/>
      </w:tblGrid>
      <w:tr w:rsidR="00F17F85" w:rsidRPr="00073ADB" w14:paraId="14BE6EEF" w14:textId="77777777" w:rsidTr="00712D16">
        <w:trPr>
          <w:trHeight w:val="255"/>
        </w:trPr>
        <w:tc>
          <w:tcPr>
            <w:tcW w:w="98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E30EE0" w14:textId="62EDB961" w:rsidR="00F17F85" w:rsidRPr="00073ADB" w:rsidRDefault="00F17F85" w:rsidP="00F17F85">
            <w:pPr>
              <w:pStyle w:val="TAL"/>
              <w:jc w:val="center"/>
            </w:pPr>
            <w:r w:rsidRPr="00073ADB">
              <w:rPr>
                <w:b/>
                <w:bCs/>
              </w:rPr>
              <w:t>Requirements for Test events-based testing</w:t>
            </w:r>
          </w:p>
        </w:tc>
      </w:tr>
      <w:tr w:rsidR="00F17F85" w:rsidRPr="00073ADB" w14:paraId="02714834"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hideMark/>
          </w:tcPr>
          <w:p w14:paraId="68B28C35" w14:textId="716EE3DD" w:rsidR="00F17F85" w:rsidRPr="00073ADB" w:rsidRDefault="00F17F85" w:rsidP="00F17F85">
            <w:pPr>
              <w:pStyle w:val="TAL"/>
            </w:pPr>
            <w:r>
              <w:t>C</w:t>
            </w:r>
            <w:r w:rsidRPr="00073ADB">
              <w:t>.3.2.1</w:t>
            </w:r>
          </w:p>
        </w:tc>
        <w:tc>
          <w:tcPr>
            <w:tcW w:w="9000" w:type="dxa"/>
            <w:tcBorders>
              <w:top w:val="single" w:sz="4" w:space="0" w:color="auto"/>
              <w:left w:val="single" w:sz="4" w:space="0" w:color="auto"/>
              <w:bottom w:val="single" w:sz="4" w:space="0" w:color="auto"/>
              <w:right w:val="single" w:sz="4" w:space="0" w:color="auto"/>
            </w:tcBorders>
            <w:hideMark/>
          </w:tcPr>
          <w:p w14:paraId="24B9AEBD" w14:textId="04A193DA" w:rsidR="00F17F85" w:rsidRPr="00073ADB" w:rsidRDefault="00F17F85" w:rsidP="00F17F85">
            <w:pPr>
              <w:pStyle w:val="TAL"/>
            </w:pPr>
            <w:r w:rsidRPr="00073ADB">
              <w:t>Applet should be capable of writing the contents of selected APDUs (e.g.: TERMINAL RESPONSE, ENVELOPE data, any selected APDUs etc), received from the ME - nrUICC interface to a test output file (e.g. EF</w:t>
            </w:r>
            <w:r w:rsidRPr="00073ADB">
              <w:rPr>
                <w:vertAlign w:val="subscript"/>
              </w:rPr>
              <w:t>TC_OUT</w:t>
            </w:r>
            <w:r w:rsidRPr="00073ADB">
              <w:t>).</w:t>
            </w:r>
          </w:p>
        </w:tc>
      </w:tr>
      <w:tr w:rsidR="00F17F85" w:rsidRPr="00073ADB" w14:paraId="213647EF"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EEBA791" w14:textId="3817907E" w:rsidR="00F17F85" w:rsidRPr="00073ADB" w:rsidRDefault="00F17F85" w:rsidP="00F17F85">
            <w:pPr>
              <w:pStyle w:val="TAL"/>
            </w:pPr>
            <w:r>
              <w:t>C</w:t>
            </w:r>
            <w:r w:rsidRPr="00073ADB">
              <w:t>.3.2.2</w:t>
            </w:r>
          </w:p>
        </w:tc>
        <w:tc>
          <w:tcPr>
            <w:tcW w:w="9000" w:type="dxa"/>
            <w:tcBorders>
              <w:top w:val="single" w:sz="4" w:space="0" w:color="auto"/>
              <w:left w:val="single" w:sz="4" w:space="0" w:color="auto"/>
              <w:bottom w:val="single" w:sz="4" w:space="0" w:color="auto"/>
              <w:right w:val="single" w:sz="4" w:space="0" w:color="auto"/>
            </w:tcBorders>
          </w:tcPr>
          <w:p w14:paraId="418833C1" w14:textId="540CC742" w:rsidR="00F17F85" w:rsidRPr="00073ADB" w:rsidRDefault="00F17F85" w:rsidP="00F17F85">
            <w:pPr>
              <w:pStyle w:val="TAL"/>
            </w:pPr>
            <w:r w:rsidRPr="00073ADB">
              <w:t>TT should read EF</w:t>
            </w:r>
            <w:r w:rsidRPr="00073ADB">
              <w:rPr>
                <w:vertAlign w:val="subscript"/>
              </w:rPr>
              <w:t xml:space="preserve">TC_OUT </w:t>
            </w:r>
            <w:r w:rsidRPr="00073ADB">
              <w:t>file after the test case execution to verify the acceptance criteria.</w:t>
            </w:r>
          </w:p>
        </w:tc>
      </w:tr>
      <w:tr w:rsidR="00F17F85" w:rsidRPr="00073ADB" w14:paraId="190827B0"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4B830064" w14:textId="3BADE0D8" w:rsidR="00F17F85" w:rsidRDefault="00F17F85" w:rsidP="00F17F85">
            <w:pPr>
              <w:pStyle w:val="TAL"/>
            </w:pPr>
            <w:r>
              <w:t>C</w:t>
            </w:r>
            <w:r w:rsidRPr="00073ADB">
              <w:t>.3.2.3</w:t>
            </w:r>
          </w:p>
        </w:tc>
        <w:tc>
          <w:tcPr>
            <w:tcW w:w="9000" w:type="dxa"/>
            <w:tcBorders>
              <w:top w:val="single" w:sz="4" w:space="0" w:color="auto"/>
              <w:left w:val="single" w:sz="4" w:space="0" w:color="auto"/>
              <w:bottom w:val="single" w:sz="4" w:space="0" w:color="auto"/>
              <w:right w:val="single" w:sz="4" w:space="0" w:color="auto"/>
            </w:tcBorders>
          </w:tcPr>
          <w:p w14:paraId="7BB2E500" w14:textId="1B831AEC" w:rsidR="00F17F85" w:rsidRPr="00073ADB" w:rsidRDefault="00F17F85" w:rsidP="00F17F85">
            <w:pPr>
              <w:pStyle w:val="TAL"/>
            </w:pPr>
            <w:r w:rsidRPr="00073ADB">
              <w:t>Format of the verification data in the test output file should be defined as per the applet implementation.</w:t>
            </w:r>
          </w:p>
        </w:tc>
      </w:tr>
      <w:tr w:rsidR="00F17F85" w:rsidRPr="00073ADB" w14:paraId="2AEA24ED" w14:textId="77777777" w:rsidTr="00712D16">
        <w:trPr>
          <w:trHeight w:val="255"/>
        </w:trPr>
        <w:tc>
          <w:tcPr>
            <w:tcW w:w="850" w:type="dxa"/>
            <w:tcBorders>
              <w:top w:val="single" w:sz="4" w:space="0" w:color="auto"/>
              <w:left w:val="single" w:sz="4" w:space="0" w:color="auto"/>
              <w:bottom w:val="single" w:sz="4" w:space="0" w:color="auto"/>
              <w:right w:val="single" w:sz="4" w:space="0" w:color="auto"/>
            </w:tcBorders>
          </w:tcPr>
          <w:p w14:paraId="5DF9655C" w14:textId="229A435D" w:rsidR="00F17F85" w:rsidRDefault="00F17F85" w:rsidP="00F17F85">
            <w:pPr>
              <w:pStyle w:val="TAL"/>
            </w:pPr>
            <w:r>
              <w:t>C</w:t>
            </w:r>
            <w:r w:rsidRPr="00073ADB">
              <w:t>.3.2.4</w:t>
            </w:r>
          </w:p>
        </w:tc>
        <w:tc>
          <w:tcPr>
            <w:tcW w:w="9000" w:type="dxa"/>
            <w:tcBorders>
              <w:top w:val="single" w:sz="4" w:space="0" w:color="auto"/>
              <w:left w:val="single" w:sz="4" w:space="0" w:color="auto"/>
              <w:bottom w:val="single" w:sz="4" w:space="0" w:color="auto"/>
              <w:right w:val="single" w:sz="4" w:space="0" w:color="auto"/>
            </w:tcBorders>
          </w:tcPr>
          <w:p w14:paraId="43B2516A" w14:textId="183EB5A9" w:rsidR="00F17F85" w:rsidRPr="00073ADB" w:rsidRDefault="00F17F85" w:rsidP="00F17F85">
            <w:pPr>
              <w:pStyle w:val="TAL"/>
            </w:pPr>
            <w:r w:rsidRPr="00073ADB">
              <w:t xml:space="preserve">Applet should be able to process the TERMINAL RESPONSE received from the ME upon triggering a proactive command from the </w:t>
            </w:r>
            <w:r>
              <w:t>a</w:t>
            </w:r>
            <w:r w:rsidRPr="00073ADB">
              <w:t>pplet.</w:t>
            </w:r>
          </w:p>
        </w:tc>
      </w:tr>
      <w:tr w:rsidR="00F17F85" w:rsidRPr="00073ADB" w14:paraId="5463259D" w14:textId="77777777" w:rsidTr="00F17F85">
        <w:trPr>
          <w:trHeight w:val="255"/>
        </w:trPr>
        <w:tc>
          <w:tcPr>
            <w:tcW w:w="850" w:type="dxa"/>
            <w:tcBorders>
              <w:top w:val="single" w:sz="4" w:space="0" w:color="auto"/>
              <w:left w:val="single" w:sz="4" w:space="0" w:color="auto"/>
              <w:bottom w:val="single" w:sz="4" w:space="0" w:color="auto"/>
              <w:right w:val="single" w:sz="4" w:space="0" w:color="auto"/>
            </w:tcBorders>
          </w:tcPr>
          <w:p w14:paraId="31AC46A0" w14:textId="47B64931" w:rsidR="00F17F85" w:rsidRDefault="00F17F85" w:rsidP="00F17F85">
            <w:pPr>
              <w:pStyle w:val="TAL"/>
            </w:pPr>
            <w:r>
              <w:t>C</w:t>
            </w:r>
            <w:r w:rsidRPr="00073ADB">
              <w:t>.3.2.5</w:t>
            </w:r>
          </w:p>
        </w:tc>
        <w:tc>
          <w:tcPr>
            <w:tcW w:w="9000" w:type="dxa"/>
            <w:tcBorders>
              <w:top w:val="single" w:sz="4" w:space="0" w:color="auto"/>
              <w:left w:val="single" w:sz="4" w:space="0" w:color="auto"/>
              <w:bottom w:val="single" w:sz="4" w:space="0" w:color="auto"/>
              <w:right w:val="single" w:sz="4" w:space="0" w:color="auto"/>
            </w:tcBorders>
          </w:tcPr>
          <w:p w14:paraId="391E244B" w14:textId="075F1BDC" w:rsidR="00F17F85" w:rsidRPr="00F17F85" w:rsidRDefault="00F17F85" w:rsidP="00F17F85">
            <w:pPr>
              <w:spacing w:after="0"/>
              <w:rPr>
                <w:rFonts w:ascii="Arial" w:hAnsi="Arial"/>
                <w:sz w:val="18"/>
              </w:rPr>
            </w:pPr>
            <w:r w:rsidRPr="00073ADB">
              <w:rPr>
                <w:rFonts w:ascii="Arial" w:hAnsi="Arial"/>
                <w:sz w:val="18"/>
              </w:rPr>
              <w:t>When required by a test case, applet should be able to register or deregister for receiving an ADPU to verify its content.</w:t>
            </w:r>
            <w:r>
              <w:rPr>
                <w:rFonts w:ascii="Arial" w:hAnsi="Arial"/>
                <w:sz w:val="18"/>
              </w:rPr>
              <w:t xml:space="preserve"> </w:t>
            </w:r>
            <w:r w:rsidRPr="00F17F85">
              <w:rPr>
                <w:rFonts w:ascii="Arial" w:hAnsi="Arial"/>
                <w:sz w:val="18"/>
              </w:rPr>
              <w:t>(see note)</w:t>
            </w:r>
          </w:p>
        </w:tc>
      </w:tr>
      <w:tr w:rsidR="00F17F85" w:rsidRPr="00073ADB" w14:paraId="6EB89525" w14:textId="77777777" w:rsidTr="00F17F85">
        <w:trPr>
          <w:trHeight w:val="255"/>
        </w:trPr>
        <w:tc>
          <w:tcPr>
            <w:tcW w:w="850" w:type="dxa"/>
            <w:tcBorders>
              <w:top w:val="single" w:sz="4" w:space="0" w:color="auto"/>
              <w:left w:val="single" w:sz="4" w:space="0" w:color="auto"/>
              <w:bottom w:val="single" w:sz="4" w:space="0" w:color="auto"/>
              <w:right w:val="nil"/>
            </w:tcBorders>
          </w:tcPr>
          <w:p w14:paraId="6767EA04" w14:textId="561B7FC3" w:rsidR="00F17F85" w:rsidRDefault="00F17F85" w:rsidP="00F17F85">
            <w:pPr>
              <w:pStyle w:val="TAL"/>
            </w:pPr>
            <w:r w:rsidRPr="00073ADB">
              <w:t>NOTE:</w:t>
            </w:r>
          </w:p>
        </w:tc>
        <w:tc>
          <w:tcPr>
            <w:tcW w:w="9000" w:type="dxa"/>
            <w:tcBorders>
              <w:top w:val="single" w:sz="4" w:space="0" w:color="auto"/>
              <w:left w:val="nil"/>
              <w:bottom w:val="single" w:sz="4" w:space="0" w:color="auto"/>
              <w:right w:val="single" w:sz="4" w:space="0" w:color="auto"/>
            </w:tcBorders>
          </w:tcPr>
          <w:p w14:paraId="188984CE" w14:textId="4FA7C35C" w:rsidR="00F17F85" w:rsidRPr="00073ADB" w:rsidRDefault="00F17F85" w:rsidP="00F17F85">
            <w:pPr>
              <w:spacing w:after="0"/>
            </w:pPr>
            <w:r w:rsidRPr="00F17F85">
              <w:rPr>
                <w:rFonts w:ascii="Arial" w:hAnsi="Arial"/>
                <w:sz w:val="18"/>
              </w:rPr>
              <w:t>Test events based APDU verification (clause 4.1.5) will require additional test applet support for the events EVENT_TEST_EXTERNAL_FILE_READ and EVENT_TEST_RX_APDU</w:t>
            </w:r>
            <w:r>
              <w:rPr>
                <w:rFonts w:ascii="Arial" w:hAnsi="Arial"/>
                <w:sz w:val="18"/>
              </w:rPr>
              <w:t>,</w:t>
            </w:r>
            <w:r w:rsidRPr="00F17F85">
              <w:rPr>
                <w:rFonts w:ascii="Arial" w:hAnsi="Arial"/>
                <w:sz w:val="18"/>
              </w:rPr>
              <w:t xml:space="preserve"> defined in ETSI</w:t>
            </w:r>
            <w:r>
              <w:rPr>
                <w:rFonts w:ascii="Arial" w:hAnsi="Arial"/>
                <w:sz w:val="18"/>
              </w:rPr>
              <w:t> </w:t>
            </w:r>
            <w:r w:rsidRPr="00F17F85">
              <w:rPr>
                <w:rFonts w:ascii="Arial" w:hAnsi="Arial"/>
                <w:sz w:val="18"/>
              </w:rPr>
              <w:t>TS</w:t>
            </w:r>
            <w:r>
              <w:rPr>
                <w:rFonts w:ascii="Arial" w:hAnsi="Arial"/>
                <w:sz w:val="18"/>
              </w:rPr>
              <w:t> </w:t>
            </w:r>
            <w:r w:rsidRPr="00F17F85">
              <w:rPr>
                <w:rFonts w:ascii="Arial" w:hAnsi="Arial"/>
                <w:sz w:val="18"/>
              </w:rPr>
              <w:t>102</w:t>
            </w:r>
            <w:r>
              <w:rPr>
                <w:rFonts w:ascii="Arial" w:hAnsi="Arial"/>
                <w:sz w:val="18"/>
              </w:rPr>
              <w:t> </w:t>
            </w:r>
            <w:r w:rsidRPr="00F17F85">
              <w:rPr>
                <w:rFonts w:ascii="Arial" w:hAnsi="Arial"/>
                <w:sz w:val="18"/>
              </w:rPr>
              <w:t>241</w:t>
            </w:r>
            <w:r>
              <w:rPr>
                <w:rFonts w:ascii="Arial" w:hAnsi="Arial"/>
                <w:sz w:val="18"/>
              </w:rPr>
              <w:t>,</w:t>
            </w:r>
            <w:r w:rsidRPr="00F17F85">
              <w:rPr>
                <w:rFonts w:ascii="Arial" w:hAnsi="Arial"/>
                <w:sz w:val="18"/>
              </w:rPr>
              <w:t xml:space="preserve"> Rel</w:t>
            </w:r>
            <w:r>
              <w:rPr>
                <w:rFonts w:ascii="Arial" w:hAnsi="Arial"/>
                <w:sz w:val="18"/>
              </w:rPr>
              <w:t>-</w:t>
            </w:r>
            <w:r w:rsidRPr="00F17F85">
              <w:rPr>
                <w:rFonts w:ascii="Arial" w:hAnsi="Arial"/>
                <w:sz w:val="18"/>
              </w:rPr>
              <w:t>18.</w:t>
            </w:r>
          </w:p>
        </w:tc>
      </w:tr>
    </w:tbl>
    <w:p w14:paraId="46513D9C" w14:textId="77777777" w:rsidR="00073ADB" w:rsidRDefault="00073ADB" w:rsidP="00076554"/>
    <w:p w14:paraId="3C7B01F7" w14:textId="384D4553" w:rsidR="00073ADB" w:rsidRPr="00076554" w:rsidRDefault="00073ADB" w:rsidP="00076554">
      <w:pPr>
        <w:sectPr w:rsidR="00073ADB" w:rsidRPr="00076554" w:rsidSect="00252629">
          <w:footnotePr>
            <w:numRestart w:val="eachSect"/>
          </w:footnotePr>
          <w:pgSz w:w="11907" w:h="16840" w:code="9"/>
          <w:pgMar w:top="1276" w:right="1133" w:bottom="1133" w:left="1133" w:header="850" w:footer="340" w:gutter="0"/>
          <w:cols w:space="720"/>
          <w:formProt w:val="0"/>
        </w:sectPr>
      </w:pPr>
    </w:p>
    <w:p w14:paraId="34295C5D" w14:textId="7DD841D2" w:rsidR="00747D74" w:rsidRPr="005307A3" w:rsidRDefault="00747D74" w:rsidP="00637BA7">
      <w:pPr>
        <w:pStyle w:val="Heading8"/>
      </w:pPr>
      <w:bookmarkStart w:id="832" w:name="_Toc183489668"/>
      <w:r w:rsidRPr="005307A3">
        <w:lastRenderedPageBreak/>
        <w:t xml:space="preserve">Annex </w:t>
      </w:r>
      <w:r w:rsidR="004F2842">
        <w:t>D</w:t>
      </w:r>
      <w:r w:rsidR="004F2842" w:rsidRPr="005307A3">
        <w:t xml:space="preserve"> </w:t>
      </w:r>
      <w:r w:rsidRPr="005307A3">
        <w:t>(informative):</w:t>
      </w:r>
      <w:r w:rsidRPr="005307A3">
        <w:br/>
        <w:t>Change history</w:t>
      </w:r>
      <w:bookmarkStart w:id="833" w:name="historyclause"/>
      <w:bookmarkEnd w:id="823"/>
      <w:bookmarkEnd w:id="824"/>
      <w:bookmarkEnd w:id="833"/>
      <w:bookmarkEnd w:id="83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1"/>
        <w:gridCol w:w="1137"/>
        <w:gridCol w:w="1137"/>
        <w:gridCol w:w="568"/>
        <w:gridCol w:w="427"/>
        <w:gridCol w:w="426"/>
        <w:gridCol w:w="4433"/>
        <w:gridCol w:w="710"/>
      </w:tblGrid>
      <w:tr w:rsidR="00561BDA" w:rsidRPr="00315B85" w14:paraId="30020A32" w14:textId="77777777" w:rsidTr="005571DA">
        <w:tc>
          <w:tcPr>
            <w:tcW w:w="9639" w:type="dxa"/>
            <w:gridSpan w:val="8"/>
            <w:shd w:val="clear" w:color="auto" w:fill="D9D9D9" w:themeFill="background1" w:themeFillShade="D9"/>
          </w:tcPr>
          <w:p w14:paraId="6CFFE506" w14:textId="191D0FDA" w:rsidR="00561BDA" w:rsidRPr="00315B85" w:rsidRDefault="00561BDA" w:rsidP="0036252F">
            <w:pPr>
              <w:pStyle w:val="TAH"/>
              <w:rPr>
                <w:sz w:val="16"/>
                <w:szCs w:val="16"/>
              </w:rPr>
            </w:pPr>
            <w:r w:rsidRPr="00235394">
              <w:t>Change history</w:t>
            </w:r>
          </w:p>
        </w:tc>
      </w:tr>
      <w:tr w:rsidR="000124C6" w:rsidRPr="00315B85" w14:paraId="76D29E46" w14:textId="77777777" w:rsidTr="005571DA">
        <w:tc>
          <w:tcPr>
            <w:tcW w:w="801" w:type="dxa"/>
            <w:shd w:val="pct10" w:color="auto" w:fill="FFFFFF"/>
          </w:tcPr>
          <w:p w14:paraId="6DF3F4CD" w14:textId="77777777" w:rsidR="000124C6" w:rsidRPr="00315B85" w:rsidRDefault="000124C6" w:rsidP="0036252F">
            <w:pPr>
              <w:pStyle w:val="TAH"/>
              <w:rPr>
                <w:sz w:val="16"/>
                <w:szCs w:val="16"/>
              </w:rPr>
            </w:pPr>
            <w:r w:rsidRPr="00315B85">
              <w:rPr>
                <w:sz w:val="16"/>
                <w:szCs w:val="16"/>
              </w:rPr>
              <w:t>Date</w:t>
            </w:r>
          </w:p>
        </w:tc>
        <w:tc>
          <w:tcPr>
            <w:tcW w:w="1137" w:type="dxa"/>
            <w:shd w:val="pct10" w:color="auto" w:fill="FFFFFF"/>
          </w:tcPr>
          <w:p w14:paraId="43034466" w14:textId="77777777" w:rsidR="000124C6" w:rsidRPr="00315B85" w:rsidRDefault="000124C6" w:rsidP="0036252F">
            <w:pPr>
              <w:pStyle w:val="TAH"/>
              <w:rPr>
                <w:sz w:val="16"/>
                <w:szCs w:val="16"/>
              </w:rPr>
            </w:pPr>
            <w:r w:rsidRPr="00315B85">
              <w:rPr>
                <w:sz w:val="16"/>
                <w:szCs w:val="16"/>
              </w:rPr>
              <w:t>Meeting</w:t>
            </w:r>
          </w:p>
        </w:tc>
        <w:tc>
          <w:tcPr>
            <w:tcW w:w="1137" w:type="dxa"/>
            <w:shd w:val="pct10" w:color="auto" w:fill="FFFFFF"/>
          </w:tcPr>
          <w:p w14:paraId="6F63D47E" w14:textId="77777777" w:rsidR="000124C6" w:rsidRPr="00315B85" w:rsidRDefault="000124C6" w:rsidP="0036252F">
            <w:pPr>
              <w:pStyle w:val="TAH"/>
              <w:rPr>
                <w:sz w:val="16"/>
                <w:szCs w:val="16"/>
              </w:rPr>
            </w:pPr>
            <w:r w:rsidRPr="00315B85">
              <w:rPr>
                <w:sz w:val="16"/>
                <w:szCs w:val="16"/>
              </w:rPr>
              <w:t>TDoc</w:t>
            </w:r>
          </w:p>
        </w:tc>
        <w:tc>
          <w:tcPr>
            <w:tcW w:w="568" w:type="dxa"/>
            <w:shd w:val="pct10" w:color="auto" w:fill="FFFFFF"/>
          </w:tcPr>
          <w:p w14:paraId="63DBE500" w14:textId="77777777" w:rsidR="000124C6" w:rsidRPr="00315B85" w:rsidRDefault="000124C6" w:rsidP="0036252F">
            <w:pPr>
              <w:pStyle w:val="TAH"/>
              <w:rPr>
                <w:sz w:val="16"/>
                <w:szCs w:val="16"/>
              </w:rPr>
            </w:pPr>
            <w:r w:rsidRPr="00315B85">
              <w:rPr>
                <w:sz w:val="16"/>
                <w:szCs w:val="16"/>
              </w:rPr>
              <w:t>CR</w:t>
            </w:r>
          </w:p>
        </w:tc>
        <w:tc>
          <w:tcPr>
            <w:tcW w:w="427" w:type="dxa"/>
            <w:shd w:val="pct10" w:color="auto" w:fill="FFFFFF"/>
          </w:tcPr>
          <w:p w14:paraId="05ED1B54" w14:textId="77777777" w:rsidR="000124C6" w:rsidRPr="00315B85" w:rsidRDefault="000124C6" w:rsidP="0036252F">
            <w:pPr>
              <w:pStyle w:val="TAH"/>
              <w:rPr>
                <w:sz w:val="16"/>
                <w:szCs w:val="16"/>
              </w:rPr>
            </w:pPr>
            <w:r w:rsidRPr="00315B85">
              <w:rPr>
                <w:sz w:val="16"/>
                <w:szCs w:val="16"/>
              </w:rPr>
              <w:t>Rev</w:t>
            </w:r>
          </w:p>
        </w:tc>
        <w:tc>
          <w:tcPr>
            <w:tcW w:w="426" w:type="dxa"/>
            <w:shd w:val="pct10" w:color="auto" w:fill="FFFFFF"/>
          </w:tcPr>
          <w:p w14:paraId="743E0F53" w14:textId="77777777" w:rsidR="000124C6" w:rsidRPr="00315B85" w:rsidRDefault="000124C6" w:rsidP="0036252F">
            <w:pPr>
              <w:pStyle w:val="TAH"/>
              <w:rPr>
                <w:sz w:val="16"/>
                <w:szCs w:val="16"/>
              </w:rPr>
            </w:pPr>
            <w:r w:rsidRPr="00315B85">
              <w:rPr>
                <w:sz w:val="16"/>
                <w:szCs w:val="16"/>
              </w:rPr>
              <w:t>Cat</w:t>
            </w:r>
          </w:p>
        </w:tc>
        <w:tc>
          <w:tcPr>
            <w:tcW w:w="4433" w:type="dxa"/>
            <w:shd w:val="pct10" w:color="auto" w:fill="FFFFFF"/>
          </w:tcPr>
          <w:p w14:paraId="0BDECAA2" w14:textId="77777777" w:rsidR="000124C6" w:rsidRPr="00315B85" w:rsidRDefault="000124C6" w:rsidP="0036252F">
            <w:pPr>
              <w:pStyle w:val="TAH"/>
              <w:rPr>
                <w:sz w:val="16"/>
                <w:szCs w:val="16"/>
              </w:rPr>
            </w:pPr>
            <w:r w:rsidRPr="00315B85">
              <w:rPr>
                <w:sz w:val="16"/>
                <w:szCs w:val="16"/>
              </w:rPr>
              <w:t>Subject/Comment</w:t>
            </w:r>
          </w:p>
        </w:tc>
        <w:tc>
          <w:tcPr>
            <w:tcW w:w="710" w:type="dxa"/>
            <w:shd w:val="pct10" w:color="auto" w:fill="FFFFFF"/>
          </w:tcPr>
          <w:p w14:paraId="7D10567B" w14:textId="1C72A5C4" w:rsidR="000124C6" w:rsidRPr="00315B85" w:rsidRDefault="000124C6" w:rsidP="0036252F">
            <w:pPr>
              <w:pStyle w:val="TAH"/>
              <w:rPr>
                <w:sz w:val="16"/>
                <w:szCs w:val="16"/>
              </w:rPr>
            </w:pPr>
            <w:r w:rsidRPr="00315B85">
              <w:rPr>
                <w:sz w:val="16"/>
                <w:szCs w:val="16"/>
              </w:rPr>
              <w:t xml:space="preserve">New </w:t>
            </w:r>
          </w:p>
        </w:tc>
      </w:tr>
      <w:tr w:rsidR="000124C6" w:rsidRPr="00315B85" w14:paraId="674D3379" w14:textId="77777777" w:rsidTr="005571DA">
        <w:tc>
          <w:tcPr>
            <w:tcW w:w="801" w:type="dxa"/>
            <w:shd w:val="solid" w:color="FFFFFF" w:fill="auto"/>
          </w:tcPr>
          <w:p w14:paraId="090ECB5C" w14:textId="7D3AC286" w:rsidR="000124C6" w:rsidRPr="00315B85" w:rsidRDefault="000124C6" w:rsidP="0036252F">
            <w:pPr>
              <w:pStyle w:val="TAC"/>
              <w:rPr>
                <w:sz w:val="16"/>
                <w:szCs w:val="16"/>
              </w:rPr>
            </w:pPr>
            <w:r>
              <w:rPr>
                <w:sz w:val="16"/>
                <w:szCs w:val="16"/>
              </w:rPr>
              <w:t>2024-08</w:t>
            </w:r>
          </w:p>
        </w:tc>
        <w:tc>
          <w:tcPr>
            <w:tcW w:w="1137" w:type="dxa"/>
            <w:shd w:val="solid" w:color="FFFFFF" w:fill="auto"/>
          </w:tcPr>
          <w:p w14:paraId="179C3981" w14:textId="3BFE8966" w:rsidR="000124C6" w:rsidRPr="00315B85" w:rsidRDefault="000124C6" w:rsidP="0036252F">
            <w:pPr>
              <w:pStyle w:val="TAC"/>
              <w:rPr>
                <w:sz w:val="16"/>
                <w:szCs w:val="16"/>
              </w:rPr>
            </w:pPr>
            <w:r>
              <w:rPr>
                <w:sz w:val="16"/>
                <w:szCs w:val="16"/>
              </w:rPr>
              <w:t>CT6#</w:t>
            </w:r>
            <w:r w:rsidR="001104DD">
              <w:rPr>
                <w:sz w:val="16"/>
                <w:szCs w:val="16"/>
              </w:rPr>
              <w:t>119</w:t>
            </w:r>
            <w:r w:rsidR="003D796D">
              <w:rPr>
                <w:sz w:val="16"/>
                <w:szCs w:val="16"/>
              </w:rPr>
              <w:t>-</w:t>
            </w:r>
            <w:r w:rsidR="001104DD">
              <w:rPr>
                <w:sz w:val="16"/>
                <w:szCs w:val="16"/>
              </w:rPr>
              <w:t>b</w:t>
            </w:r>
            <w:r w:rsidR="003D796D">
              <w:rPr>
                <w:sz w:val="16"/>
                <w:szCs w:val="16"/>
              </w:rPr>
              <w:t>is</w:t>
            </w:r>
          </w:p>
        </w:tc>
        <w:tc>
          <w:tcPr>
            <w:tcW w:w="1137" w:type="dxa"/>
            <w:shd w:val="solid" w:color="FFFFFF" w:fill="auto"/>
          </w:tcPr>
          <w:p w14:paraId="5F56BC5D" w14:textId="64369B31" w:rsidR="000124C6" w:rsidRPr="00315B85" w:rsidRDefault="000124C6" w:rsidP="0036252F">
            <w:pPr>
              <w:pStyle w:val="TAC"/>
              <w:rPr>
                <w:sz w:val="16"/>
                <w:szCs w:val="16"/>
              </w:rPr>
            </w:pPr>
            <w:r>
              <w:rPr>
                <w:sz w:val="16"/>
                <w:szCs w:val="16"/>
              </w:rPr>
              <w:t>C6-</w:t>
            </w:r>
            <w:r w:rsidRPr="000C62AD">
              <w:rPr>
                <w:sz w:val="16"/>
                <w:szCs w:val="16"/>
              </w:rPr>
              <w:t>2</w:t>
            </w:r>
            <w:r>
              <w:rPr>
                <w:sz w:val="16"/>
                <w:szCs w:val="16"/>
              </w:rPr>
              <w:t>4</w:t>
            </w:r>
            <w:r w:rsidRPr="000C62AD">
              <w:rPr>
                <w:sz w:val="16"/>
                <w:szCs w:val="16"/>
              </w:rPr>
              <w:t>0</w:t>
            </w:r>
            <w:r w:rsidR="001104DD">
              <w:rPr>
                <w:sz w:val="16"/>
                <w:szCs w:val="16"/>
              </w:rPr>
              <w:t>459</w:t>
            </w:r>
          </w:p>
        </w:tc>
        <w:tc>
          <w:tcPr>
            <w:tcW w:w="568" w:type="dxa"/>
            <w:shd w:val="solid" w:color="FFFFFF" w:fill="auto"/>
          </w:tcPr>
          <w:p w14:paraId="1D8525F6" w14:textId="77777777" w:rsidR="000124C6" w:rsidRPr="00315B85" w:rsidRDefault="000124C6" w:rsidP="0036252F">
            <w:pPr>
              <w:pStyle w:val="TAC"/>
              <w:rPr>
                <w:sz w:val="16"/>
                <w:szCs w:val="16"/>
              </w:rPr>
            </w:pPr>
          </w:p>
        </w:tc>
        <w:tc>
          <w:tcPr>
            <w:tcW w:w="427" w:type="dxa"/>
            <w:shd w:val="solid" w:color="FFFFFF" w:fill="auto"/>
          </w:tcPr>
          <w:p w14:paraId="180E109B" w14:textId="77777777" w:rsidR="000124C6" w:rsidRPr="00315B85" w:rsidRDefault="000124C6" w:rsidP="0036252F">
            <w:pPr>
              <w:pStyle w:val="TAC"/>
              <w:rPr>
                <w:sz w:val="16"/>
                <w:szCs w:val="16"/>
              </w:rPr>
            </w:pPr>
          </w:p>
        </w:tc>
        <w:tc>
          <w:tcPr>
            <w:tcW w:w="426" w:type="dxa"/>
            <w:shd w:val="solid" w:color="FFFFFF" w:fill="auto"/>
          </w:tcPr>
          <w:p w14:paraId="6E9FD3A9" w14:textId="77777777" w:rsidR="000124C6" w:rsidRPr="00315B85" w:rsidRDefault="000124C6" w:rsidP="0036252F">
            <w:pPr>
              <w:pStyle w:val="TAC"/>
              <w:rPr>
                <w:sz w:val="16"/>
                <w:szCs w:val="16"/>
              </w:rPr>
            </w:pPr>
          </w:p>
        </w:tc>
        <w:tc>
          <w:tcPr>
            <w:tcW w:w="4433" w:type="dxa"/>
            <w:shd w:val="solid" w:color="FFFFFF" w:fill="auto"/>
          </w:tcPr>
          <w:p w14:paraId="0487F3EF" w14:textId="093BF453" w:rsidR="000124C6" w:rsidRPr="00315B85" w:rsidRDefault="001104DD" w:rsidP="0036252F">
            <w:pPr>
              <w:pStyle w:val="TAL"/>
              <w:rPr>
                <w:sz w:val="16"/>
                <w:szCs w:val="16"/>
              </w:rPr>
            </w:pPr>
            <w:r>
              <w:rPr>
                <w:sz w:val="16"/>
                <w:szCs w:val="16"/>
              </w:rPr>
              <w:t xml:space="preserve">Agreed </w:t>
            </w:r>
            <w:r w:rsidR="003D796D">
              <w:rPr>
                <w:sz w:val="16"/>
                <w:szCs w:val="16"/>
              </w:rPr>
              <w:t xml:space="preserve">draft </w:t>
            </w:r>
            <w:r>
              <w:rPr>
                <w:sz w:val="16"/>
                <w:szCs w:val="16"/>
              </w:rPr>
              <w:t>version after CT6#119bis</w:t>
            </w:r>
          </w:p>
        </w:tc>
        <w:tc>
          <w:tcPr>
            <w:tcW w:w="710" w:type="dxa"/>
            <w:shd w:val="solid" w:color="FFFFFF" w:fill="auto"/>
          </w:tcPr>
          <w:p w14:paraId="6EA5BCE9" w14:textId="13FF4B24" w:rsidR="000124C6" w:rsidRPr="00315B85" w:rsidRDefault="001104DD" w:rsidP="0036252F">
            <w:pPr>
              <w:pStyle w:val="TAC"/>
              <w:rPr>
                <w:sz w:val="16"/>
                <w:szCs w:val="16"/>
              </w:rPr>
            </w:pPr>
            <w:r>
              <w:rPr>
                <w:sz w:val="16"/>
                <w:szCs w:val="16"/>
              </w:rPr>
              <w:t>0</w:t>
            </w:r>
            <w:r w:rsidR="000124C6">
              <w:rPr>
                <w:sz w:val="16"/>
                <w:szCs w:val="16"/>
              </w:rPr>
              <w:t>.</w:t>
            </w:r>
            <w:r>
              <w:rPr>
                <w:sz w:val="16"/>
                <w:szCs w:val="16"/>
              </w:rPr>
              <w:t>1</w:t>
            </w:r>
            <w:r w:rsidR="000124C6">
              <w:rPr>
                <w:sz w:val="16"/>
                <w:szCs w:val="16"/>
              </w:rPr>
              <w:t>.0</w:t>
            </w:r>
          </w:p>
        </w:tc>
      </w:tr>
      <w:tr w:rsidR="000124C6" w:rsidRPr="00315B85" w14:paraId="10085F36" w14:textId="77777777" w:rsidTr="005571DA">
        <w:tc>
          <w:tcPr>
            <w:tcW w:w="801" w:type="dxa"/>
            <w:shd w:val="solid" w:color="FFFFFF" w:fill="auto"/>
          </w:tcPr>
          <w:p w14:paraId="6AE3FE67" w14:textId="2FA7FE9A" w:rsidR="000124C6" w:rsidRDefault="003D796D" w:rsidP="0036252F">
            <w:pPr>
              <w:pStyle w:val="TAC"/>
              <w:rPr>
                <w:sz w:val="16"/>
                <w:szCs w:val="16"/>
              </w:rPr>
            </w:pPr>
            <w:r>
              <w:rPr>
                <w:sz w:val="16"/>
                <w:szCs w:val="16"/>
              </w:rPr>
              <w:t>2024-11</w:t>
            </w:r>
          </w:p>
        </w:tc>
        <w:tc>
          <w:tcPr>
            <w:tcW w:w="1137" w:type="dxa"/>
            <w:shd w:val="solid" w:color="FFFFFF" w:fill="auto"/>
          </w:tcPr>
          <w:p w14:paraId="47A396F9" w14:textId="07520C59" w:rsidR="000124C6" w:rsidRDefault="003D796D" w:rsidP="0036252F">
            <w:pPr>
              <w:pStyle w:val="TAC"/>
              <w:rPr>
                <w:sz w:val="16"/>
                <w:szCs w:val="16"/>
              </w:rPr>
            </w:pPr>
            <w:r>
              <w:rPr>
                <w:sz w:val="16"/>
                <w:szCs w:val="16"/>
              </w:rPr>
              <w:t>CT6#120-bis</w:t>
            </w:r>
          </w:p>
        </w:tc>
        <w:tc>
          <w:tcPr>
            <w:tcW w:w="1137" w:type="dxa"/>
            <w:shd w:val="solid" w:color="FFFFFF" w:fill="auto"/>
          </w:tcPr>
          <w:p w14:paraId="69E3BB7A" w14:textId="26F83406" w:rsidR="000124C6" w:rsidRDefault="003D796D" w:rsidP="0036252F">
            <w:pPr>
              <w:pStyle w:val="TAC"/>
              <w:rPr>
                <w:sz w:val="16"/>
                <w:szCs w:val="16"/>
              </w:rPr>
            </w:pPr>
            <w:r>
              <w:rPr>
                <w:sz w:val="16"/>
                <w:szCs w:val="16"/>
              </w:rPr>
              <w:t>C6-240</w:t>
            </w:r>
            <w:r w:rsidR="00F17F85">
              <w:rPr>
                <w:sz w:val="16"/>
                <w:szCs w:val="16"/>
              </w:rPr>
              <w:t>6</w:t>
            </w:r>
            <w:r w:rsidR="005571DA">
              <w:rPr>
                <w:sz w:val="16"/>
                <w:szCs w:val="16"/>
              </w:rPr>
              <w:t>59</w:t>
            </w:r>
          </w:p>
        </w:tc>
        <w:tc>
          <w:tcPr>
            <w:tcW w:w="568" w:type="dxa"/>
            <w:shd w:val="solid" w:color="FFFFFF" w:fill="auto"/>
          </w:tcPr>
          <w:p w14:paraId="609C1C2C" w14:textId="77777777" w:rsidR="000124C6" w:rsidRPr="00315B85" w:rsidRDefault="000124C6" w:rsidP="0036252F">
            <w:pPr>
              <w:pStyle w:val="TAC"/>
              <w:rPr>
                <w:sz w:val="16"/>
                <w:szCs w:val="16"/>
              </w:rPr>
            </w:pPr>
          </w:p>
        </w:tc>
        <w:tc>
          <w:tcPr>
            <w:tcW w:w="427" w:type="dxa"/>
            <w:shd w:val="solid" w:color="FFFFFF" w:fill="auto"/>
          </w:tcPr>
          <w:p w14:paraId="5FF1B08E" w14:textId="77777777" w:rsidR="000124C6" w:rsidRPr="00315B85" w:rsidRDefault="000124C6" w:rsidP="0036252F">
            <w:pPr>
              <w:pStyle w:val="TAC"/>
              <w:rPr>
                <w:sz w:val="16"/>
                <w:szCs w:val="16"/>
              </w:rPr>
            </w:pPr>
          </w:p>
        </w:tc>
        <w:tc>
          <w:tcPr>
            <w:tcW w:w="426" w:type="dxa"/>
            <w:shd w:val="solid" w:color="FFFFFF" w:fill="auto"/>
          </w:tcPr>
          <w:p w14:paraId="560F18FE" w14:textId="77777777" w:rsidR="000124C6" w:rsidRPr="00315B85" w:rsidRDefault="000124C6" w:rsidP="0036252F">
            <w:pPr>
              <w:pStyle w:val="TAC"/>
              <w:rPr>
                <w:sz w:val="16"/>
                <w:szCs w:val="16"/>
              </w:rPr>
            </w:pPr>
          </w:p>
        </w:tc>
        <w:tc>
          <w:tcPr>
            <w:tcW w:w="4433" w:type="dxa"/>
            <w:shd w:val="solid" w:color="FFFFFF" w:fill="auto"/>
          </w:tcPr>
          <w:p w14:paraId="1C3EA736" w14:textId="7A9A6A10" w:rsidR="000124C6" w:rsidRDefault="003D796D" w:rsidP="0036252F">
            <w:pPr>
              <w:pStyle w:val="TAL"/>
              <w:rPr>
                <w:sz w:val="16"/>
                <w:szCs w:val="16"/>
              </w:rPr>
            </w:pPr>
            <w:r>
              <w:rPr>
                <w:sz w:val="16"/>
                <w:szCs w:val="16"/>
              </w:rPr>
              <w:t>Version with corrections suggested in C6#119-bis and addition of</w:t>
            </w:r>
            <w:r w:rsidR="00A349FA">
              <w:rPr>
                <w:sz w:val="16"/>
                <w:szCs w:val="16"/>
              </w:rPr>
              <w:t xml:space="preserve"> </w:t>
            </w:r>
            <w:r>
              <w:rPr>
                <w:sz w:val="16"/>
                <w:szCs w:val="16"/>
              </w:rPr>
              <w:t xml:space="preserve">TCs newly introduced </w:t>
            </w:r>
            <w:r w:rsidR="00A349FA">
              <w:rPr>
                <w:sz w:val="16"/>
                <w:szCs w:val="16"/>
              </w:rPr>
              <w:t>in TS 31.124</w:t>
            </w:r>
            <w:r>
              <w:rPr>
                <w:sz w:val="16"/>
                <w:szCs w:val="16"/>
              </w:rPr>
              <w:t xml:space="preserve"> </w:t>
            </w:r>
          </w:p>
        </w:tc>
        <w:tc>
          <w:tcPr>
            <w:tcW w:w="710" w:type="dxa"/>
            <w:shd w:val="solid" w:color="FFFFFF" w:fill="auto"/>
          </w:tcPr>
          <w:p w14:paraId="2AA17B6A" w14:textId="76441210" w:rsidR="000124C6" w:rsidRDefault="005571DA" w:rsidP="0036252F">
            <w:pPr>
              <w:pStyle w:val="TAC"/>
              <w:rPr>
                <w:sz w:val="16"/>
                <w:szCs w:val="16"/>
              </w:rPr>
            </w:pPr>
            <w:r>
              <w:rPr>
                <w:sz w:val="16"/>
                <w:szCs w:val="16"/>
              </w:rPr>
              <w:t>1</w:t>
            </w:r>
            <w:r w:rsidR="00A349FA">
              <w:rPr>
                <w:sz w:val="16"/>
                <w:szCs w:val="16"/>
              </w:rPr>
              <w:t>.</w:t>
            </w:r>
            <w:r>
              <w:rPr>
                <w:sz w:val="16"/>
                <w:szCs w:val="16"/>
              </w:rPr>
              <w:t>0</w:t>
            </w:r>
            <w:r w:rsidR="00A349FA">
              <w:rPr>
                <w:sz w:val="16"/>
                <w:szCs w:val="16"/>
              </w:rPr>
              <w:t>.0</w:t>
            </w:r>
          </w:p>
        </w:tc>
      </w:tr>
      <w:tr w:rsidR="005571DA" w:rsidRPr="00315B85" w14:paraId="1FAC83E9" w14:textId="77777777" w:rsidTr="005571DA">
        <w:tc>
          <w:tcPr>
            <w:tcW w:w="801" w:type="dxa"/>
            <w:shd w:val="solid" w:color="FFFFFF" w:fill="auto"/>
          </w:tcPr>
          <w:p w14:paraId="10E45A6E" w14:textId="3C52E416" w:rsidR="005571DA" w:rsidRDefault="005571DA" w:rsidP="005571DA">
            <w:pPr>
              <w:pStyle w:val="TAC"/>
              <w:rPr>
                <w:sz w:val="16"/>
                <w:szCs w:val="16"/>
              </w:rPr>
            </w:pPr>
            <w:r>
              <w:rPr>
                <w:sz w:val="16"/>
                <w:szCs w:val="16"/>
              </w:rPr>
              <w:t>2024-11</w:t>
            </w:r>
          </w:p>
        </w:tc>
        <w:tc>
          <w:tcPr>
            <w:tcW w:w="1137" w:type="dxa"/>
            <w:shd w:val="solid" w:color="FFFFFF" w:fill="auto"/>
          </w:tcPr>
          <w:p w14:paraId="236DD8C0" w14:textId="53050286" w:rsidR="005571DA" w:rsidRDefault="005571DA" w:rsidP="005571DA">
            <w:pPr>
              <w:pStyle w:val="TAC"/>
              <w:rPr>
                <w:sz w:val="16"/>
                <w:szCs w:val="16"/>
              </w:rPr>
            </w:pPr>
            <w:r>
              <w:rPr>
                <w:sz w:val="16"/>
                <w:szCs w:val="16"/>
              </w:rPr>
              <w:t>CT6#120-bis</w:t>
            </w:r>
          </w:p>
        </w:tc>
        <w:tc>
          <w:tcPr>
            <w:tcW w:w="1137" w:type="dxa"/>
            <w:shd w:val="solid" w:color="FFFFFF" w:fill="auto"/>
          </w:tcPr>
          <w:p w14:paraId="4820F1DD" w14:textId="48F2454A" w:rsidR="005571DA" w:rsidRDefault="005571DA" w:rsidP="005571DA">
            <w:pPr>
              <w:pStyle w:val="TAC"/>
              <w:rPr>
                <w:sz w:val="16"/>
                <w:szCs w:val="16"/>
              </w:rPr>
            </w:pPr>
            <w:r>
              <w:rPr>
                <w:sz w:val="16"/>
                <w:szCs w:val="16"/>
              </w:rPr>
              <w:t>C6-240686</w:t>
            </w:r>
          </w:p>
        </w:tc>
        <w:tc>
          <w:tcPr>
            <w:tcW w:w="568" w:type="dxa"/>
            <w:shd w:val="solid" w:color="FFFFFF" w:fill="auto"/>
          </w:tcPr>
          <w:p w14:paraId="32EB7EA5" w14:textId="77777777" w:rsidR="005571DA" w:rsidRPr="00315B85" w:rsidRDefault="005571DA" w:rsidP="005571DA">
            <w:pPr>
              <w:pStyle w:val="TAC"/>
              <w:rPr>
                <w:sz w:val="16"/>
                <w:szCs w:val="16"/>
              </w:rPr>
            </w:pPr>
          </w:p>
        </w:tc>
        <w:tc>
          <w:tcPr>
            <w:tcW w:w="427" w:type="dxa"/>
            <w:shd w:val="solid" w:color="FFFFFF" w:fill="auto"/>
          </w:tcPr>
          <w:p w14:paraId="0F664986" w14:textId="77777777" w:rsidR="005571DA" w:rsidRPr="00315B85" w:rsidRDefault="005571DA" w:rsidP="005571DA">
            <w:pPr>
              <w:pStyle w:val="TAC"/>
              <w:rPr>
                <w:sz w:val="16"/>
                <w:szCs w:val="16"/>
              </w:rPr>
            </w:pPr>
          </w:p>
        </w:tc>
        <w:tc>
          <w:tcPr>
            <w:tcW w:w="426" w:type="dxa"/>
            <w:shd w:val="solid" w:color="FFFFFF" w:fill="auto"/>
          </w:tcPr>
          <w:p w14:paraId="621F5B64" w14:textId="77777777" w:rsidR="005571DA" w:rsidRPr="00315B85" w:rsidRDefault="005571DA" w:rsidP="005571DA">
            <w:pPr>
              <w:pStyle w:val="TAC"/>
              <w:rPr>
                <w:sz w:val="16"/>
                <w:szCs w:val="16"/>
              </w:rPr>
            </w:pPr>
          </w:p>
        </w:tc>
        <w:tc>
          <w:tcPr>
            <w:tcW w:w="4433" w:type="dxa"/>
            <w:shd w:val="solid" w:color="FFFFFF" w:fill="auto"/>
          </w:tcPr>
          <w:p w14:paraId="6801F0A1" w14:textId="567B33E7" w:rsidR="005571DA" w:rsidRDefault="005571DA" w:rsidP="005571DA">
            <w:pPr>
              <w:pStyle w:val="TAL"/>
              <w:rPr>
                <w:sz w:val="16"/>
                <w:szCs w:val="16"/>
              </w:rPr>
            </w:pPr>
            <w:r>
              <w:rPr>
                <w:sz w:val="16"/>
                <w:szCs w:val="16"/>
              </w:rPr>
              <w:t>Correction of the incorrect numbering in the former version</w:t>
            </w:r>
          </w:p>
        </w:tc>
        <w:tc>
          <w:tcPr>
            <w:tcW w:w="710" w:type="dxa"/>
            <w:shd w:val="solid" w:color="FFFFFF" w:fill="auto"/>
          </w:tcPr>
          <w:p w14:paraId="2D794082" w14:textId="039D15EA" w:rsidR="005571DA" w:rsidRDefault="005571DA" w:rsidP="005571DA">
            <w:pPr>
              <w:pStyle w:val="TAC"/>
              <w:rPr>
                <w:sz w:val="16"/>
                <w:szCs w:val="16"/>
              </w:rPr>
            </w:pPr>
            <w:r>
              <w:rPr>
                <w:sz w:val="16"/>
                <w:szCs w:val="16"/>
              </w:rPr>
              <w:t>0.3.0</w:t>
            </w:r>
          </w:p>
        </w:tc>
      </w:tr>
      <w:tr w:rsidR="005571DA" w:rsidRPr="00315B85" w14:paraId="54E48525" w14:textId="77777777" w:rsidTr="005571DA">
        <w:tc>
          <w:tcPr>
            <w:tcW w:w="801" w:type="dxa"/>
            <w:shd w:val="solid" w:color="FFFFFF" w:fill="auto"/>
          </w:tcPr>
          <w:p w14:paraId="7C5A3101" w14:textId="4B1BB6C4" w:rsidR="005571DA" w:rsidRDefault="005571DA" w:rsidP="005571DA">
            <w:pPr>
              <w:pStyle w:val="TAC"/>
              <w:rPr>
                <w:sz w:val="16"/>
                <w:szCs w:val="16"/>
              </w:rPr>
            </w:pPr>
            <w:r>
              <w:rPr>
                <w:sz w:val="16"/>
                <w:szCs w:val="16"/>
              </w:rPr>
              <w:t>2024-11</w:t>
            </w:r>
          </w:p>
        </w:tc>
        <w:tc>
          <w:tcPr>
            <w:tcW w:w="1137" w:type="dxa"/>
            <w:shd w:val="solid" w:color="FFFFFF" w:fill="auto"/>
          </w:tcPr>
          <w:p w14:paraId="2B16FDC2" w14:textId="013F49A2" w:rsidR="005571DA" w:rsidRDefault="005571DA" w:rsidP="005571DA">
            <w:pPr>
              <w:pStyle w:val="TAC"/>
              <w:rPr>
                <w:sz w:val="16"/>
                <w:szCs w:val="16"/>
              </w:rPr>
            </w:pPr>
            <w:r>
              <w:rPr>
                <w:sz w:val="16"/>
                <w:szCs w:val="16"/>
              </w:rPr>
              <w:t>CT6#120-bis</w:t>
            </w:r>
          </w:p>
        </w:tc>
        <w:tc>
          <w:tcPr>
            <w:tcW w:w="1137" w:type="dxa"/>
            <w:shd w:val="solid" w:color="FFFFFF" w:fill="auto"/>
          </w:tcPr>
          <w:p w14:paraId="2C11C1D6" w14:textId="29EFF281" w:rsidR="005571DA" w:rsidRDefault="005571DA" w:rsidP="005571DA">
            <w:pPr>
              <w:pStyle w:val="TAC"/>
              <w:rPr>
                <w:sz w:val="16"/>
                <w:szCs w:val="16"/>
              </w:rPr>
            </w:pPr>
            <w:r>
              <w:rPr>
                <w:sz w:val="16"/>
                <w:szCs w:val="16"/>
              </w:rPr>
              <w:t>C6-240706</w:t>
            </w:r>
          </w:p>
        </w:tc>
        <w:tc>
          <w:tcPr>
            <w:tcW w:w="568" w:type="dxa"/>
            <w:shd w:val="solid" w:color="FFFFFF" w:fill="auto"/>
          </w:tcPr>
          <w:p w14:paraId="4045F7B9" w14:textId="77777777" w:rsidR="005571DA" w:rsidRPr="00315B85" w:rsidRDefault="005571DA" w:rsidP="005571DA">
            <w:pPr>
              <w:pStyle w:val="TAC"/>
              <w:rPr>
                <w:sz w:val="16"/>
                <w:szCs w:val="16"/>
              </w:rPr>
            </w:pPr>
          </w:p>
        </w:tc>
        <w:tc>
          <w:tcPr>
            <w:tcW w:w="427" w:type="dxa"/>
            <w:shd w:val="solid" w:color="FFFFFF" w:fill="auto"/>
          </w:tcPr>
          <w:p w14:paraId="573D4AE6" w14:textId="77777777" w:rsidR="005571DA" w:rsidRPr="00315B85" w:rsidRDefault="005571DA" w:rsidP="005571DA">
            <w:pPr>
              <w:pStyle w:val="TAC"/>
              <w:rPr>
                <w:sz w:val="16"/>
                <w:szCs w:val="16"/>
              </w:rPr>
            </w:pPr>
          </w:p>
        </w:tc>
        <w:tc>
          <w:tcPr>
            <w:tcW w:w="426" w:type="dxa"/>
            <w:shd w:val="solid" w:color="FFFFFF" w:fill="auto"/>
          </w:tcPr>
          <w:p w14:paraId="656F3976" w14:textId="77777777" w:rsidR="005571DA" w:rsidRPr="00315B85" w:rsidRDefault="005571DA" w:rsidP="005571DA">
            <w:pPr>
              <w:pStyle w:val="TAC"/>
              <w:rPr>
                <w:sz w:val="16"/>
                <w:szCs w:val="16"/>
              </w:rPr>
            </w:pPr>
          </w:p>
        </w:tc>
        <w:tc>
          <w:tcPr>
            <w:tcW w:w="4433" w:type="dxa"/>
            <w:shd w:val="solid" w:color="FFFFFF" w:fill="auto"/>
          </w:tcPr>
          <w:p w14:paraId="76FC50E3" w14:textId="1B0A8C65" w:rsidR="005571DA" w:rsidRDefault="005571DA" w:rsidP="005571DA">
            <w:pPr>
              <w:pStyle w:val="TAL"/>
              <w:rPr>
                <w:sz w:val="16"/>
                <w:szCs w:val="16"/>
              </w:rPr>
            </w:pPr>
            <w:r>
              <w:rPr>
                <w:sz w:val="16"/>
                <w:szCs w:val="16"/>
              </w:rPr>
              <w:t xml:space="preserve">Addition of </w:t>
            </w:r>
            <w:r w:rsidR="00243323">
              <w:rPr>
                <w:sz w:val="16"/>
                <w:szCs w:val="16"/>
              </w:rPr>
              <w:t xml:space="preserve">a </w:t>
            </w:r>
            <w:r>
              <w:rPr>
                <w:sz w:val="16"/>
                <w:szCs w:val="16"/>
              </w:rPr>
              <w:t xml:space="preserve">pCRs agreed in C6#120-bis and addition of </w:t>
            </w:r>
            <w:r w:rsidR="00243323">
              <w:rPr>
                <w:sz w:val="16"/>
                <w:szCs w:val="16"/>
              </w:rPr>
              <w:t>'</w:t>
            </w:r>
            <w:r w:rsidR="00243323" w:rsidRPr="00243323">
              <w:rPr>
                <w:sz w:val="16"/>
                <w:szCs w:val="16"/>
              </w:rPr>
              <w:t>Suggested requirement lists for Test Applet functionality</w:t>
            </w:r>
            <w:r w:rsidR="00243323">
              <w:rPr>
                <w:sz w:val="16"/>
                <w:szCs w:val="16"/>
              </w:rPr>
              <w:t>' to Annex C</w:t>
            </w:r>
          </w:p>
        </w:tc>
        <w:tc>
          <w:tcPr>
            <w:tcW w:w="710" w:type="dxa"/>
            <w:shd w:val="solid" w:color="FFFFFF" w:fill="auto"/>
          </w:tcPr>
          <w:p w14:paraId="48B7F951" w14:textId="0F0C29E1" w:rsidR="005571DA" w:rsidRDefault="00243323" w:rsidP="005571DA">
            <w:pPr>
              <w:pStyle w:val="TAC"/>
              <w:rPr>
                <w:sz w:val="16"/>
                <w:szCs w:val="16"/>
              </w:rPr>
            </w:pPr>
            <w:r>
              <w:rPr>
                <w:sz w:val="16"/>
                <w:szCs w:val="16"/>
              </w:rPr>
              <w:t>0.40.0</w:t>
            </w:r>
          </w:p>
        </w:tc>
      </w:tr>
      <w:tr w:rsidR="00243323" w:rsidRPr="00315B85" w14:paraId="46B307BD" w14:textId="77777777" w:rsidTr="005571DA">
        <w:tc>
          <w:tcPr>
            <w:tcW w:w="801" w:type="dxa"/>
            <w:shd w:val="solid" w:color="FFFFFF" w:fill="auto"/>
          </w:tcPr>
          <w:p w14:paraId="45FC42FD" w14:textId="33C394A7" w:rsidR="00243323" w:rsidRDefault="00243323" w:rsidP="00243323">
            <w:pPr>
              <w:pStyle w:val="TAC"/>
              <w:rPr>
                <w:sz w:val="16"/>
                <w:szCs w:val="16"/>
              </w:rPr>
            </w:pPr>
            <w:r>
              <w:rPr>
                <w:sz w:val="16"/>
                <w:szCs w:val="16"/>
              </w:rPr>
              <w:t>2024-11</w:t>
            </w:r>
          </w:p>
        </w:tc>
        <w:tc>
          <w:tcPr>
            <w:tcW w:w="1137" w:type="dxa"/>
            <w:shd w:val="solid" w:color="FFFFFF" w:fill="auto"/>
          </w:tcPr>
          <w:p w14:paraId="79A2C4F0" w14:textId="712A9811" w:rsidR="00243323" w:rsidRDefault="00243323" w:rsidP="00243323">
            <w:pPr>
              <w:pStyle w:val="TAC"/>
              <w:rPr>
                <w:sz w:val="16"/>
                <w:szCs w:val="16"/>
              </w:rPr>
            </w:pPr>
            <w:r>
              <w:rPr>
                <w:sz w:val="16"/>
                <w:szCs w:val="16"/>
              </w:rPr>
              <w:t>CT6#120-bis</w:t>
            </w:r>
          </w:p>
        </w:tc>
        <w:tc>
          <w:tcPr>
            <w:tcW w:w="1137" w:type="dxa"/>
            <w:shd w:val="solid" w:color="FFFFFF" w:fill="auto"/>
          </w:tcPr>
          <w:p w14:paraId="746A3401" w14:textId="336C20F6" w:rsidR="00243323" w:rsidRDefault="00243323" w:rsidP="00243323">
            <w:pPr>
              <w:pStyle w:val="TAC"/>
              <w:rPr>
                <w:sz w:val="16"/>
                <w:szCs w:val="16"/>
              </w:rPr>
            </w:pPr>
            <w:r>
              <w:rPr>
                <w:sz w:val="16"/>
                <w:szCs w:val="16"/>
              </w:rPr>
              <w:t>C6-240714</w:t>
            </w:r>
          </w:p>
        </w:tc>
        <w:tc>
          <w:tcPr>
            <w:tcW w:w="568" w:type="dxa"/>
            <w:shd w:val="solid" w:color="FFFFFF" w:fill="auto"/>
          </w:tcPr>
          <w:p w14:paraId="2959FE47" w14:textId="77777777" w:rsidR="00243323" w:rsidRPr="00315B85" w:rsidRDefault="00243323" w:rsidP="00243323">
            <w:pPr>
              <w:pStyle w:val="TAC"/>
              <w:rPr>
                <w:sz w:val="16"/>
                <w:szCs w:val="16"/>
              </w:rPr>
            </w:pPr>
          </w:p>
        </w:tc>
        <w:tc>
          <w:tcPr>
            <w:tcW w:w="427" w:type="dxa"/>
            <w:shd w:val="solid" w:color="FFFFFF" w:fill="auto"/>
          </w:tcPr>
          <w:p w14:paraId="7C7CC3A1" w14:textId="77777777" w:rsidR="00243323" w:rsidRPr="00315B85" w:rsidRDefault="00243323" w:rsidP="00243323">
            <w:pPr>
              <w:pStyle w:val="TAC"/>
              <w:rPr>
                <w:sz w:val="16"/>
                <w:szCs w:val="16"/>
              </w:rPr>
            </w:pPr>
          </w:p>
        </w:tc>
        <w:tc>
          <w:tcPr>
            <w:tcW w:w="426" w:type="dxa"/>
            <w:shd w:val="solid" w:color="FFFFFF" w:fill="auto"/>
          </w:tcPr>
          <w:p w14:paraId="5969EF86" w14:textId="77777777" w:rsidR="00243323" w:rsidRPr="00315B85" w:rsidRDefault="00243323" w:rsidP="00243323">
            <w:pPr>
              <w:pStyle w:val="TAC"/>
              <w:rPr>
                <w:sz w:val="16"/>
                <w:szCs w:val="16"/>
              </w:rPr>
            </w:pPr>
          </w:p>
        </w:tc>
        <w:tc>
          <w:tcPr>
            <w:tcW w:w="4433" w:type="dxa"/>
            <w:shd w:val="solid" w:color="FFFFFF" w:fill="auto"/>
          </w:tcPr>
          <w:p w14:paraId="5016C138" w14:textId="6B30876F" w:rsidR="00243323" w:rsidRDefault="00243323" w:rsidP="00243323">
            <w:pPr>
              <w:pStyle w:val="TAL"/>
              <w:rPr>
                <w:sz w:val="16"/>
                <w:szCs w:val="16"/>
              </w:rPr>
            </w:pPr>
            <w:r>
              <w:rPr>
                <w:sz w:val="16"/>
                <w:szCs w:val="16"/>
              </w:rPr>
              <w:t>Correction of incorrect numbering and typos from documents attached to C6-240706</w:t>
            </w:r>
          </w:p>
        </w:tc>
        <w:tc>
          <w:tcPr>
            <w:tcW w:w="710" w:type="dxa"/>
            <w:shd w:val="solid" w:color="FFFFFF" w:fill="auto"/>
          </w:tcPr>
          <w:p w14:paraId="13FF5D82" w14:textId="654A7FAB" w:rsidR="00243323" w:rsidRDefault="00243323" w:rsidP="00243323">
            <w:pPr>
              <w:pStyle w:val="TAC"/>
              <w:rPr>
                <w:sz w:val="16"/>
                <w:szCs w:val="16"/>
              </w:rPr>
            </w:pPr>
            <w:r>
              <w:rPr>
                <w:sz w:val="16"/>
                <w:szCs w:val="16"/>
              </w:rPr>
              <w:t>0.5.0</w:t>
            </w:r>
          </w:p>
        </w:tc>
      </w:tr>
      <w:tr w:rsidR="006C2FB0" w:rsidRPr="00315B85" w14:paraId="777897DF" w14:textId="77777777" w:rsidTr="005571DA">
        <w:tc>
          <w:tcPr>
            <w:tcW w:w="801" w:type="dxa"/>
            <w:shd w:val="solid" w:color="FFFFFF" w:fill="auto"/>
          </w:tcPr>
          <w:p w14:paraId="13575BBA" w14:textId="24DCB5B5" w:rsidR="006C2FB0" w:rsidRDefault="00637BA7" w:rsidP="00243323">
            <w:pPr>
              <w:pStyle w:val="TAC"/>
              <w:rPr>
                <w:sz w:val="16"/>
                <w:szCs w:val="16"/>
              </w:rPr>
            </w:pPr>
            <w:r>
              <w:rPr>
                <w:sz w:val="16"/>
                <w:szCs w:val="16"/>
              </w:rPr>
              <w:t>2</w:t>
            </w:r>
            <w:r w:rsidR="006C2FB0">
              <w:rPr>
                <w:sz w:val="16"/>
                <w:szCs w:val="16"/>
              </w:rPr>
              <w:t>024-12</w:t>
            </w:r>
          </w:p>
        </w:tc>
        <w:tc>
          <w:tcPr>
            <w:tcW w:w="1137" w:type="dxa"/>
            <w:shd w:val="solid" w:color="FFFFFF" w:fill="auto"/>
          </w:tcPr>
          <w:p w14:paraId="1966A8CB" w14:textId="22C23E7E" w:rsidR="006C2FB0" w:rsidRDefault="006C2FB0" w:rsidP="00243323">
            <w:pPr>
              <w:pStyle w:val="TAC"/>
              <w:rPr>
                <w:sz w:val="16"/>
                <w:szCs w:val="16"/>
              </w:rPr>
            </w:pPr>
            <w:r>
              <w:rPr>
                <w:sz w:val="16"/>
                <w:szCs w:val="16"/>
              </w:rPr>
              <w:t>CT#106</w:t>
            </w:r>
          </w:p>
        </w:tc>
        <w:tc>
          <w:tcPr>
            <w:tcW w:w="1137" w:type="dxa"/>
            <w:shd w:val="solid" w:color="FFFFFF" w:fill="auto"/>
          </w:tcPr>
          <w:p w14:paraId="12662C65" w14:textId="7411BD23" w:rsidR="006C2FB0" w:rsidRDefault="006C2FB0" w:rsidP="00243323">
            <w:pPr>
              <w:pStyle w:val="TAC"/>
              <w:rPr>
                <w:sz w:val="16"/>
                <w:szCs w:val="16"/>
              </w:rPr>
            </w:pPr>
            <w:r>
              <w:rPr>
                <w:sz w:val="16"/>
                <w:szCs w:val="16"/>
              </w:rPr>
              <w:t>CP-243168</w:t>
            </w:r>
          </w:p>
        </w:tc>
        <w:tc>
          <w:tcPr>
            <w:tcW w:w="568" w:type="dxa"/>
            <w:shd w:val="solid" w:color="FFFFFF" w:fill="auto"/>
          </w:tcPr>
          <w:p w14:paraId="74C1DE74" w14:textId="77777777" w:rsidR="006C2FB0" w:rsidRPr="00315B85" w:rsidRDefault="006C2FB0" w:rsidP="00243323">
            <w:pPr>
              <w:pStyle w:val="TAC"/>
              <w:rPr>
                <w:sz w:val="16"/>
                <w:szCs w:val="16"/>
              </w:rPr>
            </w:pPr>
          </w:p>
        </w:tc>
        <w:tc>
          <w:tcPr>
            <w:tcW w:w="427" w:type="dxa"/>
            <w:shd w:val="solid" w:color="FFFFFF" w:fill="auto"/>
          </w:tcPr>
          <w:p w14:paraId="4C7FF815" w14:textId="77777777" w:rsidR="006C2FB0" w:rsidRPr="00315B85" w:rsidRDefault="006C2FB0" w:rsidP="00243323">
            <w:pPr>
              <w:pStyle w:val="TAC"/>
              <w:rPr>
                <w:sz w:val="16"/>
                <w:szCs w:val="16"/>
              </w:rPr>
            </w:pPr>
          </w:p>
        </w:tc>
        <w:tc>
          <w:tcPr>
            <w:tcW w:w="426" w:type="dxa"/>
            <w:shd w:val="solid" w:color="FFFFFF" w:fill="auto"/>
          </w:tcPr>
          <w:p w14:paraId="645D25DA" w14:textId="77777777" w:rsidR="006C2FB0" w:rsidRPr="00315B85" w:rsidRDefault="006C2FB0" w:rsidP="00243323">
            <w:pPr>
              <w:pStyle w:val="TAC"/>
              <w:rPr>
                <w:sz w:val="16"/>
                <w:szCs w:val="16"/>
              </w:rPr>
            </w:pPr>
          </w:p>
        </w:tc>
        <w:tc>
          <w:tcPr>
            <w:tcW w:w="4433" w:type="dxa"/>
            <w:shd w:val="solid" w:color="FFFFFF" w:fill="auto"/>
          </w:tcPr>
          <w:p w14:paraId="64820F6F" w14:textId="4C36A4D8" w:rsidR="006C2FB0" w:rsidRDefault="006C2FB0" w:rsidP="00243323">
            <w:pPr>
              <w:pStyle w:val="TAL"/>
              <w:rPr>
                <w:sz w:val="16"/>
                <w:szCs w:val="16"/>
              </w:rPr>
            </w:pPr>
            <w:r>
              <w:rPr>
                <w:sz w:val="16"/>
                <w:szCs w:val="16"/>
              </w:rPr>
              <w:t>TS Presented for information and approval</w:t>
            </w:r>
          </w:p>
        </w:tc>
        <w:tc>
          <w:tcPr>
            <w:tcW w:w="710" w:type="dxa"/>
            <w:shd w:val="solid" w:color="FFFFFF" w:fill="auto"/>
          </w:tcPr>
          <w:p w14:paraId="6C96FD19" w14:textId="0F0956DA" w:rsidR="006C2FB0" w:rsidRDefault="006C2FB0" w:rsidP="00243323">
            <w:pPr>
              <w:pStyle w:val="TAC"/>
              <w:rPr>
                <w:sz w:val="16"/>
                <w:szCs w:val="16"/>
              </w:rPr>
            </w:pPr>
            <w:r>
              <w:rPr>
                <w:sz w:val="16"/>
                <w:szCs w:val="16"/>
              </w:rPr>
              <w:t>1.0.0</w:t>
            </w:r>
          </w:p>
        </w:tc>
      </w:tr>
    </w:tbl>
    <w:p w14:paraId="5B6CA91F" w14:textId="2FEFA802" w:rsidR="00252629" w:rsidRPr="006C1F26" w:rsidRDefault="00252629" w:rsidP="00561BDA">
      <w:r w:rsidRPr="006C1F26">
        <w:br w:type="page"/>
      </w:r>
    </w:p>
    <w:sectPr w:rsidR="00252629" w:rsidRPr="006C1F26" w:rsidSect="00252629">
      <w:footnotePr>
        <w:numRestart w:val="eachSect"/>
      </w:footnotePr>
      <w:pgSz w:w="11907" w:h="16840" w:code="9"/>
      <w:pgMar w:top="127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BEF6DE" w14:textId="77777777" w:rsidR="000755B7" w:rsidRDefault="000755B7">
      <w:pPr>
        <w:spacing w:after="0"/>
      </w:pPr>
      <w:r>
        <w:separator/>
      </w:r>
    </w:p>
  </w:endnote>
  <w:endnote w:type="continuationSeparator" w:id="0">
    <w:p w14:paraId="614ED42A" w14:textId="77777777" w:rsidR="000755B7" w:rsidRDefault="000755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734FB5" w14:textId="77777777" w:rsidR="00252629" w:rsidRDefault="002526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1BD18" w14:textId="77777777" w:rsidR="000755B7" w:rsidRDefault="000755B7">
      <w:pPr>
        <w:spacing w:after="0"/>
      </w:pPr>
      <w:r>
        <w:separator/>
      </w:r>
    </w:p>
  </w:footnote>
  <w:footnote w:type="continuationSeparator" w:id="0">
    <w:p w14:paraId="4D5BE731" w14:textId="77777777" w:rsidR="000755B7" w:rsidRDefault="000755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3B1A34" w14:textId="29FB4A57" w:rsidR="00252629" w:rsidRDefault="002526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054">
      <w:rPr>
        <w:rFonts w:ascii="Arial" w:hAnsi="Arial" w:cs="Arial"/>
        <w:b/>
        <w:noProof/>
        <w:sz w:val="18"/>
        <w:szCs w:val="18"/>
      </w:rPr>
      <w:t>3GPP TS 31.117 V1.0.0 (2024-12)</w:t>
    </w:r>
    <w:r>
      <w:rPr>
        <w:rFonts w:ascii="Arial" w:hAnsi="Arial" w:cs="Arial"/>
        <w:b/>
        <w:sz w:val="18"/>
        <w:szCs w:val="18"/>
      </w:rPr>
      <w:fldChar w:fldCharType="end"/>
    </w:r>
  </w:p>
  <w:p w14:paraId="3569208C" w14:textId="77777777" w:rsidR="00252629" w:rsidRDefault="002526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D1264AB" w14:textId="78BFAAC7" w:rsidR="00252629" w:rsidRDefault="002526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054">
      <w:rPr>
        <w:rFonts w:ascii="Arial" w:hAnsi="Arial" w:cs="Arial"/>
        <w:b/>
        <w:noProof/>
        <w:sz w:val="18"/>
        <w:szCs w:val="18"/>
      </w:rPr>
      <w:t>Release 17</w:t>
    </w:r>
    <w:r>
      <w:rPr>
        <w:rFonts w:ascii="Arial" w:hAnsi="Arial" w:cs="Arial"/>
        <w:b/>
        <w:sz w:val="18"/>
        <w:szCs w:val="18"/>
      </w:rPr>
      <w:fldChar w:fldCharType="end"/>
    </w:r>
  </w:p>
  <w:p w14:paraId="65ACA45F" w14:textId="77777777" w:rsidR="00252629" w:rsidRDefault="00252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983"/>
        </w:tabs>
        <w:ind w:left="1983"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087A6760"/>
    <w:multiLevelType w:val="hybridMultilevel"/>
    <w:tmpl w:val="B2B69E3C"/>
    <w:lvl w:ilvl="0" w:tplc="006A59E2">
      <w:start w:val="16"/>
      <w:numFmt w:val="decimal"/>
      <w:lvlText w:val="[%1]"/>
      <w:lvlJc w:val="left"/>
      <w:pPr>
        <w:ind w:left="644" w:hanging="360"/>
      </w:pPr>
      <w:rPr>
        <w:rFonts w:hint="default"/>
        <w:color w:val="auto"/>
      </w:rPr>
    </w:lvl>
    <w:lvl w:ilvl="1" w:tplc="04090019">
      <w:start w:val="1"/>
      <w:numFmt w:val="lowerLetter"/>
      <w:lvlText w:val="%2."/>
      <w:lvlJc w:val="left"/>
      <w:pPr>
        <w:ind w:left="-9333" w:hanging="360"/>
      </w:pPr>
    </w:lvl>
    <w:lvl w:ilvl="2" w:tplc="0409001B" w:tentative="1">
      <w:start w:val="1"/>
      <w:numFmt w:val="lowerRoman"/>
      <w:lvlText w:val="%3."/>
      <w:lvlJc w:val="right"/>
      <w:pPr>
        <w:ind w:left="-8613" w:hanging="180"/>
      </w:pPr>
    </w:lvl>
    <w:lvl w:ilvl="3" w:tplc="0409000F" w:tentative="1">
      <w:start w:val="1"/>
      <w:numFmt w:val="decimal"/>
      <w:lvlText w:val="%4."/>
      <w:lvlJc w:val="left"/>
      <w:pPr>
        <w:ind w:left="-7893" w:hanging="360"/>
      </w:pPr>
    </w:lvl>
    <w:lvl w:ilvl="4" w:tplc="04090019" w:tentative="1">
      <w:start w:val="1"/>
      <w:numFmt w:val="lowerLetter"/>
      <w:lvlText w:val="%5."/>
      <w:lvlJc w:val="left"/>
      <w:pPr>
        <w:ind w:left="-7173" w:hanging="360"/>
      </w:pPr>
    </w:lvl>
    <w:lvl w:ilvl="5" w:tplc="0409001B" w:tentative="1">
      <w:start w:val="1"/>
      <w:numFmt w:val="lowerRoman"/>
      <w:lvlText w:val="%6."/>
      <w:lvlJc w:val="right"/>
      <w:pPr>
        <w:ind w:left="-645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5013" w:hanging="360"/>
      </w:pPr>
    </w:lvl>
    <w:lvl w:ilvl="8" w:tplc="0409001B" w:tentative="1">
      <w:start w:val="1"/>
      <w:numFmt w:val="lowerRoman"/>
      <w:lvlText w:val="%9."/>
      <w:lvlJc w:val="right"/>
      <w:pPr>
        <w:ind w:left="-4293"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A66E08"/>
    <w:multiLevelType w:val="hybridMultilevel"/>
    <w:tmpl w:val="14321364"/>
    <w:lvl w:ilvl="0" w:tplc="69D6BE0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DF80312"/>
    <w:multiLevelType w:val="hybridMultilevel"/>
    <w:tmpl w:val="3EDCDE98"/>
    <w:lvl w:ilvl="0" w:tplc="04090001">
      <w:start w:val="1"/>
      <w:numFmt w:val="bullet"/>
      <w:lvlText w:val=""/>
      <w:lvlJc w:val="left"/>
      <w:pPr>
        <w:ind w:left="720" w:hanging="360"/>
      </w:pPr>
      <w:rPr>
        <w:rFonts w:ascii="Symbol" w:hAnsi="Symbol" w:hint="default"/>
      </w:rPr>
    </w:lvl>
    <w:lvl w:ilvl="1" w:tplc="6E2AAA2C">
      <w:numFmt w:val="bullet"/>
      <w:lvlText w:val="-"/>
      <w:lvlJc w:val="left"/>
      <w:pPr>
        <w:ind w:left="36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C313622"/>
    <w:multiLevelType w:val="hybridMultilevel"/>
    <w:tmpl w:val="D2D25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9667958"/>
    <w:multiLevelType w:val="hybridMultilevel"/>
    <w:tmpl w:val="967E0E08"/>
    <w:lvl w:ilvl="0" w:tplc="BF1ABE0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501127"/>
    <w:multiLevelType w:val="hybridMultilevel"/>
    <w:tmpl w:val="7A78EE7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6A8C391F"/>
    <w:multiLevelType w:val="hybridMultilevel"/>
    <w:tmpl w:val="7CC404FE"/>
    <w:lvl w:ilvl="0" w:tplc="EBFCE516">
      <w:start w:val="1"/>
      <w:numFmt w:val="decimal"/>
      <w:lvlText w:val="[%1]"/>
      <w:lvlJc w:val="left"/>
      <w:pPr>
        <w:ind w:left="100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1352"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070880"/>
    <w:multiLevelType w:val="hybridMultilevel"/>
    <w:tmpl w:val="6A98D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FA35E55"/>
    <w:multiLevelType w:val="hybridMultilevel"/>
    <w:tmpl w:val="D4821E56"/>
    <w:lvl w:ilvl="0" w:tplc="2708B028">
      <w:numFmt w:val="bullet"/>
      <w:pStyle w:val="B1"/>
      <w:lvlText w:val="-"/>
      <w:lvlJc w:val="left"/>
      <w:pPr>
        <w:ind w:left="1004" w:hanging="360"/>
      </w:pPr>
      <w:rPr>
        <w:rFonts w:ascii="Calibri" w:eastAsiaTheme="minorHAnsi" w:hAnsi="Calibri" w:cs="Calibri"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4878921">
    <w:abstractNumId w:val="5"/>
  </w:num>
  <w:num w:numId="2" w16cid:durableId="2117552296">
    <w:abstractNumId w:val="17"/>
  </w:num>
  <w:num w:numId="3" w16cid:durableId="50008371">
    <w:abstractNumId w:val="4"/>
  </w:num>
  <w:num w:numId="4" w16cid:durableId="927733027">
    <w:abstractNumId w:val="7"/>
  </w:num>
  <w:num w:numId="5" w16cid:durableId="680547194">
    <w:abstractNumId w:val="11"/>
  </w:num>
  <w:num w:numId="6" w16cid:durableId="1603954929">
    <w:abstractNumId w:val="9"/>
  </w:num>
  <w:num w:numId="7" w16cid:durableId="1183737865">
    <w:abstractNumId w:val="12"/>
  </w:num>
  <w:num w:numId="8" w16cid:durableId="1027946460">
    <w:abstractNumId w:val="2"/>
  </w:num>
  <w:num w:numId="9" w16cid:durableId="1063916666">
    <w:abstractNumId w:val="1"/>
  </w:num>
  <w:num w:numId="10" w16cid:durableId="1211962380">
    <w:abstractNumId w:val="0"/>
  </w:num>
  <w:num w:numId="11" w16cid:durableId="54091101">
    <w:abstractNumId w:val="15"/>
  </w:num>
  <w:num w:numId="12" w16cid:durableId="8601062">
    <w:abstractNumId w:val="18"/>
  </w:num>
  <w:num w:numId="13" w16cid:durableId="348800646">
    <w:abstractNumId w:val="6"/>
  </w:num>
  <w:num w:numId="14" w16cid:durableId="1636913300">
    <w:abstractNumId w:val="19"/>
  </w:num>
  <w:num w:numId="15" w16cid:durableId="1748071679">
    <w:abstractNumId w:val="8"/>
  </w:num>
  <w:num w:numId="16" w16cid:durableId="1069303701">
    <w:abstractNumId w:val="3"/>
  </w:num>
  <w:num w:numId="17" w16cid:durableId="2121876993">
    <w:abstractNumId w:val="13"/>
  </w:num>
  <w:num w:numId="18" w16cid:durableId="292099312">
    <w:abstractNumId w:val="14"/>
  </w:num>
  <w:num w:numId="19" w16cid:durableId="1367873171">
    <w:abstractNumId w:val="10"/>
  </w:num>
  <w:num w:numId="20" w16cid:durableId="170151646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attachedTemplate r:id="rId1"/>
  <w:doNotTrackFormatting/>
  <w:defaultTabStop w:val="720"/>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9C1"/>
    <w:rsid w:val="000119D9"/>
    <w:rsid w:val="000124C6"/>
    <w:rsid w:val="000219B4"/>
    <w:rsid w:val="00024433"/>
    <w:rsid w:val="00024D67"/>
    <w:rsid w:val="00032AF1"/>
    <w:rsid w:val="0004186E"/>
    <w:rsid w:val="00054041"/>
    <w:rsid w:val="00063D8F"/>
    <w:rsid w:val="00073ADB"/>
    <w:rsid w:val="000755B7"/>
    <w:rsid w:val="00076420"/>
    <w:rsid w:val="00076554"/>
    <w:rsid w:val="000A21B8"/>
    <w:rsid w:val="000A3E63"/>
    <w:rsid w:val="000A661D"/>
    <w:rsid w:val="000D56AF"/>
    <w:rsid w:val="000D5E19"/>
    <w:rsid w:val="000E1778"/>
    <w:rsid w:val="000E227B"/>
    <w:rsid w:val="000E76C6"/>
    <w:rsid w:val="000F575D"/>
    <w:rsid w:val="000F5E46"/>
    <w:rsid w:val="00106A79"/>
    <w:rsid w:val="001104DD"/>
    <w:rsid w:val="0011386B"/>
    <w:rsid w:val="00116DFB"/>
    <w:rsid w:val="00141E97"/>
    <w:rsid w:val="00143C6A"/>
    <w:rsid w:val="00150E1D"/>
    <w:rsid w:val="00153DBC"/>
    <w:rsid w:val="00157536"/>
    <w:rsid w:val="00183425"/>
    <w:rsid w:val="001842A0"/>
    <w:rsid w:val="001A31E2"/>
    <w:rsid w:val="001B1C01"/>
    <w:rsid w:val="001C0886"/>
    <w:rsid w:val="001C22C1"/>
    <w:rsid w:val="001C5329"/>
    <w:rsid w:val="00214173"/>
    <w:rsid w:val="00216E40"/>
    <w:rsid w:val="002228E9"/>
    <w:rsid w:val="0023700E"/>
    <w:rsid w:val="00243323"/>
    <w:rsid w:val="00251AC5"/>
    <w:rsid w:val="00252629"/>
    <w:rsid w:val="002642B4"/>
    <w:rsid w:val="00275CFC"/>
    <w:rsid w:val="00280849"/>
    <w:rsid w:val="00282112"/>
    <w:rsid w:val="00282D41"/>
    <w:rsid w:val="00284937"/>
    <w:rsid w:val="00287A2C"/>
    <w:rsid w:val="002976C6"/>
    <w:rsid w:val="002C7109"/>
    <w:rsid w:val="002D082F"/>
    <w:rsid w:val="002E5D84"/>
    <w:rsid w:val="0030526D"/>
    <w:rsid w:val="003157F8"/>
    <w:rsid w:val="00322DA7"/>
    <w:rsid w:val="00326842"/>
    <w:rsid w:val="0033313F"/>
    <w:rsid w:val="00335FAA"/>
    <w:rsid w:val="0034723A"/>
    <w:rsid w:val="0035130A"/>
    <w:rsid w:val="00351DC1"/>
    <w:rsid w:val="00355612"/>
    <w:rsid w:val="00356EEB"/>
    <w:rsid w:val="0036560A"/>
    <w:rsid w:val="003764AA"/>
    <w:rsid w:val="00387A1A"/>
    <w:rsid w:val="00395308"/>
    <w:rsid w:val="0039652E"/>
    <w:rsid w:val="003D3826"/>
    <w:rsid w:val="003D4D12"/>
    <w:rsid w:val="003D63AE"/>
    <w:rsid w:val="003D796D"/>
    <w:rsid w:val="003F0AC5"/>
    <w:rsid w:val="00400F35"/>
    <w:rsid w:val="00402453"/>
    <w:rsid w:val="00434C00"/>
    <w:rsid w:val="00460D24"/>
    <w:rsid w:val="00467376"/>
    <w:rsid w:val="0048060A"/>
    <w:rsid w:val="004814FF"/>
    <w:rsid w:val="00496C0D"/>
    <w:rsid w:val="004A1387"/>
    <w:rsid w:val="004A27F2"/>
    <w:rsid w:val="004B7E0F"/>
    <w:rsid w:val="004C4D26"/>
    <w:rsid w:val="004D193B"/>
    <w:rsid w:val="004E0389"/>
    <w:rsid w:val="004E1331"/>
    <w:rsid w:val="004E7984"/>
    <w:rsid w:val="004F2842"/>
    <w:rsid w:val="00502FCB"/>
    <w:rsid w:val="00507360"/>
    <w:rsid w:val="005165C2"/>
    <w:rsid w:val="00525E4F"/>
    <w:rsid w:val="00526E75"/>
    <w:rsid w:val="00541F4A"/>
    <w:rsid w:val="00551898"/>
    <w:rsid w:val="00551E5A"/>
    <w:rsid w:val="005571DA"/>
    <w:rsid w:val="00560354"/>
    <w:rsid w:val="00561BDA"/>
    <w:rsid w:val="005730E6"/>
    <w:rsid w:val="00583609"/>
    <w:rsid w:val="00586B74"/>
    <w:rsid w:val="005B27A5"/>
    <w:rsid w:val="005B395A"/>
    <w:rsid w:val="005B5FDC"/>
    <w:rsid w:val="005D5C28"/>
    <w:rsid w:val="005F19C1"/>
    <w:rsid w:val="005F5637"/>
    <w:rsid w:val="00602B62"/>
    <w:rsid w:val="00627639"/>
    <w:rsid w:val="00630509"/>
    <w:rsid w:val="00636577"/>
    <w:rsid w:val="00637BA7"/>
    <w:rsid w:val="00660676"/>
    <w:rsid w:val="00684865"/>
    <w:rsid w:val="006A3A55"/>
    <w:rsid w:val="006B3054"/>
    <w:rsid w:val="006B6796"/>
    <w:rsid w:val="006C2FB0"/>
    <w:rsid w:val="006C4A29"/>
    <w:rsid w:val="006E40A6"/>
    <w:rsid w:val="006E6F51"/>
    <w:rsid w:val="00711A03"/>
    <w:rsid w:val="0071592B"/>
    <w:rsid w:val="007240DF"/>
    <w:rsid w:val="00747D74"/>
    <w:rsid w:val="00754975"/>
    <w:rsid w:val="007574FB"/>
    <w:rsid w:val="007719C2"/>
    <w:rsid w:val="0078143B"/>
    <w:rsid w:val="007920B2"/>
    <w:rsid w:val="007A224E"/>
    <w:rsid w:val="007A4344"/>
    <w:rsid w:val="007D2460"/>
    <w:rsid w:val="007D61E4"/>
    <w:rsid w:val="007F374C"/>
    <w:rsid w:val="007F5DF0"/>
    <w:rsid w:val="00810F6B"/>
    <w:rsid w:val="008123F4"/>
    <w:rsid w:val="008174AF"/>
    <w:rsid w:val="0082436B"/>
    <w:rsid w:val="00862185"/>
    <w:rsid w:val="008804FB"/>
    <w:rsid w:val="00892CE1"/>
    <w:rsid w:val="008A746D"/>
    <w:rsid w:val="008C7A45"/>
    <w:rsid w:val="008D1523"/>
    <w:rsid w:val="008D6E37"/>
    <w:rsid w:val="008F470F"/>
    <w:rsid w:val="0094721B"/>
    <w:rsid w:val="00964EB1"/>
    <w:rsid w:val="009717E3"/>
    <w:rsid w:val="009807EF"/>
    <w:rsid w:val="009819B0"/>
    <w:rsid w:val="009834B2"/>
    <w:rsid w:val="0099094D"/>
    <w:rsid w:val="009966B8"/>
    <w:rsid w:val="009A189A"/>
    <w:rsid w:val="009B3E09"/>
    <w:rsid w:val="009C10CC"/>
    <w:rsid w:val="009C563E"/>
    <w:rsid w:val="009E0584"/>
    <w:rsid w:val="009E1CE7"/>
    <w:rsid w:val="00A01B4B"/>
    <w:rsid w:val="00A02313"/>
    <w:rsid w:val="00A036BA"/>
    <w:rsid w:val="00A17FF3"/>
    <w:rsid w:val="00A349FA"/>
    <w:rsid w:val="00A37A69"/>
    <w:rsid w:val="00A43F4C"/>
    <w:rsid w:val="00A44DEA"/>
    <w:rsid w:val="00A53B52"/>
    <w:rsid w:val="00A54701"/>
    <w:rsid w:val="00A7478F"/>
    <w:rsid w:val="00A8369B"/>
    <w:rsid w:val="00A91DA7"/>
    <w:rsid w:val="00A925D8"/>
    <w:rsid w:val="00AB0844"/>
    <w:rsid w:val="00AB4D46"/>
    <w:rsid w:val="00AB5838"/>
    <w:rsid w:val="00AE0D5E"/>
    <w:rsid w:val="00B05BAE"/>
    <w:rsid w:val="00B135A3"/>
    <w:rsid w:val="00B168E1"/>
    <w:rsid w:val="00B17D81"/>
    <w:rsid w:val="00B24229"/>
    <w:rsid w:val="00B54E99"/>
    <w:rsid w:val="00B71F29"/>
    <w:rsid w:val="00B7546F"/>
    <w:rsid w:val="00B820BB"/>
    <w:rsid w:val="00B90F9B"/>
    <w:rsid w:val="00BA4FE6"/>
    <w:rsid w:val="00BB7171"/>
    <w:rsid w:val="00BB777C"/>
    <w:rsid w:val="00BD59EE"/>
    <w:rsid w:val="00BF01CF"/>
    <w:rsid w:val="00BF0E2B"/>
    <w:rsid w:val="00C01F59"/>
    <w:rsid w:val="00C12945"/>
    <w:rsid w:val="00C12DC5"/>
    <w:rsid w:val="00C36DB7"/>
    <w:rsid w:val="00C45F9C"/>
    <w:rsid w:val="00C50D2F"/>
    <w:rsid w:val="00C5506F"/>
    <w:rsid w:val="00C6035E"/>
    <w:rsid w:val="00C7756A"/>
    <w:rsid w:val="00C82A88"/>
    <w:rsid w:val="00C867CE"/>
    <w:rsid w:val="00C86AAA"/>
    <w:rsid w:val="00C91F2E"/>
    <w:rsid w:val="00CB666B"/>
    <w:rsid w:val="00CC00C4"/>
    <w:rsid w:val="00CC6900"/>
    <w:rsid w:val="00CF1AF7"/>
    <w:rsid w:val="00CF56D9"/>
    <w:rsid w:val="00D20BC8"/>
    <w:rsid w:val="00D36C13"/>
    <w:rsid w:val="00D628E7"/>
    <w:rsid w:val="00D70156"/>
    <w:rsid w:val="00D72BB4"/>
    <w:rsid w:val="00D81653"/>
    <w:rsid w:val="00D860DB"/>
    <w:rsid w:val="00DB1141"/>
    <w:rsid w:val="00DC533C"/>
    <w:rsid w:val="00DE6CE9"/>
    <w:rsid w:val="00E13A5F"/>
    <w:rsid w:val="00E167AB"/>
    <w:rsid w:val="00E20A33"/>
    <w:rsid w:val="00E22044"/>
    <w:rsid w:val="00E36746"/>
    <w:rsid w:val="00E50B88"/>
    <w:rsid w:val="00E50DB7"/>
    <w:rsid w:val="00E6703D"/>
    <w:rsid w:val="00E81C86"/>
    <w:rsid w:val="00E87268"/>
    <w:rsid w:val="00E90DE8"/>
    <w:rsid w:val="00EA02CF"/>
    <w:rsid w:val="00EB2D0A"/>
    <w:rsid w:val="00EE23C8"/>
    <w:rsid w:val="00EE651F"/>
    <w:rsid w:val="00EF066C"/>
    <w:rsid w:val="00EF42F9"/>
    <w:rsid w:val="00F039D3"/>
    <w:rsid w:val="00F04FB4"/>
    <w:rsid w:val="00F05F09"/>
    <w:rsid w:val="00F17F85"/>
    <w:rsid w:val="00F3267B"/>
    <w:rsid w:val="00F331E1"/>
    <w:rsid w:val="00F633BA"/>
    <w:rsid w:val="00F71355"/>
    <w:rsid w:val="00F7268B"/>
    <w:rsid w:val="00FA0B9D"/>
    <w:rsid w:val="00FA1D5B"/>
    <w:rsid w:val="00FA569C"/>
    <w:rsid w:val="00FD1565"/>
    <w:rsid w:val="00FD3C91"/>
    <w:rsid w:val="00FD40DC"/>
    <w:rsid w:val="00FF42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9525190"/>
  <w15:docId w15:val="{E0F4BDA1-302F-426F-9038-9C403533C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04D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1"/>
    <w:qFormat/>
    <w:rsid w:val="001104D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1104DD"/>
    <w:pPr>
      <w:pBdr>
        <w:top w:val="none" w:sz="0" w:space="0" w:color="auto"/>
      </w:pBdr>
      <w:spacing w:before="180"/>
      <w:outlineLvl w:val="1"/>
    </w:pPr>
    <w:rPr>
      <w:sz w:val="32"/>
    </w:rPr>
  </w:style>
  <w:style w:type="paragraph" w:styleId="Heading3">
    <w:name w:val="heading 3"/>
    <w:basedOn w:val="Heading2"/>
    <w:next w:val="Normal"/>
    <w:link w:val="Heading3Char"/>
    <w:qFormat/>
    <w:rsid w:val="001104D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1104DD"/>
    <w:pPr>
      <w:ind w:left="1418" w:hanging="1418"/>
      <w:outlineLvl w:val="3"/>
    </w:pPr>
    <w:rPr>
      <w:sz w:val="24"/>
    </w:rPr>
  </w:style>
  <w:style w:type="paragraph" w:styleId="Heading5">
    <w:name w:val="heading 5"/>
    <w:basedOn w:val="Heading4"/>
    <w:next w:val="Normal"/>
    <w:link w:val="Heading5Char1"/>
    <w:qFormat/>
    <w:rsid w:val="001104DD"/>
    <w:pPr>
      <w:ind w:left="1701" w:hanging="1701"/>
      <w:outlineLvl w:val="4"/>
    </w:pPr>
    <w:rPr>
      <w:sz w:val="22"/>
    </w:rPr>
  </w:style>
  <w:style w:type="paragraph" w:styleId="Heading6">
    <w:name w:val="heading 6"/>
    <w:basedOn w:val="H6"/>
    <w:next w:val="Normal"/>
    <w:link w:val="Heading6Char"/>
    <w:qFormat/>
    <w:rsid w:val="001104DD"/>
    <w:pPr>
      <w:outlineLvl w:val="5"/>
    </w:pPr>
  </w:style>
  <w:style w:type="paragraph" w:styleId="Heading7">
    <w:name w:val="heading 7"/>
    <w:basedOn w:val="H6"/>
    <w:next w:val="Normal"/>
    <w:link w:val="Heading7Char"/>
    <w:qFormat/>
    <w:rsid w:val="001104DD"/>
    <w:pPr>
      <w:outlineLvl w:val="6"/>
    </w:pPr>
  </w:style>
  <w:style w:type="paragraph" w:styleId="Heading8">
    <w:name w:val="heading 8"/>
    <w:basedOn w:val="Heading1"/>
    <w:next w:val="Normal"/>
    <w:link w:val="Heading8Char"/>
    <w:qFormat/>
    <w:rsid w:val="001104DD"/>
    <w:pPr>
      <w:ind w:left="0" w:firstLine="0"/>
      <w:outlineLvl w:val="7"/>
    </w:pPr>
  </w:style>
  <w:style w:type="paragraph" w:styleId="Heading9">
    <w:name w:val="heading 9"/>
    <w:basedOn w:val="Heading8"/>
    <w:next w:val="Normal"/>
    <w:link w:val="Heading9Char"/>
    <w:qFormat/>
    <w:rsid w:val="00110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52629"/>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rsid w:val="0025262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252629"/>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252629"/>
    <w:rPr>
      <w:rFonts w:asciiTheme="majorHAnsi" w:eastAsiaTheme="majorEastAsia" w:hAnsiTheme="majorHAnsi" w:cstheme="majorBidi"/>
      <w:i/>
      <w:iCs/>
      <w:color w:val="365F91" w:themeColor="accent1" w:themeShade="BF"/>
      <w:sz w:val="20"/>
      <w:szCs w:val="20"/>
    </w:rPr>
  </w:style>
  <w:style w:type="character" w:customStyle="1" w:styleId="Heading5Char">
    <w:name w:val="Heading 5 Char"/>
    <w:basedOn w:val="DefaultParagraphFont"/>
    <w:rsid w:val="00252629"/>
    <w:rPr>
      <w:rFonts w:asciiTheme="majorHAnsi" w:eastAsiaTheme="majorEastAsia" w:hAnsiTheme="majorHAnsi" w:cstheme="majorBidi"/>
      <w:color w:val="365F91" w:themeColor="accent1" w:themeShade="BF"/>
      <w:sz w:val="20"/>
      <w:szCs w:val="20"/>
    </w:rPr>
  </w:style>
  <w:style w:type="character" w:customStyle="1" w:styleId="Heading6Char">
    <w:name w:val="Heading 6 Char"/>
    <w:basedOn w:val="DefaultParagraphFont"/>
    <w:link w:val="Heading6"/>
    <w:rsid w:val="0025262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25262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25262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252629"/>
    <w:rPr>
      <w:rFonts w:ascii="Arial" w:eastAsia="Times New Roman" w:hAnsi="Arial" w:cs="Times New Roman"/>
      <w:sz w:val="36"/>
      <w:szCs w:val="20"/>
      <w:lang w:eastAsia="en-GB"/>
    </w:rPr>
  </w:style>
  <w:style w:type="paragraph" w:customStyle="1" w:styleId="H6">
    <w:name w:val="H6"/>
    <w:basedOn w:val="Heading5"/>
    <w:next w:val="Normal"/>
    <w:link w:val="H6Char1"/>
    <w:rsid w:val="001104DD"/>
    <w:pPr>
      <w:ind w:left="1985" w:hanging="1985"/>
      <w:outlineLvl w:val="9"/>
    </w:pPr>
    <w:rPr>
      <w:sz w:val="20"/>
    </w:rPr>
  </w:style>
  <w:style w:type="paragraph" w:styleId="TOC9">
    <w:name w:val="toc 9"/>
    <w:basedOn w:val="TOC8"/>
    <w:uiPriority w:val="39"/>
    <w:rsid w:val="001104DD"/>
    <w:pPr>
      <w:ind w:left="1418" w:hanging="1418"/>
    </w:pPr>
  </w:style>
  <w:style w:type="paragraph" w:styleId="TOC8">
    <w:name w:val="toc 8"/>
    <w:basedOn w:val="TOC1"/>
    <w:uiPriority w:val="39"/>
    <w:rsid w:val="001104DD"/>
    <w:pPr>
      <w:spacing w:before="180"/>
      <w:ind w:left="2693" w:hanging="2693"/>
    </w:pPr>
    <w:rPr>
      <w:b/>
    </w:rPr>
  </w:style>
  <w:style w:type="paragraph" w:styleId="TOC1">
    <w:name w:val="toc 1"/>
    <w:uiPriority w:val="39"/>
    <w:rsid w:val="001104D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EQ">
    <w:name w:val="EQ"/>
    <w:basedOn w:val="Normal"/>
    <w:next w:val="Normal"/>
    <w:rsid w:val="001104DD"/>
    <w:pPr>
      <w:keepLines/>
      <w:tabs>
        <w:tab w:val="center" w:pos="4536"/>
        <w:tab w:val="right" w:pos="9072"/>
      </w:tabs>
    </w:pPr>
    <w:rPr>
      <w:noProof/>
    </w:rPr>
  </w:style>
  <w:style w:type="character" w:customStyle="1" w:styleId="ZGSM">
    <w:name w:val="ZGSM"/>
    <w:rsid w:val="001104D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1104D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2629"/>
    <w:rPr>
      <w:rFonts w:ascii="Arial" w:eastAsia="Times New Roman" w:hAnsi="Arial" w:cs="Times New Roman"/>
      <w:b/>
      <w:noProof/>
      <w:sz w:val="18"/>
      <w:szCs w:val="20"/>
      <w:lang w:eastAsia="en-GB"/>
    </w:rPr>
  </w:style>
  <w:style w:type="paragraph" w:customStyle="1" w:styleId="ZD">
    <w:name w:val="ZD"/>
    <w:rsid w:val="001104D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styleId="TOC5">
    <w:name w:val="toc 5"/>
    <w:basedOn w:val="TOC4"/>
    <w:uiPriority w:val="39"/>
    <w:rsid w:val="001104DD"/>
    <w:pPr>
      <w:ind w:left="1701" w:hanging="1701"/>
    </w:pPr>
  </w:style>
  <w:style w:type="paragraph" w:styleId="TOC4">
    <w:name w:val="toc 4"/>
    <w:basedOn w:val="TOC3"/>
    <w:uiPriority w:val="39"/>
    <w:rsid w:val="001104DD"/>
    <w:pPr>
      <w:ind w:left="1418" w:hanging="1418"/>
    </w:pPr>
  </w:style>
  <w:style w:type="paragraph" w:styleId="TOC3">
    <w:name w:val="toc 3"/>
    <w:basedOn w:val="TOC2"/>
    <w:uiPriority w:val="39"/>
    <w:rsid w:val="001104DD"/>
    <w:pPr>
      <w:ind w:left="1134" w:hanging="1134"/>
    </w:pPr>
  </w:style>
  <w:style w:type="paragraph" w:styleId="TOC2">
    <w:name w:val="toc 2"/>
    <w:basedOn w:val="TOC1"/>
    <w:uiPriority w:val="39"/>
    <w:rsid w:val="001104DD"/>
    <w:pPr>
      <w:keepNext w:val="0"/>
      <w:spacing w:before="0"/>
      <w:ind w:left="851" w:hanging="851"/>
    </w:pPr>
    <w:rPr>
      <w:sz w:val="20"/>
    </w:rPr>
  </w:style>
  <w:style w:type="paragraph" w:styleId="Footer">
    <w:name w:val="footer"/>
    <w:basedOn w:val="Header"/>
    <w:link w:val="FooterChar"/>
    <w:rsid w:val="001104DD"/>
    <w:pPr>
      <w:jc w:val="center"/>
    </w:pPr>
    <w:rPr>
      <w:i/>
    </w:rPr>
  </w:style>
  <w:style w:type="character" w:customStyle="1" w:styleId="FooterChar">
    <w:name w:val="Footer Char"/>
    <w:basedOn w:val="DefaultParagraphFont"/>
    <w:link w:val="Footer"/>
    <w:rsid w:val="00252629"/>
    <w:rPr>
      <w:rFonts w:ascii="Arial" w:eastAsia="Times New Roman" w:hAnsi="Arial" w:cs="Times New Roman"/>
      <w:b/>
      <w:i/>
      <w:noProof/>
      <w:sz w:val="18"/>
      <w:szCs w:val="20"/>
      <w:lang w:eastAsia="en-GB"/>
    </w:rPr>
  </w:style>
  <w:style w:type="paragraph" w:customStyle="1" w:styleId="TT">
    <w:name w:val="TT"/>
    <w:basedOn w:val="Heading1"/>
    <w:next w:val="Normal"/>
    <w:rsid w:val="001104DD"/>
    <w:pPr>
      <w:outlineLvl w:val="9"/>
    </w:pPr>
  </w:style>
  <w:style w:type="paragraph" w:customStyle="1" w:styleId="NF">
    <w:name w:val="NF"/>
    <w:basedOn w:val="NO"/>
    <w:rsid w:val="001104DD"/>
    <w:pPr>
      <w:keepNext/>
      <w:spacing w:after="0"/>
    </w:pPr>
    <w:rPr>
      <w:rFonts w:ascii="Arial" w:hAnsi="Arial"/>
      <w:sz w:val="18"/>
    </w:rPr>
  </w:style>
  <w:style w:type="paragraph" w:customStyle="1" w:styleId="NO">
    <w:name w:val="NO"/>
    <w:basedOn w:val="Normal"/>
    <w:link w:val="NOChar"/>
    <w:qFormat/>
    <w:rsid w:val="001104DD"/>
    <w:pPr>
      <w:keepLines/>
      <w:ind w:left="1135" w:hanging="851"/>
    </w:pPr>
  </w:style>
  <w:style w:type="paragraph" w:customStyle="1" w:styleId="PL">
    <w:name w:val="PL"/>
    <w:link w:val="PLChar"/>
    <w:rsid w:val="00110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1104DD"/>
    <w:pPr>
      <w:jc w:val="right"/>
    </w:pPr>
  </w:style>
  <w:style w:type="paragraph" w:customStyle="1" w:styleId="TAL">
    <w:name w:val="TAL"/>
    <w:basedOn w:val="Normal"/>
    <w:link w:val="TALChar"/>
    <w:qFormat/>
    <w:rsid w:val="001104DD"/>
    <w:pPr>
      <w:keepNext/>
      <w:keepLines/>
      <w:spacing w:after="0"/>
    </w:pPr>
    <w:rPr>
      <w:rFonts w:ascii="Arial" w:hAnsi="Arial"/>
      <w:sz w:val="18"/>
    </w:rPr>
  </w:style>
  <w:style w:type="paragraph" w:customStyle="1" w:styleId="TAH">
    <w:name w:val="TAH"/>
    <w:basedOn w:val="TAC"/>
    <w:link w:val="TAHCar"/>
    <w:uiPriority w:val="99"/>
    <w:qFormat/>
    <w:rsid w:val="001104DD"/>
    <w:rPr>
      <w:b/>
    </w:rPr>
  </w:style>
  <w:style w:type="paragraph" w:customStyle="1" w:styleId="TAC">
    <w:name w:val="TAC"/>
    <w:basedOn w:val="TAL"/>
    <w:link w:val="TACCar"/>
    <w:qFormat/>
    <w:rsid w:val="001104DD"/>
    <w:pPr>
      <w:jc w:val="center"/>
    </w:pPr>
  </w:style>
  <w:style w:type="paragraph" w:customStyle="1" w:styleId="LD">
    <w:name w:val="LD"/>
    <w:rsid w:val="001104D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EX">
    <w:name w:val="EX"/>
    <w:basedOn w:val="Normal"/>
    <w:link w:val="EXCar"/>
    <w:qFormat/>
    <w:rsid w:val="001104DD"/>
    <w:pPr>
      <w:keepLines/>
      <w:ind w:left="1702" w:hanging="1418"/>
    </w:pPr>
  </w:style>
  <w:style w:type="paragraph" w:customStyle="1" w:styleId="FP">
    <w:name w:val="FP"/>
    <w:basedOn w:val="Normal"/>
    <w:rsid w:val="001104DD"/>
    <w:pPr>
      <w:spacing w:after="0"/>
    </w:pPr>
  </w:style>
  <w:style w:type="paragraph" w:customStyle="1" w:styleId="NW">
    <w:name w:val="NW"/>
    <w:basedOn w:val="NO"/>
    <w:rsid w:val="001104DD"/>
    <w:pPr>
      <w:spacing w:after="0"/>
    </w:pPr>
  </w:style>
  <w:style w:type="paragraph" w:customStyle="1" w:styleId="EW">
    <w:name w:val="EW"/>
    <w:basedOn w:val="EX"/>
    <w:link w:val="EWChar"/>
    <w:rsid w:val="001104DD"/>
    <w:pPr>
      <w:spacing w:after="0"/>
    </w:pPr>
  </w:style>
  <w:style w:type="paragraph" w:customStyle="1" w:styleId="B10">
    <w:name w:val="B1"/>
    <w:basedOn w:val="List"/>
    <w:link w:val="B1Char"/>
    <w:qFormat/>
    <w:rsid w:val="001104DD"/>
  </w:style>
  <w:style w:type="paragraph" w:styleId="TOC6">
    <w:name w:val="toc 6"/>
    <w:basedOn w:val="TOC5"/>
    <w:next w:val="Normal"/>
    <w:uiPriority w:val="39"/>
    <w:rsid w:val="001104DD"/>
    <w:pPr>
      <w:ind w:left="1985" w:hanging="1985"/>
    </w:pPr>
  </w:style>
  <w:style w:type="paragraph" w:styleId="TOC7">
    <w:name w:val="toc 7"/>
    <w:basedOn w:val="TOC6"/>
    <w:next w:val="Normal"/>
    <w:uiPriority w:val="39"/>
    <w:rsid w:val="001104DD"/>
    <w:pPr>
      <w:ind w:left="2268" w:hanging="2268"/>
    </w:pPr>
  </w:style>
  <w:style w:type="paragraph" w:customStyle="1" w:styleId="EditorsNote">
    <w:name w:val="Editor's Note"/>
    <w:aliases w:val="EN"/>
    <w:basedOn w:val="NO"/>
    <w:link w:val="EditorsNoteChar"/>
    <w:rsid w:val="001104DD"/>
    <w:rPr>
      <w:color w:val="FF0000"/>
    </w:rPr>
  </w:style>
  <w:style w:type="paragraph" w:customStyle="1" w:styleId="TH">
    <w:name w:val="TH"/>
    <w:basedOn w:val="Normal"/>
    <w:link w:val="THChar"/>
    <w:qFormat/>
    <w:rsid w:val="001104DD"/>
    <w:pPr>
      <w:keepNext/>
      <w:keepLines/>
      <w:spacing w:before="60"/>
      <w:jc w:val="center"/>
    </w:pPr>
    <w:rPr>
      <w:rFonts w:ascii="Arial" w:hAnsi="Arial"/>
      <w:b/>
    </w:rPr>
  </w:style>
  <w:style w:type="paragraph" w:customStyle="1" w:styleId="ZA">
    <w:name w:val="ZA"/>
    <w:rsid w:val="001104D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1104D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T">
    <w:name w:val="ZT"/>
    <w:rsid w:val="001104D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customStyle="1" w:styleId="ZU">
    <w:name w:val="ZU"/>
    <w:rsid w:val="001104D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TAN">
    <w:name w:val="TAN"/>
    <w:basedOn w:val="TAL"/>
    <w:link w:val="TANChar"/>
    <w:rsid w:val="001104DD"/>
    <w:pPr>
      <w:ind w:left="851" w:hanging="851"/>
    </w:pPr>
  </w:style>
  <w:style w:type="paragraph" w:customStyle="1" w:styleId="ZH">
    <w:name w:val="ZH"/>
    <w:rsid w:val="001104D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F">
    <w:name w:val="TF"/>
    <w:aliases w:val="left"/>
    <w:basedOn w:val="TH"/>
    <w:link w:val="TFChar"/>
    <w:rsid w:val="001104DD"/>
    <w:pPr>
      <w:keepNext w:val="0"/>
      <w:spacing w:before="0" w:after="240"/>
    </w:pPr>
  </w:style>
  <w:style w:type="paragraph" w:customStyle="1" w:styleId="ZG">
    <w:name w:val="ZG"/>
    <w:rsid w:val="001104D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B2">
    <w:name w:val="B2"/>
    <w:basedOn w:val="List2"/>
    <w:link w:val="B2Char"/>
    <w:rsid w:val="001104DD"/>
  </w:style>
  <w:style w:type="paragraph" w:customStyle="1" w:styleId="B3">
    <w:name w:val="B3"/>
    <w:basedOn w:val="List3"/>
    <w:link w:val="B3Char2"/>
    <w:rsid w:val="001104DD"/>
  </w:style>
  <w:style w:type="paragraph" w:customStyle="1" w:styleId="B4">
    <w:name w:val="B4"/>
    <w:basedOn w:val="List4"/>
    <w:link w:val="B4Char"/>
    <w:rsid w:val="001104DD"/>
  </w:style>
  <w:style w:type="paragraph" w:customStyle="1" w:styleId="B5">
    <w:name w:val="B5"/>
    <w:basedOn w:val="List5"/>
    <w:link w:val="B5Char"/>
    <w:rsid w:val="001104DD"/>
  </w:style>
  <w:style w:type="paragraph" w:customStyle="1" w:styleId="ZTD">
    <w:name w:val="ZTD"/>
    <w:basedOn w:val="ZB"/>
    <w:rsid w:val="001104DD"/>
    <w:pPr>
      <w:framePr w:hRule="auto" w:wrap="notBeside" w:y="852"/>
    </w:pPr>
    <w:rPr>
      <w:i w:val="0"/>
      <w:sz w:val="40"/>
    </w:rPr>
  </w:style>
  <w:style w:type="paragraph" w:customStyle="1" w:styleId="ZV">
    <w:name w:val="ZV"/>
    <w:basedOn w:val="ZU"/>
    <w:rsid w:val="001104DD"/>
    <w:pPr>
      <w:framePr w:wrap="notBeside" w:y="16161"/>
    </w:pPr>
  </w:style>
  <w:style w:type="paragraph" w:customStyle="1" w:styleId="TAJ">
    <w:name w:val="TAJ"/>
    <w:basedOn w:val="TH"/>
    <w:rsid w:val="00252629"/>
  </w:style>
  <w:style w:type="paragraph" w:customStyle="1" w:styleId="Guidance">
    <w:name w:val="Guidance"/>
    <w:basedOn w:val="Normal"/>
    <w:uiPriority w:val="99"/>
    <w:rsid w:val="00252629"/>
    <w:rPr>
      <w:i/>
      <w:color w:val="0000FF"/>
    </w:rPr>
  </w:style>
  <w:style w:type="paragraph" w:styleId="BalloonText">
    <w:name w:val="Balloon Text"/>
    <w:basedOn w:val="Normal"/>
    <w:link w:val="BalloonTextChar"/>
    <w:rsid w:val="00252629"/>
    <w:pPr>
      <w:spacing w:after="0"/>
    </w:pPr>
    <w:rPr>
      <w:rFonts w:ascii="Segoe UI" w:hAnsi="Segoe UI" w:cs="Segoe UI"/>
      <w:sz w:val="18"/>
      <w:szCs w:val="18"/>
    </w:rPr>
  </w:style>
  <w:style w:type="character" w:customStyle="1" w:styleId="BalloonTextChar">
    <w:name w:val="Balloon Text Char"/>
    <w:basedOn w:val="DefaultParagraphFont"/>
    <w:link w:val="BalloonText"/>
    <w:rsid w:val="00252629"/>
    <w:rPr>
      <w:rFonts w:ascii="Segoe UI" w:eastAsia="Times New Roman" w:hAnsi="Segoe UI" w:cs="Segoe UI"/>
      <w:sz w:val="18"/>
      <w:szCs w:val="18"/>
    </w:rPr>
  </w:style>
  <w:style w:type="table" w:styleId="TableGrid">
    <w:name w:val="Table Grid"/>
    <w:basedOn w:val="TableNormal"/>
    <w:rsid w:val="00252629"/>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252629"/>
    <w:rPr>
      <w:color w:val="0000FF" w:themeColor="hyperlink"/>
      <w:u w:val="single"/>
    </w:rPr>
  </w:style>
  <w:style w:type="character" w:styleId="UnresolvedMention">
    <w:name w:val="Unresolved Mention"/>
    <w:basedOn w:val="DefaultParagraphFont"/>
    <w:uiPriority w:val="99"/>
    <w:semiHidden/>
    <w:unhideWhenUsed/>
    <w:rsid w:val="00252629"/>
    <w:rPr>
      <w:color w:val="605E5C"/>
      <w:shd w:val="clear" w:color="auto" w:fill="E1DFDD"/>
    </w:rPr>
  </w:style>
  <w:style w:type="character" w:styleId="FollowedHyperlink">
    <w:name w:val="FollowedHyperlink"/>
    <w:basedOn w:val="DefaultParagraphFont"/>
    <w:uiPriority w:val="99"/>
    <w:rsid w:val="00252629"/>
    <w:rPr>
      <w:color w:val="800080" w:themeColor="followedHyperlink"/>
      <w:u w:val="single"/>
    </w:rPr>
  </w:style>
  <w:style w:type="paragraph" w:styleId="ListParagraph">
    <w:name w:val="List Paragraph"/>
    <w:basedOn w:val="Normal"/>
    <w:uiPriority w:val="34"/>
    <w:qFormat/>
    <w:rsid w:val="00252629"/>
    <w:pPr>
      <w:numPr>
        <w:numId w:val="7"/>
      </w:numPr>
      <w:ind w:left="426" w:hanging="284"/>
    </w:pPr>
  </w:style>
  <w:style w:type="character" w:customStyle="1" w:styleId="H6Char1">
    <w:name w:val="H6 Char1"/>
    <w:link w:val="H6"/>
    <w:rsid w:val="00252629"/>
    <w:rPr>
      <w:rFonts w:ascii="Arial" w:eastAsia="Times New Roman" w:hAnsi="Arial" w:cs="Times New Roman"/>
      <w:sz w:val="20"/>
      <w:szCs w:val="20"/>
      <w:lang w:eastAsia="en-GB"/>
    </w:rPr>
  </w:style>
  <w:style w:type="character" w:customStyle="1" w:styleId="TALChar">
    <w:name w:val="TAL Char"/>
    <w:link w:val="TAL"/>
    <w:qFormat/>
    <w:rsid w:val="00252629"/>
    <w:rPr>
      <w:rFonts w:ascii="Arial" w:eastAsia="Times New Roman" w:hAnsi="Arial" w:cs="Times New Roman"/>
      <w:sz w:val="18"/>
      <w:szCs w:val="20"/>
      <w:lang w:eastAsia="en-GB"/>
    </w:rPr>
  </w:style>
  <w:style w:type="character" w:customStyle="1" w:styleId="TAHCar">
    <w:name w:val="TAH Car"/>
    <w:link w:val="TAH"/>
    <w:uiPriority w:val="99"/>
    <w:qFormat/>
    <w:rsid w:val="00252629"/>
    <w:rPr>
      <w:rFonts w:ascii="Arial" w:eastAsia="Times New Roman" w:hAnsi="Arial" w:cs="Times New Roman"/>
      <w:b/>
      <w:sz w:val="18"/>
      <w:szCs w:val="20"/>
      <w:lang w:eastAsia="en-GB"/>
    </w:rPr>
  </w:style>
  <w:style w:type="character" w:customStyle="1" w:styleId="THChar">
    <w:name w:val="TH Char"/>
    <w:link w:val="TH"/>
    <w:qFormat/>
    <w:rsid w:val="00252629"/>
    <w:rPr>
      <w:rFonts w:ascii="Arial" w:eastAsia="Times New Roman" w:hAnsi="Arial" w:cs="Times New Roman"/>
      <w:b/>
      <w:sz w:val="20"/>
      <w:szCs w:val="20"/>
      <w:lang w:eastAsia="en-GB"/>
    </w:rPr>
  </w:style>
  <w:style w:type="character" w:customStyle="1" w:styleId="TACCar">
    <w:name w:val="TAC Car"/>
    <w:link w:val="TAC"/>
    <w:qFormat/>
    <w:rsid w:val="00F05F09"/>
    <w:rPr>
      <w:rFonts w:ascii="Arial" w:eastAsia="Times New Roman" w:hAnsi="Arial" w:cs="Times New Roman"/>
      <w:sz w:val="18"/>
      <w:szCs w:val="20"/>
      <w:lang w:eastAsia="en-GB"/>
    </w:rPr>
  </w:style>
  <w:style w:type="character" w:customStyle="1" w:styleId="EXCar">
    <w:name w:val="EX Car"/>
    <w:link w:val="EX"/>
    <w:qFormat/>
    <w:locked/>
    <w:rsid w:val="00252629"/>
    <w:rPr>
      <w:rFonts w:ascii="Times New Roman" w:eastAsia="Times New Roman" w:hAnsi="Times New Roman" w:cs="Times New Roman"/>
      <w:sz w:val="20"/>
      <w:szCs w:val="20"/>
      <w:lang w:eastAsia="en-GB"/>
    </w:rPr>
  </w:style>
  <w:style w:type="character" w:customStyle="1" w:styleId="Heading2Char1">
    <w:name w:val="Heading 2 Char1"/>
    <w:rsid w:val="00252629"/>
    <w:rPr>
      <w:rFonts w:ascii="Arial" w:hAnsi="Arial"/>
      <w:sz w:val="32"/>
      <w:lang w:eastAsia="en-US"/>
    </w:rPr>
  </w:style>
  <w:style w:type="character" w:customStyle="1" w:styleId="Heading1Char1">
    <w:name w:val="Heading 1 Char1"/>
    <w:link w:val="Heading1"/>
    <w:rsid w:val="00252629"/>
    <w:rPr>
      <w:rFonts w:ascii="Arial" w:eastAsia="Times New Roman" w:hAnsi="Arial" w:cs="Times New Roman"/>
      <w:sz w:val="36"/>
      <w:szCs w:val="20"/>
      <w:lang w:eastAsia="en-GB"/>
    </w:rPr>
  </w:style>
  <w:style w:type="character" w:customStyle="1" w:styleId="Heading3Char1">
    <w:name w:val="Heading 3 Char1"/>
    <w:rsid w:val="0025262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150E1D"/>
    <w:rPr>
      <w:rFonts w:ascii="Arial" w:eastAsia="Times New Roman" w:hAnsi="Arial" w:cs="Times New Roman"/>
      <w:sz w:val="24"/>
      <w:szCs w:val="20"/>
      <w:lang w:eastAsia="en-GB"/>
    </w:rPr>
  </w:style>
  <w:style w:type="character" w:customStyle="1" w:styleId="Heading5Char1">
    <w:name w:val="Heading 5 Char1"/>
    <w:link w:val="Heading5"/>
    <w:rsid w:val="00252629"/>
    <w:rPr>
      <w:rFonts w:ascii="Arial" w:eastAsia="Times New Roman" w:hAnsi="Arial" w:cs="Times New Roman"/>
      <w:szCs w:val="20"/>
      <w:lang w:eastAsia="en-GB"/>
    </w:rPr>
  </w:style>
  <w:style w:type="paragraph" w:styleId="Index2">
    <w:name w:val="index 2"/>
    <w:basedOn w:val="Index1"/>
    <w:rsid w:val="001104DD"/>
    <w:pPr>
      <w:ind w:left="284"/>
    </w:pPr>
  </w:style>
  <w:style w:type="paragraph" w:styleId="Index1">
    <w:name w:val="index 1"/>
    <w:basedOn w:val="Normal"/>
    <w:rsid w:val="001104DD"/>
    <w:pPr>
      <w:keepLines/>
      <w:spacing w:after="0"/>
    </w:pPr>
  </w:style>
  <w:style w:type="paragraph" w:styleId="ListNumber2">
    <w:name w:val="List Number 2"/>
    <w:basedOn w:val="ListNumber"/>
    <w:rsid w:val="001104DD"/>
    <w:pPr>
      <w:ind w:left="851"/>
    </w:pPr>
  </w:style>
  <w:style w:type="paragraph" w:styleId="ListNumber">
    <w:name w:val="List Number"/>
    <w:basedOn w:val="List"/>
    <w:rsid w:val="001104DD"/>
  </w:style>
  <w:style w:type="paragraph" w:styleId="List">
    <w:name w:val="List"/>
    <w:basedOn w:val="Normal"/>
    <w:rsid w:val="001104DD"/>
    <w:pPr>
      <w:ind w:left="568" w:hanging="284"/>
    </w:pPr>
  </w:style>
  <w:style w:type="character" w:styleId="FootnoteReference">
    <w:name w:val="footnote reference"/>
    <w:basedOn w:val="DefaultParagraphFont"/>
    <w:rsid w:val="001104DD"/>
    <w:rPr>
      <w:b/>
      <w:position w:val="6"/>
      <w:sz w:val="16"/>
    </w:rPr>
  </w:style>
  <w:style w:type="paragraph" w:styleId="FootnoteText">
    <w:name w:val="footnote text"/>
    <w:basedOn w:val="Normal"/>
    <w:link w:val="FootnoteTextChar"/>
    <w:rsid w:val="001104DD"/>
    <w:pPr>
      <w:keepLines/>
      <w:spacing w:after="0"/>
      <w:ind w:left="454" w:hanging="454"/>
    </w:pPr>
    <w:rPr>
      <w:sz w:val="16"/>
    </w:rPr>
  </w:style>
  <w:style w:type="character" w:customStyle="1" w:styleId="FootnoteTextChar">
    <w:name w:val="Footnote Text Char"/>
    <w:basedOn w:val="DefaultParagraphFont"/>
    <w:link w:val="FootnoteText"/>
    <w:rsid w:val="00252629"/>
    <w:rPr>
      <w:rFonts w:ascii="Times New Roman" w:eastAsia="Times New Roman" w:hAnsi="Times New Roman" w:cs="Times New Roman"/>
      <w:sz w:val="16"/>
      <w:szCs w:val="20"/>
      <w:lang w:eastAsia="en-GB"/>
    </w:rPr>
  </w:style>
  <w:style w:type="character" w:customStyle="1" w:styleId="NOChar">
    <w:name w:val="NO Char"/>
    <w:link w:val="NO"/>
    <w:qFormat/>
    <w:rsid w:val="00252629"/>
    <w:rPr>
      <w:rFonts w:ascii="Times New Roman" w:eastAsia="Times New Roman" w:hAnsi="Times New Roman" w:cs="Times New Roman"/>
      <w:sz w:val="20"/>
      <w:szCs w:val="20"/>
      <w:lang w:eastAsia="en-GB"/>
    </w:rPr>
  </w:style>
  <w:style w:type="paragraph" w:styleId="ListBullet2">
    <w:name w:val="List Bullet 2"/>
    <w:basedOn w:val="ListBullet"/>
    <w:rsid w:val="001104DD"/>
    <w:pPr>
      <w:ind w:left="851"/>
    </w:pPr>
  </w:style>
  <w:style w:type="paragraph" w:styleId="ListBullet">
    <w:name w:val="List Bullet"/>
    <w:basedOn w:val="List"/>
    <w:rsid w:val="001104DD"/>
  </w:style>
  <w:style w:type="paragraph" w:styleId="ListBullet3">
    <w:name w:val="List Bullet 3"/>
    <w:basedOn w:val="ListBullet2"/>
    <w:rsid w:val="001104DD"/>
    <w:pPr>
      <w:ind w:left="1135"/>
    </w:pPr>
  </w:style>
  <w:style w:type="paragraph" w:styleId="List2">
    <w:name w:val="List 2"/>
    <w:basedOn w:val="List"/>
    <w:rsid w:val="001104DD"/>
    <w:pPr>
      <w:ind w:left="851"/>
    </w:pPr>
  </w:style>
  <w:style w:type="paragraph" w:styleId="List3">
    <w:name w:val="List 3"/>
    <w:basedOn w:val="List2"/>
    <w:rsid w:val="001104DD"/>
    <w:pPr>
      <w:ind w:left="1135"/>
    </w:pPr>
  </w:style>
  <w:style w:type="paragraph" w:styleId="List4">
    <w:name w:val="List 4"/>
    <w:basedOn w:val="List3"/>
    <w:rsid w:val="001104DD"/>
    <w:pPr>
      <w:ind w:left="1418"/>
    </w:pPr>
  </w:style>
  <w:style w:type="paragraph" w:styleId="List5">
    <w:name w:val="List 5"/>
    <w:basedOn w:val="List4"/>
    <w:rsid w:val="001104DD"/>
    <w:pPr>
      <w:ind w:left="1702"/>
    </w:pPr>
  </w:style>
  <w:style w:type="paragraph" w:styleId="ListBullet4">
    <w:name w:val="List Bullet 4"/>
    <w:basedOn w:val="ListBullet3"/>
    <w:rsid w:val="001104DD"/>
    <w:pPr>
      <w:ind w:left="1418"/>
    </w:pPr>
  </w:style>
  <w:style w:type="paragraph" w:styleId="ListBullet5">
    <w:name w:val="List Bullet 5"/>
    <w:basedOn w:val="ListBullet4"/>
    <w:rsid w:val="001104DD"/>
    <w:pPr>
      <w:ind w:left="1702"/>
    </w:pPr>
  </w:style>
  <w:style w:type="character" w:customStyle="1" w:styleId="B1Char">
    <w:name w:val="B1 Char"/>
    <w:link w:val="B10"/>
    <w:qFormat/>
    <w:rsid w:val="00541F4A"/>
    <w:rPr>
      <w:rFonts w:ascii="Times New Roman" w:eastAsia="Times New Roman" w:hAnsi="Times New Roman" w:cs="Times New Roman"/>
      <w:sz w:val="20"/>
      <w:szCs w:val="20"/>
      <w:lang w:eastAsia="en-GB"/>
    </w:rPr>
  </w:style>
  <w:style w:type="paragraph" w:customStyle="1" w:styleId="CRCoverPage">
    <w:name w:val="CR Cover Page"/>
    <w:link w:val="CRCoverPageChar"/>
    <w:rsid w:val="00252629"/>
    <w:pPr>
      <w:spacing w:after="120" w:line="240" w:lineRule="auto"/>
    </w:pPr>
    <w:rPr>
      <w:rFonts w:ascii="Arial" w:eastAsia="Times New Roman" w:hAnsi="Arial" w:cs="Times New Roman"/>
      <w:sz w:val="20"/>
      <w:szCs w:val="20"/>
    </w:rPr>
  </w:style>
  <w:style w:type="paragraph" w:customStyle="1" w:styleId="tdoc-header">
    <w:name w:val="tdoc-header"/>
    <w:rsid w:val="00252629"/>
    <w:pPr>
      <w:spacing w:after="0" w:line="240" w:lineRule="auto"/>
    </w:pPr>
    <w:rPr>
      <w:rFonts w:ascii="Arial" w:eastAsia="Times New Roman" w:hAnsi="Arial" w:cs="Times New Roman"/>
      <w:noProof/>
      <w:sz w:val="24"/>
      <w:szCs w:val="20"/>
    </w:rPr>
  </w:style>
  <w:style w:type="character" w:styleId="CommentReference">
    <w:name w:val="annotation reference"/>
    <w:rsid w:val="00252629"/>
    <w:rPr>
      <w:sz w:val="16"/>
    </w:rPr>
  </w:style>
  <w:style w:type="paragraph" w:styleId="CommentText">
    <w:name w:val="annotation text"/>
    <w:basedOn w:val="Normal"/>
    <w:link w:val="CommentTextChar"/>
    <w:rsid w:val="00252629"/>
    <w:rPr>
      <w:rFonts w:ascii="CG Times (WN)" w:hAnsi="CG Times (WN)"/>
    </w:rPr>
  </w:style>
  <w:style w:type="character" w:customStyle="1" w:styleId="CommentTextChar">
    <w:name w:val="Comment Text Char"/>
    <w:basedOn w:val="DefaultParagraphFont"/>
    <w:link w:val="CommentText"/>
    <w:rsid w:val="00252629"/>
    <w:rPr>
      <w:rFonts w:ascii="CG Times (WN)" w:eastAsia="Times New Roman" w:hAnsi="CG Times (WN)" w:cs="Times New Roman"/>
      <w:sz w:val="20"/>
      <w:szCs w:val="20"/>
    </w:rPr>
  </w:style>
  <w:style w:type="paragraph" w:customStyle="1" w:styleId="IB3">
    <w:name w:val="IB3"/>
    <w:basedOn w:val="Normal"/>
    <w:uiPriority w:val="99"/>
    <w:rsid w:val="00252629"/>
    <w:pPr>
      <w:numPr>
        <w:numId w:val="3"/>
      </w:numPr>
      <w:tabs>
        <w:tab w:val="clear" w:pos="927"/>
        <w:tab w:val="left" w:pos="851"/>
      </w:tabs>
      <w:ind w:left="851" w:hanging="567"/>
    </w:pPr>
  </w:style>
  <w:style w:type="paragraph" w:customStyle="1" w:styleId="IB1">
    <w:name w:val="IB1"/>
    <w:basedOn w:val="Normal"/>
    <w:uiPriority w:val="99"/>
    <w:rsid w:val="00252629"/>
    <w:pPr>
      <w:numPr>
        <w:numId w:val="1"/>
      </w:numPr>
      <w:tabs>
        <w:tab w:val="clear" w:pos="360"/>
        <w:tab w:val="left" w:pos="284"/>
      </w:tabs>
    </w:pPr>
  </w:style>
  <w:style w:type="paragraph" w:customStyle="1" w:styleId="IBN">
    <w:name w:val="IBN"/>
    <w:basedOn w:val="Normal"/>
    <w:uiPriority w:val="99"/>
    <w:rsid w:val="00252629"/>
    <w:pPr>
      <w:numPr>
        <w:numId w:val="4"/>
      </w:numPr>
      <w:tabs>
        <w:tab w:val="clear" w:pos="644"/>
        <w:tab w:val="left" w:pos="567"/>
      </w:tabs>
      <w:ind w:left="568" w:hanging="284"/>
    </w:pPr>
  </w:style>
  <w:style w:type="paragraph" w:customStyle="1" w:styleId="IBL">
    <w:name w:val="IBL"/>
    <w:basedOn w:val="Normal"/>
    <w:uiPriority w:val="99"/>
    <w:rsid w:val="00252629"/>
    <w:pPr>
      <w:numPr>
        <w:numId w:val="5"/>
      </w:numPr>
      <w:tabs>
        <w:tab w:val="clear" w:pos="360"/>
        <w:tab w:val="left" w:pos="284"/>
      </w:tabs>
    </w:pPr>
  </w:style>
  <w:style w:type="paragraph" w:customStyle="1" w:styleId="Logically">
    <w:name w:val="Logically"/>
    <w:basedOn w:val="Normal"/>
    <w:uiPriority w:val="99"/>
    <w:rsid w:val="00252629"/>
    <w:pPr>
      <w:keepNext/>
      <w:tabs>
        <w:tab w:val="left" w:pos="709"/>
        <w:tab w:val="left" w:pos="992"/>
        <w:tab w:val="left" w:pos="1276"/>
        <w:tab w:val="left" w:pos="1570"/>
        <w:tab w:val="left" w:pos="3544"/>
      </w:tabs>
      <w:spacing w:after="0"/>
      <w:jc w:val="both"/>
    </w:pPr>
  </w:style>
  <w:style w:type="paragraph" w:styleId="BodyText">
    <w:name w:val="Body Text"/>
    <w:basedOn w:val="Normal"/>
    <w:link w:val="BodyTextChar"/>
    <w:rsid w:val="00252629"/>
    <w:rPr>
      <w:rFonts w:ascii="CG Times (WN)" w:hAnsi="CG Times (WN)"/>
    </w:rPr>
  </w:style>
  <w:style w:type="character" w:customStyle="1" w:styleId="BodyTextChar">
    <w:name w:val="Body Text Char"/>
    <w:basedOn w:val="DefaultParagraphFont"/>
    <w:link w:val="BodyText"/>
    <w:rsid w:val="00252629"/>
    <w:rPr>
      <w:rFonts w:ascii="CG Times (WN)" w:eastAsia="Times New Roman" w:hAnsi="CG Times (WN)" w:cs="Times New Roman"/>
      <w:sz w:val="20"/>
      <w:szCs w:val="20"/>
    </w:rPr>
  </w:style>
  <w:style w:type="paragraph" w:customStyle="1" w:styleId="IB2">
    <w:name w:val="IB2"/>
    <w:basedOn w:val="Normal"/>
    <w:uiPriority w:val="99"/>
    <w:rsid w:val="00252629"/>
    <w:pPr>
      <w:numPr>
        <w:numId w:val="2"/>
      </w:numPr>
      <w:tabs>
        <w:tab w:val="clear" w:pos="644"/>
        <w:tab w:val="left" w:pos="567"/>
      </w:tabs>
      <w:ind w:left="568" w:hanging="284"/>
    </w:pPr>
  </w:style>
  <w:style w:type="paragraph" w:customStyle="1" w:styleId="Coding">
    <w:name w:val="Coding"/>
    <w:basedOn w:val="Normal"/>
    <w:rsid w:val="0025262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uiPriority w:val="99"/>
    <w:rsid w:val="00252629"/>
    <w:pPr>
      <w:ind w:left="851"/>
    </w:pPr>
  </w:style>
  <w:style w:type="paragraph" w:customStyle="1" w:styleId="INDENT2">
    <w:name w:val="INDENT2"/>
    <w:basedOn w:val="Normal"/>
    <w:uiPriority w:val="99"/>
    <w:rsid w:val="00252629"/>
    <w:pPr>
      <w:ind w:left="1135" w:hanging="284"/>
    </w:pPr>
  </w:style>
  <w:style w:type="paragraph" w:customStyle="1" w:styleId="INDENT3">
    <w:name w:val="INDENT3"/>
    <w:basedOn w:val="Normal"/>
    <w:uiPriority w:val="99"/>
    <w:rsid w:val="00252629"/>
    <w:pPr>
      <w:ind w:left="1701" w:hanging="567"/>
    </w:pPr>
  </w:style>
  <w:style w:type="paragraph" w:customStyle="1" w:styleId="FigureTitle">
    <w:name w:val="Figure_Title"/>
    <w:basedOn w:val="Normal"/>
    <w:next w:val="Normal"/>
    <w:uiPriority w:val="99"/>
    <w:rsid w:val="0025262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252629"/>
    <w:pPr>
      <w:keepNext/>
      <w:keepLines/>
    </w:pPr>
    <w:rPr>
      <w:b/>
    </w:rPr>
  </w:style>
  <w:style w:type="paragraph" w:customStyle="1" w:styleId="enumlev2">
    <w:name w:val="enumlev2"/>
    <w:basedOn w:val="Normal"/>
    <w:uiPriority w:val="99"/>
    <w:rsid w:val="0025262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252629"/>
    <w:pPr>
      <w:keepNext/>
      <w:keepLines/>
      <w:spacing w:before="240"/>
      <w:ind w:left="1418"/>
    </w:pPr>
    <w:rPr>
      <w:rFonts w:ascii="Arial" w:hAnsi="Arial"/>
      <w:b/>
      <w:sz w:val="36"/>
      <w:lang w:val="en-US"/>
    </w:rPr>
  </w:style>
  <w:style w:type="paragraph" w:customStyle="1" w:styleId="ParagrapheNormal">
    <w:name w:val="Paragraphe Normal"/>
    <w:basedOn w:val="Normal"/>
    <w:uiPriority w:val="99"/>
    <w:rsid w:val="00252629"/>
    <w:pPr>
      <w:spacing w:after="0"/>
      <w:jc w:val="both"/>
    </w:pPr>
    <w:rPr>
      <w:rFonts w:ascii="Arial" w:hAnsi="Arial"/>
      <w:lang w:val="en-US"/>
    </w:rPr>
  </w:style>
  <w:style w:type="paragraph" w:styleId="Caption">
    <w:name w:val="caption"/>
    <w:basedOn w:val="Normal"/>
    <w:next w:val="Normal"/>
    <w:qFormat/>
    <w:rsid w:val="00252629"/>
    <w:pPr>
      <w:spacing w:before="120" w:after="120"/>
    </w:pPr>
    <w:rPr>
      <w:b/>
    </w:rPr>
  </w:style>
  <w:style w:type="paragraph" w:styleId="BodyText2">
    <w:name w:val="Body Text 2"/>
    <w:basedOn w:val="Normal"/>
    <w:link w:val="BodyText2Char"/>
    <w:rsid w:val="00252629"/>
    <w:pPr>
      <w:spacing w:after="0"/>
    </w:pPr>
    <w:rPr>
      <w:rFonts w:ascii="Arial" w:hAnsi="Arial"/>
      <w:lang w:val="de-DE"/>
    </w:rPr>
  </w:style>
  <w:style w:type="character" w:customStyle="1" w:styleId="BodyText2Char">
    <w:name w:val="Body Text 2 Char"/>
    <w:basedOn w:val="DefaultParagraphFont"/>
    <w:link w:val="BodyText2"/>
    <w:rsid w:val="00252629"/>
    <w:rPr>
      <w:rFonts w:ascii="Arial" w:eastAsia="Times New Roman" w:hAnsi="Arial" w:cs="Times New Roman"/>
      <w:szCs w:val="20"/>
      <w:lang w:val="de-DE"/>
    </w:rPr>
  </w:style>
  <w:style w:type="character" w:customStyle="1" w:styleId="ListChar">
    <w:name w:val="List Char"/>
    <w:rsid w:val="00252629"/>
    <w:rPr>
      <w:lang w:val="en-GB" w:eastAsia="en-US" w:bidi="ar-SA"/>
    </w:rPr>
  </w:style>
  <w:style w:type="character" w:customStyle="1" w:styleId="ListBulletChar">
    <w:name w:val="List Bullet Char"/>
    <w:rsid w:val="00252629"/>
    <w:rPr>
      <w:lang w:val="en-GB" w:eastAsia="en-US" w:bidi="ar-SA"/>
    </w:rPr>
  </w:style>
  <w:style w:type="character" w:customStyle="1" w:styleId="H6Char">
    <w:name w:val="H6 Char"/>
    <w:qFormat/>
    <w:rsid w:val="00252629"/>
    <w:rPr>
      <w:rFonts w:ascii="Arial" w:hAnsi="Arial"/>
      <w:sz w:val="22"/>
      <w:lang w:val="en-GB" w:eastAsia="en-US" w:bidi="ar-SA"/>
    </w:rPr>
  </w:style>
  <w:style w:type="paragraph" w:customStyle="1" w:styleId="CommentSubject2">
    <w:name w:val="Comment Subject2"/>
    <w:basedOn w:val="CommentText"/>
    <w:next w:val="CommentText"/>
    <w:uiPriority w:val="99"/>
    <w:semiHidden/>
    <w:rsid w:val="00252629"/>
    <w:rPr>
      <w:b/>
      <w:bCs/>
    </w:rPr>
  </w:style>
  <w:style w:type="paragraph" w:customStyle="1" w:styleId="BalloonText1">
    <w:name w:val="Balloon Text1"/>
    <w:basedOn w:val="Normal"/>
    <w:uiPriority w:val="99"/>
    <w:semiHidden/>
    <w:rsid w:val="00252629"/>
    <w:rPr>
      <w:rFonts w:ascii="Tahoma" w:hAnsi="Tahoma" w:cs="Tahoma"/>
      <w:sz w:val="16"/>
      <w:szCs w:val="16"/>
    </w:rPr>
  </w:style>
  <w:style w:type="character" w:customStyle="1" w:styleId="ListNumberChar">
    <w:name w:val="List Number Char"/>
    <w:rsid w:val="00252629"/>
    <w:rPr>
      <w:lang w:val="en-GB" w:eastAsia="en-US" w:bidi="ar-SA"/>
    </w:rPr>
  </w:style>
  <w:style w:type="paragraph" w:customStyle="1" w:styleId="istb">
    <w:name w:val="ist b"/>
    <w:basedOn w:val="Normal"/>
    <w:uiPriority w:val="99"/>
    <w:rsid w:val="00252629"/>
  </w:style>
  <w:style w:type="paragraph" w:customStyle="1" w:styleId="Gh6">
    <w:name w:val="Gh6"/>
    <w:basedOn w:val="BodyText2"/>
    <w:uiPriority w:val="99"/>
    <w:rsid w:val="00252629"/>
    <w:rPr>
      <w:lang w:val="en-GB"/>
    </w:rPr>
  </w:style>
  <w:style w:type="paragraph" w:customStyle="1" w:styleId="G6">
    <w:name w:val="G6"/>
    <w:basedOn w:val="EQ"/>
    <w:uiPriority w:val="99"/>
    <w:rsid w:val="00252629"/>
    <w:pPr>
      <w:keepLines w:val="0"/>
      <w:tabs>
        <w:tab w:val="clear" w:pos="4536"/>
        <w:tab w:val="clear" w:pos="9072"/>
      </w:tabs>
    </w:pPr>
    <w:rPr>
      <w:rFonts w:ascii="Arial" w:hAnsi="Arial"/>
      <w:b/>
      <w:bCs/>
      <w:noProof w:val="0"/>
    </w:rPr>
  </w:style>
  <w:style w:type="paragraph" w:styleId="PlainText">
    <w:name w:val="Plain Text"/>
    <w:basedOn w:val="Normal"/>
    <w:link w:val="PlainTextChar"/>
    <w:rsid w:val="00252629"/>
    <w:rPr>
      <w:rFonts w:ascii="Courier New" w:hAnsi="Courier New"/>
      <w:lang w:val="nb-NO"/>
    </w:rPr>
  </w:style>
  <w:style w:type="character" w:customStyle="1" w:styleId="PlainTextChar">
    <w:name w:val="Plain Text Char"/>
    <w:basedOn w:val="DefaultParagraphFont"/>
    <w:link w:val="PlainText"/>
    <w:rsid w:val="00252629"/>
    <w:rPr>
      <w:rFonts w:ascii="Courier New" w:eastAsia="Times New Roman" w:hAnsi="Courier New" w:cs="Times New Roman"/>
      <w:sz w:val="20"/>
      <w:szCs w:val="20"/>
      <w:lang w:val="nb-NO"/>
    </w:rPr>
  </w:style>
  <w:style w:type="paragraph" w:styleId="BodyTextIndent">
    <w:name w:val="Body Text Indent"/>
    <w:basedOn w:val="Normal"/>
    <w:link w:val="BodyTextIndentChar"/>
    <w:rsid w:val="00252629"/>
    <w:pPr>
      <w:tabs>
        <w:tab w:val="left" w:pos="720"/>
        <w:tab w:val="left" w:pos="1440"/>
        <w:tab w:val="left" w:pos="2160"/>
        <w:tab w:val="left" w:pos="2880"/>
        <w:tab w:val="left" w:pos="3600"/>
      </w:tabs>
      <w:ind w:left="1420" w:hanging="4"/>
    </w:pPr>
    <w:rPr>
      <w:rFonts w:ascii="CG Times (WN)" w:hAnsi="CG Times (WN)"/>
    </w:rPr>
  </w:style>
  <w:style w:type="character" w:customStyle="1" w:styleId="BodyTextIndentChar">
    <w:name w:val="Body Text Indent Char"/>
    <w:basedOn w:val="DefaultParagraphFont"/>
    <w:link w:val="BodyTextIndent"/>
    <w:rsid w:val="00252629"/>
    <w:rPr>
      <w:rFonts w:ascii="CG Times (WN)" w:eastAsia="Times New Roman" w:hAnsi="CG Times (WN)" w:cs="Times New Roman"/>
      <w:sz w:val="20"/>
      <w:szCs w:val="20"/>
    </w:rPr>
  </w:style>
  <w:style w:type="paragraph" w:styleId="BodyText3">
    <w:name w:val="Body Text 3"/>
    <w:basedOn w:val="Normal"/>
    <w:link w:val="BodyText3Char"/>
    <w:rsid w:val="00252629"/>
    <w:rPr>
      <w:color w:val="FF0000"/>
      <w:lang w:val="x-none"/>
    </w:rPr>
  </w:style>
  <w:style w:type="character" w:customStyle="1" w:styleId="BodyText3Char">
    <w:name w:val="Body Text 3 Char"/>
    <w:basedOn w:val="DefaultParagraphFont"/>
    <w:link w:val="BodyText3"/>
    <w:rsid w:val="00252629"/>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252629"/>
    <w:pPr>
      <w:pBdr>
        <w:top w:val="single" w:sz="12" w:space="0" w:color="auto"/>
      </w:pBdr>
      <w:spacing w:before="360" w:after="240"/>
    </w:pPr>
    <w:rPr>
      <w:b/>
      <w:i/>
      <w:sz w:val="26"/>
    </w:rPr>
  </w:style>
  <w:style w:type="paragraph" w:styleId="DocumentMap">
    <w:name w:val="Document Map"/>
    <w:basedOn w:val="Normal"/>
    <w:link w:val="DocumentMapChar"/>
    <w:rsid w:val="00252629"/>
    <w:pPr>
      <w:shd w:val="clear" w:color="auto" w:fill="000080"/>
    </w:pPr>
    <w:rPr>
      <w:rFonts w:ascii="Tahoma" w:hAnsi="Tahoma"/>
      <w:lang w:val="x-none"/>
    </w:rPr>
  </w:style>
  <w:style w:type="character" w:customStyle="1" w:styleId="DocumentMapChar">
    <w:name w:val="Document Map Char"/>
    <w:basedOn w:val="DefaultParagraphFont"/>
    <w:link w:val="DocumentMap"/>
    <w:rsid w:val="00252629"/>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252629"/>
    <w:pPr>
      <w:ind w:left="567"/>
    </w:pPr>
  </w:style>
  <w:style w:type="paragraph" w:styleId="BodyTextIndent2">
    <w:name w:val="Body Text Indent 2"/>
    <w:basedOn w:val="Normal"/>
    <w:link w:val="BodyTextIndent2Char"/>
    <w:rsid w:val="00252629"/>
    <w:pPr>
      <w:spacing w:after="0"/>
      <w:ind w:left="390"/>
    </w:pPr>
    <w:rPr>
      <w:rFonts w:ascii="?? ??" w:eastAsia="?? ??"/>
      <w:sz w:val="24"/>
      <w:lang w:val="x-none"/>
    </w:rPr>
  </w:style>
  <w:style w:type="character" w:customStyle="1" w:styleId="BodyTextIndent2Char">
    <w:name w:val="Body Text Indent 2 Char"/>
    <w:basedOn w:val="DefaultParagraphFont"/>
    <w:link w:val="BodyTextIndent2"/>
    <w:rsid w:val="00252629"/>
    <w:rPr>
      <w:rFonts w:ascii="?? ??" w:eastAsia="?? ??" w:hAnsi="Times New Roman" w:cs="Times New Roman"/>
      <w:sz w:val="24"/>
      <w:szCs w:val="20"/>
      <w:lang w:val="x-none"/>
    </w:rPr>
  </w:style>
  <w:style w:type="character" w:styleId="PageNumber">
    <w:name w:val="page number"/>
    <w:basedOn w:val="DefaultParagraphFont"/>
    <w:rsid w:val="00252629"/>
  </w:style>
  <w:style w:type="character" w:customStyle="1" w:styleId="berschrift1H1HuvudrubrikChar">
    <w:name w:val="Überschrift 1;H1;Huvudrubrik Char"/>
    <w:rsid w:val="00252629"/>
    <w:rPr>
      <w:rFonts w:ascii="Arial" w:hAnsi="Arial"/>
      <w:sz w:val="36"/>
      <w:lang w:val="en-GB" w:eastAsia="en-US" w:bidi="ar-SA"/>
    </w:rPr>
  </w:style>
  <w:style w:type="character" w:customStyle="1" w:styleId="berschrift2T2Char">
    <w:name w:val="Überschrift 2;T2 Char"/>
    <w:rsid w:val="00252629"/>
    <w:rPr>
      <w:rFonts w:ascii="Arial" w:hAnsi="Arial"/>
      <w:sz w:val="32"/>
      <w:lang w:val="en-GB" w:eastAsia="en-US" w:bidi="ar-SA"/>
    </w:rPr>
  </w:style>
  <w:style w:type="character" w:customStyle="1" w:styleId="berschrift3">
    <w:name w:val="Überschrift 3"/>
    <w:rsid w:val="00252629"/>
    <w:rPr>
      <w:rFonts w:ascii="Arial" w:hAnsi="Arial"/>
      <w:sz w:val="28"/>
      <w:lang w:val="en-GB" w:eastAsia="en-US" w:bidi="ar-SA"/>
    </w:rPr>
  </w:style>
  <w:style w:type="character" w:customStyle="1" w:styleId="berschrift4Char">
    <w:name w:val="Überschrift 4 Char"/>
    <w:rsid w:val="00252629"/>
    <w:rPr>
      <w:rFonts w:ascii="Arial" w:hAnsi="Arial"/>
      <w:sz w:val="24"/>
      <w:lang w:val="en-GB" w:eastAsia="en-US" w:bidi="ar-SA"/>
    </w:rPr>
  </w:style>
  <w:style w:type="paragraph" w:customStyle="1" w:styleId="CommentSubject1">
    <w:name w:val="Comment Subject1"/>
    <w:basedOn w:val="CommentText"/>
    <w:next w:val="CommentText"/>
    <w:uiPriority w:val="99"/>
    <w:semiHidden/>
    <w:rsid w:val="00252629"/>
    <w:rPr>
      <w:b/>
      <w:bCs/>
    </w:rPr>
  </w:style>
  <w:style w:type="paragraph" w:styleId="CommentSubject">
    <w:name w:val="annotation subject"/>
    <w:basedOn w:val="CommentText"/>
    <w:next w:val="CommentText"/>
    <w:link w:val="CommentSubjectChar"/>
    <w:rsid w:val="00252629"/>
    <w:rPr>
      <w:rFonts w:ascii="Times New Roman" w:hAnsi="Times New Roman"/>
      <w:b/>
      <w:bCs/>
      <w:lang w:val="x-none"/>
    </w:rPr>
  </w:style>
  <w:style w:type="character" w:customStyle="1" w:styleId="CommentSubjectChar">
    <w:name w:val="Comment Subject Char"/>
    <w:basedOn w:val="CommentTextChar"/>
    <w:link w:val="CommentSubject"/>
    <w:rsid w:val="00252629"/>
    <w:rPr>
      <w:rFonts w:ascii="Times New Roman" w:eastAsia="Times New Roman" w:hAnsi="Times New Roman" w:cs="Times New Roman"/>
      <w:b/>
      <w:bCs/>
      <w:sz w:val="20"/>
      <w:szCs w:val="20"/>
      <w:lang w:val="x-none"/>
    </w:rPr>
  </w:style>
  <w:style w:type="paragraph" w:customStyle="1" w:styleId="B23">
    <w:name w:val="B23"/>
    <w:basedOn w:val="B10"/>
    <w:uiPriority w:val="99"/>
    <w:rsid w:val="00252629"/>
    <w:rPr>
      <w:lang w:val="x-none"/>
    </w:rPr>
  </w:style>
  <w:style w:type="paragraph" w:customStyle="1" w:styleId="H7">
    <w:name w:val="H7"/>
    <w:basedOn w:val="H6"/>
    <w:uiPriority w:val="99"/>
    <w:rsid w:val="00252629"/>
  </w:style>
  <w:style w:type="paragraph" w:customStyle="1" w:styleId="FL">
    <w:name w:val="FL"/>
    <w:basedOn w:val="Normal"/>
    <w:link w:val="FLChar"/>
    <w:rsid w:val="00252629"/>
    <w:pPr>
      <w:keepNext/>
      <w:keepLines/>
      <w:spacing w:before="60"/>
      <w:jc w:val="center"/>
    </w:pPr>
    <w:rPr>
      <w:rFonts w:ascii="Arial" w:hAnsi="Arial"/>
      <w:b/>
    </w:rPr>
  </w:style>
  <w:style w:type="paragraph" w:styleId="NormalWeb">
    <w:name w:val="Normal (Web)"/>
    <w:basedOn w:val="Normal"/>
    <w:rsid w:val="00252629"/>
    <w:pPr>
      <w:spacing w:before="100" w:beforeAutospacing="1" w:after="100" w:afterAutospacing="1"/>
    </w:pPr>
    <w:rPr>
      <w:sz w:val="24"/>
      <w:szCs w:val="24"/>
      <w:lang w:val="en-US"/>
    </w:rPr>
  </w:style>
  <w:style w:type="paragraph" w:customStyle="1" w:styleId="EWCharChar">
    <w:name w:val="EW Char Char"/>
    <w:basedOn w:val="EXCharChar"/>
    <w:rsid w:val="00252629"/>
    <w:pPr>
      <w:spacing w:after="0"/>
    </w:pPr>
  </w:style>
  <w:style w:type="paragraph" w:customStyle="1" w:styleId="EXCharChar">
    <w:name w:val="EX Char Char"/>
    <w:basedOn w:val="Normal"/>
    <w:uiPriority w:val="99"/>
    <w:rsid w:val="00252629"/>
    <w:pPr>
      <w:keepLines/>
      <w:ind w:left="1702" w:hanging="1418"/>
    </w:pPr>
  </w:style>
  <w:style w:type="character" w:customStyle="1" w:styleId="EXCharCharChar">
    <w:name w:val="EX Char Char Char"/>
    <w:rsid w:val="00252629"/>
    <w:rPr>
      <w:lang w:val="en-GB" w:eastAsia="en-US" w:bidi="ar-SA"/>
    </w:rPr>
  </w:style>
  <w:style w:type="character" w:customStyle="1" w:styleId="EWCharCharChar">
    <w:name w:val="EW Char Char Char"/>
    <w:rsid w:val="00252629"/>
    <w:rPr>
      <w:lang w:val="en-GB" w:eastAsia="en-US" w:bidi="ar-SA"/>
    </w:rPr>
  </w:style>
  <w:style w:type="character" w:customStyle="1" w:styleId="EXChar">
    <w:name w:val="EX Char"/>
    <w:rsid w:val="00252629"/>
    <w:rPr>
      <w:lang w:val="en-GB" w:eastAsia="en-US" w:bidi="ar-SA"/>
    </w:rPr>
  </w:style>
  <w:style w:type="paragraph" w:customStyle="1" w:styleId="H8">
    <w:name w:val="H8"/>
    <w:basedOn w:val="H6"/>
    <w:uiPriority w:val="99"/>
    <w:rsid w:val="00252629"/>
  </w:style>
  <w:style w:type="paragraph" w:customStyle="1" w:styleId="B1">
    <w:name w:val="B1+"/>
    <w:basedOn w:val="B10"/>
    <w:link w:val="B1Car"/>
    <w:qFormat/>
    <w:rsid w:val="00B24229"/>
    <w:pPr>
      <w:numPr>
        <w:numId w:val="14"/>
      </w:numPr>
      <w:ind w:left="567" w:hanging="283"/>
    </w:pPr>
    <w:rPr>
      <w:lang w:val="x-none"/>
    </w:rPr>
  </w:style>
  <w:style w:type="paragraph" w:customStyle="1" w:styleId="B30">
    <w:name w:val="B3+"/>
    <w:basedOn w:val="B3"/>
    <w:rsid w:val="00252629"/>
    <w:pPr>
      <w:tabs>
        <w:tab w:val="left" w:pos="1134"/>
        <w:tab w:val="num" w:pos="1644"/>
      </w:tabs>
      <w:ind w:left="1644" w:hanging="453"/>
    </w:pPr>
    <w:rPr>
      <w:lang w:val="x-none"/>
    </w:rPr>
  </w:style>
  <w:style w:type="character" w:customStyle="1" w:styleId="H6CharChar">
    <w:name w:val="H6 Char Char"/>
    <w:rsid w:val="00252629"/>
    <w:rPr>
      <w:rFonts w:ascii="Arial" w:hAnsi="Arial"/>
      <w:lang w:val="en-GB" w:eastAsia="en-US" w:bidi="ar-SA"/>
    </w:rPr>
  </w:style>
  <w:style w:type="paragraph" w:customStyle="1" w:styleId="H5">
    <w:name w:val="H5"/>
    <w:basedOn w:val="Heading5"/>
    <w:uiPriority w:val="99"/>
    <w:rsid w:val="00252629"/>
    <w:pPr>
      <w:keepNext w:val="0"/>
      <w:keepLines w:val="0"/>
      <w:spacing w:before="240" w:after="60"/>
      <w:ind w:left="0" w:firstLine="0"/>
    </w:pPr>
    <w:rPr>
      <w:rFonts w:ascii="Times New Roman" w:hAnsi="Times New Roman"/>
      <w:b/>
      <w:bCs/>
      <w:i/>
      <w:iCs/>
      <w:sz w:val="26"/>
      <w:szCs w:val="26"/>
    </w:rPr>
  </w:style>
  <w:style w:type="paragraph" w:customStyle="1" w:styleId="H6nORMAL">
    <w:name w:val="H6nORMAL"/>
    <w:basedOn w:val="H6"/>
    <w:uiPriority w:val="99"/>
    <w:rsid w:val="00252629"/>
  </w:style>
  <w:style w:type="character" w:customStyle="1" w:styleId="h6Char0">
    <w:name w:val="h6 Char"/>
    <w:rsid w:val="00252629"/>
    <w:rPr>
      <w:rFonts w:ascii="Arial" w:hAnsi="Arial"/>
      <w:lang w:val="en-GB" w:eastAsia="en-US" w:bidi="ar-SA"/>
    </w:rPr>
  </w:style>
  <w:style w:type="character" w:customStyle="1" w:styleId="CharChar4">
    <w:name w:val="Char Char4"/>
    <w:rsid w:val="00252629"/>
    <w:rPr>
      <w:rFonts w:ascii="Arial" w:hAnsi="Arial"/>
      <w:sz w:val="32"/>
      <w:lang w:val="en-GB" w:eastAsia="en-US" w:bidi="ar-SA"/>
    </w:rPr>
  </w:style>
  <w:style w:type="character" w:customStyle="1" w:styleId="CharChar2">
    <w:name w:val="Char Char2"/>
    <w:rsid w:val="00252629"/>
    <w:rPr>
      <w:rFonts w:ascii="Arial" w:hAnsi="Arial"/>
      <w:sz w:val="24"/>
      <w:lang w:val="en-GB" w:eastAsia="en-US" w:bidi="ar-SA"/>
    </w:rPr>
  </w:style>
  <w:style w:type="character" w:customStyle="1" w:styleId="CharChar3">
    <w:name w:val="Char Char3"/>
    <w:rsid w:val="00252629"/>
    <w:rPr>
      <w:rFonts w:ascii="Arial" w:hAnsi="Arial"/>
      <w:sz w:val="28"/>
      <w:lang w:val="en-GB" w:eastAsia="en-US" w:bidi="ar-SA"/>
    </w:rPr>
  </w:style>
  <w:style w:type="character" w:customStyle="1" w:styleId="CharChar1">
    <w:name w:val="Char Char1"/>
    <w:rsid w:val="00252629"/>
    <w:rPr>
      <w:rFonts w:ascii="Arial" w:hAnsi="Arial"/>
      <w:sz w:val="22"/>
      <w:lang w:val="en-GB" w:eastAsia="en-US" w:bidi="ar-SA"/>
    </w:rPr>
  </w:style>
  <w:style w:type="character" w:customStyle="1" w:styleId="CharChar5">
    <w:name w:val="Char Char5"/>
    <w:rsid w:val="00252629"/>
    <w:rPr>
      <w:rFonts w:ascii="Arial" w:hAnsi="Arial"/>
      <w:sz w:val="36"/>
      <w:lang w:val="en-GB" w:eastAsia="en-US" w:bidi="ar-SA"/>
    </w:rPr>
  </w:style>
  <w:style w:type="character" w:customStyle="1" w:styleId="berschrift1H1HuvudrubrikChar0">
    <w:name w:val="Überschrift 1.H1.Huvudrubrik Char"/>
    <w:rsid w:val="00252629"/>
    <w:rPr>
      <w:rFonts w:ascii="Arial" w:hAnsi="Arial"/>
      <w:sz w:val="36"/>
      <w:lang w:val="en-GB" w:eastAsia="en-US" w:bidi="ar-SA"/>
    </w:rPr>
  </w:style>
  <w:style w:type="character" w:customStyle="1" w:styleId="berschrift2T2Char0">
    <w:name w:val="Überschrift 2.T2 Char"/>
    <w:rsid w:val="00252629"/>
    <w:rPr>
      <w:rFonts w:ascii="Arial" w:hAnsi="Arial"/>
      <w:sz w:val="32"/>
      <w:lang w:val="en-GB" w:eastAsia="en-US" w:bidi="ar-SA"/>
    </w:rPr>
  </w:style>
  <w:style w:type="character" w:customStyle="1" w:styleId="berschrift31">
    <w:name w:val="Überschrift 31"/>
    <w:rsid w:val="00252629"/>
    <w:rPr>
      <w:rFonts w:ascii="Arial" w:hAnsi="Arial"/>
      <w:sz w:val="28"/>
      <w:lang w:val="en-GB" w:eastAsia="en-US" w:bidi="ar-SA"/>
    </w:rPr>
  </w:style>
  <w:style w:type="character" w:customStyle="1" w:styleId="CharChar10">
    <w:name w:val="Char Char10"/>
    <w:rsid w:val="00252629"/>
    <w:rPr>
      <w:rFonts w:ascii="Arial" w:hAnsi="Arial"/>
      <w:sz w:val="36"/>
      <w:lang w:val="en-GB" w:eastAsia="en-US" w:bidi="ar-SA"/>
    </w:rPr>
  </w:style>
  <w:style w:type="character" w:customStyle="1" w:styleId="CharChar9">
    <w:name w:val="Char Char9"/>
    <w:rsid w:val="00252629"/>
    <w:rPr>
      <w:rFonts w:ascii="Arial" w:hAnsi="Arial"/>
      <w:sz w:val="32"/>
      <w:lang w:val="en-GB" w:eastAsia="en-US" w:bidi="ar-SA"/>
    </w:rPr>
  </w:style>
  <w:style w:type="character" w:customStyle="1" w:styleId="CharChar8">
    <w:name w:val="Char Char8"/>
    <w:rsid w:val="00252629"/>
    <w:rPr>
      <w:rFonts w:ascii="Arial" w:hAnsi="Arial"/>
      <w:sz w:val="28"/>
      <w:lang w:val="en-GB" w:eastAsia="en-US" w:bidi="ar-SA"/>
    </w:rPr>
  </w:style>
  <w:style w:type="character" w:customStyle="1" w:styleId="CharChar7">
    <w:name w:val="Char Char7"/>
    <w:rsid w:val="00252629"/>
    <w:rPr>
      <w:rFonts w:ascii="Arial" w:hAnsi="Arial"/>
      <w:sz w:val="24"/>
      <w:lang w:val="en-GB" w:eastAsia="en-US" w:bidi="ar-SA"/>
    </w:rPr>
  </w:style>
  <w:style w:type="character" w:customStyle="1" w:styleId="CharChar6">
    <w:name w:val="Char Char6"/>
    <w:rsid w:val="00252629"/>
    <w:rPr>
      <w:rFonts w:ascii="Arial" w:hAnsi="Arial"/>
      <w:sz w:val="22"/>
      <w:lang w:val="en-GB" w:eastAsia="en-US" w:bidi="ar-SA"/>
    </w:rPr>
  </w:style>
  <w:style w:type="character" w:customStyle="1" w:styleId="berschrift32">
    <w:name w:val="Überschrift 32"/>
    <w:rsid w:val="00252629"/>
    <w:rPr>
      <w:rFonts w:ascii="Arial" w:hAnsi="Arial"/>
      <w:sz w:val="28"/>
      <w:lang w:val="en-GB" w:eastAsia="en-US" w:bidi="ar-SA"/>
    </w:rPr>
  </w:style>
  <w:style w:type="character" w:customStyle="1" w:styleId="berschrift33">
    <w:name w:val="Überschrift 33"/>
    <w:rsid w:val="00252629"/>
    <w:rPr>
      <w:rFonts w:ascii="Arial" w:hAnsi="Arial"/>
      <w:sz w:val="28"/>
      <w:lang w:val="en-GB" w:eastAsia="en-US" w:bidi="ar-SA"/>
    </w:rPr>
  </w:style>
  <w:style w:type="character" w:customStyle="1" w:styleId="berschrift34">
    <w:name w:val="Überschrift 34"/>
    <w:rsid w:val="00252629"/>
    <w:rPr>
      <w:rFonts w:ascii="Arial" w:hAnsi="Arial"/>
      <w:sz w:val="28"/>
      <w:lang w:val="en-GB" w:eastAsia="en-US" w:bidi="ar-SA"/>
    </w:rPr>
  </w:style>
  <w:style w:type="paragraph" w:customStyle="1" w:styleId="Default">
    <w:name w:val="Default"/>
    <w:uiPriority w:val="99"/>
    <w:rsid w:val="00252629"/>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252629"/>
    <w:pPr>
      <w:spacing w:after="0" w:line="240" w:lineRule="auto"/>
    </w:pPr>
    <w:rPr>
      <w:rFonts w:ascii="Times New Roman" w:eastAsia="Times New Roman" w:hAnsi="Times New Roman" w:cs="Times New Roman"/>
      <w:sz w:val="20"/>
      <w:szCs w:val="20"/>
    </w:rPr>
  </w:style>
  <w:style w:type="character" w:customStyle="1" w:styleId="berschrift1">
    <w:name w:val="Überschrift 1"/>
    <w:aliases w:val="H1,Huvudrubrik Char"/>
    <w:rsid w:val="00252629"/>
    <w:rPr>
      <w:rFonts w:ascii="Arial" w:hAnsi="Arial" w:cs="Arial" w:hint="default"/>
      <w:sz w:val="36"/>
      <w:lang w:val="en-GB" w:eastAsia="en-US" w:bidi="ar-SA"/>
    </w:rPr>
  </w:style>
  <w:style w:type="character" w:customStyle="1" w:styleId="berschrift2">
    <w:name w:val="Überschrift 2"/>
    <w:aliases w:val="T2 Char"/>
    <w:rsid w:val="00252629"/>
    <w:rPr>
      <w:rFonts w:ascii="Arial" w:hAnsi="Arial" w:cs="Arial" w:hint="default"/>
      <w:sz w:val="32"/>
      <w:lang w:val="en-GB" w:eastAsia="en-US" w:bidi="ar-SA"/>
    </w:rPr>
  </w:style>
  <w:style w:type="paragraph" w:customStyle="1" w:styleId="ZchnZchnChar">
    <w:name w:val="Zchn Zchn Char"/>
    <w:basedOn w:val="Normal"/>
    <w:uiPriority w:val="99"/>
    <w:semiHidden/>
    <w:rsid w:val="00252629"/>
    <w:pPr>
      <w:spacing w:after="160" w:line="240" w:lineRule="exact"/>
    </w:pPr>
    <w:rPr>
      <w:rFonts w:ascii="Arial" w:hAnsi="Arial"/>
      <w:lang w:val="en-US"/>
    </w:rPr>
  </w:style>
  <w:style w:type="paragraph" w:customStyle="1" w:styleId="CharCharChar">
    <w:name w:val="Char Char Char"/>
    <w:basedOn w:val="Normal"/>
    <w:uiPriority w:val="99"/>
    <w:semiHidden/>
    <w:rsid w:val="00252629"/>
    <w:pPr>
      <w:spacing w:after="160" w:line="240" w:lineRule="exact"/>
    </w:pPr>
    <w:rPr>
      <w:rFonts w:ascii="Arial" w:hAnsi="Arial"/>
      <w:lang w:val="en-US"/>
    </w:rPr>
  </w:style>
  <w:style w:type="character" w:customStyle="1" w:styleId="stringliteral">
    <w:name w:val="stringliteral"/>
    <w:rsid w:val="00252629"/>
  </w:style>
  <w:style w:type="character" w:customStyle="1" w:styleId="B1Char1">
    <w:name w:val="B1 Char1"/>
    <w:qFormat/>
    <w:rsid w:val="00252629"/>
    <w:rPr>
      <w:rFonts w:ascii="Times New Roman" w:hAnsi="Times New Roman" w:cs="Times New Roman" w:hint="default"/>
      <w:lang w:val="en-GB" w:eastAsia="en-US"/>
    </w:rPr>
  </w:style>
  <w:style w:type="character" w:customStyle="1" w:styleId="mw-headline">
    <w:name w:val="mw-headline"/>
    <w:rsid w:val="00252629"/>
  </w:style>
  <w:style w:type="character" w:customStyle="1" w:styleId="berschrift35">
    <w:name w:val="Überschrift 35"/>
    <w:rsid w:val="00252629"/>
    <w:rPr>
      <w:rFonts w:ascii="Arial" w:hAnsi="Arial"/>
      <w:sz w:val="28"/>
      <w:lang w:val="en-GB" w:eastAsia="en-US" w:bidi="ar-SA"/>
    </w:rPr>
  </w:style>
  <w:style w:type="numbering" w:customStyle="1" w:styleId="NoList1">
    <w:name w:val="No List1"/>
    <w:next w:val="NoList"/>
    <w:uiPriority w:val="99"/>
    <w:semiHidden/>
    <w:unhideWhenUsed/>
    <w:rsid w:val="00252629"/>
  </w:style>
  <w:style w:type="numbering" w:customStyle="1" w:styleId="NoList11">
    <w:name w:val="No List11"/>
    <w:next w:val="NoList"/>
    <w:uiPriority w:val="99"/>
    <w:semiHidden/>
    <w:rsid w:val="00252629"/>
  </w:style>
  <w:style w:type="numbering" w:customStyle="1" w:styleId="NoList2">
    <w:name w:val="No List2"/>
    <w:next w:val="NoList"/>
    <w:uiPriority w:val="99"/>
    <w:semiHidden/>
    <w:unhideWhenUsed/>
    <w:rsid w:val="00252629"/>
  </w:style>
  <w:style w:type="numbering" w:customStyle="1" w:styleId="NoList12">
    <w:name w:val="No List12"/>
    <w:next w:val="NoList"/>
    <w:uiPriority w:val="99"/>
    <w:semiHidden/>
    <w:rsid w:val="00252629"/>
  </w:style>
  <w:style w:type="character" w:customStyle="1" w:styleId="TAL0">
    <w:name w:val="TAL (文字)"/>
    <w:rsid w:val="00252629"/>
    <w:rPr>
      <w:rFonts w:ascii="Arial" w:eastAsia="Times New Roman" w:hAnsi="Arial"/>
      <w:sz w:val="18"/>
      <w:lang w:val="en-GB"/>
    </w:rPr>
  </w:style>
  <w:style w:type="numbering" w:customStyle="1" w:styleId="NoList3">
    <w:name w:val="No List3"/>
    <w:next w:val="NoList"/>
    <w:uiPriority w:val="99"/>
    <w:semiHidden/>
    <w:rsid w:val="00252629"/>
  </w:style>
  <w:style w:type="numbering" w:customStyle="1" w:styleId="NoList4">
    <w:name w:val="No List4"/>
    <w:next w:val="NoList"/>
    <w:uiPriority w:val="99"/>
    <w:semiHidden/>
    <w:rsid w:val="00252629"/>
  </w:style>
  <w:style w:type="numbering" w:customStyle="1" w:styleId="NoList5">
    <w:name w:val="No List5"/>
    <w:next w:val="NoList"/>
    <w:uiPriority w:val="99"/>
    <w:semiHidden/>
    <w:rsid w:val="00252629"/>
  </w:style>
  <w:style w:type="numbering" w:customStyle="1" w:styleId="NoList6">
    <w:name w:val="No List6"/>
    <w:next w:val="NoList"/>
    <w:uiPriority w:val="99"/>
    <w:semiHidden/>
    <w:rsid w:val="00252629"/>
  </w:style>
  <w:style w:type="numbering" w:customStyle="1" w:styleId="NoList7">
    <w:name w:val="No List7"/>
    <w:next w:val="NoList"/>
    <w:uiPriority w:val="99"/>
    <w:semiHidden/>
    <w:rsid w:val="00252629"/>
  </w:style>
  <w:style w:type="numbering" w:customStyle="1" w:styleId="NoList8">
    <w:name w:val="No List8"/>
    <w:next w:val="NoList"/>
    <w:uiPriority w:val="99"/>
    <w:semiHidden/>
    <w:rsid w:val="00252629"/>
  </w:style>
  <w:style w:type="numbering" w:customStyle="1" w:styleId="NoList9">
    <w:name w:val="No List9"/>
    <w:next w:val="NoList"/>
    <w:uiPriority w:val="99"/>
    <w:semiHidden/>
    <w:rsid w:val="00252629"/>
  </w:style>
  <w:style w:type="character" w:customStyle="1" w:styleId="TFChar">
    <w:name w:val="TF Char"/>
    <w:link w:val="TF"/>
    <w:qFormat/>
    <w:rsid w:val="00252629"/>
    <w:rPr>
      <w:rFonts w:ascii="Arial" w:eastAsia="Times New Roman" w:hAnsi="Arial" w:cs="Times New Roman"/>
      <w:b/>
      <w:sz w:val="20"/>
      <w:szCs w:val="20"/>
      <w:lang w:eastAsia="en-GB"/>
    </w:rPr>
  </w:style>
  <w:style w:type="character" w:customStyle="1" w:styleId="B2Char">
    <w:name w:val="B2 Char"/>
    <w:link w:val="B2"/>
    <w:qFormat/>
    <w:rsid w:val="00252629"/>
    <w:rPr>
      <w:rFonts w:ascii="Times New Roman" w:eastAsia="Times New Roman" w:hAnsi="Times New Roman" w:cs="Times New Roman"/>
      <w:sz w:val="20"/>
      <w:szCs w:val="20"/>
      <w:lang w:eastAsia="en-GB"/>
    </w:rPr>
  </w:style>
  <w:style w:type="character" w:customStyle="1" w:styleId="B3Char2">
    <w:name w:val="B3 Char2"/>
    <w:link w:val="B3"/>
    <w:rsid w:val="00252629"/>
    <w:rPr>
      <w:rFonts w:ascii="Times New Roman" w:eastAsia="Times New Roman" w:hAnsi="Times New Roman" w:cs="Times New Roman"/>
      <w:sz w:val="20"/>
      <w:szCs w:val="20"/>
      <w:lang w:eastAsia="en-GB"/>
    </w:rPr>
  </w:style>
  <w:style w:type="character" w:customStyle="1" w:styleId="B4Char">
    <w:name w:val="B4 Char"/>
    <w:link w:val="B4"/>
    <w:qFormat/>
    <w:rsid w:val="00252629"/>
    <w:rPr>
      <w:rFonts w:ascii="Times New Roman" w:eastAsia="Times New Roman" w:hAnsi="Times New Roman" w:cs="Times New Roman"/>
      <w:sz w:val="20"/>
      <w:szCs w:val="20"/>
      <w:lang w:eastAsia="en-GB"/>
    </w:rPr>
  </w:style>
  <w:style w:type="character" w:customStyle="1" w:styleId="B5Char">
    <w:name w:val="B5 Char"/>
    <w:link w:val="B5"/>
    <w:qFormat/>
    <w:rsid w:val="00252629"/>
    <w:rPr>
      <w:rFonts w:ascii="Times New Roman" w:eastAsia="Times New Roman" w:hAnsi="Times New Roman" w:cs="Times New Roman"/>
      <w:sz w:val="20"/>
      <w:szCs w:val="20"/>
      <w:lang w:eastAsia="en-GB"/>
    </w:rPr>
  </w:style>
  <w:style w:type="paragraph" w:customStyle="1" w:styleId="B6">
    <w:name w:val="B6"/>
    <w:basedOn w:val="B5"/>
    <w:link w:val="B6Char"/>
    <w:uiPriority w:val="99"/>
    <w:qFormat/>
    <w:rsid w:val="00252629"/>
    <w:pPr>
      <w:ind w:left="1985"/>
    </w:pPr>
    <w:rPr>
      <w:lang w:val="x-none" w:eastAsia="ja-JP"/>
    </w:rPr>
  </w:style>
  <w:style w:type="character" w:customStyle="1" w:styleId="B6Char">
    <w:name w:val="B6 Char"/>
    <w:link w:val="B6"/>
    <w:uiPriority w:val="99"/>
    <w:qFormat/>
    <w:rsid w:val="00252629"/>
    <w:rPr>
      <w:rFonts w:ascii="Times New Roman" w:eastAsia="Times New Roman" w:hAnsi="Times New Roman" w:cs="Times New Roman"/>
      <w:sz w:val="20"/>
      <w:szCs w:val="20"/>
      <w:lang w:val="x-none" w:eastAsia="ja-JP"/>
    </w:rPr>
  </w:style>
  <w:style w:type="paragraph" w:customStyle="1" w:styleId="B7">
    <w:name w:val="B7"/>
    <w:basedOn w:val="B6"/>
    <w:link w:val="B7Char"/>
    <w:uiPriority w:val="99"/>
    <w:rsid w:val="00252629"/>
    <w:pPr>
      <w:ind w:left="2269"/>
    </w:pPr>
  </w:style>
  <w:style w:type="character" w:customStyle="1" w:styleId="B7Char">
    <w:name w:val="B7 Char"/>
    <w:link w:val="B7"/>
    <w:uiPriority w:val="99"/>
    <w:rsid w:val="00252629"/>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252629"/>
  </w:style>
  <w:style w:type="numbering" w:customStyle="1" w:styleId="NoList111">
    <w:name w:val="No List111"/>
    <w:next w:val="NoList"/>
    <w:uiPriority w:val="99"/>
    <w:semiHidden/>
    <w:unhideWhenUsed/>
    <w:rsid w:val="00252629"/>
  </w:style>
  <w:style w:type="numbering" w:customStyle="1" w:styleId="NoList1111">
    <w:name w:val="No List1111"/>
    <w:next w:val="NoList"/>
    <w:uiPriority w:val="99"/>
    <w:semiHidden/>
    <w:rsid w:val="00252629"/>
  </w:style>
  <w:style w:type="numbering" w:customStyle="1" w:styleId="NoList21">
    <w:name w:val="No List21"/>
    <w:next w:val="NoList"/>
    <w:uiPriority w:val="99"/>
    <w:semiHidden/>
    <w:unhideWhenUsed/>
    <w:rsid w:val="00252629"/>
  </w:style>
  <w:style w:type="numbering" w:customStyle="1" w:styleId="NoList11111">
    <w:name w:val="No List11111"/>
    <w:next w:val="NoList"/>
    <w:uiPriority w:val="99"/>
    <w:semiHidden/>
    <w:rsid w:val="00252629"/>
  </w:style>
  <w:style w:type="paragraph" w:styleId="HTMLPreformatted">
    <w:name w:val="HTML Preformatted"/>
    <w:basedOn w:val="Normal"/>
    <w:link w:val="HTMLPreformattedChar"/>
    <w:unhideWhenUsed/>
    <w:rsid w:val="00252629"/>
    <w:pPr>
      <w:spacing w:after="0"/>
    </w:pPr>
    <w:rPr>
      <w:rFonts w:ascii="Consolas" w:eastAsia="Calibri" w:hAnsi="Consolas"/>
      <w:lang w:val="de-DE"/>
    </w:rPr>
  </w:style>
  <w:style w:type="character" w:customStyle="1" w:styleId="HTMLPreformattedChar">
    <w:name w:val="HTML Preformatted Char"/>
    <w:basedOn w:val="DefaultParagraphFont"/>
    <w:link w:val="HTMLPreformatted"/>
    <w:rsid w:val="00252629"/>
    <w:rPr>
      <w:rFonts w:ascii="Consolas" w:eastAsia="Calibri" w:hAnsi="Consolas" w:cs="Times New Roman"/>
      <w:sz w:val="20"/>
      <w:szCs w:val="20"/>
      <w:lang w:val="de-DE"/>
    </w:rPr>
  </w:style>
  <w:style w:type="character" w:customStyle="1" w:styleId="PLChar">
    <w:name w:val="PL Char"/>
    <w:link w:val="PL"/>
    <w:qFormat/>
    <w:rsid w:val="00252629"/>
    <w:rPr>
      <w:rFonts w:ascii="Courier New" w:eastAsia="Times New Roman" w:hAnsi="Courier New" w:cs="Times New Roman"/>
      <w:noProof/>
      <w:sz w:val="16"/>
      <w:szCs w:val="20"/>
      <w:lang w:eastAsia="en-GB"/>
    </w:rPr>
  </w:style>
  <w:style w:type="character" w:customStyle="1" w:styleId="CRSheetTitleChar">
    <w:name w:val="CRSheet Title Char"/>
    <w:link w:val="CRSheetTitle"/>
    <w:uiPriority w:val="99"/>
    <w:locked/>
    <w:rsid w:val="0025262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5262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5262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5262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252629"/>
    <w:rPr>
      <w:rFonts w:ascii="Arial" w:hAnsi="Arial" w:cs="Arial"/>
      <w:b/>
      <w:lang w:val="en-US"/>
    </w:rPr>
  </w:style>
  <w:style w:type="paragraph" w:customStyle="1" w:styleId="TableHeaderGray">
    <w:name w:val="TableHeaderGray"/>
    <w:basedOn w:val="Normal"/>
    <w:link w:val="TableHeaderGrayChar"/>
    <w:qFormat/>
    <w:rsid w:val="00252629"/>
    <w:pPr>
      <w:keepNext/>
      <w:spacing w:before="40" w:after="40"/>
    </w:pPr>
    <w:rPr>
      <w:rFonts w:ascii="Arial" w:hAnsi="Arial" w:cs="Arial"/>
      <w:b/>
      <w:lang w:val="en-US"/>
    </w:rPr>
  </w:style>
  <w:style w:type="character" w:customStyle="1" w:styleId="TableBulletTextChar">
    <w:name w:val="Table Bullet Text Char"/>
    <w:link w:val="TableBulletText"/>
    <w:uiPriority w:val="21"/>
    <w:locked/>
    <w:rsid w:val="00252629"/>
    <w:rPr>
      <w:rFonts w:ascii="Arial" w:eastAsia="SimSun" w:hAnsi="Arial" w:cs="Times New Roman"/>
      <w:sz w:val="20"/>
      <w:szCs w:val="20"/>
      <w:lang w:eastAsia="de-DE"/>
    </w:rPr>
  </w:style>
  <w:style w:type="paragraph" w:customStyle="1" w:styleId="TableBulletText">
    <w:name w:val="Table Bullet Text"/>
    <w:basedOn w:val="Normal"/>
    <w:link w:val="TableBulletTextChar"/>
    <w:uiPriority w:val="21"/>
    <w:qFormat/>
    <w:rsid w:val="00252629"/>
    <w:pPr>
      <w:numPr>
        <w:numId w:val="6"/>
      </w:numPr>
      <w:tabs>
        <w:tab w:val="left" w:pos="454"/>
      </w:tabs>
      <w:spacing w:before="40" w:after="40"/>
      <w:ind w:left="454" w:hanging="227"/>
    </w:pPr>
    <w:rPr>
      <w:rFonts w:ascii="Arial" w:eastAsia="SimSun" w:hAnsi="Arial"/>
      <w:lang w:eastAsia="de-DE"/>
    </w:rPr>
  </w:style>
  <w:style w:type="character" w:customStyle="1" w:styleId="TableCourierChar">
    <w:name w:val="TableCourier Char"/>
    <w:link w:val="TableCourier"/>
    <w:locked/>
    <w:rsid w:val="00252629"/>
    <w:rPr>
      <w:rFonts w:ascii="Courier New" w:hAnsi="Courier New" w:cs="Courier New"/>
      <w:sz w:val="18"/>
      <w:szCs w:val="18"/>
      <w:lang w:eastAsia="fr-FR"/>
    </w:rPr>
  </w:style>
  <w:style w:type="paragraph" w:customStyle="1" w:styleId="TableCourier">
    <w:name w:val="TableCourier"/>
    <w:basedOn w:val="Normal"/>
    <w:link w:val="TableCourierChar"/>
    <w:qFormat/>
    <w:rsid w:val="00252629"/>
    <w:pPr>
      <w:keepNext/>
      <w:spacing w:before="120" w:after="120"/>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25262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52629"/>
    <w:rPr>
      <w:sz w:val="24"/>
      <w:szCs w:val="26"/>
    </w:rPr>
  </w:style>
  <w:style w:type="character" w:styleId="PlaceholderText">
    <w:name w:val="Placeholder Text"/>
    <w:uiPriority w:val="99"/>
    <w:semiHidden/>
    <w:rsid w:val="00252629"/>
    <w:rPr>
      <w:color w:val="808080"/>
    </w:rPr>
  </w:style>
  <w:style w:type="character" w:styleId="Strong">
    <w:name w:val="Strong"/>
    <w:uiPriority w:val="22"/>
    <w:qFormat/>
    <w:rsid w:val="00252629"/>
    <w:rPr>
      <w:b/>
      <w:bCs/>
      <w:sz w:val="20"/>
      <w:szCs w:val="20"/>
    </w:rPr>
  </w:style>
  <w:style w:type="table" w:customStyle="1" w:styleId="TableGrid1">
    <w:name w:val="Table Grid1"/>
    <w:basedOn w:val="TableNormal"/>
    <w:next w:val="TableGrid"/>
    <w:rsid w:val="00252629"/>
    <w:pPr>
      <w:spacing w:after="0" w:line="240" w:lineRule="auto"/>
    </w:pPr>
    <w:rPr>
      <w:rFonts w:ascii="CG Times (WN)" w:eastAsia="Times New Roman"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252629"/>
    <w:rPr>
      <w:lang w:eastAsia="en-US"/>
    </w:rPr>
  </w:style>
  <w:style w:type="character" w:styleId="BookTitle">
    <w:name w:val="Book Title"/>
    <w:basedOn w:val="DefaultParagraphFont"/>
    <w:uiPriority w:val="33"/>
    <w:qFormat/>
    <w:rsid w:val="00252629"/>
    <w:rPr>
      <w:b/>
      <w:bCs/>
      <w:i/>
      <w:iCs/>
      <w:spacing w:val="5"/>
    </w:rPr>
  </w:style>
  <w:style w:type="paragraph" w:customStyle="1" w:styleId="NoSpaceNormal">
    <w:name w:val="NoSpaceNormal"/>
    <w:basedOn w:val="Normal"/>
    <w:link w:val="NoSpaceNormalChar"/>
    <w:qFormat/>
    <w:rsid w:val="00284937"/>
    <w:pPr>
      <w:spacing w:after="0"/>
      <w:ind w:left="34"/>
    </w:pPr>
  </w:style>
  <w:style w:type="character" w:customStyle="1" w:styleId="NoSpaceNormalChar">
    <w:name w:val="NoSpaceNormal Char"/>
    <w:basedOn w:val="DefaultParagraphFont"/>
    <w:link w:val="NoSpaceNormal"/>
    <w:rsid w:val="00284937"/>
    <w:rPr>
      <w:rFonts w:cs="Times New Roman"/>
      <w:sz w:val="20"/>
      <w:szCs w:val="20"/>
    </w:rPr>
  </w:style>
  <w:style w:type="paragraph" w:customStyle="1" w:styleId="Bold">
    <w:name w:val="Bold"/>
    <w:basedOn w:val="Guidance"/>
    <w:qFormat/>
    <w:rsid w:val="00252629"/>
    <w:rPr>
      <w:b/>
      <w:i w:val="0"/>
      <w:color w:val="auto"/>
    </w:rPr>
  </w:style>
  <w:style w:type="paragraph" w:customStyle="1" w:styleId="NOte">
    <w:name w:val="NOte"/>
    <w:basedOn w:val="Normal"/>
    <w:rsid w:val="00252629"/>
  </w:style>
  <w:style w:type="character" w:customStyle="1" w:styleId="mi">
    <w:name w:val="mi"/>
    <w:basedOn w:val="DefaultParagraphFont"/>
    <w:rsid w:val="00252629"/>
  </w:style>
  <w:style w:type="character" w:customStyle="1" w:styleId="mo">
    <w:name w:val="mo"/>
    <w:basedOn w:val="DefaultParagraphFont"/>
    <w:rsid w:val="00252629"/>
  </w:style>
  <w:style w:type="character" w:customStyle="1" w:styleId="mn">
    <w:name w:val="mn"/>
    <w:basedOn w:val="DefaultParagraphFont"/>
    <w:rsid w:val="00252629"/>
  </w:style>
  <w:style w:type="character" w:customStyle="1" w:styleId="mtext">
    <w:name w:val="mtext"/>
    <w:basedOn w:val="DefaultParagraphFont"/>
    <w:rsid w:val="00252629"/>
  </w:style>
  <w:style w:type="paragraph" w:styleId="NoSpacing">
    <w:name w:val="No Spacing"/>
    <w:uiPriority w:val="1"/>
    <w:qFormat/>
    <w:rsid w:val="00252629"/>
    <w:pPr>
      <w:spacing w:after="0" w:line="240" w:lineRule="auto"/>
    </w:pPr>
    <w:rPr>
      <w:rFonts w:ascii="Times New Roman" w:eastAsia="Times New Roman" w:hAnsi="Times New Roman" w:cs="Times New Roman"/>
      <w:sz w:val="20"/>
      <w:szCs w:val="20"/>
    </w:rPr>
  </w:style>
  <w:style w:type="table" w:customStyle="1" w:styleId="ByteCoding01">
    <w:name w:val="ByteCoding01"/>
    <w:basedOn w:val="TableNormal"/>
    <w:uiPriority w:val="99"/>
    <w:rsid w:val="00252629"/>
    <w:pPr>
      <w:spacing w:after="0" w:line="240" w:lineRule="auto"/>
    </w:pPr>
    <w:rPr>
      <w:rFonts w:ascii="Arial" w:eastAsia="Times New Roman" w:hAnsi="Arial" w:cs="Times New Roman"/>
      <w:sz w:val="20"/>
      <w:szCs w:val="20"/>
      <w:lang w:eastAsia="en-GB"/>
    </w:rPr>
    <w:tblPr>
      <w:tblStyleRowBandSize w:val="1"/>
      <w:tblStyleColBandSize w:val="1"/>
    </w:tblPr>
    <w:tblStylePr w:type="firstRow">
      <w:pPr>
        <w:jc w:val="center"/>
      </w:pPr>
      <w:rPr>
        <w:rFonts w:asciiTheme="minorHAnsi" w:hAnsiTheme="minorHAnsi"/>
        <w:b/>
        <w:color w:val="auto"/>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hemeFill="background1" w:themeFillShade="D9"/>
        <w:vAlign w:val="center"/>
      </w:tcPr>
    </w:tblStylePr>
    <w:tblStylePr w:type="firstCol">
      <w:pPr>
        <w:jc w:val="left"/>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1Vert">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single" w:sz="4" w:space="0" w:color="C0504D" w:themeColor="accent2"/>
          <w:insideV w:val="single" w:sz="4" w:space="0" w:color="C0504D" w:themeColor="accent2"/>
        </w:tcBorders>
      </w:tcPr>
    </w:tblStylePr>
    <w:tblStylePr w:type="band2Horz">
      <w:pPr>
        <w:jc w:val="center"/>
      </w:p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cBorders>
        <w:shd w:val="clear" w:color="auto" w:fill="D9D9D9" w:themeFill="background1" w:themeFillShade="D9"/>
      </w:tcPr>
    </w:tblStylePr>
  </w:style>
  <w:style w:type="paragraph" w:customStyle="1" w:styleId="NoAddSpace">
    <w:name w:val="NoAddSpace"/>
    <w:basedOn w:val="Normal"/>
    <w:link w:val="NoAddSpaceChar"/>
    <w:qFormat/>
    <w:rsid w:val="00252629"/>
    <w:pPr>
      <w:tabs>
        <w:tab w:val="left" w:pos="2835"/>
      </w:tabs>
      <w:spacing w:after="0"/>
    </w:pPr>
  </w:style>
  <w:style w:type="character" w:customStyle="1" w:styleId="NoAddSpaceChar">
    <w:name w:val="NoAddSpace Char"/>
    <w:basedOn w:val="DefaultParagraphFont"/>
    <w:link w:val="NoAddSpace"/>
    <w:rsid w:val="00252629"/>
    <w:rPr>
      <w:rFonts w:ascii="Times New Roman" w:eastAsia="Times New Roman" w:hAnsi="Times New Roman" w:cs="Times New Roman"/>
      <w:sz w:val="20"/>
      <w:szCs w:val="20"/>
    </w:rPr>
  </w:style>
  <w:style w:type="character" w:customStyle="1" w:styleId="TANChar">
    <w:name w:val="TAN Char"/>
    <w:link w:val="TAN"/>
    <w:qFormat/>
    <w:rsid w:val="00252629"/>
    <w:rPr>
      <w:rFonts w:ascii="Arial" w:eastAsia="Times New Roman" w:hAnsi="Arial" w:cs="Times New Roman"/>
      <w:sz w:val="18"/>
      <w:szCs w:val="20"/>
      <w:lang w:eastAsia="en-GB"/>
    </w:rPr>
  </w:style>
  <w:style w:type="character" w:customStyle="1" w:styleId="EWChar">
    <w:name w:val="EW Char"/>
    <w:link w:val="EW"/>
    <w:qFormat/>
    <w:locked/>
    <w:rsid w:val="00252629"/>
    <w:rPr>
      <w:rFonts w:ascii="Times New Roman" w:eastAsia="Times New Roman" w:hAnsi="Times New Roman" w:cs="Times New Roman"/>
      <w:sz w:val="20"/>
      <w:szCs w:val="20"/>
      <w:lang w:eastAsia="en-GB"/>
    </w:rPr>
  </w:style>
  <w:style w:type="paragraph" w:styleId="Bibliography">
    <w:name w:val="Bibliography"/>
    <w:basedOn w:val="Normal"/>
    <w:next w:val="Normal"/>
    <w:uiPriority w:val="37"/>
    <w:semiHidden/>
    <w:unhideWhenUsed/>
    <w:rsid w:val="00252629"/>
  </w:style>
  <w:style w:type="paragraph" w:styleId="BlockText">
    <w:name w:val="Block Text"/>
    <w:basedOn w:val="Normal"/>
    <w:rsid w:val="00252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i/>
      <w:iCs/>
      <w:color w:val="4F81BD" w:themeColor="accent1"/>
    </w:rPr>
  </w:style>
  <w:style w:type="paragraph" w:styleId="BodyTextFirstIndent">
    <w:name w:val="Body Text First Indent"/>
    <w:basedOn w:val="BodyText"/>
    <w:link w:val="BodyTextFirstIndentChar"/>
    <w:rsid w:val="00252629"/>
    <w:pPr>
      <w:ind w:firstLine="360"/>
    </w:pPr>
    <w:rPr>
      <w:rFonts w:ascii="Times New Roman" w:hAnsi="Times New Roman"/>
    </w:rPr>
  </w:style>
  <w:style w:type="character" w:customStyle="1" w:styleId="BodyTextFirstIndentChar">
    <w:name w:val="Body Text First Indent Char"/>
    <w:basedOn w:val="BodyTextChar"/>
    <w:link w:val="BodyTextFirstIndent"/>
    <w:rsid w:val="00252629"/>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rsid w:val="0025262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252629"/>
    <w:rPr>
      <w:rFonts w:ascii="Times New Roman" w:eastAsia="Times New Roman" w:hAnsi="Times New Roman" w:cs="Times New Roman"/>
      <w:sz w:val="20"/>
      <w:szCs w:val="20"/>
    </w:rPr>
  </w:style>
  <w:style w:type="paragraph" w:styleId="BodyTextIndent3">
    <w:name w:val="Body Text Indent 3"/>
    <w:basedOn w:val="Normal"/>
    <w:link w:val="BodyTextIndent3Char"/>
    <w:rsid w:val="00252629"/>
    <w:pPr>
      <w:spacing w:after="120"/>
      <w:ind w:left="283"/>
    </w:pPr>
    <w:rPr>
      <w:sz w:val="16"/>
      <w:szCs w:val="16"/>
    </w:rPr>
  </w:style>
  <w:style w:type="character" w:customStyle="1" w:styleId="BodyTextIndent3Char">
    <w:name w:val="Body Text Indent 3 Char"/>
    <w:basedOn w:val="DefaultParagraphFont"/>
    <w:link w:val="BodyTextIndent3"/>
    <w:rsid w:val="00252629"/>
    <w:rPr>
      <w:rFonts w:ascii="Times New Roman" w:eastAsia="Times New Roman" w:hAnsi="Times New Roman" w:cs="Times New Roman"/>
      <w:sz w:val="16"/>
      <w:szCs w:val="16"/>
    </w:rPr>
  </w:style>
  <w:style w:type="paragraph" w:styleId="Closing">
    <w:name w:val="Closing"/>
    <w:basedOn w:val="Normal"/>
    <w:link w:val="ClosingChar"/>
    <w:rsid w:val="00252629"/>
    <w:pPr>
      <w:spacing w:after="0"/>
      <w:ind w:left="4252"/>
    </w:pPr>
  </w:style>
  <w:style w:type="character" w:customStyle="1" w:styleId="ClosingChar">
    <w:name w:val="Closing Char"/>
    <w:basedOn w:val="DefaultParagraphFont"/>
    <w:link w:val="Closing"/>
    <w:rsid w:val="00252629"/>
    <w:rPr>
      <w:rFonts w:ascii="Times New Roman" w:eastAsia="Times New Roman" w:hAnsi="Times New Roman" w:cs="Times New Roman"/>
      <w:sz w:val="20"/>
      <w:szCs w:val="20"/>
    </w:rPr>
  </w:style>
  <w:style w:type="paragraph" w:styleId="Date">
    <w:name w:val="Date"/>
    <w:basedOn w:val="Normal"/>
    <w:next w:val="Normal"/>
    <w:link w:val="DateChar"/>
    <w:rsid w:val="00252629"/>
  </w:style>
  <w:style w:type="character" w:customStyle="1" w:styleId="DateChar">
    <w:name w:val="Date Char"/>
    <w:basedOn w:val="DefaultParagraphFont"/>
    <w:link w:val="Date"/>
    <w:rsid w:val="00252629"/>
    <w:rPr>
      <w:rFonts w:ascii="Times New Roman" w:eastAsia="Times New Roman" w:hAnsi="Times New Roman" w:cs="Times New Roman"/>
      <w:sz w:val="20"/>
      <w:szCs w:val="20"/>
    </w:rPr>
  </w:style>
  <w:style w:type="paragraph" w:styleId="E-mailSignature">
    <w:name w:val="E-mail Signature"/>
    <w:basedOn w:val="Normal"/>
    <w:link w:val="E-mailSignatureChar"/>
    <w:rsid w:val="00252629"/>
    <w:pPr>
      <w:spacing w:after="0"/>
    </w:pPr>
  </w:style>
  <w:style w:type="character" w:customStyle="1" w:styleId="E-mailSignatureChar">
    <w:name w:val="E-mail Signature Char"/>
    <w:basedOn w:val="DefaultParagraphFont"/>
    <w:link w:val="E-mailSignature"/>
    <w:rsid w:val="00252629"/>
    <w:rPr>
      <w:rFonts w:ascii="Times New Roman" w:eastAsia="Times New Roman" w:hAnsi="Times New Roman" w:cs="Times New Roman"/>
      <w:sz w:val="20"/>
      <w:szCs w:val="20"/>
    </w:rPr>
  </w:style>
  <w:style w:type="paragraph" w:styleId="EndnoteText">
    <w:name w:val="endnote text"/>
    <w:basedOn w:val="Normal"/>
    <w:link w:val="EndnoteTextChar"/>
    <w:rsid w:val="00252629"/>
    <w:pPr>
      <w:spacing w:after="0"/>
    </w:pPr>
  </w:style>
  <w:style w:type="character" w:customStyle="1" w:styleId="EndnoteTextChar">
    <w:name w:val="Endnote Text Char"/>
    <w:basedOn w:val="DefaultParagraphFont"/>
    <w:link w:val="EndnoteText"/>
    <w:rsid w:val="00252629"/>
    <w:rPr>
      <w:rFonts w:ascii="Times New Roman" w:eastAsia="Times New Roman" w:hAnsi="Times New Roman" w:cs="Times New Roman"/>
      <w:sz w:val="20"/>
      <w:szCs w:val="20"/>
    </w:rPr>
  </w:style>
  <w:style w:type="paragraph" w:styleId="EnvelopeAddress">
    <w:name w:val="envelope address"/>
    <w:basedOn w:val="Normal"/>
    <w:rsid w:val="00252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52629"/>
    <w:pPr>
      <w:spacing w:after="0"/>
    </w:pPr>
    <w:rPr>
      <w:rFonts w:asciiTheme="majorHAnsi" w:eastAsiaTheme="majorEastAsia" w:hAnsiTheme="majorHAnsi" w:cstheme="majorBidi"/>
    </w:rPr>
  </w:style>
  <w:style w:type="paragraph" w:styleId="HTMLAddress">
    <w:name w:val="HTML Address"/>
    <w:basedOn w:val="Normal"/>
    <w:link w:val="HTMLAddressChar"/>
    <w:rsid w:val="00252629"/>
    <w:pPr>
      <w:spacing w:after="0"/>
    </w:pPr>
    <w:rPr>
      <w:i/>
      <w:iCs/>
    </w:rPr>
  </w:style>
  <w:style w:type="character" w:customStyle="1" w:styleId="HTMLAddressChar">
    <w:name w:val="HTML Address Char"/>
    <w:basedOn w:val="DefaultParagraphFont"/>
    <w:link w:val="HTMLAddress"/>
    <w:rsid w:val="00252629"/>
    <w:rPr>
      <w:rFonts w:ascii="Times New Roman" w:eastAsia="Times New Roman" w:hAnsi="Times New Roman" w:cs="Times New Roman"/>
      <w:i/>
      <w:iCs/>
      <w:sz w:val="20"/>
      <w:szCs w:val="20"/>
    </w:rPr>
  </w:style>
  <w:style w:type="paragraph" w:styleId="Index3">
    <w:name w:val="index 3"/>
    <w:basedOn w:val="Normal"/>
    <w:next w:val="Normal"/>
    <w:rsid w:val="00252629"/>
    <w:pPr>
      <w:spacing w:after="0"/>
      <w:ind w:left="600" w:hanging="200"/>
    </w:pPr>
  </w:style>
  <w:style w:type="paragraph" w:styleId="Index4">
    <w:name w:val="index 4"/>
    <w:basedOn w:val="Normal"/>
    <w:next w:val="Normal"/>
    <w:rsid w:val="00252629"/>
    <w:pPr>
      <w:spacing w:after="0"/>
      <w:ind w:left="800" w:hanging="200"/>
    </w:pPr>
  </w:style>
  <w:style w:type="paragraph" w:styleId="Index5">
    <w:name w:val="index 5"/>
    <w:basedOn w:val="Normal"/>
    <w:next w:val="Normal"/>
    <w:rsid w:val="00252629"/>
    <w:pPr>
      <w:spacing w:after="0"/>
      <w:ind w:left="1000" w:hanging="200"/>
    </w:pPr>
  </w:style>
  <w:style w:type="paragraph" w:styleId="Index6">
    <w:name w:val="index 6"/>
    <w:basedOn w:val="Normal"/>
    <w:next w:val="Normal"/>
    <w:rsid w:val="00252629"/>
    <w:pPr>
      <w:spacing w:after="0"/>
      <w:ind w:left="1200" w:hanging="200"/>
    </w:pPr>
  </w:style>
  <w:style w:type="paragraph" w:styleId="Index7">
    <w:name w:val="index 7"/>
    <w:basedOn w:val="Normal"/>
    <w:next w:val="Normal"/>
    <w:rsid w:val="00252629"/>
    <w:pPr>
      <w:spacing w:after="0"/>
      <w:ind w:left="1400" w:hanging="200"/>
    </w:pPr>
  </w:style>
  <w:style w:type="paragraph" w:styleId="Index8">
    <w:name w:val="index 8"/>
    <w:basedOn w:val="Normal"/>
    <w:next w:val="Normal"/>
    <w:rsid w:val="00252629"/>
    <w:pPr>
      <w:spacing w:after="0"/>
      <w:ind w:left="1600" w:hanging="200"/>
    </w:pPr>
  </w:style>
  <w:style w:type="paragraph" w:styleId="Index9">
    <w:name w:val="index 9"/>
    <w:basedOn w:val="Normal"/>
    <w:next w:val="Normal"/>
    <w:rsid w:val="00252629"/>
    <w:pPr>
      <w:spacing w:after="0"/>
      <w:ind w:left="1800" w:hanging="200"/>
    </w:pPr>
  </w:style>
  <w:style w:type="paragraph" w:styleId="IntenseQuote">
    <w:name w:val="Intense Quote"/>
    <w:basedOn w:val="Normal"/>
    <w:next w:val="Normal"/>
    <w:link w:val="IntenseQuoteChar"/>
    <w:uiPriority w:val="30"/>
    <w:qFormat/>
    <w:rsid w:val="00252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52629"/>
    <w:rPr>
      <w:rFonts w:ascii="Times New Roman" w:eastAsia="Times New Roman" w:hAnsi="Times New Roman" w:cs="Times New Roman"/>
      <w:i/>
      <w:iCs/>
      <w:color w:val="4F81BD" w:themeColor="accent1"/>
      <w:sz w:val="20"/>
      <w:szCs w:val="20"/>
    </w:rPr>
  </w:style>
  <w:style w:type="paragraph" w:styleId="ListContinue">
    <w:name w:val="List Continue"/>
    <w:basedOn w:val="Normal"/>
    <w:rsid w:val="00252629"/>
    <w:pPr>
      <w:spacing w:after="120"/>
      <w:ind w:left="283"/>
      <w:contextualSpacing/>
    </w:pPr>
  </w:style>
  <w:style w:type="paragraph" w:styleId="ListContinue2">
    <w:name w:val="List Continue 2"/>
    <w:basedOn w:val="Normal"/>
    <w:rsid w:val="00252629"/>
    <w:pPr>
      <w:spacing w:after="120"/>
      <w:ind w:left="566"/>
      <w:contextualSpacing/>
    </w:pPr>
  </w:style>
  <w:style w:type="paragraph" w:styleId="ListContinue3">
    <w:name w:val="List Continue 3"/>
    <w:basedOn w:val="Normal"/>
    <w:rsid w:val="00252629"/>
    <w:pPr>
      <w:spacing w:after="120"/>
      <w:ind w:left="849"/>
      <w:contextualSpacing/>
    </w:pPr>
  </w:style>
  <w:style w:type="paragraph" w:styleId="ListContinue4">
    <w:name w:val="List Continue 4"/>
    <w:basedOn w:val="Normal"/>
    <w:rsid w:val="00252629"/>
    <w:pPr>
      <w:spacing w:after="120"/>
      <w:ind w:left="1132"/>
      <w:contextualSpacing/>
    </w:pPr>
  </w:style>
  <w:style w:type="paragraph" w:styleId="ListContinue5">
    <w:name w:val="List Continue 5"/>
    <w:basedOn w:val="Normal"/>
    <w:rsid w:val="00252629"/>
    <w:pPr>
      <w:spacing w:after="120"/>
      <w:ind w:left="1415"/>
      <w:contextualSpacing/>
    </w:pPr>
  </w:style>
  <w:style w:type="paragraph" w:styleId="ListNumber3">
    <w:name w:val="List Number 3"/>
    <w:basedOn w:val="Normal"/>
    <w:rsid w:val="00252629"/>
    <w:pPr>
      <w:numPr>
        <w:numId w:val="8"/>
      </w:numPr>
      <w:contextualSpacing/>
    </w:pPr>
  </w:style>
  <w:style w:type="paragraph" w:styleId="ListNumber4">
    <w:name w:val="List Number 4"/>
    <w:basedOn w:val="Normal"/>
    <w:rsid w:val="00252629"/>
    <w:pPr>
      <w:numPr>
        <w:numId w:val="9"/>
      </w:numPr>
      <w:contextualSpacing/>
    </w:pPr>
  </w:style>
  <w:style w:type="paragraph" w:styleId="ListNumber5">
    <w:name w:val="List Number 5"/>
    <w:basedOn w:val="Normal"/>
    <w:rsid w:val="00252629"/>
    <w:pPr>
      <w:numPr>
        <w:numId w:val="10"/>
      </w:numPr>
      <w:contextualSpacing/>
    </w:pPr>
  </w:style>
  <w:style w:type="paragraph" w:styleId="MacroText">
    <w:name w:val="macro"/>
    <w:link w:val="MacroTextChar"/>
    <w:rsid w:val="002526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252629"/>
    <w:rPr>
      <w:rFonts w:ascii="Consolas" w:eastAsia="Times New Roman" w:hAnsi="Consolas" w:cs="Times New Roman"/>
      <w:sz w:val="20"/>
      <w:szCs w:val="20"/>
    </w:rPr>
  </w:style>
  <w:style w:type="paragraph" w:styleId="MessageHeader">
    <w:name w:val="Message Header"/>
    <w:basedOn w:val="Normal"/>
    <w:link w:val="MessageHeaderCha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52629"/>
    <w:rPr>
      <w:rFonts w:asciiTheme="majorHAnsi" w:eastAsiaTheme="majorEastAsia" w:hAnsiTheme="majorHAnsi" w:cstheme="majorBidi"/>
      <w:sz w:val="24"/>
      <w:szCs w:val="24"/>
      <w:shd w:val="pct20" w:color="auto" w:fill="auto"/>
    </w:rPr>
  </w:style>
  <w:style w:type="paragraph" w:styleId="NoteHeading">
    <w:name w:val="Note Heading"/>
    <w:basedOn w:val="Normal"/>
    <w:next w:val="Normal"/>
    <w:link w:val="NoteHeadingChar"/>
    <w:rsid w:val="00252629"/>
    <w:pPr>
      <w:spacing w:after="0"/>
    </w:pPr>
  </w:style>
  <w:style w:type="character" w:customStyle="1" w:styleId="NoteHeadingChar">
    <w:name w:val="Note Heading Char"/>
    <w:basedOn w:val="DefaultParagraphFont"/>
    <w:link w:val="NoteHeading"/>
    <w:rsid w:val="00252629"/>
    <w:rPr>
      <w:rFonts w:ascii="Times New Roman" w:eastAsia="Times New Roman" w:hAnsi="Times New Roman" w:cs="Times New Roman"/>
      <w:sz w:val="20"/>
      <w:szCs w:val="20"/>
    </w:rPr>
  </w:style>
  <w:style w:type="paragraph" w:styleId="Quote">
    <w:name w:val="Quote"/>
    <w:basedOn w:val="Normal"/>
    <w:next w:val="Normal"/>
    <w:link w:val="QuoteChar"/>
    <w:uiPriority w:val="29"/>
    <w:qFormat/>
    <w:rsid w:val="002526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2629"/>
    <w:rPr>
      <w:rFonts w:ascii="Times New Roman" w:eastAsia="Times New Roman" w:hAnsi="Times New Roman" w:cs="Times New Roman"/>
      <w:i/>
      <w:iCs/>
      <w:color w:val="404040" w:themeColor="text1" w:themeTint="BF"/>
      <w:sz w:val="20"/>
      <w:szCs w:val="20"/>
    </w:rPr>
  </w:style>
  <w:style w:type="paragraph" w:styleId="Salutation">
    <w:name w:val="Salutation"/>
    <w:basedOn w:val="Normal"/>
    <w:next w:val="Normal"/>
    <w:link w:val="SalutationChar"/>
    <w:rsid w:val="00252629"/>
  </w:style>
  <w:style w:type="character" w:customStyle="1" w:styleId="SalutationChar">
    <w:name w:val="Salutation Char"/>
    <w:basedOn w:val="DefaultParagraphFont"/>
    <w:link w:val="Salutation"/>
    <w:rsid w:val="00252629"/>
    <w:rPr>
      <w:rFonts w:ascii="Times New Roman" w:eastAsia="Times New Roman" w:hAnsi="Times New Roman" w:cs="Times New Roman"/>
      <w:sz w:val="20"/>
      <w:szCs w:val="20"/>
    </w:rPr>
  </w:style>
  <w:style w:type="paragraph" w:styleId="Signature">
    <w:name w:val="Signature"/>
    <w:basedOn w:val="Normal"/>
    <w:link w:val="SignatureChar"/>
    <w:rsid w:val="00252629"/>
    <w:pPr>
      <w:spacing w:after="0"/>
      <w:ind w:left="4252"/>
    </w:pPr>
  </w:style>
  <w:style w:type="character" w:customStyle="1" w:styleId="SignatureChar">
    <w:name w:val="Signature Char"/>
    <w:basedOn w:val="DefaultParagraphFont"/>
    <w:link w:val="Signature"/>
    <w:rsid w:val="00252629"/>
    <w:rPr>
      <w:rFonts w:ascii="Times New Roman" w:eastAsia="Times New Roman" w:hAnsi="Times New Roman" w:cs="Times New Roman"/>
      <w:sz w:val="20"/>
      <w:szCs w:val="20"/>
    </w:rPr>
  </w:style>
  <w:style w:type="paragraph" w:styleId="Subtitle">
    <w:name w:val="Subtitle"/>
    <w:basedOn w:val="Normal"/>
    <w:next w:val="Normal"/>
    <w:link w:val="SubtitleChar"/>
    <w:uiPriority w:val="11"/>
    <w:qFormat/>
    <w:rsid w:val="00252629"/>
    <w:pPr>
      <w:numPr>
        <w:ilvl w:val="1"/>
      </w:numPr>
      <w:spacing w:after="16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52629"/>
    <w:rPr>
      <w:rFonts w:eastAsiaTheme="minorEastAsia"/>
      <w:color w:val="5A5A5A" w:themeColor="text1" w:themeTint="A5"/>
      <w:spacing w:val="15"/>
    </w:rPr>
  </w:style>
  <w:style w:type="paragraph" w:styleId="TableofAuthorities">
    <w:name w:val="table of authorities"/>
    <w:basedOn w:val="Normal"/>
    <w:next w:val="Normal"/>
    <w:rsid w:val="00252629"/>
    <w:pPr>
      <w:spacing w:after="0"/>
      <w:ind w:left="200" w:hanging="200"/>
    </w:pPr>
  </w:style>
  <w:style w:type="paragraph" w:styleId="TableofFigures">
    <w:name w:val="table of figures"/>
    <w:basedOn w:val="Normal"/>
    <w:next w:val="Normal"/>
    <w:rsid w:val="00252629"/>
    <w:pPr>
      <w:spacing w:after="0"/>
    </w:pPr>
  </w:style>
  <w:style w:type="paragraph" w:styleId="Title">
    <w:name w:val="Title"/>
    <w:basedOn w:val="Normal"/>
    <w:next w:val="Normal"/>
    <w:link w:val="TitleChar"/>
    <w:uiPriority w:val="10"/>
    <w:qFormat/>
    <w:rsid w:val="002526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62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262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262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252629"/>
    <w:rPr>
      <w:rFonts w:ascii="Arial" w:hAnsi="Arial"/>
      <w:sz w:val="36"/>
      <w:lang w:val="en-GB" w:eastAsia="en-US" w:bidi="ar-SA"/>
    </w:rPr>
  </w:style>
  <w:style w:type="character" w:customStyle="1" w:styleId="berschrift2T2Char1">
    <w:name w:val="Überschrift 2.T2 Char1"/>
    <w:rsid w:val="00252629"/>
    <w:rPr>
      <w:rFonts w:ascii="Arial" w:hAnsi="Arial"/>
      <w:sz w:val="32"/>
      <w:lang w:val="en-GB" w:eastAsia="en-US" w:bidi="ar-SA"/>
    </w:rPr>
  </w:style>
  <w:style w:type="character" w:customStyle="1" w:styleId="fontstyle01">
    <w:name w:val="fontstyle01"/>
    <w:basedOn w:val="DefaultParagraphFont"/>
    <w:qFormat/>
    <w:rsid w:val="00252629"/>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252629"/>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252629"/>
    <w:rPr>
      <w:rFonts w:ascii="Symbol" w:hAnsi="Symbol" w:hint="default"/>
      <w:b w:val="0"/>
      <w:bCs w:val="0"/>
      <w:i w:val="0"/>
      <w:iCs w:val="0"/>
      <w:color w:val="000000"/>
      <w:sz w:val="18"/>
      <w:szCs w:val="18"/>
    </w:rPr>
  </w:style>
  <w:style w:type="character" w:customStyle="1" w:styleId="fontstyle11">
    <w:name w:val="fontstyle11"/>
    <w:basedOn w:val="DefaultParagraphFont"/>
    <w:rsid w:val="00252629"/>
    <w:rPr>
      <w:rFonts w:ascii="Helvetica" w:hAnsi="Helvetica" w:cs="Helvetica" w:hint="default"/>
      <w:b w:val="0"/>
      <w:bCs w:val="0"/>
      <w:i w:val="0"/>
      <w:iCs w:val="0"/>
      <w:color w:val="000000"/>
      <w:sz w:val="18"/>
      <w:szCs w:val="18"/>
    </w:rPr>
  </w:style>
  <w:style w:type="character" w:customStyle="1" w:styleId="msoins0">
    <w:name w:val="msoins"/>
    <w:rsid w:val="00252629"/>
  </w:style>
  <w:style w:type="character" w:customStyle="1" w:styleId="TALZchn">
    <w:name w:val="TAL Zchn"/>
    <w:rsid w:val="00252629"/>
    <w:rPr>
      <w:rFonts w:ascii="Arial" w:hAnsi="Arial"/>
      <w:sz w:val="18"/>
      <w:lang w:val="en-GB" w:eastAsia="en-US"/>
    </w:rPr>
  </w:style>
  <w:style w:type="character" w:customStyle="1" w:styleId="NOZchn">
    <w:name w:val="NO Zchn"/>
    <w:rsid w:val="00252629"/>
    <w:rPr>
      <w:lang w:val="en-GB"/>
    </w:rPr>
  </w:style>
  <w:style w:type="character" w:customStyle="1" w:styleId="EditorsNoteChar">
    <w:name w:val="Editor's Note Char"/>
    <w:link w:val="EditorsNote"/>
    <w:rsid w:val="00252629"/>
    <w:rPr>
      <w:rFonts w:ascii="Times New Roman" w:eastAsia="Times New Roman" w:hAnsi="Times New Roman" w:cs="Times New Roman"/>
      <w:color w:val="FF0000"/>
      <w:sz w:val="20"/>
      <w:szCs w:val="20"/>
      <w:lang w:eastAsia="en-GB"/>
    </w:rPr>
  </w:style>
  <w:style w:type="character" w:customStyle="1" w:styleId="BodyTextIndent3Char1">
    <w:name w:val="Body Text Indent 3 Char1"/>
    <w:basedOn w:val="DefaultParagraphFont"/>
    <w:uiPriority w:val="99"/>
    <w:rsid w:val="00252629"/>
    <w:rPr>
      <w:rFonts w:ascii="Times New Roman" w:eastAsia="Times New Roman" w:hAnsi="Times New Roman" w:cs="Times New Roman"/>
      <w:sz w:val="16"/>
      <w:szCs w:val="16"/>
      <w:lang w:val="en-GB"/>
    </w:rPr>
  </w:style>
  <w:style w:type="character" w:customStyle="1" w:styleId="TACChar">
    <w:name w:val="TAC Char"/>
    <w:locked/>
    <w:rsid w:val="00252629"/>
    <w:rPr>
      <w:rFonts w:ascii="Arial" w:hAnsi="Arial"/>
      <w:sz w:val="18"/>
      <w:lang w:val="en-GB"/>
    </w:rPr>
  </w:style>
  <w:style w:type="character" w:customStyle="1" w:styleId="Hyperlink1">
    <w:name w:val="Hyperlink1"/>
    <w:uiPriority w:val="99"/>
    <w:rsid w:val="00252629"/>
    <w:rPr>
      <w:color w:val="0563C1"/>
      <w:u w:val="single"/>
    </w:rPr>
  </w:style>
  <w:style w:type="character" w:customStyle="1" w:styleId="FollowedHyperlink1">
    <w:name w:val="FollowedHyperlink1"/>
    <w:rsid w:val="00252629"/>
    <w:rPr>
      <w:color w:val="954F72"/>
      <w:u w:val="single"/>
    </w:rPr>
  </w:style>
  <w:style w:type="character" w:customStyle="1" w:styleId="EditorsNoteCharChar">
    <w:name w:val="Editor's Note Char Char"/>
    <w:rsid w:val="00252629"/>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252629"/>
    <w:rPr>
      <w:rFonts w:ascii="Times New Roman" w:hAnsi="Times New Roman" w:cs="Times New Roman"/>
      <w:kern w:val="0"/>
      <w:sz w:val="16"/>
      <w:szCs w:val="16"/>
      <w:lang w:val="en-GB" w:eastAsia="en-US"/>
    </w:rPr>
  </w:style>
  <w:style w:type="character" w:customStyle="1" w:styleId="CRCoverPageChar">
    <w:name w:val="CR Cover Page Char"/>
    <w:link w:val="CRCoverPage"/>
    <w:rsid w:val="00252629"/>
    <w:rPr>
      <w:rFonts w:ascii="Arial" w:eastAsia="Times New Roman" w:hAnsi="Arial" w:cs="Times New Roman"/>
      <w:sz w:val="20"/>
      <w:szCs w:val="20"/>
    </w:rPr>
  </w:style>
  <w:style w:type="character" w:customStyle="1" w:styleId="UnresolvedMention1">
    <w:name w:val="Unresolved Mention1"/>
    <w:uiPriority w:val="99"/>
    <w:semiHidden/>
    <w:unhideWhenUsed/>
    <w:rsid w:val="00252629"/>
    <w:rPr>
      <w:color w:val="605E5C"/>
      <w:shd w:val="clear" w:color="auto" w:fill="E1DFDD"/>
    </w:rPr>
  </w:style>
  <w:style w:type="paragraph" w:customStyle="1" w:styleId="msonormal0">
    <w:name w:val="msonormal"/>
    <w:basedOn w:val="Normal"/>
    <w:rsid w:val="00252629"/>
    <w:pPr>
      <w:spacing w:before="100" w:beforeAutospacing="1" w:after="100" w:afterAutospacing="1"/>
    </w:pPr>
    <w:rPr>
      <w:sz w:val="24"/>
      <w:szCs w:val="24"/>
    </w:rPr>
  </w:style>
  <w:style w:type="character" w:customStyle="1" w:styleId="BodyText2Char1">
    <w:name w:val="Body Text 2 Char1"/>
    <w:uiPriority w:val="99"/>
    <w:semiHidden/>
    <w:rsid w:val="00252629"/>
    <w:rPr>
      <w:rFonts w:ascii="Times New Roman" w:hAnsi="Times New Roman" w:cs="Times New Roman" w:hint="default"/>
      <w:lang w:val="en-GB" w:eastAsia="en-US"/>
    </w:rPr>
  </w:style>
  <w:style w:type="character" w:customStyle="1" w:styleId="BodyTextIndentChar1">
    <w:name w:val="Body Text Indent Char1"/>
    <w:uiPriority w:val="99"/>
    <w:semiHidden/>
    <w:rsid w:val="00252629"/>
    <w:rPr>
      <w:rFonts w:ascii="Times New Roman" w:hAnsi="Times New Roman" w:cs="Times New Roman" w:hint="default"/>
      <w:lang w:val="en-GB" w:eastAsia="en-US"/>
    </w:rPr>
  </w:style>
  <w:style w:type="character" w:customStyle="1" w:styleId="BodyTextIndent2Char1">
    <w:name w:val="Body Text Indent 2 Char1"/>
    <w:uiPriority w:val="99"/>
    <w:semiHidden/>
    <w:rsid w:val="00252629"/>
    <w:rPr>
      <w:rFonts w:ascii="Times New Roman" w:hAnsi="Times New Roman" w:cs="Times New Roman" w:hint="default"/>
      <w:lang w:val="en-GB" w:eastAsia="en-US"/>
    </w:rPr>
  </w:style>
  <w:style w:type="paragraph" w:customStyle="1" w:styleId="B20">
    <w:name w:val="B2+"/>
    <w:basedOn w:val="B2"/>
    <w:rsid w:val="00252629"/>
    <w:pPr>
      <w:tabs>
        <w:tab w:val="num" w:pos="1191"/>
      </w:tabs>
      <w:ind w:left="1191" w:hanging="454"/>
    </w:pPr>
  </w:style>
  <w:style w:type="paragraph" w:customStyle="1" w:styleId="HO">
    <w:name w:val="HO"/>
    <w:basedOn w:val="Normal"/>
    <w:uiPriority w:val="99"/>
    <w:rsid w:val="00252629"/>
    <w:pPr>
      <w:spacing w:after="0"/>
      <w:jc w:val="right"/>
    </w:pPr>
    <w:rPr>
      <w:b/>
    </w:rPr>
  </w:style>
  <w:style w:type="paragraph" w:customStyle="1" w:styleId="HE">
    <w:name w:val="HE"/>
    <w:basedOn w:val="Normal"/>
    <w:uiPriority w:val="99"/>
    <w:rsid w:val="00252629"/>
    <w:pPr>
      <w:spacing w:after="0"/>
    </w:pPr>
    <w:rPr>
      <w:b/>
    </w:rPr>
  </w:style>
  <w:style w:type="paragraph" w:customStyle="1" w:styleId="Titre8TableHeading">
    <w:name w:val="Titre 8.Table Heading"/>
    <w:basedOn w:val="Heading1"/>
    <w:next w:val="Normal"/>
    <w:uiPriority w:val="99"/>
    <w:rsid w:val="00252629"/>
    <w:pPr>
      <w:ind w:left="0" w:firstLine="0"/>
      <w:outlineLvl w:val="7"/>
    </w:pPr>
    <w:rPr>
      <w:lang w:eastAsia="fr-FR"/>
    </w:rPr>
  </w:style>
  <w:style w:type="paragraph" w:customStyle="1" w:styleId="BL">
    <w:name w:val="BL"/>
    <w:basedOn w:val="Normal"/>
    <w:rsid w:val="00252629"/>
    <w:pPr>
      <w:tabs>
        <w:tab w:val="num" w:pos="737"/>
        <w:tab w:val="left" w:pos="851"/>
      </w:tabs>
      <w:ind w:left="737" w:hanging="453"/>
    </w:pPr>
  </w:style>
  <w:style w:type="character" w:customStyle="1" w:styleId="ZMODIFY">
    <w:name w:val="ZMODIFY"/>
    <w:rsid w:val="00252629"/>
  </w:style>
  <w:style w:type="character" w:customStyle="1" w:styleId="CharChar">
    <w:name w:val="Char Char"/>
    <w:rsid w:val="00252629"/>
    <w:rPr>
      <w:rFonts w:ascii="Arial" w:hAnsi="Arial" w:cs="Arial" w:hint="default"/>
      <w:sz w:val="32"/>
      <w:lang w:val="en-GB" w:eastAsia="en-US" w:bidi="ar-SA"/>
    </w:rPr>
  </w:style>
  <w:style w:type="character" w:customStyle="1" w:styleId="TFZchn">
    <w:name w:val="TF Zchn"/>
    <w:rsid w:val="00252629"/>
    <w:rPr>
      <w:rFonts w:ascii="Arial" w:hAnsi="Arial" w:cs="Arial" w:hint="default"/>
      <w:b/>
      <w:bCs w:val="0"/>
      <w:lang w:val="en-GB"/>
    </w:rPr>
  </w:style>
  <w:style w:type="table" w:customStyle="1" w:styleId="1">
    <w:name w:val="网格型1"/>
    <w:basedOn w:val="TableNormal"/>
    <w:rsid w:val="00252629"/>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252629"/>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252629"/>
    <w:rPr>
      <w:i/>
      <w:iCs/>
      <w:color w:val="44546A"/>
      <w:sz w:val="18"/>
      <w:szCs w:val="18"/>
    </w:rPr>
  </w:style>
  <w:style w:type="paragraph" w:customStyle="1" w:styleId="EnvelopeAddress1">
    <w:name w:val="Envelope Address1"/>
    <w:basedOn w:val="Normal"/>
    <w:next w:val="EnvelopeAddress"/>
    <w:rsid w:val="00252629"/>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52629"/>
    <w:pPr>
      <w:spacing w:after="0"/>
    </w:pPr>
    <w:rPr>
      <w:rFonts w:ascii="Calibri Light" w:hAnsi="Calibri Light"/>
    </w:rPr>
  </w:style>
  <w:style w:type="paragraph" w:customStyle="1" w:styleId="IndexHeading1">
    <w:name w:val="Index Heading1"/>
    <w:basedOn w:val="Normal"/>
    <w:next w:val="Index1"/>
    <w:uiPriority w:val="99"/>
    <w:rsid w:val="00252629"/>
    <w:rPr>
      <w:rFonts w:ascii="Calibri Light" w:hAnsi="Calibri Light"/>
      <w:b/>
      <w:bCs/>
    </w:rPr>
  </w:style>
  <w:style w:type="paragraph" w:customStyle="1" w:styleId="IntenseQuote1">
    <w:name w:val="Intense Quote1"/>
    <w:basedOn w:val="Normal"/>
    <w:next w:val="Normal"/>
    <w:uiPriority w:val="30"/>
    <w:qFormat/>
    <w:rsid w:val="00252629"/>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252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252629"/>
    <w:pPr>
      <w:spacing w:before="200" w:after="160"/>
      <w:ind w:left="864" w:right="864"/>
      <w:jc w:val="center"/>
    </w:pPr>
    <w:rPr>
      <w:i/>
      <w:iCs/>
      <w:color w:val="404040"/>
    </w:rPr>
  </w:style>
  <w:style w:type="paragraph" w:customStyle="1" w:styleId="Subtitle1">
    <w:name w:val="Subtitle1"/>
    <w:basedOn w:val="Normal"/>
    <w:next w:val="Normal"/>
    <w:qFormat/>
    <w:rsid w:val="00252629"/>
    <w:pPr>
      <w:numPr>
        <w:ilvl w:val="1"/>
      </w:numPr>
      <w:spacing w:after="160"/>
    </w:pPr>
    <w:rPr>
      <w:rFonts w:ascii="Calibri" w:hAnsi="Calibri"/>
      <w:color w:val="5A5A5A"/>
      <w:spacing w:val="15"/>
    </w:rPr>
  </w:style>
  <w:style w:type="paragraph" w:customStyle="1" w:styleId="Title1">
    <w:name w:val="Title1"/>
    <w:basedOn w:val="Normal"/>
    <w:next w:val="Normal"/>
    <w:qFormat/>
    <w:rsid w:val="00252629"/>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252629"/>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52629"/>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252629"/>
    <w:rPr>
      <w:color w:val="605E5C"/>
      <w:shd w:val="clear" w:color="auto" w:fill="E1DFDD"/>
    </w:rPr>
  </w:style>
  <w:style w:type="character" w:customStyle="1" w:styleId="IntenseQuoteChar1">
    <w:name w:val="Intense Quote Char1"/>
    <w:basedOn w:val="DefaultParagraphFont"/>
    <w:uiPriority w:val="30"/>
    <w:rsid w:val="00252629"/>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252629"/>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252629"/>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25262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252629"/>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rsid w:val="00252629"/>
    <w:pPr>
      <w:spacing w:after="160" w:line="259" w:lineRule="auto"/>
    </w:pPr>
    <w:rPr>
      <w:lang w:val="de-DE"/>
    </w:rPr>
  </w:style>
  <w:style w:type="paragraph" w:customStyle="1" w:styleId="font5">
    <w:name w:val="font5"/>
    <w:basedOn w:val="Normal"/>
    <w:rsid w:val="00252629"/>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252629"/>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252629"/>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2526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2526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252629"/>
    <w:pPr>
      <w:spacing w:before="100" w:beforeAutospacing="1" w:after="100" w:afterAutospacing="1"/>
    </w:pPr>
    <w:rPr>
      <w:rFonts w:ascii="Arial" w:hAnsi="Arial" w:cs="Arial"/>
      <w:sz w:val="18"/>
      <w:szCs w:val="18"/>
      <w:lang w:val="en-US"/>
    </w:rPr>
  </w:style>
  <w:style w:type="paragraph" w:customStyle="1" w:styleId="xl69">
    <w:name w:val="xl69"/>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252629"/>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252629"/>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252629"/>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252629"/>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252629"/>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252629"/>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252629"/>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25262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25262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252629"/>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252629"/>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252629"/>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252629"/>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252629"/>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252629"/>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252629"/>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252629"/>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252629"/>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252629"/>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252629"/>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252629"/>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252629"/>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252629"/>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252629"/>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252629"/>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252629"/>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252629"/>
    <w:pPr>
      <w:spacing w:before="100" w:beforeAutospacing="1" w:after="100" w:afterAutospacing="1"/>
    </w:pPr>
    <w:rPr>
      <w:rFonts w:ascii="Arial" w:hAnsi="Arial" w:cs="Arial"/>
      <w:sz w:val="18"/>
      <w:szCs w:val="18"/>
      <w:lang w:val="en-US"/>
    </w:rPr>
  </w:style>
  <w:style w:type="paragraph" w:customStyle="1" w:styleId="xl113">
    <w:name w:val="xl113"/>
    <w:basedOn w:val="Normal"/>
    <w:rsid w:val="00252629"/>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252629"/>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252629"/>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252629"/>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252629"/>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252629"/>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252629"/>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252629"/>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252629"/>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25262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252629"/>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252629"/>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252629"/>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252629"/>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252629"/>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25262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252629"/>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252629"/>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252629"/>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252629"/>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252629"/>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252629"/>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252629"/>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2526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252629"/>
    <w:pPr>
      <w:spacing w:after="0" w:line="240" w:lineRule="auto"/>
    </w:pPr>
    <w:rPr>
      <w:lang w:val="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252629"/>
    <w:pPr>
      <w:spacing w:after="0" w:line="240" w:lineRule="auto"/>
    </w:pPr>
    <w:rPr>
      <w:lang w:val="de-DE"/>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0">
    <w:name w:val="no"/>
    <w:basedOn w:val="Normal"/>
    <w:rsid w:val="00252629"/>
    <w:pPr>
      <w:ind w:left="1135" w:hanging="851"/>
    </w:pPr>
    <w:rPr>
      <w:lang w:val="en-US"/>
    </w:rPr>
  </w:style>
  <w:style w:type="character" w:customStyle="1" w:styleId="FLChar">
    <w:name w:val="FL Char"/>
    <w:link w:val="FL"/>
    <w:rsid w:val="00252629"/>
    <w:rPr>
      <w:rFonts w:ascii="Arial" w:eastAsia="Times New Roman" w:hAnsi="Arial" w:cs="Times New Roman"/>
      <w:b/>
      <w:sz w:val="20"/>
      <w:szCs w:val="20"/>
    </w:rPr>
  </w:style>
  <w:style w:type="character" w:customStyle="1" w:styleId="B1Car">
    <w:name w:val="B1+ Car"/>
    <w:link w:val="B1"/>
    <w:rsid w:val="00B24229"/>
    <w:rPr>
      <w:rFonts w:ascii="Times New Roman" w:eastAsia="Times New Roman" w:hAnsi="Times New Roman" w:cs="Times New Roman"/>
      <w:sz w:val="20"/>
      <w:szCs w:val="20"/>
      <w:lang w:val="x-none" w:eastAsia="en-GB"/>
    </w:rPr>
  </w:style>
  <w:style w:type="paragraph" w:customStyle="1" w:styleId="BN">
    <w:name w:val="BN"/>
    <w:basedOn w:val="Normal"/>
    <w:rsid w:val="00252629"/>
    <w:pPr>
      <w:tabs>
        <w:tab w:val="num" w:pos="737"/>
      </w:tabs>
      <w:ind w:left="737" w:hanging="453"/>
    </w:pPr>
  </w:style>
  <w:style w:type="character" w:styleId="Emphasis">
    <w:name w:val="Emphasis"/>
    <w:qFormat/>
    <w:rsid w:val="00252629"/>
    <w:rPr>
      <w:i/>
      <w:iCs/>
    </w:rPr>
  </w:style>
  <w:style w:type="character" w:styleId="EndnoteReference">
    <w:name w:val="endnote reference"/>
    <w:rsid w:val="00252629"/>
    <w:rPr>
      <w:vertAlign w:val="superscript"/>
    </w:rPr>
  </w:style>
  <w:style w:type="character" w:styleId="HTMLAcronym">
    <w:name w:val="HTML Acronym"/>
    <w:basedOn w:val="DefaultParagraphFont"/>
    <w:rsid w:val="00252629"/>
  </w:style>
  <w:style w:type="character" w:styleId="HTMLCite">
    <w:name w:val="HTML Cite"/>
    <w:rsid w:val="00252629"/>
    <w:rPr>
      <w:i/>
      <w:iCs/>
    </w:rPr>
  </w:style>
  <w:style w:type="character" w:styleId="HTMLCode">
    <w:name w:val="HTML Code"/>
    <w:rsid w:val="00252629"/>
    <w:rPr>
      <w:rFonts w:ascii="Courier New" w:hAnsi="Courier New"/>
      <w:sz w:val="20"/>
      <w:szCs w:val="20"/>
    </w:rPr>
  </w:style>
  <w:style w:type="character" w:styleId="HTMLDefinition">
    <w:name w:val="HTML Definition"/>
    <w:rsid w:val="00252629"/>
    <w:rPr>
      <w:i/>
      <w:iCs/>
    </w:rPr>
  </w:style>
  <w:style w:type="character" w:styleId="HTMLKeyboard">
    <w:name w:val="HTML Keyboard"/>
    <w:rsid w:val="00252629"/>
    <w:rPr>
      <w:rFonts w:ascii="Courier New" w:hAnsi="Courier New"/>
      <w:sz w:val="20"/>
      <w:szCs w:val="20"/>
    </w:rPr>
  </w:style>
  <w:style w:type="character" w:styleId="HTMLSample">
    <w:name w:val="HTML Sample"/>
    <w:rsid w:val="00252629"/>
    <w:rPr>
      <w:rFonts w:ascii="Courier New" w:hAnsi="Courier New"/>
    </w:rPr>
  </w:style>
  <w:style w:type="character" w:styleId="HTMLTypewriter">
    <w:name w:val="HTML Typewriter"/>
    <w:rsid w:val="00252629"/>
    <w:rPr>
      <w:rFonts w:ascii="Courier New" w:hAnsi="Courier New"/>
      <w:sz w:val="20"/>
      <w:szCs w:val="20"/>
    </w:rPr>
  </w:style>
  <w:style w:type="character" w:styleId="HTMLVariable">
    <w:name w:val="HTML Variable"/>
    <w:rsid w:val="00252629"/>
    <w:rPr>
      <w:i/>
      <w:iCs/>
    </w:rPr>
  </w:style>
  <w:style w:type="character" w:styleId="LineNumber">
    <w:name w:val="line number"/>
    <w:basedOn w:val="DefaultParagraphFont"/>
    <w:rsid w:val="00252629"/>
  </w:style>
  <w:style w:type="character" w:customStyle="1" w:styleId="wSyntaxelement">
    <w:name w:val="w_Syntax_element"/>
    <w:rsid w:val="00252629"/>
    <w:rPr>
      <w:rFonts w:ascii="Courier New" w:hAnsi="Courier New"/>
      <w:b/>
      <w:noProof/>
      <w:sz w:val="22"/>
    </w:rPr>
  </w:style>
  <w:style w:type="character" w:customStyle="1" w:styleId="wTagintext">
    <w:name w:val="w_Tag in text"/>
    <w:rsid w:val="00252629"/>
    <w:rPr>
      <w:rFonts w:ascii="Courier New" w:hAnsi="Courier New"/>
      <w:noProof/>
      <w:sz w:val="20"/>
    </w:rPr>
  </w:style>
  <w:style w:type="character" w:customStyle="1" w:styleId="wFunctionname">
    <w:name w:val="w_Function name"/>
    <w:rsid w:val="00252629"/>
    <w:rPr>
      <w:rFonts w:ascii="Courier New" w:hAnsi="Courier New"/>
      <w:b/>
      <w:noProof/>
      <w:sz w:val="20"/>
    </w:rPr>
  </w:style>
  <w:style w:type="paragraph" w:customStyle="1" w:styleId="TB1">
    <w:name w:val="TB1"/>
    <w:basedOn w:val="Normal"/>
    <w:qFormat/>
    <w:rsid w:val="00252629"/>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252629"/>
    <w:pPr>
      <w:keepNext/>
      <w:keepLines/>
      <w:numPr>
        <w:numId w:val="12"/>
      </w:numPr>
      <w:tabs>
        <w:tab w:val="left" w:pos="1109"/>
      </w:tabs>
      <w:spacing w:after="0"/>
      <w:ind w:left="1100" w:hanging="380"/>
    </w:pPr>
    <w:rPr>
      <w:rFonts w:ascii="Arial" w:hAnsi="Arial"/>
      <w:sz w:val="18"/>
    </w:rPr>
  </w:style>
  <w:style w:type="character" w:customStyle="1" w:styleId="Defterms">
    <w:name w:val="Defterms"/>
    <w:rsid w:val="00252629"/>
    <w:rPr>
      <w:noProof w:val="0"/>
      <w:color w:val="auto"/>
      <w:lang w:val="fr-FR"/>
    </w:rPr>
  </w:style>
  <w:style w:type="character" w:customStyle="1" w:styleId="ExtXref">
    <w:name w:val="ExtXref"/>
    <w:rsid w:val="00252629"/>
    <w:rPr>
      <w:noProof w:val="0"/>
      <w:color w:val="auto"/>
      <w:lang w:val="fr-FR"/>
    </w:rPr>
  </w:style>
  <w:style w:type="character" w:customStyle="1" w:styleId="TableFootNoteXref">
    <w:name w:val="TableFootNoteXref"/>
    <w:rsid w:val="00252629"/>
    <w:rPr>
      <w:noProof/>
      <w:position w:val="6"/>
      <w:sz w:val="14"/>
      <w:lang w:val="fr-FR"/>
    </w:rPr>
  </w:style>
  <w:style w:type="paragraph" w:customStyle="1" w:styleId="Table">
    <w:name w:val="Table"/>
    <w:basedOn w:val="Caption"/>
    <w:link w:val="TableChar"/>
    <w:qFormat/>
    <w:rsid w:val="00252629"/>
    <w:pPr>
      <w:keepNext/>
      <w:spacing w:before="40" w:after="40" w:line="200" w:lineRule="atLeast"/>
      <w:jc w:val="center"/>
    </w:pPr>
    <w:rPr>
      <w:rFonts w:ascii="Arial" w:hAnsi="Arial"/>
      <w:b w:val="0"/>
      <w:lang w:eastAsia="ja-JP"/>
    </w:rPr>
  </w:style>
  <w:style w:type="character" w:customStyle="1" w:styleId="TableChar">
    <w:name w:val="Table Char"/>
    <w:link w:val="Table"/>
    <w:rsid w:val="00252629"/>
    <w:rPr>
      <w:rFonts w:ascii="Arial" w:eastAsia="Times New Roman" w:hAnsi="Arial" w:cs="Times New Roman"/>
      <w:sz w:val="20"/>
      <w:szCs w:val="20"/>
      <w:lang w:eastAsia="ja-JP"/>
    </w:rPr>
  </w:style>
  <w:style w:type="paragraph" w:customStyle="1" w:styleId="intro">
    <w:name w:val="intro"/>
    <w:link w:val="introChar"/>
    <w:qFormat/>
    <w:rsid w:val="00252629"/>
    <w:pPr>
      <w:spacing w:after="0" w:line="240" w:lineRule="auto"/>
      <w:jc w:val="center"/>
    </w:pPr>
    <w:rPr>
      <w:rFonts w:ascii="Arial" w:eastAsia="Times New Roman" w:hAnsi="Arial" w:cstheme="majorHAnsi"/>
      <w:sz w:val="18"/>
      <w:szCs w:val="18"/>
    </w:rPr>
  </w:style>
  <w:style w:type="character" w:customStyle="1" w:styleId="introChar">
    <w:name w:val="intro Char"/>
    <w:basedOn w:val="Heading3Char"/>
    <w:link w:val="intro"/>
    <w:rsid w:val="00252629"/>
    <w:rPr>
      <w:rFonts w:ascii="Arial" w:eastAsia="Times New Roman" w:hAnsi="Arial" w:cstheme="majorHAnsi"/>
      <w:sz w:val="18"/>
      <w:szCs w:val="18"/>
      <w:lang w:eastAsia="en-GB"/>
    </w:rPr>
  </w:style>
  <w:style w:type="character" w:customStyle="1" w:styleId="TALChar1">
    <w:name w:val="TAL Char1"/>
    <w:locked/>
    <w:rsid w:val="00252629"/>
    <w:rPr>
      <w:rFonts w:ascii="Arial" w:eastAsia="Times New Roman" w:hAnsi="Arial" w:cs="Calibri"/>
      <w:color w:val="000000"/>
      <w:sz w:val="18"/>
      <w:szCs w:val="22"/>
      <w:lang w:val="en-US" w:eastAsia="en-US"/>
    </w:rPr>
  </w:style>
  <w:style w:type="paragraph" w:customStyle="1" w:styleId="TNO">
    <w:name w:val="TNO"/>
    <w:basedOn w:val="NO"/>
    <w:qFormat/>
    <w:rsid w:val="00AB5838"/>
    <w:pPr>
      <w:spacing w:after="0"/>
    </w:pPr>
    <w:rPr>
      <w:rFonts w:ascii="Arial" w:hAnsi="Arial" w:cs="Arial"/>
      <w:sz w:val="18"/>
      <w:szCs w:val="18"/>
      <w:lang w:val="fr-FR"/>
    </w:rPr>
  </w:style>
  <w:style w:type="character" w:customStyle="1" w:styleId="ui-provider">
    <w:name w:val="ui-provider"/>
    <w:basedOn w:val="DefaultParagraphFont"/>
    <w:rsid w:val="00252629"/>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52629"/>
    <w:rPr>
      <w:rFonts w:eastAsia="Times New Roman"/>
      <w:lang w:val="en-GB"/>
    </w:rPr>
  </w:style>
  <w:style w:type="paragraph" w:customStyle="1" w:styleId="xl63">
    <w:name w:val="xl63"/>
    <w:basedOn w:val="Normal"/>
    <w:rsid w:val="00252629"/>
    <w:pPr>
      <w:shd w:val="clear" w:color="000000" w:fill="BFBFBF"/>
      <w:spacing w:before="100" w:beforeAutospacing="1" w:after="100" w:afterAutospacing="1"/>
    </w:pPr>
    <w:rPr>
      <w:b/>
      <w:bCs/>
      <w:sz w:val="24"/>
      <w:szCs w:val="24"/>
    </w:rPr>
  </w:style>
  <w:style w:type="paragraph" w:customStyle="1" w:styleId="xl64">
    <w:name w:val="xl64"/>
    <w:basedOn w:val="Normal"/>
    <w:rsid w:val="00252629"/>
    <w:pPr>
      <w:shd w:val="clear" w:color="000000" w:fill="BFBFBF"/>
      <w:spacing w:before="100" w:beforeAutospacing="1" w:after="100" w:afterAutospacing="1"/>
    </w:pPr>
    <w:rPr>
      <w:b/>
      <w:bCs/>
      <w:sz w:val="24"/>
      <w:szCs w:val="24"/>
    </w:rPr>
  </w:style>
  <w:style w:type="character" w:styleId="IntenseEmphasis">
    <w:name w:val="Intense Emphasis"/>
    <w:basedOn w:val="DefaultParagraphFont"/>
    <w:uiPriority w:val="21"/>
    <w:qFormat/>
    <w:rsid w:val="00252629"/>
    <w:rPr>
      <w:i/>
      <w:iCs/>
      <w:color w:val="365F91" w:themeColor="accent1" w:themeShade="BF"/>
    </w:rPr>
  </w:style>
  <w:style w:type="character" w:styleId="IntenseReference">
    <w:name w:val="Intense Reference"/>
    <w:basedOn w:val="DefaultParagraphFont"/>
    <w:uiPriority w:val="32"/>
    <w:qFormat/>
    <w:rsid w:val="00252629"/>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51046">
      <w:bodyDiv w:val="1"/>
      <w:marLeft w:val="0"/>
      <w:marRight w:val="0"/>
      <w:marTop w:val="0"/>
      <w:marBottom w:val="0"/>
      <w:divBdr>
        <w:top w:val="none" w:sz="0" w:space="0" w:color="auto"/>
        <w:left w:val="none" w:sz="0" w:space="0" w:color="auto"/>
        <w:bottom w:val="none" w:sz="0" w:space="0" w:color="auto"/>
        <w:right w:val="none" w:sz="0" w:space="0" w:color="auto"/>
      </w:divBdr>
    </w:div>
    <w:div w:id="111097925">
      <w:bodyDiv w:val="1"/>
      <w:marLeft w:val="0"/>
      <w:marRight w:val="0"/>
      <w:marTop w:val="0"/>
      <w:marBottom w:val="0"/>
      <w:divBdr>
        <w:top w:val="none" w:sz="0" w:space="0" w:color="auto"/>
        <w:left w:val="none" w:sz="0" w:space="0" w:color="auto"/>
        <w:bottom w:val="none" w:sz="0" w:space="0" w:color="auto"/>
        <w:right w:val="none" w:sz="0" w:space="0" w:color="auto"/>
      </w:divBdr>
    </w:div>
    <w:div w:id="124203987">
      <w:bodyDiv w:val="1"/>
      <w:marLeft w:val="0"/>
      <w:marRight w:val="0"/>
      <w:marTop w:val="0"/>
      <w:marBottom w:val="0"/>
      <w:divBdr>
        <w:top w:val="none" w:sz="0" w:space="0" w:color="auto"/>
        <w:left w:val="none" w:sz="0" w:space="0" w:color="auto"/>
        <w:bottom w:val="none" w:sz="0" w:space="0" w:color="auto"/>
        <w:right w:val="none" w:sz="0" w:space="0" w:color="auto"/>
      </w:divBdr>
    </w:div>
    <w:div w:id="184176360">
      <w:bodyDiv w:val="1"/>
      <w:marLeft w:val="0"/>
      <w:marRight w:val="0"/>
      <w:marTop w:val="0"/>
      <w:marBottom w:val="0"/>
      <w:divBdr>
        <w:top w:val="none" w:sz="0" w:space="0" w:color="auto"/>
        <w:left w:val="none" w:sz="0" w:space="0" w:color="auto"/>
        <w:bottom w:val="none" w:sz="0" w:space="0" w:color="auto"/>
        <w:right w:val="none" w:sz="0" w:space="0" w:color="auto"/>
      </w:divBdr>
    </w:div>
    <w:div w:id="202450456">
      <w:bodyDiv w:val="1"/>
      <w:marLeft w:val="0"/>
      <w:marRight w:val="0"/>
      <w:marTop w:val="0"/>
      <w:marBottom w:val="0"/>
      <w:divBdr>
        <w:top w:val="none" w:sz="0" w:space="0" w:color="auto"/>
        <w:left w:val="none" w:sz="0" w:space="0" w:color="auto"/>
        <w:bottom w:val="none" w:sz="0" w:space="0" w:color="auto"/>
        <w:right w:val="none" w:sz="0" w:space="0" w:color="auto"/>
      </w:divBdr>
    </w:div>
    <w:div w:id="232012598">
      <w:bodyDiv w:val="1"/>
      <w:marLeft w:val="0"/>
      <w:marRight w:val="0"/>
      <w:marTop w:val="0"/>
      <w:marBottom w:val="0"/>
      <w:divBdr>
        <w:top w:val="none" w:sz="0" w:space="0" w:color="auto"/>
        <w:left w:val="none" w:sz="0" w:space="0" w:color="auto"/>
        <w:bottom w:val="none" w:sz="0" w:space="0" w:color="auto"/>
        <w:right w:val="none" w:sz="0" w:space="0" w:color="auto"/>
      </w:divBdr>
    </w:div>
    <w:div w:id="481117735">
      <w:bodyDiv w:val="1"/>
      <w:marLeft w:val="0"/>
      <w:marRight w:val="0"/>
      <w:marTop w:val="0"/>
      <w:marBottom w:val="0"/>
      <w:divBdr>
        <w:top w:val="none" w:sz="0" w:space="0" w:color="auto"/>
        <w:left w:val="none" w:sz="0" w:space="0" w:color="auto"/>
        <w:bottom w:val="none" w:sz="0" w:space="0" w:color="auto"/>
        <w:right w:val="none" w:sz="0" w:space="0" w:color="auto"/>
      </w:divBdr>
    </w:div>
    <w:div w:id="496729036">
      <w:bodyDiv w:val="1"/>
      <w:marLeft w:val="0"/>
      <w:marRight w:val="0"/>
      <w:marTop w:val="0"/>
      <w:marBottom w:val="0"/>
      <w:divBdr>
        <w:top w:val="none" w:sz="0" w:space="0" w:color="auto"/>
        <w:left w:val="none" w:sz="0" w:space="0" w:color="auto"/>
        <w:bottom w:val="none" w:sz="0" w:space="0" w:color="auto"/>
        <w:right w:val="none" w:sz="0" w:space="0" w:color="auto"/>
      </w:divBdr>
    </w:div>
    <w:div w:id="642084415">
      <w:bodyDiv w:val="1"/>
      <w:marLeft w:val="0"/>
      <w:marRight w:val="0"/>
      <w:marTop w:val="0"/>
      <w:marBottom w:val="0"/>
      <w:divBdr>
        <w:top w:val="none" w:sz="0" w:space="0" w:color="auto"/>
        <w:left w:val="none" w:sz="0" w:space="0" w:color="auto"/>
        <w:bottom w:val="none" w:sz="0" w:space="0" w:color="auto"/>
        <w:right w:val="none" w:sz="0" w:space="0" w:color="auto"/>
      </w:divBdr>
    </w:div>
    <w:div w:id="642665119">
      <w:bodyDiv w:val="1"/>
      <w:marLeft w:val="0"/>
      <w:marRight w:val="0"/>
      <w:marTop w:val="0"/>
      <w:marBottom w:val="0"/>
      <w:divBdr>
        <w:top w:val="none" w:sz="0" w:space="0" w:color="auto"/>
        <w:left w:val="none" w:sz="0" w:space="0" w:color="auto"/>
        <w:bottom w:val="none" w:sz="0" w:space="0" w:color="auto"/>
        <w:right w:val="none" w:sz="0" w:space="0" w:color="auto"/>
      </w:divBdr>
    </w:div>
    <w:div w:id="801725622">
      <w:bodyDiv w:val="1"/>
      <w:marLeft w:val="0"/>
      <w:marRight w:val="0"/>
      <w:marTop w:val="0"/>
      <w:marBottom w:val="0"/>
      <w:divBdr>
        <w:top w:val="none" w:sz="0" w:space="0" w:color="auto"/>
        <w:left w:val="none" w:sz="0" w:space="0" w:color="auto"/>
        <w:bottom w:val="none" w:sz="0" w:space="0" w:color="auto"/>
        <w:right w:val="none" w:sz="0" w:space="0" w:color="auto"/>
      </w:divBdr>
    </w:div>
    <w:div w:id="917906354">
      <w:bodyDiv w:val="1"/>
      <w:marLeft w:val="0"/>
      <w:marRight w:val="0"/>
      <w:marTop w:val="0"/>
      <w:marBottom w:val="0"/>
      <w:divBdr>
        <w:top w:val="none" w:sz="0" w:space="0" w:color="auto"/>
        <w:left w:val="none" w:sz="0" w:space="0" w:color="auto"/>
        <w:bottom w:val="none" w:sz="0" w:space="0" w:color="auto"/>
        <w:right w:val="none" w:sz="0" w:space="0" w:color="auto"/>
      </w:divBdr>
    </w:div>
    <w:div w:id="930697936">
      <w:bodyDiv w:val="1"/>
      <w:marLeft w:val="0"/>
      <w:marRight w:val="0"/>
      <w:marTop w:val="0"/>
      <w:marBottom w:val="0"/>
      <w:divBdr>
        <w:top w:val="none" w:sz="0" w:space="0" w:color="auto"/>
        <w:left w:val="none" w:sz="0" w:space="0" w:color="auto"/>
        <w:bottom w:val="none" w:sz="0" w:space="0" w:color="auto"/>
        <w:right w:val="none" w:sz="0" w:space="0" w:color="auto"/>
      </w:divBdr>
    </w:div>
    <w:div w:id="1293555689">
      <w:bodyDiv w:val="1"/>
      <w:marLeft w:val="0"/>
      <w:marRight w:val="0"/>
      <w:marTop w:val="0"/>
      <w:marBottom w:val="0"/>
      <w:divBdr>
        <w:top w:val="none" w:sz="0" w:space="0" w:color="auto"/>
        <w:left w:val="none" w:sz="0" w:space="0" w:color="auto"/>
        <w:bottom w:val="none" w:sz="0" w:space="0" w:color="auto"/>
        <w:right w:val="none" w:sz="0" w:space="0" w:color="auto"/>
      </w:divBdr>
    </w:div>
    <w:div w:id="1365793265">
      <w:bodyDiv w:val="1"/>
      <w:marLeft w:val="0"/>
      <w:marRight w:val="0"/>
      <w:marTop w:val="0"/>
      <w:marBottom w:val="0"/>
      <w:divBdr>
        <w:top w:val="none" w:sz="0" w:space="0" w:color="auto"/>
        <w:left w:val="none" w:sz="0" w:space="0" w:color="auto"/>
        <w:bottom w:val="none" w:sz="0" w:space="0" w:color="auto"/>
        <w:right w:val="none" w:sz="0" w:space="0" w:color="auto"/>
      </w:divBdr>
    </w:div>
    <w:div w:id="1372995829">
      <w:bodyDiv w:val="1"/>
      <w:marLeft w:val="0"/>
      <w:marRight w:val="0"/>
      <w:marTop w:val="0"/>
      <w:marBottom w:val="0"/>
      <w:divBdr>
        <w:top w:val="none" w:sz="0" w:space="0" w:color="auto"/>
        <w:left w:val="none" w:sz="0" w:space="0" w:color="auto"/>
        <w:bottom w:val="none" w:sz="0" w:space="0" w:color="auto"/>
        <w:right w:val="none" w:sz="0" w:space="0" w:color="auto"/>
      </w:divBdr>
    </w:div>
    <w:div w:id="1468359818">
      <w:bodyDiv w:val="1"/>
      <w:marLeft w:val="0"/>
      <w:marRight w:val="0"/>
      <w:marTop w:val="0"/>
      <w:marBottom w:val="0"/>
      <w:divBdr>
        <w:top w:val="none" w:sz="0" w:space="0" w:color="auto"/>
        <w:left w:val="none" w:sz="0" w:space="0" w:color="auto"/>
        <w:bottom w:val="none" w:sz="0" w:space="0" w:color="auto"/>
        <w:right w:val="none" w:sz="0" w:space="0" w:color="auto"/>
      </w:divBdr>
    </w:div>
    <w:div w:id="1583950806">
      <w:bodyDiv w:val="1"/>
      <w:marLeft w:val="0"/>
      <w:marRight w:val="0"/>
      <w:marTop w:val="0"/>
      <w:marBottom w:val="0"/>
      <w:divBdr>
        <w:top w:val="none" w:sz="0" w:space="0" w:color="auto"/>
        <w:left w:val="none" w:sz="0" w:space="0" w:color="auto"/>
        <w:bottom w:val="none" w:sz="0" w:space="0" w:color="auto"/>
        <w:right w:val="none" w:sz="0" w:space="0" w:color="auto"/>
      </w:divBdr>
    </w:div>
    <w:div w:id="1631397158">
      <w:bodyDiv w:val="1"/>
      <w:marLeft w:val="0"/>
      <w:marRight w:val="0"/>
      <w:marTop w:val="0"/>
      <w:marBottom w:val="0"/>
      <w:divBdr>
        <w:top w:val="none" w:sz="0" w:space="0" w:color="auto"/>
        <w:left w:val="none" w:sz="0" w:space="0" w:color="auto"/>
        <w:bottom w:val="none" w:sz="0" w:space="0" w:color="auto"/>
        <w:right w:val="none" w:sz="0" w:space="0" w:color="auto"/>
      </w:divBdr>
    </w:div>
    <w:div w:id="1699967296">
      <w:bodyDiv w:val="1"/>
      <w:marLeft w:val="0"/>
      <w:marRight w:val="0"/>
      <w:marTop w:val="0"/>
      <w:marBottom w:val="0"/>
      <w:divBdr>
        <w:top w:val="none" w:sz="0" w:space="0" w:color="auto"/>
        <w:left w:val="none" w:sz="0" w:space="0" w:color="auto"/>
        <w:bottom w:val="none" w:sz="0" w:space="0" w:color="auto"/>
        <w:right w:val="none" w:sz="0" w:space="0" w:color="auto"/>
      </w:divBdr>
    </w:div>
    <w:div w:id="1734810289">
      <w:bodyDiv w:val="1"/>
      <w:marLeft w:val="0"/>
      <w:marRight w:val="0"/>
      <w:marTop w:val="0"/>
      <w:marBottom w:val="0"/>
      <w:divBdr>
        <w:top w:val="none" w:sz="0" w:space="0" w:color="auto"/>
        <w:left w:val="none" w:sz="0" w:space="0" w:color="auto"/>
        <w:bottom w:val="none" w:sz="0" w:space="0" w:color="auto"/>
        <w:right w:val="none" w:sz="0" w:space="0" w:color="auto"/>
      </w:divBdr>
    </w:div>
    <w:div w:id="1962571356">
      <w:bodyDiv w:val="1"/>
      <w:marLeft w:val="0"/>
      <w:marRight w:val="0"/>
      <w:marTop w:val="0"/>
      <w:marBottom w:val="0"/>
      <w:divBdr>
        <w:top w:val="none" w:sz="0" w:space="0" w:color="auto"/>
        <w:left w:val="none" w:sz="0" w:space="0" w:color="auto"/>
        <w:bottom w:val="none" w:sz="0" w:space="0" w:color="auto"/>
        <w:right w:val="none" w:sz="0" w:space="0" w:color="auto"/>
      </w:divBdr>
    </w:div>
    <w:div w:id="2022513988">
      <w:bodyDiv w:val="1"/>
      <w:marLeft w:val="0"/>
      <w:marRight w:val="0"/>
      <w:marTop w:val="0"/>
      <w:marBottom w:val="0"/>
      <w:divBdr>
        <w:top w:val="none" w:sz="0" w:space="0" w:color="auto"/>
        <w:left w:val="none" w:sz="0" w:space="0" w:color="auto"/>
        <w:bottom w:val="none" w:sz="0" w:space="0" w:color="auto"/>
        <w:right w:val="none" w:sz="0" w:space="0" w:color="auto"/>
      </w:divBdr>
    </w:div>
    <w:div w:id="203884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2091F-97EF-4319-955E-73722BDC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95</Pages>
  <Words>36584</Words>
  <Characters>186217</Characters>
  <Application>Microsoft Office Word</Application>
  <DocSecurity>0</DocSecurity>
  <Lines>12414</Lines>
  <Paragraphs>8569</Paragraphs>
  <ScaleCrop>false</ScaleCrop>
  <HeadingPairs>
    <vt:vector size="2" baseType="variant">
      <vt:variant>
        <vt:lpstr>Title</vt:lpstr>
      </vt:variant>
      <vt:variant>
        <vt:i4>1</vt:i4>
      </vt:variant>
    </vt:vector>
  </HeadingPairs>
  <TitlesOfParts>
    <vt:vector size="1" baseType="lpstr">
      <vt:lpstr>ETSI styles and toolbar</vt:lpstr>
    </vt:vector>
  </TitlesOfParts>
  <Company>ETSI</Company>
  <LinksUpToDate>false</LinksUpToDate>
  <CharactersWithSpaces>214232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 and toolbar</dc:title>
  <dc:subject>EDM Word processing</dc:subject>
  <dc:creator>COMPRION</dc:creator>
  <cp:keywords>V7.03</cp:keywords>
  <dc:description>Use "LocalName" to get the style name for built-in styles depending on user language</dc:description>
  <cp:lastModifiedBy>23003-i70.</cp:lastModifiedBy>
  <cp:revision>3</cp:revision>
  <dcterms:created xsi:type="dcterms:W3CDTF">2024-11-26T05:02:00Z</dcterms:created>
  <dcterms:modified xsi:type="dcterms:W3CDTF">2024-11-29T13:43:00Z</dcterms:modified>
  <cp:category>Word 2007-2013</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e2c6e5c8ebf954c94e819bbcadc83d31e244c5eb351734c94bc1e61d910c2af2</vt:lpwstr>
  </property>
</Properties>
</file>