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09D3EA7B"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1.0.</w:t>
            </w:r>
            <w:r w:rsidR="00CE68E6">
              <w:rPr>
                <w:noProof w:val="0"/>
              </w:rPr>
              <w:t>1</w:t>
            </w:r>
            <w:r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8B30CA" w:rsidRPr="00507C53">
              <w:rPr>
                <w:noProof w:val="0"/>
                <w:sz w:val="32"/>
              </w:rPr>
              <w:t>0</w:t>
            </w:r>
            <w:r w:rsidR="0096176E" w:rsidRPr="00507C53">
              <w:rPr>
                <w:noProof w:val="0"/>
                <w:sz w:val="32"/>
              </w:rPr>
              <w:t>9</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t>Contents</w:t>
      </w:r>
    </w:p>
    <w:p w14:paraId="42AC7D8D" w14:textId="434A0044"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Pr="00507C53">
        <w:rPr>
          <w:noProof w:val="0"/>
        </w:rPr>
        <w:t>Foreword</w:t>
      </w:r>
      <w:r w:rsidRPr="00507C53">
        <w:rPr>
          <w:noProof w:val="0"/>
        </w:rPr>
        <w:tab/>
      </w:r>
      <w:r w:rsidRPr="00507C53">
        <w:rPr>
          <w:noProof w:val="0"/>
        </w:rPr>
        <w:fldChar w:fldCharType="begin"/>
      </w:r>
      <w:r w:rsidRPr="00507C53">
        <w:rPr>
          <w:noProof w:val="0"/>
        </w:rPr>
        <w:instrText xml:space="preserve"> PAGEREF _Toc177041729 \h </w:instrText>
      </w:r>
      <w:r w:rsidRPr="00507C53">
        <w:rPr>
          <w:noProof w:val="0"/>
        </w:rPr>
      </w:r>
      <w:r w:rsidRPr="00507C53">
        <w:rPr>
          <w:noProof w:val="0"/>
        </w:rPr>
        <w:fldChar w:fldCharType="separate"/>
      </w:r>
      <w:r w:rsidRPr="00507C53">
        <w:rPr>
          <w:noProof w:val="0"/>
        </w:rPr>
        <w:t>5</w:t>
      </w:r>
      <w:r w:rsidRPr="00507C53">
        <w:rPr>
          <w:noProof w:val="0"/>
        </w:rPr>
        <w:fldChar w:fldCharType="end"/>
      </w:r>
    </w:p>
    <w:p w14:paraId="6E5955AC" w14:textId="59E8B7B4"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Introduction</w:t>
      </w:r>
      <w:r w:rsidRPr="00507C53">
        <w:rPr>
          <w:noProof w:val="0"/>
        </w:rPr>
        <w:tab/>
      </w:r>
      <w:r w:rsidRPr="00507C53">
        <w:rPr>
          <w:noProof w:val="0"/>
        </w:rPr>
        <w:fldChar w:fldCharType="begin"/>
      </w:r>
      <w:r w:rsidRPr="00507C53">
        <w:rPr>
          <w:noProof w:val="0"/>
        </w:rPr>
        <w:instrText xml:space="preserve"> PAGEREF _Toc177041730 \h </w:instrText>
      </w:r>
      <w:r w:rsidRPr="00507C53">
        <w:rPr>
          <w:noProof w:val="0"/>
        </w:rPr>
      </w:r>
      <w:r w:rsidRPr="00507C53">
        <w:rPr>
          <w:noProof w:val="0"/>
        </w:rPr>
        <w:fldChar w:fldCharType="separate"/>
      </w:r>
      <w:r w:rsidRPr="00507C53">
        <w:rPr>
          <w:noProof w:val="0"/>
        </w:rPr>
        <w:t>6</w:t>
      </w:r>
      <w:r w:rsidRPr="00507C53">
        <w:rPr>
          <w:noProof w:val="0"/>
        </w:rPr>
        <w:fldChar w:fldCharType="end"/>
      </w:r>
    </w:p>
    <w:p w14:paraId="7438A450" w14:textId="5807B46A"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1</w:t>
      </w:r>
      <w:r w:rsidRPr="00507C53">
        <w:rPr>
          <w:rFonts w:asciiTheme="minorHAnsi" w:eastAsiaTheme="minorEastAsia" w:hAnsiTheme="minorHAnsi" w:cstheme="minorBidi"/>
          <w:noProof w:val="0"/>
          <w:kern w:val="2"/>
          <w:szCs w:val="22"/>
          <w:lang w:eastAsia="en-GB"/>
          <w14:ligatures w14:val="standardContextual"/>
        </w:rPr>
        <w:tab/>
      </w:r>
      <w:r w:rsidRPr="00507C53">
        <w:rPr>
          <w:noProof w:val="0"/>
        </w:rPr>
        <w:t>Scope</w:t>
      </w:r>
      <w:r w:rsidRPr="00507C53">
        <w:rPr>
          <w:noProof w:val="0"/>
        </w:rPr>
        <w:tab/>
      </w:r>
      <w:r w:rsidRPr="00507C53">
        <w:rPr>
          <w:noProof w:val="0"/>
        </w:rPr>
        <w:fldChar w:fldCharType="begin"/>
      </w:r>
      <w:r w:rsidRPr="00507C53">
        <w:rPr>
          <w:noProof w:val="0"/>
        </w:rPr>
        <w:instrText xml:space="preserve"> PAGEREF _Toc177041731 \h </w:instrText>
      </w:r>
      <w:r w:rsidRPr="00507C53">
        <w:rPr>
          <w:noProof w:val="0"/>
        </w:rPr>
      </w:r>
      <w:r w:rsidRPr="00507C53">
        <w:rPr>
          <w:noProof w:val="0"/>
        </w:rPr>
        <w:fldChar w:fldCharType="separate"/>
      </w:r>
      <w:r w:rsidRPr="00507C53">
        <w:rPr>
          <w:noProof w:val="0"/>
        </w:rPr>
        <w:t>7</w:t>
      </w:r>
      <w:r w:rsidRPr="00507C53">
        <w:rPr>
          <w:noProof w:val="0"/>
        </w:rPr>
        <w:fldChar w:fldCharType="end"/>
      </w:r>
    </w:p>
    <w:p w14:paraId="3C048294" w14:textId="2C112FD0"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2</w:t>
      </w:r>
      <w:r w:rsidRPr="00507C53">
        <w:rPr>
          <w:rFonts w:asciiTheme="minorHAnsi" w:eastAsiaTheme="minorEastAsia" w:hAnsiTheme="minorHAnsi" w:cstheme="minorBidi"/>
          <w:noProof w:val="0"/>
          <w:kern w:val="2"/>
          <w:szCs w:val="22"/>
          <w:lang w:eastAsia="en-GB"/>
          <w14:ligatures w14:val="standardContextual"/>
        </w:rPr>
        <w:tab/>
      </w:r>
      <w:r w:rsidRPr="00507C53">
        <w:rPr>
          <w:noProof w:val="0"/>
        </w:rPr>
        <w:t>References</w:t>
      </w:r>
      <w:r w:rsidRPr="00507C53">
        <w:rPr>
          <w:noProof w:val="0"/>
        </w:rPr>
        <w:tab/>
      </w:r>
      <w:r w:rsidRPr="00507C53">
        <w:rPr>
          <w:noProof w:val="0"/>
        </w:rPr>
        <w:fldChar w:fldCharType="begin"/>
      </w:r>
      <w:r w:rsidRPr="00507C53">
        <w:rPr>
          <w:noProof w:val="0"/>
        </w:rPr>
        <w:instrText xml:space="preserve"> PAGEREF _Toc177041732 \h </w:instrText>
      </w:r>
      <w:r w:rsidRPr="00507C53">
        <w:rPr>
          <w:noProof w:val="0"/>
        </w:rPr>
      </w:r>
      <w:r w:rsidRPr="00507C53">
        <w:rPr>
          <w:noProof w:val="0"/>
        </w:rPr>
        <w:fldChar w:fldCharType="separate"/>
      </w:r>
      <w:r w:rsidRPr="00507C53">
        <w:rPr>
          <w:noProof w:val="0"/>
        </w:rPr>
        <w:t>7</w:t>
      </w:r>
      <w:r w:rsidRPr="00507C53">
        <w:rPr>
          <w:noProof w:val="0"/>
        </w:rPr>
        <w:fldChar w:fldCharType="end"/>
      </w:r>
    </w:p>
    <w:p w14:paraId="141248CD" w14:textId="3062F3EF"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3</w:t>
      </w:r>
      <w:r w:rsidRPr="00507C53">
        <w:rPr>
          <w:rFonts w:asciiTheme="minorHAnsi" w:eastAsiaTheme="minorEastAsia" w:hAnsiTheme="minorHAnsi" w:cstheme="minorBidi"/>
          <w:noProof w:val="0"/>
          <w:kern w:val="2"/>
          <w:szCs w:val="22"/>
          <w:lang w:eastAsia="en-GB"/>
          <w14:ligatures w14:val="standardContextual"/>
        </w:rPr>
        <w:tab/>
      </w:r>
      <w:r w:rsidRPr="00507C53">
        <w:rPr>
          <w:noProof w:val="0"/>
        </w:rPr>
        <w:t>Definitions of terms, symbols and abbreviations</w:t>
      </w:r>
      <w:r w:rsidRPr="00507C53">
        <w:rPr>
          <w:noProof w:val="0"/>
        </w:rPr>
        <w:tab/>
      </w:r>
      <w:r w:rsidRPr="00507C53">
        <w:rPr>
          <w:noProof w:val="0"/>
        </w:rPr>
        <w:fldChar w:fldCharType="begin"/>
      </w:r>
      <w:r w:rsidRPr="00507C53">
        <w:rPr>
          <w:noProof w:val="0"/>
        </w:rPr>
        <w:instrText xml:space="preserve"> PAGEREF _Toc177041733 \h </w:instrText>
      </w:r>
      <w:r w:rsidRPr="00507C53">
        <w:rPr>
          <w:noProof w:val="0"/>
        </w:rPr>
      </w:r>
      <w:r w:rsidRPr="00507C53">
        <w:rPr>
          <w:noProof w:val="0"/>
        </w:rPr>
        <w:fldChar w:fldCharType="separate"/>
      </w:r>
      <w:r w:rsidRPr="00507C53">
        <w:rPr>
          <w:noProof w:val="0"/>
        </w:rPr>
        <w:t>8</w:t>
      </w:r>
      <w:r w:rsidRPr="00507C53">
        <w:rPr>
          <w:noProof w:val="0"/>
        </w:rPr>
        <w:fldChar w:fldCharType="end"/>
      </w:r>
    </w:p>
    <w:p w14:paraId="1C7F9C91" w14:textId="4C87B03E"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3.1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Terms</w:t>
      </w:r>
      <w:r w:rsidRPr="00507C53">
        <w:rPr>
          <w:noProof w:val="0"/>
        </w:rPr>
        <w:tab/>
      </w:r>
      <w:r w:rsidRPr="00507C53">
        <w:rPr>
          <w:noProof w:val="0"/>
        </w:rPr>
        <w:fldChar w:fldCharType="begin"/>
      </w:r>
      <w:r w:rsidRPr="00507C53">
        <w:rPr>
          <w:noProof w:val="0"/>
        </w:rPr>
        <w:instrText xml:space="preserve"> PAGEREF _Toc177041734 \h </w:instrText>
      </w:r>
      <w:r w:rsidRPr="00507C53">
        <w:rPr>
          <w:noProof w:val="0"/>
        </w:rPr>
      </w:r>
      <w:r w:rsidRPr="00507C53">
        <w:rPr>
          <w:noProof w:val="0"/>
        </w:rPr>
        <w:fldChar w:fldCharType="separate"/>
      </w:r>
      <w:r w:rsidRPr="00507C53">
        <w:rPr>
          <w:noProof w:val="0"/>
        </w:rPr>
        <w:t>8</w:t>
      </w:r>
      <w:r w:rsidRPr="00507C53">
        <w:rPr>
          <w:noProof w:val="0"/>
        </w:rPr>
        <w:fldChar w:fldCharType="end"/>
      </w:r>
    </w:p>
    <w:p w14:paraId="66A63413" w14:textId="305B844F"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3.2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Symbols</w:t>
      </w:r>
      <w:r w:rsidRPr="00507C53">
        <w:rPr>
          <w:noProof w:val="0"/>
        </w:rPr>
        <w:tab/>
      </w:r>
      <w:r w:rsidRPr="00507C53">
        <w:rPr>
          <w:noProof w:val="0"/>
        </w:rPr>
        <w:fldChar w:fldCharType="begin"/>
      </w:r>
      <w:r w:rsidRPr="00507C53">
        <w:rPr>
          <w:noProof w:val="0"/>
        </w:rPr>
        <w:instrText xml:space="preserve"> PAGEREF _Toc177041735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1128AF19" w14:textId="43EE8933"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3.3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Abbreviations</w:t>
      </w:r>
      <w:r w:rsidRPr="00507C53">
        <w:rPr>
          <w:noProof w:val="0"/>
        </w:rPr>
        <w:tab/>
      </w:r>
      <w:r w:rsidRPr="00507C53">
        <w:rPr>
          <w:noProof w:val="0"/>
        </w:rPr>
        <w:fldChar w:fldCharType="begin"/>
      </w:r>
      <w:r w:rsidRPr="00507C53">
        <w:rPr>
          <w:noProof w:val="0"/>
        </w:rPr>
        <w:instrText xml:space="preserve"> PAGEREF _Toc177041736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60D1FEAA" w14:textId="396CA48B"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4</w:t>
      </w:r>
      <w:r w:rsidRPr="00507C53">
        <w:rPr>
          <w:rFonts w:asciiTheme="minorHAnsi" w:eastAsiaTheme="minorEastAsia" w:hAnsiTheme="minorHAnsi" w:cstheme="minorBidi"/>
          <w:noProof w:val="0"/>
          <w:kern w:val="2"/>
          <w:szCs w:val="22"/>
          <w:lang w:eastAsia="en-GB"/>
          <w14:ligatures w14:val="standardContextual"/>
        </w:rPr>
        <w:tab/>
      </w:r>
      <w:r w:rsidRPr="00507C53">
        <w:rPr>
          <w:noProof w:val="0"/>
        </w:rPr>
        <w:t>Concepts and background</w:t>
      </w:r>
      <w:r w:rsidRPr="00507C53">
        <w:rPr>
          <w:noProof w:val="0"/>
        </w:rPr>
        <w:tab/>
      </w:r>
      <w:r w:rsidRPr="00507C53">
        <w:rPr>
          <w:noProof w:val="0"/>
        </w:rPr>
        <w:fldChar w:fldCharType="begin"/>
      </w:r>
      <w:r w:rsidRPr="00507C53">
        <w:rPr>
          <w:noProof w:val="0"/>
        </w:rPr>
        <w:instrText xml:space="preserve"> PAGEREF _Toc177041737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73239C84" w14:textId="332C5BBB"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4.1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Naming an MnS supporting a specific set of capabilities</w:t>
      </w:r>
      <w:r w:rsidRPr="00507C53">
        <w:rPr>
          <w:noProof w:val="0"/>
        </w:rPr>
        <w:tab/>
      </w:r>
      <w:r w:rsidRPr="00507C53">
        <w:rPr>
          <w:noProof w:val="0"/>
        </w:rPr>
        <w:fldChar w:fldCharType="begin"/>
      </w:r>
      <w:r w:rsidRPr="00507C53">
        <w:rPr>
          <w:noProof w:val="0"/>
        </w:rPr>
        <w:instrText xml:space="preserve"> PAGEREF _Toc177041738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38386F36" w14:textId="613F77EA"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5</w:t>
      </w:r>
      <w:r w:rsidRPr="00507C53">
        <w:rPr>
          <w:rFonts w:asciiTheme="minorHAnsi" w:eastAsiaTheme="minorEastAsia" w:hAnsiTheme="minorHAnsi" w:cstheme="minorBidi"/>
          <w:noProof w:val="0"/>
          <w:kern w:val="2"/>
          <w:szCs w:val="22"/>
          <w:lang w:eastAsia="en-GB"/>
          <w14:ligatures w14:val="standardContextual"/>
        </w:rPr>
        <w:tab/>
      </w:r>
      <w:r w:rsidRPr="00507C53">
        <w:rPr>
          <w:noProof w:val="0"/>
        </w:rPr>
        <w:t>Use cases and potential requirements</w:t>
      </w:r>
      <w:r w:rsidRPr="00507C53">
        <w:rPr>
          <w:noProof w:val="0"/>
        </w:rPr>
        <w:tab/>
      </w:r>
      <w:r w:rsidRPr="00507C53">
        <w:rPr>
          <w:noProof w:val="0"/>
        </w:rPr>
        <w:fldChar w:fldCharType="begin"/>
      </w:r>
      <w:r w:rsidRPr="00507C53">
        <w:rPr>
          <w:noProof w:val="0"/>
        </w:rPr>
        <w:instrText xml:space="preserve"> PAGEREF _Toc177041739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680F3CD0" w14:textId="54C6CE2D"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NRM investigation</w:t>
      </w:r>
      <w:r w:rsidRPr="00507C53">
        <w:rPr>
          <w:noProof w:val="0"/>
        </w:rPr>
        <w:tab/>
      </w:r>
      <w:r w:rsidRPr="00507C53">
        <w:rPr>
          <w:noProof w:val="0"/>
        </w:rPr>
        <w:fldChar w:fldCharType="begin"/>
      </w:r>
      <w:r w:rsidRPr="00507C53">
        <w:rPr>
          <w:noProof w:val="0"/>
        </w:rPr>
        <w:instrText xml:space="preserve"> PAGEREF _Toc177041740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2B9CDB5E" w14:textId="4DB80C22"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5.1.1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_Toc177041741 \h </w:instrText>
      </w:r>
      <w:r w:rsidRPr="00507C53">
        <w:rPr>
          <w:noProof w:val="0"/>
        </w:rPr>
      </w:r>
      <w:r w:rsidRPr="00507C53">
        <w:rPr>
          <w:noProof w:val="0"/>
        </w:rPr>
        <w:fldChar w:fldCharType="separate"/>
      </w:r>
      <w:r w:rsidRPr="00507C53">
        <w:rPr>
          <w:noProof w:val="0"/>
        </w:rPr>
        <w:t>9</w:t>
      </w:r>
      <w:r w:rsidRPr="00507C53">
        <w:rPr>
          <w:noProof w:val="0"/>
        </w:rPr>
        <w:fldChar w:fldCharType="end"/>
      </w:r>
    </w:p>
    <w:p w14:paraId="3B987CE4" w14:textId="4F892B1E"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5.1.2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w:t>
      </w:r>
      <w:r w:rsidRPr="00507C53">
        <w:rPr>
          <w:noProof w:val="0"/>
        </w:rPr>
        <w:tab/>
      </w:r>
      <w:r w:rsidRPr="00507C53">
        <w:rPr>
          <w:noProof w:val="0"/>
        </w:rPr>
        <w:fldChar w:fldCharType="begin"/>
      </w:r>
      <w:r w:rsidRPr="00507C53">
        <w:rPr>
          <w:noProof w:val="0"/>
        </w:rPr>
        <w:instrText xml:space="preserve"> PAGEREF _Toc177041742 \h </w:instrText>
      </w:r>
      <w:r w:rsidRPr="00507C53">
        <w:rPr>
          <w:noProof w:val="0"/>
        </w:rPr>
      </w:r>
      <w:r w:rsidRPr="00507C53">
        <w:rPr>
          <w:noProof w:val="0"/>
        </w:rPr>
        <w:fldChar w:fldCharType="separate"/>
      </w:r>
      <w:r w:rsidRPr="00507C53">
        <w:rPr>
          <w:noProof w:val="0"/>
        </w:rPr>
        <w:t>10</w:t>
      </w:r>
      <w:r w:rsidRPr="00507C53">
        <w:rPr>
          <w:noProof w:val="0"/>
        </w:rPr>
        <w:fldChar w:fldCharType="end"/>
      </w:r>
    </w:p>
    <w:p w14:paraId="63FC0534" w14:textId="1ABEC7D5"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5.1.3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_Toc177041743 \h </w:instrText>
      </w:r>
      <w:r w:rsidRPr="00507C53">
        <w:rPr>
          <w:noProof w:val="0"/>
        </w:rPr>
      </w:r>
      <w:r w:rsidRPr="00507C53">
        <w:rPr>
          <w:noProof w:val="0"/>
        </w:rPr>
        <w:fldChar w:fldCharType="separate"/>
      </w:r>
      <w:r w:rsidRPr="00507C53">
        <w:rPr>
          <w:noProof w:val="0"/>
        </w:rPr>
        <w:t>10</w:t>
      </w:r>
      <w:r w:rsidRPr="00507C53">
        <w:rPr>
          <w:noProof w:val="0"/>
        </w:rPr>
        <w:fldChar w:fldCharType="end"/>
      </w:r>
    </w:p>
    <w:p w14:paraId="56607594" w14:textId="0D696C98"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Connection between TS 28.537 and TS 28.622 for generic control NRM capabilities</w:t>
      </w:r>
      <w:r w:rsidRPr="00507C53">
        <w:rPr>
          <w:noProof w:val="0"/>
        </w:rPr>
        <w:tab/>
      </w:r>
      <w:r w:rsidRPr="00507C53">
        <w:rPr>
          <w:noProof w:val="0"/>
        </w:rPr>
        <w:fldChar w:fldCharType="begin"/>
      </w:r>
      <w:r w:rsidRPr="00507C53">
        <w:rPr>
          <w:noProof w:val="0"/>
        </w:rPr>
        <w:instrText xml:space="preserve"> PAGEREF _Toc177041744 \h </w:instrText>
      </w:r>
      <w:r w:rsidRPr="00507C53">
        <w:rPr>
          <w:noProof w:val="0"/>
        </w:rPr>
      </w:r>
      <w:r w:rsidRPr="00507C53">
        <w:rPr>
          <w:noProof w:val="0"/>
        </w:rPr>
        <w:fldChar w:fldCharType="separate"/>
      </w:r>
      <w:r w:rsidRPr="00507C53">
        <w:rPr>
          <w:noProof w:val="0"/>
        </w:rPr>
        <w:t>11</w:t>
      </w:r>
      <w:r w:rsidRPr="00507C53">
        <w:rPr>
          <w:noProof w:val="0"/>
        </w:rPr>
        <w:fldChar w:fldCharType="end"/>
      </w:r>
    </w:p>
    <w:p w14:paraId="4D8B98DD" w14:textId="5AD10233"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5.2.1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_Toc177041745 \h </w:instrText>
      </w:r>
      <w:r w:rsidRPr="00507C53">
        <w:rPr>
          <w:noProof w:val="0"/>
        </w:rPr>
      </w:r>
      <w:r w:rsidRPr="00507C53">
        <w:rPr>
          <w:noProof w:val="0"/>
        </w:rPr>
        <w:fldChar w:fldCharType="separate"/>
      </w:r>
      <w:r w:rsidRPr="00507C53">
        <w:rPr>
          <w:noProof w:val="0"/>
        </w:rPr>
        <w:t>11</w:t>
      </w:r>
      <w:r w:rsidRPr="00507C53">
        <w:rPr>
          <w:noProof w:val="0"/>
        </w:rPr>
        <w:fldChar w:fldCharType="end"/>
      </w:r>
    </w:p>
    <w:p w14:paraId="7F7437EA" w14:textId="0A114F73"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5.2.2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requirements</w:t>
      </w:r>
      <w:r w:rsidRPr="00507C53">
        <w:rPr>
          <w:noProof w:val="0"/>
        </w:rPr>
        <w:tab/>
      </w:r>
      <w:r w:rsidRPr="00507C53">
        <w:rPr>
          <w:noProof w:val="0"/>
        </w:rPr>
        <w:fldChar w:fldCharType="begin"/>
      </w:r>
      <w:r w:rsidRPr="00507C53">
        <w:rPr>
          <w:noProof w:val="0"/>
        </w:rPr>
        <w:instrText xml:space="preserve"> PAGEREF _Toc177041746 \h </w:instrText>
      </w:r>
      <w:r w:rsidRPr="00507C53">
        <w:rPr>
          <w:noProof w:val="0"/>
        </w:rPr>
      </w:r>
      <w:r w:rsidRPr="00507C53">
        <w:rPr>
          <w:noProof w:val="0"/>
        </w:rPr>
        <w:fldChar w:fldCharType="separate"/>
      </w:r>
      <w:r w:rsidRPr="00507C53">
        <w:rPr>
          <w:noProof w:val="0"/>
        </w:rPr>
        <w:t>11</w:t>
      </w:r>
      <w:r w:rsidRPr="00507C53">
        <w:rPr>
          <w:noProof w:val="0"/>
        </w:rPr>
        <w:fldChar w:fldCharType="end"/>
      </w:r>
    </w:p>
    <w:p w14:paraId="2891FFD9" w14:textId="7D4357AE"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5.2.3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_Toc177041747 \h </w:instrText>
      </w:r>
      <w:r w:rsidRPr="00507C53">
        <w:rPr>
          <w:noProof w:val="0"/>
        </w:rPr>
      </w:r>
      <w:r w:rsidRPr="00507C53">
        <w:rPr>
          <w:noProof w:val="0"/>
        </w:rPr>
        <w:fldChar w:fldCharType="separate"/>
      </w:r>
      <w:r w:rsidRPr="00507C53">
        <w:rPr>
          <w:noProof w:val="0"/>
        </w:rPr>
        <w:t>11</w:t>
      </w:r>
      <w:r w:rsidRPr="00507C53">
        <w:rPr>
          <w:noProof w:val="0"/>
        </w:rPr>
        <w:fldChar w:fldCharType="end"/>
      </w:r>
    </w:p>
    <w:p w14:paraId="0410FAC8" w14:textId="6DF4FEB2"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5.2.3.0</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General</w:t>
      </w:r>
      <w:r w:rsidRPr="00507C53">
        <w:rPr>
          <w:noProof w:val="0"/>
        </w:rPr>
        <w:tab/>
      </w:r>
      <w:r w:rsidRPr="00507C53">
        <w:rPr>
          <w:noProof w:val="0"/>
        </w:rPr>
        <w:fldChar w:fldCharType="begin"/>
      </w:r>
      <w:r w:rsidRPr="00507C53">
        <w:rPr>
          <w:noProof w:val="0"/>
        </w:rPr>
        <w:instrText xml:space="preserve"> PAGEREF _Toc177041748 \h </w:instrText>
      </w:r>
      <w:r w:rsidRPr="00507C53">
        <w:rPr>
          <w:noProof w:val="0"/>
        </w:rPr>
      </w:r>
      <w:r w:rsidRPr="00507C53">
        <w:rPr>
          <w:noProof w:val="0"/>
        </w:rPr>
        <w:fldChar w:fldCharType="separate"/>
      </w:r>
      <w:r w:rsidRPr="00507C53">
        <w:rPr>
          <w:noProof w:val="0"/>
        </w:rPr>
        <w:t>11</w:t>
      </w:r>
      <w:r w:rsidRPr="00507C53">
        <w:rPr>
          <w:noProof w:val="0"/>
        </w:rPr>
        <w:fldChar w:fldCharType="end"/>
      </w:r>
    </w:p>
    <w:p w14:paraId="1A71810F" w14:textId="1903A867"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5.2.3.1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solution#1 Add reference for solution description (NRM fragment) for each management capability in TS 28.537.</w:t>
      </w:r>
      <w:r w:rsidRPr="00507C53">
        <w:rPr>
          <w:noProof w:val="0"/>
        </w:rPr>
        <w:tab/>
      </w:r>
      <w:r w:rsidRPr="00507C53">
        <w:rPr>
          <w:noProof w:val="0"/>
        </w:rPr>
        <w:fldChar w:fldCharType="begin"/>
      </w:r>
      <w:r w:rsidRPr="00507C53">
        <w:rPr>
          <w:noProof w:val="0"/>
        </w:rPr>
        <w:instrText xml:space="preserve"> PAGEREF _Toc177041749 \h </w:instrText>
      </w:r>
      <w:r w:rsidRPr="00507C53">
        <w:rPr>
          <w:noProof w:val="0"/>
        </w:rPr>
      </w:r>
      <w:r w:rsidRPr="00507C53">
        <w:rPr>
          <w:noProof w:val="0"/>
        </w:rPr>
        <w:fldChar w:fldCharType="separate"/>
      </w:r>
      <w:r w:rsidRPr="00507C53">
        <w:rPr>
          <w:noProof w:val="0"/>
        </w:rPr>
        <w:t>11</w:t>
      </w:r>
      <w:r w:rsidRPr="00507C53">
        <w:rPr>
          <w:noProof w:val="0"/>
        </w:rPr>
        <w:fldChar w:fldCharType="end"/>
      </w:r>
    </w:p>
    <w:p w14:paraId="0F70CAFC" w14:textId="1D0AB0E2"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5.2.3.2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solution#2 Add reference for management capability description for each NRM fragment in TS 28.622</w:t>
      </w:r>
      <w:r w:rsidRPr="00507C53">
        <w:rPr>
          <w:noProof w:val="0"/>
        </w:rPr>
        <w:tab/>
      </w:r>
      <w:r w:rsidRPr="00507C53">
        <w:rPr>
          <w:noProof w:val="0"/>
        </w:rPr>
        <w:fldChar w:fldCharType="begin"/>
      </w:r>
      <w:r w:rsidRPr="00507C53">
        <w:rPr>
          <w:noProof w:val="0"/>
        </w:rPr>
        <w:instrText xml:space="preserve"> PAGEREF _Toc177041750 \h </w:instrText>
      </w:r>
      <w:r w:rsidRPr="00507C53">
        <w:rPr>
          <w:noProof w:val="0"/>
        </w:rPr>
      </w:r>
      <w:r w:rsidRPr="00507C53">
        <w:rPr>
          <w:noProof w:val="0"/>
        </w:rPr>
        <w:fldChar w:fldCharType="separate"/>
      </w:r>
      <w:r w:rsidRPr="00507C53">
        <w:rPr>
          <w:noProof w:val="0"/>
        </w:rPr>
        <w:t>12</w:t>
      </w:r>
      <w:r w:rsidRPr="00507C53">
        <w:rPr>
          <w:noProof w:val="0"/>
        </w:rPr>
        <w:fldChar w:fldCharType="end"/>
      </w:r>
    </w:p>
    <w:p w14:paraId="7527D14D" w14:textId="45466B10"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5.2.3.3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solution#3 Add reference for management capability requirements for each NRM fragment in TS 28.622</w:t>
      </w:r>
      <w:r w:rsidRPr="00507C53">
        <w:rPr>
          <w:noProof w:val="0"/>
        </w:rPr>
        <w:tab/>
      </w:r>
      <w:r w:rsidRPr="00507C53">
        <w:rPr>
          <w:noProof w:val="0"/>
        </w:rPr>
        <w:fldChar w:fldCharType="begin"/>
      </w:r>
      <w:r w:rsidRPr="00507C53">
        <w:rPr>
          <w:noProof w:val="0"/>
        </w:rPr>
        <w:instrText xml:space="preserve"> PAGEREF _Toc177041751 \h </w:instrText>
      </w:r>
      <w:r w:rsidRPr="00507C53">
        <w:rPr>
          <w:noProof w:val="0"/>
        </w:rPr>
      </w:r>
      <w:r w:rsidRPr="00507C53">
        <w:rPr>
          <w:noProof w:val="0"/>
        </w:rPr>
        <w:fldChar w:fldCharType="separate"/>
      </w:r>
      <w:r w:rsidRPr="00507C53">
        <w:rPr>
          <w:noProof w:val="0"/>
        </w:rPr>
        <w:t>12</w:t>
      </w:r>
      <w:r w:rsidRPr="00507C53">
        <w:rPr>
          <w:noProof w:val="0"/>
        </w:rPr>
        <w:fldChar w:fldCharType="end"/>
      </w:r>
    </w:p>
    <w:p w14:paraId="13957A2D" w14:textId="51C8FCCA"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5.2.4</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Evaluation of potential solutions</w:t>
      </w:r>
      <w:r w:rsidRPr="00507C53">
        <w:rPr>
          <w:noProof w:val="0"/>
        </w:rPr>
        <w:tab/>
      </w:r>
      <w:r w:rsidRPr="00507C53">
        <w:rPr>
          <w:noProof w:val="0"/>
        </w:rPr>
        <w:fldChar w:fldCharType="begin"/>
      </w:r>
      <w:r w:rsidRPr="00507C53">
        <w:rPr>
          <w:noProof w:val="0"/>
        </w:rPr>
        <w:instrText xml:space="preserve"> PAGEREF _Toc177041752 \h </w:instrText>
      </w:r>
      <w:r w:rsidRPr="00507C53">
        <w:rPr>
          <w:noProof w:val="0"/>
        </w:rPr>
      </w:r>
      <w:r w:rsidRPr="00507C53">
        <w:rPr>
          <w:noProof w:val="0"/>
        </w:rPr>
        <w:fldChar w:fldCharType="separate"/>
      </w:r>
      <w:r w:rsidRPr="00507C53">
        <w:rPr>
          <w:noProof w:val="0"/>
        </w:rPr>
        <w:t>13</w:t>
      </w:r>
      <w:r w:rsidRPr="00507C53">
        <w:rPr>
          <w:noProof w:val="0"/>
        </w:rPr>
        <w:fldChar w:fldCharType="end"/>
      </w:r>
    </w:p>
    <w:p w14:paraId="687CC5EB" w14:textId="5C5F1F91"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Discovery of management capabilities of MnS supported by a MnS Producer</w:t>
      </w:r>
      <w:r w:rsidRPr="00507C53">
        <w:rPr>
          <w:noProof w:val="0"/>
        </w:rPr>
        <w:tab/>
      </w:r>
      <w:r w:rsidRPr="00507C53">
        <w:rPr>
          <w:noProof w:val="0"/>
        </w:rPr>
        <w:fldChar w:fldCharType="begin"/>
      </w:r>
      <w:r w:rsidRPr="00507C53">
        <w:rPr>
          <w:noProof w:val="0"/>
        </w:rPr>
        <w:instrText xml:space="preserve"> PAGEREF _Toc177041753 \h </w:instrText>
      </w:r>
      <w:r w:rsidRPr="00507C53">
        <w:rPr>
          <w:noProof w:val="0"/>
        </w:rPr>
      </w:r>
      <w:r w:rsidRPr="00507C53">
        <w:rPr>
          <w:noProof w:val="0"/>
        </w:rPr>
        <w:fldChar w:fldCharType="separate"/>
      </w:r>
      <w:r w:rsidRPr="00507C53">
        <w:rPr>
          <w:noProof w:val="0"/>
        </w:rPr>
        <w:t>13</w:t>
      </w:r>
      <w:r w:rsidRPr="00507C53">
        <w:rPr>
          <w:noProof w:val="0"/>
        </w:rPr>
        <w:fldChar w:fldCharType="end"/>
      </w:r>
    </w:p>
    <w:p w14:paraId="15C1C3B5" w14:textId="095ACA10"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5.3.1</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Description</w:t>
      </w:r>
      <w:r w:rsidRPr="00507C53">
        <w:rPr>
          <w:noProof w:val="0"/>
        </w:rPr>
        <w:tab/>
      </w:r>
      <w:r w:rsidRPr="00507C53">
        <w:rPr>
          <w:noProof w:val="0"/>
        </w:rPr>
        <w:fldChar w:fldCharType="begin"/>
      </w:r>
      <w:r w:rsidRPr="00507C53">
        <w:rPr>
          <w:noProof w:val="0"/>
        </w:rPr>
        <w:instrText xml:space="preserve"> PAGEREF _Toc177041754 \h </w:instrText>
      </w:r>
      <w:r w:rsidRPr="00507C53">
        <w:rPr>
          <w:noProof w:val="0"/>
        </w:rPr>
      </w:r>
      <w:r w:rsidRPr="00507C53">
        <w:rPr>
          <w:noProof w:val="0"/>
        </w:rPr>
        <w:fldChar w:fldCharType="separate"/>
      </w:r>
      <w:r w:rsidRPr="00507C53">
        <w:rPr>
          <w:noProof w:val="0"/>
        </w:rPr>
        <w:t>13</w:t>
      </w:r>
      <w:r w:rsidRPr="00507C53">
        <w:rPr>
          <w:noProof w:val="0"/>
        </w:rPr>
        <w:fldChar w:fldCharType="end"/>
      </w:r>
    </w:p>
    <w:p w14:paraId="457DA97B" w14:textId="3924CD9F"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5.3.2</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Potential requirements</w:t>
      </w:r>
      <w:r w:rsidRPr="00507C53">
        <w:rPr>
          <w:noProof w:val="0"/>
        </w:rPr>
        <w:tab/>
      </w:r>
      <w:r w:rsidRPr="00507C53">
        <w:rPr>
          <w:noProof w:val="0"/>
        </w:rPr>
        <w:fldChar w:fldCharType="begin"/>
      </w:r>
      <w:r w:rsidRPr="00507C53">
        <w:rPr>
          <w:noProof w:val="0"/>
        </w:rPr>
        <w:instrText xml:space="preserve"> PAGEREF _Toc177041755 \h </w:instrText>
      </w:r>
      <w:r w:rsidRPr="00507C53">
        <w:rPr>
          <w:noProof w:val="0"/>
        </w:rPr>
      </w:r>
      <w:r w:rsidRPr="00507C53">
        <w:rPr>
          <w:noProof w:val="0"/>
        </w:rPr>
        <w:fldChar w:fldCharType="separate"/>
      </w:r>
      <w:r w:rsidRPr="00507C53">
        <w:rPr>
          <w:noProof w:val="0"/>
        </w:rPr>
        <w:t>13</w:t>
      </w:r>
      <w:r w:rsidRPr="00507C53">
        <w:rPr>
          <w:noProof w:val="0"/>
        </w:rPr>
        <w:fldChar w:fldCharType="end"/>
      </w:r>
    </w:p>
    <w:p w14:paraId="00DBAC67" w14:textId="61E13FE3"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5.3.3</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Potential solutions</w:t>
      </w:r>
      <w:r w:rsidRPr="00507C53">
        <w:rPr>
          <w:noProof w:val="0"/>
        </w:rPr>
        <w:tab/>
      </w:r>
      <w:r w:rsidRPr="00507C53">
        <w:rPr>
          <w:noProof w:val="0"/>
        </w:rPr>
        <w:fldChar w:fldCharType="begin"/>
      </w:r>
      <w:r w:rsidRPr="00507C53">
        <w:rPr>
          <w:noProof w:val="0"/>
        </w:rPr>
        <w:instrText xml:space="preserve"> PAGEREF _Toc177041756 \h </w:instrText>
      </w:r>
      <w:r w:rsidRPr="00507C53">
        <w:rPr>
          <w:noProof w:val="0"/>
        </w:rPr>
      </w:r>
      <w:r w:rsidRPr="00507C53">
        <w:rPr>
          <w:noProof w:val="0"/>
        </w:rPr>
        <w:fldChar w:fldCharType="separate"/>
      </w:r>
      <w:r w:rsidRPr="00507C53">
        <w:rPr>
          <w:noProof w:val="0"/>
        </w:rPr>
        <w:t>13</w:t>
      </w:r>
      <w:r w:rsidRPr="00507C53">
        <w:rPr>
          <w:noProof w:val="0"/>
        </w:rPr>
        <w:fldChar w:fldCharType="end"/>
      </w:r>
    </w:p>
    <w:p w14:paraId="0671A14C" w14:textId="53F89E9E"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5.3.4</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Evaluation of potential solutions</w:t>
      </w:r>
      <w:r w:rsidRPr="00507C53">
        <w:rPr>
          <w:noProof w:val="0"/>
        </w:rPr>
        <w:tab/>
      </w:r>
      <w:r w:rsidRPr="00507C53">
        <w:rPr>
          <w:noProof w:val="0"/>
        </w:rPr>
        <w:fldChar w:fldCharType="begin"/>
      </w:r>
      <w:r w:rsidRPr="00507C53">
        <w:rPr>
          <w:noProof w:val="0"/>
        </w:rPr>
        <w:instrText xml:space="preserve"> PAGEREF _Toc177041757 \h </w:instrText>
      </w:r>
      <w:r w:rsidRPr="00507C53">
        <w:rPr>
          <w:noProof w:val="0"/>
        </w:rPr>
      </w:r>
      <w:r w:rsidRPr="00507C53">
        <w:rPr>
          <w:noProof w:val="0"/>
        </w:rPr>
        <w:fldChar w:fldCharType="separate"/>
      </w:r>
      <w:r w:rsidRPr="00507C53">
        <w:rPr>
          <w:noProof w:val="0"/>
        </w:rPr>
        <w:t>14</w:t>
      </w:r>
      <w:r w:rsidRPr="00507C53">
        <w:rPr>
          <w:noProof w:val="0"/>
        </w:rPr>
        <w:fldChar w:fldCharType="end"/>
      </w:r>
    </w:p>
    <w:p w14:paraId="504584BA" w14:textId="4D8D493C"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5.4</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 xml:space="preserve"> &lt;&lt;</w:t>
      </w:r>
      <w:r w:rsidRPr="00507C53">
        <w:rPr>
          <w:rFonts w:ascii="Courier New" w:hAnsi="Courier New" w:cs="Courier New"/>
          <w:noProof w:val="0"/>
        </w:rPr>
        <w:t>Support IOCs&gt;&gt; instances</w:t>
      </w:r>
      <w:r w:rsidRPr="00507C53">
        <w:rPr>
          <w:noProof w:val="0"/>
        </w:rPr>
        <w:t xml:space="preserve"> in SBMA</w:t>
      </w:r>
      <w:r w:rsidRPr="00507C53">
        <w:rPr>
          <w:noProof w:val="0"/>
        </w:rPr>
        <w:tab/>
      </w:r>
      <w:r w:rsidRPr="00507C53">
        <w:rPr>
          <w:noProof w:val="0"/>
        </w:rPr>
        <w:fldChar w:fldCharType="begin"/>
      </w:r>
      <w:r w:rsidRPr="00507C53">
        <w:rPr>
          <w:noProof w:val="0"/>
        </w:rPr>
        <w:instrText xml:space="preserve"> PAGEREF _Toc177041758 \h </w:instrText>
      </w:r>
      <w:r w:rsidRPr="00507C53">
        <w:rPr>
          <w:noProof w:val="0"/>
        </w:rPr>
      </w:r>
      <w:r w:rsidRPr="00507C53">
        <w:rPr>
          <w:noProof w:val="0"/>
        </w:rPr>
        <w:fldChar w:fldCharType="separate"/>
      </w:r>
      <w:r w:rsidRPr="00507C53">
        <w:rPr>
          <w:noProof w:val="0"/>
        </w:rPr>
        <w:t>14</w:t>
      </w:r>
      <w:r w:rsidRPr="00507C53">
        <w:rPr>
          <w:noProof w:val="0"/>
        </w:rPr>
        <w:fldChar w:fldCharType="end"/>
      </w:r>
    </w:p>
    <w:p w14:paraId="1601A7AD" w14:textId="6D6E5311"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5.4.1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_Toc177041759 \h </w:instrText>
      </w:r>
      <w:r w:rsidRPr="00507C53">
        <w:rPr>
          <w:noProof w:val="0"/>
        </w:rPr>
      </w:r>
      <w:r w:rsidRPr="00507C53">
        <w:rPr>
          <w:noProof w:val="0"/>
        </w:rPr>
        <w:fldChar w:fldCharType="separate"/>
      </w:r>
      <w:r w:rsidRPr="00507C53">
        <w:rPr>
          <w:noProof w:val="0"/>
        </w:rPr>
        <w:t>14</w:t>
      </w:r>
      <w:r w:rsidRPr="00507C53">
        <w:rPr>
          <w:noProof w:val="0"/>
        </w:rPr>
        <w:fldChar w:fldCharType="end"/>
      </w:r>
    </w:p>
    <w:p w14:paraId="588A52BD" w14:textId="0F7EEBD4"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 xml:space="preserve">5.4.2 </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requirements</w:t>
      </w:r>
      <w:r w:rsidRPr="00507C53">
        <w:rPr>
          <w:noProof w:val="0"/>
        </w:rPr>
        <w:tab/>
      </w:r>
      <w:r w:rsidRPr="00507C53">
        <w:rPr>
          <w:noProof w:val="0"/>
        </w:rPr>
        <w:fldChar w:fldCharType="begin"/>
      </w:r>
      <w:r w:rsidRPr="00507C53">
        <w:rPr>
          <w:noProof w:val="0"/>
        </w:rPr>
        <w:instrText xml:space="preserve"> PAGEREF _Toc177041760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4D951405" w14:textId="0306FF05"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5.4.3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_Toc177041761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6B2DEB37" w14:textId="070F19D3"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5.5</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Discovery of management capabilities of MnS instances based on area of interest</w:t>
      </w:r>
      <w:r w:rsidRPr="00507C53">
        <w:rPr>
          <w:noProof w:val="0"/>
        </w:rPr>
        <w:tab/>
      </w:r>
      <w:r w:rsidRPr="00507C53">
        <w:rPr>
          <w:noProof w:val="0"/>
        </w:rPr>
        <w:fldChar w:fldCharType="begin"/>
      </w:r>
      <w:r w:rsidRPr="00507C53">
        <w:rPr>
          <w:noProof w:val="0"/>
        </w:rPr>
        <w:instrText xml:space="preserve"> PAGEREF _Toc177041762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5BA5904B" w14:textId="0B531734"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5.5.1</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Description</w:t>
      </w:r>
      <w:r w:rsidRPr="00507C53">
        <w:rPr>
          <w:noProof w:val="0"/>
        </w:rPr>
        <w:tab/>
      </w:r>
      <w:r w:rsidRPr="00507C53">
        <w:rPr>
          <w:noProof w:val="0"/>
        </w:rPr>
        <w:fldChar w:fldCharType="begin"/>
      </w:r>
      <w:r w:rsidRPr="00507C53">
        <w:rPr>
          <w:noProof w:val="0"/>
        </w:rPr>
        <w:instrText xml:space="preserve"> PAGEREF _Toc177041763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799D7C10" w14:textId="3D0816BC"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5.5.2</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Potential requirements</w:t>
      </w:r>
      <w:r w:rsidRPr="00507C53">
        <w:rPr>
          <w:noProof w:val="0"/>
        </w:rPr>
        <w:tab/>
      </w:r>
      <w:r w:rsidRPr="00507C53">
        <w:rPr>
          <w:noProof w:val="0"/>
        </w:rPr>
        <w:fldChar w:fldCharType="begin"/>
      </w:r>
      <w:r w:rsidRPr="00507C53">
        <w:rPr>
          <w:noProof w:val="0"/>
        </w:rPr>
        <w:instrText xml:space="preserve"> PAGEREF _Toc177041764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29AD6474" w14:textId="308273B3"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5.5.3</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Potential solutions</w:t>
      </w:r>
      <w:r w:rsidRPr="00507C53">
        <w:rPr>
          <w:noProof w:val="0"/>
        </w:rPr>
        <w:tab/>
      </w:r>
      <w:r w:rsidRPr="00507C53">
        <w:rPr>
          <w:noProof w:val="0"/>
        </w:rPr>
        <w:fldChar w:fldCharType="begin"/>
      </w:r>
      <w:r w:rsidRPr="00507C53">
        <w:rPr>
          <w:noProof w:val="0"/>
        </w:rPr>
        <w:instrText xml:space="preserve"> PAGEREF _Toc177041765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7BF38CAE" w14:textId="56261048"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5.5.4</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Evaluation of potential solutions</w:t>
      </w:r>
      <w:r w:rsidRPr="00507C53">
        <w:rPr>
          <w:noProof w:val="0"/>
        </w:rPr>
        <w:tab/>
      </w:r>
      <w:r w:rsidRPr="00507C53">
        <w:rPr>
          <w:noProof w:val="0"/>
        </w:rPr>
        <w:fldChar w:fldCharType="begin"/>
      </w:r>
      <w:r w:rsidRPr="00507C53">
        <w:rPr>
          <w:noProof w:val="0"/>
        </w:rPr>
        <w:instrText xml:space="preserve"> PAGEREF _Toc177041766 \h </w:instrText>
      </w:r>
      <w:r w:rsidRPr="00507C53">
        <w:rPr>
          <w:noProof w:val="0"/>
        </w:rPr>
      </w:r>
      <w:r w:rsidRPr="00507C53">
        <w:rPr>
          <w:noProof w:val="0"/>
        </w:rPr>
        <w:fldChar w:fldCharType="separate"/>
      </w:r>
      <w:r w:rsidRPr="00507C53">
        <w:rPr>
          <w:noProof w:val="0"/>
        </w:rPr>
        <w:t>15</w:t>
      </w:r>
      <w:r w:rsidRPr="00507C53">
        <w:rPr>
          <w:noProof w:val="0"/>
        </w:rPr>
        <w:fldChar w:fldCharType="end"/>
      </w:r>
    </w:p>
    <w:p w14:paraId="4968E78C" w14:textId="7E938A98"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5.6</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PM investigation</w:t>
      </w:r>
      <w:r w:rsidRPr="00507C53">
        <w:rPr>
          <w:noProof w:val="0"/>
        </w:rPr>
        <w:tab/>
      </w:r>
      <w:r w:rsidRPr="00507C53">
        <w:rPr>
          <w:noProof w:val="0"/>
        </w:rPr>
        <w:fldChar w:fldCharType="begin"/>
      </w:r>
      <w:r w:rsidRPr="00507C53">
        <w:rPr>
          <w:noProof w:val="0"/>
        </w:rPr>
        <w:instrText xml:space="preserve"> PAGEREF _Toc177041767 \h </w:instrText>
      </w:r>
      <w:r w:rsidRPr="00507C53">
        <w:rPr>
          <w:noProof w:val="0"/>
        </w:rPr>
      </w:r>
      <w:r w:rsidRPr="00507C53">
        <w:rPr>
          <w:noProof w:val="0"/>
        </w:rPr>
        <w:fldChar w:fldCharType="separate"/>
      </w:r>
      <w:r w:rsidRPr="00507C53">
        <w:rPr>
          <w:noProof w:val="0"/>
        </w:rPr>
        <w:t>16</w:t>
      </w:r>
      <w:r w:rsidRPr="00507C53">
        <w:rPr>
          <w:noProof w:val="0"/>
        </w:rPr>
        <w:fldChar w:fldCharType="end"/>
      </w:r>
    </w:p>
    <w:p w14:paraId="5887B4E8" w14:textId="05322733"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5.6.1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_Toc177041768 \h </w:instrText>
      </w:r>
      <w:r w:rsidRPr="00507C53">
        <w:rPr>
          <w:noProof w:val="0"/>
        </w:rPr>
      </w:r>
      <w:r w:rsidRPr="00507C53">
        <w:rPr>
          <w:noProof w:val="0"/>
        </w:rPr>
        <w:fldChar w:fldCharType="separate"/>
      </w:r>
      <w:r w:rsidRPr="00507C53">
        <w:rPr>
          <w:noProof w:val="0"/>
        </w:rPr>
        <w:t>16</w:t>
      </w:r>
      <w:r w:rsidRPr="00507C53">
        <w:rPr>
          <w:noProof w:val="0"/>
        </w:rPr>
        <w:fldChar w:fldCharType="end"/>
      </w:r>
    </w:p>
    <w:p w14:paraId="69341A52" w14:textId="7D9A42C9"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5.6.2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w:t>
      </w:r>
      <w:r w:rsidRPr="00507C53">
        <w:rPr>
          <w:noProof w:val="0"/>
        </w:rPr>
        <w:tab/>
      </w:r>
      <w:r w:rsidRPr="00507C53">
        <w:rPr>
          <w:noProof w:val="0"/>
        </w:rPr>
        <w:fldChar w:fldCharType="begin"/>
      </w:r>
      <w:r w:rsidRPr="00507C53">
        <w:rPr>
          <w:noProof w:val="0"/>
        </w:rPr>
        <w:instrText xml:space="preserve"> PAGEREF _Toc177041769 \h </w:instrText>
      </w:r>
      <w:r w:rsidRPr="00507C53">
        <w:rPr>
          <w:noProof w:val="0"/>
        </w:rPr>
      </w:r>
      <w:r w:rsidRPr="00507C53">
        <w:rPr>
          <w:noProof w:val="0"/>
        </w:rPr>
        <w:fldChar w:fldCharType="separate"/>
      </w:r>
      <w:r w:rsidRPr="00507C53">
        <w:rPr>
          <w:noProof w:val="0"/>
        </w:rPr>
        <w:t>16</w:t>
      </w:r>
      <w:r w:rsidRPr="00507C53">
        <w:rPr>
          <w:noProof w:val="0"/>
        </w:rPr>
        <w:fldChar w:fldCharType="end"/>
      </w:r>
    </w:p>
    <w:p w14:paraId="0EE2A72A" w14:textId="4F4CCBA2"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5.6.3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_Toc177041770 \h </w:instrText>
      </w:r>
      <w:r w:rsidRPr="00507C53">
        <w:rPr>
          <w:noProof w:val="0"/>
        </w:rPr>
      </w:r>
      <w:r w:rsidRPr="00507C53">
        <w:rPr>
          <w:noProof w:val="0"/>
        </w:rPr>
        <w:fldChar w:fldCharType="separate"/>
      </w:r>
      <w:r w:rsidRPr="00507C53">
        <w:rPr>
          <w:noProof w:val="0"/>
        </w:rPr>
        <w:t>16</w:t>
      </w:r>
      <w:r w:rsidRPr="00507C53">
        <w:rPr>
          <w:noProof w:val="0"/>
        </w:rPr>
        <w:fldChar w:fldCharType="end"/>
      </w:r>
    </w:p>
    <w:p w14:paraId="2833B4E6" w14:textId="5068E2DF"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5.7</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Common Notification Header</w:t>
      </w:r>
      <w:r w:rsidRPr="00507C53">
        <w:rPr>
          <w:noProof w:val="0"/>
        </w:rPr>
        <w:tab/>
      </w:r>
      <w:r w:rsidRPr="00507C53">
        <w:rPr>
          <w:noProof w:val="0"/>
        </w:rPr>
        <w:fldChar w:fldCharType="begin"/>
      </w:r>
      <w:r w:rsidRPr="00507C53">
        <w:rPr>
          <w:noProof w:val="0"/>
        </w:rPr>
        <w:instrText xml:space="preserve"> PAGEREF _Toc177041771 \h </w:instrText>
      </w:r>
      <w:r w:rsidRPr="00507C53">
        <w:rPr>
          <w:noProof w:val="0"/>
        </w:rPr>
      </w:r>
      <w:r w:rsidRPr="00507C53">
        <w:rPr>
          <w:noProof w:val="0"/>
        </w:rPr>
        <w:fldChar w:fldCharType="separate"/>
      </w:r>
      <w:r w:rsidRPr="00507C53">
        <w:rPr>
          <w:noProof w:val="0"/>
        </w:rPr>
        <w:t>20</w:t>
      </w:r>
      <w:r w:rsidRPr="00507C53">
        <w:rPr>
          <w:noProof w:val="0"/>
        </w:rPr>
        <w:fldChar w:fldCharType="end"/>
      </w:r>
    </w:p>
    <w:p w14:paraId="62AFAFB3" w14:textId="50F98E26"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5.7.1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_Toc177041772 \h </w:instrText>
      </w:r>
      <w:r w:rsidRPr="00507C53">
        <w:rPr>
          <w:noProof w:val="0"/>
        </w:rPr>
      </w:r>
      <w:r w:rsidRPr="00507C53">
        <w:rPr>
          <w:noProof w:val="0"/>
        </w:rPr>
        <w:fldChar w:fldCharType="separate"/>
      </w:r>
      <w:r w:rsidRPr="00507C53">
        <w:rPr>
          <w:noProof w:val="0"/>
        </w:rPr>
        <w:t>20</w:t>
      </w:r>
      <w:r w:rsidRPr="00507C53">
        <w:rPr>
          <w:noProof w:val="0"/>
        </w:rPr>
        <w:fldChar w:fldCharType="end"/>
      </w:r>
    </w:p>
    <w:p w14:paraId="08F43F32" w14:textId="5B6599EB"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5.7.2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requirements</w:t>
      </w:r>
      <w:r w:rsidRPr="00507C53">
        <w:rPr>
          <w:noProof w:val="0"/>
        </w:rPr>
        <w:tab/>
      </w:r>
      <w:r w:rsidRPr="00507C53">
        <w:rPr>
          <w:noProof w:val="0"/>
        </w:rPr>
        <w:fldChar w:fldCharType="begin"/>
      </w:r>
      <w:r w:rsidRPr="00507C53">
        <w:rPr>
          <w:noProof w:val="0"/>
        </w:rPr>
        <w:instrText xml:space="preserve"> PAGEREF _Toc177041773 \h </w:instrText>
      </w:r>
      <w:r w:rsidRPr="00507C53">
        <w:rPr>
          <w:noProof w:val="0"/>
        </w:rPr>
      </w:r>
      <w:r w:rsidRPr="00507C53">
        <w:rPr>
          <w:noProof w:val="0"/>
        </w:rPr>
        <w:fldChar w:fldCharType="separate"/>
      </w:r>
      <w:r w:rsidRPr="00507C53">
        <w:rPr>
          <w:noProof w:val="0"/>
        </w:rPr>
        <w:t>21</w:t>
      </w:r>
      <w:r w:rsidRPr="00507C53">
        <w:rPr>
          <w:noProof w:val="0"/>
        </w:rPr>
        <w:fldChar w:fldCharType="end"/>
      </w:r>
    </w:p>
    <w:p w14:paraId="1D291A7D" w14:textId="7B55DF9E"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5.7.3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_Toc177041774 \h </w:instrText>
      </w:r>
      <w:r w:rsidRPr="00507C53">
        <w:rPr>
          <w:noProof w:val="0"/>
        </w:rPr>
      </w:r>
      <w:r w:rsidRPr="00507C53">
        <w:rPr>
          <w:noProof w:val="0"/>
        </w:rPr>
        <w:fldChar w:fldCharType="separate"/>
      </w:r>
      <w:r w:rsidRPr="00507C53">
        <w:rPr>
          <w:noProof w:val="0"/>
        </w:rPr>
        <w:t>21</w:t>
      </w:r>
      <w:r w:rsidRPr="00507C53">
        <w:rPr>
          <w:noProof w:val="0"/>
        </w:rPr>
        <w:fldChar w:fldCharType="end"/>
      </w:r>
    </w:p>
    <w:p w14:paraId="4CE9DF29" w14:textId="006B8831"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5.7.3.1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solution#1 Add definition of the common notification header to TS 28.532</w:t>
      </w:r>
      <w:r w:rsidRPr="00507C53">
        <w:rPr>
          <w:noProof w:val="0"/>
        </w:rPr>
        <w:tab/>
      </w:r>
      <w:r w:rsidRPr="00507C53">
        <w:rPr>
          <w:noProof w:val="0"/>
        </w:rPr>
        <w:fldChar w:fldCharType="begin"/>
      </w:r>
      <w:r w:rsidRPr="00507C53">
        <w:rPr>
          <w:noProof w:val="0"/>
        </w:rPr>
        <w:instrText xml:space="preserve"> PAGEREF _Toc177041775 \h </w:instrText>
      </w:r>
      <w:r w:rsidRPr="00507C53">
        <w:rPr>
          <w:noProof w:val="0"/>
        </w:rPr>
      </w:r>
      <w:r w:rsidRPr="00507C53">
        <w:rPr>
          <w:noProof w:val="0"/>
        </w:rPr>
        <w:fldChar w:fldCharType="separate"/>
      </w:r>
      <w:r w:rsidRPr="00507C53">
        <w:rPr>
          <w:noProof w:val="0"/>
        </w:rPr>
        <w:t>21</w:t>
      </w:r>
      <w:r w:rsidRPr="00507C53">
        <w:rPr>
          <w:noProof w:val="0"/>
        </w:rPr>
        <w:fldChar w:fldCharType="end"/>
      </w:r>
    </w:p>
    <w:p w14:paraId="4323191C" w14:textId="1C1F9FCD"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5.7.4</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Evaluation of potential solutions</w:t>
      </w:r>
      <w:r w:rsidRPr="00507C53">
        <w:rPr>
          <w:noProof w:val="0"/>
        </w:rPr>
        <w:tab/>
      </w:r>
      <w:r w:rsidRPr="00507C53">
        <w:rPr>
          <w:noProof w:val="0"/>
        </w:rPr>
        <w:fldChar w:fldCharType="begin"/>
      </w:r>
      <w:r w:rsidRPr="00507C53">
        <w:rPr>
          <w:noProof w:val="0"/>
        </w:rPr>
        <w:instrText xml:space="preserve"> PAGEREF _Toc177041776 \h </w:instrText>
      </w:r>
      <w:r w:rsidRPr="00507C53">
        <w:rPr>
          <w:noProof w:val="0"/>
        </w:rPr>
      </w:r>
      <w:r w:rsidRPr="00507C53">
        <w:rPr>
          <w:noProof w:val="0"/>
        </w:rPr>
        <w:fldChar w:fldCharType="separate"/>
      </w:r>
      <w:r w:rsidRPr="00507C53">
        <w:rPr>
          <w:noProof w:val="0"/>
        </w:rPr>
        <w:t>21</w:t>
      </w:r>
      <w:r w:rsidRPr="00507C53">
        <w:rPr>
          <w:noProof w:val="0"/>
        </w:rPr>
        <w:fldChar w:fldCharType="end"/>
      </w:r>
    </w:p>
    <w:p w14:paraId="3487329F" w14:textId="79CA8BF8"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5.8</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Schema retrieval enhancements</w:t>
      </w:r>
      <w:r w:rsidRPr="00507C53">
        <w:rPr>
          <w:noProof w:val="0"/>
        </w:rPr>
        <w:tab/>
      </w:r>
      <w:r w:rsidRPr="00507C53">
        <w:rPr>
          <w:noProof w:val="0"/>
        </w:rPr>
        <w:fldChar w:fldCharType="begin"/>
      </w:r>
      <w:r w:rsidRPr="00507C53">
        <w:rPr>
          <w:noProof w:val="0"/>
        </w:rPr>
        <w:instrText xml:space="preserve"> PAGEREF _Toc177041777 \h </w:instrText>
      </w:r>
      <w:r w:rsidRPr="00507C53">
        <w:rPr>
          <w:noProof w:val="0"/>
        </w:rPr>
      </w:r>
      <w:r w:rsidRPr="00507C53">
        <w:rPr>
          <w:noProof w:val="0"/>
        </w:rPr>
        <w:fldChar w:fldCharType="separate"/>
      </w:r>
      <w:r w:rsidRPr="00507C53">
        <w:rPr>
          <w:noProof w:val="0"/>
        </w:rPr>
        <w:t>22</w:t>
      </w:r>
      <w:r w:rsidRPr="00507C53">
        <w:rPr>
          <w:noProof w:val="0"/>
        </w:rPr>
        <w:fldChar w:fldCharType="end"/>
      </w:r>
    </w:p>
    <w:p w14:paraId="41ADC35F" w14:textId="619770D7"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5.8.1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_Toc177041778 \h </w:instrText>
      </w:r>
      <w:r w:rsidRPr="00507C53">
        <w:rPr>
          <w:noProof w:val="0"/>
        </w:rPr>
      </w:r>
      <w:r w:rsidRPr="00507C53">
        <w:rPr>
          <w:noProof w:val="0"/>
        </w:rPr>
        <w:fldChar w:fldCharType="separate"/>
      </w:r>
      <w:r w:rsidRPr="00507C53">
        <w:rPr>
          <w:noProof w:val="0"/>
        </w:rPr>
        <w:t>22</w:t>
      </w:r>
      <w:r w:rsidRPr="00507C53">
        <w:rPr>
          <w:noProof w:val="0"/>
        </w:rPr>
        <w:fldChar w:fldCharType="end"/>
      </w:r>
    </w:p>
    <w:p w14:paraId="422CE389" w14:textId="7F70AA0B"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5.8.2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requirements</w:t>
      </w:r>
      <w:r w:rsidRPr="00507C53">
        <w:rPr>
          <w:noProof w:val="0"/>
        </w:rPr>
        <w:tab/>
      </w:r>
      <w:r w:rsidRPr="00507C53">
        <w:rPr>
          <w:noProof w:val="0"/>
        </w:rPr>
        <w:fldChar w:fldCharType="begin"/>
      </w:r>
      <w:r w:rsidRPr="00507C53">
        <w:rPr>
          <w:noProof w:val="0"/>
        </w:rPr>
        <w:instrText xml:space="preserve"> PAGEREF _Toc177041779 \h </w:instrText>
      </w:r>
      <w:r w:rsidRPr="00507C53">
        <w:rPr>
          <w:noProof w:val="0"/>
        </w:rPr>
      </w:r>
      <w:r w:rsidRPr="00507C53">
        <w:rPr>
          <w:noProof w:val="0"/>
        </w:rPr>
        <w:fldChar w:fldCharType="separate"/>
      </w:r>
      <w:r w:rsidRPr="00507C53">
        <w:rPr>
          <w:noProof w:val="0"/>
        </w:rPr>
        <w:t>22</w:t>
      </w:r>
      <w:r w:rsidRPr="00507C53">
        <w:rPr>
          <w:noProof w:val="0"/>
        </w:rPr>
        <w:fldChar w:fldCharType="end"/>
      </w:r>
    </w:p>
    <w:p w14:paraId="4F21D84F" w14:textId="2DA3F364"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5.8.3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_Toc177041780 \h </w:instrText>
      </w:r>
      <w:r w:rsidRPr="00507C53">
        <w:rPr>
          <w:noProof w:val="0"/>
        </w:rPr>
      </w:r>
      <w:r w:rsidRPr="00507C53">
        <w:rPr>
          <w:noProof w:val="0"/>
        </w:rPr>
        <w:fldChar w:fldCharType="separate"/>
      </w:r>
      <w:r w:rsidRPr="00507C53">
        <w:rPr>
          <w:noProof w:val="0"/>
        </w:rPr>
        <w:t>22</w:t>
      </w:r>
      <w:r w:rsidRPr="00507C53">
        <w:rPr>
          <w:noProof w:val="0"/>
        </w:rPr>
        <w:fldChar w:fldCharType="end"/>
      </w:r>
    </w:p>
    <w:p w14:paraId="60742ADC" w14:textId="45784C49"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5.8.3.1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solution#1, Schema list at known location</w:t>
      </w:r>
      <w:r w:rsidRPr="00507C53">
        <w:rPr>
          <w:noProof w:val="0"/>
        </w:rPr>
        <w:tab/>
      </w:r>
      <w:r w:rsidRPr="00507C53">
        <w:rPr>
          <w:noProof w:val="0"/>
        </w:rPr>
        <w:fldChar w:fldCharType="begin"/>
      </w:r>
      <w:r w:rsidRPr="00507C53">
        <w:rPr>
          <w:noProof w:val="0"/>
        </w:rPr>
        <w:instrText xml:space="preserve"> PAGEREF _Toc177041781 \h </w:instrText>
      </w:r>
      <w:r w:rsidRPr="00507C53">
        <w:rPr>
          <w:noProof w:val="0"/>
        </w:rPr>
      </w:r>
      <w:r w:rsidRPr="00507C53">
        <w:rPr>
          <w:noProof w:val="0"/>
        </w:rPr>
        <w:fldChar w:fldCharType="separate"/>
      </w:r>
      <w:r w:rsidRPr="00507C53">
        <w:rPr>
          <w:noProof w:val="0"/>
        </w:rPr>
        <w:t>22</w:t>
      </w:r>
      <w:r w:rsidRPr="00507C53">
        <w:rPr>
          <w:noProof w:val="0"/>
        </w:rPr>
        <w:fldChar w:fldCharType="end"/>
      </w:r>
    </w:p>
    <w:p w14:paraId="639D23CB" w14:textId="4DFDCA56"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5.8.3.2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solution#2 Schema lists as capabilities</w:t>
      </w:r>
      <w:r w:rsidRPr="00507C53">
        <w:rPr>
          <w:noProof w:val="0"/>
        </w:rPr>
        <w:tab/>
      </w:r>
      <w:r w:rsidRPr="00507C53">
        <w:rPr>
          <w:noProof w:val="0"/>
        </w:rPr>
        <w:fldChar w:fldCharType="begin"/>
      </w:r>
      <w:r w:rsidRPr="00507C53">
        <w:rPr>
          <w:noProof w:val="0"/>
        </w:rPr>
        <w:instrText xml:space="preserve"> PAGEREF _Toc177041782 \h </w:instrText>
      </w:r>
      <w:r w:rsidRPr="00507C53">
        <w:rPr>
          <w:noProof w:val="0"/>
        </w:rPr>
      </w:r>
      <w:r w:rsidRPr="00507C53">
        <w:rPr>
          <w:noProof w:val="0"/>
        </w:rPr>
        <w:fldChar w:fldCharType="separate"/>
      </w:r>
      <w:r w:rsidRPr="00507C53">
        <w:rPr>
          <w:noProof w:val="0"/>
        </w:rPr>
        <w:t>22</w:t>
      </w:r>
      <w:r w:rsidRPr="00507C53">
        <w:rPr>
          <w:noProof w:val="0"/>
        </w:rPr>
        <w:fldChar w:fldCharType="end"/>
      </w:r>
    </w:p>
    <w:p w14:paraId="1E7315D7" w14:textId="1BAFA880"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5.8.3.3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solution#3 Solution set specific solutions</w:t>
      </w:r>
      <w:r w:rsidRPr="00507C53">
        <w:rPr>
          <w:noProof w:val="0"/>
        </w:rPr>
        <w:tab/>
      </w:r>
      <w:r w:rsidRPr="00507C53">
        <w:rPr>
          <w:noProof w:val="0"/>
        </w:rPr>
        <w:fldChar w:fldCharType="begin"/>
      </w:r>
      <w:r w:rsidRPr="00507C53">
        <w:rPr>
          <w:noProof w:val="0"/>
        </w:rPr>
        <w:instrText xml:space="preserve"> PAGEREF _Toc177041783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40198C95" w14:textId="21AF26C0"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5.8.4</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Evaluation of potential solutions</w:t>
      </w:r>
      <w:r w:rsidRPr="00507C53">
        <w:rPr>
          <w:noProof w:val="0"/>
        </w:rPr>
        <w:tab/>
      </w:r>
      <w:r w:rsidRPr="00507C53">
        <w:rPr>
          <w:noProof w:val="0"/>
        </w:rPr>
        <w:fldChar w:fldCharType="begin"/>
      </w:r>
      <w:r w:rsidRPr="00507C53">
        <w:rPr>
          <w:noProof w:val="0"/>
        </w:rPr>
        <w:instrText xml:space="preserve"> PAGEREF _Toc177041784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2F3301CD" w14:textId="6746D70A"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5.9</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Schema reference enhancements</w:t>
      </w:r>
      <w:r w:rsidRPr="00507C53">
        <w:rPr>
          <w:noProof w:val="0"/>
        </w:rPr>
        <w:tab/>
      </w:r>
      <w:r w:rsidRPr="00507C53">
        <w:rPr>
          <w:noProof w:val="0"/>
        </w:rPr>
        <w:fldChar w:fldCharType="begin"/>
      </w:r>
      <w:r w:rsidRPr="00507C53">
        <w:rPr>
          <w:noProof w:val="0"/>
        </w:rPr>
        <w:instrText xml:space="preserve"> PAGEREF _Toc177041785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52D8EEDC" w14:textId="3E28F1F5"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5.9.1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Description</w:t>
      </w:r>
      <w:r w:rsidRPr="00507C53">
        <w:rPr>
          <w:noProof w:val="0"/>
        </w:rPr>
        <w:tab/>
      </w:r>
      <w:r w:rsidRPr="00507C53">
        <w:rPr>
          <w:noProof w:val="0"/>
        </w:rPr>
        <w:fldChar w:fldCharType="begin"/>
      </w:r>
      <w:r w:rsidRPr="00507C53">
        <w:rPr>
          <w:noProof w:val="0"/>
        </w:rPr>
        <w:instrText xml:space="preserve"> PAGEREF _Toc177041786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67506282" w14:textId="0E2C67D1"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5.9.2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requirements</w:t>
      </w:r>
      <w:r w:rsidRPr="00507C53">
        <w:rPr>
          <w:noProof w:val="0"/>
        </w:rPr>
        <w:tab/>
      </w:r>
      <w:r w:rsidRPr="00507C53">
        <w:rPr>
          <w:noProof w:val="0"/>
        </w:rPr>
        <w:fldChar w:fldCharType="begin"/>
      </w:r>
      <w:r w:rsidRPr="00507C53">
        <w:rPr>
          <w:noProof w:val="0"/>
        </w:rPr>
        <w:instrText xml:space="preserve"> PAGEREF _Toc177041787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11E00758" w14:textId="1233816D"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rPr>
        <w:t>5.9.3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solutions</w:t>
      </w:r>
      <w:r w:rsidRPr="00507C53">
        <w:rPr>
          <w:noProof w:val="0"/>
        </w:rPr>
        <w:tab/>
      </w:r>
      <w:r w:rsidRPr="00507C53">
        <w:rPr>
          <w:noProof w:val="0"/>
        </w:rPr>
        <w:fldChar w:fldCharType="begin"/>
      </w:r>
      <w:r w:rsidRPr="00507C53">
        <w:rPr>
          <w:noProof w:val="0"/>
        </w:rPr>
        <w:instrText xml:space="preserve"> PAGEREF _Toc177041788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5A8686F2" w14:textId="4B019F1E"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5.9.3.1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solution#1, Update ProvMnS OpenAPI definition to be more generic</w:t>
      </w:r>
      <w:r w:rsidRPr="00507C53">
        <w:rPr>
          <w:noProof w:val="0"/>
        </w:rPr>
        <w:tab/>
      </w:r>
      <w:r w:rsidRPr="00507C53">
        <w:rPr>
          <w:noProof w:val="0"/>
        </w:rPr>
        <w:fldChar w:fldCharType="begin"/>
      </w:r>
      <w:r w:rsidRPr="00507C53">
        <w:rPr>
          <w:noProof w:val="0"/>
        </w:rPr>
        <w:instrText xml:space="preserve"> PAGEREF _Toc177041789 \h </w:instrText>
      </w:r>
      <w:r w:rsidRPr="00507C53">
        <w:rPr>
          <w:noProof w:val="0"/>
        </w:rPr>
      </w:r>
      <w:r w:rsidRPr="00507C53">
        <w:rPr>
          <w:noProof w:val="0"/>
        </w:rPr>
        <w:fldChar w:fldCharType="separate"/>
      </w:r>
      <w:r w:rsidRPr="00507C53">
        <w:rPr>
          <w:noProof w:val="0"/>
        </w:rPr>
        <w:t>23</w:t>
      </w:r>
      <w:r w:rsidRPr="00507C53">
        <w:rPr>
          <w:noProof w:val="0"/>
        </w:rPr>
        <w:fldChar w:fldCharType="end"/>
      </w:r>
    </w:p>
    <w:p w14:paraId="75F3D2CB" w14:textId="07B167C8"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5.9.3.2</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Potential solution#2, decouples the ProvMnS schema and supported feature schema</w:t>
      </w:r>
      <w:r w:rsidRPr="00507C53">
        <w:rPr>
          <w:noProof w:val="0"/>
        </w:rPr>
        <w:tab/>
      </w:r>
      <w:r w:rsidRPr="00507C53">
        <w:rPr>
          <w:noProof w:val="0"/>
        </w:rPr>
        <w:fldChar w:fldCharType="begin"/>
      </w:r>
      <w:r w:rsidRPr="00507C53">
        <w:rPr>
          <w:noProof w:val="0"/>
        </w:rPr>
        <w:instrText xml:space="preserve"> PAGEREF _Toc177041790 \h </w:instrText>
      </w:r>
      <w:r w:rsidRPr="00507C53">
        <w:rPr>
          <w:noProof w:val="0"/>
        </w:rPr>
      </w:r>
      <w:r w:rsidRPr="00507C53">
        <w:rPr>
          <w:noProof w:val="0"/>
        </w:rPr>
        <w:fldChar w:fldCharType="separate"/>
      </w:r>
      <w:r w:rsidRPr="00507C53">
        <w:rPr>
          <w:noProof w:val="0"/>
        </w:rPr>
        <w:t>24</w:t>
      </w:r>
      <w:r w:rsidRPr="00507C53">
        <w:rPr>
          <w:noProof w:val="0"/>
        </w:rPr>
        <w:fldChar w:fldCharType="end"/>
      </w:r>
    </w:p>
    <w:p w14:paraId="25EAB0A1" w14:textId="0212F81C"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5.9.4</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Evaluation of potential solutions</w:t>
      </w:r>
      <w:r w:rsidRPr="00507C53">
        <w:rPr>
          <w:noProof w:val="0"/>
        </w:rPr>
        <w:tab/>
      </w:r>
      <w:r w:rsidRPr="00507C53">
        <w:rPr>
          <w:noProof w:val="0"/>
        </w:rPr>
        <w:fldChar w:fldCharType="begin"/>
      </w:r>
      <w:r w:rsidRPr="00507C53">
        <w:rPr>
          <w:noProof w:val="0"/>
        </w:rPr>
        <w:instrText xml:space="preserve"> PAGEREF _Toc177041791 \h </w:instrText>
      </w:r>
      <w:r w:rsidRPr="00507C53">
        <w:rPr>
          <w:noProof w:val="0"/>
        </w:rPr>
      </w:r>
      <w:r w:rsidRPr="00507C53">
        <w:rPr>
          <w:noProof w:val="0"/>
        </w:rPr>
        <w:fldChar w:fldCharType="separate"/>
      </w:r>
      <w:r w:rsidRPr="00507C53">
        <w:rPr>
          <w:noProof w:val="0"/>
        </w:rPr>
        <w:t>25</w:t>
      </w:r>
      <w:r w:rsidRPr="00507C53">
        <w:rPr>
          <w:noProof w:val="0"/>
        </w:rPr>
        <w:fldChar w:fldCharType="end"/>
      </w:r>
    </w:p>
    <w:p w14:paraId="3786E622" w14:textId="1FEF39D2"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5.10</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List and handle Alarming-Conditions</w:t>
      </w:r>
      <w:r w:rsidRPr="00507C53">
        <w:rPr>
          <w:noProof w:val="0"/>
        </w:rPr>
        <w:tab/>
      </w:r>
      <w:r w:rsidRPr="00507C53">
        <w:rPr>
          <w:noProof w:val="0"/>
        </w:rPr>
        <w:fldChar w:fldCharType="begin"/>
      </w:r>
      <w:r w:rsidRPr="00507C53">
        <w:rPr>
          <w:noProof w:val="0"/>
        </w:rPr>
        <w:instrText xml:space="preserve"> PAGEREF _Toc177041792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4D37716E" w14:textId="0C998403"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lang w:eastAsia="ko-KR"/>
        </w:rPr>
        <w:t>5.10.1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lang w:eastAsia="ko-KR"/>
        </w:rPr>
        <w:t>Description</w:t>
      </w:r>
      <w:r w:rsidRPr="00507C53">
        <w:rPr>
          <w:noProof w:val="0"/>
        </w:rPr>
        <w:tab/>
      </w:r>
      <w:r w:rsidRPr="00507C53">
        <w:rPr>
          <w:noProof w:val="0"/>
        </w:rPr>
        <w:fldChar w:fldCharType="begin"/>
      </w:r>
      <w:r w:rsidRPr="00507C53">
        <w:rPr>
          <w:noProof w:val="0"/>
        </w:rPr>
        <w:instrText xml:space="preserve"> PAGEREF _Toc177041793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630762F3" w14:textId="7357B700"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lang w:eastAsia="ko-KR"/>
        </w:rPr>
        <w:t>5.10.2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lang w:eastAsia="ko-KR"/>
        </w:rPr>
        <w:t>Potential requirements</w:t>
      </w:r>
      <w:r w:rsidRPr="00507C53">
        <w:rPr>
          <w:noProof w:val="0"/>
        </w:rPr>
        <w:tab/>
      </w:r>
      <w:r w:rsidRPr="00507C53">
        <w:rPr>
          <w:noProof w:val="0"/>
        </w:rPr>
        <w:fldChar w:fldCharType="begin"/>
      </w:r>
      <w:r w:rsidRPr="00507C53">
        <w:rPr>
          <w:noProof w:val="0"/>
        </w:rPr>
        <w:instrText xml:space="preserve"> PAGEREF _Toc177041794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2D6BE3E3" w14:textId="1F98F4AB"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lang w:eastAsia="ko-KR"/>
        </w:rPr>
        <w:t>5.10.3</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lang w:eastAsia="ko-KR"/>
        </w:rPr>
        <w:t>Potential solutions</w:t>
      </w:r>
      <w:r w:rsidRPr="00507C53">
        <w:rPr>
          <w:noProof w:val="0"/>
        </w:rPr>
        <w:tab/>
      </w:r>
      <w:r w:rsidRPr="00507C53">
        <w:rPr>
          <w:noProof w:val="0"/>
        </w:rPr>
        <w:fldChar w:fldCharType="begin"/>
      </w:r>
      <w:r w:rsidRPr="00507C53">
        <w:rPr>
          <w:noProof w:val="0"/>
        </w:rPr>
        <w:instrText xml:space="preserve"> PAGEREF _Toc177041795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1F124C9D" w14:textId="6F5E152A"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rPr>
        <w:t>5.10.3.1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 #part1: List of alarming-conditions</w:t>
      </w:r>
      <w:r w:rsidRPr="00507C53">
        <w:rPr>
          <w:noProof w:val="0"/>
        </w:rPr>
        <w:tab/>
      </w:r>
      <w:r w:rsidRPr="00507C53">
        <w:rPr>
          <w:noProof w:val="0"/>
        </w:rPr>
        <w:fldChar w:fldCharType="begin"/>
      </w:r>
      <w:r w:rsidRPr="00507C53">
        <w:rPr>
          <w:noProof w:val="0"/>
        </w:rPr>
        <w:instrText xml:space="preserve"> PAGEREF _Toc177041796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1C11F203" w14:textId="05C7CD05" w:rsidR="00F546F7" w:rsidRPr="00507C53" w:rsidRDefault="00F546F7">
      <w:pPr>
        <w:pStyle w:val="TOC4"/>
        <w:rPr>
          <w:rFonts w:asciiTheme="minorHAnsi" w:eastAsiaTheme="minorEastAsia" w:hAnsiTheme="minorHAnsi" w:cstheme="minorBidi"/>
          <w:noProof w:val="0"/>
          <w:kern w:val="2"/>
          <w:sz w:val="22"/>
          <w:szCs w:val="22"/>
          <w:lang w:eastAsia="en-GB"/>
          <w14:ligatures w14:val="standardContextual"/>
        </w:rPr>
      </w:pPr>
      <w:r w:rsidRPr="00507C53">
        <w:rPr>
          <w:noProof w:val="0"/>
          <w:lang w:eastAsia="ko-KR"/>
        </w:rPr>
        <w:t>5.10.3.2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Potential solution #part2: Filtering on alarming condition</w:t>
      </w:r>
      <w:r w:rsidRPr="00507C53">
        <w:rPr>
          <w:noProof w:val="0"/>
        </w:rPr>
        <w:tab/>
      </w:r>
      <w:r w:rsidRPr="00507C53">
        <w:rPr>
          <w:noProof w:val="0"/>
        </w:rPr>
        <w:fldChar w:fldCharType="begin"/>
      </w:r>
      <w:r w:rsidRPr="00507C53">
        <w:rPr>
          <w:noProof w:val="0"/>
        </w:rPr>
        <w:instrText xml:space="preserve"> PAGEREF _Toc177041797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777E21CC" w14:textId="37915DDA"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noProof w:val="0"/>
          <w:lang w:eastAsia="ko-KR"/>
        </w:rPr>
        <w:t>5.10.4</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lang w:eastAsia="ko-KR"/>
        </w:rPr>
        <w:t>Evaluation of potential solutions</w:t>
      </w:r>
      <w:r w:rsidRPr="00507C53">
        <w:rPr>
          <w:noProof w:val="0"/>
        </w:rPr>
        <w:tab/>
      </w:r>
      <w:r w:rsidRPr="00507C53">
        <w:rPr>
          <w:noProof w:val="0"/>
        </w:rPr>
        <w:fldChar w:fldCharType="begin"/>
      </w:r>
      <w:r w:rsidRPr="00507C53">
        <w:rPr>
          <w:noProof w:val="0"/>
        </w:rPr>
        <w:instrText xml:space="preserve"> PAGEREF _Toc177041798 \h </w:instrText>
      </w:r>
      <w:r w:rsidRPr="00507C53">
        <w:rPr>
          <w:noProof w:val="0"/>
        </w:rPr>
      </w:r>
      <w:r w:rsidRPr="00507C53">
        <w:rPr>
          <w:noProof w:val="0"/>
        </w:rPr>
        <w:fldChar w:fldCharType="separate"/>
      </w:r>
      <w:r w:rsidRPr="00507C53">
        <w:rPr>
          <w:noProof w:val="0"/>
        </w:rPr>
        <w:t>26</w:t>
      </w:r>
      <w:r w:rsidRPr="00507C53">
        <w:rPr>
          <w:noProof w:val="0"/>
        </w:rPr>
        <w:fldChar w:fldCharType="end"/>
      </w:r>
    </w:p>
    <w:p w14:paraId="3CE37E9A" w14:textId="00AE233F"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5.11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Overview of ma</w:t>
      </w:r>
      <w:r w:rsidRPr="00507C53">
        <w:rPr>
          <w:noProof w:val="0"/>
          <w:lang w:eastAsia="zh-CN"/>
        </w:rPr>
        <w:t>nage</w:t>
      </w:r>
      <w:r w:rsidRPr="00507C53">
        <w:rPr>
          <w:noProof w:val="0"/>
        </w:rPr>
        <w:t>ment capabilities and corresponding Solution Sets</w:t>
      </w:r>
      <w:r w:rsidRPr="00507C53">
        <w:rPr>
          <w:noProof w:val="0"/>
        </w:rPr>
        <w:tab/>
      </w:r>
      <w:r w:rsidRPr="00507C53">
        <w:rPr>
          <w:noProof w:val="0"/>
        </w:rPr>
        <w:fldChar w:fldCharType="begin"/>
      </w:r>
      <w:r w:rsidRPr="00507C53">
        <w:rPr>
          <w:noProof w:val="0"/>
        </w:rPr>
        <w:instrText xml:space="preserve"> PAGEREF _Toc177041799 \h </w:instrText>
      </w:r>
      <w:r w:rsidRPr="00507C53">
        <w:rPr>
          <w:noProof w:val="0"/>
        </w:rPr>
      </w:r>
      <w:r w:rsidRPr="00507C53">
        <w:rPr>
          <w:noProof w:val="0"/>
        </w:rPr>
        <w:fldChar w:fldCharType="separate"/>
      </w:r>
      <w:r w:rsidRPr="00507C53">
        <w:rPr>
          <w:noProof w:val="0"/>
        </w:rPr>
        <w:t>27</w:t>
      </w:r>
      <w:r w:rsidRPr="00507C53">
        <w:rPr>
          <w:noProof w:val="0"/>
        </w:rPr>
        <w:fldChar w:fldCharType="end"/>
      </w:r>
    </w:p>
    <w:p w14:paraId="7E7CBE92" w14:textId="1E7415E7"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5.11.1</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Description</w:t>
      </w:r>
      <w:r w:rsidRPr="00507C53">
        <w:rPr>
          <w:noProof w:val="0"/>
        </w:rPr>
        <w:tab/>
      </w:r>
      <w:r w:rsidRPr="00507C53">
        <w:rPr>
          <w:noProof w:val="0"/>
        </w:rPr>
        <w:fldChar w:fldCharType="begin"/>
      </w:r>
      <w:r w:rsidRPr="00507C53">
        <w:rPr>
          <w:noProof w:val="0"/>
        </w:rPr>
        <w:instrText xml:space="preserve"> PAGEREF _Toc177041800 \h </w:instrText>
      </w:r>
      <w:r w:rsidRPr="00507C53">
        <w:rPr>
          <w:noProof w:val="0"/>
        </w:rPr>
      </w:r>
      <w:r w:rsidRPr="00507C53">
        <w:rPr>
          <w:noProof w:val="0"/>
        </w:rPr>
        <w:fldChar w:fldCharType="separate"/>
      </w:r>
      <w:r w:rsidRPr="00507C53">
        <w:rPr>
          <w:noProof w:val="0"/>
        </w:rPr>
        <w:t>27</w:t>
      </w:r>
      <w:r w:rsidRPr="00507C53">
        <w:rPr>
          <w:noProof w:val="0"/>
        </w:rPr>
        <w:fldChar w:fldCharType="end"/>
      </w:r>
    </w:p>
    <w:p w14:paraId="12A7E512" w14:textId="4E29B746" w:rsidR="00F546F7" w:rsidRPr="00507C53" w:rsidRDefault="00F546F7">
      <w:pPr>
        <w:pStyle w:val="TOC3"/>
        <w:rPr>
          <w:rFonts w:asciiTheme="minorHAnsi" w:eastAsiaTheme="minorEastAsia" w:hAnsiTheme="minorHAnsi" w:cstheme="minorBidi"/>
          <w:noProof w:val="0"/>
          <w:kern w:val="2"/>
          <w:sz w:val="22"/>
          <w:szCs w:val="22"/>
          <w:lang w:eastAsia="en-GB"/>
          <w14:ligatures w14:val="standardContextual"/>
        </w:rPr>
      </w:pPr>
      <w:r w:rsidRPr="00507C53">
        <w:rPr>
          <w:iCs/>
          <w:noProof w:val="0"/>
          <w:color w:val="404040"/>
        </w:rPr>
        <w:t>5.11.2</w:t>
      </w:r>
      <w:r w:rsidRPr="00507C53">
        <w:rPr>
          <w:rFonts w:asciiTheme="minorHAnsi" w:eastAsiaTheme="minorEastAsia" w:hAnsiTheme="minorHAnsi" w:cstheme="minorBidi"/>
          <w:noProof w:val="0"/>
          <w:kern w:val="2"/>
          <w:sz w:val="22"/>
          <w:szCs w:val="22"/>
          <w:lang w:eastAsia="en-GB"/>
          <w14:ligatures w14:val="standardContextual"/>
        </w:rPr>
        <w:tab/>
      </w:r>
      <w:r w:rsidRPr="00507C53">
        <w:rPr>
          <w:iCs/>
          <w:noProof w:val="0"/>
          <w:color w:val="404040"/>
        </w:rPr>
        <w:t>Potential solutions</w:t>
      </w:r>
      <w:r w:rsidRPr="00507C53">
        <w:rPr>
          <w:noProof w:val="0"/>
        </w:rPr>
        <w:tab/>
      </w:r>
      <w:r w:rsidRPr="00507C53">
        <w:rPr>
          <w:noProof w:val="0"/>
        </w:rPr>
        <w:fldChar w:fldCharType="begin"/>
      </w:r>
      <w:r w:rsidRPr="00507C53">
        <w:rPr>
          <w:noProof w:val="0"/>
        </w:rPr>
        <w:instrText xml:space="preserve"> PAGEREF _Toc177041801 \h </w:instrText>
      </w:r>
      <w:r w:rsidRPr="00507C53">
        <w:rPr>
          <w:noProof w:val="0"/>
        </w:rPr>
      </w:r>
      <w:r w:rsidRPr="00507C53">
        <w:rPr>
          <w:noProof w:val="0"/>
        </w:rPr>
        <w:fldChar w:fldCharType="separate"/>
      </w:r>
      <w:r w:rsidRPr="00507C53">
        <w:rPr>
          <w:noProof w:val="0"/>
        </w:rPr>
        <w:t>27</w:t>
      </w:r>
      <w:r w:rsidRPr="00507C53">
        <w:rPr>
          <w:noProof w:val="0"/>
        </w:rPr>
        <w:fldChar w:fldCharType="end"/>
      </w:r>
    </w:p>
    <w:p w14:paraId="4E0BAB18" w14:textId="6BB0197A" w:rsidR="00F546F7" w:rsidRPr="00507C53" w:rsidRDefault="00F546F7">
      <w:pPr>
        <w:pStyle w:val="TOC1"/>
        <w:rPr>
          <w:rFonts w:asciiTheme="minorHAnsi" w:eastAsiaTheme="minorEastAsia" w:hAnsiTheme="minorHAnsi" w:cstheme="minorBidi"/>
          <w:noProof w:val="0"/>
          <w:kern w:val="2"/>
          <w:szCs w:val="22"/>
          <w:lang w:eastAsia="en-GB"/>
          <w14:ligatures w14:val="standardContextual"/>
        </w:rPr>
      </w:pPr>
      <w:r w:rsidRPr="00507C53">
        <w:rPr>
          <w:noProof w:val="0"/>
        </w:rPr>
        <w:t>6</w:t>
      </w:r>
      <w:r w:rsidRPr="00507C53">
        <w:rPr>
          <w:rFonts w:asciiTheme="minorHAnsi" w:eastAsiaTheme="minorEastAsia" w:hAnsiTheme="minorHAnsi" w:cstheme="minorBidi"/>
          <w:noProof w:val="0"/>
          <w:kern w:val="2"/>
          <w:szCs w:val="22"/>
          <w:lang w:eastAsia="en-GB"/>
          <w14:ligatures w14:val="standardContextual"/>
        </w:rPr>
        <w:tab/>
      </w:r>
      <w:r w:rsidRPr="00507C53">
        <w:rPr>
          <w:noProof w:val="0"/>
        </w:rPr>
        <w:t>Conclusions and recommendations</w:t>
      </w:r>
      <w:r w:rsidRPr="00507C53">
        <w:rPr>
          <w:noProof w:val="0"/>
        </w:rPr>
        <w:tab/>
      </w:r>
      <w:r w:rsidRPr="00507C53">
        <w:rPr>
          <w:noProof w:val="0"/>
        </w:rPr>
        <w:fldChar w:fldCharType="begin"/>
      </w:r>
      <w:r w:rsidRPr="00507C53">
        <w:rPr>
          <w:noProof w:val="0"/>
        </w:rPr>
        <w:instrText xml:space="preserve"> PAGEREF _Toc177041802 \h </w:instrText>
      </w:r>
      <w:r w:rsidRPr="00507C53">
        <w:rPr>
          <w:noProof w:val="0"/>
        </w:rPr>
      </w:r>
      <w:r w:rsidRPr="00507C53">
        <w:rPr>
          <w:noProof w:val="0"/>
        </w:rPr>
        <w:fldChar w:fldCharType="separate"/>
      </w:r>
      <w:r w:rsidRPr="00507C53">
        <w:rPr>
          <w:noProof w:val="0"/>
        </w:rPr>
        <w:t>29</w:t>
      </w:r>
      <w:r w:rsidRPr="00507C53">
        <w:rPr>
          <w:noProof w:val="0"/>
        </w:rPr>
        <w:fldChar w:fldCharType="end"/>
      </w:r>
    </w:p>
    <w:p w14:paraId="30AFA378" w14:textId="3ECBAD05"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6.1</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NRM investigation</w:t>
      </w:r>
      <w:r w:rsidRPr="00507C53">
        <w:rPr>
          <w:noProof w:val="0"/>
        </w:rPr>
        <w:tab/>
      </w:r>
      <w:r w:rsidRPr="00507C53">
        <w:rPr>
          <w:noProof w:val="0"/>
        </w:rPr>
        <w:fldChar w:fldCharType="begin"/>
      </w:r>
      <w:r w:rsidRPr="00507C53">
        <w:rPr>
          <w:noProof w:val="0"/>
        </w:rPr>
        <w:instrText xml:space="preserve"> PAGEREF _Toc177041803 \h </w:instrText>
      </w:r>
      <w:r w:rsidRPr="00507C53">
        <w:rPr>
          <w:noProof w:val="0"/>
        </w:rPr>
      </w:r>
      <w:r w:rsidRPr="00507C53">
        <w:rPr>
          <w:noProof w:val="0"/>
        </w:rPr>
        <w:fldChar w:fldCharType="separate"/>
      </w:r>
      <w:r w:rsidRPr="00507C53">
        <w:rPr>
          <w:noProof w:val="0"/>
        </w:rPr>
        <w:t>29</w:t>
      </w:r>
      <w:r w:rsidRPr="00507C53">
        <w:rPr>
          <w:noProof w:val="0"/>
        </w:rPr>
        <w:fldChar w:fldCharType="end"/>
      </w:r>
    </w:p>
    <w:p w14:paraId="5D1EEDB6" w14:textId="0E2D3210"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6.2</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Connection between TS 28.537 and TS 28.622 for generic control NRM capabilities</w:t>
      </w:r>
      <w:r w:rsidRPr="00507C53">
        <w:rPr>
          <w:noProof w:val="0"/>
        </w:rPr>
        <w:tab/>
      </w:r>
      <w:r w:rsidRPr="00507C53">
        <w:rPr>
          <w:noProof w:val="0"/>
        </w:rPr>
        <w:fldChar w:fldCharType="begin"/>
      </w:r>
      <w:r w:rsidRPr="00507C53">
        <w:rPr>
          <w:noProof w:val="0"/>
        </w:rPr>
        <w:instrText xml:space="preserve"> PAGEREF _Toc177041804 \h </w:instrText>
      </w:r>
      <w:r w:rsidRPr="00507C53">
        <w:rPr>
          <w:noProof w:val="0"/>
        </w:rPr>
      </w:r>
      <w:r w:rsidRPr="00507C53">
        <w:rPr>
          <w:noProof w:val="0"/>
        </w:rPr>
        <w:fldChar w:fldCharType="separate"/>
      </w:r>
      <w:r w:rsidRPr="00507C53">
        <w:rPr>
          <w:noProof w:val="0"/>
        </w:rPr>
        <w:t>30</w:t>
      </w:r>
      <w:r w:rsidRPr="00507C53">
        <w:rPr>
          <w:noProof w:val="0"/>
        </w:rPr>
        <w:fldChar w:fldCharType="end"/>
      </w:r>
    </w:p>
    <w:p w14:paraId="06924506" w14:textId="0172A36C"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6.5</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Discovery of management capabilities of MnS instances based on area of interest</w:t>
      </w:r>
      <w:r w:rsidRPr="00507C53">
        <w:rPr>
          <w:noProof w:val="0"/>
        </w:rPr>
        <w:tab/>
      </w:r>
      <w:r w:rsidRPr="00507C53">
        <w:rPr>
          <w:noProof w:val="0"/>
        </w:rPr>
        <w:fldChar w:fldCharType="begin"/>
      </w:r>
      <w:r w:rsidRPr="00507C53">
        <w:rPr>
          <w:noProof w:val="0"/>
        </w:rPr>
        <w:instrText xml:space="preserve"> PAGEREF _Toc177041805 \h </w:instrText>
      </w:r>
      <w:r w:rsidRPr="00507C53">
        <w:rPr>
          <w:noProof w:val="0"/>
        </w:rPr>
      </w:r>
      <w:r w:rsidRPr="00507C53">
        <w:rPr>
          <w:noProof w:val="0"/>
        </w:rPr>
        <w:fldChar w:fldCharType="separate"/>
      </w:r>
      <w:r w:rsidRPr="00507C53">
        <w:rPr>
          <w:noProof w:val="0"/>
        </w:rPr>
        <w:t>30</w:t>
      </w:r>
      <w:r w:rsidRPr="00507C53">
        <w:rPr>
          <w:noProof w:val="0"/>
        </w:rPr>
        <w:fldChar w:fldCharType="end"/>
      </w:r>
    </w:p>
    <w:p w14:paraId="346EABDB" w14:textId="0C8177BE" w:rsidR="00F546F7" w:rsidRPr="00507C53" w:rsidRDefault="00F546F7">
      <w:pPr>
        <w:pStyle w:val="TOC2"/>
        <w:rPr>
          <w:rFonts w:asciiTheme="minorHAnsi" w:eastAsiaTheme="minorEastAsia" w:hAnsiTheme="minorHAnsi" w:cstheme="minorBidi"/>
          <w:noProof w:val="0"/>
          <w:kern w:val="2"/>
          <w:sz w:val="22"/>
          <w:szCs w:val="22"/>
          <w:lang w:eastAsia="en-GB"/>
          <w14:ligatures w14:val="standardContextual"/>
        </w:rPr>
      </w:pPr>
      <w:r w:rsidRPr="00507C53">
        <w:rPr>
          <w:noProof w:val="0"/>
        </w:rPr>
        <w:t>6.6</w:t>
      </w:r>
      <w:r w:rsidRPr="00507C53">
        <w:rPr>
          <w:rFonts w:asciiTheme="minorHAnsi" w:eastAsiaTheme="minorEastAsia" w:hAnsiTheme="minorHAnsi" w:cstheme="minorBidi"/>
          <w:noProof w:val="0"/>
          <w:kern w:val="2"/>
          <w:sz w:val="22"/>
          <w:szCs w:val="22"/>
          <w:lang w:eastAsia="en-GB"/>
          <w14:ligatures w14:val="standardContextual"/>
        </w:rPr>
        <w:tab/>
      </w:r>
      <w:r w:rsidRPr="00507C53">
        <w:rPr>
          <w:noProof w:val="0"/>
        </w:rPr>
        <w:t>PM investigation</w:t>
      </w:r>
      <w:r w:rsidRPr="00507C53">
        <w:rPr>
          <w:noProof w:val="0"/>
        </w:rPr>
        <w:tab/>
      </w:r>
      <w:r w:rsidRPr="00507C53">
        <w:rPr>
          <w:noProof w:val="0"/>
        </w:rPr>
        <w:fldChar w:fldCharType="begin"/>
      </w:r>
      <w:r w:rsidRPr="00507C53">
        <w:rPr>
          <w:noProof w:val="0"/>
        </w:rPr>
        <w:instrText xml:space="preserve"> PAGEREF _Toc177041806 \h </w:instrText>
      </w:r>
      <w:r w:rsidRPr="00507C53">
        <w:rPr>
          <w:noProof w:val="0"/>
        </w:rPr>
      </w:r>
      <w:r w:rsidRPr="00507C53">
        <w:rPr>
          <w:noProof w:val="0"/>
        </w:rPr>
        <w:fldChar w:fldCharType="separate"/>
      </w:r>
      <w:r w:rsidRPr="00507C53">
        <w:rPr>
          <w:noProof w:val="0"/>
        </w:rPr>
        <w:t>30</w:t>
      </w:r>
      <w:r w:rsidRPr="00507C53">
        <w:rPr>
          <w:noProof w:val="0"/>
        </w:rPr>
        <w:fldChar w:fldCharType="end"/>
      </w:r>
    </w:p>
    <w:p w14:paraId="14C3BEA3" w14:textId="09367057" w:rsidR="00F546F7" w:rsidRPr="00507C53" w:rsidRDefault="00F546F7">
      <w:pPr>
        <w:pStyle w:val="TOC8"/>
        <w:rPr>
          <w:rFonts w:asciiTheme="minorHAnsi" w:eastAsiaTheme="minorEastAsia" w:hAnsiTheme="minorHAnsi" w:cstheme="minorBidi"/>
          <w:b w:val="0"/>
          <w:noProof w:val="0"/>
          <w:kern w:val="2"/>
          <w:szCs w:val="22"/>
          <w:lang w:eastAsia="en-GB"/>
          <w14:ligatures w14:val="standardContextual"/>
        </w:rPr>
      </w:pPr>
      <w:r w:rsidRPr="00507C53">
        <w:rPr>
          <w:noProof w:val="0"/>
        </w:rPr>
        <w:t>Annex &lt;X&gt; (informative): Change history</w:t>
      </w:r>
      <w:r w:rsidRPr="00507C53">
        <w:rPr>
          <w:noProof w:val="0"/>
        </w:rPr>
        <w:tab/>
      </w:r>
      <w:r w:rsidRPr="00507C53">
        <w:rPr>
          <w:noProof w:val="0"/>
        </w:rPr>
        <w:fldChar w:fldCharType="begin"/>
      </w:r>
      <w:r w:rsidRPr="00507C53">
        <w:rPr>
          <w:noProof w:val="0"/>
        </w:rPr>
        <w:instrText xml:space="preserve"> PAGEREF _Toc177041807 \h </w:instrText>
      </w:r>
      <w:r w:rsidRPr="00507C53">
        <w:rPr>
          <w:noProof w:val="0"/>
        </w:rPr>
      </w:r>
      <w:r w:rsidRPr="00507C53">
        <w:rPr>
          <w:noProof w:val="0"/>
        </w:rPr>
        <w:fldChar w:fldCharType="separate"/>
      </w:r>
      <w:r w:rsidRPr="00507C53">
        <w:rPr>
          <w:noProof w:val="0"/>
        </w:rPr>
        <w:t>31</w:t>
      </w:r>
      <w:r w:rsidRPr="00507C53">
        <w:rPr>
          <w:noProof w:val="0"/>
        </w:rP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77041729"/>
      <w:bookmarkEnd w:id="14"/>
      <w:r w:rsidRPr="00507C53">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77041730"/>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77041731"/>
      <w:bookmarkEnd w:id="19"/>
      <w:r w:rsidRPr="00507C53">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77041732"/>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439A4CCE" w:rsidR="00AD184D" w:rsidRPr="00507C53" w:rsidRDefault="00AD184D" w:rsidP="00AD184D">
      <w:pPr>
        <w:pStyle w:val="EX"/>
      </w:pPr>
      <w:r w:rsidRPr="00507C53">
        <w:t>[</w:t>
      </w:r>
      <w:r w:rsidR="004550AF" w:rsidRPr="00507C53">
        <w:t>18</w:t>
      </w:r>
      <w:r w:rsidRPr="00507C53">
        <w:t>]</w:t>
      </w:r>
      <w:r w:rsidRPr="00507C53">
        <w:tab/>
      </w:r>
      <w:r w:rsidRPr="00507C53">
        <w:rPr>
          <w:lang w:eastAsia="zh-CN"/>
        </w:rPr>
        <w:t xml:space="preserve">3GPP </w:t>
      </w:r>
      <w:r w:rsidRPr="00507C53">
        <w:t>28.404 "Telecommunication management; Quality of Experience (QoE) measurement collection; Concepts, use cases and requirements)"</w:t>
      </w:r>
      <w:r w:rsidR="00741814" w:rsidRPr="00507C53">
        <w:t>.</w:t>
      </w:r>
    </w:p>
    <w:p w14:paraId="39EBD3C6" w14:textId="6C917329"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Pr="00507C53">
        <w:t>28.405 "Telecommunication management; Quality of Experience (QoE) measurement collection; Control and configuration)"</w:t>
      </w:r>
      <w:r w:rsidR="007A5EEE" w:rsidRPr="00507C53">
        <w:t>.</w:t>
      </w:r>
    </w:p>
    <w:p w14:paraId="27282DD2" w14:textId="3E84C2E0"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Pr="00507C53">
        <w:t>28.406 "Telecommunication management; Quality of Experience (QoE) measurement collection; Information definition and transport"</w:t>
      </w:r>
      <w:r w:rsidR="007A5EEE" w:rsidRPr="00507C53">
        <w:t>.</w:t>
      </w:r>
    </w:p>
    <w:p w14:paraId="4B72916D" w14:textId="4F3D219A"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Pr="00507C53">
        <w:t>28.520 "Telecommunication management; Performance Management (PM) for mobile networks that include virtualized network functions; Requirements"</w:t>
      </w:r>
      <w:r w:rsidR="007A5EEE" w:rsidRPr="00507C53">
        <w:t>.</w:t>
      </w:r>
    </w:p>
    <w:p w14:paraId="0541EF06" w14:textId="634C877D" w:rsidR="00AD184D" w:rsidRPr="00507C53" w:rsidRDefault="00AD184D" w:rsidP="00AD184D">
      <w:pPr>
        <w:pStyle w:val="EX"/>
      </w:pPr>
      <w:r w:rsidRPr="00507C53">
        <w:t>[</w:t>
      </w:r>
      <w:r w:rsidR="00621C1C" w:rsidRPr="00507C53">
        <w:t>22</w:t>
      </w:r>
      <w:r w:rsidRPr="00507C53">
        <w:t>]</w:t>
      </w:r>
      <w:r w:rsidRPr="00507C53">
        <w:tab/>
      </w:r>
      <w:r w:rsidRPr="00507C53">
        <w:rPr>
          <w:lang w:eastAsia="zh-CN"/>
        </w:rPr>
        <w:t xml:space="preserve">3GPP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3D3E7028" w:rsidR="00AD184D" w:rsidRPr="00507C53" w:rsidRDefault="00AD184D" w:rsidP="00AD184D">
      <w:pPr>
        <w:pStyle w:val="EX"/>
      </w:pPr>
      <w:r w:rsidRPr="00507C53">
        <w:t>[</w:t>
      </w:r>
      <w:r w:rsidR="00D12458" w:rsidRPr="00507C53">
        <w:t>23</w:t>
      </w:r>
      <w:r w:rsidRPr="00507C53">
        <w:t>]</w:t>
      </w:r>
      <w:r w:rsidRPr="00507C53">
        <w:tab/>
      </w:r>
      <w:r w:rsidRPr="00507C53">
        <w:rPr>
          <w:lang w:eastAsia="zh-CN"/>
        </w:rPr>
        <w:t xml:space="preserve">3GPP </w:t>
      </w:r>
      <w:r w:rsidRPr="00507C53">
        <w:t>28.522 Telecommunication management; Performance Management (PM) for mobile networks that include virtualized network functions; Stage 2</w:t>
      </w:r>
      <w:r w:rsidR="007A5EEE" w:rsidRPr="00507C53">
        <w:t>".</w:t>
      </w:r>
    </w:p>
    <w:p w14:paraId="120FE5B3" w14:textId="606B1F99"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Pr="00507C53">
        <w:t>28.523 Telecommunication management; Performance Management (PM) for mobile networks that include virtualized network functions; Stage 3"</w:t>
      </w:r>
      <w:r w:rsidR="007A5EEE" w:rsidRPr="00507C53">
        <w:t>.</w:t>
      </w:r>
    </w:p>
    <w:p w14:paraId="06EBBC14" w14:textId="38F63E97"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Pr="00507C53">
        <w:t>28.550 "Management and orchestration; Performance assurance"</w:t>
      </w:r>
      <w:r w:rsidR="007A5EEE" w:rsidRPr="00507C53">
        <w:t>.</w:t>
      </w:r>
    </w:p>
    <w:p w14:paraId="1C9AF9A6" w14:textId="1C4A80A0"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Pr="00507C53">
        <w:t>28.552 "Management and orchestration; 5G performance measurements"</w:t>
      </w:r>
      <w:r w:rsidR="007A5EEE" w:rsidRPr="00507C53">
        <w:t>.</w:t>
      </w:r>
    </w:p>
    <w:p w14:paraId="0068197E" w14:textId="4466F180"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Pr="00507C53">
        <w:t>28.554 "Management and orchestration; 5G end to end Key Performance Indicators (KPI)"</w:t>
      </w:r>
      <w:r w:rsidR="007A5EEE" w:rsidRPr="00507C53">
        <w:t>.</w:t>
      </w:r>
    </w:p>
    <w:p w14:paraId="34A6B57D" w14:textId="72748E51" w:rsidR="00AD184D" w:rsidRPr="00507C53" w:rsidRDefault="00AF080D" w:rsidP="00AD184D">
      <w:pPr>
        <w:pStyle w:val="EX"/>
      </w:pPr>
      <w:r w:rsidRPr="00507C53">
        <w:t>[28]</w:t>
      </w:r>
      <w:r w:rsidR="00AD184D" w:rsidRPr="00507C53">
        <w:tab/>
      </w:r>
      <w:r w:rsidR="00AD184D" w:rsidRPr="00507C53">
        <w:rPr>
          <w:lang w:eastAsia="zh-CN"/>
        </w:rPr>
        <w:t xml:space="preserve">3GPP </w:t>
      </w:r>
      <w:r w:rsidR="00AD184D" w:rsidRPr="00507C53">
        <w:t>28.558 "Management and orchestration; UE level measurements for 5G system"</w:t>
      </w:r>
      <w:r w:rsidR="007A5EEE" w:rsidRPr="00507C53">
        <w:t>.</w:t>
      </w:r>
    </w:p>
    <w:p w14:paraId="7A8D5785" w14:textId="42B1680C"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094B0E2B"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Pr="00507C53">
        <w:t>32.404 "Telecommunication management; Performance Management (PM); Performance measurements; Definitions and template"</w:t>
      </w:r>
      <w:r w:rsidR="007A5EEE" w:rsidRPr="00507C53">
        <w:t>.</w:t>
      </w:r>
    </w:p>
    <w:p w14:paraId="560F7482" w14:textId="4EB26E47"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Pr="00507C53">
        <w:t>32.421 "Telecommunication management; Subscriber and equipment trace; Trace concepts and requirements"</w:t>
      </w:r>
      <w:r w:rsidR="007A5EEE" w:rsidRPr="00507C53">
        <w:t>.</w:t>
      </w:r>
    </w:p>
    <w:p w14:paraId="29F5892D" w14:textId="5551158E"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Pr="00507C53">
        <w:t>32.422 "Telecommunication management; Subscriber and equipment trace; Trace control and configuration management"</w:t>
      </w:r>
      <w:r w:rsidR="007A5EEE" w:rsidRPr="00507C53">
        <w:t>.</w:t>
      </w:r>
    </w:p>
    <w:p w14:paraId="4B9C570B" w14:textId="4684B6E8"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Pr="00507C53">
        <w:t>32.423 "Telecommunication management; Subscriber and equipment trace; Trace data definition and management"</w:t>
      </w:r>
      <w:r w:rsidR="007A5EEE" w:rsidRPr="00507C53">
        <w:t>.</w:t>
      </w:r>
    </w:p>
    <w:p w14:paraId="660F2398" w14:textId="7ED57801" w:rsidR="00AD184D" w:rsidRPr="00507C53"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24ACB616" w14:textId="77777777" w:rsidR="00080512" w:rsidRPr="00507C53" w:rsidRDefault="00080512">
      <w:pPr>
        <w:pStyle w:val="Heading1"/>
      </w:pPr>
      <w:bookmarkStart w:id="23" w:name="definitions"/>
      <w:bookmarkStart w:id="24" w:name="_Toc177041733"/>
      <w:bookmarkEnd w:id="23"/>
      <w:r w:rsidRPr="00507C53">
        <w:t>3</w:t>
      </w:r>
      <w:r w:rsidRPr="00507C53">
        <w:tab/>
        <w:t>Definitions</w:t>
      </w:r>
      <w:r w:rsidR="00602AEA" w:rsidRPr="00507C53">
        <w:t xml:space="preserve"> of terms, symbols and abbreviations</w:t>
      </w:r>
      <w:bookmarkEnd w:id="24"/>
    </w:p>
    <w:p w14:paraId="6CBABCF9" w14:textId="77777777" w:rsidR="00080512" w:rsidRPr="00507C53" w:rsidRDefault="00080512">
      <w:pPr>
        <w:pStyle w:val="Heading2"/>
      </w:pPr>
      <w:bookmarkStart w:id="25" w:name="_Toc177041734"/>
      <w:r w:rsidRPr="00507C53">
        <w:t>3.1</w:t>
      </w:r>
      <w:r w:rsidRPr="00507C53">
        <w:tab/>
      </w:r>
      <w:r w:rsidR="002B6339" w:rsidRPr="00507C53">
        <w:t>Terms</w:t>
      </w:r>
      <w:bookmarkEnd w:id="25"/>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26" w:name="_Toc177041735"/>
      <w:r w:rsidRPr="00507C53">
        <w:t>3.2</w:t>
      </w:r>
      <w:r w:rsidRPr="00507C53">
        <w:tab/>
        <w:t>Symbols</w:t>
      </w:r>
      <w:bookmarkEnd w:id="26"/>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7" w:name="_Toc177041736"/>
      <w:r w:rsidRPr="00507C53">
        <w:t>3.3</w:t>
      </w:r>
      <w:r w:rsidRPr="00507C53">
        <w:tab/>
        <w:t>Abbreviations</w:t>
      </w:r>
      <w:bookmarkEnd w:id="27"/>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28" w:name="_Toc177041737"/>
      <w:r w:rsidRPr="00507C53">
        <w:t>4</w:t>
      </w:r>
      <w:r w:rsidRPr="00507C53">
        <w:tab/>
        <w:t>Concepts and background</w:t>
      </w:r>
      <w:bookmarkEnd w:id="28"/>
    </w:p>
    <w:p w14:paraId="116C2F18" w14:textId="3451831A" w:rsidR="00172BC0" w:rsidRPr="00507C53" w:rsidRDefault="00172BC0" w:rsidP="00172BC0">
      <w:pPr>
        <w:pStyle w:val="Heading2"/>
      </w:pPr>
      <w:bookmarkStart w:id="29" w:name="_Toc177041738"/>
      <w:r w:rsidRPr="00507C53">
        <w:t>4.1</w:t>
      </w:r>
      <w:r w:rsidRPr="00507C53">
        <w:tab/>
      </w:r>
      <w:bookmarkStart w:id="30" w:name="OLE_LINK4"/>
      <w:r w:rsidRPr="00507C53">
        <w:t>Naming an MnS supporting a specific set of capabilities</w:t>
      </w:r>
      <w:bookmarkEnd w:id="29"/>
      <w:bookmarkEnd w:id="30"/>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1" w:name="_Toc177041739"/>
      <w:r w:rsidRPr="00507C53">
        <w:t>5</w:t>
      </w:r>
      <w:r w:rsidRPr="00507C53">
        <w:tab/>
        <w:t>Use cases and potential requirements</w:t>
      </w:r>
      <w:bookmarkEnd w:id="31"/>
    </w:p>
    <w:p w14:paraId="569902F2" w14:textId="3C92419D" w:rsidR="00790847" w:rsidRPr="00507C53" w:rsidRDefault="00790847" w:rsidP="00A32835">
      <w:pPr>
        <w:pStyle w:val="Heading2"/>
      </w:pPr>
      <w:bookmarkStart w:id="32" w:name="_Toc177041740"/>
      <w:r w:rsidRPr="00507C53">
        <w:t>5.1</w:t>
      </w:r>
      <w:r w:rsidRPr="00507C53">
        <w:tab/>
        <w:t>NRM investigation</w:t>
      </w:r>
      <w:bookmarkEnd w:id="32"/>
    </w:p>
    <w:p w14:paraId="4712EF21" w14:textId="410CE8CD" w:rsidR="00790847" w:rsidRPr="00507C53" w:rsidRDefault="00790847" w:rsidP="00790847">
      <w:pPr>
        <w:pStyle w:val="Heading3"/>
      </w:pPr>
      <w:bookmarkStart w:id="33" w:name="_Toc177041741"/>
      <w:r w:rsidRPr="00507C53">
        <w:t>5.1.1</w:t>
      </w:r>
      <w:r w:rsidRPr="00507C53">
        <w:tab/>
        <w:t>Description</w:t>
      </w:r>
      <w:bookmarkEnd w:id="33"/>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4" w:name="_Toc177041742"/>
      <w:r w:rsidRPr="00507C53">
        <w:t>5.</w:t>
      </w:r>
      <w:r w:rsidR="00A32835" w:rsidRPr="00507C53">
        <w:t>1</w:t>
      </w:r>
      <w:r w:rsidRPr="00507C53">
        <w:t>.2</w:t>
      </w:r>
      <w:r w:rsidR="0084182A" w:rsidRPr="00507C53">
        <w:tab/>
      </w:r>
      <w:r w:rsidRPr="00507C53">
        <w:t xml:space="preserve">Potential requirement </w:t>
      </w:r>
      <w:bookmarkEnd w:id="34"/>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5" w:name="_Toc177041743"/>
      <w:r w:rsidRPr="00507C53">
        <w:t>5.1.3</w:t>
      </w:r>
      <w:r w:rsidRPr="00507C53">
        <w:tab/>
        <w:t>Potential solutions</w:t>
      </w:r>
      <w:bookmarkEnd w:id="35"/>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77777777" w:rsidR="004E46E4" w:rsidRPr="00507C53" w:rsidRDefault="004E46E4" w:rsidP="004E46E4">
      <w:pPr>
        <w:rPr>
          <w:iCs/>
        </w:rPr>
      </w:pPr>
      <w:r w:rsidRPr="00507C53">
        <w:rPr>
          <w:iCs/>
        </w:rPr>
        <w:t>Con: All dependances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6" w:name="_Toc177041744"/>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6"/>
    </w:p>
    <w:p w14:paraId="2B8CAB35" w14:textId="380997DE" w:rsidR="00F708DC" w:rsidRPr="00507C53" w:rsidRDefault="00F708DC" w:rsidP="008C0E07">
      <w:pPr>
        <w:pStyle w:val="Heading3"/>
      </w:pPr>
      <w:bookmarkStart w:id="37" w:name="_Toc177041745"/>
      <w:r w:rsidRPr="00507C53">
        <w:t>5.</w:t>
      </w:r>
      <w:r w:rsidR="00A32835" w:rsidRPr="00507C53">
        <w:t>2</w:t>
      </w:r>
      <w:r w:rsidRPr="00507C53">
        <w:t>.1</w:t>
      </w:r>
      <w:r w:rsidR="00934471" w:rsidRPr="00507C53">
        <w:tab/>
      </w:r>
      <w:r w:rsidRPr="00507C53">
        <w:t>Description</w:t>
      </w:r>
      <w:bookmarkEnd w:id="37"/>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38" w:name="_Toc177041746"/>
      <w:r w:rsidRPr="00507C53">
        <w:t>5.</w:t>
      </w:r>
      <w:r w:rsidR="00A32835" w:rsidRPr="00507C53">
        <w:t>2</w:t>
      </w:r>
      <w:r w:rsidRPr="00507C53">
        <w:t>.2</w:t>
      </w:r>
      <w:r w:rsidR="00D6394A" w:rsidRPr="00507C53">
        <w:tab/>
      </w:r>
      <w:r w:rsidRPr="00507C53">
        <w:t>Potential requirements</w:t>
      </w:r>
      <w:bookmarkEnd w:id="38"/>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39" w:name="_Toc177041747"/>
      <w:r w:rsidRPr="00507C53">
        <w:t>5.</w:t>
      </w:r>
      <w:r w:rsidR="00A32835" w:rsidRPr="00507C53">
        <w:t>2</w:t>
      </w:r>
      <w:r w:rsidRPr="00507C53">
        <w:t>.3</w:t>
      </w:r>
      <w:r w:rsidR="00D6394A" w:rsidRPr="00507C53">
        <w:tab/>
      </w:r>
      <w:r w:rsidRPr="00507C53">
        <w:t>Potential solutions</w:t>
      </w:r>
      <w:bookmarkEnd w:id="39"/>
    </w:p>
    <w:p w14:paraId="7CE3A412" w14:textId="1ABB30BD" w:rsidR="007C03A7" w:rsidRPr="00507C53" w:rsidRDefault="007C03A7" w:rsidP="00C057E8">
      <w:pPr>
        <w:pStyle w:val="Heading4"/>
      </w:pPr>
      <w:bookmarkStart w:id="40" w:name="_Toc177041748"/>
      <w:r w:rsidRPr="00507C53">
        <w:t>5.2.3.0</w:t>
      </w:r>
      <w:r w:rsidRPr="00507C53">
        <w:tab/>
      </w:r>
      <w:r w:rsidR="00C057E8" w:rsidRPr="00507C53">
        <w:t>General</w:t>
      </w:r>
      <w:bookmarkEnd w:id="40"/>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7B0BB6C" w:rsidR="00F708DC" w:rsidRPr="00507C53" w:rsidRDefault="00F708DC" w:rsidP="00F546F7">
      <w:pPr>
        <w:pStyle w:val="Heading4"/>
        <w:rPr>
          <w:rStyle w:val="SubtleEmphasis"/>
          <w:i w:val="0"/>
          <w:iCs w:val="0"/>
          <w:color w:val="auto"/>
        </w:rPr>
      </w:pPr>
      <w:bookmarkStart w:id="41" w:name="_Toc177041749"/>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1"/>
    </w:p>
    <w:p w14:paraId="6B85638F" w14:textId="373BE191" w:rsidR="00F708DC" w:rsidRPr="00507C53"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 xml:space="preserve">(in italic)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660C1E" w:rsidRPr="00507C53">
        <w:rPr>
          <w:i/>
          <w:iCs/>
          <w:lang w:eastAsia="zh-CN"/>
        </w:rPr>
        <w:t>a</w:t>
      </w:r>
      <w:r w:rsidR="00660C1E" w:rsidRPr="00507C53">
        <w:rPr>
          <w:rStyle w:val="SubtleEmphasis"/>
          <w:color w:val="auto"/>
        </w:rPr>
        <w:t xml:space="preserve">dd reference to solution description (NRM fragment) for management capability of </w:t>
      </w:r>
      <w:r w:rsidR="00660C1E" w:rsidRPr="00507C53">
        <w:rPr>
          <w:rStyle w:val="SubtleEmphasis"/>
          <w:i w:val="0"/>
          <w:iCs w:val="0"/>
        </w:rPr>
        <w:t>d</w:t>
      </w:r>
      <w:r w:rsidR="00660C1E" w:rsidRPr="00507C53">
        <w:t>iscovery of Management Services</w:t>
      </w:r>
      <w:r w:rsidR="00660C1E" w:rsidRPr="00507C53">
        <w:rPr>
          <w:rStyle w:val="SubtleEmphasis"/>
        </w:rPr>
        <w:t xml:space="preserve"> in </w:t>
      </w:r>
      <w:r w:rsidR="000363E6" w:rsidRPr="00507C53">
        <w:rPr>
          <w:i/>
          <w:iCs/>
          <w:lang w:eastAsia="zh-CN"/>
        </w:rPr>
        <w:t xml:space="preserve">3GPP </w:t>
      </w:r>
      <w:r w:rsidR="00660C1E" w:rsidRPr="00507C53">
        <w:rPr>
          <w:rStyle w:val="SubtleEmphasis"/>
        </w:rPr>
        <w:t>TS 28.537 [3]</w:t>
      </w:r>
      <w:r w:rsidRPr="00507C53">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356E6F64" w:rsidR="00F708DC" w:rsidRPr="00507C53" w:rsidRDefault="00F84A8F" w:rsidP="00F708DC">
      <w:r w:rsidRPr="00507C53">
        <w:rPr>
          <w:i/>
          <w:iCs/>
        </w:rPr>
        <w:t xml:space="preserve">The stage 2 for this management capability is described in </w:t>
      </w:r>
      <w:r w:rsidR="000363E6" w:rsidRPr="00507C53">
        <w:rPr>
          <w:i/>
          <w:iCs/>
          <w:lang w:eastAsia="zh-CN"/>
        </w:rPr>
        <w:t xml:space="preserve">3GPP </w:t>
      </w:r>
      <w:r w:rsidRPr="00507C53">
        <w:rPr>
          <w:i/>
          <w:iCs/>
        </w:rPr>
        <w:t>TS 28.622 [3], clause X (MnSRegistry NRM fragment)</w:t>
      </w:r>
      <w:r w:rsidR="00F708DC" w:rsidRPr="00507C53">
        <w:t xml:space="preserve">. </w:t>
      </w:r>
    </w:p>
    <w:p w14:paraId="03519A3B" w14:textId="2BCC6508" w:rsidR="00D070F9" w:rsidRPr="00507C53" w:rsidRDefault="00750C6C" w:rsidP="00B40E60">
      <w:pPr>
        <w:rPr>
          <w:i/>
          <w:iCs/>
        </w:rPr>
      </w:pPr>
      <w:r w:rsidRPr="00507C53">
        <w:rPr>
          <w:i/>
          <w:iCs/>
        </w:rPr>
        <w:t xml:space="preserve">The stage 3 for this management capability is described in </w:t>
      </w:r>
      <w:r w:rsidR="000363E6" w:rsidRPr="00507C53">
        <w:rPr>
          <w:i/>
          <w:iCs/>
          <w:lang w:eastAsia="zh-CN"/>
        </w:rPr>
        <w:t>3GPP</w:t>
      </w:r>
      <w:r w:rsidR="000363E6" w:rsidRPr="00507C53">
        <w:rPr>
          <w:lang w:eastAsia="zh-CN"/>
        </w:rPr>
        <w:t xml:space="preserve"> </w:t>
      </w:r>
      <w:r w:rsidRPr="00507C53">
        <w:rPr>
          <w:i/>
          <w:iCs/>
        </w:rPr>
        <w:t>TS 28.623 [4], clause X (YAML) and clause Y (YANG).</w:t>
      </w:r>
    </w:p>
    <w:p w14:paraId="785BBABE" w14:textId="0A823873" w:rsidR="00F708DC" w:rsidRPr="00507C53" w:rsidRDefault="00F708DC" w:rsidP="00D070F9">
      <w:pPr>
        <w:pStyle w:val="Heading4"/>
      </w:pPr>
      <w:bookmarkStart w:id="42" w:name="_Toc177041750"/>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2"/>
    </w:p>
    <w:p w14:paraId="7217F20C" w14:textId="3DFDD4E6"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 xml:space="preserve">(in italic)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6F003C1D" w:rsidR="00F708DC" w:rsidRPr="00507C53" w:rsidRDefault="00F708DC" w:rsidP="00F708DC">
      <w:r w:rsidRPr="00507C53">
        <w:t>The MnSRegistry IOC and contained MnsInfo IOC is used to support the management capabilit</w:t>
      </w:r>
      <w:r w:rsidR="005217C3" w:rsidRPr="00507C53">
        <w:t>y</w:t>
      </w:r>
      <w:r w:rsidRPr="00507C53">
        <w:t xml:space="preserve"> </w:t>
      </w:r>
      <w:r w:rsidR="005217C3" w:rsidRPr="00507C53">
        <w:t>of</w:t>
      </w:r>
      <w:r w:rsidRPr="00507C53">
        <w:t xml:space="preserve"> Discovery of Management Services in clause 5 in </w:t>
      </w:r>
      <w:r w:rsidR="000363E6" w:rsidRPr="00507C53">
        <w:rPr>
          <w:lang w:eastAsia="zh-CN"/>
        </w:rPr>
        <w:t xml:space="preserve">3GPP </w:t>
      </w:r>
      <w:r w:rsidRPr="00507C53">
        <w:t xml:space="preserve">TS 28.537 </w:t>
      </w:r>
      <w:r w:rsidR="00271F15" w:rsidRPr="00507C53">
        <w:t>[</w:t>
      </w:r>
      <w:r w:rsidR="00C05644" w:rsidRPr="00507C53">
        <w:t>3</w:t>
      </w:r>
      <w:r w:rsidR="00271F15" w:rsidRPr="00507C53">
        <w:t>]</w:t>
      </w:r>
      <w:r w:rsidRPr="00507C53">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3" w:name="_Toc177041751"/>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3"/>
    </w:p>
    <w:p w14:paraId="0084545A" w14:textId="32DDEF86"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 xml:space="preserve">(in italic)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Pr="00507C53" w:rsidRDefault="00F708DC" w:rsidP="00F708DC">
      <w:r w:rsidRPr="00507C53">
        <w:rPr>
          <w:rFonts w:hint="eastAsia"/>
        </w:rPr>
        <w:t>F</w:t>
      </w:r>
      <w:r w:rsidRPr="00507C53">
        <w:t>ollowing requirements related to management capabilit</w:t>
      </w:r>
      <w:r w:rsidR="0063768D" w:rsidRPr="00507C53">
        <w:t>y</w:t>
      </w:r>
      <w:r w:rsidRPr="00507C53">
        <w:t xml:space="preserve"> </w:t>
      </w:r>
      <w:r w:rsidR="0063768D" w:rsidRPr="00507C53">
        <w:t>of</w:t>
      </w:r>
      <w:r w:rsidRPr="00507C53">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507C53" w:rsidRDefault="00F708DC" w:rsidP="00D32F84">
            <w:pPr>
              <w:pStyle w:val="TAH"/>
            </w:pPr>
            <w:r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4" w:name="_Toc177041752"/>
      <w:r w:rsidRPr="00507C53">
        <w:t>5.</w:t>
      </w:r>
      <w:r w:rsidR="00A32835" w:rsidRPr="00507C53">
        <w:t>2</w:t>
      </w:r>
      <w:r w:rsidRPr="00507C53">
        <w:t>.4</w:t>
      </w:r>
      <w:r w:rsidR="0084182A" w:rsidRPr="00507C53">
        <w:tab/>
      </w:r>
      <w:r w:rsidRPr="00507C53">
        <w:t>Evaluation of potential solutions</w:t>
      </w:r>
      <w:bookmarkEnd w:id="44"/>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5" w:name="_Toc177041753"/>
      <w:r w:rsidRPr="00507C53">
        <w:t>5.</w:t>
      </w:r>
      <w:r w:rsidR="00642A9F" w:rsidRPr="00507C53">
        <w:t>3</w:t>
      </w:r>
      <w:r w:rsidR="008F055A" w:rsidRPr="00507C53">
        <w:tab/>
      </w:r>
      <w:r w:rsidRPr="00507C53">
        <w:t>Discovery of management capabilities of MnS supported by a MnS Producer</w:t>
      </w:r>
      <w:bookmarkEnd w:id="45"/>
    </w:p>
    <w:p w14:paraId="378DEE4D" w14:textId="7A7D0C02" w:rsidR="005A2108" w:rsidRPr="00507C53" w:rsidRDefault="005A2108" w:rsidP="00F546F7">
      <w:pPr>
        <w:pStyle w:val="Heading3"/>
        <w:rPr>
          <w:iCs/>
        </w:rPr>
      </w:pPr>
      <w:bookmarkStart w:id="46" w:name="_Toc177041754"/>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46"/>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Pr="00507C53"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47" w:name="_Toc177041755"/>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47"/>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48" w:name="_Toc177041756"/>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48"/>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79D19939" w:rsidR="005A2108" w:rsidRPr="00507C53"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provided by MnS instance that the MnSType is ProvMnS.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rsidRPr="00507C53"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3F34F3C" w:rsidR="005A2108" w:rsidRPr="00507C53" w:rsidRDefault="005A2108" w:rsidP="00B03719">
            <w:pPr>
              <w:pStyle w:val="TAL"/>
              <w:rPr>
                <w:rFonts w:cs="Arial"/>
                <w:szCs w:val="18"/>
              </w:rPr>
            </w:pPr>
            <w:r w:rsidRPr="00507C53">
              <w:rPr>
                <w:rFonts w:cs="Arial"/>
                <w:szCs w:val="18"/>
              </w:rPr>
              <w:t>It describes the types of management capabilities provided by MnS instance that the MnSType is ProvMnS</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3CCD91BF" w:rsidR="004A28EF" w:rsidRPr="00507C53" w:rsidRDefault="005A2108" w:rsidP="004A28EF">
            <w:pPr>
              <w:pStyle w:val="TAL"/>
              <w:rPr>
                <w:rFonts w:cs="Arial"/>
                <w:szCs w:val="18"/>
                <w:lang w:eastAsia="zh-CN"/>
              </w:rPr>
            </w:pPr>
            <w:r w:rsidRPr="00507C53">
              <w:rPr>
                <w:rFonts w:cs="Arial"/>
                <w:szCs w:val="18"/>
                <w:lang w:eastAsia="zh-CN"/>
              </w:rPr>
              <w:t>The allowed value</w:t>
            </w:r>
            <w:r w:rsidR="004A28EF" w:rsidRPr="00507C53">
              <w:rPr>
                <w:rFonts w:cs="Arial"/>
                <w:szCs w:val="18"/>
                <w:lang w:eastAsia="zh-CN"/>
              </w:rPr>
              <w:t>s:</w:t>
            </w:r>
          </w:p>
          <w:p w14:paraId="5082C1B8" w14:textId="52D1A60C"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MANAGEMENT_DATA_CONTROL</w:t>
            </w:r>
          </w:p>
          <w:p w14:paraId="20AC3D58" w14:textId="4FDBF519"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FAULT_MANAGEMENT</w:t>
            </w:r>
          </w:p>
          <w:p w14:paraId="0ABA0C26" w14:textId="445698A6"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FILE_MANAGEMENT</w:t>
            </w:r>
          </w:p>
          <w:p w14:paraId="19F6F84B" w14:textId="492AE69B"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NR_PROVISIONING</w:t>
            </w:r>
          </w:p>
          <w:p w14:paraId="32A026FE" w14:textId="0DDD9B08"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5GC_PROVISIONING</w:t>
            </w:r>
          </w:p>
          <w:p w14:paraId="4504BEA2" w14:textId="099149C4"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NETWORK_SLICING_PROVISIONING</w:t>
            </w:r>
          </w:p>
          <w:p w14:paraId="621216F4" w14:textId="25C79F19"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EDGE_COMPUTING_PROVISIONING</w:t>
            </w:r>
          </w:p>
          <w:p w14:paraId="6B078121" w14:textId="762F5314"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AI/ML_MANAGEMENT</w:t>
            </w:r>
          </w:p>
          <w:p w14:paraId="19F1BDCF" w14:textId="10930DAB"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MDA</w:t>
            </w:r>
          </w:p>
          <w:p w14:paraId="6A0B7A8D" w14:textId="74802612"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SON_POLICY</w:t>
            </w:r>
          </w:p>
          <w:p w14:paraId="55695095" w14:textId="73416F48"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RANSC_MANAGEMENT</w:t>
            </w:r>
          </w:p>
          <w:p w14:paraId="44454A68" w14:textId="305708FB"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INTENT_DRIVEN_MANAGEMENT</w:t>
            </w:r>
          </w:p>
          <w:p w14:paraId="24A2F672" w14:textId="16004759"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MNS_REGISTRY_AND_DISCOVERY</w:t>
            </w:r>
          </w:p>
          <w:p w14:paraId="1AD5331B" w14:textId="23BDE3B8" w:rsidR="004A28EF"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color w:val="000000"/>
                <w:sz w:val="18"/>
                <w:szCs w:val="18"/>
                <w:lang w:eastAsia="zh-CN"/>
              </w:rPr>
              <w:t>COMMUNICATION_SERVICE_ASSURANCE</w:t>
            </w:r>
          </w:p>
          <w:p w14:paraId="60ADB2E8" w14:textId="77777777" w:rsidR="00D32F84"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NSOEU</w:t>
            </w:r>
          </w:p>
          <w:p w14:paraId="4F32EDAF" w14:textId="05A687A0" w:rsidR="005A2108" w:rsidRPr="00507C53" w:rsidRDefault="004A28EF" w:rsidP="00D32F84">
            <w:pPr>
              <w:pStyle w:val="List2"/>
              <w:numPr>
                <w:ilvl w:val="0"/>
                <w:numId w:val="18"/>
              </w:numPr>
              <w:ind w:left="644"/>
              <w:rPr>
                <w:rFonts w:ascii="Arial" w:hAnsi="Arial" w:cs="Arial"/>
                <w:sz w:val="18"/>
                <w:szCs w:val="18"/>
                <w:lang w:eastAsia="zh-CN"/>
              </w:rPr>
            </w:pPr>
            <w:r w:rsidRPr="00507C53">
              <w:rPr>
                <w:rFonts w:ascii="Arial" w:hAnsi="Arial" w:cs="Arial"/>
                <w:sz w:val="18"/>
                <w:szCs w:val="18"/>
                <w:lang w:eastAsia="zh-CN"/>
              </w:rPr>
              <w:t>MSAC_MANAGEMENT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49" w:name="_Toc177041757"/>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49"/>
    </w:p>
    <w:p w14:paraId="4CB6E314" w14:textId="77777777" w:rsidR="005A2108" w:rsidRPr="00507C53" w:rsidRDefault="005A2108" w:rsidP="005A2108">
      <w:pPr>
        <w:rPr>
          <w:lang w:eastAsia="zh-CN"/>
        </w:rPr>
      </w:pPr>
      <w:r w:rsidRPr="00507C53">
        <w:rPr>
          <w:rFonts w:hint="eastAsia"/>
          <w:lang w:eastAsia="zh-CN"/>
        </w:rPr>
        <w:t>T</w:t>
      </w:r>
      <w:r w:rsidRPr="00507C53">
        <w:rPr>
          <w:lang w:eastAsia="zh-CN"/>
        </w:rPr>
        <w:t>BD</w:t>
      </w:r>
    </w:p>
    <w:p w14:paraId="138B0ABF" w14:textId="07787950" w:rsidR="008B4BDD" w:rsidRPr="00507C53" w:rsidRDefault="008B4BDD" w:rsidP="008B4BDD">
      <w:pPr>
        <w:pStyle w:val="Heading2"/>
      </w:pPr>
      <w:bookmarkStart w:id="50" w:name="_Toc177041758"/>
      <w:r w:rsidRPr="00507C53">
        <w:t>5.</w:t>
      </w:r>
      <w:r w:rsidR="00BE6C61" w:rsidRPr="00507C53">
        <w:t>4</w:t>
      </w:r>
      <w:r w:rsidRPr="00507C53">
        <w:tab/>
      </w:r>
      <w:r w:rsidRPr="00507C53">
        <w:tab/>
      </w:r>
      <w:r w:rsidR="002A31A6" w:rsidRPr="00507C53">
        <w:t>&lt;&lt;</w:t>
      </w:r>
      <w:r w:rsidRPr="00507C53">
        <w:rPr>
          <w:rFonts w:ascii="Courier New" w:hAnsi="Courier New" w:cs="Courier New"/>
        </w:rPr>
        <w:t>Support IOCs</w:t>
      </w:r>
      <w:r w:rsidR="00F83763" w:rsidRPr="00507C53">
        <w:rPr>
          <w:rFonts w:ascii="Courier New" w:hAnsi="Courier New" w:cs="Courier New"/>
        </w:rPr>
        <w:t>&gt;&gt; instances</w:t>
      </w:r>
      <w:r w:rsidRPr="00507C53">
        <w:t xml:space="preserve"> in SBMA</w:t>
      </w:r>
      <w:bookmarkEnd w:id="50"/>
    </w:p>
    <w:p w14:paraId="5827EAAC" w14:textId="58715213" w:rsidR="008B4BDD" w:rsidRPr="00507C53" w:rsidRDefault="008B4BDD" w:rsidP="008B4BDD">
      <w:pPr>
        <w:pStyle w:val="Heading3"/>
      </w:pPr>
      <w:bookmarkStart w:id="51" w:name="_Toc177041759"/>
      <w:r w:rsidRPr="00507C53">
        <w:t>5.</w:t>
      </w:r>
      <w:r w:rsidR="00BE6C61" w:rsidRPr="00507C53">
        <w:t>4</w:t>
      </w:r>
      <w:r w:rsidRPr="00507C53">
        <w:t>.1</w:t>
      </w:r>
      <w:r w:rsidRPr="00507C53">
        <w:tab/>
        <w:t>Description</w:t>
      </w:r>
      <w:bookmarkEnd w:id="51"/>
    </w:p>
    <w:p w14:paraId="0E62A58C" w14:textId="1901DA58"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 xml:space="preserve">32.156 [2],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2" w:name="_Toc177041760"/>
      <w:r w:rsidRPr="00507C53">
        <w:t>5.</w:t>
      </w:r>
      <w:r w:rsidR="00BE6C61" w:rsidRPr="00507C53">
        <w:t>4</w:t>
      </w:r>
      <w:r w:rsidRPr="00507C53">
        <w:t>.2</w:t>
      </w:r>
      <w:r w:rsidRPr="00507C53">
        <w:tab/>
        <w:t xml:space="preserve">Potential requirements </w:t>
      </w:r>
      <w:bookmarkEnd w:id="52"/>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3" w:name="_Toc177041761"/>
      <w:r w:rsidRPr="00507C53">
        <w:t>5.</w:t>
      </w:r>
      <w:r w:rsidR="00BE6C61" w:rsidRPr="00507C53">
        <w:t>4</w:t>
      </w:r>
      <w:r w:rsidRPr="00507C53">
        <w:t>.3</w:t>
      </w:r>
      <w:r w:rsidRPr="00507C53">
        <w:tab/>
        <w:t>Potential solutions</w:t>
      </w:r>
      <w:bookmarkEnd w:id="53"/>
    </w:p>
    <w:p w14:paraId="7D6537A4" w14:textId="2F34A656" w:rsidR="008B4BDD" w:rsidRPr="00507C53" w:rsidRDefault="008B4BDD" w:rsidP="008B4BDD">
      <w:r w:rsidRPr="00507C53">
        <w:t xml:space="preserve">Clarify </w:t>
      </w:r>
      <w:r w:rsidRPr="00507C53">
        <w:rPr>
          <w:iCs/>
        </w:rPr>
        <w:t xml:space="preserve">in TS 32.156[2]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5A82096F" w14:textId="24D5281C" w:rsidR="003845F3" w:rsidRPr="00507C53" w:rsidRDefault="003845F3" w:rsidP="003845F3">
      <w:pPr>
        <w:pStyle w:val="Heading2"/>
      </w:pPr>
      <w:bookmarkStart w:id="54" w:name="_Toc177041762"/>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54"/>
    </w:p>
    <w:p w14:paraId="49B0CD14" w14:textId="559216D8" w:rsidR="003845F3" w:rsidRPr="00507C53" w:rsidRDefault="003845F3" w:rsidP="00F546F7">
      <w:pPr>
        <w:pStyle w:val="Heading3"/>
        <w:rPr>
          <w:iCs/>
          <w:color w:val="404040"/>
        </w:rPr>
      </w:pPr>
      <w:bookmarkStart w:id="55" w:name="_Toc177041763"/>
      <w:r w:rsidRPr="00507C53">
        <w:rPr>
          <w:rStyle w:val="SubtleEmphasis"/>
          <w:i w:val="0"/>
        </w:rPr>
        <w:t>5.5.1</w:t>
      </w:r>
      <w:r w:rsidRPr="00507C53">
        <w:rPr>
          <w:rStyle w:val="SubtleEmphasis"/>
          <w:i w:val="0"/>
        </w:rPr>
        <w:tab/>
        <w:t>Description</w:t>
      </w:r>
      <w:bookmarkEnd w:id="55"/>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56" w:name="_Toc177041764"/>
      <w:r w:rsidRPr="00507C53">
        <w:rPr>
          <w:rStyle w:val="SubtleEmphasis"/>
          <w:i w:val="0"/>
        </w:rPr>
        <w:t>5.5.2</w:t>
      </w:r>
      <w:r w:rsidR="00EF0AED" w:rsidRPr="00507C53">
        <w:rPr>
          <w:rStyle w:val="SubtleEmphasis"/>
          <w:i w:val="0"/>
        </w:rPr>
        <w:tab/>
      </w:r>
      <w:r w:rsidRPr="00507C53">
        <w:rPr>
          <w:rStyle w:val="SubtleEmphasis"/>
          <w:i w:val="0"/>
        </w:rPr>
        <w:t>Potential requirements</w:t>
      </w:r>
      <w:bookmarkEnd w:id="56"/>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57" w:name="_Toc177041765"/>
      <w:r w:rsidRPr="00507C53">
        <w:rPr>
          <w:rStyle w:val="SubtleEmphasis"/>
          <w:i w:val="0"/>
        </w:rPr>
        <w:t>5.5.3</w:t>
      </w:r>
      <w:r w:rsidR="00EF0AED" w:rsidRPr="00507C53">
        <w:rPr>
          <w:rStyle w:val="SubtleEmphasis"/>
          <w:i w:val="0"/>
        </w:rPr>
        <w:tab/>
      </w:r>
      <w:r w:rsidRPr="00507C53">
        <w:rPr>
          <w:rStyle w:val="SubtleEmphasis"/>
          <w:i w:val="0"/>
        </w:rPr>
        <w:t>Potential solutions</w:t>
      </w:r>
      <w:bookmarkEnd w:id="57"/>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58" w:name="_Toc177041766"/>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58"/>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59" w:name="_Toc177041767"/>
      <w:r w:rsidRPr="00507C53">
        <w:t>5.6</w:t>
      </w:r>
      <w:r w:rsidRPr="00507C53">
        <w:tab/>
        <w:t>PM investigation</w:t>
      </w:r>
      <w:bookmarkEnd w:id="59"/>
    </w:p>
    <w:p w14:paraId="253C117F" w14:textId="013E85DB" w:rsidR="00EF0AED" w:rsidRPr="00507C53" w:rsidRDefault="00EF0AED" w:rsidP="00EF0AED">
      <w:pPr>
        <w:pStyle w:val="Heading3"/>
      </w:pPr>
      <w:bookmarkStart w:id="60" w:name="_Toc177041768"/>
      <w:r w:rsidRPr="00507C53">
        <w:t>5.6.1</w:t>
      </w:r>
      <w:r w:rsidRPr="00507C53">
        <w:tab/>
        <w:t>Description</w:t>
      </w:r>
      <w:bookmarkEnd w:id="60"/>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1" w:name="_Toc177041769"/>
      <w:r w:rsidRPr="00507C53">
        <w:t>5.6.2</w:t>
      </w:r>
      <w:r w:rsidRPr="00507C53">
        <w:tab/>
        <w:t xml:space="preserve">Potential requirement </w:t>
      </w:r>
      <w:bookmarkEnd w:id="61"/>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2" w:name="_Toc177041770"/>
      <w:r w:rsidRPr="00507C53">
        <w:t>5.6.3</w:t>
      </w:r>
      <w:r w:rsidRPr="00507C53">
        <w:tab/>
        <w:t>Potential solutions</w:t>
      </w:r>
      <w:bookmarkEnd w:id="62"/>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77777777" w:rsidR="00A57611" w:rsidRPr="00507C53" w:rsidRDefault="00A57611" w:rsidP="00A57611">
      <w:pPr>
        <w:rPr>
          <w:iCs/>
        </w:rPr>
      </w:pPr>
      <w:r w:rsidRPr="00507C53">
        <w:rPr>
          <w:iCs/>
        </w:rPr>
        <w:t>Con: All dependances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3" w:name="_Toc177041771"/>
      <w:r w:rsidRPr="00507C53">
        <w:t>5.7</w:t>
      </w:r>
      <w:r w:rsidRPr="00507C53">
        <w:tab/>
      </w:r>
      <w:r w:rsidR="00296736" w:rsidRPr="00507C53">
        <w:t>Common Notification Header</w:t>
      </w:r>
      <w:bookmarkEnd w:id="63"/>
    </w:p>
    <w:p w14:paraId="2BBEFE64" w14:textId="63A33AA1" w:rsidR="0031179E" w:rsidRPr="00507C53" w:rsidRDefault="0031179E" w:rsidP="00D80D26">
      <w:pPr>
        <w:pStyle w:val="Heading3"/>
      </w:pPr>
      <w:bookmarkStart w:id="64" w:name="_Toc177041772"/>
      <w:r w:rsidRPr="00507C53">
        <w:t>5.</w:t>
      </w:r>
      <w:r w:rsidR="00296736" w:rsidRPr="00507C53">
        <w:t>7</w:t>
      </w:r>
      <w:r w:rsidRPr="00507C53">
        <w:t>.1</w:t>
      </w:r>
      <w:r w:rsidR="00D80D26" w:rsidRPr="00507C53">
        <w:tab/>
      </w:r>
      <w:r w:rsidRPr="00507C53">
        <w:t>Description</w:t>
      </w:r>
      <w:bookmarkEnd w:id="64"/>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65" w:name="_Toc177041773"/>
      <w:r w:rsidRPr="00507C53">
        <w:t>5.</w:t>
      </w:r>
      <w:r w:rsidR="00296736" w:rsidRPr="00507C53">
        <w:t>7</w:t>
      </w:r>
      <w:r w:rsidRPr="00507C53">
        <w:t>.2</w:t>
      </w:r>
      <w:r w:rsidR="00D80D26" w:rsidRPr="00507C53">
        <w:tab/>
      </w:r>
      <w:r w:rsidRPr="00507C53">
        <w:t>Potential requirements</w:t>
      </w:r>
      <w:bookmarkEnd w:id="65"/>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66" w:name="_Toc177041774"/>
      <w:r w:rsidRPr="00507C53">
        <w:t>5.</w:t>
      </w:r>
      <w:r w:rsidR="00296736" w:rsidRPr="00507C53">
        <w:t>7</w:t>
      </w:r>
      <w:r w:rsidRPr="00507C53">
        <w:t>.3</w:t>
      </w:r>
      <w:r w:rsidR="00D80D26" w:rsidRPr="00507C53">
        <w:tab/>
      </w:r>
      <w:r w:rsidRPr="00507C53">
        <w:t>Potential solutions</w:t>
      </w:r>
      <w:bookmarkEnd w:id="66"/>
    </w:p>
    <w:p w14:paraId="786D48B2" w14:textId="0C24F74D" w:rsidR="0031179E" w:rsidRPr="00507C53" w:rsidRDefault="0031179E" w:rsidP="00F546F7">
      <w:pPr>
        <w:pStyle w:val="Heading4"/>
      </w:pPr>
      <w:bookmarkStart w:id="67" w:name="_Toc177041775"/>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67"/>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77777777" w:rsidR="0031179E" w:rsidRPr="00507C53" w:rsidRDefault="0031179E" w:rsidP="00D32F84">
      <w:pPr>
        <w:rPr>
          <w:lang w:eastAsia="zh-CN"/>
        </w:rPr>
      </w:pPr>
      <w:r w:rsidRPr="00507C53">
        <w:rPr>
          <w:lang w:eastAsia="zh-CN"/>
        </w:rPr>
        <w:t xml:space="preserve">All notifications emitted by any MnS or function shall both support and contain the following parameters: </w:t>
      </w:r>
    </w:p>
    <w:p w14:paraId="5F8BC058" w14:textId="2AA5BC1E" w:rsidR="00A21D44" w:rsidRPr="00507C53" w:rsidRDefault="0031179E" w:rsidP="00B86313">
      <w:pPr>
        <w:pStyle w:val="H6"/>
      </w:pPr>
      <w:bookmarkStart w:id="68" w:name="MCCQCTEMPBM_00000144"/>
      <w:r w:rsidRPr="00507C53">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68"/>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69" w:name="_Toc177041776"/>
      <w:r w:rsidRPr="00507C53">
        <w:t>5.</w:t>
      </w:r>
      <w:r w:rsidR="00747356" w:rsidRPr="00507C53">
        <w:t>7</w:t>
      </w:r>
      <w:r w:rsidRPr="00507C53">
        <w:t>.4</w:t>
      </w:r>
      <w:r w:rsidR="00CD4DBF" w:rsidRPr="00507C53">
        <w:tab/>
      </w:r>
      <w:r w:rsidRPr="00507C53">
        <w:t>Evaluation of potential solutions</w:t>
      </w:r>
      <w:bookmarkEnd w:id="69"/>
    </w:p>
    <w:p w14:paraId="54A54D8C" w14:textId="3D31873E" w:rsidR="00554A37" w:rsidRPr="00507C53" w:rsidRDefault="0031179E" w:rsidP="00EF0AED">
      <w:pPr>
        <w:rPr>
          <w:lang w:eastAsia="zh-CN"/>
        </w:rPr>
      </w:pPr>
      <w:r w:rsidRPr="00507C53">
        <w:rPr>
          <w:rFonts w:hint="eastAsia"/>
          <w:lang w:eastAsia="zh-CN"/>
        </w:rPr>
        <w:t>T</w:t>
      </w:r>
      <w:r w:rsidRPr="00507C53">
        <w:rPr>
          <w:lang w:eastAsia="zh-CN"/>
        </w:rPr>
        <w:t>BD</w:t>
      </w:r>
    </w:p>
    <w:p w14:paraId="553CEBF4" w14:textId="458F78C7" w:rsidR="00C55710" w:rsidRPr="00507C53" w:rsidRDefault="00C55710" w:rsidP="00C55710">
      <w:pPr>
        <w:pStyle w:val="Heading2"/>
      </w:pPr>
      <w:bookmarkStart w:id="70" w:name="_Toc177041777"/>
      <w:r w:rsidRPr="00507C53">
        <w:t>5.8</w:t>
      </w:r>
      <w:r w:rsidR="0031400B" w:rsidRPr="00507C53">
        <w:tab/>
      </w:r>
      <w:r w:rsidRPr="00507C53">
        <w:t>Schema retrieval enhancements</w:t>
      </w:r>
      <w:bookmarkEnd w:id="70"/>
    </w:p>
    <w:p w14:paraId="1D34DC24" w14:textId="77ABFC79" w:rsidR="00C55710" w:rsidRPr="00507C53" w:rsidRDefault="00C55710" w:rsidP="00C55710">
      <w:pPr>
        <w:pStyle w:val="Heading3"/>
      </w:pPr>
      <w:bookmarkStart w:id="71" w:name="_Toc177041778"/>
      <w:r w:rsidRPr="00507C53">
        <w:t>5.8.1</w:t>
      </w:r>
      <w:r w:rsidR="0031400B" w:rsidRPr="00507C53">
        <w:tab/>
      </w:r>
      <w:r w:rsidRPr="00507C53">
        <w:t>Description</w:t>
      </w:r>
      <w:bookmarkEnd w:id="71"/>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2" w:name="_Toc177041779"/>
      <w:r w:rsidRPr="00507C53">
        <w:t>5.8.2</w:t>
      </w:r>
      <w:r w:rsidR="0031400B" w:rsidRPr="00507C53">
        <w:tab/>
      </w:r>
      <w:r w:rsidRPr="00507C53">
        <w:t>Potential requirements</w:t>
      </w:r>
      <w:bookmarkEnd w:id="72"/>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3" w:name="EDM_Bookmark_"/>
      <w:r w:rsidRPr="00507C53">
        <w:rPr>
          <w:lang w:eastAsia="zh-CN"/>
        </w:rPr>
        <w:t>advertisement</w:t>
      </w:r>
      <w:bookmarkEnd w:id="73"/>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74" w:name="_Toc177041780"/>
      <w:r w:rsidRPr="00507C53">
        <w:t>5.8.3</w:t>
      </w:r>
      <w:r w:rsidR="0031400B" w:rsidRPr="00507C53">
        <w:tab/>
      </w:r>
      <w:r w:rsidRPr="00507C53">
        <w:t>Potential solutions</w:t>
      </w:r>
      <w:bookmarkEnd w:id="74"/>
    </w:p>
    <w:p w14:paraId="795BC670" w14:textId="77777777" w:rsidR="00C55710" w:rsidRPr="00507C53" w:rsidRDefault="00C55710" w:rsidP="00C55710">
      <w:pPr>
        <w:rPr>
          <w:lang w:eastAsia="zh-CN"/>
        </w:rPr>
      </w:pPr>
      <w:r w:rsidRPr="00507C53">
        <w:rPr>
          <w:lang w:eastAsia="zh-CN"/>
        </w:rPr>
        <w:t>This enhancement proposes methods to support retrieval of schema files/modules.</w:t>
      </w:r>
    </w:p>
    <w:p w14:paraId="50D8A01C" w14:textId="04BF1376" w:rsidR="00C55710" w:rsidRPr="00507C53" w:rsidRDefault="00C55710" w:rsidP="00F546F7">
      <w:pPr>
        <w:pStyle w:val="Heading4"/>
        <w:rPr>
          <w:rStyle w:val="SubtleEmphasis"/>
          <w:i w:val="0"/>
          <w:iCs w:val="0"/>
          <w:color w:val="auto"/>
        </w:rPr>
      </w:pPr>
      <w:bookmarkStart w:id="75" w:name="_Toc177041781"/>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75"/>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4D80A0FD"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342EDA" w:rsidRPr="00507C53">
        <w:rPr>
          <w:lang w:eastAsia="zh-CN"/>
        </w:rPr>
        <w:t xml:space="preserve"> </w:t>
      </w:r>
      <w:r w:rsidRPr="00507C53">
        <w:rPr>
          <w:lang w:eastAsia="zh-CN"/>
        </w:rPr>
        <w:t xml:space="preserve">E.g. </w:t>
      </w:r>
      <w:r w:rsidRPr="00507C53">
        <w:rPr>
          <w:i/>
          <w:iCs/>
          <w:lang w:eastAsia="zh-CN"/>
        </w:rPr>
        <w:t>Schema</w:t>
      </w:r>
      <w:r w:rsidRPr="00507C53">
        <w:t xml:space="preserve"> IOC </w:t>
      </w:r>
      <w:r w:rsidRPr="00507C53">
        <w:rPr>
          <w:lang w:eastAsia="zh-CN"/>
        </w:rPr>
        <w:t>with properties:</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76" w:name="_Toc177041782"/>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76"/>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77" w:name="_Toc177041783"/>
      <w:r w:rsidRPr="00507C53">
        <w:rPr>
          <w:rStyle w:val="SubtleEmphasis"/>
          <w:i w:val="0"/>
          <w:iCs w:val="0"/>
          <w:color w:val="auto"/>
        </w:rPr>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77"/>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78" w:name="_Toc177041784"/>
      <w:r w:rsidRPr="00507C53">
        <w:t>5.8.4</w:t>
      </w:r>
      <w:r w:rsidR="00B85740" w:rsidRPr="00507C53">
        <w:tab/>
      </w:r>
      <w:r w:rsidRPr="00507C53">
        <w:t>Evaluation of potential solutions</w:t>
      </w:r>
      <w:bookmarkEnd w:id="78"/>
    </w:p>
    <w:p w14:paraId="23A1F85A" w14:textId="77777777" w:rsidR="00C55710" w:rsidRPr="00507C53" w:rsidRDefault="00C55710" w:rsidP="00C55710">
      <w:pPr>
        <w:rPr>
          <w:b/>
          <w:bCs/>
          <w:sz w:val="24"/>
          <w:szCs w:val="24"/>
          <w:lang w:eastAsia="zh-CN"/>
        </w:rPr>
      </w:pPr>
      <w:r w:rsidRPr="00507C53">
        <w:rPr>
          <w:rFonts w:hint="eastAsia"/>
          <w:lang w:eastAsia="zh-CN"/>
        </w:rPr>
        <w:t>T</w:t>
      </w:r>
      <w:r w:rsidRPr="00507C53">
        <w:rPr>
          <w:lang w:eastAsia="zh-CN"/>
        </w:rPr>
        <w:t>BD</w:t>
      </w:r>
    </w:p>
    <w:p w14:paraId="17C15B5B" w14:textId="24DBBC00" w:rsidR="00C55710" w:rsidRPr="00507C53" w:rsidRDefault="00C55710" w:rsidP="00C55710">
      <w:pPr>
        <w:pStyle w:val="Heading2"/>
      </w:pPr>
      <w:bookmarkStart w:id="79" w:name="_Toc177041785"/>
      <w:r w:rsidRPr="00507C53">
        <w:t>5.9</w:t>
      </w:r>
      <w:r w:rsidR="00B85740" w:rsidRPr="00507C53">
        <w:tab/>
      </w:r>
      <w:r w:rsidRPr="00507C53">
        <w:t>Schema reference enhancements</w:t>
      </w:r>
      <w:bookmarkEnd w:id="79"/>
    </w:p>
    <w:p w14:paraId="6FDA708C" w14:textId="5A9847EB" w:rsidR="00C55710" w:rsidRPr="00507C53" w:rsidRDefault="00C55710" w:rsidP="00C55710">
      <w:pPr>
        <w:pStyle w:val="Heading3"/>
      </w:pPr>
      <w:bookmarkStart w:id="80" w:name="_Toc177041786"/>
      <w:r w:rsidRPr="00507C53">
        <w:t>5.9.1</w:t>
      </w:r>
      <w:r w:rsidR="00B85740" w:rsidRPr="00507C53">
        <w:tab/>
      </w:r>
      <w:r w:rsidRPr="00507C53">
        <w:t>Description</w:t>
      </w:r>
      <w:bookmarkEnd w:id="80"/>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1" w:name="_Toc177041787"/>
      <w:r w:rsidRPr="00507C53">
        <w:t>5.9.2</w:t>
      </w:r>
      <w:r w:rsidR="00B85740" w:rsidRPr="00507C53">
        <w:tab/>
      </w:r>
      <w:r w:rsidRPr="00507C53">
        <w:t>Potential requirements</w:t>
      </w:r>
      <w:bookmarkEnd w:id="81"/>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2" w:name="_Toc177041788"/>
      <w:r w:rsidRPr="00507C53">
        <w:t>5.9.3</w:t>
      </w:r>
      <w:r w:rsidR="00B85740" w:rsidRPr="00507C53">
        <w:tab/>
      </w:r>
      <w:r w:rsidRPr="00507C53">
        <w:t>Potential solutions</w:t>
      </w:r>
      <w:bookmarkEnd w:id="82"/>
    </w:p>
    <w:p w14:paraId="2A5E70B3" w14:textId="77777777" w:rsidR="00C55710" w:rsidRPr="00507C53" w:rsidRDefault="00C55710" w:rsidP="00C55710">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04165740" w14:textId="399267B2" w:rsidR="00C55710" w:rsidRPr="00507C53" w:rsidRDefault="00C55710" w:rsidP="00F546F7">
      <w:pPr>
        <w:pStyle w:val="Heading4"/>
        <w:rPr>
          <w:rStyle w:val="SubtleEmphasis"/>
          <w:i w:val="0"/>
          <w:iCs w:val="0"/>
          <w:color w:val="auto"/>
        </w:rPr>
      </w:pPr>
      <w:bookmarkStart w:id="83" w:name="_Toc177041789"/>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3"/>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77777777" w:rsidR="00C55710" w:rsidRPr="00507C53" w:rsidRDefault="00C55710" w:rsidP="00C55710">
      <w:pPr>
        <w:pStyle w:val="PL"/>
        <w:rPr>
          <w:noProof w:val="0"/>
        </w:rPr>
      </w:pPr>
      <w:r w:rsidRPr="00507C53">
        <w:rPr>
          <w:rFonts w:cs="Courier New"/>
          <w:noProof w:val="0"/>
          <w:color w:val="FF0000"/>
          <w:szCs w:val="16"/>
          <w:u w:val="single"/>
        </w:rPr>
        <w:t xml:space="preserve">Resource:   # Resource must 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84" w:name="_Toc177041790"/>
      <w:r w:rsidRPr="00507C53">
        <w:rPr>
          <w:rStyle w:val="SubtleEmphasis"/>
          <w:i w:val="0"/>
        </w:rPr>
        <w:t>5.9.3.2</w:t>
      </w:r>
      <w:r w:rsidRPr="00507C53">
        <w:rPr>
          <w:rStyle w:val="SubtleEmphasis"/>
          <w:i w:val="0"/>
        </w:rPr>
        <w:tab/>
        <w:t>Potential solution#2, decouples the ProvMnS schema and supported feature schema</w:t>
      </w:r>
      <w:bookmarkEnd w:id="84"/>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85" w:name="_Toc177041791"/>
      <w:r w:rsidRPr="00507C53">
        <w:t>5.9.4</w:t>
      </w:r>
      <w:r w:rsidRPr="00507C53">
        <w:tab/>
        <w:t>Evaluation of potential solutions</w:t>
      </w:r>
      <w:bookmarkEnd w:id="85"/>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86" w:name="_Toc177041792"/>
      <w:r w:rsidRPr="00507C53">
        <w:t>5.10</w:t>
      </w:r>
      <w:r w:rsidRPr="00507C53">
        <w:tab/>
        <w:t xml:space="preserve">List and handle Alarming-Conditions </w:t>
      </w:r>
      <w:bookmarkEnd w:id="86"/>
    </w:p>
    <w:p w14:paraId="36628983" w14:textId="767BEAD9" w:rsidR="00420AF6" w:rsidRPr="00507C53" w:rsidRDefault="00420AF6" w:rsidP="00420AF6">
      <w:pPr>
        <w:pStyle w:val="Heading3"/>
        <w:rPr>
          <w:lang w:eastAsia="ko-KR"/>
        </w:rPr>
      </w:pPr>
      <w:bookmarkStart w:id="87" w:name="_Toc177041793"/>
      <w:r w:rsidRPr="00507C53">
        <w:rPr>
          <w:lang w:eastAsia="ko-KR"/>
        </w:rPr>
        <w:t>5.10.1</w:t>
      </w:r>
      <w:r w:rsidRPr="00507C53">
        <w:rPr>
          <w:lang w:eastAsia="ko-KR"/>
        </w:rPr>
        <w:tab/>
        <w:t>Description</w:t>
      </w:r>
      <w:bookmarkEnd w:id="87"/>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Pr="00507C53" w:rsidRDefault="00420AF6" w:rsidP="00420AF6">
      <w:pPr>
        <w:pStyle w:val="Heading3"/>
        <w:rPr>
          <w:lang w:eastAsia="ko-KR"/>
        </w:rPr>
      </w:pPr>
      <w:bookmarkStart w:id="88" w:name="_Toc177041794"/>
      <w:r w:rsidRPr="00507C53">
        <w:rPr>
          <w:lang w:eastAsia="ko-KR"/>
        </w:rPr>
        <w:t>5.10.2</w:t>
      </w:r>
      <w:r w:rsidRPr="00507C53">
        <w:rPr>
          <w:lang w:eastAsia="ko-KR"/>
        </w:rPr>
        <w:tab/>
        <w:t>Potential requirements</w:t>
      </w:r>
      <w:bookmarkEnd w:id="88"/>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77777777" w:rsidR="00420AF6" w:rsidRPr="00507C53" w:rsidRDefault="00420AF6" w:rsidP="00C6158C">
            <w:pPr>
              <w:rPr>
                <w:rFonts w:ascii="Arial" w:hAnsi="Arial"/>
                <w:iCs/>
              </w:rPr>
            </w:pPr>
            <w:r w:rsidRPr="00507C53">
              <w:rPr>
                <w:rFonts w:ascii="Arial" w:hAnsi="Arial"/>
                <w:iCs/>
              </w:rPr>
              <w:t>The information set shall at least include: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89" w:name="_Toc177041795"/>
      <w:r w:rsidRPr="00507C53">
        <w:rPr>
          <w:lang w:eastAsia="ko-KR"/>
        </w:rPr>
        <w:t>5.10.3</w:t>
      </w:r>
      <w:r w:rsidRPr="00507C53">
        <w:rPr>
          <w:lang w:eastAsia="ko-KR"/>
        </w:rPr>
        <w:tab/>
        <w:t>Potential solutions</w:t>
      </w:r>
      <w:bookmarkEnd w:id="89"/>
    </w:p>
    <w:p w14:paraId="68BFD4EC" w14:textId="2EFFA9D7" w:rsidR="00420AF6" w:rsidRPr="00507C53" w:rsidRDefault="00420AF6" w:rsidP="00420AF6">
      <w:pPr>
        <w:pStyle w:val="Heading4"/>
      </w:pPr>
      <w:bookmarkStart w:id="90" w:name="_Toc177041796"/>
      <w:r w:rsidRPr="00507C53">
        <w:t>5.10.3.1</w:t>
      </w:r>
      <w:r w:rsidRPr="00507C53">
        <w:tab/>
        <w:t xml:space="preserve">Potential solution #part1: List of alarming-conditions </w:t>
      </w:r>
      <w:bookmarkEnd w:id="90"/>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1" w:name="_Toc177041797"/>
      <w:r w:rsidRPr="00507C53">
        <w:rPr>
          <w:lang w:eastAsia="ko-KR"/>
        </w:rPr>
        <w:t>5.10.3.2</w:t>
      </w:r>
      <w:r w:rsidRPr="00507C53">
        <w:rPr>
          <w:lang w:eastAsia="ko-KR"/>
        </w:rPr>
        <w:tab/>
      </w:r>
      <w:r w:rsidRPr="00507C53">
        <w:t>Potential solution #part2: Filtering on alarming condition</w:t>
      </w:r>
      <w:bookmarkEnd w:id="91"/>
    </w:p>
    <w:p w14:paraId="3DDE0C34" w14:textId="77777777" w:rsidR="00420AF6" w:rsidRPr="00507C53" w:rsidRDefault="00420AF6" w:rsidP="00420AF6">
      <w:r w:rsidRPr="00507C53">
        <w:t>FFS</w:t>
      </w:r>
    </w:p>
    <w:p w14:paraId="0A86F57E" w14:textId="0CF15833" w:rsidR="00420AF6" w:rsidRPr="00507C53" w:rsidRDefault="00420AF6" w:rsidP="00420AF6">
      <w:pPr>
        <w:pStyle w:val="Heading3"/>
        <w:rPr>
          <w:lang w:eastAsia="ko-KR"/>
        </w:rPr>
      </w:pPr>
      <w:bookmarkStart w:id="92" w:name="_Toc177041798"/>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2"/>
    </w:p>
    <w:p w14:paraId="7684AB00" w14:textId="77777777" w:rsidR="00420AF6" w:rsidRPr="00507C53" w:rsidRDefault="00420AF6" w:rsidP="00420AF6">
      <w:pPr>
        <w:pStyle w:val="EditorsNote"/>
        <w:ind w:left="0" w:firstLine="0"/>
      </w:pPr>
      <w:r w:rsidRPr="00507C53">
        <w:rPr>
          <w:color w:val="auto"/>
        </w:rPr>
        <w:t>FFS</w:t>
      </w:r>
    </w:p>
    <w:p w14:paraId="426957C8" w14:textId="269F6E54" w:rsidR="009F42A2" w:rsidRPr="00507C53" w:rsidRDefault="009F42A2" w:rsidP="009F42A2">
      <w:pPr>
        <w:pStyle w:val="Heading2"/>
      </w:pPr>
      <w:bookmarkStart w:id="93" w:name="_Toc177041799"/>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3"/>
    </w:p>
    <w:p w14:paraId="5E59645A" w14:textId="0E9D9B76" w:rsidR="009F42A2" w:rsidRPr="00507C53" w:rsidRDefault="009F42A2" w:rsidP="00F546F7">
      <w:pPr>
        <w:pStyle w:val="Heading3"/>
        <w:rPr>
          <w:rStyle w:val="SubtleEmphasis"/>
          <w:i w:val="0"/>
        </w:rPr>
      </w:pPr>
      <w:bookmarkStart w:id="94" w:name="_Toc177041800"/>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94"/>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95" w:name="_Toc177041801"/>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95"/>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511E295D" w14:textId="24CA909C" w:rsidR="009F42A2" w:rsidRPr="00507C53" w:rsidRDefault="009F42A2" w:rsidP="00DC4EEF">
      <w:pPr>
        <w:pStyle w:val="EditorsNote"/>
        <w:rPr>
          <w:lang w:eastAsia="zh-CN"/>
        </w:rPr>
      </w:pPr>
      <w:r w:rsidRPr="00507C53">
        <w:rPr>
          <w:rFonts w:hint="eastAsia"/>
          <w:lang w:eastAsia="zh-CN"/>
        </w:rPr>
        <w:t>E</w:t>
      </w:r>
      <w:r w:rsidRPr="00507C53">
        <w:rPr>
          <w:lang w:eastAsia="zh-CN"/>
        </w:rPr>
        <w:t>ditor</w:t>
      </w:r>
      <w:r w:rsidR="00342EDA" w:rsidRPr="00507C53">
        <w:rPr>
          <w:lang w:eastAsia="zh-CN"/>
        </w:rPr>
        <w:t>'</w:t>
      </w:r>
      <w:r w:rsidRPr="00507C53">
        <w:rPr>
          <w:lang w:eastAsia="zh-CN"/>
        </w:rPr>
        <w:t xml:space="preserve">s Note: the alignment with the ENUM value for attribute </w:t>
      </w:r>
      <w:r w:rsidR="00342EDA" w:rsidRPr="00507C53">
        <w:rPr>
          <w:lang w:eastAsia="zh-CN"/>
        </w:rPr>
        <w:t>"</w:t>
      </w:r>
      <w:r w:rsidRPr="00507C53">
        <w:rPr>
          <w:rFonts w:hint="eastAsia"/>
          <w:lang w:eastAsia="zh-CN"/>
        </w:rPr>
        <w:t>m</w:t>
      </w:r>
      <w:r w:rsidRPr="00507C53">
        <w:rPr>
          <w:lang w:eastAsia="zh-CN"/>
        </w:rPr>
        <w:t>nSCapability</w:t>
      </w:r>
      <w:r w:rsidR="00342EDA" w:rsidRPr="00507C53">
        <w:rPr>
          <w:lang w:eastAsia="zh-CN"/>
        </w:rPr>
        <w:t>"</w:t>
      </w:r>
      <w:r w:rsidRPr="00507C53">
        <w:rPr>
          <w:lang w:eastAsia="zh-CN"/>
        </w:rPr>
        <w:t xml:space="preserve"> needs further discussion.</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BF2AAE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NR NRM fragment (</w:t>
            </w:r>
            <w:r w:rsidR="000363E6" w:rsidRPr="00507C53">
              <w:rPr>
                <w:lang w:eastAsia="zh-CN"/>
              </w:rPr>
              <w:t xml:space="preserve">3GPP </w:t>
            </w:r>
            <w:r w:rsidRPr="00507C53">
              <w:rPr>
                <w:rFonts w:cs="Arial"/>
                <w:szCs w:val="18"/>
                <w:lang w:eastAsia="zh-CN"/>
              </w:rPr>
              <w:t>TS 28.541)</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01DCFC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 + 5GC NRM fragment (</w:t>
            </w:r>
            <w:r w:rsidR="000363E6" w:rsidRPr="00507C53">
              <w:rPr>
                <w:lang w:eastAsia="zh-CN"/>
              </w:rPr>
              <w:t xml:space="preserve">3GPP </w:t>
            </w:r>
            <w:r w:rsidRPr="00507C53">
              <w:rPr>
                <w:rFonts w:cs="Arial"/>
                <w:szCs w:val="18"/>
                <w:lang w:eastAsia="zh-CN"/>
              </w:rPr>
              <w:t>TS 28.541)</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669B924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7948DD87"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 + Network Slice Subnet Provisioning MnS (</w:t>
            </w:r>
            <w:r w:rsidR="000363E6" w:rsidRPr="00507C53">
              <w:rPr>
                <w:lang w:eastAsia="zh-CN"/>
              </w:rPr>
              <w:t xml:space="preserve">3GPP </w:t>
            </w:r>
            <w:r w:rsidRPr="00507C53">
              <w:rPr>
                <w:rFonts w:cs="Arial"/>
                <w:szCs w:val="18"/>
                <w:lang w:eastAsia="zh-CN"/>
              </w:rPr>
              <w:t>TS 28.531)</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032EB1C"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 xml:space="preserve">TS 28.532)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[40])</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46E4ED1C"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PM control NRM fragment (</w:t>
            </w:r>
            <w:r w:rsidR="000363E6" w:rsidRPr="00507C53">
              <w:rPr>
                <w:lang w:eastAsia="zh-CN"/>
              </w:rPr>
              <w:t xml:space="preserve">3GPP </w:t>
            </w:r>
            <w:r w:rsidRPr="00507C53">
              <w:rPr>
                <w:rFonts w:cs="Arial"/>
                <w:szCs w:val="18"/>
                <w:lang w:eastAsia="zh-CN"/>
              </w:rPr>
              <w:t>TS 28.622)</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113B64A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ManagementDataCollection control NRM fragment (</w:t>
            </w:r>
            <w:r w:rsidR="000363E6" w:rsidRPr="00507C53">
              <w:rPr>
                <w:lang w:eastAsia="zh-CN"/>
              </w:rPr>
              <w:t xml:space="preserve">3GPP </w:t>
            </w:r>
            <w:r w:rsidRPr="00507C53">
              <w:rPr>
                <w:rFonts w:cs="Arial"/>
                <w:szCs w:val="18"/>
                <w:lang w:eastAsia="zh-CN"/>
              </w:rPr>
              <w:t>TS 28.622 [23])</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(3TS 28.550)</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7B677568"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 +</w:t>
            </w:r>
            <w:r w:rsidRPr="00507C53">
              <w:rPr>
                <w:rFonts w:cs="Arial"/>
                <w:szCs w:val="18"/>
              </w:rPr>
              <w:t xml:space="preserve"> P</w:t>
            </w:r>
            <w:r w:rsidRPr="00507C53">
              <w:rPr>
                <w:rFonts w:cs="Arial"/>
                <w:szCs w:val="18"/>
                <w:lang w:eastAsia="zh-CN"/>
              </w:rPr>
              <w:t>erformance data stream units (TS 28.550)</w:t>
            </w:r>
          </w:p>
        </w:tc>
        <w:tc>
          <w:tcPr>
            <w:tcW w:w="2376" w:type="dxa"/>
            <w:shd w:val="clear" w:color="auto" w:fill="auto"/>
          </w:tcPr>
          <w:p w14:paraId="6E64C52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373BC6C3"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(3TS 28.532)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0B78E88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Threshold monitoring control NRM fragment (</w:t>
            </w:r>
            <w:r w:rsidR="000363E6" w:rsidRPr="00507C53">
              <w:rPr>
                <w:lang w:eastAsia="zh-CN"/>
              </w:rPr>
              <w:t xml:space="preserve">3GPP </w:t>
            </w:r>
            <w:r w:rsidRPr="00507C53">
              <w:rPr>
                <w:rFonts w:cs="Arial"/>
                <w:szCs w:val="18"/>
                <w:lang w:eastAsia="zh-CN"/>
              </w:rPr>
              <w:t>TS 28.622)</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4B10103D"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119E70EE"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FM control NRM fragment (</w:t>
            </w:r>
            <w:r w:rsidR="000363E6" w:rsidRPr="00507C53">
              <w:rPr>
                <w:lang w:eastAsia="zh-CN"/>
              </w:rPr>
              <w:t xml:space="preserve">3GPP </w:t>
            </w:r>
            <w:r w:rsidRPr="00507C53">
              <w:rPr>
                <w:rFonts w:cs="Arial"/>
                <w:szCs w:val="18"/>
                <w:lang w:eastAsia="zh-CN"/>
              </w:rPr>
              <w:t>TS 28.111)</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23F114F8"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05866ABD"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[32]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4F307C4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ManagementDataCollection control NRM fragment (</w:t>
            </w:r>
            <w:r w:rsidR="000363E6" w:rsidRPr="00507C53">
              <w:rPr>
                <w:lang w:eastAsia="zh-CN"/>
              </w:rPr>
              <w:t xml:space="preserve">3GPP </w:t>
            </w:r>
            <w:r w:rsidRPr="00507C53">
              <w:rPr>
                <w:rFonts w:cs="Arial"/>
                <w:szCs w:val="18"/>
                <w:lang w:eastAsia="zh-CN"/>
              </w:rPr>
              <w:t>TS 28.622 [23])</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424BDEEF"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 + Trace/MDT stream date schema definition (</w:t>
            </w:r>
            <w:r w:rsidR="000363E6" w:rsidRPr="00507C53">
              <w:rPr>
                <w:lang w:eastAsia="zh-CN"/>
              </w:rPr>
              <w:t xml:space="preserve">3GPP </w:t>
            </w:r>
            <w:r w:rsidRPr="00507C53">
              <w:rPr>
                <w:rFonts w:cs="Arial"/>
                <w:szCs w:val="18"/>
                <w:lang w:eastAsia="zh-CN"/>
              </w:rPr>
              <w:t>TS 32.423)</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739CA98C"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 +</w:t>
            </w:r>
            <w:r w:rsidRPr="00507C53">
              <w:rPr>
                <w:rFonts w:cs="Arial"/>
                <w:szCs w:val="18"/>
              </w:rPr>
              <w:t xml:space="preserve"> </w:t>
            </w:r>
            <w:r w:rsidRPr="00507C53">
              <w:rPr>
                <w:rFonts w:eastAsia="SimSun" w:cs="Arial"/>
                <w:szCs w:val="18"/>
                <w:lang w:eastAsia="zh-CN" w:bidi="he-IL"/>
              </w:rPr>
              <w:t>Trace/MDT file date format definition (TS 32.423)</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27CFEFC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 xml:space="preserve">TS 28.532)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[32]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28972178"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 + QoE data file format (</w:t>
            </w:r>
            <w:r w:rsidR="000363E6" w:rsidRPr="00507C53">
              <w:rPr>
                <w:lang w:eastAsia="zh-CN"/>
              </w:rPr>
              <w:t xml:space="preserve">3GPP </w:t>
            </w:r>
            <w:r w:rsidRPr="00507C53">
              <w:rPr>
                <w:rFonts w:cs="Arial"/>
                <w:szCs w:val="18"/>
                <w:lang w:eastAsia="zh-CN"/>
              </w:rPr>
              <w:t>TS 26.247)</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175F48B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[32]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4B391038"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 xml:space="preserve">TS 28.532)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[32]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73B44A7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4A1EAD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 Heartbeat notification control NRM fragment (</w:t>
            </w:r>
            <w:r w:rsidR="000363E6" w:rsidRPr="00507C53">
              <w:rPr>
                <w:lang w:eastAsia="zh-CN"/>
              </w:rPr>
              <w:t xml:space="preserve">3GPP </w:t>
            </w:r>
            <w:r w:rsidRPr="00507C53">
              <w:rPr>
                <w:rFonts w:cs="Arial"/>
                <w:szCs w:val="18"/>
                <w:lang w:eastAsia="zh-CN"/>
              </w:rPr>
              <w:t>TS 28.622)</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100A54F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744DE6D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4635FD0E"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57634938"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41753787"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7C135A9E"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20284312"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Pr="00507C53">
              <w:rPr>
                <w:rFonts w:cs="Arial"/>
                <w:color w:val="000000"/>
                <w:szCs w:val="18"/>
                <w:lang w:eastAsia="zh-CN"/>
              </w:rPr>
              <w:t>TS 28.105)</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3E73D048"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MnS Registry NRM fragment (TS 28.622)</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71AE310C"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6698C62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Pr="00507C53" w:rsidRDefault="0029391B" w:rsidP="00D32F84"/>
    <w:p w14:paraId="1D32075F" w14:textId="577B9297" w:rsidR="0029391B" w:rsidRPr="00507C53" w:rsidRDefault="003B13D3" w:rsidP="00D32F84">
      <w:pPr>
        <w:pStyle w:val="Heading1"/>
      </w:pPr>
      <w:bookmarkStart w:id="96" w:name="_Toc177041802"/>
      <w:r w:rsidRPr="00507C53">
        <w:t>6</w:t>
      </w:r>
      <w:r w:rsidR="0029391B" w:rsidRPr="00507C53">
        <w:tab/>
        <w:t>Conclusions and recommendations</w:t>
      </w:r>
      <w:bookmarkEnd w:id="96"/>
    </w:p>
    <w:p w14:paraId="48BDD70F" w14:textId="53A3E0E3" w:rsidR="00302C6E" w:rsidRPr="00507C53" w:rsidRDefault="00302C6E" w:rsidP="00302C6E">
      <w:pPr>
        <w:pStyle w:val="Heading2"/>
      </w:pPr>
      <w:bookmarkStart w:id="97" w:name="_Toc177041803"/>
      <w:r w:rsidRPr="00507C53">
        <w:t>6.1</w:t>
      </w:r>
      <w:r w:rsidRPr="00507C53">
        <w:tab/>
        <w:t>NRM investigation</w:t>
      </w:r>
      <w:bookmarkEnd w:id="97"/>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98" w:name="_Toc177041804"/>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98"/>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99" w:name="_Toc177041805"/>
      <w:r w:rsidRPr="00507C53">
        <w:t>6.</w:t>
      </w:r>
      <w:r w:rsidR="00B86313" w:rsidRPr="00507C53">
        <w:t>3</w:t>
      </w:r>
      <w:r w:rsidRPr="00507C53">
        <w:tab/>
        <w:t>Discovery of management capabilities of MnS instances based on area of interest</w:t>
      </w:r>
      <w:bookmarkEnd w:id="99"/>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00" w:name="_Toc177041806"/>
      <w:r w:rsidRPr="00507C53">
        <w:t>6.</w:t>
      </w:r>
      <w:r w:rsidR="00B86313" w:rsidRPr="00507C53">
        <w:t>4</w:t>
      </w:r>
      <w:r w:rsidRPr="00507C53">
        <w:tab/>
        <w:t>PM investigation</w:t>
      </w:r>
      <w:bookmarkEnd w:id="100"/>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Pr="00507C53" w:rsidRDefault="00690A4F" w:rsidP="00D32F84">
      <w:r w:rsidRPr="00507C53">
        <w:t>Solution 4 will specify the entry point specifications and clause (but not list all specifications for 5G), and solution 5 will give the details and the links to the other specifications.</w:t>
      </w:r>
    </w:p>
    <w:p w14:paraId="5CA5E6C2" w14:textId="6D78CB83" w:rsidR="00080512" w:rsidRPr="00507C53" w:rsidRDefault="00080512" w:rsidP="00D14E5C">
      <w:pPr>
        <w:pStyle w:val="Heading9"/>
      </w:pPr>
      <w:bookmarkStart w:id="101" w:name="clause4"/>
      <w:bookmarkStart w:id="102" w:name="_Toc177041807"/>
      <w:bookmarkEnd w:id="101"/>
      <w:r w:rsidRPr="00507C53">
        <w:t>Annex &lt;X&gt; (informative):</w:t>
      </w:r>
      <w:r w:rsidRPr="00507C53">
        <w:br/>
        <w:t>Change history</w:t>
      </w:r>
      <w:bookmarkEnd w:id="102"/>
    </w:p>
    <w:p w14:paraId="06FAD520" w14:textId="77777777" w:rsidR="00054A22" w:rsidRPr="00507C53" w:rsidRDefault="00054A22" w:rsidP="00054A22">
      <w:pPr>
        <w:pStyle w:val="TH"/>
      </w:pPr>
      <w:bookmarkStart w:id="103" w:name="historyclause"/>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E6D0CF6" w:rsidR="00684D21" w:rsidRPr="00507C53" w:rsidRDefault="00CD1A44" w:rsidP="00684D21">
            <w:pPr>
              <w:pStyle w:val="TAC"/>
              <w:rPr>
                <w:rFonts w:cs="Arial"/>
                <w:sz w:val="16"/>
                <w:szCs w:val="16"/>
              </w:rPr>
            </w:pPr>
            <w:r w:rsidRPr="00507C53">
              <w:rPr>
                <w:rFonts w:cs="Arial"/>
                <w:sz w:val="16"/>
                <w:szCs w:val="16"/>
              </w:rPr>
              <w:t>SA#156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77527BC5"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1318F3B"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0014561E"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39F7132A"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5E8E2F06"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437FFA5B"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630741F1"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5CA5E1D5"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372A6AE6"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38CA70E3"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331E1CFC"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EE7700E" w:rsidR="00CD1A44" w:rsidRPr="00507C53" w:rsidRDefault="00CD1A44" w:rsidP="00CD1A44">
            <w:pPr>
              <w:pStyle w:val="TAC"/>
              <w:rPr>
                <w:rFonts w:cs="Arial"/>
                <w:sz w:val="16"/>
                <w:szCs w:val="16"/>
              </w:rPr>
            </w:pPr>
            <w:r w:rsidRPr="00507C53">
              <w:rPr>
                <w:rFonts w:cs="Arial"/>
                <w:sz w:val="16"/>
                <w:szCs w:val="16"/>
              </w:rPr>
              <w:t>SA#156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bl>
    <w:p w14:paraId="6BA8C2E7" w14:textId="77777777" w:rsidR="003C3971" w:rsidRPr="00B86313" w:rsidRDefault="003C3971" w:rsidP="003C3971"/>
    <w:p w14:paraId="3A6FB7AB" w14:textId="1F40CE41" w:rsidR="003C3971" w:rsidRPr="00B86313" w:rsidRDefault="00F3376B" w:rsidP="00F3376B">
      <w:r w:rsidRPr="00B86313">
        <w:t xml:space="preserve"> </w:t>
      </w:r>
    </w:p>
    <w:p w14:paraId="6AE5F0B0" w14:textId="77777777" w:rsidR="00080512" w:rsidRPr="00B86313" w:rsidRDefault="00080512"/>
    <w:sectPr w:rsidR="00080512" w:rsidRPr="00B863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B76C" w14:textId="77777777" w:rsidR="0020507E" w:rsidRDefault="0020507E">
      <w:r>
        <w:separator/>
      </w:r>
    </w:p>
  </w:endnote>
  <w:endnote w:type="continuationSeparator" w:id="0">
    <w:p w14:paraId="3F938FFB" w14:textId="77777777" w:rsidR="0020507E" w:rsidRDefault="0020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CDAC" w14:textId="77777777" w:rsidR="0020507E" w:rsidRDefault="0020507E">
      <w:r>
        <w:separator/>
      </w:r>
    </w:p>
  </w:footnote>
  <w:footnote w:type="continuationSeparator" w:id="0">
    <w:p w14:paraId="087BBC55" w14:textId="77777777" w:rsidR="0020507E" w:rsidRDefault="0020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E063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AA9">
      <w:rPr>
        <w:rFonts w:ascii="Arial" w:hAnsi="Arial" w:cs="Arial"/>
        <w:b/>
        <w:noProof/>
        <w:sz w:val="18"/>
        <w:szCs w:val="18"/>
      </w:rPr>
      <w:t>3GPP TR 28.871 V1.0.1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1F61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AA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18"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5"/>
  </w:num>
  <w:num w:numId="16" w16cid:durableId="1047950388">
    <w:abstractNumId w:val="13"/>
  </w:num>
  <w:num w:numId="17" w16cid:durableId="185219813">
    <w:abstractNumId w:val="14"/>
  </w:num>
  <w:num w:numId="18" w16cid:durableId="815027337">
    <w:abstractNumId w:val="12"/>
  </w:num>
  <w:num w:numId="19" w16cid:durableId="1575434169">
    <w:abstractNumId w:val="18"/>
  </w:num>
  <w:num w:numId="20" w16cid:durableId="42946277">
    <w:abstractNumId w:val="17"/>
  </w:num>
  <w:num w:numId="21" w16cid:durableId="11028047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5174"/>
    <w:rsid w:val="00023745"/>
    <w:rsid w:val="00033397"/>
    <w:rsid w:val="000338CC"/>
    <w:rsid w:val="000363E6"/>
    <w:rsid w:val="00040095"/>
    <w:rsid w:val="00046F21"/>
    <w:rsid w:val="00051421"/>
    <w:rsid w:val="00051834"/>
    <w:rsid w:val="00054A22"/>
    <w:rsid w:val="00061DDA"/>
    <w:rsid w:val="00062023"/>
    <w:rsid w:val="000655A6"/>
    <w:rsid w:val="000778CA"/>
    <w:rsid w:val="00080512"/>
    <w:rsid w:val="000849D5"/>
    <w:rsid w:val="0008701B"/>
    <w:rsid w:val="000A0C74"/>
    <w:rsid w:val="000A30E8"/>
    <w:rsid w:val="000B0F14"/>
    <w:rsid w:val="000B3157"/>
    <w:rsid w:val="000C47C3"/>
    <w:rsid w:val="000D34BF"/>
    <w:rsid w:val="000D58AB"/>
    <w:rsid w:val="00100BB7"/>
    <w:rsid w:val="001128F1"/>
    <w:rsid w:val="001173F7"/>
    <w:rsid w:val="00117614"/>
    <w:rsid w:val="00130B68"/>
    <w:rsid w:val="0013322C"/>
    <w:rsid w:val="00133525"/>
    <w:rsid w:val="00170C66"/>
    <w:rsid w:val="00172BC0"/>
    <w:rsid w:val="0017325A"/>
    <w:rsid w:val="001906FB"/>
    <w:rsid w:val="001A384B"/>
    <w:rsid w:val="001A4C42"/>
    <w:rsid w:val="001A7420"/>
    <w:rsid w:val="001B6637"/>
    <w:rsid w:val="001C21C3"/>
    <w:rsid w:val="001C54CA"/>
    <w:rsid w:val="001D02C2"/>
    <w:rsid w:val="001F0C1D"/>
    <w:rsid w:val="001F1132"/>
    <w:rsid w:val="001F168B"/>
    <w:rsid w:val="002027F3"/>
    <w:rsid w:val="0020334F"/>
    <w:rsid w:val="0020507E"/>
    <w:rsid w:val="0021155E"/>
    <w:rsid w:val="00216520"/>
    <w:rsid w:val="0022616C"/>
    <w:rsid w:val="00226E12"/>
    <w:rsid w:val="002347A2"/>
    <w:rsid w:val="00235694"/>
    <w:rsid w:val="00241AA9"/>
    <w:rsid w:val="0025595F"/>
    <w:rsid w:val="002675F0"/>
    <w:rsid w:val="00271F15"/>
    <w:rsid w:val="002732A9"/>
    <w:rsid w:val="002760EE"/>
    <w:rsid w:val="0028249C"/>
    <w:rsid w:val="002907EE"/>
    <w:rsid w:val="00291768"/>
    <w:rsid w:val="0029391B"/>
    <w:rsid w:val="00296736"/>
    <w:rsid w:val="002A31A6"/>
    <w:rsid w:val="002A50FB"/>
    <w:rsid w:val="002B55D7"/>
    <w:rsid w:val="002B6339"/>
    <w:rsid w:val="002C04BC"/>
    <w:rsid w:val="002C4A64"/>
    <w:rsid w:val="002D7EFA"/>
    <w:rsid w:val="002E00EE"/>
    <w:rsid w:val="002F3B19"/>
    <w:rsid w:val="00302C65"/>
    <w:rsid w:val="00302C6E"/>
    <w:rsid w:val="0030676C"/>
    <w:rsid w:val="0031179E"/>
    <w:rsid w:val="00312D45"/>
    <w:rsid w:val="0031400B"/>
    <w:rsid w:val="003172DC"/>
    <w:rsid w:val="00327FED"/>
    <w:rsid w:val="00342EDA"/>
    <w:rsid w:val="0035051B"/>
    <w:rsid w:val="0035462D"/>
    <w:rsid w:val="00354D9E"/>
    <w:rsid w:val="00356555"/>
    <w:rsid w:val="003765B8"/>
    <w:rsid w:val="003827A2"/>
    <w:rsid w:val="003845F3"/>
    <w:rsid w:val="00391CB4"/>
    <w:rsid w:val="003A1150"/>
    <w:rsid w:val="003A495B"/>
    <w:rsid w:val="003A7A34"/>
    <w:rsid w:val="003B13D3"/>
    <w:rsid w:val="003B155C"/>
    <w:rsid w:val="003C2FF8"/>
    <w:rsid w:val="003C3971"/>
    <w:rsid w:val="003E5205"/>
    <w:rsid w:val="00420AF6"/>
    <w:rsid w:val="00423334"/>
    <w:rsid w:val="004345EC"/>
    <w:rsid w:val="0044040E"/>
    <w:rsid w:val="00441F84"/>
    <w:rsid w:val="004550AF"/>
    <w:rsid w:val="004631B7"/>
    <w:rsid w:val="00465515"/>
    <w:rsid w:val="004715BD"/>
    <w:rsid w:val="00471F4F"/>
    <w:rsid w:val="0049751D"/>
    <w:rsid w:val="004A278E"/>
    <w:rsid w:val="004A28EF"/>
    <w:rsid w:val="004C30AC"/>
    <w:rsid w:val="004D3578"/>
    <w:rsid w:val="004D765D"/>
    <w:rsid w:val="004E213A"/>
    <w:rsid w:val="004E46E4"/>
    <w:rsid w:val="004F0988"/>
    <w:rsid w:val="004F3340"/>
    <w:rsid w:val="004F77F6"/>
    <w:rsid w:val="00507125"/>
    <w:rsid w:val="00507C53"/>
    <w:rsid w:val="005217C3"/>
    <w:rsid w:val="00531B94"/>
    <w:rsid w:val="0053388B"/>
    <w:rsid w:val="00535773"/>
    <w:rsid w:val="00543E6C"/>
    <w:rsid w:val="00551AD1"/>
    <w:rsid w:val="00554A37"/>
    <w:rsid w:val="00565087"/>
    <w:rsid w:val="00565393"/>
    <w:rsid w:val="005800D7"/>
    <w:rsid w:val="00580EF8"/>
    <w:rsid w:val="00584BE0"/>
    <w:rsid w:val="00597B11"/>
    <w:rsid w:val="005A2108"/>
    <w:rsid w:val="005C7200"/>
    <w:rsid w:val="005D2E01"/>
    <w:rsid w:val="005D7526"/>
    <w:rsid w:val="005E4BB2"/>
    <w:rsid w:val="005F0DD2"/>
    <w:rsid w:val="005F788A"/>
    <w:rsid w:val="00602AEA"/>
    <w:rsid w:val="006138DB"/>
    <w:rsid w:val="00614FDF"/>
    <w:rsid w:val="00621C1C"/>
    <w:rsid w:val="0063543D"/>
    <w:rsid w:val="0063768D"/>
    <w:rsid w:val="00642A9F"/>
    <w:rsid w:val="00647114"/>
    <w:rsid w:val="00660C1E"/>
    <w:rsid w:val="00661B34"/>
    <w:rsid w:val="00665E8A"/>
    <w:rsid w:val="00684D21"/>
    <w:rsid w:val="00690A4F"/>
    <w:rsid w:val="006912E9"/>
    <w:rsid w:val="006941AB"/>
    <w:rsid w:val="00694D1A"/>
    <w:rsid w:val="006A2403"/>
    <w:rsid w:val="006A323F"/>
    <w:rsid w:val="006B30D0"/>
    <w:rsid w:val="006C29B2"/>
    <w:rsid w:val="006C3D95"/>
    <w:rsid w:val="006C59E0"/>
    <w:rsid w:val="006D2012"/>
    <w:rsid w:val="006D5351"/>
    <w:rsid w:val="006E2C58"/>
    <w:rsid w:val="006E5C86"/>
    <w:rsid w:val="006E6E6D"/>
    <w:rsid w:val="006F0C14"/>
    <w:rsid w:val="006F4302"/>
    <w:rsid w:val="006F758E"/>
    <w:rsid w:val="00701116"/>
    <w:rsid w:val="00706036"/>
    <w:rsid w:val="0071174C"/>
    <w:rsid w:val="00711D33"/>
    <w:rsid w:val="0071279E"/>
    <w:rsid w:val="00713C44"/>
    <w:rsid w:val="00713EC5"/>
    <w:rsid w:val="0071529A"/>
    <w:rsid w:val="0071741E"/>
    <w:rsid w:val="0072186D"/>
    <w:rsid w:val="007257FC"/>
    <w:rsid w:val="0072670E"/>
    <w:rsid w:val="00726ABF"/>
    <w:rsid w:val="00734A5B"/>
    <w:rsid w:val="0073732D"/>
    <w:rsid w:val="0074026F"/>
    <w:rsid w:val="00740D7A"/>
    <w:rsid w:val="00741084"/>
    <w:rsid w:val="00741814"/>
    <w:rsid w:val="007429F6"/>
    <w:rsid w:val="00744E76"/>
    <w:rsid w:val="0074547A"/>
    <w:rsid w:val="00745B52"/>
    <w:rsid w:val="00745F77"/>
    <w:rsid w:val="00747356"/>
    <w:rsid w:val="00750C6C"/>
    <w:rsid w:val="007656AB"/>
    <w:rsid w:val="00765EA3"/>
    <w:rsid w:val="00774DA4"/>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28A4"/>
    <w:rsid w:val="00805032"/>
    <w:rsid w:val="008071C9"/>
    <w:rsid w:val="00811E7D"/>
    <w:rsid w:val="008165FD"/>
    <w:rsid w:val="00830747"/>
    <w:rsid w:val="00833FFB"/>
    <w:rsid w:val="0084182A"/>
    <w:rsid w:val="008468A0"/>
    <w:rsid w:val="00846A10"/>
    <w:rsid w:val="00850EA6"/>
    <w:rsid w:val="008528BD"/>
    <w:rsid w:val="008768CA"/>
    <w:rsid w:val="008831ED"/>
    <w:rsid w:val="008A6989"/>
    <w:rsid w:val="008B136C"/>
    <w:rsid w:val="008B30CA"/>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9C6"/>
    <w:rsid w:val="00917CCB"/>
    <w:rsid w:val="00922D65"/>
    <w:rsid w:val="00932D06"/>
    <w:rsid w:val="00933FB0"/>
    <w:rsid w:val="00934471"/>
    <w:rsid w:val="00935E72"/>
    <w:rsid w:val="009406CC"/>
    <w:rsid w:val="00942EC2"/>
    <w:rsid w:val="00944A02"/>
    <w:rsid w:val="0094506A"/>
    <w:rsid w:val="00955CBC"/>
    <w:rsid w:val="0096176E"/>
    <w:rsid w:val="00964E79"/>
    <w:rsid w:val="0098300D"/>
    <w:rsid w:val="009A2D2A"/>
    <w:rsid w:val="009C56D0"/>
    <w:rsid w:val="009E4BAE"/>
    <w:rsid w:val="009F37B7"/>
    <w:rsid w:val="009F42A2"/>
    <w:rsid w:val="00A00049"/>
    <w:rsid w:val="00A10F02"/>
    <w:rsid w:val="00A164B4"/>
    <w:rsid w:val="00A21D44"/>
    <w:rsid w:val="00A23814"/>
    <w:rsid w:val="00A26956"/>
    <w:rsid w:val="00A27486"/>
    <w:rsid w:val="00A32835"/>
    <w:rsid w:val="00A333EE"/>
    <w:rsid w:val="00A4675C"/>
    <w:rsid w:val="00A53724"/>
    <w:rsid w:val="00A56066"/>
    <w:rsid w:val="00A57611"/>
    <w:rsid w:val="00A61F31"/>
    <w:rsid w:val="00A6625A"/>
    <w:rsid w:val="00A73129"/>
    <w:rsid w:val="00A81317"/>
    <w:rsid w:val="00A82346"/>
    <w:rsid w:val="00A828C8"/>
    <w:rsid w:val="00A862CB"/>
    <w:rsid w:val="00A92BA1"/>
    <w:rsid w:val="00A95A32"/>
    <w:rsid w:val="00AA3F99"/>
    <w:rsid w:val="00AB1CA0"/>
    <w:rsid w:val="00AB4A5D"/>
    <w:rsid w:val="00AC6BC6"/>
    <w:rsid w:val="00AD184D"/>
    <w:rsid w:val="00AE1259"/>
    <w:rsid w:val="00AE2685"/>
    <w:rsid w:val="00AE65E2"/>
    <w:rsid w:val="00AF080D"/>
    <w:rsid w:val="00AF1460"/>
    <w:rsid w:val="00B0197E"/>
    <w:rsid w:val="00B134E7"/>
    <w:rsid w:val="00B15449"/>
    <w:rsid w:val="00B16268"/>
    <w:rsid w:val="00B40E60"/>
    <w:rsid w:val="00B45BCD"/>
    <w:rsid w:val="00B510AB"/>
    <w:rsid w:val="00B6572B"/>
    <w:rsid w:val="00B80DD6"/>
    <w:rsid w:val="00B85740"/>
    <w:rsid w:val="00B85B0E"/>
    <w:rsid w:val="00B86313"/>
    <w:rsid w:val="00B86765"/>
    <w:rsid w:val="00B93086"/>
    <w:rsid w:val="00BA19ED"/>
    <w:rsid w:val="00BA4B8D"/>
    <w:rsid w:val="00BC0F7D"/>
    <w:rsid w:val="00BC26EA"/>
    <w:rsid w:val="00BD261F"/>
    <w:rsid w:val="00BD7D31"/>
    <w:rsid w:val="00BE3255"/>
    <w:rsid w:val="00BE6C61"/>
    <w:rsid w:val="00BF128E"/>
    <w:rsid w:val="00C05644"/>
    <w:rsid w:val="00C057E8"/>
    <w:rsid w:val="00C0620E"/>
    <w:rsid w:val="00C074DD"/>
    <w:rsid w:val="00C12741"/>
    <w:rsid w:val="00C13571"/>
    <w:rsid w:val="00C1496A"/>
    <w:rsid w:val="00C176E4"/>
    <w:rsid w:val="00C241E8"/>
    <w:rsid w:val="00C33079"/>
    <w:rsid w:val="00C36298"/>
    <w:rsid w:val="00C36D1F"/>
    <w:rsid w:val="00C41C87"/>
    <w:rsid w:val="00C45231"/>
    <w:rsid w:val="00C551FF"/>
    <w:rsid w:val="00C55710"/>
    <w:rsid w:val="00C6652F"/>
    <w:rsid w:val="00C703A6"/>
    <w:rsid w:val="00C72833"/>
    <w:rsid w:val="00C8065C"/>
    <w:rsid w:val="00C80F1D"/>
    <w:rsid w:val="00C917D9"/>
    <w:rsid w:val="00C91962"/>
    <w:rsid w:val="00C93F40"/>
    <w:rsid w:val="00C95355"/>
    <w:rsid w:val="00CA3D0C"/>
    <w:rsid w:val="00CA487E"/>
    <w:rsid w:val="00CB5414"/>
    <w:rsid w:val="00CD0716"/>
    <w:rsid w:val="00CD1A44"/>
    <w:rsid w:val="00CD4B10"/>
    <w:rsid w:val="00CD4DBF"/>
    <w:rsid w:val="00CD6B55"/>
    <w:rsid w:val="00CE68E6"/>
    <w:rsid w:val="00CF4474"/>
    <w:rsid w:val="00CF4632"/>
    <w:rsid w:val="00D02575"/>
    <w:rsid w:val="00D070F9"/>
    <w:rsid w:val="00D0760F"/>
    <w:rsid w:val="00D12458"/>
    <w:rsid w:val="00D14E5C"/>
    <w:rsid w:val="00D16058"/>
    <w:rsid w:val="00D30AAE"/>
    <w:rsid w:val="00D32F84"/>
    <w:rsid w:val="00D57972"/>
    <w:rsid w:val="00D6394A"/>
    <w:rsid w:val="00D675A9"/>
    <w:rsid w:val="00D738D6"/>
    <w:rsid w:val="00D755EB"/>
    <w:rsid w:val="00D76048"/>
    <w:rsid w:val="00D80D26"/>
    <w:rsid w:val="00D81768"/>
    <w:rsid w:val="00D82E6F"/>
    <w:rsid w:val="00D87148"/>
    <w:rsid w:val="00D87E00"/>
    <w:rsid w:val="00D9040B"/>
    <w:rsid w:val="00D9134D"/>
    <w:rsid w:val="00DA547C"/>
    <w:rsid w:val="00DA7A03"/>
    <w:rsid w:val="00DB1818"/>
    <w:rsid w:val="00DC309B"/>
    <w:rsid w:val="00DC47C3"/>
    <w:rsid w:val="00DC4DA2"/>
    <w:rsid w:val="00DC4EEF"/>
    <w:rsid w:val="00DD1D54"/>
    <w:rsid w:val="00DD4C17"/>
    <w:rsid w:val="00DD74A5"/>
    <w:rsid w:val="00DF2B1F"/>
    <w:rsid w:val="00DF62CD"/>
    <w:rsid w:val="00E147FD"/>
    <w:rsid w:val="00E16509"/>
    <w:rsid w:val="00E21772"/>
    <w:rsid w:val="00E244B3"/>
    <w:rsid w:val="00E30434"/>
    <w:rsid w:val="00E37290"/>
    <w:rsid w:val="00E418DF"/>
    <w:rsid w:val="00E419CC"/>
    <w:rsid w:val="00E44582"/>
    <w:rsid w:val="00E57B7C"/>
    <w:rsid w:val="00E633E9"/>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51B91"/>
    <w:rsid w:val="00F546F7"/>
    <w:rsid w:val="00F63C41"/>
    <w:rsid w:val="00F653B8"/>
    <w:rsid w:val="00F708DC"/>
    <w:rsid w:val="00F70EA5"/>
    <w:rsid w:val="00F83763"/>
    <w:rsid w:val="00F847BE"/>
    <w:rsid w:val="00F84A8F"/>
    <w:rsid w:val="00F8520C"/>
    <w:rsid w:val="00F8668C"/>
    <w:rsid w:val="00F9008D"/>
    <w:rsid w:val="00F91A85"/>
    <w:rsid w:val="00FA0D08"/>
    <w:rsid w:val="00FA1266"/>
    <w:rsid w:val="00FB5ED2"/>
    <w:rsid w:val="00FC1192"/>
    <w:rsid w:val="00FC1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rsid w:val="00F546F7"/>
    <w:pPr>
      <w:keepNext/>
      <w:keepLines/>
      <w:spacing w:after="0"/>
    </w:pPr>
    <w:rPr>
      <w:rFonts w:ascii="Arial" w:hAnsi="Arial"/>
      <w:sz w:val="18"/>
    </w:rPr>
  </w:style>
  <w:style w:type="paragraph" w:customStyle="1" w:styleId="TAH">
    <w:name w:val="TAH"/>
    <w:basedOn w:val="TAC"/>
    <w:link w:val="TAHCar"/>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basedOn w:val="NO"/>
    <w:link w:val="EditorsNoteChar"/>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10760</Words>
  <Characters>61338</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2024-09-20T12:58:00Z</dcterms:created>
  <dcterms:modified xsi:type="dcterms:W3CDTF">2024-09-20T12:58:00Z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