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258CCF37"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5829A0">
              <w:rPr>
                <w:noProof w:val="0"/>
              </w:rPr>
              <w:t>8</w:t>
            </w:r>
            <w:r w:rsidRPr="007E0EDF">
              <w:rPr>
                <w:noProof w:val="0"/>
              </w:rPr>
              <w:t>.</w:t>
            </w:r>
            <w:r w:rsidR="00511FEA">
              <w:rPr>
                <w:noProof w:val="0"/>
              </w:rPr>
              <w:t>1</w:t>
            </w:r>
            <w:r w:rsidRPr="007E0EDF">
              <w:rPr>
                <w:noProof w:val="0"/>
              </w:rPr>
              <w:t xml:space="preserve">.0 </w:t>
            </w:r>
            <w:r w:rsidRPr="007E0EDF">
              <w:rPr>
                <w:noProof w:val="0"/>
                <w:sz w:val="32"/>
              </w:rPr>
              <w:t>(202</w:t>
            </w:r>
            <w:r w:rsidR="009F3D5A">
              <w:rPr>
                <w:noProof w:val="0"/>
                <w:sz w:val="32"/>
              </w:rPr>
              <w:t>4</w:t>
            </w:r>
            <w:r w:rsidRPr="007E0EDF">
              <w:rPr>
                <w:noProof w:val="0"/>
                <w:sz w:val="32"/>
              </w:rPr>
              <w:t>-</w:t>
            </w:r>
            <w:r w:rsidR="004B1D06">
              <w:rPr>
                <w:noProof w:val="0"/>
                <w:sz w:val="32"/>
              </w:rPr>
              <w:t>12</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4816588C" w:rsidR="00CD207B" w:rsidRPr="005C2186" w:rsidRDefault="00CD207B" w:rsidP="00A23446">
            <w:pPr>
              <w:pStyle w:val="ZT"/>
              <w:framePr w:wrap="auto" w:hAnchor="text" w:yAlign="inline"/>
              <w:rPr>
                <w:i/>
                <w:sz w:val="28"/>
              </w:rPr>
            </w:pPr>
            <w:r w:rsidRPr="007E0EDF">
              <w:t>(</w:t>
            </w:r>
            <w:r w:rsidRPr="007E0EDF">
              <w:rPr>
                <w:rStyle w:val="ZGSM"/>
              </w:rPr>
              <w:t>Release 1</w:t>
            </w:r>
            <w:r w:rsidR="005829A0">
              <w:rPr>
                <w:rStyle w:val="ZGSM"/>
              </w:rPr>
              <w:t>8</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bookmarkStart w:id="1" w:name="_MON_1684549432"/>
      <w:bookmarkEnd w:id="1"/>
      <w:tr w:rsidR="00CD207B" w:rsidRPr="005C2186" w14:paraId="1ED61D48" w14:textId="77777777" w:rsidTr="00A23446">
        <w:trPr>
          <w:cantSplit/>
          <w:trHeight w:hRule="exact" w:val="1531"/>
        </w:trPr>
        <w:tc>
          <w:tcPr>
            <w:tcW w:w="4883" w:type="dxa"/>
            <w:shd w:val="clear" w:color="auto" w:fill="auto"/>
          </w:tcPr>
          <w:p w14:paraId="56FB5700" w14:textId="6EA42C3E" w:rsidR="00CD207B" w:rsidRPr="005C2186" w:rsidRDefault="005829A0" w:rsidP="00A23446">
            <w:pPr>
              <w:rPr>
                <w:i/>
              </w:rPr>
            </w:pPr>
            <w:r>
              <w:object w:dxaOrig="2026" w:dyaOrig="1251" w14:anchorId="29CE6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99091337" r:id="rId10"/>
              </w:object>
            </w:r>
          </w:p>
        </w:tc>
        <w:tc>
          <w:tcPr>
            <w:tcW w:w="5540" w:type="dxa"/>
            <w:shd w:val="clear" w:color="auto" w:fill="auto"/>
          </w:tcPr>
          <w:p w14:paraId="034590F1" w14:textId="77777777" w:rsidR="00CD207B" w:rsidRPr="005C2186" w:rsidRDefault="00402425" w:rsidP="00A23446">
            <w:pPr>
              <w:jc w:val="right"/>
            </w:pPr>
            <w:r>
              <w:pict w14:anchorId="612FB79D">
                <v:shape id="_x0000_i1026" type="#_x0000_t75" style="width:128pt;height:74pt">
                  <v:imagedata r:id="rId11"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2"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2"/>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3"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4"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4"/>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5"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B06B4CC" w:rsidR="00CD207B" w:rsidRPr="005C2186" w:rsidRDefault="00CD207B" w:rsidP="00A23446">
            <w:pPr>
              <w:pStyle w:val="FP"/>
              <w:jc w:val="center"/>
              <w:rPr>
                <w:noProof/>
                <w:sz w:val="18"/>
              </w:rPr>
            </w:pPr>
            <w:r w:rsidRPr="005C2186">
              <w:rPr>
                <w:noProof/>
                <w:sz w:val="18"/>
              </w:rPr>
              <w:t xml:space="preserve">© </w:t>
            </w:r>
            <w:r>
              <w:rPr>
                <w:noProof/>
                <w:sz w:val="18"/>
              </w:rPr>
              <w:t>202</w:t>
            </w:r>
            <w:r w:rsidR="009F3D5A">
              <w:rPr>
                <w:noProof/>
                <w:sz w:val="18"/>
              </w:rPr>
              <w:t>4</w:t>
            </w:r>
            <w:r w:rsidRPr="005C2186">
              <w:rPr>
                <w:noProof/>
                <w:sz w:val="18"/>
              </w:rPr>
              <w:t>, 3GPP Organizational Partners (ARIB, ATIS, CCSA, ETSI, TSDSI, TTA, TTC).</w:t>
            </w:r>
            <w:bookmarkStart w:id="6" w:name="copyrightaddon"/>
            <w:bookmarkEnd w:id="6"/>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5"/>
          </w:p>
          <w:p w14:paraId="20A392D2" w14:textId="77777777" w:rsidR="00CD207B" w:rsidRPr="005C2186" w:rsidRDefault="00CD207B" w:rsidP="00A23446"/>
        </w:tc>
      </w:tr>
      <w:bookmarkEnd w:id="3"/>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5EF9F735" w14:textId="77777777" w:rsidR="00724475" w:rsidRDefault="006B3F37">
      <w:pPr>
        <w:pStyle w:val="TOC1"/>
        <w:rPr>
          <w:rFonts w:ascii="Calibri" w:hAnsi="Calibri"/>
          <w:kern w:val="2"/>
          <w:sz w:val="24"/>
          <w:szCs w:val="24"/>
        </w:rPr>
      </w:pPr>
      <w:r>
        <w:fldChar w:fldCharType="begin" w:fldLock="1"/>
      </w:r>
      <w:r>
        <w:instrText xml:space="preserve"> TOC \o "1-9" </w:instrText>
      </w:r>
      <w:r>
        <w:fldChar w:fldCharType="separate"/>
      </w:r>
      <w:r w:rsidR="00724475">
        <w:t>Foreword</w:t>
      </w:r>
      <w:r w:rsidR="00724475">
        <w:tab/>
        <w:t>37</w:t>
      </w:r>
    </w:p>
    <w:p w14:paraId="368D8652" w14:textId="77777777" w:rsidR="00724475" w:rsidRDefault="00724475">
      <w:pPr>
        <w:pStyle w:val="TOC1"/>
        <w:rPr>
          <w:rFonts w:ascii="Calibri" w:hAnsi="Calibri"/>
          <w:kern w:val="2"/>
          <w:sz w:val="24"/>
          <w:szCs w:val="24"/>
        </w:rPr>
      </w:pPr>
      <w:r>
        <w:t>1</w:t>
      </w:r>
      <w:r>
        <w:rPr>
          <w:rFonts w:ascii="Calibri" w:hAnsi="Calibri"/>
          <w:kern w:val="2"/>
          <w:sz w:val="24"/>
          <w:szCs w:val="24"/>
        </w:rPr>
        <w:tab/>
      </w:r>
      <w:r>
        <w:t>Scope</w:t>
      </w:r>
      <w:r>
        <w:tab/>
        <w:t>39</w:t>
      </w:r>
    </w:p>
    <w:p w14:paraId="6E66B800" w14:textId="77777777" w:rsidR="00724475" w:rsidRDefault="00724475">
      <w:pPr>
        <w:pStyle w:val="TOC1"/>
        <w:rPr>
          <w:rFonts w:ascii="Calibri" w:hAnsi="Calibri"/>
          <w:kern w:val="2"/>
          <w:sz w:val="24"/>
          <w:szCs w:val="24"/>
        </w:rPr>
      </w:pPr>
      <w:r>
        <w:t>2</w:t>
      </w:r>
      <w:r>
        <w:rPr>
          <w:rFonts w:ascii="Calibri" w:hAnsi="Calibri"/>
          <w:kern w:val="2"/>
          <w:sz w:val="24"/>
          <w:szCs w:val="24"/>
        </w:rPr>
        <w:tab/>
      </w:r>
      <w:r>
        <w:t>References</w:t>
      </w:r>
      <w:r>
        <w:tab/>
        <w:t>39</w:t>
      </w:r>
    </w:p>
    <w:p w14:paraId="75ADCB63" w14:textId="77777777" w:rsidR="00724475" w:rsidRDefault="00724475">
      <w:pPr>
        <w:pStyle w:val="TOC1"/>
        <w:rPr>
          <w:rFonts w:ascii="Calibri" w:hAnsi="Calibri"/>
          <w:kern w:val="2"/>
          <w:sz w:val="24"/>
          <w:szCs w:val="24"/>
        </w:rPr>
      </w:pPr>
      <w:r>
        <w:t>3</w:t>
      </w:r>
      <w:r>
        <w:rPr>
          <w:rFonts w:ascii="Calibri" w:hAnsi="Calibri"/>
          <w:kern w:val="2"/>
          <w:sz w:val="24"/>
          <w:szCs w:val="24"/>
        </w:rPr>
        <w:tab/>
      </w:r>
      <w:r>
        <w:t>Definitions, symbols and abbreviations</w:t>
      </w:r>
      <w:r>
        <w:tab/>
        <w:t>41</w:t>
      </w:r>
    </w:p>
    <w:p w14:paraId="27608AAE" w14:textId="77777777" w:rsidR="00724475" w:rsidRDefault="00724475">
      <w:pPr>
        <w:pStyle w:val="TOC2"/>
        <w:rPr>
          <w:rFonts w:ascii="Calibri" w:hAnsi="Calibri"/>
          <w:kern w:val="2"/>
          <w:sz w:val="24"/>
          <w:szCs w:val="24"/>
        </w:rPr>
      </w:pPr>
      <w:r>
        <w:t>3.1</w:t>
      </w:r>
      <w:r>
        <w:rPr>
          <w:rFonts w:ascii="Calibri" w:hAnsi="Calibri"/>
          <w:kern w:val="2"/>
          <w:sz w:val="24"/>
          <w:szCs w:val="24"/>
        </w:rPr>
        <w:tab/>
      </w:r>
      <w:r>
        <w:t>Definitions</w:t>
      </w:r>
      <w:r>
        <w:tab/>
        <w:t>41</w:t>
      </w:r>
    </w:p>
    <w:p w14:paraId="3DB4F679" w14:textId="77777777" w:rsidR="00724475" w:rsidRDefault="00724475">
      <w:pPr>
        <w:pStyle w:val="TOC2"/>
        <w:rPr>
          <w:rFonts w:ascii="Calibri" w:hAnsi="Calibri"/>
          <w:kern w:val="2"/>
          <w:sz w:val="24"/>
          <w:szCs w:val="24"/>
        </w:rPr>
      </w:pPr>
      <w:r>
        <w:t>3.2</w:t>
      </w:r>
      <w:r>
        <w:rPr>
          <w:rFonts w:ascii="Calibri" w:hAnsi="Calibri"/>
          <w:kern w:val="2"/>
          <w:sz w:val="24"/>
          <w:szCs w:val="24"/>
        </w:rPr>
        <w:tab/>
      </w:r>
      <w:r>
        <w:t>Symbols</w:t>
      </w:r>
      <w:r>
        <w:tab/>
        <w:t>42</w:t>
      </w:r>
    </w:p>
    <w:p w14:paraId="626061D0" w14:textId="77777777" w:rsidR="00724475" w:rsidRDefault="00724475">
      <w:pPr>
        <w:pStyle w:val="TOC2"/>
        <w:rPr>
          <w:rFonts w:ascii="Calibri" w:hAnsi="Calibri"/>
          <w:kern w:val="2"/>
          <w:sz w:val="24"/>
          <w:szCs w:val="24"/>
        </w:rPr>
      </w:pPr>
      <w:r>
        <w:t>3.3</w:t>
      </w:r>
      <w:r>
        <w:rPr>
          <w:rFonts w:ascii="Calibri" w:hAnsi="Calibri"/>
          <w:kern w:val="2"/>
          <w:sz w:val="24"/>
          <w:szCs w:val="24"/>
        </w:rPr>
        <w:tab/>
      </w:r>
      <w:r>
        <w:t>Abbreviations</w:t>
      </w:r>
      <w:r>
        <w:tab/>
        <w:t>42</w:t>
      </w:r>
    </w:p>
    <w:p w14:paraId="26954AF2" w14:textId="77777777" w:rsidR="00724475" w:rsidRDefault="00724475">
      <w:pPr>
        <w:pStyle w:val="TOC1"/>
        <w:rPr>
          <w:rFonts w:ascii="Calibri" w:hAnsi="Calibri"/>
          <w:kern w:val="2"/>
          <w:sz w:val="24"/>
          <w:szCs w:val="24"/>
        </w:rPr>
      </w:pPr>
      <w:r>
        <w:t>4</w:t>
      </w:r>
      <w:r>
        <w:rPr>
          <w:rFonts w:ascii="Calibri" w:hAnsi="Calibri"/>
          <w:kern w:val="2"/>
          <w:sz w:val="24"/>
          <w:szCs w:val="24"/>
        </w:rPr>
        <w:tab/>
      </w:r>
      <w:r>
        <w:t>Overview</w:t>
      </w:r>
      <w:r>
        <w:tab/>
        <w:t>42</w:t>
      </w:r>
    </w:p>
    <w:p w14:paraId="4868EC59" w14:textId="77777777" w:rsidR="00724475" w:rsidRDefault="00724475">
      <w:pPr>
        <w:pStyle w:val="TOC2"/>
        <w:rPr>
          <w:rFonts w:ascii="Calibri" w:hAnsi="Calibri"/>
          <w:kern w:val="2"/>
          <w:sz w:val="24"/>
          <w:szCs w:val="24"/>
        </w:rPr>
      </w:pPr>
      <w:r>
        <w:t>4.1</w:t>
      </w:r>
      <w:r>
        <w:rPr>
          <w:rFonts w:ascii="Calibri" w:hAnsi="Calibri"/>
          <w:kern w:val="2"/>
          <w:sz w:val="24"/>
          <w:szCs w:val="24"/>
        </w:rPr>
        <w:tab/>
      </w:r>
      <w:r>
        <w:t>Test methodology</w:t>
      </w:r>
      <w:r>
        <w:tab/>
        <w:t>42</w:t>
      </w:r>
    </w:p>
    <w:p w14:paraId="7C3FE247" w14:textId="77777777" w:rsidR="00724475" w:rsidRDefault="00724475">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42</w:t>
      </w:r>
    </w:p>
    <w:p w14:paraId="39D8B6BA" w14:textId="77777777" w:rsidR="00724475" w:rsidRDefault="00724475">
      <w:pPr>
        <w:pStyle w:val="TOC3"/>
        <w:rPr>
          <w:rFonts w:ascii="Calibri" w:hAnsi="Calibri"/>
          <w:kern w:val="2"/>
          <w:sz w:val="24"/>
          <w:szCs w:val="24"/>
        </w:rPr>
      </w:pPr>
      <w:r>
        <w:t>4.1.2</w:t>
      </w:r>
      <w:r>
        <w:rPr>
          <w:rFonts w:ascii="Calibri" w:hAnsi="Calibri"/>
          <w:kern w:val="2"/>
          <w:sz w:val="24"/>
          <w:szCs w:val="24"/>
        </w:rPr>
        <w:tab/>
      </w:r>
      <w:r>
        <w:t>Test interfaces and facilities</w:t>
      </w:r>
      <w:r>
        <w:tab/>
        <w:t>42</w:t>
      </w:r>
    </w:p>
    <w:p w14:paraId="49E6DE01" w14:textId="77777777" w:rsidR="00724475" w:rsidRDefault="00724475">
      <w:pPr>
        <w:pStyle w:val="TOC2"/>
        <w:rPr>
          <w:rFonts w:ascii="Calibri" w:hAnsi="Calibri"/>
          <w:kern w:val="2"/>
          <w:sz w:val="24"/>
          <w:szCs w:val="24"/>
        </w:rPr>
      </w:pPr>
      <w:r>
        <w:t>4.2</w:t>
      </w:r>
      <w:r>
        <w:rPr>
          <w:rFonts w:ascii="Calibri" w:hAnsi="Calibri"/>
          <w:kern w:val="2"/>
          <w:sz w:val="24"/>
          <w:szCs w:val="24"/>
        </w:rPr>
        <w:tab/>
      </w:r>
      <w:r>
        <w:t>Implicit testing</w:t>
      </w:r>
      <w:r>
        <w:tab/>
        <w:t>42</w:t>
      </w:r>
    </w:p>
    <w:p w14:paraId="38DF9D70" w14:textId="77777777" w:rsidR="00724475" w:rsidRDefault="00724475">
      <w:pPr>
        <w:pStyle w:val="TOC2"/>
        <w:rPr>
          <w:rFonts w:ascii="Calibri" w:hAnsi="Calibri"/>
          <w:kern w:val="2"/>
          <w:sz w:val="24"/>
          <w:szCs w:val="24"/>
        </w:rPr>
      </w:pPr>
      <w:r>
        <w:t>4.3</w:t>
      </w:r>
      <w:r>
        <w:rPr>
          <w:rFonts w:ascii="Calibri" w:hAnsi="Calibri"/>
          <w:kern w:val="2"/>
          <w:sz w:val="24"/>
          <w:szCs w:val="24"/>
        </w:rPr>
        <w:tab/>
      </w:r>
      <w:r>
        <w:t>Repetition of tests</w:t>
      </w:r>
      <w:r>
        <w:tab/>
        <w:t>42</w:t>
      </w:r>
    </w:p>
    <w:p w14:paraId="75A799B1" w14:textId="77777777" w:rsidR="00724475" w:rsidRDefault="00724475">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43</w:t>
      </w:r>
    </w:p>
    <w:p w14:paraId="39C00A7F" w14:textId="77777777" w:rsidR="00724475" w:rsidRDefault="00724475">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43</w:t>
      </w:r>
    </w:p>
    <w:p w14:paraId="175F72E5" w14:textId="77777777" w:rsidR="00724475" w:rsidRDefault="00724475">
      <w:pPr>
        <w:pStyle w:val="TOC2"/>
        <w:rPr>
          <w:rFonts w:ascii="Calibri" w:hAnsi="Calibri"/>
          <w:kern w:val="2"/>
          <w:sz w:val="24"/>
          <w:szCs w:val="24"/>
        </w:rPr>
      </w:pPr>
      <w:r>
        <w:t>5.1</w:t>
      </w:r>
      <w:r>
        <w:rPr>
          <w:rFonts w:ascii="Calibri" w:hAnsi="Calibri"/>
          <w:kern w:val="2"/>
          <w:sz w:val="24"/>
          <w:szCs w:val="24"/>
        </w:rPr>
        <w:tab/>
      </w:r>
      <w:r>
        <w:t>Reference conditions</w:t>
      </w:r>
      <w:r>
        <w:tab/>
        <w:t>43</w:t>
      </w:r>
    </w:p>
    <w:p w14:paraId="43C77CFB" w14:textId="77777777" w:rsidR="00724475" w:rsidRDefault="00724475">
      <w:pPr>
        <w:pStyle w:val="TOC2"/>
        <w:rPr>
          <w:rFonts w:ascii="Calibri" w:hAnsi="Calibri"/>
          <w:kern w:val="2"/>
          <w:sz w:val="24"/>
          <w:szCs w:val="24"/>
        </w:rPr>
      </w:pPr>
      <w:r>
        <w:t>5.2</w:t>
      </w:r>
      <w:r>
        <w:rPr>
          <w:rFonts w:ascii="Calibri" w:hAnsi="Calibri"/>
          <w:kern w:val="2"/>
          <w:sz w:val="24"/>
          <w:szCs w:val="24"/>
        </w:rPr>
        <w:tab/>
      </w:r>
      <w:r>
        <w:t>Generic and test procedures</w:t>
      </w:r>
      <w:r>
        <w:tab/>
        <w:t>43</w:t>
      </w:r>
    </w:p>
    <w:p w14:paraId="57126F17" w14:textId="77777777" w:rsidR="00724475" w:rsidRDefault="00724475">
      <w:pPr>
        <w:pStyle w:val="TOC2"/>
        <w:rPr>
          <w:rFonts w:ascii="Calibri" w:hAnsi="Calibri"/>
          <w:kern w:val="2"/>
          <w:sz w:val="24"/>
          <w:szCs w:val="24"/>
        </w:rPr>
      </w:pPr>
      <w:r>
        <w:t>5.3</w:t>
      </w:r>
      <w:r>
        <w:rPr>
          <w:rFonts w:ascii="Calibri" w:hAnsi="Calibri"/>
          <w:kern w:val="2"/>
          <w:sz w:val="24"/>
          <w:szCs w:val="24"/>
        </w:rPr>
        <w:tab/>
      </w:r>
      <w:r>
        <w:t>Test parameters</w:t>
      </w:r>
      <w:r>
        <w:tab/>
        <w:t>43</w:t>
      </w:r>
    </w:p>
    <w:p w14:paraId="793CB140" w14:textId="77777777" w:rsidR="00724475" w:rsidRDefault="00724475">
      <w:pPr>
        <w:pStyle w:val="TOC3"/>
        <w:rPr>
          <w:rFonts w:ascii="Calibri" w:hAnsi="Calibri"/>
          <w:kern w:val="2"/>
          <w:sz w:val="24"/>
          <w:szCs w:val="24"/>
        </w:rPr>
      </w:pPr>
      <w:r>
        <w:t>5.3.1</w:t>
      </w:r>
      <w:r>
        <w:rPr>
          <w:rFonts w:ascii="Calibri" w:hAnsi="Calibri"/>
          <w:kern w:val="2"/>
          <w:sz w:val="24"/>
          <w:szCs w:val="24"/>
        </w:rPr>
        <w:tab/>
      </w:r>
      <w:r>
        <w:t>PLMNs</w:t>
      </w:r>
      <w:r>
        <w:tab/>
        <w:t>43</w:t>
      </w:r>
    </w:p>
    <w:p w14:paraId="2868D3AC" w14:textId="77777777" w:rsidR="00724475" w:rsidRDefault="00724475">
      <w:pPr>
        <w:pStyle w:val="TOC3"/>
        <w:rPr>
          <w:rFonts w:ascii="Calibri" w:hAnsi="Calibri"/>
          <w:kern w:val="2"/>
          <w:sz w:val="24"/>
          <w:szCs w:val="24"/>
        </w:rPr>
      </w:pPr>
      <w:r>
        <w:t>5.3.2</w:t>
      </w:r>
      <w:r>
        <w:rPr>
          <w:rFonts w:ascii="Calibri" w:hAnsi="Calibri"/>
          <w:kern w:val="2"/>
          <w:sz w:val="24"/>
          <w:szCs w:val="24"/>
        </w:rPr>
        <w:tab/>
      </w:r>
      <w:r>
        <w:t>Cells</w:t>
      </w:r>
      <w:r>
        <w:tab/>
        <w:t>44</w:t>
      </w:r>
    </w:p>
    <w:p w14:paraId="588D24DB" w14:textId="77777777" w:rsidR="00724475" w:rsidRDefault="00724475">
      <w:pPr>
        <w:pStyle w:val="TOC3"/>
        <w:rPr>
          <w:rFonts w:ascii="Calibri" w:hAnsi="Calibri"/>
          <w:kern w:val="2"/>
          <w:sz w:val="24"/>
          <w:szCs w:val="24"/>
        </w:rPr>
      </w:pPr>
      <w:r>
        <w:t>5.3.3</w:t>
      </w:r>
      <w:r>
        <w:rPr>
          <w:rFonts w:ascii="Calibri" w:hAnsi="Calibri"/>
          <w:kern w:val="2"/>
          <w:sz w:val="24"/>
          <w:szCs w:val="24"/>
        </w:rPr>
        <w:tab/>
      </w:r>
      <w:r>
        <w:t>USIM</w:t>
      </w:r>
      <w:r>
        <w:tab/>
        <w:t>44</w:t>
      </w:r>
    </w:p>
    <w:p w14:paraId="39CBC851" w14:textId="77777777" w:rsidR="00724475" w:rsidRDefault="00724475">
      <w:pPr>
        <w:pStyle w:val="TOC3"/>
        <w:rPr>
          <w:rFonts w:ascii="Calibri" w:hAnsi="Calibri"/>
          <w:kern w:val="2"/>
          <w:sz w:val="24"/>
          <w:szCs w:val="24"/>
        </w:rPr>
      </w:pPr>
      <w:r>
        <w:t>5.3.4</w:t>
      </w:r>
      <w:r>
        <w:rPr>
          <w:rFonts w:ascii="Calibri" w:hAnsi="Calibri"/>
          <w:kern w:val="2"/>
          <w:sz w:val="24"/>
          <w:szCs w:val="24"/>
        </w:rPr>
        <w:tab/>
      </w:r>
      <w:r>
        <w:t>Messages and Information Elements (IEs)</w:t>
      </w:r>
      <w:r>
        <w:tab/>
        <w:t>44</w:t>
      </w:r>
    </w:p>
    <w:p w14:paraId="59D08E56" w14:textId="77777777" w:rsidR="00724475" w:rsidRDefault="00724475">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45</w:t>
      </w:r>
    </w:p>
    <w:p w14:paraId="30F15AF3" w14:textId="77777777" w:rsidR="00724475" w:rsidRDefault="00724475">
      <w:pPr>
        <w:pStyle w:val="TOC2"/>
        <w:rPr>
          <w:rFonts w:ascii="Calibri" w:hAnsi="Calibri"/>
          <w:kern w:val="2"/>
          <w:sz w:val="24"/>
          <w:szCs w:val="24"/>
        </w:rPr>
      </w:pPr>
      <w:r>
        <w:t>6.1</w:t>
      </w:r>
      <w:r>
        <w:rPr>
          <w:rFonts w:ascii="Calibri" w:hAnsi="Calibri"/>
          <w:kern w:val="2"/>
          <w:sz w:val="24"/>
          <w:szCs w:val="24"/>
        </w:rPr>
        <w:tab/>
      </w:r>
      <w:r>
        <w:t>NR idle mode operations</w:t>
      </w:r>
      <w:r>
        <w:tab/>
        <w:t>45</w:t>
      </w:r>
    </w:p>
    <w:p w14:paraId="363AF0B9" w14:textId="77777777" w:rsidR="00724475" w:rsidRDefault="00724475">
      <w:pPr>
        <w:pStyle w:val="TOC3"/>
        <w:rPr>
          <w:rFonts w:ascii="Calibri" w:hAnsi="Calibri"/>
          <w:kern w:val="2"/>
          <w:sz w:val="24"/>
          <w:szCs w:val="24"/>
        </w:rPr>
      </w:pPr>
      <w:r w:rsidRPr="00BF6570">
        <w:rPr>
          <w:rFonts w:cs="Arial"/>
        </w:rPr>
        <w:t>6.1.1</w:t>
      </w:r>
      <w:r>
        <w:rPr>
          <w:rFonts w:ascii="Calibri" w:hAnsi="Calibri"/>
          <w:kern w:val="2"/>
          <w:sz w:val="24"/>
          <w:szCs w:val="24"/>
        </w:rPr>
        <w:tab/>
      </w:r>
      <w:r w:rsidRPr="00BF6570">
        <w:rPr>
          <w:rFonts w:cs="Arial"/>
        </w:rPr>
        <w:t>NG-RAN Only PLMN Selection</w:t>
      </w:r>
      <w:r>
        <w:tab/>
        <w:t>45</w:t>
      </w:r>
    </w:p>
    <w:p w14:paraId="0E31B7E3" w14:textId="77777777" w:rsidR="00724475" w:rsidRDefault="00724475">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45</w:t>
      </w:r>
    </w:p>
    <w:p w14:paraId="2468284E" w14:textId="77777777" w:rsidR="00724475" w:rsidRDefault="00724475">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54</w:t>
      </w:r>
    </w:p>
    <w:p w14:paraId="4ADEEB96" w14:textId="77777777" w:rsidR="00724475" w:rsidRDefault="00724475">
      <w:pPr>
        <w:pStyle w:val="TOC4"/>
        <w:rPr>
          <w:rFonts w:ascii="Calibri" w:hAnsi="Calibri"/>
          <w:kern w:val="2"/>
          <w:sz w:val="24"/>
          <w:szCs w:val="24"/>
        </w:rPr>
      </w:pPr>
      <w:r>
        <w:t>6.1.1.3</w:t>
      </w:r>
      <w:r>
        <w:rPr>
          <w:rFonts w:ascii="Calibri" w:hAnsi="Calibri"/>
          <w:kern w:val="2"/>
          <w:sz w:val="24"/>
          <w:szCs w:val="24"/>
        </w:rPr>
        <w:tab/>
      </w:r>
      <w:r>
        <w:t>Cell reselection of ePLMN in manual mode</w:t>
      </w:r>
      <w:r>
        <w:tab/>
        <w:t>60</w:t>
      </w:r>
    </w:p>
    <w:p w14:paraId="6500BC9F" w14:textId="77777777" w:rsidR="00724475" w:rsidRDefault="00724475">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63</w:t>
      </w:r>
    </w:p>
    <w:p w14:paraId="68510583" w14:textId="77777777" w:rsidR="00724475" w:rsidRDefault="00724475">
      <w:pPr>
        <w:pStyle w:val="TOC4"/>
        <w:rPr>
          <w:rFonts w:ascii="Calibri" w:hAnsi="Calibri"/>
          <w:kern w:val="2"/>
          <w:sz w:val="24"/>
          <w:szCs w:val="24"/>
        </w:rPr>
      </w:pPr>
      <w:r>
        <w:t>6.1.1.4a</w:t>
      </w:r>
      <w:r>
        <w:rPr>
          <w:rFonts w:ascii="Calibri" w:hAnsi="Calibri"/>
          <w:kern w:val="2"/>
          <w:sz w:val="24"/>
          <w:szCs w:val="24"/>
        </w:rPr>
        <w:tab/>
      </w:r>
      <w:r w:rsidRPr="00BF6570">
        <w:rPr>
          <w:rFonts w:cs="Arial"/>
          <w:color w:val="000000"/>
        </w:rPr>
        <w:t>PLMN selection in shared network environment / Automatic mode /</w:t>
      </w:r>
      <w:r>
        <w:t xml:space="preserve"> Cells broadcasting multiple PLMN IDs with</w:t>
      </w:r>
      <w:r w:rsidRPr="00BF6570">
        <w:rPr>
          <w:rFonts w:cs="Arial"/>
          <w:color w:val="000000"/>
        </w:rPr>
        <w:t xml:space="preserve"> unique TAC's, RAN areas, and cell identities</w:t>
      </w:r>
      <w:r>
        <w:tab/>
        <w:t>70</w:t>
      </w:r>
    </w:p>
    <w:p w14:paraId="074D660F" w14:textId="77777777" w:rsidR="00724475" w:rsidRDefault="00724475">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72</w:t>
      </w:r>
    </w:p>
    <w:p w14:paraId="3F50FD67" w14:textId="77777777" w:rsidR="00724475" w:rsidRDefault="00724475">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77</w:t>
      </w:r>
    </w:p>
    <w:p w14:paraId="21163BDA" w14:textId="77777777" w:rsidR="00724475" w:rsidRDefault="00724475">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82</w:t>
      </w:r>
    </w:p>
    <w:p w14:paraId="6D02CF18" w14:textId="77777777" w:rsidR="00724475" w:rsidRDefault="00724475">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85</w:t>
      </w:r>
    </w:p>
    <w:p w14:paraId="1FCFAEB4" w14:textId="77777777" w:rsidR="00724475" w:rsidRDefault="00724475">
      <w:pPr>
        <w:pStyle w:val="TOC3"/>
        <w:rPr>
          <w:rFonts w:ascii="Calibri" w:hAnsi="Calibri"/>
          <w:kern w:val="2"/>
          <w:sz w:val="24"/>
          <w:szCs w:val="24"/>
        </w:rPr>
      </w:pPr>
      <w:r>
        <w:t>6.1.2</w:t>
      </w:r>
      <w:r>
        <w:rPr>
          <w:rFonts w:ascii="Calibri" w:hAnsi="Calibri"/>
          <w:kern w:val="2"/>
          <w:sz w:val="24"/>
          <w:szCs w:val="24"/>
        </w:rPr>
        <w:tab/>
      </w:r>
      <w:r>
        <w:t>NG-RAN Only Cell Selection</w:t>
      </w:r>
      <w:r>
        <w:tab/>
        <w:t>88</w:t>
      </w:r>
    </w:p>
    <w:p w14:paraId="7D6DE0EA" w14:textId="77777777" w:rsidR="00724475" w:rsidRDefault="00724475">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88</w:t>
      </w:r>
    </w:p>
    <w:p w14:paraId="7B5A73AE" w14:textId="77777777" w:rsidR="00724475" w:rsidRDefault="00724475">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98</w:t>
      </w:r>
    </w:p>
    <w:p w14:paraId="5814D205" w14:textId="77777777" w:rsidR="00724475" w:rsidRDefault="00724475">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107</w:t>
      </w:r>
    </w:p>
    <w:p w14:paraId="31C9F4BE" w14:textId="77777777" w:rsidR="00724475" w:rsidRDefault="00724475">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113</w:t>
      </w:r>
    </w:p>
    <w:p w14:paraId="2BBED838" w14:textId="77777777" w:rsidR="00724475" w:rsidRDefault="00724475">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116</w:t>
      </w:r>
    </w:p>
    <w:p w14:paraId="5379A2DA" w14:textId="77777777" w:rsidR="00724475" w:rsidRDefault="00724475">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120</w:t>
      </w:r>
    </w:p>
    <w:p w14:paraId="7C695C1C" w14:textId="77777777" w:rsidR="00724475" w:rsidRDefault="00724475">
      <w:pPr>
        <w:pStyle w:val="TOC4"/>
        <w:rPr>
          <w:rFonts w:ascii="Calibri" w:hAnsi="Calibri"/>
          <w:kern w:val="2"/>
          <w:sz w:val="24"/>
          <w:szCs w:val="24"/>
        </w:rPr>
      </w:pPr>
      <w:r w:rsidRPr="00BF6570">
        <w:rPr>
          <w:rFonts w:eastAsia="SimSun"/>
        </w:rPr>
        <w:t>6.1.2.6</w:t>
      </w:r>
      <w:r>
        <w:rPr>
          <w:rFonts w:ascii="Calibri" w:hAnsi="Calibri"/>
          <w:kern w:val="2"/>
          <w:sz w:val="24"/>
          <w:szCs w:val="24"/>
        </w:rPr>
        <w:tab/>
      </w:r>
      <w:r w:rsidRPr="00BF6570">
        <w:rPr>
          <w:rFonts w:eastAsia="SimSun"/>
        </w:rPr>
        <w:t>Void</w:t>
      </w:r>
      <w:r>
        <w:tab/>
        <w:t>125</w:t>
      </w:r>
    </w:p>
    <w:p w14:paraId="70FF92FC" w14:textId="77777777" w:rsidR="00724475" w:rsidRDefault="00724475">
      <w:pPr>
        <w:pStyle w:val="TOC4"/>
        <w:rPr>
          <w:rFonts w:ascii="Calibri" w:hAnsi="Calibri"/>
          <w:kern w:val="2"/>
          <w:sz w:val="24"/>
          <w:szCs w:val="24"/>
        </w:rPr>
      </w:pPr>
      <w:r>
        <w:t>6.1.2.7</w:t>
      </w:r>
      <w:r>
        <w:rPr>
          <w:rFonts w:ascii="Calibri" w:hAnsi="Calibri"/>
          <w:kern w:val="2"/>
          <w:sz w:val="24"/>
          <w:szCs w:val="24"/>
        </w:rPr>
        <w:tab/>
      </w:r>
      <w:r>
        <w:t>Cell reselection / Equivalent PLMN</w:t>
      </w:r>
      <w:r>
        <w:tab/>
        <w:t>125</w:t>
      </w:r>
    </w:p>
    <w:p w14:paraId="17B6AE48" w14:textId="77777777" w:rsidR="00724475" w:rsidRDefault="00724475">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130</w:t>
      </w:r>
    </w:p>
    <w:p w14:paraId="5648C6D0" w14:textId="77777777" w:rsidR="00724475" w:rsidRDefault="00724475">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133</w:t>
      </w:r>
    </w:p>
    <w:p w14:paraId="40FFFE6B" w14:textId="77777777" w:rsidR="00724475" w:rsidRDefault="00724475">
      <w:pPr>
        <w:pStyle w:val="TOC4"/>
        <w:rPr>
          <w:rFonts w:ascii="Calibri" w:hAnsi="Calibri"/>
          <w:kern w:val="2"/>
          <w:sz w:val="24"/>
          <w:szCs w:val="24"/>
        </w:rPr>
      </w:pPr>
      <w:r>
        <w:t>6.1.2.10</w:t>
      </w:r>
      <w:r>
        <w:rPr>
          <w:rFonts w:ascii="Calibri" w:hAnsi="Calibri"/>
          <w:kern w:val="2"/>
          <w:sz w:val="24"/>
          <w:szCs w:val="24"/>
        </w:rPr>
        <w:tab/>
      </w:r>
      <w:r>
        <w:t>Void</w:t>
      </w:r>
      <w:r>
        <w:tab/>
        <w:t>143</w:t>
      </w:r>
    </w:p>
    <w:p w14:paraId="37D01514" w14:textId="77777777" w:rsidR="00724475" w:rsidRDefault="00724475">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143</w:t>
      </w:r>
    </w:p>
    <w:p w14:paraId="44C581AC" w14:textId="77777777" w:rsidR="00724475" w:rsidRDefault="00724475">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149</w:t>
      </w:r>
    </w:p>
    <w:p w14:paraId="680C826B" w14:textId="77777777" w:rsidR="00724475" w:rsidRDefault="00724475">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153</w:t>
      </w:r>
    </w:p>
    <w:p w14:paraId="42F42208" w14:textId="77777777" w:rsidR="00724475" w:rsidRDefault="00724475">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156</w:t>
      </w:r>
    </w:p>
    <w:p w14:paraId="2ACA5A9C" w14:textId="77777777" w:rsidR="00724475" w:rsidRDefault="00724475">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159</w:t>
      </w:r>
    </w:p>
    <w:p w14:paraId="3002D403" w14:textId="77777777" w:rsidR="00724475" w:rsidRDefault="00724475">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BF6570">
        <w:rPr>
          <w:rFonts w:cs="Arial"/>
          <w:color w:val="000000"/>
        </w:rPr>
        <w:t xml:space="preserve"> unique TAC's, RAN areas, and cell identities</w:t>
      </w:r>
      <w:r>
        <w:tab/>
        <w:t>163</w:t>
      </w:r>
    </w:p>
    <w:p w14:paraId="778C398C" w14:textId="77777777" w:rsidR="00724475" w:rsidRDefault="00724475">
      <w:pPr>
        <w:pStyle w:val="TOC4"/>
        <w:rPr>
          <w:rFonts w:ascii="Calibri" w:hAnsi="Calibri"/>
          <w:kern w:val="2"/>
          <w:sz w:val="24"/>
          <w:szCs w:val="24"/>
        </w:rPr>
      </w:pPr>
      <w:r w:rsidRPr="00BF6570">
        <w:rPr>
          <w:rFonts w:eastAsia="SimSun"/>
        </w:rPr>
        <w:t>6.1.2.16</w:t>
      </w:r>
      <w:r>
        <w:rPr>
          <w:rFonts w:ascii="Calibri" w:hAnsi="Calibri"/>
          <w:kern w:val="2"/>
          <w:sz w:val="24"/>
          <w:szCs w:val="24"/>
        </w:rPr>
        <w:tab/>
      </w:r>
      <w:r>
        <w:t>Inter-frequency cell reselection (equal priority)</w:t>
      </w:r>
      <w:r>
        <w:tab/>
        <w:t>166</w:t>
      </w:r>
    </w:p>
    <w:p w14:paraId="5988B47B" w14:textId="77777777" w:rsidR="00724475" w:rsidRDefault="00724475">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167</w:t>
      </w:r>
    </w:p>
    <w:p w14:paraId="6C80C000" w14:textId="77777777" w:rsidR="00724475" w:rsidRDefault="00724475">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170</w:t>
      </w:r>
    </w:p>
    <w:p w14:paraId="2252C0BB" w14:textId="77777777" w:rsidR="00724475" w:rsidRDefault="00724475">
      <w:pPr>
        <w:pStyle w:val="TOC4"/>
        <w:rPr>
          <w:rFonts w:ascii="Calibri" w:hAnsi="Calibri"/>
          <w:kern w:val="2"/>
          <w:sz w:val="24"/>
          <w:szCs w:val="24"/>
        </w:rPr>
      </w:pPr>
      <w:r>
        <w:t>6.1.2.18a</w:t>
      </w:r>
      <w:r>
        <w:rPr>
          <w:rFonts w:ascii="Calibri" w:hAnsi="Calibri"/>
          <w:kern w:val="2"/>
          <w:sz w:val="24"/>
          <w:szCs w:val="24"/>
        </w:rPr>
        <w:tab/>
      </w:r>
      <w:r>
        <w:t>Void</w:t>
      </w:r>
      <w:r>
        <w:tab/>
        <w:t>177</w:t>
      </w:r>
    </w:p>
    <w:p w14:paraId="5BB87BCE" w14:textId="77777777" w:rsidR="00724475" w:rsidRDefault="00724475">
      <w:pPr>
        <w:pStyle w:val="TOC4"/>
        <w:rPr>
          <w:rFonts w:ascii="Calibri" w:hAnsi="Calibri"/>
          <w:kern w:val="2"/>
          <w:sz w:val="24"/>
          <w:szCs w:val="24"/>
        </w:rPr>
      </w:pPr>
      <w:r>
        <w:t>6.1.2.18b</w:t>
      </w:r>
      <w:r>
        <w:rPr>
          <w:rFonts w:ascii="Calibri" w:hAnsi="Calibri"/>
          <w:kern w:val="2"/>
          <w:sz w:val="24"/>
          <w:szCs w:val="24"/>
        </w:rPr>
        <w:tab/>
      </w:r>
      <w:r>
        <w:t>Void</w:t>
      </w:r>
      <w:r>
        <w:tab/>
        <w:t>177</w:t>
      </w:r>
    </w:p>
    <w:p w14:paraId="4F727EAD" w14:textId="77777777" w:rsidR="00724475" w:rsidRDefault="00724475">
      <w:pPr>
        <w:pStyle w:val="TOC4"/>
        <w:rPr>
          <w:rFonts w:ascii="Calibri" w:hAnsi="Calibri"/>
          <w:kern w:val="2"/>
          <w:sz w:val="24"/>
          <w:szCs w:val="24"/>
        </w:rPr>
      </w:pPr>
      <w:r>
        <w:t>6.1.2.19</w:t>
      </w:r>
      <w:r>
        <w:rPr>
          <w:rFonts w:ascii="Calibri" w:hAnsi="Calibri"/>
          <w:kern w:val="2"/>
          <w:sz w:val="24"/>
          <w:szCs w:val="24"/>
        </w:rPr>
        <w:tab/>
      </w:r>
      <w:r>
        <w:t>Speed-dependent cell reselection</w:t>
      </w:r>
      <w:r>
        <w:tab/>
        <w:t>177</w:t>
      </w:r>
    </w:p>
    <w:p w14:paraId="7672A1D0" w14:textId="77777777" w:rsidR="00724475" w:rsidRDefault="00724475">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184</w:t>
      </w:r>
    </w:p>
    <w:p w14:paraId="26B6A924" w14:textId="77777777" w:rsidR="00724475" w:rsidRDefault="00724475">
      <w:pPr>
        <w:pStyle w:val="TOC4"/>
        <w:rPr>
          <w:rFonts w:ascii="Calibri" w:hAnsi="Calibri"/>
          <w:kern w:val="2"/>
          <w:sz w:val="24"/>
          <w:szCs w:val="24"/>
        </w:rPr>
      </w:pPr>
      <w:r w:rsidRPr="00BF6570">
        <w:rPr>
          <w:rFonts w:eastAsia="SimSun"/>
          <w:lang w:eastAsia="en-US"/>
        </w:rPr>
        <w:t>6.1.2.21</w:t>
      </w:r>
      <w:r>
        <w:rPr>
          <w:rFonts w:ascii="Calibri" w:hAnsi="Calibri"/>
          <w:kern w:val="2"/>
          <w:sz w:val="24"/>
          <w:szCs w:val="24"/>
        </w:rPr>
        <w:tab/>
      </w:r>
      <w:r w:rsidRPr="00BF6570">
        <w:rPr>
          <w:rFonts w:eastAsia="SimSun"/>
          <w:lang w:eastAsia="en-US"/>
        </w:rPr>
        <w:t>Cell reselection</w:t>
      </w:r>
      <w:r w:rsidRPr="00BF6570">
        <w:rPr>
          <w:rFonts w:eastAsia="SimSun"/>
          <w:lang w:eastAsia="zh-CN"/>
        </w:rPr>
        <w:t xml:space="preserve">, </w:t>
      </w:r>
      <w:r w:rsidRPr="00BF6570">
        <w:rPr>
          <w:rFonts w:eastAsia="SimSun"/>
          <w:lang w:eastAsia="en-US"/>
        </w:rPr>
        <w:t xml:space="preserve">SIntraSearchQ and </w:t>
      </w:r>
      <w:r>
        <w:t>SnonIntraSearchQ</w:t>
      </w:r>
      <w:r>
        <w:tab/>
        <w:t>189</w:t>
      </w:r>
    </w:p>
    <w:p w14:paraId="4883983A" w14:textId="77777777" w:rsidR="00724475" w:rsidRDefault="00724475">
      <w:pPr>
        <w:pStyle w:val="TOC4"/>
        <w:rPr>
          <w:rFonts w:ascii="Calibri" w:hAnsi="Calibri"/>
          <w:kern w:val="2"/>
          <w:sz w:val="24"/>
          <w:szCs w:val="24"/>
        </w:rPr>
      </w:pPr>
      <w:r w:rsidRPr="00BF6570">
        <w:rPr>
          <w:rFonts w:eastAsia="SimSun"/>
        </w:rPr>
        <w:t>6.1.2.22</w:t>
      </w:r>
      <w:r>
        <w:rPr>
          <w:rFonts w:ascii="Calibri" w:hAnsi="Calibri"/>
          <w:kern w:val="2"/>
          <w:sz w:val="24"/>
          <w:szCs w:val="24"/>
        </w:rPr>
        <w:tab/>
      </w:r>
      <w:r w:rsidRPr="00BF6570">
        <w:rPr>
          <w:rFonts w:eastAsia="SimSun"/>
        </w:rPr>
        <w:t>Inter-frequency cell reselection based on common priority information with parameters ThreshX, HighQ, ThreshX, LowQ and ThreshServing, LowQ</w:t>
      </w:r>
      <w:r>
        <w:tab/>
        <w:t>200</w:t>
      </w:r>
    </w:p>
    <w:p w14:paraId="7B73D437" w14:textId="77777777" w:rsidR="00724475" w:rsidRDefault="00724475">
      <w:pPr>
        <w:pStyle w:val="TOC4"/>
        <w:rPr>
          <w:rFonts w:ascii="Calibri" w:hAnsi="Calibri"/>
          <w:kern w:val="2"/>
          <w:sz w:val="24"/>
          <w:szCs w:val="24"/>
        </w:rPr>
      </w:pPr>
      <w:r>
        <w:t>6.1.2.23</w:t>
      </w:r>
      <w:r>
        <w:rPr>
          <w:rFonts w:ascii="Calibri" w:hAnsi="Calibri"/>
          <w:kern w:val="2"/>
          <w:sz w:val="24"/>
          <w:szCs w:val="24"/>
        </w:rPr>
        <w:tab/>
      </w:r>
      <w:r>
        <w:t>Cell reselection / MFBI</w:t>
      </w:r>
      <w:r>
        <w:tab/>
        <w:t>208</w:t>
      </w:r>
    </w:p>
    <w:p w14:paraId="25A13872" w14:textId="77777777" w:rsidR="00724475" w:rsidRDefault="00724475">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217</w:t>
      </w:r>
    </w:p>
    <w:p w14:paraId="34FF27A2" w14:textId="77777777" w:rsidR="00724475" w:rsidRDefault="00724475">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223</w:t>
      </w:r>
    </w:p>
    <w:p w14:paraId="3BA050DC" w14:textId="77777777" w:rsidR="00724475" w:rsidRDefault="00724475">
      <w:pPr>
        <w:pStyle w:val="TOC4"/>
        <w:rPr>
          <w:rFonts w:ascii="Calibri" w:hAnsi="Calibri"/>
          <w:kern w:val="2"/>
          <w:sz w:val="24"/>
          <w:szCs w:val="24"/>
        </w:rPr>
      </w:pPr>
      <w:r>
        <w:t>6.1.2.26</w:t>
      </w:r>
      <w:r>
        <w:rPr>
          <w:rFonts w:ascii="Calibri" w:hAnsi="Calibri"/>
          <w:kern w:val="2"/>
          <w:sz w:val="24"/>
          <w:szCs w:val="24"/>
        </w:rPr>
        <w:tab/>
      </w:r>
      <w:r>
        <w:t>Cell Selection / RedCap</w:t>
      </w:r>
      <w:r>
        <w:tab/>
        <w:t>231</w:t>
      </w:r>
    </w:p>
    <w:p w14:paraId="104AEE0D" w14:textId="77777777" w:rsidR="00724475" w:rsidRDefault="00724475">
      <w:pPr>
        <w:pStyle w:val="TOC4"/>
        <w:rPr>
          <w:rFonts w:ascii="Calibri" w:hAnsi="Calibri"/>
          <w:kern w:val="2"/>
          <w:sz w:val="24"/>
          <w:szCs w:val="24"/>
        </w:rPr>
      </w:pPr>
      <w:r w:rsidRPr="00BF6570">
        <w:rPr>
          <w:rFonts w:eastAsia="SimSun"/>
        </w:rPr>
        <w:t>6.1.2.27</w:t>
      </w:r>
      <w:r>
        <w:rPr>
          <w:rFonts w:ascii="Calibri" w:hAnsi="Calibri"/>
          <w:kern w:val="2"/>
          <w:sz w:val="24"/>
          <w:szCs w:val="24"/>
        </w:rPr>
        <w:tab/>
      </w:r>
      <w:r>
        <w:t>Cell reselection / inter-frequency / RedCap</w:t>
      </w:r>
      <w:r>
        <w:tab/>
        <w:t>236</w:t>
      </w:r>
    </w:p>
    <w:p w14:paraId="259B324E" w14:textId="77777777" w:rsidR="00724475" w:rsidRDefault="00724475">
      <w:pPr>
        <w:pStyle w:val="TOC4"/>
        <w:rPr>
          <w:rFonts w:ascii="Calibri" w:hAnsi="Calibri"/>
          <w:kern w:val="2"/>
          <w:sz w:val="24"/>
          <w:szCs w:val="24"/>
        </w:rPr>
      </w:pPr>
      <w:r>
        <w:t>6.1.2.28</w:t>
      </w:r>
      <w:r>
        <w:rPr>
          <w:rFonts w:ascii="Calibri" w:hAnsi="Calibri"/>
          <w:kern w:val="2"/>
          <w:sz w:val="24"/>
          <w:szCs w:val="24"/>
        </w:rPr>
        <w:tab/>
      </w:r>
      <w:r>
        <w:t>Cell selection / NES m</w:t>
      </w:r>
      <w:r>
        <w:rPr>
          <w:lang w:eastAsia="zh-CN"/>
        </w:rPr>
        <w:t>ode</w:t>
      </w:r>
      <w:r>
        <w:tab/>
        <w:t>239</w:t>
      </w:r>
    </w:p>
    <w:p w14:paraId="4DE59C0C" w14:textId="77777777" w:rsidR="00724475" w:rsidRDefault="00724475">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242</w:t>
      </w:r>
    </w:p>
    <w:p w14:paraId="7CA05DA9" w14:textId="77777777" w:rsidR="00724475" w:rsidRDefault="00724475">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245</w:t>
      </w:r>
    </w:p>
    <w:p w14:paraId="2F360C6A" w14:textId="77777777" w:rsidR="00724475" w:rsidRDefault="00724475">
      <w:pPr>
        <w:pStyle w:val="TOC4"/>
        <w:rPr>
          <w:rFonts w:ascii="Calibri" w:hAnsi="Calibri"/>
          <w:kern w:val="2"/>
          <w:sz w:val="24"/>
          <w:szCs w:val="24"/>
        </w:rPr>
      </w:pPr>
      <w:r>
        <w:t>6.1.2.31</w:t>
      </w:r>
      <w:r>
        <w:rPr>
          <w:rFonts w:ascii="Calibri" w:hAnsi="Calibri"/>
          <w:kern w:val="2"/>
          <w:sz w:val="24"/>
          <w:szCs w:val="24"/>
        </w:rPr>
        <w:tab/>
      </w:r>
      <w:r>
        <w:t>Cell reselection / 2Rx XR / Serving cell becomes barred (MIB Indicated barred)</w:t>
      </w:r>
      <w:r>
        <w:tab/>
        <w:t>250</w:t>
      </w:r>
    </w:p>
    <w:p w14:paraId="47870743" w14:textId="77777777" w:rsidR="00724475" w:rsidRDefault="00724475">
      <w:pPr>
        <w:pStyle w:val="TOC4"/>
        <w:rPr>
          <w:rFonts w:ascii="Calibri" w:hAnsi="Calibri"/>
          <w:kern w:val="2"/>
          <w:sz w:val="24"/>
          <w:szCs w:val="24"/>
        </w:rPr>
      </w:pPr>
      <w:r>
        <w:t>6.1.2.32</w:t>
      </w:r>
      <w:r>
        <w:rPr>
          <w:rFonts w:ascii="Calibri" w:hAnsi="Calibri"/>
          <w:kern w:val="2"/>
          <w:sz w:val="24"/>
          <w:szCs w:val="24"/>
        </w:rPr>
        <w:tab/>
      </w:r>
      <w:r>
        <w:t>Cell reselection / 2Rx XR / Intra frequency reselection not allowed</w:t>
      </w:r>
      <w:r>
        <w:tab/>
        <w:t>253</w:t>
      </w:r>
    </w:p>
    <w:p w14:paraId="222E7D7E" w14:textId="77777777" w:rsidR="00724475" w:rsidRDefault="00724475">
      <w:pPr>
        <w:pStyle w:val="TOC4"/>
        <w:rPr>
          <w:rFonts w:ascii="Calibri" w:hAnsi="Calibri"/>
          <w:kern w:val="2"/>
          <w:sz w:val="24"/>
          <w:szCs w:val="24"/>
        </w:rPr>
      </w:pPr>
      <w:r>
        <w:t>6.1.2.33</w:t>
      </w:r>
      <w:r>
        <w:rPr>
          <w:rFonts w:ascii="Calibri" w:hAnsi="Calibri"/>
          <w:kern w:val="2"/>
          <w:sz w:val="24"/>
          <w:szCs w:val="24"/>
        </w:rPr>
        <w:tab/>
      </w:r>
      <w:r>
        <w:t>Cell reselection / 2Rx XR / Access not allowed</w:t>
      </w:r>
      <w:r>
        <w:tab/>
        <w:t>257</w:t>
      </w:r>
    </w:p>
    <w:p w14:paraId="6C9110AE" w14:textId="77777777" w:rsidR="00724475" w:rsidRDefault="00724475">
      <w:pPr>
        <w:pStyle w:val="TOC4"/>
        <w:rPr>
          <w:rFonts w:ascii="Calibri" w:hAnsi="Calibri"/>
          <w:kern w:val="2"/>
          <w:sz w:val="24"/>
          <w:szCs w:val="24"/>
        </w:rPr>
      </w:pPr>
      <w:r>
        <w:t>6.1.2.34</w:t>
      </w:r>
      <w:r>
        <w:rPr>
          <w:rFonts w:ascii="Calibri" w:hAnsi="Calibri"/>
          <w:kern w:val="2"/>
          <w:sz w:val="24"/>
          <w:szCs w:val="24"/>
        </w:rPr>
        <w:tab/>
      </w:r>
      <w:r>
        <w:t>Cell Selection / eRedCap</w:t>
      </w:r>
      <w:r>
        <w:tab/>
        <w:t>261</w:t>
      </w:r>
    </w:p>
    <w:p w14:paraId="1439CF1C" w14:textId="77777777" w:rsidR="00724475" w:rsidRDefault="00724475">
      <w:pPr>
        <w:pStyle w:val="TOC4"/>
        <w:rPr>
          <w:rFonts w:ascii="Calibri" w:hAnsi="Calibri"/>
          <w:kern w:val="2"/>
          <w:sz w:val="24"/>
          <w:szCs w:val="24"/>
        </w:rPr>
      </w:pPr>
      <w:r>
        <w:t>6.1.2.35</w:t>
      </w:r>
      <w:r>
        <w:rPr>
          <w:rFonts w:ascii="Calibri" w:hAnsi="Calibri"/>
          <w:kern w:val="2"/>
          <w:sz w:val="24"/>
          <w:szCs w:val="24"/>
        </w:rPr>
        <w:tab/>
      </w:r>
      <w:r>
        <w:t>Cell Selection / eRedCap / emergency call</w:t>
      </w:r>
      <w:r>
        <w:tab/>
        <w:t>267</w:t>
      </w:r>
    </w:p>
    <w:p w14:paraId="08CB2E3B" w14:textId="77777777" w:rsidR="00724475" w:rsidRDefault="00724475">
      <w:pPr>
        <w:pStyle w:val="TOC2"/>
        <w:rPr>
          <w:rFonts w:ascii="Calibri" w:hAnsi="Calibri"/>
          <w:kern w:val="2"/>
          <w:sz w:val="24"/>
          <w:szCs w:val="24"/>
        </w:rPr>
      </w:pPr>
      <w:r>
        <w:t>6.2</w:t>
      </w:r>
      <w:r>
        <w:rPr>
          <w:rFonts w:ascii="Calibri" w:hAnsi="Calibri"/>
          <w:kern w:val="2"/>
          <w:sz w:val="24"/>
          <w:szCs w:val="24"/>
        </w:rPr>
        <w:tab/>
      </w:r>
      <w:r>
        <w:t>Multi-mode environment</w:t>
      </w:r>
      <w:r>
        <w:tab/>
        <w:t>270</w:t>
      </w:r>
    </w:p>
    <w:p w14:paraId="75B944BA" w14:textId="77777777" w:rsidR="00724475" w:rsidRDefault="00724475">
      <w:pPr>
        <w:pStyle w:val="TOC3"/>
        <w:rPr>
          <w:rFonts w:ascii="Calibri" w:hAnsi="Calibri"/>
          <w:kern w:val="2"/>
          <w:sz w:val="24"/>
          <w:szCs w:val="24"/>
        </w:rPr>
      </w:pPr>
      <w:r>
        <w:t>6.2.1</w:t>
      </w:r>
      <w:r>
        <w:rPr>
          <w:rFonts w:ascii="Calibri" w:hAnsi="Calibri"/>
          <w:kern w:val="2"/>
          <w:sz w:val="24"/>
          <w:szCs w:val="24"/>
        </w:rPr>
        <w:tab/>
      </w:r>
      <w:r>
        <w:t>Inter-RAT PLMN selection</w:t>
      </w:r>
      <w:r>
        <w:tab/>
        <w:t>270</w:t>
      </w:r>
    </w:p>
    <w:p w14:paraId="5F8E95B8" w14:textId="77777777" w:rsidR="00724475" w:rsidRDefault="00724475">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270</w:t>
      </w:r>
    </w:p>
    <w:p w14:paraId="7C12A150" w14:textId="77777777" w:rsidR="00724475" w:rsidRDefault="00724475">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273</w:t>
      </w:r>
    </w:p>
    <w:p w14:paraId="71C3625C" w14:textId="77777777" w:rsidR="00724475" w:rsidRDefault="00724475">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276</w:t>
      </w:r>
    </w:p>
    <w:p w14:paraId="6FA15DA1" w14:textId="77777777" w:rsidR="00724475" w:rsidRDefault="00724475">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280</w:t>
      </w:r>
    </w:p>
    <w:p w14:paraId="1C91CD38" w14:textId="77777777" w:rsidR="00724475" w:rsidRDefault="00724475">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284</w:t>
      </w:r>
    </w:p>
    <w:p w14:paraId="207AAE32" w14:textId="77777777" w:rsidR="00724475" w:rsidRDefault="00724475">
      <w:pPr>
        <w:pStyle w:val="TOC3"/>
        <w:rPr>
          <w:rFonts w:ascii="Calibri" w:hAnsi="Calibri"/>
          <w:kern w:val="2"/>
          <w:sz w:val="24"/>
          <w:szCs w:val="24"/>
        </w:rPr>
      </w:pPr>
      <w:r>
        <w:t>6.2.2</w:t>
      </w:r>
      <w:r>
        <w:rPr>
          <w:rFonts w:ascii="Calibri" w:hAnsi="Calibri"/>
          <w:kern w:val="2"/>
          <w:sz w:val="24"/>
          <w:szCs w:val="24"/>
        </w:rPr>
        <w:tab/>
      </w:r>
      <w:r>
        <w:t>Inter-RAT Cell Selection</w:t>
      </w:r>
      <w:r>
        <w:tab/>
        <w:t>289</w:t>
      </w:r>
    </w:p>
    <w:p w14:paraId="1D796745" w14:textId="77777777" w:rsidR="00724475" w:rsidRDefault="00724475">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289</w:t>
      </w:r>
    </w:p>
    <w:p w14:paraId="557B70E5" w14:textId="77777777" w:rsidR="00724475" w:rsidRDefault="00724475">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296</w:t>
      </w:r>
    </w:p>
    <w:p w14:paraId="7BA6EF2F" w14:textId="77777777" w:rsidR="00724475" w:rsidRDefault="00724475">
      <w:pPr>
        <w:pStyle w:val="TOC3"/>
        <w:rPr>
          <w:rFonts w:ascii="Calibri" w:hAnsi="Calibri"/>
          <w:kern w:val="2"/>
          <w:sz w:val="24"/>
          <w:szCs w:val="24"/>
        </w:rPr>
      </w:pPr>
      <w:r>
        <w:t>6.2.3</w:t>
      </w:r>
      <w:r>
        <w:rPr>
          <w:rFonts w:ascii="Calibri" w:hAnsi="Calibri"/>
          <w:kern w:val="2"/>
          <w:sz w:val="24"/>
          <w:szCs w:val="24"/>
        </w:rPr>
        <w:tab/>
      </w:r>
      <w:r>
        <w:t>Inter-RAT Cell Reselection</w:t>
      </w:r>
      <w:r>
        <w:tab/>
        <w:t>304</w:t>
      </w:r>
    </w:p>
    <w:p w14:paraId="4E32D0CA" w14:textId="77777777" w:rsidR="00724475" w:rsidRDefault="00724475">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304</w:t>
      </w:r>
    </w:p>
    <w:p w14:paraId="0E80B2D2" w14:textId="77777777" w:rsidR="00724475" w:rsidRDefault="00724475">
      <w:pPr>
        <w:pStyle w:val="TOC4"/>
        <w:rPr>
          <w:rFonts w:ascii="Calibri" w:hAnsi="Calibri"/>
          <w:kern w:val="2"/>
          <w:sz w:val="24"/>
          <w:szCs w:val="24"/>
        </w:rPr>
      </w:pPr>
      <w:r>
        <w:t>6.2.3.2</w:t>
      </w:r>
      <w:r>
        <w:rPr>
          <w:rFonts w:ascii="Calibri" w:hAnsi="Calibri"/>
          <w:kern w:val="2"/>
          <w:sz w:val="24"/>
          <w:szCs w:val="24"/>
        </w:rPr>
        <w:tab/>
      </w:r>
      <w:r w:rsidRPr="00BF6570">
        <w:rPr>
          <w:rFonts w:eastAsia="SimSun"/>
        </w:rPr>
        <w:t>Inter-RAT cell reselection / From E-UTRA_IDLE to NR RRC_IDLE (lower priority &amp; higher priority, Squal based)</w:t>
      </w:r>
      <w:r>
        <w:tab/>
        <w:t>313</w:t>
      </w:r>
    </w:p>
    <w:p w14:paraId="7A58E92B" w14:textId="77777777" w:rsidR="00724475" w:rsidRDefault="00724475">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322</w:t>
      </w:r>
    </w:p>
    <w:p w14:paraId="3FF61061" w14:textId="77777777" w:rsidR="00724475" w:rsidRDefault="00724475">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329</w:t>
      </w:r>
    </w:p>
    <w:p w14:paraId="5DDF3985" w14:textId="77777777" w:rsidR="00724475" w:rsidRDefault="00724475">
      <w:pPr>
        <w:pStyle w:val="TOC4"/>
        <w:rPr>
          <w:rFonts w:ascii="Calibri" w:hAnsi="Calibri"/>
          <w:kern w:val="2"/>
          <w:sz w:val="24"/>
          <w:szCs w:val="24"/>
        </w:rPr>
      </w:pPr>
      <w:r>
        <w:t>6.2.3.5</w:t>
      </w:r>
      <w:r>
        <w:rPr>
          <w:rFonts w:ascii="Calibri" w:hAnsi="Calibri"/>
          <w:kern w:val="2"/>
          <w:sz w:val="24"/>
          <w:szCs w:val="24"/>
        </w:rPr>
        <w:tab/>
      </w:r>
      <w:r>
        <w:t>Inter-RAT cell reselection / From NR RRC_IDLE to E-UTRA_IDLE according to RAT priority provided by dedicated signalling (RRCRelease)</w:t>
      </w:r>
      <w:r>
        <w:tab/>
        <w:t>336</w:t>
      </w:r>
    </w:p>
    <w:p w14:paraId="57AE8CD0" w14:textId="77777777" w:rsidR="00724475" w:rsidRDefault="00724475">
      <w:pPr>
        <w:pStyle w:val="TOC4"/>
        <w:rPr>
          <w:rFonts w:ascii="Calibri" w:hAnsi="Calibri"/>
          <w:kern w:val="2"/>
          <w:sz w:val="24"/>
          <w:szCs w:val="24"/>
        </w:rPr>
      </w:pPr>
      <w:r>
        <w:lastRenderedPageBreak/>
        <w:t>6.2.3.6</w:t>
      </w:r>
      <w:r>
        <w:rPr>
          <w:rFonts w:ascii="Calibri" w:hAnsi="Calibri"/>
          <w:kern w:val="2"/>
          <w:sz w:val="24"/>
          <w:szCs w:val="24"/>
        </w:rPr>
        <w:tab/>
      </w:r>
      <w:r>
        <w:t>Inter-RAT cell reselection / From E-UTRA_IDLE to NR RRC_IDLE according to RAT priority provided by dedicated signalling (RRConnRelease)</w:t>
      </w:r>
      <w:r>
        <w:tab/>
        <w:t>345</w:t>
      </w:r>
    </w:p>
    <w:p w14:paraId="5E5CFE2C" w14:textId="77777777" w:rsidR="00724475" w:rsidRDefault="00724475">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351</w:t>
      </w:r>
    </w:p>
    <w:p w14:paraId="308FCC6E" w14:textId="77777777" w:rsidR="00724475" w:rsidRDefault="00724475">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356</w:t>
      </w:r>
    </w:p>
    <w:p w14:paraId="17A267C3" w14:textId="77777777" w:rsidR="00724475" w:rsidRDefault="00724475">
      <w:pPr>
        <w:pStyle w:val="TOC4"/>
        <w:rPr>
          <w:rFonts w:ascii="Calibri" w:hAnsi="Calibri"/>
          <w:kern w:val="2"/>
          <w:sz w:val="24"/>
          <w:szCs w:val="24"/>
        </w:rPr>
      </w:pPr>
      <w:r>
        <w:t>6.2.3.9</w:t>
      </w:r>
      <w:r>
        <w:rPr>
          <w:rFonts w:ascii="Calibri" w:hAnsi="Calibri"/>
          <w:kern w:val="2"/>
          <w:sz w:val="24"/>
          <w:szCs w:val="24"/>
        </w:rPr>
        <w:tab/>
      </w:r>
      <w:r>
        <w:t>Void</w:t>
      </w:r>
      <w:r>
        <w:tab/>
        <w:t>362</w:t>
      </w:r>
    </w:p>
    <w:p w14:paraId="4C736879" w14:textId="77777777" w:rsidR="00724475" w:rsidRDefault="00724475">
      <w:pPr>
        <w:pStyle w:val="TOC4"/>
        <w:rPr>
          <w:rFonts w:ascii="Calibri" w:hAnsi="Calibri"/>
          <w:kern w:val="2"/>
          <w:sz w:val="24"/>
          <w:szCs w:val="24"/>
        </w:rPr>
      </w:pPr>
      <w:r>
        <w:t>6.2.3.10</w:t>
      </w:r>
      <w:r>
        <w:rPr>
          <w:rFonts w:ascii="Calibri" w:hAnsi="Calibri"/>
          <w:kern w:val="2"/>
          <w:sz w:val="24"/>
          <w:szCs w:val="24"/>
        </w:rPr>
        <w:tab/>
      </w:r>
      <w:r>
        <w:t xml:space="preserve">Inter-RAT cell reselection / From E-UTRA_IDLE to NR RRC_IDLE / </w:t>
      </w:r>
      <w:r>
        <w:rPr>
          <w:lang w:eastAsia="zh-CN"/>
        </w:rPr>
        <w:t>schedulingInfoList-v12j0</w:t>
      </w:r>
      <w:r>
        <w:tab/>
        <w:t>362</w:t>
      </w:r>
    </w:p>
    <w:p w14:paraId="027BD27C" w14:textId="77777777" w:rsidR="00724475" w:rsidRDefault="00724475">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371</w:t>
      </w:r>
    </w:p>
    <w:p w14:paraId="6346A16E" w14:textId="77777777" w:rsidR="00724475" w:rsidRDefault="00724475">
      <w:pPr>
        <w:pStyle w:val="TOC2"/>
        <w:rPr>
          <w:rFonts w:ascii="Calibri" w:hAnsi="Calibri"/>
          <w:kern w:val="2"/>
          <w:sz w:val="24"/>
          <w:szCs w:val="24"/>
        </w:rPr>
      </w:pPr>
      <w:r>
        <w:t>6.3</w:t>
      </w:r>
      <w:r>
        <w:rPr>
          <w:rFonts w:ascii="Calibri" w:hAnsi="Calibri"/>
          <w:kern w:val="2"/>
          <w:sz w:val="24"/>
          <w:szCs w:val="24"/>
        </w:rPr>
        <w:tab/>
      </w:r>
      <w:r>
        <w:t>5GS Steering of Roaming</w:t>
      </w:r>
      <w:r>
        <w:tab/>
        <w:t>379</w:t>
      </w:r>
    </w:p>
    <w:p w14:paraId="27ABF69F" w14:textId="77777777" w:rsidR="00724475" w:rsidRDefault="00724475">
      <w:pPr>
        <w:pStyle w:val="TOC3"/>
        <w:rPr>
          <w:rFonts w:ascii="Calibri" w:hAnsi="Calibri"/>
          <w:kern w:val="2"/>
          <w:sz w:val="24"/>
          <w:szCs w:val="24"/>
        </w:rPr>
      </w:pPr>
      <w:r>
        <w:t>6.3.1</w:t>
      </w:r>
      <w:r>
        <w:rPr>
          <w:rFonts w:ascii="Calibri" w:hAnsi="Calibri"/>
          <w:kern w:val="2"/>
          <w:sz w:val="24"/>
          <w:szCs w:val="24"/>
        </w:rPr>
        <w:tab/>
      </w:r>
      <w:r>
        <w:t>Steering of Roaming</w:t>
      </w:r>
      <w:r>
        <w:tab/>
        <w:t>379</w:t>
      </w:r>
    </w:p>
    <w:p w14:paraId="0B20ED55" w14:textId="77777777" w:rsidR="00724475" w:rsidRDefault="00724475">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379</w:t>
      </w:r>
    </w:p>
    <w:p w14:paraId="093D98DE" w14:textId="77777777" w:rsidR="00724475" w:rsidRDefault="00724475">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388</w:t>
      </w:r>
    </w:p>
    <w:p w14:paraId="1B1E3EF6" w14:textId="77777777" w:rsidR="00724475" w:rsidRDefault="00724475">
      <w:pPr>
        <w:pStyle w:val="TOC4"/>
        <w:rPr>
          <w:rFonts w:ascii="Calibri" w:hAnsi="Calibri"/>
          <w:kern w:val="2"/>
          <w:sz w:val="24"/>
          <w:szCs w:val="24"/>
        </w:rPr>
      </w:pPr>
      <w:r w:rsidRPr="00BF6570">
        <w:rPr>
          <w:rFonts w:eastAsia="DengXian"/>
        </w:rPr>
        <w:t>6.3.1.3</w:t>
      </w:r>
      <w:r>
        <w:rPr>
          <w:rFonts w:ascii="Calibri" w:hAnsi="Calibri"/>
          <w:kern w:val="2"/>
          <w:sz w:val="24"/>
          <w:szCs w:val="24"/>
        </w:rPr>
        <w:tab/>
      </w:r>
      <w:r w:rsidRPr="00BF6570">
        <w:rPr>
          <w:rFonts w:eastAsia="DengXian"/>
        </w:rPr>
        <w:t>Steering of UE in roaming during registration/security check unsuccessful/Automatic mode</w:t>
      </w:r>
      <w:r>
        <w:tab/>
        <w:t>396</w:t>
      </w:r>
    </w:p>
    <w:p w14:paraId="726233B0" w14:textId="77777777" w:rsidR="00724475" w:rsidRDefault="00724475">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400</w:t>
      </w:r>
    </w:p>
    <w:p w14:paraId="3C65DC5A" w14:textId="77777777" w:rsidR="00724475" w:rsidRDefault="00724475">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404</w:t>
      </w:r>
    </w:p>
    <w:p w14:paraId="2AC33473" w14:textId="77777777" w:rsidR="00724475" w:rsidRDefault="00724475">
      <w:pPr>
        <w:pStyle w:val="TOC4"/>
        <w:rPr>
          <w:rFonts w:ascii="Calibri" w:hAnsi="Calibri"/>
          <w:kern w:val="2"/>
          <w:sz w:val="24"/>
          <w:szCs w:val="24"/>
        </w:rPr>
      </w:pPr>
      <w:r>
        <w:t>6.3.1.6</w:t>
      </w:r>
      <w:r>
        <w:rPr>
          <w:rFonts w:ascii="Calibri" w:hAnsi="Calibri"/>
          <w:kern w:val="2"/>
          <w:sz w:val="24"/>
          <w:szCs w:val="24"/>
        </w:rPr>
        <w:tab/>
      </w:r>
      <w:r>
        <w:t>Void</w:t>
      </w:r>
      <w:r>
        <w:tab/>
        <w:t>409</w:t>
      </w:r>
    </w:p>
    <w:p w14:paraId="1DBFEBC2" w14:textId="77777777" w:rsidR="00724475" w:rsidRDefault="00724475">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409</w:t>
      </w:r>
    </w:p>
    <w:p w14:paraId="66C42BFE" w14:textId="77777777" w:rsidR="00724475" w:rsidRDefault="00724475">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416</w:t>
      </w:r>
    </w:p>
    <w:p w14:paraId="0ED8AA29" w14:textId="77777777" w:rsidR="00724475" w:rsidRDefault="00724475">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420</w:t>
      </w:r>
    </w:p>
    <w:p w14:paraId="2904962D" w14:textId="77777777" w:rsidR="00724475" w:rsidRDefault="00724475">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424</w:t>
      </w:r>
    </w:p>
    <w:p w14:paraId="3002076D" w14:textId="77777777" w:rsidR="00724475" w:rsidRDefault="00724475">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429</w:t>
      </w:r>
    </w:p>
    <w:p w14:paraId="58E3BA96" w14:textId="77777777" w:rsidR="00724475" w:rsidRDefault="00724475">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429</w:t>
      </w:r>
    </w:p>
    <w:p w14:paraId="3379EC1A" w14:textId="77777777" w:rsidR="00724475" w:rsidRDefault="00724475">
      <w:pPr>
        <w:pStyle w:val="TOC4"/>
        <w:rPr>
          <w:rFonts w:ascii="Calibri" w:hAnsi="Calibri"/>
          <w:kern w:val="2"/>
          <w:sz w:val="24"/>
          <w:szCs w:val="24"/>
        </w:rPr>
      </w:pPr>
      <w:r>
        <w:t>6.</w:t>
      </w:r>
      <w:r w:rsidRPr="00BF6570">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441</w:t>
      </w:r>
    </w:p>
    <w:p w14:paraId="67637297" w14:textId="77777777" w:rsidR="00724475" w:rsidRDefault="00724475">
      <w:pPr>
        <w:pStyle w:val="TOC4"/>
        <w:rPr>
          <w:rFonts w:ascii="Calibri" w:hAnsi="Calibri"/>
          <w:kern w:val="2"/>
          <w:sz w:val="24"/>
          <w:szCs w:val="24"/>
        </w:rPr>
      </w:pPr>
      <w:r>
        <w:t>6.</w:t>
      </w:r>
      <w:r w:rsidRPr="00BF6570">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454</w:t>
      </w:r>
    </w:p>
    <w:p w14:paraId="6D300031" w14:textId="77777777" w:rsidR="00724475" w:rsidRDefault="00724475">
      <w:pPr>
        <w:pStyle w:val="TOC4"/>
        <w:rPr>
          <w:rFonts w:ascii="Calibri" w:hAnsi="Calibri"/>
          <w:kern w:val="2"/>
          <w:sz w:val="24"/>
          <w:szCs w:val="24"/>
        </w:rPr>
      </w:pPr>
      <w:r>
        <w:t>6.</w:t>
      </w:r>
      <w:r w:rsidRPr="00BF6570">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466</w:t>
      </w:r>
    </w:p>
    <w:p w14:paraId="658442DF" w14:textId="77777777" w:rsidR="00724475" w:rsidRDefault="00724475">
      <w:pPr>
        <w:pStyle w:val="TOC4"/>
        <w:rPr>
          <w:rFonts w:ascii="Calibri" w:hAnsi="Calibri"/>
          <w:kern w:val="2"/>
          <w:sz w:val="24"/>
          <w:szCs w:val="24"/>
        </w:rPr>
      </w:pPr>
      <w:r>
        <w:t>6.</w:t>
      </w:r>
      <w:r w:rsidRPr="00BF6570">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479</w:t>
      </w:r>
    </w:p>
    <w:p w14:paraId="1E065495" w14:textId="77777777" w:rsidR="00724475" w:rsidRDefault="00724475">
      <w:pPr>
        <w:pStyle w:val="TOC4"/>
        <w:rPr>
          <w:rFonts w:ascii="Calibri" w:hAnsi="Calibri"/>
          <w:kern w:val="2"/>
          <w:sz w:val="24"/>
          <w:szCs w:val="24"/>
        </w:rPr>
      </w:pPr>
      <w:r>
        <w:t>6.</w:t>
      </w:r>
      <w:r w:rsidRPr="00BF6570">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493</w:t>
      </w:r>
    </w:p>
    <w:p w14:paraId="73E79D5C" w14:textId="77777777" w:rsidR="00724475" w:rsidRDefault="00724475">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508</w:t>
      </w:r>
    </w:p>
    <w:p w14:paraId="178CCC55" w14:textId="77777777" w:rsidR="00724475" w:rsidRDefault="00724475">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BF6570">
        <w:rPr>
          <w:rFonts w:eastAsia="DengXian"/>
        </w:rPr>
        <w:t xml:space="preserve">Security check successful / Without </w:t>
      </w:r>
      <w:r>
        <w:t>SOR Transparent container ACK request</w:t>
      </w:r>
      <w:r>
        <w:tab/>
        <w:t>508</w:t>
      </w:r>
    </w:p>
    <w:p w14:paraId="0F87A0BD" w14:textId="77777777" w:rsidR="00724475" w:rsidRDefault="00724475">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BF6570">
        <w:rPr>
          <w:rFonts w:eastAsia="DengXian"/>
        </w:rPr>
        <w:t>Security check successful</w:t>
      </w:r>
      <w:r>
        <w:tab/>
        <w:t>519</w:t>
      </w:r>
    </w:p>
    <w:p w14:paraId="612E2D8D" w14:textId="77777777" w:rsidR="00724475" w:rsidRDefault="00724475">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523</w:t>
      </w:r>
    </w:p>
    <w:p w14:paraId="43967195" w14:textId="77777777" w:rsidR="00724475" w:rsidRDefault="00724475">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532</w:t>
      </w:r>
    </w:p>
    <w:p w14:paraId="7D904887" w14:textId="77777777" w:rsidR="00724475" w:rsidRDefault="00724475">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544</w:t>
      </w:r>
    </w:p>
    <w:p w14:paraId="233B565C" w14:textId="77777777" w:rsidR="00724475" w:rsidRDefault="00724475">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544</w:t>
      </w:r>
    </w:p>
    <w:p w14:paraId="366CCFE1" w14:textId="77777777" w:rsidR="00724475" w:rsidRDefault="00724475">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544</w:t>
      </w:r>
    </w:p>
    <w:p w14:paraId="076FB705" w14:textId="77777777" w:rsidR="00724475" w:rsidRDefault="00724475">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555</w:t>
      </w:r>
    </w:p>
    <w:p w14:paraId="63CCEAD8" w14:textId="77777777" w:rsidR="00724475" w:rsidRDefault="00724475">
      <w:pPr>
        <w:pStyle w:val="TOC3"/>
        <w:rPr>
          <w:rFonts w:ascii="Calibri" w:hAnsi="Calibri"/>
          <w:kern w:val="2"/>
          <w:sz w:val="24"/>
          <w:szCs w:val="24"/>
        </w:rPr>
      </w:pPr>
      <w:r w:rsidRPr="00BF6570">
        <w:rPr>
          <w:rFonts w:cs="Arial"/>
        </w:rPr>
        <w:t>6.4.2</w:t>
      </w:r>
      <w:r>
        <w:rPr>
          <w:rFonts w:ascii="Calibri" w:hAnsi="Calibri"/>
          <w:kern w:val="2"/>
          <w:sz w:val="24"/>
          <w:szCs w:val="24"/>
        </w:rPr>
        <w:tab/>
      </w:r>
      <w:r w:rsidRPr="00BF6570">
        <w:rPr>
          <w:rFonts w:cs="Arial"/>
        </w:rPr>
        <w:t>Cell Selection/Qrxlevmin &amp; Cell Reselection (Intra NR in RRC_INACTIVE state)</w:t>
      </w:r>
      <w:r>
        <w:tab/>
        <w:t>564</w:t>
      </w:r>
    </w:p>
    <w:p w14:paraId="475A4ADE" w14:textId="77777777" w:rsidR="00724475" w:rsidRDefault="00724475">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564</w:t>
      </w:r>
    </w:p>
    <w:p w14:paraId="6DF6FDCA" w14:textId="77777777" w:rsidR="00724475" w:rsidRDefault="00724475">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573</w:t>
      </w:r>
    </w:p>
    <w:p w14:paraId="377311BD" w14:textId="77777777" w:rsidR="00724475" w:rsidRDefault="00724475">
      <w:pPr>
        <w:pStyle w:val="TOC4"/>
        <w:rPr>
          <w:rFonts w:ascii="Calibri" w:hAnsi="Calibri"/>
          <w:kern w:val="2"/>
          <w:sz w:val="24"/>
          <w:szCs w:val="24"/>
        </w:rPr>
      </w:pPr>
      <w:r>
        <w:t>6.4.2.3</w:t>
      </w:r>
      <w:r>
        <w:rPr>
          <w:rFonts w:ascii="Calibri" w:hAnsi="Calibri"/>
          <w:kern w:val="2"/>
          <w:sz w:val="24"/>
          <w:szCs w:val="24"/>
        </w:rPr>
        <w:tab/>
      </w:r>
      <w:r>
        <w:t>Slice-based cell reselection in RRC_INACTIVE state / Reselection priorities provided by SIB16</w:t>
      </w:r>
      <w:r>
        <w:tab/>
        <w:t>579</w:t>
      </w:r>
    </w:p>
    <w:p w14:paraId="547C541A" w14:textId="77777777" w:rsidR="00724475" w:rsidRDefault="00724475">
      <w:pPr>
        <w:pStyle w:val="TOC4"/>
        <w:rPr>
          <w:rFonts w:ascii="Calibri" w:hAnsi="Calibri"/>
          <w:kern w:val="2"/>
          <w:sz w:val="24"/>
          <w:szCs w:val="24"/>
        </w:rPr>
      </w:pPr>
      <w:r>
        <w:t>6.4.2.4</w:t>
      </w:r>
      <w:r>
        <w:rPr>
          <w:rFonts w:ascii="Calibri" w:hAnsi="Calibri"/>
          <w:kern w:val="2"/>
          <w:sz w:val="24"/>
          <w:szCs w:val="24"/>
        </w:rPr>
        <w:tab/>
      </w:r>
      <w:r>
        <w:t>Void</w:t>
      </w:r>
      <w:r>
        <w:tab/>
        <w:t>586</w:t>
      </w:r>
    </w:p>
    <w:p w14:paraId="40B35E7C" w14:textId="77777777" w:rsidR="00724475" w:rsidRDefault="00724475">
      <w:pPr>
        <w:pStyle w:val="TOC4"/>
        <w:rPr>
          <w:rFonts w:ascii="Calibri" w:hAnsi="Calibri"/>
          <w:kern w:val="2"/>
          <w:sz w:val="24"/>
          <w:szCs w:val="24"/>
        </w:rPr>
      </w:pPr>
      <w:r>
        <w:t>6.4.2.5</w:t>
      </w:r>
      <w:r>
        <w:rPr>
          <w:rFonts w:ascii="Calibri" w:hAnsi="Calibri"/>
          <w:kern w:val="2"/>
          <w:sz w:val="24"/>
          <w:szCs w:val="24"/>
        </w:rPr>
        <w:tab/>
      </w:r>
      <w:r>
        <w:t>Void</w:t>
      </w:r>
      <w:r>
        <w:tab/>
        <w:t>586</w:t>
      </w:r>
    </w:p>
    <w:p w14:paraId="3C3C8A3F" w14:textId="77777777" w:rsidR="00724475" w:rsidRDefault="00724475">
      <w:pPr>
        <w:pStyle w:val="TOC3"/>
        <w:rPr>
          <w:rFonts w:ascii="Calibri" w:hAnsi="Calibri"/>
          <w:kern w:val="2"/>
          <w:sz w:val="24"/>
          <w:szCs w:val="24"/>
        </w:rPr>
      </w:pPr>
      <w:r>
        <w:lastRenderedPageBreak/>
        <w:t>6.4.3</w:t>
      </w:r>
      <w:r>
        <w:rPr>
          <w:rFonts w:ascii="Calibri" w:hAnsi="Calibri"/>
          <w:kern w:val="2"/>
          <w:sz w:val="24"/>
          <w:szCs w:val="24"/>
        </w:rPr>
        <w:tab/>
      </w:r>
      <w:r>
        <w:rPr>
          <w:lang w:eastAsia="zh-CN"/>
        </w:rPr>
        <w:t>Inter-RAT Cell Reselection</w:t>
      </w:r>
      <w:r>
        <w:tab/>
        <w:t>586</w:t>
      </w:r>
    </w:p>
    <w:p w14:paraId="79906C7F" w14:textId="77777777" w:rsidR="00724475" w:rsidRDefault="00724475">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586</w:t>
      </w:r>
    </w:p>
    <w:p w14:paraId="349F4DA2" w14:textId="77777777" w:rsidR="00724475" w:rsidRDefault="00724475">
      <w:pPr>
        <w:pStyle w:val="TOC2"/>
        <w:rPr>
          <w:rFonts w:ascii="Calibri" w:hAnsi="Calibri"/>
          <w:kern w:val="2"/>
          <w:sz w:val="24"/>
          <w:szCs w:val="24"/>
        </w:rPr>
      </w:pPr>
      <w:r>
        <w:t>6.5</w:t>
      </w:r>
      <w:r>
        <w:rPr>
          <w:rFonts w:ascii="Calibri" w:hAnsi="Calibri"/>
          <w:kern w:val="2"/>
          <w:sz w:val="24"/>
          <w:szCs w:val="24"/>
        </w:rPr>
        <w:tab/>
      </w:r>
      <w:r>
        <w:t>SNPN and CAG Selection</w:t>
      </w:r>
      <w:r>
        <w:tab/>
        <w:t>594</w:t>
      </w:r>
    </w:p>
    <w:p w14:paraId="5E71FF50" w14:textId="77777777" w:rsidR="00724475" w:rsidRDefault="00724475">
      <w:pPr>
        <w:pStyle w:val="TOC3"/>
        <w:rPr>
          <w:rFonts w:ascii="Calibri" w:hAnsi="Calibri"/>
          <w:kern w:val="2"/>
          <w:sz w:val="24"/>
          <w:szCs w:val="24"/>
        </w:rPr>
      </w:pPr>
      <w:r>
        <w:t>6.5.1</w:t>
      </w:r>
      <w:r>
        <w:rPr>
          <w:rFonts w:ascii="Calibri" w:hAnsi="Calibri"/>
          <w:kern w:val="2"/>
          <w:sz w:val="24"/>
          <w:szCs w:val="24"/>
        </w:rPr>
        <w:tab/>
      </w:r>
      <w:r>
        <w:t>SNPN Only Selection</w:t>
      </w:r>
      <w:r>
        <w:tab/>
        <w:t>594</w:t>
      </w:r>
    </w:p>
    <w:p w14:paraId="565C9A7F" w14:textId="77777777" w:rsidR="00724475" w:rsidRDefault="00724475">
      <w:pPr>
        <w:pStyle w:val="TOC4"/>
        <w:rPr>
          <w:rFonts w:ascii="Calibri" w:hAnsi="Calibri"/>
          <w:kern w:val="2"/>
          <w:sz w:val="24"/>
          <w:szCs w:val="24"/>
        </w:rPr>
      </w:pPr>
      <w:r>
        <w:t>6.5.1.1</w:t>
      </w:r>
      <w:r>
        <w:rPr>
          <w:rFonts w:ascii="Calibri" w:hAnsi="Calibri"/>
          <w:kern w:val="2"/>
          <w:sz w:val="24"/>
          <w:szCs w:val="24"/>
        </w:rPr>
        <w:tab/>
      </w:r>
      <w:r>
        <w:t>SNPN Selection in Manual Mode</w:t>
      </w:r>
      <w:r>
        <w:tab/>
        <w:t>594</w:t>
      </w:r>
    </w:p>
    <w:p w14:paraId="399FCC55" w14:textId="77777777" w:rsidR="00724475" w:rsidRDefault="00724475">
      <w:pPr>
        <w:pStyle w:val="TOC4"/>
        <w:rPr>
          <w:rFonts w:ascii="Calibri" w:hAnsi="Calibri"/>
          <w:kern w:val="2"/>
          <w:sz w:val="24"/>
          <w:szCs w:val="24"/>
        </w:rPr>
      </w:pPr>
      <w:r>
        <w:t>6.5.1.2</w:t>
      </w:r>
      <w:r>
        <w:rPr>
          <w:rFonts w:ascii="Calibri" w:hAnsi="Calibri"/>
          <w:kern w:val="2"/>
          <w:sz w:val="24"/>
          <w:szCs w:val="24"/>
        </w:rPr>
        <w:tab/>
      </w:r>
      <w:r>
        <w:t>SNPN Selection in Automatic Mode</w:t>
      </w:r>
      <w:r>
        <w:tab/>
        <w:t>597</w:t>
      </w:r>
    </w:p>
    <w:p w14:paraId="426EBCAF" w14:textId="77777777" w:rsidR="00724475" w:rsidRDefault="00724475">
      <w:pPr>
        <w:pStyle w:val="TOC4"/>
        <w:rPr>
          <w:rFonts w:ascii="Calibri" w:hAnsi="Calibri"/>
          <w:kern w:val="2"/>
          <w:sz w:val="24"/>
          <w:szCs w:val="24"/>
        </w:rPr>
      </w:pPr>
      <w:r>
        <w:t>6.5.1.3</w:t>
      </w:r>
      <w:r>
        <w:rPr>
          <w:rFonts w:ascii="Calibri" w:hAnsi="Calibri"/>
          <w:kern w:val="2"/>
          <w:sz w:val="24"/>
          <w:szCs w:val="24"/>
        </w:rPr>
        <w:tab/>
      </w:r>
      <w:r>
        <w:t>SNPN / User Reselection in Automatic Mode</w:t>
      </w:r>
      <w:r>
        <w:tab/>
        <w:t>602</w:t>
      </w:r>
    </w:p>
    <w:p w14:paraId="2D495D51" w14:textId="77777777" w:rsidR="00724475" w:rsidRDefault="00724475">
      <w:pPr>
        <w:pStyle w:val="TOC3"/>
        <w:rPr>
          <w:rFonts w:ascii="Calibri" w:hAnsi="Calibri"/>
          <w:kern w:val="2"/>
          <w:sz w:val="24"/>
          <w:szCs w:val="24"/>
        </w:rPr>
      </w:pPr>
      <w:r>
        <w:t>6.5.2</w:t>
      </w:r>
      <w:r>
        <w:rPr>
          <w:rFonts w:ascii="Calibri" w:hAnsi="Calibri"/>
          <w:kern w:val="2"/>
          <w:sz w:val="24"/>
          <w:szCs w:val="24"/>
        </w:rPr>
        <w:tab/>
      </w:r>
      <w:r>
        <w:t>CAG (Closed Access Group)</w:t>
      </w:r>
      <w:r>
        <w:tab/>
        <w:t>604</w:t>
      </w:r>
    </w:p>
    <w:p w14:paraId="728DBACC" w14:textId="77777777" w:rsidR="00724475" w:rsidRDefault="00724475">
      <w:pPr>
        <w:pStyle w:val="TOC4"/>
        <w:rPr>
          <w:rFonts w:ascii="Calibri" w:hAnsi="Calibri"/>
          <w:kern w:val="2"/>
          <w:sz w:val="24"/>
          <w:szCs w:val="24"/>
        </w:rPr>
      </w:pPr>
      <w:r>
        <w:t>6.5.2.1</w:t>
      </w:r>
      <w:r>
        <w:rPr>
          <w:rFonts w:ascii="Calibri" w:hAnsi="Calibri"/>
          <w:kern w:val="2"/>
          <w:sz w:val="24"/>
          <w:szCs w:val="24"/>
        </w:rPr>
        <w:tab/>
      </w:r>
      <w:r>
        <w:t>CAG Selection in Manual Mode</w:t>
      </w:r>
      <w:r>
        <w:tab/>
        <w:t>604</w:t>
      </w:r>
    </w:p>
    <w:p w14:paraId="42442429" w14:textId="77777777" w:rsidR="00724475" w:rsidRDefault="00724475">
      <w:pPr>
        <w:pStyle w:val="TOC4"/>
        <w:rPr>
          <w:rFonts w:ascii="Calibri" w:hAnsi="Calibri"/>
          <w:kern w:val="2"/>
          <w:sz w:val="24"/>
          <w:szCs w:val="24"/>
        </w:rPr>
      </w:pPr>
      <w:r>
        <w:t>6.5.2.2</w:t>
      </w:r>
      <w:r>
        <w:rPr>
          <w:rFonts w:ascii="Calibri" w:hAnsi="Calibri"/>
          <w:kern w:val="2"/>
          <w:sz w:val="24"/>
          <w:szCs w:val="24"/>
        </w:rPr>
        <w:tab/>
      </w:r>
      <w:r>
        <w:t>CAG Selection in Automatic Mode</w:t>
      </w:r>
      <w:r>
        <w:tab/>
        <w:t>611</w:t>
      </w:r>
    </w:p>
    <w:p w14:paraId="4B2C2311" w14:textId="77777777" w:rsidR="00724475" w:rsidRDefault="00724475">
      <w:pPr>
        <w:pStyle w:val="TOC4"/>
        <w:rPr>
          <w:rFonts w:ascii="Calibri" w:hAnsi="Calibri"/>
          <w:kern w:val="2"/>
          <w:sz w:val="24"/>
          <w:szCs w:val="24"/>
        </w:rPr>
      </w:pPr>
      <w:r>
        <w:t>6.5.2.3</w:t>
      </w:r>
      <w:r>
        <w:rPr>
          <w:rFonts w:ascii="Calibri" w:hAnsi="Calibri"/>
          <w:kern w:val="2"/>
          <w:sz w:val="24"/>
          <w:szCs w:val="24"/>
        </w:rPr>
        <w:tab/>
      </w:r>
      <w:r>
        <w:t>CAG / Limited Service / No Suitable cell</w:t>
      </w:r>
      <w:r>
        <w:tab/>
        <w:t>619</w:t>
      </w:r>
    </w:p>
    <w:p w14:paraId="774A2BC6" w14:textId="77777777" w:rsidR="00724475" w:rsidRDefault="00724475">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625</w:t>
      </w:r>
    </w:p>
    <w:p w14:paraId="737E3AA5" w14:textId="77777777" w:rsidR="00724475" w:rsidRDefault="00724475">
      <w:pPr>
        <w:pStyle w:val="TOC4"/>
        <w:rPr>
          <w:rFonts w:ascii="Calibri" w:hAnsi="Calibri"/>
          <w:kern w:val="2"/>
          <w:sz w:val="24"/>
          <w:szCs w:val="24"/>
        </w:rPr>
      </w:pPr>
      <w:r>
        <w:t>6.5.2.5</w:t>
      </w:r>
      <w:r>
        <w:rPr>
          <w:rFonts w:ascii="Calibri" w:hAnsi="Calibri"/>
          <w:kern w:val="2"/>
          <w:sz w:val="24"/>
          <w:szCs w:val="24"/>
        </w:rPr>
        <w:tab/>
      </w:r>
      <w:r>
        <w:t>Void</w:t>
      </w:r>
      <w:r>
        <w:tab/>
        <w:t>632</w:t>
      </w:r>
    </w:p>
    <w:p w14:paraId="4C9CC58D" w14:textId="77777777" w:rsidR="00724475" w:rsidRDefault="00724475">
      <w:pPr>
        <w:pStyle w:val="TOC4"/>
        <w:rPr>
          <w:rFonts w:ascii="Calibri" w:hAnsi="Calibri"/>
          <w:kern w:val="2"/>
          <w:sz w:val="24"/>
          <w:szCs w:val="24"/>
        </w:rPr>
      </w:pPr>
      <w:r>
        <w:t>6.5.2.6</w:t>
      </w:r>
      <w:r>
        <w:rPr>
          <w:rFonts w:ascii="Calibri" w:hAnsi="Calibri"/>
          <w:kern w:val="2"/>
          <w:sz w:val="24"/>
          <w:szCs w:val="24"/>
        </w:rPr>
        <w:tab/>
      </w:r>
      <w:r>
        <w:t>CAG / cell reservation</w:t>
      </w:r>
      <w:r>
        <w:tab/>
        <w:t>632</w:t>
      </w:r>
    </w:p>
    <w:p w14:paraId="35538492" w14:textId="77777777" w:rsidR="00724475" w:rsidRDefault="00724475">
      <w:pPr>
        <w:pStyle w:val="TOC3"/>
        <w:rPr>
          <w:rFonts w:ascii="Calibri" w:hAnsi="Calibri"/>
          <w:kern w:val="2"/>
          <w:sz w:val="24"/>
          <w:szCs w:val="24"/>
        </w:rPr>
      </w:pPr>
      <w:r>
        <w:t>6.5.3</w:t>
      </w:r>
      <w:r>
        <w:rPr>
          <w:rFonts w:ascii="Calibri" w:hAnsi="Calibri"/>
          <w:kern w:val="2"/>
          <w:sz w:val="24"/>
          <w:szCs w:val="24"/>
        </w:rPr>
        <w:tab/>
      </w:r>
      <w:r>
        <w:t>SNPN Selection</w:t>
      </w:r>
      <w:r>
        <w:tab/>
        <w:t>642</w:t>
      </w:r>
    </w:p>
    <w:p w14:paraId="6011A06A" w14:textId="77777777" w:rsidR="00724475" w:rsidRDefault="00724475">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642</w:t>
      </w:r>
    </w:p>
    <w:p w14:paraId="1F43F85F" w14:textId="77777777" w:rsidR="00724475" w:rsidRDefault="00724475">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646</w:t>
      </w:r>
    </w:p>
    <w:p w14:paraId="0D9C23A4" w14:textId="77777777" w:rsidR="00724475" w:rsidRDefault="00724475">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649</w:t>
      </w:r>
    </w:p>
    <w:p w14:paraId="3A0FF6DD" w14:textId="77777777" w:rsidR="00724475" w:rsidRDefault="00724475">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652</w:t>
      </w:r>
    </w:p>
    <w:p w14:paraId="117E3D2D" w14:textId="77777777" w:rsidR="00724475" w:rsidRDefault="00724475">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655</w:t>
      </w:r>
    </w:p>
    <w:p w14:paraId="32FDA65D" w14:textId="77777777" w:rsidR="00724475" w:rsidRDefault="00724475">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658</w:t>
      </w:r>
    </w:p>
    <w:p w14:paraId="47E40E68" w14:textId="77777777" w:rsidR="00724475" w:rsidRDefault="00724475">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662</w:t>
      </w:r>
    </w:p>
    <w:p w14:paraId="130996B5" w14:textId="77777777" w:rsidR="00724475" w:rsidRDefault="00724475">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664</w:t>
      </w:r>
    </w:p>
    <w:p w14:paraId="71E758F2" w14:textId="77777777" w:rsidR="00724475" w:rsidRDefault="00724475">
      <w:pPr>
        <w:pStyle w:val="TOC4"/>
        <w:rPr>
          <w:rFonts w:ascii="Calibri" w:hAnsi="Calibri"/>
          <w:kern w:val="2"/>
          <w:sz w:val="24"/>
          <w:szCs w:val="24"/>
        </w:rPr>
      </w:pPr>
      <w:r>
        <w:t>6.5.3.9</w:t>
      </w:r>
      <w:r>
        <w:rPr>
          <w:rFonts w:ascii="Calibri" w:hAnsi="Calibri"/>
          <w:kern w:val="2"/>
          <w:sz w:val="24"/>
          <w:szCs w:val="24"/>
        </w:rPr>
        <w:tab/>
      </w:r>
      <w:r>
        <w:t>SNPN / cell reselection / SNPN to PLMN</w:t>
      </w:r>
      <w:r>
        <w:tab/>
        <w:t>668</w:t>
      </w:r>
    </w:p>
    <w:p w14:paraId="534C28C9" w14:textId="77777777" w:rsidR="00724475" w:rsidRDefault="00724475">
      <w:pPr>
        <w:pStyle w:val="TOC2"/>
        <w:rPr>
          <w:rFonts w:ascii="Calibri" w:hAnsi="Calibri"/>
          <w:kern w:val="2"/>
          <w:sz w:val="24"/>
          <w:szCs w:val="24"/>
        </w:rPr>
      </w:pPr>
      <w:r>
        <w:t>6.6</w:t>
      </w:r>
      <w:r>
        <w:rPr>
          <w:rFonts w:ascii="Calibri" w:hAnsi="Calibri"/>
          <w:kern w:val="2"/>
          <w:sz w:val="24"/>
          <w:szCs w:val="24"/>
        </w:rPr>
        <w:tab/>
      </w:r>
      <w:r>
        <w:t>NR Shared Spectrum idle mode operations</w:t>
      </w:r>
      <w:r>
        <w:tab/>
        <w:t>671</w:t>
      </w:r>
    </w:p>
    <w:p w14:paraId="2BC57E03" w14:textId="77777777" w:rsidR="00724475" w:rsidRDefault="00724475">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671</w:t>
      </w:r>
    </w:p>
    <w:p w14:paraId="52800E82" w14:textId="77777777" w:rsidR="00724475" w:rsidRDefault="00724475">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671</w:t>
      </w:r>
    </w:p>
    <w:p w14:paraId="15B96DC4" w14:textId="77777777" w:rsidR="00724475" w:rsidRDefault="00724475">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675</w:t>
      </w:r>
    </w:p>
    <w:p w14:paraId="05B4B832" w14:textId="77777777" w:rsidR="00724475" w:rsidRDefault="00724475">
      <w:pPr>
        <w:pStyle w:val="TOC3"/>
        <w:rPr>
          <w:rFonts w:ascii="Calibri" w:hAnsi="Calibri"/>
          <w:kern w:val="2"/>
          <w:sz w:val="24"/>
          <w:szCs w:val="24"/>
        </w:rPr>
      </w:pPr>
      <w:r>
        <w:t>6.6.2</w:t>
      </w:r>
      <w:r>
        <w:rPr>
          <w:rFonts w:ascii="Calibri" w:hAnsi="Calibri"/>
          <w:kern w:val="2"/>
          <w:sz w:val="24"/>
          <w:szCs w:val="24"/>
        </w:rPr>
        <w:tab/>
      </w:r>
      <w:r>
        <w:t>NR Shared Spectrum cell reselection</w:t>
      </w:r>
      <w:r>
        <w:tab/>
        <w:t>684</w:t>
      </w:r>
    </w:p>
    <w:p w14:paraId="010B0E4A" w14:textId="77777777" w:rsidR="00724475" w:rsidRDefault="00724475">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684</w:t>
      </w:r>
    </w:p>
    <w:p w14:paraId="202FE23C" w14:textId="77777777" w:rsidR="00724475" w:rsidRDefault="00724475">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688</w:t>
      </w:r>
    </w:p>
    <w:p w14:paraId="6806D7DC" w14:textId="77777777" w:rsidR="00724475" w:rsidRDefault="00724475">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693</w:t>
      </w:r>
    </w:p>
    <w:p w14:paraId="699403E0" w14:textId="77777777" w:rsidR="00724475" w:rsidRDefault="00724475">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698</w:t>
      </w:r>
    </w:p>
    <w:p w14:paraId="6E658E93" w14:textId="77777777" w:rsidR="00724475" w:rsidRDefault="00724475">
      <w:pPr>
        <w:pStyle w:val="TOC2"/>
        <w:rPr>
          <w:rFonts w:ascii="Calibri" w:hAnsi="Calibri"/>
          <w:kern w:val="2"/>
          <w:sz w:val="24"/>
          <w:szCs w:val="24"/>
        </w:rPr>
      </w:pPr>
      <w:r>
        <w:t>6.7</w:t>
      </w:r>
      <w:r>
        <w:rPr>
          <w:rFonts w:ascii="Calibri" w:hAnsi="Calibri"/>
          <w:kern w:val="2"/>
          <w:sz w:val="24"/>
          <w:szCs w:val="24"/>
        </w:rPr>
        <w:tab/>
      </w:r>
      <w:r>
        <w:t>Non-Terrestrial Network</w:t>
      </w:r>
      <w:r>
        <w:tab/>
        <w:t>704</w:t>
      </w:r>
    </w:p>
    <w:p w14:paraId="491B9450" w14:textId="77777777" w:rsidR="00724475" w:rsidRDefault="00724475">
      <w:pPr>
        <w:pStyle w:val="TOC3"/>
        <w:rPr>
          <w:rFonts w:ascii="Calibri" w:hAnsi="Calibri"/>
          <w:kern w:val="2"/>
          <w:sz w:val="24"/>
          <w:szCs w:val="24"/>
        </w:rPr>
      </w:pPr>
      <w:r>
        <w:t>6.7.1</w:t>
      </w:r>
      <w:r>
        <w:rPr>
          <w:rFonts w:ascii="Calibri" w:hAnsi="Calibri"/>
          <w:kern w:val="2"/>
          <w:sz w:val="24"/>
          <w:szCs w:val="24"/>
        </w:rPr>
        <w:tab/>
      </w:r>
      <w:r>
        <w:t>NTN idle mode operations</w:t>
      </w:r>
      <w:r>
        <w:tab/>
        <w:t>704</w:t>
      </w:r>
    </w:p>
    <w:p w14:paraId="4215A518" w14:textId="77777777" w:rsidR="00724475" w:rsidRDefault="00724475">
      <w:pPr>
        <w:pStyle w:val="TOC4"/>
        <w:rPr>
          <w:rFonts w:ascii="Calibri" w:hAnsi="Calibri"/>
          <w:kern w:val="2"/>
          <w:sz w:val="24"/>
          <w:szCs w:val="24"/>
        </w:rPr>
      </w:pPr>
      <w:r>
        <w:t>6.7.1.1</w:t>
      </w:r>
      <w:r>
        <w:rPr>
          <w:rFonts w:ascii="Calibri" w:hAnsi="Calibri"/>
          <w:kern w:val="2"/>
          <w:sz w:val="24"/>
          <w:szCs w:val="24"/>
        </w:rPr>
        <w:tab/>
      </w:r>
      <w:r>
        <w:t>NR NTN / Cell Selection / GNSS location</w:t>
      </w:r>
      <w:r>
        <w:tab/>
        <w:t>704</w:t>
      </w:r>
    </w:p>
    <w:p w14:paraId="536B5000" w14:textId="77777777" w:rsidR="00724475" w:rsidRDefault="00724475">
      <w:pPr>
        <w:pStyle w:val="TOC4"/>
        <w:rPr>
          <w:rFonts w:ascii="Calibri" w:hAnsi="Calibri"/>
          <w:kern w:val="2"/>
          <w:sz w:val="24"/>
          <w:szCs w:val="24"/>
        </w:rPr>
      </w:pPr>
      <w:r>
        <w:t>6.7.1.2</w:t>
      </w:r>
      <w:r>
        <w:rPr>
          <w:rFonts w:ascii="Calibri" w:hAnsi="Calibri"/>
          <w:kern w:val="2"/>
          <w:sz w:val="24"/>
          <w:szCs w:val="24"/>
        </w:rPr>
        <w:tab/>
      </w:r>
      <w:r>
        <w:t>NR NTN / Cell Selection / MultiTAC / trackingAreaList-r17</w:t>
      </w:r>
      <w:r>
        <w:tab/>
        <w:t>710</w:t>
      </w:r>
    </w:p>
    <w:p w14:paraId="56E8F860" w14:textId="77777777" w:rsidR="00724475" w:rsidRDefault="00724475">
      <w:pPr>
        <w:pStyle w:val="TOC4"/>
        <w:rPr>
          <w:rFonts w:ascii="Calibri" w:hAnsi="Calibri"/>
          <w:kern w:val="2"/>
          <w:sz w:val="24"/>
          <w:szCs w:val="24"/>
        </w:rPr>
      </w:pPr>
      <w:r>
        <w:t>6.7.1.3</w:t>
      </w:r>
      <w:r>
        <w:rPr>
          <w:rFonts w:ascii="Calibri" w:hAnsi="Calibri"/>
          <w:kern w:val="2"/>
          <w:sz w:val="24"/>
          <w:szCs w:val="24"/>
        </w:rPr>
        <w:tab/>
      </w:r>
      <w:r>
        <w:t>NR NTN / Cell Selection / Serving cell becomes non-suitable (CellBarredNTN)</w:t>
      </w:r>
      <w:r>
        <w:tab/>
        <w:t>714</w:t>
      </w:r>
    </w:p>
    <w:p w14:paraId="428D55B0" w14:textId="77777777" w:rsidR="00724475" w:rsidRDefault="00724475">
      <w:pPr>
        <w:pStyle w:val="TOC4"/>
        <w:rPr>
          <w:rFonts w:ascii="Calibri" w:hAnsi="Calibri"/>
          <w:kern w:val="2"/>
          <w:sz w:val="24"/>
          <w:szCs w:val="24"/>
        </w:rPr>
      </w:pPr>
      <w:r>
        <w:t>6.7.1.4</w:t>
      </w:r>
      <w:r>
        <w:rPr>
          <w:rFonts w:ascii="Calibri" w:hAnsi="Calibri"/>
          <w:kern w:val="2"/>
          <w:sz w:val="24"/>
          <w:szCs w:val="24"/>
        </w:rPr>
        <w:tab/>
      </w:r>
      <w:r>
        <w:t>NR NTN / PLMN selection / Periodic reselection / MinimumPeriodicSearchTimer</w:t>
      </w:r>
      <w:r>
        <w:tab/>
        <w:t>718</w:t>
      </w:r>
    </w:p>
    <w:p w14:paraId="431D2079" w14:textId="77777777" w:rsidR="00724475" w:rsidRDefault="00724475">
      <w:pPr>
        <w:pStyle w:val="TOC4"/>
        <w:rPr>
          <w:rFonts w:ascii="Calibri" w:hAnsi="Calibri"/>
          <w:kern w:val="2"/>
          <w:sz w:val="24"/>
          <w:szCs w:val="24"/>
        </w:rPr>
      </w:pPr>
      <w:r>
        <w:t>6.7.1.5</w:t>
      </w:r>
      <w:r>
        <w:rPr>
          <w:rFonts w:ascii="Calibri" w:hAnsi="Calibri"/>
          <w:kern w:val="2"/>
          <w:sz w:val="24"/>
          <w:szCs w:val="24"/>
        </w:rPr>
        <w:tab/>
      </w:r>
      <w:r>
        <w:t>NR NTN / Cell reselection, Sintrasearch, Snonintrasearch / location based measurements</w:t>
      </w:r>
      <w:r>
        <w:tab/>
        <w:t>723</w:t>
      </w:r>
    </w:p>
    <w:p w14:paraId="4F738C23" w14:textId="77777777" w:rsidR="00724475" w:rsidRDefault="00724475">
      <w:pPr>
        <w:pStyle w:val="TOC4"/>
        <w:rPr>
          <w:rFonts w:ascii="Calibri" w:hAnsi="Calibri"/>
          <w:kern w:val="2"/>
          <w:sz w:val="24"/>
          <w:szCs w:val="24"/>
        </w:rPr>
      </w:pPr>
      <w:r>
        <w:t>6.7.1.6</w:t>
      </w:r>
      <w:r>
        <w:rPr>
          <w:rFonts w:ascii="Calibri" w:hAnsi="Calibri"/>
          <w:kern w:val="2"/>
          <w:sz w:val="24"/>
          <w:szCs w:val="24"/>
        </w:rPr>
        <w:tab/>
      </w:r>
      <w:r>
        <w:t>NR NTN / Cell reselection, Sintrasearch, Snonintrasearch / time based measurements</w:t>
      </w:r>
      <w:r>
        <w:tab/>
        <w:t>728</w:t>
      </w:r>
    </w:p>
    <w:p w14:paraId="1ED3EDD0" w14:textId="77777777" w:rsidR="00724475" w:rsidRDefault="00724475">
      <w:pPr>
        <w:pStyle w:val="TOC3"/>
        <w:rPr>
          <w:rFonts w:ascii="Calibri" w:hAnsi="Calibri"/>
          <w:kern w:val="2"/>
          <w:sz w:val="24"/>
          <w:szCs w:val="24"/>
        </w:rPr>
      </w:pPr>
      <w:r>
        <w:t>6.7.2</w:t>
      </w:r>
      <w:r>
        <w:rPr>
          <w:rFonts w:ascii="Calibri" w:hAnsi="Calibri"/>
          <w:kern w:val="2"/>
          <w:sz w:val="24"/>
          <w:szCs w:val="24"/>
        </w:rPr>
        <w:tab/>
      </w:r>
      <w:r>
        <w:t>NTN in RRC_INACTIVE state</w:t>
      </w:r>
      <w:r>
        <w:tab/>
        <w:t>734</w:t>
      </w:r>
    </w:p>
    <w:p w14:paraId="435708E6" w14:textId="77777777" w:rsidR="00724475" w:rsidRDefault="00724475">
      <w:pPr>
        <w:pStyle w:val="TOC4"/>
        <w:rPr>
          <w:rFonts w:ascii="Calibri" w:hAnsi="Calibri"/>
          <w:kern w:val="2"/>
          <w:sz w:val="24"/>
          <w:szCs w:val="24"/>
        </w:rPr>
      </w:pPr>
      <w:r>
        <w:t>6.7.2.1</w:t>
      </w:r>
      <w:r>
        <w:rPr>
          <w:rFonts w:ascii="Calibri" w:hAnsi="Calibri"/>
          <w:kern w:val="2"/>
          <w:sz w:val="24"/>
          <w:szCs w:val="24"/>
        </w:rPr>
        <w:tab/>
      </w:r>
      <w:r>
        <w:t>NR NTN / Cell reselection, Sintrasearch, Snonintrasearch in RRC_Inactive state / location based measurements</w:t>
      </w:r>
      <w:r>
        <w:tab/>
        <w:t>734</w:t>
      </w:r>
    </w:p>
    <w:p w14:paraId="7CFD2C34" w14:textId="77777777" w:rsidR="00724475" w:rsidRDefault="00724475">
      <w:pPr>
        <w:pStyle w:val="TOC4"/>
        <w:rPr>
          <w:rFonts w:ascii="Calibri" w:hAnsi="Calibri"/>
          <w:kern w:val="2"/>
          <w:sz w:val="24"/>
          <w:szCs w:val="24"/>
        </w:rPr>
      </w:pPr>
      <w:r>
        <w:t>6.7.2.2</w:t>
      </w:r>
      <w:r>
        <w:rPr>
          <w:rFonts w:ascii="Calibri" w:hAnsi="Calibri"/>
          <w:kern w:val="2"/>
          <w:sz w:val="24"/>
          <w:szCs w:val="24"/>
        </w:rPr>
        <w:tab/>
      </w:r>
      <w:r>
        <w:t>NR NTN / Cell reselection, Sintrasearch, Snonintrasearch in RRC_Inactive state / time based measurements</w:t>
      </w:r>
      <w:r>
        <w:tab/>
        <w:t>740</w:t>
      </w:r>
    </w:p>
    <w:p w14:paraId="1795C021" w14:textId="77777777" w:rsidR="00724475" w:rsidRDefault="00724475">
      <w:pPr>
        <w:pStyle w:val="TOC1"/>
        <w:rPr>
          <w:rFonts w:ascii="Calibri" w:hAnsi="Calibri"/>
          <w:kern w:val="2"/>
          <w:sz w:val="24"/>
          <w:szCs w:val="24"/>
        </w:rPr>
      </w:pPr>
      <w:r>
        <w:t>7</w:t>
      </w:r>
      <w:r>
        <w:rPr>
          <w:rFonts w:ascii="Calibri" w:hAnsi="Calibri"/>
          <w:kern w:val="2"/>
          <w:sz w:val="24"/>
          <w:szCs w:val="24"/>
        </w:rPr>
        <w:tab/>
      </w:r>
      <w:r>
        <w:t>Layer 2</w:t>
      </w:r>
      <w:r>
        <w:tab/>
        <w:t>747</w:t>
      </w:r>
    </w:p>
    <w:p w14:paraId="66F86191" w14:textId="77777777" w:rsidR="00724475" w:rsidRDefault="00724475">
      <w:pPr>
        <w:pStyle w:val="TOC2"/>
        <w:rPr>
          <w:rFonts w:ascii="Calibri" w:hAnsi="Calibri"/>
          <w:kern w:val="2"/>
          <w:sz w:val="24"/>
          <w:szCs w:val="24"/>
        </w:rPr>
      </w:pPr>
      <w:r>
        <w:t>7.1</w:t>
      </w:r>
      <w:r>
        <w:rPr>
          <w:rFonts w:ascii="Calibri" w:hAnsi="Calibri"/>
          <w:kern w:val="2"/>
          <w:sz w:val="24"/>
          <w:szCs w:val="24"/>
        </w:rPr>
        <w:tab/>
      </w:r>
      <w:r>
        <w:t>NR Layer 2</w:t>
      </w:r>
      <w:r>
        <w:tab/>
        <w:t>747</w:t>
      </w:r>
    </w:p>
    <w:p w14:paraId="61C3DEA0" w14:textId="77777777" w:rsidR="00724475" w:rsidRDefault="00724475">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747</w:t>
      </w:r>
    </w:p>
    <w:p w14:paraId="32408FFE" w14:textId="77777777" w:rsidR="00724475" w:rsidRDefault="00724475">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747</w:t>
      </w:r>
    </w:p>
    <w:p w14:paraId="71E0E461" w14:textId="77777777" w:rsidR="00724475" w:rsidRDefault="00724475">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747</w:t>
      </w:r>
    </w:p>
    <w:p w14:paraId="5BA646A9" w14:textId="77777777" w:rsidR="00724475" w:rsidRDefault="00724475">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749</w:t>
      </w:r>
    </w:p>
    <w:p w14:paraId="14F1B11E" w14:textId="77777777" w:rsidR="00724475" w:rsidRDefault="00724475">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749</w:t>
      </w:r>
    </w:p>
    <w:p w14:paraId="172478B5" w14:textId="77777777" w:rsidR="00724475" w:rsidRDefault="00724475">
      <w:pPr>
        <w:pStyle w:val="TOC5"/>
        <w:rPr>
          <w:rFonts w:ascii="Calibri" w:hAnsi="Calibri"/>
          <w:kern w:val="2"/>
          <w:sz w:val="24"/>
          <w:szCs w:val="24"/>
        </w:rPr>
      </w:pPr>
      <w:r>
        <w:lastRenderedPageBreak/>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758</w:t>
      </w:r>
    </w:p>
    <w:p w14:paraId="6D37830E" w14:textId="77777777" w:rsidR="00724475" w:rsidRDefault="00724475">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766</w:t>
      </w:r>
    </w:p>
    <w:p w14:paraId="05AB9EFC" w14:textId="77777777" w:rsidR="00724475" w:rsidRDefault="00724475">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781</w:t>
      </w:r>
    </w:p>
    <w:p w14:paraId="23FED66E" w14:textId="77777777" w:rsidR="00724475" w:rsidRDefault="00724475">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791</w:t>
      </w:r>
    </w:p>
    <w:p w14:paraId="02750C3C" w14:textId="77777777" w:rsidR="00724475" w:rsidRDefault="00724475">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807</w:t>
      </w:r>
    </w:p>
    <w:p w14:paraId="5F631E34" w14:textId="77777777" w:rsidR="00724475" w:rsidRDefault="00724475">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813</w:t>
      </w:r>
    </w:p>
    <w:p w14:paraId="788AAAE0" w14:textId="77777777" w:rsidR="00724475" w:rsidRDefault="00724475">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826</w:t>
      </w:r>
    </w:p>
    <w:p w14:paraId="7ACA3920" w14:textId="77777777" w:rsidR="00724475" w:rsidRDefault="00724475">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835</w:t>
      </w:r>
    </w:p>
    <w:p w14:paraId="3AFE743D" w14:textId="77777777" w:rsidR="00724475" w:rsidRDefault="00724475">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845</w:t>
      </w:r>
    </w:p>
    <w:p w14:paraId="4EBE2C7D" w14:textId="77777777" w:rsidR="00724475" w:rsidRDefault="00724475">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860</w:t>
      </w:r>
    </w:p>
    <w:p w14:paraId="70BD9990" w14:textId="77777777" w:rsidR="00724475" w:rsidRDefault="00724475">
      <w:pPr>
        <w:pStyle w:val="TOC5"/>
        <w:rPr>
          <w:rFonts w:ascii="Calibri" w:hAnsi="Calibri"/>
          <w:kern w:val="2"/>
          <w:sz w:val="24"/>
          <w:szCs w:val="24"/>
        </w:rPr>
      </w:pPr>
      <w:r>
        <w:t>7.1.1.1.10</w:t>
      </w:r>
      <w:r>
        <w:rPr>
          <w:rFonts w:ascii="Calibri" w:hAnsi="Calibri"/>
          <w:kern w:val="2"/>
          <w:sz w:val="24"/>
          <w:szCs w:val="24"/>
        </w:rPr>
        <w:tab/>
      </w:r>
      <w:r w:rsidRPr="00BF6570">
        <w:rPr>
          <w:rFonts w:eastAsia="MS Gothic"/>
        </w:rPr>
        <w:t>Random access procedure / 2-step RACH/not complete/ RA_TYPE to 4-stepRA</w:t>
      </w:r>
      <w:r>
        <w:tab/>
        <w:t>865</w:t>
      </w:r>
    </w:p>
    <w:p w14:paraId="34B92791" w14:textId="77777777" w:rsidR="00724475" w:rsidRDefault="00724475">
      <w:pPr>
        <w:pStyle w:val="TOC5"/>
        <w:rPr>
          <w:rFonts w:ascii="Calibri" w:hAnsi="Calibri"/>
          <w:kern w:val="2"/>
          <w:sz w:val="24"/>
          <w:szCs w:val="24"/>
        </w:rPr>
      </w:pPr>
      <w:r>
        <w:rPr>
          <w:lang w:eastAsia="zh-CN"/>
        </w:rPr>
        <w:t>7.1.1.1.10a</w:t>
      </w:r>
      <w:r>
        <w:rPr>
          <w:rFonts w:ascii="Calibri" w:hAnsi="Calibri"/>
          <w:kern w:val="2"/>
          <w:sz w:val="24"/>
          <w:szCs w:val="24"/>
        </w:rPr>
        <w:tab/>
      </w:r>
      <w:r>
        <w:t>Random access procedure / 2-step RACH/ Fallback for CBRA</w:t>
      </w:r>
      <w:r>
        <w:tab/>
        <w:t>872</w:t>
      </w:r>
    </w:p>
    <w:p w14:paraId="3E2FC210" w14:textId="77777777" w:rsidR="00724475" w:rsidRDefault="00724475">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880</w:t>
      </w:r>
    </w:p>
    <w:p w14:paraId="4934B83A" w14:textId="77777777" w:rsidR="00724475" w:rsidRDefault="00724475">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884</w:t>
      </w:r>
    </w:p>
    <w:p w14:paraId="068C6FCD" w14:textId="77777777" w:rsidR="00724475" w:rsidRDefault="00724475">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890</w:t>
      </w:r>
    </w:p>
    <w:p w14:paraId="54A9C012" w14:textId="77777777" w:rsidR="00724475" w:rsidRDefault="00724475">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896</w:t>
      </w:r>
    </w:p>
    <w:p w14:paraId="0F3A6003" w14:textId="77777777" w:rsidR="00724475" w:rsidRDefault="00724475">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904</w:t>
      </w:r>
    </w:p>
    <w:p w14:paraId="4D821507" w14:textId="77777777" w:rsidR="00724475" w:rsidRDefault="00724475">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908</w:t>
      </w:r>
    </w:p>
    <w:p w14:paraId="126D8164" w14:textId="77777777" w:rsidR="00724475" w:rsidRDefault="00724475">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910</w:t>
      </w:r>
    </w:p>
    <w:p w14:paraId="0E09969F" w14:textId="77777777" w:rsidR="00724475" w:rsidRDefault="00724475">
      <w:pPr>
        <w:pStyle w:val="TOC5"/>
        <w:rPr>
          <w:rFonts w:ascii="Calibri" w:hAnsi="Calibri"/>
          <w:kern w:val="2"/>
          <w:sz w:val="24"/>
          <w:szCs w:val="24"/>
        </w:rPr>
      </w:pPr>
      <w:r>
        <w:t>7.1.1.1.18</w:t>
      </w:r>
      <w:r>
        <w:rPr>
          <w:rFonts w:ascii="Calibri" w:hAnsi="Calibri"/>
          <w:kern w:val="2"/>
          <w:sz w:val="24"/>
          <w:szCs w:val="24"/>
        </w:rPr>
        <w:tab/>
      </w:r>
      <w:r w:rsidRPr="00BF6570">
        <w:rPr>
          <w:rFonts w:eastAsia="MS Gothic"/>
        </w:rPr>
        <w:t>Random access procedure / Msg3 repetition indication / Random access resources selection</w:t>
      </w:r>
      <w:r>
        <w:tab/>
        <w:t>916</w:t>
      </w:r>
    </w:p>
    <w:p w14:paraId="20E41B91" w14:textId="77777777" w:rsidR="00724475" w:rsidRDefault="00724475">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924</w:t>
      </w:r>
    </w:p>
    <w:p w14:paraId="6A02604A" w14:textId="77777777" w:rsidR="00724475" w:rsidRDefault="00724475">
      <w:pPr>
        <w:pStyle w:val="TOC5"/>
        <w:rPr>
          <w:rFonts w:ascii="Calibri" w:hAnsi="Calibri"/>
          <w:kern w:val="2"/>
          <w:sz w:val="24"/>
          <w:szCs w:val="24"/>
        </w:rPr>
      </w:pPr>
      <w:r>
        <w:t>7.1.1.1.20</w:t>
      </w:r>
      <w:r>
        <w:rPr>
          <w:rFonts w:ascii="Calibri" w:hAnsi="Calibri"/>
          <w:kern w:val="2"/>
          <w:sz w:val="24"/>
          <w:szCs w:val="24"/>
        </w:rPr>
        <w:tab/>
      </w:r>
      <w:r w:rsidRPr="00BF6570">
        <w:rPr>
          <w:rFonts w:eastAsia="MS Gothic"/>
        </w:rPr>
        <w:t>Random access procedure / Msg1 repetition / Contention-based</w:t>
      </w:r>
      <w:r>
        <w:tab/>
        <w:t>939</w:t>
      </w:r>
    </w:p>
    <w:p w14:paraId="7834F62F" w14:textId="77777777" w:rsidR="00724475" w:rsidRDefault="00724475">
      <w:pPr>
        <w:pStyle w:val="TOC5"/>
        <w:rPr>
          <w:rFonts w:ascii="Calibri" w:hAnsi="Calibri"/>
          <w:kern w:val="2"/>
          <w:sz w:val="24"/>
          <w:szCs w:val="24"/>
        </w:rPr>
      </w:pPr>
      <w:r>
        <w:t>7.1.1.1.21</w:t>
      </w:r>
      <w:r>
        <w:rPr>
          <w:rFonts w:ascii="Calibri" w:hAnsi="Calibri"/>
          <w:kern w:val="2"/>
          <w:sz w:val="24"/>
          <w:szCs w:val="24"/>
        </w:rPr>
        <w:tab/>
      </w:r>
      <w:r w:rsidRPr="00BF6570">
        <w:rPr>
          <w:rFonts w:eastAsia="MS Gothic"/>
        </w:rPr>
        <w:t>Random access procedure / Msg1 repetition / Msg1-based SI request</w:t>
      </w:r>
      <w:r>
        <w:tab/>
        <w:t>946</w:t>
      </w:r>
    </w:p>
    <w:p w14:paraId="22D55A38" w14:textId="77777777" w:rsidR="00724475" w:rsidRDefault="00724475">
      <w:pPr>
        <w:pStyle w:val="TOC5"/>
        <w:rPr>
          <w:rFonts w:ascii="Calibri" w:hAnsi="Calibri"/>
          <w:kern w:val="2"/>
          <w:sz w:val="24"/>
          <w:szCs w:val="24"/>
        </w:rPr>
      </w:pPr>
      <w:r>
        <w:t>7.1.1.1.22</w:t>
      </w:r>
      <w:r>
        <w:rPr>
          <w:rFonts w:ascii="Calibri" w:hAnsi="Calibri"/>
          <w:kern w:val="2"/>
          <w:sz w:val="24"/>
          <w:szCs w:val="24"/>
        </w:rPr>
        <w:tab/>
      </w:r>
      <w:r w:rsidRPr="00BF6570">
        <w:rPr>
          <w:rFonts w:eastAsia="MS Gothic"/>
        </w:rPr>
        <w:t xml:space="preserve">Random access procedure / Msg1 repetition / </w:t>
      </w:r>
      <w:r>
        <w:t>CE-only BWP</w:t>
      </w:r>
      <w:r>
        <w:tab/>
        <w:t>954</w:t>
      </w:r>
    </w:p>
    <w:p w14:paraId="6DF2D49B" w14:textId="77777777" w:rsidR="00724475" w:rsidRDefault="00724475">
      <w:pPr>
        <w:pStyle w:val="TOC5"/>
        <w:rPr>
          <w:rFonts w:ascii="Calibri" w:hAnsi="Calibri"/>
          <w:kern w:val="2"/>
          <w:sz w:val="24"/>
          <w:szCs w:val="24"/>
        </w:rPr>
      </w:pPr>
      <w:r>
        <w:t>7.1.1.1.25</w:t>
      </w:r>
      <w:r>
        <w:rPr>
          <w:rFonts w:ascii="Calibri" w:hAnsi="Calibri"/>
          <w:kern w:val="2"/>
          <w:sz w:val="24"/>
          <w:szCs w:val="24"/>
        </w:rPr>
        <w:tab/>
      </w:r>
      <w:r>
        <w:t>Random access procedure / eRedCap UE identification / Msg1-based / Contention based / Msg3-based / CCCH / Correct handling of contention Resolution with large bandwidth</w:t>
      </w:r>
      <w:r>
        <w:tab/>
        <w:t>959</w:t>
      </w:r>
    </w:p>
    <w:p w14:paraId="17D33C57" w14:textId="77777777" w:rsidR="00724475" w:rsidRDefault="00724475">
      <w:pPr>
        <w:pStyle w:val="TOC4"/>
        <w:rPr>
          <w:rFonts w:ascii="Calibri" w:hAnsi="Calibri"/>
          <w:kern w:val="2"/>
          <w:sz w:val="24"/>
          <w:szCs w:val="24"/>
        </w:rPr>
      </w:pPr>
      <w:r>
        <w:t>7.1.1.2</w:t>
      </w:r>
      <w:r>
        <w:rPr>
          <w:rFonts w:ascii="Calibri" w:hAnsi="Calibri"/>
          <w:kern w:val="2"/>
          <w:sz w:val="24"/>
          <w:szCs w:val="24"/>
        </w:rPr>
        <w:tab/>
      </w:r>
      <w:r>
        <w:t>Downlink Data Transfer</w:t>
      </w:r>
      <w:r>
        <w:tab/>
        <w:t>968</w:t>
      </w:r>
    </w:p>
    <w:p w14:paraId="1DBE9D2A" w14:textId="77777777" w:rsidR="00724475" w:rsidRDefault="00724475">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968</w:t>
      </w:r>
    </w:p>
    <w:p w14:paraId="34A019A4" w14:textId="77777777" w:rsidR="00724475" w:rsidRDefault="00724475">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979</w:t>
      </w:r>
    </w:p>
    <w:p w14:paraId="7D048A0E" w14:textId="77777777" w:rsidR="00724475" w:rsidRDefault="00724475">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985</w:t>
      </w:r>
    </w:p>
    <w:p w14:paraId="3231475A" w14:textId="77777777" w:rsidR="00724475" w:rsidRDefault="00724475">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990</w:t>
      </w:r>
    </w:p>
    <w:p w14:paraId="278B22BC" w14:textId="77777777" w:rsidR="00724475" w:rsidRDefault="00724475">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993</w:t>
      </w:r>
    </w:p>
    <w:p w14:paraId="1FC05460" w14:textId="77777777" w:rsidR="00724475" w:rsidRDefault="00724475">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994</w:t>
      </w:r>
    </w:p>
    <w:p w14:paraId="3071A4B1" w14:textId="77777777" w:rsidR="00724475" w:rsidRDefault="00724475">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1000</w:t>
      </w:r>
    </w:p>
    <w:p w14:paraId="12C7EE86" w14:textId="77777777" w:rsidR="00724475" w:rsidRDefault="00724475">
      <w:pPr>
        <w:pStyle w:val="TOC5"/>
        <w:rPr>
          <w:rFonts w:ascii="Calibri" w:hAnsi="Calibri"/>
          <w:kern w:val="2"/>
          <w:sz w:val="24"/>
          <w:szCs w:val="24"/>
        </w:rPr>
      </w:pPr>
      <w:r>
        <w:t>7.1.1.2.8</w:t>
      </w:r>
      <w:r>
        <w:rPr>
          <w:rFonts w:ascii="Calibri" w:hAnsi="Calibri"/>
          <w:kern w:val="2"/>
          <w:sz w:val="24"/>
          <w:szCs w:val="24"/>
        </w:rPr>
        <w:tab/>
      </w:r>
      <w:r>
        <w:rPr>
          <w:lang w:eastAsia="zh-CN"/>
        </w:rPr>
        <w:t>Multi-cell PDSCH scheduling with a single DCI / FDRA field based</w:t>
      </w:r>
      <w:r>
        <w:tab/>
        <w:t>1008</w:t>
      </w:r>
    </w:p>
    <w:p w14:paraId="1B164474" w14:textId="77777777" w:rsidR="00724475" w:rsidRDefault="00724475">
      <w:pPr>
        <w:pStyle w:val="TOC6"/>
        <w:rPr>
          <w:rFonts w:ascii="Calibri" w:hAnsi="Calibri"/>
          <w:kern w:val="2"/>
          <w:sz w:val="24"/>
          <w:szCs w:val="24"/>
        </w:rPr>
      </w:pPr>
      <w:r>
        <w:t>7.1.1.2.8.1</w:t>
      </w:r>
      <w:r>
        <w:rPr>
          <w:rFonts w:ascii="Calibri" w:hAnsi="Calibri"/>
          <w:kern w:val="2"/>
          <w:sz w:val="24"/>
          <w:szCs w:val="24"/>
        </w:rPr>
        <w:tab/>
      </w:r>
      <w:r>
        <w:t>Multi-cell PDSCH scheduling with a single DCI / FDRA field based / Intra-band Contiguous CA</w:t>
      </w:r>
      <w:r>
        <w:tab/>
        <w:t>1008</w:t>
      </w:r>
    </w:p>
    <w:p w14:paraId="404CCB57" w14:textId="77777777" w:rsidR="00724475" w:rsidRDefault="00724475">
      <w:pPr>
        <w:pStyle w:val="TOC6"/>
        <w:rPr>
          <w:rFonts w:ascii="Calibri" w:hAnsi="Calibri"/>
          <w:kern w:val="2"/>
          <w:sz w:val="24"/>
          <w:szCs w:val="24"/>
        </w:rPr>
      </w:pPr>
      <w:r>
        <w:t>7.1.1.2.8.2</w:t>
      </w:r>
      <w:r>
        <w:rPr>
          <w:rFonts w:ascii="Calibri" w:hAnsi="Calibri"/>
          <w:kern w:val="2"/>
          <w:sz w:val="24"/>
          <w:szCs w:val="24"/>
        </w:rPr>
        <w:tab/>
      </w:r>
      <w:r>
        <w:t>Multi-cell PDSCH scheduling with a single DCI / FDRA field based / Inter-band CA</w:t>
      </w:r>
      <w:r>
        <w:tab/>
        <w:t>1020</w:t>
      </w:r>
    </w:p>
    <w:p w14:paraId="5D21A118" w14:textId="77777777" w:rsidR="00724475" w:rsidRDefault="00724475">
      <w:pPr>
        <w:pStyle w:val="TOC6"/>
        <w:rPr>
          <w:rFonts w:ascii="Calibri" w:hAnsi="Calibri"/>
          <w:kern w:val="2"/>
          <w:sz w:val="24"/>
          <w:szCs w:val="24"/>
        </w:rPr>
      </w:pPr>
      <w:r>
        <w:t>7.1.1.2.8.3</w:t>
      </w:r>
      <w:r>
        <w:rPr>
          <w:rFonts w:ascii="Calibri" w:hAnsi="Calibri"/>
          <w:kern w:val="2"/>
          <w:sz w:val="24"/>
          <w:szCs w:val="24"/>
        </w:rPr>
        <w:tab/>
      </w:r>
      <w:r w:rsidRPr="00BF6570">
        <w:rPr>
          <w:bCs/>
        </w:rPr>
        <w:t>Multi-cell PDSCH scheduling with a single DCI / FDRA field based / Intra-band non-Contiguous CA</w:t>
      </w:r>
      <w:r>
        <w:tab/>
        <w:t>1020</w:t>
      </w:r>
    </w:p>
    <w:p w14:paraId="6E2E0369" w14:textId="77777777" w:rsidR="00724475" w:rsidRDefault="00724475">
      <w:pPr>
        <w:pStyle w:val="TOC5"/>
        <w:rPr>
          <w:rFonts w:ascii="Calibri" w:hAnsi="Calibri"/>
          <w:kern w:val="2"/>
          <w:sz w:val="24"/>
          <w:szCs w:val="24"/>
        </w:rPr>
      </w:pPr>
      <w:r>
        <w:t>7.1.1.2.9</w:t>
      </w:r>
      <w:r>
        <w:rPr>
          <w:rFonts w:ascii="Calibri" w:hAnsi="Calibri"/>
          <w:kern w:val="2"/>
          <w:sz w:val="24"/>
          <w:szCs w:val="24"/>
        </w:rPr>
        <w:tab/>
      </w:r>
      <w:r>
        <w:rPr>
          <w:lang w:eastAsia="zh-CN"/>
        </w:rPr>
        <w:t>Multi-cell PDSCH scheduling with a single DCI / Scheduled cell indicator field based</w:t>
      </w:r>
      <w:r>
        <w:tab/>
        <w:t>1020</w:t>
      </w:r>
    </w:p>
    <w:p w14:paraId="7645D059" w14:textId="77777777" w:rsidR="00724475" w:rsidRDefault="00724475">
      <w:pPr>
        <w:pStyle w:val="TOC6"/>
        <w:rPr>
          <w:rFonts w:ascii="Calibri" w:hAnsi="Calibri"/>
          <w:kern w:val="2"/>
          <w:sz w:val="24"/>
          <w:szCs w:val="24"/>
        </w:rPr>
      </w:pPr>
      <w:r>
        <w:t>7.1.1.2.9.1</w:t>
      </w:r>
      <w:r>
        <w:rPr>
          <w:rFonts w:ascii="Calibri" w:hAnsi="Calibri"/>
          <w:kern w:val="2"/>
          <w:sz w:val="24"/>
          <w:szCs w:val="24"/>
        </w:rPr>
        <w:tab/>
      </w:r>
      <w:r>
        <w:t>Multi-cell PDSCH scheduling with a single DCI / Scheduled cell indicator field based / Intra-band Contiguous CA</w:t>
      </w:r>
      <w:r>
        <w:tab/>
        <w:t>1020</w:t>
      </w:r>
    </w:p>
    <w:p w14:paraId="6F56D440" w14:textId="77777777" w:rsidR="00724475" w:rsidRDefault="00724475">
      <w:pPr>
        <w:pStyle w:val="TOC6"/>
        <w:rPr>
          <w:rFonts w:ascii="Calibri" w:hAnsi="Calibri"/>
          <w:kern w:val="2"/>
          <w:sz w:val="24"/>
          <w:szCs w:val="24"/>
        </w:rPr>
      </w:pPr>
      <w:r>
        <w:t>7.1.1.2.9.2</w:t>
      </w:r>
      <w:r>
        <w:rPr>
          <w:rFonts w:ascii="Calibri" w:hAnsi="Calibri"/>
          <w:kern w:val="2"/>
          <w:sz w:val="24"/>
          <w:szCs w:val="24"/>
        </w:rPr>
        <w:tab/>
      </w:r>
      <w:r>
        <w:t>Multi-cell PDSCH scheduling with a single DCI / Scheduled cell indicator field based / Inter-band CA</w:t>
      </w:r>
      <w:r>
        <w:tab/>
        <w:t>1033</w:t>
      </w:r>
    </w:p>
    <w:p w14:paraId="71198712" w14:textId="77777777" w:rsidR="00724475" w:rsidRDefault="00724475">
      <w:pPr>
        <w:pStyle w:val="TOC6"/>
        <w:rPr>
          <w:rFonts w:ascii="Calibri" w:hAnsi="Calibri"/>
          <w:kern w:val="2"/>
          <w:sz w:val="24"/>
          <w:szCs w:val="24"/>
        </w:rPr>
      </w:pPr>
      <w:r>
        <w:t>7.1.1.2.9.3</w:t>
      </w:r>
      <w:r>
        <w:rPr>
          <w:rFonts w:ascii="Calibri" w:hAnsi="Calibri"/>
          <w:kern w:val="2"/>
          <w:sz w:val="24"/>
          <w:szCs w:val="24"/>
        </w:rPr>
        <w:tab/>
      </w:r>
      <w:r>
        <w:t>Multi-cell PDSCH scheduling with a single DCI / Scheduled cell indicator field based /Intra-band non-Contiguous CA</w:t>
      </w:r>
      <w:r>
        <w:tab/>
        <w:t>1033</w:t>
      </w:r>
    </w:p>
    <w:p w14:paraId="7B5FA610" w14:textId="77777777" w:rsidR="00724475" w:rsidRDefault="00724475">
      <w:pPr>
        <w:pStyle w:val="TOC4"/>
        <w:rPr>
          <w:rFonts w:ascii="Calibri" w:hAnsi="Calibri"/>
          <w:kern w:val="2"/>
          <w:sz w:val="24"/>
          <w:szCs w:val="24"/>
        </w:rPr>
      </w:pPr>
      <w:r>
        <w:t>7.1.1.3</w:t>
      </w:r>
      <w:r>
        <w:rPr>
          <w:rFonts w:ascii="Calibri" w:hAnsi="Calibri"/>
          <w:kern w:val="2"/>
          <w:sz w:val="24"/>
          <w:szCs w:val="24"/>
        </w:rPr>
        <w:tab/>
      </w:r>
      <w:r>
        <w:t>Uplink Data Transfer</w:t>
      </w:r>
      <w:r>
        <w:tab/>
        <w:t>1034</w:t>
      </w:r>
    </w:p>
    <w:p w14:paraId="1F729CA4" w14:textId="77777777" w:rsidR="00724475" w:rsidRDefault="00724475">
      <w:pPr>
        <w:pStyle w:val="TOC5"/>
        <w:rPr>
          <w:rFonts w:ascii="Calibri" w:hAnsi="Calibri"/>
          <w:kern w:val="2"/>
          <w:sz w:val="24"/>
          <w:szCs w:val="24"/>
        </w:rPr>
      </w:pPr>
      <w:r>
        <w:lastRenderedPageBreak/>
        <w:t>7.1.1.3.1</w:t>
      </w:r>
      <w:r>
        <w:rPr>
          <w:rFonts w:ascii="Calibri" w:hAnsi="Calibri"/>
          <w:kern w:val="2"/>
          <w:sz w:val="24"/>
          <w:szCs w:val="24"/>
        </w:rPr>
        <w:tab/>
      </w:r>
      <w:r>
        <w:t>Correct Handling of UL MAC PDU / Assignment / HARQ process</w:t>
      </w:r>
      <w:r>
        <w:tab/>
        <w:t>1034</w:t>
      </w:r>
    </w:p>
    <w:p w14:paraId="0AEFF78E" w14:textId="77777777" w:rsidR="00724475" w:rsidRDefault="00724475">
      <w:pPr>
        <w:pStyle w:val="TOC5"/>
        <w:rPr>
          <w:rFonts w:ascii="Calibri" w:hAnsi="Calibri"/>
          <w:kern w:val="2"/>
          <w:sz w:val="24"/>
          <w:szCs w:val="24"/>
        </w:rPr>
      </w:pPr>
      <w:r>
        <w:t>7.1.1.3.2</w:t>
      </w:r>
      <w:r>
        <w:rPr>
          <w:rFonts w:ascii="Calibri" w:hAnsi="Calibri"/>
          <w:kern w:val="2"/>
          <w:sz w:val="24"/>
          <w:szCs w:val="24"/>
        </w:rPr>
        <w:tab/>
      </w:r>
      <w:r>
        <w:t>Logical channel prioritization handling</w:t>
      </w:r>
      <w:r>
        <w:tab/>
        <w:t>1045</w:t>
      </w:r>
    </w:p>
    <w:p w14:paraId="32F8AA00" w14:textId="77777777" w:rsidR="00724475" w:rsidRDefault="00724475">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1049</w:t>
      </w:r>
    </w:p>
    <w:p w14:paraId="089E8A4F" w14:textId="77777777" w:rsidR="00724475" w:rsidRDefault="00724475">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1057</w:t>
      </w:r>
    </w:p>
    <w:p w14:paraId="452CB70A" w14:textId="77777777" w:rsidR="00724475" w:rsidRDefault="00724475">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1062</w:t>
      </w:r>
    </w:p>
    <w:p w14:paraId="5F76D944" w14:textId="77777777" w:rsidR="00724475" w:rsidRDefault="00724475">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1072</w:t>
      </w:r>
    </w:p>
    <w:p w14:paraId="6D79EF59" w14:textId="77777777" w:rsidR="00724475" w:rsidRDefault="00724475">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1080</w:t>
      </w:r>
    </w:p>
    <w:p w14:paraId="79E02DE1" w14:textId="77777777" w:rsidR="00724475" w:rsidRDefault="00724475">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1087</w:t>
      </w:r>
    </w:p>
    <w:p w14:paraId="284CF704" w14:textId="77777777" w:rsidR="00724475" w:rsidRDefault="00724475">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1094</w:t>
      </w:r>
    </w:p>
    <w:p w14:paraId="2BAD2C0C" w14:textId="77777777" w:rsidR="00724475" w:rsidRDefault="00724475">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1094</w:t>
      </w:r>
    </w:p>
    <w:p w14:paraId="2D7F88CD" w14:textId="77777777" w:rsidR="00724475" w:rsidRDefault="00724475">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1103</w:t>
      </w:r>
    </w:p>
    <w:p w14:paraId="10AFDC0B" w14:textId="77777777" w:rsidR="00724475" w:rsidRDefault="00724475">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1103</w:t>
      </w:r>
    </w:p>
    <w:p w14:paraId="459954FB" w14:textId="77777777" w:rsidR="00724475" w:rsidRDefault="00724475">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1103</w:t>
      </w:r>
    </w:p>
    <w:p w14:paraId="265E09DC" w14:textId="77777777" w:rsidR="00724475" w:rsidRDefault="00724475">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1110</w:t>
      </w:r>
    </w:p>
    <w:p w14:paraId="00AD0D40" w14:textId="77777777" w:rsidR="00724475" w:rsidRDefault="00724475">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1113</w:t>
      </w:r>
    </w:p>
    <w:p w14:paraId="09E1F8F1" w14:textId="77777777" w:rsidR="00724475" w:rsidRDefault="00724475">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1120</w:t>
      </w:r>
    </w:p>
    <w:p w14:paraId="3D17DADE" w14:textId="77777777" w:rsidR="00724475" w:rsidRDefault="00724475">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1132</w:t>
      </w:r>
    </w:p>
    <w:p w14:paraId="57344728" w14:textId="77777777" w:rsidR="00724475" w:rsidRDefault="00724475">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1136</w:t>
      </w:r>
    </w:p>
    <w:p w14:paraId="0B9ABD39" w14:textId="77777777" w:rsidR="00724475" w:rsidRDefault="00724475">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1136</w:t>
      </w:r>
    </w:p>
    <w:p w14:paraId="4A59F891" w14:textId="77777777" w:rsidR="00724475" w:rsidRDefault="00724475">
      <w:pPr>
        <w:pStyle w:val="TOC6"/>
        <w:rPr>
          <w:rFonts w:ascii="Calibri" w:hAnsi="Calibri"/>
          <w:kern w:val="2"/>
          <w:sz w:val="24"/>
          <w:szCs w:val="24"/>
        </w:rPr>
      </w:pPr>
      <w:r>
        <w:rPr>
          <w:lang w:eastAsia="zh-CN"/>
        </w:rPr>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1144</w:t>
      </w:r>
    </w:p>
    <w:p w14:paraId="78A1A9BD" w14:textId="77777777" w:rsidR="00724475" w:rsidRDefault="00724475">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1153</w:t>
      </w:r>
    </w:p>
    <w:p w14:paraId="6CF9BA68" w14:textId="77777777" w:rsidR="00724475" w:rsidRDefault="00724475">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1160</w:t>
      </w:r>
    </w:p>
    <w:p w14:paraId="437126A3" w14:textId="77777777" w:rsidR="00724475" w:rsidRDefault="00724475">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1170</w:t>
      </w:r>
    </w:p>
    <w:p w14:paraId="66E4029F" w14:textId="77777777" w:rsidR="00724475" w:rsidRDefault="00724475">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1170</w:t>
      </w:r>
    </w:p>
    <w:p w14:paraId="54456B92" w14:textId="77777777" w:rsidR="00724475" w:rsidRDefault="00724475">
      <w:pPr>
        <w:pStyle w:val="TOC6"/>
        <w:rPr>
          <w:rFonts w:ascii="Calibri" w:hAnsi="Calibri"/>
          <w:kern w:val="2"/>
          <w:sz w:val="24"/>
          <w:szCs w:val="24"/>
        </w:rPr>
      </w:pPr>
      <w:r>
        <w:rPr>
          <w:lang w:eastAsia="zh-CN"/>
        </w:rPr>
        <w:t>7.1.1.3.15.2</w:t>
      </w:r>
      <w:r>
        <w:rPr>
          <w:rFonts w:ascii="Calibri" w:hAnsi="Calibri"/>
          <w:kern w:val="2"/>
          <w:sz w:val="24"/>
          <w:szCs w:val="24"/>
        </w:rPr>
        <w:tab/>
      </w:r>
      <w:r>
        <w:rPr>
          <w:lang w:eastAsia="zh-CN"/>
        </w:rPr>
        <w:t xml:space="preserve">Correct </w:t>
      </w:r>
      <w:r w:rsidRPr="00BF6570">
        <w:rPr>
          <w:rFonts w:ascii="Cambria" w:eastAsia="MS Gothic" w:hAnsi="Cambria"/>
          <w:i/>
          <w:iCs/>
          <w:color w:val="243F60"/>
          <w:lang w:eastAsia="en-US"/>
        </w:rPr>
        <w:t>Handling</w:t>
      </w:r>
      <w:r>
        <w:rPr>
          <w:lang w:eastAsia="zh-CN"/>
        </w:rPr>
        <w:t xml:space="preserve"> of UL HARQ process / TBoMS procedure / Repetition of TBoMS</w:t>
      </w:r>
      <w:r>
        <w:tab/>
        <w:t>1179</w:t>
      </w:r>
    </w:p>
    <w:p w14:paraId="063CA9C4" w14:textId="77777777" w:rsidR="00724475" w:rsidRDefault="00724475">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1189</w:t>
      </w:r>
    </w:p>
    <w:p w14:paraId="604982FE" w14:textId="77777777" w:rsidR="00724475" w:rsidRDefault="00724475">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1189</w:t>
      </w:r>
    </w:p>
    <w:p w14:paraId="7F332C5A" w14:textId="77777777" w:rsidR="00724475" w:rsidRDefault="00724475">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1191</w:t>
      </w:r>
    </w:p>
    <w:p w14:paraId="69396FFB" w14:textId="77777777" w:rsidR="00724475" w:rsidRDefault="00724475">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1194</w:t>
      </w:r>
    </w:p>
    <w:p w14:paraId="5B89D09D" w14:textId="77777777" w:rsidR="00724475" w:rsidRDefault="00724475">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1195</w:t>
      </w:r>
    </w:p>
    <w:p w14:paraId="51150E78" w14:textId="77777777" w:rsidR="00724475" w:rsidRDefault="00724475">
      <w:pPr>
        <w:pStyle w:val="TOC5"/>
        <w:rPr>
          <w:rFonts w:ascii="Calibri" w:hAnsi="Calibri"/>
          <w:kern w:val="2"/>
          <w:sz w:val="24"/>
          <w:szCs w:val="24"/>
        </w:rPr>
      </w:pPr>
      <w:r w:rsidRPr="00BF6570">
        <w:rPr>
          <w:rFonts w:eastAsia="SimSun"/>
        </w:rPr>
        <w:t>7.1.1.3.17</w:t>
      </w:r>
      <w:r>
        <w:rPr>
          <w:rFonts w:ascii="Calibri" w:hAnsi="Calibri"/>
          <w:kern w:val="2"/>
          <w:sz w:val="24"/>
          <w:szCs w:val="24"/>
        </w:rPr>
        <w:tab/>
      </w:r>
      <w:r w:rsidRPr="00BF6570">
        <w:rPr>
          <w:rFonts w:eastAsia="SimSun"/>
        </w:rPr>
        <w:t>Correct Handling of UL HARQ process / PUSCH Repetition / Multi-TRP</w:t>
      </w:r>
      <w:r>
        <w:tab/>
        <w:t>1195</w:t>
      </w:r>
    </w:p>
    <w:p w14:paraId="2FD8FFF7" w14:textId="77777777" w:rsidR="00724475" w:rsidRDefault="00724475">
      <w:pPr>
        <w:pStyle w:val="TOC5"/>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1195</w:t>
      </w:r>
    </w:p>
    <w:p w14:paraId="32E06F90" w14:textId="77777777" w:rsidR="00724475" w:rsidRDefault="00724475">
      <w:pPr>
        <w:pStyle w:val="TOC5"/>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1214</w:t>
      </w:r>
    </w:p>
    <w:p w14:paraId="6724B011" w14:textId="77777777" w:rsidR="00724475" w:rsidRDefault="00724475">
      <w:pPr>
        <w:pStyle w:val="TOC5"/>
        <w:rPr>
          <w:rFonts w:ascii="Calibri" w:hAnsi="Calibri"/>
          <w:kern w:val="2"/>
          <w:sz w:val="24"/>
          <w:szCs w:val="24"/>
        </w:rPr>
      </w:pPr>
      <w:r>
        <w:t>7.1.1.3.18</w:t>
      </w:r>
      <w:r>
        <w:rPr>
          <w:rFonts w:ascii="Calibri" w:hAnsi="Calibri"/>
          <w:kern w:val="2"/>
          <w:sz w:val="24"/>
          <w:szCs w:val="24"/>
        </w:rPr>
        <w:tab/>
      </w:r>
      <w:r>
        <w:t>Correct handling of MAC control information / Buffer status / UL data arrive in the UE Tx buffer / Refined BSR</w:t>
      </w:r>
      <w:r>
        <w:tab/>
        <w:t>1234</w:t>
      </w:r>
    </w:p>
    <w:p w14:paraId="05836454" w14:textId="77777777" w:rsidR="00724475" w:rsidRDefault="00724475">
      <w:pPr>
        <w:pStyle w:val="TOC5"/>
        <w:rPr>
          <w:rFonts w:ascii="Calibri" w:hAnsi="Calibri"/>
          <w:kern w:val="2"/>
          <w:sz w:val="24"/>
          <w:szCs w:val="24"/>
        </w:rPr>
      </w:pPr>
      <w:r>
        <w:t>7.1.1.3.19</w:t>
      </w:r>
      <w:r>
        <w:rPr>
          <w:rFonts w:ascii="Calibri" w:hAnsi="Calibri"/>
          <w:kern w:val="2"/>
          <w:sz w:val="24"/>
          <w:szCs w:val="24"/>
        </w:rPr>
        <w:tab/>
      </w:r>
      <w:r>
        <w:t>Correct handling of MAC control information / Buffer Status / UL resources are allocated / Refined BSR / Padding BSR</w:t>
      </w:r>
      <w:r>
        <w:tab/>
        <w:t>1240</w:t>
      </w:r>
    </w:p>
    <w:p w14:paraId="1CACB06D" w14:textId="77777777" w:rsidR="00724475" w:rsidRDefault="00724475">
      <w:pPr>
        <w:pStyle w:val="TOC5"/>
        <w:rPr>
          <w:rFonts w:ascii="Calibri" w:hAnsi="Calibri"/>
          <w:kern w:val="2"/>
          <w:sz w:val="24"/>
          <w:szCs w:val="24"/>
        </w:rPr>
      </w:pPr>
      <w:r>
        <w:t>7.1.1.3.20</w:t>
      </w:r>
      <w:r>
        <w:rPr>
          <w:rFonts w:ascii="Calibri" w:hAnsi="Calibri"/>
          <w:kern w:val="2"/>
          <w:sz w:val="24"/>
          <w:szCs w:val="24"/>
        </w:rPr>
        <w:tab/>
      </w:r>
      <w:r>
        <w:t>Correct handling of MAC control information / Delay Status / Delay status reporting</w:t>
      </w:r>
      <w:r>
        <w:tab/>
        <w:t>1247</w:t>
      </w:r>
    </w:p>
    <w:p w14:paraId="27F90B22" w14:textId="77777777" w:rsidR="00724475" w:rsidRDefault="00724475">
      <w:pPr>
        <w:pStyle w:val="TOC5"/>
        <w:rPr>
          <w:rFonts w:ascii="Calibri" w:hAnsi="Calibri"/>
          <w:kern w:val="2"/>
          <w:sz w:val="24"/>
          <w:szCs w:val="24"/>
        </w:rPr>
      </w:pPr>
      <w:r>
        <w:t>7.1.1.3.20a</w:t>
      </w:r>
      <w:r>
        <w:rPr>
          <w:rFonts w:ascii="Calibri" w:hAnsi="Calibri"/>
          <w:kern w:val="2"/>
          <w:sz w:val="24"/>
          <w:szCs w:val="24"/>
        </w:rPr>
        <w:tab/>
      </w:r>
      <w:r>
        <w:t>Correct handling of MAC control information / Delay Status / Refined delay status reporting</w:t>
      </w:r>
      <w:r>
        <w:tab/>
        <w:t>1252</w:t>
      </w:r>
    </w:p>
    <w:p w14:paraId="182CE069" w14:textId="77777777" w:rsidR="00724475" w:rsidRDefault="00724475">
      <w:pPr>
        <w:pStyle w:val="TOC5"/>
        <w:rPr>
          <w:rFonts w:ascii="Calibri" w:hAnsi="Calibri"/>
          <w:kern w:val="2"/>
          <w:sz w:val="24"/>
          <w:szCs w:val="24"/>
        </w:rPr>
      </w:pPr>
      <w:r>
        <w:t>7.1.1.1.21</w:t>
      </w:r>
      <w:r>
        <w:rPr>
          <w:rFonts w:ascii="Calibri" w:hAnsi="Calibri"/>
          <w:kern w:val="2"/>
          <w:sz w:val="24"/>
          <w:szCs w:val="24"/>
        </w:rPr>
        <w:tab/>
      </w:r>
      <w:r w:rsidRPr="00BF6570">
        <w:rPr>
          <w:rFonts w:eastAsia="MS Gothic"/>
        </w:rPr>
        <w:t>Random access procedure / Msg1 repetition / Msg1-based SI request</w:t>
      </w:r>
      <w:r>
        <w:tab/>
        <w:t>1260</w:t>
      </w:r>
    </w:p>
    <w:p w14:paraId="0CA9D372" w14:textId="77777777" w:rsidR="00724475" w:rsidRDefault="00724475">
      <w:pPr>
        <w:pStyle w:val="TOC5"/>
        <w:rPr>
          <w:rFonts w:ascii="Calibri" w:hAnsi="Calibri"/>
          <w:kern w:val="2"/>
          <w:sz w:val="24"/>
          <w:szCs w:val="24"/>
        </w:rPr>
      </w:pPr>
      <w:r>
        <w:lastRenderedPageBreak/>
        <w:t>7.1.1.3.22 to 7.1.1.3.25</w:t>
      </w:r>
      <w:r>
        <w:tab/>
        <w:t>1268</w:t>
      </w:r>
    </w:p>
    <w:p w14:paraId="6A2171D6" w14:textId="77777777" w:rsidR="00724475" w:rsidRDefault="00724475">
      <w:pPr>
        <w:pStyle w:val="TOC5"/>
        <w:rPr>
          <w:rFonts w:ascii="Calibri" w:hAnsi="Calibri"/>
          <w:kern w:val="2"/>
          <w:sz w:val="24"/>
          <w:szCs w:val="24"/>
        </w:rPr>
      </w:pPr>
      <w:r>
        <w:t>7.1.1.3.26</w:t>
      </w:r>
      <w:r>
        <w:rPr>
          <w:rFonts w:ascii="Calibri" w:hAnsi="Calibri"/>
          <w:kern w:val="2"/>
          <w:sz w:val="24"/>
          <w:szCs w:val="24"/>
        </w:rPr>
        <w:tab/>
      </w:r>
      <w:r>
        <w:rPr>
          <w:lang w:eastAsia="zh-CN"/>
        </w:rPr>
        <w:t>Multi-cell PUSCH scheduling with a single DCI / FDRA field based</w:t>
      </w:r>
      <w:r>
        <w:tab/>
        <w:t>1268</w:t>
      </w:r>
    </w:p>
    <w:p w14:paraId="20190C24" w14:textId="77777777" w:rsidR="00724475" w:rsidRDefault="00724475">
      <w:pPr>
        <w:pStyle w:val="TOC6"/>
        <w:rPr>
          <w:rFonts w:ascii="Calibri" w:hAnsi="Calibri"/>
          <w:kern w:val="2"/>
          <w:sz w:val="24"/>
          <w:szCs w:val="24"/>
        </w:rPr>
      </w:pPr>
      <w:r>
        <w:t>7.1.1.3.26.1</w:t>
      </w:r>
      <w:r>
        <w:rPr>
          <w:rFonts w:ascii="Calibri" w:hAnsi="Calibri"/>
          <w:kern w:val="2"/>
          <w:sz w:val="24"/>
          <w:szCs w:val="24"/>
        </w:rPr>
        <w:tab/>
      </w:r>
      <w:r>
        <w:t>Multi-cell PUSCH scheduling with a single DCI / FDRA field based / Intra-band Contiguous CA</w:t>
      </w:r>
      <w:r>
        <w:tab/>
        <w:t>1268</w:t>
      </w:r>
    </w:p>
    <w:p w14:paraId="7BF37C0B" w14:textId="77777777" w:rsidR="00724475" w:rsidRDefault="00724475">
      <w:pPr>
        <w:pStyle w:val="TOC6"/>
        <w:rPr>
          <w:rFonts w:ascii="Calibri" w:hAnsi="Calibri"/>
          <w:kern w:val="2"/>
          <w:sz w:val="24"/>
          <w:szCs w:val="24"/>
        </w:rPr>
      </w:pPr>
      <w:r>
        <w:t>7.1.1.3.26.2</w:t>
      </w:r>
      <w:r>
        <w:rPr>
          <w:rFonts w:ascii="Calibri" w:hAnsi="Calibri"/>
          <w:kern w:val="2"/>
          <w:sz w:val="24"/>
          <w:szCs w:val="24"/>
        </w:rPr>
        <w:tab/>
      </w:r>
      <w:r>
        <w:t>Multi-cell PUSCH scheduling with a single DCI / FDRA field based / Inter-band CA</w:t>
      </w:r>
      <w:r>
        <w:tab/>
        <w:t>1275</w:t>
      </w:r>
    </w:p>
    <w:p w14:paraId="46EAB053" w14:textId="77777777" w:rsidR="00724475" w:rsidRDefault="00724475">
      <w:pPr>
        <w:pStyle w:val="TOC6"/>
        <w:rPr>
          <w:rFonts w:ascii="Calibri" w:hAnsi="Calibri"/>
          <w:kern w:val="2"/>
          <w:sz w:val="24"/>
          <w:szCs w:val="24"/>
        </w:rPr>
      </w:pPr>
      <w:r>
        <w:t>7.1.1.3.26.3</w:t>
      </w:r>
      <w:r>
        <w:rPr>
          <w:rFonts w:ascii="Calibri" w:hAnsi="Calibri"/>
          <w:kern w:val="2"/>
          <w:sz w:val="24"/>
          <w:szCs w:val="24"/>
        </w:rPr>
        <w:tab/>
      </w:r>
      <w:r w:rsidRPr="00BF6570">
        <w:rPr>
          <w:bCs/>
        </w:rPr>
        <w:t>Multi-cell PUSCH scheduling with a single DCI / FDRA field based / Intra-band non-Contiguous CA</w:t>
      </w:r>
      <w:r>
        <w:tab/>
        <w:t>1275</w:t>
      </w:r>
    </w:p>
    <w:p w14:paraId="347B4395" w14:textId="77777777" w:rsidR="00724475" w:rsidRDefault="00724475">
      <w:pPr>
        <w:pStyle w:val="TOC4"/>
        <w:rPr>
          <w:rFonts w:ascii="Calibri" w:hAnsi="Calibri"/>
          <w:kern w:val="2"/>
          <w:sz w:val="24"/>
          <w:szCs w:val="24"/>
        </w:rPr>
      </w:pPr>
      <w:r>
        <w:t>7.1.1.4</w:t>
      </w:r>
      <w:r>
        <w:rPr>
          <w:rFonts w:ascii="Calibri" w:hAnsi="Calibri"/>
          <w:kern w:val="2"/>
          <w:sz w:val="24"/>
          <w:szCs w:val="24"/>
        </w:rPr>
        <w:tab/>
      </w:r>
      <w:r>
        <w:t>Transport Size Selection</w:t>
      </w:r>
      <w:r>
        <w:tab/>
        <w:t>1276</w:t>
      </w:r>
    </w:p>
    <w:p w14:paraId="77DC8663" w14:textId="77777777" w:rsidR="00724475" w:rsidRDefault="00724475">
      <w:pPr>
        <w:pStyle w:val="TOC5"/>
        <w:rPr>
          <w:rFonts w:ascii="Calibri" w:hAnsi="Calibri"/>
          <w:kern w:val="2"/>
          <w:sz w:val="24"/>
          <w:szCs w:val="24"/>
        </w:rPr>
      </w:pPr>
      <w:r>
        <w:t>7.1.1.4.1</w:t>
      </w:r>
      <w:r>
        <w:rPr>
          <w:rFonts w:ascii="Calibri" w:hAnsi="Calibri"/>
          <w:kern w:val="2"/>
          <w:sz w:val="24"/>
          <w:szCs w:val="24"/>
        </w:rPr>
        <w:tab/>
      </w:r>
      <w:r>
        <w:t>DL-SCH Transport Block Size Selection</w:t>
      </w:r>
      <w:r>
        <w:tab/>
        <w:t>1276</w:t>
      </w:r>
    </w:p>
    <w:p w14:paraId="621C8D4F" w14:textId="77777777" w:rsidR="00724475" w:rsidRDefault="00724475">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1276</w:t>
      </w:r>
    </w:p>
    <w:p w14:paraId="7C65E796" w14:textId="77777777" w:rsidR="00724475" w:rsidRDefault="00724475">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1276</w:t>
      </w:r>
    </w:p>
    <w:p w14:paraId="6C72682A" w14:textId="77777777" w:rsidR="00724475" w:rsidRDefault="00724475">
      <w:pPr>
        <w:pStyle w:val="TOC6"/>
        <w:rPr>
          <w:rFonts w:ascii="Calibri" w:hAnsi="Calibri"/>
          <w:kern w:val="2"/>
          <w:sz w:val="24"/>
          <w:szCs w:val="24"/>
        </w:rPr>
      </w:pPr>
      <w:r>
        <w:t>7.1.1.4.1.2</w:t>
      </w:r>
      <w:r>
        <w:rPr>
          <w:rFonts w:ascii="Calibri" w:hAnsi="Calibri"/>
          <w:kern w:val="2"/>
          <w:sz w:val="24"/>
          <w:szCs w:val="24"/>
        </w:rPr>
        <w:tab/>
      </w:r>
      <w:r>
        <w:t>Void</w:t>
      </w:r>
      <w:r>
        <w:tab/>
        <w:t>1286</w:t>
      </w:r>
    </w:p>
    <w:p w14:paraId="7C130B11" w14:textId="77777777" w:rsidR="00724475" w:rsidRDefault="00724475">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1286</w:t>
      </w:r>
    </w:p>
    <w:p w14:paraId="019C761A" w14:textId="77777777" w:rsidR="00724475" w:rsidRDefault="00724475">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1299</w:t>
      </w:r>
    </w:p>
    <w:p w14:paraId="6A6B7EB6" w14:textId="77777777" w:rsidR="00724475" w:rsidRDefault="00724475">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1313</w:t>
      </w:r>
    </w:p>
    <w:p w14:paraId="38E8FFF5" w14:textId="77777777" w:rsidR="00724475" w:rsidRDefault="00724475">
      <w:pPr>
        <w:pStyle w:val="TOC5"/>
        <w:rPr>
          <w:rFonts w:ascii="Calibri" w:hAnsi="Calibri"/>
          <w:kern w:val="2"/>
          <w:sz w:val="24"/>
          <w:szCs w:val="24"/>
        </w:rPr>
      </w:pPr>
      <w:r>
        <w:t>7.1.1.4.2</w:t>
      </w:r>
      <w:r>
        <w:rPr>
          <w:rFonts w:ascii="Calibri" w:hAnsi="Calibri"/>
          <w:kern w:val="2"/>
          <w:sz w:val="24"/>
          <w:szCs w:val="24"/>
        </w:rPr>
        <w:tab/>
      </w:r>
      <w:r>
        <w:t>UL-SCH Transport Block Size Selection</w:t>
      </w:r>
      <w:r>
        <w:tab/>
        <w:t>1327</w:t>
      </w:r>
    </w:p>
    <w:p w14:paraId="5DB03843" w14:textId="77777777" w:rsidR="00724475" w:rsidRDefault="00724475">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1327</w:t>
      </w:r>
    </w:p>
    <w:p w14:paraId="4C6B4F83" w14:textId="77777777" w:rsidR="00724475" w:rsidRDefault="00724475">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1328</w:t>
      </w:r>
    </w:p>
    <w:p w14:paraId="4BD62104" w14:textId="77777777" w:rsidR="00724475" w:rsidRDefault="00724475">
      <w:pPr>
        <w:pStyle w:val="TOC6"/>
        <w:rPr>
          <w:rFonts w:ascii="Calibri" w:hAnsi="Calibri"/>
          <w:kern w:val="2"/>
          <w:sz w:val="24"/>
          <w:szCs w:val="24"/>
        </w:rPr>
      </w:pPr>
      <w:r>
        <w:t>7.1.1.4.2.2</w:t>
      </w:r>
      <w:r>
        <w:rPr>
          <w:rFonts w:ascii="Calibri" w:hAnsi="Calibri"/>
          <w:kern w:val="2"/>
          <w:sz w:val="24"/>
          <w:szCs w:val="24"/>
        </w:rPr>
        <w:tab/>
      </w:r>
      <w:r>
        <w:t>Void</w:t>
      </w:r>
      <w:r>
        <w:tab/>
        <w:t>1340</w:t>
      </w:r>
    </w:p>
    <w:p w14:paraId="70BD7AC8" w14:textId="77777777" w:rsidR="00724475" w:rsidRDefault="00724475">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1340</w:t>
      </w:r>
    </w:p>
    <w:p w14:paraId="301C2CD0" w14:textId="77777777" w:rsidR="00724475" w:rsidRDefault="00724475">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1358</w:t>
      </w:r>
    </w:p>
    <w:p w14:paraId="43EFFF9A" w14:textId="77777777" w:rsidR="00724475" w:rsidRDefault="00724475">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1376</w:t>
      </w:r>
    </w:p>
    <w:p w14:paraId="692DA131" w14:textId="77777777" w:rsidR="00724475" w:rsidRDefault="00724475">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1388</w:t>
      </w:r>
    </w:p>
    <w:p w14:paraId="168DC45F" w14:textId="77777777" w:rsidR="00724475" w:rsidRDefault="00724475">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1406</w:t>
      </w:r>
    </w:p>
    <w:p w14:paraId="57B335BF" w14:textId="77777777" w:rsidR="00724475" w:rsidRDefault="00724475">
      <w:pPr>
        <w:pStyle w:val="TOC4"/>
        <w:rPr>
          <w:rFonts w:ascii="Calibri" w:hAnsi="Calibri"/>
          <w:kern w:val="2"/>
          <w:sz w:val="24"/>
          <w:szCs w:val="24"/>
        </w:rPr>
      </w:pPr>
      <w:r>
        <w:t>7.1.1.5</w:t>
      </w:r>
      <w:r>
        <w:rPr>
          <w:rFonts w:ascii="Calibri" w:hAnsi="Calibri"/>
          <w:kern w:val="2"/>
          <w:sz w:val="24"/>
          <w:szCs w:val="24"/>
        </w:rPr>
        <w:tab/>
      </w:r>
      <w:r>
        <w:t>Discontinuous reception</w:t>
      </w:r>
      <w:r>
        <w:tab/>
        <w:t>1419</w:t>
      </w:r>
    </w:p>
    <w:p w14:paraId="1121B3EF" w14:textId="77777777" w:rsidR="00724475" w:rsidRDefault="00724475">
      <w:pPr>
        <w:pStyle w:val="TOC5"/>
        <w:rPr>
          <w:rFonts w:ascii="Calibri" w:hAnsi="Calibri"/>
          <w:kern w:val="2"/>
          <w:sz w:val="24"/>
          <w:szCs w:val="24"/>
        </w:rPr>
      </w:pPr>
      <w:r>
        <w:t>7.1.1.5.0</w:t>
      </w:r>
      <w:r>
        <w:rPr>
          <w:rFonts w:ascii="Calibri" w:hAnsi="Calibri"/>
          <w:kern w:val="2"/>
          <w:sz w:val="24"/>
          <w:szCs w:val="24"/>
        </w:rPr>
        <w:tab/>
      </w:r>
      <w:r>
        <w:t>DRX Common Definitions</w:t>
      </w:r>
      <w:r>
        <w:tab/>
        <w:t>1419</w:t>
      </w:r>
    </w:p>
    <w:p w14:paraId="55009F9B" w14:textId="77777777" w:rsidR="00724475" w:rsidRDefault="00724475">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1419</w:t>
      </w:r>
    </w:p>
    <w:p w14:paraId="13F7D79A" w14:textId="77777777" w:rsidR="00724475" w:rsidRDefault="00724475">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1425</w:t>
      </w:r>
    </w:p>
    <w:p w14:paraId="2616DDB4" w14:textId="77777777" w:rsidR="00724475" w:rsidRDefault="00724475">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1430</w:t>
      </w:r>
    </w:p>
    <w:p w14:paraId="5644030D" w14:textId="77777777" w:rsidR="00724475" w:rsidRDefault="00724475">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1434</w:t>
      </w:r>
    </w:p>
    <w:p w14:paraId="0A360090" w14:textId="77777777" w:rsidR="00724475" w:rsidRDefault="00724475">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1440</w:t>
      </w:r>
    </w:p>
    <w:p w14:paraId="54C04AEF" w14:textId="77777777" w:rsidR="00724475" w:rsidRDefault="00724475">
      <w:pPr>
        <w:pStyle w:val="TOC5"/>
        <w:rPr>
          <w:rFonts w:ascii="Calibri" w:hAnsi="Calibri"/>
          <w:kern w:val="2"/>
          <w:sz w:val="24"/>
          <w:szCs w:val="24"/>
        </w:rPr>
      </w:pPr>
      <w:r w:rsidRPr="00BF6570">
        <w:rPr>
          <w:rFonts w:eastAsia="Calibri"/>
          <w:lang w:eastAsia="zh-CN"/>
        </w:rPr>
        <w:t>7.1.1.5.6</w:t>
      </w:r>
      <w:r>
        <w:rPr>
          <w:rFonts w:ascii="Calibri" w:hAnsi="Calibri"/>
          <w:kern w:val="2"/>
          <w:sz w:val="24"/>
          <w:szCs w:val="24"/>
        </w:rPr>
        <w:tab/>
      </w:r>
      <w:r w:rsidRPr="00BF6570">
        <w:rPr>
          <w:rFonts w:eastAsia="Calibri"/>
          <w:lang w:eastAsia="zh-CN"/>
        </w:rPr>
        <w:t>NR NTN / DRX operation / Short cycle not configured /</w:t>
      </w:r>
      <w:r w:rsidRPr="00BF6570">
        <w:rPr>
          <w:rFonts w:ascii="Calibri" w:eastAsia="Calibri" w:hAnsi="Calibri"/>
        </w:rPr>
        <w:t xml:space="preserve"> </w:t>
      </w:r>
      <w:r w:rsidRPr="00BF6570">
        <w:rPr>
          <w:rFonts w:eastAsia="Calibri" w:cs="Arial"/>
        </w:rPr>
        <w:t>HARQ RTT</w:t>
      </w:r>
      <w:r>
        <w:tab/>
        <w:t>1445</w:t>
      </w:r>
    </w:p>
    <w:p w14:paraId="70079C9F" w14:textId="77777777" w:rsidR="00724475" w:rsidRDefault="00724475">
      <w:pPr>
        <w:pStyle w:val="TOC5"/>
        <w:rPr>
          <w:rFonts w:ascii="Calibri" w:hAnsi="Calibri"/>
          <w:kern w:val="2"/>
          <w:sz w:val="24"/>
          <w:szCs w:val="24"/>
        </w:rPr>
      </w:pPr>
      <w:r>
        <w:t>7.1.1.5.7</w:t>
      </w:r>
      <w:r>
        <w:rPr>
          <w:rFonts w:ascii="Calibri" w:hAnsi="Calibri"/>
          <w:kern w:val="2"/>
          <w:sz w:val="24"/>
          <w:szCs w:val="24"/>
        </w:rPr>
        <w:tab/>
      </w:r>
      <w:r>
        <w:t>Non-Integer DRX operation / Short cycle not configured / Parameters configured by RRC</w:t>
      </w:r>
      <w:r>
        <w:tab/>
        <w:t>1453</w:t>
      </w:r>
    </w:p>
    <w:p w14:paraId="6F106BE1" w14:textId="77777777" w:rsidR="00724475" w:rsidRDefault="00724475">
      <w:pPr>
        <w:pStyle w:val="TOC5"/>
        <w:rPr>
          <w:rFonts w:ascii="Calibri" w:hAnsi="Calibri"/>
          <w:kern w:val="2"/>
          <w:sz w:val="24"/>
          <w:szCs w:val="24"/>
        </w:rPr>
      </w:pPr>
      <w:r>
        <w:t>7.1.1.5.8</w:t>
      </w:r>
      <w:r>
        <w:rPr>
          <w:rFonts w:ascii="Calibri" w:hAnsi="Calibri"/>
          <w:kern w:val="2"/>
          <w:sz w:val="24"/>
          <w:szCs w:val="24"/>
        </w:rPr>
        <w:tab/>
      </w:r>
      <w:r>
        <w:t>Non-Integer DRX operation / Short cycle configured / Parameters configured by RRC</w:t>
      </w:r>
      <w:r>
        <w:tab/>
        <w:t>1462</w:t>
      </w:r>
    </w:p>
    <w:p w14:paraId="64079B22" w14:textId="77777777" w:rsidR="00724475" w:rsidRDefault="00724475">
      <w:pPr>
        <w:pStyle w:val="TOC5"/>
        <w:rPr>
          <w:rFonts w:ascii="Calibri" w:hAnsi="Calibri"/>
          <w:kern w:val="2"/>
          <w:sz w:val="24"/>
          <w:szCs w:val="24"/>
        </w:rPr>
      </w:pPr>
      <w:r w:rsidRPr="00BF6570">
        <w:rPr>
          <w:rFonts w:eastAsia="Calibri"/>
          <w:lang w:eastAsia="zh-CN"/>
        </w:rPr>
        <w:t>7.1.1.5.9</w:t>
      </w:r>
      <w:r>
        <w:tab/>
        <w:t>1472</w:t>
      </w:r>
    </w:p>
    <w:p w14:paraId="12D7660F" w14:textId="77777777" w:rsidR="00724475" w:rsidRDefault="00724475">
      <w:pPr>
        <w:pStyle w:val="TOC5"/>
        <w:rPr>
          <w:rFonts w:ascii="Calibri" w:hAnsi="Calibri"/>
          <w:kern w:val="2"/>
          <w:sz w:val="24"/>
          <w:szCs w:val="24"/>
        </w:rPr>
      </w:pPr>
      <w:r w:rsidRPr="00BF6570">
        <w:rPr>
          <w:rFonts w:eastAsia="Calibri"/>
          <w:lang w:eastAsia="zh-CN"/>
        </w:rPr>
        <w:t>7.1.1.5.10</w:t>
      </w:r>
      <w:r>
        <w:rPr>
          <w:rFonts w:ascii="Calibri" w:hAnsi="Calibri"/>
          <w:kern w:val="2"/>
          <w:sz w:val="24"/>
          <w:szCs w:val="24"/>
        </w:rPr>
        <w:tab/>
      </w:r>
      <w:r w:rsidRPr="00BF6570">
        <w:rPr>
          <w:rFonts w:eastAsia="Calibri"/>
          <w:lang w:eastAsia="zh-CN"/>
        </w:rPr>
        <w:t>NR NTN / DRX operation / Short cycle not configured /</w:t>
      </w:r>
      <w:r w:rsidRPr="00BF6570">
        <w:rPr>
          <w:rFonts w:ascii="Calibri" w:eastAsia="Calibri" w:hAnsi="Calibri"/>
        </w:rPr>
        <w:t xml:space="preserve"> </w:t>
      </w:r>
      <w:r w:rsidRPr="00BF6570">
        <w:rPr>
          <w:rFonts w:eastAsia="Calibri" w:cs="Arial"/>
        </w:rPr>
        <w:t>Correct HARQ process handling / HARQ feedback disabled / HARQ modeB</w:t>
      </w:r>
      <w:r>
        <w:tab/>
        <w:t>1472</w:t>
      </w:r>
    </w:p>
    <w:p w14:paraId="6C7306D8" w14:textId="77777777" w:rsidR="00724475" w:rsidRDefault="00724475">
      <w:pPr>
        <w:pStyle w:val="TOC4"/>
        <w:rPr>
          <w:rFonts w:ascii="Calibri" w:hAnsi="Calibri"/>
          <w:kern w:val="2"/>
          <w:sz w:val="24"/>
          <w:szCs w:val="24"/>
        </w:rPr>
      </w:pPr>
      <w:r>
        <w:t>7.1.1.6</w:t>
      </w:r>
      <w:r>
        <w:rPr>
          <w:rFonts w:ascii="Calibri" w:hAnsi="Calibri"/>
          <w:kern w:val="2"/>
          <w:sz w:val="24"/>
          <w:szCs w:val="24"/>
        </w:rPr>
        <w:tab/>
      </w:r>
      <w:r>
        <w:t>Semi-Persistent Scheduling</w:t>
      </w:r>
      <w:r>
        <w:tab/>
        <w:t>1480</w:t>
      </w:r>
    </w:p>
    <w:p w14:paraId="13DA6B8E" w14:textId="77777777" w:rsidR="00724475" w:rsidRDefault="00724475">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1480</w:t>
      </w:r>
    </w:p>
    <w:p w14:paraId="3D5CED65" w14:textId="77777777" w:rsidR="00724475" w:rsidRDefault="00724475">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1490</w:t>
      </w:r>
    </w:p>
    <w:p w14:paraId="310C081F" w14:textId="77777777" w:rsidR="00724475" w:rsidRDefault="00724475">
      <w:pPr>
        <w:pStyle w:val="TOC5"/>
        <w:rPr>
          <w:rFonts w:ascii="Calibri" w:hAnsi="Calibri"/>
          <w:kern w:val="2"/>
          <w:sz w:val="24"/>
          <w:szCs w:val="24"/>
        </w:rPr>
      </w:pPr>
      <w:r w:rsidRPr="00BF6570">
        <w:rPr>
          <w:color w:val="000000"/>
        </w:rPr>
        <w:t>7.1.1.6.3</w:t>
      </w:r>
      <w:r>
        <w:rPr>
          <w:rFonts w:ascii="Calibri" w:hAnsi="Calibri"/>
          <w:kern w:val="2"/>
          <w:sz w:val="24"/>
          <w:szCs w:val="24"/>
        </w:rPr>
        <w:tab/>
      </w:r>
      <w:r w:rsidRPr="00BF6570">
        <w:rPr>
          <w:color w:val="000000"/>
        </w:rPr>
        <w:t>Correct handling of UL grant / configured grant Type 2</w:t>
      </w:r>
      <w:r>
        <w:tab/>
        <w:t>1500</w:t>
      </w:r>
    </w:p>
    <w:p w14:paraId="35A04B3A" w14:textId="77777777" w:rsidR="00724475" w:rsidRDefault="00724475">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1511</w:t>
      </w:r>
    </w:p>
    <w:p w14:paraId="6172D23A" w14:textId="77777777" w:rsidR="00724475" w:rsidRDefault="00724475">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1518</w:t>
      </w:r>
    </w:p>
    <w:p w14:paraId="0CF7D2F7" w14:textId="77777777" w:rsidR="00724475" w:rsidRDefault="00724475">
      <w:pPr>
        <w:pStyle w:val="TOC5"/>
        <w:rPr>
          <w:rFonts w:ascii="Calibri" w:hAnsi="Calibri"/>
          <w:kern w:val="2"/>
          <w:sz w:val="24"/>
          <w:szCs w:val="24"/>
        </w:rPr>
      </w:pPr>
      <w:r>
        <w:t>7.1.1.6.6</w:t>
      </w:r>
      <w:r>
        <w:rPr>
          <w:rFonts w:ascii="Calibri" w:hAnsi="Calibri"/>
          <w:kern w:val="2"/>
          <w:sz w:val="24"/>
          <w:szCs w:val="24"/>
        </w:rPr>
        <w:tab/>
      </w:r>
      <w:r>
        <w:t>Correct handling of UL grant / Multiple CG PUSCH occasions per CG period / Configured grant Type 1</w:t>
      </w:r>
      <w:r>
        <w:tab/>
        <w:t>1529</w:t>
      </w:r>
    </w:p>
    <w:p w14:paraId="1A6503AE" w14:textId="77777777" w:rsidR="00724475" w:rsidRDefault="00724475">
      <w:pPr>
        <w:pStyle w:val="TOC5"/>
        <w:rPr>
          <w:rFonts w:ascii="Calibri" w:hAnsi="Calibri"/>
          <w:kern w:val="2"/>
          <w:sz w:val="24"/>
          <w:szCs w:val="24"/>
        </w:rPr>
      </w:pPr>
      <w:r>
        <w:t>7.1.1.6.7</w:t>
      </w:r>
      <w:r>
        <w:rPr>
          <w:rFonts w:ascii="Calibri" w:hAnsi="Calibri"/>
          <w:kern w:val="2"/>
          <w:sz w:val="24"/>
          <w:szCs w:val="24"/>
        </w:rPr>
        <w:tab/>
      </w:r>
      <w:r>
        <w:t>Correct handling of UL grant / Multiple CG PUSCH occasions per CG period / Configured grant Type 2</w:t>
      </w:r>
      <w:r>
        <w:tab/>
        <w:t>1536</w:t>
      </w:r>
    </w:p>
    <w:p w14:paraId="304AFBA9" w14:textId="77777777" w:rsidR="00724475" w:rsidRDefault="00724475">
      <w:pPr>
        <w:pStyle w:val="TOC5"/>
        <w:rPr>
          <w:rFonts w:ascii="Calibri" w:hAnsi="Calibri"/>
          <w:kern w:val="2"/>
          <w:sz w:val="24"/>
          <w:szCs w:val="24"/>
        </w:rPr>
      </w:pPr>
      <w:r>
        <w:t>7.1.1.6.8</w:t>
      </w:r>
      <w:r>
        <w:rPr>
          <w:rFonts w:ascii="Calibri" w:hAnsi="Calibri"/>
          <w:kern w:val="2"/>
          <w:sz w:val="24"/>
          <w:szCs w:val="24"/>
        </w:rPr>
        <w:tab/>
      </w:r>
      <w:r>
        <w:t>Correct handling of UL grant / Unused transmission occasion / Configured grant type 1</w:t>
      </w:r>
      <w:r>
        <w:tab/>
        <w:t>1543</w:t>
      </w:r>
    </w:p>
    <w:p w14:paraId="47A546E1" w14:textId="77777777" w:rsidR="00724475" w:rsidRDefault="00724475">
      <w:pPr>
        <w:pStyle w:val="TOC4"/>
        <w:rPr>
          <w:rFonts w:ascii="Calibri" w:hAnsi="Calibri"/>
          <w:kern w:val="2"/>
          <w:sz w:val="24"/>
          <w:szCs w:val="24"/>
        </w:rPr>
      </w:pPr>
      <w:r>
        <w:lastRenderedPageBreak/>
        <w:t>7.1.1.7</w:t>
      </w:r>
      <w:r>
        <w:rPr>
          <w:rFonts w:ascii="Calibri" w:hAnsi="Calibri"/>
          <w:kern w:val="2"/>
          <w:sz w:val="24"/>
          <w:szCs w:val="24"/>
        </w:rPr>
        <w:tab/>
      </w:r>
      <w:r>
        <w:t>Activation/Deactivation of SCells</w:t>
      </w:r>
      <w:r>
        <w:tab/>
        <w:t>1548</w:t>
      </w:r>
    </w:p>
    <w:p w14:paraId="2A9D0054" w14:textId="77777777" w:rsidR="00724475" w:rsidRDefault="00724475">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1548</w:t>
      </w:r>
    </w:p>
    <w:p w14:paraId="64226124" w14:textId="77777777" w:rsidR="00724475" w:rsidRDefault="00724475">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1548</w:t>
      </w:r>
    </w:p>
    <w:p w14:paraId="15F59EFD" w14:textId="77777777" w:rsidR="00724475" w:rsidRDefault="00724475">
      <w:pPr>
        <w:pStyle w:val="TOC6"/>
        <w:rPr>
          <w:rFonts w:ascii="Calibri" w:hAnsi="Calibri"/>
          <w:kern w:val="2"/>
          <w:sz w:val="24"/>
          <w:szCs w:val="24"/>
        </w:rPr>
      </w:pPr>
      <w:r>
        <w:t>7.1.1.7.1.2</w:t>
      </w:r>
      <w:r>
        <w:rPr>
          <w:rFonts w:ascii="Calibri" w:hAnsi="Calibri"/>
          <w:kern w:val="2"/>
          <w:sz w:val="24"/>
          <w:szCs w:val="24"/>
        </w:rPr>
        <w:tab/>
      </w:r>
      <w:r>
        <w:t>Activation/Deactivation of SCells / Activation/Deactivation MAC control element reception / sCellDeactivationTimer / Inter-Band CA</w:t>
      </w:r>
      <w:r>
        <w:tab/>
        <w:t>1555</w:t>
      </w:r>
    </w:p>
    <w:p w14:paraId="0AE0FB86" w14:textId="77777777" w:rsidR="00724475" w:rsidRDefault="00724475">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1555</w:t>
      </w:r>
    </w:p>
    <w:p w14:paraId="741DEC37" w14:textId="77777777" w:rsidR="00724475" w:rsidRDefault="00724475">
      <w:pPr>
        <w:pStyle w:val="TOC5"/>
        <w:rPr>
          <w:rFonts w:ascii="Calibri" w:hAnsi="Calibri"/>
          <w:kern w:val="2"/>
          <w:sz w:val="24"/>
          <w:szCs w:val="24"/>
        </w:rPr>
      </w:pPr>
      <w:r>
        <w:t>7.1.1.7.2</w:t>
      </w:r>
      <w:r>
        <w:rPr>
          <w:rFonts w:ascii="Calibri" w:hAnsi="Calibri"/>
          <w:kern w:val="2"/>
          <w:sz w:val="24"/>
          <w:szCs w:val="24"/>
        </w:rPr>
        <w:tab/>
      </w:r>
      <w:r>
        <w:t>Activation/Deactivation of SCells / Multi-cell PDSCH scheduling with a single DCI / Search space for single DCI is only configured in scheduling cell / sCellDeactivationTimer</w:t>
      </w:r>
      <w:r>
        <w:tab/>
        <w:t>1555</w:t>
      </w:r>
    </w:p>
    <w:p w14:paraId="3AFBDE16" w14:textId="77777777" w:rsidR="00724475" w:rsidRDefault="00724475">
      <w:pPr>
        <w:pStyle w:val="TOC6"/>
        <w:rPr>
          <w:rFonts w:ascii="Calibri" w:hAnsi="Calibri"/>
          <w:kern w:val="2"/>
          <w:sz w:val="24"/>
          <w:szCs w:val="24"/>
        </w:rPr>
      </w:pPr>
      <w:r>
        <w:t>7.1.1.7.2.1</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Contiguous CA</w:t>
      </w:r>
      <w:r>
        <w:tab/>
        <w:t>1555</w:t>
      </w:r>
    </w:p>
    <w:p w14:paraId="6B83BF3E" w14:textId="77777777" w:rsidR="00724475" w:rsidRDefault="00724475">
      <w:pPr>
        <w:pStyle w:val="TOC6"/>
        <w:rPr>
          <w:rFonts w:ascii="Calibri" w:hAnsi="Calibri"/>
          <w:kern w:val="2"/>
          <w:sz w:val="24"/>
          <w:szCs w:val="24"/>
        </w:rPr>
      </w:pPr>
      <w:r>
        <w:t>7.1.1.7.2.2</w:t>
      </w:r>
      <w:r>
        <w:rPr>
          <w:rFonts w:ascii="Calibri" w:hAnsi="Calibri"/>
          <w:kern w:val="2"/>
          <w:sz w:val="24"/>
          <w:szCs w:val="24"/>
        </w:rPr>
        <w:tab/>
      </w:r>
      <w:r>
        <w:t>Activation/Deactivation of SCells / Multi-cell PDSCH scheduling with a single DCI / Search space for single DCI is only configured in scheduling cell / sCellDeactivationTimer / Inter-Band CA</w:t>
      </w:r>
      <w:r>
        <w:tab/>
        <w:t>1563</w:t>
      </w:r>
    </w:p>
    <w:p w14:paraId="384C91C7" w14:textId="77777777" w:rsidR="00724475" w:rsidRDefault="00724475">
      <w:pPr>
        <w:pStyle w:val="TOC6"/>
        <w:rPr>
          <w:rFonts w:ascii="Calibri" w:hAnsi="Calibri"/>
          <w:kern w:val="2"/>
          <w:sz w:val="24"/>
          <w:szCs w:val="24"/>
        </w:rPr>
      </w:pPr>
      <w:r>
        <w:t>7.1.1.7.2.3</w:t>
      </w:r>
      <w:r>
        <w:rPr>
          <w:rFonts w:ascii="Calibri" w:hAnsi="Calibri"/>
          <w:kern w:val="2"/>
          <w:sz w:val="24"/>
          <w:szCs w:val="24"/>
        </w:rPr>
        <w:tab/>
      </w:r>
      <w:r>
        <w:t>Activation/Deactivation of SCells / Multi-cell PDSCH scheduling with a single DCI / Search space for single DCI is only configured in scheduling cell / sCellDeactivationTimer / Intra-band non-Contiguous CA</w:t>
      </w:r>
      <w:r>
        <w:tab/>
        <w:t>1563</w:t>
      </w:r>
    </w:p>
    <w:p w14:paraId="6C815AA1" w14:textId="77777777" w:rsidR="00724475" w:rsidRDefault="00724475">
      <w:pPr>
        <w:pStyle w:val="TOC5"/>
        <w:rPr>
          <w:rFonts w:ascii="Calibri" w:hAnsi="Calibri"/>
          <w:kern w:val="2"/>
          <w:sz w:val="24"/>
          <w:szCs w:val="24"/>
        </w:rPr>
      </w:pPr>
      <w:r>
        <w:t>7.1.1.7.3</w:t>
      </w:r>
      <w:r>
        <w:rPr>
          <w:rFonts w:ascii="Calibri" w:hAnsi="Calibri"/>
          <w:kern w:val="2"/>
          <w:sz w:val="24"/>
          <w:szCs w:val="24"/>
        </w:rPr>
        <w:tab/>
      </w:r>
      <w:r>
        <w:t>Activation/Deactivation of SCells / Multi-cell PUSCH scheduling with a single DCI / Search space for single DCI is only configured in scheduling cell / sCellDeactivationTimer</w:t>
      </w:r>
      <w:r>
        <w:tab/>
        <w:t>1564</w:t>
      </w:r>
    </w:p>
    <w:p w14:paraId="397EBC70" w14:textId="77777777" w:rsidR="00724475" w:rsidRDefault="00724475">
      <w:pPr>
        <w:pStyle w:val="TOC6"/>
        <w:rPr>
          <w:rFonts w:ascii="Calibri" w:hAnsi="Calibri"/>
          <w:kern w:val="2"/>
          <w:sz w:val="24"/>
          <w:szCs w:val="24"/>
        </w:rPr>
      </w:pPr>
      <w:r>
        <w:t>7.1.1.7.3.1</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Contiguous CA</w:t>
      </w:r>
      <w:r>
        <w:tab/>
        <w:t>1564</w:t>
      </w:r>
    </w:p>
    <w:p w14:paraId="4E0FE888" w14:textId="77777777" w:rsidR="00724475" w:rsidRDefault="00724475">
      <w:pPr>
        <w:pStyle w:val="TOC6"/>
        <w:rPr>
          <w:rFonts w:ascii="Calibri" w:hAnsi="Calibri"/>
          <w:kern w:val="2"/>
          <w:sz w:val="24"/>
          <w:szCs w:val="24"/>
        </w:rPr>
      </w:pPr>
      <w:r>
        <w:t>7.1.1.7.3.2</w:t>
      </w:r>
      <w:r>
        <w:rPr>
          <w:rFonts w:ascii="Calibri" w:hAnsi="Calibri"/>
          <w:kern w:val="2"/>
          <w:sz w:val="24"/>
          <w:szCs w:val="24"/>
        </w:rPr>
        <w:tab/>
      </w:r>
      <w:r>
        <w:t>Activation/Deactivation of SCells / Multi-cell PUSCH scheduling with a single DCI / Search space for single DCI is only configured in scheduling cell / sCellDeactivationTimer / Inter-Band CA</w:t>
      </w:r>
      <w:r>
        <w:tab/>
        <w:t>1573</w:t>
      </w:r>
    </w:p>
    <w:p w14:paraId="53588D0F" w14:textId="77777777" w:rsidR="00724475" w:rsidRDefault="00724475">
      <w:pPr>
        <w:pStyle w:val="TOC6"/>
        <w:rPr>
          <w:rFonts w:ascii="Calibri" w:hAnsi="Calibri"/>
          <w:kern w:val="2"/>
          <w:sz w:val="24"/>
          <w:szCs w:val="24"/>
        </w:rPr>
      </w:pPr>
      <w:r>
        <w:t>7.1.1.7.3.3</w:t>
      </w:r>
      <w:r>
        <w:rPr>
          <w:rFonts w:ascii="Calibri" w:hAnsi="Calibri"/>
          <w:kern w:val="2"/>
          <w:sz w:val="24"/>
          <w:szCs w:val="24"/>
        </w:rPr>
        <w:tab/>
      </w:r>
      <w:r>
        <w:t>Activation/Deactivation of SCells / Multi-cell PUSCH scheduling with a single DCI / Search space for single DCI is only configured in scheduling cell / sCellDeactivationTimer / Intra-band non-Contiguous CA</w:t>
      </w:r>
      <w:r>
        <w:tab/>
        <w:t>1573</w:t>
      </w:r>
    </w:p>
    <w:p w14:paraId="0728689F" w14:textId="77777777" w:rsidR="00724475" w:rsidRDefault="00724475">
      <w:pPr>
        <w:pStyle w:val="TOC5"/>
        <w:rPr>
          <w:rFonts w:ascii="Calibri" w:hAnsi="Calibri"/>
          <w:kern w:val="2"/>
          <w:sz w:val="24"/>
          <w:szCs w:val="24"/>
        </w:rPr>
      </w:pPr>
      <w:r>
        <w:t>7.1.1.7.4</w:t>
      </w:r>
      <w:r>
        <w:rPr>
          <w:rFonts w:ascii="Calibri" w:hAnsi="Calibri"/>
          <w:kern w:val="2"/>
          <w:sz w:val="24"/>
          <w:szCs w:val="24"/>
        </w:rPr>
        <w:tab/>
      </w:r>
      <w:r>
        <w:t>Activation/Deactivation of SCells / Multi-cell PDSCH scheduling with a single DCI / Search space for single DCI is not only configured in scheduling cell / sCellDeactivationTimer</w:t>
      </w:r>
      <w:r>
        <w:tab/>
        <w:t>1573</w:t>
      </w:r>
    </w:p>
    <w:p w14:paraId="34424C04" w14:textId="77777777" w:rsidR="00724475" w:rsidRDefault="00724475">
      <w:pPr>
        <w:pStyle w:val="TOC6"/>
        <w:rPr>
          <w:rFonts w:ascii="Calibri" w:hAnsi="Calibri"/>
          <w:kern w:val="2"/>
          <w:sz w:val="24"/>
          <w:szCs w:val="24"/>
        </w:rPr>
      </w:pPr>
      <w:r>
        <w:t>7.1.1.7.4.1</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Contiguous CA</w:t>
      </w:r>
      <w:r>
        <w:tab/>
        <w:t>1573</w:t>
      </w:r>
    </w:p>
    <w:p w14:paraId="6E6B0E64" w14:textId="77777777" w:rsidR="00724475" w:rsidRDefault="00724475">
      <w:pPr>
        <w:pStyle w:val="TOC6"/>
        <w:rPr>
          <w:rFonts w:ascii="Calibri" w:hAnsi="Calibri"/>
          <w:kern w:val="2"/>
          <w:sz w:val="24"/>
          <w:szCs w:val="24"/>
        </w:rPr>
      </w:pPr>
      <w:r>
        <w:t>7.1.1.7.4.2</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Inter-Band CA</w:t>
      </w:r>
      <w:r>
        <w:tab/>
        <w:t>1582</w:t>
      </w:r>
    </w:p>
    <w:p w14:paraId="1C140379" w14:textId="77777777" w:rsidR="00724475" w:rsidRDefault="00724475">
      <w:pPr>
        <w:pStyle w:val="TOC6"/>
        <w:rPr>
          <w:rFonts w:ascii="Calibri" w:hAnsi="Calibri"/>
          <w:kern w:val="2"/>
          <w:sz w:val="24"/>
          <w:szCs w:val="24"/>
        </w:rPr>
      </w:pPr>
      <w:r>
        <w:t>7.1.1.7.4.3</w:t>
      </w:r>
      <w:r>
        <w:rPr>
          <w:rFonts w:ascii="Calibri" w:hAnsi="Calibri"/>
          <w:kern w:val="2"/>
          <w:sz w:val="24"/>
          <w:szCs w:val="24"/>
        </w:rPr>
        <w:tab/>
      </w:r>
      <w:r>
        <w:t>Activation/Deactivation of SCells / Multi-cell PDSCH scheduling with a single DCI / Search space for single DCI is not only configured in scheduling cell / sCellDeactivationTimer / Intra-band non-Contiguous CA</w:t>
      </w:r>
      <w:r>
        <w:tab/>
        <w:t>1582</w:t>
      </w:r>
    </w:p>
    <w:p w14:paraId="46D5F739" w14:textId="77777777" w:rsidR="00724475" w:rsidRDefault="00724475">
      <w:pPr>
        <w:pStyle w:val="TOC5"/>
        <w:rPr>
          <w:rFonts w:ascii="Calibri" w:hAnsi="Calibri"/>
          <w:kern w:val="2"/>
          <w:sz w:val="24"/>
          <w:szCs w:val="24"/>
        </w:rPr>
      </w:pPr>
      <w:r>
        <w:t>7.1.1.7.5</w:t>
      </w:r>
      <w:r>
        <w:rPr>
          <w:rFonts w:ascii="Calibri" w:hAnsi="Calibri"/>
          <w:kern w:val="2"/>
          <w:sz w:val="24"/>
          <w:szCs w:val="24"/>
        </w:rPr>
        <w:tab/>
      </w:r>
      <w:r>
        <w:t>Activation/Deactivation of SCells / Multi-cell PUSCH scheduling with a single DCI / Search space for single DCI is not only configured in scheduling cell / sCellDeactivationTimer</w:t>
      </w:r>
      <w:r>
        <w:tab/>
        <w:t>1582</w:t>
      </w:r>
    </w:p>
    <w:p w14:paraId="197A1D60" w14:textId="77777777" w:rsidR="00724475" w:rsidRDefault="00724475">
      <w:pPr>
        <w:pStyle w:val="TOC6"/>
        <w:rPr>
          <w:rFonts w:ascii="Calibri" w:hAnsi="Calibri"/>
          <w:kern w:val="2"/>
          <w:sz w:val="24"/>
          <w:szCs w:val="24"/>
        </w:rPr>
      </w:pPr>
      <w:r>
        <w:t>7.1.1.7.5.1</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Contiguous CA</w:t>
      </w:r>
      <w:r>
        <w:tab/>
        <w:t>1582</w:t>
      </w:r>
    </w:p>
    <w:p w14:paraId="7CC5B347" w14:textId="77777777" w:rsidR="00724475" w:rsidRDefault="00724475">
      <w:pPr>
        <w:pStyle w:val="TOC6"/>
        <w:rPr>
          <w:rFonts w:ascii="Calibri" w:hAnsi="Calibri"/>
          <w:kern w:val="2"/>
          <w:sz w:val="24"/>
          <w:szCs w:val="24"/>
        </w:rPr>
      </w:pPr>
      <w:r>
        <w:t>7.1.1.7.5.2</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Inter-Band CA</w:t>
      </w:r>
      <w:r>
        <w:tab/>
        <w:t>1593</w:t>
      </w:r>
    </w:p>
    <w:p w14:paraId="477BAEF7" w14:textId="77777777" w:rsidR="00724475" w:rsidRDefault="00724475">
      <w:pPr>
        <w:pStyle w:val="TOC6"/>
        <w:rPr>
          <w:rFonts w:ascii="Calibri" w:hAnsi="Calibri"/>
          <w:kern w:val="2"/>
          <w:sz w:val="24"/>
          <w:szCs w:val="24"/>
        </w:rPr>
      </w:pPr>
      <w:r>
        <w:t>7.1.1.7.5.3</w:t>
      </w:r>
      <w:r>
        <w:rPr>
          <w:rFonts w:ascii="Calibri" w:hAnsi="Calibri"/>
          <w:kern w:val="2"/>
          <w:sz w:val="24"/>
          <w:szCs w:val="24"/>
        </w:rPr>
        <w:tab/>
      </w:r>
      <w:r>
        <w:t>Activation/Deactivation of SCells / Multi-cell PUSCH scheduling with a single DCI / Search space for single DCI is not only configured in scheduling cell / sCellDeactivationTimer / Intra-band non-Contiguous CA</w:t>
      </w:r>
      <w:r>
        <w:tab/>
        <w:t>1593</w:t>
      </w:r>
    </w:p>
    <w:p w14:paraId="6EF42374" w14:textId="77777777" w:rsidR="00724475" w:rsidRDefault="00724475">
      <w:pPr>
        <w:pStyle w:val="TOC4"/>
        <w:rPr>
          <w:rFonts w:ascii="Calibri" w:hAnsi="Calibri"/>
          <w:kern w:val="2"/>
          <w:sz w:val="24"/>
          <w:szCs w:val="24"/>
        </w:rPr>
      </w:pPr>
      <w:r>
        <w:t>7.1.1.8</w:t>
      </w:r>
      <w:r>
        <w:rPr>
          <w:rFonts w:ascii="Calibri" w:hAnsi="Calibri"/>
          <w:kern w:val="2"/>
          <w:sz w:val="24"/>
          <w:szCs w:val="24"/>
        </w:rPr>
        <w:tab/>
      </w:r>
      <w:r>
        <w:t>Bandwidth Part (BWP) operation</w:t>
      </w:r>
      <w:r>
        <w:tab/>
        <w:t>1594</w:t>
      </w:r>
    </w:p>
    <w:p w14:paraId="2700FE4C" w14:textId="77777777" w:rsidR="00724475" w:rsidRDefault="00724475">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1594</w:t>
      </w:r>
    </w:p>
    <w:p w14:paraId="6C28657A" w14:textId="77777777" w:rsidR="00724475" w:rsidRDefault="00724475">
      <w:pPr>
        <w:pStyle w:val="TOC5"/>
        <w:rPr>
          <w:rFonts w:ascii="Calibri" w:hAnsi="Calibri"/>
          <w:kern w:val="2"/>
          <w:sz w:val="24"/>
          <w:szCs w:val="24"/>
        </w:rPr>
      </w:pPr>
      <w:r>
        <w:rPr>
          <w:lang w:eastAsia="zh-CN"/>
        </w:rPr>
        <w:t>7.1.1.8.2</w:t>
      </w:r>
      <w:r>
        <w:tab/>
        <w:t>1622</w:t>
      </w:r>
    </w:p>
    <w:p w14:paraId="64C9D82D" w14:textId="77777777" w:rsidR="00724475" w:rsidRDefault="00724475">
      <w:pPr>
        <w:pStyle w:val="TOC5"/>
        <w:rPr>
          <w:rFonts w:ascii="Calibri" w:hAnsi="Calibri"/>
          <w:kern w:val="2"/>
          <w:sz w:val="24"/>
          <w:szCs w:val="24"/>
        </w:rPr>
      </w:pPr>
      <w:r>
        <w:rPr>
          <w:lang w:eastAsia="zh-CN"/>
        </w:rPr>
        <w:lastRenderedPageBreak/>
        <w:t>7.1.1.8.3</w:t>
      </w:r>
      <w:r>
        <w:rPr>
          <w:rFonts w:ascii="Calibri" w:hAnsi="Calibri"/>
          <w:kern w:val="2"/>
          <w:sz w:val="24"/>
          <w:szCs w:val="24"/>
        </w:rPr>
        <w:tab/>
      </w:r>
      <w:r>
        <w:t>Separate BWP / IDLE / RedCap</w:t>
      </w:r>
      <w:r>
        <w:tab/>
        <w:t>1622</w:t>
      </w:r>
    </w:p>
    <w:p w14:paraId="2E77350E" w14:textId="77777777" w:rsidR="00724475" w:rsidRDefault="00724475">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1628</w:t>
      </w:r>
    </w:p>
    <w:p w14:paraId="2E3B137C" w14:textId="77777777" w:rsidR="00724475" w:rsidRDefault="00724475">
      <w:pPr>
        <w:pStyle w:val="TOC4"/>
        <w:rPr>
          <w:rFonts w:ascii="Calibri" w:hAnsi="Calibri"/>
          <w:kern w:val="2"/>
          <w:sz w:val="24"/>
          <w:szCs w:val="24"/>
        </w:rPr>
      </w:pPr>
      <w:r>
        <w:t>7.1.1.9</w:t>
      </w:r>
      <w:r>
        <w:rPr>
          <w:rFonts w:ascii="Calibri" w:hAnsi="Calibri"/>
          <w:kern w:val="2"/>
          <w:sz w:val="24"/>
          <w:szCs w:val="24"/>
        </w:rPr>
        <w:tab/>
      </w:r>
      <w:r>
        <w:t>MAC Reconfiguration and Reset</w:t>
      </w:r>
      <w:r>
        <w:tab/>
        <w:t>1636</w:t>
      </w:r>
    </w:p>
    <w:p w14:paraId="2B6734C5" w14:textId="77777777" w:rsidR="00724475" w:rsidRDefault="00724475">
      <w:pPr>
        <w:pStyle w:val="TOC5"/>
        <w:rPr>
          <w:rFonts w:ascii="Calibri" w:hAnsi="Calibri"/>
          <w:kern w:val="2"/>
          <w:sz w:val="24"/>
          <w:szCs w:val="24"/>
        </w:rPr>
      </w:pPr>
      <w:r>
        <w:t>7.1.1.9.1</w:t>
      </w:r>
      <w:r>
        <w:rPr>
          <w:rFonts w:ascii="Calibri" w:hAnsi="Calibri"/>
          <w:kern w:val="2"/>
          <w:sz w:val="24"/>
          <w:szCs w:val="24"/>
        </w:rPr>
        <w:tab/>
      </w:r>
      <w:r>
        <w:t>MAC Reset</w:t>
      </w:r>
      <w:r>
        <w:tab/>
        <w:t>1636</w:t>
      </w:r>
    </w:p>
    <w:p w14:paraId="3160304D" w14:textId="77777777" w:rsidR="00724475" w:rsidRDefault="00724475">
      <w:pPr>
        <w:pStyle w:val="TOC4"/>
        <w:rPr>
          <w:rFonts w:ascii="Calibri" w:hAnsi="Calibri"/>
          <w:kern w:val="2"/>
          <w:sz w:val="24"/>
          <w:szCs w:val="24"/>
        </w:rPr>
      </w:pPr>
      <w:r w:rsidRPr="00BF6570">
        <w:rPr>
          <w:rFonts w:eastAsia="MS Mincho"/>
        </w:rPr>
        <w:t>7.1.1.10</w:t>
      </w:r>
      <w:r>
        <w:rPr>
          <w:rFonts w:ascii="Calibri" w:hAnsi="Calibri"/>
          <w:kern w:val="2"/>
          <w:sz w:val="24"/>
          <w:szCs w:val="24"/>
        </w:rPr>
        <w:tab/>
      </w:r>
      <w:r w:rsidRPr="00BF6570">
        <w:rPr>
          <w:rFonts w:eastAsia="MS Mincho"/>
        </w:rPr>
        <w:t>Other Procedures</w:t>
      </w:r>
      <w:r>
        <w:tab/>
        <w:t>1642</w:t>
      </w:r>
    </w:p>
    <w:p w14:paraId="5229BF6E" w14:textId="77777777" w:rsidR="00724475" w:rsidRDefault="00724475">
      <w:pPr>
        <w:pStyle w:val="TOC5"/>
        <w:rPr>
          <w:rFonts w:ascii="Calibri" w:hAnsi="Calibri"/>
          <w:kern w:val="2"/>
          <w:sz w:val="24"/>
          <w:szCs w:val="24"/>
        </w:rPr>
      </w:pPr>
      <w:r w:rsidRPr="00BF6570">
        <w:rPr>
          <w:rFonts w:eastAsia="MS Mincho" w:cs="Arial"/>
        </w:rPr>
        <w:t>7.1.1.10.1</w:t>
      </w:r>
      <w:r>
        <w:rPr>
          <w:rFonts w:ascii="Calibri" w:hAnsi="Calibri"/>
          <w:kern w:val="2"/>
          <w:sz w:val="24"/>
          <w:szCs w:val="24"/>
        </w:rPr>
        <w:tab/>
      </w:r>
      <w:r w:rsidRPr="00BF6570">
        <w:rPr>
          <w:rFonts w:eastAsia="MS Mincho" w:cs="Arial"/>
        </w:rPr>
        <w:t>DataInactivityTimer expiry</w:t>
      </w:r>
      <w:r>
        <w:tab/>
        <w:t>1642</w:t>
      </w:r>
    </w:p>
    <w:p w14:paraId="26A1C76A" w14:textId="77777777" w:rsidR="00724475" w:rsidRDefault="00724475">
      <w:pPr>
        <w:pStyle w:val="TOC5"/>
        <w:rPr>
          <w:rFonts w:ascii="Calibri" w:hAnsi="Calibri"/>
          <w:kern w:val="2"/>
          <w:sz w:val="24"/>
          <w:szCs w:val="24"/>
        </w:rPr>
      </w:pPr>
      <w:r>
        <w:t>7.1.1.10.2</w:t>
      </w:r>
      <w:r>
        <w:rPr>
          <w:rFonts w:ascii="Calibri" w:hAnsi="Calibri"/>
          <w:kern w:val="2"/>
          <w:sz w:val="24"/>
          <w:szCs w:val="24"/>
        </w:rPr>
        <w:tab/>
      </w:r>
      <w:r>
        <w:t>Recommended Bit Rate</w:t>
      </w:r>
      <w:r>
        <w:tab/>
        <w:t>1644</w:t>
      </w:r>
    </w:p>
    <w:p w14:paraId="276BE8EE" w14:textId="77777777" w:rsidR="00724475" w:rsidRDefault="00724475">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1648</w:t>
      </w:r>
    </w:p>
    <w:p w14:paraId="71D3A782" w14:textId="77777777" w:rsidR="00724475" w:rsidRDefault="00724475">
      <w:pPr>
        <w:pStyle w:val="TOC5"/>
        <w:rPr>
          <w:rFonts w:ascii="Calibri" w:hAnsi="Calibri"/>
          <w:kern w:val="2"/>
          <w:sz w:val="24"/>
          <w:szCs w:val="24"/>
        </w:rPr>
      </w:pPr>
      <w:r>
        <w:t>7.1.1.10.4</w:t>
      </w:r>
      <w:r>
        <w:rPr>
          <w:rFonts w:ascii="Calibri" w:hAnsi="Calibri"/>
          <w:kern w:val="2"/>
          <w:sz w:val="24"/>
          <w:szCs w:val="24"/>
        </w:rPr>
        <w:tab/>
      </w:r>
      <w:r>
        <w:t>NR NTN / UE specific TA report / UE specific Koffset</w:t>
      </w:r>
      <w:r>
        <w:tab/>
        <w:t>1653</w:t>
      </w:r>
    </w:p>
    <w:p w14:paraId="5FCE1724" w14:textId="77777777" w:rsidR="00724475" w:rsidRDefault="00724475">
      <w:pPr>
        <w:pStyle w:val="TOC4"/>
        <w:rPr>
          <w:rFonts w:ascii="Calibri" w:hAnsi="Calibri"/>
          <w:kern w:val="2"/>
          <w:sz w:val="24"/>
          <w:szCs w:val="24"/>
        </w:rPr>
      </w:pPr>
      <w:r w:rsidRPr="00BF6570">
        <w:rPr>
          <w:rFonts w:eastAsia="MS Mincho"/>
        </w:rPr>
        <w:t>7.1.1.11</w:t>
      </w:r>
      <w:r>
        <w:rPr>
          <w:rFonts w:ascii="Calibri" w:hAnsi="Calibri"/>
          <w:kern w:val="2"/>
          <w:sz w:val="24"/>
          <w:szCs w:val="24"/>
        </w:rPr>
        <w:tab/>
      </w:r>
      <w:r w:rsidRPr="00BF6570">
        <w:rPr>
          <w:rFonts w:eastAsia="MS Mincho"/>
        </w:rPr>
        <w:t>NR Dual Connectivity</w:t>
      </w:r>
      <w:r>
        <w:tab/>
        <w:t>1657</w:t>
      </w:r>
    </w:p>
    <w:p w14:paraId="005AB618" w14:textId="77777777" w:rsidR="00724475" w:rsidRDefault="00724475">
      <w:pPr>
        <w:pStyle w:val="TOC5"/>
        <w:rPr>
          <w:rFonts w:ascii="Calibri" w:hAnsi="Calibri"/>
          <w:kern w:val="2"/>
          <w:sz w:val="24"/>
          <w:szCs w:val="24"/>
        </w:rPr>
      </w:pPr>
      <w:r w:rsidRPr="00BF6570">
        <w:rPr>
          <w:rFonts w:eastAsia="MS Mincho"/>
        </w:rPr>
        <w:t>7.1.1.11.1</w:t>
      </w:r>
      <w:r>
        <w:rPr>
          <w:rFonts w:ascii="Calibri" w:hAnsi="Calibri"/>
          <w:kern w:val="2"/>
          <w:sz w:val="24"/>
          <w:szCs w:val="24"/>
        </w:rPr>
        <w:tab/>
      </w:r>
      <w:r>
        <w:t>DC power headroom reporting / PSCell activation and DL pathloss change reporting</w:t>
      </w:r>
      <w:r>
        <w:tab/>
        <w:t>1657</w:t>
      </w:r>
    </w:p>
    <w:p w14:paraId="33086D6B" w14:textId="77777777" w:rsidR="00724475" w:rsidRDefault="00724475">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1663</w:t>
      </w:r>
    </w:p>
    <w:p w14:paraId="655A6C46" w14:textId="77777777" w:rsidR="00724475" w:rsidRDefault="00724475">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1663</w:t>
      </w:r>
    </w:p>
    <w:p w14:paraId="58F8AFD1" w14:textId="77777777" w:rsidR="00724475" w:rsidRDefault="00724475">
      <w:pPr>
        <w:pStyle w:val="TOC5"/>
        <w:rPr>
          <w:rFonts w:ascii="Calibri" w:hAnsi="Calibri"/>
          <w:kern w:val="2"/>
          <w:sz w:val="24"/>
          <w:szCs w:val="24"/>
        </w:rPr>
      </w:pPr>
      <w:r>
        <w:t>7.1.1.12.2</w:t>
      </w:r>
      <w:r>
        <w:rPr>
          <w:rFonts w:ascii="Calibri" w:hAnsi="Calibri"/>
          <w:kern w:val="2"/>
          <w:sz w:val="24"/>
          <w:szCs w:val="24"/>
        </w:rPr>
        <w:tab/>
      </w:r>
      <w:r>
        <w:t>Void</w:t>
      </w:r>
      <w:r>
        <w:tab/>
        <w:t>1663</w:t>
      </w:r>
    </w:p>
    <w:p w14:paraId="577DBE77" w14:textId="77777777" w:rsidR="00724475" w:rsidRDefault="00724475">
      <w:pPr>
        <w:pStyle w:val="TOC5"/>
        <w:rPr>
          <w:rFonts w:ascii="Calibri" w:hAnsi="Calibri"/>
          <w:kern w:val="2"/>
          <w:sz w:val="24"/>
          <w:szCs w:val="24"/>
        </w:rPr>
      </w:pPr>
      <w:r>
        <w:t>7.1.1.12.3</w:t>
      </w:r>
      <w:r>
        <w:rPr>
          <w:rFonts w:ascii="Calibri" w:hAnsi="Calibri"/>
          <w:kern w:val="2"/>
          <w:sz w:val="24"/>
          <w:szCs w:val="24"/>
        </w:rPr>
        <w:tab/>
      </w:r>
      <w:r>
        <w:t>DRX adaptation / UE wakeup indication</w:t>
      </w:r>
      <w:r>
        <w:tab/>
        <w:t>1663</w:t>
      </w:r>
    </w:p>
    <w:p w14:paraId="0E00B765" w14:textId="77777777" w:rsidR="00724475" w:rsidRDefault="00724475">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1676</w:t>
      </w:r>
    </w:p>
    <w:p w14:paraId="4C886134" w14:textId="77777777" w:rsidR="00724475" w:rsidRDefault="00724475">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1676</w:t>
      </w:r>
    </w:p>
    <w:p w14:paraId="2705D49E" w14:textId="77777777" w:rsidR="00724475" w:rsidRDefault="00724475">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1685</w:t>
      </w:r>
    </w:p>
    <w:p w14:paraId="25BA8B3D" w14:textId="77777777" w:rsidR="00724475" w:rsidRDefault="00724475">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1686</w:t>
      </w:r>
    </w:p>
    <w:p w14:paraId="007C74D6" w14:textId="77777777" w:rsidR="00724475" w:rsidRDefault="00724475">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1686</w:t>
      </w:r>
    </w:p>
    <w:p w14:paraId="419AE8C5" w14:textId="77777777" w:rsidR="00724475" w:rsidRDefault="00724475">
      <w:pPr>
        <w:pStyle w:val="TOC5"/>
        <w:rPr>
          <w:rFonts w:ascii="Calibri" w:hAnsi="Calibri"/>
          <w:kern w:val="2"/>
          <w:sz w:val="24"/>
          <w:szCs w:val="24"/>
        </w:rPr>
      </w:pPr>
      <w:r>
        <w:t>7.1.1.13.1</w:t>
      </w:r>
      <w:r>
        <w:rPr>
          <w:rFonts w:ascii="Calibri" w:hAnsi="Calibri"/>
          <w:kern w:val="2"/>
          <w:sz w:val="24"/>
          <w:szCs w:val="24"/>
        </w:rPr>
        <w:tab/>
      </w:r>
      <w:r>
        <w:t>RA Based SDT / 2-step RACH / Successful</w:t>
      </w:r>
      <w:r>
        <w:tab/>
        <w:t>1686</w:t>
      </w:r>
    </w:p>
    <w:p w14:paraId="6EE09BCA" w14:textId="77777777" w:rsidR="00724475" w:rsidRDefault="00724475">
      <w:pPr>
        <w:pStyle w:val="TOC5"/>
        <w:rPr>
          <w:rFonts w:ascii="Calibri" w:hAnsi="Calibri"/>
          <w:kern w:val="2"/>
          <w:sz w:val="24"/>
          <w:szCs w:val="24"/>
        </w:rPr>
      </w:pPr>
      <w:r>
        <w:t>7.1.1.13.2</w:t>
      </w:r>
      <w:r>
        <w:rPr>
          <w:rFonts w:ascii="Calibri" w:hAnsi="Calibri"/>
          <w:kern w:val="2"/>
          <w:sz w:val="24"/>
          <w:szCs w:val="24"/>
        </w:rPr>
        <w:tab/>
      </w:r>
      <w:r>
        <w:t>RA Based SDT / 4-step RACH / Successful</w:t>
      </w:r>
      <w:r>
        <w:tab/>
        <w:t>1693</w:t>
      </w:r>
    </w:p>
    <w:p w14:paraId="39C591F7" w14:textId="77777777" w:rsidR="00724475" w:rsidRDefault="00724475">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1701</w:t>
      </w:r>
    </w:p>
    <w:p w14:paraId="6B7D74B0" w14:textId="77777777" w:rsidR="00724475" w:rsidRDefault="00724475">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1707</w:t>
      </w:r>
    </w:p>
    <w:p w14:paraId="46F27A79" w14:textId="77777777" w:rsidR="00724475" w:rsidRDefault="00724475">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1714</w:t>
      </w:r>
    </w:p>
    <w:p w14:paraId="5F515B95" w14:textId="77777777" w:rsidR="00724475" w:rsidRDefault="00724475">
      <w:pPr>
        <w:pStyle w:val="TOC4"/>
        <w:rPr>
          <w:rFonts w:ascii="Calibri" w:hAnsi="Calibri"/>
          <w:kern w:val="2"/>
          <w:sz w:val="24"/>
          <w:szCs w:val="24"/>
        </w:rPr>
      </w:pPr>
      <w:r>
        <w:rPr>
          <w:lang w:eastAsia="sv-SE"/>
        </w:rPr>
        <w:t>7.1.1.14</w:t>
      </w:r>
      <w:r>
        <w:rPr>
          <w:rFonts w:ascii="Calibri" w:hAnsi="Calibri"/>
          <w:kern w:val="2"/>
          <w:sz w:val="24"/>
          <w:szCs w:val="24"/>
        </w:rPr>
        <w:tab/>
      </w:r>
      <w:r>
        <w:rPr>
          <w:lang w:eastAsia="sv-SE"/>
        </w:rPr>
        <w:t>Network energy saving</w:t>
      </w:r>
      <w:r>
        <w:tab/>
        <w:t>1724</w:t>
      </w:r>
    </w:p>
    <w:p w14:paraId="4F3344FC" w14:textId="77777777" w:rsidR="00724475" w:rsidRDefault="00724475">
      <w:pPr>
        <w:pStyle w:val="TOC5"/>
        <w:rPr>
          <w:rFonts w:ascii="Calibri" w:hAnsi="Calibri"/>
          <w:kern w:val="2"/>
          <w:sz w:val="24"/>
          <w:szCs w:val="24"/>
        </w:rPr>
      </w:pPr>
      <w:r>
        <w:t>7.1.1.14.</w:t>
      </w:r>
      <w:r>
        <w:rPr>
          <w:lang w:eastAsia="zh-CN"/>
        </w:rPr>
        <w:t>1</w:t>
      </w:r>
      <w:r>
        <w:rPr>
          <w:rFonts w:ascii="Calibri" w:hAnsi="Calibri"/>
          <w:kern w:val="2"/>
          <w:sz w:val="24"/>
          <w:szCs w:val="24"/>
        </w:rPr>
        <w:tab/>
      </w:r>
      <w:r>
        <w:t>Cell DTX/DRX adaptation</w:t>
      </w:r>
      <w:r>
        <w:tab/>
        <w:t>1724</w:t>
      </w:r>
    </w:p>
    <w:p w14:paraId="7CEA59ED" w14:textId="77777777" w:rsidR="00724475" w:rsidRDefault="00724475">
      <w:pPr>
        <w:pStyle w:val="TOC6"/>
        <w:rPr>
          <w:rFonts w:ascii="Calibri" w:hAnsi="Calibri"/>
          <w:kern w:val="2"/>
          <w:sz w:val="24"/>
          <w:szCs w:val="24"/>
        </w:rPr>
      </w:pPr>
      <w:r>
        <w:t>7.1.1.14.1.1</w:t>
      </w:r>
      <w:r>
        <w:rPr>
          <w:rFonts w:ascii="Calibri" w:hAnsi="Calibri"/>
          <w:kern w:val="2"/>
          <w:sz w:val="24"/>
          <w:szCs w:val="24"/>
        </w:rPr>
        <w:tab/>
      </w:r>
      <w:r>
        <w:t>Cell DTX operation / Correct handling of DL assignment / (De)activation by RRC configuration</w:t>
      </w:r>
      <w:r>
        <w:tab/>
        <w:t>1724</w:t>
      </w:r>
    </w:p>
    <w:p w14:paraId="4588C5E5" w14:textId="77777777" w:rsidR="00724475" w:rsidRDefault="00724475">
      <w:pPr>
        <w:pStyle w:val="TOC6"/>
        <w:rPr>
          <w:rFonts w:ascii="Calibri" w:hAnsi="Calibri"/>
          <w:kern w:val="2"/>
          <w:sz w:val="24"/>
          <w:szCs w:val="24"/>
        </w:rPr>
      </w:pPr>
      <w:r>
        <w:t>7.1.1.14.1.2</w:t>
      </w:r>
      <w:r>
        <w:rPr>
          <w:rFonts w:ascii="Calibri" w:hAnsi="Calibri"/>
          <w:kern w:val="2"/>
          <w:sz w:val="24"/>
          <w:szCs w:val="24"/>
        </w:rPr>
        <w:tab/>
      </w:r>
      <w:r>
        <w:t>Cell DTX operation / Correct handling of DL assignment / (De)activation by DCI format 2_9</w:t>
      </w:r>
      <w:r>
        <w:tab/>
        <w:t>1729</w:t>
      </w:r>
    </w:p>
    <w:p w14:paraId="2B1CB224" w14:textId="77777777" w:rsidR="00724475" w:rsidRDefault="00724475">
      <w:pPr>
        <w:pStyle w:val="TOC6"/>
        <w:rPr>
          <w:rFonts w:ascii="Calibri" w:hAnsi="Calibri"/>
          <w:kern w:val="2"/>
          <w:sz w:val="24"/>
          <w:szCs w:val="24"/>
        </w:rPr>
      </w:pPr>
      <w:r>
        <w:t>7.1.1.14.1.3</w:t>
      </w:r>
      <w:r>
        <w:rPr>
          <w:rFonts w:ascii="Calibri" w:hAnsi="Calibri"/>
          <w:kern w:val="2"/>
          <w:sz w:val="24"/>
          <w:szCs w:val="24"/>
        </w:rPr>
        <w:tab/>
      </w:r>
      <w:r>
        <w:t>Cell DRX operation / Correct handling of UL grant / (De)activation by RRC configuration</w:t>
      </w:r>
      <w:r>
        <w:tab/>
        <w:t>1735</w:t>
      </w:r>
    </w:p>
    <w:p w14:paraId="06EAE1A7" w14:textId="77777777" w:rsidR="00724475" w:rsidRDefault="00724475">
      <w:pPr>
        <w:pStyle w:val="TOC6"/>
        <w:rPr>
          <w:rFonts w:ascii="Calibri" w:hAnsi="Calibri"/>
          <w:kern w:val="2"/>
          <w:sz w:val="24"/>
          <w:szCs w:val="24"/>
        </w:rPr>
      </w:pPr>
      <w:r>
        <w:t>7.1.1.14.1.4</w:t>
      </w:r>
      <w:r>
        <w:rPr>
          <w:rFonts w:ascii="Calibri" w:hAnsi="Calibri"/>
          <w:kern w:val="2"/>
          <w:sz w:val="24"/>
          <w:szCs w:val="24"/>
        </w:rPr>
        <w:tab/>
      </w:r>
      <w:r>
        <w:t>Cell DRX operation / Correct handling of UL grant / (De)activation by DCI format 2_9</w:t>
      </w:r>
      <w:r>
        <w:tab/>
        <w:t>1739</w:t>
      </w:r>
    </w:p>
    <w:p w14:paraId="7BDF7D96" w14:textId="77777777" w:rsidR="00724475" w:rsidRDefault="00724475">
      <w:pPr>
        <w:pStyle w:val="TOC5"/>
        <w:rPr>
          <w:rFonts w:ascii="Calibri" w:hAnsi="Calibri"/>
          <w:kern w:val="2"/>
          <w:sz w:val="24"/>
          <w:szCs w:val="24"/>
        </w:rPr>
      </w:pPr>
      <w:r>
        <w:t>7.1.1.14.2</w:t>
      </w:r>
      <w:r>
        <w:rPr>
          <w:rFonts w:ascii="Calibri" w:hAnsi="Calibri"/>
          <w:kern w:val="2"/>
          <w:sz w:val="24"/>
          <w:szCs w:val="24"/>
        </w:rPr>
        <w:tab/>
      </w:r>
      <w:r>
        <w:t>NES spatial domain adaptations</w:t>
      </w:r>
      <w:r>
        <w:tab/>
        <w:t>1744</w:t>
      </w:r>
    </w:p>
    <w:p w14:paraId="47E1CCFE" w14:textId="77777777" w:rsidR="00724475" w:rsidRDefault="00724475">
      <w:pPr>
        <w:pStyle w:val="TOC6"/>
        <w:rPr>
          <w:rFonts w:ascii="Calibri" w:hAnsi="Calibri"/>
          <w:kern w:val="2"/>
          <w:sz w:val="24"/>
          <w:szCs w:val="24"/>
        </w:rPr>
      </w:pPr>
      <w:r>
        <w:t>7.1.1.14.2.1</w:t>
      </w:r>
      <w:r>
        <w:rPr>
          <w:rFonts w:ascii="Calibri" w:hAnsi="Calibri"/>
          <w:kern w:val="2"/>
          <w:sz w:val="24"/>
          <w:szCs w:val="24"/>
        </w:rPr>
        <w:tab/>
      </w:r>
      <w:r>
        <w:t xml:space="preserve"> NES spatial domain Type 1 adaptation / Periodic CSI reporting</w:t>
      </w:r>
      <w:r>
        <w:tab/>
        <w:t>1744</w:t>
      </w:r>
    </w:p>
    <w:p w14:paraId="3C81FC86" w14:textId="77777777" w:rsidR="00724475" w:rsidRDefault="00724475">
      <w:pPr>
        <w:pStyle w:val="TOC6"/>
        <w:rPr>
          <w:rFonts w:ascii="Calibri" w:hAnsi="Calibri"/>
          <w:kern w:val="2"/>
          <w:sz w:val="24"/>
          <w:szCs w:val="24"/>
        </w:rPr>
      </w:pPr>
      <w:r>
        <w:t>7.1.1.14.2.2</w:t>
      </w:r>
      <w:r>
        <w:tab/>
        <w:t>1749</w:t>
      </w:r>
    </w:p>
    <w:p w14:paraId="61C168C2" w14:textId="77777777" w:rsidR="00724475" w:rsidRDefault="00724475">
      <w:pPr>
        <w:pStyle w:val="TOC6"/>
        <w:rPr>
          <w:rFonts w:ascii="Calibri" w:hAnsi="Calibri"/>
          <w:kern w:val="2"/>
          <w:sz w:val="24"/>
          <w:szCs w:val="24"/>
        </w:rPr>
      </w:pPr>
      <w:r>
        <w:t>7.1.1.14.2.3</w:t>
      </w:r>
      <w:r>
        <w:rPr>
          <w:rFonts w:ascii="Calibri" w:hAnsi="Calibri"/>
          <w:kern w:val="2"/>
          <w:sz w:val="24"/>
          <w:szCs w:val="24"/>
        </w:rPr>
        <w:tab/>
      </w:r>
      <w:r>
        <w:t>NES Power domain adaptation / Semi-Periodic CSI reporting</w:t>
      </w:r>
      <w:r>
        <w:tab/>
        <w:t>1749</w:t>
      </w:r>
    </w:p>
    <w:p w14:paraId="53DCD0A3" w14:textId="77777777" w:rsidR="00724475" w:rsidRDefault="00724475">
      <w:pPr>
        <w:pStyle w:val="TOC3"/>
        <w:rPr>
          <w:rFonts w:ascii="Calibri" w:hAnsi="Calibri"/>
          <w:kern w:val="2"/>
          <w:sz w:val="24"/>
          <w:szCs w:val="24"/>
        </w:rPr>
      </w:pPr>
      <w:r>
        <w:t>7.1.2</w:t>
      </w:r>
      <w:r>
        <w:rPr>
          <w:rFonts w:ascii="Calibri" w:hAnsi="Calibri"/>
          <w:kern w:val="2"/>
          <w:sz w:val="24"/>
          <w:szCs w:val="24"/>
        </w:rPr>
        <w:tab/>
      </w:r>
      <w:r>
        <w:t>RLC</w:t>
      </w:r>
      <w:r>
        <w:tab/>
        <w:t>1753</w:t>
      </w:r>
    </w:p>
    <w:p w14:paraId="593CE836" w14:textId="77777777" w:rsidR="00724475" w:rsidRDefault="00724475">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1753</w:t>
      </w:r>
    </w:p>
    <w:p w14:paraId="10A54825" w14:textId="77777777" w:rsidR="00724475" w:rsidRDefault="00724475">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1753</w:t>
      </w:r>
    </w:p>
    <w:p w14:paraId="2FCD75D4" w14:textId="77777777" w:rsidR="00724475" w:rsidRDefault="00724475">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1754</w:t>
      </w:r>
    </w:p>
    <w:p w14:paraId="782E1D4E" w14:textId="77777777" w:rsidR="00724475" w:rsidRDefault="00724475">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1755</w:t>
      </w:r>
    </w:p>
    <w:p w14:paraId="1C272AA1" w14:textId="77777777" w:rsidR="00724475" w:rsidRDefault="00724475">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1755</w:t>
      </w:r>
    </w:p>
    <w:p w14:paraId="259B2E8B" w14:textId="77777777" w:rsidR="00724475" w:rsidRDefault="00724475">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1759</w:t>
      </w:r>
    </w:p>
    <w:p w14:paraId="4D554BFC" w14:textId="77777777" w:rsidR="00724475" w:rsidRDefault="00724475">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1761</w:t>
      </w:r>
    </w:p>
    <w:p w14:paraId="5C50D2F2" w14:textId="77777777" w:rsidR="00724475" w:rsidRDefault="00724475">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1765</w:t>
      </w:r>
    </w:p>
    <w:p w14:paraId="23B963EF" w14:textId="77777777" w:rsidR="00724475" w:rsidRDefault="00724475">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1769</w:t>
      </w:r>
    </w:p>
    <w:p w14:paraId="1A3B8F62" w14:textId="77777777" w:rsidR="00724475" w:rsidRDefault="00724475">
      <w:pPr>
        <w:pStyle w:val="TOC5"/>
        <w:rPr>
          <w:rFonts w:ascii="Calibri" w:hAnsi="Calibri"/>
          <w:kern w:val="2"/>
          <w:sz w:val="24"/>
          <w:szCs w:val="24"/>
        </w:rPr>
      </w:pPr>
      <w:r>
        <w:t>7.1.2.2.5a</w:t>
      </w:r>
      <w:r>
        <w:rPr>
          <w:rFonts w:ascii="Calibri" w:hAnsi="Calibri"/>
          <w:kern w:val="2"/>
          <w:sz w:val="24"/>
          <w:szCs w:val="24"/>
        </w:rPr>
        <w:tab/>
      </w:r>
      <w:r>
        <w:t>NR NTN / UM RLC / t-Reassembly expiry / t-ReassemblyExt-r17 configured</w:t>
      </w:r>
      <w:r>
        <w:tab/>
        <w:t>1774</w:t>
      </w:r>
    </w:p>
    <w:p w14:paraId="79F867FB" w14:textId="77777777" w:rsidR="00724475" w:rsidRDefault="00724475">
      <w:pPr>
        <w:pStyle w:val="TOC5"/>
        <w:rPr>
          <w:rFonts w:ascii="Calibri" w:hAnsi="Calibri"/>
          <w:kern w:val="2"/>
          <w:sz w:val="24"/>
          <w:szCs w:val="24"/>
        </w:rPr>
      </w:pPr>
      <w:r>
        <w:t>7.1.2.2.6</w:t>
      </w:r>
      <w:r>
        <w:rPr>
          <w:rFonts w:ascii="Calibri" w:hAnsi="Calibri"/>
          <w:kern w:val="2"/>
          <w:sz w:val="24"/>
          <w:szCs w:val="24"/>
        </w:rPr>
        <w:tab/>
      </w:r>
      <w:r>
        <w:t>UM RLC / RLC re-establishment procedure</w:t>
      </w:r>
      <w:r>
        <w:tab/>
        <w:t>1777</w:t>
      </w:r>
    </w:p>
    <w:p w14:paraId="49BA1007" w14:textId="77777777" w:rsidR="00724475" w:rsidRDefault="00724475">
      <w:pPr>
        <w:pStyle w:val="TOC4"/>
        <w:rPr>
          <w:rFonts w:ascii="Calibri" w:hAnsi="Calibri"/>
          <w:kern w:val="2"/>
          <w:sz w:val="24"/>
          <w:szCs w:val="24"/>
        </w:rPr>
      </w:pPr>
      <w:r>
        <w:t>7.1.2.3</w:t>
      </w:r>
      <w:r>
        <w:rPr>
          <w:rFonts w:ascii="Calibri" w:hAnsi="Calibri"/>
          <w:kern w:val="2"/>
          <w:sz w:val="24"/>
          <w:szCs w:val="24"/>
        </w:rPr>
        <w:tab/>
      </w:r>
      <w:r>
        <w:t>RLC Acknowledged Mode</w:t>
      </w:r>
      <w:r>
        <w:tab/>
        <w:t>1783</w:t>
      </w:r>
    </w:p>
    <w:p w14:paraId="0205C286" w14:textId="77777777" w:rsidR="00724475" w:rsidRDefault="00724475">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1783</w:t>
      </w:r>
    </w:p>
    <w:p w14:paraId="32044A53" w14:textId="77777777" w:rsidR="00724475" w:rsidRDefault="00724475">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1786</w:t>
      </w:r>
    </w:p>
    <w:p w14:paraId="69A41C1B" w14:textId="77777777" w:rsidR="00724475" w:rsidRDefault="00724475">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1788</w:t>
      </w:r>
    </w:p>
    <w:p w14:paraId="57D7335D" w14:textId="77777777" w:rsidR="00724475" w:rsidRDefault="00724475">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1792</w:t>
      </w:r>
    </w:p>
    <w:p w14:paraId="75DA64C7" w14:textId="77777777" w:rsidR="00724475" w:rsidRDefault="00724475">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1793</w:t>
      </w:r>
    </w:p>
    <w:p w14:paraId="56591902" w14:textId="77777777" w:rsidR="00724475" w:rsidRDefault="00724475">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1797</w:t>
      </w:r>
    </w:p>
    <w:p w14:paraId="33213F2A" w14:textId="77777777" w:rsidR="00724475" w:rsidRDefault="00724475">
      <w:pPr>
        <w:pStyle w:val="TOC5"/>
        <w:rPr>
          <w:rFonts w:ascii="Calibri" w:hAnsi="Calibri"/>
          <w:kern w:val="2"/>
          <w:sz w:val="24"/>
          <w:szCs w:val="24"/>
        </w:rPr>
      </w:pPr>
      <w:r>
        <w:t>7.1.2.3.6</w:t>
      </w:r>
      <w:r>
        <w:rPr>
          <w:rFonts w:ascii="Calibri" w:hAnsi="Calibri"/>
          <w:kern w:val="2"/>
          <w:sz w:val="24"/>
          <w:szCs w:val="24"/>
        </w:rPr>
        <w:tab/>
      </w:r>
      <w:r>
        <w:t>AM RLC / Polling for status</w:t>
      </w:r>
      <w:r>
        <w:tab/>
        <w:t>1798</w:t>
      </w:r>
    </w:p>
    <w:p w14:paraId="1D80F524" w14:textId="77777777" w:rsidR="00724475" w:rsidRDefault="00724475">
      <w:pPr>
        <w:pStyle w:val="TOC5"/>
        <w:rPr>
          <w:rFonts w:ascii="Calibri" w:hAnsi="Calibri"/>
          <w:kern w:val="2"/>
          <w:sz w:val="24"/>
          <w:szCs w:val="24"/>
        </w:rPr>
      </w:pPr>
      <w:r>
        <w:t>7.1.2.3.7</w:t>
      </w:r>
      <w:r>
        <w:rPr>
          <w:rFonts w:ascii="Calibri" w:hAnsi="Calibri"/>
          <w:kern w:val="2"/>
          <w:sz w:val="24"/>
          <w:szCs w:val="24"/>
        </w:rPr>
        <w:tab/>
      </w:r>
      <w:r>
        <w:t>AM RLC / Receiver status triggers</w:t>
      </w:r>
      <w:r>
        <w:tab/>
        <w:t>1804</w:t>
      </w:r>
    </w:p>
    <w:p w14:paraId="77493978" w14:textId="77777777" w:rsidR="00724475" w:rsidRDefault="00724475">
      <w:pPr>
        <w:pStyle w:val="TOC5"/>
        <w:rPr>
          <w:rFonts w:ascii="Calibri" w:hAnsi="Calibri"/>
          <w:kern w:val="2"/>
          <w:sz w:val="24"/>
          <w:szCs w:val="24"/>
        </w:rPr>
      </w:pPr>
      <w:r>
        <w:lastRenderedPageBreak/>
        <w:t>7.1.2.3.8</w:t>
      </w:r>
      <w:r>
        <w:rPr>
          <w:rFonts w:ascii="Calibri" w:hAnsi="Calibri"/>
          <w:kern w:val="2"/>
          <w:sz w:val="24"/>
          <w:szCs w:val="24"/>
        </w:rPr>
        <w:tab/>
      </w:r>
      <w:r>
        <w:t>AM RLC / Reconfiguration of RLC parameters by upper layers</w:t>
      </w:r>
      <w:r>
        <w:tab/>
        <w:t>1809</w:t>
      </w:r>
    </w:p>
    <w:p w14:paraId="4F2EB72A" w14:textId="77777777" w:rsidR="00724475" w:rsidRDefault="00724475">
      <w:pPr>
        <w:pStyle w:val="TOC5"/>
        <w:rPr>
          <w:rFonts w:ascii="Calibri" w:hAnsi="Calibri"/>
          <w:kern w:val="2"/>
          <w:sz w:val="24"/>
          <w:szCs w:val="24"/>
        </w:rPr>
      </w:pPr>
      <w:r>
        <w:t>7.1.2.3.9</w:t>
      </w:r>
      <w:r>
        <w:rPr>
          <w:rFonts w:ascii="Calibri" w:hAnsi="Calibri"/>
          <w:kern w:val="2"/>
          <w:sz w:val="24"/>
          <w:szCs w:val="24"/>
        </w:rPr>
        <w:tab/>
      </w:r>
      <w:r>
        <w:t>AM RLC / Reassembling of AMD PDUs</w:t>
      </w:r>
      <w:r>
        <w:tab/>
        <w:t>1815</w:t>
      </w:r>
    </w:p>
    <w:p w14:paraId="4E35A8CA" w14:textId="77777777" w:rsidR="00724475" w:rsidRDefault="00724475">
      <w:pPr>
        <w:pStyle w:val="TOC5"/>
        <w:rPr>
          <w:rFonts w:ascii="Calibri" w:hAnsi="Calibri"/>
          <w:kern w:val="2"/>
          <w:sz w:val="24"/>
          <w:szCs w:val="24"/>
        </w:rPr>
      </w:pPr>
      <w:r>
        <w:t>7.1.2.3.9a</w:t>
      </w:r>
      <w:r>
        <w:rPr>
          <w:rFonts w:ascii="Calibri" w:hAnsi="Calibri"/>
          <w:kern w:val="2"/>
          <w:sz w:val="24"/>
          <w:szCs w:val="24"/>
        </w:rPr>
        <w:tab/>
      </w:r>
      <w:r>
        <w:t>NR NTN / AM RLC / t-Reassembly expiry / t-ReassemblyExt-r17 configured</w:t>
      </w:r>
      <w:r>
        <w:tab/>
        <w:t>1823</w:t>
      </w:r>
    </w:p>
    <w:p w14:paraId="7B9921C0" w14:textId="77777777" w:rsidR="00724475" w:rsidRDefault="00724475">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1828</w:t>
      </w:r>
    </w:p>
    <w:p w14:paraId="3CB0B0D2" w14:textId="77777777" w:rsidR="00724475" w:rsidRDefault="00724475">
      <w:pPr>
        <w:pStyle w:val="TOC5"/>
        <w:rPr>
          <w:rFonts w:ascii="Calibri" w:hAnsi="Calibri"/>
          <w:kern w:val="2"/>
          <w:sz w:val="24"/>
          <w:szCs w:val="24"/>
        </w:rPr>
      </w:pPr>
      <w:r>
        <w:t>7.1.2.3.11</w:t>
      </w:r>
      <w:r>
        <w:rPr>
          <w:rFonts w:ascii="Calibri" w:hAnsi="Calibri"/>
          <w:kern w:val="2"/>
          <w:sz w:val="24"/>
          <w:szCs w:val="24"/>
        </w:rPr>
        <w:tab/>
      </w:r>
      <w:r>
        <w:t>AM RLC / RLC re-establishment procedure</w:t>
      </w:r>
      <w:r>
        <w:tab/>
        <w:t>1835</w:t>
      </w:r>
    </w:p>
    <w:p w14:paraId="617C3BAF" w14:textId="77777777" w:rsidR="00724475" w:rsidRDefault="00724475">
      <w:pPr>
        <w:pStyle w:val="TOC3"/>
        <w:rPr>
          <w:rFonts w:ascii="Calibri" w:hAnsi="Calibri"/>
          <w:kern w:val="2"/>
          <w:sz w:val="24"/>
          <w:szCs w:val="24"/>
        </w:rPr>
      </w:pPr>
      <w:r>
        <w:t>7.1.3</w:t>
      </w:r>
      <w:r>
        <w:rPr>
          <w:rFonts w:ascii="Calibri" w:hAnsi="Calibri"/>
          <w:kern w:val="2"/>
          <w:sz w:val="24"/>
          <w:szCs w:val="24"/>
        </w:rPr>
        <w:tab/>
      </w:r>
      <w:r>
        <w:t>PDCP</w:t>
      </w:r>
      <w:r>
        <w:tab/>
        <w:t>1841</w:t>
      </w:r>
    </w:p>
    <w:p w14:paraId="760A88C7" w14:textId="77777777" w:rsidR="00724475" w:rsidRDefault="00724475">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1841</w:t>
      </w:r>
    </w:p>
    <w:p w14:paraId="0D2E4331" w14:textId="77777777" w:rsidR="00724475" w:rsidRDefault="00724475">
      <w:pPr>
        <w:pStyle w:val="TOC4"/>
        <w:rPr>
          <w:rFonts w:ascii="Calibri" w:hAnsi="Calibri"/>
          <w:kern w:val="2"/>
          <w:sz w:val="24"/>
          <w:szCs w:val="24"/>
        </w:rPr>
      </w:pPr>
      <w:r>
        <w:t>7.1.3.1</w:t>
      </w:r>
      <w:r>
        <w:rPr>
          <w:rFonts w:ascii="Calibri" w:hAnsi="Calibri"/>
          <w:kern w:val="2"/>
          <w:sz w:val="24"/>
          <w:szCs w:val="24"/>
        </w:rPr>
        <w:tab/>
      </w:r>
      <w:r>
        <w:t>Maintenance of PDCP sequence numbers for radio bearers</w:t>
      </w:r>
      <w:r>
        <w:tab/>
        <w:t>1844</w:t>
      </w:r>
    </w:p>
    <w:p w14:paraId="42D45CE2" w14:textId="77777777" w:rsidR="00724475" w:rsidRDefault="00724475">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1844</w:t>
      </w:r>
    </w:p>
    <w:p w14:paraId="67FC18C6" w14:textId="77777777" w:rsidR="00724475" w:rsidRDefault="00724475">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1848</w:t>
      </w:r>
    </w:p>
    <w:p w14:paraId="4D4F597E" w14:textId="77777777" w:rsidR="00724475" w:rsidRDefault="00724475">
      <w:pPr>
        <w:pStyle w:val="TOC4"/>
        <w:rPr>
          <w:rFonts w:ascii="Calibri" w:hAnsi="Calibri"/>
          <w:kern w:val="2"/>
          <w:sz w:val="24"/>
          <w:szCs w:val="24"/>
        </w:rPr>
      </w:pPr>
      <w:r>
        <w:t>7.1.3.2</w:t>
      </w:r>
      <w:r>
        <w:rPr>
          <w:rFonts w:ascii="Calibri" w:hAnsi="Calibri"/>
          <w:kern w:val="2"/>
          <w:sz w:val="24"/>
          <w:szCs w:val="24"/>
        </w:rPr>
        <w:tab/>
      </w:r>
      <w:r>
        <w:t>PDCP integrity protection</w:t>
      </w:r>
      <w:r>
        <w:tab/>
        <w:t>1849</w:t>
      </w:r>
    </w:p>
    <w:p w14:paraId="78291062" w14:textId="77777777" w:rsidR="00724475" w:rsidRDefault="00724475">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1849</w:t>
      </w:r>
    </w:p>
    <w:p w14:paraId="5A668918" w14:textId="77777777" w:rsidR="00724475" w:rsidRDefault="00724475">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1856</w:t>
      </w:r>
    </w:p>
    <w:p w14:paraId="2AA6438C" w14:textId="77777777" w:rsidR="00724475" w:rsidRDefault="00724475">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1857</w:t>
      </w:r>
    </w:p>
    <w:p w14:paraId="477A25EE" w14:textId="77777777" w:rsidR="00724475" w:rsidRDefault="00724475">
      <w:pPr>
        <w:pStyle w:val="TOC5"/>
        <w:rPr>
          <w:rFonts w:ascii="Calibri" w:hAnsi="Calibri"/>
          <w:kern w:val="2"/>
          <w:sz w:val="24"/>
          <w:szCs w:val="24"/>
        </w:rPr>
      </w:pPr>
      <w:r>
        <w:t>7.1.3.2.4</w:t>
      </w:r>
      <w:r>
        <w:tab/>
        <w:t>1858</w:t>
      </w:r>
    </w:p>
    <w:p w14:paraId="340DEDA9" w14:textId="77777777" w:rsidR="00724475" w:rsidRDefault="00724475">
      <w:pPr>
        <w:pStyle w:val="TOC5"/>
        <w:rPr>
          <w:rFonts w:ascii="Calibri" w:hAnsi="Calibri"/>
          <w:kern w:val="2"/>
          <w:sz w:val="24"/>
          <w:szCs w:val="24"/>
        </w:rPr>
      </w:pPr>
      <w:r>
        <w:t>7.1.3.2.5</w:t>
      </w:r>
      <w:r>
        <w:tab/>
        <w:t>1858</w:t>
      </w:r>
    </w:p>
    <w:p w14:paraId="156329D7" w14:textId="77777777" w:rsidR="00724475" w:rsidRDefault="00724475">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1858</w:t>
      </w:r>
    </w:p>
    <w:p w14:paraId="1848CE7C" w14:textId="77777777" w:rsidR="00724475" w:rsidRDefault="00724475">
      <w:pPr>
        <w:pStyle w:val="TOC4"/>
        <w:rPr>
          <w:rFonts w:ascii="Calibri" w:hAnsi="Calibri"/>
          <w:kern w:val="2"/>
          <w:sz w:val="24"/>
          <w:szCs w:val="24"/>
        </w:rPr>
      </w:pPr>
      <w:r>
        <w:t>7.1.3.3</w:t>
      </w:r>
      <w:r>
        <w:rPr>
          <w:rFonts w:ascii="Calibri" w:hAnsi="Calibri"/>
          <w:kern w:val="2"/>
          <w:sz w:val="24"/>
          <w:szCs w:val="24"/>
        </w:rPr>
        <w:tab/>
      </w:r>
      <w:r>
        <w:t>PDCP Ciphering and deciphering</w:t>
      </w:r>
      <w:r>
        <w:tab/>
        <w:t>1865</w:t>
      </w:r>
    </w:p>
    <w:p w14:paraId="3C26396C" w14:textId="77777777" w:rsidR="00724475" w:rsidRDefault="00724475">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1865</w:t>
      </w:r>
    </w:p>
    <w:p w14:paraId="2175BDED" w14:textId="77777777" w:rsidR="00724475" w:rsidRDefault="00724475">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1869</w:t>
      </w:r>
    </w:p>
    <w:p w14:paraId="3D03F0D5" w14:textId="77777777" w:rsidR="00724475" w:rsidRDefault="00724475">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1870</w:t>
      </w:r>
    </w:p>
    <w:p w14:paraId="5B3AFD02" w14:textId="77777777" w:rsidR="00724475" w:rsidRDefault="00724475">
      <w:pPr>
        <w:pStyle w:val="TOC4"/>
        <w:rPr>
          <w:rFonts w:ascii="Calibri" w:hAnsi="Calibri"/>
          <w:kern w:val="2"/>
          <w:sz w:val="24"/>
          <w:szCs w:val="24"/>
        </w:rPr>
      </w:pPr>
      <w:r>
        <w:t>7.1.3.4</w:t>
      </w:r>
      <w:r>
        <w:rPr>
          <w:rFonts w:ascii="Calibri" w:hAnsi="Calibri"/>
          <w:kern w:val="2"/>
          <w:sz w:val="24"/>
          <w:szCs w:val="24"/>
        </w:rPr>
        <w:tab/>
      </w:r>
      <w:r>
        <w:t>PDCP Handover</w:t>
      </w:r>
      <w:r>
        <w:tab/>
        <w:t>1871</w:t>
      </w:r>
    </w:p>
    <w:p w14:paraId="01092992" w14:textId="77777777" w:rsidR="00724475" w:rsidRDefault="00724475">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1871</w:t>
      </w:r>
    </w:p>
    <w:p w14:paraId="578C7278" w14:textId="77777777" w:rsidR="00724475" w:rsidRDefault="00724475">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1881</w:t>
      </w:r>
    </w:p>
    <w:p w14:paraId="42105AC8" w14:textId="77777777" w:rsidR="00724475" w:rsidRDefault="00724475">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1885</w:t>
      </w:r>
    </w:p>
    <w:p w14:paraId="08779343" w14:textId="77777777" w:rsidR="00724475" w:rsidRDefault="00724475">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1894</w:t>
      </w:r>
    </w:p>
    <w:p w14:paraId="6E591454" w14:textId="77777777" w:rsidR="00724475" w:rsidRDefault="00724475">
      <w:pPr>
        <w:pStyle w:val="TOC5"/>
        <w:rPr>
          <w:rFonts w:ascii="Calibri" w:hAnsi="Calibri"/>
          <w:kern w:val="2"/>
          <w:sz w:val="24"/>
          <w:szCs w:val="24"/>
        </w:rPr>
      </w:pPr>
      <w:r>
        <w:t>7.1.3.4.4.1</w:t>
      </w:r>
      <w:r>
        <w:rPr>
          <w:rFonts w:ascii="Calibri" w:hAnsi="Calibri"/>
          <w:kern w:val="2"/>
          <w:sz w:val="24"/>
          <w:szCs w:val="24"/>
        </w:rPr>
        <w:tab/>
      </w:r>
      <w:r>
        <w:t>PDCP handover / DAPS handover / Status reporting / Inter-frequency / Intra-band non-contiguous</w:t>
      </w:r>
      <w:r>
        <w:tab/>
        <w:t>1894</w:t>
      </w:r>
    </w:p>
    <w:p w14:paraId="6A6DD40C" w14:textId="77777777" w:rsidR="00724475" w:rsidRDefault="00724475">
      <w:pPr>
        <w:pStyle w:val="TOC6"/>
        <w:rPr>
          <w:rFonts w:ascii="Calibri" w:hAnsi="Calibri"/>
          <w:kern w:val="2"/>
          <w:sz w:val="24"/>
          <w:szCs w:val="24"/>
        </w:rPr>
      </w:pPr>
      <w:r>
        <w:t>7.1.3.4.4.2</w:t>
      </w:r>
      <w:r>
        <w:rPr>
          <w:rFonts w:ascii="Calibri" w:hAnsi="Calibri"/>
          <w:kern w:val="2"/>
          <w:sz w:val="24"/>
          <w:szCs w:val="24"/>
        </w:rPr>
        <w:tab/>
      </w:r>
      <w:r>
        <w:t>PDCP handover / DAPS handover / Status reporting / Inter-frequency / Intra-band non-contiguous</w:t>
      </w:r>
      <w:r>
        <w:tab/>
        <w:t>1895</w:t>
      </w:r>
    </w:p>
    <w:p w14:paraId="126CC22E" w14:textId="77777777" w:rsidR="00724475" w:rsidRDefault="00724475">
      <w:pPr>
        <w:pStyle w:val="TOC4"/>
        <w:rPr>
          <w:rFonts w:ascii="Calibri" w:hAnsi="Calibri"/>
          <w:kern w:val="2"/>
          <w:sz w:val="24"/>
          <w:szCs w:val="24"/>
        </w:rPr>
      </w:pPr>
      <w:r>
        <w:t>7.1.3.5</w:t>
      </w:r>
      <w:r>
        <w:rPr>
          <w:rFonts w:ascii="Calibri" w:hAnsi="Calibri"/>
          <w:kern w:val="2"/>
          <w:sz w:val="24"/>
          <w:szCs w:val="24"/>
        </w:rPr>
        <w:tab/>
      </w:r>
      <w:r>
        <w:t>PDCP other</w:t>
      </w:r>
      <w:r>
        <w:tab/>
        <w:t>1895</w:t>
      </w:r>
    </w:p>
    <w:p w14:paraId="71620ED0" w14:textId="77777777" w:rsidR="00724475" w:rsidRDefault="00724475">
      <w:pPr>
        <w:pStyle w:val="TOC5"/>
        <w:rPr>
          <w:rFonts w:ascii="Calibri" w:hAnsi="Calibri"/>
          <w:kern w:val="2"/>
          <w:sz w:val="24"/>
          <w:szCs w:val="24"/>
        </w:rPr>
      </w:pPr>
      <w:r>
        <w:t>7.1.3.5.1</w:t>
      </w:r>
      <w:r>
        <w:rPr>
          <w:rFonts w:ascii="Calibri" w:hAnsi="Calibri"/>
          <w:kern w:val="2"/>
          <w:sz w:val="24"/>
          <w:szCs w:val="24"/>
        </w:rPr>
        <w:tab/>
      </w:r>
      <w:r>
        <w:t>PDCP Discard</w:t>
      </w:r>
      <w:r>
        <w:tab/>
        <w:t>1895</w:t>
      </w:r>
    </w:p>
    <w:p w14:paraId="59DF32EE" w14:textId="77777777" w:rsidR="00724475" w:rsidRDefault="00724475">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1898</w:t>
      </w:r>
    </w:p>
    <w:p w14:paraId="62B1A78E" w14:textId="77777777" w:rsidR="00724475" w:rsidRDefault="00724475">
      <w:pPr>
        <w:pStyle w:val="TOC5"/>
        <w:rPr>
          <w:rFonts w:ascii="Calibri" w:hAnsi="Calibri"/>
          <w:kern w:val="2"/>
          <w:sz w:val="24"/>
          <w:szCs w:val="24"/>
        </w:rPr>
      </w:pPr>
      <w:r>
        <w:t>7.1.3.5.2</w:t>
      </w:r>
      <w:r>
        <w:rPr>
          <w:rFonts w:ascii="Calibri" w:hAnsi="Calibri"/>
          <w:kern w:val="2"/>
          <w:sz w:val="24"/>
          <w:szCs w:val="24"/>
        </w:rPr>
        <w:tab/>
      </w:r>
      <w:r>
        <w:t>PDCP Uplink Routing / Split DRB</w:t>
      </w:r>
      <w:r>
        <w:tab/>
        <w:t>1901</w:t>
      </w:r>
    </w:p>
    <w:p w14:paraId="5475DD48" w14:textId="77777777" w:rsidR="00724475" w:rsidRDefault="00724475">
      <w:pPr>
        <w:pStyle w:val="TOC5"/>
        <w:rPr>
          <w:rFonts w:ascii="Calibri" w:hAnsi="Calibri"/>
          <w:kern w:val="2"/>
          <w:sz w:val="24"/>
          <w:szCs w:val="24"/>
        </w:rPr>
      </w:pPr>
      <w:r>
        <w:t>7.1.3.5.3</w:t>
      </w:r>
      <w:r>
        <w:rPr>
          <w:rFonts w:ascii="Calibri" w:hAnsi="Calibri"/>
          <w:kern w:val="2"/>
          <w:sz w:val="24"/>
          <w:szCs w:val="24"/>
        </w:rPr>
        <w:tab/>
      </w:r>
      <w:r>
        <w:t>PDCP Data Recovery</w:t>
      </w:r>
      <w:r>
        <w:tab/>
        <w:t>1905</w:t>
      </w:r>
    </w:p>
    <w:p w14:paraId="48B7062C" w14:textId="77777777" w:rsidR="00724475" w:rsidRDefault="00724475">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1912</w:t>
      </w:r>
    </w:p>
    <w:p w14:paraId="307498DB" w14:textId="77777777" w:rsidR="00724475" w:rsidRDefault="00724475">
      <w:pPr>
        <w:pStyle w:val="TOC5"/>
        <w:rPr>
          <w:rFonts w:ascii="Calibri" w:hAnsi="Calibri"/>
          <w:kern w:val="2"/>
          <w:sz w:val="24"/>
          <w:szCs w:val="24"/>
        </w:rPr>
      </w:pPr>
      <w:r>
        <w:t>7.1.3.5.5</w:t>
      </w:r>
      <w:r>
        <w:rPr>
          <w:rFonts w:ascii="Calibri" w:hAnsi="Calibri"/>
          <w:kern w:val="2"/>
          <w:sz w:val="24"/>
          <w:szCs w:val="24"/>
        </w:rPr>
        <w:tab/>
      </w:r>
      <w:r>
        <w:t>PDCP Duplication</w:t>
      </w:r>
      <w:r>
        <w:tab/>
        <w:t>1917</w:t>
      </w:r>
    </w:p>
    <w:p w14:paraId="0418DF5B" w14:textId="77777777" w:rsidR="00724475" w:rsidRDefault="00724475">
      <w:pPr>
        <w:pStyle w:val="TOC5"/>
        <w:rPr>
          <w:rFonts w:ascii="Calibri" w:hAnsi="Calibri"/>
          <w:kern w:val="2"/>
          <w:sz w:val="24"/>
          <w:szCs w:val="24"/>
        </w:rPr>
      </w:pPr>
      <w:r>
        <w:t>7.1.3.5.6</w:t>
      </w:r>
      <w:r>
        <w:rPr>
          <w:rFonts w:ascii="Calibri" w:hAnsi="Calibri"/>
          <w:kern w:val="2"/>
          <w:sz w:val="24"/>
          <w:szCs w:val="24"/>
        </w:rPr>
        <w:tab/>
      </w:r>
      <w:r>
        <w:t>PDCP Duplication / 3 RLC entities</w:t>
      </w:r>
      <w:r>
        <w:tab/>
        <w:t>1923</w:t>
      </w:r>
    </w:p>
    <w:p w14:paraId="493D58B6" w14:textId="77777777" w:rsidR="00724475" w:rsidRDefault="00724475">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1923</w:t>
      </w:r>
    </w:p>
    <w:p w14:paraId="51810FDD" w14:textId="77777777" w:rsidR="00724475" w:rsidRDefault="00724475">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1933</w:t>
      </w:r>
    </w:p>
    <w:p w14:paraId="5F4A71A4" w14:textId="77777777" w:rsidR="00724475" w:rsidRDefault="00724475">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1933</w:t>
      </w:r>
    </w:p>
    <w:p w14:paraId="45F6910C" w14:textId="77777777" w:rsidR="00724475" w:rsidRDefault="00724475">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1936</w:t>
      </w:r>
    </w:p>
    <w:p w14:paraId="1F27457D" w14:textId="77777777" w:rsidR="00724475" w:rsidRDefault="00724475">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1936</w:t>
      </w:r>
    </w:p>
    <w:p w14:paraId="40A194DE" w14:textId="77777777" w:rsidR="00724475" w:rsidRDefault="00724475">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1940</w:t>
      </w:r>
    </w:p>
    <w:p w14:paraId="11D8D4EE" w14:textId="77777777" w:rsidR="00724475" w:rsidRDefault="00724475">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1942</w:t>
      </w:r>
    </w:p>
    <w:p w14:paraId="466D5E7D" w14:textId="77777777" w:rsidR="00724475" w:rsidRDefault="00724475">
      <w:pPr>
        <w:pStyle w:val="TOC5"/>
        <w:rPr>
          <w:rFonts w:ascii="Calibri" w:hAnsi="Calibri"/>
          <w:kern w:val="2"/>
          <w:sz w:val="24"/>
          <w:szCs w:val="24"/>
        </w:rPr>
      </w:pPr>
      <w:r>
        <w:t>7.1.3.6.4</w:t>
      </w:r>
      <w:r>
        <w:rPr>
          <w:rFonts w:ascii="Calibri" w:hAnsi="Calibri"/>
          <w:kern w:val="2"/>
          <w:sz w:val="24"/>
          <w:szCs w:val="24"/>
        </w:rPr>
        <w:tab/>
      </w:r>
      <w:r>
        <w:t>PDCP UDC/ Handover/ Intra-frequency</w:t>
      </w:r>
      <w:r>
        <w:tab/>
        <w:t>1943</w:t>
      </w:r>
    </w:p>
    <w:p w14:paraId="6CCECBCE" w14:textId="77777777" w:rsidR="00724475" w:rsidRDefault="00724475">
      <w:pPr>
        <w:pStyle w:val="TOC5"/>
        <w:rPr>
          <w:rFonts w:ascii="Calibri" w:hAnsi="Calibri"/>
          <w:kern w:val="2"/>
          <w:sz w:val="24"/>
          <w:szCs w:val="24"/>
        </w:rPr>
      </w:pPr>
      <w:r>
        <w:t>7.1.3.6.5</w:t>
      </w:r>
      <w:r>
        <w:rPr>
          <w:rFonts w:ascii="Calibri" w:hAnsi="Calibri"/>
          <w:kern w:val="2"/>
          <w:sz w:val="24"/>
          <w:szCs w:val="24"/>
        </w:rPr>
        <w:tab/>
      </w:r>
      <w:r>
        <w:t>PDCP UDC/ Handover/ Int</w:t>
      </w:r>
      <w:r>
        <w:rPr>
          <w:lang w:eastAsia="zh-CN"/>
        </w:rPr>
        <w:t>er</w:t>
      </w:r>
      <w:r>
        <w:t>-frequency</w:t>
      </w:r>
      <w:r>
        <w:tab/>
        <w:t>1950</w:t>
      </w:r>
    </w:p>
    <w:p w14:paraId="546D9B57" w14:textId="77777777" w:rsidR="00724475" w:rsidRDefault="00724475">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1951</w:t>
      </w:r>
    </w:p>
    <w:p w14:paraId="0BED3C0A" w14:textId="77777777" w:rsidR="00724475" w:rsidRDefault="00724475">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1959</w:t>
      </w:r>
    </w:p>
    <w:p w14:paraId="27250089" w14:textId="77777777" w:rsidR="00724475" w:rsidRDefault="00724475">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1966</w:t>
      </w:r>
    </w:p>
    <w:p w14:paraId="51924463" w14:textId="77777777" w:rsidR="00724475" w:rsidRDefault="00724475">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1969</w:t>
      </w:r>
    </w:p>
    <w:p w14:paraId="735661C7" w14:textId="77777777" w:rsidR="00724475" w:rsidRDefault="00724475">
      <w:pPr>
        <w:pStyle w:val="TOC3"/>
        <w:rPr>
          <w:rFonts w:ascii="Calibri" w:hAnsi="Calibri"/>
          <w:kern w:val="2"/>
          <w:sz w:val="24"/>
          <w:szCs w:val="24"/>
        </w:rPr>
      </w:pPr>
      <w:r>
        <w:t>7.1.4</w:t>
      </w:r>
      <w:r>
        <w:rPr>
          <w:rFonts w:ascii="Calibri" w:hAnsi="Calibri"/>
          <w:kern w:val="2"/>
          <w:sz w:val="24"/>
          <w:szCs w:val="24"/>
        </w:rPr>
        <w:tab/>
      </w:r>
      <w:r>
        <w:t>SDAP</w:t>
      </w:r>
      <w:r>
        <w:tab/>
        <w:t>1974</w:t>
      </w:r>
    </w:p>
    <w:p w14:paraId="53F20B00" w14:textId="77777777" w:rsidR="00724475" w:rsidRDefault="00724475">
      <w:pPr>
        <w:pStyle w:val="TOC4"/>
        <w:rPr>
          <w:rFonts w:ascii="Calibri" w:hAnsi="Calibri"/>
          <w:kern w:val="2"/>
          <w:sz w:val="24"/>
          <w:szCs w:val="24"/>
        </w:rPr>
      </w:pPr>
      <w:r>
        <w:lastRenderedPageBreak/>
        <w:t>7.1.4.1</w:t>
      </w:r>
      <w:r>
        <w:rPr>
          <w:rFonts w:ascii="Calibri" w:hAnsi="Calibri"/>
          <w:kern w:val="2"/>
          <w:sz w:val="24"/>
          <w:szCs w:val="24"/>
        </w:rPr>
        <w:tab/>
      </w:r>
      <w:r>
        <w:t>SDAP Data Transfer and PDU Header Handling UL/DL</w:t>
      </w:r>
      <w:r>
        <w:tab/>
        <w:t>1974</w:t>
      </w:r>
    </w:p>
    <w:p w14:paraId="079CD4A6" w14:textId="77777777" w:rsidR="00724475" w:rsidRDefault="00724475">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1984</w:t>
      </w:r>
    </w:p>
    <w:p w14:paraId="26968905" w14:textId="77777777" w:rsidR="00724475" w:rsidRDefault="00724475">
      <w:pPr>
        <w:pStyle w:val="TOC1"/>
        <w:rPr>
          <w:rFonts w:ascii="Calibri" w:hAnsi="Calibri"/>
          <w:kern w:val="2"/>
          <w:sz w:val="24"/>
          <w:szCs w:val="24"/>
        </w:rPr>
      </w:pPr>
      <w:r>
        <w:t>8</w:t>
      </w:r>
      <w:r>
        <w:rPr>
          <w:rFonts w:ascii="Calibri" w:hAnsi="Calibri"/>
          <w:kern w:val="2"/>
          <w:sz w:val="24"/>
          <w:szCs w:val="24"/>
        </w:rPr>
        <w:tab/>
      </w:r>
      <w:r>
        <w:t>RRC</w:t>
      </w:r>
      <w:r>
        <w:tab/>
        <w:t>1991</w:t>
      </w:r>
    </w:p>
    <w:p w14:paraId="78135ECD" w14:textId="77777777" w:rsidR="00724475" w:rsidRDefault="00724475">
      <w:pPr>
        <w:pStyle w:val="TOC2"/>
        <w:rPr>
          <w:rFonts w:ascii="Calibri" w:hAnsi="Calibri"/>
          <w:kern w:val="2"/>
          <w:sz w:val="24"/>
          <w:szCs w:val="24"/>
        </w:rPr>
      </w:pPr>
      <w:r>
        <w:t>8.1</w:t>
      </w:r>
      <w:r>
        <w:rPr>
          <w:rFonts w:ascii="Calibri" w:hAnsi="Calibri"/>
          <w:kern w:val="2"/>
          <w:sz w:val="24"/>
          <w:szCs w:val="24"/>
        </w:rPr>
        <w:tab/>
      </w:r>
      <w:r>
        <w:t>NR RRC</w:t>
      </w:r>
      <w:r>
        <w:tab/>
        <w:t>1991</w:t>
      </w:r>
    </w:p>
    <w:p w14:paraId="1A28E472" w14:textId="77777777" w:rsidR="00724475" w:rsidRDefault="00724475">
      <w:pPr>
        <w:pStyle w:val="TOC3"/>
        <w:rPr>
          <w:rFonts w:ascii="Calibri" w:hAnsi="Calibri"/>
          <w:kern w:val="2"/>
          <w:sz w:val="24"/>
          <w:szCs w:val="24"/>
        </w:rPr>
      </w:pPr>
      <w:r w:rsidRPr="00BF6570">
        <w:rPr>
          <w:iCs/>
        </w:rPr>
        <w:t>8.1.1</w:t>
      </w:r>
      <w:r>
        <w:rPr>
          <w:rFonts w:ascii="Calibri" w:hAnsi="Calibri"/>
          <w:kern w:val="2"/>
          <w:sz w:val="24"/>
          <w:szCs w:val="24"/>
        </w:rPr>
        <w:tab/>
      </w:r>
      <w:r>
        <w:t>RRC connection management procedures</w:t>
      </w:r>
      <w:r>
        <w:tab/>
        <w:t>1991</w:t>
      </w:r>
    </w:p>
    <w:p w14:paraId="2DD0BA90" w14:textId="77777777" w:rsidR="00724475" w:rsidRDefault="00724475">
      <w:pPr>
        <w:pStyle w:val="TOC4"/>
        <w:rPr>
          <w:rFonts w:ascii="Calibri" w:hAnsi="Calibri"/>
          <w:kern w:val="2"/>
          <w:sz w:val="24"/>
          <w:szCs w:val="24"/>
        </w:rPr>
      </w:pPr>
      <w:r>
        <w:t>8.1.1.1</w:t>
      </w:r>
      <w:r>
        <w:rPr>
          <w:rFonts w:ascii="Calibri" w:hAnsi="Calibri"/>
          <w:kern w:val="2"/>
          <w:sz w:val="24"/>
          <w:szCs w:val="24"/>
        </w:rPr>
        <w:tab/>
      </w:r>
      <w:r>
        <w:t>Paging</w:t>
      </w:r>
      <w:r>
        <w:tab/>
        <w:t>1991</w:t>
      </w:r>
    </w:p>
    <w:p w14:paraId="3B91F54A" w14:textId="77777777" w:rsidR="00724475" w:rsidRDefault="00724475">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1991</w:t>
      </w:r>
    </w:p>
    <w:p w14:paraId="697BDC97" w14:textId="77777777" w:rsidR="00724475" w:rsidRDefault="00724475">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1996</w:t>
      </w:r>
    </w:p>
    <w:p w14:paraId="4FCA7C59" w14:textId="77777777" w:rsidR="00724475" w:rsidRDefault="00724475">
      <w:pPr>
        <w:pStyle w:val="TOC4"/>
        <w:rPr>
          <w:rFonts w:ascii="Calibri" w:hAnsi="Calibri"/>
          <w:kern w:val="2"/>
          <w:sz w:val="24"/>
          <w:szCs w:val="24"/>
        </w:rPr>
      </w:pPr>
      <w:r>
        <w:t>8.1.1.1a</w:t>
      </w:r>
      <w:r>
        <w:rPr>
          <w:rFonts w:ascii="Calibri" w:hAnsi="Calibri"/>
          <w:kern w:val="2"/>
          <w:sz w:val="24"/>
          <w:szCs w:val="24"/>
        </w:rPr>
        <w:tab/>
      </w:r>
      <w:r>
        <w:t>Paging Early Indication and Subgrouping</w:t>
      </w:r>
      <w:r>
        <w:tab/>
        <w:t>2003</w:t>
      </w:r>
    </w:p>
    <w:p w14:paraId="261146F6" w14:textId="77777777" w:rsidR="00724475" w:rsidRDefault="00724475">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2003</w:t>
      </w:r>
    </w:p>
    <w:p w14:paraId="7FDC2308" w14:textId="77777777" w:rsidR="00724475" w:rsidRDefault="00724475">
      <w:pPr>
        <w:pStyle w:val="TOC5"/>
        <w:rPr>
          <w:rFonts w:ascii="Calibri" w:hAnsi="Calibri"/>
          <w:kern w:val="2"/>
          <w:sz w:val="24"/>
          <w:szCs w:val="24"/>
        </w:rPr>
      </w:pPr>
      <w:r>
        <w:t>8.1.1.1a.2</w:t>
      </w:r>
      <w:r>
        <w:rPr>
          <w:rFonts w:ascii="Calibri" w:hAnsi="Calibri"/>
          <w:kern w:val="2"/>
          <w:sz w:val="24"/>
          <w:szCs w:val="24"/>
        </w:rPr>
        <w:tab/>
      </w:r>
      <w:r>
        <w:t>Paging Early Indication with Subgrouping / RRC_INACTIVE / lastUsedCellOnly configured</w:t>
      </w:r>
      <w:r>
        <w:tab/>
        <w:t>2008</w:t>
      </w:r>
    </w:p>
    <w:p w14:paraId="3B38D7AD" w14:textId="77777777" w:rsidR="00724475" w:rsidRDefault="00724475">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2014</w:t>
      </w:r>
    </w:p>
    <w:p w14:paraId="0EB6E5BC" w14:textId="77777777" w:rsidR="00724475" w:rsidRDefault="00724475">
      <w:pPr>
        <w:pStyle w:val="TOC4"/>
        <w:rPr>
          <w:rFonts w:ascii="Calibri" w:hAnsi="Calibri"/>
          <w:kern w:val="2"/>
          <w:sz w:val="24"/>
          <w:szCs w:val="24"/>
        </w:rPr>
      </w:pPr>
      <w:r>
        <w:t>8.1.1.2</w:t>
      </w:r>
      <w:r>
        <w:rPr>
          <w:rFonts w:ascii="Calibri" w:hAnsi="Calibri"/>
          <w:kern w:val="2"/>
          <w:sz w:val="24"/>
          <w:szCs w:val="24"/>
        </w:rPr>
        <w:tab/>
      </w:r>
      <w:r>
        <w:t>RRC connection establishment</w:t>
      </w:r>
      <w:r>
        <w:tab/>
        <w:t>2019</w:t>
      </w:r>
    </w:p>
    <w:p w14:paraId="199827A1" w14:textId="77777777" w:rsidR="00724475" w:rsidRDefault="00724475">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2019</w:t>
      </w:r>
    </w:p>
    <w:p w14:paraId="7D350627" w14:textId="77777777" w:rsidR="00724475" w:rsidRDefault="00724475">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2025</w:t>
      </w:r>
    </w:p>
    <w:p w14:paraId="763A0EFC" w14:textId="77777777" w:rsidR="00724475" w:rsidRDefault="00724475">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2025</w:t>
      </w:r>
    </w:p>
    <w:p w14:paraId="2C5DCD76" w14:textId="77777777" w:rsidR="00724475" w:rsidRDefault="00724475">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2028</w:t>
      </w:r>
    </w:p>
    <w:p w14:paraId="25A001B5" w14:textId="77777777" w:rsidR="00724475" w:rsidRDefault="00724475">
      <w:pPr>
        <w:pStyle w:val="TOC5"/>
        <w:rPr>
          <w:rFonts w:ascii="Calibri" w:hAnsi="Calibri"/>
          <w:kern w:val="2"/>
          <w:sz w:val="24"/>
          <w:szCs w:val="24"/>
        </w:rPr>
      </w:pPr>
      <w:r>
        <w:t>8.1.1.2.5</w:t>
      </w:r>
      <w:r>
        <w:rPr>
          <w:rFonts w:ascii="Calibri" w:hAnsi="Calibri"/>
          <w:kern w:val="2"/>
          <w:sz w:val="24"/>
          <w:szCs w:val="24"/>
        </w:rPr>
        <w:tab/>
      </w:r>
      <w:r>
        <w:t>RRC connection establishment / MUSIM / early indication</w:t>
      </w:r>
      <w:r>
        <w:tab/>
        <w:t>2035</w:t>
      </w:r>
    </w:p>
    <w:p w14:paraId="066E4E6E" w14:textId="77777777" w:rsidR="00724475" w:rsidRDefault="00724475">
      <w:pPr>
        <w:pStyle w:val="TOC4"/>
        <w:rPr>
          <w:rFonts w:ascii="Calibri" w:hAnsi="Calibri"/>
          <w:kern w:val="2"/>
          <w:sz w:val="24"/>
          <w:szCs w:val="24"/>
        </w:rPr>
      </w:pPr>
      <w:r>
        <w:t>8.1.1.3</w:t>
      </w:r>
      <w:r>
        <w:rPr>
          <w:rFonts w:ascii="Calibri" w:hAnsi="Calibri"/>
          <w:kern w:val="2"/>
          <w:sz w:val="24"/>
          <w:szCs w:val="24"/>
        </w:rPr>
        <w:tab/>
      </w:r>
      <w:r>
        <w:t>RRC release</w:t>
      </w:r>
      <w:r>
        <w:tab/>
        <w:t>2038</w:t>
      </w:r>
    </w:p>
    <w:p w14:paraId="50C384FD" w14:textId="77777777" w:rsidR="00724475" w:rsidRDefault="00724475">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2038</w:t>
      </w:r>
    </w:p>
    <w:p w14:paraId="77D1AC22" w14:textId="77777777" w:rsidR="00724475" w:rsidRDefault="00724475">
      <w:pPr>
        <w:pStyle w:val="TOC5"/>
        <w:rPr>
          <w:rFonts w:ascii="Calibri" w:hAnsi="Calibri"/>
          <w:kern w:val="2"/>
          <w:sz w:val="24"/>
          <w:szCs w:val="24"/>
        </w:rPr>
      </w:pPr>
      <w:r w:rsidRPr="00BF6570">
        <w:rPr>
          <w:rFonts w:eastAsia="MS Mincho"/>
        </w:rPr>
        <w:t>8.1.1.3.2</w:t>
      </w:r>
      <w:r>
        <w:rPr>
          <w:rFonts w:ascii="Calibri" w:hAnsi="Calibri"/>
          <w:kern w:val="2"/>
          <w:sz w:val="24"/>
          <w:szCs w:val="24"/>
        </w:rPr>
        <w:tab/>
      </w:r>
      <w:r w:rsidRPr="00BF6570">
        <w:rPr>
          <w:color w:val="000000"/>
        </w:rPr>
        <w:t>RRC connection release / Redirection from NR to E-UTRA</w:t>
      </w:r>
      <w:r>
        <w:tab/>
        <w:t>2042</w:t>
      </w:r>
    </w:p>
    <w:p w14:paraId="41C58678" w14:textId="77777777" w:rsidR="00724475" w:rsidRDefault="00724475">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2045</w:t>
      </w:r>
    </w:p>
    <w:p w14:paraId="51C475A5" w14:textId="77777777" w:rsidR="00724475" w:rsidRDefault="00724475">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2057</w:t>
      </w:r>
    </w:p>
    <w:p w14:paraId="78E222CA" w14:textId="77777777" w:rsidR="00724475" w:rsidRDefault="00724475">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2066</w:t>
      </w:r>
    </w:p>
    <w:p w14:paraId="165D9626" w14:textId="77777777" w:rsidR="00724475" w:rsidRDefault="00724475">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2066</w:t>
      </w:r>
    </w:p>
    <w:p w14:paraId="1F55DF89" w14:textId="77777777" w:rsidR="00724475" w:rsidRDefault="00724475">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2066</w:t>
      </w:r>
    </w:p>
    <w:p w14:paraId="3C6D594C" w14:textId="77777777" w:rsidR="00724475" w:rsidRDefault="00724475">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2068</w:t>
      </w:r>
    </w:p>
    <w:p w14:paraId="4A0779DF" w14:textId="77777777" w:rsidR="00724475" w:rsidRDefault="00724475">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2071</w:t>
      </w:r>
    </w:p>
    <w:p w14:paraId="1BDB41DF" w14:textId="77777777" w:rsidR="00724475" w:rsidRDefault="00724475">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2074</w:t>
      </w:r>
    </w:p>
    <w:p w14:paraId="457AC407" w14:textId="77777777" w:rsidR="00724475" w:rsidRDefault="00724475">
      <w:pPr>
        <w:pStyle w:val="TOC5"/>
        <w:rPr>
          <w:rFonts w:ascii="Calibri" w:hAnsi="Calibri"/>
          <w:kern w:val="2"/>
          <w:sz w:val="24"/>
          <w:szCs w:val="24"/>
        </w:rPr>
      </w:pPr>
      <w:r w:rsidRPr="00BF6570">
        <w:rPr>
          <w:rFonts w:eastAsia="SimSun"/>
          <w:lang w:eastAsia="zh-CN"/>
        </w:rPr>
        <w:t>8.1.1.3.9</w:t>
      </w:r>
      <w:r>
        <w:rPr>
          <w:rFonts w:ascii="Calibri" w:hAnsi="Calibri"/>
          <w:kern w:val="2"/>
          <w:sz w:val="24"/>
          <w:szCs w:val="24"/>
        </w:rPr>
        <w:tab/>
      </w:r>
      <w:r>
        <w:t>RRC connection release / Success / With slice specific cell reselection information</w:t>
      </w:r>
      <w:r>
        <w:tab/>
        <w:t>2077</w:t>
      </w:r>
    </w:p>
    <w:p w14:paraId="11BF2D58" w14:textId="77777777" w:rsidR="00724475" w:rsidRDefault="00724475">
      <w:pPr>
        <w:pStyle w:val="TOC5"/>
        <w:rPr>
          <w:rFonts w:ascii="Calibri" w:hAnsi="Calibri"/>
          <w:kern w:val="2"/>
          <w:sz w:val="24"/>
          <w:szCs w:val="24"/>
        </w:rPr>
      </w:pPr>
      <w:r w:rsidRPr="00BF6570">
        <w:rPr>
          <w:rFonts w:eastAsia="MS Mincho"/>
        </w:rPr>
        <w:t>8.1.1.3.10</w:t>
      </w:r>
      <w:r>
        <w:rPr>
          <w:rFonts w:ascii="Calibri" w:hAnsi="Calibri"/>
          <w:kern w:val="2"/>
          <w:sz w:val="24"/>
          <w:szCs w:val="24"/>
        </w:rPr>
        <w:tab/>
      </w:r>
      <w:r>
        <w:t>RRC connection release / Redirection from NR to E-UTRA / MPS Priority Indication</w:t>
      </w:r>
      <w:r>
        <w:tab/>
        <w:t>2088</w:t>
      </w:r>
    </w:p>
    <w:p w14:paraId="6E3B328D" w14:textId="77777777" w:rsidR="00724475" w:rsidRDefault="00724475">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2092</w:t>
      </w:r>
    </w:p>
    <w:p w14:paraId="700F4428" w14:textId="77777777" w:rsidR="00724475" w:rsidRDefault="00724475">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2092</w:t>
      </w:r>
    </w:p>
    <w:p w14:paraId="14B692F8" w14:textId="77777777" w:rsidR="00724475" w:rsidRDefault="00724475">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2103</w:t>
      </w:r>
    </w:p>
    <w:p w14:paraId="3B30DEE1" w14:textId="77777777" w:rsidR="00724475" w:rsidRDefault="00724475">
      <w:pPr>
        <w:pStyle w:val="TOC5"/>
        <w:rPr>
          <w:rFonts w:ascii="Calibri" w:hAnsi="Calibri"/>
          <w:kern w:val="2"/>
          <w:sz w:val="24"/>
          <w:szCs w:val="24"/>
        </w:rPr>
      </w:pPr>
      <w:r>
        <w:t>8.1.1.4.3</w:t>
      </w:r>
      <w:r>
        <w:rPr>
          <w:rFonts w:ascii="Calibri" w:hAnsi="Calibri"/>
          <w:kern w:val="2"/>
          <w:sz w:val="24"/>
          <w:szCs w:val="24"/>
        </w:rPr>
        <w:tab/>
      </w:r>
      <w:r>
        <w:t>Void</w:t>
      </w:r>
      <w:r>
        <w:tab/>
        <w:t>2108</w:t>
      </w:r>
    </w:p>
    <w:p w14:paraId="5CE32CB6" w14:textId="77777777" w:rsidR="00724475" w:rsidRDefault="00724475">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2108</w:t>
      </w:r>
    </w:p>
    <w:p w14:paraId="12372D31" w14:textId="77777777" w:rsidR="00724475" w:rsidRDefault="00724475">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2111</w:t>
      </w:r>
    </w:p>
    <w:p w14:paraId="69CD79EE" w14:textId="77777777" w:rsidR="00724475" w:rsidRDefault="00724475">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2111</w:t>
      </w:r>
    </w:p>
    <w:p w14:paraId="0ACB8418" w14:textId="77777777" w:rsidR="00724475" w:rsidRDefault="00724475">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2112</w:t>
      </w:r>
    </w:p>
    <w:p w14:paraId="3C973E06" w14:textId="77777777" w:rsidR="00724475" w:rsidRDefault="00724475">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2115</w:t>
      </w:r>
    </w:p>
    <w:p w14:paraId="11333397" w14:textId="77777777" w:rsidR="00724475" w:rsidRDefault="00724475">
      <w:pPr>
        <w:pStyle w:val="TOC5"/>
        <w:rPr>
          <w:rFonts w:ascii="Calibri" w:hAnsi="Calibri"/>
          <w:kern w:val="2"/>
          <w:sz w:val="24"/>
          <w:szCs w:val="24"/>
        </w:rPr>
      </w:pPr>
      <w:r>
        <w:t>8.1.1.4.9</w:t>
      </w:r>
      <w:r>
        <w:rPr>
          <w:rFonts w:ascii="Calibri" w:hAnsi="Calibri"/>
          <w:kern w:val="2"/>
          <w:sz w:val="24"/>
          <w:szCs w:val="24"/>
        </w:rPr>
        <w:tab/>
      </w:r>
      <w:r>
        <w:t>RRC resume / Suspend-Resume / RRC reconfiguration / Active SCG SCell addition / Inter-band CA</w:t>
      </w:r>
      <w:r>
        <w:tab/>
        <w:t>2115</w:t>
      </w:r>
    </w:p>
    <w:p w14:paraId="744EDF4D" w14:textId="77777777" w:rsidR="00724475" w:rsidRDefault="00724475">
      <w:pPr>
        <w:pStyle w:val="TOC5"/>
        <w:rPr>
          <w:rFonts w:ascii="Calibri" w:hAnsi="Calibri"/>
          <w:kern w:val="2"/>
          <w:sz w:val="24"/>
          <w:szCs w:val="24"/>
        </w:rPr>
      </w:pPr>
      <w:r>
        <w:t>8.1.1.4.10</w:t>
      </w:r>
      <w:r>
        <w:rPr>
          <w:rFonts w:ascii="Calibri" w:hAnsi="Calibri"/>
          <w:kern w:val="2"/>
          <w:sz w:val="24"/>
          <w:szCs w:val="24"/>
        </w:rPr>
        <w:tab/>
      </w:r>
      <w:r>
        <w:t>RRC resume / MUSIM / early indication</w:t>
      </w:r>
      <w:r>
        <w:tab/>
        <w:t>2115</w:t>
      </w:r>
    </w:p>
    <w:p w14:paraId="10D976B3" w14:textId="77777777" w:rsidR="00724475" w:rsidRDefault="00724475">
      <w:pPr>
        <w:pStyle w:val="TOC3"/>
        <w:rPr>
          <w:rFonts w:ascii="Calibri" w:hAnsi="Calibri"/>
          <w:kern w:val="2"/>
          <w:sz w:val="24"/>
          <w:szCs w:val="24"/>
        </w:rPr>
      </w:pPr>
      <w:r w:rsidRPr="00BF6570">
        <w:rPr>
          <w:iCs/>
        </w:rPr>
        <w:t>8.1.2</w:t>
      </w:r>
      <w:r>
        <w:rPr>
          <w:rFonts w:ascii="Calibri" w:hAnsi="Calibri"/>
          <w:kern w:val="2"/>
          <w:sz w:val="24"/>
          <w:szCs w:val="24"/>
        </w:rPr>
        <w:tab/>
      </w:r>
      <w:r>
        <w:t>RRC reconfiguration</w:t>
      </w:r>
      <w:r>
        <w:tab/>
        <w:t>2118</w:t>
      </w:r>
    </w:p>
    <w:p w14:paraId="01AB6FE5" w14:textId="77777777" w:rsidR="00724475" w:rsidRDefault="00724475">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2118</w:t>
      </w:r>
    </w:p>
    <w:p w14:paraId="28F066E1" w14:textId="77777777" w:rsidR="00724475" w:rsidRDefault="00724475">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2118</w:t>
      </w:r>
    </w:p>
    <w:p w14:paraId="29A7928B" w14:textId="77777777" w:rsidR="00724475" w:rsidRDefault="00724475">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2127</w:t>
      </w:r>
    </w:p>
    <w:p w14:paraId="1CADAFF2" w14:textId="77777777" w:rsidR="00724475" w:rsidRDefault="00724475">
      <w:pPr>
        <w:pStyle w:val="TOC5"/>
        <w:rPr>
          <w:rFonts w:ascii="Calibri" w:hAnsi="Calibri"/>
          <w:kern w:val="2"/>
          <w:sz w:val="24"/>
          <w:szCs w:val="24"/>
        </w:rPr>
      </w:pPr>
      <w:r>
        <w:lastRenderedPageBreak/>
        <w:t>8.1.2.1.3</w:t>
      </w:r>
      <w:r>
        <w:rPr>
          <w:rFonts w:ascii="Calibri" w:hAnsi="Calibri"/>
          <w:kern w:val="2"/>
          <w:sz w:val="24"/>
          <w:szCs w:val="24"/>
        </w:rPr>
        <w:tab/>
      </w:r>
      <w:r>
        <w:t>Void</w:t>
      </w:r>
      <w:r>
        <w:tab/>
        <w:t>2130</w:t>
      </w:r>
    </w:p>
    <w:p w14:paraId="4E439B66" w14:textId="77777777" w:rsidR="00724475" w:rsidRDefault="00724475">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2130</w:t>
      </w:r>
    </w:p>
    <w:p w14:paraId="12AD72A5" w14:textId="77777777" w:rsidR="00724475" w:rsidRDefault="00724475">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2133</w:t>
      </w:r>
    </w:p>
    <w:p w14:paraId="2313EE92" w14:textId="77777777" w:rsidR="00724475" w:rsidRDefault="00724475">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2133</w:t>
      </w:r>
    </w:p>
    <w:p w14:paraId="4EB42D95" w14:textId="77777777" w:rsidR="00724475" w:rsidRDefault="00724475">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2137</w:t>
      </w:r>
    </w:p>
    <w:p w14:paraId="71457F19" w14:textId="77777777" w:rsidR="00724475" w:rsidRDefault="00724475">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2137</w:t>
      </w:r>
    </w:p>
    <w:p w14:paraId="1229D759" w14:textId="77777777" w:rsidR="00724475" w:rsidRDefault="00724475">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2138</w:t>
      </w:r>
    </w:p>
    <w:p w14:paraId="6A372F25" w14:textId="77777777" w:rsidR="00724475" w:rsidRDefault="00724475">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2142</w:t>
      </w:r>
    </w:p>
    <w:p w14:paraId="62189906" w14:textId="77777777" w:rsidR="00724475" w:rsidRDefault="00724475">
      <w:pPr>
        <w:pStyle w:val="TOC6"/>
        <w:rPr>
          <w:rFonts w:ascii="Calibri" w:hAnsi="Calibri"/>
          <w:kern w:val="2"/>
          <w:sz w:val="24"/>
          <w:szCs w:val="24"/>
        </w:rPr>
      </w:pPr>
      <w:r>
        <w:t>8.1.2.1.5.6</w:t>
      </w:r>
      <w:r>
        <w:rPr>
          <w:rFonts w:ascii="Calibri" w:hAnsi="Calibri"/>
          <w:kern w:val="2"/>
          <w:sz w:val="24"/>
          <w:szCs w:val="24"/>
        </w:rPr>
        <w:tab/>
      </w:r>
      <w:r>
        <w:t>NR CA / RRC reconfiguration / SCell addition / modification / release / Success / Active MCG SCell addition / Inter-band CA</w:t>
      </w:r>
      <w:r>
        <w:tab/>
        <w:t>2143</w:t>
      </w:r>
    </w:p>
    <w:p w14:paraId="64B35B50" w14:textId="77777777" w:rsidR="00724475" w:rsidRDefault="00724475">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2143</w:t>
      </w:r>
    </w:p>
    <w:p w14:paraId="4FC2E7A0" w14:textId="77777777" w:rsidR="00724475" w:rsidRDefault="00724475">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2154</w:t>
      </w:r>
    </w:p>
    <w:p w14:paraId="033CBD9F" w14:textId="77777777" w:rsidR="00724475" w:rsidRDefault="00724475">
      <w:pPr>
        <w:pStyle w:val="TOC4"/>
        <w:rPr>
          <w:rFonts w:ascii="Calibri" w:hAnsi="Calibri"/>
          <w:kern w:val="2"/>
          <w:sz w:val="24"/>
          <w:szCs w:val="24"/>
        </w:rPr>
      </w:pPr>
      <w:r>
        <w:t>8.1.3.1</w:t>
      </w:r>
      <w:r>
        <w:rPr>
          <w:rFonts w:ascii="Calibri" w:hAnsi="Calibri"/>
          <w:kern w:val="2"/>
          <w:sz w:val="24"/>
          <w:szCs w:val="24"/>
        </w:rPr>
        <w:tab/>
      </w:r>
      <w:r>
        <w:t>Intra NR measurements</w:t>
      </w:r>
      <w:r>
        <w:tab/>
        <w:t>2154</w:t>
      </w:r>
    </w:p>
    <w:p w14:paraId="4C431DBB" w14:textId="77777777" w:rsidR="00724475" w:rsidRDefault="00724475">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2154</w:t>
      </w:r>
    </w:p>
    <w:p w14:paraId="45D865C7" w14:textId="77777777" w:rsidR="00724475" w:rsidRDefault="00724475">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2166</w:t>
      </w:r>
    </w:p>
    <w:p w14:paraId="19C561C8" w14:textId="77777777" w:rsidR="00724475" w:rsidRDefault="00724475">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2175</w:t>
      </w:r>
    </w:p>
    <w:p w14:paraId="4444EB01" w14:textId="77777777" w:rsidR="00724475" w:rsidRDefault="00724475">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2177</w:t>
      </w:r>
    </w:p>
    <w:p w14:paraId="22F86BCB" w14:textId="77777777" w:rsidR="00724475" w:rsidRDefault="00724475">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2179</w:t>
      </w:r>
    </w:p>
    <w:p w14:paraId="2F4C09D6" w14:textId="77777777" w:rsidR="00724475" w:rsidRDefault="00724475">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2188</w:t>
      </w:r>
    </w:p>
    <w:p w14:paraId="13222E56" w14:textId="77777777" w:rsidR="00724475" w:rsidRDefault="00724475">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2191</w:t>
      </w:r>
    </w:p>
    <w:p w14:paraId="215859AF" w14:textId="77777777" w:rsidR="00724475" w:rsidRDefault="00724475">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2193</w:t>
      </w:r>
    </w:p>
    <w:p w14:paraId="55754A24" w14:textId="77777777" w:rsidR="00724475" w:rsidRDefault="00724475">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2202</w:t>
      </w:r>
    </w:p>
    <w:p w14:paraId="0FAA306E" w14:textId="77777777" w:rsidR="00724475" w:rsidRDefault="00724475">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2205</w:t>
      </w:r>
    </w:p>
    <w:p w14:paraId="0F10AE47" w14:textId="77777777" w:rsidR="00724475" w:rsidRDefault="00724475">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2207</w:t>
      </w:r>
    </w:p>
    <w:p w14:paraId="0DFA83C2" w14:textId="77777777" w:rsidR="00724475" w:rsidRDefault="00724475">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2217</w:t>
      </w:r>
    </w:p>
    <w:p w14:paraId="5E9D5229" w14:textId="77777777" w:rsidR="00724475" w:rsidRDefault="00724475">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2226</w:t>
      </w:r>
    </w:p>
    <w:p w14:paraId="5465E0EF" w14:textId="77777777" w:rsidR="00724475" w:rsidRDefault="00724475">
      <w:pPr>
        <w:pStyle w:val="TOC5"/>
        <w:rPr>
          <w:rFonts w:ascii="Calibri" w:hAnsi="Calibri"/>
          <w:kern w:val="2"/>
          <w:sz w:val="24"/>
          <w:szCs w:val="24"/>
        </w:rPr>
      </w:pPr>
      <w:r>
        <w:t>8.1.3.1.14</w:t>
      </w:r>
      <w:r>
        <w:rPr>
          <w:rFonts w:ascii="Calibri" w:hAnsi="Calibri"/>
          <w:kern w:val="2"/>
          <w:sz w:val="24"/>
          <w:szCs w:val="24"/>
        </w:rPr>
        <w:tab/>
      </w:r>
      <w:r>
        <w:t>Void</w:t>
      </w:r>
      <w:r>
        <w:tab/>
        <w:t>2251</w:t>
      </w:r>
    </w:p>
    <w:p w14:paraId="63731C32" w14:textId="77777777" w:rsidR="00724475" w:rsidRDefault="00724475">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2251</w:t>
      </w:r>
    </w:p>
    <w:p w14:paraId="520D8F2B" w14:textId="77777777" w:rsidR="00724475" w:rsidRDefault="00724475">
      <w:pPr>
        <w:pStyle w:val="TOC5"/>
        <w:rPr>
          <w:rFonts w:ascii="Calibri" w:hAnsi="Calibri"/>
          <w:kern w:val="2"/>
          <w:sz w:val="24"/>
          <w:szCs w:val="24"/>
        </w:rPr>
      </w:pPr>
      <w:r>
        <w:t>8.1.3.1.15</w:t>
      </w:r>
      <w:r>
        <w:rPr>
          <w:rFonts w:ascii="Calibri" w:hAnsi="Calibri"/>
          <w:kern w:val="2"/>
          <w:sz w:val="24"/>
          <w:szCs w:val="24"/>
        </w:rPr>
        <w:tab/>
      </w:r>
      <w:r>
        <w:t>Void</w:t>
      </w:r>
      <w:r>
        <w:tab/>
        <w:t>2259</w:t>
      </w:r>
    </w:p>
    <w:p w14:paraId="6D3A38C3" w14:textId="77777777" w:rsidR="00724475" w:rsidRDefault="00724475">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2259</w:t>
      </w:r>
    </w:p>
    <w:p w14:paraId="6DA0905E" w14:textId="77777777" w:rsidR="00724475" w:rsidRDefault="00724475">
      <w:pPr>
        <w:pStyle w:val="TOC5"/>
        <w:rPr>
          <w:rFonts w:ascii="Calibri" w:hAnsi="Calibri"/>
          <w:kern w:val="2"/>
          <w:sz w:val="24"/>
          <w:szCs w:val="24"/>
        </w:rPr>
      </w:pPr>
      <w:r>
        <w:t>8.1.3.1.16</w:t>
      </w:r>
      <w:r>
        <w:rPr>
          <w:rFonts w:ascii="Calibri" w:hAnsi="Calibri"/>
          <w:kern w:val="2"/>
          <w:sz w:val="24"/>
          <w:szCs w:val="24"/>
        </w:rPr>
        <w:tab/>
      </w:r>
      <w:r>
        <w:t>Measurement configuration control and reporting / Intra NR measurements / Allow-listing</w:t>
      </w:r>
      <w:r>
        <w:tab/>
        <w:t>2275</w:t>
      </w:r>
    </w:p>
    <w:p w14:paraId="43CF45FB" w14:textId="77777777" w:rsidR="00724475" w:rsidRDefault="00724475">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2284</w:t>
      </w:r>
    </w:p>
    <w:p w14:paraId="01BC9451" w14:textId="77777777" w:rsidR="00724475" w:rsidRDefault="00724475">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2284</w:t>
      </w:r>
    </w:p>
    <w:p w14:paraId="3A928AA5" w14:textId="77777777" w:rsidR="00724475" w:rsidRDefault="00724475">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2295</w:t>
      </w:r>
    </w:p>
    <w:p w14:paraId="22DD9DA8" w14:textId="77777777" w:rsidR="00724475" w:rsidRDefault="00724475">
      <w:pPr>
        <w:pStyle w:val="TOC6"/>
        <w:rPr>
          <w:rFonts w:ascii="Calibri" w:hAnsi="Calibri"/>
          <w:kern w:val="2"/>
          <w:sz w:val="24"/>
          <w:szCs w:val="24"/>
        </w:rPr>
      </w:pPr>
      <w:r>
        <w:lastRenderedPageBreak/>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2297</w:t>
      </w:r>
    </w:p>
    <w:p w14:paraId="2AF60BFA" w14:textId="77777777" w:rsidR="00724475" w:rsidRDefault="00724475">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2297</w:t>
      </w:r>
    </w:p>
    <w:p w14:paraId="3C363669" w14:textId="77777777" w:rsidR="00724475" w:rsidRDefault="00724475">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2297</w:t>
      </w:r>
    </w:p>
    <w:p w14:paraId="06D223A7" w14:textId="77777777" w:rsidR="00724475" w:rsidRDefault="00724475">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2309</w:t>
      </w:r>
    </w:p>
    <w:p w14:paraId="46AE7869" w14:textId="77777777" w:rsidR="00724475" w:rsidRDefault="00724475">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2311</w:t>
      </w:r>
    </w:p>
    <w:p w14:paraId="2E4E3D92" w14:textId="77777777" w:rsidR="00724475" w:rsidRDefault="00724475">
      <w:pPr>
        <w:pStyle w:val="TOC5"/>
        <w:rPr>
          <w:rFonts w:ascii="Calibri" w:hAnsi="Calibri"/>
          <w:kern w:val="2"/>
          <w:sz w:val="24"/>
          <w:szCs w:val="24"/>
        </w:rPr>
      </w:pPr>
      <w:r>
        <w:t>8.1.3.1.19</w:t>
      </w:r>
      <w:r>
        <w:rPr>
          <w:rFonts w:ascii="Calibri" w:hAnsi="Calibri"/>
          <w:kern w:val="2"/>
          <w:sz w:val="24"/>
          <w:szCs w:val="24"/>
        </w:rPr>
        <w:tab/>
      </w:r>
      <w:r w:rsidRPr="00BF6570">
        <w:rPr>
          <w:rFonts w:eastAsia="MS Mincho"/>
        </w:rPr>
        <w:t>Measurement configuration control and reporting / Inter-frequency measurements/ SFTD</w:t>
      </w:r>
      <w:r>
        <w:tab/>
        <w:t>2311</w:t>
      </w:r>
    </w:p>
    <w:p w14:paraId="0A9CD353" w14:textId="77777777" w:rsidR="00724475" w:rsidRDefault="00724475">
      <w:pPr>
        <w:pStyle w:val="TOC5"/>
        <w:rPr>
          <w:rFonts w:ascii="Calibri" w:hAnsi="Calibri"/>
          <w:kern w:val="2"/>
          <w:sz w:val="24"/>
          <w:szCs w:val="24"/>
        </w:rPr>
      </w:pPr>
      <w:r>
        <w:t>8.1.3.1.20</w:t>
      </w:r>
      <w:r>
        <w:rPr>
          <w:rFonts w:ascii="Calibri" w:hAnsi="Calibri"/>
          <w:kern w:val="2"/>
          <w:sz w:val="24"/>
          <w:szCs w:val="24"/>
        </w:rPr>
        <w:tab/>
      </w:r>
      <w:r>
        <w:t>Measurement configuration control and reporting / Measurement Gaps / gapFR1</w:t>
      </w:r>
      <w:r>
        <w:tab/>
        <w:t>2317</w:t>
      </w:r>
    </w:p>
    <w:p w14:paraId="3D63BCFE" w14:textId="77777777" w:rsidR="00724475" w:rsidRDefault="00724475">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2325</w:t>
      </w:r>
    </w:p>
    <w:p w14:paraId="36562BB3" w14:textId="77777777" w:rsidR="00724475" w:rsidRDefault="00724475">
      <w:pPr>
        <w:pStyle w:val="TOC5"/>
        <w:rPr>
          <w:rFonts w:ascii="Calibri" w:hAnsi="Calibri"/>
          <w:kern w:val="2"/>
          <w:sz w:val="24"/>
          <w:szCs w:val="24"/>
        </w:rPr>
      </w:pPr>
      <w:r>
        <w:t>8.1.3.1.22</w:t>
      </w:r>
      <w:r>
        <w:rPr>
          <w:rFonts w:ascii="Calibri" w:hAnsi="Calibri"/>
          <w:kern w:val="2"/>
          <w:sz w:val="24"/>
          <w:szCs w:val="24"/>
        </w:rPr>
        <w:tab/>
      </w:r>
      <w:r>
        <w:t>Void</w:t>
      </w:r>
      <w:r>
        <w:tab/>
        <w:t>2333</w:t>
      </w:r>
    </w:p>
    <w:p w14:paraId="22D73A2F" w14:textId="77777777" w:rsidR="00724475" w:rsidRDefault="00724475">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2333</w:t>
      </w:r>
    </w:p>
    <w:p w14:paraId="35DFF3D8" w14:textId="77777777" w:rsidR="00724475" w:rsidRDefault="00724475">
      <w:pPr>
        <w:pStyle w:val="TOC5"/>
        <w:rPr>
          <w:rFonts w:ascii="Calibri" w:hAnsi="Calibri"/>
          <w:kern w:val="2"/>
          <w:sz w:val="24"/>
          <w:szCs w:val="24"/>
        </w:rPr>
      </w:pPr>
      <w:r>
        <w:t>8.1.3.1.24</w:t>
      </w:r>
      <w:r>
        <w:rPr>
          <w:rFonts w:ascii="Calibri" w:hAnsi="Calibri"/>
          <w:kern w:val="2"/>
          <w:sz w:val="24"/>
          <w:szCs w:val="24"/>
        </w:rPr>
        <w:tab/>
      </w:r>
      <w:r>
        <w:t>Measurement configuration control and reporting for voice / QoE</w:t>
      </w:r>
      <w:r>
        <w:tab/>
        <w:t>2340</w:t>
      </w:r>
    </w:p>
    <w:p w14:paraId="6B9A65FB" w14:textId="77777777" w:rsidR="00724475" w:rsidRDefault="00724475">
      <w:pPr>
        <w:pStyle w:val="TOC5"/>
        <w:rPr>
          <w:rFonts w:ascii="Calibri" w:hAnsi="Calibri"/>
          <w:kern w:val="2"/>
          <w:sz w:val="24"/>
          <w:szCs w:val="24"/>
        </w:rPr>
      </w:pPr>
      <w:r>
        <w:t>8.1.3.1.25</w:t>
      </w:r>
      <w:r>
        <w:rPr>
          <w:rFonts w:ascii="Calibri" w:hAnsi="Calibri"/>
          <w:kern w:val="2"/>
          <w:sz w:val="24"/>
          <w:szCs w:val="24"/>
        </w:rPr>
        <w:tab/>
      </w:r>
      <w:r>
        <w:t>Measurement configuration control and reporting for video / QoE</w:t>
      </w:r>
      <w:r>
        <w:tab/>
        <w:t>2343</w:t>
      </w:r>
    </w:p>
    <w:p w14:paraId="1D473716" w14:textId="77777777" w:rsidR="00724475" w:rsidRDefault="00724475">
      <w:pPr>
        <w:pStyle w:val="TOC5"/>
        <w:rPr>
          <w:rFonts w:ascii="Calibri" w:hAnsi="Calibri"/>
          <w:kern w:val="2"/>
          <w:sz w:val="24"/>
          <w:szCs w:val="24"/>
        </w:rPr>
      </w:pPr>
      <w:r>
        <w:t>8.1.3.1.26</w:t>
      </w:r>
      <w:r>
        <w:rPr>
          <w:rFonts w:ascii="Calibri" w:hAnsi="Calibri"/>
          <w:kern w:val="2"/>
          <w:sz w:val="24"/>
          <w:szCs w:val="24"/>
        </w:rPr>
        <w:tab/>
      </w:r>
      <w:r>
        <w:t>NR NTN / Measurement configuration control and reporting / Event D1 / Measurement of Neighbour NR cell</w:t>
      </w:r>
      <w:r>
        <w:tab/>
        <w:t>2345</w:t>
      </w:r>
    </w:p>
    <w:p w14:paraId="501905DB" w14:textId="77777777" w:rsidR="00724475" w:rsidRDefault="00724475">
      <w:pPr>
        <w:pStyle w:val="TOC4"/>
        <w:rPr>
          <w:rFonts w:ascii="Calibri" w:hAnsi="Calibri"/>
          <w:kern w:val="2"/>
          <w:sz w:val="24"/>
          <w:szCs w:val="24"/>
        </w:rPr>
      </w:pPr>
      <w:r>
        <w:t>8.1.3.2</w:t>
      </w:r>
      <w:r>
        <w:rPr>
          <w:rFonts w:ascii="Calibri" w:hAnsi="Calibri"/>
          <w:kern w:val="2"/>
          <w:sz w:val="24"/>
          <w:szCs w:val="24"/>
        </w:rPr>
        <w:tab/>
      </w:r>
      <w:r>
        <w:t>Inter-RAT measurements</w:t>
      </w:r>
      <w:r>
        <w:tab/>
        <w:t>2354</w:t>
      </w:r>
    </w:p>
    <w:p w14:paraId="6B028B9B" w14:textId="77777777" w:rsidR="00724475" w:rsidRDefault="00724475">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2354</w:t>
      </w:r>
    </w:p>
    <w:p w14:paraId="5BB2AC79" w14:textId="77777777" w:rsidR="00724475" w:rsidRDefault="00724475">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2363</w:t>
      </w:r>
    </w:p>
    <w:p w14:paraId="708F7ED6" w14:textId="77777777" w:rsidR="00724475" w:rsidRDefault="00724475">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2373</w:t>
      </w:r>
    </w:p>
    <w:p w14:paraId="4C01D2A0" w14:textId="77777777" w:rsidR="00724475" w:rsidRDefault="00724475">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2382</w:t>
      </w:r>
    </w:p>
    <w:p w14:paraId="7CFA19C4" w14:textId="77777777" w:rsidR="00724475" w:rsidRDefault="00724475">
      <w:pPr>
        <w:pStyle w:val="TOC5"/>
        <w:rPr>
          <w:rFonts w:ascii="Calibri" w:hAnsi="Calibri"/>
          <w:kern w:val="2"/>
          <w:sz w:val="24"/>
          <w:szCs w:val="24"/>
        </w:rPr>
      </w:pPr>
      <w:r>
        <w:t>8.1.3.2.5</w:t>
      </w:r>
      <w:r>
        <w:rPr>
          <w:rFonts w:ascii="Calibri" w:hAnsi="Calibri"/>
          <w:kern w:val="2"/>
          <w:sz w:val="24"/>
          <w:szCs w:val="24"/>
        </w:rPr>
        <w:tab/>
      </w:r>
      <w:r>
        <w:t>Void</w:t>
      </w:r>
      <w:r>
        <w:tab/>
        <w:t>2391</w:t>
      </w:r>
    </w:p>
    <w:p w14:paraId="21BB65A6" w14:textId="77777777" w:rsidR="00724475" w:rsidRDefault="00724475">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2391</w:t>
      </w:r>
    </w:p>
    <w:p w14:paraId="2D374515" w14:textId="77777777" w:rsidR="00724475" w:rsidRDefault="00724475">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2398</w:t>
      </w:r>
    </w:p>
    <w:p w14:paraId="3C61FDD0" w14:textId="77777777" w:rsidR="00724475" w:rsidRDefault="00724475">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2407</w:t>
      </w:r>
    </w:p>
    <w:p w14:paraId="1652DD78" w14:textId="77777777" w:rsidR="00724475" w:rsidRDefault="00724475">
      <w:pPr>
        <w:pStyle w:val="TOC4"/>
        <w:rPr>
          <w:rFonts w:ascii="Calibri" w:hAnsi="Calibri"/>
          <w:kern w:val="2"/>
          <w:sz w:val="24"/>
          <w:szCs w:val="24"/>
        </w:rPr>
      </w:pPr>
      <w:r>
        <w:t>8.1.3.3</w:t>
      </w:r>
      <w:r>
        <w:rPr>
          <w:rFonts w:ascii="Calibri" w:hAnsi="Calibri"/>
          <w:kern w:val="2"/>
          <w:sz w:val="24"/>
          <w:szCs w:val="24"/>
        </w:rPr>
        <w:tab/>
      </w:r>
      <w:r>
        <w:t>Measurement for self-optimized networks</w:t>
      </w:r>
      <w:r>
        <w:tab/>
        <w:t>2413</w:t>
      </w:r>
    </w:p>
    <w:p w14:paraId="04071452" w14:textId="77777777" w:rsidR="00724475" w:rsidRDefault="00724475">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2413</w:t>
      </w:r>
    </w:p>
    <w:p w14:paraId="1EA34B75" w14:textId="77777777" w:rsidR="00724475" w:rsidRDefault="00724475">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2425</w:t>
      </w:r>
    </w:p>
    <w:p w14:paraId="79928DC9" w14:textId="77777777" w:rsidR="00724475" w:rsidRDefault="00724475">
      <w:pPr>
        <w:pStyle w:val="TOC4"/>
        <w:rPr>
          <w:rFonts w:ascii="Calibri" w:hAnsi="Calibri"/>
          <w:kern w:val="2"/>
          <w:sz w:val="24"/>
          <w:szCs w:val="24"/>
        </w:rPr>
      </w:pPr>
      <w:r>
        <w:t>8.1.3.4</w:t>
      </w:r>
      <w:r>
        <w:rPr>
          <w:rFonts w:ascii="Calibri" w:hAnsi="Calibri"/>
          <w:kern w:val="2"/>
          <w:sz w:val="24"/>
          <w:szCs w:val="24"/>
        </w:rPr>
        <w:tab/>
      </w:r>
      <w:r>
        <w:t>Void</w:t>
      </w:r>
      <w:r>
        <w:tab/>
        <w:t>2437</w:t>
      </w:r>
    </w:p>
    <w:p w14:paraId="06564066" w14:textId="77777777" w:rsidR="00724475" w:rsidRDefault="00724475">
      <w:pPr>
        <w:pStyle w:val="TOC3"/>
        <w:rPr>
          <w:rFonts w:ascii="Calibri" w:hAnsi="Calibri"/>
          <w:kern w:val="2"/>
          <w:sz w:val="24"/>
          <w:szCs w:val="24"/>
        </w:rPr>
      </w:pPr>
      <w:r>
        <w:t>8.1.4</w:t>
      </w:r>
      <w:r>
        <w:rPr>
          <w:rFonts w:ascii="Calibri" w:hAnsi="Calibri"/>
          <w:kern w:val="2"/>
          <w:sz w:val="24"/>
          <w:szCs w:val="24"/>
        </w:rPr>
        <w:tab/>
      </w:r>
      <w:r>
        <w:t>Handover</w:t>
      </w:r>
      <w:r>
        <w:tab/>
        <w:t>2437</w:t>
      </w:r>
    </w:p>
    <w:p w14:paraId="35F13D95" w14:textId="77777777" w:rsidR="00724475" w:rsidRDefault="00724475">
      <w:pPr>
        <w:pStyle w:val="TOC4"/>
        <w:rPr>
          <w:rFonts w:ascii="Calibri" w:hAnsi="Calibri"/>
          <w:kern w:val="2"/>
          <w:sz w:val="24"/>
          <w:szCs w:val="24"/>
        </w:rPr>
      </w:pPr>
      <w:r>
        <w:t>8.1.4.1</w:t>
      </w:r>
      <w:r>
        <w:rPr>
          <w:rFonts w:ascii="Calibri" w:hAnsi="Calibri"/>
          <w:kern w:val="2"/>
          <w:sz w:val="24"/>
          <w:szCs w:val="24"/>
        </w:rPr>
        <w:tab/>
      </w:r>
      <w:r>
        <w:t>Intra NR handover</w:t>
      </w:r>
      <w:r>
        <w:tab/>
        <w:t>2437</w:t>
      </w:r>
    </w:p>
    <w:p w14:paraId="02D43D46" w14:textId="77777777" w:rsidR="00724475" w:rsidRDefault="00724475">
      <w:pPr>
        <w:pStyle w:val="TOC5"/>
        <w:rPr>
          <w:rFonts w:ascii="Calibri" w:hAnsi="Calibri"/>
          <w:kern w:val="2"/>
          <w:sz w:val="24"/>
          <w:szCs w:val="24"/>
        </w:rPr>
      </w:pPr>
      <w:r w:rsidRPr="00BF6570">
        <w:rPr>
          <w:rFonts w:eastAsia="SimSun"/>
          <w:lang w:eastAsia="x-none"/>
        </w:rPr>
        <w:t>8.1.4.1.1</w:t>
      </w:r>
      <w:r>
        <w:rPr>
          <w:rFonts w:ascii="Calibri" w:hAnsi="Calibri"/>
          <w:kern w:val="2"/>
          <w:sz w:val="24"/>
          <w:szCs w:val="24"/>
        </w:rPr>
        <w:tab/>
      </w:r>
      <w:r>
        <w:rPr>
          <w:lang w:eastAsia="x-none"/>
        </w:rPr>
        <w:t>Void</w:t>
      </w:r>
      <w:r>
        <w:tab/>
        <w:t>2437</w:t>
      </w:r>
    </w:p>
    <w:p w14:paraId="233F4620" w14:textId="77777777" w:rsidR="00724475" w:rsidRDefault="00724475">
      <w:pPr>
        <w:pStyle w:val="TOC5"/>
        <w:rPr>
          <w:rFonts w:ascii="Calibri" w:hAnsi="Calibri"/>
          <w:kern w:val="2"/>
          <w:sz w:val="24"/>
          <w:szCs w:val="24"/>
        </w:rPr>
      </w:pPr>
      <w:r w:rsidRPr="00BF6570">
        <w:rPr>
          <w:rFonts w:eastAsia="SimSun"/>
          <w:lang w:eastAsia="x-none"/>
        </w:rPr>
        <w:t>8.1.4.1.2</w:t>
      </w:r>
      <w:r>
        <w:rPr>
          <w:rFonts w:ascii="Calibri" w:hAnsi="Calibri"/>
          <w:kern w:val="2"/>
          <w:sz w:val="24"/>
          <w:szCs w:val="24"/>
        </w:rPr>
        <w:tab/>
      </w:r>
      <w:r w:rsidRPr="00BF6570">
        <w:rPr>
          <w:rFonts w:eastAsia="SimSun"/>
          <w:lang w:eastAsia="x-none"/>
        </w:rPr>
        <w:t>Intra NR handover / Success / Inter-frequency</w:t>
      </w:r>
      <w:r>
        <w:tab/>
        <w:t>2437</w:t>
      </w:r>
    </w:p>
    <w:p w14:paraId="4D720D19" w14:textId="77777777" w:rsidR="00724475" w:rsidRDefault="00724475">
      <w:pPr>
        <w:pStyle w:val="TOC5"/>
        <w:rPr>
          <w:rFonts w:ascii="Calibri" w:hAnsi="Calibri"/>
          <w:kern w:val="2"/>
          <w:sz w:val="24"/>
          <w:szCs w:val="24"/>
        </w:rPr>
      </w:pPr>
      <w:r w:rsidRPr="00BF6570">
        <w:rPr>
          <w:rFonts w:eastAsia="MS Mincho"/>
        </w:rPr>
        <w:t>8.1.4.1.3</w:t>
      </w:r>
      <w:r>
        <w:rPr>
          <w:rFonts w:ascii="Calibri" w:hAnsi="Calibri"/>
          <w:kern w:val="2"/>
          <w:sz w:val="24"/>
          <w:szCs w:val="24"/>
        </w:rPr>
        <w:tab/>
      </w:r>
      <w:r w:rsidRPr="00BF6570">
        <w:rPr>
          <w:rFonts w:eastAsia="MS Mincho"/>
        </w:rPr>
        <w:t>Void</w:t>
      </w:r>
      <w:r>
        <w:tab/>
        <w:t>2455</w:t>
      </w:r>
    </w:p>
    <w:p w14:paraId="2B6D4FE6" w14:textId="77777777" w:rsidR="00724475" w:rsidRDefault="00724475">
      <w:pPr>
        <w:pStyle w:val="TOC5"/>
        <w:rPr>
          <w:rFonts w:ascii="Calibri" w:hAnsi="Calibri"/>
          <w:kern w:val="2"/>
          <w:sz w:val="24"/>
          <w:szCs w:val="24"/>
        </w:rPr>
      </w:pPr>
      <w:r w:rsidRPr="00BF6570">
        <w:rPr>
          <w:rFonts w:eastAsia="MS Mincho"/>
        </w:rPr>
        <w:t>8.1.4.1.4</w:t>
      </w:r>
      <w:r>
        <w:rPr>
          <w:rFonts w:ascii="Calibri" w:hAnsi="Calibri"/>
          <w:kern w:val="2"/>
          <w:sz w:val="24"/>
          <w:szCs w:val="24"/>
        </w:rPr>
        <w:tab/>
      </w:r>
      <w:r w:rsidRPr="00BF6570">
        <w:rPr>
          <w:rFonts w:eastAsia="MS Mincho"/>
        </w:rPr>
        <w:t>Void</w:t>
      </w:r>
      <w:r>
        <w:tab/>
        <w:t>2455</w:t>
      </w:r>
    </w:p>
    <w:p w14:paraId="1B9EFFE7" w14:textId="77777777" w:rsidR="00724475" w:rsidRDefault="00724475">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2455</w:t>
      </w:r>
    </w:p>
    <w:p w14:paraId="3DCBF020" w14:textId="77777777" w:rsidR="00724475" w:rsidRDefault="00724475">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2462</w:t>
      </w:r>
    </w:p>
    <w:p w14:paraId="53C7BFBC" w14:textId="77777777" w:rsidR="00724475" w:rsidRDefault="00724475">
      <w:pPr>
        <w:pStyle w:val="TOC5"/>
        <w:rPr>
          <w:rFonts w:ascii="Calibri" w:hAnsi="Calibri"/>
          <w:kern w:val="2"/>
          <w:sz w:val="24"/>
          <w:szCs w:val="24"/>
        </w:rPr>
      </w:pPr>
      <w:r w:rsidRPr="00BF6570">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2466</w:t>
      </w:r>
    </w:p>
    <w:p w14:paraId="31136D68" w14:textId="77777777" w:rsidR="00724475" w:rsidRDefault="00724475">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2466</w:t>
      </w:r>
    </w:p>
    <w:p w14:paraId="51590E04" w14:textId="77777777" w:rsidR="00724475" w:rsidRDefault="00724475">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2471</w:t>
      </w:r>
    </w:p>
    <w:p w14:paraId="607B841F" w14:textId="77777777" w:rsidR="00724475" w:rsidRDefault="00724475">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2472</w:t>
      </w:r>
    </w:p>
    <w:p w14:paraId="7D887CD7" w14:textId="77777777" w:rsidR="00724475" w:rsidRDefault="00724475">
      <w:pPr>
        <w:pStyle w:val="TOC5"/>
        <w:rPr>
          <w:rFonts w:ascii="Calibri" w:hAnsi="Calibri"/>
          <w:kern w:val="2"/>
          <w:sz w:val="24"/>
          <w:szCs w:val="24"/>
        </w:rPr>
      </w:pPr>
      <w:r w:rsidRPr="00BF6570">
        <w:rPr>
          <w:rFonts w:eastAsia="Malgun Gothic"/>
        </w:rPr>
        <w:t>8.1.4.1.8</w:t>
      </w:r>
      <w:r>
        <w:rPr>
          <w:rFonts w:ascii="Calibri" w:hAnsi="Calibri"/>
          <w:kern w:val="2"/>
          <w:sz w:val="24"/>
          <w:szCs w:val="24"/>
        </w:rPr>
        <w:tab/>
      </w:r>
      <w:r>
        <w:rPr>
          <w:lang w:eastAsia="x-none"/>
        </w:rPr>
        <w:t>NR CA / Intra NR handover / Success / PCell Change / SCell no Change</w:t>
      </w:r>
      <w:r>
        <w:tab/>
        <w:t>2473</w:t>
      </w:r>
    </w:p>
    <w:p w14:paraId="782A2D4D" w14:textId="77777777" w:rsidR="00724475" w:rsidRDefault="00724475">
      <w:pPr>
        <w:pStyle w:val="TOC6"/>
        <w:rPr>
          <w:rFonts w:ascii="Calibri" w:hAnsi="Calibri"/>
          <w:kern w:val="2"/>
          <w:sz w:val="24"/>
          <w:szCs w:val="24"/>
        </w:rPr>
      </w:pPr>
      <w:r>
        <w:lastRenderedPageBreak/>
        <w:t>8.1.4.1.8.1</w:t>
      </w:r>
      <w:r>
        <w:rPr>
          <w:rFonts w:ascii="Calibri" w:hAnsi="Calibri"/>
          <w:kern w:val="2"/>
          <w:sz w:val="24"/>
          <w:szCs w:val="24"/>
        </w:rPr>
        <w:tab/>
      </w:r>
      <w:r>
        <w:t>NR CA / Intra NR handover / Success / PCell Change / SCell no Change / Intra-band Contiguous CA</w:t>
      </w:r>
      <w:r>
        <w:tab/>
        <w:t>2473</w:t>
      </w:r>
    </w:p>
    <w:p w14:paraId="0518E414" w14:textId="77777777" w:rsidR="00724475" w:rsidRDefault="00724475">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2478</w:t>
      </w:r>
    </w:p>
    <w:p w14:paraId="26F2858B" w14:textId="77777777" w:rsidR="00724475" w:rsidRDefault="00724475">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2478</w:t>
      </w:r>
    </w:p>
    <w:p w14:paraId="40F9FAC4" w14:textId="77777777" w:rsidR="00724475" w:rsidRDefault="00724475">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2479</w:t>
      </w:r>
    </w:p>
    <w:p w14:paraId="5115FFCD" w14:textId="77777777" w:rsidR="00724475" w:rsidRDefault="00724475">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2479</w:t>
      </w:r>
    </w:p>
    <w:p w14:paraId="54034A11" w14:textId="77777777" w:rsidR="00724475" w:rsidRDefault="00724475">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2491</w:t>
      </w:r>
    </w:p>
    <w:p w14:paraId="1D3D4BEA" w14:textId="77777777" w:rsidR="00724475" w:rsidRDefault="00724475">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2492</w:t>
      </w:r>
    </w:p>
    <w:p w14:paraId="53960C66" w14:textId="77777777" w:rsidR="00724475" w:rsidRDefault="00724475">
      <w:pPr>
        <w:pStyle w:val="TOC5"/>
        <w:rPr>
          <w:rFonts w:ascii="Calibri" w:hAnsi="Calibri"/>
          <w:kern w:val="2"/>
          <w:sz w:val="24"/>
          <w:szCs w:val="24"/>
        </w:rPr>
      </w:pPr>
      <w:r w:rsidRPr="00BF6570">
        <w:rPr>
          <w:rFonts w:eastAsia="SimSun"/>
          <w:lang w:eastAsia="x-none"/>
        </w:rPr>
        <w:t>8.1.4.1.10</w:t>
      </w:r>
      <w:r>
        <w:rPr>
          <w:rFonts w:ascii="Calibri" w:hAnsi="Calibri"/>
          <w:kern w:val="2"/>
          <w:sz w:val="24"/>
          <w:szCs w:val="24"/>
        </w:rPr>
        <w:tab/>
      </w:r>
      <w:r w:rsidRPr="00BF6570">
        <w:rPr>
          <w:rFonts w:eastAsia="SimSun"/>
          <w:lang w:eastAsia="x-none"/>
        </w:rPr>
        <w:t>eCall Only mode / Intra NR handover / Success / Inter-frequency</w:t>
      </w:r>
      <w:r>
        <w:tab/>
        <w:t>2492</w:t>
      </w:r>
    </w:p>
    <w:p w14:paraId="3E668E54" w14:textId="77777777" w:rsidR="00724475" w:rsidRDefault="00724475">
      <w:pPr>
        <w:pStyle w:val="TOC4"/>
        <w:rPr>
          <w:rFonts w:ascii="Calibri" w:hAnsi="Calibri"/>
          <w:kern w:val="2"/>
          <w:sz w:val="24"/>
          <w:szCs w:val="24"/>
        </w:rPr>
      </w:pPr>
      <w:r w:rsidRPr="00BF6570">
        <w:rPr>
          <w:rFonts w:eastAsia="Malgun Gothic"/>
        </w:rPr>
        <w:t>8.1.4.2</w:t>
      </w:r>
      <w:r>
        <w:rPr>
          <w:rFonts w:ascii="Calibri" w:hAnsi="Calibri"/>
          <w:kern w:val="2"/>
          <w:sz w:val="24"/>
          <w:szCs w:val="24"/>
        </w:rPr>
        <w:tab/>
      </w:r>
      <w:r w:rsidRPr="00BF6570">
        <w:rPr>
          <w:rFonts w:eastAsia="Malgun Gothic"/>
        </w:rPr>
        <w:t>Inter-RAT handover</w:t>
      </w:r>
      <w:r>
        <w:tab/>
        <w:t>2502</w:t>
      </w:r>
    </w:p>
    <w:p w14:paraId="7F6F0E38" w14:textId="77777777" w:rsidR="00724475" w:rsidRDefault="00724475">
      <w:pPr>
        <w:pStyle w:val="TOC5"/>
        <w:rPr>
          <w:rFonts w:ascii="Calibri" w:hAnsi="Calibri"/>
          <w:kern w:val="2"/>
          <w:sz w:val="24"/>
          <w:szCs w:val="24"/>
        </w:rPr>
      </w:pPr>
      <w:r>
        <w:t>8.1.4.2.1</w:t>
      </w:r>
      <w:r>
        <w:rPr>
          <w:rFonts w:ascii="Calibri" w:hAnsi="Calibri"/>
          <w:kern w:val="2"/>
          <w:sz w:val="24"/>
          <w:szCs w:val="24"/>
        </w:rPr>
        <w:tab/>
      </w:r>
      <w:r>
        <w:t>Inter-RAT handover from NR</w:t>
      </w:r>
      <w:r>
        <w:tab/>
        <w:t>2502</w:t>
      </w:r>
    </w:p>
    <w:p w14:paraId="62817526" w14:textId="77777777" w:rsidR="00724475" w:rsidRDefault="00724475">
      <w:pPr>
        <w:pStyle w:val="TOC6"/>
        <w:rPr>
          <w:rFonts w:ascii="Calibri" w:hAnsi="Calibri"/>
          <w:kern w:val="2"/>
          <w:sz w:val="24"/>
          <w:szCs w:val="24"/>
        </w:rPr>
      </w:pPr>
      <w:r w:rsidRPr="00BF6570">
        <w:rPr>
          <w:rFonts w:eastAsia="Malgun Gothic"/>
        </w:rPr>
        <w:t>8.1.4.2.1.1</w:t>
      </w:r>
      <w:r>
        <w:rPr>
          <w:rFonts w:ascii="Calibri" w:hAnsi="Calibri"/>
          <w:kern w:val="2"/>
          <w:sz w:val="24"/>
          <w:szCs w:val="24"/>
        </w:rPr>
        <w:tab/>
      </w:r>
      <w:r w:rsidRPr="00BF6570">
        <w:rPr>
          <w:rFonts w:eastAsia="Malgun Gothic"/>
        </w:rPr>
        <w:t>Inter-RAT handover / From NR to E-UTRA / Success</w:t>
      </w:r>
      <w:r>
        <w:tab/>
        <w:t>2502</w:t>
      </w:r>
    </w:p>
    <w:p w14:paraId="1B7827EC" w14:textId="77777777" w:rsidR="00724475" w:rsidRDefault="00724475">
      <w:pPr>
        <w:pStyle w:val="TOC5"/>
        <w:rPr>
          <w:rFonts w:ascii="Calibri" w:hAnsi="Calibri"/>
          <w:kern w:val="2"/>
          <w:sz w:val="24"/>
          <w:szCs w:val="24"/>
        </w:rPr>
      </w:pPr>
      <w:r w:rsidRPr="00BF6570">
        <w:rPr>
          <w:rFonts w:eastAsia="Malgun Gothic"/>
        </w:rPr>
        <w:t>8.1.4.2.1.</w:t>
      </w:r>
      <w:r w:rsidRPr="00BF6570">
        <w:rPr>
          <w:rFonts w:eastAsia="SimSun"/>
          <w:lang w:eastAsia="zh-CN"/>
        </w:rPr>
        <w:t>2</w:t>
      </w:r>
      <w:r>
        <w:rPr>
          <w:rFonts w:ascii="Calibri" w:hAnsi="Calibri"/>
          <w:kern w:val="2"/>
          <w:sz w:val="24"/>
          <w:szCs w:val="24"/>
        </w:rPr>
        <w:tab/>
      </w:r>
      <w:r w:rsidRPr="00BF6570">
        <w:rPr>
          <w:rFonts w:eastAsia="Malgun Gothic"/>
        </w:rPr>
        <w:t xml:space="preserve">Inter-RAT handover / From NR to </w:t>
      </w:r>
      <w:r w:rsidRPr="00BF6570">
        <w:rPr>
          <w:rFonts w:eastAsia="SimSun"/>
          <w:lang w:eastAsia="zh-CN"/>
        </w:rPr>
        <w:t>EN-DC</w:t>
      </w:r>
      <w:r w:rsidRPr="00BF6570">
        <w:rPr>
          <w:rFonts w:eastAsia="Malgun Gothic"/>
        </w:rPr>
        <w:t xml:space="preserve"> / Success</w:t>
      </w:r>
      <w:r>
        <w:tab/>
        <w:t>2508</w:t>
      </w:r>
    </w:p>
    <w:p w14:paraId="6BA03889" w14:textId="77777777" w:rsidR="00724475" w:rsidRDefault="00724475">
      <w:pPr>
        <w:pStyle w:val="TOC5"/>
        <w:rPr>
          <w:rFonts w:ascii="Calibri" w:hAnsi="Calibri"/>
          <w:kern w:val="2"/>
          <w:sz w:val="24"/>
          <w:szCs w:val="24"/>
        </w:rPr>
      </w:pPr>
      <w:r>
        <w:t>8.1.4.2.2</w:t>
      </w:r>
      <w:r>
        <w:rPr>
          <w:rFonts w:ascii="Calibri" w:hAnsi="Calibri"/>
          <w:kern w:val="2"/>
          <w:sz w:val="24"/>
          <w:szCs w:val="24"/>
        </w:rPr>
        <w:tab/>
      </w:r>
      <w:r>
        <w:t>Inter-RAT handover to NR</w:t>
      </w:r>
      <w:r>
        <w:tab/>
        <w:t>2516</w:t>
      </w:r>
    </w:p>
    <w:p w14:paraId="7CA5DB9F" w14:textId="77777777" w:rsidR="00724475" w:rsidRDefault="00724475">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2516</w:t>
      </w:r>
    </w:p>
    <w:p w14:paraId="01E76CB5" w14:textId="77777777" w:rsidR="00724475" w:rsidRDefault="00724475">
      <w:pPr>
        <w:pStyle w:val="TOC4"/>
        <w:rPr>
          <w:rFonts w:ascii="Calibri" w:hAnsi="Calibri"/>
          <w:kern w:val="2"/>
          <w:sz w:val="24"/>
          <w:szCs w:val="24"/>
        </w:rPr>
      </w:pPr>
      <w:r>
        <w:t>8.1.4.3</w:t>
      </w:r>
      <w:r>
        <w:rPr>
          <w:rFonts w:ascii="Calibri" w:hAnsi="Calibri"/>
          <w:kern w:val="2"/>
          <w:sz w:val="24"/>
          <w:szCs w:val="24"/>
        </w:rPr>
        <w:tab/>
      </w:r>
      <w:r>
        <w:t>DAPS handover</w:t>
      </w:r>
      <w:r>
        <w:tab/>
        <w:t>2520</w:t>
      </w:r>
    </w:p>
    <w:p w14:paraId="26421EAB" w14:textId="77777777" w:rsidR="00724475" w:rsidRDefault="00724475">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2520</w:t>
      </w:r>
    </w:p>
    <w:p w14:paraId="519F4177" w14:textId="77777777" w:rsidR="00724475" w:rsidRDefault="00724475">
      <w:pPr>
        <w:pStyle w:val="TOC5"/>
        <w:rPr>
          <w:rFonts w:ascii="Calibri" w:hAnsi="Calibri"/>
          <w:kern w:val="2"/>
          <w:sz w:val="24"/>
          <w:szCs w:val="24"/>
        </w:rPr>
      </w:pPr>
      <w:r w:rsidRPr="00BF6570">
        <w:rPr>
          <w:rFonts w:eastAsia="SimSun"/>
        </w:rPr>
        <w:t>8.1.4.3.2</w:t>
      </w:r>
      <w:r>
        <w:rPr>
          <w:rFonts w:ascii="Calibri" w:hAnsi="Calibri"/>
          <w:kern w:val="2"/>
          <w:sz w:val="24"/>
          <w:szCs w:val="24"/>
        </w:rPr>
        <w:tab/>
      </w:r>
      <w:r w:rsidRPr="00BF6570">
        <w:rPr>
          <w:rFonts w:eastAsia="SimSun"/>
        </w:rPr>
        <w:t>DAPS handover / HO Failure and source link available / HO Success and RLF in source / Intra-frequency</w:t>
      </w:r>
      <w:r>
        <w:tab/>
        <w:t>2531</w:t>
      </w:r>
    </w:p>
    <w:p w14:paraId="659F5DAD" w14:textId="77777777" w:rsidR="00724475" w:rsidRDefault="00724475">
      <w:pPr>
        <w:pStyle w:val="TOC5"/>
        <w:rPr>
          <w:rFonts w:ascii="Calibri" w:hAnsi="Calibri"/>
          <w:kern w:val="2"/>
          <w:sz w:val="24"/>
          <w:szCs w:val="24"/>
        </w:rPr>
      </w:pPr>
      <w:r>
        <w:t>8.1.4.3.3</w:t>
      </w:r>
      <w:r>
        <w:tab/>
        <w:t>2545</w:t>
      </w:r>
    </w:p>
    <w:p w14:paraId="2DD9A1D2" w14:textId="77777777" w:rsidR="00724475" w:rsidRDefault="00724475">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2545</w:t>
      </w:r>
    </w:p>
    <w:p w14:paraId="1121C551" w14:textId="77777777" w:rsidR="00724475" w:rsidRDefault="00724475">
      <w:pPr>
        <w:pStyle w:val="TOC6"/>
        <w:rPr>
          <w:rFonts w:ascii="Calibri" w:hAnsi="Calibri"/>
          <w:kern w:val="2"/>
          <w:sz w:val="24"/>
          <w:szCs w:val="24"/>
        </w:rPr>
      </w:pPr>
      <w:r>
        <w:t>8.1.4.3.4.1</w:t>
      </w:r>
      <w:r>
        <w:rPr>
          <w:rFonts w:ascii="Calibri" w:hAnsi="Calibri"/>
          <w:kern w:val="2"/>
          <w:sz w:val="24"/>
          <w:szCs w:val="24"/>
        </w:rPr>
        <w:tab/>
      </w:r>
      <w:r>
        <w:t>DAPS handover with key change / Success / Inter-frequency / Intra-band non-contiguous</w:t>
      </w:r>
      <w:r>
        <w:tab/>
        <w:t>2545</w:t>
      </w:r>
    </w:p>
    <w:p w14:paraId="579B679A" w14:textId="77777777" w:rsidR="00724475" w:rsidRDefault="00724475">
      <w:pPr>
        <w:pStyle w:val="TOC5"/>
        <w:rPr>
          <w:rFonts w:ascii="Calibri" w:hAnsi="Calibri"/>
          <w:kern w:val="2"/>
          <w:sz w:val="24"/>
          <w:szCs w:val="24"/>
        </w:rPr>
      </w:pPr>
      <w:r>
        <w:t>8.1.4.3.4.1.1</w:t>
      </w:r>
      <w:r>
        <w:rPr>
          <w:rFonts w:ascii="Calibri" w:hAnsi="Calibri"/>
          <w:kern w:val="2"/>
          <w:sz w:val="24"/>
          <w:szCs w:val="24"/>
        </w:rPr>
        <w:tab/>
      </w:r>
      <w:r>
        <w:t>Test Purpose (TP)</w:t>
      </w:r>
      <w:r>
        <w:tab/>
        <w:t>2545</w:t>
      </w:r>
    </w:p>
    <w:p w14:paraId="7FE25B1B" w14:textId="77777777" w:rsidR="00724475" w:rsidRDefault="00724475">
      <w:pPr>
        <w:pStyle w:val="TOC6"/>
        <w:rPr>
          <w:rFonts w:ascii="Calibri" w:hAnsi="Calibri"/>
          <w:kern w:val="2"/>
          <w:sz w:val="24"/>
          <w:szCs w:val="24"/>
        </w:rPr>
      </w:pPr>
      <w:r>
        <w:t>8.1.4.3.4.2</w:t>
      </w:r>
      <w:r>
        <w:rPr>
          <w:rFonts w:ascii="Calibri" w:hAnsi="Calibri"/>
          <w:kern w:val="2"/>
          <w:sz w:val="24"/>
          <w:szCs w:val="24"/>
        </w:rPr>
        <w:tab/>
      </w:r>
      <w:r>
        <w:t>DAPS handover with key change / Success / Inter-frequency / Intra-band contiguous</w:t>
      </w:r>
      <w:r>
        <w:tab/>
        <w:t>2546</w:t>
      </w:r>
    </w:p>
    <w:p w14:paraId="29CE04AF" w14:textId="77777777" w:rsidR="00724475" w:rsidRDefault="00724475">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2546</w:t>
      </w:r>
    </w:p>
    <w:p w14:paraId="5F967A60" w14:textId="77777777" w:rsidR="00724475" w:rsidRDefault="00724475">
      <w:pPr>
        <w:pStyle w:val="TOC6"/>
        <w:rPr>
          <w:rFonts w:ascii="Calibri" w:hAnsi="Calibri"/>
          <w:kern w:val="2"/>
          <w:sz w:val="24"/>
          <w:szCs w:val="24"/>
        </w:rPr>
      </w:pPr>
      <w:r>
        <w:t>8.1.4.3.5.1</w:t>
      </w:r>
      <w:r>
        <w:rPr>
          <w:rFonts w:ascii="Calibri" w:hAnsi="Calibri"/>
          <w:kern w:val="2"/>
          <w:sz w:val="24"/>
          <w:szCs w:val="24"/>
        </w:rPr>
        <w:tab/>
      </w:r>
      <w:r>
        <w:t>DAPS handover / HO Failure and source link available / HO Success and RLF in source / Inter-frequency / Intra-band non-contiguous</w:t>
      </w:r>
      <w:r>
        <w:tab/>
        <w:t>2546</w:t>
      </w:r>
    </w:p>
    <w:p w14:paraId="2AE195AF" w14:textId="77777777" w:rsidR="00724475" w:rsidRDefault="00724475">
      <w:pPr>
        <w:pStyle w:val="TOC5"/>
        <w:rPr>
          <w:rFonts w:ascii="Calibri" w:hAnsi="Calibri"/>
          <w:kern w:val="2"/>
          <w:sz w:val="24"/>
          <w:szCs w:val="24"/>
        </w:rPr>
      </w:pPr>
      <w:r>
        <w:t>8.1.4.3.5.1.1</w:t>
      </w:r>
      <w:r>
        <w:rPr>
          <w:rFonts w:ascii="Calibri" w:hAnsi="Calibri"/>
          <w:kern w:val="2"/>
          <w:sz w:val="24"/>
          <w:szCs w:val="24"/>
        </w:rPr>
        <w:tab/>
      </w:r>
      <w:r>
        <w:t>Test Purpose (TP)</w:t>
      </w:r>
      <w:r>
        <w:tab/>
        <w:t>2546</w:t>
      </w:r>
    </w:p>
    <w:p w14:paraId="2B382820" w14:textId="77777777" w:rsidR="00724475" w:rsidRDefault="00724475">
      <w:pPr>
        <w:pStyle w:val="TOC6"/>
        <w:rPr>
          <w:rFonts w:ascii="Calibri" w:hAnsi="Calibri"/>
          <w:kern w:val="2"/>
          <w:sz w:val="24"/>
          <w:szCs w:val="24"/>
        </w:rPr>
      </w:pPr>
      <w:r>
        <w:t>8.1.4.3.5.2</w:t>
      </w:r>
      <w:r>
        <w:rPr>
          <w:rFonts w:ascii="Calibri" w:hAnsi="Calibri"/>
          <w:kern w:val="2"/>
          <w:sz w:val="24"/>
          <w:szCs w:val="24"/>
        </w:rPr>
        <w:tab/>
      </w:r>
      <w:r>
        <w:t>DAPS handover / HO Failure and source link available / HO Success and RLF in source / Inter-frequency / Intra-band contiguous</w:t>
      </w:r>
      <w:r>
        <w:tab/>
        <w:t>2547</w:t>
      </w:r>
    </w:p>
    <w:p w14:paraId="24682D64" w14:textId="77777777" w:rsidR="00724475" w:rsidRDefault="00724475">
      <w:pPr>
        <w:pStyle w:val="TOC4"/>
        <w:rPr>
          <w:rFonts w:ascii="Calibri" w:hAnsi="Calibri"/>
          <w:kern w:val="2"/>
          <w:sz w:val="24"/>
          <w:szCs w:val="24"/>
        </w:rPr>
      </w:pPr>
      <w:r>
        <w:t>8.1.4.4</w:t>
      </w:r>
      <w:r>
        <w:rPr>
          <w:rFonts w:ascii="Calibri" w:hAnsi="Calibri"/>
          <w:kern w:val="2"/>
          <w:sz w:val="24"/>
          <w:szCs w:val="24"/>
        </w:rPr>
        <w:tab/>
      </w:r>
      <w:r>
        <w:t>Conditional handover</w:t>
      </w:r>
      <w:r>
        <w:tab/>
        <w:t>2548</w:t>
      </w:r>
    </w:p>
    <w:p w14:paraId="4BA22008" w14:textId="77777777" w:rsidR="00724475" w:rsidRDefault="00724475">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2548</w:t>
      </w:r>
    </w:p>
    <w:p w14:paraId="25B3B06B" w14:textId="77777777" w:rsidR="00724475" w:rsidRDefault="00724475">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2559</w:t>
      </w:r>
    </w:p>
    <w:p w14:paraId="7983C6B8" w14:textId="77777777" w:rsidR="00724475" w:rsidRDefault="00724475">
      <w:pPr>
        <w:pStyle w:val="TOC5"/>
        <w:rPr>
          <w:rFonts w:ascii="Calibri" w:hAnsi="Calibri"/>
          <w:kern w:val="2"/>
          <w:sz w:val="24"/>
          <w:szCs w:val="24"/>
        </w:rPr>
      </w:pPr>
      <w:r>
        <w:t>8.1.4.4.3</w:t>
      </w:r>
      <w:r>
        <w:rPr>
          <w:rFonts w:ascii="Calibri" w:hAnsi="Calibri"/>
          <w:kern w:val="2"/>
          <w:sz w:val="24"/>
          <w:szCs w:val="24"/>
        </w:rPr>
        <w:tab/>
      </w:r>
      <w:r>
        <w:t>Conditional handover / Failure</w:t>
      </w:r>
      <w:r>
        <w:tab/>
        <w:t>2569</w:t>
      </w:r>
    </w:p>
    <w:p w14:paraId="4F6B767B" w14:textId="77777777" w:rsidR="00724475" w:rsidRDefault="00724475">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2580</w:t>
      </w:r>
    </w:p>
    <w:p w14:paraId="68AD2D6A" w14:textId="77777777" w:rsidR="00724475" w:rsidRDefault="00724475">
      <w:pPr>
        <w:pStyle w:val="TOC5"/>
        <w:rPr>
          <w:rFonts w:ascii="Calibri" w:hAnsi="Calibri"/>
          <w:kern w:val="2"/>
          <w:sz w:val="24"/>
          <w:szCs w:val="24"/>
        </w:rPr>
      </w:pPr>
      <w:r>
        <w:t>8.1.4.4.6</w:t>
      </w:r>
      <w:r>
        <w:rPr>
          <w:rFonts w:ascii="Calibri" w:hAnsi="Calibri"/>
          <w:kern w:val="2"/>
          <w:sz w:val="24"/>
          <w:szCs w:val="24"/>
        </w:rPr>
        <w:tab/>
      </w:r>
      <w:r>
        <w:t>NR NTN / Conditional handover / Success / CondEventT1</w:t>
      </w:r>
      <w:r>
        <w:tab/>
        <w:t>2600</w:t>
      </w:r>
    </w:p>
    <w:p w14:paraId="56B42874" w14:textId="77777777" w:rsidR="00724475" w:rsidRDefault="00724475">
      <w:pPr>
        <w:pStyle w:val="TOC5"/>
        <w:rPr>
          <w:rFonts w:ascii="Calibri" w:hAnsi="Calibri"/>
          <w:kern w:val="2"/>
          <w:sz w:val="24"/>
          <w:szCs w:val="24"/>
        </w:rPr>
      </w:pPr>
      <w:r>
        <w:t>8.1.4.4.7</w:t>
      </w:r>
      <w:r>
        <w:rPr>
          <w:rFonts w:ascii="Calibri" w:hAnsi="Calibri"/>
          <w:kern w:val="2"/>
          <w:sz w:val="24"/>
          <w:szCs w:val="24"/>
        </w:rPr>
        <w:tab/>
      </w:r>
      <w:r>
        <w:t>NR NTN / Conditional handover / Success / CondEventD1</w:t>
      </w:r>
      <w:r>
        <w:tab/>
        <w:t>2610</w:t>
      </w:r>
    </w:p>
    <w:p w14:paraId="5880C806" w14:textId="77777777" w:rsidR="00724475" w:rsidRDefault="00724475">
      <w:pPr>
        <w:pStyle w:val="TOC3"/>
        <w:rPr>
          <w:rFonts w:ascii="Calibri" w:hAnsi="Calibri"/>
          <w:kern w:val="2"/>
          <w:sz w:val="24"/>
          <w:szCs w:val="24"/>
        </w:rPr>
      </w:pPr>
      <w:r>
        <w:t>8.1.5</w:t>
      </w:r>
      <w:r>
        <w:rPr>
          <w:rFonts w:ascii="Calibri" w:hAnsi="Calibri"/>
          <w:kern w:val="2"/>
          <w:sz w:val="24"/>
          <w:szCs w:val="24"/>
        </w:rPr>
        <w:tab/>
      </w:r>
      <w:r>
        <w:t>RRC others</w:t>
      </w:r>
      <w:r>
        <w:tab/>
        <w:t>2620</w:t>
      </w:r>
    </w:p>
    <w:p w14:paraId="5F867EDF" w14:textId="77777777" w:rsidR="00724475" w:rsidRDefault="00724475">
      <w:pPr>
        <w:pStyle w:val="TOC4"/>
        <w:rPr>
          <w:rFonts w:ascii="Calibri" w:hAnsi="Calibri"/>
          <w:kern w:val="2"/>
          <w:sz w:val="24"/>
          <w:szCs w:val="24"/>
        </w:rPr>
      </w:pPr>
      <w:r>
        <w:t>8.1.5.1</w:t>
      </w:r>
      <w:r>
        <w:rPr>
          <w:rFonts w:ascii="Calibri" w:hAnsi="Calibri"/>
          <w:kern w:val="2"/>
          <w:sz w:val="24"/>
          <w:szCs w:val="24"/>
        </w:rPr>
        <w:tab/>
      </w:r>
      <w:r>
        <w:t>UE capability transfer</w:t>
      </w:r>
      <w:r>
        <w:tab/>
        <w:t>2620</w:t>
      </w:r>
    </w:p>
    <w:p w14:paraId="45BE120B" w14:textId="77777777" w:rsidR="00724475" w:rsidRDefault="00724475">
      <w:pPr>
        <w:pStyle w:val="TOC5"/>
        <w:rPr>
          <w:rFonts w:ascii="Calibri" w:hAnsi="Calibri"/>
          <w:kern w:val="2"/>
          <w:sz w:val="24"/>
          <w:szCs w:val="24"/>
        </w:rPr>
      </w:pPr>
      <w:r>
        <w:t>8.1.5.1.1</w:t>
      </w:r>
      <w:r>
        <w:rPr>
          <w:rFonts w:ascii="Calibri" w:hAnsi="Calibri"/>
          <w:kern w:val="2"/>
          <w:sz w:val="24"/>
          <w:szCs w:val="24"/>
        </w:rPr>
        <w:tab/>
      </w:r>
      <w:r>
        <w:t>UE capability transfer / Success</w:t>
      </w:r>
      <w:r>
        <w:tab/>
        <w:t>2620</w:t>
      </w:r>
    </w:p>
    <w:p w14:paraId="27C71274" w14:textId="77777777" w:rsidR="00724475" w:rsidRDefault="00724475">
      <w:pPr>
        <w:pStyle w:val="TOC4"/>
        <w:rPr>
          <w:rFonts w:ascii="Calibri" w:hAnsi="Calibri"/>
          <w:kern w:val="2"/>
          <w:sz w:val="24"/>
          <w:szCs w:val="24"/>
        </w:rPr>
      </w:pPr>
      <w:r>
        <w:t>8.1.5.2</w:t>
      </w:r>
      <w:r>
        <w:rPr>
          <w:rFonts w:ascii="Calibri" w:hAnsi="Calibri"/>
          <w:kern w:val="2"/>
          <w:sz w:val="24"/>
          <w:szCs w:val="24"/>
        </w:rPr>
        <w:tab/>
      </w:r>
      <w:r>
        <w:t>SI change / On-demand SIB</w:t>
      </w:r>
      <w:r>
        <w:tab/>
        <w:t>2663</w:t>
      </w:r>
    </w:p>
    <w:p w14:paraId="1B1BB98B" w14:textId="77777777" w:rsidR="00724475" w:rsidRDefault="00724475">
      <w:pPr>
        <w:pStyle w:val="TOC5"/>
        <w:rPr>
          <w:rFonts w:ascii="Calibri" w:hAnsi="Calibri"/>
          <w:kern w:val="2"/>
          <w:sz w:val="24"/>
          <w:szCs w:val="24"/>
        </w:rPr>
      </w:pPr>
      <w:r>
        <w:t>8.1.5.2.1</w:t>
      </w:r>
      <w:r>
        <w:rPr>
          <w:rFonts w:ascii="Calibri" w:hAnsi="Calibri"/>
          <w:kern w:val="2"/>
          <w:sz w:val="24"/>
          <w:szCs w:val="24"/>
        </w:rPr>
        <w:tab/>
      </w:r>
      <w:r>
        <w:t>Void</w:t>
      </w:r>
      <w:r>
        <w:tab/>
        <w:t>2663</w:t>
      </w:r>
    </w:p>
    <w:p w14:paraId="11A9D554" w14:textId="77777777" w:rsidR="00724475" w:rsidRDefault="00724475">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2663</w:t>
      </w:r>
    </w:p>
    <w:p w14:paraId="3B69A419" w14:textId="77777777" w:rsidR="00724475" w:rsidRDefault="00724475">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2666</w:t>
      </w:r>
    </w:p>
    <w:p w14:paraId="5EC92FD7" w14:textId="77777777" w:rsidR="00724475" w:rsidRDefault="00724475">
      <w:pPr>
        <w:pStyle w:val="TOC4"/>
        <w:rPr>
          <w:rFonts w:ascii="Calibri" w:hAnsi="Calibri"/>
          <w:kern w:val="2"/>
          <w:sz w:val="24"/>
          <w:szCs w:val="24"/>
        </w:rPr>
      </w:pPr>
      <w:r>
        <w:t>8.1.5.3</w:t>
      </w:r>
      <w:r>
        <w:rPr>
          <w:rFonts w:ascii="Calibri" w:hAnsi="Calibri"/>
          <w:kern w:val="2"/>
          <w:sz w:val="24"/>
          <w:szCs w:val="24"/>
        </w:rPr>
        <w:tab/>
      </w:r>
      <w:r>
        <w:t>PWS notification</w:t>
      </w:r>
      <w:r>
        <w:tab/>
        <w:t>2676</w:t>
      </w:r>
    </w:p>
    <w:p w14:paraId="673D465C" w14:textId="77777777" w:rsidR="00724475" w:rsidRDefault="00724475">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2676</w:t>
      </w:r>
    </w:p>
    <w:p w14:paraId="34C12FE8" w14:textId="77777777" w:rsidR="00724475" w:rsidRDefault="00724475">
      <w:pPr>
        <w:pStyle w:val="TOC5"/>
        <w:rPr>
          <w:rFonts w:ascii="Calibri" w:hAnsi="Calibri"/>
          <w:kern w:val="2"/>
          <w:sz w:val="24"/>
          <w:szCs w:val="24"/>
        </w:rPr>
      </w:pPr>
      <w:r w:rsidRPr="00BF6570">
        <w:rPr>
          <w:rFonts w:eastAsia="PMingLiU"/>
        </w:rPr>
        <w:t>8.1.5.3.2</w:t>
      </w:r>
      <w:r>
        <w:rPr>
          <w:rFonts w:ascii="Calibri" w:hAnsi="Calibri"/>
          <w:kern w:val="2"/>
          <w:sz w:val="24"/>
          <w:szCs w:val="24"/>
        </w:rPr>
        <w:tab/>
      </w:r>
      <w:r w:rsidRPr="00BF6570">
        <w:rPr>
          <w:rFonts w:eastAsia="PMingLiU"/>
        </w:rPr>
        <w:t>PWS notification / PWS reception in NR RRC_</w:t>
      </w:r>
      <w:r w:rsidRPr="00BF6570">
        <w:rPr>
          <w:rFonts w:eastAsia="PMingLiU"/>
          <w:color w:val="000000"/>
        </w:rPr>
        <w:t>INACTIVE</w:t>
      </w:r>
      <w:r w:rsidRPr="00BF6570">
        <w:rPr>
          <w:rFonts w:eastAsia="PMingLiU"/>
        </w:rPr>
        <w:t xml:space="preserve"> state</w:t>
      </w:r>
      <w:r>
        <w:tab/>
        <w:t>2678</w:t>
      </w:r>
    </w:p>
    <w:p w14:paraId="7257B41D" w14:textId="77777777" w:rsidR="00724475" w:rsidRDefault="00724475">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2679</w:t>
      </w:r>
    </w:p>
    <w:p w14:paraId="29A5BEC3" w14:textId="77777777" w:rsidR="00724475" w:rsidRDefault="00724475">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2680</w:t>
      </w:r>
    </w:p>
    <w:p w14:paraId="56940CFD" w14:textId="77777777" w:rsidR="00724475" w:rsidRDefault="00724475">
      <w:pPr>
        <w:pStyle w:val="TOC4"/>
        <w:rPr>
          <w:rFonts w:ascii="Calibri" w:hAnsi="Calibri"/>
          <w:kern w:val="2"/>
          <w:sz w:val="24"/>
          <w:szCs w:val="24"/>
        </w:rPr>
      </w:pPr>
      <w:r>
        <w:t>8.1.5.4</w:t>
      </w:r>
      <w:r>
        <w:rPr>
          <w:rFonts w:ascii="Calibri" w:hAnsi="Calibri"/>
          <w:kern w:val="2"/>
          <w:sz w:val="24"/>
          <w:szCs w:val="24"/>
        </w:rPr>
        <w:tab/>
      </w:r>
      <w:r>
        <w:t>Counter check</w:t>
      </w:r>
      <w:r>
        <w:tab/>
        <w:t>2686</w:t>
      </w:r>
    </w:p>
    <w:p w14:paraId="08C33110" w14:textId="77777777" w:rsidR="00724475" w:rsidRDefault="00724475">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2686</w:t>
      </w:r>
    </w:p>
    <w:p w14:paraId="433DDC8C" w14:textId="77777777" w:rsidR="00724475" w:rsidRDefault="00724475">
      <w:pPr>
        <w:pStyle w:val="TOC4"/>
        <w:rPr>
          <w:rFonts w:ascii="Calibri" w:hAnsi="Calibri"/>
          <w:kern w:val="2"/>
          <w:sz w:val="24"/>
          <w:szCs w:val="24"/>
        </w:rPr>
      </w:pPr>
      <w:r>
        <w:lastRenderedPageBreak/>
        <w:t>8.1.5.5</w:t>
      </w:r>
      <w:r>
        <w:rPr>
          <w:rFonts w:ascii="Calibri" w:hAnsi="Calibri"/>
          <w:kern w:val="2"/>
          <w:sz w:val="24"/>
          <w:szCs w:val="24"/>
        </w:rPr>
        <w:tab/>
      </w:r>
      <w:r>
        <w:t>Redirection to NR</w:t>
      </w:r>
      <w:r>
        <w:tab/>
        <w:t>2691</w:t>
      </w:r>
    </w:p>
    <w:p w14:paraId="3742C75E" w14:textId="77777777" w:rsidR="00724475" w:rsidRDefault="00724475">
      <w:pPr>
        <w:pStyle w:val="TOC5"/>
        <w:rPr>
          <w:rFonts w:ascii="Calibri" w:hAnsi="Calibri"/>
          <w:kern w:val="2"/>
          <w:sz w:val="24"/>
          <w:szCs w:val="24"/>
        </w:rPr>
      </w:pPr>
      <w:r>
        <w:t>8.1.5.5.1</w:t>
      </w:r>
      <w:r>
        <w:rPr>
          <w:rFonts w:ascii="Calibri" w:hAnsi="Calibri"/>
          <w:kern w:val="2"/>
          <w:sz w:val="24"/>
          <w:szCs w:val="24"/>
        </w:rPr>
        <w:tab/>
      </w:r>
      <w:r>
        <w:t>Redirection to NR / From E-UTRA / Success</w:t>
      </w:r>
      <w:r>
        <w:tab/>
        <w:t>2691</w:t>
      </w:r>
    </w:p>
    <w:p w14:paraId="17E73931" w14:textId="77777777" w:rsidR="00724475" w:rsidRDefault="00724475">
      <w:pPr>
        <w:pStyle w:val="TOC5"/>
        <w:rPr>
          <w:rFonts w:ascii="Calibri" w:hAnsi="Calibri"/>
          <w:kern w:val="2"/>
          <w:sz w:val="24"/>
          <w:szCs w:val="24"/>
        </w:rPr>
      </w:pPr>
      <w:r>
        <w:t>8.1.5.5.2</w:t>
      </w:r>
      <w:r>
        <w:rPr>
          <w:rFonts w:ascii="Calibri" w:hAnsi="Calibri"/>
          <w:kern w:val="2"/>
          <w:sz w:val="24"/>
          <w:szCs w:val="24"/>
        </w:rPr>
        <w:tab/>
      </w:r>
      <w:r>
        <w:t>Redirection to NR / From E-UTRA / MPS Priority Indication / Success</w:t>
      </w:r>
      <w:r>
        <w:tab/>
        <w:t>2695</w:t>
      </w:r>
    </w:p>
    <w:p w14:paraId="1C89D0B0" w14:textId="77777777" w:rsidR="00724475" w:rsidRDefault="00724475">
      <w:pPr>
        <w:pStyle w:val="TOC4"/>
        <w:rPr>
          <w:rFonts w:ascii="Calibri" w:hAnsi="Calibri"/>
          <w:kern w:val="2"/>
          <w:sz w:val="24"/>
          <w:szCs w:val="24"/>
        </w:rPr>
      </w:pPr>
      <w:r>
        <w:t>8.1.5.6</w:t>
      </w:r>
      <w:r>
        <w:rPr>
          <w:rFonts w:ascii="Calibri" w:hAnsi="Calibri"/>
          <w:kern w:val="2"/>
          <w:sz w:val="24"/>
          <w:szCs w:val="24"/>
        </w:rPr>
        <w:tab/>
      </w:r>
      <w:r>
        <w:t>Radio link failure</w:t>
      </w:r>
      <w:r>
        <w:tab/>
        <w:t>2699</w:t>
      </w:r>
    </w:p>
    <w:p w14:paraId="6E17B924" w14:textId="77777777" w:rsidR="00724475" w:rsidRDefault="00724475">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2699</w:t>
      </w:r>
    </w:p>
    <w:p w14:paraId="1F2685AD" w14:textId="77777777" w:rsidR="00724475" w:rsidRDefault="00724475">
      <w:pPr>
        <w:pStyle w:val="TOC5"/>
        <w:rPr>
          <w:rFonts w:ascii="Calibri" w:hAnsi="Calibri"/>
          <w:kern w:val="2"/>
          <w:sz w:val="24"/>
          <w:szCs w:val="24"/>
        </w:rPr>
      </w:pPr>
      <w:r>
        <w:t>8.1.5.6.2</w:t>
      </w:r>
      <w:r>
        <w:rPr>
          <w:rFonts w:ascii="Calibri" w:hAnsi="Calibri"/>
          <w:kern w:val="2"/>
          <w:sz w:val="24"/>
          <w:szCs w:val="24"/>
        </w:rPr>
        <w:tab/>
      </w:r>
      <w:r>
        <w:t>Void</w:t>
      </w:r>
      <w:r>
        <w:tab/>
        <w:t>2708</w:t>
      </w:r>
    </w:p>
    <w:p w14:paraId="23E31165" w14:textId="77777777" w:rsidR="00724475" w:rsidRDefault="00724475">
      <w:pPr>
        <w:pStyle w:val="TOC5"/>
        <w:rPr>
          <w:rFonts w:ascii="Calibri" w:hAnsi="Calibri"/>
          <w:kern w:val="2"/>
          <w:sz w:val="24"/>
          <w:szCs w:val="24"/>
        </w:rPr>
      </w:pPr>
      <w:r>
        <w:t>8.1.5.6.3</w:t>
      </w:r>
      <w:r>
        <w:rPr>
          <w:rFonts w:ascii="Calibri" w:hAnsi="Calibri"/>
          <w:kern w:val="2"/>
          <w:sz w:val="24"/>
          <w:szCs w:val="24"/>
        </w:rPr>
        <w:tab/>
      </w:r>
      <w:r>
        <w:t>Radio link failure / T311 expiry</w:t>
      </w:r>
      <w:r>
        <w:tab/>
        <w:t>2708</w:t>
      </w:r>
    </w:p>
    <w:p w14:paraId="591F1779" w14:textId="77777777" w:rsidR="00724475" w:rsidRDefault="00724475">
      <w:pPr>
        <w:pStyle w:val="TOC5"/>
        <w:rPr>
          <w:rFonts w:ascii="Calibri" w:hAnsi="Calibri"/>
          <w:kern w:val="2"/>
          <w:sz w:val="24"/>
          <w:szCs w:val="24"/>
        </w:rPr>
      </w:pPr>
      <w:r>
        <w:t>8.1.5.6.4</w:t>
      </w:r>
      <w:r>
        <w:rPr>
          <w:rFonts w:ascii="Calibri" w:hAnsi="Calibri"/>
          <w:kern w:val="2"/>
          <w:sz w:val="24"/>
          <w:szCs w:val="24"/>
        </w:rPr>
        <w:tab/>
      </w:r>
      <w:r>
        <w:t>Void</w:t>
      </w:r>
      <w:r>
        <w:tab/>
        <w:t>2711</w:t>
      </w:r>
    </w:p>
    <w:p w14:paraId="18D45740" w14:textId="77777777" w:rsidR="00724475" w:rsidRDefault="00724475">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2711</w:t>
      </w:r>
    </w:p>
    <w:p w14:paraId="2523E102" w14:textId="77777777" w:rsidR="00724475" w:rsidRDefault="00724475">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2711</w:t>
      </w:r>
    </w:p>
    <w:p w14:paraId="6C7BCA63" w14:textId="77777777" w:rsidR="00724475" w:rsidRDefault="00724475">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2715</w:t>
      </w:r>
    </w:p>
    <w:p w14:paraId="64102ECD" w14:textId="77777777" w:rsidR="00724475" w:rsidRDefault="00724475">
      <w:pPr>
        <w:pStyle w:val="TOC6"/>
        <w:rPr>
          <w:rFonts w:ascii="Calibri" w:hAnsi="Calibri"/>
          <w:kern w:val="2"/>
          <w:sz w:val="24"/>
          <w:szCs w:val="24"/>
        </w:rPr>
      </w:pPr>
      <w:r w:rsidRPr="00BF6570">
        <w:rPr>
          <w:rFonts w:eastAsia="PMingLiU"/>
        </w:rPr>
        <w:t>8.1.5.6.5.3</w:t>
      </w:r>
      <w:r>
        <w:rPr>
          <w:rFonts w:ascii="Calibri" w:hAnsi="Calibri"/>
          <w:kern w:val="2"/>
          <w:sz w:val="24"/>
          <w:szCs w:val="24"/>
        </w:rPr>
        <w:tab/>
      </w:r>
      <w:r w:rsidRPr="00BF6570">
        <w:rPr>
          <w:rFonts w:eastAsia="PMingLiU"/>
        </w:rPr>
        <w:t>NR CA / No Radio Link Failure on SCell / RRC Connection Continues on PCell / Intra-band non-Contiguous CA</w:t>
      </w:r>
      <w:r>
        <w:tab/>
        <w:t>2716</w:t>
      </w:r>
    </w:p>
    <w:p w14:paraId="5BE04B9B" w14:textId="77777777" w:rsidR="00724475" w:rsidRDefault="00724475">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2716</w:t>
      </w:r>
    </w:p>
    <w:p w14:paraId="46C1710B" w14:textId="77777777" w:rsidR="00724475" w:rsidRDefault="00724475">
      <w:pPr>
        <w:pStyle w:val="TOC4"/>
        <w:rPr>
          <w:rFonts w:ascii="Calibri" w:hAnsi="Calibri"/>
          <w:kern w:val="2"/>
          <w:sz w:val="24"/>
          <w:szCs w:val="24"/>
        </w:rPr>
      </w:pPr>
      <w:r w:rsidRPr="00BF6570">
        <w:rPr>
          <w:rFonts w:eastAsia="SimSun"/>
        </w:rPr>
        <w:t>8.1.5.7</w:t>
      </w:r>
      <w:r>
        <w:rPr>
          <w:rFonts w:ascii="Calibri" w:hAnsi="Calibri"/>
          <w:kern w:val="2"/>
          <w:sz w:val="24"/>
          <w:szCs w:val="24"/>
        </w:rPr>
        <w:tab/>
      </w:r>
      <w:r w:rsidRPr="00BF6570">
        <w:rPr>
          <w:rFonts w:eastAsia="SimSun"/>
        </w:rPr>
        <w:t>Failure information</w:t>
      </w:r>
      <w:r>
        <w:tab/>
        <w:t>2721</w:t>
      </w:r>
    </w:p>
    <w:p w14:paraId="061A96E1" w14:textId="77777777" w:rsidR="00724475" w:rsidRDefault="00724475">
      <w:pPr>
        <w:pStyle w:val="TOC5"/>
        <w:rPr>
          <w:rFonts w:ascii="Calibri" w:hAnsi="Calibri"/>
          <w:kern w:val="2"/>
          <w:sz w:val="24"/>
          <w:szCs w:val="24"/>
        </w:rPr>
      </w:pPr>
      <w:r w:rsidRPr="00BF6570">
        <w:rPr>
          <w:rFonts w:eastAsia="SimSun"/>
        </w:rPr>
        <w:t>8.1.5.7.1</w:t>
      </w:r>
      <w:r>
        <w:rPr>
          <w:rFonts w:ascii="Calibri" w:hAnsi="Calibri"/>
          <w:kern w:val="2"/>
          <w:sz w:val="24"/>
          <w:szCs w:val="24"/>
        </w:rPr>
        <w:tab/>
      </w:r>
      <w:r w:rsidRPr="00BF6570">
        <w:rPr>
          <w:rFonts w:eastAsia="SimSun"/>
        </w:rPr>
        <w:t>Failure information / RLC failure / MCG</w:t>
      </w:r>
      <w:r>
        <w:tab/>
        <w:t>2721</w:t>
      </w:r>
    </w:p>
    <w:p w14:paraId="451AEE16" w14:textId="77777777" w:rsidR="00724475" w:rsidRDefault="00724475">
      <w:pPr>
        <w:pStyle w:val="TOC6"/>
        <w:rPr>
          <w:rFonts w:ascii="Calibri" w:hAnsi="Calibri"/>
          <w:kern w:val="2"/>
          <w:sz w:val="24"/>
          <w:szCs w:val="24"/>
        </w:rPr>
      </w:pPr>
      <w:r w:rsidRPr="00BF6570">
        <w:rPr>
          <w:rFonts w:eastAsia="SimSun"/>
        </w:rPr>
        <w:t>8.1.5.7.1.1</w:t>
      </w:r>
      <w:r>
        <w:rPr>
          <w:rFonts w:ascii="Calibri" w:hAnsi="Calibri"/>
          <w:kern w:val="2"/>
          <w:sz w:val="24"/>
          <w:szCs w:val="24"/>
        </w:rPr>
        <w:tab/>
      </w:r>
      <w:r w:rsidRPr="00BF6570">
        <w:rPr>
          <w:rFonts w:eastAsia="SimSun"/>
        </w:rPr>
        <w:t>Failure information / RLC failure / MCG / Intra-band Contiguous CA</w:t>
      </w:r>
      <w:r>
        <w:tab/>
        <w:t>2721</w:t>
      </w:r>
    </w:p>
    <w:p w14:paraId="352C8C3F" w14:textId="77777777" w:rsidR="00724475" w:rsidRDefault="00724475">
      <w:pPr>
        <w:pStyle w:val="TOC6"/>
        <w:rPr>
          <w:rFonts w:ascii="Calibri" w:hAnsi="Calibri"/>
          <w:kern w:val="2"/>
          <w:sz w:val="24"/>
          <w:szCs w:val="24"/>
        </w:rPr>
      </w:pPr>
      <w:r w:rsidRPr="00BF6570">
        <w:rPr>
          <w:rFonts w:eastAsia="SimSun"/>
        </w:rPr>
        <w:t>8.1.5.7.1.2</w:t>
      </w:r>
      <w:r>
        <w:rPr>
          <w:rFonts w:ascii="Calibri" w:hAnsi="Calibri"/>
          <w:kern w:val="2"/>
          <w:sz w:val="24"/>
          <w:szCs w:val="24"/>
        </w:rPr>
        <w:tab/>
      </w:r>
      <w:r w:rsidRPr="00BF6570">
        <w:rPr>
          <w:rFonts w:eastAsia="SimSun"/>
        </w:rPr>
        <w:t>Failure information / RLC failure / MCG / Inter-band CA</w:t>
      </w:r>
      <w:r>
        <w:tab/>
        <w:t>2727</w:t>
      </w:r>
    </w:p>
    <w:p w14:paraId="090D26F4" w14:textId="77777777" w:rsidR="00724475" w:rsidRDefault="00724475">
      <w:pPr>
        <w:pStyle w:val="TOC6"/>
        <w:rPr>
          <w:rFonts w:ascii="Calibri" w:hAnsi="Calibri"/>
          <w:kern w:val="2"/>
          <w:sz w:val="24"/>
          <w:szCs w:val="24"/>
        </w:rPr>
      </w:pPr>
      <w:r w:rsidRPr="00BF6570">
        <w:rPr>
          <w:rFonts w:eastAsia="SimSun"/>
        </w:rPr>
        <w:t>8.1.5.7.1.3</w:t>
      </w:r>
      <w:r>
        <w:rPr>
          <w:rFonts w:ascii="Calibri" w:hAnsi="Calibri"/>
          <w:kern w:val="2"/>
          <w:sz w:val="24"/>
          <w:szCs w:val="24"/>
        </w:rPr>
        <w:tab/>
      </w:r>
      <w:r w:rsidRPr="00BF6570">
        <w:rPr>
          <w:rFonts w:eastAsia="SimSun"/>
        </w:rPr>
        <w:t>Failure information / RLC failure / MCG / Intra-band non Contiguous CA</w:t>
      </w:r>
      <w:r>
        <w:tab/>
        <w:t>2728</w:t>
      </w:r>
    </w:p>
    <w:p w14:paraId="589C1EDA" w14:textId="77777777" w:rsidR="00724475" w:rsidRDefault="00724475">
      <w:pPr>
        <w:pStyle w:val="TOC4"/>
        <w:rPr>
          <w:rFonts w:ascii="Calibri" w:hAnsi="Calibri"/>
          <w:kern w:val="2"/>
          <w:sz w:val="24"/>
          <w:szCs w:val="24"/>
        </w:rPr>
      </w:pPr>
      <w:r w:rsidRPr="00BF6570">
        <w:rPr>
          <w:rFonts w:eastAsia="MS Mincho"/>
        </w:rPr>
        <w:t>8.1.5.8</w:t>
      </w:r>
      <w:r>
        <w:rPr>
          <w:rFonts w:ascii="Calibri" w:hAnsi="Calibri"/>
          <w:kern w:val="2"/>
          <w:sz w:val="24"/>
          <w:szCs w:val="24"/>
        </w:rPr>
        <w:tab/>
      </w:r>
      <w:r w:rsidRPr="00BF6570">
        <w:rPr>
          <w:rFonts w:eastAsia="MS Mincho"/>
        </w:rPr>
        <w:t>Processing delay</w:t>
      </w:r>
      <w:r>
        <w:tab/>
        <w:t>2728</w:t>
      </w:r>
    </w:p>
    <w:p w14:paraId="78588495" w14:textId="77777777" w:rsidR="00724475" w:rsidRDefault="00724475">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2728</w:t>
      </w:r>
    </w:p>
    <w:p w14:paraId="76E33DD7" w14:textId="77777777" w:rsidR="00724475" w:rsidRDefault="00724475">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2739</w:t>
      </w:r>
    </w:p>
    <w:p w14:paraId="06C848BC" w14:textId="77777777" w:rsidR="00724475" w:rsidRDefault="00724475">
      <w:pPr>
        <w:pStyle w:val="TOC6"/>
        <w:rPr>
          <w:rFonts w:ascii="Calibri" w:hAnsi="Calibri"/>
          <w:kern w:val="2"/>
          <w:sz w:val="24"/>
          <w:szCs w:val="24"/>
        </w:rPr>
      </w:pPr>
      <w:r>
        <w:t>8.1.5.8.2.1</w:t>
      </w:r>
      <w:r>
        <w:rPr>
          <w:rFonts w:ascii="Calibri" w:hAnsi="Calibri"/>
          <w:kern w:val="2"/>
          <w:sz w:val="24"/>
          <w:szCs w:val="24"/>
        </w:rPr>
        <w:tab/>
      </w:r>
      <w:r>
        <w:t>Processing delay / RRC_Inactive to RRC_Connected / Success / Latency check / SCell addition / Intra-band Contiguous CA</w:t>
      </w:r>
      <w:r>
        <w:tab/>
        <w:t>2739</w:t>
      </w:r>
    </w:p>
    <w:p w14:paraId="4C9B0FDD" w14:textId="77777777" w:rsidR="00724475" w:rsidRDefault="00724475">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2744</w:t>
      </w:r>
    </w:p>
    <w:p w14:paraId="73BC7AA2" w14:textId="77777777" w:rsidR="00724475" w:rsidRDefault="00724475">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2745</w:t>
      </w:r>
    </w:p>
    <w:p w14:paraId="20B98187" w14:textId="77777777" w:rsidR="00724475" w:rsidRDefault="00724475">
      <w:pPr>
        <w:pStyle w:val="TOC4"/>
        <w:rPr>
          <w:rFonts w:ascii="Calibri" w:hAnsi="Calibri"/>
          <w:kern w:val="2"/>
          <w:sz w:val="24"/>
          <w:szCs w:val="24"/>
        </w:rPr>
      </w:pPr>
      <w:r w:rsidRPr="00BF6570">
        <w:rPr>
          <w:rFonts w:eastAsia="MS Mincho"/>
        </w:rPr>
        <w:t>8.1.5.9</w:t>
      </w:r>
      <w:r>
        <w:rPr>
          <w:rFonts w:ascii="Calibri" w:hAnsi="Calibri"/>
          <w:kern w:val="2"/>
          <w:sz w:val="24"/>
          <w:szCs w:val="24"/>
        </w:rPr>
        <w:tab/>
      </w:r>
      <w:r w:rsidRPr="00BF6570">
        <w:rPr>
          <w:rFonts w:eastAsia="MS Mincho"/>
        </w:rPr>
        <w:t>Message Segment transfer</w:t>
      </w:r>
      <w:r>
        <w:tab/>
        <w:t>2745</w:t>
      </w:r>
    </w:p>
    <w:p w14:paraId="07AAE872" w14:textId="77777777" w:rsidR="00724475" w:rsidRDefault="00724475">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2745</w:t>
      </w:r>
    </w:p>
    <w:p w14:paraId="42A40D12" w14:textId="77777777" w:rsidR="00724475" w:rsidRDefault="00724475">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2754</w:t>
      </w:r>
    </w:p>
    <w:p w14:paraId="2A963319" w14:textId="77777777" w:rsidR="00724475" w:rsidRDefault="00724475">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2762</w:t>
      </w:r>
    </w:p>
    <w:p w14:paraId="5F330B77" w14:textId="77777777" w:rsidR="00724475" w:rsidRDefault="00724475">
      <w:pPr>
        <w:pStyle w:val="TOC4"/>
        <w:rPr>
          <w:rFonts w:ascii="Calibri" w:hAnsi="Calibri"/>
          <w:kern w:val="2"/>
          <w:sz w:val="24"/>
          <w:szCs w:val="24"/>
        </w:rPr>
      </w:pPr>
      <w:r w:rsidRPr="00BF6570">
        <w:rPr>
          <w:rFonts w:eastAsia="MS Mincho"/>
        </w:rPr>
        <w:t>8.1.5.10</w:t>
      </w:r>
      <w:r>
        <w:rPr>
          <w:rFonts w:ascii="Calibri" w:hAnsi="Calibri"/>
          <w:kern w:val="2"/>
          <w:sz w:val="24"/>
          <w:szCs w:val="24"/>
        </w:rPr>
        <w:tab/>
      </w:r>
      <w:r w:rsidRPr="00BF6570">
        <w:rPr>
          <w:rFonts w:eastAsia="MS Mincho"/>
        </w:rPr>
        <w:t>UE Assistance Information</w:t>
      </w:r>
      <w:r>
        <w:tab/>
        <w:t>2766</w:t>
      </w:r>
    </w:p>
    <w:p w14:paraId="444BB5B6" w14:textId="77777777" w:rsidR="00724475" w:rsidRDefault="00724475">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2766</w:t>
      </w:r>
    </w:p>
    <w:p w14:paraId="2786ED05" w14:textId="77777777" w:rsidR="00724475" w:rsidRDefault="00724475">
      <w:pPr>
        <w:pStyle w:val="TOC5"/>
        <w:rPr>
          <w:rFonts w:ascii="Calibri" w:hAnsi="Calibri"/>
          <w:kern w:val="2"/>
          <w:sz w:val="24"/>
          <w:szCs w:val="24"/>
        </w:rPr>
      </w:pPr>
      <w:r w:rsidRPr="00BF6570">
        <w:rPr>
          <w:rFonts w:cs="Arial"/>
        </w:rPr>
        <w:t>8.1.5.10.2</w:t>
      </w:r>
      <w:r>
        <w:rPr>
          <w:rFonts w:ascii="Calibri" w:hAnsi="Calibri"/>
          <w:kern w:val="2"/>
          <w:sz w:val="24"/>
          <w:szCs w:val="24"/>
        </w:rPr>
        <w:tab/>
      </w:r>
      <w:r w:rsidRPr="00BF6570">
        <w:rPr>
          <w:rFonts w:cs="Arial"/>
        </w:rPr>
        <w:t>UE Assistance Information / MUSIM</w:t>
      </w:r>
      <w:r>
        <w:tab/>
        <w:t>2771</w:t>
      </w:r>
    </w:p>
    <w:p w14:paraId="7E3FB3DA" w14:textId="77777777" w:rsidR="00724475" w:rsidRDefault="00724475">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2779</w:t>
      </w:r>
    </w:p>
    <w:p w14:paraId="6CE3A6A2" w14:textId="77777777" w:rsidR="00724475" w:rsidRDefault="00724475">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2782</w:t>
      </w:r>
    </w:p>
    <w:p w14:paraId="747C792D" w14:textId="77777777" w:rsidR="00724475" w:rsidRDefault="00724475">
      <w:pPr>
        <w:pStyle w:val="TOC5"/>
        <w:rPr>
          <w:rFonts w:ascii="Calibri" w:hAnsi="Calibri"/>
          <w:kern w:val="2"/>
          <w:sz w:val="24"/>
          <w:szCs w:val="24"/>
        </w:rPr>
      </w:pPr>
      <w:r>
        <w:rPr>
          <w:lang w:eastAsia="zh-CN"/>
        </w:rPr>
        <w:t>8.1.5.10.5</w:t>
      </w:r>
      <w:r>
        <w:rPr>
          <w:rFonts w:ascii="Calibri" w:hAnsi="Calibri"/>
          <w:kern w:val="2"/>
          <w:sz w:val="24"/>
          <w:szCs w:val="24"/>
        </w:rPr>
        <w:tab/>
      </w:r>
      <w:r>
        <w:rPr>
          <w:lang w:eastAsia="zh-CN"/>
        </w:rPr>
        <w:t>UE Assistance Information / MUSIM / musim-cellToAffectList</w:t>
      </w:r>
      <w:r>
        <w:tab/>
        <w:t>2788</w:t>
      </w:r>
    </w:p>
    <w:p w14:paraId="6641BBF1" w14:textId="77777777" w:rsidR="00724475" w:rsidRDefault="00724475">
      <w:pPr>
        <w:pStyle w:val="TOC5"/>
        <w:rPr>
          <w:rFonts w:ascii="Calibri" w:hAnsi="Calibri"/>
          <w:kern w:val="2"/>
          <w:sz w:val="24"/>
          <w:szCs w:val="24"/>
        </w:rPr>
      </w:pPr>
      <w:r>
        <w:rPr>
          <w:lang w:eastAsia="zh-CN"/>
        </w:rPr>
        <w:t>8.1.5.10.6</w:t>
      </w:r>
      <w:r>
        <w:rPr>
          <w:rFonts w:ascii="Calibri" w:hAnsi="Calibri"/>
          <w:kern w:val="2"/>
          <w:sz w:val="24"/>
          <w:szCs w:val="24"/>
        </w:rPr>
        <w:tab/>
      </w:r>
      <w:r>
        <w:rPr>
          <w:lang w:eastAsia="zh-CN"/>
        </w:rPr>
        <w:t>UE Assistance Information / MUSIM / musim-AffectedBandsList / musim-AvoidedBandsList / musim-MaxCC</w:t>
      </w:r>
      <w:r>
        <w:tab/>
        <w:t>2792</w:t>
      </w:r>
    </w:p>
    <w:p w14:paraId="02D3EB7D" w14:textId="77777777" w:rsidR="00724475" w:rsidRDefault="00724475">
      <w:pPr>
        <w:pStyle w:val="TOC5"/>
        <w:rPr>
          <w:rFonts w:ascii="Calibri" w:hAnsi="Calibri"/>
          <w:kern w:val="2"/>
          <w:sz w:val="24"/>
          <w:szCs w:val="24"/>
        </w:rPr>
      </w:pPr>
      <w:r>
        <w:rPr>
          <w:lang w:eastAsia="zh-CN"/>
        </w:rPr>
        <w:t>8.1.5.10.7</w:t>
      </w:r>
      <w:r>
        <w:tab/>
        <w:t>2797</w:t>
      </w:r>
    </w:p>
    <w:p w14:paraId="16FDD335" w14:textId="77777777" w:rsidR="00724475" w:rsidRDefault="00724475">
      <w:pPr>
        <w:pStyle w:val="TOC5"/>
        <w:rPr>
          <w:rFonts w:ascii="Calibri" w:hAnsi="Calibri"/>
          <w:kern w:val="2"/>
          <w:sz w:val="24"/>
          <w:szCs w:val="24"/>
        </w:rPr>
      </w:pPr>
      <w:r>
        <w:rPr>
          <w:lang w:eastAsia="zh-CN"/>
        </w:rPr>
        <w:t>8.1.5.10.8</w:t>
      </w:r>
      <w:r>
        <w:rPr>
          <w:rFonts w:ascii="Calibri" w:hAnsi="Calibri"/>
          <w:kern w:val="2"/>
          <w:sz w:val="24"/>
          <w:szCs w:val="24"/>
        </w:rPr>
        <w:tab/>
      </w:r>
      <w:r>
        <w:rPr>
          <w:lang w:eastAsia="zh-CN"/>
        </w:rPr>
        <w:t>UE Assistance Information / IDC mechanism</w:t>
      </w:r>
      <w:r>
        <w:tab/>
        <w:t>2797</w:t>
      </w:r>
    </w:p>
    <w:p w14:paraId="229C65F6" w14:textId="77777777" w:rsidR="00724475" w:rsidRDefault="00724475">
      <w:pPr>
        <w:pStyle w:val="TOC5"/>
        <w:rPr>
          <w:rFonts w:ascii="Calibri" w:hAnsi="Calibri"/>
          <w:kern w:val="2"/>
          <w:sz w:val="24"/>
          <w:szCs w:val="24"/>
        </w:rPr>
      </w:pPr>
      <w:r>
        <w:rPr>
          <w:lang w:eastAsia="zh-CN"/>
        </w:rPr>
        <w:t>8.1.5.10.9</w:t>
      </w:r>
      <w:r>
        <w:rPr>
          <w:rFonts w:ascii="Calibri" w:hAnsi="Calibri"/>
          <w:kern w:val="2"/>
          <w:sz w:val="24"/>
          <w:szCs w:val="24"/>
        </w:rPr>
        <w:tab/>
      </w:r>
      <w:r>
        <w:rPr>
          <w:lang w:eastAsia="zh-CN"/>
        </w:rPr>
        <w:t>UE Assistance Information / IDC / FDM assistance configuration</w:t>
      </w:r>
      <w:r>
        <w:tab/>
        <w:t>2805</w:t>
      </w:r>
    </w:p>
    <w:p w14:paraId="65004058" w14:textId="77777777" w:rsidR="00724475" w:rsidRDefault="00724475">
      <w:pPr>
        <w:pStyle w:val="TOC4"/>
        <w:rPr>
          <w:rFonts w:ascii="Calibri" w:hAnsi="Calibri"/>
          <w:kern w:val="2"/>
          <w:sz w:val="24"/>
          <w:szCs w:val="24"/>
        </w:rPr>
      </w:pPr>
      <w:r>
        <w:t>8.1.5.11</w:t>
      </w:r>
      <w:r>
        <w:rPr>
          <w:rFonts w:ascii="Calibri" w:hAnsi="Calibri"/>
          <w:kern w:val="2"/>
          <w:sz w:val="24"/>
          <w:szCs w:val="24"/>
        </w:rPr>
        <w:tab/>
      </w:r>
      <w:r>
        <w:t>Idle/Inactive measurements</w:t>
      </w:r>
      <w:r>
        <w:tab/>
        <w:t>2812</w:t>
      </w:r>
    </w:p>
    <w:p w14:paraId="55B14FBA" w14:textId="77777777" w:rsidR="00724475" w:rsidRDefault="00724475">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2812</w:t>
      </w:r>
    </w:p>
    <w:p w14:paraId="0E4C71A8" w14:textId="77777777" w:rsidR="00724475" w:rsidRDefault="00724475">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2821</w:t>
      </w:r>
    </w:p>
    <w:p w14:paraId="25B100C4" w14:textId="77777777" w:rsidR="00724475" w:rsidRDefault="00724475">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2832</w:t>
      </w:r>
    </w:p>
    <w:p w14:paraId="127724AA" w14:textId="77777777" w:rsidR="00724475" w:rsidRDefault="00724475">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2841</w:t>
      </w:r>
    </w:p>
    <w:p w14:paraId="7FC64FD7" w14:textId="77777777" w:rsidR="00724475" w:rsidRDefault="00724475">
      <w:pPr>
        <w:pStyle w:val="TOC4"/>
        <w:rPr>
          <w:rFonts w:ascii="Calibri" w:hAnsi="Calibri"/>
          <w:kern w:val="2"/>
          <w:sz w:val="24"/>
          <w:szCs w:val="24"/>
        </w:rPr>
      </w:pPr>
      <w:r>
        <w:t>8.1.5.12</w:t>
      </w:r>
      <w:r>
        <w:rPr>
          <w:rFonts w:ascii="Calibri" w:hAnsi="Calibri"/>
          <w:kern w:val="2"/>
          <w:sz w:val="24"/>
          <w:szCs w:val="24"/>
        </w:rPr>
        <w:tab/>
      </w:r>
      <w:r>
        <w:t>Partial Sounding</w:t>
      </w:r>
      <w:r>
        <w:tab/>
        <w:t>2853</w:t>
      </w:r>
    </w:p>
    <w:p w14:paraId="75F1F33F" w14:textId="77777777" w:rsidR="00724475" w:rsidRDefault="00724475">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2853</w:t>
      </w:r>
    </w:p>
    <w:p w14:paraId="5E0DB9BC" w14:textId="77777777" w:rsidR="00724475" w:rsidRDefault="00724475">
      <w:pPr>
        <w:pStyle w:val="TOC4"/>
        <w:rPr>
          <w:rFonts w:ascii="Calibri" w:hAnsi="Calibri"/>
          <w:kern w:val="2"/>
          <w:sz w:val="24"/>
          <w:szCs w:val="24"/>
        </w:rPr>
      </w:pPr>
      <w:r>
        <w:t>8.1.5.13</w:t>
      </w:r>
      <w:r>
        <w:rPr>
          <w:rFonts w:ascii="Calibri" w:hAnsi="Calibri"/>
          <w:kern w:val="2"/>
          <w:sz w:val="24"/>
          <w:szCs w:val="24"/>
        </w:rPr>
        <w:tab/>
      </w:r>
      <w:r>
        <w:t>Small Data Transmission</w:t>
      </w:r>
      <w:r>
        <w:tab/>
        <w:t>2857</w:t>
      </w:r>
    </w:p>
    <w:p w14:paraId="4F9B5942" w14:textId="77777777" w:rsidR="00724475" w:rsidRDefault="00724475">
      <w:pPr>
        <w:pStyle w:val="TOC5"/>
        <w:rPr>
          <w:rFonts w:ascii="Calibri" w:hAnsi="Calibri"/>
          <w:kern w:val="2"/>
          <w:sz w:val="24"/>
          <w:szCs w:val="24"/>
        </w:rPr>
      </w:pPr>
      <w:r>
        <w:t>8.1.5.13.1</w:t>
      </w:r>
      <w:r>
        <w:rPr>
          <w:rFonts w:ascii="Calibri" w:hAnsi="Calibri"/>
          <w:kern w:val="2"/>
          <w:sz w:val="24"/>
          <w:szCs w:val="24"/>
        </w:rPr>
        <w:tab/>
      </w:r>
      <w:r>
        <w:t>RRC SDT/CG based SDT/Success</w:t>
      </w:r>
      <w:r>
        <w:tab/>
        <w:t>2857</w:t>
      </w:r>
    </w:p>
    <w:p w14:paraId="15BC0B67" w14:textId="77777777" w:rsidR="00724475" w:rsidRDefault="00724475">
      <w:pPr>
        <w:pStyle w:val="TOC5"/>
        <w:rPr>
          <w:rFonts w:ascii="Calibri" w:hAnsi="Calibri"/>
          <w:kern w:val="2"/>
          <w:sz w:val="24"/>
          <w:szCs w:val="24"/>
        </w:rPr>
      </w:pPr>
      <w:r>
        <w:lastRenderedPageBreak/>
        <w:t>8.1.5.13.2</w:t>
      </w:r>
      <w:r>
        <w:rPr>
          <w:rFonts w:ascii="Calibri" w:hAnsi="Calibri"/>
          <w:kern w:val="2"/>
          <w:sz w:val="24"/>
          <w:szCs w:val="24"/>
        </w:rPr>
        <w:tab/>
      </w:r>
      <w:r>
        <w:t>RRC SDT / CG based SDT ongoing / Data and Signalling on non-SDT Radio Bearers</w:t>
      </w:r>
      <w:r>
        <w:tab/>
        <w:t>2867</w:t>
      </w:r>
    </w:p>
    <w:p w14:paraId="6A0E1A66" w14:textId="77777777" w:rsidR="00724475" w:rsidRDefault="00724475">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2876</w:t>
      </w:r>
    </w:p>
    <w:p w14:paraId="3A17ACCC" w14:textId="77777777" w:rsidR="00724475" w:rsidRDefault="00724475">
      <w:pPr>
        <w:pStyle w:val="TOC5"/>
        <w:rPr>
          <w:rFonts w:ascii="Calibri" w:hAnsi="Calibri"/>
          <w:kern w:val="2"/>
          <w:sz w:val="24"/>
          <w:szCs w:val="24"/>
        </w:rPr>
      </w:pPr>
      <w:r>
        <w:t>8.1.5.13.4</w:t>
      </w:r>
      <w:r>
        <w:rPr>
          <w:rFonts w:ascii="Calibri" w:hAnsi="Calibri"/>
          <w:kern w:val="2"/>
          <w:sz w:val="24"/>
          <w:szCs w:val="24"/>
        </w:rPr>
        <w:tab/>
      </w:r>
      <w:r>
        <w:t>RRC MT SDT / CG based SDT / Success</w:t>
      </w:r>
      <w:r>
        <w:tab/>
        <w:t>2883</w:t>
      </w:r>
    </w:p>
    <w:p w14:paraId="394CDD9C" w14:textId="77777777" w:rsidR="00724475" w:rsidRDefault="00724475">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Non-Terrestrial Network</w:t>
      </w:r>
      <w:r>
        <w:tab/>
        <w:t>2892</w:t>
      </w:r>
    </w:p>
    <w:p w14:paraId="54DE78CC" w14:textId="77777777" w:rsidR="00724475" w:rsidRDefault="00724475">
      <w:pPr>
        <w:pStyle w:val="TOC5"/>
        <w:rPr>
          <w:rFonts w:ascii="Calibri" w:hAnsi="Calibri"/>
          <w:kern w:val="2"/>
          <w:sz w:val="24"/>
          <w:szCs w:val="24"/>
        </w:rPr>
      </w:pPr>
      <w:r>
        <w:t>8.1.5.14.1</w:t>
      </w:r>
      <w:r>
        <w:rPr>
          <w:rFonts w:ascii="Calibri" w:hAnsi="Calibri"/>
          <w:kern w:val="2"/>
          <w:sz w:val="24"/>
          <w:szCs w:val="24"/>
        </w:rPr>
        <w:tab/>
      </w:r>
      <w:r>
        <w:t>NR NTN / SIB19 / T430 with the timer value set to ntn-UlSyncValidityDuration / T430 Expiry</w:t>
      </w:r>
      <w:r>
        <w:tab/>
        <w:t>2892</w:t>
      </w:r>
    </w:p>
    <w:p w14:paraId="75CCFCC1" w14:textId="77777777" w:rsidR="00724475" w:rsidRDefault="00724475">
      <w:pPr>
        <w:pStyle w:val="TOC3"/>
        <w:rPr>
          <w:rFonts w:ascii="Calibri" w:hAnsi="Calibri"/>
          <w:kern w:val="2"/>
          <w:sz w:val="24"/>
          <w:szCs w:val="24"/>
        </w:rPr>
      </w:pPr>
      <w:r w:rsidRPr="00BF6570">
        <w:rPr>
          <w:iCs/>
        </w:rPr>
        <w:t>8.1.6</w:t>
      </w:r>
      <w:r>
        <w:rPr>
          <w:rFonts w:ascii="Calibri" w:hAnsi="Calibri"/>
          <w:kern w:val="2"/>
          <w:sz w:val="24"/>
          <w:szCs w:val="24"/>
        </w:rPr>
        <w:tab/>
      </w:r>
      <w:r>
        <w:t>SON and MDT support for NR</w:t>
      </w:r>
      <w:r>
        <w:tab/>
        <w:t>2896</w:t>
      </w:r>
    </w:p>
    <w:p w14:paraId="54095F5D" w14:textId="77777777" w:rsidR="00724475" w:rsidRDefault="00724475">
      <w:pPr>
        <w:pStyle w:val="TOC4"/>
        <w:rPr>
          <w:rFonts w:ascii="Calibri" w:hAnsi="Calibri"/>
          <w:kern w:val="2"/>
          <w:sz w:val="24"/>
          <w:szCs w:val="24"/>
        </w:rPr>
      </w:pPr>
      <w:r>
        <w:t>8.1.6.1</w:t>
      </w:r>
      <w:r>
        <w:rPr>
          <w:rFonts w:ascii="Calibri" w:hAnsi="Calibri"/>
          <w:kern w:val="2"/>
          <w:sz w:val="24"/>
          <w:szCs w:val="24"/>
        </w:rPr>
        <w:tab/>
      </w:r>
      <w:r>
        <w:t>Intra NR MDT</w:t>
      </w:r>
      <w:r>
        <w:tab/>
        <w:t>2896</w:t>
      </w:r>
    </w:p>
    <w:p w14:paraId="069C5851" w14:textId="77777777" w:rsidR="00724475" w:rsidRDefault="00724475">
      <w:pPr>
        <w:pStyle w:val="TOC5"/>
        <w:rPr>
          <w:rFonts w:ascii="Calibri" w:hAnsi="Calibri"/>
          <w:kern w:val="2"/>
          <w:sz w:val="24"/>
          <w:szCs w:val="24"/>
        </w:rPr>
      </w:pPr>
      <w:r>
        <w:t>8.1.6.1.1</w:t>
      </w:r>
      <w:r>
        <w:rPr>
          <w:rFonts w:ascii="Calibri" w:hAnsi="Calibri"/>
          <w:kern w:val="2"/>
          <w:sz w:val="24"/>
          <w:szCs w:val="24"/>
        </w:rPr>
        <w:tab/>
      </w:r>
      <w:r>
        <w:t>Immediate MDT</w:t>
      </w:r>
      <w:r>
        <w:tab/>
        <w:t>2896</w:t>
      </w:r>
    </w:p>
    <w:p w14:paraId="36F4D39F" w14:textId="77777777" w:rsidR="00724475" w:rsidRDefault="00724475">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2896</w:t>
      </w:r>
    </w:p>
    <w:p w14:paraId="69675D71" w14:textId="77777777" w:rsidR="00724475" w:rsidRDefault="00724475">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2903</w:t>
      </w:r>
    </w:p>
    <w:p w14:paraId="3D789A5B" w14:textId="77777777" w:rsidR="00724475" w:rsidRDefault="00724475">
      <w:pPr>
        <w:pStyle w:val="TOC5"/>
        <w:rPr>
          <w:rFonts w:ascii="Calibri" w:hAnsi="Calibri"/>
          <w:kern w:val="2"/>
          <w:sz w:val="24"/>
          <w:szCs w:val="24"/>
        </w:rPr>
      </w:pPr>
      <w:r>
        <w:t>8.1.6.1.2</w:t>
      </w:r>
      <w:r>
        <w:rPr>
          <w:rFonts w:ascii="Calibri" w:hAnsi="Calibri"/>
          <w:kern w:val="2"/>
          <w:sz w:val="24"/>
          <w:szCs w:val="24"/>
        </w:rPr>
        <w:tab/>
      </w:r>
      <w:r w:rsidRPr="00BF6570">
        <w:rPr>
          <w:rFonts w:eastAsia="MS Gothic"/>
        </w:rPr>
        <w:t>Logged MDT</w:t>
      </w:r>
      <w:r>
        <w:tab/>
        <w:t>2914</w:t>
      </w:r>
    </w:p>
    <w:p w14:paraId="56C67AE3" w14:textId="77777777" w:rsidR="00724475" w:rsidRDefault="00724475">
      <w:pPr>
        <w:pStyle w:val="TOC6"/>
        <w:rPr>
          <w:rFonts w:ascii="Calibri" w:hAnsi="Calibri"/>
          <w:kern w:val="2"/>
          <w:sz w:val="24"/>
          <w:szCs w:val="24"/>
        </w:rPr>
      </w:pPr>
      <w:r>
        <w:t>8.1.6.1.2.1</w:t>
      </w:r>
      <w:r>
        <w:rPr>
          <w:rFonts w:ascii="Calibri" w:hAnsi="Calibri"/>
          <w:kern w:val="2"/>
          <w:sz w:val="24"/>
          <w:szCs w:val="24"/>
        </w:rPr>
        <w:tab/>
      </w:r>
      <w:r w:rsidRPr="00BF6570">
        <w:rPr>
          <w:rFonts w:eastAsia="MS Gothic"/>
        </w:rPr>
        <w:t>Logged MDT / RRC_IDLE / Logging and reporting / Intra-frequency measurement</w:t>
      </w:r>
      <w:r>
        <w:tab/>
        <w:t>2914</w:t>
      </w:r>
    </w:p>
    <w:p w14:paraId="17652A8A" w14:textId="77777777" w:rsidR="00724475" w:rsidRDefault="00724475">
      <w:pPr>
        <w:pStyle w:val="TOC6"/>
        <w:rPr>
          <w:rFonts w:ascii="Calibri" w:hAnsi="Calibri"/>
          <w:kern w:val="2"/>
          <w:sz w:val="24"/>
          <w:szCs w:val="24"/>
        </w:rPr>
      </w:pPr>
      <w:r>
        <w:t>8.1.6.1.2.2</w:t>
      </w:r>
      <w:r>
        <w:rPr>
          <w:rFonts w:ascii="Calibri" w:hAnsi="Calibri"/>
          <w:kern w:val="2"/>
          <w:sz w:val="24"/>
          <w:szCs w:val="24"/>
        </w:rPr>
        <w:tab/>
      </w:r>
      <w:r w:rsidRPr="00BF6570">
        <w:rPr>
          <w:rFonts w:eastAsia="MS Gothic"/>
        </w:rPr>
        <w:t>Logged MDT / RRC_INACTIVE / Logging and reporting / Inter-frequency measurement</w:t>
      </w:r>
      <w:r>
        <w:tab/>
        <w:t>2923</w:t>
      </w:r>
    </w:p>
    <w:p w14:paraId="1F1D9BF8" w14:textId="77777777" w:rsidR="00724475" w:rsidRDefault="00724475">
      <w:pPr>
        <w:pStyle w:val="TOC6"/>
        <w:rPr>
          <w:rFonts w:ascii="Calibri" w:hAnsi="Calibri"/>
          <w:kern w:val="2"/>
          <w:sz w:val="24"/>
          <w:szCs w:val="24"/>
        </w:rPr>
      </w:pPr>
      <w:r>
        <w:t>8.1.6.1.2.3</w:t>
      </w:r>
      <w:r>
        <w:rPr>
          <w:rFonts w:ascii="Calibri" w:hAnsi="Calibri"/>
          <w:kern w:val="2"/>
          <w:sz w:val="24"/>
          <w:szCs w:val="24"/>
        </w:rPr>
        <w:tab/>
      </w:r>
      <w:r w:rsidRPr="00BF6570">
        <w:rPr>
          <w:rFonts w:eastAsia="MS Gothic"/>
        </w:rPr>
        <w:t>Logged MDT / Intra-frequency measurement, logging and reporting</w:t>
      </w:r>
      <w:r>
        <w:tab/>
        <w:t>2931</w:t>
      </w:r>
    </w:p>
    <w:p w14:paraId="4DF53689" w14:textId="77777777" w:rsidR="00724475" w:rsidRDefault="00724475">
      <w:pPr>
        <w:pStyle w:val="TOC6"/>
        <w:rPr>
          <w:rFonts w:ascii="Calibri" w:hAnsi="Calibri"/>
          <w:kern w:val="2"/>
          <w:sz w:val="24"/>
          <w:szCs w:val="24"/>
        </w:rPr>
      </w:pPr>
      <w:r>
        <w:t>8.1.6.1.2.4</w:t>
      </w:r>
      <w:r>
        <w:rPr>
          <w:rFonts w:ascii="Calibri" w:hAnsi="Calibri"/>
          <w:kern w:val="2"/>
          <w:sz w:val="24"/>
          <w:szCs w:val="24"/>
        </w:rPr>
        <w:tab/>
      </w:r>
      <w:r w:rsidRPr="00BF6570">
        <w:rPr>
          <w:rFonts w:eastAsia="MS Gothic"/>
        </w:rPr>
        <w:t>Logged MDT/ RRC_IDLE / Logging and reporting / periodic measurement trigger</w:t>
      </w:r>
      <w:r>
        <w:tab/>
        <w:t>2942</w:t>
      </w:r>
    </w:p>
    <w:p w14:paraId="5339FD82" w14:textId="77777777" w:rsidR="00724475" w:rsidRDefault="00724475">
      <w:pPr>
        <w:pStyle w:val="TOC6"/>
        <w:rPr>
          <w:rFonts w:ascii="Calibri" w:hAnsi="Calibri"/>
          <w:kern w:val="2"/>
          <w:sz w:val="24"/>
          <w:szCs w:val="24"/>
        </w:rPr>
      </w:pPr>
      <w:r>
        <w:t>8.1.6.1.2.5</w:t>
      </w:r>
      <w:r>
        <w:rPr>
          <w:rFonts w:ascii="Calibri" w:hAnsi="Calibri"/>
          <w:kern w:val="2"/>
          <w:sz w:val="24"/>
          <w:szCs w:val="24"/>
        </w:rPr>
        <w:tab/>
      </w:r>
      <w:r w:rsidRPr="00BF6570">
        <w:rPr>
          <w:rFonts w:eastAsia="MS Gothic"/>
        </w:rPr>
        <w:t>Logged MDT/ RRC_IDLE / Logging and reporting / event-based trigger</w:t>
      </w:r>
      <w:r>
        <w:tab/>
        <w:t>2952</w:t>
      </w:r>
    </w:p>
    <w:p w14:paraId="72BF58F6" w14:textId="77777777" w:rsidR="00724475" w:rsidRDefault="00724475">
      <w:pPr>
        <w:pStyle w:val="TOC6"/>
        <w:rPr>
          <w:rFonts w:ascii="Calibri" w:hAnsi="Calibri"/>
          <w:kern w:val="2"/>
          <w:sz w:val="24"/>
          <w:szCs w:val="24"/>
        </w:rPr>
      </w:pPr>
      <w:r>
        <w:t>8.1.6.1.2.6</w:t>
      </w:r>
      <w:r>
        <w:rPr>
          <w:rFonts w:ascii="Calibri" w:hAnsi="Calibri"/>
          <w:kern w:val="2"/>
          <w:sz w:val="24"/>
          <w:szCs w:val="24"/>
        </w:rPr>
        <w:tab/>
      </w:r>
      <w:r w:rsidRPr="00BF6570">
        <w:rPr>
          <w:rFonts w:eastAsia="MS Gothic"/>
        </w:rPr>
        <w:t>Logged MDT/ RRC_IDLE / Logging and reporting / event-based trigger</w:t>
      </w:r>
      <w:r>
        <w:t>/ out-of-coverage</w:t>
      </w:r>
      <w:r>
        <w:tab/>
        <w:t>2960</w:t>
      </w:r>
    </w:p>
    <w:p w14:paraId="31C4D56C" w14:textId="77777777" w:rsidR="00724475" w:rsidRDefault="00724475">
      <w:pPr>
        <w:pStyle w:val="TOC6"/>
        <w:rPr>
          <w:rFonts w:ascii="Calibri" w:hAnsi="Calibri"/>
          <w:kern w:val="2"/>
          <w:sz w:val="24"/>
          <w:szCs w:val="24"/>
        </w:rPr>
      </w:pPr>
      <w:r>
        <w:t>8.1.6.1.2.7</w:t>
      </w:r>
      <w:r>
        <w:rPr>
          <w:rFonts w:ascii="Calibri" w:hAnsi="Calibri"/>
          <w:kern w:val="2"/>
          <w:sz w:val="24"/>
          <w:szCs w:val="24"/>
        </w:rPr>
        <w:tab/>
      </w:r>
      <w:r w:rsidRPr="00BF6570">
        <w:rPr>
          <w:rFonts w:eastAsia="MS Gothic"/>
        </w:rPr>
        <w:t>Logged MDT / Logging and reporting / Indication of logged measurements at NR reestablishment</w:t>
      </w:r>
      <w:r>
        <w:tab/>
        <w:t>2970</w:t>
      </w:r>
    </w:p>
    <w:p w14:paraId="673C540B" w14:textId="77777777" w:rsidR="00724475" w:rsidRDefault="00724475">
      <w:pPr>
        <w:pStyle w:val="TOC6"/>
        <w:rPr>
          <w:rFonts w:ascii="Calibri" w:hAnsi="Calibri"/>
          <w:kern w:val="2"/>
          <w:sz w:val="24"/>
          <w:szCs w:val="24"/>
        </w:rPr>
      </w:pPr>
      <w:r>
        <w:t>8.1.6.1.2.8</w:t>
      </w:r>
      <w:r>
        <w:rPr>
          <w:rFonts w:ascii="Calibri" w:hAnsi="Calibri"/>
          <w:kern w:val="2"/>
          <w:sz w:val="24"/>
          <w:szCs w:val="24"/>
        </w:rPr>
        <w:tab/>
      </w:r>
      <w:r w:rsidRPr="00BF6570">
        <w:rPr>
          <w:rFonts w:eastAsia="MS Gothic"/>
        </w:rPr>
        <w:t>Logged MDT / Logging and reporting / Reporting at RRC reconfiguration</w:t>
      </w:r>
      <w:r>
        <w:tab/>
        <w:t>2973</w:t>
      </w:r>
    </w:p>
    <w:p w14:paraId="10711299" w14:textId="77777777" w:rsidR="00724475" w:rsidRDefault="00724475">
      <w:pPr>
        <w:pStyle w:val="TOC6"/>
        <w:rPr>
          <w:rFonts w:ascii="Calibri" w:hAnsi="Calibri"/>
          <w:kern w:val="2"/>
          <w:sz w:val="24"/>
          <w:szCs w:val="24"/>
        </w:rPr>
      </w:pPr>
      <w:r>
        <w:t>8.1.6.1.2.9</w:t>
      </w:r>
      <w:r>
        <w:rPr>
          <w:rFonts w:ascii="Calibri" w:hAnsi="Calibri"/>
          <w:kern w:val="2"/>
          <w:sz w:val="24"/>
          <w:szCs w:val="24"/>
        </w:rPr>
        <w:tab/>
      </w:r>
      <w:r w:rsidRPr="00BF6570">
        <w:rPr>
          <w:rFonts w:eastAsia="MS Gothic"/>
        </w:rPr>
        <w:t>Logged MDT / Location information</w:t>
      </w:r>
      <w:r>
        <w:tab/>
        <w:t>2982</w:t>
      </w:r>
    </w:p>
    <w:p w14:paraId="5CE340EF" w14:textId="77777777" w:rsidR="00724475" w:rsidRDefault="00724475">
      <w:pPr>
        <w:pStyle w:val="TOC6"/>
        <w:rPr>
          <w:rFonts w:ascii="Calibri" w:hAnsi="Calibri"/>
          <w:kern w:val="2"/>
          <w:sz w:val="24"/>
          <w:szCs w:val="24"/>
        </w:rPr>
      </w:pPr>
      <w:r>
        <w:t>8.1.6.1.2.10</w:t>
      </w:r>
      <w:r>
        <w:rPr>
          <w:rFonts w:ascii="Calibri" w:hAnsi="Calibri"/>
          <w:kern w:val="2"/>
          <w:sz w:val="24"/>
          <w:szCs w:val="24"/>
        </w:rPr>
        <w:tab/>
      </w:r>
      <w:r w:rsidRPr="00BF6570">
        <w:rPr>
          <w:rFonts w:eastAsia="MS Gothic"/>
        </w:rPr>
        <w:t>Logged MDT / Maintaining logged measurement configuration / UE mobility</w:t>
      </w:r>
      <w:r>
        <w:tab/>
        <w:t>2988</w:t>
      </w:r>
    </w:p>
    <w:p w14:paraId="153F0A5C" w14:textId="77777777" w:rsidR="00724475" w:rsidRDefault="00724475">
      <w:pPr>
        <w:pStyle w:val="TOC6"/>
        <w:rPr>
          <w:rFonts w:ascii="Calibri" w:hAnsi="Calibri"/>
          <w:kern w:val="2"/>
          <w:sz w:val="24"/>
          <w:szCs w:val="24"/>
        </w:rPr>
      </w:pPr>
      <w:r>
        <w:t>8.1.6.1.2.11</w:t>
      </w:r>
      <w:r>
        <w:rPr>
          <w:rFonts w:ascii="Calibri" w:hAnsi="Calibri"/>
          <w:kern w:val="2"/>
          <w:sz w:val="24"/>
          <w:szCs w:val="24"/>
        </w:rPr>
        <w:tab/>
      </w:r>
      <w:r w:rsidRPr="00BF6570">
        <w:rPr>
          <w:rFonts w:eastAsia="MS Gothic"/>
        </w:rPr>
        <w:t>Logged MDT / UE state transitions</w:t>
      </w:r>
      <w:r>
        <w:tab/>
        <w:t>2995</w:t>
      </w:r>
    </w:p>
    <w:p w14:paraId="2E7D36BA" w14:textId="77777777" w:rsidR="00724475" w:rsidRDefault="00724475">
      <w:pPr>
        <w:pStyle w:val="TOC6"/>
        <w:rPr>
          <w:rFonts w:ascii="Calibri" w:hAnsi="Calibri"/>
          <w:kern w:val="2"/>
          <w:sz w:val="24"/>
          <w:szCs w:val="24"/>
        </w:rPr>
      </w:pPr>
      <w:r>
        <w:t>8.1.6.1.2.12</w:t>
      </w:r>
      <w:r>
        <w:rPr>
          <w:rFonts w:ascii="Calibri" w:hAnsi="Calibri"/>
          <w:kern w:val="2"/>
          <w:sz w:val="24"/>
          <w:szCs w:val="24"/>
        </w:rPr>
        <w:tab/>
      </w:r>
      <w:r w:rsidRPr="00BF6570">
        <w:rPr>
          <w:rFonts w:eastAsia="MS Gothic"/>
        </w:rPr>
        <w:t>Logged MDT / Release of logged MDT measurement configuration / Expire of duration timer</w:t>
      </w:r>
      <w:r>
        <w:tab/>
        <w:t>3000</w:t>
      </w:r>
    </w:p>
    <w:p w14:paraId="14A9461B" w14:textId="77777777" w:rsidR="00724475" w:rsidRDefault="00724475">
      <w:pPr>
        <w:pStyle w:val="TOC6"/>
        <w:rPr>
          <w:rFonts w:ascii="Calibri" w:hAnsi="Calibri"/>
          <w:kern w:val="2"/>
          <w:sz w:val="24"/>
          <w:szCs w:val="24"/>
        </w:rPr>
      </w:pPr>
      <w:r>
        <w:t>8.1.6.1.2.13</w:t>
      </w:r>
      <w:r>
        <w:rPr>
          <w:rFonts w:ascii="Calibri" w:hAnsi="Calibri"/>
          <w:kern w:val="2"/>
          <w:sz w:val="24"/>
          <w:szCs w:val="24"/>
        </w:rPr>
        <w:tab/>
      </w:r>
      <w:r w:rsidRPr="00BF6570">
        <w:rPr>
          <w:rFonts w:eastAsia="MS Gothic"/>
        </w:rPr>
        <w:t>Logged MDT / Release of logged MDT measurement configuration / Reception of new logged measurement configuration</w:t>
      </w:r>
      <w:r>
        <w:tab/>
        <w:t>3010</w:t>
      </w:r>
    </w:p>
    <w:p w14:paraId="3CF326B1" w14:textId="77777777" w:rsidR="00724475" w:rsidRDefault="00724475">
      <w:pPr>
        <w:pStyle w:val="TOC6"/>
        <w:rPr>
          <w:rFonts w:ascii="Calibri" w:hAnsi="Calibri"/>
          <w:kern w:val="2"/>
          <w:sz w:val="24"/>
          <w:szCs w:val="24"/>
        </w:rPr>
      </w:pPr>
      <w:r>
        <w:t>8.1.6.1.2.14</w:t>
      </w:r>
      <w:r>
        <w:rPr>
          <w:rFonts w:ascii="Calibri" w:hAnsi="Calibri"/>
          <w:kern w:val="2"/>
          <w:sz w:val="24"/>
          <w:szCs w:val="24"/>
        </w:rPr>
        <w:tab/>
      </w:r>
      <w:r>
        <w:t>Logged MDT / RRC_IDLE / Logging and reporting / IDC mechanism</w:t>
      </w:r>
      <w:r>
        <w:tab/>
        <w:t>3017</w:t>
      </w:r>
    </w:p>
    <w:p w14:paraId="57202692" w14:textId="77777777" w:rsidR="00724475" w:rsidRDefault="00724475">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3022</w:t>
      </w:r>
    </w:p>
    <w:p w14:paraId="077499D1" w14:textId="77777777" w:rsidR="00724475" w:rsidRDefault="00724475">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3027</w:t>
      </w:r>
    </w:p>
    <w:p w14:paraId="1F3D942F" w14:textId="77777777" w:rsidR="00724475" w:rsidRDefault="00724475">
      <w:pPr>
        <w:pStyle w:val="TOC5"/>
        <w:rPr>
          <w:rFonts w:ascii="Calibri" w:hAnsi="Calibri"/>
          <w:kern w:val="2"/>
          <w:sz w:val="24"/>
          <w:szCs w:val="24"/>
        </w:rPr>
      </w:pPr>
      <w:r>
        <w:t>8.1.6.1.3</w:t>
      </w:r>
      <w:r>
        <w:rPr>
          <w:rFonts w:ascii="Calibri" w:hAnsi="Calibri"/>
          <w:kern w:val="2"/>
          <w:sz w:val="24"/>
          <w:szCs w:val="24"/>
        </w:rPr>
        <w:tab/>
      </w:r>
      <w:r>
        <w:t>Radio Link Failure report</w:t>
      </w:r>
      <w:r>
        <w:tab/>
        <w:t>3029</w:t>
      </w:r>
    </w:p>
    <w:p w14:paraId="186A9DD4" w14:textId="77777777" w:rsidR="00724475" w:rsidRDefault="00724475">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3029</w:t>
      </w:r>
    </w:p>
    <w:p w14:paraId="4D357DD2" w14:textId="77777777" w:rsidR="00724475" w:rsidRDefault="00724475">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3041</w:t>
      </w:r>
    </w:p>
    <w:p w14:paraId="1828B6C9" w14:textId="77777777" w:rsidR="00724475" w:rsidRDefault="00724475">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3043</w:t>
      </w:r>
    </w:p>
    <w:p w14:paraId="6CF8FA29" w14:textId="77777777" w:rsidR="00724475" w:rsidRDefault="00724475">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3053</w:t>
      </w:r>
    </w:p>
    <w:p w14:paraId="26A1D921" w14:textId="77777777" w:rsidR="00724475" w:rsidRDefault="00724475">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3061</w:t>
      </w:r>
    </w:p>
    <w:p w14:paraId="2A137F90" w14:textId="77777777" w:rsidR="00724475" w:rsidRDefault="00724475">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3068</w:t>
      </w:r>
    </w:p>
    <w:p w14:paraId="4911701C" w14:textId="77777777" w:rsidR="00724475" w:rsidRDefault="00724475">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3075</w:t>
      </w:r>
    </w:p>
    <w:p w14:paraId="3D06AFDF" w14:textId="77777777" w:rsidR="00724475" w:rsidRDefault="00724475">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3084</w:t>
      </w:r>
    </w:p>
    <w:p w14:paraId="4495E5B6" w14:textId="77777777" w:rsidR="00724475" w:rsidRDefault="00724475">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3095</w:t>
      </w:r>
    </w:p>
    <w:p w14:paraId="459A5FF1" w14:textId="77777777" w:rsidR="00724475" w:rsidRDefault="00724475">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3106</w:t>
      </w:r>
    </w:p>
    <w:p w14:paraId="4E5F7ECF" w14:textId="77777777" w:rsidR="00724475" w:rsidRDefault="00724475">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3114</w:t>
      </w:r>
    </w:p>
    <w:p w14:paraId="4090B85F" w14:textId="77777777" w:rsidR="00724475" w:rsidRDefault="00724475">
      <w:pPr>
        <w:pStyle w:val="TOC5"/>
        <w:rPr>
          <w:rFonts w:ascii="Calibri" w:hAnsi="Calibri"/>
          <w:kern w:val="2"/>
          <w:sz w:val="24"/>
          <w:szCs w:val="24"/>
        </w:rPr>
      </w:pPr>
      <w:r>
        <w:t>8.1.6.1.4</w:t>
      </w:r>
      <w:r>
        <w:rPr>
          <w:rFonts w:ascii="Calibri" w:hAnsi="Calibri"/>
          <w:kern w:val="2"/>
          <w:sz w:val="24"/>
          <w:szCs w:val="24"/>
        </w:rPr>
        <w:tab/>
      </w:r>
      <w:r>
        <w:t>Connection Establishment Failure</w:t>
      </w:r>
      <w:r>
        <w:tab/>
        <w:t>3124</w:t>
      </w:r>
    </w:p>
    <w:p w14:paraId="0AFDE0F1" w14:textId="77777777" w:rsidR="00724475" w:rsidRDefault="00724475">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3124</w:t>
      </w:r>
    </w:p>
    <w:p w14:paraId="48AB3B84" w14:textId="77777777" w:rsidR="00724475" w:rsidRDefault="00724475">
      <w:pPr>
        <w:pStyle w:val="TOC6"/>
        <w:rPr>
          <w:rFonts w:ascii="Calibri" w:hAnsi="Calibri"/>
          <w:kern w:val="2"/>
          <w:sz w:val="24"/>
          <w:szCs w:val="24"/>
        </w:rPr>
      </w:pPr>
      <w:r>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3129</w:t>
      </w:r>
    </w:p>
    <w:p w14:paraId="6C17191B" w14:textId="77777777" w:rsidR="00724475" w:rsidRDefault="00724475">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3133</w:t>
      </w:r>
    </w:p>
    <w:p w14:paraId="4D2B1F10" w14:textId="77777777" w:rsidR="00724475" w:rsidRDefault="00724475">
      <w:pPr>
        <w:pStyle w:val="TOC6"/>
        <w:rPr>
          <w:rFonts w:ascii="Calibri" w:hAnsi="Calibri"/>
          <w:kern w:val="2"/>
          <w:sz w:val="24"/>
          <w:szCs w:val="24"/>
        </w:rPr>
      </w:pPr>
      <w:r w:rsidRPr="00BF6570">
        <w:rPr>
          <w:rFonts w:eastAsia="SimSun"/>
        </w:rPr>
        <w:t>8.1.6.1.4.4</w:t>
      </w:r>
      <w:r>
        <w:rPr>
          <w:rFonts w:ascii="Calibri" w:hAnsi="Calibri"/>
          <w:kern w:val="2"/>
          <w:sz w:val="24"/>
          <w:szCs w:val="24"/>
        </w:rPr>
        <w:tab/>
      </w:r>
      <w:r w:rsidRPr="00BF6570">
        <w:rPr>
          <w:rFonts w:eastAsia="SimSun"/>
        </w:rPr>
        <w:t>Connection Establishment Failure / Logging and reporting / Reporting at RRC connection re-establishment</w:t>
      </w:r>
      <w:r>
        <w:tab/>
        <w:t>3139</w:t>
      </w:r>
    </w:p>
    <w:p w14:paraId="0A538534" w14:textId="77777777" w:rsidR="00724475" w:rsidRDefault="00724475">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3142</w:t>
      </w:r>
    </w:p>
    <w:p w14:paraId="4129CDF1" w14:textId="77777777" w:rsidR="00724475" w:rsidRDefault="00724475">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3145</w:t>
      </w:r>
    </w:p>
    <w:p w14:paraId="7BCE7D46" w14:textId="77777777" w:rsidR="00724475" w:rsidRDefault="00724475">
      <w:pPr>
        <w:pStyle w:val="TOC6"/>
        <w:rPr>
          <w:rFonts w:ascii="Calibri" w:hAnsi="Calibri"/>
          <w:kern w:val="2"/>
          <w:sz w:val="24"/>
          <w:szCs w:val="24"/>
        </w:rPr>
      </w:pPr>
      <w:r>
        <w:lastRenderedPageBreak/>
        <w:t>8.1.6.1.4.7</w:t>
      </w:r>
      <w:r>
        <w:rPr>
          <w:rFonts w:ascii="Calibri" w:hAnsi="Calibri"/>
          <w:kern w:val="2"/>
          <w:sz w:val="24"/>
          <w:szCs w:val="24"/>
        </w:rPr>
        <w:tab/>
      </w:r>
      <w:r>
        <w:t>Connection Establishment Failure / Logging and reporting / Reporting of Inter-frequency measurements</w:t>
      </w:r>
      <w:r>
        <w:tab/>
        <w:t>3151</w:t>
      </w:r>
    </w:p>
    <w:p w14:paraId="3BA8E7C2" w14:textId="77777777" w:rsidR="00724475" w:rsidRDefault="00724475">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3156</w:t>
      </w:r>
    </w:p>
    <w:p w14:paraId="59CFC4BB" w14:textId="77777777" w:rsidR="00724475" w:rsidRDefault="00724475">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3161</w:t>
      </w:r>
    </w:p>
    <w:p w14:paraId="12BB302C" w14:textId="77777777" w:rsidR="00724475" w:rsidRDefault="00724475">
      <w:pPr>
        <w:pStyle w:val="TOC4"/>
        <w:rPr>
          <w:rFonts w:ascii="Calibri" w:hAnsi="Calibri"/>
          <w:kern w:val="2"/>
          <w:sz w:val="24"/>
          <w:szCs w:val="24"/>
        </w:rPr>
      </w:pPr>
      <w:r>
        <w:t>8.1.6.2</w:t>
      </w:r>
      <w:r>
        <w:rPr>
          <w:rFonts w:ascii="Calibri" w:hAnsi="Calibri"/>
          <w:kern w:val="2"/>
          <w:sz w:val="24"/>
          <w:szCs w:val="24"/>
        </w:rPr>
        <w:tab/>
      </w:r>
      <w:r>
        <w:t>Inter-RAT MDT</w:t>
      </w:r>
      <w:r>
        <w:tab/>
        <w:t>3174</w:t>
      </w:r>
    </w:p>
    <w:p w14:paraId="3233D397" w14:textId="77777777" w:rsidR="00724475" w:rsidRDefault="00724475">
      <w:pPr>
        <w:pStyle w:val="TOC5"/>
        <w:rPr>
          <w:rFonts w:ascii="Calibri" w:hAnsi="Calibri"/>
          <w:kern w:val="2"/>
          <w:sz w:val="24"/>
          <w:szCs w:val="24"/>
        </w:rPr>
      </w:pPr>
      <w:r>
        <w:t>8.1.6.2.1</w:t>
      </w:r>
      <w:r>
        <w:rPr>
          <w:rFonts w:ascii="Calibri" w:hAnsi="Calibri"/>
          <w:kern w:val="2"/>
          <w:sz w:val="24"/>
          <w:szCs w:val="24"/>
        </w:rPr>
        <w:tab/>
      </w:r>
      <w:r>
        <w:t>Inter-RAT MDT / Immediate MDT / Periodic reporting of E-UTRAN/ Location information</w:t>
      </w:r>
      <w:r>
        <w:tab/>
        <w:t>3174</w:t>
      </w:r>
    </w:p>
    <w:p w14:paraId="094905E6" w14:textId="77777777" w:rsidR="00724475" w:rsidRDefault="00724475">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3183</w:t>
      </w:r>
    </w:p>
    <w:p w14:paraId="51740B51" w14:textId="77777777" w:rsidR="00724475" w:rsidRDefault="00724475">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3190</w:t>
      </w:r>
    </w:p>
    <w:p w14:paraId="6BE2F631" w14:textId="77777777" w:rsidR="00724475" w:rsidRDefault="00724475">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3204</w:t>
      </w:r>
    </w:p>
    <w:p w14:paraId="7D0BB8D9" w14:textId="77777777" w:rsidR="00724475" w:rsidRDefault="00724475">
      <w:pPr>
        <w:pStyle w:val="TOC4"/>
        <w:rPr>
          <w:rFonts w:ascii="Calibri" w:hAnsi="Calibri"/>
          <w:kern w:val="2"/>
          <w:sz w:val="24"/>
          <w:szCs w:val="24"/>
        </w:rPr>
      </w:pPr>
      <w:r>
        <w:t>8.1.6.3</w:t>
      </w:r>
      <w:r>
        <w:rPr>
          <w:rFonts w:ascii="Calibri" w:hAnsi="Calibri"/>
          <w:kern w:val="2"/>
          <w:sz w:val="24"/>
          <w:szCs w:val="24"/>
        </w:rPr>
        <w:tab/>
      </w:r>
      <w:r>
        <w:t>Inter-System MDT</w:t>
      </w:r>
      <w:r>
        <w:tab/>
        <w:t>3209</w:t>
      </w:r>
    </w:p>
    <w:p w14:paraId="45BF5132" w14:textId="77777777" w:rsidR="00724475" w:rsidRDefault="00724475">
      <w:pPr>
        <w:pStyle w:val="TOC5"/>
        <w:rPr>
          <w:rFonts w:ascii="Calibri" w:hAnsi="Calibri"/>
          <w:kern w:val="2"/>
          <w:sz w:val="24"/>
          <w:szCs w:val="24"/>
        </w:rPr>
      </w:pPr>
      <w:r>
        <w:t>8.1.6.3.1</w:t>
      </w:r>
      <w:r>
        <w:rPr>
          <w:rFonts w:ascii="Calibri" w:hAnsi="Calibri"/>
          <w:kern w:val="2"/>
          <w:sz w:val="24"/>
          <w:szCs w:val="24"/>
        </w:rPr>
        <w:tab/>
      </w:r>
      <w:r>
        <w:t>Inter-System MDT / Immediate MDT</w:t>
      </w:r>
      <w:r>
        <w:tab/>
        <w:t>3209</w:t>
      </w:r>
    </w:p>
    <w:p w14:paraId="579AC873" w14:textId="77777777" w:rsidR="00724475" w:rsidRDefault="00724475">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3209</w:t>
      </w:r>
    </w:p>
    <w:p w14:paraId="6808C316" w14:textId="77777777" w:rsidR="00724475" w:rsidRDefault="00724475">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3217</w:t>
      </w:r>
    </w:p>
    <w:p w14:paraId="3330FEA1" w14:textId="77777777" w:rsidR="00724475" w:rsidRDefault="00724475">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3221</w:t>
      </w:r>
    </w:p>
    <w:p w14:paraId="79A545F2" w14:textId="77777777" w:rsidR="00724475" w:rsidRDefault="00724475">
      <w:pPr>
        <w:pStyle w:val="TOC5"/>
        <w:rPr>
          <w:rFonts w:ascii="Calibri" w:hAnsi="Calibri"/>
          <w:kern w:val="2"/>
          <w:sz w:val="24"/>
          <w:szCs w:val="24"/>
        </w:rPr>
      </w:pPr>
      <w:r>
        <w:t>8.1.6.3.2</w:t>
      </w:r>
      <w:r>
        <w:rPr>
          <w:rFonts w:ascii="Calibri" w:hAnsi="Calibri"/>
          <w:kern w:val="2"/>
          <w:sz w:val="24"/>
          <w:szCs w:val="24"/>
        </w:rPr>
        <w:tab/>
      </w:r>
      <w:r>
        <w:t>Inter-System MDT / Logged MDT</w:t>
      </w:r>
      <w:r>
        <w:tab/>
        <w:t>3224</w:t>
      </w:r>
    </w:p>
    <w:p w14:paraId="54793E7D" w14:textId="77777777" w:rsidR="00724475" w:rsidRDefault="00724475">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3224</w:t>
      </w:r>
    </w:p>
    <w:p w14:paraId="4A5F18B4" w14:textId="77777777" w:rsidR="00724475" w:rsidRDefault="00724475">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3230</w:t>
      </w:r>
    </w:p>
    <w:p w14:paraId="3D437C52" w14:textId="77777777" w:rsidR="00724475" w:rsidRDefault="00724475">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3234</w:t>
      </w:r>
    </w:p>
    <w:p w14:paraId="610521D7" w14:textId="77777777" w:rsidR="00724475" w:rsidRDefault="00724475">
      <w:pPr>
        <w:pStyle w:val="TOC5"/>
        <w:rPr>
          <w:rFonts w:ascii="Calibri" w:hAnsi="Calibri"/>
          <w:kern w:val="2"/>
          <w:sz w:val="24"/>
          <w:szCs w:val="24"/>
        </w:rPr>
      </w:pPr>
      <w:r>
        <w:t>8.1.6.3.3</w:t>
      </w:r>
      <w:r>
        <w:rPr>
          <w:rFonts w:ascii="Calibri" w:hAnsi="Calibri"/>
          <w:kern w:val="2"/>
          <w:sz w:val="24"/>
          <w:szCs w:val="24"/>
        </w:rPr>
        <w:tab/>
      </w:r>
      <w:r>
        <w:t>Inter-System MDT / Radio Link Failure</w:t>
      </w:r>
      <w:r>
        <w:tab/>
        <w:t>3238</w:t>
      </w:r>
    </w:p>
    <w:p w14:paraId="1CF01CF5" w14:textId="77777777" w:rsidR="00724475" w:rsidRDefault="00724475">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3238</w:t>
      </w:r>
    </w:p>
    <w:p w14:paraId="4293B367" w14:textId="77777777" w:rsidR="00724475" w:rsidRDefault="00724475">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3245</w:t>
      </w:r>
    </w:p>
    <w:p w14:paraId="37564C70" w14:textId="77777777" w:rsidR="00724475" w:rsidRDefault="00724475">
      <w:pPr>
        <w:pStyle w:val="TOC6"/>
        <w:rPr>
          <w:rFonts w:ascii="Calibri" w:hAnsi="Calibri"/>
          <w:kern w:val="2"/>
          <w:sz w:val="24"/>
          <w:szCs w:val="24"/>
        </w:rPr>
      </w:pPr>
      <w:r>
        <w:t>8.1.6.3.3.3</w:t>
      </w:r>
      <w:r>
        <w:rPr>
          <w:rFonts w:ascii="Calibri" w:hAnsi="Calibri"/>
          <w:kern w:val="2"/>
          <w:sz w:val="24"/>
          <w:szCs w:val="24"/>
        </w:rPr>
        <w:tab/>
      </w:r>
      <w:r>
        <w:t>Inter-System MDT / Radio Link Failure / Logging and reporting / Sensor measurement collection</w:t>
      </w:r>
      <w:r>
        <w:tab/>
        <w:t>3249</w:t>
      </w:r>
    </w:p>
    <w:p w14:paraId="04BF2C3F" w14:textId="77777777" w:rsidR="00724475" w:rsidRDefault="00724475">
      <w:pPr>
        <w:pStyle w:val="TOC5"/>
        <w:rPr>
          <w:rFonts w:ascii="Calibri" w:hAnsi="Calibri"/>
          <w:kern w:val="2"/>
          <w:sz w:val="24"/>
          <w:szCs w:val="24"/>
        </w:rPr>
      </w:pPr>
      <w:r w:rsidRPr="00BF6570">
        <w:rPr>
          <w:rFonts w:eastAsia="SimSun"/>
        </w:rPr>
        <w:t>8.1.6.3.4</w:t>
      </w:r>
      <w:r>
        <w:rPr>
          <w:rFonts w:ascii="Calibri" w:hAnsi="Calibri"/>
          <w:kern w:val="2"/>
          <w:sz w:val="24"/>
          <w:szCs w:val="24"/>
        </w:rPr>
        <w:tab/>
      </w:r>
      <w:r w:rsidRPr="00BF6570">
        <w:rPr>
          <w:rFonts w:eastAsia="SimSun"/>
        </w:rPr>
        <w:t>Inter-System MDT / Connection Establishment Failure</w:t>
      </w:r>
      <w:r>
        <w:tab/>
        <w:t>3253</w:t>
      </w:r>
    </w:p>
    <w:p w14:paraId="35113245" w14:textId="77777777" w:rsidR="00724475" w:rsidRDefault="00724475">
      <w:pPr>
        <w:pStyle w:val="TOC6"/>
        <w:rPr>
          <w:rFonts w:ascii="Calibri" w:hAnsi="Calibri"/>
          <w:kern w:val="2"/>
          <w:sz w:val="24"/>
          <w:szCs w:val="24"/>
        </w:rPr>
      </w:pPr>
      <w:r w:rsidRPr="00BF6570">
        <w:rPr>
          <w:color w:val="000000"/>
        </w:rPr>
        <w:t>8.1.6.3.4.1</w:t>
      </w:r>
      <w:r>
        <w:rPr>
          <w:rFonts w:ascii="Calibri" w:hAnsi="Calibri"/>
          <w:kern w:val="2"/>
          <w:sz w:val="24"/>
          <w:szCs w:val="24"/>
        </w:rPr>
        <w:tab/>
      </w:r>
      <w:r w:rsidRPr="00BF6570">
        <w:rPr>
          <w:color w:val="000000"/>
        </w:rPr>
        <w:t>Inter-System MDT / Connection Establishment Failure / Logging and reporting / Bluetooth measurement collection</w:t>
      </w:r>
      <w:r>
        <w:tab/>
        <w:t>3253</w:t>
      </w:r>
    </w:p>
    <w:p w14:paraId="6FC2628C" w14:textId="77777777" w:rsidR="00724475" w:rsidRDefault="00724475">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3258</w:t>
      </w:r>
    </w:p>
    <w:p w14:paraId="0F4B7AC4" w14:textId="77777777" w:rsidR="00724475" w:rsidRDefault="00724475">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3261</w:t>
      </w:r>
    </w:p>
    <w:p w14:paraId="5DB165E0" w14:textId="77777777" w:rsidR="00724475" w:rsidRDefault="00724475">
      <w:pPr>
        <w:pStyle w:val="TOC4"/>
        <w:rPr>
          <w:rFonts w:ascii="Calibri" w:hAnsi="Calibri"/>
          <w:kern w:val="2"/>
          <w:sz w:val="24"/>
          <w:szCs w:val="24"/>
        </w:rPr>
      </w:pPr>
      <w:r>
        <w:t>8.1.6.4</w:t>
      </w:r>
      <w:r>
        <w:rPr>
          <w:rFonts w:ascii="Calibri" w:hAnsi="Calibri"/>
          <w:kern w:val="2"/>
          <w:sz w:val="24"/>
          <w:szCs w:val="24"/>
        </w:rPr>
        <w:tab/>
      </w:r>
      <w:r>
        <w:t>SON / RACH Optimisation</w:t>
      </w:r>
      <w:r>
        <w:tab/>
        <w:t>3264</w:t>
      </w:r>
    </w:p>
    <w:p w14:paraId="799E36CF" w14:textId="77777777" w:rsidR="00724475" w:rsidRDefault="00724475">
      <w:pPr>
        <w:pStyle w:val="TOC5"/>
        <w:rPr>
          <w:rFonts w:ascii="Calibri" w:hAnsi="Calibri"/>
          <w:kern w:val="2"/>
          <w:sz w:val="24"/>
          <w:szCs w:val="24"/>
        </w:rPr>
      </w:pPr>
      <w:r>
        <w:t>8.1.6.4.1</w:t>
      </w:r>
      <w:r>
        <w:rPr>
          <w:rFonts w:ascii="Calibri" w:hAnsi="Calibri"/>
          <w:kern w:val="2"/>
          <w:sz w:val="24"/>
          <w:szCs w:val="24"/>
        </w:rPr>
        <w:tab/>
      </w:r>
      <w:r>
        <w:t>SON / RACH logging and reporting</w:t>
      </w:r>
      <w:r>
        <w:tab/>
        <w:t>3264</w:t>
      </w:r>
    </w:p>
    <w:p w14:paraId="45A9ADBE" w14:textId="77777777" w:rsidR="00724475" w:rsidRDefault="00724475">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3270</w:t>
      </w:r>
    </w:p>
    <w:p w14:paraId="197B2652" w14:textId="77777777" w:rsidR="00724475" w:rsidRDefault="00724475">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3276</w:t>
      </w:r>
    </w:p>
    <w:p w14:paraId="2479D887" w14:textId="77777777" w:rsidR="00724475" w:rsidRDefault="00724475">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3281</w:t>
      </w:r>
    </w:p>
    <w:p w14:paraId="71748A7B" w14:textId="77777777" w:rsidR="00724475" w:rsidRDefault="00724475">
      <w:pPr>
        <w:pStyle w:val="TOC3"/>
        <w:rPr>
          <w:rFonts w:ascii="Calibri" w:hAnsi="Calibri"/>
          <w:kern w:val="2"/>
          <w:sz w:val="24"/>
          <w:szCs w:val="24"/>
        </w:rPr>
      </w:pPr>
      <w:r w:rsidRPr="00BF6570">
        <w:rPr>
          <w:iCs/>
        </w:rPr>
        <w:t>8.1.7</w:t>
      </w:r>
      <w:r>
        <w:rPr>
          <w:rFonts w:ascii="Calibri" w:hAnsi="Calibri"/>
          <w:kern w:val="2"/>
          <w:sz w:val="24"/>
          <w:szCs w:val="24"/>
        </w:rPr>
        <w:tab/>
      </w:r>
      <w:r>
        <w:t>Non-public networks</w:t>
      </w:r>
      <w:r>
        <w:tab/>
        <w:t>3287</w:t>
      </w:r>
    </w:p>
    <w:p w14:paraId="1EF18FEA" w14:textId="77777777" w:rsidR="00724475" w:rsidRDefault="00724475">
      <w:pPr>
        <w:pStyle w:val="TOC4"/>
        <w:rPr>
          <w:rFonts w:ascii="Calibri" w:hAnsi="Calibri"/>
          <w:kern w:val="2"/>
          <w:sz w:val="24"/>
          <w:szCs w:val="24"/>
        </w:rPr>
      </w:pPr>
      <w:r>
        <w:t>8.1.7.1</w:t>
      </w:r>
      <w:r>
        <w:rPr>
          <w:rFonts w:ascii="Calibri" w:hAnsi="Calibri"/>
          <w:kern w:val="2"/>
          <w:sz w:val="24"/>
          <w:szCs w:val="24"/>
        </w:rPr>
        <w:tab/>
      </w:r>
      <w:r>
        <w:t>Measurement for self-optimized networks</w:t>
      </w:r>
      <w:r>
        <w:tab/>
        <w:t>3287</w:t>
      </w:r>
    </w:p>
    <w:p w14:paraId="342AC7F8" w14:textId="77777777" w:rsidR="00724475" w:rsidRDefault="00724475">
      <w:pPr>
        <w:pStyle w:val="TOC5"/>
        <w:rPr>
          <w:rFonts w:ascii="Calibri" w:hAnsi="Calibri"/>
          <w:kern w:val="2"/>
          <w:sz w:val="24"/>
          <w:szCs w:val="24"/>
        </w:rPr>
      </w:pPr>
      <w:r>
        <w:t>8.1.7.1.1</w:t>
      </w:r>
      <w:r>
        <w:rPr>
          <w:rFonts w:ascii="Calibri" w:hAnsi="Calibri"/>
          <w:kern w:val="2"/>
          <w:sz w:val="24"/>
          <w:szCs w:val="24"/>
        </w:rPr>
        <w:tab/>
      </w:r>
      <w:r w:rsidRPr="00BF6570">
        <w:rPr>
          <w:rFonts w:eastAsia="SimSun"/>
          <w:lang w:eastAsia="x-none"/>
        </w:rPr>
        <w:t>Measurement</w:t>
      </w:r>
      <w:r>
        <w:t xml:space="preserve"> configuration control and reporting / CGI reporting of NR NPN cell</w:t>
      </w:r>
      <w:r>
        <w:tab/>
        <w:t>3287</w:t>
      </w:r>
    </w:p>
    <w:p w14:paraId="68464544" w14:textId="77777777" w:rsidR="00724475" w:rsidRDefault="00724475">
      <w:pPr>
        <w:pStyle w:val="TOC4"/>
        <w:rPr>
          <w:rFonts w:ascii="Calibri" w:hAnsi="Calibri"/>
          <w:kern w:val="2"/>
          <w:sz w:val="24"/>
          <w:szCs w:val="24"/>
        </w:rPr>
      </w:pPr>
      <w:r>
        <w:t>8.1.7.2</w:t>
      </w:r>
      <w:r>
        <w:rPr>
          <w:rFonts w:ascii="Calibri" w:hAnsi="Calibri"/>
          <w:kern w:val="2"/>
          <w:sz w:val="24"/>
          <w:szCs w:val="24"/>
        </w:rPr>
        <w:tab/>
      </w:r>
      <w:r>
        <w:t>RRC connection establishment</w:t>
      </w:r>
      <w:r>
        <w:tab/>
        <w:t>3292</w:t>
      </w:r>
    </w:p>
    <w:p w14:paraId="6ADC292D" w14:textId="77777777" w:rsidR="00724475" w:rsidRDefault="00724475">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3292</w:t>
      </w:r>
    </w:p>
    <w:p w14:paraId="1B249DA2" w14:textId="77777777" w:rsidR="00724475" w:rsidRDefault="00724475">
      <w:pPr>
        <w:pStyle w:val="TOC3"/>
        <w:rPr>
          <w:rFonts w:ascii="Calibri" w:hAnsi="Calibri"/>
          <w:kern w:val="2"/>
          <w:sz w:val="24"/>
          <w:szCs w:val="24"/>
        </w:rPr>
      </w:pPr>
      <w:r>
        <w:t>8.1.8</w:t>
      </w:r>
      <w:r>
        <w:rPr>
          <w:rFonts w:ascii="Calibri" w:hAnsi="Calibri"/>
          <w:kern w:val="2"/>
          <w:sz w:val="24"/>
          <w:szCs w:val="24"/>
        </w:rPr>
        <w:tab/>
      </w:r>
      <w:r>
        <w:t>Shared spectrum access</w:t>
      </w:r>
      <w:r>
        <w:tab/>
        <w:t>3295</w:t>
      </w:r>
    </w:p>
    <w:p w14:paraId="66C0141C" w14:textId="77777777" w:rsidR="00724475" w:rsidRDefault="00724475">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3295</w:t>
      </w:r>
    </w:p>
    <w:p w14:paraId="71D06237" w14:textId="77777777" w:rsidR="00724475" w:rsidRDefault="00724475">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3295</w:t>
      </w:r>
    </w:p>
    <w:p w14:paraId="6254D555" w14:textId="77777777" w:rsidR="00724475" w:rsidRDefault="00724475">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3301</w:t>
      </w:r>
    </w:p>
    <w:p w14:paraId="6B8919BC" w14:textId="77777777" w:rsidR="00724475" w:rsidRDefault="00724475">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3305</w:t>
      </w:r>
    </w:p>
    <w:p w14:paraId="05AD24CE" w14:textId="77777777" w:rsidR="00724475" w:rsidRDefault="00724475">
      <w:pPr>
        <w:pStyle w:val="TOC4"/>
        <w:rPr>
          <w:rFonts w:ascii="Calibri" w:hAnsi="Calibri"/>
          <w:kern w:val="2"/>
          <w:sz w:val="24"/>
          <w:szCs w:val="24"/>
        </w:rPr>
      </w:pPr>
      <w:r>
        <w:lastRenderedPageBreak/>
        <w:t>8.1.8.2</w:t>
      </w:r>
      <w:r>
        <w:rPr>
          <w:rFonts w:ascii="Calibri" w:hAnsi="Calibri"/>
          <w:kern w:val="2"/>
          <w:sz w:val="24"/>
          <w:szCs w:val="24"/>
        </w:rPr>
        <w:tab/>
      </w:r>
      <w:r>
        <w:t>Paging monitoring</w:t>
      </w:r>
      <w:r>
        <w:tab/>
        <w:t>3314</w:t>
      </w:r>
    </w:p>
    <w:p w14:paraId="5E69AEB4" w14:textId="77777777" w:rsidR="00724475" w:rsidRDefault="00724475">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3314</w:t>
      </w:r>
    </w:p>
    <w:p w14:paraId="17600E41" w14:textId="77777777" w:rsidR="00724475" w:rsidRDefault="00724475">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3318</w:t>
      </w:r>
    </w:p>
    <w:p w14:paraId="5B0F8570" w14:textId="77777777" w:rsidR="00724475" w:rsidRDefault="00724475">
      <w:pPr>
        <w:pStyle w:val="TOC2"/>
        <w:rPr>
          <w:rFonts w:ascii="Calibri" w:hAnsi="Calibri"/>
          <w:kern w:val="2"/>
          <w:sz w:val="24"/>
          <w:szCs w:val="24"/>
        </w:rPr>
      </w:pPr>
      <w:r>
        <w:t>8.2</w:t>
      </w:r>
      <w:r>
        <w:rPr>
          <w:rFonts w:ascii="Calibri" w:hAnsi="Calibri"/>
          <w:kern w:val="2"/>
          <w:sz w:val="24"/>
          <w:szCs w:val="24"/>
        </w:rPr>
        <w:tab/>
      </w:r>
      <w:r>
        <w:t>MR-DC RRC</w:t>
      </w:r>
      <w:r>
        <w:tab/>
        <w:t>3322</w:t>
      </w:r>
    </w:p>
    <w:p w14:paraId="7D7F11DE" w14:textId="77777777" w:rsidR="00724475" w:rsidRDefault="00724475">
      <w:pPr>
        <w:pStyle w:val="TOC3"/>
        <w:rPr>
          <w:rFonts w:ascii="Calibri" w:hAnsi="Calibri"/>
          <w:kern w:val="2"/>
          <w:sz w:val="24"/>
          <w:szCs w:val="24"/>
        </w:rPr>
      </w:pPr>
      <w:r>
        <w:t>8.2.1</w:t>
      </w:r>
      <w:r>
        <w:rPr>
          <w:rFonts w:ascii="Calibri" w:hAnsi="Calibri"/>
          <w:kern w:val="2"/>
          <w:sz w:val="24"/>
          <w:szCs w:val="24"/>
        </w:rPr>
        <w:tab/>
      </w:r>
      <w:r>
        <w:t>UE Capability</w:t>
      </w:r>
      <w:r>
        <w:tab/>
        <w:t>3322</w:t>
      </w:r>
    </w:p>
    <w:p w14:paraId="0EDD7F57" w14:textId="77777777" w:rsidR="00724475" w:rsidRDefault="00724475">
      <w:pPr>
        <w:pStyle w:val="TOC4"/>
        <w:rPr>
          <w:rFonts w:ascii="Calibri" w:hAnsi="Calibri"/>
          <w:kern w:val="2"/>
          <w:sz w:val="24"/>
          <w:szCs w:val="24"/>
        </w:rPr>
      </w:pPr>
      <w:r>
        <w:t>8.2.1.1</w:t>
      </w:r>
      <w:r>
        <w:rPr>
          <w:rFonts w:ascii="Calibri" w:hAnsi="Calibri"/>
          <w:kern w:val="2"/>
          <w:sz w:val="24"/>
          <w:szCs w:val="24"/>
        </w:rPr>
        <w:tab/>
      </w:r>
      <w:r>
        <w:t>UE capability transfer / Success</w:t>
      </w:r>
      <w:r>
        <w:tab/>
        <w:t>3322</w:t>
      </w:r>
    </w:p>
    <w:p w14:paraId="626AF2A9" w14:textId="77777777" w:rsidR="00724475" w:rsidRDefault="00724475">
      <w:pPr>
        <w:pStyle w:val="TOC5"/>
        <w:rPr>
          <w:rFonts w:ascii="Calibri" w:hAnsi="Calibri"/>
          <w:kern w:val="2"/>
          <w:sz w:val="24"/>
          <w:szCs w:val="24"/>
        </w:rPr>
      </w:pPr>
      <w:r w:rsidRPr="00BF6570">
        <w:rPr>
          <w:rFonts w:eastAsia="MS Mincho"/>
        </w:rPr>
        <w:t>8.2.1.1.1</w:t>
      </w:r>
      <w:r>
        <w:rPr>
          <w:rFonts w:ascii="Calibri" w:hAnsi="Calibri"/>
          <w:kern w:val="2"/>
          <w:sz w:val="24"/>
          <w:szCs w:val="24"/>
        </w:rPr>
        <w:tab/>
      </w:r>
      <w:r w:rsidRPr="00BF6570">
        <w:rPr>
          <w:rFonts w:eastAsia="MS Mincho"/>
        </w:rPr>
        <w:t>UE capability transfer / Success / EN-DC</w:t>
      </w:r>
      <w:r>
        <w:tab/>
        <w:t>3322</w:t>
      </w:r>
    </w:p>
    <w:p w14:paraId="3BEC373A" w14:textId="77777777" w:rsidR="00724475" w:rsidRDefault="00724475">
      <w:pPr>
        <w:pStyle w:val="TOC5"/>
        <w:rPr>
          <w:rFonts w:ascii="Calibri" w:hAnsi="Calibri"/>
          <w:kern w:val="2"/>
          <w:sz w:val="24"/>
          <w:szCs w:val="24"/>
        </w:rPr>
      </w:pPr>
      <w:r w:rsidRPr="00BF6570">
        <w:rPr>
          <w:rFonts w:eastAsia="MS Mincho"/>
        </w:rPr>
        <w:t>8.2.1.1.2</w:t>
      </w:r>
      <w:r>
        <w:rPr>
          <w:rFonts w:ascii="Calibri" w:hAnsi="Calibri"/>
          <w:kern w:val="2"/>
          <w:sz w:val="24"/>
          <w:szCs w:val="24"/>
        </w:rPr>
        <w:tab/>
      </w:r>
      <w:r w:rsidRPr="00BF6570">
        <w:rPr>
          <w:rFonts w:eastAsia="MS Mincho"/>
        </w:rPr>
        <w:t>UE capability transfer / Success / NE-DC</w:t>
      </w:r>
      <w:r>
        <w:tab/>
        <w:t>3383</w:t>
      </w:r>
    </w:p>
    <w:p w14:paraId="700F933E" w14:textId="77777777" w:rsidR="00724475" w:rsidRDefault="00724475">
      <w:pPr>
        <w:pStyle w:val="TOC4"/>
        <w:rPr>
          <w:rFonts w:ascii="Calibri" w:hAnsi="Calibri"/>
          <w:kern w:val="2"/>
          <w:sz w:val="24"/>
          <w:szCs w:val="24"/>
        </w:rPr>
      </w:pPr>
      <w:r>
        <w:t>8.2.1.2</w:t>
      </w:r>
      <w:r>
        <w:rPr>
          <w:rFonts w:ascii="Calibri" w:hAnsi="Calibri"/>
          <w:kern w:val="2"/>
          <w:sz w:val="24"/>
          <w:szCs w:val="24"/>
        </w:rPr>
        <w:tab/>
      </w:r>
      <w:r>
        <w:t>Void</w:t>
      </w:r>
      <w:r>
        <w:tab/>
        <w:t>3435</w:t>
      </w:r>
    </w:p>
    <w:p w14:paraId="2090B64C" w14:textId="77777777" w:rsidR="00724475" w:rsidRDefault="00724475">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3435</w:t>
      </w:r>
    </w:p>
    <w:p w14:paraId="6AAE565A" w14:textId="77777777" w:rsidR="00724475" w:rsidRDefault="00724475">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3435</w:t>
      </w:r>
    </w:p>
    <w:p w14:paraId="3D33A53E" w14:textId="77777777" w:rsidR="00724475" w:rsidRDefault="00724475">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3435</w:t>
      </w:r>
    </w:p>
    <w:p w14:paraId="0157209B" w14:textId="77777777" w:rsidR="00724475" w:rsidRDefault="00724475">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3444</w:t>
      </w:r>
    </w:p>
    <w:p w14:paraId="068A8F10" w14:textId="77777777" w:rsidR="00724475" w:rsidRDefault="00724475">
      <w:pPr>
        <w:pStyle w:val="TOC4"/>
        <w:rPr>
          <w:rFonts w:ascii="Calibri" w:hAnsi="Calibri"/>
          <w:kern w:val="2"/>
          <w:sz w:val="24"/>
          <w:szCs w:val="24"/>
        </w:rPr>
      </w:pPr>
      <w:r>
        <w:t>8.2.2.2</w:t>
      </w:r>
      <w:r>
        <w:rPr>
          <w:rFonts w:ascii="Calibri" w:hAnsi="Calibri"/>
          <w:kern w:val="2"/>
          <w:sz w:val="24"/>
          <w:szCs w:val="24"/>
        </w:rPr>
        <w:tab/>
      </w:r>
      <w:r>
        <w:t>Split SRB Establishment and Release</w:t>
      </w:r>
      <w:r>
        <w:tab/>
        <w:t>3453</w:t>
      </w:r>
    </w:p>
    <w:p w14:paraId="0C9F077F" w14:textId="77777777" w:rsidR="00724475" w:rsidRDefault="00724475">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3453</w:t>
      </w:r>
    </w:p>
    <w:p w14:paraId="4BEF5854" w14:textId="77777777" w:rsidR="00724475" w:rsidRDefault="00724475">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3464</w:t>
      </w:r>
    </w:p>
    <w:p w14:paraId="381C6A23" w14:textId="77777777" w:rsidR="00724475" w:rsidRDefault="00724475">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3473</w:t>
      </w:r>
    </w:p>
    <w:p w14:paraId="352081AE" w14:textId="77777777" w:rsidR="00724475" w:rsidRDefault="00724475">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3481</w:t>
      </w:r>
    </w:p>
    <w:p w14:paraId="3B1BB632" w14:textId="77777777" w:rsidR="00724475" w:rsidRDefault="00724475">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3481</w:t>
      </w:r>
    </w:p>
    <w:p w14:paraId="312968AB" w14:textId="77777777" w:rsidR="00724475" w:rsidRDefault="00724475">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3491</w:t>
      </w:r>
    </w:p>
    <w:p w14:paraId="1CA12D0F" w14:textId="77777777" w:rsidR="00724475" w:rsidRDefault="00724475">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3501</w:t>
      </w:r>
    </w:p>
    <w:p w14:paraId="6E4A501E" w14:textId="77777777" w:rsidR="00724475" w:rsidRDefault="00724475">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3501</w:t>
      </w:r>
    </w:p>
    <w:p w14:paraId="33F08D87" w14:textId="77777777" w:rsidR="00724475" w:rsidRDefault="00724475">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3511</w:t>
      </w:r>
    </w:p>
    <w:p w14:paraId="2E724CFC" w14:textId="77777777" w:rsidR="00724475" w:rsidRDefault="00724475">
      <w:pPr>
        <w:pStyle w:val="TOC5"/>
        <w:rPr>
          <w:rFonts w:ascii="Calibri" w:hAnsi="Calibri"/>
          <w:kern w:val="2"/>
          <w:sz w:val="24"/>
          <w:szCs w:val="24"/>
        </w:rPr>
      </w:pPr>
      <w:r w:rsidRPr="00BF6570">
        <w:rPr>
          <w:rFonts w:eastAsia="Yu Mincho"/>
        </w:rPr>
        <w:t>8.2.2.4.3</w:t>
      </w:r>
      <w:r>
        <w:rPr>
          <w:rFonts w:ascii="Calibri" w:hAnsi="Calibri"/>
          <w:kern w:val="2"/>
          <w:sz w:val="24"/>
          <w:szCs w:val="24"/>
        </w:rPr>
        <w:tab/>
      </w:r>
      <w:r w:rsidRPr="00BF6570">
        <w:rPr>
          <w:rFonts w:eastAsia="MS Mincho"/>
        </w:rPr>
        <w:t>PSCell addition, modification and release / SCG DRB / NE-DC</w:t>
      </w:r>
      <w:r>
        <w:tab/>
        <w:t>3518</w:t>
      </w:r>
    </w:p>
    <w:p w14:paraId="72002A53" w14:textId="77777777" w:rsidR="00724475" w:rsidRDefault="00724475">
      <w:pPr>
        <w:pStyle w:val="TOC4"/>
        <w:rPr>
          <w:rFonts w:ascii="Calibri" w:hAnsi="Calibri"/>
          <w:kern w:val="2"/>
          <w:sz w:val="24"/>
          <w:szCs w:val="24"/>
        </w:rPr>
      </w:pPr>
      <w:r w:rsidRPr="00BF6570">
        <w:rPr>
          <w:rFonts w:eastAsia="MS Mincho"/>
        </w:rPr>
        <w:t>8.2.2.5</w:t>
      </w:r>
      <w:r>
        <w:rPr>
          <w:rFonts w:ascii="Calibri" w:hAnsi="Calibri"/>
          <w:kern w:val="2"/>
          <w:sz w:val="24"/>
          <w:szCs w:val="24"/>
        </w:rPr>
        <w:tab/>
      </w:r>
      <w:r w:rsidRPr="00BF6570">
        <w:rPr>
          <w:rFonts w:eastAsia="MS Mincho"/>
        </w:rPr>
        <w:t>PSCell addition, modification and release / Split DRB</w:t>
      </w:r>
      <w:r>
        <w:tab/>
        <w:t>3529</w:t>
      </w:r>
    </w:p>
    <w:p w14:paraId="0B6496A2" w14:textId="77777777" w:rsidR="00724475" w:rsidRDefault="00724475">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3529</w:t>
      </w:r>
    </w:p>
    <w:p w14:paraId="2CF38EA8" w14:textId="77777777" w:rsidR="00724475" w:rsidRDefault="00724475">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3538</w:t>
      </w:r>
    </w:p>
    <w:p w14:paraId="16B499A7" w14:textId="77777777" w:rsidR="00724475" w:rsidRDefault="00724475">
      <w:pPr>
        <w:pStyle w:val="TOC5"/>
        <w:rPr>
          <w:rFonts w:ascii="Calibri" w:hAnsi="Calibri"/>
          <w:kern w:val="2"/>
          <w:sz w:val="24"/>
          <w:szCs w:val="24"/>
        </w:rPr>
      </w:pPr>
      <w:r w:rsidRPr="00BF6570">
        <w:rPr>
          <w:rFonts w:eastAsia="Yu Mincho"/>
        </w:rPr>
        <w:t>8.2.2.5.3</w:t>
      </w:r>
      <w:r>
        <w:rPr>
          <w:rFonts w:ascii="Calibri" w:hAnsi="Calibri"/>
          <w:kern w:val="2"/>
          <w:sz w:val="24"/>
          <w:szCs w:val="24"/>
        </w:rPr>
        <w:tab/>
      </w:r>
      <w:r w:rsidRPr="00BF6570">
        <w:rPr>
          <w:rFonts w:eastAsia="MS Mincho"/>
        </w:rPr>
        <w:t>PSCell addition, modification and release / Split DRB / NE-DC</w:t>
      </w:r>
      <w:r>
        <w:tab/>
        <w:t>3547</w:t>
      </w:r>
    </w:p>
    <w:p w14:paraId="29774E3F" w14:textId="77777777" w:rsidR="00724475" w:rsidRDefault="00724475">
      <w:pPr>
        <w:pStyle w:val="TOC4"/>
        <w:rPr>
          <w:rFonts w:ascii="Calibri" w:hAnsi="Calibri"/>
          <w:kern w:val="2"/>
          <w:sz w:val="24"/>
          <w:szCs w:val="24"/>
        </w:rPr>
      </w:pPr>
      <w:r w:rsidRPr="00BF6570">
        <w:rPr>
          <w:rFonts w:eastAsia="MS Mincho"/>
        </w:rPr>
        <w:t>8.2.2.6</w:t>
      </w:r>
      <w:r>
        <w:rPr>
          <w:rFonts w:ascii="Calibri" w:hAnsi="Calibri"/>
          <w:kern w:val="2"/>
          <w:sz w:val="24"/>
          <w:szCs w:val="24"/>
        </w:rPr>
        <w:tab/>
      </w:r>
      <w:r w:rsidRPr="00BF6570">
        <w:rPr>
          <w:rFonts w:eastAsia="MS Mincho"/>
        </w:rPr>
        <w:t>Bearer Modification / MCG DRB</w:t>
      </w:r>
      <w:r>
        <w:tab/>
        <w:t>3557</w:t>
      </w:r>
    </w:p>
    <w:p w14:paraId="610191AA" w14:textId="77777777" w:rsidR="00724475" w:rsidRDefault="00724475">
      <w:pPr>
        <w:pStyle w:val="TOC5"/>
        <w:rPr>
          <w:rFonts w:ascii="Calibri" w:hAnsi="Calibri"/>
          <w:kern w:val="2"/>
          <w:sz w:val="24"/>
          <w:szCs w:val="24"/>
        </w:rPr>
      </w:pPr>
      <w:r w:rsidRPr="00BF6570">
        <w:rPr>
          <w:rFonts w:eastAsia="MS Mincho"/>
        </w:rPr>
        <w:t>8.2.2.6.1</w:t>
      </w:r>
      <w:r>
        <w:rPr>
          <w:rFonts w:ascii="Calibri" w:hAnsi="Calibri"/>
          <w:kern w:val="2"/>
          <w:sz w:val="24"/>
          <w:szCs w:val="24"/>
        </w:rPr>
        <w:tab/>
      </w:r>
      <w:r w:rsidRPr="00BF6570">
        <w:rPr>
          <w:rFonts w:eastAsia="MS Mincho"/>
        </w:rPr>
        <w:t>Bearer Modification / MCG DRB / SRB / PDCP version change / EN-DC</w:t>
      </w:r>
      <w:r>
        <w:tab/>
        <w:t>3557</w:t>
      </w:r>
    </w:p>
    <w:p w14:paraId="143E0B3D" w14:textId="77777777" w:rsidR="00724475" w:rsidRDefault="00724475">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3570</w:t>
      </w:r>
    </w:p>
    <w:p w14:paraId="2B41ECE4" w14:textId="77777777" w:rsidR="00724475" w:rsidRDefault="00724475">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3570</w:t>
      </w:r>
    </w:p>
    <w:p w14:paraId="1B29B67B" w14:textId="77777777" w:rsidR="00724475" w:rsidRDefault="00724475">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3585</w:t>
      </w:r>
    </w:p>
    <w:p w14:paraId="2A4A4362" w14:textId="77777777" w:rsidR="00724475" w:rsidRDefault="00724475">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3597</w:t>
      </w:r>
    </w:p>
    <w:p w14:paraId="7E07D100" w14:textId="77777777" w:rsidR="00724475" w:rsidRDefault="00724475">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3613</w:t>
      </w:r>
    </w:p>
    <w:p w14:paraId="0CE9FB5E" w14:textId="77777777" w:rsidR="00724475" w:rsidRDefault="00724475">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3613</w:t>
      </w:r>
    </w:p>
    <w:p w14:paraId="075CFD20" w14:textId="77777777" w:rsidR="00724475" w:rsidRDefault="00724475">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3638</w:t>
      </w:r>
    </w:p>
    <w:p w14:paraId="15675C0A" w14:textId="77777777" w:rsidR="00724475" w:rsidRDefault="00724475">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3661</w:t>
      </w:r>
    </w:p>
    <w:p w14:paraId="3942B3F0" w14:textId="77777777" w:rsidR="00724475" w:rsidRDefault="00724475">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3684</w:t>
      </w:r>
    </w:p>
    <w:p w14:paraId="4EFDE2E4" w14:textId="77777777" w:rsidR="00724475" w:rsidRDefault="00724475">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3684</w:t>
      </w:r>
    </w:p>
    <w:p w14:paraId="7CF62376" w14:textId="77777777" w:rsidR="00724475" w:rsidRDefault="00724475">
      <w:pPr>
        <w:pStyle w:val="TOC5"/>
        <w:rPr>
          <w:rFonts w:ascii="Calibri" w:hAnsi="Calibri"/>
          <w:kern w:val="2"/>
          <w:sz w:val="24"/>
          <w:szCs w:val="24"/>
        </w:rPr>
      </w:pPr>
      <w:r>
        <w:t>8.2.2.9.2</w:t>
      </w:r>
      <w:r>
        <w:rPr>
          <w:rFonts w:ascii="Calibri" w:hAnsi="Calibri"/>
          <w:kern w:val="2"/>
          <w:sz w:val="24"/>
          <w:szCs w:val="24"/>
        </w:rPr>
        <w:tab/>
      </w:r>
      <w:r>
        <w:t>Bearer Modification / Uplink data path / Split DRB Reconfiguration / NR-DC</w:t>
      </w:r>
      <w:r>
        <w:tab/>
        <w:t>3692</w:t>
      </w:r>
    </w:p>
    <w:p w14:paraId="09BB4F85" w14:textId="77777777" w:rsidR="00724475" w:rsidRDefault="00724475">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3697</w:t>
      </w:r>
    </w:p>
    <w:p w14:paraId="71E65949" w14:textId="77777777" w:rsidR="00724475" w:rsidRDefault="00724475">
      <w:pPr>
        <w:pStyle w:val="TOC3"/>
        <w:rPr>
          <w:rFonts w:ascii="Calibri" w:hAnsi="Calibri"/>
          <w:kern w:val="2"/>
          <w:sz w:val="24"/>
          <w:szCs w:val="24"/>
        </w:rPr>
      </w:pPr>
      <w:r w:rsidRPr="00BF6570">
        <w:rPr>
          <w:rFonts w:eastAsia="MS Mincho"/>
        </w:rPr>
        <w:t>8.2.3</w:t>
      </w:r>
      <w:r>
        <w:rPr>
          <w:rFonts w:ascii="Calibri" w:hAnsi="Calibri"/>
          <w:kern w:val="2"/>
          <w:sz w:val="24"/>
          <w:szCs w:val="24"/>
        </w:rPr>
        <w:tab/>
      </w:r>
      <w:r w:rsidRPr="00BF6570">
        <w:rPr>
          <w:rFonts w:eastAsia="MS Mincho"/>
        </w:rPr>
        <w:t>Measurement Configuration Control and Reporting / Handovers</w:t>
      </w:r>
      <w:r>
        <w:tab/>
        <w:t>3704</w:t>
      </w:r>
    </w:p>
    <w:p w14:paraId="2CFC39A9" w14:textId="77777777" w:rsidR="00724475" w:rsidRDefault="00724475">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3704</w:t>
      </w:r>
    </w:p>
    <w:p w14:paraId="633CD0D9" w14:textId="77777777" w:rsidR="00724475" w:rsidRDefault="00724475">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3704</w:t>
      </w:r>
    </w:p>
    <w:p w14:paraId="2F250779" w14:textId="77777777" w:rsidR="00724475" w:rsidRDefault="00724475">
      <w:pPr>
        <w:pStyle w:val="TOC5"/>
        <w:rPr>
          <w:rFonts w:ascii="Calibri" w:hAnsi="Calibri"/>
          <w:kern w:val="2"/>
          <w:sz w:val="24"/>
          <w:szCs w:val="24"/>
        </w:rPr>
      </w:pPr>
      <w:r>
        <w:lastRenderedPageBreak/>
        <w:t>8.2.3.1.2</w:t>
      </w:r>
      <w:r>
        <w:rPr>
          <w:rFonts w:ascii="Calibri" w:hAnsi="Calibri"/>
          <w:kern w:val="2"/>
          <w:sz w:val="24"/>
          <w:szCs w:val="24"/>
        </w:rPr>
        <w:tab/>
      </w:r>
      <w:r>
        <w:t>Measurement configuration control and reporting / Inter-RAT measurements / Event B1 / Measurement of NR cells / NE-DC</w:t>
      </w:r>
      <w:r>
        <w:tab/>
        <w:t>3715</w:t>
      </w:r>
    </w:p>
    <w:p w14:paraId="3A9C835A" w14:textId="77777777" w:rsidR="00724475" w:rsidRDefault="00724475">
      <w:pPr>
        <w:pStyle w:val="TOC4"/>
        <w:rPr>
          <w:rFonts w:ascii="Calibri" w:hAnsi="Calibri"/>
          <w:kern w:val="2"/>
          <w:sz w:val="24"/>
          <w:szCs w:val="24"/>
        </w:rPr>
      </w:pPr>
      <w:r w:rsidRPr="00BF6570">
        <w:rPr>
          <w:rFonts w:eastAsia="MS Mincho"/>
        </w:rPr>
        <w:t>8.2.3.2</w:t>
      </w:r>
      <w:r>
        <w:rPr>
          <w:rFonts w:ascii="Calibri" w:hAnsi="Calibri"/>
          <w:kern w:val="2"/>
          <w:sz w:val="24"/>
          <w:szCs w:val="24"/>
        </w:rPr>
        <w:tab/>
      </w:r>
      <w:r w:rsidRPr="00BF6570">
        <w:rPr>
          <w:rFonts w:eastAsia="MS Mincho"/>
        </w:rPr>
        <w:t>Measurement configuration control and reporting / Inter-RAT measurements / Event B1 / Measurement of NR cells / RSRQ based measurements</w:t>
      </w:r>
      <w:r>
        <w:tab/>
        <w:t>3732</w:t>
      </w:r>
    </w:p>
    <w:p w14:paraId="2167D7BB" w14:textId="77777777" w:rsidR="00724475" w:rsidRDefault="00724475">
      <w:pPr>
        <w:pStyle w:val="TOC5"/>
        <w:rPr>
          <w:rFonts w:ascii="Calibri" w:hAnsi="Calibri"/>
          <w:kern w:val="2"/>
          <w:sz w:val="24"/>
          <w:szCs w:val="24"/>
        </w:rPr>
      </w:pPr>
      <w:r w:rsidRPr="00BF6570">
        <w:rPr>
          <w:rFonts w:eastAsia="MS Mincho"/>
        </w:rPr>
        <w:t>8.2.3.2.1</w:t>
      </w:r>
      <w:r>
        <w:rPr>
          <w:rFonts w:ascii="Calibri" w:hAnsi="Calibri"/>
          <w:kern w:val="2"/>
          <w:sz w:val="24"/>
          <w:szCs w:val="24"/>
        </w:rPr>
        <w:tab/>
      </w:r>
      <w:r w:rsidRPr="00BF6570">
        <w:rPr>
          <w:rFonts w:eastAsia="MS Mincho"/>
        </w:rPr>
        <w:t>Measurement configuration control and reporting / Inter-RAT measurements / Event B1 / Measurement of NR cells / RSRQ based measurements / EN-DC</w:t>
      </w:r>
      <w:r>
        <w:tab/>
        <w:t>3732</w:t>
      </w:r>
    </w:p>
    <w:p w14:paraId="27CBF814" w14:textId="77777777" w:rsidR="00724475" w:rsidRDefault="00724475">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3742</w:t>
      </w:r>
    </w:p>
    <w:p w14:paraId="56F8D442" w14:textId="77777777" w:rsidR="00724475" w:rsidRDefault="00724475">
      <w:pPr>
        <w:pStyle w:val="TOC4"/>
        <w:rPr>
          <w:rFonts w:ascii="Calibri" w:hAnsi="Calibri"/>
          <w:kern w:val="2"/>
          <w:sz w:val="24"/>
          <w:szCs w:val="24"/>
        </w:rPr>
      </w:pPr>
      <w:r w:rsidRPr="00BF6570">
        <w:rPr>
          <w:rFonts w:eastAsia="MS Mincho"/>
        </w:rPr>
        <w:t>8.2.3.3</w:t>
      </w:r>
      <w:r>
        <w:rPr>
          <w:rFonts w:ascii="Calibri" w:hAnsi="Calibri"/>
          <w:kern w:val="2"/>
          <w:sz w:val="24"/>
          <w:szCs w:val="24"/>
        </w:rPr>
        <w:tab/>
      </w:r>
      <w:r w:rsidRPr="00BF6570">
        <w:rPr>
          <w:rFonts w:eastAsia="MS Mincho"/>
        </w:rPr>
        <w:t>Measurement configuration control and reporting / Inter-RAT measurements / Periodic reporting / Measurement of NR cells</w:t>
      </w:r>
      <w:r>
        <w:tab/>
        <w:t>3758</w:t>
      </w:r>
    </w:p>
    <w:p w14:paraId="22F3BC46" w14:textId="77777777" w:rsidR="00724475" w:rsidRDefault="00724475">
      <w:pPr>
        <w:pStyle w:val="TOC5"/>
        <w:rPr>
          <w:rFonts w:ascii="Calibri" w:hAnsi="Calibri"/>
          <w:kern w:val="2"/>
          <w:sz w:val="24"/>
          <w:szCs w:val="24"/>
        </w:rPr>
      </w:pPr>
      <w:r w:rsidRPr="00BF6570">
        <w:rPr>
          <w:rFonts w:eastAsia="MS Mincho"/>
        </w:rPr>
        <w:t>8.2.3.3.1</w:t>
      </w:r>
      <w:r>
        <w:rPr>
          <w:rFonts w:ascii="Calibri" w:hAnsi="Calibri"/>
          <w:kern w:val="2"/>
          <w:sz w:val="24"/>
          <w:szCs w:val="24"/>
        </w:rPr>
        <w:tab/>
      </w:r>
      <w:r w:rsidRPr="00BF6570">
        <w:rPr>
          <w:rFonts w:eastAsia="MS Mincho"/>
        </w:rPr>
        <w:t>Measurement configuration control and reporting / Inter-RAT measurements / Periodic reporting / Measurement of NR cells / EN-DC</w:t>
      </w:r>
      <w:r>
        <w:tab/>
        <w:t>3758</w:t>
      </w:r>
    </w:p>
    <w:p w14:paraId="7B8A8A2A" w14:textId="77777777" w:rsidR="00724475" w:rsidRDefault="00724475">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3770</w:t>
      </w:r>
    </w:p>
    <w:p w14:paraId="0CE36B11" w14:textId="77777777" w:rsidR="00724475" w:rsidRDefault="00724475">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3770</w:t>
      </w:r>
    </w:p>
    <w:p w14:paraId="0B8F1DC2" w14:textId="77777777" w:rsidR="00724475" w:rsidRDefault="00724475">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3779</w:t>
      </w:r>
    </w:p>
    <w:p w14:paraId="0C753FE5" w14:textId="77777777" w:rsidR="00724475" w:rsidRDefault="00724475">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3787</w:t>
      </w:r>
    </w:p>
    <w:p w14:paraId="0920F250" w14:textId="77777777" w:rsidR="00724475" w:rsidRDefault="00724475">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3787</w:t>
      </w:r>
    </w:p>
    <w:p w14:paraId="4FFC8A6E" w14:textId="77777777" w:rsidR="00724475" w:rsidRDefault="00724475">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3794</w:t>
      </w:r>
    </w:p>
    <w:p w14:paraId="26576D9D" w14:textId="77777777" w:rsidR="00724475" w:rsidRDefault="00724475">
      <w:pPr>
        <w:pStyle w:val="TOC4"/>
        <w:rPr>
          <w:rFonts w:ascii="Calibri" w:hAnsi="Calibri"/>
          <w:kern w:val="2"/>
          <w:sz w:val="24"/>
          <w:szCs w:val="24"/>
        </w:rPr>
      </w:pPr>
      <w:r w:rsidRPr="00BF6570">
        <w:rPr>
          <w:rFonts w:eastAsia="MS Mincho"/>
        </w:rPr>
        <w:t>8.2.3.6</w:t>
      </w:r>
      <w:r>
        <w:rPr>
          <w:rFonts w:ascii="Calibri" w:hAnsi="Calibri"/>
          <w:kern w:val="2"/>
          <w:sz w:val="24"/>
          <w:szCs w:val="24"/>
        </w:rPr>
        <w:tab/>
      </w:r>
      <w:r w:rsidRPr="00BF6570">
        <w:rPr>
          <w:rFonts w:eastAsia="MS Mincho"/>
        </w:rPr>
        <w:t>Measurement configuration control and reporting / Event A3 / Measurement of Neighbour NR cells</w:t>
      </w:r>
      <w:r>
        <w:tab/>
        <w:t>3802</w:t>
      </w:r>
    </w:p>
    <w:p w14:paraId="0314D6BD" w14:textId="77777777" w:rsidR="00724475" w:rsidRDefault="00724475">
      <w:pPr>
        <w:pStyle w:val="TOC5"/>
        <w:rPr>
          <w:rFonts w:ascii="Calibri" w:hAnsi="Calibri"/>
          <w:kern w:val="2"/>
          <w:sz w:val="24"/>
          <w:szCs w:val="24"/>
        </w:rPr>
      </w:pPr>
      <w:r w:rsidRPr="00BF6570">
        <w:rPr>
          <w:rFonts w:eastAsia="MS Mincho"/>
        </w:rPr>
        <w:t>8.2.3.6.1</w:t>
      </w:r>
      <w:r>
        <w:rPr>
          <w:rFonts w:ascii="Calibri" w:hAnsi="Calibri"/>
          <w:kern w:val="2"/>
          <w:sz w:val="24"/>
          <w:szCs w:val="24"/>
        </w:rPr>
        <w:tab/>
      </w:r>
      <w:r w:rsidRPr="00BF6570">
        <w:rPr>
          <w:rFonts w:eastAsia="MS Mincho"/>
        </w:rPr>
        <w:t>Measurement configuration control and reporting / Event A3 / Measurement of Neighbour NR cells / I</w:t>
      </w:r>
      <w:r w:rsidRPr="00BF6570">
        <w:rPr>
          <w:color w:val="000000"/>
        </w:rPr>
        <w:t xml:space="preserve">ntra-frequency measurements / </w:t>
      </w:r>
      <w:r w:rsidRPr="00BF6570">
        <w:rPr>
          <w:rFonts w:eastAsia="MS Mincho"/>
        </w:rPr>
        <w:t>EN-DC</w:t>
      </w:r>
      <w:r>
        <w:tab/>
        <w:t>3802</w:t>
      </w:r>
    </w:p>
    <w:p w14:paraId="517EB4B3" w14:textId="77777777" w:rsidR="00724475" w:rsidRDefault="00724475">
      <w:pPr>
        <w:pStyle w:val="TOC5"/>
        <w:rPr>
          <w:rFonts w:ascii="Calibri" w:hAnsi="Calibri"/>
          <w:kern w:val="2"/>
          <w:sz w:val="24"/>
          <w:szCs w:val="24"/>
        </w:rPr>
      </w:pPr>
      <w:r w:rsidRPr="00BF6570">
        <w:rPr>
          <w:rFonts w:eastAsia="MS Mincho"/>
        </w:rPr>
        <w:t>8.2.3.6.1a</w:t>
      </w:r>
      <w:r>
        <w:rPr>
          <w:rFonts w:ascii="Calibri" w:hAnsi="Calibri"/>
          <w:kern w:val="2"/>
          <w:sz w:val="24"/>
          <w:szCs w:val="24"/>
        </w:rPr>
        <w:tab/>
      </w:r>
      <w:r w:rsidRPr="00BF6570">
        <w:rPr>
          <w:rFonts w:eastAsia="MS Mincho"/>
        </w:rPr>
        <w:t>Measurement configuration control and reporting / Event A3 / Measurement of Neighbour NR cell / Inter-frequency measurements / EN-DC</w:t>
      </w:r>
      <w:r>
        <w:tab/>
        <w:t>3810</w:t>
      </w:r>
    </w:p>
    <w:p w14:paraId="04E71F09" w14:textId="77777777" w:rsidR="00724475" w:rsidRDefault="00724475">
      <w:pPr>
        <w:pStyle w:val="TOC5"/>
        <w:rPr>
          <w:rFonts w:ascii="Calibri" w:hAnsi="Calibri"/>
          <w:kern w:val="2"/>
          <w:sz w:val="24"/>
          <w:szCs w:val="24"/>
        </w:rPr>
      </w:pPr>
      <w:r w:rsidRPr="00BF6570">
        <w:rPr>
          <w:rFonts w:eastAsia="MS Mincho"/>
        </w:rPr>
        <w:t>8.2.3.6.1b</w:t>
      </w:r>
      <w:r>
        <w:rPr>
          <w:rFonts w:ascii="Calibri" w:hAnsi="Calibri"/>
          <w:kern w:val="2"/>
          <w:sz w:val="24"/>
          <w:szCs w:val="24"/>
        </w:rPr>
        <w:tab/>
      </w:r>
      <w:r w:rsidRPr="00BF6570">
        <w:rPr>
          <w:rFonts w:eastAsia="MS Mincho"/>
        </w:rPr>
        <w:t>Measurement configuration control and reporting / Event A3 / Measurement of Neighbour NR cell / Inter-band measurements / EN-DC</w:t>
      </w:r>
      <w:r>
        <w:tab/>
        <w:t>3814</w:t>
      </w:r>
    </w:p>
    <w:p w14:paraId="319E44E2" w14:textId="77777777" w:rsidR="00724475" w:rsidRDefault="00724475">
      <w:pPr>
        <w:pStyle w:val="TOC5"/>
        <w:rPr>
          <w:rFonts w:ascii="Calibri" w:hAnsi="Calibri"/>
          <w:kern w:val="2"/>
          <w:sz w:val="24"/>
          <w:szCs w:val="24"/>
        </w:rPr>
      </w:pPr>
      <w:r w:rsidRPr="00BF6570">
        <w:rPr>
          <w:rFonts w:eastAsia="Yu Mincho"/>
        </w:rPr>
        <w:t>8.2.3.6.2</w:t>
      </w:r>
      <w:r>
        <w:rPr>
          <w:rFonts w:ascii="Calibri" w:hAnsi="Calibri"/>
          <w:kern w:val="2"/>
          <w:sz w:val="24"/>
          <w:szCs w:val="24"/>
        </w:rPr>
        <w:tab/>
      </w:r>
      <w:r w:rsidRPr="00BF6570">
        <w:rPr>
          <w:rFonts w:eastAsia="Yu Mincho"/>
        </w:rPr>
        <w:t xml:space="preserve">Measurement configuration control and reporting / Event A3 / Measurement of Neighbour </w:t>
      </w:r>
      <w:r>
        <w:t xml:space="preserve">E-UTRA and </w:t>
      </w:r>
      <w:r w:rsidRPr="00BF6570">
        <w:rPr>
          <w:rFonts w:eastAsia="Yu Mincho"/>
        </w:rPr>
        <w:t>NR cells / Intra-frequency measurements / NE-DC</w:t>
      </w:r>
      <w:r>
        <w:tab/>
        <w:t>3817</w:t>
      </w:r>
    </w:p>
    <w:p w14:paraId="1FC556D0" w14:textId="77777777" w:rsidR="00724475" w:rsidRDefault="00724475">
      <w:pPr>
        <w:pStyle w:val="TOC5"/>
        <w:rPr>
          <w:rFonts w:ascii="Calibri" w:hAnsi="Calibri"/>
          <w:kern w:val="2"/>
          <w:sz w:val="24"/>
          <w:szCs w:val="24"/>
        </w:rPr>
      </w:pPr>
      <w:r w:rsidRPr="00BF6570">
        <w:rPr>
          <w:rFonts w:eastAsia="Yu Mincho"/>
        </w:rPr>
        <w:t>8.2.3.6.2a</w:t>
      </w:r>
      <w:r>
        <w:rPr>
          <w:rFonts w:ascii="Calibri" w:hAnsi="Calibri"/>
          <w:kern w:val="2"/>
          <w:sz w:val="24"/>
          <w:szCs w:val="24"/>
        </w:rPr>
        <w:tab/>
      </w:r>
      <w:r w:rsidRPr="00BF6570">
        <w:rPr>
          <w:rFonts w:eastAsia="Yu Mincho"/>
        </w:rPr>
        <w:t xml:space="preserve">Measurement configuration control and reporting / Event A3 / Measurement of Neighbor </w:t>
      </w:r>
      <w:r>
        <w:t xml:space="preserve">E-UTRA and </w:t>
      </w:r>
      <w:r w:rsidRPr="00BF6570">
        <w:rPr>
          <w:rFonts w:eastAsia="Yu Mincho"/>
        </w:rPr>
        <w:t>NR cell / Inter-frequency measurements / NE-DC</w:t>
      </w:r>
      <w:r>
        <w:tab/>
        <w:t>3832</w:t>
      </w:r>
    </w:p>
    <w:p w14:paraId="70A032B1" w14:textId="77777777" w:rsidR="00724475" w:rsidRDefault="00724475">
      <w:pPr>
        <w:pStyle w:val="TOC5"/>
        <w:rPr>
          <w:rFonts w:ascii="Calibri" w:hAnsi="Calibri"/>
          <w:kern w:val="2"/>
          <w:sz w:val="24"/>
          <w:szCs w:val="24"/>
        </w:rPr>
      </w:pPr>
      <w:r w:rsidRPr="00BF6570">
        <w:rPr>
          <w:rFonts w:eastAsia="Yu Mincho"/>
        </w:rPr>
        <w:t>8.2.3.6.2b</w:t>
      </w:r>
      <w:r>
        <w:rPr>
          <w:rFonts w:ascii="Calibri" w:hAnsi="Calibri"/>
          <w:kern w:val="2"/>
          <w:sz w:val="24"/>
          <w:szCs w:val="24"/>
        </w:rPr>
        <w:tab/>
      </w:r>
      <w:r w:rsidRPr="00BF6570">
        <w:rPr>
          <w:rFonts w:eastAsia="Yu Mincho"/>
        </w:rPr>
        <w:t xml:space="preserve">Measurement configuration control and reporting / Event A3 / Measurement of Neighbor </w:t>
      </w:r>
      <w:r>
        <w:t xml:space="preserve">E-UTRA and </w:t>
      </w:r>
      <w:r w:rsidRPr="00BF6570">
        <w:rPr>
          <w:rFonts w:eastAsia="Yu Mincho"/>
        </w:rPr>
        <w:t>NR cell / Inter-band measurements / NE-DC</w:t>
      </w:r>
      <w:r>
        <w:tab/>
        <w:t>3837</w:t>
      </w:r>
    </w:p>
    <w:p w14:paraId="4CC594EE" w14:textId="77777777" w:rsidR="00724475" w:rsidRDefault="00724475">
      <w:pPr>
        <w:pStyle w:val="TOC4"/>
        <w:rPr>
          <w:rFonts w:ascii="Calibri" w:hAnsi="Calibri"/>
          <w:kern w:val="2"/>
          <w:sz w:val="24"/>
          <w:szCs w:val="24"/>
        </w:rPr>
      </w:pPr>
      <w:r w:rsidRPr="00BF6570">
        <w:rPr>
          <w:rFonts w:eastAsia="MS Mincho"/>
        </w:rPr>
        <w:t>8.2.3.7</w:t>
      </w:r>
      <w:r>
        <w:rPr>
          <w:rFonts w:ascii="Calibri" w:hAnsi="Calibri"/>
          <w:kern w:val="2"/>
          <w:sz w:val="24"/>
          <w:szCs w:val="24"/>
        </w:rPr>
        <w:tab/>
      </w:r>
      <w:r w:rsidRPr="00BF6570">
        <w:rPr>
          <w:rFonts w:eastAsia="MS Mincho"/>
        </w:rPr>
        <w:t>Measurement configuration control and reporting / Event A4 (intra-frequency, inter-frequency and inter-band measurements) / Measurement of Neighbour NR cell</w:t>
      </w:r>
      <w:r>
        <w:tab/>
        <w:t>3841</w:t>
      </w:r>
    </w:p>
    <w:p w14:paraId="52EF4633" w14:textId="77777777" w:rsidR="00724475" w:rsidRDefault="00724475">
      <w:pPr>
        <w:pStyle w:val="TOC5"/>
        <w:rPr>
          <w:rFonts w:ascii="Calibri" w:hAnsi="Calibri"/>
          <w:kern w:val="2"/>
          <w:sz w:val="24"/>
          <w:szCs w:val="24"/>
        </w:rPr>
      </w:pPr>
      <w:r w:rsidRPr="00BF6570">
        <w:rPr>
          <w:rFonts w:eastAsia="MS Mincho"/>
        </w:rPr>
        <w:t>8.2.3.7.1</w:t>
      </w:r>
      <w:r>
        <w:rPr>
          <w:rFonts w:ascii="Calibri" w:hAnsi="Calibri"/>
          <w:kern w:val="2"/>
          <w:sz w:val="24"/>
          <w:szCs w:val="24"/>
        </w:rPr>
        <w:tab/>
      </w:r>
      <w:r w:rsidRPr="00BF6570">
        <w:rPr>
          <w:rFonts w:eastAsia="MS Mincho"/>
        </w:rPr>
        <w:t>Measurement configuration control and reporting / Event A4 / Measurement of Neighbour NR cell / Intra-frequency measurements / EN-DC</w:t>
      </w:r>
      <w:r>
        <w:tab/>
        <w:t>3841</w:t>
      </w:r>
    </w:p>
    <w:p w14:paraId="40650744" w14:textId="77777777" w:rsidR="00724475" w:rsidRDefault="00724475">
      <w:pPr>
        <w:pStyle w:val="TOC5"/>
        <w:rPr>
          <w:rFonts w:ascii="Calibri" w:hAnsi="Calibri"/>
          <w:kern w:val="2"/>
          <w:sz w:val="24"/>
          <w:szCs w:val="24"/>
        </w:rPr>
      </w:pPr>
      <w:r w:rsidRPr="00BF6570">
        <w:rPr>
          <w:rFonts w:eastAsia="MS Mincho"/>
        </w:rPr>
        <w:t>8.2.3.7.1a</w:t>
      </w:r>
      <w:r>
        <w:rPr>
          <w:rFonts w:ascii="Calibri" w:hAnsi="Calibri"/>
          <w:kern w:val="2"/>
          <w:sz w:val="24"/>
          <w:szCs w:val="24"/>
        </w:rPr>
        <w:tab/>
      </w:r>
      <w:r w:rsidRPr="00BF6570">
        <w:rPr>
          <w:rFonts w:eastAsia="MS Mincho"/>
        </w:rPr>
        <w:t>Measurement configuration control and reporting / Event A4 / Measurement of Neighbour NR cell / Inter-frequency measurements / EN-DC</w:t>
      </w:r>
      <w:r>
        <w:tab/>
        <w:t>3852</w:t>
      </w:r>
    </w:p>
    <w:p w14:paraId="7ED49564" w14:textId="77777777" w:rsidR="00724475" w:rsidRDefault="00724475">
      <w:pPr>
        <w:pStyle w:val="TOC5"/>
        <w:rPr>
          <w:rFonts w:ascii="Calibri" w:hAnsi="Calibri"/>
          <w:kern w:val="2"/>
          <w:sz w:val="24"/>
          <w:szCs w:val="24"/>
        </w:rPr>
      </w:pPr>
      <w:r w:rsidRPr="00BF6570">
        <w:rPr>
          <w:rFonts w:eastAsia="MS Mincho"/>
        </w:rPr>
        <w:t>8.2.3.7.1b</w:t>
      </w:r>
      <w:r>
        <w:rPr>
          <w:rFonts w:ascii="Calibri" w:hAnsi="Calibri"/>
          <w:kern w:val="2"/>
          <w:sz w:val="24"/>
          <w:szCs w:val="24"/>
        </w:rPr>
        <w:tab/>
      </w:r>
      <w:r w:rsidRPr="00BF6570">
        <w:rPr>
          <w:rFonts w:eastAsia="MS Mincho"/>
        </w:rPr>
        <w:t>Measurement configuration control and reporting / Event A4 / Measurement of Neighbour NR cell / Inter-band measurements / EN-DC</w:t>
      </w:r>
      <w:r>
        <w:tab/>
        <w:t>3856</w:t>
      </w:r>
    </w:p>
    <w:p w14:paraId="3C74076D" w14:textId="77777777" w:rsidR="00724475" w:rsidRDefault="00724475">
      <w:pPr>
        <w:pStyle w:val="TOC5"/>
        <w:rPr>
          <w:rFonts w:ascii="Calibri" w:hAnsi="Calibri"/>
          <w:kern w:val="2"/>
          <w:sz w:val="24"/>
          <w:szCs w:val="24"/>
        </w:rPr>
      </w:pPr>
      <w:r w:rsidRPr="00BF6570">
        <w:rPr>
          <w:rFonts w:eastAsia="MS Mincho"/>
        </w:rPr>
        <w:t>8.2.3.7.2</w:t>
      </w:r>
      <w:r>
        <w:rPr>
          <w:rFonts w:ascii="Calibri" w:hAnsi="Calibri"/>
          <w:kern w:val="2"/>
          <w:sz w:val="24"/>
          <w:szCs w:val="24"/>
        </w:rPr>
        <w:tab/>
      </w:r>
      <w:r w:rsidRPr="00BF6570">
        <w:rPr>
          <w:rFonts w:eastAsia="MS Mincho"/>
        </w:rPr>
        <w:t xml:space="preserve">Measurement configuration control and reporting / Event A4 / Measurement of Neighbour </w:t>
      </w:r>
      <w:r>
        <w:t>E-UTRA</w:t>
      </w:r>
      <w:r w:rsidRPr="00BF6570">
        <w:rPr>
          <w:rFonts w:eastAsia="MS Mincho"/>
        </w:rPr>
        <w:t xml:space="preserve"> and NR cells / Intra-frequency measurements / NE-DC</w:t>
      </w:r>
      <w:r>
        <w:tab/>
        <w:t>3859</w:t>
      </w:r>
    </w:p>
    <w:p w14:paraId="4A4DC23B" w14:textId="77777777" w:rsidR="00724475" w:rsidRDefault="00724475">
      <w:pPr>
        <w:pStyle w:val="TOC5"/>
        <w:rPr>
          <w:rFonts w:ascii="Calibri" w:hAnsi="Calibri"/>
          <w:kern w:val="2"/>
          <w:sz w:val="24"/>
          <w:szCs w:val="24"/>
        </w:rPr>
      </w:pPr>
      <w:r w:rsidRPr="00BF6570">
        <w:rPr>
          <w:rFonts w:eastAsia="MS Mincho"/>
        </w:rPr>
        <w:t>8.2.3.7.2a</w:t>
      </w:r>
      <w:r>
        <w:rPr>
          <w:rFonts w:ascii="Calibri" w:hAnsi="Calibri"/>
          <w:kern w:val="2"/>
          <w:sz w:val="24"/>
          <w:szCs w:val="24"/>
        </w:rPr>
        <w:tab/>
      </w:r>
      <w:r w:rsidRPr="00BF6570">
        <w:rPr>
          <w:rFonts w:eastAsia="MS Mincho"/>
        </w:rPr>
        <w:t xml:space="preserve">Measurement configuration control and reporting / Event A4 / Measurement of Neighbour </w:t>
      </w:r>
      <w:r>
        <w:t>E-UTRA</w:t>
      </w:r>
      <w:r w:rsidRPr="00BF6570">
        <w:rPr>
          <w:rFonts w:eastAsia="MS Mincho"/>
        </w:rPr>
        <w:t xml:space="preserve"> and NR cells / Inter-frequency measurements / NE-DC</w:t>
      </w:r>
      <w:r>
        <w:tab/>
        <w:t>3873</w:t>
      </w:r>
    </w:p>
    <w:p w14:paraId="24211EE9" w14:textId="77777777" w:rsidR="00724475" w:rsidRDefault="00724475">
      <w:pPr>
        <w:pStyle w:val="TOC5"/>
        <w:rPr>
          <w:rFonts w:ascii="Calibri" w:hAnsi="Calibri"/>
          <w:kern w:val="2"/>
          <w:sz w:val="24"/>
          <w:szCs w:val="24"/>
        </w:rPr>
      </w:pPr>
      <w:r w:rsidRPr="00BF6570">
        <w:rPr>
          <w:rFonts w:eastAsia="MS Mincho"/>
        </w:rPr>
        <w:t>8.2.3.7.2b</w:t>
      </w:r>
      <w:r>
        <w:rPr>
          <w:rFonts w:ascii="Calibri" w:hAnsi="Calibri"/>
          <w:kern w:val="2"/>
          <w:sz w:val="24"/>
          <w:szCs w:val="24"/>
        </w:rPr>
        <w:tab/>
      </w:r>
      <w:r w:rsidRPr="00BF6570">
        <w:rPr>
          <w:rFonts w:eastAsia="MS Mincho"/>
        </w:rPr>
        <w:t xml:space="preserve">Measurement configuration control and reporting / Event A4 / Measurement of Neighbour </w:t>
      </w:r>
      <w:r>
        <w:t>E-UTRA</w:t>
      </w:r>
      <w:r w:rsidRPr="00BF6570">
        <w:rPr>
          <w:rFonts w:eastAsia="MS Mincho"/>
        </w:rPr>
        <w:t xml:space="preserve"> and NR cells / Inter-band measurements / NE-DC</w:t>
      </w:r>
      <w:r>
        <w:tab/>
        <w:t>3877</w:t>
      </w:r>
    </w:p>
    <w:p w14:paraId="25ABA371" w14:textId="77777777" w:rsidR="00724475" w:rsidRDefault="00724475">
      <w:pPr>
        <w:pStyle w:val="TOC4"/>
        <w:rPr>
          <w:rFonts w:ascii="Calibri" w:hAnsi="Calibri"/>
          <w:kern w:val="2"/>
          <w:sz w:val="24"/>
          <w:szCs w:val="24"/>
        </w:rPr>
      </w:pPr>
      <w:r w:rsidRPr="00BF6570">
        <w:rPr>
          <w:rFonts w:eastAsia="MS Mincho"/>
        </w:rPr>
        <w:t>8.2.3.8</w:t>
      </w:r>
      <w:r>
        <w:rPr>
          <w:rFonts w:ascii="Calibri" w:hAnsi="Calibri"/>
          <w:kern w:val="2"/>
          <w:sz w:val="24"/>
          <w:szCs w:val="24"/>
        </w:rPr>
        <w:tab/>
      </w:r>
      <w:r w:rsidRPr="00BF6570">
        <w:rPr>
          <w:rFonts w:eastAsia="MS Mincho"/>
        </w:rPr>
        <w:t>Measurement configuration control and reporting / Event A5 / Measurement of Neighbour NR cell</w:t>
      </w:r>
      <w:r>
        <w:tab/>
        <w:t>3878</w:t>
      </w:r>
    </w:p>
    <w:p w14:paraId="44A9F4E0" w14:textId="77777777" w:rsidR="00724475" w:rsidRDefault="00724475">
      <w:pPr>
        <w:pStyle w:val="TOC5"/>
        <w:rPr>
          <w:rFonts w:ascii="Calibri" w:hAnsi="Calibri"/>
          <w:kern w:val="2"/>
          <w:sz w:val="24"/>
          <w:szCs w:val="24"/>
        </w:rPr>
      </w:pPr>
      <w:r w:rsidRPr="00BF6570">
        <w:rPr>
          <w:rFonts w:eastAsia="MS Mincho"/>
        </w:rPr>
        <w:t>8.2.3.8.1</w:t>
      </w:r>
      <w:r>
        <w:rPr>
          <w:rFonts w:ascii="Calibri" w:hAnsi="Calibri"/>
          <w:kern w:val="2"/>
          <w:sz w:val="24"/>
          <w:szCs w:val="24"/>
        </w:rPr>
        <w:tab/>
      </w:r>
      <w:r w:rsidRPr="00BF6570">
        <w:rPr>
          <w:rFonts w:eastAsia="MS Mincho"/>
        </w:rPr>
        <w:t xml:space="preserve">Measurement configuration control and reporting / Event A5 / Measurement of Neighbour NR cell / </w:t>
      </w:r>
      <w:r w:rsidRPr="00BF6570">
        <w:rPr>
          <w:color w:val="000000"/>
        </w:rPr>
        <w:t xml:space="preserve">Intra-frequency measurements / </w:t>
      </w:r>
      <w:r w:rsidRPr="00BF6570">
        <w:rPr>
          <w:rFonts w:eastAsia="MS Mincho"/>
        </w:rPr>
        <w:t>EN-DC</w:t>
      </w:r>
      <w:r>
        <w:tab/>
        <w:t>3878</w:t>
      </w:r>
    </w:p>
    <w:p w14:paraId="47241283" w14:textId="77777777" w:rsidR="00724475" w:rsidRDefault="00724475">
      <w:pPr>
        <w:pStyle w:val="TOC5"/>
        <w:rPr>
          <w:rFonts w:ascii="Calibri" w:hAnsi="Calibri"/>
          <w:kern w:val="2"/>
          <w:sz w:val="24"/>
          <w:szCs w:val="24"/>
        </w:rPr>
      </w:pPr>
      <w:r w:rsidRPr="00BF6570">
        <w:rPr>
          <w:rFonts w:eastAsia="MS Mincho"/>
        </w:rPr>
        <w:t>8.2.3.8.1a</w:t>
      </w:r>
      <w:r>
        <w:rPr>
          <w:rFonts w:ascii="Calibri" w:hAnsi="Calibri"/>
          <w:kern w:val="2"/>
          <w:sz w:val="24"/>
          <w:szCs w:val="24"/>
        </w:rPr>
        <w:tab/>
      </w:r>
      <w:r w:rsidRPr="00BF6570">
        <w:rPr>
          <w:rFonts w:eastAsia="MS Mincho"/>
        </w:rPr>
        <w:t>Measurement configuration control and reporting / Event A5 / Measurement of Neighbour NR cell / Inter-frequency measurements / EN-DC</w:t>
      </w:r>
      <w:r>
        <w:tab/>
        <w:t>3890</w:t>
      </w:r>
    </w:p>
    <w:p w14:paraId="4DE6FCF6" w14:textId="77777777" w:rsidR="00724475" w:rsidRDefault="00724475">
      <w:pPr>
        <w:pStyle w:val="TOC5"/>
        <w:rPr>
          <w:rFonts w:ascii="Calibri" w:hAnsi="Calibri"/>
          <w:kern w:val="2"/>
          <w:sz w:val="24"/>
          <w:szCs w:val="24"/>
        </w:rPr>
      </w:pPr>
      <w:r w:rsidRPr="00BF6570">
        <w:rPr>
          <w:rFonts w:eastAsia="MS Mincho"/>
        </w:rPr>
        <w:t>8.2.3.8.1b</w:t>
      </w:r>
      <w:r>
        <w:rPr>
          <w:rFonts w:ascii="Calibri" w:hAnsi="Calibri"/>
          <w:kern w:val="2"/>
          <w:sz w:val="24"/>
          <w:szCs w:val="24"/>
        </w:rPr>
        <w:tab/>
      </w:r>
      <w:r w:rsidRPr="00BF6570">
        <w:rPr>
          <w:rFonts w:eastAsia="MS Mincho"/>
        </w:rPr>
        <w:t>Measurement configuration control and reporting / Event A5 / Measurement of Neighbour NR cell / Inter-band measurements / EN-DC</w:t>
      </w:r>
      <w:r>
        <w:tab/>
        <w:t>3894</w:t>
      </w:r>
    </w:p>
    <w:p w14:paraId="31834D3F" w14:textId="77777777" w:rsidR="00724475" w:rsidRDefault="00724475">
      <w:pPr>
        <w:pStyle w:val="TOC5"/>
        <w:rPr>
          <w:rFonts w:ascii="Calibri" w:hAnsi="Calibri"/>
          <w:kern w:val="2"/>
          <w:sz w:val="24"/>
          <w:szCs w:val="24"/>
        </w:rPr>
      </w:pPr>
      <w:r w:rsidRPr="00BF6570">
        <w:rPr>
          <w:rFonts w:eastAsia="MS Mincho"/>
        </w:rPr>
        <w:lastRenderedPageBreak/>
        <w:t>8.2.3.8.2</w:t>
      </w:r>
      <w:r>
        <w:rPr>
          <w:rFonts w:ascii="Calibri" w:hAnsi="Calibri"/>
          <w:kern w:val="2"/>
          <w:sz w:val="24"/>
          <w:szCs w:val="24"/>
        </w:rPr>
        <w:tab/>
      </w:r>
      <w:r w:rsidRPr="00BF6570">
        <w:rPr>
          <w:rFonts w:eastAsia="MS Mincho"/>
        </w:rPr>
        <w:t>Measurement configuration control and reporting / Event A5 / Measurement of Neighbour E-UTRA and NR cells / Intra-frequency measurements / NE-DC</w:t>
      </w:r>
      <w:r>
        <w:tab/>
        <w:t>3897</w:t>
      </w:r>
    </w:p>
    <w:p w14:paraId="15374899" w14:textId="77777777" w:rsidR="00724475" w:rsidRDefault="00724475">
      <w:pPr>
        <w:pStyle w:val="TOC5"/>
        <w:rPr>
          <w:rFonts w:ascii="Calibri" w:hAnsi="Calibri"/>
          <w:kern w:val="2"/>
          <w:sz w:val="24"/>
          <w:szCs w:val="24"/>
        </w:rPr>
      </w:pPr>
      <w:r w:rsidRPr="00BF6570">
        <w:rPr>
          <w:rFonts w:eastAsia="MS Mincho"/>
        </w:rPr>
        <w:t>8.2.3.8.2a</w:t>
      </w:r>
      <w:r>
        <w:rPr>
          <w:rFonts w:ascii="Calibri" w:hAnsi="Calibri"/>
          <w:kern w:val="2"/>
          <w:sz w:val="24"/>
          <w:szCs w:val="24"/>
        </w:rPr>
        <w:tab/>
      </w:r>
      <w:r w:rsidRPr="00BF6570">
        <w:rPr>
          <w:rFonts w:eastAsia="MS Mincho"/>
        </w:rPr>
        <w:t>Measurement configuration control and reporting / Event A5 / Measurement of Neighbour E-UTRA and NR cells / Inter-frequency measurements / NE-DC</w:t>
      </w:r>
      <w:r>
        <w:tab/>
        <w:t>3912</w:t>
      </w:r>
    </w:p>
    <w:p w14:paraId="04E8DFD7" w14:textId="77777777" w:rsidR="00724475" w:rsidRDefault="00724475">
      <w:pPr>
        <w:pStyle w:val="TOC5"/>
        <w:rPr>
          <w:rFonts w:ascii="Calibri" w:hAnsi="Calibri"/>
          <w:kern w:val="2"/>
          <w:sz w:val="24"/>
          <w:szCs w:val="24"/>
        </w:rPr>
      </w:pPr>
      <w:r w:rsidRPr="00BF6570">
        <w:rPr>
          <w:rFonts w:eastAsia="MS Mincho"/>
        </w:rPr>
        <w:t>8.2.3.8.2b</w:t>
      </w:r>
      <w:r>
        <w:rPr>
          <w:rFonts w:ascii="Calibri" w:hAnsi="Calibri"/>
          <w:kern w:val="2"/>
          <w:sz w:val="24"/>
          <w:szCs w:val="24"/>
        </w:rPr>
        <w:tab/>
      </w:r>
      <w:r w:rsidRPr="00BF6570">
        <w:rPr>
          <w:rFonts w:eastAsia="MS Mincho"/>
        </w:rPr>
        <w:t xml:space="preserve">Measurement configuration control and reporting / Event A5 / Measurement of Neighbour </w:t>
      </w:r>
      <w:r>
        <w:t>E-UTRA</w:t>
      </w:r>
      <w:r w:rsidRPr="00BF6570">
        <w:rPr>
          <w:rFonts w:eastAsia="MS Mincho"/>
        </w:rPr>
        <w:t xml:space="preserve"> and NR cells / Inter-bandInter-band measurements / NE-DC</w:t>
      </w:r>
      <w:r>
        <w:tab/>
        <w:t>3916</w:t>
      </w:r>
    </w:p>
    <w:p w14:paraId="74DFEECE" w14:textId="77777777" w:rsidR="00724475" w:rsidRDefault="00724475">
      <w:pPr>
        <w:pStyle w:val="TOC4"/>
        <w:rPr>
          <w:rFonts w:ascii="Calibri" w:hAnsi="Calibri"/>
          <w:kern w:val="2"/>
          <w:sz w:val="24"/>
          <w:szCs w:val="24"/>
        </w:rPr>
      </w:pPr>
      <w:r w:rsidRPr="00BF6570">
        <w:rPr>
          <w:rFonts w:eastAsia="MS Mincho"/>
        </w:rPr>
        <w:t>8.2.3.9</w:t>
      </w:r>
      <w:r>
        <w:rPr>
          <w:rFonts w:ascii="Calibri" w:hAnsi="Calibri"/>
          <w:kern w:val="2"/>
          <w:sz w:val="24"/>
          <w:szCs w:val="24"/>
        </w:rPr>
        <w:tab/>
      </w:r>
      <w:r w:rsidRPr="00BF6570">
        <w:rPr>
          <w:rFonts w:eastAsia="MS Mincho"/>
        </w:rPr>
        <w:t>Measurement configuration control and reporting / SS/PBCH block based / CSI-RS based intra-frequency measurements / Measurement of Neighbour NR cell</w:t>
      </w:r>
      <w:r>
        <w:tab/>
        <w:t>3918</w:t>
      </w:r>
    </w:p>
    <w:p w14:paraId="4DD93B6A" w14:textId="77777777" w:rsidR="00724475" w:rsidRDefault="00724475">
      <w:pPr>
        <w:pStyle w:val="TOC5"/>
        <w:rPr>
          <w:rFonts w:ascii="Calibri" w:hAnsi="Calibri"/>
          <w:kern w:val="2"/>
          <w:sz w:val="24"/>
          <w:szCs w:val="24"/>
        </w:rPr>
      </w:pPr>
      <w:r w:rsidRPr="00BF6570">
        <w:rPr>
          <w:rFonts w:eastAsia="MS Mincho"/>
        </w:rPr>
        <w:t>8.2.3.9.1</w:t>
      </w:r>
      <w:r>
        <w:rPr>
          <w:rFonts w:ascii="Calibri" w:hAnsi="Calibri"/>
          <w:kern w:val="2"/>
          <w:sz w:val="24"/>
          <w:szCs w:val="24"/>
        </w:rPr>
        <w:tab/>
      </w:r>
      <w:r w:rsidRPr="00BF6570">
        <w:rPr>
          <w:rFonts w:eastAsia="MS Mincho"/>
        </w:rPr>
        <w:t>Measurement configuration control and reporting / SS/PBCH block based / CSI-RS based Intra-frequency measurements / Measurement of Neighbour NR Cell / EN-DC</w:t>
      </w:r>
      <w:r>
        <w:tab/>
        <w:t>3918</w:t>
      </w:r>
    </w:p>
    <w:p w14:paraId="21C91E9C" w14:textId="77777777" w:rsidR="00724475" w:rsidRDefault="00724475">
      <w:pPr>
        <w:pStyle w:val="TOC4"/>
        <w:rPr>
          <w:rFonts w:ascii="Calibri" w:hAnsi="Calibri"/>
          <w:kern w:val="2"/>
          <w:sz w:val="24"/>
          <w:szCs w:val="24"/>
        </w:rPr>
      </w:pPr>
      <w:r w:rsidRPr="00BF6570">
        <w:rPr>
          <w:rFonts w:eastAsia="MS Mincho"/>
        </w:rPr>
        <w:t>8.2.3.10</w:t>
      </w:r>
      <w:r>
        <w:rPr>
          <w:rFonts w:ascii="Calibri" w:hAnsi="Calibri"/>
          <w:kern w:val="2"/>
          <w:sz w:val="24"/>
          <w:szCs w:val="24"/>
        </w:rPr>
        <w:tab/>
      </w:r>
      <w:r w:rsidRPr="00BF6570">
        <w:rPr>
          <w:rFonts w:eastAsia="MS Mincho"/>
        </w:rPr>
        <w:t>Measurement configuration control and reporting / SS/PBCH block based / CSI-RS based inter-frequency measurements / Measurement of Neighbour NR cell</w:t>
      </w:r>
      <w:r>
        <w:tab/>
        <w:t>3946</w:t>
      </w:r>
    </w:p>
    <w:p w14:paraId="3BA81CFD" w14:textId="77777777" w:rsidR="00724475" w:rsidRDefault="00724475">
      <w:pPr>
        <w:pStyle w:val="TOC5"/>
        <w:rPr>
          <w:rFonts w:ascii="Calibri" w:hAnsi="Calibri"/>
          <w:kern w:val="2"/>
          <w:sz w:val="24"/>
          <w:szCs w:val="24"/>
        </w:rPr>
      </w:pPr>
      <w:r w:rsidRPr="00BF6570">
        <w:rPr>
          <w:rFonts w:eastAsia="MS Mincho"/>
        </w:rPr>
        <w:t>8.2.3.10.1</w:t>
      </w:r>
      <w:r>
        <w:rPr>
          <w:rFonts w:ascii="Calibri" w:hAnsi="Calibri"/>
          <w:kern w:val="2"/>
          <w:sz w:val="24"/>
          <w:szCs w:val="24"/>
        </w:rPr>
        <w:tab/>
      </w:r>
      <w:r w:rsidRPr="00BF6570">
        <w:rPr>
          <w:rFonts w:eastAsia="MS Mincho"/>
        </w:rPr>
        <w:t>Measurement configuration control and reporting / SS/PBCH block based /CSI-RS based Inter-frequency measurements/ Measurement of Neighbour NR Cell / EN-DC</w:t>
      </w:r>
      <w:r>
        <w:tab/>
        <w:t>3946</w:t>
      </w:r>
    </w:p>
    <w:p w14:paraId="3B6CF957" w14:textId="77777777" w:rsidR="00724475" w:rsidRDefault="00724475">
      <w:pPr>
        <w:pStyle w:val="TOC4"/>
        <w:rPr>
          <w:rFonts w:ascii="Calibri" w:hAnsi="Calibri"/>
          <w:kern w:val="2"/>
          <w:sz w:val="24"/>
          <w:szCs w:val="24"/>
        </w:rPr>
      </w:pPr>
      <w:r w:rsidRPr="00BF6570">
        <w:rPr>
          <w:rFonts w:eastAsia="MS Mincho"/>
        </w:rPr>
        <w:t>8.2.3.11</w:t>
      </w:r>
      <w:r>
        <w:rPr>
          <w:rFonts w:ascii="Calibri" w:hAnsi="Calibri"/>
          <w:kern w:val="2"/>
          <w:sz w:val="24"/>
          <w:szCs w:val="24"/>
        </w:rPr>
        <w:tab/>
      </w:r>
      <w:r w:rsidRPr="00BF6570">
        <w:rPr>
          <w:rFonts w:eastAsia="MS Mincho"/>
        </w:rPr>
        <w:t>Measurement configuration control and reporting / Measurement Gaps</w:t>
      </w:r>
      <w:r>
        <w:tab/>
        <w:t>3977</w:t>
      </w:r>
    </w:p>
    <w:p w14:paraId="5EA659DE" w14:textId="77777777" w:rsidR="00724475" w:rsidRDefault="00724475">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3977</w:t>
      </w:r>
    </w:p>
    <w:p w14:paraId="2ED27CA1" w14:textId="77777777" w:rsidR="00724475" w:rsidRDefault="00724475">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3995</w:t>
      </w:r>
    </w:p>
    <w:p w14:paraId="5C04044E" w14:textId="77777777" w:rsidR="00724475" w:rsidRDefault="00724475">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4005</w:t>
      </w:r>
    </w:p>
    <w:p w14:paraId="2125F9AE" w14:textId="77777777" w:rsidR="00724475" w:rsidRDefault="00724475">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4012</w:t>
      </w:r>
    </w:p>
    <w:p w14:paraId="48E85DC7" w14:textId="77777777" w:rsidR="00724475" w:rsidRDefault="00724475">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4012</w:t>
      </w:r>
    </w:p>
    <w:p w14:paraId="156285C5" w14:textId="77777777" w:rsidR="00724475" w:rsidRDefault="00724475">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4022</w:t>
      </w:r>
    </w:p>
    <w:p w14:paraId="7FB28E4F" w14:textId="77777777" w:rsidR="00724475" w:rsidRDefault="00724475">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4033</w:t>
      </w:r>
    </w:p>
    <w:p w14:paraId="000A724D" w14:textId="77777777" w:rsidR="00724475" w:rsidRDefault="00724475">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4033</w:t>
      </w:r>
    </w:p>
    <w:p w14:paraId="2BCFA25B" w14:textId="77777777" w:rsidR="00724475" w:rsidRDefault="00724475">
      <w:pPr>
        <w:pStyle w:val="TOC5"/>
        <w:rPr>
          <w:rFonts w:ascii="Calibri" w:hAnsi="Calibri"/>
          <w:kern w:val="2"/>
          <w:sz w:val="24"/>
          <w:szCs w:val="24"/>
        </w:rPr>
      </w:pPr>
      <w:r w:rsidRPr="00BF6570">
        <w:rPr>
          <w:bCs/>
        </w:rPr>
        <w:t>8.2.3.13.2</w:t>
      </w:r>
      <w:r>
        <w:rPr>
          <w:rFonts w:ascii="Calibri" w:hAnsi="Calibri"/>
          <w:kern w:val="2"/>
          <w:sz w:val="24"/>
          <w:szCs w:val="24"/>
        </w:rPr>
        <w:tab/>
      </w:r>
      <w:r w:rsidRPr="00BF6570">
        <w:rPr>
          <w:bCs/>
        </w:rPr>
        <w:t>PCell Handover with SCG change on same PSCell / mobilityControlInfoSCG / SCG DRB / NE-DC</w:t>
      </w:r>
      <w:r>
        <w:tab/>
        <w:t>4040</w:t>
      </w:r>
    </w:p>
    <w:p w14:paraId="5794413E" w14:textId="77777777" w:rsidR="00724475" w:rsidRDefault="00724475">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4045</w:t>
      </w:r>
    </w:p>
    <w:p w14:paraId="6D97DA3C" w14:textId="77777777" w:rsidR="00724475" w:rsidRDefault="00724475">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4045</w:t>
      </w:r>
    </w:p>
    <w:p w14:paraId="759C3385" w14:textId="77777777" w:rsidR="00724475" w:rsidRDefault="00724475">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4051</w:t>
      </w:r>
    </w:p>
    <w:p w14:paraId="04715BBF" w14:textId="77777777" w:rsidR="00724475" w:rsidRDefault="00724475">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4057</w:t>
      </w:r>
    </w:p>
    <w:p w14:paraId="0BD96D8E" w14:textId="77777777" w:rsidR="00724475" w:rsidRDefault="00724475">
      <w:pPr>
        <w:pStyle w:val="TOC4"/>
        <w:rPr>
          <w:rFonts w:ascii="Calibri" w:hAnsi="Calibri"/>
          <w:kern w:val="2"/>
          <w:sz w:val="24"/>
          <w:szCs w:val="24"/>
        </w:rPr>
      </w:pPr>
      <w:r w:rsidRPr="00BF6570">
        <w:rPr>
          <w:rFonts w:eastAsia="MS Mincho"/>
        </w:rPr>
        <w:t>8.2.3.15</w:t>
      </w:r>
      <w:r>
        <w:rPr>
          <w:rFonts w:ascii="Calibri" w:hAnsi="Calibri"/>
          <w:kern w:val="2"/>
          <w:sz w:val="24"/>
          <w:szCs w:val="24"/>
        </w:rPr>
        <w:tab/>
      </w:r>
      <w:r w:rsidRPr="00BF6570">
        <w:rPr>
          <w:rFonts w:eastAsia="MS Mincho"/>
        </w:rPr>
        <w:t>Measurement configuration control and reporting / Two simultaneous events A2 and A3 (intra-frequency measurements) / Measurement of Neighbour NR cells</w:t>
      </w:r>
      <w:r>
        <w:tab/>
        <w:t>4063</w:t>
      </w:r>
    </w:p>
    <w:p w14:paraId="2F4C98C9" w14:textId="77777777" w:rsidR="00724475" w:rsidRDefault="00724475">
      <w:pPr>
        <w:pStyle w:val="TOC5"/>
        <w:rPr>
          <w:rFonts w:ascii="Calibri" w:hAnsi="Calibri"/>
          <w:kern w:val="2"/>
          <w:sz w:val="24"/>
          <w:szCs w:val="24"/>
        </w:rPr>
      </w:pPr>
      <w:r w:rsidRPr="00BF6570">
        <w:rPr>
          <w:rFonts w:eastAsia="MS Mincho"/>
        </w:rPr>
        <w:t>8.2.3.15.1</w:t>
      </w:r>
      <w:r>
        <w:rPr>
          <w:rFonts w:ascii="Calibri" w:hAnsi="Calibri"/>
          <w:kern w:val="2"/>
          <w:sz w:val="24"/>
          <w:szCs w:val="24"/>
        </w:rPr>
        <w:tab/>
      </w:r>
      <w:r w:rsidRPr="00BF6570">
        <w:rPr>
          <w:rFonts w:eastAsia="MS Mincho"/>
        </w:rPr>
        <w:t>Measurement configuration control and reporting / Two simultaneous events A2 and A3 (intra-frequency measurements) / Measurement of Neighbour NR cells / EN-DC</w:t>
      </w:r>
      <w:r>
        <w:tab/>
        <w:t>4063</w:t>
      </w:r>
    </w:p>
    <w:p w14:paraId="288E1357" w14:textId="77777777" w:rsidR="00724475" w:rsidRDefault="00724475">
      <w:pPr>
        <w:pStyle w:val="TOC4"/>
        <w:rPr>
          <w:rFonts w:ascii="Calibri" w:hAnsi="Calibri"/>
          <w:kern w:val="2"/>
          <w:sz w:val="24"/>
          <w:szCs w:val="24"/>
        </w:rPr>
      </w:pPr>
      <w:r w:rsidRPr="00BF6570">
        <w:rPr>
          <w:rFonts w:eastAsia="MS Mincho"/>
        </w:rPr>
        <w:t>8.2.3.16</w:t>
      </w:r>
      <w:r>
        <w:rPr>
          <w:rFonts w:ascii="Calibri" w:hAnsi="Calibri"/>
          <w:kern w:val="2"/>
          <w:sz w:val="24"/>
          <w:szCs w:val="24"/>
        </w:rPr>
        <w:tab/>
      </w:r>
      <w:r w:rsidRPr="00BF6570">
        <w:rPr>
          <w:rFonts w:eastAsia="MS Mincho"/>
        </w:rPr>
        <w:t>Measurement configuration control and reporting / SRB3</w:t>
      </w:r>
      <w:r>
        <w:tab/>
        <w:t>4072</w:t>
      </w:r>
    </w:p>
    <w:p w14:paraId="6D88AC8C" w14:textId="77777777" w:rsidR="00724475" w:rsidRDefault="00724475">
      <w:pPr>
        <w:pStyle w:val="TOC5"/>
        <w:rPr>
          <w:rFonts w:ascii="Calibri" w:hAnsi="Calibri"/>
          <w:kern w:val="2"/>
          <w:sz w:val="24"/>
          <w:szCs w:val="24"/>
        </w:rPr>
      </w:pPr>
      <w:r w:rsidRPr="00BF6570">
        <w:rPr>
          <w:rFonts w:eastAsia="MS Mincho"/>
        </w:rPr>
        <w:t>8.2.3.16.1</w:t>
      </w:r>
      <w:r>
        <w:rPr>
          <w:rFonts w:ascii="Calibri" w:hAnsi="Calibri"/>
          <w:kern w:val="2"/>
          <w:sz w:val="24"/>
          <w:szCs w:val="24"/>
        </w:rPr>
        <w:tab/>
      </w:r>
      <w:r w:rsidRPr="00BF6570">
        <w:rPr>
          <w:rFonts w:eastAsia="MS Mincho"/>
        </w:rPr>
        <w:t>Measurement configuration control and reporting / SRB3 / Intra NR measurements / EN-DC</w:t>
      </w:r>
      <w:r>
        <w:tab/>
        <w:t>4072</w:t>
      </w:r>
    </w:p>
    <w:p w14:paraId="2F505CB0" w14:textId="77777777" w:rsidR="00724475" w:rsidRDefault="00724475">
      <w:pPr>
        <w:pStyle w:val="TOC5"/>
        <w:rPr>
          <w:rFonts w:ascii="Calibri" w:hAnsi="Calibri"/>
          <w:kern w:val="2"/>
          <w:sz w:val="24"/>
          <w:szCs w:val="24"/>
        </w:rPr>
      </w:pPr>
      <w:r w:rsidRPr="00BF6570">
        <w:rPr>
          <w:rFonts w:eastAsia="MS Mincho"/>
        </w:rPr>
        <w:t>8.2.3.16.2</w:t>
      </w:r>
      <w:r>
        <w:rPr>
          <w:rFonts w:ascii="Calibri" w:hAnsi="Calibri"/>
          <w:kern w:val="2"/>
          <w:sz w:val="24"/>
          <w:szCs w:val="24"/>
        </w:rPr>
        <w:tab/>
      </w:r>
      <w:r w:rsidRPr="00BF6570">
        <w:rPr>
          <w:rFonts w:eastAsia="MS Mincho"/>
        </w:rPr>
        <w:t>Measurement configuration control and reporting / SRB3 / Intra NR measurements / NR-DC</w:t>
      </w:r>
      <w:r>
        <w:tab/>
        <w:t>4079</w:t>
      </w:r>
    </w:p>
    <w:p w14:paraId="3900A015" w14:textId="77777777" w:rsidR="00724475" w:rsidRDefault="00724475">
      <w:pPr>
        <w:pStyle w:val="TOC4"/>
        <w:rPr>
          <w:rFonts w:ascii="Calibri" w:hAnsi="Calibri"/>
          <w:kern w:val="2"/>
          <w:sz w:val="24"/>
          <w:szCs w:val="24"/>
        </w:rPr>
      </w:pPr>
      <w:r w:rsidRPr="00BF6570">
        <w:rPr>
          <w:rFonts w:eastAsia="MS Mincho"/>
        </w:rPr>
        <w:t>8.2.3.17</w:t>
      </w:r>
      <w:r>
        <w:rPr>
          <w:rFonts w:ascii="Calibri" w:hAnsi="Calibri"/>
          <w:kern w:val="2"/>
          <w:sz w:val="24"/>
          <w:szCs w:val="24"/>
        </w:rPr>
        <w:tab/>
      </w:r>
      <w:r w:rsidRPr="00BF6570">
        <w:rPr>
          <w:rFonts w:eastAsia="MS Mincho"/>
        </w:rPr>
        <w:t>Measurement configuration control and reporting / SFTD:</w:t>
      </w:r>
      <w:r>
        <w:tab/>
        <w:t>4086</w:t>
      </w:r>
    </w:p>
    <w:p w14:paraId="680A1ECB" w14:textId="77777777" w:rsidR="00724475" w:rsidRDefault="00724475">
      <w:pPr>
        <w:pStyle w:val="TOC5"/>
        <w:rPr>
          <w:rFonts w:ascii="Calibri" w:hAnsi="Calibri"/>
          <w:kern w:val="2"/>
          <w:sz w:val="24"/>
          <w:szCs w:val="24"/>
        </w:rPr>
      </w:pPr>
      <w:r w:rsidRPr="00BF6570">
        <w:rPr>
          <w:rFonts w:eastAsia="MS Mincho"/>
        </w:rPr>
        <w:t>8.2.3.17.1</w:t>
      </w:r>
      <w:r>
        <w:rPr>
          <w:rFonts w:ascii="Calibri" w:hAnsi="Calibri"/>
          <w:kern w:val="2"/>
          <w:sz w:val="24"/>
          <w:szCs w:val="24"/>
        </w:rPr>
        <w:tab/>
      </w:r>
      <w:r w:rsidRPr="00BF6570">
        <w:rPr>
          <w:rFonts w:eastAsia="MS Mincho"/>
        </w:rPr>
        <w:t>Measurement configuration control and reporting / SFTD / EN-DC</w:t>
      </w:r>
      <w:r>
        <w:tab/>
        <w:t>4086</w:t>
      </w:r>
    </w:p>
    <w:p w14:paraId="674C316D" w14:textId="77777777" w:rsidR="00724475" w:rsidRDefault="00724475">
      <w:pPr>
        <w:pStyle w:val="TOC5"/>
        <w:rPr>
          <w:rFonts w:ascii="Calibri" w:hAnsi="Calibri"/>
          <w:kern w:val="2"/>
          <w:sz w:val="24"/>
          <w:szCs w:val="24"/>
        </w:rPr>
      </w:pPr>
      <w:r w:rsidRPr="00BF6570">
        <w:rPr>
          <w:rFonts w:eastAsia="MS Mincho"/>
        </w:rPr>
        <w:t>8.2.3.17.2</w:t>
      </w:r>
      <w:r>
        <w:rPr>
          <w:rFonts w:ascii="Calibri" w:hAnsi="Calibri"/>
          <w:kern w:val="2"/>
          <w:sz w:val="24"/>
          <w:szCs w:val="24"/>
        </w:rPr>
        <w:tab/>
      </w:r>
      <w:r w:rsidRPr="00BF6570">
        <w:rPr>
          <w:rFonts w:eastAsia="MS Mincho"/>
        </w:rPr>
        <w:t>Measurement configuration control and reporting / SFTD / NR-DC</w:t>
      </w:r>
      <w:r>
        <w:tab/>
        <w:t>4095</w:t>
      </w:r>
    </w:p>
    <w:p w14:paraId="71112113" w14:textId="77777777" w:rsidR="00724475" w:rsidRDefault="00724475">
      <w:pPr>
        <w:pStyle w:val="TOC5"/>
        <w:rPr>
          <w:rFonts w:ascii="Calibri" w:hAnsi="Calibri"/>
          <w:kern w:val="2"/>
          <w:sz w:val="24"/>
          <w:szCs w:val="24"/>
        </w:rPr>
      </w:pPr>
      <w:r w:rsidRPr="00BF6570">
        <w:rPr>
          <w:rFonts w:eastAsia="Yu Mincho"/>
        </w:rPr>
        <w:t>8.2.3.17.3</w:t>
      </w:r>
      <w:r>
        <w:rPr>
          <w:rFonts w:ascii="Calibri" w:hAnsi="Calibri"/>
          <w:kern w:val="2"/>
          <w:sz w:val="24"/>
          <w:szCs w:val="24"/>
        </w:rPr>
        <w:tab/>
      </w:r>
      <w:r w:rsidRPr="00BF6570">
        <w:rPr>
          <w:rFonts w:eastAsia="Yu Mincho"/>
        </w:rPr>
        <w:t>Measurement configuration control and reporting / SFTD / NE-DC</w:t>
      </w:r>
      <w:r>
        <w:tab/>
        <w:t>4102</w:t>
      </w:r>
    </w:p>
    <w:p w14:paraId="392EC71F" w14:textId="77777777" w:rsidR="00724475" w:rsidRDefault="00724475">
      <w:pPr>
        <w:pStyle w:val="TOC4"/>
        <w:rPr>
          <w:rFonts w:ascii="Calibri" w:hAnsi="Calibri"/>
          <w:kern w:val="2"/>
          <w:sz w:val="24"/>
          <w:szCs w:val="24"/>
        </w:rPr>
      </w:pPr>
      <w:r w:rsidRPr="00BF6570">
        <w:rPr>
          <w:rFonts w:eastAsia="MS Mincho"/>
        </w:rPr>
        <w:t>8.2.3.18</w:t>
      </w:r>
      <w:r>
        <w:rPr>
          <w:rFonts w:ascii="Calibri" w:hAnsi="Calibri"/>
          <w:kern w:val="2"/>
          <w:sz w:val="24"/>
          <w:szCs w:val="24"/>
        </w:rPr>
        <w:tab/>
      </w:r>
      <w:r w:rsidRPr="00BF6570">
        <w:rPr>
          <w:rFonts w:eastAsia="MS Mincho"/>
        </w:rPr>
        <w:t>Conditional PSCell change</w:t>
      </w:r>
      <w:r>
        <w:tab/>
        <w:t>4108</w:t>
      </w:r>
    </w:p>
    <w:p w14:paraId="5299B56B" w14:textId="77777777" w:rsidR="00724475" w:rsidRDefault="00724475">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4108</w:t>
      </w:r>
    </w:p>
    <w:p w14:paraId="6DD1BCCF" w14:textId="77777777" w:rsidR="00724475" w:rsidRDefault="00724475">
      <w:pPr>
        <w:pStyle w:val="TOC5"/>
        <w:rPr>
          <w:rFonts w:ascii="Calibri" w:hAnsi="Calibri"/>
          <w:kern w:val="2"/>
          <w:sz w:val="24"/>
          <w:szCs w:val="24"/>
        </w:rPr>
      </w:pPr>
      <w:r w:rsidRPr="00BF6570">
        <w:rPr>
          <w:lang w:val="fr-FR"/>
        </w:rPr>
        <w:t>8.2.3.18.2</w:t>
      </w:r>
      <w:r>
        <w:rPr>
          <w:rFonts w:ascii="Calibri" w:hAnsi="Calibri"/>
          <w:kern w:val="2"/>
          <w:sz w:val="24"/>
          <w:szCs w:val="24"/>
        </w:rPr>
        <w:tab/>
      </w:r>
      <w:r w:rsidRPr="00BF6570">
        <w:rPr>
          <w:lang w:val="fr-FR"/>
        </w:rPr>
        <w:t>Conditional PSCell change / Failure / EN-DC</w:t>
      </w:r>
      <w:r>
        <w:tab/>
        <w:t>4117</w:t>
      </w:r>
    </w:p>
    <w:p w14:paraId="22454378" w14:textId="77777777" w:rsidR="00724475" w:rsidRDefault="00724475">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4125</w:t>
      </w:r>
    </w:p>
    <w:p w14:paraId="563A0638" w14:textId="77777777" w:rsidR="00724475" w:rsidRDefault="00724475">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4137</w:t>
      </w:r>
    </w:p>
    <w:p w14:paraId="0B0D71F5" w14:textId="77777777" w:rsidR="00724475" w:rsidRDefault="00724475">
      <w:pPr>
        <w:pStyle w:val="TOC5"/>
        <w:rPr>
          <w:rFonts w:ascii="Calibri" w:hAnsi="Calibri"/>
          <w:kern w:val="2"/>
          <w:sz w:val="24"/>
          <w:szCs w:val="24"/>
        </w:rPr>
      </w:pPr>
      <w:r>
        <w:t>8.2.3.18.5</w:t>
      </w:r>
      <w:r>
        <w:rPr>
          <w:rFonts w:ascii="Calibri" w:hAnsi="Calibri"/>
          <w:kern w:val="2"/>
          <w:sz w:val="24"/>
          <w:szCs w:val="24"/>
        </w:rPr>
        <w:tab/>
      </w:r>
      <w:r>
        <w:t xml:space="preserve">MN initiated </w:t>
      </w:r>
      <w:r>
        <w:rPr>
          <w:lang w:eastAsia="zh-CN"/>
        </w:rPr>
        <w:t>i</w:t>
      </w:r>
      <w:r>
        <w:t>nter-SN Conditional PSCell change / Success / NR-DC</w:t>
      </w:r>
      <w:r>
        <w:tab/>
        <w:t>4151</w:t>
      </w:r>
    </w:p>
    <w:p w14:paraId="1DD96ECA" w14:textId="77777777" w:rsidR="00724475" w:rsidRDefault="00724475">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4165</w:t>
      </w:r>
    </w:p>
    <w:p w14:paraId="397C0A5C" w14:textId="77777777" w:rsidR="00724475" w:rsidRDefault="00724475">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4177</w:t>
      </w:r>
    </w:p>
    <w:p w14:paraId="66A63021" w14:textId="77777777" w:rsidR="00724475" w:rsidRDefault="00724475">
      <w:pPr>
        <w:pStyle w:val="TOC3"/>
        <w:rPr>
          <w:rFonts w:ascii="Calibri" w:hAnsi="Calibri"/>
          <w:kern w:val="2"/>
          <w:sz w:val="24"/>
          <w:szCs w:val="24"/>
        </w:rPr>
      </w:pPr>
      <w:r w:rsidRPr="00BF6570">
        <w:rPr>
          <w:rFonts w:eastAsia="MS Mincho"/>
        </w:rPr>
        <w:t>8.2.4</w:t>
      </w:r>
      <w:r>
        <w:rPr>
          <w:rFonts w:ascii="Calibri" w:hAnsi="Calibri"/>
          <w:kern w:val="2"/>
          <w:sz w:val="24"/>
          <w:szCs w:val="24"/>
        </w:rPr>
        <w:tab/>
      </w:r>
      <w:r w:rsidRPr="00BF6570">
        <w:rPr>
          <w:rFonts w:eastAsia="MS Mincho"/>
        </w:rPr>
        <w:t>Carrier Aggregation</w:t>
      </w:r>
      <w:r>
        <w:tab/>
        <w:t>4188</w:t>
      </w:r>
    </w:p>
    <w:p w14:paraId="1091517C" w14:textId="77777777" w:rsidR="00724475" w:rsidRDefault="00724475">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4188</w:t>
      </w:r>
    </w:p>
    <w:p w14:paraId="31EFC050" w14:textId="77777777" w:rsidR="00724475" w:rsidRDefault="00724475">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4188</w:t>
      </w:r>
    </w:p>
    <w:p w14:paraId="55B194BA" w14:textId="77777777" w:rsidR="00724475" w:rsidRDefault="00724475">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4188</w:t>
      </w:r>
    </w:p>
    <w:p w14:paraId="18A39158" w14:textId="77777777" w:rsidR="00724475" w:rsidRDefault="00724475">
      <w:pPr>
        <w:pStyle w:val="TOC6"/>
        <w:rPr>
          <w:rFonts w:ascii="Calibri" w:hAnsi="Calibri"/>
          <w:kern w:val="2"/>
          <w:sz w:val="24"/>
          <w:szCs w:val="24"/>
        </w:rPr>
      </w:pPr>
      <w:r>
        <w:lastRenderedPageBreak/>
        <w:t>8.2.4.1.1.2</w:t>
      </w:r>
      <w:r>
        <w:rPr>
          <w:rFonts w:ascii="Calibri" w:hAnsi="Calibri"/>
          <w:kern w:val="2"/>
          <w:sz w:val="24"/>
          <w:szCs w:val="24"/>
        </w:rPr>
        <w:tab/>
      </w:r>
      <w:r>
        <w:t>NR CA / NR SCell addition / modification / release / Success / EN-DC / Intra-band non-Contiguous CA</w:t>
      </w:r>
      <w:r>
        <w:tab/>
        <w:t>4199</w:t>
      </w:r>
    </w:p>
    <w:p w14:paraId="560B946A" w14:textId="77777777" w:rsidR="00724475" w:rsidRDefault="00724475">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4199</w:t>
      </w:r>
    </w:p>
    <w:p w14:paraId="1549903C" w14:textId="77777777" w:rsidR="00724475" w:rsidRDefault="00724475">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4200</w:t>
      </w:r>
    </w:p>
    <w:p w14:paraId="422F0C96" w14:textId="77777777" w:rsidR="00724475" w:rsidRDefault="00724475">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4212</w:t>
      </w:r>
    </w:p>
    <w:p w14:paraId="2202B893" w14:textId="77777777" w:rsidR="00724475" w:rsidRDefault="00724475">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4212</w:t>
      </w:r>
    </w:p>
    <w:p w14:paraId="5D6FB053" w14:textId="77777777" w:rsidR="00724475" w:rsidRDefault="00724475">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4217</w:t>
      </w:r>
    </w:p>
    <w:p w14:paraId="20CC4096" w14:textId="77777777" w:rsidR="00724475" w:rsidRDefault="00724475">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4218</w:t>
      </w:r>
    </w:p>
    <w:p w14:paraId="56D68B90" w14:textId="77777777" w:rsidR="00724475" w:rsidRDefault="00724475">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4219</w:t>
      </w:r>
    </w:p>
    <w:p w14:paraId="7FB501AE" w14:textId="77777777" w:rsidR="00724475" w:rsidRDefault="00724475">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4219</w:t>
      </w:r>
    </w:p>
    <w:p w14:paraId="5E0E5F67" w14:textId="77777777" w:rsidR="00724475" w:rsidRDefault="00724475">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4219</w:t>
      </w:r>
    </w:p>
    <w:p w14:paraId="686EE189" w14:textId="77777777" w:rsidR="00724475" w:rsidRDefault="00724475">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4234</w:t>
      </w:r>
    </w:p>
    <w:p w14:paraId="00CF2CED" w14:textId="77777777" w:rsidR="00724475" w:rsidRDefault="00724475">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4234</w:t>
      </w:r>
    </w:p>
    <w:p w14:paraId="26FB1FA5" w14:textId="77777777" w:rsidR="00724475" w:rsidRDefault="00724475">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4235</w:t>
      </w:r>
    </w:p>
    <w:p w14:paraId="0AF9C27B" w14:textId="77777777" w:rsidR="00724475" w:rsidRDefault="00724475">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4235</w:t>
      </w:r>
    </w:p>
    <w:p w14:paraId="2AA696E1" w14:textId="77777777" w:rsidR="00724475" w:rsidRDefault="00724475">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4235</w:t>
      </w:r>
    </w:p>
    <w:p w14:paraId="53F6FBAF" w14:textId="77777777" w:rsidR="00724475" w:rsidRDefault="00724475">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4251</w:t>
      </w:r>
    </w:p>
    <w:p w14:paraId="452244C6" w14:textId="77777777" w:rsidR="00724475" w:rsidRDefault="00724475">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4251</w:t>
      </w:r>
    </w:p>
    <w:p w14:paraId="4EB53A25" w14:textId="77777777" w:rsidR="00724475" w:rsidRDefault="00724475">
      <w:pPr>
        <w:pStyle w:val="TOC3"/>
        <w:rPr>
          <w:rFonts w:ascii="Calibri" w:hAnsi="Calibri"/>
          <w:kern w:val="2"/>
          <w:sz w:val="24"/>
          <w:szCs w:val="24"/>
        </w:rPr>
      </w:pPr>
      <w:r w:rsidRPr="00BF6570">
        <w:rPr>
          <w:rFonts w:eastAsia="MS Mincho"/>
        </w:rPr>
        <w:t>8.2.5</w:t>
      </w:r>
      <w:r>
        <w:rPr>
          <w:rFonts w:ascii="Calibri" w:hAnsi="Calibri"/>
          <w:kern w:val="2"/>
          <w:sz w:val="24"/>
          <w:szCs w:val="24"/>
        </w:rPr>
        <w:tab/>
      </w:r>
      <w:r w:rsidRPr="00BF6570">
        <w:rPr>
          <w:rFonts w:eastAsia="MS Mincho"/>
        </w:rPr>
        <w:t>Reconfiguration Failure / Radio link failure</w:t>
      </w:r>
      <w:r>
        <w:tab/>
        <w:t>4253</w:t>
      </w:r>
    </w:p>
    <w:p w14:paraId="19846B98" w14:textId="77777777" w:rsidR="00724475" w:rsidRDefault="00724475">
      <w:pPr>
        <w:pStyle w:val="TOC4"/>
        <w:rPr>
          <w:rFonts w:ascii="Calibri" w:hAnsi="Calibri"/>
          <w:kern w:val="2"/>
          <w:sz w:val="24"/>
          <w:szCs w:val="24"/>
        </w:rPr>
      </w:pPr>
      <w:r w:rsidRPr="00BF6570">
        <w:rPr>
          <w:rFonts w:eastAsia="MS Mincho"/>
        </w:rPr>
        <w:t>8.2.5.1</w:t>
      </w:r>
      <w:r>
        <w:rPr>
          <w:rFonts w:ascii="Calibri" w:hAnsi="Calibri"/>
          <w:kern w:val="2"/>
          <w:sz w:val="24"/>
          <w:szCs w:val="24"/>
        </w:rPr>
        <w:tab/>
      </w:r>
      <w:r w:rsidRPr="00BF6570">
        <w:rPr>
          <w:rFonts w:eastAsia="MS Mincho"/>
        </w:rPr>
        <w:t>Radio link failure / PSCell addition failure</w:t>
      </w:r>
      <w:r>
        <w:tab/>
        <w:t>4253</w:t>
      </w:r>
    </w:p>
    <w:p w14:paraId="08206B02" w14:textId="77777777" w:rsidR="00724475" w:rsidRDefault="00724475">
      <w:pPr>
        <w:pStyle w:val="TOC5"/>
        <w:rPr>
          <w:rFonts w:ascii="Calibri" w:hAnsi="Calibri"/>
          <w:kern w:val="2"/>
          <w:sz w:val="24"/>
          <w:szCs w:val="24"/>
        </w:rPr>
      </w:pPr>
      <w:r>
        <w:t>8.2.5.1.1</w:t>
      </w:r>
      <w:r>
        <w:rPr>
          <w:rFonts w:ascii="Calibri" w:hAnsi="Calibri"/>
          <w:kern w:val="2"/>
          <w:sz w:val="24"/>
          <w:szCs w:val="24"/>
        </w:rPr>
        <w:tab/>
      </w:r>
      <w:r>
        <w:t>Radio link failure / Random access problem / EN-DC</w:t>
      </w:r>
      <w:r>
        <w:tab/>
        <w:t>4253</w:t>
      </w:r>
    </w:p>
    <w:p w14:paraId="5EB5D576" w14:textId="77777777" w:rsidR="00724475" w:rsidRDefault="00724475">
      <w:pPr>
        <w:pStyle w:val="TOC5"/>
        <w:rPr>
          <w:rFonts w:ascii="Calibri" w:hAnsi="Calibri"/>
          <w:kern w:val="2"/>
          <w:sz w:val="24"/>
          <w:szCs w:val="24"/>
        </w:rPr>
      </w:pPr>
      <w:r>
        <w:t>8.2.5.1.</w:t>
      </w:r>
      <w:r w:rsidRPr="00BF6570">
        <w:rPr>
          <w:rFonts w:eastAsia="SimSun"/>
          <w:lang w:eastAsia="zh-CN"/>
        </w:rPr>
        <w:t>2</w:t>
      </w:r>
      <w:r>
        <w:rPr>
          <w:rFonts w:ascii="Calibri" w:hAnsi="Calibri"/>
          <w:kern w:val="2"/>
          <w:sz w:val="24"/>
          <w:szCs w:val="24"/>
        </w:rPr>
        <w:tab/>
      </w:r>
      <w:r>
        <w:t>Radio link failure / Random access problem / NR-DC</w:t>
      </w:r>
      <w:r>
        <w:tab/>
        <w:t>4255</w:t>
      </w:r>
    </w:p>
    <w:p w14:paraId="00CAF061" w14:textId="77777777" w:rsidR="00724475" w:rsidRDefault="00724475">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4258</w:t>
      </w:r>
    </w:p>
    <w:p w14:paraId="04746AEB" w14:textId="77777777" w:rsidR="00724475" w:rsidRDefault="00724475">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4258</w:t>
      </w:r>
    </w:p>
    <w:p w14:paraId="01367D43" w14:textId="77777777" w:rsidR="00724475" w:rsidRDefault="00724475">
      <w:pPr>
        <w:pStyle w:val="TOC5"/>
        <w:rPr>
          <w:rFonts w:ascii="Calibri" w:hAnsi="Calibri"/>
          <w:kern w:val="2"/>
          <w:sz w:val="24"/>
          <w:szCs w:val="24"/>
        </w:rPr>
      </w:pPr>
      <w:r w:rsidRPr="00BF6570">
        <w:rPr>
          <w:rFonts w:eastAsia="MS Mincho"/>
        </w:rPr>
        <w:t>8.2.5.2.2</w:t>
      </w:r>
      <w:r>
        <w:rPr>
          <w:rFonts w:ascii="Calibri" w:hAnsi="Calibri"/>
          <w:kern w:val="2"/>
          <w:sz w:val="24"/>
          <w:szCs w:val="24"/>
        </w:rPr>
        <w:tab/>
      </w:r>
      <w:r w:rsidRPr="00BF6570">
        <w:rPr>
          <w:rFonts w:eastAsia="MS Mincho"/>
        </w:rPr>
        <w:t>Radio link failure / PSCell out of sync indication / NR-DC</w:t>
      </w:r>
      <w:r>
        <w:tab/>
        <w:t>4261</w:t>
      </w:r>
    </w:p>
    <w:p w14:paraId="227021AE" w14:textId="77777777" w:rsidR="00724475" w:rsidRDefault="00724475">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4265</w:t>
      </w:r>
    </w:p>
    <w:p w14:paraId="42C8DC77" w14:textId="77777777" w:rsidR="00724475" w:rsidRDefault="00724475">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4265</w:t>
      </w:r>
    </w:p>
    <w:p w14:paraId="2EBEA35A" w14:textId="77777777" w:rsidR="00724475" w:rsidRDefault="00724475">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4269</w:t>
      </w:r>
    </w:p>
    <w:p w14:paraId="628D74E2" w14:textId="77777777" w:rsidR="00724475" w:rsidRDefault="00724475">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4271</w:t>
      </w:r>
    </w:p>
    <w:p w14:paraId="67C9DCFD" w14:textId="77777777" w:rsidR="00724475" w:rsidRDefault="00724475">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4273</w:t>
      </w:r>
    </w:p>
    <w:p w14:paraId="462FBC69" w14:textId="77777777" w:rsidR="00724475" w:rsidRDefault="00724475">
      <w:pPr>
        <w:pStyle w:val="TOC5"/>
        <w:rPr>
          <w:rFonts w:ascii="Calibri" w:hAnsi="Calibri"/>
          <w:kern w:val="2"/>
          <w:sz w:val="24"/>
          <w:szCs w:val="24"/>
        </w:rPr>
      </w:pPr>
      <w:r>
        <w:t>8.2.5.4.1</w:t>
      </w:r>
      <w:r>
        <w:rPr>
          <w:rFonts w:ascii="Calibri" w:hAnsi="Calibri"/>
          <w:kern w:val="2"/>
          <w:sz w:val="24"/>
          <w:szCs w:val="24"/>
        </w:rPr>
        <w:tab/>
      </w:r>
      <w:r>
        <w:t>Reconfiguration failure / SCG change failure / EN-DC</w:t>
      </w:r>
      <w:r>
        <w:tab/>
        <w:t>4273</w:t>
      </w:r>
    </w:p>
    <w:p w14:paraId="305BF491" w14:textId="77777777" w:rsidR="00724475" w:rsidRDefault="00724475">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4278</w:t>
      </w:r>
    </w:p>
    <w:p w14:paraId="52C23225" w14:textId="77777777" w:rsidR="00724475" w:rsidRDefault="00724475">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4282</w:t>
      </w:r>
    </w:p>
    <w:p w14:paraId="7F0A9C9D" w14:textId="77777777" w:rsidR="00724475" w:rsidRDefault="00724475">
      <w:pPr>
        <w:pStyle w:val="TOC5"/>
        <w:rPr>
          <w:rFonts w:ascii="Calibri" w:hAnsi="Calibri"/>
          <w:kern w:val="2"/>
          <w:sz w:val="24"/>
          <w:szCs w:val="24"/>
        </w:rPr>
      </w:pPr>
      <w:r>
        <w:t>8.2.5.5.1</w:t>
      </w:r>
      <w:r>
        <w:rPr>
          <w:rFonts w:ascii="Calibri" w:hAnsi="Calibri"/>
          <w:kern w:val="2"/>
          <w:sz w:val="24"/>
          <w:szCs w:val="24"/>
        </w:rPr>
        <w:tab/>
      </w:r>
      <w:r>
        <w:t>Void</w:t>
      </w:r>
      <w:r>
        <w:tab/>
        <w:t>4283</w:t>
      </w:r>
    </w:p>
    <w:p w14:paraId="552737CF" w14:textId="77777777" w:rsidR="00724475" w:rsidRDefault="00724475">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4283</w:t>
      </w:r>
    </w:p>
    <w:p w14:paraId="5C94D4F1" w14:textId="77777777" w:rsidR="00724475" w:rsidRDefault="00724475">
      <w:pPr>
        <w:pStyle w:val="TOC5"/>
        <w:rPr>
          <w:rFonts w:ascii="Calibri" w:hAnsi="Calibri"/>
          <w:kern w:val="2"/>
          <w:sz w:val="24"/>
          <w:szCs w:val="24"/>
        </w:rPr>
      </w:pPr>
      <w:r>
        <w:t>8.2.5.6.1</w:t>
      </w:r>
      <w:r>
        <w:rPr>
          <w:rFonts w:ascii="Calibri" w:hAnsi="Calibri"/>
          <w:kern w:val="2"/>
          <w:sz w:val="24"/>
          <w:szCs w:val="24"/>
        </w:rPr>
        <w:tab/>
      </w:r>
      <w:r>
        <w:t>Void</w:t>
      </w:r>
      <w:r>
        <w:tab/>
        <w:t>4283</w:t>
      </w:r>
    </w:p>
    <w:p w14:paraId="54BA0C19" w14:textId="77777777" w:rsidR="00724475" w:rsidRDefault="00724475">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4283</w:t>
      </w:r>
    </w:p>
    <w:p w14:paraId="006F002A" w14:textId="77777777" w:rsidR="00724475" w:rsidRDefault="00724475">
      <w:pPr>
        <w:pStyle w:val="TOC5"/>
        <w:rPr>
          <w:rFonts w:ascii="Calibri" w:hAnsi="Calibri"/>
          <w:kern w:val="2"/>
          <w:sz w:val="24"/>
          <w:szCs w:val="24"/>
        </w:rPr>
      </w:pPr>
      <w:r>
        <w:t>8.2.5.7.1</w:t>
      </w:r>
      <w:r>
        <w:rPr>
          <w:rFonts w:ascii="Calibri" w:hAnsi="Calibri"/>
          <w:kern w:val="2"/>
          <w:sz w:val="24"/>
          <w:szCs w:val="24"/>
        </w:rPr>
        <w:tab/>
      </w:r>
      <w:r>
        <w:t>Radio link failure / LBT Failure / EN-DC</w:t>
      </w:r>
      <w:r>
        <w:tab/>
        <w:t>4283</w:t>
      </w:r>
    </w:p>
    <w:p w14:paraId="3D660002" w14:textId="77777777" w:rsidR="00724475" w:rsidRDefault="00724475">
      <w:pPr>
        <w:pStyle w:val="TOC5"/>
        <w:rPr>
          <w:rFonts w:ascii="Calibri" w:hAnsi="Calibri"/>
          <w:kern w:val="2"/>
          <w:sz w:val="24"/>
          <w:szCs w:val="24"/>
        </w:rPr>
      </w:pPr>
      <w:r>
        <w:t>8.2.5.7.2</w:t>
      </w:r>
      <w:r>
        <w:rPr>
          <w:rFonts w:ascii="Calibri" w:hAnsi="Calibri"/>
          <w:kern w:val="2"/>
          <w:sz w:val="24"/>
          <w:szCs w:val="24"/>
        </w:rPr>
        <w:tab/>
      </w:r>
      <w:r>
        <w:t>Radio link failure / LBT Failure / NR-DC</w:t>
      </w:r>
      <w:r>
        <w:tab/>
        <w:t>4285</w:t>
      </w:r>
    </w:p>
    <w:p w14:paraId="0D1B21C6" w14:textId="77777777" w:rsidR="00724475" w:rsidRDefault="00724475">
      <w:pPr>
        <w:pStyle w:val="TOC3"/>
        <w:rPr>
          <w:rFonts w:ascii="Calibri" w:hAnsi="Calibri"/>
          <w:kern w:val="2"/>
          <w:sz w:val="24"/>
          <w:szCs w:val="24"/>
        </w:rPr>
      </w:pPr>
      <w:r>
        <w:t>8.2.6</w:t>
      </w:r>
      <w:r>
        <w:rPr>
          <w:rFonts w:ascii="Calibri" w:hAnsi="Calibri"/>
          <w:kern w:val="2"/>
          <w:sz w:val="24"/>
          <w:szCs w:val="24"/>
        </w:rPr>
        <w:tab/>
      </w:r>
      <w:r>
        <w:t>MR-DC RRC others</w:t>
      </w:r>
      <w:r>
        <w:tab/>
        <w:t>4288</w:t>
      </w:r>
    </w:p>
    <w:p w14:paraId="64EB6E16" w14:textId="77777777" w:rsidR="00724475" w:rsidRDefault="00724475">
      <w:pPr>
        <w:pStyle w:val="TOC4"/>
        <w:rPr>
          <w:rFonts w:ascii="Calibri" w:hAnsi="Calibri"/>
          <w:kern w:val="2"/>
          <w:sz w:val="24"/>
          <w:szCs w:val="24"/>
        </w:rPr>
      </w:pPr>
      <w:r>
        <w:t>8.2.6.1</w:t>
      </w:r>
      <w:r>
        <w:rPr>
          <w:rFonts w:ascii="Calibri" w:hAnsi="Calibri"/>
          <w:kern w:val="2"/>
          <w:sz w:val="24"/>
          <w:szCs w:val="24"/>
        </w:rPr>
        <w:tab/>
      </w:r>
      <w:r>
        <w:t>Failure information / RLC failure / SCG</w:t>
      </w:r>
      <w:r>
        <w:tab/>
        <w:t>4288</w:t>
      </w:r>
    </w:p>
    <w:p w14:paraId="36EB34EF" w14:textId="77777777" w:rsidR="00724475" w:rsidRDefault="00724475">
      <w:pPr>
        <w:pStyle w:val="TOC5"/>
        <w:rPr>
          <w:rFonts w:ascii="Calibri" w:hAnsi="Calibri"/>
          <w:kern w:val="2"/>
          <w:sz w:val="24"/>
          <w:szCs w:val="24"/>
        </w:rPr>
      </w:pPr>
      <w:r>
        <w:t>8.2.6.1.1</w:t>
      </w:r>
      <w:r>
        <w:rPr>
          <w:rFonts w:ascii="Calibri" w:hAnsi="Calibri"/>
          <w:kern w:val="2"/>
          <w:sz w:val="24"/>
          <w:szCs w:val="24"/>
        </w:rPr>
        <w:tab/>
      </w:r>
      <w:r>
        <w:t>Failure information / RLC failure / SCG / EN-DC</w:t>
      </w:r>
      <w:r>
        <w:tab/>
        <w:t>4288</w:t>
      </w:r>
    </w:p>
    <w:p w14:paraId="785A80B9" w14:textId="77777777" w:rsidR="00724475" w:rsidRDefault="00724475">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4288</w:t>
      </w:r>
    </w:p>
    <w:p w14:paraId="4309397C" w14:textId="77777777" w:rsidR="00724475" w:rsidRDefault="00724475">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4296</w:t>
      </w:r>
    </w:p>
    <w:p w14:paraId="53EF22B0" w14:textId="77777777" w:rsidR="00724475" w:rsidRDefault="00724475">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4297</w:t>
      </w:r>
    </w:p>
    <w:p w14:paraId="18128F35" w14:textId="77777777" w:rsidR="00724475" w:rsidRDefault="00724475">
      <w:pPr>
        <w:pStyle w:val="TOC5"/>
        <w:rPr>
          <w:rFonts w:ascii="Calibri" w:hAnsi="Calibri"/>
          <w:kern w:val="2"/>
          <w:sz w:val="24"/>
          <w:szCs w:val="24"/>
        </w:rPr>
      </w:pPr>
      <w:r>
        <w:lastRenderedPageBreak/>
        <w:t>8.2.6.1.2</w:t>
      </w:r>
      <w:r>
        <w:rPr>
          <w:rFonts w:ascii="Calibri" w:hAnsi="Calibri"/>
          <w:kern w:val="2"/>
          <w:sz w:val="24"/>
          <w:szCs w:val="24"/>
        </w:rPr>
        <w:tab/>
      </w:r>
      <w:r>
        <w:t>Failure information / RLC failure / SCG / NR-DC</w:t>
      </w:r>
      <w:r>
        <w:tab/>
        <w:t>4298</w:t>
      </w:r>
    </w:p>
    <w:p w14:paraId="1B0CB2DB" w14:textId="77777777" w:rsidR="00724475" w:rsidRDefault="00724475">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4298</w:t>
      </w:r>
    </w:p>
    <w:p w14:paraId="513643CA" w14:textId="77777777" w:rsidR="00724475" w:rsidRDefault="00724475">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4307</w:t>
      </w:r>
    </w:p>
    <w:p w14:paraId="29D37A1F" w14:textId="77777777" w:rsidR="00724475" w:rsidRDefault="00724475">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4308</w:t>
      </w:r>
    </w:p>
    <w:p w14:paraId="3100B3A8" w14:textId="77777777" w:rsidR="00724475" w:rsidRDefault="00724475">
      <w:pPr>
        <w:pStyle w:val="TOC4"/>
        <w:rPr>
          <w:rFonts w:ascii="Calibri" w:hAnsi="Calibri"/>
          <w:kern w:val="2"/>
          <w:sz w:val="24"/>
          <w:szCs w:val="24"/>
        </w:rPr>
      </w:pPr>
      <w:r w:rsidRPr="00BF6570">
        <w:rPr>
          <w:rFonts w:eastAsia="MS Mincho"/>
        </w:rPr>
        <w:t>8.2.6.2</w:t>
      </w:r>
      <w:r>
        <w:rPr>
          <w:rFonts w:ascii="Calibri" w:hAnsi="Calibri"/>
          <w:kern w:val="2"/>
          <w:sz w:val="24"/>
          <w:szCs w:val="24"/>
        </w:rPr>
        <w:tab/>
      </w:r>
      <w:r w:rsidRPr="00BF6570">
        <w:rPr>
          <w:rFonts w:eastAsia="MS Mincho"/>
        </w:rPr>
        <w:t>Processing delay</w:t>
      </w:r>
      <w:r>
        <w:tab/>
        <w:t>4308</w:t>
      </w:r>
    </w:p>
    <w:p w14:paraId="02F8F6F2" w14:textId="77777777" w:rsidR="00724475" w:rsidRDefault="00724475">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4308</w:t>
      </w:r>
    </w:p>
    <w:p w14:paraId="24265D42" w14:textId="77777777" w:rsidR="00724475" w:rsidRDefault="00724475">
      <w:pPr>
        <w:pStyle w:val="TOC5"/>
        <w:rPr>
          <w:rFonts w:ascii="Calibri" w:hAnsi="Calibri"/>
          <w:kern w:val="2"/>
          <w:sz w:val="24"/>
          <w:szCs w:val="24"/>
        </w:rPr>
      </w:pPr>
      <w:r>
        <w:t>8.2.6.2.2</w:t>
      </w:r>
      <w:r>
        <w:rPr>
          <w:rFonts w:ascii="Calibri" w:hAnsi="Calibri"/>
          <w:kern w:val="2"/>
          <w:sz w:val="24"/>
          <w:szCs w:val="24"/>
        </w:rPr>
        <w:tab/>
      </w:r>
      <w:r>
        <w:t>Processing delay / Latency check / NR-DC</w:t>
      </w:r>
      <w:r>
        <w:tab/>
        <w:t>4311</w:t>
      </w:r>
    </w:p>
    <w:p w14:paraId="6ED4816C" w14:textId="77777777" w:rsidR="00724475" w:rsidRDefault="00724475">
      <w:pPr>
        <w:pStyle w:val="TOC5"/>
        <w:rPr>
          <w:rFonts w:ascii="Calibri" w:hAnsi="Calibri"/>
          <w:kern w:val="2"/>
          <w:sz w:val="24"/>
          <w:szCs w:val="24"/>
        </w:rPr>
      </w:pPr>
      <w:r>
        <w:t>8.2.6.2.3</w:t>
      </w:r>
      <w:r>
        <w:tab/>
        <w:t>4315</w:t>
      </w:r>
    </w:p>
    <w:p w14:paraId="6975F1E9" w14:textId="77777777" w:rsidR="00724475" w:rsidRDefault="00724475">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4315</w:t>
      </w:r>
    </w:p>
    <w:p w14:paraId="6CCE6437" w14:textId="77777777" w:rsidR="00724475" w:rsidRDefault="00724475">
      <w:pPr>
        <w:pStyle w:val="TOC4"/>
        <w:rPr>
          <w:rFonts w:ascii="Calibri" w:hAnsi="Calibri"/>
          <w:kern w:val="2"/>
          <w:sz w:val="24"/>
          <w:szCs w:val="24"/>
        </w:rPr>
      </w:pPr>
      <w:r w:rsidRPr="00BF6570">
        <w:rPr>
          <w:rFonts w:eastAsia="MS Mincho"/>
        </w:rPr>
        <w:t>8.2.6.3</w:t>
      </w:r>
      <w:r>
        <w:rPr>
          <w:rFonts w:ascii="Calibri" w:hAnsi="Calibri"/>
          <w:kern w:val="2"/>
          <w:sz w:val="24"/>
          <w:szCs w:val="24"/>
        </w:rPr>
        <w:tab/>
      </w:r>
      <w:r w:rsidRPr="00BF6570">
        <w:rPr>
          <w:rFonts w:eastAsia="MS Mincho"/>
        </w:rPr>
        <w:t>Idle/Inactive measurements</w:t>
      </w:r>
      <w:r>
        <w:tab/>
        <w:t>4322</w:t>
      </w:r>
    </w:p>
    <w:p w14:paraId="44E77363" w14:textId="77777777" w:rsidR="00724475" w:rsidRDefault="00724475">
      <w:pPr>
        <w:pStyle w:val="TOC5"/>
        <w:rPr>
          <w:rFonts w:ascii="Calibri" w:hAnsi="Calibri"/>
          <w:kern w:val="2"/>
          <w:sz w:val="24"/>
          <w:szCs w:val="24"/>
        </w:rPr>
      </w:pPr>
      <w:r>
        <w:t>8.2.6.3.1</w:t>
      </w:r>
      <w:r>
        <w:rPr>
          <w:rFonts w:ascii="Calibri" w:hAnsi="Calibri"/>
          <w:kern w:val="2"/>
          <w:sz w:val="24"/>
          <w:szCs w:val="24"/>
        </w:rPr>
        <w:tab/>
      </w:r>
      <w:r>
        <w:t>Idle/Inactive measurements / Idle mode / EN-DC / SIB5 &amp; SIB24 configuration</w:t>
      </w:r>
      <w:r>
        <w:tab/>
        <w:t>4322</w:t>
      </w:r>
    </w:p>
    <w:p w14:paraId="7E427BE5" w14:textId="77777777" w:rsidR="00724475" w:rsidRDefault="00724475">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4334</w:t>
      </w:r>
    </w:p>
    <w:p w14:paraId="579805B6" w14:textId="77777777" w:rsidR="00724475" w:rsidRDefault="00724475">
      <w:pPr>
        <w:pStyle w:val="TOC5"/>
        <w:rPr>
          <w:rFonts w:ascii="Calibri" w:hAnsi="Calibri"/>
          <w:kern w:val="2"/>
          <w:sz w:val="24"/>
          <w:szCs w:val="24"/>
        </w:rPr>
      </w:pPr>
      <w:r>
        <w:t>8.2.6.3.3</w:t>
      </w:r>
      <w:r>
        <w:rPr>
          <w:rFonts w:ascii="Calibri" w:hAnsi="Calibri"/>
          <w:kern w:val="2"/>
          <w:sz w:val="24"/>
          <w:szCs w:val="24"/>
        </w:rPr>
        <w:tab/>
      </w:r>
      <w:r>
        <w:t>Idle / Inactive measurements / Inactive mode / NE-DC / SIB11 configuration</w:t>
      </w:r>
      <w:r>
        <w:tab/>
        <w:t>4347</w:t>
      </w:r>
    </w:p>
    <w:p w14:paraId="7E200B54" w14:textId="77777777" w:rsidR="00724475" w:rsidRDefault="00724475">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4355</w:t>
      </w:r>
    </w:p>
    <w:p w14:paraId="2E5F8B28" w14:textId="77777777" w:rsidR="00724475" w:rsidRDefault="00724475">
      <w:pPr>
        <w:pStyle w:val="TOC5"/>
        <w:rPr>
          <w:rFonts w:ascii="Calibri" w:hAnsi="Calibri"/>
          <w:kern w:val="2"/>
          <w:sz w:val="24"/>
          <w:szCs w:val="24"/>
        </w:rPr>
      </w:pPr>
      <w:r>
        <w:t>8.2.6.3.5</w:t>
      </w:r>
      <w:r>
        <w:rPr>
          <w:rFonts w:ascii="Calibri" w:hAnsi="Calibri"/>
          <w:kern w:val="2"/>
          <w:sz w:val="24"/>
          <w:szCs w:val="24"/>
        </w:rPr>
        <w:tab/>
      </w:r>
      <w:r>
        <w:t>Idle/Inactive measurements / Idle mode / NE-DC / SIB11 configuration</w:t>
      </w:r>
      <w:r>
        <w:tab/>
        <w:t>4364</w:t>
      </w:r>
    </w:p>
    <w:p w14:paraId="226A37E7" w14:textId="77777777" w:rsidR="00724475" w:rsidRDefault="00724475">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4369</w:t>
      </w:r>
    </w:p>
    <w:p w14:paraId="5FEF5F80" w14:textId="77777777" w:rsidR="00724475" w:rsidRDefault="00724475">
      <w:pPr>
        <w:pStyle w:val="TOC4"/>
        <w:rPr>
          <w:rFonts w:ascii="Calibri" w:hAnsi="Calibri"/>
          <w:kern w:val="2"/>
          <w:sz w:val="24"/>
          <w:szCs w:val="24"/>
        </w:rPr>
      </w:pPr>
      <w:r>
        <w:t>8.2.6.4</w:t>
      </w:r>
      <w:r>
        <w:rPr>
          <w:rFonts w:ascii="Calibri" w:hAnsi="Calibri"/>
          <w:kern w:val="2"/>
          <w:sz w:val="24"/>
          <w:szCs w:val="24"/>
        </w:rPr>
        <w:tab/>
      </w:r>
      <w:r>
        <w:t>UPIP / RRC connection</w:t>
      </w:r>
      <w:r>
        <w:tab/>
        <w:t>4375</w:t>
      </w:r>
    </w:p>
    <w:p w14:paraId="7D2F8F62" w14:textId="77777777" w:rsidR="00724475" w:rsidRDefault="00724475">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4375</w:t>
      </w:r>
    </w:p>
    <w:p w14:paraId="249C934C" w14:textId="77777777" w:rsidR="00724475" w:rsidRDefault="00724475">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4381</w:t>
      </w:r>
    </w:p>
    <w:p w14:paraId="25CB8548" w14:textId="77777777" w:rsidR="00724475" w:rsidRDefault="00724475">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4388</w:t>
      </w:r>
    </w:p>
    <w:p w14:paraId="0BC4D741" w14:textId="77777777" w:rsidR="00724475" w:rsidRDefault="00724475">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4401</w:t>
      </w:r>
    </w:p>
    <w:p w14:paraId="19827FA7" w14:textId="77777777" w:rsidR="00724475" w:rsidRDefault="00724475">
      <w:pPr>
        <w:pStyle w:val="TOC3"/>
        <w:rPr>
          <w:rFonts w:ascii="Calibri" w:hAnsi="Calibri"/>
          <w:kern w:val="2"/>
          <w:sz w:val="24"/>
          <w:szCs w:val="24"/>
        </w:rPr>
      </w:pPr>
      <w:r w:rsidRPr="00BF6570">
        <w:rPr>
          <w:rFonts w:eastAsia="MS Mincho"/>
        </w:rPr>
        <w:t>8.2.7</w:t>
      </w:r>
      <w:r>
        <w:rPr>
          <w:rFonts w:ascii="Calibri" w:hAnsi="Calibri"/>
          <w:kern w:val="2"/>
          <w:sz w:val="24"/>
          <w:szCs w:val="24"/>
        </w:rPr>
        <w:tab/>
      </w:r>
      <w:r w:rsidRPr="00BF6570">
        <w:rPr>
          <w:rFonts w:eastAsia="MS Mincho"/>
        </w:rPr>
        <w:t>RRC Resume</w:t>
      </w:r>
      <w:r>
        <w:tab/>
        <w:t>4408</w:t>
      </w:r>
    </w:p>
    <w:p w14:paraId="3E67F57F" w14:textId="77777777" w:rsidR="00724475" w:rsidRDefault="00724475">
      <w:pPr>
        <w:pStyle w:val="TOC4"/>
        <w:rPr>
          <w:rFonts w:ascii="Calibri" w:hAnsi="Calibri"/>
          <w:kern w:val="2"/>
          <w:sz w:val="24"/>
          <w:szCs w:val="24"/>
        </w:rPr>
      </w:pPr>
      <w:r w:rsidRPr="00BF6570">
        <w:rPr>
          <w:rFonts w:eastAsia="MS Mincho"/>
        </w:rPr>
        <w:t>8.2.7.1</w:t>
      </w:r>
      <w:r>
        <w:rPr>
          <w:rFonts w:ascii="Calibri" w:hAnsi="Calibri"/>
          <w:kern w:val="2"/>
          <w:sz w:val="24"/>
          <w:szCs w:val="24"/>
        </w:rPr>
        <w:tab/>
      </w:r>
      <w:r>
        <w:t>RRC Resume / EN-DC</w:t>
      </w:r>
      <w:r>
        <w:tab/>
        <w:t>4408</w:t>
      </w:r>
    </w:p>
    <w:p w14:paraId="3541DC15" w14:textId="77777777" w:rsidR="00724475" w:rsidRDefault="00724475">
      <w:pPr>
        <w:pStyle w:val="TOC4"/>
        <w:rPr>
          <w:rFonts w:ascii="Calibri" w:hAnsi="Calibri"/>
          <w:kern w:val="2"/>
          <w:sz w:val="24"/>
          <w:szCs w:val="24"/>
        </w:rPr>
      </w:pPr>
      <w:r w:rsidRPr="00BF6570">
        <w:rPr>
          <w:rFonts w:eastAsia="MS Mincho"/>
        </w:rPr>
        <w:t>8.2.7.2</w:t>
      </w:r>
      <w:r>
        <w:rPr>
          <w:rFonts w:ascii="Calibri" w:hAnsi="Calibri"/>
          <w:kern w:val="2"/>
          <w:sz w:val="24"/>
          <w:szCs w:val="24"/>
        </w:rPr>
        <w:tab/>
      </w:r>
      <w:r w:rsidRPr="00BF6570">
        <w:rPr>
          <w:rFonts w:eastAsia="MS Mincho"/>
        </w:rPr>
        <w:t>RRC Resume</w:t>
      </w:r>
      <w:r>
        <w:t xml:space="preserve"> / NR-DC</w:t>
      </w:r>
      <w:r>
        <w:tab/>
        <w:t>4408</w:t>
      </w:r>
    </w:p>
    <w:p w14:paraId="3AA4EE64" w14:textId="77777777" w:rsidR="00724475" w:rsidRDefault="00724475">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4408</w:t>
      </w:r>
    </w:p>
    <w:p w14:paraId="645A4738" w14:textId="77777777" w:rsidR="00724475" w:rsidRDefault="00724475">
      <w:pPr>
        <w:pStyle w:val="TOC4"/>
        <w:rPr>
          <w:rFonts w:ascii="Calibri" w:hAnsi="Calibri"/>
          <w:kern w:val="2"/>
          <w:sz w:val="24"/>
          <w:szCs w:val="24"/>
        </w:rPr>
      </w:pPr>
      <w:r w:rsidRPr="00BF6570">
        <w:rPr>
          <w:rFonts w:eastAsia="MS Mincho"/>
        </w:rPr>
        <w:t>8.2.7.3</w:t>
      </w:r>
      <w:r>
        <w:rPr>
          <w:rFonts w:ascii="Calibri" w:hAnsi="Calibri"/>
          <w:kern w:val="2"/>
          <w:sz w:val="24"/>
          <w:szCs w:val="24"/>
        </w:rPr>
        <w:tab/>
      </w:r>
      <w:r w:rsidRPr="00BF6570">
        <w:rPr>
          <w:rFonts w:eastAsia="MS Mincho"/>
        </w:rPr>
        <w:t>RRC Resume</w:t>
      </w:r>
      <w:r>
        <w:t xml:space="preserve"> / NE-DC</w:t>
      </w:r>
      <w:r>
        <w:tab/>
        <w:t>4413</w:t>
      </w:r>
    </w:p>
    <w:p w14:paraId="766B27D3" w14:textId="77777777" w:rsidR="00724475" w:rsidRDefault="00724475">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4413</w:t>
      </w:r>
    </w:p>
    <w:p w14:paraId="07E3CCDB" w14:textId="77777777" w:rsidR="00724475" w:rsidRDefault="00724475">
      <w:pPr>
        <w:pStyle w:val="TOC1"/>
        <w:rPr>
          <w:rFonts w:ascii="Calibri" w:hAnsi="Calibri"/>
          <w:kern w:val="2"/>
          <w:sz w:val="24"/>
          <w:szCs w:val="24"/>
        </w:rPr>
      </w:pPr>
      <w:r>
        <w:t>9</w:t>
      </w:r>
      <w:r>
        <w:rPr>
          <w:rFonts w:ascii="Calibri" w:hAnsi="Calibri"/>
          <w:kern w:val="2"/>
          <w:sz w:val="24"/>
          <w:szCs w:val="24"/>
        </w:rPr>
        <w:tab/>
      </w:r>
      <w:r>
        <w:t>Mobility management</w:t>
      </w:r>
      <w:r>
        <w:tab/>
        <w:t>4419</w:t>
      </w:r>
    </w:p>
    <w:p w14:paraId="4936A322" w14:textId="77777777" w:rsidR="00724475" w:rsidRDefault="00724475">
      <w:pPr>
        <w:pStyle w:val="TOC2"/>
        <w:rPr>
          <w:rFonts w:ascii="Calibri" w:hAnsi="Calibri"/>
          <w:kern w:val="2"/>
          <w:sz w:val="24"/>
          <w:szCs w:val="24"/>
        </w:rPr>
      </w:pPr>
      <w:r w:rsidRPr="00BF6570">
        <w:rPr>
          <w:rFonts w:eastAsia="MS Mincho"/>
        </w:rPr>
        <w:t>9.1</w:t>
      </w:r>
      <w:r>
        <w:rPr>
          <w:rFonts w:ascii="Calibri" w:hAnsi="Calibri"/>
          <w:kern w:val="2"/>
          <w:sz w:val="24"/>
          <w:szCs w:val="24"/>
        </w:rPr>
        <w:tab/>
      </w:r>
      <w:r w:rsidRPr="00BF6570">
        <w:rPr>
          <w:rFonts w:eastAsia="MS Mincho"/>
        </w:rPr>
        <w:t>5GS mobility management</w:t>
      </w:r>
      <w:r>
        <w:tab/>
        <w:t>4419</w:t>
      </w:r>
    </w:p>
    <w:p w14:paraId="501D2452" w14:textId="77777777" w:rsidR="00724475" w:rsidRDefault="00724475">
      <w:pPr>
        <w:pStyle w:val="TOC3"/>
        <w:rPr>
          <w:rFonts w:ascii="Calibri" w:hAnsi="Calibri"/>
          <w:kern w:val="2"/>
          <w:sz w:val="24"/>
          <w:szCs w:val="24"/>
        </w:rPr>
      </w:pPr>
      <w:r>
        <w:t>9.1.1</w:t>
      </w:r>
      <w:r>
        <w:rPr>
          <w:rFonts w:ascii="Calibri" w:hAnsi="Calibri"/>
          <w:kern w:val="2"/>
          <w:sz w:val="24"/>
          <w:szCs w:val="24"/>
        </w:rPr>
        <w:tab/>
      </w:r>
      <w:r>
        <w:t>Primary authentication and key agreement</w:t>
      </w:r>
      <w:r>
        <w:tab/>
        <w:t>4419</w:t>
      </w:r>
    </w:p>
    <w:p w14:paraId="090736E2" w14:textId="77777777" w:rsidR="00724475" w:rsidRDefault="00724475">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4419</w:t>
      </w:r>
    </w:p>
    <w:p w14:paraId="74D12E73" w14:textId="77777777" w:rsidR="00724475" w:rsidRDefault="00724475">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4423</w:t>
      </w:r>
    </w:p>
    <w:p w14:paraId="17EFF461" w14:textId="77777777" w:rsidR="00724475" w:rsidRDefault="00724475">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4428</w:t>
      </w:r>
    </w:p>
    <w:p w14:paraId="6B7EF7CA" w14:textId="77777777" w:rsidR="00724475" w:rsidRDefault="00724475">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4436</w:t>
      </w:r>
    </w:p>
    <w:p w14:paraId="00F4F653" w14:textId="77777777" w:rsidR="00724475" w:rsidRDefault="00724475">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4442</w:t>
      </w:r>
    </w:p>
    <w:p w14:paraId="509A7E08" w14:textId="77777777" w:rsidR="00724475" w:rsidRDefault="00724475">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4445</w:t>
      </w:r>
    </w:p>
    <w:p w14:paraId="51E1D55E" w14:textId="77777777" w:rsidR="00724475" w:rsidRDefault="00724475">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4450</w:t>
      </w:r>
    </w:p>
    <w:p w14:paraId="5FC361FF" w14:textId="77777777" w:rsidR="00724475" w:rsidRDefault="00724475">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4450</w:t>
      </w:r>
    </w:p>
    <w:p w14:paraId="65934E39" w14:textId="77777777" w:rsidR="00724475" w:rsidRDefault="00724475">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4456</w:t>
      </w:r>
    </w:p>
    <w:p w14:paraId="5F2CD1B3" w14:textId="77777777" w:rsidR="00724475" w:rsidRDefault="00724475">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4458</w:t>
      </w:r>
    </w:p>
    <w:p w14:paraId="55759692" w14:textId="77777777" w:rsidR="00724475" w:rsidRDefault="00724475">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4461</w:t>
      </w:r>
    </w:p>
    <w:p w14:paraId="1B1E3103" w14:textId="77777777" w:rsidR="00724475" w:rsidRDefault="00724475">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4462</w:t>
      </w:r>
    </w:p>
    <w:p w14:paraId="704B0EFD" w14:textId="77777777" w:rsidR="00724475" w:rsidRDefault="00724475">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4463</w:t>
      </w:r>
    </w:p>
    <w:p w14:paraId="0A8AE405" w14:textId="77777777" w:rsidR="00724475" w:rsidRDefault="00724475">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4465</w:t>
      </w:r>
    </w:p>
    <w:p w14:paraId="0D5A3AB5" w14:textId="77777777" w:rsidR="00724475" w:rsidRDefault="00724475">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4466</w:t>
      </w:r>
    </w:p>
    <w:p w14:paraId="598AEFA5" w14:textId="77777777" w:rsidR="00724475" w:rsidRDefault="00724475">
      <w:pPr>
        <w:pStyle w:val="TOC3"/>
        <w:rPr>
          <w:rFonts w:ascii="Calibri" w:hAnsi="Calibri"/>
          <w:kern w:val="2"/>
          <w:sz w:val="24"/>
          <w:szCs w:val="24"/>
        </w:rPr>
      </w:pPr>
      <w:r>
        <w:t>9.1.3</w:t>
      </w:r>
      <w:r>
        <w:rPr>
          <w:rFonts w:ascii="Calibri" w:hAnsi="Calibri"/>
          <w:kern w:val="2"/>
          <w:sz w:val="24"/>
          <w:szCs w:val="24"/>
        </w:rPr>
        <w:tab/>
      </w:r>
      <w:r>
        <w:t>Identification</w:t>
      </w:r>
      <w:r>
        <w:tab/>
        <w:t>4467</w:t>
      </w:r>
    </w:p>
    <w:p w14:paraId="42186821" w14:textId="77777777" w:rsidR="00724475" w:rsidRDefault="00724475">
      <w:pPr>
        <w:pStyle w:val="TOC4"/>
        <w:rPr>
          <w:rFonts w:ascii="Calibri" w:hAnsi="Calibri"/>
          <w:kern w:val="2"/>
          <w:sz w:val="24"/>
          <w:szCs w:val="24"/>
        </w:rPr>
      </w:pPr>
      <w:r>
        <w:t>9.1.3.1</w:t>
      </w:r>
      <w:r>
        <w:rPr>
          <w:rFonts w:ascii="Calibri" w:hAnsi="Calibri"/>
          <w:kern w:val="2"/>
          <w:sz w:val="24"/>
          <w:szCs w:val="24"/>
        </w:rPr>
        <w:tab/>
      </w:r>
      <w:r>
        <w:t>Identification procedure</w:t>
      </w:r>
      <w:r>
        <w:tab/>
        <w:t>4467</w:t>
      </w:r>
    </w:p>
    <w:p w14:paraId="3D5F9600" w14:textId="77777777" w:rsidR="00724475" w:rsidRDefault="00724475">
      <w:pPr>
        <w:pStyle w:val="TOC3"/>
        <w:rPr>
          <w:rFonts w:ascii="Calibri" w:hAnsi="Calibri"/>
          <w:kern w:val="2"/>
          <w:sz w:val="24"/>
          <w:szCs w:val="24"/>
        </w:rPr>
      </w:pPr>
      <w:r>
        <w:t>9.1.4</w:t>
      </w:r>
      <w:r>
        <w:rPr>
          <w:rFonts w:ascii="Calibri" w:hAnsi="Calibri"/>
          <w:kern w:val="2"/>
          <w:sz w:val="24"/>
          <w:szCs w:val="24"/>
        </w:rPr>
        <w:tab/>
      </w:r>
      <w:r>
        <w:t>Generic UE configuration update</w:t>
      </w:r>
      <w:r>
        <w:tab/>
        <w:t>4472</w:t>
      </w:r>
    </w:p>
    <w:p w14:paraId="170A59F1" w14:textId="77777777" w:rsidR="00724475" w:rsidRDefault="00724475">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BF6570">
        <w:rPr>
          <w:rFonts w:eastAsia="Malgun Gothic"/>
        </w:rPr>
        <w:t xml:space="preserve">network slicing indication, new allowed NSSAI / </w:t>
      </w:r>
      <w:r>
        <w:t>Acknowledgement from the UE</w:t>
      </w:r>
      <w:r>
        <w:tab/>
        <w:t>4472</w:t>
      </w:r>
    </w:p>
    <w:p w14:paraId="03292129" w14:textId="77777777" w:rsidR="00724475" w:rsidRDefault="00724475">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4484</w:t>
      </w:r>
    </w:p>
    <w:p w14:paraId="5BE9D49F" w14:textId="77777777" w:rsidR="00724475" w:rsidRDefault="00724475">
      <w:pPr>
        <w:pStyle w:val="TOC3"/>
        <w:rPr>
          <w:rFonts w:ascii="Calibri" w:hAnsi="Calibri"/>
          <w:kern w:val="2"/>
          <w:sz w:val="24"/>
          <w:szCs w:val="24"/>
        </w:rPr>
      </w:pPr>
      <w:r>
        <w:lastRenderedPageBreak/>
        <w:t>9.1.5</w:t>
      </w:r>
      <w:r>
        <w:rPr>
          <w:rFonts w:ascii="Calibri" w:hAnsi="Calibri"/>
          <w:kern w:val="2"/>
          <w:sz w:val="24"/>
          <w:szCs w:val="24"/>
        </w:rPr>
        <w:tab/>
      </w:r>
      <w:r>
        <w:t>Registration</w:t>
      </w:r>
      <w:r>
        <w:tab/>
        <w:t>4489</w:t>
      </w:r>
    </w:p>
    <w:p w14:paraId="348EB07B" w14:textId="77777777" w:rsidR="00724475" w:rsidRDefault="00724475">
      <w:pPr>
        <w:pStyle w:val="TOC4"/>
        <w:rPr>
          <w:rFonts w:ascii="Calibri" w:hAnsi="Calibri"/>
          <w:kern w:val="2"/>
          <w:sz w:val="24"/>
          <w:szCs w:val="24"/>
        </w:rPr>
      </w:pPr>
      <w:r>
        <w:t>9.1.5.1</w:t>
      </w:r>
      <w:r>
        <w:rPr>
          <w:rFonts w:ascii="Calibri" w:hAnsi="Calibri"/>
          <w:kern w:val="2"/>
          <w:sz w:val="24"/>
          <w:szCs w:val="24"/>
        </w:rPr>
        <w:tab/>
      </w:r>
      <w:r>
        <w:t>Initial registration</w:t>
      </w:r>
      <w:r>
        <w:tab/>
        <w:t>4489</w:t>
      </w:r>
    </w:p>
    <w:p w14:paraId="61152B8F" w14:textId="77777777" w:rsidR="00724475" w:rsidRDefault="00724475">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4489</w:t>
      </w:r>
    </w:p>
    <w:p w14:paraId="0434F4BB" w14:textId="77777777" w:rsidR="00724475" w:rsidRDefault="00724475">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4494</w:t>
      </w:r>
    </w:p>
    <w:p w14:paraId="7E9D4CFF" w14:textId="77777777" w:rsidR="00724475" w:rsidRDefault="00724475">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4498</w:t>
      </w:r>
    </w:p>
    <w:p w14:paraId="739FD323" w14:textId="77777777" w:rsidR="00724475" w:rsidRDefault="00724475">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4509</w:t>
      </w:r>
    </w:p>
    <w:p w14:paraId="5573D355" w14:textId="77777777" w:rsidR="00724475" w:rsidRDefault="00724475">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4519</w:t>
      </w:r>
    </w:p>
    <w:p w14:paraId="577F5A31" w14:textId="77777777" w:rsidR="00724475" w:rsidRDefault="00724475">
      <w:pPr>
        <w:pStyle w:val="TOC5"/>
        <w:rPr>
          <w:rFonts w:ascii="Calibri" w:hAnsi="Calibri"/>
          <w:kern w:val="2"/>
          <w:sz w:val="24"/>
          <w:szCs w:val="24"/>
        </w:rPr>
      </w:pPr>
      <w:r w:rsidRPr="00BF6570">
        <w:rPr>
          <w:rFonts w:eastAsia="PMingLiU"/>
        </w:rPr>
        <w:t>9.1.5.1.5</w:t>
      </w:r>
      <w:r>
        <w:rPr>
          <w:rFonts w:ascii="Calibri" w:hAnsi="Calibri"/>
          <w:kern w:val="2"/>
          <w:sz w:val="24"/>
          <w:szCs w:val="24"/>
        </w:rPr>
        <w:tab/>
      </w:r>
      <w:r w:rsidRPr="00BF6570">
        <w:rPr>
          <w:rFonts w:eastAsia="PMingLiU"/>
        </w:rPr>
        <w:t>Initial registration / Abnormal / Failure after 5 attempts</w:t>
      </w:r>
      <w:r>
        <w:tab/>
        <w:t>4522</w:t>
      </w:r>
    </w:p>
    <w:p w14:paraId="4BB3DC5F" w14:textId="77777777" w:rsidR="00724475" w:rsidRDefault="00724475">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4526</w:t>
      </w:r>
    </w:p>
    <w:p w14:paraId="4E1A08CB" w14:textId="77777777" w:rsidR="00724475" w:rsidRDefault="00724475">
      <w:pPr>
        <w:pStyle w:val="TOC5"/>
        <w:rPr>
          <w:rFonts w:ascii="Calibri" w:hAnsi="Calibri"/>
          <w:kern w:val="2"/>
          <w:sz w:val="24"/>
          <w:szCs w:val="24"/>
        </w:rPr>
      </w:pPr>
      <w:r>
        <w:t>9.1.5.1.7</w:t>
      </w:r>
      <w:r>
        <w:rPr>
          <w:rFonts w:ascii="Calibri" w:hAnsi="Calibri"/>
          <w:kern w:val="2"/>
          <w:sz w:val="24"/>
          <w:szCs w:val="24"/>
        </w:rPr>
        <w:tab/>
      </w:r>
      <w:r>
        <w:t>Void</w:t>
      </w:r>
      <w:r>
        <w:tab/>
        <w:t>4529</w:t>
      </w:r>
    </w:p>
    <w:p w14:paraId="57D03D3E" w14:textId="77777777" w:rsidR="00724475" w:rsidRDefault="00724475">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4529</w:t>
      </w:r>
    </w:p>
    <w:p w14:paraId="6ACA6A22" w14:textId="77777777" w:rsidR="00724475" w:rsidRDefault="00724475">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4531</w:t>
      </w:r>
    </w:p>
    <w:p w14:paraId="725688CB" w14:textId="77777777" w:rsidR="00724475" w:rsidRDefault="00724475">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4534</w:t>
      </w:r>
    </w:p>
    <w:p w14:paraId="7CCACA0E" w14:textId="77777777" w:rsidR="00724475" w:rsidRDefault="00724475">
      <w:pPr>
        <w:pStyle w:val="TOC5"/>
        <w:rPr>
          <w:rFonts w:ascii="Calibri" w:hAnsi="Calibri"/>
          <w:kern w:val="2"/>
          <w:sz w:val="24"/>
          <w:szCs w:val="24"/>
        </w:rPr>
      </w:pPr>
      <w:r w:rsidRPr="00BF6570">
        <w:rPr>
          <w:rFonts w:eastAsia="DengXian"/>
        </w:rPr>
        <w:t>9.1.5.1.11</w:t>
      </w:r>
      <w:r>
        <w:rPr>
          <w:rFonts w:ascii="Calibri" w:hAnsi="Calibri"/>
          <w:kern w:val="2"/>
          <w:sz w:val="24"/>
          <w:szCs w:val="24"/>
        </w:rPr>
        <w:tab/>
      </w:r>
      <w:r w:rsidRPr="00BF6570">
        <w:rPr>
          <w:rFonts w:eastAsia="DengXian"/>
        </w:rPr>
        <w:t>Initial registration / Rejected / Tracking area not allowed</w:t>
      </w:r>
      <w:r>
        <w:tab/>
        <w:t>4536</w:t>
      </w:r>
    </w:p>
    <w:p w14:paraId="0AB67419" w14:textId="77777777" w:rsidR="00724475" w:rsidRDefault="00724475">
      <w:pPr>
        <w:pStyle w:val="TOC5"/>
        <w:rPr>
          <w:rFonts w:ascii="Calibri" w:hAnsi="Calibri"/>
          <w:kern w:val="2"/>
          <w:sz w:val="24"/>
          <w:szCs w:val="24"/>
        </w:rPr>
      </w:pPr>
      <w:r w:rsidRPr="00BF6570">
        <w:rPr>
          <w:rFonts w:eastAsia="DengXian"/>
        </w:rPr>
        <w:t>9.1.5.1.12</w:t>
      </w:r>
      <w:r>
        <w:rPr>
          <w:rFonts w:ascii="Calibri" w:hAnsi="Calibri"/>
          <w:kern w:val="2"/>
          <w:sz w:val="24"/>
          <w:szCs w:val="24"/>
        </w:rPr>
        <w:tab/>
      </w:r>
      <w:r w:rsidRPr="00BF6570">
        <w:rPr>
          <w:rFonts w:eastAsia="DengXian"/>
        </w:rPr>
        <w:t>Initial registration / Rejected / Roaming not allowed in this tracking area</w:t>
      </w:r>
      <w:r>
        <w:tab/>
        <w:t>4540</w:t>
      </w:r>
    </w:p>
    <w:p w14:paraId="1490A40C" w14:textId="77777777" w:rsidR="00724475" w:rsidRDefault="00724475">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4544</w:t>
      </w:r>
    </w:p>
    <w:p w14:paraId="0BF22659" w14:textId="77777777" w:rsidR="00724475" w:rsidRDefault="00724475">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4547</w:t>
      </w:r>
    </w:p>
    <w:p w14:paraId="63B5CA78" w14:textId="77777777" w:rsidR="00724475" w:rsidRDefault="00724475">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4551</w:t>
      </w:r>
    </w:p>
    <w:p w14:paraId="502548E4" w14:textId="77777777" w:rsidR="00724475" w:rsidRDefault="00724475">
      <w:pPr>
        <w:pStyle w:val="TOC5"/>
        <w:rPr>
          <w:rFonts w:ascii="Calibri" w:hAnsi="Calibri"/>
          <w:kern w:val="2"/>
          <w:sz w:val="24"/>
          <w:szCs w:val="24"/>
        </w:rPr>
      </w:pPr>
      <w:r w:rsidRPr="00BF6570">
        <w:rPr>
          <w:rFonts w:eastAsia="SimSun"/>
        </w:rPr>
        <w:t>9.1.5.1.16</w:t>
      </w:r>
      <w:r>
        <w:rPr>
          <w:rFonts w:ascii="Calibri" w:hAnsi="Calibri"/>
          <w:kern w:val="2"/>
          <w:sz w:val="24"/>
          <w:szCs w:val="24"/>
        </w:rPr>
        <w:tab/>
      </w:r>
      <w:r>
        <w:t>Initial Registration / Success / MUSIM</w:t>
      </w:r>
      <w:r>
        <w:tab/>
        <w:t>4558</w:t>
      </w:r>
    </w:p>
    <w:p w14:paraId="416A30DD" w14:textId="77777777" w:rsidR="00724475" w:rsidRDefault="00724475">
      <w:pPr>
        <w:pStyle w:val="TOC5"/>
        <w:rPr>
          <w:rFonts w:ascii="Calibri" w:hAnsi="Calibri"/>
          <w:kern w:val="2"/>
          <w:sz w:val="24"/>
          <w:szCs w:val="24"/>
        </w:rPr>
      </w:pPr>
      <w:r>
        <w:t>9.1.5.1.17</w:t>
      </w:r>
      <w:r>
        <w:rPr>
          <w:rFonts w:ascii="Calibri" w:hAnsi="Calibri"/>
          <w:kern w:val="2"/>
          <w:sz w:val="24"/>
          <w:szCs w:val="24"/>
        </w:rPr>
        <w:tab/>
      </w:r>
      <w:r>
        <w:t>Initial registration / Success / UAS</w:t>
      </w:r>
      <w:r>
        <w:tab/>
        <w:t>4560</w:t>
      </w:r>
    </w:p>
    <w:p w14:paraId="21E1668E" w14:textId="77777777" w:rsidR="00724475" w:rsidRDefault="00724475">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4563</w:t>
      </w:r>
    </w:p>
    <w:p w14:paraId="5F280803" w14:textId="77777777" w:rsidR="00724475" w:rsidRDefault="00724475">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4563</w:t>
      </w:r>
    </w:p>
    <w:p w14:paraId="1DC83E4C" w14:textId="77777777" w:rsidR="00724475" w:rsidRDefault="00724475">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4569</w:t>
      </w:r>
    </w:p>
    <w:p w14:paraId="260AAFF8" w14:textId="77777777" w:rsidR="00724475" w:rsidRDefault="00724475">
      <w:pPr>
        <w:pStyle w:val="TOC5"/>
        <w:rPr>
          <w:rFonts w:ascii="Calibri" w:hAnsi="Calibri"/>
          <w:kern w:val="2"/>
          <w:sz w:val="24"/>
          <w:szCs w:val="24"/>
        </w:rPr>
      </w:pPr>
      <w:r>
        <w:t>9.1.5.2.3</w:t>
      </w:r>
      <w:r>
        <w:tab/>
        <w:t>4571</w:t>
      </w:r>
    </w:p>
    <w:p w14:paraId="030D8614" w14:textId="77777777" w:rsidR="00724475" w:rsidRDefault="00724475">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4571</w:t>
      </w:r>
    </w:p>
    <w:p w14:paraId="38DD5D98" w14:textId="77777777" w:rsidR="00724475" w:rsidRDefault="00724475">
      <w:pPr>
        <w:pStyle w:val="TOC5"/>
        <w:rPr>
          <w:rFonts w:ascii="Calibri" w:hAnsi="Calibri"/>
          <w:kern w:val="2"/>
          <w:sz w:val="24"/>
          <w:szCs w:val="24"/>
        </w:rPr>
      </w:pPr>
      <w:r>
        <w:t>9.1.5.2.5</w:t>
      </w:r>
      <w:r>
        <w:rPr>
          <w:rFonts w:ascii="Calibri" w:hAnsi="Calibri"/>
          <w:kern w:val="2"/>
          <w:sz w:val="24"/>
          <w:szCs w:val="24"/>
        </w:rPr>
        <w:tab/>
      </w:r>
      <w:r>
        <w:t>Void</w:t>
      </w:r>
      <w:r>
        <w:tab/>
        <w:t>4574</w:t>
      </w:r>
    </w:p>
    <w:p w14:paraId="1F5C7022" w14:textId="77777777" w:rsidR="00724475" w:rsidRDefault="00724475">
      <w:pPr>
        <w:pStyle w:val="TOC5"/>
        <w:rPr>
          <w:rFonts w:ascii="Calibri" w:hAnsi="Calibri"/>
          <w:kern w:val="2"/>
          <w:sz w:val="24"/>
          <w:szCs w:val="24"/>
        </w:rPr>
      </w:pPr>
      <w:r>
        <w:t>9.1.5.2.6</w:t>
      </w:r>
      <w:r>
        <w:rPr>
          <w:rFonts w:ascii="Calibri" w:hAnsi="Calibri"/>
          <w:kern w:val="2"/>
          <w:sz w:val="24"/>
          <w:szCs w:val="24"/>
        </w:rPr>
        <w:tab/>
      </w:r>
      <w:r>
        <w:t>Void</w:t>
      </w:r>
      <w:r>
        <w:tab/>
        <w:t>4574</w:t>
      </w:r>
    </w:p>
    <w:p w14:paraId="38467FA6" w14:textId="77777777" w:rsidR="00724475" w:rsidRDefault="00724475">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4574</w:t>
      </w:r>
    </w:p>
    <w:p w14:paraId="039BDF19" w14:textId="77777777" w:rsidR="00724475" w:rsidRDefault="00724475">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4577</w:t>
      </w:r>
    </w:p>
    <w:p w14:paraId="0DCA62C1" w14:textId="77777777" w:rsidR="00724475" w:rsidRDefault="00724475">
      <w:pPr>
        <w:pStyle w:val="TOC5"/>
        <w:rPr>
          <w:rFonts w:ascii="Calibri" w:hAnsi="Calibri"/>
          <w:kern w:val="2"/>
          <w:sz w:val="24"/>
          <w:szCs w:val="24"/>
        </w:rPr>
      </w:pPr>
      <w:r>
        <w:t>9.1.5.2.9</w:t>
      </w:r>
      <w:r>
        <w:rPr>
          <w:rFonts w:ascii="Calibri" w:hAnsi="Calibri"/>
          <w:kern w:val="2"/>
          <w:sz w:val="24"/>
          <w:szCs w:val="24"/>
        </w:rPr>
        <w:tab/>
      </w:r>
      <w:r>
        <w:t>Void</w:t>
      </w:r>
      <w:r>
        <w:tab/>
        <w:t>4580</w:t>
      </w:r>
    </w:p>
    <w:p w14:paraId="283B4115" w14:textId="77777777" w:rsidR="00724475" w:rsidRDefault="00724475">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4580</w:t>
      </w:r>
    </w:p>
    <w:p w14:paraId="043C9A99" w14:textId="77777777" w:rsidR="00724475" w:rsidRDefault="00724475">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4583</w:t>
      </w:r>
    </w:p>
    <w:p w14:paraId="24039C80" w14:textId="77777777" w:rsidR="00724475" w:rsidRDefault="00724475">
      <w:pPr>
        <w:pStyle w:val="TOC3"/>
        <w:rPr>
          <w:rFonts w:ascii="Calibri" w:hAnsi="Calibri"/>
          <w:kern w:val="2"/>
          <w:sz w:val="24"/>
          <w:szCs w:val="24"/>
        </w:rPr>
      </w:pPr>
      <w:r>
        <w:t>9.1.</w:t>
      </w:r>
      <w:r>
        <w:rPr>
          <w:lang w:eastAsia="zh-CN"/>
        </w:rPr>
        <w:t>6</w:t>
      </w:r>
      <w:r>
        <w:rPr>
          <w:rFonts w:ascii="Calibri" w:hAnsi="Calibri"/>
          <w:kern w:val="2"/>
          <w:sz w:val="24"/>
          <w:szCs w:val="24"/>
        </w:rPr>
        <w:tab/>
      </w:r>
      <w:r>
        <w:rPr>
          <w:lang w:eastAsia="zh-CN"/>
        </w:rPr>
        <w:t>De-</w:t>
      </w:r>
      <w:r>
        <w:t>registration</w:t>
      </w:r>
      <w:r>
        <w:tab/>
        <w:t>4586</w:t>
      </w:r>
    </w:p>
    <w:p w14:paraId="3997A7D4" w14:textId="77777777" w:rsidR="00724475" w:rsidRDefault="00724475">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4586</w:t>
      </w:r>
    </w:p>
    <w:p w14:paraId="0A0E34E1" w14:textId="77777777" w:rsidR="00724475" w:rsidRDefault="00724475">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4586</w:t>
      </w:r>
    </w:p>
    <w:p w14:paraId="5E0F4C71" w14:textId="77777777" w:rsidR="00724475" w:rsidRDefault="00724475">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4591</w:t>
      </w:r>
    </w:p>
    <w:p w14:paraId="0BF46771" w14:textId="77777777" w:rsidR="00724475" w:rsidRDefault="00724475">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4596</w:t>
      </w:r>
    </w:p>
    <w:p w14:paraId="3A310C1B" w14:textId="77777777" w:rsidR="00724475" w:rsidRDefault="00724475">
      <w:pPr>
        <w:pStyle w:val="TOC5"/>
        <w:rPr>
          <w:rFonts w:ascii="Calibri" w:hAnsi="Calibri"/>
          <w:kern w:val="2"/>
          <w:sz w:val="24"/>
          <w:szCs w:val="24"/>
        </w:rPr>
      </w:pPr>
      <w:r>
        <w:t>9.1.6.1.4</w:t>
      </w:r>
      <w:r>
        <w:rPr>
          <w:rFonts w:ascii="Calibri" w:hAnsi="Calibri"/>
          <w:kern w:val="2"/>
          <w:sz w:val="24"/>
          <w:szCs w:val="24"/>
        </w:rPr>
        <w:tab/>
      </w:r>
      <w:r>
        <w:t>Void</w:t>
      </w:r>
      <w:r>
        <w:tab/>
        <w:t>4599</w:t>
      </w:r>
    </w:p>
    <w:p w14:paraId="06AA282D" w14:textId="77777777" w:rsidR="00724475" w:rsidRDefault="00724475">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4599</w:t>
      </w:r>
    </w:p>
    <w:p w14:paraId="48D3FAF2" w14:textId="77777777" w:rsidR="00724475" w:rsidRDefault="00724475">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4599</w:t>
      </w:r>
    </w:p>
    <w:p w14:paraId="074F0363" w14:textId="77777777" w:rsidR="00724475" w:rsidRDefault="00724475">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4601</w:t>
      </w:r>
    </w:p>
    <w:p w14:paraId="7D41AEE6" w14:textId="77777777" w:rsidR="00724475" w:rsidRDefault="00724475">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4603</w:t>
      </w:r>
    </w:p>
    <w:p w14:paraId="5BDFA7C3" w14:textId="77777777" w:rsidR="00724475" w:rsidRDefault="00724475">
      <w:pPr>
        <w:pStyle w:val="TOC3"/>
        <w:rPr>
          <w:rFonts w:ascii="Calibri" w:hAnsi="Calibri"/>
          <w:kern w:val="2"/>
          <w:sz w:val="24"/>
          <w:szCs w:val="24"/>
        </w:rPr>
      </w:pPr>
      <w:r w:rsidRPr="00BF6570">
        <w:rPr>
          <w:rFonts w:eastAsia="DengXian"/>
        </w:rPr>
        <w:t>9.1.7</w:t>
      </w:r>
      <w:r>
        <w:rPr>
          <w:rFonts w:ascii="Calibri" w:hAnsi="Calibri"/>
          <w:kern w:val="2"/>
          <w:sz w:val="24"/>
          <w:szCs w:val="24"/>
        </w:rPr>
        <w:tab/>
      </w:r>
      <w:r w:rsidRPr="00BF6570">
        <w:rPr>
          <w:rFonts w:eastAsia="DengXian"/>
        </w:rPr>
        <w:t>Service request</w:t>
      </w:r>
      <w:r>
        <w:tab/>
        <w:t>4608</w:t>
      </w:r>
    </w:p>
    <w:p w14:paraId="2E33C792" w14:textId="77777777" w:rsidR="00724475" w:rsidRDefault="00724475">
      <w:pPr>
        <w:pStyle w:val="TOC4"/>
        <w:rPr>
          <w:rFonts w:ascii="Calibri" w:hAnsi="Calibri"/>
          <w:kern w:val="2"/>
          <w:sz w:val="24"/>
          <w:szCs w:val="24"/>
        </w:rPr>
      </w:pPr>
      <w:r w:rsidRPr="00BF6570">
        <w:rPr>
          <w:rFonts w:eastAsia="DengXian"/>
        </w:rPr>
        <w:t>9.1.7.1</w:t>
      </w:r>
      <w:r>
        <w:rPr>
          <w:rFonts w:ascii="Calibri" w:hAnsi="Calibri"/>
          <w:kern w:val="2"/>
          <w:sz w:val="24"/>
          <w:szCs w:val="24"/>
        </w:rPr>
        <w:tab/>
      </w:r>
      <w:r w:rsidRPr="00BF6570">
        <w:rPr>
          <w:rFonts w:eastAsia="DengXian"/>
        </w:rPr>
        <w:t>Service request / Idle mode uplink user data transport / Rejected / Restricted service area</w:t>
      </w:r>
      <w:r>
        <w:rPr>
          <w:lang w:eastAsia="x-none"/>
        </w:rPr>
        <w:t>, abnormal / T3517, T3525</w:t>
      </w:r>
      <w:r>
        <w:tab/>
        <w:t>4608</w:t>
      </w:r>
    </w:p>
    <w:p w14:paraId="137BFCD1" w14:textId="77777777" w:rsidR="00724475" w:rsidRDefault="00724475">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4614</w:t>
      </w:r>
    </w:p>
    <w:p w14:paraId="169E8A10" w14:textId="77777777" w:rsidR="00724475" w:rsidRDefault="00724475">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4620</w:t>
      </w:r>
    </w:p>
    <w:p w14:paraId="5B233AC3" w14:textId="77777777" w:rsidR="00724475" w:rsidRDefault="00724475">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4623</w:t>
      </w:r>
    </w:p>
    <w:p w14:paraId="71923875" w14:textId="77777777" w:rsidR="00724475" w:rsidRDefault="00724475">
      <w:pPr>
        <w:pStyle w:val="TOC3"/>
        <w:rPr>
          <w:rFonts w:ascii="Calibri" w:hAnsi="Calibri"/>
          <w:kern w:val="2"/>
          <w:sz w:val="24"/>
          <w:szCs w:val="24"/>
        </w:rPr>
      </w:pPr>
      <w:r>
        <w:t>9.1.8</w:t>
      </w:r>
      <w:r>
        <w:rPr>
          <w:rFonts w:ascii="Calibri" w:hAnsi="Calibri"/>
          <w:kern w:val="2"/>
          <w:sz w:val="24"/>
          <w:szCs w:val="24"/>
        </w:rPr>
        <w:tab/>
      </w:r>
      <w:r>
        <w:t>SMS over NAS</w:t>
      </w:r>
      <w:r>
        <w:tab/>
        <w:t>4624</w:t>
      </w:r>
    </w:p>
    <w:p w14:paraId="118CD6BE" w14:textId="77777777" w:rsidR="00724475" w:rsidRDefault="00724475">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4624</w:t>
      </w:r>
    </w:p>
    <w:p w14:paraId="631702C6" w14:textId="77777777" w:rsidR="00724475" w:rsidRDefault="00724475">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4632</w:t>
      </w:r>
    </w:p>
    <w:p w14:paraId="04D25846" w14:textId="77777777" w:rsidR="00724475" w:rsidRDefault="00724475">
      <w:pPr>
        <w:pStyle w:val="TOC3"/>
        <w:rPr>
          <w:rFonts w:ascii="Calibri" w:hAnsi="Calibri"/>
          <w:kern w:val="2"/>
          <w:sz w:val="24"/>
          <w:szCs w:val="24"/>
        </w:rPr>
      </w:pPr>
      <w:r>
        <w:t>9.1.9</w:t>
      </w:r>
      <w:r>
        <w:rPr>
          <w:rFonts w:ascii="Calibri" w:hAnsi="Calibri"/>
          <w:kern w:val="2"/>
          <w:sz w:val="24"/>
          <w:szCs w:val="24"/>
        </w:rPr>
        <w:tab/>
      </w:r>
      <w:r>
        <w:t>RACS</w:t>
      </w:r>
      <w:r>
        <w:tab/>
        <w:t>4637</w:t>
      </w:r>
    </w:p>
    <w:p w14:paraId="14912FF4" w14:textId="77777777" w:rsidR="00724475" w:rsidRDefault="00724475">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4637</w:t>
      </w:r>
    </w:p>
    <w:p w14:paraId="20E951CC" w14:textId="77777777" w:rsidR="00724475" w:rsidRDefault="00724475">
      <w:pPr>
        <w:pStyle w:val="TOC4"/>
        <w:rPr>
          <w:rFonts w:ascii="Calibri" w:hAnsi="Calibri"/>
          <w:kern w:val="2"/>
          <w:sz w:val="24"/>
          <w:szCs w:val="24"/>
        </w:rPr>
      </w:pPr>
      <w:r>
        <w:lastRenderedPageBreak/>
        <w:t>9.1.9.2</w:t>
      </w:r>
      <w:r>
        <w:rPr>
          <w:rFonts w:ascii="Calibri" w:hAnsi="Calibri"/>
          <w:kern w:val="2"/>
          <w:sz w:val="24"/>
          <w:szCs w:val="24"/>
        </w:rPr>
        <w:tab/>
      </w:r>
      <w:r>
        <w:t>RACS / UE configuration update / UE radio capability ID</w:t>
      </w:r>
      <w:r>
        <w:tab/>
        <w:t>4640</w:t>
      </w:r>
    </w:p>
    <w:p w14:paraId="31F3D4C1" w14:textId="77777777" w:rsidR="00724475" w:rsidRDefault="00724475">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4644</w:t>
      </w:r>
    </w:p>
    <w:p w14:paraId="7235BB30" w14:textId="77777777" w:rsidR="00724475" w:rsidRDefault="00724475">
      <w:pPr>
        <w:pStyle w:val="TOC4"/>
        <w:rPr>
          <w:rFonts w:ascii="Calibri" w:hAnsi="Calibri"/>
          <w:kern w:val="2"/>
          <w:sz w:val="24"/>
          <w:szCs w:val="24"/>
        </w:rPr>
      </w:pPr>
      <w:r>
        <w:t>9.1.9.4</w:t>
      </w:r>
      <w:r>
        <w:rPr>
          <w:rFonts w:ascii="Calibri" w:hAnsi="Calibri"/>
          <w:kern w:val="2"/>
          <w:sz w:val="24"/>
          <w:szCs w:val="24"/>
        </w:rPr>
        <w:tab/>
      </w:r>
      <w:r>
        <w:t>RACS / USIM change / Handling of URCID</w:t>
      </w:r>
      <w:r>
        <w:tab/>
        <w:t>4648</w:t>
      </w:r>
    </w:p>
    <w:p w14:paraId="125B20CB" w14:textId="77777777" w:rsidR="00724475" w:rsidRDefault="00724475">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4650</w:t>
      </w:r>
    </w:p>
    <w:p w14:paraId="4D05C511" w14:textId="77777777" w:rsidR="00724475" w:rsidRDefault="00724475">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4656</w:t>
      </w:r>
    </w:p>
    <w:p w14:paraId="7165F54A" w14:textId="77777777" w:rsidR="00724475" w:rsidRDefault="00724475">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4659</w:t>
      </w:r>
    </w:p>
    <w:p w14:paraId="6F800919" w14:textId="77777777" w:rsidR="00724475" w:rsidRDefault="00724475">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4663</w:t>
      </w:r>
    </w:p>
    <w:p w14:paraId="1DE9EF9B" w14:textId="77777777" w:rsidR="00724475" w:rsidRDefault="00724475">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4663</w:t>
      </w:r>
    </w:p>
    <w:p w14:paraId="3299D9F6" w14:textId="77777777" w:rsidR="00724475" w:rsidRDefault="00724475">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4671</w:t>
      </w:r>
    </w:p>
    <w:p w14:paraId="534B853D" w14:textId="77777777" w:rsidR="00724475" w:rsidRDefault="00724475">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4674</w:t>
      </w:r>
    </w:p>
    <w:p w14:paraId="13434AF5" w14:textId="77777777" w:rsidR="00724475" w:rsidRDefault="00724475">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4686</w:t>
      </w:r>
    </w:p>
    <w:p w14:paraId="179F4BA9" w14:textId="77777777" w:rsidR="00724475" w:rsidRDefault="00724475">
      <w:pPr>
        <w:pStyle w:val="TOC4"/>
        <w:rPr>
          <w:rFonts w:ascii="Calibri" w:hAnsi="Calibri"/>
          <w:kern w:val="2"/>
          <w:sz w:val="24"/>
          <w:szCs w:val="24"/>
        </w:rPr>
      </w:pPr>
      <w:r>
        <w:t>9.1.</w:t>
      </w:r>
      <w:r>
        <w:rPr>
          <w:lang w:eastAsia="zh-CN"/>
        </w:rPr>
        <w:t>10</w:t>
      </w:r>
      <w:r>
        <w:t>.</w:t>
      </w:r>
      <w:r>
        <w:rPr>
          <w:lang w:eastAsia="zh-CN"/>
        </w:rPr>
        <w:t>5</w:t>
      </w:r>
      <w:r>
        <w:tab/>
        <w:t>4690</w:t>
      </w:r>
    </w:p>
    <w:p w14:paraId="55263DC7" w14:textId="77777777" w:rsidR="00724475" w:rsidRDefault="00724475">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4690</w:t>
      </w:r>
    </w:p>
    <w:p w14:paraId="371CDBA7" w14:textId="77777777" w:rsidR="00724475" w:rsidRDefault="00724475">
      <w:pPr>
        <w:pStyle w:val="TOC3"/>
        <w:rPr>
          <w:rFonts w:ascii="Calibri" w:hAnsi="Calibri"/>
          <w:kern w:val="2"/>
          <w:sz w:val="24"/>
          <w:szCs w:val="24"/>
        </w:rPr>
      </w:pPr>
      <w:r>
        <w:t>9.1.11</w:t>
      </w:r>
      <w:r>
        <w:rPr>
          <w:rFonts w:ascii="Calibri" w:hAnsi="Calibri"/>
          <w:kern w:val="2"/>
          <w:sz w:val="24"/>
          <w:szCs w:val="24"/>
        </w:rPr>
        <w:tab/>
      </w:r>
      <w:r>
        <w:t>SNPN / Mobility management aspects</w:t>
      </w:r>
      <w:r>
        <w:tab/>
        <w:t>4696</w:t>
      </w:r>
    </w:p>
    <w:p w14:paraId="69235FC5" w14:textId="77777777" w:rsidR="00724475" w:rsidRDefault="00724475">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4696</w:t>
      </w:r>
    </w:p>
    <w:p w14:paraId="0D1DFB0F" w14:textId="77777777" w:rsidR="00724475" w:rsidRDefault="00724475">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4701</w:t>
      </w:r>
    </w:p>
    <w:p w14:paraId="523536E7" w14:textId="77777777" w:rsidR="00724475" w:rsidRDefault="00724475">
      <w:pPr>
        <w:pStyle w:val="TOC4"/>
        <w:rPr>
          <w:rFonts w:ascii="Calibri" w:hAnsi="Calibri"/>
          <w:kern w:val="2"/>
          <w:sz w:val="24"/>
          <w:szCs w:val="24"/>
        </w:rPr>
      </w:pPr>
      <w:r>
        <w:t>9.1.11.3</w:t>
      </w:r>
      <w:r>
        <w:rPr>
          <w:rFonts w:ascii="Calibri" w:hAnsi="Calibri"/>
          <w:kern w:val="2"/>
          <w:sz w:val="24"/>
          <w:szCs w:val="24"/>
        </w:rPr>
        <w:tab/>
      </w:r>
      <w:r w:rsidRPr="00BF6570">
        <w:rPr>
          <w:color w:val="000000"/>
        </w:rPr>
        <w:t>SNPN / EAP based primary authentication and key agreement / EAP-AKA' related procedures</w:t>
      </w:r>
      <w:r>
        <w:tab/>
        <w:t>4705</w:t>
      </w:r>
    </w:p>
    <w:p w14:paraId="5E882E8F" w14:textId="77777777" w:rsidR="00724475" w:rsidRDefault="00724475">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4709</w:t>
      </w:r>
    </w:p>
    <w:p w14:paraId="296EFA58" w14:textId="77777777" w:rsidR="00724475" w:rsidRDefault="00724475">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4711</w:t>
      </w:r>
    </w:p>
    <w:p w14:paraId="2186C601" w14:textId="77777777" w:rsidR="00724475" w:rsidRDefault="00724475">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4715</w:t>
      </w:r>
    </w:p>
    <w:p w14:paraId="4A66EB81" w14:textId="77777777" w:rsidR="00724475" w:rsidRDefault="00724475">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4720</w:t>
      </w:r>
    </w:p>
    <w:p w14:paraId="69659737" w14:textId="77777777" w:rsidR="00724475" w:rsidRDefault="00724475">
      <w:pPr>
        <w:pStyle w:val="TOC3"/>
        <w:rPr>
          <w:rFonts w:ascii="Calibri" w:hAnsi="Calibri"/>
          <w:kern w:val="2"/>
          <w:sz w:val="24"/>
          <w:szCs w:val="24"/>
        </w:rPr>
      </w:pPr>
      <w:r>
        <w:t>9.1.12</w:t>
      </w:r>
      <w:r>
        <w:rPr>
          <w:rFonts w:ascii="Calibri" w:hAnsi="Calibri"/>
          <w:kern w:val="2"/>
          <w:sz w:val="24"/>
          <w:szCs w:val="24"/>
        </w:rPr>
        <w:tab/>
      </w:r>
      <w:r>
        <w:t>NSAC / Mobility management aspects</w:t>
      </w:r>
      <w:r>
        <w:tab/>
        <w:t>4725</w:t>
      </w:r>
    </w:p>
    <w:p w14:paraId="796713A3" w14:textId="77777777" w:rsidR="00724475" w:rsidRDefault="00724475">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4725</w:t>
      </w:r>
    </w:p>
    <w:p w14:paraId="02693B52" w14:textId="77777777" w:rsidR="00724475" w:rsidRDefault="00724475">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4731</w:t>
      </w:r>
    </w:p>
    <w:p w14:paraId="1A1569DF" w14:textId="77777777" w:rsidR="00724475" w:rsidRDefault="00724475">
      <w:pPr>
        <w:pStyle w:val="TOC4"/>
        <w:rPr>
          <w:rFonts w:ascii="Calibri" w:hAnsi="Calibri"/>
          <w:kern w:val="2"/>
          <w:sz w:val="24"/>
          <w:szCs w:val="24"/>
        </w:rPr>
      </w:pPr>
      <w:r w:rsidRPr="00BF6570">
        <w:rPr>
          <w:rFonts w:eastAsia="DengXian"/>
        </w:rPr>
        <w:t>9.1.12.3</w:t>
      </w:r>
      <w:r>
        <w:rPr>
          <w:rFonts w:ascii="Calibri" w:hAnsi="Calibri"/>
          <w:kern w:val="2"/>
          <w:sz w:val="24"/>
          <w:szCs w:val="24"/>
        </w:rPr>
        <w:tab/>
      </w:r>
      <w:r w:rsidRPr="00BF6570">
        <w:rPr>
          <w:rFonts w:eastAsia="DengXian"/>
        </w:rPr>
        <w:t>NSAC / Initial registration / Rejected / equivalent PLMNs</w:t>
      </w:r>
      <w:r>
        <w:tab/>
        <w:t>4736</w:t>
      </w:r>
    </w:p>
    <w:p w14:paraId="428B4284" w14:textId="77777777" w:rsidR="00724475" w:rsidRDefault="00724475">
      <w:pPr>
        <w:pStyle w:val="TOC4"/>
        <w:rPr>
          <w:rFonts w:ascii="Calibri" w:hAnsi="Calibri"/>
          <w:kern w:val="2"/>
          <w:sz w:val="24"/>
          <w:szCs w:val="24"/>
        </w:rPr>
      </w:pPr>
      <w:r w:rsidRPr="00BF6570">
        <w:rPr>
          <w:rFonts w:eastAsia="DengXian"/>
        </w:rPr>
        <w:t>9.1.12.4</w:t>
      </w:r>
      <w:r>
        <w:rPr>
          <w:rFonts w:ascii="Calibri" w:hAnsi="Calibri"/>
          <w:kern w:val="2"/>
          <w:sz w:val="24"/>
          <w:szCs w:val="24"/>
        </w:rPr>
        <w:tab/>
      </w:r>
      <w:r w:rsidRPr="00BF6570">
        <w:rPr>
          <w:rFonts w:eastAsia="DengXian"/>
        </w:rPr>
        <w:t>NSAC / Generic UE configuration update / Rejected NSSAI</w:t>
      </w:r>
      <w:r>
        <w:tab/>
        <w:t>4743</w:t>
      </w:r>
    </w:p>
    <w:p w14:paraId="73839CC3" w14:textId="77777777" w:rsidR="00724475" w:rsidRDefault="00724475">
      <w:pPr>
        <w:pStyle w:val="TOC4"/>
        <w:rPr>
          <w:rFonts w:ascii="Calibri" w:hAnsi="Calibri"/>
          <w:kern w:val="2"/>
          <w:sz w:val="24"/>
          <w:szCs w:val="24"/>
        </w:rPr>
      </w:pPr>
      <w:r w:rsidRPr="00BF6570">
        <w:rPr>
          <w:rFonts w:eastAsia="DengXian"/>
        </w:rPr>
        <w:t>9.1.12.5</w:t>
      </w:r>
      <w:r>
        <w:rPr>
          <w:rFonts w:ascii="Calibri" w:hAnsi="Calibri"/>
          <w:kern w:val="2"/>
          <w:sz w:val="24"/>
          <w:szCs w:val="24"/>
        </w:rPr>
        <w:tab/>
      </w:r>
      <w:r w:rsidRPr="00BF6570">
        <w:rPr>
          <w:rFonts w:eastAsia="DengXian"/>
        </w:rPr>
        <w:t>NSAC / De-registration / 5GMM cause value #62 and rejected NSSAI</w:t>
      </w:r>
      <w:r>
        <w:tab/>
        <w:t>4746</w:t>
      </w:r>
    </w:p>
    <w:p w14:paraId="1B21EABD" w14:textId="77777777" w:rsidR="00724475" w:rsidRDefault="00724475">
      <w:pPr>
        <w:pStyle w:val="TOC3"/>
        <w:rPr>
          <w:rFonts w:ascii="Calibri" w:hAnsi="Calibri"/>
          <w:kern w:val="2"/>
          <w:sz w:val="24"/>
          <w:szCs w:val="24"/>
        </w:rPr>
      </w:pPr>
      <w:r>
        <w:t>9.1.1</w:t>
      </w:r>
      <w:r>
        <w:rPr>
          <w:lang w:eastAsia="zh-CN"/>
        </w:rPr>
        <w:t>3</w:t>
      </w:r>
      <w:r>
        <w:rPr>
          <w:rFonts w:ascii="Calibri" w:hAnsi="Calibri"/>
          <w:kern w:val="2"/>
          <w:sz w:val="24"/>
          <w:szCs w:val="24"/>
        </w:rPr>
        <w:tab/>
      </w:r>
      <w:r>
        <w:t>NS</w:t>
      </w:r>
      <w:r>
        <w:rPr>
          <w:lang w:eastAsia="zh-CN"/>
        </w:rPr>
        <w:t>SRG</w:t>
      </w:r>
      <w:r>
        <w:t xml:space="preserve"> / Mobility management aspects</w:t>
      </w:r>
      <w:r>
        <w:tab/>
        <w:t>4752</w:t>
      </w:r>
    </w:p>
    <w:p w14:paraId="7F371EE9" w14:textId="77777777" w:rsidR="00724475" w:rsidRDefault="00724475">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4752</w:t>
      </w:r>
    </w:p>
    <w:p w14:paraId="00A9D113" w14:textId="77777777" w:rsidR="00724475" w:rsidRDefault="00724475">
      <w:pPr>
        <w:pStyle w:val="TOC4"/>
        <w:rPr>
          <w:rFonts w:ascii="Calibri" w:hAnsi="Calibri"/>
          <w:kern w:val="2"/>
          <w:sz w:val="24"/>
          <w:szCs w:val="24"/>
        </w:rPr>
      </w:pPr>
      <w:r>
        <w:t>9.1.13.2</w:t>
      </w:r>
      <w:r>
        <w:rPr>
          <w:rFonts w:ascii="Calibri" w:hAnsi="Calibri"/>
          <w:kern w:val="2"/>
          <w:sz w:val="24"/>
          <w:szCs w:val="24"/>
        </w:rPr>
        <w:tab/>
      </w:r>
      <w:r>
        <w:t>NSSRG / Generic UE configuration update</w:t>
      </w:r>
      <w:r>
        <w:tab/>
        <w:t>4756</w:t>
      </w:r>
    </w:p>
    <w:p w14:paraId="0DC68645" w14:textId="77777777" w:rsidR="00724475" w:rsidRDefault="00724475">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4760</w:t>
      </w:r>
    </w:p>
    <w:p w14:paraId="1419B9AC" w14:textId="77777777" w:rsidR="00724475" w:rsidRDefault="00724475">
      <w:pPr>
        <w:pStyle w:val="TOC2"/>
        <w:rPr>
          <w:rFonts w:ascii="Calibri" w:hAnsi="Calibri"/>
          <w:kern w:val="2"/>
          <w:sz w:val="24"/>
          <w:szCs w:val="24"/>
        </w:rPr>
      </w:pPr>
      <w:r>
        <w:t>9.2</w:t>
      </w:r>
      <w:r>
        <w:rPr>
          <w:rFonts w:ascii="Calibri" w:hAnsi="Calibri"/>
          <w:kern w:val="2"/>
          <w:sz w:val="24"/>
          <w:szCs w:val="24"/>
        </w:rPr>
        <w:tab/>
      </w:r>
      <w:r w:rsidRPr="00BF6570">
        <w:rPr>
          <w:rFonts w:cs="Arial"/>
        </w:rPr>
        <w:t>5GS Non-3GPP Access Mobility Management</w:t>
      </w:r>
      <w:r>
        <w:tab/>
        <w:t>4766</w:t>
      </w:r>
    </w:p>
    <w:p w14:paraId="39F4A7BB" w14:textId="77777777" w:rsidR="00724475" w:rsidRDefault="00724475">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4766</w:t>
      </w:r>
    </w:p>
    <w:p w14:paraId="79D38184" w14:textId="77777777" w:rsidR="00724475" w:rsidRDefault="00724475">
      <w:pPr>
        <w:pStyle w:val="TOC4"/>
        <w:rPr>
          <w:rFonts w:ascii="Calibri" w:hAnsi="Calibri"/>
          <w:kern w:val="2"/>
          <w:sz w:val="24"/>
          <w:szCs w:val="24"/>
        </w:rPr>
      </w:pPr>
      <w:r>
        <w:t>9.2.1.1</w:t>
      </w:r>
      <w:r>
        <w:rPr>
          <w:rFonts w:ascii="Calibri" w:hAnsi="Calibri"/>
          <w:kern w:val="2"/>
          <w:sz w:val="24"/>
          <w:szCs w:val="24"/>
        </w:rPr>
        <w:tab/>
      </w:r>
      <w:r w:rsidRPr="00BF6570">
        <w:rPr>
          <w:rFonts w:cs="Arial"/>
        </w:rPr>
        <w:t>EAP based primary authentication and key agreement</w:t>
      </w:r>
      <w:r>
        <w:tab/>
        <w:t>4766</w:t>
      </w:r>
    </w:p>
    <w:p w14:paraId="421C9F89" w14:textId="77777777" w:rsidR="00724475" w:rsidRDefault="00724475">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4768</w:t>
      </w:r>
    </w:p>
    <w:p w14:paraId="5F212AE7" w14:textId="77777777" w:rsidR="00724475" w:rsidRDefault="00724475">
      <w:pPr>
        <w:pStyle w:val="TOC3"/>
        <w:rPr>
          <w:rFonts w:ascii="Calibri" w:hAnsi="Calibri"/>
          <w:kern w:val="2"/>
          <w:sz w:val="24"/>
          <w:szCs w:val="24"/>
        </w:rPr>
      </w:pPr>
      <w:r>
        <w:t>9.2.2</w:t>
      </w:r>
      <w:r>
        <w:rPr>
          <w:rFonts w:ascii="Calibri" w:hAnsi="Calibri"/>
          <w:kern w:val="2"/>
          <w:sz w:val="24"/>
          <w:szCs w:val="24"/>
        </w:rPr>
        <w:tab/>
      </w:r>
      <w:r>
        <w:t>Security Mode Control</w:t>
      </w:r>
      <w:r>
        <w:tab/>
        <w:t>4772</w:t>
      </w:r>
    </w:p>
    <w:p w14:paraId="1677BB7C" w14:textId="77777777" w:rsidR="00724475" w:rsidRDefault="00724475">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4772</w:t>
      </w:r>
    </w:p>
    <w:p w14:paraId="0A60362D" w14:textId="77777777" w:rsidR="00724475" w:rsidRDefault="00724475">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4778</w:t>
      </w:r>
    </w:p>
    <w:p w14:paraId="280B23AE" w14:textId="77777777" w:rsidR="00724475" w:rsidRDefault="00724475">
      <w:pPr>
        <w:pStyle w:val="TOC3"/>
        <w:rPr>
          <w:rFonts w:ascii="Calibri" w:hAnsi="Calibri"/>
          <w:kern w:val="2"/>
          <w:sz w:val="24"/>
          <w:szCs w:val="24"/>
        </w:rPr>
      </w:pPr>
      <w:r>
        <w:t>9.2.3</w:t>
      </w:r>
      <w:r>
        <w:rPr>
          <w:rFonts w:ascii="Calibri" w:hAnsi="Calibri"/>
          <w:kern w:val="2"/>
          <w:sz w:val="24"/>
          <w:szCs w:val="24"/>
        </w:rPr>
        <w:tab/>
      </w:r>
      <w:r>
        <w:t>Void</w:t>
      </w:r>
      <w:r>
        <w:tab/>
        <w:t>4780</w:t>
      </w:r>
    </w:p>
    <w:p w14:paraId="4E64A10D" w14:textId="77777777" w:rsidR="00724475" w:rsidRDefault="00724475">
      <w:pPr>
        <w:pStyle w:val="TOC3"/>
        <w:rPr>
          <w:rFonts w:ascii="Calibri" w:hAnsi="Calibri"/>
          <w:kern w:val="2"/>
          <w:sz w:val="24"/>
          <w:szCs w:val="24"/>
        </w:rPr>
      </w:pPr>
      <w:r>
        <w:t>9.2.4</w:t>
      </w:r>
      <w:r>
        <w:rPr>
          <w:rFonts w:ascii="Calibri" w:hAnsi="Calibri"/>
          <w:kern w:val="2"/>
          <w:sz w:val="24"/>
          <w:szCs w:val="24"/>
        </w:rPr>
        <w:tab/>
      </w:r>
      <w:r>
        <w:t>Generic UE configuration</w:t>
      </w:r>
      <w:r>
        <w:tab/>
        <w:t>4780</w:t>
      </w:r>
    </w:p>
    <w:p w14:paraId="05835D92" w14:textId="77777777" w:rsidR="00724475" w:rsidRDefault="00724475">
      <w:pPr>
        <w:pStyle w:val="TOC4"/>
        <w:rPr>
          <w:rFonts w:ascii="Calibri" w:hAnsi="Calibri"/>
          <w:kern w:val="2"/>
          <w:sz w:val="24"/>
          <w:szCs w:val="24"/>
        </w:rPr>
      </w:pPr>
      <w:r>
        <w:t>9.2.4.1</w:t>
      </w:r>
      <w:r>
        <w:rPr>
          <w:rFonts w:ascii="Calibri" w:hAnsi="Calibri"/>
          <w:kern w:val="2"/>
          <w:sz w:val="24"/>
          <w:szCs w:val="24"/>
        </w:rPr>
        <w:tab/>
      </w:r>
      <w:r w:rsidRPr="00BF6570">
        <w:rPr>
          <w:rFonts w:cs="Arial"/>
        </w:rPr>
        <w:t>Generic UE configuration update</w:t>
      </w:r>
      <w:r>
        <w:tab/>
        <w:t>4780</w:t>
      </w:r>
    </w:p>
    <w:p w14:paraId="1BA96875" w14:textId="77777777" w:rsidR="00724475" w:rsidRDefault="00724475">
      <w:pPr>
        <w:pStyle w:val="TOC3"/>
        <w:rPr>
          <w:rFonts w:ascii="Calibri" w:hAnsi="Calibri"/>
          <w:kern w:val="2"/>
          <w:sz w:val="24"/>
          <w:szCs w:val="24"/>
        </w:rPr>
      </w:pPr>
      <w:r>
        <w:t>9.2.5</w:t>
      </w:r>
      <w:r>
        <w:rPr>
          <w:rFonts w:ascii="Calibri" w:hAnsi="Calibri"/>
          <w:kern w:val="2"/>
          <w:sz w:val="24"/>
          <w:szCs w:val="24"/>
        </w:rPr>
        <w:tab/>
      </w:r>
      <w:r>
        <w:t>Registration</w:t>
      </w:r>
      <w:r>
        <w:tab/>
        <w:t>4789</w:t>
      </w:r>
    </w:p>
    <w:p w14:paraId="4D190FBE" w14:textId="77777777" w:rsidR="00724475" w:rsidRDefault="00724475">
      <w:pPr>
        <w:pStyle w:val="TOC4"/>
        <w:rPr>
          <w:rFonts w:ascii="Calibri" w:hAnsi="Calibri"/>
          <w:kern w:val="2"/>
          <w:sz w:val="24"/>
          <w:szCs w:val="24"/>
        </w:rPr>
      </w:pPr>
      <w:r>
        <w:t>9.2.5.1</w:t>
      </w:r>
      <w:r>
        <w:rPr>
          <w:rFonts w:ascii="Calibri" w:hAnsi="Calibri"/>
          <w:kern w:val="2"/>
          <w:sz w:val="24"/>
          <w:szCs w:val="24"/>
        </w:rPr>
        <w:tab/>
      </w:r>
      <w:r>
        <w:t>Initial Registration</w:t>
      </w:r>
      <w:r>
        <w:tab/>
        <w:t>4789</w:t>
      </w:r>
    </w:p>
    <w:p w14:paraId="557DD18D" w14:textId="77777777" w:rsidR="00724475" w:rsidRDefault="00724475">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4789</w:t>
      </w:r>
    </w:p>
    <w:p w14:paraId="56DCECC8" w14:textId="77777777" w:rsidR="00724475" w:rsidRDefault="00724475">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4792</w:t>
      </w:r>
    </w:p>
    <w:p w14:paraId="74749755" w14:textId="77777777" w:rsidR="00724475" w:rsidRDefault="00724475">
      <w:pPr>
        <w:pStyle w:val="TOC5"/>
        <w:rPr>
          <w:rFonts w:ascii="Calibri" w:hAnsi="Calibri"/>
          <w:kern w:val="2"/>
          <w:sz w:val="24"/>
          <w:szCs w:val="24"/>
        </w:rPr>
      </w:pPr>
      <w:r>
        <w:t>9.2.5.1.3</w:t>
      </w:r>
      <w:r>
        <w:rPr>
          <w:rFonts w:ascii="Calibri" w:hAnsi="Calibri"/>
          <w:kern w:val="2"/>
          <w:sz w:val="24"/>
          <w:szCs w:val="24"/>
        </w:rPr>
        <w:tab/>
      </w:r>
      <w:r>
        <w:t>Void</w:t>
      </w:r>
      <w:r>
        <w:tab/>
        <w:t>4801</w:t>
      </w:r>
    </w:p>
    <w:p w14:paraId="37DEA08D" w14:textId="77777777" w:rsidR="00724475" w:rsidRDefault="00724475">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4801</w:t>
      </w:r>
    </w:p>
    <w:p w14:paraId="72C200AF" w14:textId="77777777" w:rsidR="00724475" w:rsidRDefault="00724475">
      <w:pPr>
        <w:pStyle w:val="TOC4"/>
        <w:rPr>
          <w:rFonts w:ascii="Calibri" w:hAnsi="Calibri"/>
          <w:kern w:val="2"/>
          <w:sz w:val="24"/>
          <w:szCs w:val="24"/>
        </w:rPr>
      </w:pPr>
      <w:r>
        <w:t>9.2.5.2</w:t>
      </w:r>
      <w:r>
        <w:rPr>
          <w:rFonts w:ascii="Calibri" w:hAnsi="Calibri"/>
          <w:kern w:val="2"/>
          <w:sz w:val="24"/>
          <w:szCs w:val="24"/>
        </w:rPr>
        <w:tab/>
      </w:r>
      <w:r>
        <w:t>Mobility Registration</w:t>
      </w:r>
      <w:r>
        <w:tab/>
        <w:t>4805</w:t>
      </w:r>
    </w:p>
    <w:p w14:paraId="17A13403" w14:textId="77777777" w:rsidR="00724475" w:rsidRDefault="00724475">
      <w:pPr>
        <w:pStyle w:val="TOC5"/>
        <w:rPr>
          <w:rFonts w:ascii="Calibri" w:hAnsi="Calibri"/>
          <w:kern w:val="2"/>
          <w:sz w:val="24"/>
          <w:szCs w:val="24"/>
        </w:rPr>
      </w:pPr>
      <w:r>
        <w:t>9.2.5.2.1</w:t>
      </w:r>
      <w:r>
        <w:rPr>
          <w:rFonts w:ascii="Calibri" w:hAnsi="Calibri"/>
          <w:kern w:val="2"/>
          <w:sz w:val="24"/>
          <w:szCs w:val="24"/>
        </w:rPr>
        <w:tab/>
      </w:r>
      <w:r w:rsidRPr="00BF6570">
        <w:rPr>
          <w:rFonts w:cs="Arial"/>
        </w:rPr>
        <w:t>Void</w:t>
      </w:r>
      <w:r>
        <w:tab/>
        <w:t>4805</w:t>
      </w:r>
    </w:p>
    <w:p w14:paraId="1E550313" w14:textId="77777777" w:rsidR="00724475" w:rsidRDefault="00724475">
      <w:pPr>
        <w:pStyle w:val="TOC5"/>
        <w:rPr>
          <w:rFonts w:ascii="Calibri" w:hAnsi="Calibri"/>
          <w:kern w:val="2"/>
          <w:sz w:val="24"/>
          <w:szCs w:val="24"/>
        </w:rPr>
      </w:pPr>
      <w:r>
        <w:t>9.2.5.2.2</w:t>
      </w:r>
      <w:r>
        <w:rPr>
          <w:rFonts w:ascii="Calibri" w:hAnsi="Calibri"/>
          <w:kern w:val="2"/>
          <w:sz w:val="24"/>
          <w:szCs w:val="24"/>
        </w:rPr>
        <w:tab/>
      </w:r>
      <w:r w:rsidRPr="00BF6570">
        <w:rPr>
          <w:rFonts w:cs="Arial"/>
        </w:rPr>
        <w:t>Mobility registration update/Change of SMS over NAS capability</w:t>
      </w:r>
      <w:r>
        <w:tab/>
        <w:t>4805</w:t>
      </w:r>
    </w:p>
    <w:p w14:paraId="3E63BB48" w14:textId="77777777" w:rsidR="00724475" w:rsidRDefault="00724475">
      <w:pPr>
        <w:pStyle w:val="TOC3"/>
        <w:rPr>
          <w:rFonts w:ascii="Calibri" w:hAnsi="Calibri"/>
          <w:kern w:val="2"/>
          <w:sz w:val="24"/>
          <w:szCs w:val="24"/>
        </w:rPr>
      </w:pPr>
      <w:r>
        <w:t>9.2.6</w:t>
      </w:r>
      <w:r>
        <w:rPr>
          <w:rFonts w:ascii="Calibri" w:hAnsi="Calibri"/>
          <w:kern w:val="2"/>
          <w:sz w:val="24"/>
          <w:szCs w:val="24"/>
        </w:rPr>
        <w:tab/>
      </w:r>
      <w:r>
        <w:rPr>
          <w:lang w:eastAsia="zh-CN"/>
        </w:rPr>
        <w:t>De-</w:t>
      </w:r>
      <w:r>
        <w:t>registration</w:t>
      </w:r>
      <w:r>
        <w:tab/>
        <w:t>4807</w:t>
      </w:r>
    </w:p>
    <w:p w14:paraId="131488A9" w14:textId="77777777" w:rsidR="00724475" w:rsidRDefault="00724475">
      <w:pPr>
        <w:pStyle w:val="TOC4"/>
        <w:rPr>
          <w:rFonts w:ascii="Calibri" w:hAnsi="Calibri"/>
          <w:kern w:val="2"/>
          <w:sz w:val="24"/>
          <w:szCs w:val="24"/>
        </w:rPr>
      </w:pPr>
      <w:r>
        <w:t>9.2.6.1</w:t>
      </w:r>
      <w:r>
        <w:rPr>
          <w:rFonts w:ascii="Calibri" w:hAnsi="Calibri"/>
          <w:kern w:val="2"/>
          <w:sz w:val="24"/>
          <w:szCs w:val="24"/>
        </w:rPr>
        <w:tab/>
      </w:r>
      <w:r>
        <w:t>UE-initiated de-registration</w:t>
      </w:r>
      <w:r>
        <w:tab/>
        <w:t>4807</w:t>
      </w:r>
    </w:p>
    <w:p w14:paraId="15CB6429" w14:textId="77777777" w:rsidR="00724475" w:rsidRDefault="00724475">
      <w:pPr>
        <w:pStyle w:val="TOC5"/>
        <w:rPr>
          <w:rFonts w:ascii="Calibri" w:hAnsi="Calibri"/>
          <w:kern w:val="2"/>
          <w:sz w:val="24"/>
          <w:szCs w:val="24"/>
        </w:rPr>
      </w:pPr>
      <w:r>
        <w:t>9.2.6.1.1</w:t>
      </w:r>
      <w:r>
        <w:rPr>
          <w:rFonts w:ascii="Calibri" w:hAnsi="Calibri"/>
          <w:kern w:val="2"/>
          <w:sz w:val="24"/>
          <w:szCs w:val="24"/>
        </w:rPr>
        <w:tab/>
      </w:r>
      <w:r>
        <w:t>UE-initiated de-registration / switch off</w:t>
      </w:r>
      <w:r>
        <w:tab/>
        <w:t>4807</w:t>
      </w:r>
    </w:p>
    <w:p w14:paraId="36CE252E" w14:textId="77777777" w:rsidR="00724475" w:rsidRDefault="00724475">
      <w:pPr>
        <w:pStyle w:val="TOC4"/>
        <w:rPr>
          <w:rFonts w:ascii="Calibri" w:hAnsi="Calibri"/>
          <w:kern w:val="2"/>
          <w:sz w:val="24"/>
          <w:szCs w:val="24"/>
        </w:rPr>
      </w:pPr>
      <w:r>
        <w:lastRenderedPageBreak/>
        <w:t>9.2.6.2</w:t>
      </w:r>
      <w:r>
        <w:rPr>
          <w:rFonts w:ascii="Calibri" w:hAnsi="Calibri"/>
          <w:kern w:val="2"/>
          <w:sz w:val="24"/>
          <w:szCs w:val="24"/>
        </w:rPr>
        <w:tab/>
      </w:r>
      <w:r>
        <w:t>Network-initiated de-registration</w:t>
      </w:r>
      <w:r>
        <w:tab/>
        <w:t>4811</w:t>
      </w:r>
    </w:p>
    <w:p w14:paraId="1D75169A" w14:textId="77777777" w:rsidR="00724475" w:rsidRDefault="00724475">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4811</w:t>
      </w:r>
    </w:p>
    <w:p w14:paraId="2FF0D0F6" w14:textId="77777777" w:rsidR="00724475" w:rsidRDefault="00724475">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4813</w:t>
      </w:r>
    </w:p>
    <w:p w14:paraId="448D3DFD" w14:textId="77777777" w:rsidR="00724475" w:rsidRDefault="00724475">
      <w:pPr>
        <w:pStyle w:val="TOC3"/>
        <w:rPr>
          <w:rFonts w:ascii="Calibri" w:hAnsi="Calibri"/>
          <w:kern w:val="2"/>
          <w:sz w:val="24"/>
          <w:szCs w:val="24"/>
        </w:rPr>
      </w:pPr>
      <w:r>
        <w:t>9.2.7</w:t>
      </w:r>
      <w:r>
        <w:rPr>
          <w:rFonts w:ascii="Calibri" w:hAnsi="Calibri"/>
          <w:kern w:val="2"/>
          <w:sz w:val="24"/>
          <w:szCs w:val="24"/>
        </w:rPr>
        <w:tab/>
      </w:r>
      <w:r w:rsidRPr="00BF6570">
        <w:rPr>
          <w:rFonts w:cs="Arial"/>
        </w:rPr>
        <w:t>Service request</w:t>
      </w:r>
      <w:r>
        <w:tab/>
        <w:t>4817</w:t>
      </w:r>
    </w:p>
    <w:p w14:paraId="798FFDD4" w14:textId="77777777" w:rsidR="00724475" w:rsidRDefault="00724475">
      <w:pPr>
        <w:pStyle w:val="TOC4"/>
        <w:rPr>
          <w:rFonts w:ascii="Calibri" w:hAnsi="Calibri"/>
          <w:kern w:val="2"/>
          <w:sz w:val="24"/>
          <w:szCs w:val="24"/>
        </w:rPr>
      </w:pPr>
      <w:r w:rsidRPr="00BF6570">
        <w:rPr>
          <w:rFonts w:eastAsia="DengXian"/>
        </w:rPr>
        <w:t>9.2.7.1</w:t>
      </w:r>
      <w:r>
        <w:rPr>
          <w:rFonts w:ascii="Calibri" w:hAnsi="Calibri"/>
          <w:kern w:val="2"/>
          <w:sz w:val="24"/>
          <w:szCs w:val="24"/>
        </w:rPr>
        <w:tab/>
      </w:r>
      <w:r w:rsidRPr="00BF6570">
        <w:rPr>
          <w:rFonts w:eastAsia="DengXian"/>
        </w:rPr>
        <w:t>Service request / IDLE mode uplink user data transport / Rejected / Restricted service area</w:t>
      </w:r>
      <w:r>
        <w:rPr>
          <w:lang w:eastAsia="x-none"/>
        </w:rPr>
        <w:t>, Abnormal / T3517</w:t>
      </w:r>
      <w:r>
        <w:tab/>
        <w:t>4817</w:t>
      </w:r>
    </w:p>
    <w:p w14:paraId="2409B5F0" w14:textId="77777777" w:rsidR="00724475" w:rsidRDefault="00724475">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4821</w:t>
      </w:r>
    </w:p>
    <w:p w14:paraId="23957ED9" w14:textId="77777777" w:rsidR="00724475" w:rsidRDefault="00724475">
      <w:pPr>
        <w:pStyle w:val="TOC3"/>
        <w:rPr>
          <w:rFonts w:ascii="Calibri" w:hAnsi="Calibri"/>
          <w:kern w:val="2"/>
          <w:sz w:val="24"/>
          <w:szCs w:val="24"/>
        </w:rPr>
      </w:pPr>
      <w:r>
        <w:t>9.2.8</w:t>
      </w:r>
      <w:r>
        <w:rPr>
          <w:rFonts w:ascii="Calibri" w:hAnsi="Calibri"/>
          <w:kern w:val="2"/>
          <w:sz w:val="24"/>
          <w:szCs w:val="24"/>
        </w:rPr>
        <w:tab/>
      </w:r>
      <w:r>
        <w:t>SMS over NAS</w:t>
      </w:r>
      <w:r>
        <w:tab/>
        <w:t>4823</w:t>
      </w:r>
    </w:p>
    <w:p w14:paraId="39300953" w14:textId="77777777" w:rsidR="00724475" w:rsidRDefault="00724475">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4823</w:t>
      </w:r>
    </w:p>
    <w:p w14:paraId="02E27B5D" w14:textId="77777777" w:rsidR="00724475" w:rsidRDefault="00724475">
      <w:pPr>
        <w:pStyle w:val="TOC2"/>
        <w:rPr>
          <w:rFonts w:ascii="Calibri" w:hAnsi="Calibri"/>
          <w:kern w:val="2"/>
          <w:sz w:val="24"/>
          <w:szCs w:val="24"/>
        </w:rPr>
      </w:pPr>
      <w:r>
        <w:t>9.3</w:t>
      </w:r>
      <w:r>
        <w:rPr>
          <w:rFonts w:ascii="Calibri" w:hAnsi="Calibri"/>
          <w:kern w:val="2"/>
          <w:sz w:val="24"/>
          <w:szCs w:val="24"/>
        </w:rPr>
        <w:tab/>
      </w:r>
      <w:r>
        <w:t>Inter-system mobility</w:t>
      </w:r>
      <w:r>
        <w:tab/>
        <w:t>4826</w:t>
      </w:r>
    </w:p>
    <w:p w14:paraId="45A359D4" w14:textId="77777777" w:rsidR="00724475" w:rsidRDefault="00724475">
      <w:pPr>
        <w:pStyle w:val="TOC3"/>
        <w:rPr>
          <w:rFonts w:ascii="Calibri" w:hAnsi="Calibri"/>
          <w:kern w:val="2"/>
          <w:sz w:val="24"/>
          <w:szCs w:val="24"/>
        </w:rPr>
      </w:pPr>
      <w:r>
        <w:t>9.3.1</w:t>
      </w:r>
      <w:r>
        <w:rPr>
          <w:rFonts w:ascii="Calibri" w:hAnsi="Calibri"/>
          <w:kern w:val="2"/>
          <w:sz w:val="24"/>
          <w:szCs w:val="24"/>
        </w:rPr>
        <w:tab/>
      </w:r>
      <w:r>
        <w:t>5GS-EPC Inter-system mobility</w:t>
      </w:r>
      <w:r>
        <w:tab/>
        <w:t>4826</w:t>
      </w:r>
    </w:p>
    <w:p w14:paraId="26B9F8F4" w14:textId="77777777" w:rsidR="00724475" w:rsidRDefault="00724475">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4826</w:t>
      </w:r>
    </w:p>
    <w:p w14:paraId="47907870" w14:textId="77777777" w:rsidR="00724475" w:rsidRDefault="00724475">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4828</w:t>
      </w:r>
    </w:p>
    <w:p w14:paraId="0C694BB0" w14:textId="77777777" w:rsidR="00724475" w:rsidRDefault="00724475">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4832</w:t>
      </w:r>
    </w:p>
    <w:p w14:paraId="3E896119" w14:textId="77777777" w:rsidR="00724475" w:rsidRDefault="00724475">
      <w:pPr>
        <w:pStyle w:val="TOC4"/>
        <w:rPr>
          <w:rFonts w:ascii="Calibri" w:hAnsi="Calibri"/>
          <w:kern w:val="2"/>
          <w:sz w:val="24"/>
          <w:szCs w:val="24"/>
        </w:rPr>
      </w:pPr>
      <w:r>
        <w:t>9.3.1.4</w:t>
      </w:r>
      <w:r>
        <w:rPr>
          <w:rFonts w:ascii="Calibri" w:hAnsi="Calibri"/>
          <w:kern w:val="2"/>
          <w:sz w:val="24"/>
          <w:szCs w:val="24"/>
        </w:rPr>
        <w:tab/>
      </w:r>
      <w:r>
        <w:t>NSAC / interworking with EPC</w:t>
      </w:r>
      <w:r>
        <w:tab/>
        <w:t>4835</w:t>
      </w:r>
    </w:p>
    <w:p w14:paraId="375EE4D5" w14:textId="77777777" w:rsidR="00724475" w:rsidRDefault="00724475">
      <w:pPr>
        <w:pStyle w:val="TOC3"/>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4841</w:t>
      </w:r>
    </w:p>
    <w:p w14:paraId="4E7D96AB" w14:textId="77777777" w:rsidR="00724475" w:rsidRDefault="00724475">
      <w:pPr>
        <w:pStyle w:val="TOC4"/>
        <w:rPr>
          <w:rFonts w:ascii="Calibri" w:hAnsi="Calibri"/>
          <w:kern w:val="2"/>
          <w:sz w:val="24"/>
          <w:szCs w:val="24"/>
        </w:rPr>
      </w:pPr>
      <w:r>
        <w:t>9.3.1</w:t>
      </w:r>
      <w:r w:rsidRPr="00BF6570">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4847</w:t>
      </w:r>
    </w:p>
    <w:p w14:paraId="430A0F6A" w14:textId="77777777" w:rsidR="00724475" w:rsidRDefault="00724475">
      <w:pPr>
        <w:pStyle w:val="TOC2"/>
        <w:rPr>
          <w:rFonts w:ascii="Calibri" w:hAnsi="Calibri"/>
          <w:kern w:val="2"/>
          <w:sz w:val="24"/>
          <w:szCs w:val="24"/>
        </w:rPr>
      </w:pPr>
      <w:r>
        <w:t>9.4</w:t>
      </w:r>
      <w:r>
        <w:rPr>
          <w:rFonts w:ascii="Calibri" w:hAnsi="Calibri"/>
          <w:kern w:val="2"/>
          <w:sz w:val="24"/>
          <w:szCs w:val="24"/>
        </w:rPr>
        <w:tab/>
      </w:r>
      <w:r>
        <w:t>Non-Terrestrial Network</w:t>
      </w:r>
      <w:r>
        <w:tab/>
        <w:t>4852</w:t>
      </w:r>
    </w:p>
    <w:p w14:paraId="73FE218F" w14:textId="77777777" w:rsidR="00724475" w:rsidRDefault="00724475">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4852</w:t>
      </w:r>
    </w:p>
    <w:p w14:paraId="775A52CC" w14:textId="77777777" w:rsidR="00724475" w:rsidRDefault="00724475">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4852</w:t>
      </w:r>
    </w:p>
    <w:p w14:paraId="5F275305" w14:textId="77777777" w:rsidR="00724475" w:rsidRDefault="00724475">
      <w:pPr>
        <w:pStyle w:val="TOC4"/>
        <w:rPr>
          <w:rFonts w:ascii="Calibri" w:hAnsi="Calibri"/>
          <w:kern w:val="2"/>
          <w:sz w:val="24"/>
          <w:szCs w:val="24"/>
        </w:rPr>
      </w:pPr>
      <w:r>
        <w:t>9.4.1.2</w:t>
      </w:r>
      <w:r>
        <w:rPr>
          <w:rFonts w:ascii="Calibri" w:hAnsi="Calibri"/>
          <w:kern w:val="2"/>
          <w:sz w:val="24"/>
          <w:szCs w:val="24"/>
        </w:rPr>
        <w:tab/>
      </w:r>
      <w:r>
        <w:t>NR NTN / Mobility registration update / supported TACs not part of UE registration area</w:t>
      </w:r>
      <w:r>
        <w:tab/>
        <w:t>4858</w:t>
      </w:r>
    </w:p>
    <w:p w14:paraId="02A8CADA" w14:textId="77777777" w:rsidR="00724475" w:rsidRDefault="00724475">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4864</w:t>
      </w:r>
    </w:p>
    <w:p w14:paraId="207AAD1E" w14:textId="77777777" w:rsidR="00724475" w:rsidRDefault="00724475">
      <w:pPr>
        <w:pStyle w:val="TOC1"/>
        <w:rPr>
          <w:rFonts w:ascii="Calibri" w:hAnsi="Calibri"/>
          <w:kern w:val="2"/>
          <w:sz w:val="24"/>
          <w:szCs w:val="24"/>
        </w:rPr>
      </w:pPr>
      <w:r>
        <w:t>10</w:t>
      </w:r>
      <w:r>
        <w:rPr>
          <w:rFonts w:ascii="Calibri" w:hAnsi="Calibri"/>
          <w:kern w:val="2"/>
          <w:sz w:val="24"/>
          <w:szCs w:val="24"/>
        </w:rPr>
        <w:tab/>
      </w:r>
      <w:r>
        <w:t>Session management</w:t>
      </w:r>
      <w:r>
        <w:tab/>
        <w:t>4868</w:t>
      </w:r>
    </w:p>
    <w:p w14:paraId="1D5019EA" w14:textId="77777777" w:rsidR="00724475" w:rsidRDefault="00724475">
      <w:pPr>
        <w:pStyle w:val="TOC2"/>
        <w:rPr>
          <w:rFonts w:ascii="Calibri" w:hAnsi="Calibri"/>
          <w:kern w:val="2"/>
          <w:sz w:val="24"/>
          <w:szCs w:val="24"/>
        </w:rPr>
      </w:pPr>
      <w:r>
        <w:t>10.1</w:t>
      </w:r>
      <w:r>
        <w:rPr>
          <w:rFonts w:ascii="Calibri" w:hAnsi="Calibri"/>
          <w:kern w:val="2"/>
          <w:sz w:val="24"/>
          <w:szCs w:val="24"/>
        </w:rPr>
        <w:tab/>
      </w:r>
      <w:r>
        <w:t>5GS session management</w:t>
      </w:r>
      <w:r>
        <w:tab/>
        <w:t>4868</w:t>
      </w:r>
    </w:p>
    <w:p w14:paraId="24FEF176" w14:textId="77777777" w:rsidR="00724475" w:rsidRDefault="00724475">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4868</w:t>
      </w:r>
    </w:p>
    <w:p w14:paraId="63821255" w14:textId="77777777" w:rsidR="00724475" w:rsidRDefault="00724475">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4868</w:t>
      </w:r>
    </w:p>
    <w:p w14:paraId="10063840" w14:textId="77777777" w:rsidR="00724475" w:rsidRDefault="00724475">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4874</w:t>
      </w:r>
    </w:p>
    <w:p w14:paraId="59A89BE8" w14:textId="77777777" w:rsidR="00724475" w:rsidRDefault="00724475">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4879</w:t>
      </w:r>
    </w:p>
    <w:p w14:paraId="3471F703" w14:textId="77777777" w:rsidR="00724475" w:rsidRDefault="00724475">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4879</w:t>
      </w:r>
    </w:p>
    <w:p w14:paraId="131DFEDE" w14:textId="77777777" w:rsidR="00724475" w:rsidRDefault="00724475">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4891</w:t>
      </w:r>
    </w:p>
    <w:p w14:paraId="00C736C9" w14:textId="77777777" w:rsidR="00724475" w:rsidRDefault="00724475">
      <w:pPr>
        <w:pStyle w:val="TOC4"/>
        <w:rPr>
          <w:rFonts w:ascii="Calibri" w:hAnsi="Calibri"/>
          <w:kern w:val="2"/>
          <w:sz w:val="24"/>
          <w:szCs w:val="24"/>
        </w:rPr>
      </w:pPr>
      <w:r w:rsidRPr="00BF6570">
        <w:rPr>
          <w:bCs/>
        </w:rPr>
        <w:t>10.1.2.3</w:t>
      </w:r>
      <w:r>
        <w:rPr>
          <w:rFonts w:ascii="Calibri" w:hAnsi="Calibri"/>
          <w:kern w:val="2"/>
          <w:sz w:val="24"/>
          <w:szCs w:val="24"/>
        </w:rPr>
        <w:tab/>
      </w:r>
      <w:r>
        <w:t>Network-requested PDU session modification / new P-CSCF address / Initial IMS registration</w:t>
      </w:r>
      <w:r>
        <w:tab/>
        <w:t>4894</w:t>
      </w:r>
    </w:p>
    <w:p w14:paraId="758D6FF8" w14:textId="77777777" w:rsidR="00724475" w:rsidRDefault="00724475">
      <w:pPr>
        <w:pStyle w:val="TOC3"/>
        <w:rPr>
          <w:rFonts w:ascii="Calibri" w:hAnsi="Calibri"/>
          <w:kern w:val="2"/>
          <w:sz w:val="24"/>
          <w:szCs w:val="24"/>
        </w:rPr>
      </w:pPr>
      <w:r w:rsidRPr="00BF6570">
        <w:rPr>
          <w:rFonts w:eastAsia="DengXian"/>
        </w:rPr>
        <w:t>10.1.3</w:t>
      </w:r>
      <w:r>
        <w:rPr>
          <w:rFonts w:ascii="Calibri" w:hAnsi="Calibri"/>
          <w:kern w:val="2"/>
          <w:sz w:val="24"/>
          <w:szCs w:val="24"/>
        </w:rPr>
        <w:tab/>
      </w:r>
      <w:r w:rsidRPr="00BF6570">
        <w:rPr>
          <w:rFonts w:eastAsia="DengXian"/>
        </w:rPr>
        <w:t>Network-requested PDU session release</w:t>
      </w:r>
      <w:r>
        <w:tab/>
        <w:t>4898</w:t>
      </w:r>
    </w:p>
    <w:p w14:paraId="4E0D6AB7" w14:textId="77777777" w:rsidR="00724475" w:rsidRDefault="00724475">
      <w:pPr>
        <w:pStyle w:val="TOC4"/>
        <w:rPr>
          <w:rFonts w:ascii="Calibri" w:hAnsi="Calibri"/>
          <w:kern w:val="2"/>
          <w:sz w:val="24"/>
          <w:szCs w:val="24"/>
        </w:rPr>
      </w:pPr>
      <w:r>
        <w:t>10.1.3.1</w:t>
      </w:r>
      <w:r>
        <w:rPr>
          <w:rFonts w:ascii="Calibri" w:hAnsi="Calibri"/>
          <w:kern w:val="2"/>
          <w:sz w:val="24"/>
          <w:szCs w:val="24"/>
        </w:rPr>
        <w:tab/>
      </w:r>
      <w:r>
        <w:t>Void</w:t>
      </w:r>
      <w:r>
        <w:tab/>
        <w:t>4898</w:t>
      </w:r>
    </w:p>
    <w:p w14:paraId="73C3C9F7" w14:textId="77777777" w:rsidR="00724475" w:rsidRDefault="00724475">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4898</w:t>
      </w:r>
    </w:p>
    <w:p w14:paraId="3928009E" w14:textId="77777777" w:rsidR="00724475" w:rsidRDefault="00724475">
      <w:pPr>
        <w:pStyle w:val="TOC4"/>
        <w:rPr>
          <w:rFonts w:ascii="Calibri" w:hAnsi="Calibri"/>
          <w:kern w:val="2"/>
          <w:sz w:val="24"/>
          <w:szCs w:val="24"/>
        </w:rPr>
      </w:pPr>
      <w:r w:rsidRPr="00BF6570">
        <w:rPr>
          <w:bCs/>
        </w:rPr>
        <w:t>10.1.3.3</w:t>
      </w:r>
      <w:r>
        <w:rPr>
          <w:rFonts w:ascii="Calibri" w:hAnsi="Calibri"/>
          <w:kern w:val="2"/>
          <w:sz w:val="24"/>
          <w:szCs w:val="24"/>
        </w:rPr>
        <w:tab/>
      </w:r>
      <w:r>
        <w:t>Network-requested PDU session release / reactivation requested / new P-CSCF address / Initial IMS registration</w:t>
      </w:r>
      <w:r>
        <w:tab/>
        <w:t>4909</w:t>
      </w:r>
    </w:p>
    <w:p w14:paraId="4EAC78DA" w14:textId="77777777" w:rsidR="00724475" w:rsidRDefault="00724475">
      <w:pPr>
        <w:pStyle w:val="TOC3"/>
        <w:rPr>
          <w:rFonts w:ascii="Calibri" w:hAnsi="Calibri"/>
          <w:kern w:val="2"/>
          <w:sz w:val="24"/>
          <w:szCs w:val="24"/>
        </w:rPr>
      </w:pPr>
      <w:r w:rsidRPr="00BF6570">
        <w:rPr>
          <w:rFonts w:eastAsia="DengXian"/>
        </w:rPr>
        <w:t>10.1.4</w:t>
      </w:r>
      <w:r>
        <w:rPr>
          <w:rFonts w:ascii="Calibri" w:hAnsi="Calibri"/>
          <w:kern w:val="2"/>
          <w:sz w:val="24"/>
          <w:szCs w:val="24"/>
        </w:rPr>
        <w:tab/>
      </w:r>
      <w:r>
        <w:t>UE-requested PDU session establishment</w:t>
      </w:r>
      <w:r>
        <w:tab/>
        <w:t>4914</w:t>
      </w:r>
    </w:p>
    <w:p w14:paraId="49A519AA" w14:textId="77777777" w:rsidR="00724475" w:rsidRDefault="00724475">
      <w:pPr>
        <w:pStyle w:val="TOC4"/>
        <w:rPr>
          <w:rFonts w:ascii="Calibri" w:hAnsi="Calibri"/>
          <w:kern w:val="2"/>
          <w:sz w:val="24"/>
          <w:szCs w:val="24"/>
        </w:rPr>
      </w:pPr>
      <w:r>
        <w:t>10.1.4.1</w:t>
      </w:r>
      <w:r>
        <w:rPr>
          <w:rFonts w:ascii="Calibri" w:hAnsi="Calibri"/>
          <w:kern w:val="2"/>
          <w:sz w:val="24"/>
          <w:szCs w:val="24"/>
        </w:rPr>
        <w:tab/>
      </w:r>
      <w:r>
        <w:t>UE-requested PDU session establishment / Abnormal / T3580</w:t>
      </w:r>
      <w:r>
        <w:tab/>
        <w:t>4914</w:t>
      </w:r>
    </w:p>
    <w:p w14:paraId="5DD659C2" w14:textId="77777777" w:rsidR="00724475" w:rsidRDefault="00724475">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4918</w:t>
      </w:r>
    </w:p>
    <w:p w14:paraId="033E60DD" w14:textId="77777777" w:rsidR="00724475" w:rsidRDefault="00724475">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4925</w:t>
      </w:r>
    </w:p>
    <w:p w14:paraId="0B16BBA8" w14:textId="77777777" w:rsidR="00724475" w:rsidRDefault="00724475">
      <w:pPr>
        <w:pStyle w:val="TOC3"/>
        <w:rPr>
          <w:rFonts w:ascii="Calibri" w:hAnsi="Calibri"/>
          <w:kern w:val="2"/>
          <w:sz w:val="24"/>
          <w:szCs w:val="24"/>
        </w:rPr>
      </w:pPr>
      <w:r>
        <w:t>10.1.5</w:t>
      </w:r>
      <w:r>
        <w:rPr>
          <w:rFonts w:ascii="Calibri" w:hAnsi="Calibri"/>
          <w:kern w:val="2"/>
          <w:sz w:val="24"/>
          <w:szCs w:val="24"/>
        </w:rPr>
        <w:tab/>
      </w:r>
      <w:r>
        <w:t>UE-requested PDU session modification</w:t>
      </w:r>
      <w:r>
        <w:tab/>
        <w:t>4931</w:t>
      </w:r>
    </w:p>
    <w:p w14:paraId="0229C672" w14:textId="77777777" w:rsidR="00724475" w:rsidRDefault="00724475">
      <w:pPr>
        <w:pStyle w:val="TOC4"/>
        <w:rPr>
          <w:rFonts w:ascii="Calibri" w:hAnsi="Calibri"/>
          <w:kern w:val="2"/>
          <w:sz w:val="24"/>
          <w:szCs w:val="24"/>
        </w:rPr>
      </w:pPr>
      <w:r>
        <w:t>10.1.5.1</w:t>
      </w:r>
      <w:r>
        <w:rPr>
          <w:rFonts w:ascii="Calibri" w:hAnsi="Calibri"/>
          <w:kern w:val="2"/>
          <w:sz w:val="24"/>
          <w:szCs w:val="24"/>
        </w:rPr>
        <w:tab/>
      </w:r>
      <w:r>
        <w:t>UE-requested PDU session modification</w:t>
      </w:r>
      <w:r>
        <w:tab/>
        <w:t>4931</w:t>
      </w:r>
    </w:p>
    <w:p w14:paraId="17AEC68B" w14:textId="77777777" w:rsidR="00724475" w:rsidRDefault="00724475">
      <w:pPr>
        <w:pStyle w:val="TOC3"/>
        <w:rPr>
          <w:rFonts w:ascii="Calibri" w:hAnsi="Calibri"/>
          <w:kern w:val="2"/>
          <w:sz w:val="24"/>
          <w:szCs w:val="24"/>
        </w:rPr>
      </w:pPr>
      <w:r w:rsidRPr="00BF6570">
        <w:rPr>
          <w:rFonts w:eastAsia="DengXian"/>
        </w:rPr>
        <w:t>10.1.6</w:t>
      </w:r>
      <w:r>
        <w:rPr>
          <w:rFonts w:ascii="Calibri" w:hAnsi="Calibri"/>
          <w:kern w:val="2"/>
          <w:sz w:val="24"/>
          <w:szCs w:val="24"/>
        </w:rPr>
        <w:tab/>
      </w:r>
      <w:r w:rsidRPr="00BF6570">
        <w:rPr>
          <w:color w:val="000000"/>
          <w:lang w:eastAsia="x-none"/>
        </w:rPr>
        <w:t>UE-requested PDU session release</w:t>
      </w:r>
      <w:r>
        <w:tab/>
        <w:t>4933</w:t>
      </w:r>
    </w:p>
    <w:p w14:paraId="2703837E" w14:textId="77777777" w:rsidR="00724475" w:rsidRDefault="00724475">
      <w:pPr>
        <w:pStyle w:val="TOC4"/>
        <w:rPr>
          <w:rFonts w:ascii="Calibri" w:hAnsi="Calibri"/>
          <w:kern w:val="2"/>
          <w:sz w:val="24"/>
          <w:szCs w:val="24"/>
        </w:rPr>
      </w:pPr>
      <w:r w:rsidRPr="00BF6570">
        <w:rPr>
          <w:rFonts w:eastAsia="DengXian"/>
        </w:rPr>
        <w:lastRenderedPageBreak/>
        <w:t>10.1.6.1</w:t>
      </w:r>
      <w:r>
        <w:rPr>
          <w:rFonts w:ascii="Calibri" w:hAnsi="Calibri"/>
          <w:kern w:val="2"/>
          <w:sz w:val="24"/>
          <w:szCs w:val="24"/>
        </w:rPr>
        <w:tab/>
      </w:r>
      <w:r w:rsidRPr="00BF6570">
        <w:rPr>
          <w:rFonts w:eastAsia="DengXian"/>
        </w:rPr>
        <w:t>UE-requested PDU session release / Abnormal / Collision with network-requested PDU session modification procedure</w:t>
      </w:r>
      <w:r>
        <w:tab/>
        <w:t>4933</w:t>
      </w:r>
    </w:p>
    <w:p w14:paraId="4CD836CB" w14:textId="77777777" w:rsidR="00724475" w:rsidRDefault="00724475">
      <w:pPr>
        <w:pStyle w:val="TOC4"/>
        <w:rPr>
          <w:rFonts w:ascii="Calibri" w:hAnsi="Calibri"/>
          <w:kern w:val="2"/>
          <w:sz w:val="24"/>
          <w:szCs w:val="24"/>
        </w:rPr>
      </w:pPr>
      <w:r w:rsidRPr="00BF6570">
        <w:rPr>
          <w:rFonts w:eastAsia="DengXian"/>
        </w:rPr>
        <w:t>10.1.6.2</w:t>
      </w:r>
      <w:r>
        <w:rPr>
          <w:rFonts w:ascii="Calibri" w:hAnsi="Calibri"/>
          <w:kern w:val="2"/>
          <w:sz w:val="24"/>
          <w:szCs w:val="24"/>
        </w:rPr>
        <w:tab/>
      </w:r>
      <w:r w:rsidRPr="00BF6570">
        <w:rPr>
          <w:rFonts w:eastAsia="DengXian"/>
        </w:rPr>
        <w:t>UE-requested PDU session release / Abnormal / Collision with network-requested PDU session release procedure</w:t>
      </w:r>
      <w:r>
        <w:tab/>
        <w:t>4936</w:t>
      </w:r>
    </w:p>
    <w:p w14:paraId="1DBAFABE" w14:textId="77777777" w:rsidR="00724475" w:rsidRDefault="00724475">
      <w:pPr>
        <w:pStyle w:val="TOC3"/>
        <w:rPr>
          <w:rFonts w:ascii="Calibri" w:hAnsi="Calibri"/>
          <w:kern w:val="2"/>
          <w:sz w:val="24"/>
          <w:szCs w:val="24"/>
        </w:rPr>
      </w:pPr>
      <w:r w:rsidRPr="00BF6570">
        <w:rPr>
          <w:rFonts w:eastAsia="DengXian"/>
        </w:rPr>
        <w:t>10.1.7</w:t>
      </w:r>
      <w:r>
        <w:rPr>
          <w:rFonts w:ascii="Calibri" w:hAnsi="Calibri"/>
          <w:kern w:val="2"/>
          <w:sz w:val="24"/>
          <w:szCs w:val="24"/>
        </w:rPr>
        <w:tab/>
      </w:r>
      <w:r w:rsidRPr="00BF6570">
        <w:rPr>
          <w:rFonts w:eastAsia="DengXian"/>
        </w:rPr>
        <w:t xml:space="preserve">SNPN / </w:t>
      </w:r>
      <w:r>
        <w:t>Network-requested PDU session release</w:t>
      </w:r>
      <w:r>
        <w:tab/>
        <w:t>4939</w:t>
      </w:r>
    </w:p>
    <w:p w14:paraId="2931FB34" w14:textId="77777777" w:rsidR="00724475" w:rsidRDefault="00724475">
      <w:pPr>
        <w:pStyle w:val="TOC4"/>
        <w:rPr>
          <w:rFonts w:ascii="Calibri" w:hAnsi="Calibri"/>
          <w:kern w:val="2"/>
          <w:sz w:val="24"/>
          <w:szCs w:val="24"/>
        </w:rPr>
      </w:pPr>
      <w:r w:rsidRPr="00BF6570">
        <w:rPr>
          <w:rFonts w:eastAsia="DengXian"/>
        </w:rPr>
        <w:t>10.1.7.1</w:t>
      </w:r>
      <w:r>
        <w:rPr>
          <w:rFonts w:ascii="Calibri" w:hAnsi="Calibri"/>
          <w:kern w:val="2"/>
          <w:sz w:val="24"/>
          <w:szCs w:val="24"/>
        </w:rPr>
        <w:tab/>
      </w:r>
      <w:r w:rsidRPr="00BF6570">
        <w:rPr>
          <w:rFonts w:eastAsia="DengXian"/>
        </w:rPr>
        <w:t>Void</w:t>
      </w:r>
      <w:r>
        <w:tab/>
        <w:t>4939</w:t>
      </w:r>
    </w:p>
    <w:p w14:paraId="7D7ECBDC" w14:textId="77777777" w:rsidR="00724475" w:rsidRDefault="00724475">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4939</w:t>
      </w:r>
    </w:p>
    <w:p w14:paraId="045FAC30" w14:textId="77777777" w:rsidR="00724475" w:rsidRDefault="00724475">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4939</w:t>
      </w:r>
    </w:p>
    <w:p w14:paraId="655D6B40" w14:textId="77777777" w:rsidR="00724475" w:rsidRDefault="00724475">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4944</w:t>
      </w:r>
    </w:p>
    <w:p w14:paraId="4BE870D5" w14:textId="77777777" w:rsidR="00724475" w:rsidRDefault="00724475">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4950</w:t>
      </w:r>
    </w:p>
    <w:p w14:paraId="2F3D7B83" w14:textId="77777777" w:rsidR="00724475" w:rsidRDefault="00724475">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4954</w:t>
      </w:r>
    </w:p>
    <w:p w14:paraId="64B82C26" w14:textId="77777777" w:rsidR="00724475" w:rsidRDefault="00724475">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4960</w:t>
      </w:r>
    </w:p>
    <w:p w14:paraId="0882ACA9" w14:textId="77777777" w:rsidR="00724475" w:rsidRDefault="00724475">
      <w:pPr>
        <w:pStyle w:val="TOC2"/>
        <w:rPr>
          <w:rFonts w:ascii="Calibri" w:hAnsi="Calibri"/>
          <w:kern w:val="2"/>
          <w:sz w:val="24"/>
          <w:szCs w:val="24"/>
        </w:rPr>
      </w:pPr>
      <w:r>
        <w:t>10.2</w:t>
      </w:r>
      <w:r>
        <w:rPr>
          <w:rFonts w:ascii="Calibri" w:hAnsi="Calibri"/>
          <w:kern w:val="2"/>
          <w:sz w:val="24"/>
          <w:szCs w:val="24"/>
        </w:rPr>
        <w:tab/>
      </w:r>
      <w:r>
        <w:t>EN-DC session management</w:t>
      </w:r>
      <w:r>
        <w:tab/>
        <w:t>4964</w:t>
      </w:r>
    </w:p>
    <w:p w14:paraId="182696BB" w14:textId="77777777" w:rsidR="00724475" w:rsidRDefault="00724475">
      <w:pPr>
        <w:pStyle w:val="TOC3"/>
        <w:rPr>
          <w:rFonts w:ascii="Calibri" w:hAnsi="Calibri"/>
          <w:kern w:val="2"/>
          <w:sz w:val="24"/>
          <w:szCs w:val="24"/>
        </w:rPr>
      </w:pPr>
      <w:r>
        <w:t>10.2.1</w:t>
      </w:r>
      <w:r>
        <w:rPr>
          <w:rFonts w:ascii="Calibri" w:hAnsi="Calibri"/>
          <w:kern w:val="2"/>
          <w:sz w:val="24"/>
          <w:szCs w:val="24"/>
        </w:rPr>
        <w:tab/>
      </w:r>
      <w:r>
        <w:t>Network initiated procedures</w:t>
      </w:r>
      <w:r>
        <w:tab/>
        <w:t>4964</w:t>
      </w:r>
    </w:p>
    <w:p w14:paraId="1B71346A" w14:textId="77777777" w:rsidR="00724475" w:rsidRDefault="00724475">
      <w:pPr>
        <w:pStyle w:val="TOC4"/>
        <w:rPr>
          <w:rFonts w:ascii="Calibri" w:hAnsi="Calibri"/>
          <w:kern w:val="2"/>
          <w:sz w:val="24"/>
          <w:szCs w:val="24"/>
        </w:rPr>
      </w:pPr>
      <w:r>
        <w:t>10.2.1.1</w:t>
      </w:r>
      <w:r>
        <w:rPr>
          <w:rFonts w:ascii="Calibri" w:hAnsi="Calibri"/>
          <w:kern w:val="2"/>
          <w:sz w:val="24"/>
          <w:szCs w:val="24"/>
        </w:rPr>
        <w:tab/>
      </w:r>
      <w:r>
        <w:t>Default EPS bearer context activation</w:t>
      </w:r>
      <w:r>
        <w:tab/>
        <w:t>4964</w:t>
      </w:r>
    </w:p>
    <w:p w14:paraId="60F48DFD" w14:textId="77777777" w:rsidR="00724475" w:rsidRDefault="00724475">
      <w:pPr>
        <w:pStyle w:val="TOC4"/>
        <w:rPr>
          <w:rFonts w:ascii="Calibri" w:hAnsi="Calibri"/>
          <w:kern w:val="2"/>
          <w:sz w:val="24"/>
          <w:szCs w:val="24"/>
        </w:rPr>
      </w:pPr>
      <w:r>
        <w:t>10.2.1.2</w:t>
      </w:r>
      <w:r>
        <w:rPr>
          <w:rFonts w:ascii="Calibri" w:hAnsi="Calibri"/>
          <w:kern w:val="2"/>
          <w:sz w:val="24"/>
          <w:szCs w:val="24"/>
        </w:rPr>
        <w:tab/>
      </w:r>
      <w:r>
        <w:t>Dedicated EPS bearer context activation</w:t>
      </w:r>
      <w:r>
        <w:tab/>
        <w:t>4969</w:t>
      </w:r>
    </w:p>
    <w:p w14:paraId="20F807B1" w14:textId="77777777" w:rsidR="00724475" w:rsidRDefault="00724475">
      <w:pPr>
        <w:pStyle w:val="TOC3"/>
        <w:rPr>
          <w:rFonts w:ascii="Calibri" w:hAnsi="Calibri"/>
          <w:kern w:val="2"/>
          <w:sz w:val="24"/>
          <w:szCs w:val="24"/>
        </w:rPr>
      </w:pPr>
      <w:r>
        <w:t>10.2.2</w:t>
      </w:r>
      <w:r>
        <w:rPr>
          <w:rFonts w:ascii="Calibri" w:hAnsi="Calibri"/>
          <w:kern w:val="2"/>
          <w:sz w:val="24"/>
          <w:szCs w:val="24"/>
        </w:rPr>
        <w:tab/>
      </w:r>
      <w:r>
        <w:t>UE initiated procedures</w:t>
      </w:r>
      <w:r>
        <w:tab/>
        <w:t>4973</w:t>
      </w:r>
    </w:p>
    <w:p w14:paraId="664BD08A" w14:textId="77777777" w:rsidR="00724475" w:rsidRDefault="00724475">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4973</w:t>
      </w:r>
    </w:p>
    <w:p w14:paraId="058C23AA" w14:textId="77777777" w:rsidR="00724475" w:rsidRDefault="00724475">
      <w:pPr>
        <w:pStyle w:val="TOC2"/>
        <w:rPr>
          <w:rFonts w:ascii="Calibri" w:hAnsi="Calibri"/>
          <w:kern w:val="2"/>
          <w:sz w:val="24"/>
          <w:szCs w:val="24"/>
        </w:rPr>
      </w:pPr>
      <w:r>
        <w:t>10.3</w:t>
      </w:r>
      <w:r>
        <w:rPr>
          <w:rFonts w:ascii="Calibri" w:hAnsi="Calibri"/>
          <w:kern w:val="2"/>
          <w:sz w:val="24"/>
          <w:szCs w:val="24"/>
        </w:rPr>
        <w:tab/>
      </w:r>
      <w:r>
        <w:t>5GS Non-3GPP Access Session Management</w:t>
      </w:r>
      <w:r>
        <w:tab/>
        <w:t>4983</w:t>
      </w:r>
    </w:p>
    <w:p w14:paraId="6C40E8F4" w14:textId="77777777" w:rsidR="00724475" w:rsidRDefault="00724475">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4983</w:t>
      </w:r>
    </w:p>
    <w:p w14:paraId="1135BB53" w14:textId="77777777" w:rsidR="00724475" w:rsidRDefault="00724475">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4983</w:t>
      </w:r>
    </w:p>
    <w:p w14:paraId="55601B2B" w14:textId="77777777" w:rsidR="00724475" w:rsidRDefault="00724475">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4986</w:t>
      </w:r>
    </w:p>
    <w:p w14:paraId="62FF2D6A" w14:textId="77777777" w:rsidR="00724475" w:rsidRDefault="00724475">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4986</w:t>
      </w:r>
    </w:p>
    <w:p w14:paraId="727E31D1" w14:textId="77777777" w:rsidR="00724475" w:rsidRDefault="00724475">
      <w:pPr>
        <w:pStyle w:val="TOC3"/>
        <w:rPr>
          <w:rFonts w:ascii="Calibri" w:hAnsi="Calibri"/>
          <w:kern w:val="2"/>
          <w:sz w:val="24"/>
          <w:szCs w:val="24"/>
        </w:rPr>
      </w:pPr>
      <w:r>
        <w:t>10.3.3</w:t>
      </w:r>
      <w:r>
        <w:rPr>
          <w:rFonts w:ascii="Calibri" w:hAnsi="Calibri"/>
          <w:kern w:val="2"/>
          <w:sz w:val="24"/>
          <w:szCs w:val="24"/>
        </w:rPr>
        <w:tab/>
      </w:r>
      <w:r>
        <w:t>Network-requested PDU session Release</w:t>
      </w:r>
      <w:r>
        <w:tab/>
        <w:t>4991</w:t>
      </w:r>
    </w:p>
    <w:p w14:paraId="6E4A17DC" w14:textId="77777777" w:rsidR="00724475" w:rsidRDefault="00724475">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4991</w:t>
      </w:r>
    </w:p>
    <w:p w14:paraId="2B82335B" w14:textId="77777777" w:rsidR="00724475" w:rsidRDefault="00724475">
      <w:pPr>
        <w:pStyle w:val="TOC3"/>
        <w:rPr>
          <w:rFonts w:ascii="Calibri" w:hAnsi="Calibri"/>
          <w:kern w:val="2"/>
          <w:sz w:val="24"/>
          <w:szCs w:val="24"/>
        </w:rPr>
      </w:pPr>
      <w:r>
        <w:t>10.3.4</w:t>
      </w:r>
      <w:r>
        <w:rPr>
          <w:rFonts w:ascii="Calibri" w:hAnsi="Calibri"/>
          <w:kern w:val="2"/>
          <w:sz w:val="24"/>
          <w:szCs w:val="24"/>
        </w:rPr>
        <w:tab/>
      </w:r>
      <w:r>
        <w:t>UE-requested PDU session establishment</w:t>
      </w:r>
      <w:r>
        <w:tab/>
        <w:t>4996</w:t>
      </w:r>
    </w:p>
    <w:p w14:paraId="3CF8FB35" w14:textId="77777777" w:rsidR="00724475" w:rsidRDefault="00724475">
      <w:pPr>
        <w:pStyle w:val="TOC5"/>
        <w:rPr>
          <w:rFonts w:ascii="Calibri" w:hAnsi="Calibri"/>
          <w:kern w:val="2"/>
          <w:sz w:val="24"/>
          <w:szCs w:val="24"/>
        </w:rPr>
      </w:pPr>
      <w:r>
        <w:t>10.3.4.1</w:t>
      </w:r>
      <w:r>
        <w:rPr>
          <w:rFonts w:ascii="Calibri" w:hAnsi="Calibri"/>
          <w:kern w:val="2"/>
          <w:sz w:val="24"/>
          <w:szCs w:val="24"/>
        </w:rPr>
        <w:tab/>
      </w:r>
      <w:r>
        <w:t>UE-requested PDU session establishment / Abnormal / T3580</w:t>
      </w:r>
      <w:r>
        <w:tab/>
        <w:t>4996</w:t>
      </w:r>
    </w:p>
    <w:p w14:paraId="36C9EF3B" w14:textId="77777777" w:rsidR="00724475" w:rsidRDefault="00724475">
      <w:pPr>
        <w:pStyle w:val="TOC3"/>
        <w:rPr>
          <w:rFonts w:ascii="Calibri" w:hAnsi="Calibri"/>
          <w:kern w:val="2"/>
          <w:sz w:val="24"/>
          <w:szCs w:val="24"/>
        </w:rPr>
      </w:pPr>
      <w:r>
        <w:t>10.3.5</w:t>
      </w:r>
      <w:r>
        <w:rPr>
          <w:rFonts w:ascii="Calibri" w:hAnsi="Calibri"/>
          <w:kern w:val="2"/>
          <w:sz w:val="24"/>
          <w:szCs w:val="24"/>
        </w:rPr>
        <w:tab/>
      </w:r>
      <w:r>
        <w:t>UE-requested PDU session modification</w:t>
      </w:r>
      <w:r>
        <w:tab/>
        <w:t>4997</w:t>
      </w:r>
    </w:p>
    <w:p w14:paraId="7BEB6F24" w14:textId="77777777" w:rsidR="00724475" w:rsidRDefault="00724475">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4997</w:t>
      </w:r>
    </w:p>
    <w:p w14:paraId="1213A793" w14:textId="77777777" w:rsidR="00724475" w:rsidRDefault="00724475">
      <w:pPr>
        <w:pStyle w:val="TOC3"/>
        <w:rPr>
          <w:rFonts w:ascii="Calibri" w:hAnsi="Calibri"/>
          <w:kern w:val="2"/>
          <w:sz w:val="24"/>
          <w:szCs w:val="24"/>
        </w:rPr>
      </w:pPr>
      <w:r>
        <w:t>10.3.6</w:t>
      </w:r>
      <w:r>
        <w:rPr>
          <w:rFonts w:ascii="Calibri" w:hAnsi="Calibri"/>
          <w:kern w:val="2"/>
          <w:sz w:val="24"/>
          <w:szCs w:val="24"/>
        </w:rPr>
        <w:tab/>
      </w:r>
      <w:r>
        <w:t>UE-requested PDU session release</w:t>
      </w:r>
      <w:r>
        <w:tab/>
        <w:t>4997</w:t>
      </w:r>
    </w:p>
    <w:p w14:paraId="171070AC" w14:textId="77777777" w:rsidR="00724475" w:rsidRDefault="00724475">
      <w:pPr>
        <w:pStyle w:val="TOC4"/>
        <w:rPr>
          <w:rFonts w:ascii="Calibri" w:hAnsi="Calibri"/>
          <w:kern w:val="2"/>
          <w:sz w:val="24"/>
          <w:szCs w:val="24"/>
        </w:rPr>
      </w:pPr>
      <w:r>
        <w:t>10.3.6.1</w:t>
      </w:r>
      <w:r>
        <w:rPr>
          <w:rFonts w:ascii="Calibri" w:hAnsi="Calibri"/>
          <w:kern w:val="2"/>
          <w:sz w:val="24"/>
          <w:szCs w:val="24"/>
        </w:rPr>
        <w:tab/>
      </w:r>
      <w:r>
        <w:t>UE-requested PDU session release / Abnormal / Collision with network-requested PDU session modification procedure</w:t>
      </w:r>
      <w:r>
        <w:tab/>
        <w:t>4997</w:t>
      </w:r>
    </w:p>
    <w:p w14:paraId="6CBF27C9" w14:textId="77777777" w:rsidR="00724475" w:rsidRDefault="00724475">
      <w:pPr>
        <w:pStyle w:val="TOC2"/>
        <w:rPr>
          <w:rFonts w:ascii="Calibri" w:hAnsi="Calibri"/>
          <w:kern w:val="2"/>
          <w:sz w:val="24"/>
          <w:szCs w:val="24"/>
        </w:rPr>
      </w:pPr>
      <w:r w:rsidRPr="00BF6570">
        <w:rPr>
          <w:rFonts w:eastAsia="MS Mincho"/>
          <w:lang w:eastAsia="ja-JP"/>
        </w:rPr>
        <w:t>10.4</w:t>
      </w:r>
      <w:r>
        <w:rPr>
          <w:rFonts w:ascii="Calibri" w:hAnsi="Calibri"/>
          <w:kern w:val="2"/>
          <w:sz w:val="24"/>
          <w:szCs w:val="24"/>
        </w:rPr>
        <w:tab/>
      </w:r>
      <w:r w:rsidRPr="00BF6570">
        <w:rPr>
          <w:rFonts w:eastAsia="MS Mincho"/>
          <w:lang w:eastAsia="ja-JP"/>
        </w:rPr>
        <w:t>ATSSS session management</w:t>
      </w:r>
      <w:r>
        <w:tab/>
        <w:t>5000</w:t>
      </w:r>
    </w:p>
    <w:p w14:paraId="7C6637C9" w14:textId="77777777" w:rsidR="00724475" w:rsidRDefault="00724475">
      <w:pPr>
        <w:pStyle w:val="TOC3"/>
        <w:rPr>
          <w:rFonts w:ascii="Calibri" w:hAnsi="Calibri"/>
          <w:kern w:val="2"/>
          <w:sz w:val="24"/>
          <w:szCs w:val="24"/>
        </w:rPr>
      </w:pPr>
      <w:r>
        <w:rPr>
          <w:lang w:eastAsia="ja-JP"/>
        </w:rPr>
        <w:t>10.4.1</w:t>
      </w:r>
      <w:r>
        <w:rPr>
          <w:rFonts w:ascii="Calibri" w:hAnsi="Calibri"/>
          <w:kern w:val="2"/>
          <w:sz w:val="24"/>
          <w:szCs w:val="24"/>
        </w:rPr>
        <w:tab/>
      </w:r>
      <w:r>
        <w:rPr>
          <w:lang w:eastAsia="ja-JP"/>
        </w:rPr>
        <w:t>UE-requested MA PDU session management</w:t>
      </w:r>
      <w:r>
        <w:tab/>
        <w:t>5000</w:t>
      </w:r>
    </w:p>
    <w:p w14:paraId="78771E44" w14:textId="77777777" w:rsidR="00724475" w:rsidRDefault="00724475">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5000</w:t>
      </w:r>
    </w:p>
    <w:p w14:paraId="0CD10779" w14:textId="77777777" w:rsidR="00724475" w:rsidRDefault="00724475">
      <w:pPr>
        <w:pStyle w:val="TOC4"/>
        <w:rPr>
          <w:rFonts w:ascii="Calibri" w:hAnsi="Calibri"/>
          <w:kern w:val="2"/>
          <w:sz w:val="24"/>
          <w:szCs w:val="24"/>
        </w:rPr>
      </w:pPr>
      <w:r>
        <w:t>10.4.1.</w:t>
      </w:r>
      <w:r w:rsidRPr="00BF6570">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BF6570">
        <w:rPr>
          <w:rFonts w:eastAsia="SimSun"/>
          <w:lang w:eastAsia="zh-CN"/>
        </w:rPr>
        <w:t>a</w:t>
      </w:r>
      <w:r>
        <w:t>simultaneously / Success</w:t>
      </w:r>
      <w:r>
        <w:tab/>
        <w:t>5006</w:t>
      </w:r>
    </w:p>
    <w:p w14:paraId="4A186EAB" w14:textId="77777777" w:rsidR="00724475" w:rsidRDefault="00724475">
      <w:pPr>
        <w:pStyle w:val="TOC4"/>
        <w:rPr>
          <w:rFonts w:ascii="Calibri" w:hAnsi="Calibri"/>
          <w:kern w:val="2"/>
          <w:sz w:val="24"/>
          <w:szCs w:val="24"/>
        </w:rPr>
      </w:pPr>
      <w:r w:rsidRPr="00BF6570">
        <w:rPr>
          <w:rFonts w:eastAsia="Yu Mincho"/>
        </w:rPr>
        <w:t>10.4.1.3</w:t>
      </w:r>
      <w:r>
        <w:rPr>
          <w:rFonts w:ascii="Calibri" w:hAnsi="Calibri"/>
          <w:kern w:val="2"/>
          <w:sz w:val="24"/>
          <w:szCs w:val="24"/>
        </w:rPr>
        <w:tab/>
      </w:r>
      <w:r w:rsidRPr="00BF6570">
        <w:rPr>
          <w:rFonts w:eastAsia="Yu Mincho"/>
        </w:rPr>
        <w:t>UE-requested MA PDU session establishment / ATSSS / Registered to different PLMNs over 3GPP and non-3GPP accesses simultaneously/ Success</w:t>
      </w:r>
      <w:r>
        <w:tab/>
        <w:t>5009</w:t>
      </w:r>
    </w:p>
    <w:p w14:paraId="265A7B6D" w14:textId="77777777" w:rsidR="00724475" w:rsidRDefault="00724475">
      <w:pPr>
        <w:pStyle w:val="TOC4"/>
        <w:rPr>
          <w:rFonts w:ascii="Calibri" w:hAnsi="Calibri"/>
          <w:kern w:val="2"/>
          <w:sz w:val="24"/>
          <w:szCs w:val="24"/>
        </w:rPr>
      </w:pPr>
      <w:r w:rsidRPr="00BF6570">
        <w:rPr>
          <w:rFonts w:eastAsia="Yu Mincho"/>
        </w:rPr>
        <w:t>10.4.1.4</w:t>
      </w:r>
      <w:r>
        <w:rPr>
          <w:rFonts w:ascii="Calibri" w:hAnsi="Calibri"/>
          <w:kern w:val="2"/>
          <w:sz w:val="24"/>
          <w:szCs w:val="24"/>
        </w:rPr>
        <w:tab/>
      </w:r>
      <w:r w:rsidRPr="00BF6570">
        <w:rPr>
          <w:rFonts w:eastAsia="Yu Mincho"/>
        </w:rPr>
        <w:t>UE-requested MA PDU session establishment / ATSSS / Registered to different PLMNs over 3GPP and non-3GPP accesses asynchronously / Success</w:t>
      </w:r>
      <w:r>
        <w:tab/>
        <w:t>5010</w:t>
      </w:r>
    </w:p>
    <w:p w14:paraId="783DCE40" w14:textId="77777777" w:rsidR="00724475" w:rsidRDefault="00724475">
      <w:pPr>
        <w:pStyle w:val="TOC4"/>
        <w:rPr>
          <w:rFonts w:ascii="Calibri" w:hAnsi="Calibri"/>
          <w:kern w:val="2"/>
          <w:sz w:val="24"/>
          <w:szCs w:val="24"/>
        </w:rPr>
      </w:pPr>
      <w:r>
        <w:t>10.4.1.5</w:t>
      </w:r>
      <w:r>
        <w:rPr>
          <w:rFonts w:ascii="Calibri" w:hAnsi="Calibri"/>
          <w:kern w:val="2"/>
          <w:sz w:val="24"/>
          <w:szCs w:val="24"/>
        </w:rPr>
        <w:tab/>
      </w:r>
      <w:r>
        <w:t>UE-requested MA PDU session modification / ATSSS / Success</w:t>
      </w:r>
      <w:r>
        <w:tab/>
        <w:t>5017</w:t>
      </w:r>
    </w:p>
    <w:p w14:paraId="761E5C4A" w14:textId="77777777" w:rsidR="00724475" w:rsidRDefault="00724475">
      <w:pPr>
        <w:pStyle w:val="TOC4"/>
        <w:rPr>
          <w:rFonts w:ascii="Calibri" w:hAnsi="Calibri"/>
          <w:kern w:val="2"/>
          <w:sz w:val="24"/>
          <w:szCs w:val="24"/>
        </w:rPr>
      </w:pPr>
      <w:r w:rsidRPr="00BF6570">
        <w:rPr>
          <w:rFonts w:eastAsia="SimSun"/>
        </w:rPr>
        <w:t>10.4.1.6</w:t>
      </w:r>
      <w:r>
        <w:rPr>
          <w:rFonts w:ascii="Calibri" w:hAnsi="Calibri"/>
          <w:kern w:val="2"/>
          <w:sz w:val="24"/>
          <w:szCs w:val="24"/>
        </w:rPr>
        <w:tab/>
      </w:r>
      <w:r w:rsidRPr="00BF6570">
        <w:rPr>
          <w:rFonts w:eastAsia="SimSun"/>
        </w:rPr>
        <w:t>UE-requested MA PDU session modification / ATSSS / Abnormal / MA PDU session is not allowed</w:t>
      </w:r>
      <w:r>
        <w:tab/>
        <w:t>5021</w:t>
      </w:r>
    </w:p>
    <w:p w14:paraId="05C78A95" w14:textId="77777777" w:rsidR="00724475" w:rsidRDefault="00724475">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5024</w:t>
      </w:r>
    </w:p>
    <w:p w14:paraId="531C27CE" w14:textId="77777777" w:rsidR="00724475" w:rsidRDefault="00724475">
      <w:pPr>
        <w:pStyle w:val="TOC5"/>
        <w:rPr>
          <w:rFonts w:ascii="Calibri" w:hAnsi="Calibri"/>
          <w:kern w:val="2"/>
          <w:sz w:val="24"/>
          <w:szCs w:val="24"/>
        </w:rPr>
      </w:pPr>
      <w:r>
        <w:t>10.4.</w:t>
      </w:r>
      <w:r>
        <w:rPr>
          <w:lang w:eastAsia="zh-CN"/>
        </w:rPr>
        <w:t>2</w:t>
      </w:r>
      <w:r>
        <w:t>.</w:t>
      </w:r>
      <w:r>
        <w:rPr>
          <w:lang w:eastAsia="zh-CN"/>
        </w:rPr>
        <w:t>1</w:t>
      </w:r>
      <w:r>
        <w:tab/>
        <w:t>5024</w:t>
      </w:r>
    </w:p>
    <w:p w14:paraId="7A2FF415" w14:textId="77777777" w:rsidR="00724475" w:rsidRDefault="00724475">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5024</w:t>
      </w:r>
    </w:p>
    <w:p w14:paraId="1CB3B933" w14:textId="77777777" w:rsidR="00724475" w:rsidRDefault="00724475">
      <w:pPr>
        <w:pStyle w:val="TOC2"/>
        <w:rPr>
          <w:rFonts w:ascii="Calibri" w:hAnsi="Calibri"/>
          <w:kern w:val="2"/>
          <w:sz w:val="24"/>
          <w:szCs w:val="24"/>
        </w:rPr>
      </w:pPr>
      <w:r w:rsidRPr="00BF6570">
        <w:rPr>
          <w:rFonts w:eastAsia="MS Mincho"/>
          <w:lang w:eastAsia="ja-JP"/>
        </w:rPr>
        <w:t>10.5</w:t>
      </w:r>
      <w:r>
        <w:rPr>
          <w:rFonts w:ascii="Calibri" w:hAnsi="Calibri"/>
          <w:kern w:val="2"/>
          <w:sz w:val="24"/>
          <w:szCs w:val="24"/>
        </w:rPr>
        <w:tab/>
      </w:r>
      <w:r w:rsidRPr="00BF6570">
        <w:rPr>
          <w:rFonts w:eastAsia="MS Mincho"/>
        </w:rPr>
        <w:t>ATSSS with PDN connection as a user-plane resource</w:t>
      </w:r>
      <w:r>
        <w:tab/>
        <w:t>5030</w:t>
      </w:r>
    </w:p>
    <w:p w14:paraId="35D49ED6" w14:textId="77777777" w:rsidR="00724475" w:rsidRDefault="00724475">
      <w:pPr>
        <w:pStyle w:val="TOC3"/>
        <w:rPr>
          <w:rFonts w:ascii="Calibri" w:hAnsi="Calibri"/>
          <w:kern w:val="2"/>
          <w:sz w:val="24"/>
          <w:szCs w:val="24"/>
        </w:rPr>
      </w:pPr>
      <w:r>
        <w:rPr>
          <w:lang w:eastAsia="ja-JP"/>
        </w:rPr>
        <w:t>10.5.1</w:t>
      </w:r>
      <w:r>
        <w:rPr>
          <w:rFonts w:ascii="Calibri" w:hAnsi="Calibri"/>
          <w:kern w:val="2"/>
          <w:sz w:val="24"/>
          <w:szCs w:val="24"/>
        </w:rPr>
        <w:tab/>
      </w:r>
      <w:r>
        <w:t>UE-requested MA PDU session establishment</w:t>
      </w:r>
      <w:r>
        <w:tab/>
        <w:t>5030</w:t>
      </w:r>
    </w:p>
    <w:p w14:paraId="38DE5242" w14:textId="77777777" w:rsidR="00724475" w:rsidRDefault="00724475">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5030</w:t>
      </w:r>
    </w:p>
    <w:p w14:paraId="440671A3" w14:textId="77777777" w:rsidR="00724475" w:rsidRDefault="00724475">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5034</w:t>
      </w:r>
    </w:p>
    <w:p w14:paraId="464254E1" w14:textId="77777777" w:rsidR="00724475" w:rsidRDefault="00724475">
      <w:pPr>
        <w:pStyle w:val="TOC3"/>
        <w:rPr>
          <w:rFonts w:ascii="Calibri" w:hAnsi="Calibri"/>
          <w:kern w:val="2"/>
          <w:sz w:val="24"/>
          <w:szCs w:val="24"/>
        </w:rPr>
      </w:pPr>
      <w:r>
        <w:t>10.5.2</w:t>
      </w:r>
      <w:r>
        <w:rPr>
          <w:rFonts w:ascii="Calibri" w:hAnsi="Calibri"/>
          <w:kern w:val="2"/>
          <w:sz w:val="24"/>
          <w:szCs w:val="24"/>
        </w:rPr>
        <w:tab/>
      </w:r>
      <w:r>
        <w:t>Release of user-plane resources</w:t>
      </w:r>
      <w:r>
        <w:tab/>
        <w:t>5041</w:t>
      </w:r>
    </w:p>
    <w:p w14:paraId="79BF0D55" w14:textId="77777777" w:rsidR="00724475" w:rsidRDefault="00724475">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5041</w:t>
      </w:r>
    </w:p>
    <w:p w14:paraId="316F6EAA" w14:textId="77777777" w:rsidR="00724475" w:rsidRDefault="00724475">
      <w:pPr>
        <w:pStyle w:val="TOC4"/>
        <w:rPr>
          <w:rFonts w:ascii="Calibri" w:hAnsi="Calibri"/>
          <w:kern w:val="2"/>
          <w:sz w:val="24"/>
          <w:szCs w:val="24"/>
        </w:rPr>
      </w:pPr>
      <w:r>
        <w:lastRenderedPageBreak/>
        <w:t>10.5.2.2</w:t>
      </w:r>
      <w:r>
        <w:rPr>
          <w:rFonts w:ascii="Calibri" w:hAnsi="Calibri"/>
          <w:kern w:val="2"/>
          <w:sz w:val="24"/>
          <w:szCs w:val="24"/>
        </w:rPr>
        <w:tab/>
      </w:r>
      <w:r>
        <w:t>Network-requested user-plane resource(s) release / ATSSS / Accepted</w:t>
      </w:r>
      <w:r>
        <w:tab/>
        <w:t>5045</w:t>
      </w:r>
    </w:p>
    <w:p w14:paraId="1AF5421B" w14:textId="77777777" w:rsidR="00724475" w:rsidRDefault="00724475">
      <w:pPr>
        <w:pStyle w:val="TOC1"/>
        <w:rPr>
          <w:rFonts w:ascii="Calibri" w:hAnsi="Calibri"/>
          <w:kern w:val="2"/>
          <w:sz w:val="24"/>
          <w:szCs w:val="24"/>
        </w:rPr>
      </w:pPr>
      <w:r>
        <w:t>11</w:t>
      </w:r>
      <w:r>
        <w:rPr>
          <w:rFonts w:ascii="Calibri" w:hAnsi="Calibri"/>
          <w:kern w:val="2"/>
          <w:sz w:val="24"/>
          <w:szCs w:val="24"/>
        </w:rPr>
        <w:tab/>
      </w:r>
      <w:r>
        <w:t>Multi-layer and Services</w:t>
      </w:r>
      <w:r>
        <w:tab/>
        <w:t>5050</w:t>
      </w:r>
    </w:p>
    <w:p w14:paraId="4DF5D130" w14:textId="77777777" w:rsidR="00724475" w:rsidRDefault="00724475">
      <w:pPr>
        <w:pStyle w:val="TOC2"/>
        <w:rPr>
          <w:rFonts w:ascii="Calibri" w:hAnsi="Calibri"/>
          <w:kern w:val="2"/>
          <w:sz w:val="24"/>
          <w:szCs w:val="24"/>
        </w:rPr>
      </w:pPr>
      <w:r>
        <w:t>11.1</w:t>
      </w:r>
      <w:r>
        <w:rPr>
          <w:rFonts w:ascii="Calibri" w:hAnsi="Calibri"/>
          <w:kern w:val="2"/>
          <w:sz w:val="24"/>
          <w:szCs w:val="24"/>
        </w:rPr>
        <w:tab/>
      </w:r>
      <w:r>
        <w:t>5GS / EPS Fallback</w:t>
      </w:r>
      <w:r>
        <w:tab/>
        <w:t>5050</w:t>
      </w:r>
    </w:p>
    <w:p w14:paraId="6A66EDEF" w14:textId="77777777" w:rsidR="00724475" w:rsidRDefault="00724475">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5050</w:t>
      </w:r>
    </w:p>
    <w:p w14:paraId="09C2DF51" w14:textId="77777777" w:rsidR="00724475" w:rsidRDefault="00724475">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5056</w:t>
      </w:r>
    </w:p>
    <w:p w14:paraId="13FDD2B6" w14:textId="77777777" w:rsidR="00724475" w:rsidRDefault="00724475">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5061</w:t>
      </w:r>
    </w:p>
    <w:p w14:paraId="0B895102" w14:textId="77777777" w:rsidR="00724475" w:rsidRDefault="00724475">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5075</w:t>
      </w:r>
    </w:p>
    <w:p w14:paraId="2DF578BE" w14:textId="77777777" w:rsidR="00724475" w:rsidRDefault="00724475">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5084</w:t>
      </w:r>
    </w:p>
    <w:p w14:paraId="3D25E1A6" w14:textId="77777777" w:rsidR="00724475" w:rsidRDefault="00724475">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5090</w:t>
      </w:r>
    </w:p>
    <w:p w14:paraId="714E61DD" w14:textId="77777777" w:rsidR="00724475" w:rsidRDefault="00724475">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5101</w:t>
      </w:r>
    </w:p>
    <w:p w14:paraId="670D3CD7" w14:textId="77777777" w:rsidR="00724475" w:rsidRDefault="00724475">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5113</w:t>
      </w:r>
    </w:p>
    <w:p w14:paraId="01E3F121" w14:textId="77777777" w:rsidR="00724475" w:rsidRDefault="00724475">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5125</w:t>
      </w:r>
    </w:p>
    <w:p w14:paraId="20A63D7B" w14:textId="77777777" w:rsidR="00724475" w:rsidRDefault="00724475">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5134</w:t>
      </w:r>
    </w:p>
    <w:p w14:paraId="24915DE5" w14:textId="77777777" w:rsidR="00724475" w:rsidRDefault="00724475">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5143</w:t>
      </w:r>
    </w:p>
    <w:p w14:paraId="77CBEC3C" w14:textId="77777777" w:rsidR="00724475" w:rsidRDefault="00724475">
      <w:pPr>
        <w:pStyle w:val="TOC3"/>
        <w:rPr>
          <w:rFonts w:ascii="Calibri" w:hAnsi="Calibri"/>
          <w:kern w:val="2"/>
          <w:sz w:val="24"/>
          <w:szCs w:val="24"/>
        </w:rPr>
      </w:pPr>
      <w:r>
        <w:t>11.1.10</w:t>
      </w:r>
      <w:r>
        <w:rPr>
          <w:rFonts w:ascii="Calibri" w:hAnsi="Calibri"/>
          <w:kern w:val="2"/>
          <w:sz w:val="24"/>
          <w:szCs w:val="24"/>
        </w:rPr>
        <w:tab/>
      </w:r>
      <w:r>
        <w:t>Void</w:t>
      </w:r>
      <w:r>
        <w:tab/>
        <w:t>5148</w:t>
      </w:r>
    </w:p>
    <w:p w14:paraId="6532B607" w14:textId="77777777" w:rsidR="00724475" w:rsidRDefault="00724475">
      <w:pPr>
        <w:pStyle w:val="TOC2"/>
        <w:rPr>
          <w:rFonts w:ascii="Calibri" w:hAnsi="Calibri"/>
          <w:kern w:val="2"/>
          <w:sz w:val="24"/>
          <w:szCs w:val="24"/>
        </w:rPr>
      </w:pPr>
      <w:r>
        <w:t>11.2</w:t>
      </w:r>
      <w:r>
        <w:rPr>
          <w:rFonts w:ascii="Calibri" w:hAnsi="Calibri"/>
          <w:kern w:val="2"/>
          <w:sz w:val="24"/>
          <w:szCs w:val="24"/>
        </w:rPr>
        <w:tab/>
      </w:r>
      <w:r>
        <w:t>5G-SRVCC</w:t>
      </w:r>
      <w:r>
        <w:tab/>
        <w:t>5148</w:t>
      </w:r>
    </w:p>
    <w:p w14:paraId="657E0AAD" w14:textId="77777777" w:rsidR="00724475" w:rsidRDefault="00724475">
      <w:pPr>
        <w:pStyle w:val="TOC3"/>
        <w:rPr>
          <w:rFonts w:ascii="Calibri" w:hAnsi="Calibri"/>
          <w:kern w:val="2"/>
          <w:sz w:val="24"/>
          <w:szCs w:val="24"/>
        </w:rPr>
      </w:pPr>
      <w:r>
        <w:t>11.2.1</w:t>
      </w:r>
      <w:r>
        <w:rPr>
          <w:rFonts w:ascii="Calibri" w:hAnsi="Calibri"/>
          <w:kern w:val="2"/>
          <w:sz w:val="24"/>
          <w:szCs w:val="24"/>
        </w:rPr>
        <w:tab/>
      </w:r>
      <w:r>
        <w:t>5G-SRVCC from NG-RAN to 3GPP UTRAN</w:t>
      </w:r>
      <w:r>
        <w:tab/>
        <w:t>5148</w:t>
      </w:r>
    </w:p>
    <w:p w14:paraId="2F6C6A69" w14:textId="77777777" w:rsidR="00724475" w:rsidRDefault="00724475">
      <w:pPr>
        <w:pStyle w:val="TOC2"/>
        <w:rPr>
          <w:rFonts w:ascii="Calibri" w:hAnsi="Calibri"/>
          <w:kern w:val="2"/>
          <w:sz w:val="24"/>
          <w:szCs w:val="24"/>
        </w:rPr>
      </w:pPr>
      <w:r>
        <w:t>11.3</w:t>
      </w:r>
      <w:r>
        <w:rPr>
          <w:rFonts w:ascii="Calibri" w:hAnsi="Calibri"/>
          <w:kern w:val="2"/>
          <w:sz w:val="24"/>
          <w:szCs w:val="24"/>
        </w:rPr>
        <w:tab/>
      </w:r>
      <w:r>
        <w:t>Unified Access Control (UAC)</w:t>
      </w:r>
      <w:r>
        <w:tab/>
        <w:t>5156</w:t>
      </w:r>
    </w:p>
    <w:p w14:paraId="6D3B16A2" w14:textId="77777777" w:rsidR="00724475" w:rsidRDefault="00724475">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5156</w:t>
      </w:r>
    </w:p>
    <w:p w14:paraId="0EE0328D" w14:textId="77777777" w:rsidR="00724475" w:rsidRDefault="00724475">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5168</w:t>
      </w:r>
    </w:p>
    <w:p w14:paraId="49FFFBB3" w14:textId="77777777" w:rsidR="00724475" w:rsidRDefault="00724475">
      <w:pPr>
        <w:pStyle w:val="TOC3"/>
        <w:rPr>
          <w:rFonts w:ascii="Calibri" w:hAnsi="Calibri"/>
          <w:kern w:val="2"/>
          <w:sz w:val="24"/>
          <w:szCs w:val="24"/>
        </w:rPr>
      </w:pPr>
      <w:r>
        <w:t>11.3.2</w:t>
      </w:r>
      <w:r>
        <w:rPr>
          <w:rFonts w:ascii="Calibri" w:hAnsi="Calibri"/>
          <w:kern w:val="2"/>
          <w:sz w:val="24"/>
          <w:szCs w:val="24"/>
        </w:rPr>
        <w:tab/>
      </w:r>
      <w:r>
        <w:t>UAC / Access Identity 0 / 0% access probability / Paging for MT access/Emergency call</w:t>
      </w:r>
      <w:r>
        <w:tab/>
        <w:t>5185</w:t>
      </w:r>
    </w:p>
    <w:p w14:paraId="7C67EFDE" w14:textId="77777777" w:rsidR="00724475" w:rsidRDefault="00724475">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5198</w:t>
      </w:r>
    </w:p>
    <w:p w14:paraId="3A6A22CA" w14:textId="77777777" w:rsidR="00724475" w:rsidRDefault="00724475">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5203</w:t>
      </w:r>
    </w:p>
    <w:p w14:paraId="14C58510" w14:textId="77777777" w:rsidR="00724475" w:rsidRDefault="00724475">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5218</w:t>
      </w:r>
    </w:p>
    <w:p w14:paraId="788E7CF1" w14:textId="77777777" w:rsidR="00724475" w:rsidRDefault="00724475">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5234</w:t>
      </w:r>
    </w:p>
    <w:p w14:paraId="0D5C2A5B" w14:textId="77777777" w:rsidR="00724475" w:rsidRDefault="00724475">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5251</w:t>
      </w:r>
    </w:p>
    <w:p w14:paraId="23D1A1D4" w14:textId="77777777" w:rsidR="00724475" w:rsidRDefault="00724475">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5260</w:t>
      </w:r>
    </w:p>
    <w:p w14:paraId="3C3A0168" w14:textId="77777777" w:rsidR="00724475" w:rsidRDefault="00724475">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5269</w:t>
      </w:r>
    </w:p>
    <w:p w14:paraId="1854BFE3" w14:textId="77777777" w:rsidR="00724475" w:rsidRDefault="00724475">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5284</w:t>
      </w:r>
    </w:p>
    <w:p w14:paraId="0652176C" w14:textId="77777777" w:rsidR="00724475" w:rsidRDefault="00724475">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5293</w:t>
      </w:r>
    </w:p>
    <w:p w14:paraId="1659474E" w14:textId="77777777" w:rsidR="00724475" w:rsidRDefault="00724475">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BF6570">
        <w:rPr>
          <w:rFonts w:cs="Arial"/>
          <w:lang w:eastAsia="ja-JP"/>
        </w:rPr>
        <w:t>0</w:t>
      </w:r>
      <w:r>
        <w:rPr>
          <w:lang w:eastAsia="ja-JP"/>
        </w:rPr>
        <w:t>% access probability / SIP Re-registration</w:t>
      </w:r>
      <w:r>
        <w:tab/>
        <w:t>5303</w:t>
      </w:r>
    </w:p>
    <w:p w14:paraId="7A11303B" w14:textId="77777777" w:rsidR="00724475" w:rsidRDefault="00724475">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BF6570">
        <w:rPr>
          <w:i/>
        </w:rPr>
        <w:t xml:space="preserve">mpsPriorityIndication / </w:t>
      </w:r>
      <w:r>
        <w:t>RRC_INACTIVE</w:t>
      </w:r>
      <w:r>
        <w:tab/>
        <w:t>5315</w:t>
      </w:r>
    </w:p>
    <w:p w14:paraId="007450C8" w14:textId="77777777" w:rsidR="00724475" w:rsidRDefault="00724475">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5319</w:t>
      </w:r>
    </w:p>
    <w:p w14:paraId="094BBA30" w14:textId="77777777" w:rsidR="00724475" w:rsidRDefault="00724475">
      <w:pPr>
        <w:pStyle w:val="TOC2"/>
        <w:rPr>
          <w:rFonts w:ascii="Calibri" w:hAnsi="Calibri"/>
          <w:kern w:val="2"/>
          <w:sz w:val="24"/>
          <w:szCs w:val="24"/>
        </w:rPr>
      </w:pPr>
      <w:r>
        <w:t>11.4</w:t>
      </w:r>
      <w:r>
        <w:rPr>
          <w:rFonts w:ascii="Calibri" w:hAnsi="Calibri"/>
          <w:kern w:val="2"/>
          <w:sz w:val="24"/>
          <w:szCs w:val="24"/>
        </w:rPr>
        <w:tab/>
      </w:r>
      <w:r>
        <w:t>Emergency Services</w:t>
      </w:r>
      <w:r>
        <w:tab/>
        <w:t>5336</w:t>
      </w:r>
    </w:p>
    <w:p w14:paraId="39327963" w14:textId="77777777" w:rsidR="00724475" w:rsidRDefault="00724475">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5336</w:t>
      </w:r>
    </w:p>
    <w:p w14:paraId="6067A7E9" w14:textId="77777777" w:rsidR="00724475" w:rsidRDefault="00724475">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5342</w:t>
      </w:r>
    </w:p>
    <w:p w14:paraId="03A18F2F" w14:textId="77777777" w:rsidR="00724475" w:rsidRDefault="00724475">
      <w:pPr>
        <w:pStyle w:val="TOC3"/>
        <w:rPr>
          <w:rFonts w:ascii="Calibri" w:hAnsi="Calibri"/>
          <w:kern w:val="2"/>
          <w:sz w:val="24"/>
          <w:szCs w:val="24"/>
        </w:rPr>
      </w:pPr>
      <w:r>
        <w:lastRenderedPageBreak/>
        <w:t>11.4.2</w:t>
      </w:r>
      <w:r>
        <w:rPr>
          <w:rFonts w:ascii="Calibri" w:hAnsi="Calibri"/>
          <w:kern w:val="2"/>
          <w:sz w:val="24"/>
          <w:szCs w:val="24"/>
        </w:rPr>
        <w:tab/>
      </w:r>
      <w:r>
        <w:t xml:space="preserve">5GMM-DEREGISTERED.LIMITED-SERVICE / Emergency call / Utilisation of emergency </w:t>
      </w:r>
      <w:r w:rsidRPr="00BF6570">
        <w:rPr>
          <w:rFonts w:cs="CG Times (WN)"/>
        </w:rPr>
        <w:t xml:space="preserve">numbers stored on the ME / </w:t>
      </w:r>
      <w:r>
        <w:t>Initial registration for emergency services / Handling of forbidden PLMNs</w:t>
      </w:r>
      <w:r>
        <w:tab/>
        <w:t>5344</w:t>
      </w:r>
    </w:p>
    <w:p w14:paraId="67FEA303" w14:textId="77777777" w:rsidR="00724475" w:rsidRDefault="00724475">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BF6570">
        <w:rPr>
          <w:rFonts w:cs="CG Times (WN)"/>
        </w:rPr>
        <w:t xml:space="preserve">numbers stored on the ME / </w:t>
      </w:r>
      <w:r>
        <w:t>Initial registration for emergency services</w:t>
      </w:r>
      <w:r>
        <w:tab/>
        <w:t>5350</w:t>
      </w:r>
    </w:p>
    <w:p w14:paraId="2EC098FC" w14:textId="77777777" w:rsidR="00724475" w:rsidRDefault="00724475">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5357</w:t>
      </w:r>
    </w:p>
    <w:p w14:paraId="2DB9CECB" w14:textId="77777777" w:rsidR="00724475" w:rsidRDefault="00724475">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5362</w:t>
      </w:r>
    </w:p>
    <w:p w14:paraId="4C3F1404" w14:textId="77777777" w:rsidR="00724475" w:rsidRDefault="00724475">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5368</w:t>
      </w:r>
    </w:p>
    <w:p w14:paraId="2AEFC83A" w14:textId="77777777" w:rsidR="00724475" w:rsidRDefault="00724475">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5371</w:t>
      </w:r>
    </w:p>
    <w:p w14:paraId="4BE12CB1" w14:textId="77777777" w:rsidR="00724475" w:rsidRDefault="00724475">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5383</w:t>
      </w:r>
    </w:p>
    <w:p w14:paraId="187C510E" w14:textId="77777777" w:rsidR="00724475" w:rsidRDefault="00724475">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5389</w:t>
      </w:r>
    </w:p>
    <w:p w14:paraId="743E35E3" w14:textId="77777777" w:rsidR="00724475" w:rsidRDefault="00724475">
      <w:pPr>
        <w:pStyle w:val="TOC3"/>
        <w:rPr>
          <w:rFonts w:ascii="Calibri" w:hAnsi="Calibri"/>
          <w:kern w:val="2"/>
          <w:sz w:val="24"/>
          <w:szCs w:val="24"/>
        </w:rPr>
      </w:pPr>
      <w:r>
        <w:t>11.4.10</w:t>
      </w:r>
      <w:r>
        <w:rPr>
          <w:rFonts w:ascii="Calibri" w:hAnsi="Calibri"/>
          <w:kern w:val="2"/>
          <w:sz w:val="24"/>
          <w:szCs w:val="24"/>
        </w:rPr>
        <w:tab/>
      </w:r>
      <w:r>
        <w:t>Void</w:t>
      </w:r>
      <w:r>
        <w:tab/>
        <w:t>5395</w:t>
      </w:r>
    </w:p>
    <w:p w14:paraId="11A64153" w14:textId="77777777" w:rsidR="00724475" w:rsidRDefault="00724475">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5395</w:t>
      </w:r>
    </w:p>
    <w:p w14:paraId="3224CA5F" w14:textId="77777777" w:rsidR="00724475" w:rsidRDefault="00724475">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5400</w:t>
      </w:r>
    </w:p>
    <w:p w14:paraId="48746159" w14:textId="77777777" w:rsidR="00724475" w:rsidRDefault="00724475">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5406</w:t>
      </w:r>
    </w:p>
    <w:p w14:paraId="33C76E12" w14:textId="77777777" w:rsidR="00724475" w:rsidRDefault="00724475">
      <w:pPr>
        <w:pStyle w:val="TOC3"/>
        <w:rPr>
          <w:rFonts w:ascii="Calibri" w:hAnsi="Calibri"/>
          <w:kern w:val="2"/>
          <w:sz w:val="24"/>
          <w:szCs w:val="24"/>
        </w:rPr>
      </w:pPr>
      <w:r w:rsidRPr="00BF6570">
        <w:rPr>
          <w:bCs/>
        </w:rPr>
        <w:t>11.4.13</w:t>
      </w:r>
      <w:r>
        <w:rPr>
          <w:rFonts w:ascii="Calibri" w:hAnsi="Calibri"/>
          <w:kern w:val="2"/>
          <w:sz w:val="24"/>
          <w:szCs w:val="24"/>
        </w:rPr>
        <w:tab/>
      </w:r>
      <w:r w:rsidRPr="00BF6570">
        <w:rPr>
          <w:bCs/>
        </w:rPr>
        <w:t>5GMM-REGISTERED.NORMAL-SERVICE / 5GMM-IDLE / Emergency call / obtaining new IP address different than the IP address</w:t>
      </w:r>
      <w:r>
        <w:tab/>
        <w:t>5413</w:t>
      </w:r>
    </w:p>
    <w:p w14:paraId="04D6811C" w14:textId="77777777" w:rsidR="00724475" w:rsidRDefault="00724475">
      <w:pPr>
        <w:pStyle w:val="TOC3"/>
        <w:rPr>
          <w:rFonts w:ascii="Calibri" w:hAnsi="Calibri"/>
          <w:kern w:val="2"/>
          <w:sz w:val="24"/>
          <w:szCs w:val="24"/>
        </w:rPr>
      </w:pPr>
      <w:r w:rsidRPr="00BF6570">
        <w:rPr>
          <w:bCs/>
        </w:rPr>
        <w:t>11.4.14</w:t>
      </w:r>
      <w:r>
        <w:rPr>
          <w:rFonts w:ascii="Calibri" w:hAnsi="Calibri"/>
          <w:kern w:val="2"/>
          <w:sz w:val="24"/>
          <w:szCs w:val="24"/>
        </w:rPr>
        <w:tab/>
      </w:r>
      <w:r w:rsidRPr="00BF6570">
        <w:rPr>
          <w:bCs/>
        </w:rPr>
        <w:t>5GMM-REGISTERED.NORMAL-SERVICE / 5GMM-IDLE / Emergency call /Deregistration upon emergency registration expiration</w:t>
      </w:r>
      <w:r>
        <w:tab/>
        <w:t>5422</w:t>
      </w:r>
    </w:p>
    <w:p w14:paraId="3423B71C" w14:textId="77777777" w:rsidR="00724475" w:rsidRDefault="00724475">
      <w:pPr>
        <w:pStyle w:val="TOC3"/>
        <w:rPr>
          <w:rFonts w:ascii="Calibri" w:hAnsi="Calibri"/>
          <w:kern w:val="2"/>
          <w:sz w:val="24"/>
          <w:szCs w:val="24"/>
        </w:rPr>
      </w:pPr>
      <w:r w:rsidRPr="00BF6570">
        <w:rPr>
          <w:bCs/>
        </w:rPr>
        <w:t>11.4.15</w:t>
      </w:r>
      <w:r>
        <w:rPr>
          <w:rFonts w:ascii="Calibri" w:hAnsi="Calibri"/>
          <w:kern w:val="2"/>
          <w:sz w:val="24"/>
          <w:szCs w:val="24"/>
        </w:rPr>
        <w:tab/>
      </w:r>
      <w:r w:rsidRPr="00BF6570">
        <w:rPr>
          <w:bCs/>
        </w:rPr>
        <w:t>5GMM-REGISTERED.NORMAL-SERVICE / 5GMM-IDLE / Emergency call / SNPN</w:t>
      </w:r>
      <w:r>
        <w:tab/>
        <w:t>5425</w:t>
      </w:r>
    </w:p>
    <w:p w14:paraId="59347FE4" w14:textId="77777777" w:rsidR="00724475" w:rsidRDefault="00724475">
      <w:pPr>
        <w:pStyle w:val="TOC2"/>
        <w:rPr>
          <w:rFonts w:ascii="Calibri" w:hAnsi="Calibri"/>
          <w:kern w:val="2"/>
          <w:sz w:val="24"/>
          <w:szCs w:val="24"/>
        </w:rPr>
      </w:pPr>
      <w:r>
        <w:t>11.5</w:t>
      </w:r>
      <w:r>
        <w:rPr>
          <w:rFonts w:ascii="Calibri" w:hAnsi="Calibri"/>
          <w:kern w:val="2"/>
          <w:sz w:val="24"/>
          <w:szCs w:val="24"/>
        </w:rPr>
        <w:tab/>
      </w:r>
      <w:r>
        <w:t>eCall over IMS</w:t>
      </w:r>
      <w:r>
        <w:tab/>
        <w:t>5427</w:t>
      </w:r>
    </w:p>
    <w:p w14:paraId="4E1B3C0C" w14:textId="77777777" w:rsidR="00724475" w:rsidRDefault="00724475">
      <w:pPr>
        <w:pStyle w:val="TOC3"/>
        <w:rPr>
          <w:rFonts w:ascii="Calibri" w:hAnsi="Calibri"/>
          <w:kern w:val="2"/>
          <w:sz w:val="24"/>
          <w:szCs w:val="24"/>
        </w:rPr>
      </w:pPr>
      <w:r>
        <w:t>11.5.1</w:t>
      </w:r>
      <w:r>
        <w:rPr>
          <w:rFonts w:ascii="Calibri" w:hAnsi="Calibri"/>
          <w:kern w:val="2"/>
          <w:sz w:val="24"/>
          <w:szCs w:val="24"/>
        </w:rPr>
        <w:tab/>
      </w:r>
      <w:r>
        <w:t>eCall Only mode / T3444 / eCall inactivity procedure / Removal of eCall only restriction after an eCall over IMS / 5GS to EPS</w:t>
      </w:r>
      <w:r>
        <w:tab/>
        <w:t>5427</w:t>
      </w:r>
    </w:p>
    <w:p w14:paraId="05DB799F" w14:textId="77777777" w:rsidR="00724475" w:rsidRDefault="00724475">
      <w:pPr>
        <w:pStyle w:val="TOC3"/>
        <w:rPr>
          <w:rFonts w:ascii="Calibri" w:hAnsi="Calibri"/>
          <w:kern w:val="2"/>
          <w:sz w:val="24"/>
          <w:szCs w:val="24"/>
        </w:rPr>
      </w:pPr>
      <w:r>
        <w:t>11.5.2</w:t>
      </w:r>
      <w:r>
        <w:rPr>
          <w:rFonts w:ascii="Calibri" w:hAnsi="Calibri"/>
          <w:kern w:val="2"/>
          <w:sz w:val="24"/>
          <w:szCs w:val="24"/>
        </w:rPr>
        <w:tab/>
      </w:r>
      <w:r>
        <w:t>eCall Only mode / T3445 / eCall inactivity procedure / Removal of eCall only restriction after a call to URI for test service / 5GS to EPS</w:t>
      </w:r>
      <w:r>
        <w:tab/>
        <w:t>5434</w:t>
      </w:r>
    </w:p>
    <w:p w14:paraId="4FD57365" w14:textId="77777777" w:rsidR="00724475" w:rsidRDefault="00724475">
      <w:pPr>
        <w:pStyle w:val="TOC3"/>
        <w:rPr>
          <w:rFonts w:ascii="Calibri" w:hAnsi="Calibri"/>
          <w:kern w:val="2"/>
          <w:sz w:val="24"/>
          <w:szCs w:val="24"/>
        </w:rPr>
      </w:pPr>
      <w:r>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5442</w:t>
      </w:r>
    </w:p>
    <w:p w14:paraId="4AB8D118" w14:textId="77777777" w:rsidR="00724475" w:rsidRDefault="00724475">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5446</w:t>
      </w:r>
    </w:p>
    <w:p w14:paraId="2F3A52AC" w14:textId="77777777" w:rsidR="00724475" w:rsidRDefault="00724475">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5449</w:t>
      </w:r>
    </w:p>
    <w:p w14:paraId="6B8258DD" w14:textId="77777777" w:rsidR="00724475" w:rsidRDefault="00724475">
      <w:pPr>
        <w:pStyle w:val="TOC3"/>
        <w:rPr>
          <w:rFonts w:ascii="Calibri" w:hAnsi="Calibri"/>
          <w:kern w:val="2"/>
          <w:sz w:val="24"/>
          <w:szCs w:val="24"/>
        </w:rPr>
      </w:pPr>
      <w:r w:rsidRPr="00BF6570">
        <w:rPr>
          <w:rFonts w:eastAsia="SimSun"/>
        </w:rPr>
        <w:t>11.5.6</w:t>
      </w:r>
      <w:r>
        <w:rPr>
          <w:rFonts w:ascii="Calibri" w:hAnsi="Calibri"/>
          <w:kern w:val="2"/>
          <w:sz w:val="24"/>
          <w:szCs w:val="24"/>
        </w:rPr>
        <w:tab/>
      </w:r>
      <w:r w:rsidRPr="00BF6570">
        <w:rPr>
          <w:rFonts w:eastAsia="SimSun"/>
        </w:rPr>
        <w:t>eCall capable / 5GS supports IMS voice over PS session / 5GS supports emergency service / eCall over IMS is not supported / eCall using the CS domain / emergency call over IMS if eCall using the CS domain is not available / UTRA</w:t>
      </w:r>
      <w:r>
        <w:tab/>
        <w:t>5451</w:t>
      </w:r>
    </w:p>
    <w:p w14:paraId="029801F6" w14:textId="77777777" w:rsidR="00724475" w:rsidRDefault="00724475">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5455</w:t>
      </w:r>
    </w:p>
    <w:p w14:paraId="1C8FEE98" w14:textId="77777777" w:rsidR="00724475" w:rsidRDefault="00724475">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5463</w:t>
      </w:r>
    </w:p>
    <w:p w14:paraId="58C107D9" w14:textId="77777777" w:rsidR="00724475" w:rsidRDefault="00724475">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5467</w:t>
      </w:r>
    </w:p>
    <w:p w14:paraId="0056FD62" w14:textId="77777777" w:rsidR="00724475" w:rsidRDefault="00724475">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5472</w:t>
      </w:r>
    </w:p>
    <w:p w14:paraId="24433B25" w14:textId="77777777" w:rsidR="00724475" w:rsidRDefault="00724475">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5477</w:t>
      </w:r>
    </w:p>
    <w:p w14:paraId="4240CA2B" w14:textId="77777777" w:rsidR="00724475" w:rsidRDefault="00724475">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5482</w:t>
      </w:r>
    </w:p>
    <w:p w14:paraId="4A989FAC" w14:textId="77777777" w:rsidR="00724475" w:rsidRDefault="00724475">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5485</w:t>
      </w:r>
    </w:p>
    <w:p w14:paraId="5C327155" w14:textId="77777777" w:rsidR="00724475" w:rsidRDefault="00724475">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5491</w:t>
      </w:r>
    </w:p>
    <w:p w14:paraId="1632C0A5" w14:textId="77777777" w:rsidR="00724475" w:rsidRDefault="00724475">
      <w:pPr>
        <w:pStyle w:val="TOC2"/>
        <w:rPr>
          <w:rFonts w:ascii="Calibri" w:hAnsi="Calibri"/>
          <w:kern w:val="2"/>
          <w:sz w:val="24"/>
          <w:szCs w:val="24"/>
        </w:rPr>
      </w:pPr>
      <w:r>
        <w:lastRenderedPageBreak/>
        <w:t>11.6</w:t>
      </w:r>
      <w:r>
        <w:rPr>
          <w:rFonts w:ascii="Calibri" w:hAnsi="Calibri"/>
          <w:kern w:val="2"/>
          <w:sz w:val="24"/>
          <w:szCs w:val="24"/>
        </w:rPr>
        <w:tab/>
      </w:r>
      <w:r>
        <w:t>3GPP PS Data Off</w:t>
      </w:r>
      <w:r>
        <w:tab/>
        <w:t>5495</w:t>
      </w:r>
    </w:p>
    <w:p w14:paraId="34152999" w14:textId="77777777" w:rsidR="00724475" w:rsidRDefault="00724475">
      <w:pPr>
        <w:pStyle w:val="TOC3"/>
        <w:rPr>
          <w:rFonts w:ascii="Calibri" w:hAnsi="Calibri"/>
          <w:kern w:val="2"/>
          <w:sz w:val="24"/>
          <w:szCs w:val="24"/>
        </w:rPr>
      </w:pPr>
      <w:r>
        <w:t>11.6.1</w:t>
      </w:r>
      <w:r>
        <w:rPr>
          <w:rFonts w:ascii="Calibri" w:hAnsi="Calibri"/>
          <w:kern w:val="2"/>
          <w:sz w:val="24"/>
          <w:szCs w:val="24"/>
        </w:rPr>
        <w:tab/>
      </w:r>
      <w:r>
        <w:t>Data Off / MO Voice Call</w:t>
      </w:r>
      <w:r>
        <w:tab/>
        <w:t>5495</w:t>
      </w:r>
    </w:p>
    <w:p w14:paraId="2AE99A24" w14:textId="77777777" w:rsidR="00724475" w:rsidRDefault="00724475">
      <w:pPr>
        <w:pStyle w:val="TOC3"/>
        <w:rPr>
          <w:rFonts w:ascii="Calibri" w:hAnsi="Calibri"/>
          <w:kern w:val="2"/>
          <w:sz w:val="24"/>
          <w:szCs w:val="24"/>
        </w:rPr>
      </w:pPr>
      <w:r>
        <w:t>11.6.2</w:t>
      </w:r>
      <w:r>
        <w:rPr>
          <w:rFonts w:ascii="Calibri" w:hAnsi="Calibri"/>
          <w:kern w:val="2"/>
          <w:sz w:val="24"/>
          <w:szCs w:val="24"/>
        </w:rPr>
        <w:tab/>
      </w:r>
      <w:r>
        <w:t>Data Off / MO Video Call</w:t>
      </w:r>
      <w:r>
        <w:tab/>
        <w:t>5499</w:t>
      </w:r>
    </w:p>
    <w:p w14:paraId="5ECB1C76" w14:textId="77777777" w:rsidR="00724475" w:rsidRDefault="00724475">
      <w:pPr>
        <w:pStyle w:val="TOC3"/>
        <w:rPr>
          <w:rFonts w:ascii="Calibri" w:hAnsi="Calibri"/>
          <w:kern w:val="2"/>
          <w:sz w:val="24"/>
          <w:szCs w:val="24"/>
        </w:rPr>
      </w:pPr>
      <w:r>
        <w:t>11.6.3</w:t>
      </w:r>
      <w:r>
        <w:rPr>
          <w:rFonts w:ascii="Calibri" w:hAnsi="Calibri"/>
          <w:kern w:val="2"/>
          <w:sz w:val="24"/>
          <w:szCs w:val="24"/>
        </w:rPr>
        <w:tab/>
      </w:r>
      <w:r>
        <w:t>Data Off / SMSoIP</w:t>
      </w:r>
      <w:r>
        <w:tab/>
        <w:t>5503</w:t>
      </w:r>
    </w:p>
    <w:p w14:paraId="310FBC5A" w14:textId="77777777" w:rsidR="00724475" w:rsidRDefault="00724475">
      <w:pPr>
        <w:pStyle w:val="TOC2"/>
        <w:rPr>
          <w:rFonts w:ascii="Calibri" w:hAnsi="Calibri"/>
          <w:kern w:val="2"/>
          <w:sz w:val="24"/>
          <w:szCs w:val="24"/>
        </w:rPr>
      </w:pPr>
      <w:r>
        <w:t>11.7</w:t>
      </w:r>
      <w:r>
        <w:rPr>
          <w:rFonts w:ascii="Calibri" w:hAnsi="Calibri"/>
          <w:kern w:val="2"/>
          <w:sz w:val="24"/>
          <w:szCs w:val="24"/>
        </w:rPr>
        <w:tab/>
      </w:r>
      <w:r>
        <w:t>eDRX</w:t>
      </w:r>
      <w:r>
        <w:tab/>
        <w:t>5508</w:t>
      </w:r>
    </w:p>
    <w:p w14:paraId="43B9883C" w14:textId="77777777" w:rsidR="00724475" w:rsidRDefault="00724475">
      <w:pPr>
        <w:pStyle w:val="TOC3"/>
        <w:rPr>
          <w:rFonts w:ascii="Calibri" w:hAnsi="Calibri"/>
          <w:kern w:val="2"/>
          <w:sz w:val="24"/>
          <w:szCs w:val="24"/>
        </w:rPr>
      </w:pPr>
      <w:r>
        <w:t>11.7.1</w:t>
      </w:r>
      <w:r>
        <w:rPr>
          <w:rFonts w:ascii="Calibri" w:hAnsi="Calibri"/>
          <w:kern w:val="2"/>
          <w:sz w:val="24"/>
          <w:szCs w:val="24"/>
        </w:rPr>
        <w:tab/>
      </w:r>
      <w:r>
        <w:t>eDRX / IDLE</w:t>
      </w:r>
      <w:r>
        <w:tab/>
        <w:t>5508</w:t>
      </w:r>
    </w:p>
    <w:p w14:paraId="3FAC40D6" w14:textId="77777777" w:rsidR="00724475" w:rsidRDefault="00724475">
      <w:pPr>
        <w:pStyle w:val="TOC3"/>
        <w:rPr>
          <w:rFonts w:ascii="Calibri" w:hAnsi="Calibri"/>
          <w:kern w:val="2"/>
          <w:sz w:val="24"/>
          <w:szCs w:val="24"/>
        </w:rPr>
      </w:pPr>
      <w:r>
        <w:t>11.7.2</w:t>
      </w:r>
      <w:r>
        <w:rPr>
          <w:rFonts w:ascii="Calibri" w:hAnsi="Calibri"/>
          <w:kern w:val="2"/>
          <w:sz w:val="24"/>
          <w:szCs w:val="24"/>
        </w:rPr>
        <w:tab/>
      </w:r>
      <w:r>
        <w:t>eDRX / Inactive / RAN-initiated paging</w:t>
      </w:r>
      <w:r>
        <w:tab/>
        <w:t>5513</w:t>
      </w:r>
    </w:p>
    <w:p w14:paraId="4E401FD1" w14:textId="77777777" w:rsidR="00724475" w:rsidRDefault="00724475">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5517</w:t>
      </w:r>
    </w:p>
    <w:p w14:paraId="0D11791C" w14:textId="77777777" w:rsidR="00724475" w:rsidRDefault="00724475">
      <w:pPr>
        <w:pStyle w:val="TOC3"/>
        <w:rPr>
          <w:rFonts w:ascii="Calibri" w:hAnsi="Calibri"/>
          <w:kern w:val="2"/>
          <w:sz w:val="24"/>
          <w:szCs w:val="24"/>
        </w:rPr>
      </w:pPr>
      <w:r>
        <w:t>11.7.4</w:t>
      </w:r>
      <w:r>
        <w:rPr>
          <w:rFonts w:ascii="Calibri" w:hAnsi="Calibri"/>
          <w:kern w:val="2"/>
          <w:sz w:val="24"/>
          <w:szCs w:val="24"/>
        </w:rPr>
        <w:tab/>
      </w:r>
      <w:r>
        <w:t>eDRX / Inactive / CN-initiated paging / RAN-initiated paging</w:t>
      </w:r>
      <w:r>
        <w:tab/>
        <w:t>5524</w:t>
      </w:r>
    </w:p>
    <w:p w14:paraId="725FD506" w14:textId="77777777" w:rsidR="00724475" w:rsidRDefault="00724475">
      <w:pPr>
        <w:pStyle w:val="TOC3"/>
        <w:rPr>
          <w:rFonts w:ascii="Calibri" w:hAnsi="Calibri"/>
          <w:kern w:val="2"/>
          <w:sz w:val="24"/>
          <w:szCs w:val="24"/>
        </w:rPr>
      </w:pPr>
      <w:r>
        <w:t>11.7.5</w:t>
      </w:r>
      <w:r>
        <w:rPr>
          <w:rFonts w:ascii="Calibri" w:hAnsi="Calibri"/>
          <w:kern w:val="2"/>
          <w:sz w:val="24"/>
          <w:szCs w:val="24"/>
        </w:rPr>
        <w:tab/>
      </w:r>
      <w:r>
        <w:t>eDRX / Inactive / RAN-initiated paging / Correct using ran-ExtendedPagingCycleConfig-r18 and ran-ExtendedPagingCycle-r17</w:t>
      </w:r>
      <w:r>
        <w:tab/>
        <w:t>5530</w:t>
      </w:r>
    </w:p>
    <w:p w14:paraId="617C4DAD" w14:textId="77777777" w:rsidR="00724475" w:rsidRDefault="00724475">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5534</w:t>
      </w:r>
    </w:p>
    <w:p w14:paraId="78BCC17B" w14:textId="77777777" w:rsidR="00724475" w:rsidRDefault="00724475">
      <w:pPr>
        <w:pStyle w:val="TOC3"/>
        <w:rPr>
          <w:rFonts w:ascii="Calibri" w:hAnsi="Calibri"/>
          <w:kern w:val="2"/>
          <w:sz w:val="24"/>
          <w:szCs w:val="24"/>
        </w:rPr>
      </w:pPr>
      <w:r w:rsidRPr="00BF6570">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5534</w:t>
      </w:r>
    </w:p>
    <w:p w14:paraId="7C579181" w14:textId="77777777" w:rsidR="00724475" w:rsidRDefault="00724475">
      <w:pPr>
        <w:pStyle w:val="TOC3"/>
        <w:rPr>
          <w:rFonts w:ascii="Calibri" w:hAnsi="Calibri"/>
          <w:kern w:val="2"/>
          <w:sz w:val="24"/>
          <w:szCs w:val="24"/>
        </w:rPr>
      </w:pPr>
      <w:r w:rsidRPr="00BF6570">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5536</w:t>
      </w:r>
    </w:p>
    <w:p w14:paraId="4675EB96" w14:textId="77777777" w:rsidR="00724475" w:rsidRDefault="00724475">
      <w:pPr>
        <w:pStyle w:val="TOC3"/>
        <w:rPr>
          <w:rFonts w:ascii="Calibri" w:hAnsi="Calibri"/>
          <w:kern w:val="2"/>
          <w:sz w:val="24"/>
          <w:szCs w:val="24"/>
        </w:rPr>
      </w:pPr>
      <w:r w:rsidRPr="00BF6570">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5538</w:t>
      </w:r>
    </w:p>
    <w:p w14:paraId="34DBBEB9" w14:textId="77777777" w:rsidR="00724475" w:rsidRDefault="00724475">
      <w:pPr>
        <w:pStyle w:val="TOC3"/>
        <w:rPr>
          <w:rFonts w:ascii="Calibri" w:hAnsi="Calibri"/>
          <w:kern w:val="2"/>
          <w:sz w:val="24"/>
          <w:szCs w:val="24"/>
        </w:rPr>
      </w:pPr>
      <w:r w:rsidRPr="00BF6570">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5543</w:t>
      </w:r>
    </w:p>
    <w:p w14:paraId="6D3081E4" w14:textId="77777777" w:rsidR="00724475" w:rsidRDefault="00724475">
      <w:pPr>
        <w:pStyle w:val="TOC3"/>
        <w:rPr>
          <w:rFonts w:ascii="Calibri" w:hAnsi="Calibri"/>
          <w:kern w:val="2"/>
          <w:sz w:val="24"/>
          <w:szCs w:val="24"/>
        </w:rPr>
      </w:pPr>
      <w:r w:rsidRPr="00BF6570">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5548</w:t>
      </w:r>
    </w:p>
    <w:p w14:paraId="78F3FAFD" w14:textId="77777777" w:rsidR="00724475" w:rsidRDefault="00724475">
      <w:pPr>
        <w:pStyle w:val="TOC3"/>
        <w:rPr>
          <w:rFonts w:ascii="Calibri" w:hAnsi="Calibri"/>
          <w:kern w:val="2"/>
          <w:sz w:val="24"/>
          <w:szCs w:val="24"/>
        </w:rPr>
      </w:pPr>
      <w:r w:rsidRPr="00BF6570">
        <w:rPr>
          <w:rFonts w:eastAsia="SimSun"/>
          <w:lang w:eastAsia="zh-CN"/>
        </w:rPr>
        <w:t>11.8.6</w:t>
      </w:r>
      <w:r>
        <w:rPr>
          <w:rFonts w:ascii="Calibri" w:hAnsi="Calibri"/>
          <w:kern w:val="2"/>
          <w:sz w:val="24"/>
          <w:szCs w:val="24"/>
        </w:rPr>
        <w:tab/>
      </w:r>
      <w:r w:rsidRPr="00BF6570">
        <w:rPr>
          <w:rFonts w:eastAsia="SimSun"/>
          <w:lang w:eastAsia="zh-CN"/>
        </w:rPr>
        <w:t>Inter-system mobility between untrusted Non-3GPP and 3GPP system/Handover from EPC/ePDG to 5GS/ UE in 5GMM-DEREGISTERED and EMM-DEREGISTERED states</w:t>
      </w:r>
      <w:r>
        <w:tab/>
        <w:t>5555</w:t>
      </w:r>
    </w:p>
    <w:p w14:paraId="42F0C328" w14:textId="77777777" w:rsidR="00724475" w:rsidRDefault="00724475">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5558</w:t>
      </w:r>
    </w:p>
    <w:p w14:paraId="297BAA21" w14:textId="77777777" w:rsidR="00724475" w:rsidRDefault="00724475">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5558</w:t>
      </w:r>
    </w:p>
    <w:p w14:paraId="083A6A3D" w14:textId="77777777" w:rsidR="00724475" w:rsidRDefault="00724475">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5565</w:t>
      </w:r>
    </w:p>
    <w:p w14:paraId="440A6D1E" w14:textId="77777777" w:rsidR="00724475" w:rsidRDefault="00724475">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5570</w:t>
      </w:r>
    </w:p>
    <w:p w14:paraId="5F08F243" w14:textId="77777777" w:rsidR="00724475" w:rsidRDefault="00724475">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5579</w:t>
      </w:r>
    </w:p>
    <w:p w14:paraId="7542D06C" w14:textId="77777777" w:rsidR="00724475" w:rsidRDefault="00724475">
      <w:pPr>
        <w:pStyle w:val="TOC1"/>
        <w:rPr>
          <w:rFonts w:ascii="Calibri" w:hAnsi="Calibri"/>
          <w:kern w:val="2"/>
          <w:sz w:val="24"/>
          <w:szCs w:val="24"/>
        </w:rPr>
      </w:pPr>
      <w:r>
        <w:t>12</w:t>
      </w:r>
      <w:r>
        <w:rPr>
          <w:rFonts w:ascii="Calibri" w:hAnsi="Calibri"/>
          <w:kern w:val="2"/>
          <w:sz w:val="24"/>
          <w:szCs w:val="24"/>
        </w:rPr>
        <w:tab/>
      </w:r>
      <w:r>
        <w:t>NR sidelink</w:t>
      </w:r>
      <w:r>
        <w:tab/>
        <w:t>5586</w:t>
      </w:r>
    </w:p>
    <w:p w14:paraId="1F42C881" w14:textId="77777777" w:rsidR="00724475" w:rsidRDefault="00724475">
      <w:pPr>
        <w:pStyle w:val="TOC2"/>
        <w:rPr>
          <w:rFonts w:ascii="Calibri" w:hAnsi="Calibri"/>
          <w:kern w:val="2"/>
          <w:sz w:val="24"/>
          <w:szCs w:val="24"/>
        </w:rPr>
      </w:pPr>
      <w:r>
        <w:t>12.1</w:t>
      </w:r>
      <w:r>
        <w:rPr>
          <w:rFonts w:ascii="Calibri" w:hAnsi="Calibri"/>
          <w:kern w:val="2"/>
          <w:sz w:val="24"/>
          <w:szCs w:val="24"/>
        </w:rPr>
        <w:tab/>
      </w:r>
      <w:r w:rsidRPr="00BF6570">
        <w:rPr>
          <w:iCs/>
        </w:rPr>
        <w:t>PC5-only operation</w:t>
      </w:r>
      <w:r>
        <w:tab/>
        <w:t>5586</w:t>
      </w:r>
    </w:p>
    <w:p w14:paraId="6012CDB6" w14:textId="77777777" w:rsidR="00724475" w:rsidRDefault="00724475">
      <w:pPr>
        <w:pStyle w:val="TOC3"/>
        <w:rPr>
          <w:rFonts w:ascii="Calibri" w:hAnsi="Calibri"/>
          <w:kern w:val="2"/>
          <w:sz w:val="24"/>
          <w:szCs w:val="24"/>
        </w:rPr>
      </w:pPr>
      <w:r w:rsidRPr="00BF6570">
        <w:rPr>
          <w:iCs/>
        </w:rPr>
        <w:t>12.1.1</w:t>
      </w:r>
      <w:r>
        <w:rPr>
          <w:rFonts w:ascii="Calibri" w:hAnsi="Calibri"/>
          <w:kern w:val="2"/>
          <w:sz w:val="24"/>
          <w:szCs w:val="24"/>
        </w:rPr>
        <w:tab/>
      </w:r>
      <w:r w:rsidRPr="00BF6570">
        <w:rPr>
          <w:iCs/>
        </w:rPr>
        <w:t>PC5-only operation / Sidelink communication</w:t>
      </w:r>
      <w:r>
        <w:tab/>
        <w:t>5586</w:t>
      </w:r>
    </w:p>
    <w:p w14:paraId="4C6A9895" w14:textId="77777777" w:rsidR="00724475" w:rsidRDefault="00724475">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5586</w:t>
      </w:r>
    </w:p>
    <w:p w14:paraId="306C6153" w14:textId="77777777" w:rsidR="00724475" w:rsidRDefault="00724475">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5588</w:t>
      </w:r>
    </w:p>
    <w:p w14:paraId="48DE74C9" w14:textId="77777777" w:rsidR="00724475" w:rsidRDefault="00724475">
      <w:pPr>
        <w:pStyle w:val="TOC3"/>
        <w:rPr>
          <w:rFonts w:ascii="Calibri" w:hAnsi="Calibri"/>
          <w:kern w:val="2"/>
          <w:sz w:val="24"/>
          <w:szCs w:val="24"/>
        </w:rPr>
      </w:pPr>
      <w:r w:rsidRPr="00BF6570">
        <w:rPr>
          <w:iCs/>
        </w:rPr>
        <w:t>12.1.2</w:t>
      </w:r>
      <w:r>
        <w:rPr>
          <w:rFonts w:ascii="Calibri" w:hAnsi="Calibri"/>
          <w:kern w:val="2"/>
          <w:sz w:val="24"/>
          <w:szCs w:val="24"/>
        </w:rPr>
        <w:tab/>
      </w:r>
      <w:r w:rsidRPr="00BF6570">
        <w:rPr>
          <w:iCs/>
        </w:rPr>
        <w:t>PC5-only operation / Sidelink synchronization related procedure</w:t>
      </w:r>
      <w:r>
        <w:tab/>
        <w:t>5591</w:t>
      </w:r>
    </w:p>
    <w:p w14:paraId="19330F60" w14:textId="77777777" w:rsidR="00724475" w:rsidRDefault="00724475">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5591</w:t>
      </w:r>
    </w:p>
    <w:p w14:paraId="56E18CDF" w14:textId="77777777" w:rsidR="00724475" w:rsidRDefault="00724475">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5600</w:t>
      </w:r>
    </w:p>
    <w:p w14:paraId="25E62D4A" w14:textId="77777777" w:rsidR="00724475" w:rsidRDefault="00724475">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5604</w:t>
      </w:r>
    </w:p>
    <w:p w14:paraId="0A644767" w14:textId="77777777" w:rsidR="00724475" w:rsidRDefault="00724475">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5604</w:t>
      </w:r>
    </w:p>
    <w:p w14:paraId="4413F3E3" w14:textId="77777777" w:rsidR="00724475" w:rsidRDefault="00724475">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5609</w:t>
      </w:r>
    </w:p>
    <w:p w14:paraId="4C803184" w14:textId="77777777" w:rsidR="00724475" w:rsidRDefault="00724475">
      <w:pPr>
        <w:pStyle w:val="TOC4"/>
        <w:rPr>
          <w:rFonts w:ascii="Calibri" w:hAnsi="Calibri"/>
          <w:kern w:val="2"/>
          <w:sz w:val="24"/>
          <w:szCs w:val="24"/>
        </w:rPr>
      </w:pPr>
      <w:r w:rsidRPr="00BF6570">
        <w:rPr>
          <w:rFonts w:eastAsia="SimSun"/>
        </w:rPr>
        <w:t>12.1.3.3</w:t>
      </w:r>
      <w:r>
        <w:rPr>
          <w:rFonts w:ascii="Calibri" w:hAnsi="Calibri"/>
          <w:kern w:val="2"/>
          <w:sz w:val="24"/>
          <w:szCs w:val="24"/>
        </w:rPr>
        <w:tab/>
      </w:r>
      <w:r w:rsidRPr="00BF6570">
        <w:rPr>
          <w:rFonts w:eastAsia="SimSun"/>
        </w:rPr>
        <w:t>PC5-only operation / Measurement configuration and reporting via PC5 RRC / PSBCH-RSRP measurement reporting / Periodical reporting</w:t>
      </w:r>
      <w:r>
        <w:tab/>
        <w:t>5616</w:t>
      </w:r>
    </w:p>
    <w:p w14:paraId="6CF87DED" w14:textId="77777777" w:rsidR="00724475" w:rsidRDefault="00724475">
      <w:pPr>
        <w:pStyle w:val="TOC3"/>
        <w:rPr>
          <w:rFonts w:ascii="Calibri" w:hAnsi="Calibri"/>
          <w:kern w:val="2"/>
          <w:sz w:val="24"/>
          <w:szCs w:val="24"/>
        </w:rPr>
      </w:pPr>
      <w:r w:rsidRPr="00BF6570">
        <w:rPr>
          <w:iCs/>
        </w:rPr>
        <w:t>12.1.4</w:t>
      </w:r>
      <w:r>
        <w:rPr>
          <w:rFonts w:ascii="Calibri" w:hAnsi="Calibri"/>
          <w:kern w:val="2"/>
          <w:sz w:val="24"/>
          <w:szCs w:val="24"/>
        </w:rPr>
        <w:tab/>
      </w:r>
      <w:r>
        <w:t>PC5-only operation / Sidelink Reconfiguration via PC5 RRC</w:t>
      </w:r>
      <w:r>
        <w:tab/>
        <w:t>5621</w:t>
      </w:r>
    </w:p>
    <w:p w14:paraId="1403D94C" w14:textId="77777777" w:rsidR="00724475" w:rsidRDefault="00724475">
      <w:pPr>
        <w:pStyle w:val="TOC4"/>
        <w:rPr>
          <w:rFonts w:ascii="Calibri" w:hAnsi="Calibri"/>
          <w:kern w:val="2"/>
          <w:sz w:val="24"/>
          <w:szCs w:val="24"/>
        </w:rPr>
      </w:pPr>
      <w:r w:rsidRPr="00BF6570">
        <w:rPr>
          <w:rFonts w:eastAsia="SimSun"/>
        </w:rPr>
        <w:t>12.1.4.1</w:t>
      </w:r>
      <w:r>
        <w:rPr>
          <w:rFonts w:ascii="Calibri" w:hAnsi="Calibri"/>
          <w:kern w:val="2"/>
          <w:sz w:val="24"/>
          <w:szCs w:val="24"/>
        </w:rPr>
        <w:tab/>
      </w:r>
      <w:r>
        <w:t>PC5-only operation / Sidelink Reconfiguration via PC5 RRC / SL-DRB management / initiating UE side</w:t>
      </w:r>
      <w:r>
        <w:tab/>
        <w:t>5621</w:t>
      </w:r>
    </w:p>
    <w:p w14:paraId="72B3F72C" w14:textId="77777777" w:rsidR="00724475" w:rsidRDefault="00724475">
      <w:pPr>
        <w:pStyle w:val="TOC4"/>
        <w:rPr>
          <w:rFonts w:ascii="Calibri" w:hAnsi="Calibri"/>
          <w:kern w:val="2"/>
          <w:sz w:val="24"/>
          <w:szCs w:val="24"/>
        </w:rPr>
      </w:pPr>
      <w:r w:rsidRPr="00BF6570">
        <w:rPr>
          <w:rFonts w:eastAsia="SimSun"/>
        </w:rPr>
        <w:t>12.1.4.2</w:t>
      </w:r>
      <w:r>
        <w:rPr>
          <w:rFonts w:ascii="Calibri" w:hAnsi="Calibri"/>
          <w:kern w:val="2"/>
          <w:sz w:val="24"/>
          <w:szCs w:val="24"/>
        </w:rPr>
        <w:tab/>
      </w:r>
      <w:r>
        <w:t>PC5-only operation / Sidelink Reconfiguration via PC5 RRC / SL DRB management / Peer UE side</w:t>
      </w:r>
      <w:r>
        <w:tab/>
        <w:t>5627</w:t>
      </w:r>
    </w:p>
    <w:p w14:paraId="7D1E4685" w14:textId="77777777" w:rsidR="00724475" w:rsidRDefault="00724475">
      <w:pPr>
        <w:pStyle w:val="TOC3"/>
        <w:rPr>
          <w:rFonts w:ascii="Calibri" w:hAnsi="Calibri"/>
          <w:kern w:val="2"/>
          <w:sz w:val="24"/>
          <w:szCs w:val="24"/>
        </w:rPr>
      </w:pPr>
      <w:r>
        <w:t>12.1.</w:t>
      </w:r>
      <w:r w:rsidRPr="00BF6570">
        <w:rPr>
          <w:rFonts w:eastAsia="DengXian"/>
          <w:lang w:eastAsia="zh-CN"/>
        </w:rPr>
        <w:t>5</w:t>
      </w:r>
      <w:r>
        <w:rPr>
          <w:rFonts w:ascii="Calibri" w:hAnsi="Calibri"/>
          <w:kern w:val="2"/>
          <w:sz w:val="24"/>
          <w:szCs w:val="24"/>
        </w:rPr>
        <w:tab/>
      </w:r>
      <w:r>
        <w:t>PC5-only operation / Sidelink CSI reporting</w:t>
      </w:r>
      <w:r>
        <w:tab/>
        <w:t>5631</w:t>
      </w:r>
    </w:p>
    <w:p w14:paraId="0D84601E" w14:textId="77777777" w:rsidR="00724475" w:rsidRDefault="00724475">
      <w:pPr>
        <w:pStyle w:val="TOC4"/>
        <w:rPr>
          <w:rFonts w:ascii="Calibri" w:hAnsi="Calibri"/>
          <w:kern w:val="2"/>
          <w:sz w:val="24"/>
          <w:szCs w:val="24"/>
        </w:rPr>
      </w:pPr>
      <w:r>
        <w:rPr>
          <w:lang w:eastAsia="zh-CN"/>
        </w:rPr>
        <w:lastRenderedPageBreak/>
        <w:t>12.1.5.1</w:t>
      </w:r>
      <w:r>
        <w:rPr>
          <w:rFonts w:ascii="Calibri" w:hAnsi="Calibri"/>
          <w:kern w:val="2"/>
          <w:sz w:val="24"/>
          <w:szCs w:val="24"/>
        </w:rPr>
        <w:tab/>
      </w:r>
      <w:r>
        <w:t>PC5-only operation / Sidelink CSI reporting / Configuration</w:t>
      </w:r>
      <w:r>
        <w:tab/>
        <w:t>5631</w:t>
      </w:r>
    </w:p>
    <w:p w14:paraId="2A6825DB" w14:textId="77777777" w:rsidR="00724475" w:rsidRDefault="00724475">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5636</w:t>
      </w:r>
    </w:p>
    <w:p w14:paraId="78811CEB" w14:textId="77777777" w:rsidR="00724475" w:rsidRDefault="00724475">
      <w:pPr>
        <w:pStyle w:val="TOC3"/>
        <w:rPr>
          <w:rFonts w:ascii="Calibri" w:hAnsi="Calibri"/>
          <w:kern w:val="2"/>
          <w:sz w:val="24"/>
          <w:szCs w:val="24"/>
        </w:rPr>
      </w:pPr>
      <w:r w:rsidRPr="00BF6570">
        <w:rPr>
          <w:iCs/>
        </w:rPr>
        <w:t>12.1.6</w:t>
      </w:r>
      <w:r>
        <w:rPr>
          <w:rFonts w:ascii="Calibri" w:hAnsi="Calibri"/>
          <w:kern w:val="2"/>
          <w:sz w:val="24"/>
          <w:szCs w:val="24"/>
        </w:rPr>
        <w:tab/>
      </w:r>
      <w:r w:rsidRPr="00BF6570">
        <w:rPr>
          <w:iCs/>
        </w:rPr>
        <w:t>PC5-only operation / Sidelink failure</w:t>
      </w:r>
      <w:r>
        <w:tab/>
        <w:t>5641</w:t>
      </w:r>
    </w:p>
    <w:p w14:paraId="0C3F65D3" w14:textId="77777777" w:rsidR="00724475" w:rsidRDefault="00724475">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5641</w:t>
      </w:r>
    </w:p>
    <w:p w14:paraId="77320C44" w14:textId="77777777" w:rsidR="00724475" w:rsidRDefault="00724475">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5644</w:t>
      </w:r>
    </w:p>
    <w:p w14:paraId="560D8AE2" w14:textId="77777777" w:rsidR="00724475" w:rsidRDefault="00724475">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5647</w:t>
      </w:r>
    </w:p>
    <w:p w14:paraId="6095D571" w14:textId="77777777" w:rsidR="00724475" w:rsidRDefault="00724475">
      <w:pPr>
        <w:pStyle w:val="TOC3"/>
        <w:rPr>
          <w:rFonts w:ascii="Calibri" w:hAnsi="Calibri"/>
          <w:kern w:val="2"/>
          <w:sz w:val="24"/>
          <w:szCs w:val="24"/>
        </w:rPr>
      </w:pPr>
      <w:r w:rsidRPr="00BF6570">
        <w:rPr>
          <w:iCs/>
        </w:rPr>
        <w:t>12.1.7</w:t>
      </w:r>
      <w:r>
        <w:rPr>
          <w:rFonts w:ascii="Calibri" w:hAnsi="Calibri"/>
          <w:kern w:val="2"/>
          <w:sz w:val="24"/>
          <w:szCs w:val="24"/>
        </w:rPr>
        <w:tab/>
      </w:r>
      <w:r w:rsidRPr="00BF6570">
        <w:rPr>
          <w:iCs/>
        </w:rPr>
        <w:t>PC5-only operation / Sidelink UE capability transfer via PC5 RRC</w:t>
      </w:r>
      <w:r>
        <w:tab/>
        <w:t>5651</w:t>
      </w:r>
    </w:p>
    <w:p w14:paraId="6F2A4BFB" w14:textId="77777777" w:rsidR="00724475" w:rsidRDefault="00724475">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5651</w:t>
      </w:r>
    </w:p>
    <w:p w14:paraId="44B1C6A8" w14:textId="77777777" w:rsidR="00724475" w:rsidRDefault="00724475">
      <w:pPr>
        <w:pStyle w:val="TOC3"/>
        <w:rPr>
          <w:rFonts w:ascii="Calibri" w:hAnsi="Calibri"/>
          <w:kern w:val="2"/>
          <w:sz w:val="24"/>
          <w:szCs w:val="24"/>
        </w:rPr>
      </w:pPr>
      <w:r w:rsidRPr="00BF6570">
        <w:rPr>
          <w:iCs/>
        </w:rPr>
        <w:t>12.1.8</w:t>
      </w:r>
      <w:r>
        <w:rPr>
          <w:rFonts w:ascii="Calibri" w:hAnsi="Calibri"/>
          <w:kern w:val="2"/>
          <w:sz w:val="24"/>
          <w:szCs w:val="24"/>
        </w:rPr>
        <w:tab/>
      </w:r>
      <w:r w:rsidRPr="00BF6570">
        <w:rPr>
          <w:iCs/>
        </w:rPr>
        <w:t>PC5-only operation / MAC</w:t>
      </w:r>
      <w:r>
        <w:tab/>
        <w:t>5659</w:t>
      </w:r>
    </w:p>
    <w:p w14:paraId="731EF937" w14:textId="77777777" w:rsidR="00724475" w:rsidRDefault="00724475">
      <w:pPr>
        <w:pStyle w:val="TOC4"/>
        <w:rPr>
          <w:rFonts w:ascii="Calibri" w:hAnsi="Calibri"/>
          <w:kern w:val="2"/>
          <w:sz w:val="24"/>
          <w:szCs w:val="24"/>
        </w:rPr>
      </w:pPr>
      <w:r>
        <w:t>12.1.8.1</w:t>
      </w:r>
      <w:r>
        <w:rPr>
          <w:rFonts w:ascii="Calibri" w:hAnsi="Calibri"/>
          <w:kern w:val="2"/>
          <w:sz w:val="24"/>
          <w:szCs w:val="24"/>
        </w:rPr>
        <w:tab/>
      </w:r>
      <w:r>
        <w:t>PC5-only operation / MAC / SL-SCH data transmission</w:t>
      </w:r>
      <w:r>
        <w:tab/>
        <w:t>5659</w:t>
      </w:r>
    </w:p>
    <w:p w14:paraId="064B9930" w14:textId="77777777" w:rsidR="00724475" w:rsidRDefault="00724475">
      <w:pPr>
        <w:pStyle w:val="TOC5"/>
        <w:rPr>
          <w:rFonts w:ascii="Calibri" w:hAnsi="Calibri"/>
          <w:kern w:val="2"/>
          <w:sz w:val="24"/>
          <w:szCs w:val="24"/>
        </w:rPr>
      </w:pPr>
      <w:r>
        <w:t>12.1.8.1.1</w:t>
      </w:r>
      <w:r>
        <w:rPr>
          <w:rFonts w:ascii="Calibri" w:hAnsi="Calibri"/>
          <w:kern w:val="2"/>
          <w:sz w:val="24"/>
          <w:szCs w:val="24"/>
        </w:rPr>
        <w:tab/>
      </w:r>
      <w:r>
        <w:t>PC5-only operation / MAC / SL-SCH data transmission / Selected sidelink grant</w:t>
      </w:r>
      <w:r>
        <w:tab/>
        <w:t>5659</w:t>
      </w:r>
    </w:p>
    <w:p w14:paraId="1D4070A0" w14:textId="77777777" w:rsidR="00724475" w:rsidRDefault="00724475">
      <w:pPr>
        <w:pStyle w:val="TOC4"/>
        <w:rPr>
          <w:rFonts w:ascii="Calibri" w:hAnsi="Calibri"/>
          <w:kern w:val="2"/>
          <w:sz w:val="24"/>
          <w:szCs w:val="24"/>
        </w:rPr>
      </w:pPr>
      <w:r w:rsidRPr="00BF6570">
        <w:rPr>
          <w:rFonts w:eastAsia="SimSun"/>
        </w:rPr>
        <w:t>12.1.8.2</w:t>
      </w:r>
      <w:r>
        <w:rPr>
          <w:rFonts w:ascii="Calibri" w:hAnsi="Calibri"/>
          <w:kern w:val="2"/>
          <w:sz w:val="24"/>
          <w:szCs w:val="24"/>
        </w:rPr>
        <w:tab/>
      </w:r>
      <w:r w:rsidRPr="00BF6570">
        <w:rPr>
          <w:rFonts w:eastAsia="SimSun"/>
        </w:rPr>
        <w:t>PC5-only operation / MAC / SL-SCH data reception</w:t>
      </w:r>
      <w:r>
        <w:tab/>
        <w:t>5666</w:t>
      </w:r>
    </w:p>
    <w:p w14:paraId="4C2D67B7" w14:textId="77777777" w:rsidR="00724475" w:rsidRDefault="00724475">
      <w:pPr>
        <w:pStyle w:val="TOC5"/>
        <w:rPr>
          <w:rFonts w:ascii="Calibri" w:hAnsi="Calibri"/>
          <w:kern w:val="2"/>
          <w:sz w:val="24"/>
          <w:szCs w:val="24"/>
        </w:rPr>
      </w:pPr>
      <w:r w:rsidRPr="00BF6570">
        <w:rPr>
          <w:rFonts w:eastAsia="SimSun"/>
        </w:rPr>
        <w:t>12.1.8.2.1</w:t>
      </w:r>
      <w:r>
        <w:rPr>
          <w:rFonts w:ascii="Calibri" w:hAnsi="Calibri"/>
          <w:kern w:val="2"/>
          <w:sz w:val="24"/>
          <w:szCs w:val="24"/>
        </w:rPr>
        <w:tab/>
      </w:r>
      <w:r w:rsidRPr="00BF6570">
        <w:rPr>
          <w:rFonts w:eastAsia="SimSun"/>
        </w:rPr>
        <w:t>PC5-only operation / MAC / SL-SCH data reception / ACK-NACK HARQ</w:t>
      </w:r>
      <w:r>
        <w:tab/>
        <w:t>5666</w:t>
      </w:r>
    </w:p>
    <w:p w14:paraId="04F0BD29" w14:textId="77777777" w:rsidR="00724475" w:rsidRDefault="00724475">
      <w:pPr>
        <w:pStyle w:val="TOC5"/>
        <w:rPr>
          <w:rFonts w:ascii="Calibri" w:hAnsi="Calibri"/>
          <w:kern w:val="2"/>
          <w:sz w:val="24"/>
          <w:szCs w:val="24"/>
        </w:rPr>
      </w:pPr>
      <w:r>
        <w:t>12.1.8.2.2</w:t>
      </w:r>
      <w:r>
        <w:rPr>
          <w:rFonts w:ascii="Calibri" w:hAnsi="Calibri"/>
          <w:kern w:val="2"/>
          <w:sz w:val="24"/>
          <w:szCs w:val="24"/>
        </w:rPr>
        <w:tab/>
      </w:r>
      <w:r>
        <w:t>PC5-only operation / MAC / SL-SCH data reception / NACK-only HARQ</w:t>
      </w:r>
      <w:r>
        <w:tab/>
        <w:t>5673</w:t>
      </w:r>
    </w:p>
    <w:p w14:paraId="22959408" w14:textId="77777777" w:rsidR="00724475" w:rsidRDefault="00724475">
      <w:pPr>
        <w:pStyle w:val="TOC5"/>
        <w:rPr>
          <w:rFonts w:ascii="Calibri" w:hAnsi="Calibri"/>
          <w:kern w:val="2"/>
          <w:sz w:val="24"/>
          <w:szCs w:val="24"/>
        </w:rPr>
      </w:pPr>
      <w:r>
        <w:t>12.1.8.2.3</w:t>
      </w:r>
      <w:r>
        <w:rPr>
          <w:rFonts w:ascii="Calibri" w:hAnsi="Calibri"/>
          <w:kern w:val="2"/>
          <w:sz w:val="24"/>
          <w:szCs w:val="24"/>
        </w:rPr>
        <w:tab/>
      </w:r>
      <w:r>
        <w:t>PC5-only operation / MAC / SL-SCH data reception / SL-SCH Transport block size selection</w:t>
      </w:r>
      <w:r>
        <w:tab/>
        <w:t>5679</w:t>
      </w:r>
    </w:p>
    <w:p w14:paraId="5F5CAAFB" w14:textId="77777777" w:rsidR="00724475" w:rsidRDefault="00724475">
      <w:pPr>
        <w:pStyle w:val="TOC5"/>
        <w:rPr>
          <w:rFonts w:ascii="Calibri" w:hAnsi="Calibri"/>
          <w:kern w:val="2"/>
          <w:sz w:val="24"/>
          <w:szCs w:val="24"/>
        </w:rPr>
      </w:pPr>
      <w:r w:rsidRPr="00BF6570">
        <w:rPr>
          <w:rFonts w:eastAsia="SimSun"/>
        </w:rPr>
        <w:t>12.1.8.2.4</w:t>
      </w:r>
      <w:r>
        <w:rPr>
          <w:rFonts w:ascii="Calibri" w:hAnsi="Calibri"/>
          <w:kern w:val="2"/>
          <w:sz w:val="24"/>
          <w:szCs w:val="24"/>
        </w:rPr>
        <w:tab/>
      </w:r>
      <w:r w:rsidRPr="00BF6570">
        <w:rPr>
          <w:rFonts w:eastAsia="SimSun"/>
        </w:rPr>
        <w:t>PC5-only operation / MAC / SL-SCH data reception / SL-SCH Transport block size selection for SL MIMO</w:t>
      </w:r>
      <w:r>
        <w:tab/>
        <w:t>5687</w:t>
      </w:r>
    </w:p>
    <w:p w14:paraId="0118423E" w14:textId="77777777" w:rsidR="00724475" w:rsidRDefault="00724475">
      <w:pPr>
        <w:pStyle w:val="TOC3"/>
        <w:rPr>
          <w:rFonts w:ascii="Calibri" w:hAnsi="Calibri"/>
          <w:kern w:val="2"/>
          <w:sz w:val="24"/>
          <w:szCs w:val="24"/>
        </w:rPr>
      </w:pPr>
      <w:r w:rsidRPr="00BF6570">
        <w:rPr>
          <w:rFonts w:eastAsia="SimSun"/>
        </w:rPr>
        <w:t>12.1.9</w:t>
      </w:r>
      <w:r>
        <w:tab/>
        <w:t>5692</w:t>
      </w:r>
    </w:p>
    <w:p w14:paraId="1AB1FCF2" w14:textId="77777777" w:rsidR="00724475" w:rsidRDefault="00724475">
      <w:pPr>
        <w:pStyle w:val="TOC3"/>
        <w:rPr>
          <w:rFonts w:ascii="Calibri" w:hAnsi="Calibri"/>
          <w:kern w:val="2"/>
          <w:sz w:val="24"/>
          <w:szCs w:val="24"/>
        </w:rPr>
      </w:pPr>
      <w:r w:rsidRPr="00BF6570">
        <w:rPr>
          <w:iCs/>
        </w:rPr>
        <w:t>12.1.</w:t>
      </w:r>
      <w:r w:rsidRPr="00BF6570">
        <w:rPr>
          <w:iCs/>
          <w:lang w:eastAsia="zh-CN"/>
        </w:rPr>
        <w:t>10</w:t>
      </w:r>
      <w:r>
        <w:rPr>
          <w:rFonts w:ascii="Calibri" w:hAnsi="Calibri"/>
          <w:kern w:val="2"/>
          <w:sz w:val="24"/>
          <w:szCs w:val="24"/>
        </w:rPr>
        <w:tab/>
      </w:r>
      <w:r w:rsidRPr="00BF6570">
        <w:rPr>
          <w:iCs/>
        </w:rPr>
        <w:t>PC5-only operation / PDCP</w:t>
      </w:r>
      <w:r>
        <w:tab/>
        <w:t>5692</w:t>
      </w:r>
    </w:p>
    <w:p w14:paraId="3941A123" w14:textId="77777777" w:rsidR="00724475" w:rsidRDefault="00724475">
      <w:pPr>
        <w:pStyle w:val="TOC4"/>
        <w:rPr>
          <w:rFonts w:ascii="Calibri" w:hAnsi="Calibri"/>
          <w:kern w:val="2"/>
          <w:sz w:val="24"/>
          <w:szCs w:val="24"/>
        </w:rPr>
      </w:pPr>
      <w:r>
        <w:t>12.1.10.1</w:t>
      </w:r>
      <w:r>
        <w:rPr>
          <w:rFonts w:ascii="Calibri" w:hAnsi="Calibri"/>
          <w:kern w:val="2"/>
          <w:sz w:val="24"/>
          <w:szCs w:val="24"/>
        </w:rPr>
        <w:tab/>
      </w:r>
      <w:r>
        <w:t>PC5-only operation / PDCP / data transfer</w:t>
      </w:r>
      <w:r>
        <w:tab/>
        <w:t>5692</w:t>
      </w:r>
    </w:p>
    <w:p w14:paraId="25CF9D29" w14:textId="77777777" w:rsidR="00724475" w:rsidRDefault="00724475">
      <w:pPr>
        <w:pStyle w:val="TOC4"/>
        <w:rPr>
          <w:rFonts w:ascii="Calibri" w:hAnsi="Calibri"/>
          <w:kern w:val="2"/>
          <w:sz w:val="24"/>
          <w:szCs w:val="24"/>
        </w:rPr>
      </w:pPr>
      <w:r>
        <w:t>12.1.10.1.1</w:t>
      </w:r>
      <w:r>
        <w:rPr>
          <w:rFonts w:ascii="Calibri" w:hAnsi="Calibri"/>
          <w:kern w:val="2"/>
          <w:sz w:val="24"/>
          <w:szCs w:val="24"/>
        </w:rPr>
        <w:tab/>
      </w:r>
      <w:r>
        <w:t>PC5-only operation / PDCP / data transfer / PDCP SN numbering</w:t>
      </w:r>
      <w:r>
        <w:rPr>
          <w:lang w:eastAsia="zh-CN"/>
        </w:rPr>
        <w:t xml:space="preserve"> / 12 bits SN</w:t>
      </w:r>
      <w:r>
        <w:tab/>
        <w:t>5692</w:t>
      </w:r>
    </w:p>
    <w:p w14:paraId="28CCFD2C" w14:textId="77777777" w:rsidR="00724475" w:rsidRDefault="00724475">
      <w:pPr>
        <w:pStyle w:val="TOC4"/>
        <w:rPr>
          <w:rFonts w:ascii="Calibri" w:hAnsi="Calibri"/>
          <w:kern w:val="2"/>
          <w:sz w:val="24"/>
          <w:szCs w:val="24"/>
        </w:rPr>
      </w:pPr>
      <w:r>
        <w:t>12.1.10.1.</w:t>
      </w:r>
      <w:r w:rsidRPr="00BF6570">
        <w:rPr>
          <w:rFonts w:eastAsia="SimSun"/>
          <w:lang w:eastAsia="zh-CN"/>
        </w:rPr>
        <w:t>2</w:t>
      </w:r>
      <w:r>
        <w:rPr>
          <w:rFonts w:ascii="Calibri" w:hAnsi="Calibri"/>
          <w:kern w:val="2"/>
          <w:sz w:val="24"/>
          <w:szCs w:val="24"/>
        </w:rPr>
        <w:tab/>
      </w:r>
      <w:r>
        <w:t>PC5-only operation / PDCP / data transfer / PDCP SN numbering</w:t>
      </w:r>
      <w:r>
        <w:rPr>
          <w:lang w:eastAsia="zh-CN"/>
        </w:rPr>
        <w:t xml:space="preserve"> / 18 bits SN</w:t>
      </w:r>
      <w:r>
        <w:tab/>
        <w:t>5695</w:t>
      </w:r>
    </w:p>
    <w:p w14:paraId="5B193B34" w14:textId="77777777" w:rsidR="00724475" w:rsidRDefault="00724475">
      <w:pPr>
        <w:pStyle w:val="TOC2"/>
        <w:rPr>
          <w:rFonts w:ascii="Calibri" w:hAnsi="Calibri"/>
          <w:kern w:val="2"/>
          <w:sz w:val="24"/>
          <w:szCs w:val="24"/>
        </w:rPr>
      </w:pPr>
      <w:r>
        <w:t>12.2</w:t>
      </w:r>
      <w:r>
        <w:rPr>
          <w:rFonts w:ascii="Calibri" w:hAnsi="Calibri"/>
          <w:kern w:val="2"/>
          <w:sz w:val="24"/>
          <w:szCs w:val="24"/>
        </w:rPr>
        <w:tab/>
      </w:r>
      <w:r w:rsidRPr="00BF6570">
        <w:rPr>
          <w:iCs/>
        </w:rPr>
        <w:t>Inter-carrier concurrent operation</w:t>
      </w:r>
      <w:r>
        <w:tab/>
        <w:t>5696</w:t>
      </w:r>
    </w:p>
    <w:p w14:paraId="720118E6" w14:textId="77777777" w:rsidR="00724475" w:rsidRDefault="00724475">
      <w:pPr>
        <w:pStyle w:val="TOC3"/>
        <w:rPr>
          <w:rFonts w:ascii="Calibri" w:hAnsi="Calibri"/>
          <w:kern w:val="2"/>
          <w:sz w:val="24"/>
          <w:szCs w:val="24"/>
        </w:rPr>
      </w:pPr>
      <w:r w:rsidRPr="00BF6570">
        <w:rPr>
          <w:iCs/>
        </w:rPr>
        <w:t>12.2.1</w:t>
      </w:r>
      <w:r>
        <w:rPr>
          <w:rFonts w:ascii="Calibri" w:hAnsi="Calibri"/>
          <w:kern w:val="2"/>
          <w:sz w:val="24"/>
          <w:szCs w:val="24"/>
        </w:rPr>
        <w:tab/>
      </w:r>
      <w:r w:rsidRPr="00BF6570">
        <w:rPr>
          <w:iCs/>
        </w:rPr>
        <w:t>Inter-carrier concurrent operation / Sidelink communication</w:t>
      </w:r>
      <w:r>
        <w:tab/>
        <w:t>5696</w:t>
      </w:r>
    </w:p>
    <w:p w14:paraId="2F2515AF" w14:textId="77777777" w:rsidR="00724475" w:rsidRDefault="00724475">
      <w:pPr>
        <w:pStyle w:val="TOC4"/>
        <w:rPr>
          <w:rFonts w:ascii="Calibri" w:hAnsi="Calibri"/>
          <w:kern w:val="2"/>
          <w:sz w:val="24"/>
          <w:szCs w:val="24"/>
        </w:rPr>
      </w:pPr>
      <w:r>
        <w:t>12.2.1.1</w:t>
      </w:r>
      <w:r>
        <w:rPr>
          <w:rFonts w:ascii="Calibri" w:hAnsi="Calibri"/>
          <w:kern w:val="2"/>
          <w:sz w:val="24"/>
          <w:szCs w:val="24"/>
        </w:rPr>
        <w:tab/>
      </w:r>
      <w:r>
        <w:t>Inter-carrier concurrent operation / Sidelink communication / RRC_IDLE / Transmission</w:t>
      </w:r>
      <w:r>
        <w:tab/>
        <w:t>5696</w:t>
      </w:r>
    </w:p>
    <w:p w14:paraId="3CBDA43B" w14:textId="77777777" w:rsidR="00724475" w:rsidRDefault="00724475">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BF6570">
        <w:rPr>
          <w:color w:val="000000"/>
        </w:rPr>
        <w:t>Reception</w:t>
      </w:r>
      <w:r>
        <w:tab/>
        <w:t>5706</w:t>
      </w:r>
    </w:p>
    <w:p w14:paraId="5252341D" w14:textId="77777777" w:rsidR="00724475" w:rsidRDefault="00724475">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5712</w:t>
      </w:r>
    </w:p>
    <w:p w14:paraId="36A61DB8" w14:textId="77777777" w:rsidR="00724475" w:rsidRDefault="00724475">
      <w:pPr>
        <w:pStyle w:val="TOC4"/>
        <w:rPr>
          <w:rFonts w:ascii="Calibri" w:hAnsi="Calibri"/>
          <w:kern w:val="2"/>
          <w:sz w:val="24"/>
          <w:szCs w:val="24"/>
        </w:rPr>
      </w:pPr>
      <w:r>
        <w:rPr>
          <w:lang w:eastAsia="zh-CN"/>
        </w:rPr>
        <w:t>12.2.1.4</w:t>
      </w:r>
      <w:r>
        <w:rPr>
          <w:rFonts w:ascii="Calibri" w:hAnsi="Calibri"/>
          <w:kern w:val="2"/>
          <w:sz w:val="24"/>
          <w:szCs w:val="24"/>
        </w:rPr>
        <w:tab/>
      </w:r>
      <w:r>
        <w:t>Inter-carrier concurrent operation/Sidelink communication / RRC_CONNECTED / Transmission / Resource sensing</w:t>
      </w:r>
      <w:r>
        <w:tab/>
        <w:t>5722</w:t>
      </w:r>
    </w:p>
    <w:p w14:paraId="1DCEE5E0" w14:textId="77777777" w:rsidR="00724475" w:rsidRDefault="00724475">
      <w:pPr>
        <w:pStyle w:val="TOC4"/>
        <w:rPr>
          <w:rFonts w:ascii="Calibri" w:hAnsi="Calibri"/>
          <w:kern w:val="2"/>
          <w:sz w:val="24"/>
          <w:szCs w:val="24"/>
        </w:rPr>
      </w:pPr>
      <w:r>
        <w:rPr>
          <w:lang w:eastAsia="zh-CN"/>
        </w:rPr>
        <w:t>12.2.1.5</w:t>
      </w:r>
      <w:r>
        <w:rPr>
          <w:rFonts w:ascii="Calibri" w:hAnsi="Calibri"/>
          <w:kern w:val="2"/>
          <w:sz w:val="24"/>
          <w:szCs w:val="24"/>
        </w:rPr>
        <w:tab/>
      </w:r>
      <w:r w:rsidRPr="00BF6570">
        <w:rPr>
          <w:rFonts w:eastAsia="SimSun"/>
        </w:rPr>
        <w:t>Inter-carrier concurrent operation / Sidelink communication / RRC_CONNECTED / Transmission / Exceptional pool</w:t>
      </w:r>
      <w:r>
        <w:tab/>
        <w:t>5729</w:t>
      </w:r>
    </w:p>
    <w:p w14:paraId="25558789" w14:textId="77777777" w:rsidR="00724475" w:rsidRDefault="00724475">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5740</w:t>
      </w:r>
    </w:p>
    <w:p w14:paraId="5D3D5F58" w14:textId="77777777" w:rsidR="00724475" w:rsidRDefault="00724475">
      <w:pPr>
        <w:pStyle w:val="TOC3"/>
        <w:rPr>
          <w:rFonts w:ascii="Calibri" w:hAnsi="Calibri"/>
          <w:kern w:val="2"/>
          <w:sz w:val="24"/>
          <w:szCs w:val="24"/>
        </w:rPr>
      </w:pPr>
      <w:r>
        <w:t>12.2.2</w:t>
      </w:r>
      <w:r>
        <w:rPr>
          <w:rFonts w:ascii="Calibri" w:hAnsi="Calibri"/>
          <w:kern w:val="2"/>
          <w:sz w:val="24"/>
          <w:szCs w:val="24"/>
        </w:rPr>
        <w:tab/>
      </w:r>
      <w:r w:rsidRPr="00BF6570">
        <w:rPr>
          <w:iCs/>
        </w:rPr>
        <w:t>Inter-carrier concurrent operation / Sidelink synchronization related procedure</w:t>
      </w:r>
      <w:r>
        <w:tab/>
        <w:t>5749</w:t>
      </w:r>
    </w:p>
    <w:p w14:paraId="167FA53D" w14:textId="77777777" w:rsidR="00724475" w:rsidRDefault="00724475">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Synchronization reference source (re-)selection</w:t>
      </w:r>
      <w:r>
        <w:tab/>
        <w:t>5749</w:t>
      </w:r>
    </w:p>
    <w:p w14:paraId="39F2C8B6" w14:textId="77777777" w:rsidR="00724475" w:rsidRDefault="00724475">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5764</w:t>
      </w:r>
    </w:p>
    <w:p w14:paraId="320AC6C2" w14:textId="77777777" w:rsidR="00724475" w:rsidRDefault="00724475">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5771</w:t>
      </w:r>
    </w:p>
    <w:p w14:paraId="6277D5BE" w14:textId="77777777" w:rsidR="00724475" w:rsidRDefault="00724475">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5771</w:t>
      </w:r>
    </w:p>
    <w:p w14:paraId="2A4FCEFD" w14:textId="77777777" w:rsidR="00724475" w:rsidRDefault="00724475">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5783</w:t>
      </w:r>
    </w:p>
    <w:p w14:paraId="52C48824" w14:textId="77777777" w:rsidR="00724475" w:rsidRDefault="00724475">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5790</w:t>
      </w:r>
    </w:p>
    <w:p w14:paraId="58A7AAD0" w14:textId="77777777" w:rsidR="00724475" w:rsidRDefault="00724475">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5790</w:t>
      </w:r>
    </w:p>
    <w:p w14:paraId="3350D052" w14:textId="77777777" w:rsidR="00724475" w:rsidRDefault="00724475">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5806</w:t>
      </w:r>
    </w:p>
    <w:p w14:paraId="3E549CB3" w14:textId="77777777" w:rsidR="00724475" w:rsidRDefault="00724475">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5806</w:t>
      </w:r>
    </w:p>
    <w:p w14:paraId="4F0C60BC" w14:textId="77777777" w:rsidR="00724475" w:rsidRDefault="00724475">
      <w:pPr>
        <w:pStyle w:val="TOC4"/>
        <w:rPr>
          <w:rFonts w:ascii="Calibri" w:hAnsi="Calibri"/>
          <w:kern w:val="2"/>
          <w:sz w:val="24"/>
          <w:szCs w:val="24"/>
        </w:rPr>
      </w:pPr>
      <w:r>
        <w:rPr>
          <w:lang w:eastAsia="zh-CN"/>
        </w:rPr>
        <w:t>12.2.5.2</w:t>
      </w:r>
      <w:r>
        <w:rPr>
          <w:rFonts w:ascii="Calibri" w:hAnsi="Calibri"/>
          <w:kern w:val="2"/>
          <w:sz w:val="24"/>
          <w:szCs w:val="24"/>
        </w:rPr>
        <w:tab/>
      </w:r>
      <w:r>
        <w:t>Inter-carrier concurrent operation / Measurement configuration and reporting via PC5 RRC / SL-RSRP measurement reporting / Event S1 and S2</w:t>
      </w:r>
      <w:r>
        <w:tab/>
        <w:t>5811</w:t>
      </w:r>
    </w:p>
    <w:p w14:paraId="28E7E0BE" w14:textId="77777777" w:rsidR="00724475" w:rsidRDefault="00724475">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5820</w:t>
      </w:r>
    </w:p>
    <w:p w14:paraId="62A5A7B2" w14:textId="77777777" w:rsidR="00724475" w:rsidRDefault="00724475">
      <w:pPr>
        <w:pStyle w:val="TOC3"/>
        <w:rPr>
          <w:rFonts w:ascii="Calibri" w:hAnsi="Calibri"/>
          <w:kern w:val="2"/>
          <w:sz w:val="24"/>
          <w:szCs w:val="24"/>
        </w:rPr>
      </w:pPr>
      <w:r w:rsidRPr="00BF6570">
        <w:rPr>
          <w:rFonts w:eastAsia="SimSun"/>
        </w:rPr>
        <w:t>12.2.6</w:t>
      </w:r>
      <w:r>
        <w:rPr>
          <w:rFonts w:ascii="Calibri" w:hAnsi="Calibri"/>
          <w:kern w:val="2"/>
          <w:sz w:val="24"/>
          <w:szCs w:val="24"/>
        </w:rPr>
        <w:tab/>
      </w:r>
      <w:r w:rsidRPr="00BF6570">
        <w:rPr>
          <w:rFonts w:eastAsia="SimSun"/>
        </w:rPr>
        <w:t>Inter-carrier concurrent operation / Sidelink Reconfiguration via PC5 RRC</w:t>
      </w:r>
      <w:r>
        <w:tab/>
        <w:t>5826</w:t>
      </w:r>
    </w:p>
    <w:p w14:paraId="081F4D3B" w14:textId="77777777" w:rsidR="00724475" w:rsidRDefault="00724475">
      <w:pPr>
        <w:pStyle w:val="TOC4"/>
        <w:rPr>
          <w:rFonts w:ascii="Calibri" w:hAnsi="Calibri"/>
          <w:kern w:val="2"/>
          <w:sz w:val="24"/>
          <w:szCs w:val="24"/>
        </w:rPr>
      </w:pPr>
      <w:r w:rsidRPr="00BF6570">
        <w:rPr>
          <w:rFonts w:eastAsia="SimSun"/>
        </w:rPr>
        <w:t>12.2.6.1</w:t>
      </w:r>
      <w:r>
        <w:rPr>
          <w:rFonts w:ascii="Calibri" w:hAnsi="Calibri"/>
          <w:kern w:val="2"/>
          <w:sz w:val="24"/>
          <w:szCs w:val="24"/>
        </w:rPr>
        <w:tab/>
      </w:r>
      <w:r w:rsidRPr="00BF6570">
        <w:rPr>
          <w:rFonts w:eastAsia="SimSun"/>
        </w:rPr>
        <w:t>Inter-carrier concurrent operation / Sidelink Reconfiguration via PC5 RRC / SL DRB management / Initiating UE side</w:t>
      </w:r>
      <w:r>
        <w:tab/>
        <w:t>5826</w:t>
      </w:r>
    </w:p>
    <w:p w14:paraId="33E283B0" w14:textId="77777777" w:rsidR="00724475" w:rsidRDefault="00724475">
      <w:pPr>
        <w:pStyle w:val="TOC4"/>
        <w:rPr>
          <w:rFonts w:ascii="Calibri" w:hAnsi="Calibri"/>
          <w:kern w:val="2"/>
          <w:sz w:val="24"/>
          <w:szCs w:val="24"/>
        </w:rPr>
      </w:pPr>
      <w:r>
        <w:lastRenderedPageBreak/>
        <w:t>12.2.6.2</w:t>
      </w:r>
      <w:r>
        <w:rPr>
          <w:rFonts w:ascii="Calibri" w:hAnsi="Calibri"/>
          <w:kern w:val="2"/>
          <w:sz w:val="24"/>
          <w:szCs w:val="24"/>
        </w:rPr>
        <w:tab/>
      </w:r>
      <w:r>
        <w:t>Inter-carrier concurrent operation / Sidelink Reconfiguration via PC5 RRC / SL DRB management / Peer UE side</w:t>
      </w:r>
      <w:r>
        <w:tab/>
        <w:t>5830</w:t>
      </w:r>
    </w:p>
    <w:p w14:paraId="13E2B3B5" w14:textId="77777777" w:rsidR="00724475" w:rsidRDefault="00724475">
      <w:pPr>
        <w:pStyle w:val="TOC3"/>
        <w:rPr>
          <w:rFonts w:ascii="Calibri" w:hAnsi="Calibri"/>
          <w:kern w:val="2"/>
          <w:sz w:val="24"/>
          <w:szCs w:val="24"/>
        </w:rPr>
      </w:pPr>
      <w:r w:rsidRPr="00BF6570">
        <w:rPr>
          <w:rFonts w:eastAsia="SimSun"/>
        </w:rPr>
        <w:t>12.2.</w:t>
      </w:r>
      <w:r w:rsidRPr="00BF6570">
        <w:rPr>
          <w:rFonts w:eastAsia="SimSun"/>
          <w:lang w:eastAsia="zh-CN"/>
        </w:rPr>
        <w:t>7</w:t>
      </w:r>
      <w:r>
        <w:rPr>
          <w:rFonts w:ascii="Calibri" w:hAnsi="Calibri"/>
          <w:kern w:val="2"/>
          <w:sz w:val="24"/>
          <w:szCs w:val="24"/>
        </w:rPr>
        <w:tab/>
      </w:r>
      <w:r>
        <w:t>Inter-carrier concurrent operation / Sidelink CSI reporting</w:t>
      </w:r>
      <w:r>
        <w:tab/>
        <w:t>5837</w:t>
      </w:r>
    </w:p>
    <w:p w14:paraId="7B14E624" w14:textId="77777777" w:rsidR="00724475" w:rsidRDefault="00724475">
      <w:pPr>
        <w:pStyle w:val="TOC4"/>
        <w:rPr>
          <w:rFonts w:ascii="Calibri" w:hAnsi="Calibri"/>
          <w:kern w:val="2"/>
          <w:sz w:val="24"/>
          <w:szCs w:val="24"/>
        </w:rPr>
      </w:pPr>
      <w:r w:rsidRPr="00BF6570">
        <w:rPr>
          <w:rFonts w:eastAsia="SimSun"/>
        </w:rPr>
        <w:t>12.2.</w:t>
      </w:r>
      <w:r w:rsidRPr="00BF6570">
        <w:rPr>
          <w:rFonts w:eastAsia="SimSun"/>
          <w:lang w:eastAsia="zh-CN"/>
        </w:rPr>
        <w:t>7.1</w:t>
      </w:r>
      <w:r>
        <w:rPr>
          <w:rFonts w:ascii="Calibri" w:hAnsi="Calibri"/>
          <w:kern w:val="2"/>
          <w:sz w:val="24"/>
          <w:szCs w:val="24"/>
        </w:rPr>
        <w:tab/>
      </w:r>
      <w:r w:rsidRPr="00BF6570">
        <w:rPr>
          <w:rFonts w:eastAsia="SimSun"/>
        </w:rPr>
        <w:t>Inter-carrier concurrent operation / Sidelink CSI reporting / Configuration</w:t>
      </w:r>
      <w:r>
        <w:tab/>
        <w:t>5837</w:t>
      </w:r>
    </w:p>
    <w:p w14:paraId="6BCDE68A" w14:textId="77777777" w:rsidR="00724475" w:rsidRDefault="00724475">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5842</w:t>
      </w:r>
    </w:p>
    <w:p w14:paraId="551238E3" w14:textId="77777777" w:rsidR="00724475" w:rsidRDefault="00724475">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5847</w:t>
      </w:r>
    </w:p>
    <w:p w14:paraId="371D46F0" w14:textId="77777777" w:rsidR="00724475" w:rsidRDefault="00724475">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5847</w:t>
      </w:r>
    </w:p>
    <w:p w14:paraId="7937434B" w14:textId="77777777" w:rsidR="00724475" w:rsidRDefault="00724475">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5852</w:t>
      </w:r>
    </w:p>
    <w:p w14:paraId="581D99D8" w14:textId="77777777" w:rsidR="00724475" w:rsidRDefault="00724475">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5854</w:t>
      </w:r>
    </w:p>
    <w:p w14:paraId="02A3C837" w14:textId="77777777" w:rsidR="00724475" w:rsidRDefault="00724475">
      <w:pPr>
        <w:pStyle w:val="TOC3"/>
        <w:rPr>
          <w:rFonts w:ascii="Calibri" w:hAnsi="Calibri"/>
          <w:kern w:val="2"/>
          <w:sz w:val="24"/>
          <w:szCs w:val="24"/>
        </w:rPr>
      </w:pPr>
      <w:r w:rsidRPr="00BF6570">
        <w:rPr>
          <w:iCs/>
        </w:rPr>
        <w:t>12.2.9</w:t>
      </w:r>
      <w:r>
        <w:rPr>
          <w:rFonts w:ascii="Calibri" w:hAnsi="Calibri"/>
          <w:kern w:val="2"/>
          <w:sz w:val="24"/>
          <w:szCs w:val="24"/>
        </w:rPr>
        <w:tab/>
      </w:r>
      <w:r w:rsidRPr="00BF6570">
        <w:rPr>
          <w:iCs/>
        </w:rPr>
        <w:t>Inter-carrier concurrent operation / Sidelink UE capability transfer via PC5 RRC</w:t>
      </w:r>
      <w:r>
        <w:tab/>
        <w:t>5862</w:t>
      </w:r>
    </w:p>
    <w:p w14:paraId="6044AA2A" w14:textId="77777777" w:rsidR="00724475" w:rsidRDefault="00724475">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5862</w:t>
      </w:r>
    </w:p>
    <w:p w14:paraId="4540F257" w14:textId="77777777" w:rsidR="00724475" w:rsidRDefault="00724475">
      <w:pPr>
        <w:pStyle w:val="TOC3"/>
        <w:rPr>
          <w:rFonts w:ascii="Calibri" w:hAnsi="Calibri"/>
          <w:kern w:val="2"/>
          <w:sz w:val="24"/>
          <w:szCs w:val="24"/>
        </w:rPr>
      </w:pPr>
      <w:r w:rsidRPr="00BF6570">
        <w:rPr>
          <w:iCs/>
        </w:rPr>
        <w:t>12.2.10</w:t>
      </w:r>
      <w:r>
        <w:rPr>
          <w:rFonts w:ascii="Calibri" w:hAnsi="Calibri"/>
          <w:kern w:val="2"/>
          <w:sz w:val="24"/>
          <w:szCs w:val="24"/>
        </w:rPr>
        <w:tab/>
      </w:r>
      <w:r w:rsidRPr="00BF6570">
        <w:rPr>
          <w:iCs/>
        </w:rPr>
        <w:t>Inter-concurrent operation / MAC</w:t>
      </w:r>
      <w:r>
        <w:tab/>
        <w:t>5870</w:t>
      </w:r>
    </w:p>
    <w:p w14:paraId="679DBF5B" w14:textId="77777777" w:rsidR="00724475" w:rsidRDefault="00724475">
      <w:pPr>
        <w:pStyle w:val="TOC4"/>
        <w:rPr>
          <w:rFonts w:ascii="Calibri" w:hAnsi="Calibri"/>
          <w:kern w:val="2"/>
          <w:sz w:val="24"/>
          <w:szCs w:val="24"/>
        </w:rPr>
      </w:pPr>
      <w:r>
        <w:t>12.2.10.1</w:t>
      </w:r>
      <w:r>
        <w:rPr>
          <w:rFonts w:ascii="Calibri" w:hAnsi="Calibri"/>
          <w:kern w:val="2"/>
          <w:sz w:val="24"/>
          <w:szCs w:val="24"/>
        </w:rPr>
        <w:tab/>
      </w:r>
      <w:r>
        <w:t>Inter-concurrent operation / MAC / SL-SCH data transmission</w:t>
      </w:r>
      <w:r>
        <w:tab/>
        <w:t>5870</w:t>
      </w:r>
    </w:p>
    <w:p w14:paraId="29C2F867" w14:textId="77777777" w:rsidR="00724475" w:rsidRDefault="00724475">
      <w:pPr>
        <w:pStyle w:val="TOC5"/>
        <w:rPr>
          <w:rFonts w:ascii="Calibri" w:hAnsi="Calibri"/>
          <w:kern w:val="2"/>
          <w:sz w:val="24"/>
          <w:szCs w:val="24"/>
        </w:rPr>
      </w:pPr>
      <w:r>
        <w:t>12.2.10.1.1</w:t>
      </w:r>
      <w:r>
        <w:rPr>
          <w:rFonts w:ascii="Calibri" w:hAnsi="Calibri"/>
          <w:kern w:val="2"/>
          <w:sz w:val="24"/>
          <w:szCs w:val="24"/>
        </w:rPr>
        <w:tab/>
      </w:r>
      <w:r>
        <w:t>Inter-concurrent operation / MAC / SL-SCH data transmission / Dynamic sidelink grant</w:t>
      </w:r>
      <w:r>
        <w:tab/>
        <w:t>5870</w:t>
      </w:r>
    </w:p>
    <w:p w14:paraId="37C041F0" w14:textId="77777777" w:rsidR="00724475" w:rsidRDefault="00724475">
      <w:pPr>
        <w:pStyle w:val="TOC5"/>
        <w:rPr>
          <w:rFonts w:ascii="Calibri" w:hAnsi="Calibri"/>
          <w:kern w:val="2"/>
          <w:sz w:val="24"/>
          <w:szCs w:val="24"/>
        </w:rPr>
      </w:pPr>
      <w:r>
        <w:t>12.2.10.1.2</w:t>
      </w:r>
      <w:r>
        <w:rPr>
          <w:rFonts w:ascii="Calibri" w:hAnsi="Calibri"/>
          <w:kern w:val="2"/>
          <w:sz w:val="24"/>
          <w:szCs w:val="24"/>
        </w:rPr>
        <w:tab/>
      </w:r>
      <w:r>
        <w:t>Inter-concurrent operation / MAC / SL-SCH data transmission / Configured sidelink grant</w:t>
      </w:r>
      <w:r>
        <w:tab/>
        <w:t>5877</w:t>
      </w:r>
    </w:p>
    <w:p w14:paraId="65AE68B4" w14:textId="77777777" w:rsidR="00724475" w:rsidRDefault="00724475">
      <w:pPr>
        <w:pStyle w:val="TOC5"/>
        <w:rPr>
          <w:rFonts w:ascii="Calibri" w:hAnsi="Calibri"/>
          <w:kern w:val="2"/>
          <w:sz w:val="24"/>
          <w:szCs w:val="24"/>
        </w:rPr>
      </w:pPr>
      <w:r>
        <w:t>12.2.10.1.3</w:t>
      </w:r>
      <w:r>
        <w:rPr>
          <w:rFonts w:ascii="Calibri" w:hAnsi="Calibri"/>
          <w:kern w:val="2"/>
          <w:sz w:val="24"/>
          <w:szCs w:val="24"/>
        </w:rPr>
        <w:tab/>
      </w:r>
      <w:r>
        <w:t>Inter-concurrent operation / MAC / SL-SCH data transmission / Selected sidelink grant</w:t>
      </w:r>
      <w:r>
        <w:tab/>
        <w:t>5886</w:t>
      </w:r>
    </w:p>
    <w:p w14:paraId="6EF3BD65" w14:textId="77777777" w:rsidR="00724475" w:rsidRDefault="00724475">
      <w:pPr>
        <w:pStyle w:val="TOC4"/>
        <w:rPr>
          <w:rFonts w:ascii="Calibri" w:hAnsi="Calibri"/>
          <w:kern w:val="2"/>
          <w:sz w:val="24"/>
          <w:szCs w:val="24"/>
        </w:rPr>
      </w:pPr>
      <w:r>
        <w:t>12.2.10.2</w:t>
      </w:r>
      <w:r>
        <w:rPr>
          <w:rFonts w:ascii="Calibri" w:hAnsi="Calibri"/>
          <w:kern w:val="2"/>
          <w:sz w:val="24"/>
          <w:szCs w:val="24"/>
        </w:rPr>
        <w:tab/>
      </w:r>
      <w:r>
        <w:t>Inter-concurrent operation / MAC / SL-SCH data reception</w:t>
      </w:r>
      <w:r>
        <w:tab/>
        <w:t>5895</w:t>
      </w:r>
    </w:p>
    <w:p w14:paraId="17B5BD23" w14:textId="77777777" w:rsidR="00724475" w:rsidRDefault="00724475">
      <w:pPr>
        <w:pStyle w:val="TOC5"/>
        <w:rPr>
          <w:rFonts w:ascii="Calibri" w:hAnsi="Calibri"/>
          <w:kern w:val="2"/>
          <w:sz w:val="24"/>
          <w:szCs w:val="24"/>
        </w:rPr>
      </w:pPr>
      <w:r>
        <w:t>12.2.10.2.1</w:t>
      </w:r>
      <w:r>
        <w:rPr>
          <w:rFonts w:ascii="Calibri" w:hAnsi="Calibri"/>
          <w:kern w:val="2"/>
          <w:sz w:val="24"/>
          <w:szCs w:val="24"/>
        </w:rPr>
        <w:tab/>
      </w:r>
      <w:r>
        <w:t>Inter-concurrent operation / MAC / SL-SCH data reception / ACK-NACK HARQ</w:t>
      </w:r>
      <w:r>
        <w:tab/>
        <w:t>5895</w:t>
      </w:r>
    </w:p>
    <w:p w14:paraId="32259B7E" w14:textId="1A765DC8" w:rsidR="00724475" w:rsidRDefault="00724475">
      <w:pPr>
        <w:pStyle w:val="TOC5"/>
        <w:tabs>
          <w:tab w:val="left" w:pos="6939"/>
        </w:tabs>
        <w:rPr>
          <w:rFonts w:ascii="Calibri" w:hAnsi="Calibri"/>
          <w:kern w:val="2"/>
          <w:sz w:val="24"/>
          <w:szCs w:val="24"/>
        </w:rPr>
      </w:pPr>
      <w:r>
        <w:t>12.2.10.2.2</w:t>
      </w:r>
      <w:r>
        <w:rPr>
          <w:rFonts w:ascii="Calibri" w:hAnsi="Calibri"/>
          <w:kern w:val="2"/>
          <w:sz w:val="24"/>
          <w:szCs w:val="24"/>
        </w:rPr>
        <w:tab/>
      </w:r>
      <w:r>
        <w:t>Inter-concurrent operation / MAC / SL-SCH data reception / NACK-only HARQ</w:t>
      </w:r>
      <w:r>
        <w:tab/>
        <w:t>5897</w:t>
      </w:r>
    </w:p>
    <w:p w14:paraId="67CAF7F4" w14:textId="5C02E767" w:rsidR="00724475" w:rsidRDefault="00724475">
      <w:pPr>
        <w:pStyle w:val="TOC5"/>
        <w:tabs>
          <w:tab w:val="left" w:pos="6939"/>
        </w:tabs>
        <w:rPr>
          <w:rFonts w:ascii="Calibri" w:hAnsi="Calibri"/>
          <w:kern w:val="2"/>
          <w:sz w:val="24"/>
          <w:szCs w:val="24"/>
        </w:rPr>
      </w:pPr>
      <w:r>
        <w:t>12.2.10.2.3</w:t>
      </w:r>
      <w:r>
        <w:rPr>
          <w:rFonts w:ascii="Calibri" w:hAnsi="Calibri"/>
          <w:kern w:val="2"/>
          <w:sz w:val="24"/>
          <w:szCs w:val="24"/>
        </w:rPr>
        <w:tab/>
      </w:r>
      <w:r>
        <w:t>PC5-only operation / MAC / SL-SCH data reception / SL-SCH Transport block size selection</w:t>
      </w:r>
      <w:r>
        <w:tab/>
        <w:t>5898</w:t>
      </w:r>
    </w:p>
    <w:p w14:paraId="70973AE8" w14:textId="77777777" w:rsidR="00724475" w:rsidRDefault="00724475">
      <w:pPr>
        <w:pStyle w:val="TOC5"/>
        <w:rPr>
          <w:rFonts w:ascii="Calibri" w:hAnsi="Calibri"/>
          <w:kern w:val="2"/>
          <w:sz w:val="24"/>
          <w:szCs w:val="24"/>
        </w:rPr>
      </w:pPr>
      <w:r>
        <w:t>12.2.10.2.4</w:t>
      </w:r>
      <w:r>
        <w:rPr>
          <w:rFonts w:ascii="Calibri" w:hAnsi="Calibri"/>
          <w:kern w:val="2"/>
          <w:sz w:val="24"/>
          <w:szCs w:val="24"/>
        </w:rPr>
        <w:tab/>
      </w:r>
      <w:r>
        <w:t>Inter-concurrent operation / MAC / SL-SCH data reception / SL-SCH Transport block size selection for SL MIMO</w:t>
      </w:r>
      <w:r>
        <w:tab/>
        <w:t>5906</w:t>
      </w:r>
    </w:p>
    <w:p w14:paraId="74BBCC5E" w14:textId="77777777" w:rsidR="00724475" w:rsidRDefault="00724475">
      <w:pPr>
        <w:pStyle w:val="TOC4"/>
        <w:rPr>
          <w:rFonts w:ascii="Calibri" w:hAnsi="Calibri"/>
          <w:kern w:val="2"/>
          <w:sz w:val="24"/>
          <w:szCs w:val="24"/>
        </w:rPr>
      </w:pPr>
      <w:r>
        <w:t>12.2.10.3</w:t>
      </w:r>
      <w:r>
        <w:rPr>
          <w:rFonts w:ascii="Calibri" w:hAnsi="Calibri"/>
          <w:kern w:val="2"/>
          <w:sz w:val="24"/>
          <w:szCs w:val="24"/>
        </w:rPr>
        <w:tab/>
      </w:r>
      <w:r>
        <w:t>Inter-concurrent operation / MAC / Uu procedures related to sidelink</w:t>
      </w:r>
      <w:r>
        <w:tab/>
        <w:t>5911</w:t>
      </w:r>
    </w:p>
    <w:p w14:paraId="639C162D" w14:textId="77777777" w:rsidR="00724475" w:rsidRDefault="00724475">
      <w:pPr>
        <w:pStyle w:val="TOC5"/>
        <w:rPr>
          <w:rFonts w:ascii="Calibri" w:hAnsi="Calibri"/>
          <w:kern w:val="2"/>
          <w:sz w:val="24"/>
          <w:szCs w:val="24"/>
        </w:rPr>
      </w:pPr>
      <w:r>
        <w:t>12.2.10.3.1</w:t>
      </w:r>
      <w:r>
        <w:rPr>
          <w:rFonts w:ascii="Calibri" w:hAnsi="Calibri"/>
          <w:kern w:val="2"/>
          <w:sz w:val="24"/>
          <w:szCs w:val="24"/>
        </w:rPr>
        <w:tab/>
      </w:r>
      <w:r>
        <w:t>Inter-concurrent operation / MAC / Uu procedures related to sidelink / Sidelink buffer status reporting and scheduling request</w:t>
      </w:r>
      <w:r>
        <w:tab/>
        <w:t>5911</w:t>
      </w:r>
    </w:p>
    <w:p w14:paraId="760BA911" w14:textId="77777777" w:rsidR="00724475" w:rsidRDefault="00724475">
      <w:pPr>
        <w:pStyle w:val="TOC2"/>
        <w:rPr>
          <w:rFonts w:ascii="Calibri" w:hAnsi="Calibri"/>
          <w:kern w:val="2"/>
          <w:sz w:val="24"/>
          <w:szCs w:val="24"/>
        </w:rPr>
      </w:pPr>
      <w:r>
        <w:rPr>
          <w:lang w:eastAsia="zh-CN"/>
        </w:rPr>
        <w:t>12</w:t>
      </w:r>
      <w:r>
        <w:t>.</w:t>
      </w:r>
      <w:r>
        <w:rPr>
          <w:lang w:eastAsia="zh-CN"/>
        </w:rPr>
        <w:t>3</w:t>
      </w:r>
      <w:r>
        <w:rPr>
          <w:rFonts w:ascii="Calibri" w:hAnsi="Calibri"/>
          <w:kern w:val="2"/>
          <w:sz w:val="24"/>
          <w:szCs w:val="24"/>
        </w:rPr>
        <w:tab/>
      </w:r>
      <w:r>
        <w:t>Sidelink Relay</w:t>
      </w:r>
      <w:r>
        <w:tab/>
        <w:t>5921</w:t>
      </w:r>
    </w:p>
    <w:p w14:paraId="3861E085" w14:textId="77777777" w:rsidR="00724475" w:rsidRDefault="00724475">
      <w:pPr>
        <w:pStyle w:val="TOC3"/>
        <w:rPr>
          <w:rFonts w:ascii="Calibri" w:hAnsi="Calibri"/>
          <w:kern w:val="2"/>
          <w:sz w:val="24"/>
          <w:szCs w:val="24"/>
        </w:rPr>
      </w:pPr>
      <w:r>
        <w:t>12.3</w:t>
      </w:r>
      <w:r w:rsidRPr="00BF6570">
        <w:rPr>
          <w:iCs/>
        </w:rPr>
        <w:t>.1</w:t>
      </w:r>
      <w:r>
        <w:rPr>
          <w:rFonts w:ascii="Calibri" w:hAnsi="Calibri"/>
          <w:kern w:val="2"/>
          <w:sz w:val="24"/>
          <w:szCs w:val="24"/>
        </w:rPr>
        <w:tab/>
      </w:r>
      <w:r>
        <w:t>L2 UE-to-Network Relay</w:t>
      </w:r>
      <w:r>
        <w:tab/>
        <w:t>5921</w:t>
      </w:r>
    </w:p>
    <w:p w14:paraId="1DEF2529" w14:textId="77777777" w:rsidR="00724475" w:rsidRDefault="00724475">
      <w:pPr>
        <w:pStyle w:val="TOC4"/>
        <w:rPr>
          <w:rFonts w:ascii="Calibri" w:hAnsi="Calibri"/>
          <w:kern w:val="2"/>
          <w:sz w:val="24"/>
          <w:szCs w:val="24"/>
        </w:rPr>
      </w:pPr>
      <w:r>
        <w:t>12.3.1.1</w:t>
      </w:r>
      <w:r>
        <w:rPr>
          <w:rFonts w:ascii="Calibri" w:hAnsi="Calibri"/>
          <w:kern w:val="2"/>
          <w:sz w:val="24"/>
          <w:szCs w:val="24"/>
        </w:rPr>
        <w:tab/>
      </w:r>
      <w:r>
        <w:t>Remote UE</w:t>
      </w:r>
      <w:r>
        <w:tab/>
        <w:t>5921</w:t>
      </w:r>
    </w:p>
    <w:p w14:paraId="7A715D5F" w14:textId="77777777" w:rsidR="00724475" w:rsidRDefault="00724475">
      <w:pPr>
        <w:pStyle w:val="TOC5"/>
        <w:rPr>
          <w:rFonts w:ascii="Calibri" w:hAnsi="Calibri"/>
          <w:kern w:val="2"/>
          <w:sz w:val="24"/>
          <w:szCs w:val="24"/>
        </w:rPr>
      </w:pPr>
      <w:r>
        <w:t>12.3.1.1.1</w:t>
      </w:r>
      <w:r>
        <w:tab/>
        <w:t>5921</w:t>
      </w:r>
    </w:p>
    <w:p w14:paraId="6A1810A7" w14:textId="77777777" w:rsidR="00724475" w:rsidRDefault="00724475">
      <w:pPr>
        <w:pStyle w:val="TOC5"/>
        <w:rPr>
          <w:rFonts w:ascii="Calibri" w:hAnsi="Calibri"/>
          <w:kern w:val="2"/>
          <w:sz w:val="24"/>
          <w:szCs w:val="24"/>
        </w:rPr>
      </w:pPr>
      <w:r>
        <w:t>12.3.1.1.</w:t>
      </w:r>
      <w:r>
        <w:rPr>
          <w:lang w:eastAsia="zh-CN"/>
        </w:rPr>
        <w:t>2</w:t>
      </w:r>
      <w:r>
        <w:rPr>
          <w:rFonts w:ascii="Calibri" w:hAnsi="Calibri"/>
          <w:kern w:val="2"/>
          <w:sz w:val="24"/>
          <w:szCs w:val="24"/>
        </w:rPr>
        <w:tab/>
      </w:r>
      <w:r>
        <w:rPr>
          <w:lang w:eastAsia="zh-CN"/>
        </w:rPr>
        <w:t>Sidelink Relay / L2 U2N / Remote UE / 5G ProSe Direct Discovery / Monitoring</w:t>
      </w:r>
      <w:r>
        <w:tab/>
        <w:t>5921</w:t>
      </w:r>
    </w:p>
    <w:p w14:paraId="3843BC59" w14:textId="77777777" w:rsidR="00724475" w:rsidRDefault="00724475">
      <w:pPr>
        <w:pStyle w:val="TOC5"/>
        <w:rPr>
          <w:rFonts w:ascii="Calibri" w:hAnsi="Calibri"/>
          <w:kern w:val="2"/>
          <w:sz w:val="24"/>
          <w:szCs w:val="24"/>
        </w:rPr>
      </w:pPr>
      <w:r>
        <w:t>12.3.1.1.3</w:t>
      </w:r>
      <w:r>
        <w:rPr>
          <w:rFonts w:ascii="Calibri" w:hAnsi="Calibri"/>
          <w:kern w:val="2"/>
          <w:sz w:val="24"/>
          <w:szCs w:val="24"/>
        </w:rPr>
        <w:tab/>
      </w:r>
      <w:r>
        <w:rPr>
          <w:lang w:eastAsia="zh-CN"/>
        </w:rPr>
        <w:t>Sidelink Relay / L2 U2N / Remote UE / 5G ProSe Direct Discovery / Discoverer</w:t>
      </w:r>
      <w:r>
        <w:tab/>
        <w:t>5924</w:t>
      </w:r>
    </w:p>
    <w:p w14:paraId="199D6878" w14:textId="77777777" w:rsidR="00724475" w:rsidRDefault="00724475">
      <w:pPr>
        <w:pStyle w:val="TOC5"/>
        <w:rPr>
          <w:rFonts w:ascii="Calibri" w:hAnsi="Calibri"/>
          <w:kern w:val="2"/>
          <w:sz w:val="24"/>
          <w:szCs w:val="24"/>
        </w:rPr>
      </w:pPr>
      <w:r>
        <w:t>12.3.1.1.4</w:t>
      </w:r>
      <w:r>
        <w:rPr>
          <w:rFonts w:ascii="Calibri" w:hAnsi="Calibri"/>
          <w:kern w:val="2"/>
          <w:sz w:val="24"/>
          <w:szCs w:val="24"/>
        </w:rPr>
        <w:tab/>
      </w:r>
      <w:r>
        <w:rPr>
          <w:lang w:eastAsia="zh-CN"/>
        </w:rPr>
        <w:t>Sidelink Relay / L2 U2N / Remote UE / 5G ProSe Direct Discovery / Direct Discovery Update</w:t>
      </w:r>
      <w:r>
        <w:tab/>
        <w:t>5928</w:t>
      </w:r>
    </w:p>
    <w:p w14:paraId="46BD77AB" w14:textId="77777777" w:rsidR="00724475" w:rsidRDefault="00724475">
      <w:pPr>
        <w:pStyle w:val="TOC5"/>
        <w:rPr>
          <w:rFonts w:ascii="Calibri" w:hAnsi="Calibri"/>
          <w:kern w:val="2"/>
          <w:sz w:val="24"/>
          <w:szCs w:val="24"/>
        </w:rPr>
      </w:pPr>
      <w:r>
        <w:t>12.3.1.1.</w:t>
      </w:r>
      <w:r>
        <w:rPr>
          <w:lang w:eastAsia="zh-CN"/>
        </w:rPr>
        <w:t>5</w:t>
      </w:r>
      <w:r>
        <w:t xml:space="preserve"> to 12.3.1.1.</w:t>
      </w:r>
      <w:r>
        <w:rPr>
          <w:lang w:eastAsia="zh-CN"/>
        </w:rPr>
        <w:t>6</w:t>
      </w:r>
      <w:r>
        <w:tab/>
        <w:t>5931</w:t>
      </w:r>
    </w:p>
    <w:p w14:paraId="6DA4BE2D" w14:textId="77777777" w:rsidR="00724475" w:rsidRDefault="00724475">
      <w:pPr>
        <w:pStyle w:val="TOC5"/>
        <w:rPr>
          <w:rFonts w:ascii="Calibri" w:hAnsi="Calibri"/>
          <w:kern w:val="2"/>
          <w:sz w:val="24"/>
          <w:szCs w:val="24"/>
        </w:rPr>
      </w:pPr>
      <w:r>
        <w:t>12.3.1.1.</w:t>
      </w:r>
      <w:r>
        <w:rPr>
          <w:lang w:eastAsia="zh-CN"/>
        </w:rPr>
        <w:t>7</w:t>
      </w:r>
      <w:r>
        <w:rPr>
          <w:rFonts w:ascii="Calibri" w:hAnsi="Calibri"/>
          <w:kern w:val="2"/>
          <w:sz w:val="24"/>
          <w:szCs w:val="24"/>
        </w:rPr>
        <w:tab/>
      </w:r>
      <w:r>
        <w:rPr>
          <w:lang w:eastAsia="zh-CN"/>
        </w:rPr>
        <w:t>Sidelink Relay / L2 U2N / Remote UE / Direct link establishment, reject and release</w:t>
      </w:r>
      <w:r>
        <w:tab/>
        <w:t>5931</w:t>
      </w:r>
    </w:p>
    <w:p w14:paraId="6420A321" w14:textId="77777777" w:rsidR="00724475" w:rsidRDefault="00724475">
      <w:pPr>
        <w:pStyle w:val="TOC5"/>
        <w:rPr>
          <w:rFonts w:ascii="Calibri" w:hAnsi="Calibri"/>
          <w:kern w:val="2"/>
          <w:sz w:val="24"/>
          <w:szCs w:val="24"/>
        </w:rPr>
      </w:pPr>
      <w:r>
        <w:t>12.3.1.1.8</w:t>
      </w:r>
      <w:r>
        <w:rPr>
          <w:rFonts w:ascii="Calibri" w:hAnsi="Calibri"/>
          <w:kern w:val="2"/>
          <w:sz w:val="24"/>
          <w:szCs w:val="24"/>
        </w:rPr>
        <w:tab/>
      </w:r>
      <w:r>
        <w:rPr>
          <w:lang w:eastAsia="zh-CN"/>
        </w:rPr>
        <w:t>Sidelink Relay / L2 U2N / Remote UE / Paging</w:t>
      </w:r>
      <w:r>
        <w:tab/>
        <w:t>5936</w:t>
      </w:r>
    </w:p>
    <w:p w14:paraId="531F20A6" w14:textId="77777777" w:rsidR="00724475" w:rsidRDefault="00724475">
      <w:pPr>
        <w:pStyle w:val="TOC5"/>
        <w:rPr>
          <w:rFonts w:ascii="Calibri" w:hAnsi="Calibri"/>
          <w:kern w:val="2"/>
          <w:sz w:val="24"/>
          <w:szCs w:val="24"/>
        </w:rPr>
      </w:pPr>
      <w:r>
        <w:t>12.3.1.1.</w:t>
      </w:r>
      <w:r>
        <w:rPr>
          <w:lang w:eastAsia="zh-CN"/>
        </w:rPr>
        <w:t>9</w:t>
      </w:r>
      <w:r>
        <w:t xml:space="preserve"> to 12.3.1.1.</w:t>
      </w:r>
      <w:r>
        <w:rPr>
          <w:lang w:eastAsia="zh-CN"/>
        </w:rPr>
        <w:t>11</w:t>
      </w:r>
      <w:r>
        <w:tab/>
        <w:t>5942</w:t>
      </w:r>
    </w:p>
    <w:p w14:paraId="6C345D37" w14:textId="77777777" w:rsidR="00724475" w:rsidRDefault="00724475">
      <w:pPr>
        <w:pStyle w:val="TOC5"/>
        <w:rPr>
          <w:rFonts w:ascii="Calibri" w:hAnsi="Calibri"/>
          <w:kern w:val="2"/>
          <w:sz w:val="24"/>
          <w:szCs w:val="24"/>
        </w:rPr>
      </w:pPr>
      <w:r>
        <w:t>12.3.1.1.</w:t>
      </w:r>
      <w:r>
        <w:rPr>
          <w:lang w:eastAsia="zh-CN"/>
        </w:rPr>
        <w:t>12</w:t>
      </w:r>
      <w:r>
        <w:rPr>
          <w:rFonts w:ascii="Calibri" w:hAnsi="Calibri"/>
          <w:kern w:val="2"/>
          <w:sz w:val="24"/>
          <w:szCs w:val="24"/>
        </w:rPr>
        <w:tab/>
      </w:r>
      <w:r>
        <w:rPr>
          <w:lang w:eastAsia="zh-CN"/>
        </w:rPr>
        <w:t>Sidelink Relay / L2 U2N / Remote UE / Measurement configuration control and reporting / Event X1</w:t>
      </w:r>
      <w:r>
        <w:tab/>
        <w:t>5942</w:t>
      </w:r>
    </w:p>
    <w:p w14:paraId="2FE8E9D0" w14:textId="77777777" w:rsidR="00724475" w:rsidRDefault="00724475">
      <w:pPr>
        <w:pStyle w:val="TOC5"/>
        <w:rPr>
          <w:rFonts w:ascii="Calibri" w:hAnsi="Calibri"/>
          <w:kern w:val="2"/>
          <w:sz w:val="24"/>
          <w:szCs w:val="24"/>
        </w:rPr>
      </w:pPr>
      <w:r>
        <w:t>12.3.1.1.</w:t>
      </w:r>
      <w:r>
        <w:rPr>
          <w:lang w:eastAsia="zh-CN"/>
        </w:rPr>
        <w:t>13</w:t>
      </w:r>
      <w:r>
        <w:rPr>
          <w:rFonts w:ascii="Calibri" w:hAnsi="Calibri"/>
          <w:kern w:val="2"/>
          <w:sz w:val="24"/>
          <w:szCs w:val="24"/>
        </w:rPr>
        <w:tab/>
      </w:r>
      <w:r>
        <w:rPr>
          <w:lang w:eastAsia="zh-CN"/>
        </w:rPr>
        <w:t>Sidelink Relay / L2 U2N / Remote UE / Measurement configuration control and reporting / Event X2</w:t>
      </w:r>
      <w:r>
        <w:tab/>
        <w:t>5951</w:t>
      </w:r>
    </w:p>
    <w:p w14:paraId="155E9A85" w14:textId="77777777" w:rsidR="00724475" w:rsidRDefault="00724475">
      <w:pPr>
        <w:pStyle w:val="TOC5"/>
        <w:rPr>
          <w:rFonts w:ascii="Calibri" w:hAnsi="Calibri"/>
          <w:kern w:val="2"/>
          <w:sz w:val="24"/>
          <w:szCs w:val="24"/>
        </w:rPr>
      </w:pPr>
      <w:r>
        <w:t>12.3.1.1.14</w:t>
      </w:r>
      <w:r>
        <w:rPr>
          <w:rFonts w:ascii="Calibri" w:hAnsi="Calibri"/>
          <w:kern w:val="2"/>
          <w:sz w:val="24"/>
          <w:szCs w:val="24"/>
        </w:rPr>
        <w:tab/>
      </w:r>
      <w:r>
        <w:rPr>
          <w:lang w:eastAsia="zh-CN"/>
        </w:rPr>
        <w:t>Sidelink Relay / L2 U2N / Remote UE / Measurement configuration control and reporting / Event Y1</w:t>
      </w:r>
      <w:r>
        <w:tab/>
        <w:t>5958</w:t>
      </w:r>
    </w:p>
    <w:p w14:paraId="695A9E81" w14:textId="77777777" w:rsidR="00724475" w:rsidRDefault="00724475">
      <w:pPr>
        <w:pStyle w:val="TOC5"/>
        <w:rPr>
          <w:rFonts w:ascii="Calibri" w:hAnsi="Calibri"/>
          <w:kern w:val="2"/>
          <w:sz w:val="24"/>
          <w:szCs w:val="24"/>
        </w:rPr>
      </w:pPr>
      <w:r>
        <w:t>12.3.1.1.15</w:t>
      </w:r>
      <w:r>
        <w:rPr>
          <w:rFonts w:ascii="Calibri" w:hAnsi="Calibri"/>
          <w:kern w:val="2"/>
          <w:sz w:val="24"/>
          <w:szCs w:val="24"/>
        </w:rPr>
        <w:tab/>
      </w:r>
      <w:r>
        <w:rPr>
          <w:lang w:eastAsia="zh-CN"/>
        </w:rPr>
        <w:t>Sidelink Relay / L2 U2N / Remote UE / Measurement configuration control and reporting / Event Y2</w:t>
      </w:r>
      <w:r>
        <w:tab/>
        <w:t>5966</w:t>
      </w:r>
    </w:p>
    <w:p w14:paraId="547FB1EC" w14:textId="77777777" w:rsidR="00724475" w:rsidRDefault="00724475">
      <w:pPr>
        <w:pStyle w:val="TOC5"/>
        <w:rPr>
          <w:rFonts w:ascii="Calibri" w:hAnsi="Calibri"/>
          <w:kern w:val="2"/>
          <w:sz w:val="24"/>
          <w:szCs w:val="24"/>
        </w:rPr>
      </w:pPr>
      <w:r>
        <w:t>12.3.1.1.</w:t>
      </w:r>
      <w:r>
        <w:rPr>
          <w:lang w:eastAsia="zh-CN"/>
        </w:rPr>
        <w:t>16</w:t>
      </w:r>
      <w:r>
        <w:rPr>
          <w:rFonts w:ascii="Calibri" w:hAnsi="Calibri"/>
          <w:kern w:val="2"/>
          <w:sz w:val="24"/>
          <w:szCs w:val="24"/>
        </w:rPr>
        <w:tab/>
      </w:r>
      <w:r>
        <w:rPr>
          <w:lang w:eastAsia="zh-CN"/>
        </w:rPr>
        <w:t>Sidelink Relay / L2 U2N / Remote UE / Measurement configuration control and reporting / Periodical reporting</w:t>
      </w:r>
      <w:r>
        <w:tab/>
        <w:t>5973</w:t>
      </w:r>
    </w:p>
    <w:p w14:paraId="41D99CA0" w14:textId="77777777" w:rsidR="00724475" w:rsidRDefault="00724475">
      <w:pPr>
        <w:pStyle w:val="TOC5"/>
        <w:rPr>
          <w:rFonts w:ascii="Calibri" w:hAnsi="Calibri"/>
          <w:kern w:val="2"/>
          <w:sz w:val="24"/>
          <w:szCs w:val="24"/>
        </w:rPr>
      </w:pPr>
      <w:r>
        <w:t>12.3.1.1.17</w:t>
      </w:r>
      <w:r>
        <w:rPr>
          <w:rFonts w:ascii="Calibri" w:hAnsi="Calibri"/>
          <w:kern w:val="2"/>
          <w:sz w:val="24"/>
          <w:szCs w:val="24"/>
        </w:rPr>
        <w:tab/>
      </w:r>
      <w:r>
        <w:rPr>
          <w:lang w:eastAsia="zh-CN"/>
        </w:rPr>
        <w:t>Sidelink Relay / L2 U2N / Remote UE / Sidelink RRC reconfiguration</w:t>
      </w:r>
      <w:r>
        <w:tab/>
        <w:t>5979</w:t>
      </w:r>
    </w:p>
    <w:p w14:paraId="545A838F" w14:textId="77777777" w:rsidR="00724475" w:rsidRDefault="00724475">
      <w:pPr>
        <w:pStyle w:val="TOC5"/>
        <w:rPr>
          <w:rFonts w:ascii="Calibri" w:hAnsi="Calibri"/>
          <w:kern w:val="2"/>
          <w:sz w:val="24"/>
          <w:szCs w:val="24"/>
        </w:rPr>
      </w:pPr>
      <w:r>
        <w:t>12.3.1.1.18</w:t>
      </w:r>
      <w:r>
        <w:tab/>
        <w:t>5983</w:t>
      </w:r>
    </w:p>
    <w:p w14:paraId="2F75F232" w14:textId="77777777" w:rsidR="00724475" w:rsidRDefault="00724475">
      <w:pPr>
        <w:pStyle w:val="TOC5"/>
        <w:rPr>
          <w:rFonts w:ascii="Calibri" w:hAnsi="Calibri"/>
          <w:kern w:val="2"/>
          <w:sz w:val="24"/>
          <w:szCs w:val="24"/>
        </w:rPr>
      </w:pPr>
      <w:r>
        <w:t>12.3.1.1.19</w:t>
      </w:r>
      <w:r>
        <w:rPr>
          <w:rFonts w:ascii="Calibri" w:hAnsi="Calibri"/>
          <w:kern w:val="2"/>
          <w:sz w:val="24"/>
          <w:szCs w:val="24"/>
        </w:rPr>
        <w:tab/>
      </w:r>
      <w:r>
        <w:rPr>
          <w:lang w:eastAsia="zh-CN"/>
        </w:rPr>
        <w:t>Sidelink Relay / L2 U2N / Remote UE / Selection of NR Sidelink U2N Relay UE</w:t>
      </w:r>
      <w:r>
        <w:tab/>
        <w:t>5983</w:t>
      </w:r>
    </w:p>
    <w:p w14:paraId="5AD93B8F" w14:textId="77777777" w:rsidR="00724475" w:rsidRDefault="00724475">
      <w:pPr>
        <w:pStyle w:val="TOC4"/>
        <w:rPr>
          <w:rFonts w:ascii="Calibri" w:hAnsi="Calibri"/>
          <w:kern w:val="2"/>
          <w:sz w:val="24"/>
          <w:szCs w:val="24"/>
        </w:rPr>
      </w:pPr>
      <w:r>
        <w:t>12.3.1.</w:t>
      </w:r>
      <w:r>
        <w:rPr>
          <w:lang w:eastAsia="zh-CN"/>
        </w:rPr>
        <w:t>2</w:t>
      </w:r>
      <w:r>
        <w:rPr>
          <w:rFonts w:ascii="Calibri" w:hAnsi="Calibri"/>
          <w:kern w:val="2"/>
          <w:sz w:val="24"/>
          <w:szCs w:val="24"/>
        </w:rPr>
        <w:tab/>
      </w:r>
      <w:r>
        <w:t>Relay UE</w:t>
      </w:r>
      <w:r>
        <w:tab/>
        <w:t>5987</w:t>
      </w:r>
    </w:p>
    <w:p w14:paraId="5ACEBD28" w14:textId="77777777" w:rsidR="00724475" w:rsidRDefault="00724475">
      <w:pPr>
        <w:pStyle w:val="TOC5"/>
        <w:rPr>
          <w:rFonts w:ascii="Calibri" w:hAnsi="Calibri"/>
          <w:kern w:val="2"/>
          <w:sz w:val="24"/>
          <w:szCs w:val="24"/>
        </w:rPr>
      </w:pPr>
      <w:r>
        <w:t>12.3.1.</w:t>
      </w:r>
      <w:r>
        <w:rPr>
          <w:lang w:eastAsia="zh-CN"/>
        </w:rPr>
        <w:t>2</w:t>
      </w:r>
      <w:r>
        <w:t>.1</w:t>
      </w:r>
      <w:r>
        <w:tab/>
        <w:t>5987</w:t>
      </w:r>
    </w:p>
    <w:p w14:paraId="483B8A10" w14:textId="77777777" w:rsidR="00724475" w:rsidRDefault="00724475">
      <w:pPr>
        <w:pStyle w:val="TOC5"/>
        <w:rPr>
          <w:rFonts w:ascii="Calibri" w:hAnsi="Calibri"/>
          <w:kern w:val="2"/>
          <w:sz w:val="24"/>
          <w:szCs w:val="24"/>
        </w:rPr>
      </w:pPr>
      <w:r>
        <w:lastRenderedPageBreak/>
        <w:t>12.3.1.2.2</w:t>
      </w:r>
      <w:r>
        <w:rPr>
          <w:rFonts w:ascii="Calibri" w:hAnsi="Calibri"/>
          <w:kern w:val="2"/>
          <w:sz w:val="24"/>
          <w:szCs w:val="24"/>
        </w:rPr>
        <w:tab/>
      </w:r>
      <w:r>
        <w:rPr>
          <w:lang w:eastAsia="zh-CN"/>
        </w:rPr>
        <w:t>Sidelink Relay / L2 U2N / Relay UE / 5G ProSe U2N Relay Discovery / Announcing</w:t>
      </w:r>
      <w:r>
        <w:tab/>
        <w:t>5987</w:t>
      </w:r>
    </w:p>
    <w:p w14:paraId="2F2C5C2F" w14:textId="77777777" w:rsidR="00724475" w:rsidRDefault="00724475">
      <w:pPr>
        <w:pStyle w:val="TOC5"/>
        <w:rPr>
          <w:rFonts w:ascii="Calibri" w:hAnsi="Calibri"/>
          <w:kern w:val="2"/>
          <w:sz w:val="24"/>
          <w:szCs w:val="24"/>
        </w:rPr>
      </w:pPr>
      <w:r>
        <w:t>12.3.1.</w:t>
      </w:r>
      <w:r>
        <w:rPr>
          <w:lang w:eastAsia="zh-CN"/>
        </w:rPr>
        <w:t>2</w:t>
      </w:r>
      <w:r>
        <w:t>.3</w:t>
      </w:r>
      <w:r>
        <w:rPr>
          <w:rFonts w:ascii="Calibri" w:hAnsi="Calibri"/>
          <w:kern w:val="2"/>
          <w:sz w:val="24"/>
          <w:szCs w:val="24"/>
        </w:rPr>
        <w:tab/>
      </w:r>
      <w:r>
        <w:rPr>
          <w:lang w:eastAsia="zh-CN"/>
        </w:rPr>
        <w:t>Sidelink Relay / L2 U2N / Relay UE / 5G ProSe U2N Relay Discovery / Discoveree</w:t>
      </w:r>
      <w:r>
        <w:tab/>
        <w:t>5994</w:t>
      </w:r>
    </w:p>
    <w:p w14:paraId="53D93EC8" w14:textId="77777777" w:rsidR="00724475" w:rsidRDefault="00724475">
      <w:pPr>
        <w:pStyle w:val="TOC5"/>
        <w:rPr>
          <w:rFonts w:ascii="Calibri" w:hAnsi="Calibri"/>
          <w:kern w:val="2"/>
          <w:sz w:val="24"/>
          <w:szCs w:val="24"/>
        </w:rPr>
      </w:pPr>
      <w:r>
        <w:t>12.3.1.</w:t>
      </w:r>
      <w:r>
        <w:rPr>
          <w:lang w:eastAsia="zh-CN"/>
        </w:rPr>
        <w:t>2</w:t>
      </w:r>
      <w:r>
        <w:t>.</w:t>
      </w:r>
      <w:r>
        <w:rPr>
          <w:lang w:eastAsia="zh-CN"/>
        </w:rPr>
        <w:t>4</w:t>
      </w:r>
      <w:r>
        <w:rPr>
          <w:rFonts w:ascii="Calibri" w:hAnsi="Calibri"/>
          <w:kern w:val="2"/>
          <w:sz w:val="24"/>
          <w:szCs w:val="24"/>
        </w:rPr>
        <w:tab/>
      </w:r>
      <w:r>
        <w:rPr>
          <w:lang w:eastAsia="zh-CN"/>
        </w:rPr>
        <w:t>Sidelink Relay / L2 U2N / Relay UE / Direct link establishment, reject and release</w:t>
      </w:r>
      <w:r>
        <w:tab/>
        <w:t>5998</w:t>
      </w:r>
    </w:p>
    <w:p w14:paraId="504A51FA" w14:textId="77777777" w:rsidR="00724475" w:rsidRDefault="00724475">
      <w:pPr>
        <w:pStyle w:val="TOC5"/>
        <w:rPr>
          <w:rFonts w:ascii="Calibri" w:hAnsi="Calibri"/>
          <w:kern w:val="2"/>
          <w:sz w:val="24"/>
          <w:szCs w:val="24"/>
        </w:rPr>
      </w:pPr>
      <w:r>
        <w:t>12.3.1.</w:t>
      </w:r>
      <w:r>
        <w:rPr>
          <w:lang w:eastAsia="zh-CN"/>
        </w:rPr>
        <w:t>2</w:t>
      </w:r>
      <w:r>
        <w:t>.</w:t>
      </w:r>
      <w:r>
        <w:rPr>
          <w:lang w:eastAsia="zh-CN"/>
        </w:rPr>
        <w:t>5</w:t>
      </w:r>
      <w:r>
        <w:tab/>
        <w:t>6003</w:t>
      </w:r>
    </w:p>
    <w:p w14:paraId="4E37BD0F" w14:textId="77777777" w:rsidR="00724475" w:rsidRDefault="00724475">
      <w:pPr>
        <w:pStyle w:val="TOC5"/>
        <w:rPr>
          <w:rFonts w:ascii="Calibri" w:hAnsi="Calibri"/>
          <w:kern w:val="2"/>
          <w:sz w:val="24"/>
          <w:szCs w:val="24"/>
        </w:rPr>
      </w:pPr>
      <w:r>
        <w:t>12.3.1.</w:t>
      </w:r>
      <w:r>
        <w:rPr>
          <w:lang w:eastAsia="zh-CN"/>
        </w:rPr>
        <w:t>2</w:t>
      </w:r>
      <w:r>
        <w:t>.</w:t>
      </w:r>
      <w:r>
        <w:rPr>
          <w:lang w:eastAsia="zh-CN"/>
        </w:rPr>
        <w:t>6</w:t>
      </w:r>
      <w:r>
        <w:rPr>
          <w:rFonts w:ascii="Calibri" w:hAnsi="Calibri"/>
          <w:kern w:val="2"/>
          <w:sz w:val="24"/>
          <w:szCs w:val="24"/>
        </w:rPr>
        <w:tab/>
      </w:r>
      <w:r>
        <w:rPr>
          <w:lang w:eastAsia="zh-CN"/>
        </w:rPr>
        <w:t>Sidelink Relay / L2 U2N / Relay UE / Paging transmission</w:t>
      </w:r>
      <w:r>
        <w:tab/>
        <w:t>6003</w:t>
      </w:r>
    </w:p>
    <w:p w14:paraId="4B5CCF1A" w14:textId="77777777" w:rsidR="00724475" w:rsidRDefault="00724475">
      <w:pPr>
        <w:pStyle w:val="TOC5"/>
        <w:rPr>
          <w:rFonts w:ascii="Calibri" w:hAnsi="Calibri"/>
          <w:kern w:val="2"/>
          <w:sz w:val="24"/>
          <w:szCs w:val="24"/>
        </w:rPr>
      </w:pPr>
      <w:r>
        <w:t>12.3.1.</w:t>
      </w:r>
      <w:r>
        <w:rPr>
          <w:lang w:eastAsia="zh-CN"/>
        </w:rPr>
        <w:t>2</w:t>
      </w:r>
      <w:r>
        <w:t>.</w:t>
      </w:r>
      <w:r>
        <w:rPr>
          <w:lang w:eastAsia="zh-CN"/>
        </w:rPr>
        <w:t>7</w:t>
      </w:r>
      <w:r>
        <w:rPr>
          <w:rFonts w:ascii="Calibri" w:hAnsi="Calibri"/>
          <w:kern w:val="2"/>
          <w:sz w:val="24"/>
          <w:szCs w:val="24"/>
        </w:rPr>
        <w:tab/>
      </w:r>
      <w:r>
        <w:rPr>
          <w:lang w:eastAsia="zh-CN"/>
        </w:rPr>
        <w:t>Sidelink Relay / L2 U2N / Relay UE / RRC connection establishment triggered by Remote UE</w:t>
      </w:r>
      <w:r>
        <w:tab/>
        <w:t>6010</w:t>
      </w:r>
    </w:p>
    <w:p w14:paraId="4281EC71" w14:textId="77777777" w:rsidR="00724475" w:rsidRDefault="00724475">
      <w:pPr>
        <w:pStyle w:val="TOC5"/>
        <w:rPr>
          <w:rFonts w:ascii="Calibri" w:hAnsi="Calibri"/>
          <w:kern w:val="2"/>
          <w:sz w:val="24"/>
          <w:szCs w:val="24"/>
        </w:rPr>
      </w:pPr>
      <w:r w:rsidRPr="00BF6570">
        <w:rPr>
          <w:rFonts w:eastAsia="SimSun"/>
        </w:rPr>
        <w:t>12.3.1.</w:t>
      </w:r>
      <w:r w:rsidRPr="00BF6570">
        <w:rPr>
          <w:rFonts w:eastAsia="SimSun"/>
          <w:lang w:eastAsia="zh-CN"/>
        </w:rPr>
        <w:t>2</w:t>
      </w:r>
      <w:r w:rsidRPr="00BF6570">
        <w:rPr>
          <w:rFonts w:eastAsia="SimSun"/>
        </w:rPr>
        <w:t>.</w:t>
      </w:r>
      <w:r w:rsidRPr="00BF6570">
        <w:rPr>
          <w:rFonts w:eastAsia="SimSun"/>
          <w:lang w:eastAsia="zh-CN"/>
        </w:rPr>
        <w:t>8</w:t>
      </w:r>
      <w:r>
        <w:rPr>
          <w:rFonts w:ascii="Calibri" w:hAnsi="Calibri"/>
          <w:kern w:val="2"/>
          <w:sz w:val="24"/>
          <w:szCs w:val="24"/>
        </w:rPr>
        <w:tab/>
      </w:r>
      <w:r w:rsidRPr="00BF6570">
        <w:rPr>
          <w:rFonts w:eastAsia="SimSun"/>
          <w:lang w:eastAsia="zh-CN"/>
        </w:rPr>
        <w:t>Sidelink Relay / L2 U2N / Relay UE / RRC connection establishment triggered by Remote UE / Emergency</w:t>
      </w:r>
      <w:r>
        <w:tab/>
        <w:t>6017</w:t>
      </w:r>
    </w:p>
    <w:p w14:paraId="0D587648" w14:textId="77777777" w:rsidR="00724475" w:rsidRDefault="00724475">
      <w:pPr>
        <w:pStyle w:val="TOC5"/>
        <w:rPr>
          <w:rFonts w:ascii="Calibri" w:hAnsi="Calibri"/>
          <w:kern w:val="2"/>
          <w:sz w:val="24"/>
          <w:szCs w:val="24"/>
        </w:rPr>
      </w:pPr>
      <w:r>
        <w:t>12.3.1.</w:t>
      </w:r>
      <w:r>
        <w:rPr>
          <w:lang w:eastAsia="zh-CN"/>
        </w:rPr>
        <w:t>2</w:t>
      </w:r>
      <w:r>
        <w:t>.</w:t>
      </w:r>
      <w:r>
        <w:rPr>
          <w:lang w:eastAsia="zh-CN"/>
        </w:rPr>
        <w:t>9</w:t>
      </w:r>
      <w:r>
        <w:rPr>
          <w:rFonts w:ascii="Calibri" w:hAnsi="Calibri"/>
          <w:kern w:val="2"/>
          <w:sz w:val="24"/>
          <w:szCs w:val="24"/>
        </w:rPr>
        <w:tab/>
      </w:r>
      <w:r>
        <w:rPr>
          <w:lang w:eastAsia="zh-CN"/>
        </w:rPr>
        <w:t>Sidelink Relay / L2 U2N / Relay UE / RRC connection establishment triggered by Remote UE / Rejected / T300 expired</w:t>
      </w:r>
      <w:r>
        <w:tab/>
        <w:t>6019</w:t>
      </w:r>
    </w:p>
    <w:p w14:paraId="15BE69B9" w14:textId="77777777" w:rsidR="00724475" w:rsidRDefault="00724475">
      <w:pPr>
        <w:pStyle w:val="TOC5"/>
        <w:rPr>
          <w:rFonts w:ascii="Calibri" w:hAnsi="Calibri"/>
          <w:kern w:val="2"/>
          <w:sz w:val="24"/>
          <w:szCs w:val="24"/>
        </w:rPr>
      </w:pPr>
      <w:r>
        <w:t>12.3.1.2.10</w:t>
      </w:r>
      <w:r>
        <w:rPr>
          <w:rFonts w:ascii="Calibri" w:hAnsi="Calibri"/>
          <w:kern w:val="2"/>
          <w:sz w:val="24"/>
          <w:szCs w:val="24"/>
        </w:rPr>
        <w:tab/>
      </w:r>
      <w:r>
        <w:rPr>
          <w:lang w:eastAsia="zh-CN"/>
        </w:rPr>
        <w:t>Sidelink Relay / L2 U2N / Relay UE / RRC connection resume triggered by Remote UE</w:t>
      </w:r>
      <w:r>
        <w:tab/>
        <w:t>6023</w:t>
      </w:r>
    </w:p>
    <w:p w14:paraId="44EA8F36" w14:textId="77777777" w:rsidR="00724475" w:rsidRDefault="00724475">
      <w:pPr>
        <w:pStyle w:val="TOC5"/>
        <w:rPr>
          <w:rFonts w:ascii="Calibri" w:hAnsi="Calibri"/>
          <w:kern w:val="2"/>
          <w:sz w:val="24"/>
          <w:szCs w:val="24"/>
        </w:rPr>
      </w:pPr>
      <w:r>
        <w:t>12.3.1.2.11 to 12.3.1.2.14</w:t>
      </w:r>
      <w:r>
        <w:tab/>
        <w:t>6029</w:t>
      </w:r>
    </w:p>
    <w:p w14:paraId="7584DC83" w14:textId="77777777" w:rsidR="00724475" w:rsidRDefault="00724475">
      <w:pPr>
        <w:pStyle w:val="TOC5"/>
        <w:rPr>
          <w:rFonts w:ascii="Calibri" w:hAnsi="Calibri"/>
          <w:kern w:val="2"/>
          <w:sz w:val="24"/>
          <w:szCs w:val="24"/>
        </w:rPr>
      </w:pPr>
      <w:r>
        <w:t>12.3.1.2.15</w:t>
      </w:r>
      <w:r>
        <w:rPr>
          <w:rFonts w:ascii="Calibri" w:hAnsi="Calibri"/>
          <w:kern w:val="2"/>
          <w:sz w:val="24"/>
          <w:szCs w:val="24"/>
        </w:rPr>
        <w:tab/>
      </w:r>
      <w:r>
        <w:rPr>
          <w:lang w:eastAsia="zh-CN"/>
        </w:rPr>
        <w:t>Sidelink Relay / L2 U2N / Relay UE / Sidelink RRC reconfiguration</w:t>
      </w:r>
      <w:r>
        <w:tab/>
        <w:t>6029</w:t>
      </w:r>
    </w:p>
    <w:p w14:paraId="050C7BE3" w14:textId="77777777" w:rsidR="00724475" w:rsidRDefault="00724475">
      <w:pPr>
        <w:pStyle w:val="TOC1"/>
        <w:rPr>
          <w:rFonts w:ascii="Calibri" w:hAnsi="Calibri"/>
          <w:kern w:val="2"/>
          <w:sz w:val="24"/>
          <w:szCs w:val="24"/>
        </w:rPr>
      </w:pPr>
      <w:r>
        <w:t>13</w:t>
      </w:r>
      <w:r>
        <w:rPr>
          <w:rFonts w:ascii="Calibri" w:hAnsi="Calibri"/>
          <w:kern w:val="2"/>
          <w:sz w:val="24"/>
          <w:szCs w:val="24"/>
        </w:rPr>
        <w:tab/>
      </w:r>
      <w:r>
        <w:t>V2X layer</w:t>
      </w:r>
      <w:r>
        <w:tab/>
        <w:t>6033</w:t>
      </w:r>
    </w:p>
    <w:p w14:paraId="4AF97554" w14:textId="77777777" w:rsidR="00724475" w:rsidRDefault="00724475">
      <w:pPr>
        <w:pStyle w:val="TOC2"/>
        <w:rPr>
          <w:rFonts w:ascii="Calibri" w:hAnsi="Calibri"/>
          <w:kern w:val="2"/>
          <w:sz w:val="24"/>
          <w:szCs w:val="24"/>
        </w:rPr>
      </w:pPr>
      <w:r>
        <w:t>13.1</w:t>
      </w:r>
      <w:r>
        <w:rPr>
          <w:rFonts w:ascii="Calibri" w:hAnsi="Calibri"/>
          <w:kern w:val="2"/>
          <w:sz w:val="24"/>
          <w:szCs w:val="24"/>
        </w:rPr>
        <w:tab/>
      </w:r>
      <w:r>
        <w:t>V2X policy provisioning</w:t>
      </w:r>
      <w:r>
        <w:tab/>
        <w:t>6033</w:t>
      </w:r>
    </w:p>
    <w:p w14:paraId="5F16E464" w14:textId="77777777" w:rsidR="00724475" w:rsidRDefault="00724475">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6033</w:t>
      </w:r>
    </w:p>
    <w:p w14:paraId="0C44B81B" w14:textId="77777777" w:rsidR="00724475" w:rsidRDefault="00724475">
      <w:pPr>
        <w:pStyle w:val="TOC2"/>
        <w:rPr>
          <w:rFonts w:ascii="Calibri" w:hAnsi="Calibri"/>
          <w:kern w:val="2"/>
          <w:sz w:val="24"/>
          <w:szCs w:val="24"/>
        </w:rPr>
      </w:pPr>
      <w:r>
        <w:t>13.2</w:t>
      </w:r>
      <w:r>
        <w:rPr>
          <w:rFonts w:ascii="Calibri" w:hAnsi="Calibri"/>
          <w:kern w:val="2"/>
          <w:sz w:val="24"/>
          <w:szCs w:val="24"/>
        </w:rPr>
        <w:tab/>
      </w:r>
      <w:r>
        <w:t>PC5 unicast</w:t>
      </w:r>
      <w:r>
        <w:tab/>
        <w:t>6043</w:t>
      </w:r>
    </w:p>
    <w:p w14:paraId="4357AD3D" w14:textId="77777777" w:rsidR="00724475" w:rsidRDefault="00724475">
      <w:pPr>
        <w:pStyle w:val="TOC3"/>
        <w:rPr>
          <w:rFonts w:ascii="Calibri" w:hAnsi="Calibri"/>
          <w:kern w:val="2"/>
          <w:sz w:val="24"/>
          <w:szCs w:val="24"/>
        </w:rPr>
      </w:pPr>
      <w:r w:rsidRPr="00BF6570">
        <w:rPr>
          <w:rFonts w:eastAsia="SimSun"/>
        </w:rPr>
        <w:t>13.2.1</w:t>
      </w:r>
      <w:r>
        <w:rPr>
          <w:rFonts w:ascii="Calibri" w:hAnsi="Calibri"/>
          <w:kern w:val="2"/>
          <w:sz w:val="24"/>
          <w:szCs w:val="24"/>
        </w:rPr>
        <w:tab/>
      </w:r>
      <w:r w:rsidRPr="00BF6570">
        <w:rPr>
          <w:rFonts w:eastAsia="SimSun"/>
        </w:rPr>
        <w:t>PC5 unicast / link establishment / Reject / Conflict Layer 2 ID</w:t>
      </w:r>
      <w:r>
        <w:tab/>
        <w:t>6043</w:t>
      </w:r>
    </w:p>
    <w:p w14:paraId="159DD74D" w14:textId="77777777" w:rsidR="00724475" w:rsidRDefault="00724475">
      <w:pPr>
        <w:pStyle w:val="TOC3"/>
        <w:rPr>
          <w:rFonts w:ascii="Calibri" w:hAnsi="Calibri"/>
          <w:kern w:val="2"/>
          <w:sz w:val="24"/>
          <w:szCs w:val="24"/>
        </w:rPr>
      </w:pPr>
      <w:r w:rsidRPr="00BF6570">
        <w:rPr>
          <w:rFonts w:eastAsia="SimSun"/>
        </w:rPr>
        <w:t>13.2.2</w:t>
      </w:r>
      <w:r>
        <w:rPr>
          <w:rFonts w:ascii="Calibri" w:hAnsi="Calibri"/>
          <w:kern w:val="2"/>
          <w:sz w:val="24"/>
          <w:szCs w:val="24"/>
        </w:rPr>
        <w:tab/>
      </w:r>
      <w:r w:rsidRPr="00BF6570">
        <w:rPr>
          <w:rFonts w:eastAsia="SimSun"/>
        </w:rPr>
        <w:t>PC5 unicast / link Security Mode</w:t>
      </w:r>
      <w:r>
        <w:tab/>
        <w:t>6046</w:t>
      </w:r>
    </w:p>
    <w:p w14:paraId="63596C27" w14:textId="77777777" w:rsidR="00724475" w:rsidRDefault="00724475">
      <w:pPr>
        <w:pStyle w:val="TOC3"/>
        <w:rPr>
          <w:rFonts w:ascii="Calibri" w:hAnsi="Calibri"/>
          <w:kern w:val="2"/>
          <w:sz w:val="24"/>
          <w:szCs w:val="24"/>
        </w:rPr>
      </w:pPr>
      <w:r w:rsidRPr="00BF6570">
        <w:rPr>
          <w:rFonts w:eastAsia="SimSun"/>
        </w:rPr>
        <w:t>13.2.3</w:t>
      </w:r>
      <w:r>
        <w:rPr>
          <w:rFonts w:ascii="Calibri" w:hAnsi="Calibri"/>
          <w:kern w:val="2"/>
          <w:sz w:val="24"/>
          <w:szCs w:val="24"/>
        </w:rPr>
        <w:tab/>
      </w:r>
      <w:r w:rsidRPr="00BF6570">
        <w:rPr>
          <w:rFonts w:eastAsia="SimSun"/>
        </w:rPr>
        <w:t>PC5 unicast / Link modification</w:t>
      </w:r>
      <w:r>
        <w:tab/>
        <w:t>6049</w:t>
      </w:r>
    </w:p>
    <w:p w14:paraId="7897036F" w14:textId="77777777" w:rsidR="00724475" w:rsidRDefault="00724475">
      <w:pPr>
        <w:pStyle w:val="TOC3"/>
        <w:rPr>
          <w:rFonts w:ascii="Calibri" w:hAnsi="Calibri"/>
          <w:kern w:val="2"/>
          <w:sz w:val="24"/>
          <w:szCs w:val="24"/>
        </w:rPr>
      </w:pPr>
      <w:r w:rsidRPr="00BF6570">
        <w:rPr>
          <w:rFonts w:eastAsia="SimSun"/>
        </w:rPr>
        <w:t>13.2.4</w:t>
      </w:r>
      <w:r>
        <w:rPr>
          <w:rFonts w:ascii="Calibri" w:hAnsi="Calibri"/>
          <w:kern w:val="2"/>
          <w:sz w:val="24"/>
          <w:szCs w:val="24"/>
        </w:rPr>
        <w:tab/>
      </w:r>
      <w:r>
        <w:t>PC5 unicast / link Release / Reestablish PC5 unicast link to same UE</w:t>
      </w:r>
      <w:r>
        <w:tab/>
        <w:t>6057</w:t>
      </w:r>
    </w:p>
    <w:p w14:paraId="546BAF69" w14:textId="77777777" w:rsidR="00724475" w:rsidRDefault="00724475">
      <w:pPr>
        <w:pStyle w:val="TOC3"/>
        <w:rPr>
          <w:rFonts w:ascii="Calibri" w:hAnsi="Calibri"/>
          <w:kern w:val="2"/>
          <w:sz w:val="24"/>
          <w:szCs w:val="24"/>
        </w:rPr>
      </w:pPr>
      <w:r>
        <w:t>13.2.5</w:t>
      </w:r>
      <w:r>
        <w:rPr>
          <w:rFonts w:ascii="Calibri" w:hAnsi="Calibri"/>
          <w:kern w:val="2"/>
          <w:sz w:val="24"/>
          <w:szCs w:val="24"/>
        </w:rPr>
        <w:tab/>
      </w:r>
      <w:r>
        <w:t>PC5 unicast / link identifier update</w:t>
      </w:r>
      <w:r>
        <w:tab/>
        <w:t>6062</w:t>
      </w:r>
    </w:p>
    <w:p w14:paraId="4235332D" w14:textId="77777777" w:rsidR="00724475" w:rsidRDefault="00724475">
      <w:pPr>
        <w:pStyle w:val="TOC3"/>
        <w:rPr>
          <w:rFonts w:ascii="Calibri" w:hAnsi="Calibri"/>
          <w:kern w:val="2"/>
          <w:sz w:val="24"/>
          <w:szCs w:val="24"/>
        </w:rPr>
      </w:pPr>
      <w:r w:rsidRPr="00BF6570">
        <w:rPr>
          <w:rFonts w:eastAsia="SimSun"/>
        </w:rPr>
        <w:t>13.2.6</w:t>
      </w:r>
      <w:r>
        <w:rPr>
          <w:rFonts w:ascii="Calibri" w:hAnsi="Calibri"/>
          <w:kern w:val="2"/>
          <w:sz w:val="24"/>
          <w:szCs w:val="24"/>
        </w:rPr>
        <w:tab/>
      </w:r>
      <w:r w:rsidRPr="00BF6570">
        <w:rPr>
          <w:rFonts w:eastAsia="SimSun"/>
        </w:rPr>
        <w:t>PC5 unicast / link keep alive</w:t>
      </w:r>
      <w:r>
        <w:tab/>
        <w:t>6066</w:t>
      </w:r>
    </w:p>
    <w:p w14:paraId="0DF90BA2" w14:textId="77777777" w:rsidR="00724475" w:rsidRDefault="00724475">
      <w:pPr>
        <w:pStyle w:val="TOC1"/>
        <w:rPr>
          <w:rFonts w:ascii="Calibri" w:hAnsi="Calibri"/>
          <w:kern w:val="2"/>
          <w:sz w:val="24"/>
          <w:szCs w:val="24"/>
        </w:rPr>
      </w:pPr>
      <w:r>
        <w:t>14</w:t>
      </w:r>
      <w:r>
        <w:rPr>
          <w:rFonts w:ascii="Calibri" w:hAnsi="Calibri"/>
          <w:kern w:val="2"/>
          <w:sz w:val="24"/>
          <w:szCs w:val="24"/>
        </w:rPr>
        <w:tab/>
      </w:r>
      <w:r>
        <w:t>MBS</w:t>
      </w:r>
      <w:r>
        <w:tab/>
        <w:t>6070</w:t>
      </w:r>
    </w:p>
    <w:p w14:paraId="264007DE" w14:textId="77777777" w:rsidR="00724475" w:rsidRDefault="00724475">
      <w:pPr>
        <w:pStyle w:val="TOC2"/>
        <w:rPr>
          <w:rFonts w:ascii="Calibri" w:hAnsi="Calibri"/>
          <w:kern w:val="2"/>
          <w:sz w:val="24"/>
          <w:szCs w:val="24"/>
        </w:rPr>
      </w:pPr>
      <w:r w:rsidRPr="00BF6570">
        <w:rPr>
          <w:rFonts w:eastAsia="MS Mincho"/>
        </w:rPr>
        <w:t>14.1</w:t>
      </w:r>
      <w:r>
        <w:rPr>
          <w:rFonts w:ascii="Calibri" w:hAnsi="Calibri"/>
          <w:kern w:val="2"/>
          <w:sz w:val="24"/>
          <w:szCs w:val="24"/>
        </w:rPr>
        <w:tab/>
      </w:r>
      <w:r w:rsidRPr="00BF6570">
        <w:rPr>
          <w:rFonts w:eastAsia="MS Mincho"/>
        </w:rPr>
        <w:t>MBS Broadcast</w:t>
      </w:r>
      <w:r>
        <w:tab/>
        <w:t>6070</w:t>
      </w:r>
    </w:p>
    <w:p w14:paraId="017A841A" w14:textId="77777777" w:rsidR="00724475" w:rsidRDefault="00724475">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6070</w:t>
      </w:r>
    </w:p>
    <w:p w14:paraId="542A929D" w14:textId="77777777" w:rsidR="00724475" w:rsidRDefault="00724475">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6070</w:t>
      </w:r>
    </w:p>
    <w:p w14:paraId="00478195" w14:textId="77777777" w:rsidR="00724475" w:rsidRDefault="00724475">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 / searchspaceMCCH and searchspaceMTCH set to zero</w:t>
      </w:r>
      <w:r>
        <w:tab/>
        <w:t>6079</w:t>
      </w:r>
    </w:p>
    <w:p w14:paraId="5242E953" w14:textId="77777777" w:rsidR="00724475" w:rsidRDefault="00724475">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6085</w:t>
      </w:r>
    </w:p>
    <w:p w14:paraId="6BFDF7D5" w14:textId="77777777" w:rsidR="00724475" w:rsidRDefault="00724475">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6094</w:t>
      </w:r>
    </w:p>
    <w:p w14:paraId="09199713" w14:textId="77777777" w:rsidR="00724475" w:rsidRDefault="00724475">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6094</w:t>
      </w:r>
    </w:p>
    <w:p w14:paraId="35C56E92" w14:textId="77777777" w:rsidR="00724475" w:rsidRDefault="00724475">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6103</w:t>
      </w:r>
    </w:p>
    <w:p w14:paraId="722FB97E" w14:textId="77777777" w:rsidR="00724475" w:rsidRDefault="00724475">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6103</w:t>
      </w:r>
    </w:p>
    <w:p w14:paraId="2BEC0A8A" w14:textId="77777777" w:rsidR="00724475" w:rsidRDefault="00724475">
      <w:pPr>
        <w:pStyle w:val="TOC4"/>
        <w:rPr>
          <w:rFonts w:ascii="Calibri" w:hAnsi="Calibri"/>
          <w:kern w:val="2"/>
          <w:sz w:val="24"/>
          <w:szCs w:val="24"/>
        </w:rPr>
      </w:pPr>
      <w:r>
        <w:t>14.1.1.5</w:t>
      </w:r>
      <w:r>
        <w:rPr>
          <w:rFonts w:ascii="Calibri" w:hAnsi="Calibri"/>
          <w:kern w:val="2"/>
          <w:sz w:val="24"/>
          <w:szCs w:val="24"/>
        </w:rPr>
        <w:tab/>
      </w:r>
      <w:r>
        <w:t xml:space="preserve">MBS Broadcast/ MCCH Information Acquisition/ </w:t>
      </w:r>
      <w:r>
        <w:rPr>
          <w:lang w:eastAsia="zh-CN"/>
        </w:rPr>
        <w:t>Multiple beams</w:t>
      </w:r>
      <w:r>
        <w:tab/>
        <w:t>6104</w:t>
      </w:r>
    </w:p>
    <w:p w14:paraId="195D1C0A" w14:textId="77777777" w:rsidR="00724475" w:rsidRDefault="00724475">
      <w:pPr>
        <w:pStyle w:val="TOC3"/>
        <w:rPr>
          <w:rFonts w:ascii="Calibri" w:hAnsi="Calibri"/>
          <w:kern w:val="2"/>
          <w:sz w:val="24"/>
          <w:szCs w:val="24"/>
        </w:rPr>
      </w:pPr>
      <w:r>
        <w:t>14.1.2</w:t>
      </w:r>
      <w:r>
        <w:rPr>
          <w:rFonts w:ascii="Calibri" w:hAnsi="Calibri"/>
          <w:kern w:val="2"/>
          <w:sz w:val="24"/>
          <w:szCs w:val="24"/>
        </w:rPr>
        <w:tab/>
      </w:r>
      <w:r>
        <w:t>MBS Broadcast/ Service Continuity</w:t>
      </w:r>
      <w:r>
        <w:tab/>
        <w:t>6109</w:t>
      </w:r>
    </w:p>
    <w:p w14:paraId="24095F2F" w14:textId="77777777" w:rsidR="00724475" w:rsidRDefault="00724475">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6109</w:t>
      </w:r>
    </w:p>
    <w:p w14:paraId="169566B8" w14:textId="77777777" w:rsidR="00724475" w:rsidRDefault="00724475">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6117</w:t>
      </w:r>
    </w:p>
    <w:p w14:paraId="7C924FBF" w14:textId="77777777" w:rsidR="00724475" w:rsidRDefault="00724475">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6128</w:t>
      </w:r>
    </w:p>
    <w:p w14:paraId="140A475A" w14:textId="77777777" w:rsidR="00724475" w:rsidRDefault="00724475">
      <w:pPr>
        <w:pStyle w:val="TOC3"/>
        <w:rPr>
          <w:rFonts w:ascii="Calibri" w:hAnsi="Calibri"/>
          <w:kern w:val="2"/>
          <w:sz w:val="24"/>
          <w:szCs w:val="24"/>
        </w:rPr>
      </w:pPr>
      <w:r>
        <w:t>14.1.3</w:t>
      </w:r>
      <w:r>
        <w:rPr>
          <w:rFonts w:ascii="Calibri" w:hAnsi="Calibri"/>
          <w:kern w:val="2"/>
          <w:sz w:val="24"/>
          <w:szCs w:val="24"/>
        </w:rPr>
        <w:tab/>
      </w:r>
      <w:r>
        <w:t>MBS Broadcast/ MAC</w:t>
      </w:r>
      <w:r>
        <w:tab/>
        <w:t>6138</w:t>
      </w:r>
    </w:p>
    <w:p w14:paraId="69601000" w14:textId="77777777" w:rsidR="00724475" w:rsidRDefault="00724475">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6138</w:t>
      </w:r>
    </w:p>
    <w:p w14:paraId="2552B4B5" w14:textId="77777777" w:rsidR="00724475" w:rsidRDefault="00724475">
      <w:pPr>
        <w:pStyle w:val="TOC4"/>
        <w:rPr>
          <w:rFonts w:ascii="Calibri" w:hAnsi="Calibri"/>
          <w:kern w:val="2"/>
          <w:sz w:val="24"/>
          <w:szCs w:val="24"/>
        </w:rPr>
      </w:pPr>
      <w:r>
        <w:t>14.1.3.2</w:t>
      </w:r>
      <w:r>
        <w:rPr>
          <w:rFonts w:ascii="Calibri" w:hAnsi="Calibri"/>
          <w:kern w:val="2"/>
          <w:sz w:val="24"/>
          <w:szCs w:val="24"/>
        </w:rPr>
        <w:tab/>
      </w:r>
      <w:r>
        <w:t>MBS Broadcast/ MAC/ DRX operation</w:t>
      </w:r>
      <w:r>
        <w:tab/>
        <w:t>6144</w:t>
      </w:r>
    </w:p>
    <w:p w14:paraId="70EB3C06" w14:textId="77777777" w:rsidR="00724475" w:rsidRDefault="00724475">
      <w:pPr>
        <w:pStyle w:val="TOC2"/>
        <w:rPr>
          <w:rFonts w:ascii="Calibri" w:hAnsi="Calibri"/>
          <w:kern w:val="2"/>
          <w:sz w:val="24"/>
          <w:szCs w:val="24"/>
        </w:rPr>
      </w:pPr>
      <w:r>
        <w:t>14.2</w:t>
      </w:r>
      <w:r>
        <w:rPr>
          <w:rFonts w:ascii="Calibri" w:hAnsi="Calibri"/>
          <w:kern w:val="2"/>
          <w:sz w:val="24"/>
          <w:szCs w:val="24"/>
        </w:rPr>
        <w:tab/>
      </w:r>
      <w:r>
        <w:t>MBS Multicast</w:t>
      </w:r>
      <w:r>
        <w:tab/>
        <w:t>6151</w:t>
      </w:r>
    </w:p>
    <w:p w14:paraId="0B6A9BD5" w14:textId="77777777" w:rsidR="00724475" w:rsidRDefault="00724475">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6151</w:t>
      </w:r>
    </w:p>
    <w:p w14:paraId="13E8F25A" w14:textId="77777777" w:rsidR="00724475" w:rsidRDefault="00724475">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6151</w:t>
      </w:r>
    </w:p>
    <w:p w14:paraId="6AA63478" w14:textId="77777777" w:rsidR="00724475" w:rsidRDefault="00724475">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6151</w:t>
      </w:r>
    </w:p>
    <w:p w14:paraId="0537CE44" w14:textId="77777777" w:rsidR="00724475" w:rsidRDefault="00724475">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6161</w:t>
      </w:r>
    </w:p>
    <w:p w14:paraId="48F0C50B" w14:textId="77777777" w:rsidR="00724475" w:rsidRDefault="00724475">
      <w:pPr>
        <w:pStyle w:val="TOC5"/>
        <w:rPr>
          <w:rFonts w:ascii="Calibri" w:hAnsi="Calibri"/>
          <w:kern w:val="2"/>
          <w:sz w:val="24"/>
          <w:szCs w:val="24"/>
        </w:rPr>
      </w:pPr>
      <w:r>
        <w:t>14.2.1.1.3</w:t>
      </w:r>
      <w:r>
        <w:rPr>
          <w:rFonts w:ascii="Calibri" w:hAnsi="Calibri"/>
          <w:kern w:val="2"/>
          <w:sz w:val="24"/>
          <w:szCs w:val="24"/>
        </w:rPr>
        <w:tab/>
      </w:r>
      <w:r>
        <w:t>MBS Multicast / MAC / DL Data Transfer/ PTM transmission / Multiple G-RNTIs</w:t>
      </w:r>
      <w:r>
        <w:tab/>
        <w:t>6167</w:t>
      </w:r>
    </w:p>
    <w:p w14:paraId="57C415A1" w14:textId="77777777" w:rsidR="00724475" w:rsidRDefault="00724475">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6177</w:t>
      </w:r>
    </w:p>
    <w:p w14:paraId="187EAB24" w14:textId="77777777" w:rsidR="00724475" w:rsidRDefault="00724475">
      <w:pPr>
        <w:pStyle w:val="TOC5"/>
        <w:rPr>
          <w:rFonts w:ascii="Calibri" w:hAnsi="Calibri"/>
          <w:kern w:val="2"/>
          <w:sz w:val="24"/>
          <w:szCs w:val="24"/>
        </w:rPr>
      </w:pPr>
      <w:r>
        <w:lastRenderedPageBreak/>
        <w:t>14.2.1.1.5</w:t>
      </w:r>
      <w:r>
        <w:rPr>
          <w:rFonts w:ascii="Calibri" w:hAnsi="Calibri"/>
          <w:kern w:val="2"/>
          <w:sz w:val="24"/>
          <w:szCs w:val="24"/>
        </w:rPr>
        <w:tab/>
      </w:r>
      <w:r>
        <w:t xml:space="preserve">MBS Multicast/ MAC / DL Data Transfer/ </w:t>
      </w:r>
      <w:r w:rsidRPr="00BF6570">
        <w:rPr>
          <w:rFonts w:cs="Arial"/>
        </w:rPr>
        <w:t>PTP retransmission for multicast</w:t>
      </w:r>
      <w:r>
        <w:t xml:space="preserve"> / RRC-based enabling-disabling HARQ feedback for Multicast/ ACK-NACK</w:t>
      </w:r>
      <w:r>
        <w:tab/>
        <w:t>6186</w:t>
      </w:r>
    </w:p>
    <w:p w14:paraId="4E783BE6" w14:textId="77777777" w:rsidR="00724475" w:rsidRDefault="00724475">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6191</w:t>
      </w:r>
    </w:p>
    <w:p w14:paraId="759ECCC1" w14:textId="77777777" w:rsidR="00724475" w:rsidRDefault="00724475">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6197</w:t>
      </w:r>
    </w:p>
    <w:p w14:paraId="6821FF06" w14:textId="77777777" w:rsidR="00724475" w:rsidRDefault="00724475">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6209</w:t>
      </w:r>
    </w:p>
    <w:p w14:paraId="7B416D35" w14:textId="77777777" w:rsidR="00724475" w:rsidRDefault="00724475">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6217</w:t>
      </w:r>
    </w:p>
    <w:p w14:paraId="180776E7" w14:textId="77777777" w:rsidR="00724475" w:rsidRDefault="00724475">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6221</w:t>
      </w:r>
    </w:p>
    <w:p w14:paraId="71693E14" w14:textId="77777777" w:rsidR="00724475" w:rsidRDefault="00724475">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6221</w:t>
      </w:r>
    </w:p>
    <w:p w14:paraId="6D7F6E03" w14:textId="77777777" w:rsidR="00724475" w:rsidRDefault="00724475">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6233</w:t>
      </w:r>
    </w:p>
    <w:p w14:paraId="4CAC66E5" w14:textId="77777777" w:rsidR="00724475" w:rsidRDefault="00724475">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6239</w:t>
      </w:r>
    </w:p>
    <w:p w14:paraId="0CF43822" w14:textId="77777777" w:rsidR="00724475" w:rsidRDefault="00724475">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6250</w:t>
      </w:r>
    </w:p>
    <w:p w14:paraId="101A3B22" w14:textId="77777777" w:rsidR="00724475" w:rsidRDefault="00724475">
      <w:pPr>
        <w:pStyle w:val="TOC5"/>
        <w:rPr>
          <w:rFonts w:ascii="Calibri" w:hAnsi="Calibri"/>
          <w:kern w:val="2"/>
          <w:sz w:val="24"/>
          <w:szCs w:val="24"/>
        </w:rPr>
      </w:pPr>
      <w:r>
        <w:t>14.2.1.3.1</w:t>
      </w:r>
      <w:r>
        <w:rPr>
          <w:rFonts w:ascii="Calibri" w:hAnsi="Calibri"/>
          <w:kern w:val="2"/>
          <w:sz w:val="24"/>
          <w:szCs w:val="24"/>
        </w:rPr>
        <w:tab/>
      </w:r>
      <w:r>
        <w:t>MBS Multicast/ MAC/ SPS/ PTM transmission</w:t>
      </w:r>
      <w:r>
        <w:tab/>
        <w:t>6250</w:t>
      </w:r>
    </w:p>
    <w:p w14:paraId="595B4577" w14:textId="77777777" w:rsidR="00724475" w:rsidRDefault="00724475">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6262</w:t>
      </w:r>
    </w:p>
    <w:p w14:paraId="1D84D653" w14:textId="77777777" w:rsidR="00724475" w:rsidRDefault="00724475">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6267</w:t>
      </w:r>
    </w:p>
    <w:p w14:paraId="0C1EFDCE" w14:textId="77777777" w:rsidR="00724475" w:rsidRDefault="00724475">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6277</w:t>
      </w:r>
    </w:p>
    <w:p w14:paraId="1BFB7E89" w14:textId="77777777" w:rsidR="00724475" w:rsidRDefault="00724475">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6277</w:t>
      </w:r>
    </w:p>
    <w:p w14:paraId="1A32182D" w14:textId="77777777" w:rsidR="00724475" w:rsidRDefault="00724475">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6286</w:t>
      </w:r>
    </w:p>
    <w:p w14:paraId="0ED637FD" w14:textId="77777777" w:rsidR="00724475" w:rsidRDefault="00724475">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6287</w:t>
      </w:r>
    </w:p>
    <w:p w14:paraId="4B2E9CE2" w14:textId="77777777" w:rsidR="00724475" w:rsidRDefault="00724475">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6287</w:t>
      </w:r>
    </w:p>
    <w:p w14:paraId="564557E0" w14:textId="77777777" w:rsidR="00724475" w:rsidRDefault="00724475">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6298</w:t>
      </w:r>
    </w:p>
    <w:p w14:paraId="3D491B0B" w14:textId="77777777" w:rsidR="00724475" w:rsidRDefault="00724475">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6300</w:t>
      </w:r>
    </w:p>
    <w:p w14:paraId="389F59B3" w14:textId="77777777" w:rsidR="00724475" w:rsidRDefault="00724475">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6312</w:t>
      </w:r>
    </w:p>
    <w:p w14:paraId="544106A9" w14:textId="77777777" w:rsidR="00724475" w:rsidRDefault="00724475">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6314</w:t>
      </w:r>
    </w:p>
    <w:p w14:paraId="5DA96B0B" w14:textId="77777777" w:rsidR="00724475" w:rsidRDefault="00724475">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6314</w:t>
      </w:r>
    </w:p>
    <w:p w14:paraId="477C632E" w14:textId="77777777" w:rsidR="00724475" w:rsidRDefault="00724475">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6314</w:t>
      </w:r>
    </w:p>
    <w:p w14:paraId="09F5C1EB" w14:textId="77777777" w:rsidR="00724475" w:rsidRDefault="00724475">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6318</w:t>
      </w:r>
    </w:p>
    <w:p w14:paraId="341CFE8F" w14:textId="77777777" w:rsidR="00724475" w:rsidRDefault="00724475">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6329</w:t>
      </w:r>
    </w:p>
    <w:p w14:paraId="575E718A" w14:textId="77777777" w:rsidR="00724475" w:rsidRDefault="00724475">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6329</w:t>
      </w:r>
    </w:p>
    <w:p w14:paraId="5D36A0CF" w14:textId="77777777" w:rsidR="00724475" w:rsidRDefault="00724475">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6342</w:t>
      </w:r>
    </w:p>
    <w:p w14:paraId="13C411B3" w14:textId="77777777" w:rsidR="00724475" w:rsidRDefault="00724475">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6342</w:t>
      </w:r>
    </w:p>
    <w:p w14:paraId="63E7B41A" w14:textId="77777777" w:rsidR="00724475" w:rsidRDefault="00724475">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6349</w:t>
      </w:r>
    </w:p>
    <w:p w14:paraId="4AF52C80" w14:textId="77777777" w:rsidR="00724475" w:rsidRDefault="00724475">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6356</w:t>
      </w:r>
    </w:p>
    <w:p w14:paraId="3AB90949" w14:textId="77777777" w:rsidR="00724475" w:rsidRDefault="00724475">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6370</w:t>
      </w:r>
    </w:p>
    <w:p w14:paraId="67A606BD" w14:textId="77777777" w:rsidR="00724475" w:rsidRDefault="00724475">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6370</w:t>
      </w:r>
    </w:p>
    <w:p w14:paraId="675D7CF7" w14:textId="77777777" w:rsidR="00724475" w:rsidRDefault="00724475">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6390</w:t>
      </w:r>
    </w:p>
    <w:p w14:paraId="088FF6B0" w14:textId="77777777" w:rsidR="00724475" w:rsidRDefault="00724475">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6390</w:t>
      </w:r>
    </w:p>
    <w:p w14:paraId="15F76115" w14:textId="77777777" w:rsidR="00724475" w:rsidRDefault="00724475">
      <w:pPr>
        <w:pStyle w:val="TOC8"/>
        <w:rPr>
          <w:rFonts w:ascii="Calibri" w:hAnsi="Calibri"/>
          <w:b w:val="0"/>
          <w:kern w:val="2"/>
          <w:sz w:val="24"/>
          <w:szCs w:val="24"/>
        </w:rPr>
      </w:pPr>
      <w:r>
        <w:t>Annex A (informative): Change history</w:t>
      </w:r>
      <w:r>
        <w:tab/>
        <w:t>6432</w:t>
      </w:r>
    </w:p>
    <w:p w14:paraId="1E73D0B6" w14:textId="4E541D5F" w:rsidR="00080512" w:rsidRPr="007E0EDF" w:rsidRDefault="006B3F37">
      <w:r>
        <w:rPr>
          <w:noProof/>
          <w:sz w:val="22"/>
        </w:rPr>
        <w:fldChar w:fldCharType="end"/>
      </w:r>
    </w:p>
    <w:p w14:paraId="41DD748F" w14:textId="4EFCD1B1" w:rsidR="00026A86" w:rsidRPr="007E0EDF" w:rsidRDefault="00E87C5C" w:rsidP="00956570">
      <w:r w:rsidRPr="007E0EDF">
        <w:fldChar w:fldCharType="begin"/>
      </w:r>
      <w:r w:rsidR="00C017FF" w:rsidRPr="007E0EDF">
        <w:instrText xml:space="preserve"> RD "</w:instrText>
      </w:r>
      <w:r w:rsidR="00F8055A">
        <w:instrText>38523-1-</w:instrText>
      </w:r>
      <w:r w:rsidR="005829A0">
        <w:instrText>i10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5829A0">
        <w:instrText>i10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5829A0">
        <w:instrText>i10</w:instrText>
      </w:r>
      <w:r w:rsidR="00766D1A" w:rsidRPr="00766D1A">
        <w:instrText>_s07011</w:instrText>
      </w:r>
      <w:r w:rsidR="002D5C1A">
        <w:instrText>3</w:instrText>
      </w:r>
      <w:r w:rsidR="00766D1A" w:rsidRPr="00766D1A">
        <w:instrText>-s0701</w:instrText>
      </w:r>
      <w:r w:rsidR="002D5C1A">
        <w:instrText>1</w:instrText>
      </w:r>
      <w:r w:rsidR="00766D1A" w:rsidRPr="00766D1A">
        <w:instrText>4</w:instrText>
      </w:r>
      <w:r w:rsidR="00766D1A" w:rsidRPr="007E0EDF">
        <w:instrText xml:space="preserve">.docx" \f  </w:instrText>
      </w:r>
      <w:r w:rsidR="00766D1A" w:rsidRPr="007E0EDF">
        <w:fldChar w:fldCharType="end"/>
      </w:r>
      <w:r w:rsidR="002D5C1A" w:rsidRPr="007E0EDF">
        <w:fldChar w:fldCharType="begin"/>
      </w:r>
      <w:r w:rsidR="002D5C1A" w:rsidRPr="007E0EDF">
        <w:instrText xml:space="preserve"> RD "</w:instrText>
      </w:r>
      <w:r w:rsidR="002D5C1A" w:rsidRPr="00766D1A">
        <w:instrText>38523-1-</w:instrText>
      </w:r>
      <w:r w:rsidR="005829A0">
        <w:instrText>i10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5829A0">
        <w:instrText>i10</w:instrText>
      </w:r>
      <w:r w:rsidR="00C017FF" w:rsidRPr="007E0EDF">
        <w:instrText>_s0</w:instrText>
      </w:r>
      <w:r w:rsidR="00A1479D" w:rsidRPr="007E0EDF">
        <w:instrText>8</w:instrText>
      </w:r>
      <w:r w:rsidR="000C04C4">
        <w:instrText>-s081</w:instrText>
      </w:r>
      <w:r w:rsidR="00402425">
        <w:instrText>4</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00402425" w:rsidRPr="007E0EDF">
        <w:fldChar w:fldCharType="begin"/>
      </w:r>
      <w:r w:rsidR="00402425" w:rsidRPr="007E0EDF">
        <w:instrText xml:space="preserve"> RD "38523-1-</w:instrText>
      </w:r>
      <w:r w:rsidR="00402425">
        <w:instrText>i10</w:instrText>
      </w:r>
      <w:r w:rsidR="00402425" w:rsidRPr="007E0EDF">
        <w:instrText>_s08</w:instrText>
      </w:r>
      <w:r w:rsidR="00402425">
        <w:instrText>15</w:instrText>
      </w:r>
      <w:r w:rsidR="00402425">
        <w:instrText>-s0816</w:instrText>
      </w:r>
      <w:r w:rsidR="00402425">
        <w:instrText>1</w:instrText>
      </w:r>
      <w:r w:rsidR="00402425" w:rsidRPr="007E0EDF">
        <w:instrText xml:space="preserve">.docx" \f  </w:instrText>
      </w:r>
      <w:r w:rsidR="00402425" w:rsidRPr="007E0EDF">
        <w:fldChar w:fldCharType="end"/>
      </w:r>
      <w:r w:rsidRPr="007E0EDF">
        <w:fldChar w:fldCharType="end"/>
      </w:r>
      <w:r w:rsidR="000C04C4" w:rsidRPr="007E0EDF">
        <w:fldChar w:fldCharType="begin"/>
      </w:r>
      <w:r w:rsidR="000C04C4" w:rsidRPr="007E0EDF">
        <w:instrText xml:space="preserve"> RD "38523-1-</w:instrText>
      </w:r>
      <w:r w:rsidR="005829A0">
        <w:instrText>i10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5829A0">
        <w:instrText>i10</w:instrText>
      </w:r>
      <w:r w:rsidR="00C017FF" w:rsidRPr="007E0EDF">
        <w:instrText>_s09-s</w:instrText>
      </w:r>
      <w:r w:rsidR="009C7EA6" w:rsidRPr="007E0EDF">
        <w:instrText>1</w:instrText>
      </w:r>
      <w:r w:rsidR="00376C67">
        <w:instrText>0</w:instrText>
      </w:r>
      <w:r w:rsidR="00415CDE">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376C67" w:rsidRPr="007E0EDF">
        <w:fldChar w:fldCharType="begin"/>
      </w:r>
      <w:r w:rsidR="00376C67" w:rsidRPr="007E0EDF">
        <w:instrText xml:space="preserve"> RD "38523-1-</w:instrText>
      </w:r>
      <w:r w:rsidR="00376C67">
        <w:instrText>i10</w:instrText>
      </w:r>
      <w:r w:rsidR="00376C67" w:rsidRPr="007E0EDF">
        <w:instrText>_s</w:instrText>
      </w:r>
      <w:r w:rsidR="00376C67">
        <w:instrText>1</w:instrText>
      </w:r>
      <w:r w:rsidR="00376C67" w:rsidRPr="007E0EDF">
        <w:instrText>0</w:instrText>
      </w:r>
      <w:r w:rsidR="00415CDE">
        <w:instrText>4</w:instrText>
      </w:r>
      <w:r w:rsidR="00376C67" w:rsidRPr="007E0EDF">
        <w:instrText>-s1</w:instrText>
      </w:r>
      <w:r w:rsidR="00376C67">
        <w:instrText>1</w:instrText>
      </w:r>
      <w:r w:rsidR="00376C67" w:rsidRPr="007E0EDF">
        <w:instrText xml:space="preserve">.docx" \f  </w:instrText>
      </w:r>
      <w:r w:rsidR="00376C67" w:rsidRPr="007E0EDF">
        <w:fldChar w:fldCharType="end"/>
      </w:r>
      <w:r w:rsidR="00C2545B" w:rsidRPr="007E0EDF">
        <w:fldChar w:fldCharType="begin"/>
      </w:r>
      <w:r w:rsidR="00C2545B" w:rsidRPr="007E0EDF">
        <w:instrText xml:space="preserve"> RD "38523-1-</w:instrText>
      </w:r>
      <w:r w:rsidR="005829A0">
        <w:instrText>i10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E746F" w14:textId="77777777" w:rsidR="00DD2C0E" w:rsidRDefault="00DD2C0E">
      <w:r>
        <w:separator/>
      </w:r>
    </w:p>
  </w:endnote>
  <w:endnote w:type="continuationSeparator" w:id="0">
    <w:p w14:paraId="6C232945" w14:textId="77777777" w:rsidR="00DD2C0E" w:rsidRDefault="00DD2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4E6BE" w14:textId="77777777" w:rsidR="00DD2C0E" w:rsidRDefault="00DD2C0E">
      <w:r>
        <w:separator/>
      </w:r>
    </w:p>
  </w:footnote>
  <w:footnote w:type="continuationSeparator" w:id="0">
    <w:p w14:paraId="029C4698" w14:textId="77777777" w:rsidR="00DD2C0E" w:rsidRDefault="00DD2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228E" w14:textId="7B83F46B"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FEA">
      <w:rPr>
        <w:rFonts w:ascii="Arial" w:hAnsi="Arial" w:cs="Arial"/>
        <w:b/>
        <w:noProof/>
        <w:sz w:val="18"/>
        <w:szCs w:val="18"/>
      </w:rPr>
      <w:t>3GPP TS 38.523-1 V18.1.0 (2024-12)</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37A1CD34"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FEA">
      <w:rPr>
        <w:rFonts w:ascii="Arial" w:hAnsi="Arial" w:cs="Arial"/>
        <w:b/>
        <w:noProof/>
        <w:sz w:val="18"/>
        <w:szCs w:val="18"/>
      </w:rPr>
      <w:t>Release 18</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E4F"/>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6C67"/>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A0D"/>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425"/>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CDE"/>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D06"/>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1FEA"/>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29A0"/>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447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86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5750"/>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1F8"/>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71E"/>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6EA0"/>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2C0E"/>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6084"/>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42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024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0242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0242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02425"/>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402425"/>
    <w:pPr>
      <w:ind w:left="1701" w:hanging="1701"/>
      <w:outlineLvl w:val="4"/>
    </w:pPr>
    <w:rPr>
      <w:sz w:val="22"/>
    </w:rPr>
  </w:style>
  <w:style w:type="paragraph" w:styleId="Heading6">
    <w:name w:val="heading 6"/>
    <w:aliases w:val="T1,Header 6"/>
    <w:basedOn w:val="H6"/>
    <w:next w:val="Normal"/>
    <w:link w:val="Heading6Char"/>
    <w:qFormat/>
    <w:rsid w:val="00402425"/>
    <w:pPr>
      <w:outlineLvl w:val="5"/>
    </w:pPr>
  </w:style>
  <w:style w:type="paragraph" w:styleId="Heading7">
    <w:name w:val="heading 7"/>
    <w:basedOn w:val="H6"/>
    <w:next w:val="Normal"/>
    <w:link w:val="Heading7Char"/>
    <w:qFormat/>
    <w:rsid w:val="00402425"/>
    <w:pPr>
      <w:outlineLvl w:val="6"/>
    </w:pPr>
  </w:style>
  <w:style w:type="paragraph" w:styleId="Heading8">
    <w:name w:val="heading 8"/>
    <w:basedOn w:val="Heading1"/>
    <w:next w:val="Normal"/>
    <w:link w:val="Heading8Char"/>
    <w:qFormat/>
    <w:rsid w:val="00402425"/>
    <w:pPr>
      <w:ind w:left="0" w:firstLine="0"/>
      <w:outlineLvl w:val="7"/>
    </w:pPr>
  </w:style>
  <w:style w:type="paragraph" w:styleId="Heading9">
    <w:name w:val="heading 9"/>
    <w:basedOn w:val="Heading8"/>
    <w:next w:val="Normal"/>
    <w:link w:val="Heading9Char"/>
    <w:qFormat/>
    <w:rsid w:val="00402425"/>
    <w:pPr>
      <w:outlineLvl w:val="8"/>
    </w:pPr>
  </w:style>
  <w:style w:type="character" w:default="1" w:styleId="DefaultParagraphFont">
    <w:name w:val="Default Paragraph Font"/>
    <w:semiHidden/>
    <w:rsid w:val="004024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2425"/>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40242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402425"/>
    <w:pPr>
      <w:ind w:left="1418" w:hanging="1418"/>
    </w:pPr>
  </w:style>
  <w:style w:type="paragraph" w:styleId="TOC8">
    <w:name w:val="toc 8"/>
    <w:basedOn w:val="TOC1"/>
    <w:uiPriority w:val="39"/>
    <w:rsid w:val="00402425"/>
    <w:pPr>
      <w:spacing w:before="180"/>
      <w:ind w:left="2693" w:hanging="2693"/>
    </w:pPr>
    <w:rPr>
      <w:b/>
    </w:rPr>
  </w:style>
  <w:style w:type="paragraph" w:styleId="TOC1">
    <w:name w:val="toc 1"/>
    <w:uiPriority w:val="39"/>
    <w:rsid w:val="004024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02425"/>
    <w:pPr>
      <w:keepLines/>
      <w:tabs>
        <w:tab w:val="center" w:pos="4536"/>
        <w:tab w:val="right" w:pos="9072"/>
      </w:tabs>
    </w:pPr>
    <w:rPr>
      <w:noProof/>
    </w:rPr>
  </w:style>
  <w:style w:type="character" w:customStyle="1" w:styleId="ZGSM">
    <w:name w:val="ZGSM"/>
    <w:rsid w:val="00402425"/>
  </w:style>
  <w:style w:type="paragraph" w:customStyle="1" w:styleId="ZD">
    <w:name w:val="ZD"/>
    <w:rsid w:val="004024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02425"/>
    <w:pPr>
      <w:ind w:left="1701" w:hanging="1701"/>
    </w:pPr>
  </w:style>
  <w:style w:type="paragraph" w:styleId="TOC4">
    <w:name w:val="toc 4"/>
    <w:basedOn w:val="TOC3"/>
    <w:uiPriority w:val="39"/>
    <w:rsid w:val="00402425"/>
    <w:pPr>
      <w:ind w:left="1418" w:hanging="1418"/>
    </w:pPr>
  </w:style>
  <w:style w:type="paragraph" w:styleId="TOC3">
    <w:name w:val="toc 3"/>
    <w:basedOn w:val="TOC2"/>
    <w:uiPriority w:val="39"/>
    <w:rsid w:val="00402425"/>
    <w:pPr>
      <w:ind w:left="1134" w:hanging="1134"/>
    </w:pPr>
  </w:style>
  <w:style w:type="paragraph" w:styleId="TOC2">
    <w:name w:val="toc 2"/>
    <w:basedOn w:val="TOC1"/>
    <w:uiPriority w:val="39"/>
    <w:rsid w:val="00402425"/>
    <w:pPr>
      <w:keepNext w:val="0"/>
      <w:spacing w:before="0"/>
      <w:ind w:left="851" w:hanging="851"/>
    </w:pPr>
    <w:rPr>
      <w:sz w:val="20"/>
    </w:rPr>
  </w:style>
  <w:style w:type="paragraph" w:styleId="Footer">
    <w:name w:val="footer"/>
    <w:basedOn w:val="Header"/>
    <w:link w:val="FooterChar"/>
    <w:rsid w:val="0040242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02425"/>
    <w:pPr>
      <w:outlineLvl w:val="9"/>
    </w:pPr>
  </w:style>
  <w:style w:type="paragraph" w:customStyle="1" w:styleId="NF">
    <w:name w:val="NF"/>
    <w:basedOn w:val="NO"/>
    <w:rsid w:val="00402425"/>
    <w:pPr>
      <w:keepNext/>
      <w:spacing w:after="0"/>
    </w:pPr>
    <w:rPr>
      <w:rFonts w:ascii="Arial" w:hAnsi="Arial"/>
      <w:sz w:val="18"/>
    </w:rPr>
  </w:style>
  <w:style w:type="paragraph" w:customStyle="1" w:styleId="NO">
    <w:name w:val="NO"/>
    <w:basedOn w:val="Normal"/>
    <w:link w:val="NOChar"/>
    <w:rsid w:val="00402425"/>
    <w:pPr>
      <w:keepLines/>
      <w:ind w:left="1135" w:hanging="851"/>
    </w:pPr>
  </w:style>
  <w:style w:type="character" w:customStyle="1" w:styleId="NOChar">
    <w:name w:val="NO Char"/>
    <w:link w:val="NO"/>
    <w:qFormat/>
    <w:rsid w:val="00BA60D7"/>
  </w:style>
  <w:style w:type="paragraph" w:customStyle="1" w:styleId="PL">
    <w:name w:val="PL"/>
    <w:link w:val="PLChar"/>
    <w:rsid w:val="00402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02425"/>
    <w:pPr>
      <w:jc w:val="right"/>
    </w:pPr>
  </w:style>
  <w:style w:type="paragraph" w:customStyle="1" w:styleId="TAL">
    <w:name w:val="TAL"/>
    <w:basedOn w:val="Normal"/>
    <w:link w:val="TALChar"/>
    <w:rsid w:val="0040242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02425"/>
    <w:rPr>
      <w:b/>
    </w:rPr>
  </w:style>
  <w:style w:type="paragraph" w:customStyle="1" w:styleId="TAC">
    <w:name w:val="TAC"/>
    <w:basedOn w:val="TAL"/>
    <w:link w:val="TACCar"/>
    <w:rsid w:val="0040242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024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02425"/>
    <w:pPr>
      <w:keepLines/>
      <w:ind w:left="1702" w:hanging="1418"/>
    </w:pPr>
  </w:style>
  <w:style w:type="character" w:customStyle="1" w:styleId="EXCar">
    <w:name w:val="EX Car"/>
    <w:link w:val="EX"/>
    <w:locked/>
    <w:rsid w:val="00E85B16"/>
  </w:style>
  <w:style w:type="paragraph" w:customStyle="1" w:styleId="FP">
    <w:name w:val="FP"/>
    <w:basedOn w:val="Normal"/>
    <w:rsid w:val="00402425"/>
    <w:pPr>
      <w:spacing w:after="0"/>
    </w:pPr>
  </w:style>
  <w:style w:type="paragraph" w:customStyle="1" w:styleId="NW">
    <w:name w:val="NW"/>
    <w:basedOn w:val="NO"/>
    <w:rsid w:val="00402425"/>
    <w:pPr>
      <w:spacing w:after="0"/>
    </w:pPr>
  </w:style>
  <w:style w:type="paragraph" w:customStyle="1" w:styleId="EW">
    <w:name w:val="EW"/>
    <w:basedOn w:val="EX"/>
    <w:rsid w:val="00402425"/>
    <w:pPr>
      <w:spacing w:after="0"/>
    </w:pPr>
  </w:style>
  <w:style w:type="paragraph" w:customStyle="1" w:styleId="B1">
    <w:name w:val="B1"/>
    <w:basedOn w:val="List"/>
    <w:link w:val="B1Char"/>
    <w:rsid w:val="00402425"/>
  </w:style>
  <w:style w:type="paragraph" w:styleId="List">
    <w:name w:val="List"/>
    <w:basedOn w:val="Normal"/>
    <w:link w:val="ListChar1"/>
    <w:rsid w:val="00402425"/>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402425"/>
    <w:pPr>
      <w:ind w:left="1985" w:hanging="1985"/>
    </w:pPr>
  </w:style>
  <w:style w:type="paragraph" w:styleId="TOC7">
    <w:name w:val="toc 7"/>
    <w:basedOn w:val="TOC6"/>
    <w:next w:val="Normal"/>
    <w:uiPriority w:val="39"/>
    <w:rsid w:val="00402425"/>
    <w:pPr>
      <w:ind w:left="2268" w:hanging="2268"/>
    </w:pPr>
  </w:style>
  <w:style w:type="paragraph" w:customStyle="1" w:styleId="EditorsNote">
    <w:name w:val="Editor's Note"/>
    <w:aliases w:val="EN,Editor's Noteormal"/>
    <w:basedOn w:val="NO"/>
    <w:link w:val="EditorsNoteCarCar"/>
    <w:rsid w:val="0040242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02425"/>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4024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24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24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24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0242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024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024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02425"/>
  </w:style>
  <w:style w:type="paragraph" w:styleId="List2">
    <w:name w:val="List 2"/>
    <w:basedOn w:val="List"/>
    <w:link w:val="List2Char"/>
    <w:rsid w:val="00402425"/>
    <w:pPr>
      <w:ind w:left="851"/>
    </w:pPr>
  </w:style>
  <w:style w:type="character" w:customStyle="1" w:styleId="B2Char">
    <w:name w:val="B2 Char"/>
    <w:link w:val="B2"/>
    <w:qFormat/>
    <w:rsid w:val="001C085B"/>
  </w:style>
  <w:style w:type="paragraph" w:customStyle="1" w:styleId="B3">
    <w:name w:val="B3"/>
    <w:basedOn w:val="List3"/>
    <w:link w:val="B3Char"/>
    <w:rsid w:val="00402425"/>
  </w:style>
  <w:style w:type="paragraph" w:styleId="List3">
    <w:name w:val="List 3"/>
    <w:basedOn w:val="List2"/>
    <w:link w:val="List3Char"/>
    <w:rsid w:val="00402425"/>
    <w:pPr>
      <w:ind w:left="1135"/>
    </w:pPr>
  </w:style>
  <w:style w:type="character" w:customStyle="1" w:styleId="B3Char">
    <w:name w:val="B3 Char"/>
    <w:link w:val="B3"/>
    <w:qFormat/>
    <w:rsid w:val="001C085B"/>
  </w:style>
  <w:style w:type="paragraph" w:customStyle="1" w:styleId="B4">
    <w:name w:val="B4"/>
    <w:basedOn w:val="List4"/>
    <w:link w:val="B4Char"/>
    <w:rsid w:val="00402425"/>
  </w:style>
  <w:style w:type="paragraph" w:styleId="List4">
    <w:name w:val="List 4"/>
    <w:basedOn w:val="List3"/>
    <w:rsid w:val="00402425"/>
    <w:pPr>
      <w:ind w:left="1418"/>
    </w:pPr>
  </w:style>
  <w:style w:type="character" w:customStyle="1" w:styleId="B4Char">
    <w:name w:val="B4 Char"/>
    <w:link w:val="B4"/>
    <w:qFormat/>
    <w:rsid w:val="001C085B"/>
  </w:style>
  <w:style w:type="paragraph" w:customStyle="1" w:styleId="B5">
    <w:name w:val="B5"/>
    <w:basedOn w:val="List5"/>
    <w:link w:val="B5Char"/>
    <w:rsid w:val="00402425"/>
  </w:style>
  <w:style w:type="paragraph" w:styleId="List5">
    <w:name w:val="List 5"/>
    <w:basedOn w:val="List4"/>
    <w:rsid w:val="00402425"/>
    <w:pPr>
      <w:ind w:left="1702"/>
    </w:pPr>
  </w:style>
  <w:style w:type="character" w:customStyle="1" w:styleId="B5Char">
    <w:name w:val="B5 Char"/>
    <w:link w:val="B5"/>
    <w:qFormat/>
    <w:rsid w:val="00BA60D7"/>
  </w:style>
  <w:style w:type="paragraph" w:customStyle="1" w:styleId="ZTD">
    <w:name w:val="ZTD"/>
    <w:basedOn w:val="ZB"/>
    <w:rsid w:val="00402425"/>
    <w:pPr>
      <w:framePr w:hRule="auto" w:wrap="notBeside" w:y="852"/>
    </w:pPr>
    <w:rPr>
      <w:i w:val="0"/>
      <w:sz w:val="40"/>
    </w:rPr>
  </w:style>
  <w:style w:type="paragraph" w:customStyle="1" w:styleId="ZV">
    <w:name w:val="ZV"/>
    <w:basedOn w:val="ZU"/>
    <w:rsid w:val="0040242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402425"/>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02425"/>
    <w:pPr>
      <w:ind w:left="284"/>
    </w:pPr>
  </w:style>
  <w:style w:type="paragraph" w:styleId="Index1">
    <w:name w:val="index 1"/>
    <w:basedOn w:val="Normal"/>
    <w:rsid w:val="00402425"/>
    <w:pPr>
      <w:keepLines/>
      <w:spacing w:after="0"/>
    </w:pPr>
  </w:style>
  <w:style w:type="paragraph" w:styleId="ListNumber2">
    <w:name w:val="List Number 2"/>
    <w:basedOn w:val="ListNumber"/>
    <w:rsid w:val="0040242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0242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024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02425"/>
    <w:pPr>
      <w:keepNext w:val="0"/>
      <w:spacing w:before="0" w:after="240"/>
    </w:pPr>
  </w:style>
  <w:style w:type="paragraph" w:styleId="ListBullet2">
    <w:name w:val="List Bullet 2"/>
    <w:aliases w:val="lb2"/>
    <w:basedOn w:val="ListBullet"/>
    <w:rsid w:val="00402425"/>
    <w:pPr>
      <w:ind w:left="851"/>
    </w:pPr>
  </w:style>
  <w:style w:type="paragraph" w:styleId="ListBullet3">
    <w:name w:val="List Bullet 3"/>
    <w:basedOn w:val="ListBullet2"/>
    <w:rsid w:val="00402425"/>
    <w:pPr>
      <w:ind w:left="1135"/>
    </w:pPr>
  </w:style>
  <w:style w:type="paragraph" w:styleId="ListNumber">
    <w:name w:val="List Number"/>
    <w:basedOn w:val="List"/>
    <w:rsid w:val="00402425"/>
  </w:style>
  <w:style w:type="paragraph" w:styleId="ListBullet">
    <w:name w:val="List Bullet"/>
    <w:aliases w:val="UL"/>
    <w:basedOn w:val="List"/>
    <w:rsid w:val="00402425"/>
  </w:style>
  <w:style w:type="paragraph" w:styleId="ListBullet4">
    <w:name w:val="List Bullet 4"/>
    <w:basedOn w:val="ListBullet3"/>
    <w:rsid w:val="00402425"/>
    <w:pPr>
      <w:ind w:left="1418"/>
    </w:pPr>
  </w:style>
  <w:style w:type="paragraph" w:styleId="ListBullet5">
    <w:name w:val="List Bullet 5"/>
    <w:basedOn w:val="ListBullet4"/>
    <w:rsid w:val="00402425"/>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1831</TotalTime>
  <Pages>1</Pages>
  <Words>18245</Words>
  <Characters>104000</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122001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18.0.0 additions</cp:lastModifiedBy>
  <cp:revision>60</cp:revision>
  <dcterms:created xsi:type="dcterms:W3CDTF">2022-02-14T12:43:00Z</dcterms:created>
  <dcterms:modified xsi:type="dcterms:W3CDTF">2025-01-22T20:38:00Z</dcterms:modified>
</cp:coreProperties>
</file>