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3270B4F"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5026F3">
              <w:rPr>
                <w:rFonts w:eastAsiaTheme="minorEastAsia"/>
                <w:noProof w:val="0"/>
              </w:rPr>
              <w:t>6</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062001" w:rsidRPr="00BE5108">
              <w:rPr>
                <w:rFonts w:eastAsiaTheme="minorEastAsia"/>
                <w:noProof w:val="0"/>
                <w:sz w:val="32"/>
              </w:rPr>
              <w:t>202</w:t>
            </w:r>
            <w:r w:rsidR="00062001">
              <w:rPr>
                <w:rFonts w:eastAsiaTheme="minorEastAsia"/>
                <w:noProof w:val="0"/>
                <w:sz w:val="32"/>
              </w:rPr>
              <w:t>4</w:t>
            </w:r>
            <w:r w:rsidRPr="00BE5108">
              <w:rPr>
                <w:rFonts w:eastAsiaTheme="minorEastAsia"/>
                <w:noProof w:val="0"/>
                <w:sz w:val="32"/>
              </w:rPr>
              <w:t>-</w:t>
            </w:r>
            <w:bookmarkEnd w:id="4"/>
            <w:r w:rsidR="005026F3">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pt" o:ole="">
                  <v:imagedata r:id="rId8" o:title=""/>
                </v:shape>
                <o:OLEObject Type="Embed" ProgID="Word.Picture.8" ShapeID="_x0000_i1025" DrawAspect="Content" ObjectID="_1788613604"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9D86B50"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062001" w:rsidRPr="00BE5108">
              <w:rPr>
                <w:rFonts w:eastAsiaTheme="minorEastAsia"/>
                <w:sz w:val="18"/>
              </w:rPr>
              <w:t>202</w:t>
            </w:r>
            <w:r w:rsidR="00062001">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55BBDCB2" w14:textId="54B74037"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E7502">
        <w:rPr>
          <w:rFonts w:eastAsiaTheme="minorEastAsia"/>
          <w:noProof/>
        </w:rPr>
        <w:t>Foreword</w:t>
      </w:r>
      <w:r>
        <w:rPr>
          <w:noProof/>
        </w:rPr>
        <w:tab/>
      </w:r>
      <w:r>
        <w:rPr>
          <w:noProof/>
        </w:rPr>
        <w:fldChar w:fldCharType="begin"/>
      </w:r>
      <w:r>
        <w:rPr>
          <w:noProof/>
        </w:rPr>
        <w:instrText xml:space="preserve"> PAGEREF _Toc176701843 \h </w:instrText>
      </w:r>
      <w:r>
        <w:rPr>
          <w:noProof/>
        </w:rPr>
      </w:r>
      <w:r>
        <w:rPr>
          <w:noProof/>
        </w:rPr>
        <w:fldChar w:fldCharType="separate"/>
      </w:r>
      <w:r>
        <w:rPr>
          <w:noProof/>
        </w:rPr>
        <w:t>22</w:t>
      </w:r>
      <w:r>
        <w:rPr>
          <w:noProof/>
        </w:rPr>
        <w:fldChar w:fldCharType="end"/>
      </w:r>
    </w:p>
    <w:p w14:paraId="230E6BFD" w14:textId="5A43178D"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Scope</w:t>
      </w:r>
      <w:r>
        <w:rPr>
          <w:noProof/>
        </w:rPr>
        <w:tab/>
      </w:r>
      <w:r>
        <w:rPr>
          <w:noProof/>
        </w:rPr>
        <w:fldChar w:fldCharType="begin"/>
      </w:r>
      <w:r>
        <w:rPr>
          <w:noProof/>
        </w:rPr>
        <w:instrText xml:space="preserve"> PAGEREF _Toc176701844 \h </w:instrText>
      </w:r>
      <w:r>
        <w:rPr>
          <w:noProof/>
        </w:rPr>
      </w:r>
      <w:r>
        <w:rPr>
          <w:noProof/>
        </w:rPr>
        <w:fldChar w:fldCharType="separate"/>
      </w:r>
      <w:r>
        <w:rPr>
          <w:noProof/>
        </w:rPr>
        <w:t>24</w:t>
      </w:r>
      <w:r>
        <w:rPr>
          <w:noProof/>
        </w:rPr>
        <w:fldChar w:fldCharType="end"/>
      </w:r>
    </w:p>
    <w:p w14:paraId="7B517BC8" w14:textId="76675A63"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References</w:t>
      </w:r>
      <w:r>
        <w:rPr>
          <w:noProof/>
        </w:rPr>
        <w:tab/>
      </w:r>
      <w:r>
        <w:rPr>
          <w:noProof/>
        </w:rPr>
        <w:fldChar w:fldCharType="begin"/>
      </w:r>
      <w:r>
        <w:rPr>
          <w:noProof/>
        </w:rPr>
        <w:instrText xml:space="preserve"> PAGEREF _Toc176701845 \h </w:instrText>
      </w:r>
      <w:r>
        <w:rPr>
          <w:noProof/>
        </w:rPr>
      </w:r>
      <w:r>
        <w:rPr>
          <w:noProof/>
        </w:rPr>
        <w:fldChar w:fldCharType="separate"/>
      </w:r>
      <w:r>
        <w:rPr>
          <w:noProof/>
        </w:rPr>
        <w:t>24</w:t>
      </w:r>
      <w:r>
        <w:rPr>
          <w:noProof/>
        </w:rPr>
        <w:fldChar w:fldCharType="end"/>
      </w:r>
    </w:p>
    <w:p w14:paraId="0006B4AD" w14:textId="6FE20F58"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Definitions of terms, symbols and abbreviations</w:t>
      </w:r>
      <w:r>
        <w:rPr>
          <w:noProof/>
        </w:rPr>
        <w:tab/>
      </w:r>
      <w:r>
        <w:rPr>
          <w:noProof/>
        </w:rPr>
        <w:fldChar w:fldCharType="begin"/>
      </w:r>
      <w:r>
        <w:rPr>
          <w:noProof/>
        </w:rPr>
        <w:instrText xml:space="preserve"> PAGEREF _Toc176701846 \h </w:instrText>
      </w:r>
      <w:r>
        <w:rPr>
          <w:noProof/>
        </w:rPr>
      </w:r>
      <w:r>
        <w:rPr>
          <w:noProof/>
        </w:rPr>
        <w:fldChar w:fldCharType="separate"/>
      </w:r>
      <w:r>
        <w:rPr>
          <w:noProof/>
        </w:rPr>
        <w:t>25</w:t>
      </w:r>
      <w:r>
        <w:rPr>
          <w:noProof/>
        </w:rPr>
        <w:fldChar w:fldCharType="end"/>
      </w:r>
    </w:p>
    <w:p w14:paraId="1C4DFEA2" w14:textId="2F50D328"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Terms</w:t>
      </w:r>
      <w:r>
        <w:rPr>
          <w:noProof/>
        </w:rPr>
        <w:tab/>
      </w:r>
      <w:r>
        <w:rPr>
          <w:noProof/>
        </w:rPr>
        <w:fldChar w:fldCharType="begin"/>
      </w:r>
      <w:r>
        <w:rPr>
          <w:noProof/>
        </w:rPr>
        <w:instrText xml:space="preserve"> PAGEREF _Toc176701847 \h </w:instrText>
      </w:r>
      <w:r>
        <w:rPr>
          <w:noProof/>
        </w:rPr>
      </w:r>
      <w:r>
        <w:rPr>
          <w:noProof/>
        </w:rPr>
        <w:fldChar w:fldCharType="separate"/>
      </w:r>
      <w:r>
        <w:rPr>
          <w:noProof/>
        </w:rPr>
        <w:t>25</w:t>
      </w:r>
      <w:r>
        <w:rPr>
          <w:noProof/>
        </w:rPr>
        <w:fldChar w:fldCharType="end"/>
      </w:r>
    </w:p>
    <w:p w14:paraId="772E3FA7" w14:textId="5B522CC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Symbols</w:t>
      </w:r>
      <w:r>
        <w:rPr>
          <w:noProof/>
        </w:rPr>
        <w:tab/>
      </w:r>
      <w:r>
        <w:rPr>
          <w:noProof/>
        </w:rPr>
        <w:fldChar w:fldCharType="begin"/>
      </w:r>
      <w:r>
        <w:rPr>
          <w:noProof/>
        </w:rPr>
        <w:instrText xml:space="preserve"> PAGEREF _Toc176701848 \h </w:instrText>
      </w:r>
      <w:r>
        <w:rPr>
          <w:noProof/>
        </w:rPr>
      </w:r>
      <w:r>
        <w:rPr>
          <w:noProof/>
        </w:rPr>
        <w:fldChar w:fldCharType="separate"/>
      </w:r>
      <w:r>
        <w:rPr>
          <w:noProof/>
        </w:rPr>
        <w:t>28</w:t>
      </w:r>
      <w:r>
        <w:rPr>
          <w:noProof/>
        </w:rPr>
        <w:fldChar w:fldCharType="end"/>
      </w:r>
    </w:p>
    <w:p w14:paraId="444CD6FD" w14:textId="7E469F6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Abbreviations</w:t>
      </w:r>
      <w:r>
        <w:rPr>
          <w:noProof/>
        </w:rPr>
        <w:tab/>
      </w:r>
      <w:r>
        <w:rPr>
          <w:noProof/>
        </w:rPr>
        <w:fldChar w:fldCharType="begin"/>
      </w:r>
      <w:r>
        <w:rPr>
          <w:noProof/>
        </w:rPr>
        <w:instrText xml:space="preserve"> PAGEREF _Toc176701849 \h </w:instrText>
      </w:r>
      <w:r>
        <w:rPr>
          <w:noProof/>
        </w:rPr>
      </w:r>
      <w:r>
        <w:rPr>
          <w:noProof/>
        </w:rPr>
        <w:fldChar w:fldCharType="separate"/>
      </w:r>
      <w:r>
        <w:rPr>
          <w:noProof/>
        </w:rPr>
        <w:t>29</w:t>
      </w:r>
      <w:r>
        <w:rPr>
          <w:noProof/>
        </w:rPr>
        <w:fldChar w:fldCharType="end"/>
      </w:r>
    </w:p>
    <w:p w14:paraId="52E08259" w14:textId="5F6D0D16"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 conducted test conditions and declarations</w:t>
      </w:r>
      <w:r>
        <w:rPr>
          <w:noProof/>
        </w:rPr>
        <w:tab/>
      </w:r>
      <w:r>
        <w:rPr>
          <w:noProof/>
        </w:rPr>
        <w:fldChar w:fldCharType="begin"/>
      </w:r>
      <w:r>
        <w:rPr>
          <w:noProof/>
        </w:rPr>
        <w:instrText xml:space="preserve"> PAGEREF _Toc176701850 \h </w:instrText>
      </w:r>
      <w:r>
        <w:rPr>
          <w:noProof/>
        </w:rPr>
      </w:r>
      <w:r>
        <w:rPr>
          <w:noProof/>
        </w:rPr>
        <w:fldChar w:fldCharType="separate"/>
      </w:r>
      <w:r>
        <w:rPr>
          <w:noProof/>
        </w:rPr>
        <w:t>30</w:t>
      </w:r>
      <w:r>
        <w:rPr>
          <w:noProof/>
        </w:rPr>
        <w:fldChar w:fldCharType="end"/>
      </w:r>
    </w:p>
    <w:p w14:paraId="09F57364" w14:textId="4844261B"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Measurement uncertainties and test requirements</w:t>
      </w:r>
      <w:r>
        <w:rPr>
          <w:noProof/>
        </w:rPr>
        <w:tab/>
      </w:r>
      <w:r>
        <w:rPr>
          <w:noProof/>
        </w:rPr>
        <w:fldChar w:fldCharType="begin"/>
      </w:r>
      <w:r>
        <w:rPr>
          <w:noProof/>
        </w:rPr>
        <w:instrText xml:space="preserve"> PAGEREF _Toc176701851 \h </w:instrText>
      </w:r>
      <w:r>
        <w:rPr>
          <w:noProof/>
        </w:rPr>
      </w:r>
      <w:r>
        <w:rPr>
          <w:noProof/>
        </w:rPr>
        <w:fldChar w:fldCharType="separate"/>
      </w:r>
      <w:r>
        <w:rPr>
          <w:noProof/>
        </w:rPr>
        <w:t>30</w:t>
      </w:r>
      <w:r>
        <w:rPr>
          <w:noProof/>
        </w:rPr>
        <w:fldChar w:fldCharType="end"/>
      </w:r>
    </w:p>
    <w:p w14:paraId="28587BC0" w14:textId="77ACA37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_Toc176701852 \h </w:instrText>
      </w:r>
      <w:r>
        <w:rPr>
          <w:noProof/>
        </w:rPr>
      </w:r>
      <w:r>
        <w:rPr>
          <w:noProof/>
        </w:rPr>
        <w:fldChar w:fldCharType="separate"/>
      </w:r>
      <w:r>
        <w:rPr>
          <w:noProof/>
        </w:rPr>
        <w:t>30</w:t>
      </w:r>
      <w:r>
        <w:rPr>
          <w:noProof/>
        </w:rPr>
        <w:fldChar w:fldCharType="end"/>
      </w:r>
    </w:p>
    <w:p w14:paraId="659045F8" w14:textId="274EFE4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Acceptable uncertainty of Test System</w:t>
      </w:r>
      <w:r>
        <w:rPr>
          <w:noProof/>
        </w:rPr>
        <w:tab/>
      </w:r>
      <w:r>
        <w:rPr>
          <w:noProof/>
        </w:rPr>
        <w:fldChar w:fldCharType="begin"/>
      </w:r>
      <w:r>
        <w:rPr>
          <w:noProof/>
        </w:rPr>
        <w:instrText xml:space="preserve"> PAGEREF _Toc176701853 \h </w:instrText>
      </w:r>
      <w:r>
        <w:rPr>
          <w:noProof/>
        </w:rPr>
      </w:r>
      <w:r>
        <w:rPr>
          <w:noProof/>
        </w:rPr>
        <w:fldChar w:fldCharType="separate"/>
      </w:r>
      <w:r>
        <w:rPr>
          <w:noProof/>
        </w:rPr>
        <w:t>30</w:t>
      </w:r>
      <w:r>
        <w:rPr>
          <w:noProof/>
        </w:rPr>
        <w:fldChar w:fldCharType="end"/>
      </w:r>
    </w:p>
    <w:p w14:paraId="6AD93766" w14:textId="17405CD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_Toc176701854 \h </w:instrText>
      </w:r>
      <w:r>
        <w:rPr>
          <w:noProof/>
        </w:rPr>
      </w:r>
      <w:r>
        <w:rPr>
          <w:noProof/>
        </w:rPr>
        <w:fldChar w:fldCharType="separate"/>
      </w:r>
      <w:r>
        <w:rPr>
          <w:noProof/>
        </w:rPr>
        <w:t>30</w:t>
      </w:r>
      <w:r>
        <w:rPr>
          <w:noProof/>
        </w:rPr>
        <w:fldChar w:fldCharType="end"/>
      </w:r>
    </w:p>
    <w:p w14:paraId="2A2F2B02" w14:textId="10E35FE5"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4.1.</w:t>
      </w:r>
      <w:r w:rsidRPr="006E7502">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t</w:t>
      </w:r>
      <w:r w:rsidRPr="006E7502">
        <w:rPr>
          <w:rFonts w:eastAsiaTheme="minorEastAsia"/>
          <w:noProof/>
        </w:rPr>
        <w:t>ransmitter</w:t>
      </w:r>
      <w:r>
        <w:rPr>
          <w:noProof/>
        </w:rPr>
        <w:tab/>
      </w:r>
      <w:r>
        <w:rPr>
          <w:noProof/>
        </w:rPr>
        <w:fldChar w:fldCharType="begin"/>
      </w:r>
      <w:r>
        <w:rPr>
          <w:noProof/>
        </w:rPr>
        <w:instrText xml:space="preserve"> PAGEREF _Toc176701855 \h </w:instrText>
      </w:r>
      <w:r>
        <w:rPr>
          <w:noProof/>
        </w:rPr>
      </w:r>
      <w:r>
        <w:rPr>
          <w:noProof/>
        </w:rPr>
        <w:fldChar w:fldCharType="separate"/>
      </w:r>
      <w:r>
        <w:rPr>
          <w:noProof/>
        </w:rPr>
        <w:t>31</w:t>
      </w:r>
      <w:r>
        <w:rPr>
          <w:noProof/>
        </w:rPr>
        <w:fldChar w:fldCharType="end"/>
      </w:r>
    </w:p>
    <w:p w14:paraId="6E91B561" w14:textId="020AE18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4.1.</w:t>
      </w:r>
      <w:r w:rsidRPr="006E7502">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 xml:space="preserve">Measurement of </w:t>
      </w:r>
      <w:r w:rsidRPr="006E7502">
        <w:rPr>
          <w:rFonts w:eastAsiaTheme="minorEastAsia"/>
          <w:noProof/>
        </w:rPr>
        <w:t>receiver</w:t>
      </w:r>
      <w:r>
        <w:rPr>
          <w:noProof/>
        </w:rPr>
        <w:tab/>
      </w:r>
      <w:r>
        <w:rPr>
          <w:noProof/>
        </w:rPr>
        <w:fldChar w:fldCharType="begin"/>
      </w:r>
      <w:r>
        <w:rPr>
          <w:noProof/>
        </w:rPr>
        <w:instrText xml:space="preserve"> PAGEREF _Toc176701856 \h </w:instrText>
      </w:r>
      <w:r>
        <w:rPr>
          <w:noProof/>
        </w:rPr>
      </w:r>
      <w:r>
        <w:rPr>
          <w:noProof/>
        </w:rPr>
        <w:fldChar w:fldCharType="separate"/>
      </w:r>
      <w:r>
        <w:rPr>
          <w:noProof/>
        </w:rPr>
        <w:t>32</w:t>
      </w:r>
      <w:r>
        <w:rPr>
          <w:noProof/>
        </w:rPr>
        <w:fldChar w:fldCharType="end"/>
      </w:r>
    </w:p>
    <w:p w14:paraId="66E83948" w14:textId="1353E63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4.1.</w:t>
      </w:r>
      <w:r w:rsidRPr="006E7502">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performance requirements</w:t>
      </w:r>
      <w:r>
        <w:rPr>
          <w:noProof/>
        </w:rPr>
        <w:tab/>
      </w:r>
      <w:r>
        <w:rPr>
          <w:noProof/>
        </w:rPr>
        <w:fldChar w:fldCharType="begin"/>
      </w:r>
      <w:r>
        <w:rPr>
          <w:noProof/>
        </w:rPr>
        <w:instrText xml:space="preserve"> PAGEREF _Toc176701857 \h </w:instrText>
      </w:r>
      <w:r>
        <w:rPr>
          <w:noProof/>
        </w:rPr>
      </w:r>
      <w:r>
        <w:rPr>
          <w:noProof/>
        </w:rPr>
        <w:fldChar w:fldCharType="separate"/>
      </w:r>
      <w:r>
        <w:rPr>
          <w:noProof/>
        </w:rPr>
        <w:t>35</w:t>
      </w:r>
      <w:r>
        <w:rPr>
          <w:noProof/>
        </w:rPr>
        <w:fldChar w:fldCharType="end"/>
      </w:r>
    </w:p>
    <w:p w14:paraId="75EA607C" w14:textId="74554D6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4.1.</w:t>
      </w:r>
      <w:r w:rsidRPr="006E750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Interpretation of measurement results</w:t>
      </w:r>
      <w:r>
        <w:rPr>
          <w:noProof/>
        </w:rPr>
        <w:tab/>
      </w:r>
      <w:r>
        <w:rPr>
          <w:noProof/>
        </w:rPr>
        <w:fldChar w:fldCharType="begin"/>
      </w:r>
      <w:r>
        <w:rPr>
          <w:noProof/>
        </w:rPr>
        <w:instrText xml:space="preserve"> PAGEREF _Toc176701858 \h </w:instrText>
      </w:r>
      <w:r>
        <w:rPr>
          <w:noProof/>
        </w:rPr>
      </w:r>
      <w:r>
        <w:rPr>
          <w:noProof/>
        </w:rPr>
        <w:fldChar w:fldCharType="separate"/>
      </w:r>
      <w:r>
        <w:rPr>
          <w:noProof/>
        </w:rPr>
        <w:t>37</w:t>
      </w:r>
      <w:r>
        <w:rPr>
          <w:noProof/>
        </w:rPr>
        <w:fldChar w:fldCharType="end"/>
      </w:r>
    </w:p>
    <w:p w14:paraId="3B847360" w14:textId="49CEDEB9"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Conducted requirement reference points</w:t>
      </w:r>
      <w:r>
        <w:rPr>
          <w:noProof/>
        </w:rPr>
        <w:tab/>
      </w:r>
      <w:r>
        <w:rPr>
          <w:noProof/>
        </w:rPr>
        <w:fldChar w:fldCharType="begin"/>
      </w:r>
      <w:r>
        <w:rPr>
          <w:noProof/>
        </w:rPr>
        <w:instrText xml:space="preserve"> PAGEREF _Toc176701859 \h </w:instrText>
      </w:r>
      <w:r>
        <w:rPr>
          <w:noProof/>
        </w:rPr>
      </w:r>
      <w:r>
        <w:rPr>
          <w:noProof/>
        </w:rPr>
        <w:fldChar w:fldCharType="separate"/>
      </w:r>
      <w:r>
        <w:rPr>
          <w:noProof/>
        </w:rPr>
        <w:t>37</w:t>
      </w:r>
      <w:r>
        <w:rPr>
          <w:noProof/>
        </w:rPr>
        <w:fldChar w:fldCharType="end"/>
      </w:r>
    </w:p>
    <w:p w14:paraId="634B0D4E" w14:textId="72925D3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4.2.</w:t>
      </w:r>
      <w:r w:rsidRPr="006E75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SimSun"/>
          <w:i/>
          <w:noProof/>
          <w:lang w:eastAsia="zh-CN"/>
        </w:rPr>
        <w:t>IAB</w:t>
      </w:r>
      <w:r w:rsidRPr="006E7502">
        <w:rPr>
          <w:rFonts w:eastAsiaTheme="minorEastAsia"/>
          <w:i/>
          <w:noProof/>
        </w:rPr>
        <w:t xml:space="preserve"> type 1-H</w:t>
      </w:r>
      <w:r>
        <w:rPr>
          <w:noProof/>
        </w:rPr>
        <w:tab/>
      </w:r>
      <w:r>
        <w:rPr>
          <w:noProof/>
        </w:rPr>
        <w:fldChar w:fldCharType="begin"/>
      </w:r>
      <w:r>
        <w:rPr>
          <w:noProof/>
        </w:rPr>
        <w:instrText xml:space="preserve"> PAGEREF _Toc176701860 \h </w:instrText>
      </w:r>
      <w:r>
        <w:rPr>
          <w:noProof/>
        </w:rPr>
      </w:r>
      <w:r>
        <w:rPr>
          <w:noProof/>
        </w:rPr>
        <w:fldChar w:fldCharType="separate"/>
      </w:r>
      <w:r>
        <w:rPr>
          <w:noProof/>
        </w:rPr>
        <w:t>37</w:t>
      </w:r>
      <w:r>
        <w:rPr>
          <w:noProof/>
        </w:rPr>
        <w:fldChar w:fldCharType="end"/>
      </w:r>
    </w:p>
    <w:p w14:paraId="514A4499" w14:textId="0A21B889"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 classes</w:t>
      </w:r>
      <w:r>
        <w:rPr>
          <w:noProof/>
        </w:rPr>
        <w:tab/>
      </w:r>
      <w:r>
        <w:rPr>
          <w:noProof/>
        </w:rPr>
        <w:fldChar w:fldCharType="begin"/>
      </w:r>
      <w:r>
        <w:rPr>
          <w:noProof/>
        </w:rPr>
        <w:instrText xml:space="preserve"> PAGEREF _Toc176701861 \h </w:instrText>
      </w:r>
      <w:r>
        <w:rPr>
          <w:noProof/>
        </w:rPr>
      </w:r>
      <w:r>
        <w:rPr>
          <w:noProof/>
        </w:rPr>
        <w:fldChar w:fldCharType="separate"/>
      </w:r>
      <w:r>
        <w:rPr>
          <w:noProof/>
        </w:rPr>
        <w:t>38</w:t>
      </w:r>
      <w:r>
        <w:rPr>
          <w:noProof/>
        </w:rPr>
        <w:fldChar w:fldCharType="end"/>
      </w:r>
    </w:p>
    <w:p w14:paraId="29368490" w14:textId="2168DE5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w:t>
      </w:r>
      <w:r w:rsidRPr="006E7502">
        <w:rPr>
          <w:rFonts w:eastAsia="SimSun"/>
          <w:noProof/>
          <w:lang w:eastAsia="zh-CN"/>
        </w:rPr>
        <w:t>3</w:t>
      </w:r>
      <w:r w:rsidRPr="006E7502">
        <w:rPr>
          <w:rFonts w:eastAsiaTheme="minorEastAsia"/>
          <w:noProof/>
        </w:rPr>
        <w:t>.</w:t>
      </w:r>
      <w:r w:rsidRPr="006E75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SimSun"/>
          <w:i/>
          <w:noProof/>
          <w:lang w:eastAsia="zh-CN"/>
        </w:rPr>
        <w:t>IAB-DU class</w:t>
      </w:r>
      <w:r>
        <w:rPr>
          <w:noProof/>
        </w:rPr>
        <w:tab/>
      </w:r>
      <w:r>
        <w:rPr>
          <w:noProof/>
        </w:rPr>
        <w:fldChar w:fldCharType="begin"/>
      </w:r>
      <w:r>
        <w:rPr>
          <w:noProof/>
        </w:rPr>
        <w:instrText xml:space="preserve"> PAGEREF _Toc176701862 \h </w:instrText>
      </w:r>
      <w:r>
        <w:rPr>
          <w:noProof/>
        </w:rPr>
      </w:r>
      <w:r>
        <w:rPr>
          <w:noProof/>
        </w:rPr>
        <w:fldChar w:fldCharType="separate"/>
      </w:r>
      <w:r>
        <w:rPr>
          <w:noProof/>
        </w:rPr>
        <w:t>38</w:t>
      </w:r>
      <w:r>
        <w:rPr>
          <w:noProof/>
        </w:rPr>
        <w:fldChar w:fldCharType="end"/>
      </w:r>
    </w:p>
    <w:p w14:paraId="2B886021" w14:textId="6258DE3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w:t>
      </w:r>
      <w:r w:rsidRPr="006E7502">
        <w:rPr>
          <w:rFonts w:eastAsia="SimSun"/>
          <w:noProof/>
          <w:lang w:eastAsia="zh-CN"/>
        </w:rPr>
        <w:t>3</w:t>
      </w:r>
      <w:r w:rsidRPr="006E7502">
        <w:rPr>
          <w:rFonts w:eastAsiaTheme="minorEastAsia"/>
          <w:noProof/>
        </w:rPr>
        <w:t>.</w:t>
      </w:r>
      <w:r w:rsidRPr="006E7502">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E7502">
        <w:rPr>
          <w:rFonts w:eastAsia="SimSun"/>
          <w:i/>
          <w:noProof/>
          <w:lang w:eastAsia="zh-CN"/>
        </w:rPr>
        <w:t>IAB-MT class</w:t>
      </w:r>
      <w:r>
        <w:rPr>
          <w:noProof/>
        </w:rPr>
        <w:tab/>
      </w:r>
      <w:r>
        <w:rPr>
          <w:noProof/>
        </w:rPr>
        <w:fldChar w:fldCharType="begin"/>
      </w:r>
      <w:r>
        <w:rPr>
          <w:noProof/>
        </w:rPr>
        <w:instrText xml:space="preserve"> PAGEREF _Toc176701863 \h </w:instrText>
      </w:r>
      <w:r>
        <w:rPr>
          <w:noProof/>
        </w:rPr>
      </w:r>
      <w:r>
        <w:rPr>
          <w:noProof/>
        </w:rPr>
        <w:fldChar w:fldCharType="separate"/>
      </w:r>
      <w:r>
        <w:rPr>
          <w:noProof/>
        </w:rPr>
        <w:t>39</w:t>
      </w:r>
      <w:r>
        <w:rPr>
          <w:noProof/>
        </w:rPr>
        <w:fldChar w:fldCharType="end"/>
      </w:r>
    </w:p>
    <w:p w14:paraId="29DCA755" w14:textId="0BF44C0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Regional requirements</w:t>
      </w:r>
      <w:r>
        <w:rPr>
          <w:noProof/>
        </w:rPr>
        <w:tab/>
      </w:r>
      <w:r>
        <w:rPr>
          <w:noProof/>
        </w:rPr>
        <w:fldChar w:fldCharType="begin"/>
      </w:r>
      <w:r>
        <w:rPr>
          <w:noProof/>
        </w:rPr>
        <w:instrText xml:space="preserve"> PAGEREF _Toc176701864 \h </w:instrText>
      </w:r>
      <w:r>
        <w:rPr>
          <w:noProof/>
        </w:rPr>
      </w:r>
      <w:r>
        <w:rPr>
          <w:noProof/>
        </w:rPr>
        <w:fldChar w:fldCharType="separate"/>
      </w:r>
      <w:r>
        <w:rPr>
          <w:noProof/>
        </w:rPr>
        <w:t>39</w:t>
      </w:r>
      <w:r>
        <w:rPr>
          <w:noProof/>
        </w:rPr>
        <w:fldChar w:fldCharType="end"/>
      </w:r>
    </w:p>
    <w:p w14:paraId="110C3D73" w14:textId="190A0D4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 configurations</w:t>
      </w:r>
      <w:r>
        <w:rPr>
          <w:noProof/>
        </w:rPr>
        <w:tab/>
      </w:r>
      <w:r>
        <w:rPr>
          <w:noProof/>
        </w:rPr>
        <w:fldChar w:fldCharType="begin"/>
      </w:r>
      <w:r>
        <w:rPr>
          <w:noProof/>
        </w:rPr>
        <w:instrText xml:space="preserve"> PAGEREF _Toc176701865 \h </w:instrText>
      </w:r>
      <w:r>
        <w:rPr>
          <w:noProof/>
        </w:rPr>
      </w:r>
      <w:r>
        <w:rPr>
          <w:noProof/>
        </w:rPr>
        <w:fldChar w:fldCharType="separate"/>
      </w:r>
      <w:r>
        <w:rPr>
          <w:noProof/>
        </w:rPr>
        <w:t>39</w:t>
      </w:r>
      <w:r>
        <w:rPr>
          <w:noProof/>
        </w:rPr>
        <w:fldChar w:fldCharType="end"/>
      </w:r>
    </w:p>
    <w:p w14:paraId="1D9E28E4" w14:textId="36F66C00"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sidRPr="006E75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SimSun"/>
          <w:i/>
          <w:noProof/>
          <w:lang w:eastAsia="zh-CN"/>
        </w:rPr>
        <w:t>IAB</w:t>
      </w:r>
      <w:r w:rsidRPr="006E7502">
        <w:rPr>
          <w:rFonts w:eastAsiaTheme="minorEastAsia"/>
          <w:i/>
          <w:noProof/>
        </w:rPr>
        <w:t xml:space="preserve"> type 1-H</w:t>
      </w:r>
      <w:r>
        <w:rPr>
          <w:noProof/>
        </w:rPr>
        <w:tab/>
      </w:r>
      <w:r>
        <w:rPr>
          <w:noProof/>
        </w:rPr>
        <w:fldChar w:fldCharType="begin"/>
      </w:r>
      <w:r>
        <w:rPr>
          <w:noProof/>
        </w:rPr>
        <w:instrText xml:space="preserve"> PAGEREF _Toc176701866 \h </w:instrText>
      </w:r>
      <w:r>
        <w:rPr>
          <w:noProof/>
        </w:rPr>
      </w:r>
      <w:r>
        <w:rPr>
          <w:noProof/>
        </w:rPr>
        <w:fldChar w:fldCharType="separate"/>
      </w:r>
      <w:r>
        <w:rPr>
          <w:noProof/>
        </w:rPr>
        <w:t>39</w:t>
      </w:r>
      <w:r>
        <w:rPr>
          <w:noProof/>
        </w:rPr>
        <w:fldChar w:fldCharType="end"/>
      </w:r>
    </w:p>
    <w:p w14:paraId="57936A93" w14:textId="61C8DFC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sidRPr="006E7502">
        <w:rPr>
          <w:rFonts w:eastAsia="SimSun"/>
          <w:noProof/>
          <w:lang w:eastAsia="zh-CN"/>
        </w:rPr>
        <w:t>1</w:t>
      </w:r>
      <w:r w:rsidRPr="006E7502">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 configurations</w:t>
      </w:r>
      <w:r>
        <w:rPr>
          <w:noProof/>
        </w:rPr>
        <w:tab/>
      </w:r>
      <w:r>
        <w:rPr>
          <w:noProof/>
        </w:rPr>
        <w:fldChar w:fldCharType="begin"/>
      </w:r>
      <w:r>
        <w:rPr>
          <w:noProof/>
        </w:rPr>
        <w:instrText xml:space="preserve"> PAGEREF _Toc176701867 \h </w:instrText>
      </w:r>
      <w:r>
        <w:rPr>
          <w:noProof/>
        </w:rPr>
      </w:r>
      <w:r>
        <w:rPr>
          <w:noProof/>
        </w:rPr>
        <w:fldChar w:fldCharType="separate"/>
      </w:r>
      <w:r>
        <w:rPr>
          <w:noProof/>
        </w:rPr>
        <w:t>39</w:t>
      </w:r>
      <w:r>
        <w:rPr>
          <w:noProof/>
        </w:rPr>
        <w:fldChar w:fldCharType="end"/>
      </w:r>
    </w:p>
    <w:p w14:paraId="4D6C68A3" w14:textId="7EC3AFF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sidRPr="006E7502">
        <w:rPr>
          <w:rFonts w:eastAsia="SimSun"/>
          <w:noProof/>
          <w:lang w:eastAsia="zh-CN"/>
        </w:rPr>
        <w:t>1</w:t>
      </w:r>
      <w:r w:rsidRPr="006E7502">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 configurations</w:t>
      </w:r>
      <w:r>
        <w:rPr>
          <w:noProof/>
        </w:rPr>
        <w:tab/>
      </w:r>
      <w:r>
        <w:rPr>
          <w:noProof/>
        </w:rPr>
        <w:fldChar w:fldCharType="begin"/>
      </w:r>
      <w:r>
        <w:rPr>
          <w:noProof/>
        </w:rPr>
        <w:instrText xml:space="preserve"> PAGEREF _Toc176701868 \h </w:instrText>
      </w:r>
      <w:r>
        <w:rPr>
          <w:noProof/>
        </w:rPr>
      </w:r>
      <w:r>
        <w:rPr>
          <w:noProof/>
        </w:rPr>
        <w:fldChar w:fldCharType="separate"/>
      </w:r>
      <w:r>
        <w:rPr>
          <w:noProof/>
        </w:rPr>
        <w:t>40</w:t>
      </w:r>
      <w:r>
        <w:rPr>
          <w:noProof/>
        </w:rPr>
        <w:fldChar w:fldCharType="end"/>
      </w:r>
    </w:p>
    <w:p w14:paraId="52F709E2" w14:textId="6DD6388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sidRPr="006E7502">
        <w:rPr>
          <w:rFonts w:eastAsia="SimSun"/>
          <w:noProof/>
          <w:lang w:eastAsia="zh-CN"/>
        </w:rPr>
        <w:t>1</w:t>
      </w:r>
      <w:r w:rsidRPr="006E750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Power supply options</w:t>
      </w:r>
      <w:r>
        <w:rPr>
          <w:noProof/>
        </w:rPr>
        <w:tab/>
      </w:r>
      <w:r>
        <w:rPr>
          <w:noProof/>
        </w:rPr>
        <w:fldChar w:fldCharType="begin"/>
      </w:r>
      <w:r>
        <w:rPr>
          <w:noProof/>
        </w:rPr>
        <w:instrText xml:space="preserve"> PAGEREF _Toc176701869 \h </w:instrText>
      </w:r>
      <w:r>
        <w:rPr>
          <w:noProof/>
        </w:rPr>
      </w:r>
      <w:r>
        <w:rPr>
          <w:noProof/>
        </w:rPr>
        <w:fldChar w:fldCharType="separate"/>
      </w:r>
      <w:r>
        <w:rPr>
          <w:noProof/>
        </w:rPr>
        <w:t>40</w:t>
      </w:r>
      <w:r>
        <w:rPr>
          <w:noProof/>
        </w:rPr>
        <w:fldChar w:fldCharType="end"/>
      </w:r>
    </w:p>
    <w:p w14:paraId="6A4306AE" w14:textId="1075CB0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4.5.</w:t>
      </w:r>
      <w:r w:rsidRPr="006E7502">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E7502">
        <w:rPr>
          <w:rFonts w:eastAsia="SimSun"/>
          <w:noProof/>
          <w:lang w:eastAsia="zh-CN"/>
        </w:rPr>
        <w:t>IAB</w:t>
      </w:r>
      <w:r w:rsidRPr="006E7502">
        <w:rPr>
          <w:rFonts w:eastAsiaTheme="minorEastAsia"/>
          <w:noProof/>
        </w:rPr>
        <w:t xml:space="preserve"> with integrated Iuant BS modem</w:t>
      </w:r>
      <w:r>
        <w:rPr>
          <w:noProof/>
        </w:rPr>
        <w:tab/>
      </w:r>
      <w:r>
        <w:rPr>
          <w:noProof/>
        </w:rPr>
        <w:fldChar w:fldCharType="begin"/>
      </w:r>
      <w:r>
        <w:rPr>
          <w:noProof/>
        </w:rPr>
        <w:instrText xml:space="preserve"> PAGEREF _Toc176701870 \h </w:instrText>
      </w:r>
      <w:r>
        <w:rPr>
          <w:noProof/>
        </w:rPr>
      </w:r>
      <w:r>
        <w:rPr>
          <w:noProof/>
        </w:rPr>
        <w:fldChar w:fldCharType="separate"/>
      </w:r>
      <w:r>
        <w:rPr>
          <w:noProof/>
        </w:rPr>
        <w:t>41</w:t>
      </w:r>
      <w:r>
        <w:rPr>
          <w:noProof/>
        </w:rPr>
        <w:fldChar w:fldCharType="end"/>
      </w:r>
    </w:p>
    <w:p w14:paraId="28642A69" w14:textId="321D9622"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Manufacturer declarations</w:t>
      </w:r>
      <w:r>
        <w:rPr>
          <w:noProof/>
        </w:rPr>
        <w:tab/>
      </w:r>
      <w:r>
        <w:rPr>
          <w:noProof/>
        </w:rPr>
        <w:fldChar w:fldCharType="begin"/>
      </w:r>
      <w:r>
        <w:rPr>
          <w:noProof/>
        </w:rPr>
        <w:instrText xml:space="preserve"> PAGEREF _Toc176701871 \h </w:instrText>
      </w:r>
      <w:r>
        <w:rPr>
          <w:noProof/>
        </w:rPr>
      </w:r>
      <w:r>
        <w:rPr>
          <w:noProof/>
        </w:rPr>
        <w:fldChar w:fldCharType="separate"/>
      </w:r>
      <w:r>
        <w:rPr>
          <w:noProof/>
        </w:rPr>
        <w:t>41</w:t>
      </w:r>
      <w:r>
        <w:rPr>
          <w:noProof/>
        </w:rPr>
        <w:fldChar w:fldCharType="end"/>
      </w:r>
    </w:p>
    <w:p w14:paraId="25BBD8E2" w14:textId="3C95471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configurations</w:t>
      </w:r>
      <w:r>
        <w:rPr>
          <w:noProof/>
        </w:rPr>
        <w:tab/>
      </w:r>
      <w:r>
        <w:rPr>
          <w:noProof/>
        </w:rPr>
        <w:fldChar w:fldCharType="begin"/>
      </w:r>
      <w:r>
        <w:rPr>
          <w:noProof/>
        </w:rPr>
        <w:instrText xml:space="preserve"> PAGEREF _Toc176701872 \h </w:instrText>
      </w:r>
      <w:r>
        <w:rPr>
          <w:noProof/>
        </w:rPr>
      </w:r>
      <w:r>
        <w:rPr>
          <w:noProof/>
        </w:rPr>
        <w:fldChar w:fldCharType="separate"/>
      </w:r>
      <w:r>
        <w:rPr>
          <w:noProof/>
        </w:rPr>
        <w:t>46</w:t>
      </w:r>
      <w:r>
        <w:rPr>
          <w:noProof/>
        </w:rPr>
        <w:fldChar w:fldCharType="end"/>
      </w:r>
    </w:p>
    <w:p w14:paraId="327C2EAB" w14:textId="16DFB21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_Toc176701873 \h </w:instrText>
      </w:r>
      <w:r>
        <w:rPr>
          <w:noProof/>
        </w:rPr>
      </w:r>
      <w:r>
        <w:rPr>
          <w:noProof/>
        </w:rPr>
        <w:fldChar w:fldCharType="separate"/>
      </w:r>
      <w:r>
        <w:rPr>
          <w:noProof/>
        </w:rPr>
        <w:t>46</w:t>
      </w:r>
      <w:r>
        <w:rPr>
          <w:noProof/>
        </w:rPr>
        <w:fldChar w:fldCharType="end"/>
      </w:r>
    </w:p>
    <w:p w14:paraId="6117246B" w14:textId="72D3378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_Toc176701874 \h </w:instrText>
      </w:r>
      <w:r>
        <w:rPr>
          <w:noProof/>
        </w:rPr>
      </w:r>
      <w:r>
        <w:rPr>
          <w:noProof/>
        </w:rPr>
        <w:fldChar w:fldCharType="separate"/>
      </w:r>
      <w:r>
        <w:rPr>
          <w:noProof/>
        </w:rPr>
        <w:t>46</w:t>
      </w:r>
      <w:r>
        <w:rPr>
          <w:noProof/>
        </w:rPr>
        <w:fldChar w:fldCharType="end"/>
      </w:r>
    </w:p>
    <w:p w14:paraId="4FDD15F4" w14:textId="6205644D"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_Toc176701875 \h </w:instrText>
      </w:r>
      <w:r>
        <w:rPr>
          <w:noProof/>
        </w:rPr>
      </w:r>
      <w:r>
        <w:rPr>
          <w:noProof/>
        </w:rPr>
        <w:fldChar w:fldCharType="separate"/>
      </w:r>
      <w:r>
        <w:rPr>
          <w:noProof/>
        </w:rPr>
        <w:t>46</w:t>
      </w:r>
      <w:r>
        <w:rPr>
          <w:noProof/>
        </w:rPr>
        <w:fldChar w:fldCharType="end"/>
      </w:r>
    </w:p>
    <w:p w14:paraId="6FA01FDC" w14:textId="3F66ABA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_Toc176701876 \h </w:instrText>
      </w:r>
      <w:r>
        <w:rPr>
          <w:noProof/>
        </w:rPr>
      </w:r>
      <w:r>
        <w:rPr>
          <w:noProof/>
        </w:rPr>
        <w:fldChar w:fldCharType="separate"/>
      </w:r>
      <w:r>
        <w:rPr>
          <w:noProof/>
        </w:rPr>
        <w:t>46</w:t>
      </w:r>
      <w:r>
        <w:rPr>
          <w:noProof/>
        </w:rPr>
        <w:fldChar w:fldCharType="end"/>
      </w:r>
    </w:p>
    <w:p w14:paraId="6CF31C2D" w14:textId="300DBCF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_Toc176701877 \h </w:instrText>
      </w:r>
      <w:r>
        <w:rPr>
          <w:noProof/>
        </w:rPr>
      </w:r>
      <w:r>
        <w:rPr>
          <w:noProof/>
        </w:rPr>
        <w:fldChar w:fldCharType="separate"/>
      </w:r>
      <w:r>
        <w:rPr>
          <w:noProof/>
        </w:rPr>
        <w:t>46</w:t>
      </w:r>
      <w:r>
        <w:rPr>
          <w:noProof/>
        </w:rPr>
        <w:fldChar w:fldCharType="end"/>
      </w:r>
    </w:p>
    <w:p w14:paraId="458CE1DC" w14:textId="475D134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_Toc176701878 \h </w:instrText>
      </w:r>
      <w:r>
        <w:rPr>
          <w:noProof/>
        </w:rPr>
      </w:r>
      <w:r>
        <w:rPr>
          <w:noProof/>
        </w:rPr>
        <w:fldChar w:fldCharType="separate"/>
      </w:r>
      <w:r>
        <w:rPr>
          <w:noProof/>
        </w:rPr>
        <w:t>47</w:t>
      </w:r>
      <w:r>
        <w:rPr>
          <w:noProof/>
        </w:rPr>
        <w:fldChar w:fldCharType="end"/>
      </w:r>
    </w:p>
    <w:p w14:paraId="48C183F9" w14:textId="5990E05D"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_Toc176701879 \h </w:instrText>
      </w:r>
      <w:r>
        <w:rPr>
          <w:noProof/>
        </w:rPr>
      </w:r>
      <w:r>
        <w:rPr>
          <w:noProof/>
        </w:rPr>
        <w:fldChar w:fldCharType="separate"/>
      </w:r>
      <w:r>
        <w:rPr>
          <w:noProof/>
        </w:rPr>
        <w:t>47</w:t>
      </w:r>
      <w:r>
        <w:rPr>
          <w:noProof/>
        </w:rPr>
        <w:fldChar w:fldCharType="end"/>
      </w:r>
    </w:p>
    <w:p w14:paraId="42F0B322" w14:textId="28EF15A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_Toc176701880 \h </w:instrText>
      </w:r>
      <w:r>
        <w:rPr>
          <w:noProof/>
        </w:rPr>
      </w:r>
      <w:r>
        <w:rPr>
          <w:noProof/>
        </w:rPr>
        <w:fldChar w:fldCharType="separate"/>
      </w:r>
      <w:r>
        <w:rPr>
          <w:noProof/>
        </w:rPr>
        <w:t>47</w:t>
      </w:r>
      <w:r>
        <w:rPr>
          <w:noProof/>
        </w:rPr>
        <w:fldChar w:fldCharType="end"/>
      </w:r>
    </w:p>
    <w:p w14:paraId="27150ABA" w14:textId="3104437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_Toc176701881 \h </w:instrText>
      </w:r>
      <w:r>
        <w:rPr>
          <w:noProof/>
        </w:rPr>
      </w:r>
      <w:r>
        <w:rPr>
          <w:noProof/>
        </w:rPr>
        <w:fldChar w:fldCharType="separate"/>
      </w:r>
      <w:r>
        <w:rPr>
          <w:noProof/>
        </w:rPr>
        <w:t>47</w:t>
      </w:r>
      <w:r>
        <w:rPr>
          <w:noProof/>
        </w:rPr>
        <w:fldChar w:fldCharType="end"/>
      </w:r>
    </w:p>
    <w:p w14:paraId="6D494035" w14:textId="793FC9D1"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_Toc176701882 \h </w:instrText>
      </w:r>
      <w:r>
        <w:rPr>
          <w:noProof/>
        </w:rPr>
      </w:r>
      <w:r>
        <w:rPr>
          <w:noProof/>
        </w:rPr>
        <w:fldChar w:fldCharType="separate"/>
      </w:r>
      <w:r>
        <w:rPr>
          <w:noProof/>
        </w:rPr>
        <w:t>48</w:t>
      </w:r>
      <w:r>
        <w:rPr>
          <w:noProof/>
        </w:rPr>
        <w:fldChar w:fldCharType="end"/>
      </w:r>
    </w:p>
    <w:p w14:paraId="2E312BC3" w14:textId="2ADADEF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_Toc176701883 \h </w:instrText>
      </w:r>
      <w:r>
        <w:rPr>
          <w:noProof/>
        </w:rPr>
      </w:r>
      <w:r>
        <w:rPr>
          <w:noProof/>
        </w:rPr>
        <w:fldChar w:fldCharType="separate"/>
      </w:r>
      <w:r>
        <w:rPr>
          <w:noProof/>
        </w:rPr>
        <w:t>48</w:t>
      </w:r>
      <w:r>
        <w:rPr>
          <w:noProof/>
        </w:rPr>
        <w:fldChar w:fldCharType="end"/>
      </w:r>
    </w:p>
    <w:p w14:paraId="2F68B115" w14:textId="7EAEECF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_Toc176701884 \h </w:instrText>
      </w:r>
      <w:r>
        <w:rPr>
          <w:noProof/>
        </w:rPr>
      </w:r>
      <w:r>
        <w:rPr>
          <w:noProof/>
        </w:rPr>
        <w:fldChar w:fldCharType="separate"/>
      </w:r>
      <w:r>
        <w:rPr>
          <w:noProof/>
        </w:rPr>
        <w:t>48</w:t>
      </w:r>
      <w:r>
        <w:rPr>
          <w:noProof/>
        </w:rPr>
        <w:fldChar w:fldCharType="end"/>
      </w:r>
    </w:p>
    <w:p w14:paraId="5E5E32EA" w14:textId="1FC7CFF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_Toc176701885 \h </w:instrText>
      </w:r>
      <w:r>
        <w:rPr>
          <w:noProof/>
        </w:rPr>
      </w:r>
      <w:r>
        <w:rPr>
          <w:noProof/>
        </w:rPr>
        <w:fldChar w:fldCharType="separate"/>
      </w:r>
      <w:r>
        <w:rPr>
          <w:noProof/>
        </w:rPr>
        <w:t>48</w:t>
      </w:r>
      <w:r>
        <w:rPr>
          <w:noProof/>
        </w:rPr>
        <w:fldChar w:fldCharType="end"/>
      </w:r>
    </w:p>
    <w:p w14:paraId="5ED4355D" w14:textId="0C41608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_Toc176701886 \h </w:instrText>
      </w:r>
      <w:r>
        <w:rPr>
          <w:noProof/>
        </w:rPr>
      </w:r>
      <w:r>
        <w:rPr>
          <w:noProof/>
        </w:rPr>
        <w:fldChar w:fldCharType="separate"/>
      </w:r>
      <w:r>
        <w:rPr>
          <w:noProof/>
        </w:rPr>
        <w:t>48</w:t>
      </w:r>
      <w:r>
        <w:rPr>
          <w:noProof/>
        </w:rPr>
        <w:fldChar w:fldCharType="end"/>
      </w:r>
    </w:p>
    <w:p w14:paraId="0E102261" w14:textId="1CAB0A7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_Toc176701887 \h </w:instrText>
      </w:r>
      <w:r>
        <w:rPr>
          <w:noProof/>
        </w:rPr>
      </w:r>
      <w:r>
        <w:rPr>
          <w:noProof/>
        </w:rPr>
        <w:fldChar w:fldCharType="separate"/>
      </w:r>
      <w:r>
        <w:rPr>
          <w:noProof/>
        </w:rPr>
        <w:t>48</w:t>
      </w:r>
      <w:r>
        <w:rPr>
          <w:noProof/>
        </w:rPr>
        <w:fldChar w:fldCharType="end"/>
      </w:r>
    </w:p>
    <w:p w14:paraId="1C03A4CE" w14:textId="0E702F6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_Toc176701888 \h </w:instrText>
      </w:r>
      <w:r>
        <w:rPr>
          <w:noProof/>
        </w:rPr>
      </w:r>
      <w:r>
        <w:rPr>
          <w:noProof/>
        </w:rPr>
        <w:fldChar w:fldCharType="separate"/>
      </w:r>
      <w:r>
        <w:rPr>
          <w:noProof/>
        </w:rPr>
        <w:t>48</w:t>
      </w:r>
      <w:r>
        <w:rPr>
          <w:noProof/>
        </w:rPr>
        <w:fldChar w:fldCharType="end"/>
      </w:r>
    </w:p>
    <w:p w14:paraId="52D623D7" w14:textId="1664294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_Toc176701889 \h </w:instrText>
      </w:r>
      <w:r>
        <w:rPr>
          <w:noProof/>
        </w:rPr>
      </w:r>
      <w:r>
        <w:rPr>
          <w:noProof/>
        </w:rPr>
        <w:fldChar w:fldCharType="separate"/>
      </w:r>
      <w:r>
        <w:rPr>
          <w:noProof/>
        </w:rPr>
        <w:t>48</w:t>
      </w:r>
      <w:r>
        <w:rPr>
          <w:noProof/>
        </w:rPr>
        <w:fldChar w:fldCharType="end"/>
      </w:r>
    </w:p>
    <w:p w14:paraId="7C29C100" w14:textId="1BE1A24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_Toc176701890 \h </w:instrText>
      </w:r>
      <w:r>
        <w:rPr>
          <w:noProof/>
        </w:rPr>
      </w:r>
      <w:r>
        <w:rPr>
          <w:noProof/>
        </w:rPr>
        <w:fldChar w:fldCharType="separate"/>
      </w:r>
      <w:r>
        <w:rPr>
          <w:noProof/>
        </w:rPr>
        <w:t>49</w:t>
      </w:r>
      <w:r>
        <w:rPr>
          <w:noProof/>
        </w:rPr>
        <w:fldChar w:fldCharType="end"/>
      </w:r>
    </w:p>
    <w:p w14:paraId="68DE0B4B" w14:textId="7BCDA40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_Toc176701891 \h </w:instrText>
      </w:r>
      <w:r>
        <w:rPr>
          <w:noProof/>
        </w:rPr>
      </w:r>
      <w:r>
        <w:rPr>
          <w:noProof/>
        </w:rPr>
        <w:fldChar w:fldCharType="separate"/>
      </w:r>
      <w:r>
        <w:rPr>
          <w:noProof/>
        </w:rPr>
        <w:t>49</w:t>
      </w:r>
      <w:r>
        <w:rPr>
          <w:noProof/>
        </w:rPr>
        <w:fldChar w:fldCharType="end"/>
      </w:r>
    </w:p>
    <w:p w14:paraId="29642479" w14:textId="6DDE62B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_Toc176701892 \h </w:instrText>
      </w:r>
      <w:r>
        <w:rPr>
          <w:noProof/>
        </w:rPr>
      </w:r>
      <w:r>
        <w:rPr>
          <w:noProof/>
        </w:rPr>
        <w:fldChar w:fldCharType="separate"/>
      </w:r>
      <w:r>
        <w:rPr>
          <w:noProof/>
        </w:rPr>
        <w:t>49</w:t>
      </w:r>
      <w:r>
        <w:rPr>
          <w:noProof/>
        </w:rPr>
        <w:fldChar w:fldCharType="end"/>
      </w:r>
    </w:p>
    <w:p w14:paraId="01D802D6" w14:textId="446EE39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_Toc176701893 \h </w:instrText>
      </w:r>
      <w:r>
        <w:rPr>
          <w:noProof/>
        </w:rPr>
      </w:r>
      <w:r>
        <w:rPr>
          <w:noProof/>
        </w:rPr>
        <w:fldChar w:fldCharType="separate"/>
      </w:r>
      <w:r>
        <w:rPr>
          <w:noProof/>
        </w:rPr>
        <w:t>49</w:t>
      </w:r>
      <w:r>
        <w:rPr>
          <w:noProof/>
        </w:rPr>
        <w:fldChar w:fldCharType="end"/>
      </w:r>
    </w:p>
    <w:p w14:paraId="56F18D27" w14:textId="6BB32CE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_Toc176701894 \h </w:instrText>
      </w:r>
      <w:r>
        <w:rPr>
          <w:noProof/>
        </w:rPr>
      </w:r>
      <w:r>
        <w:rPr>
          <w:noProof/>
        </w:rPr>
        <w:fldChar w:fldCharType="separate"/>
      </w:r>
      <w:r>
        <w:rPr>
          <w:noProof/>
        </w:rPr>
        <w:t>50</w:t>
      </w:r>
      <w:r>
        <w:rPr>
          <w:noProof/>
        </w:rPr>
        <w:fldChar w:fldCharType="end"/>
      </w:r>
    </w:p>
    <w:p w14:paraId="0BC100F8" w14:textId="7E1ADAAF"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 of requirements</w:t>
      </w:r>
      <w:r>
        <w:rPr>
          <w:noProof/>
        </w:rPr>
        <w:tab/>
      </w:r>
      <w:r>
        <w:rPr>
          <w:noProof/>
        </w:rPr>
        <w:fldChar w:fldCharType="begin"/>
      </w:r>
      <w:r>
        <w:rPr>
          <w:noProof/>
        </w:rPr>
        <w:instrText xml:space="preserve"> PAGEREF _Toc176701895 \h </w:instrText>
      </w:r>
      <w:r>
        <w:rPr>
          <w:noProof/>
        </w:rPr>
      </w:r>
      <w:r>
        <w:rPr>
          <w:noProof/>
        </w:rPr>
        <w:fldChar w:fldCharType="separate"/>
      </w:r>
      <w:r>
        <w:rPr>
          <w:noProof/>
        </w:rPr>
        <w:t>50</w:t>
      </w:r>
      <w:r>
        <w:rPr>
          <w:noProof/>
        </w:rPr>
        <w:fldChar w:fldCharType="end"/>
      </w:r>
    </w:p>
    <w:p w14:paraId="064ECE83" w14:textId="48296DA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_Toc176701896 \h </w:instrText>
      </w:r>
      <w:r>
        <w:rPr>
          <w:noProof/>
        </w:rPr>
      </w:r>
      <w:r>
        <w:rPr>
          <w:noProof/>
        </w:rPr>
        <w:fldChar w:fldCharType="separate"/>
      </w:r>
      <w:r>
        <w:rPr>
          <w:noProof/>
        </w:rPr>
        <w:t>50</w:t>
      </w:r>
      <w:r>
        <w:rPr>
          <w:noProof/>
        </w:rPr>
        <w:fldChar w:fldCharType="end"/>
      </w:r>
    </w:p>
    <w:p w14:paraId="185535B5" w14:textId="06789A5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Requirement set applicability</w:t>
      </w:r>
      <w:r>
        <w:rPr>
          <w:noProof/>
        </w:rPr>
        <w:tab/>
      </w:r>
      <w:r>
        <w:rPr>
          <w:noProof/>
        </w:rPr>
        <w:fldChar w:fldCharType="begin"/>
      </w:r>
      <w:r>
        <w:rPr>
          <w:noProof/>
        </w:rPr>
        <w:instrText xml:space="preserve"> PAGEREF _Toc176701897 \h </w:instrText>
      </w:r>
      <w:r>
        <w:rPr>
          <w:noProof/>
        </w:rPr>
      </w:r>
      <w:r>
        <w:rPr>
          <w:noProof/>
        </w:rPr>
        <w:fldChar w:fldCharType="separate"/>
      </w:r>
      <w:r>
        <w:rPr>
          <w:noProof/>
        </w:rPr>
        <w:t>50</w:t>
      </w:r>
      <w:r>
        <w:rPr>
          <w:noProof/>
        </w:rPr>
        <w:fldChar w:fldCharType="end"/>
      </w:r>
    </w:p>
    <w:p w14:paraId="17FA2A7C" w14:textId="1A1F453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E7502">
        <w:rPr>
          <w:rFonts w:eastAsiaTheme="minorEastAsia"/>
          <w:noProof/>
        </w:rPr>
        <w:t xml:space="preserve">test configurations for </w:t>
      </w:r>
      <w:r w:rsidRPr="006E7502">
        <w:rPr>
          <w:noProof/>
          <w:snapToGrid w:val="0"/>
        </w:rPr>
        <w:t>single-band</w:t>
      </w:r>
      <w:r w:rsidRPr="006E7502">
        <w:rPr>
          <w:i/>
          <w:noProof/>
          <w:snapToGrid w:val="0"/>
        </w:rPr>
        <w:t xml:space="preserve"> </w:t>
      </w:r>
      <w:r w:rsidRPr="006E7502">
        <w:rPr>
          <w:rFonts w:eastAsiaTheme="minorEastAsia"/>
          <w:noProof/>
        </w:rPr>
        <w:t>operation</w:t>
      </w:r>
      <w:r>
        <w:rPr>
          <w:noProof/>
        </w:rPr>
        <w:tab/>
      </w:r>
      <w:r>
        <w:rPr>
          <w:noProof/>
        </w:rPr>
        <w:fldChar w:fldCharType="begin"/>
      </w:r>
      <w:r>
        <w:rPr>
          <w:noProof/>
        </w:rPr>
        <w:instrText xml:space="preserve"> PAGEREF _Toc176701898 \h </w:instrText>
      </w:r>
      <w:r>
        <w:rPr>
          <w:noProof/>
        </w:rPr>
      </w:r>
      <w:r>
        <w:rPr>
          <w:noProof/>
        </w:rPr>
        <w:fldChar w:fldCharType="separate"/>
      </w:r>
      <w:r>
        <w:rPr>
          <w:noProof/>
        </w:rPr>
        <w:t>50</w:t>
      </w:r>
      <w:r>
        <w:rPr>
          <w:noProof/>
        </w:rPr>
        <w:fldChar w:fldCharType="end"/>
      </w:r>
    </w:p>
    <w:p w14:paraId="733CA6B1" w14:textId="52F3D62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E7502">
        <w:rPr>
          <w:rFonts w:eastAsiaTheme="minorEastAsia"/>
          <w:noProof/>
        </w:rPr>
        <w:t xml:space="preserve"> test configurations for </w:t>
      </w:r>
      <w:r w:rsidRPr="006E7502">
        <w:rPr>
          <w:iCs/>
          <w:noProof/>
        </w:rPr>
        <w:t>multi-band</w:t>
      </w:r>
      <w:r w:rsidRPr="006E7502">
        <w:rPr>
          <w:i/>
          <w:iCs/>
          <w:noProof/>
        </w:rPr>
        <w:t xml:space="preserve"> </w:t>
      </w:r>
      <w:r w:rsidRPr="006E7502">
        <w:rPr>
          <w:rFonts w:eastAsiaTheme="minorEastAsia"/>
          <w:noProof/>
        </w:rPr>
        <w:t>operation</w:t>
      </w:r>
      <w:r>
        <w:rPr>
          <w:noProof/>
        </w:rPr>
        <w:tab/>
      </w:r>
      <w:r>
        <w:rPr>
          <w:noProof/>
        </w:rPr>
        <w:fldChar w:fldCharType="begin"/>
      </w:r>
      <w:r>
        <w:rPr>
          <w:noProof/>
        </w:rPr>
        <w:instrText xml:space="preserve"> PAGEREF _Toc176701899 \h </w:instrText>
      </w:r>
      <w:r>
        <w:rPr>
          <w:noProof/>
        </w:rPr>
      </w:r>
      <w:r>
        <w:rPr>
          <w:noProof/>
        </w:rPr>
        <w:fldChar w:fldCharType="separate"/>
      </w:r>
      <w:r>
        <w:rPr>
          <w:noProof/>
        </w:rPr>
        <w:t>53</w:t>
      </w:r>
      <w:r>
        <w:rPr>
          <w:noProof/>
        </w:rPr>
        <w:fldChar w:fldCharType="end"/>
      </w:r>
    </w:p>
    <w:p w14:paraId="78D3D7B9" w14:textId="7604EEA1"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RF channels and test models</w:t>
      </w:r>
      <w:r>
        <w:rPr>
          <w:noProof/>
        </w:rPr>
        <w:tab/>
      </w:r>
      <w:r>
        <w:rPr>
          <w:noProof/>
        </w:rPr>
        <w:fldChar w:fldCharType="begin"/>
      </w:r>
      <w:r>
        <w:rPr>
          <w:noProof/>
        </w:rPr>
        <w:instrText xml:space="preserve"> PAGEREF _Toc176701900 \h </w:instrText>
      </w:r>
      <w:r>
        <w:rPr>
          <w:noProof/>
        </w:rPr>
      </w:r>
      <w:r>
        <w:rPr>
          <w:noProof/>
        </w:rPr>
        <w:fldChar w:fldCharType="separate"/>
      </w:r>
      <w:r>
        <w:rPr>
          <w:noProof/>
        </w:rPr>
        <w:t>54</w:t>
      </w:r>
      <w:r>
        <w:rPr>
          <w:noProof/>
        </w:rPr>
        <w:fldChar w:fldCharType="end"/>
      </w:r>
    </w:p>
    <w:p w14:paraId="7207C51F" w14:textId="30B5F66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RF channels</w:t>
      </w:r>
      <w:r>
        <w:rPr>
          <w:noProof/>
        </w:rPr>
        <w:tab/>
      </w:r>
      <w:r>
        <w:rPr>
          <w:noProof/>
        </w:rPr>
        <w:fldChar w:fldCharType="begin"/>
      </w:r>
      <w:r>
        <w:rPr>
          <w:noProof/>
        </w:rPr>
        <w:instrText xml:space="preserve"> PAGEREF _Toc176701901 \h </w:instrText>
      </w:r>
      <w:r>
        <w:rPr>
          <w:noProof/>
        </w:rPr>
      </w:r>
      <w:r>
        <w:rPr>
          <w:noProof/>
        </w:rPr>
        <w:fldChar w:fldCharType="separate"/>
      </w:r>
      <w:r>
        <w:rPr>
          <w:noProof/>
        </w:rPr>
        <w:t>54</w:t>
      </w:r>
      <w:r>
        <w:rPr>
          <w:noProof/>
        </w:rPr>
        <w:fldChar w:fldCharType="end"/>
      </w:r>
    </w:p>
    <w:p w14:paraId="2F222C46" w14:textId="38A03F14"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models</w:t>
      </w:r>
      <w:r>
        <w:rPr>
          <w:noProof/>
        </w:rPr>
        <w:tab/>
      </w:r>
      <w:r>
        <w:rPr>
          <w:noProof/>
        </w:rPr>
        <w:fldChar w:fldCharType="begin"/>
      </w:r>
      <w:r>
        <w:rPr>
          <w:noProof/>
        </w:rPr>
        <w:instrText xml:space="preserve"> PAGEREF _Toc176701902 \h </w:instrText>
      </w:r>
      <w:r>
        <w:rPr>
          <w:noProof/>
        </w:rPr>
      </w:r>
      <w:r>
        <w:rPr>
          <w:noProof/>
        </w:rPr>
        <w:fldChar w:fldCharType="separate"/>
      </w:r>
      <w:r>
        <w:rPr>
          <w:noProof/>
        </w:rPr>
        <w:t>55</w:t>
      </w:r>
      <w:r>
        <w:rPr>
          <w:noProof/>
        </w:rPr>
        <w:fldChar w:fldCharType="end"/>
      </w:r>
    </w:p>
    <w:p w14:paraId="4D095691" w14:textId="11F8FB2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_Toc176701903 \h </w:instrText>
      </w:r>
      <w:r>
        <w:rPr>
          <w:noProof/>
        </w:rPr>
      </w:r>
      <w:r>
        <w:rPr>
          <w:noProof/>
        </w:rPr>
        <w:fldChar w:fldCharType="separate"/>
      </w:r>
      <w:r>
        <w:rPr>
          <w:noProof/>
        </w:rPr>
        <w:t>55</w:t>
      </w:r>
      <w:r>
        <w:rPr>
          <w:noProof/>
        </w:rPr>
        <w:fldChar w:fldCharType="end"/>
      </w:r>
    </w:p>
    <w:p w14:paraId="7A4ACA0B" w14:textId="4DCB2A0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FR1 test models for IAB-DU</w:t>
      </w:r>
      <w:r>
        <w:rPr>
          <w:noProof/>
        </w:rPr>
        <w:tab/>
      </w:r>
      <w:r>
        <w:rPr>
          <w:noProof/>
        </w:rPr>
        <w:fldChar w:fldCharType="begin"/>
      </w:r>
      <w:r>
        <w:rPr>
          <w:noProof/>
        </w:rPr>
        <w:instrText xml:space="preserve"> PAGEREF _Toc176701904 \h </w:instrText>
      </w:r>
      <w:r>
        <w:rPr>
          <w:noProof/>
        </w:rPr>
      </w:r>
      <w:r>
        <w:rPr>
          <w:noProof/>
        </w:rPr>
        <w:fldChar w:fldCharType="separate"/>
      </w:r>
      <w:r>
        <w:rPr>
          <w:noProof/>
        </w:rPr>
        <w:t>55</w:t>
      </w:r>
      <w:r>
        <w:rPr>
          <w:noProof/>
        </w:rPr>
        <w:fldChar w:fldCharType="end"/>
      </w:r>
    </w:p>
    <w:p w14:paraId="2236123E" w14:textId="5AD21251"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FR1 test models for IAB-MT</w:t>
      </w:r>
      <w:r>
        <w:rPr>
          <w:noProof/>
        </w:rPr>
        <w:tab/>
      </w:r>
      <w:r>
        <w:rPr>
          <w:noProof/>
        </w:rPr>
        <w:fldChar w:fldCharType="begin"/>
      </w:r>
      <w:r>
        <w:rPr>
          <w:noProof/>
        </w:rPr>
        <w:instrText xml:space="preserve"> PAGEREF _Toc176701905 \h </w:instrText>
      </w:r>
      <w:r>
        <w:rPr>
          <w:noProof/>
        </w:rPr>
      </w:r>
      <w:r>
        <w:rPr>
          <w:noProof/>
        </w:rPr>
        <w:fldChar w:fldCharType="separate"/>
      </w:r>
      <w:r>
        <w:rPr>
          <w:noProof/>
        </w:rPr>
        <w:t>56</w:t>
      </w:r>
      <w:r>
        <w:rPr>
          <w:noProof/>
        </w:rPr>
        <w:fldChar w:fldCharType="end"/>
      </w:r>
    </w:p>
    <w:p w14:paraId="0F668CF3" w14:textId="2AA41A7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_Toc176701906 \h </w:instrText>
      </w:r>
      <w:r>
        <w:rPr>
          <w:noProof/>
        </w:rPr>
      </w:r>
      <w:r>
        <w:rPr>
          <w:noProof/>
        </w:rPr>
        <w:fldChar w:fldCharType="separate"/>
      </w:r>
      <w:r>
        <w:rPr>
          <w:noProof/>
        </w:rPr>
        <w:t>56</w:t>
      </w:r>
      <w:r>
        <w:rPr>
          <w:noProof/>
        </w:rPr>
        <w:fldChar w:fldCharType="end"/>
      </w:r>
    </w:p>
    <w:p w14:paraId="6C39F122" w14:textId="2FD37CC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FR1 test model 1.1 (IAB-MT-FR1-TM1.1)</w:t>
      </w:r>
      <w:r>
        <w:rPr>
          <w:noProof/>
        </w:rPr>
        <w:tab/>
      </w:r>
      <w:r>
        <w:rPr>
          <w:noProof/>
        </w:rPr>
        <w:fldChar w:fldCharType="begin"/>
      </w:r>
      <w:r>
        <w:rPr>
          <w:noProof/>
        </w:rPr>
        <w:instrText xml:space="preserve"> PAGEREF _Toc176701907 \h </w:instrText>
      </w:r>
      <w:r>
        <w:rPr>
          <w:noProof/>
        </w:rPr>
      </w:r>
      <w:r>
        <w:rPr>
          <w:noProof/>
        </w:rPr>
        <w:fldChar w:fldCharType="separate"/>
      </w:r>
      <w:r>
        <w:rPr>
          <w:noProof/>
        </w:rPr>
        <w:t>57</w:t>
      </w:r>
      <w:r>
        <w:rPr>
          <w:noProof/>
        </w:rPr>
        <w:fldChar w:fldCharType="end"/>
      </w:r>
    </w:p>
    <w:p w14:paraId="05E4A1A9" w14:textId="5A9D569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FR1 test model 2 (IAB-MT-FR1-TM2)</w:t>
      </w:r>
      <w:r>
        <w:rPr>
          <w:noProof/>
        </w:rPr>
        <w:tab/>
      </w:r>
      <w:r>
        <w:rPr>
          <w:noProof/>
        </w:rPr>
        <w:fldChar w:fldCharType="begin"/>
      </w:r>
      <w:r>
        <w:rPr>
          <w:noProof/>
        </w:rPr>
        <w:instrText xml:space="preserve"> PAGEREF _Toc176701908 \h </w:instrText>
      </w:r>
      <w:r>
        <w:rPr>
          <w:noProof/>
        </w:rPr>
      </w:r>
      <w:r>
        <w:rPr>
          <w:noProof/>
        </w:rPr>
        <w:fldChar w:fldCharType="separate"/>
      </w:r>
      <w:r>
        <w:rPr>
          <w:noProof/>
        </w:rPr>
        <w:t>57</w:t>
      </w:r>
      <w:r>
        <w:rPr>
          <w:noProof/>
        </w:rPr>
        <w:fldChar w:fldCharType="end"/>
      </w:r>
    </w:p>
    <w:p w14:paraId="2F1A910F" w14:textId="4091FAD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_Toc176701909 \h </w:instrText>
      </w:r>
      <w:r>
        <w:rPr>
          <w:noProof/>
        </w:rPr>
      </w:r>
      <w:r>
        <w:rPr>
          <w:noProof/>
        </w:rPr>
        <w:fldChar w:fldCharType="separate"/>
      </w:r>
      <w:r>
        <w:rPr>
          <w:noProof/>
        </w:rPr>
        <w:t>57</w:t>
      </w:r>
      <w:r>
        <w:rPr>
          <w:noProof/>
        </w:rPr>
        <w:fldChar w:fldCharType="end"/>
      </w:r>
    </w:p>
    <w:p w14:paraId="293BBCED" w14:textId="39CE0B0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FR1 test model 3.1 (IAB-MT-FR1-TM3.1)</w:t>
      </w:r>
      <w:r>
        <w:rPr>
          <w:noProof/>
        </w:rPr>
        <w:tab/>
      </w:r>
      <w:r>
        <w:rPr>
          <w:noProof/>
        </w:rPr>
        <w:fldChar w:fldCharType="begin"/>
      </w:r>
      <w:r>
        <w:rPr>
          <w:noProof/>
        </w:rPr>
        <w:instrText xml:space="preserve"> PAGEREF _Toc176701910 \h </w:instrText>
      </w:r>
      <w:r>
        <w:rPr>
          <w:noProof/>
        </w:rPr>
      </w:r>
      <w:r>
        <w:rPr>
          <w:noProof/>
        </w:rPr>
        <w:fldChar w:fldCharType="separate"/>
      </w:r>
      <w:r>
        <w:rPr>
          <w:noProof/>
        </w:rPr>
        <w:t>58</w:t>
      </w:r>
      <w:r>
        <w:rPr>
          <w:noProof/>
        </w:rPr>
        <w:fldChar w:fldCharType="end"/>
      </w:r>
    </w:p>
    <w:p w14:paraId="73CB86B8" w14:textId="1B22C3A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E7502">
        <w:rPr>
          <w:rFonts w:eastAsiaTheme="minorEastAsia"/>
          <w:noProof/>
        </w:rPr>
        <w:t xml:space="preserve"> (IAB-MT-FR1-TM3.1a)</w:t>
      </w:r>
      <w:r>
        <w:rPr>
          <w:noProof/>
        </w:rPr>
        <w:tab/>
      </w:r>
      <w:r>
        <w:rPr>
          <w:noProof/>
        </w:rPr>
        <w:fldChar w:fldCharType="begin"/>
      </w:r>
      <w:r>
        <w:rPr>
          <w:noProof/>
        </w:rPr>
        <w:instrText xml:space="preserve"> PAGEREF _Toc176701911 \h </w:instrText>
      </w:r>
      <w:r>
        <w:rPr>
          <w:noProof/>
        </w:rPr>
      </w:r>
      <w:r>
        <w:rPr>
          <w:noProof/>
        </w:rPr>
        <w:fldChar w:fldCharType="separate"/>
      </w:r>
      <w:r>
        <w:rPr>
          <w:noProof/>
        </w:rPr>
        <w:t>58</w:t>
      </w:r>
      <w:r>
        <w:rPr>
          <w:noProof/>
        </w:rPr>
        <w:fldChar w:fldCharType="end"/>
      </w:r>
    </w:p>
    <w:p w14:paraId="61FC2AA4" w14:textId="0BF5054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Data content of Physical channels and Signals</w:t>
      </w:r>
      <w:r w:rsidRPr="006E7502">
        <w:rPr>
          <w:rFonts w:eastAsiaTheme="minorEastAsia"/>
          <w:noProof/>
          <w:lang w:eastAsia="zh-CN"/>
        </w:rPr>
        <w:t xml:space="preserve"> for IAB-MT-FR1-TM</w:t>
      </w:r>
      <w:r>
        <w:rPr>
          <w:noProof/>
        </w:rPr>
        <w:tab/>
      </w:r>
      <w:r>
        <w:rPr>
          <w:noProof/>
        </w:rPr>
        <w:fldChar w:fldCharType="begin"/>
      </w:r>
      <w:r>
        <w:rPr>
          <w:noProof/>
        </w:rPr>
        <w:instrText xml:space="preserve"> PAGEREF _Toc176701912 \h </w:instrText>
      </w:r>
      <w:r>
        <w:rPr>
          <w:noProof/>
        </w:rPr>
      </w:r>
      <w:r>
        <w:rPr>
          <w:noProof/>
        </w:rPr>
        <w:fldChar w:fldCharType="separate"/>
      </w:r>
      <w:r>
        <w:rPr>
          <w:noProof/>
        </w:rPr>
        <w:t>58</w:t>
      </w:r>
      <w:r>
        <w:rPr>
          <w:noProof/>
        </w:rPr>
        <w:fldChar w:fldCharType="end"/>
      </w:r>
    </w:p>
    <w:p w14:paraId="21FCC1B4" w14:textId="220F17D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_Toc176701913 \h </w:instrText>
      </w:r>
      <w:r>
        <w:rPr>
          <w:noProof/>
        </w:rPr>
      </w:r>
      <w:r>
        <w:rPr>
          <w:noProof/>
        </w:rPr>
        <w:fldChar w:fldCharType="separate"/>
      </w:r>
      <w:r>
        <w:rPr>
          <w:noProof/>
        </w:rPr>
        <w:t>58</w:t>
      </w:r>
      <w:r>
        <w:rPr>
          <w:noProof/>
        </w:rPr>
        <w:fldChar w:fldCharType="end"/>
      </w:r>
    </w:p>
    <w:p w14:paraId="789FCDFC" w14:textId="1B5ABF4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PUSCH</w:t>
      </w:r>
      <w:r>
        <w:rPr>
          <w:noProof/>
        </w:rPr>
        <w:tab/>
      </w:r>
      <w:r>
        <w:rPr>
          <w:noProof/>
        </w:rPr>
        <w:fldChar w:fldCharType="begin"/>
      </w:r>
      <w:r>
        <w:rPr>
          <w:noProof/>
        </w:rPr>
        <w:instrText xml:space="preserve"> PAGEREF _Toc176701914 \h </w:instrText>
      </w:r>
      <w:r>
        <w:rPr>
          <w:noProof/>
        </w:rPr>
      </w:r>
      <w:r>
        <w:rPr>
          <w:noProof/>
        </w:rPr>
        <w:fldChar w:fldCharType="separate"/>
      </w:r>
      <w:r>
        <w:rPr>
          <w:noProof/>
        </w:rPr>
        <w:t>59</w:t>
      </w:r>
      <w:r>
        <w:rPr>
          <w:noProof/>
        </w:rPr>
        <w:fldChar w:fldCharType="end"/>
      </w:r>
    </w:p>
    <w:p w14:paraId="25AE3436" w14:textId="3F8A18AB"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Requirements for contiguous and non-contiguous spectrum</w:t>
      </w:r>
      <w:r>
        <w:rPr>
          <w:noProof/>
        </w:rPr>
        <w:tab/>
      </w:r>
      <w:r>
        <w:rPr>
          <w:noProof/>
        </w:rPr>
        <w:fldChar w:fldCharType="begin"/>
      </w:r>
      <w:r>
        <w:rPr>
          <w:noProof/>
        </w:rPr>
        <w:instrText xml:space="preserve"> PAGEREF _Toc176701915 \h </w:instrText>
      </w:r>
      <w:r>
        <w:rPr>
          <w:noProof/>
        </w:rPr>
      </w:r>
      <w:r>
        <w:rPr>
          <w:noProof/>
        </w:rPr>
        <w:fldChar w:fldCharType="separate"/>
      </w:r>
      <w:r>
        <w:rPr>
          <w:noProof/>
        </w:rPr>
        <w:t>59</w:t>
      </w:r>
      <w:r>
        <w:rPr>
          <w:noProof/>
        </w:rPr>
        <w:fldChar w:fldCharType="end"/>
      </w:r>
    </w:p>
    <w:p w14:paraId="2715B23E" w14:textId="2CE15CF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Requirements for IAB capable of multi-band operation</w:t>
      </w:r>
      <w:r>
        <w:rPr>
          <w:noProof/>
        </w:rPr>
        <w:tab/>
      </w:r>
      <w:r>
        <w:rPr>
          <w:noProof/>
        </w:rPr>
        <w:fldChar w:fldCharType="begin"/>
      </w:r>
      <w:r>
        <w:rPr>
          <w:noProof/>
        </w:rPr>
        <w:instrText xml:space="preserve"> PAGEREF _Toc176701916 \h </w:instrText>
      </w:r>
      <w:r>
        <w:rPr>
          <w:noProof/>
        </w:rPr>
      </w:r>
      <w:r>
        <w:rPr>
          <w:noProof/>
        </w:rPr>
        <w:fldChar w:fldCharType="separate"/>
      </w:r>
      <w:r>
        <w:rPr>
          <w:noProof/>
        </w:rPr>
        <w:t>59</w:t>
      </w:r>
      <w:r>
        <w:rPr>
          <w:noProof/>
        </w:rPr>
        <w:fldChar w:fldCharType="end"/>
      </w:r>
    </w:p>
    <w:p w14:paraId="0663B7F6" w14:textId="760FECEB"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Format and interpretation of tests</w:t>
      </w:r>
      <w:r>
        <w:rPr>
          <w:noProof/>
        </w:rPr>
        <w:tab/>
      </w:r>
      <w:r>
        <w:rPr>
          <w:noProof/>
        </w:rPr>
        <w:fldChar w:fldCharType="begin"/>
      </w:r>
      <w:r>
        <w:rPr>
          <w:noProof/>
        </w:rPr>
        <w:instrText xml:space="preserve"> PAGEREF _Toc176701917 \h </w:instrText>
      </w:r>
      <w:r>
        <w:rPr>
          <w:noProof/>
        </w:rPr>
      </w:r>
      <w:r>
        <w:rPr>
          <w:noProof/>
        </w:rPr>
        <w:fldChar w:fldCharType="separate"/>
      </w:r>
      <w:r>
        <w:rPr>
          <w:noProof/>
        </w:rPr>
        <w:t>60</w:t>
      </w:r>
      <w:r>
        <w:rPr>
          <w:noProof/>
        </w:rPr>
        <w:fldChar w:fldCharType="end"/>
      </w:r>
    </w:p>
    <w:p w14:paraId="3A951E20" w14:textId="15A14BD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efficiency optimization</w:t>
      </w:r>
      <w:r>
        <w:rPr>
          <w:noProof/>
        </w:rPr>
        <w:tab/>
      </w:r>
      <w:r>
        <w:rPr>
          <w:noProof/>
        </w:rPr>
        <w:fldChar w:fldCharType="begin"/>
      </w:r>
      <w:r>
        <w:rPr>
          <w:noProof/>
        </w:rPr>
        <w:instrText xml:space="preserve"> PAGEREF _Toc176701918 \h </w:instrText>
      </w:r>
      <w:r>
        <w:rPr>
          <w:noProof/>
        </w:rPr>
      </w:r>
      <w:r>
        <w:rPr>
          <w:noProof/>
        </w:rPr>
        <w:fldChar w:fldCharType="separate"/>
      </w:r>
      <w:r>
        <w:rPr>
          <w:noProof/>
        </w:rPr>
        <w:t>61</w:t>
      </w:r>
      <w:r>
        <w:rPr>
          <w:noProof/>
        </w:rPr>
        <w:fldChar w:fldCharType="end"/>
      </w:r>
    </w:p>
    <w:p w14:paraId="05B18F97" w14:textId="25907FF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E7502">
        <w:rPr>
          <w:rFonts w:cs="Arial"/>
          <w:noProof/>
        </w:rPr>
        <w:t>Requirements for IAB-DU and IAB-MT capable of simultaneous operation</w:t>
      </w:r>
      <w:r>
        <w:rPr>
          <w:noProof/>
        </w:rPr>
        <w:tab/>
      </w:r>
      <w:r>
        <w:rPr>
          <w:noProof/>
        </w:rPr>
        <w:fldChar w:fldCharType="begin"/>
      </w:r>
      <w:r>
        <w:rPr>
          <w:noProof/>
        </w:rPr>
        <w:instrText xml:space="preserve"> PAGEREF _Toc176701919 \h </w:instrText>
      </w:r>
      <w:r>
        <w:rPr>
          <w:noProof/>
        </w:rPr>
      </w:r>
      <w:r>
        <w:rPr>
          <w:noProof/>
        </w:rPr>
        <w:fldChar w:fldCharType="separate"/>
      </w:r>
      <w:r>
        <w:rPr>
          <w:noProof/>
        </w:rPr>
        <w:t>63</w:t>
      </w:r>
      <w:r>
        <w:rPr>
          <w:noProof/>
        </w:rPr>
        <w:fldChar w:fldCharType="end"/>
      </w:r>
    </w:p>
    <w:p w14:paraId="07DE3ECB" w14:textId="0678ECD5"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Specification suffix information</w:t>
      </w:r>
      <w:r>
        <w:rPr>
          <w:noProof/>
        </w:rPr>
        <w:tab/>
      </w:r>
      <w:r>
        <w:rPr>
          <w:noProof/>
        </w:rPr>
        <w:fldChar w:fldCharType="begin"/>
      </w:r>
      <w:r>
        <w:rPr>
          <w:noProof/>
        </w:rPr>
        <w:instrText xml:space="preserve"> PAGEREF _Toc176701920 \h </w:instrText>
      </w:r>
      <w:r>
        <w:rPr>
          <w:noProof/>
        </w:rPr>
      </w:r>
      <w:r>
        <w:rPr>
          <w:noProof/>
        </w:rPr>
        <w:fldChar w:fldCharType="separate"/>
      </w:r>
      <w:r>
        <w:rPr>
          <w:noProof/>
        </w:rPr>
        <w:t>64</w:t>
      </w:r>
      <w:r>
        <w:rPr>
          <w:noProof/>
        </w:rPr>
        <w:fldChar w:fldCharType="end"/>
      </w:r>
    </w:p>
    <w:p w14:paraId="741BA84B" w14:textId="6D108890"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Operating bands and channel arrangement</w:t>
      </w:r>
      <w:r>
        <w:rPr>
          <w:noProof/>
        </w:rPr>
        <w:tab/>
      </w:r>
      <w:r>
        <w:rPr>
          <w:noProof/>
        </w:rPr>
        <w:fldChar w:fldCharType="begin"/>
      </w:r>
      <w:r>
        <w:rPr>
          <w:noProof/>
        </w:rPr>
        <w:instrText xml:space="preserve"> PAGEREF _Toc176701921 \h </w:instrText>
      </w:r>
      <w:r>
        <w:rPr>
          <w:noProof/>
        </w:rPr>
      </w:r>
      <w:r>
        <w:rPr>
          <w:noProof/>
        </w:rPr>
        <w:fldChar w:fldCharType="separate"/>
      </w:r>
      <w:r>
        <w:rPr>
          <w:noProof/>
        </w:rPr>
        <w:t>64</w:t>
      </w:r>
      <w:r>
        <w:rPr>
          <w:noProof/>
        </w:rPr>
        <w:fldChar w:fldCharType="end"/>
      </w:r>
    </w:p>
    <w:p w14:paraId="64142813" w14:textId="08A68937"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Conducted transmitter characteristics (IAB-DU and IAB-MT)</w:t>
      </w:r>
      <w:r>
        <w:rPr>
          <w:noProof/>
        </w:rPr>
        <w:tab/>
      </w:r>
      <w:r>
        <w:rPr>
          <w:noProof/>
        </w:rPr>
        <w:fldChar w:fldCharType="begin"/>
      </w:r>
      <w:r>
        <w:rPr>
          <w:noProof/>
        </w:rPr>
        <w:instrText xml:space="preserve"> PAGEREF _Toc176701922 \h </w:instrText>
      </w:r>
      <w:r>
        <w:rPr>
          <w:noProof/>
        </w:rPr>
      </w:r>
      <w:r>
        <w:rPr>
          <w:noProof/>
        </w:rPr>
        <w:fldChar w:fldCharType="separate"/>
      </w:r>
      <w:r>
        <w:rPr>
          <w:noProof/>
        </w:rPr>
        <w:t>64</w:t>
      </w:r>
      <w:r>
        <w:rPr>
          <w:noProof/>
        </w:rPr>
        <w:fldChar w:fldCharType="end"/>
      </w:r>
    </w:p>
    <w:p w14:paraId="74525138" w14:textId="37F6FA35"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_Toc176701923 \h </w:instrText>
      </w:r>
      <w:r>
        <w:rPr>
          <w:noProof/>
        </w:rPr>
      </w:r>
      <w:r>
        <w:rPr>
          <w:noProof/>
        </w:rPr>
        <w:fldChar w:fldCharType="separate"/>
      </w:r>
      <w:r>
        <w:rPr>
          <w:noProof/>
        </w:rPr>
        <w:t>64</w:t>
      </w:r>
      <w:r>
        <w:rPr>
          <w:noProof/>
        </w:rPr>
        <w:fldChar w:fldCharType="end"/>
      </w:r>
    </w:p>
    <w:p w14:paraId="1502B5E7" w14:textId="7134EC4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 xml:space="preserve">IAB </w:t>
      </w:r>
      <w:r w:rsidRPr="006E7502">
        <w:rPr>
          <w:rFonts w:eastAsiaTheme="minorEastAsia"/>
          <w:noProof/>
        </w:rPr>
        <w:t>output power</w:t>
      </w:r>
      <w:r>
        <w:rPr>
          <w:noProof/>
        </w:rPr>
        <w:tab/>
      </w:r>
      <w:r>
        <w:rPr>
          <w:noProof/>
        </w:rPr>
        <w:fldChar w:fldCharType="begin"/>
      </w:r>
      <w:r>
        <w:rPr>
          <w:noProof/>
        </w:rPr>
        <w:instrText xml:space="preserve"> PAGEREF _Toc176701924 \h </w:instrText>
      </w:r>
      <w:r>
        <w:rPr>
          <w:noProof/>
        </w:rPr>
      </w:r>
      <w:r>
        <w:rPr>
          <w:noProof/>
        </w:rPr>
        <w:fldChar w:fldCharType="separate"/>
      </w:r>
      <w:r>
        <w:rPr>
          <w:noProof/>
        </w:rPr>
        <w:t>65</w:t>
      </w:r>
      <w:r>
        <w:rPr>
          <w:noProof/>
        </w:rPr>
        <w:fldChar w:fldCharType="end"/>
      </w:r>
    </w:p>
    <w:p w14:paraId="24090968" w14:textId="4443D33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_Toc176701925 \h </w:instrText>
      </w:r>
      <w:r>
        <w:rPr>
          <w:noProof/>
        </w:rPr>
      </w:r>
      <w:r>
        <w:rPr>
          <w:noProof/>
        </w:rPr>
        <w:fldChar w:fldCharType="separate"/>
      </w:r>
      <w:r>
        <w:rPr>
          <w:noProof/>
        </w:rPr>
        <w:t>65</w:t>
      </w:r>
      <w:r>
        <w:rPr>
          <w:noProof/>
        </w:rPr>
        <w:fldChar w:fldCharType="end"/>
      </w:r>
    </w:p>
    <w:p w14:paraId="09BA8DE3" w14:textId="351091D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_Toc176701926 \h </w:instrText>
      </w:r>
      <w:r>
        <w:rPr>
          <w:noProof/>
        </w:rPr>
      </w:r>
      <w:r>
        <w:rPr>
          <w:noProof/>
        </w:rPr>
        <w:fldChar w:fldCharType="separate"/>
      </w:r>
      <w:r>
        <w:rPr>
          <w:noProof/>
        </w:rPr>
        <w:t>65</w:t>
      </w:r>
      <w:r>
        <w:rPr>
          <w:noProof/>
        </w:rPr>
        <w:fldChar w:fldCharType="end"/>
      </w:r>
    </w:p>
    <w:p w14:paraId="54E1EC4B" w14:textId="63E7A69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_Toc176701927 \h </w:instrText>
      </w:r>
      <w:r>
        <w:rPr>
          <w:noProof/>
        </w:rPr>
      </w:r>
      <w:r>
        <w:rPr>
          <w:noProof/>
        </w:rPr>
        <w:fldChar w:fldCharType="separate"/>
      </w:r>
      <w:r>
        <w:rPr>
          <w:noProof/>
        </w:rPr>
        <w:t>65</w:t>
      </w:r>
      <w:r>
        <w:rPr>
          <w:noProof/>
        </w:rPr>
        <w:fldChar w:fldCharType="end"/>
      </w:r>
    </w:p>
    <w:p w14:paraId="7A32E73D" w14:textId="5ED7783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_Toc176701928 \h </w:instrText>
      </w:r>
      <w:r>
        <w:rPr>
          <w:noProof/>
        </w:rPr>
      </w:r>
      <w:r>
        <w:rPr>
          <w:noProof/>
        </w:rPr>
        <w:fldChar w:fldCharType="separate"/>
      </w:r>
      <w:r>
        <w:rPr>
          <w:noProof/>
        </w:rPr>
        <w:t>65</w:t>
      </w:r>
      <w:r>
        <w:rPr>
          <w:noProof/>
        </w:rPr>
        <w:fldChar w:fldCharType="end"/>
      </w:r>
    </w:p>
    <w:p w14:paraId="0DDE01E1" w14:textId="464D3A2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_Toc176701929 \h </w:instrText>
      </w:r>
      <w:r>
        <w:rPr>
          <w:noProof/>
        </w:rPr>
      </w:r>
      <w:r>
        <w:rPr>
          <w:noProof/>
        </w:rPr>
        <w:fldChar w:fldCharType="separate"/>
      </w:r>
      <w:r>
        <w:rPr>
          <w:noProof/>
        </w:rPr>
        <w:t>65</w:t>
      </w:r>
      <w:r>
        <w:rPr>
          <w:noProof/>
        </w:rPr>
        <w:fldChar w:fldCharType="end"/>
      </w:r>
    </w:p>
    <w:p w14:paraId="18FACBD0" w14:textId="15B10FB6"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_Toc176701930 \h </w:instrText>
      </w:r>
      <w:r>
        <w:rPr>
          <w:noProof/>
        </w:rPr>
      </w:r>
      <w:r>
        <w:rPr>
          <w:noProof/>
        </w:rPr>
        <w:fldChar w:fldCharType="separate"/>
      </w:r>
      <w:r>
        <w:rPr>
          <w:noProof/>
        </w:rPr>
        <w:t>66</w:t>
      </w:r>
      <w:r>
        <w:rPr>
          <w:noProof/>
        </w:rPr>
        <w:fldChar w:fldCharType="end"/>
      </w:r>
    </w:p>
    <w:p w14:paraId="6869B171" w14:textId="4D0A62E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_Toc176701931 \h </w:instrText>
      </w:r>
      <w:r>
        <w:rPr>
          <w:noProof/>
        </w:rPr>
      </w:r>
      <w:r>
        <w:rPr>
          <w:noProof/>
        </w:rPr>
        <w:fldChar w:fldCharType="separate"/>
      </w:r>
      <w:r>
        <w:rPr>
          <w:noProof/>
        </w:rPr>
        <w:t>66</w:t>
      </w:r>
      <w:r>
        <w:rPr>
          <w:noProof/>
        </w:rPr>
        <w:fldChar w:fldCharType="end"/>
      </w:r>
    </w:p>
    <w:p w14:paraId="39C935CF" w14:textId="4672E85C" w:rsidR="00012342" w:rsidRDefault="00012342">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_Toc176701932 \h </w:instrText>
      </w:r>
      <w:r>
        <w:rPr>
          <w:noProof/>
        </w:rPr>
      </w:r>
      <w:r>
        <w:rPr>
          <w:noProof/>
        </w:rPr>
        <w:fldChar w:fldCharType="separate"/>
      </w:r>
      <w:r>
        <w:rPr>
          <w:noProof/>
        </w:rPr>
        <w:t>66</w:t>
      </w:r>
      <w:r>
        <w:rPr>
          <w:noProof/>
        </w:rPr>
        <w:fldChar w:fldCharType="end"/>
      </w:r>
    </w:p>
    <w:p w14:paraId="77222667" w14:textId="01269F9A"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Output power dynamics</w:t>
      </w:r>
      <w:r>
        <w:rPr>
          <w:noProof/>
        </w:rPr>
        <w:tab/>
      </w:r>
      <w:r>
        <w:rPr>
          <w:noProof/>
        </w:rPr>
        <w:fldChar w:fldCharType="begin"/>
      </w:r>
      <w:r>
        <w:rPr>
          <w:noProof/>
        </w:rPr>
        <w:instrText xml:space="preserve"> PAGEREF _Toc176701933 \h </w:instrText>
      </w:r>
      <w:r>
        <w:rPr>
          <w:noProof/>
        </w:rPr>
      </w:r>
      <w:r>
        <w:rPr>
          <w:noProof/>
        </w:rPr>
        <w:fldChar w:fldCharType="separate"/>
      </w:r>
      <w:r>
        <w:rPr>
          <w:noProof/>
        </w:rPr>
        <w:t>67</w:t>
      </w:r>
      <w:r>
        <w:rPr>
          <w:noProof/>
        </w:rPr>
        <w:fldChar w:fldCharType="end"/>
      </w:r>
    </w:p>
    <w:p w14:paraId="7428464F" w14:textId="3BACEAB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Output Power Dynamics</w:t>
      </w:r>
      <w:r>
        <w:rPr>
          <w:noProof/>
        </w:rPr>
        <w:tab/>
      </w:r>
      <w:r>
        <w:rPr>
          <w:noProof/>
        </w:rPr>
        <w:fldChar w:fldCharType="begin"/>
      </w:r>
      <w:r>
        <w:rPr>
          <w:noProof/>
        </w:rPr>
        <w:instrText xml:space="preserve"> PAGEREF _Toc176701934 \h </w:instrText>
      </w:r>
      <w:r>
        <w:rPr>
          <w:noProof/>
        </w:rPr>
      </w:r>
      <w:r>
        <w:rPr>
          <w:noProof/>
        </w:rPr>
        <w:fldChar w:fldCharType="separate"/>
      </w:r>
      <w:r>
        <w:rPr>
          <w:noProof/>
        </w:rPr>
        <w:t>67</w:t>
      </w:r>
      <w:r>
        <w:rPr>
          <w:noProof/>
        </w:rPr>
        <w:fldChar w:fldCharType="end"/>
      </w:r>
    </w:p>
    <w:p w14:paraId="481E3F82" w14:textId="608905D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_Toc176701935 \h </w:instrText>
      </w:r>
      <w:r>
        <w:rPr>
          <w:noProof/>
        </w:rPr>
      </w:r>
      <w:r>
        <w:rPr>
          <w:noProof/>
        </w:rPr>
        <w:fldChar w:fldCharType="separate"/>
      </w:r>
      <w:r>
        <w:rPr>
          <w:noProof/>
        </w:rPr>
        <w:t>67</w:t>
      </w:r>
      <w:r>
        <w:rPr>
          <w:noProof/>
        </w:rPr>
        <w:fldChar w:fldCharType="end"/>
      </w:r>
    </w:p>
    <w:p w14:paraId="4B772CFA" w14:textId="63CF527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 power control dynamic range</w:t>
      </w:r>
      <w:r>
        <w:rPr>
          <w:noProof/>
        </w:rPr>
        <w:tab/>
      </w:r>
      <w:r>
        <w:rPr>
          <w:noProof/>
        </w:rPr>
        <w:fldChar w:fldCharType="begin"/>
      </w:r>
      <w:r>
        <w:rPr>
          <w:noProof/>
        </w:rPr>
        <w:instrText xml:space="preserve"> PAGEREF _Toc176701936 \h </w:instrText>
      </w:r>
      <w:r>
        <w:rPr>
          <w:noProof/>
        </w:rPr>
      </w:r>
      <w:r>
        <w:rPr>
          <w:noProof/>
        </w:rPr>
        <w:fldChar w:fldCharType="separate"/>
      </w:r>
      <w:r>
        <w:rPr>
          <w:noProof/>
        </w:rPr>
        <w:t>67</w:t>
      </w:r>
      <w:r>
        <w:rPr>
          <w:noProof/>
        </w:rPr>
        <w:fldChar w:fldCharType="end"/>
      </w:r>
    </w:p>
    <w:p w14:paraId="360548FD" w14:textId="5E99EE7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_Toc176701937 \h </w:instrText>
      </w:r>
      <w:r>
        <w:rPr>
          <w:noProof/>
        </w:rPr>
      </w:r>
      <w:r>
        <w:rPr>
          <w:noProof/>
        </w:rPr>
        <w:fldChar w:fldCharType="separate"/>
      </w:r>
      <w:r>
        <w:rPr>
          <w:noProof/>
        </w:rPr>
        <w:t>67</w:t>
      </w:r>
      <w:r>
        <w:rPr>
          <w:noProof/>
        </w:rPr>
        <w:fldChar w:fldCharType="end"/>
      </w:r>
    </w:p>
    <w:p w14:paraId="03CDE768" w14:textId="76BD167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_Toc176701938 \h </w:instrText>
      </w:r>
      <w:r>
        <w:rPr>
          <w:noProof/>
        </w:rPr>
      </w:r>
      <w:r>
        <w:rPr>
          <w:noProof/>
        </w:rPr>
        <w:fldChar w:fldCharType="separate"/>
      </w:r>
      <w:r>
        <w:rPr>
          <w:noProof/>
        </w:rPr>
        <w:t>67</w:t>
      </w:r>
      <w:r>
        <w:rPr>
          <w:noProof/>
        </w:rPr>
        <w:fldChar w:fldCharType="end"/>
      </w:r>
    </w:p>
    <w:p w14:paraId="0D333DED" w14:textId="7BC7BF2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_Toc176701939 \h </w:instrText>
      </w:r>
      <w:r>
        <w:rPr>
          <w:noProof/>
        </w:rPr>
      </w:r>
      <w:r>
        <w:rPr>
          <w:noProof/>
        </w:rPr>
        <w:fldChar w:fldCharType="separate"/>
      </w:r>
      <w:r>
        <w:rPr>
          <w:noProof/>
        </w:rPr>
        <w:t>67</w:t>
      </w:r>
      <w:r>
        <w:rPr>
          <w:noProof/>
        </w:rPr>
        <w:fldChar w:fldCharType="end"/>
      </w:r>
    </w:p>
    <w:p w14:paraId="01DB68F8" w14:textId="757E12F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Total power dynamic range</w:t>
      </w:r>
      <w:r>
        <w:rPr>
          <w:noProof/>
        </w:rPr>
        <w:tab/>
      </w:r>
      <w:r>
        <w:rPr>
          <w:noProof/>
        </w:rPr>
        <w:fldChar w:fldCharType="begin"/>
      </w:r>
      <w:r>
        <w:rPr>
          <w:noProof/>
        </w:rPr>
        <w:instrText xml:space="preserve"> PAGEREF _Toc176701940 \h </w:instrText>
      </w:r>
      <w:r>
        <w:rPr>
          <w:noProof/>
        </w:rPr>
      </w:r>
      <w:r>
        <w:rPr>
          <w:noProof/>
        </w:rPr>
        <w:fldChar w:fldCharType="separate"/>
      </w:r>
      <w:r>
        <w:rPr>
          <w:noProof/>
        </w:rPr>
        <w:t>67</w:t>
      </w:r>
      <w:r>
        <w:rPr>
          <w:noProof/>
        </w:rPr>
        <w:fldChar w:fldCharType="end"/>
      </w:r>
    </w:p>
    <w:p w14:paraId="5956AA97" w14:textId="6D269F1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_Toc176701941 \h </w:instrText>
      </w:r>
      <w:r>
        <w:rPr>
          <w:noProof/>
        </w:rPr>
      </w:r>
      <w:r>
        <w:rPr>
          <w:noProof/>
        </w:rPr>
        <w:fldChar w:fldCharType="separate"/>
      </w:r>
      <w:r>
        <w:rPr>
          <w:noProof/>
        </w:rPr>
        <w:t>67</w:t>
      </w:r>
      <w:r>
        <w:rPr>
          <w:noProof/>
        </w:rPr>
        <w:fldChar w:fldCharType="end"/>
      </w:r>
    </w:p>
    <w:p w14:paraId="6CDB3B0C" w14:textId="53E8D24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_Toc176701942 \h </w:instrText>
      </w:r>
      <w:r>
        <w:rPr>
          <w:noProof/>
        </w:rPr>
      </w:r>
      <w:r>
        <w:rPr>
          <w:noProof/>
        </w:rPr>
        <w:fldChar w:fldCharType="separate"/>
      </w:r>
      <w:r>
        <w:rPr>
          <w:noProof/>
        </w:rPr>
        <w:t>67</w:t>
      </w:r>
      <w:r>
        <w:rPr>
          <w:noProof/>
        </w:rPr>
        <w:fldChar w:fldCharType="end"/>
      </w:r>
    </w:p>
    <w:p w14:paraId="3175242F" w14:textId="6C7562D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_Toc176701943 \h </w:instrText>
      </w:r>
      <w:r>
        <w:rPr>
          <w:noProof/>
        </w:rPr>
      </w:r>
      <w:r>
        <w:rPr>
          <w:noProof/>
        </w:rPr>
        <w:fldChar w:fldCharType="separate"/>
      </w:r>
      <w:r>
        <w:rPr>
          <w:noProof/>
        </w:rPr>
        <w:t>68</w:t>
      </w:r>
      <w:r>
        <w:rPr>
          <w:noProof/>
        </w:rPr>
        <w:fldChar w:fldCharType="end"/>
      </w:r>
    </w:p>
    <w:p w14:paraId="75F9FD68" w14:textId="241C66D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_Toc176701944 \h </w:instrText>
      </w:r>
      <w:r>
        <w:rPr>
          <w:noProof/>
        </w:rPr>
      </w:r>
      <w:r>
        <w:rPr>
          <w:noProof/>
        </w:rPr>
        <w:fldChar w:fldCharType="separate"/>
      </w:r>
      <w:r>
        <w:rPr>
          <w:noProof/>
        </w:rPr>
        <w:t>68</w:t>
      </w:r>
      <w:r>
        <w:rPr>
          <w:noProof/>
        </w:rPr>
        <w:fldChar w:fldCharType="end"/>
      </w:r>
    </w:p>
    <w:p w14:paraId="127B72EC" w14:textId="61B819C6"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_Toc176701945 \h </w:instrText>
      </w:r>
      <w:r>
        <w:rPr>
          <w:noProof/>
        </w:rPr>
      </w:r>
      <w:r>
        <w:rPr>
          <w:noProof/>
        </w:rPr>
        <w:fldChar w:fldCharType="separate"/>
      </w:r>
      <w:r>
        <w:rPr>
          <w:noProof/>
        </w:rPr>
        <w:t>68</w:t>
      </w:r>
      <w:r>
        <w:rPr>
          <w:noProof/>
        </w:rPr>
        <w:fldChar w:fldCharType="end"/>
      </w:r>
    </w:p>
    <w:p w14:paraId="24F49031" w14:textId="612CFA67"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_Toc176701946 \h </w:instrText>
      </w:r>
      <w:r>
        <w:rPr>
          <w:noProof/>
        </w:rPr>
      </w:r>
      <w:r>
        <w:rPr>
          <w:noProof/>
        </w:rPr>
        <w:fldChar w:fldCharType="separate"/>
      </w:r>
      <w:r>
        <w:rPr>
          <w:noProof/>
        </w:rPr>
        <w:t>68</w:t>
      </w:r>
      <w:r>
        <w:rPr>
          <w:noProof/>
        </w:rPr>
        <w:fldChar w:fldCharType="end"/>
      </w:r>
    </w:p>
    <w:p w14:paraId="554C7414" w14:textId="537B074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_Toc176701947 \h </w:instrText>
      </w:r>
      <w:r>
        <w:rPr>
          <w:noProof/>
        </w:rPr>
      </w:r>
      <w:r>
        <w:rPr>
          <w:noProof/>
        </w:rPr>
        <w:fldChar w:fldCharType="separate"/>
      </w:r>
      <w:r>
        <w:rPr>
          <w:noProof/>
        </w:rPr>
        <w:t>68</w:t>
      </w:r>
      <w:r>
        <w:rPr>
          <w:noProof/>
        </w:rPr>
        <w:fldChar w:fldCharType="end"/>
      </w:r>
    </w:p>
    <w:p w14:paraId="710DF9A8" w14:textId="5E8A0931"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Output Power Dynamics</w:t>
      </w:r>
      <w:r>
        <w:rPr>
          <w:noProof/>
        </w:rPr>
        <w:tab/>
      </w:r>
      <w:r>
        <w:rPr>
          <w:noProof/>
        </w:rPr>
        <w:fldChar w:fldCharType="begin"/>
      </w:r>
      <w:r>
        <w:rPr>
          <w:noProof/>
        </w:rPr>
        <w:instrText xml:space="preserve"> PAGEREF _Toc176701948 \h </w:instrText>
      </w:r>
      <w:r>
        <w:rPr>
          <w:noProof/>
        </w:rPr>
      </w:r>
      <w:r>
        <w:rPr>
          <w:noProof/>
        </w:rPr>
        <w:fldChar w:fldCharType="separate"/>
      </w:r>
      <w:r>
        <w:rPr>
          <w:noProof/>
        </w:rPr>
        <w:t>69</w:t>
      </w:r>
      <w:r>
        <w:rPr>
          <w:noProof/>
        </w:rPr>
        <w:fldChar w:fldCharType="end"/>
      </w:r>
    </w:p>
    <w:p w14:paraId="402F8C6E" w14:textId="1002F9A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Total power dynamic range</w:t>
      </w:r>
      <w:r>
        <w:rPr>
          <w:noProof/>
        </w:rPr>
        <w:tab/>
      </w:r>
      <w:r>
        <w:rPr>
          <w:noProof/>
        </w:rPr>
        <w:fldChar w:fldCharType="begin"/>
      </w:r>
      <w:r>
        <w:rPr>
          <w:noProof/>
        </w:rPr>
        <w:instrText xml:space="preserve"> PAGEREF _Toc176701949 \h </w:instrText>
      </w:r>
      <w:r>
        <w:rPr>
          <w:noProof/>
        </w:rPr>
      </w:r>
      <w:r>
        <w:rPr>
          <w:noProof/>
        </w:rPr>
        <w:fldChar w:fldCharType="separate"/>
      </w:r>
      <w:r>
        <w:rPr>
          <w:noProof/>
        </w:rPr>
        <w:t>69</w:t>
      </w:r>
      <w:r>
        <w:rPr>
          <w:noProof/>
        </w:rPr>
        <w:fldChar w:fldCharType="end"/>
      </w:r>
    </w:p>
    <w:p w14:paraId="7B2B2F19" w14:textId="151C1EA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_Toc176701950 \h </w:instrText>
      </w:r>
      <w:r>
        <w:rPr>
          <w:noProof/>
        </w:rPr>
      </w:r>
      <w:r>
        <w:rPr>
          <w:noProof/>
        </w:rPr>
        <w:fldChar w:fldCharType="separate"/>
      </w:r>
      <w:r>
        <w:rPr>
          <w:noProof/>
        </w:rPr>
        <w:t>69</w:t>
      </w:r>
      <w:r>
        <w:rPr>
          <w:noProof/>
        </w:rPr>
        <w:fldChar w:fldCharType="end"/>
      </w:r>
    </w:p>
    <w:p w14:paraId="42BADBCD" w14:textId="3CCA84A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_Toc176701951 \h </w:instrText>
      </w:r>
      <w:r>
        <w:rPr>
          <w:noProof/>
        </w:rPr>
      </w:r>
      <w:r>
        <w:rPr>
          <w:noProof/>
        </w:rPr>
        <w:fldChar w:fldCharType="separate"/>
      </w:r>
      <w:r>
        <w:rPr>
          <w:noProof/>
        </w:rPr>
        <w:t>69</w:t>
      </w:r>
      <w:r>
        <w:rPr>
          <w:noProof/>
        </w:rPr>
        <w:fldChar w:fldCharType="end"/>
      </w:r>
    </w:p>
    <w:p w14:paraId="158F1BEB" w14:textId="3CAEA3E5"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_Toc176701952 \h </w:instrText>
      </w:r>
      <w:r>
        <w:rPr>
          <w:noProof/>
        </w:rPr>
      </w:r>
      <w:r>
        <w:rPr>
          <w:noProof/>
        </w:rPr>
        <w:fldChar w:fldCharType="separate"/>
      </w:r>
      <w:r>
        <w:rPr>
          <w:noProof/>
        </w:rPr>
        <w:t>69</w:t>
      </w:r>
      <w:r>
        <w:rPr>
          <w:noProof/>
        </w:rPr>
        <w:fldChar w:fldCharType="end"/>
      </w:r>
    </w:p>
    <w:p w14:paraId="2E2ED50C" w14:textId="1DDB275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_Toc176701953 \h </w:instrText>
      </w:r>
      <w:r>
        <w:rPr>
          <w:noProof/>
        </w:rPr>
      </w:r>
      <w:r>
        <w:rPr>
          <w:noProof/>
        </w:rPr>
        <w:fldChar w:fldCharType="separate"/>
      </w:r>
      <w:r>
        <w:rPr>
          <w:noProof/>
        </w:rPr>
        <w:t>69</w:t>
      </w:r>
      <w:r>
        <w:rPr>
          <w:noProof/>
        </w:rPr>
        <w:fldChar w:fldCharType="end"/>
      </w:r>
    </w:p>
    <w:p w14:paraId="55AFFC8F" w14:textId="4B915C5B"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_Toc176701954 \h </w:instrText>
      </w:r>
      <w:r>
        <w:rPr>
          <w:noProof/>
        </w:rPr>
      </w:r>
      <w:r>
        <w:rPr>
          <w:noProof/>
        </w:rPr>
        <w:fldChar w:fldCharType="separate"/>
      </w:r>
      <w:r>
        <w:rPr>
          <w:noProof/>
        </w:rPr>
        <w:t>69</w:t>
      </w:r>
      <w:r>
        <w:rPr>
          <w:noProof/>
        </w:rPr>
        <w:fldChar w:fldCharType="end"/>
      </w:r>
    </w:p>
    <w:p w14:paraId="5B78D390" w14:textId="6FE387B3"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_Toc176701955 \h </w:instrText>
      </w:r>
      <w:r>
        <w:rPr>
          <w:noProof/>
        </w:rPr>
      </w:r>
      <w:r>
        <w:rPr>
          <w:noProof/>
        </w:rPr>
        <w:fldChar w:fldCharType="separate"/>
      </w:r>
      <w:r>
        <w:rPr>
          <w:noProof/>
        </w:rPr>
        <w:t>69</w:t>
      </w:r>
      <w:r>
        <w:rPr>
          <w:noProof/>
        </w:rPr>
        <w:fldChar w:fldCharType="end"/>
      </w:r>
    </w:p>
    <w:p w14:paraId="45591E71" w14:textId="42615C3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_Toc176701956 \h </w:instrText>
      </w:r>
      <w:r>
        <w:rPr>
          <w:noProof/>
        </w:rPr>
      </w:r>
      <w:r>
        <w:rPr>
          <w:noProof/>
        </w:rPr>
        <w:fldChar w:fldCharType="separate"/>
      </w:r>
      <w:r>
        <w:rPr>
          <w:noProof/>
        </w:rPr>
        <w:t>70</w:t>
      </w:r>
      <w:r>
        <w:rPr>
          <w:noProof/>
        </w:rPr>
        <w:fldChar w:fldCharType="end"/>
      </w:r>
    </w:p>
    <w:p w14:paraId="06F1BACF" w14:textId="150999F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Relative power tolerance for local area IAB-MT</w:t>
      </w:r>
      <w:r>
        <w:rPr>
          <w:noProof/>
        </w:rPr>
        <w:tab/>
      </w:r>
      <w:r>
        <w:rPr>
          <w:noProof/>
        </w:rPr>
        <w:fldChar w:fldCharType="begin"/>
      </w:r>
      <w:r>
        <w:rPr>
          <w:noProof/>
        </w:rPr>
        <w:instrText xml:space="preserve"> PAGEREF _Toc176701957 \h </w:instrText>
      </w:r>
      <w:r>
        <w:rPr>
          <w:noProof/>
        </w:rPr>
      </w:r>
      <w:r>
        <w:rPr>
          <w:noProof/>
        </w:rPr>
        <w:fldChar w:fldCharType="separate"/>
      </w:r>
      <w:r>
        <w:rPr>
          <w:noProof/>
        </w:rPr>
        <w:t>70</w:t>
      </w:r>
      <w:r>
        <w:rPr>
          <w:noProof/>
        </w:rPr>
        <w:fldChar w:fldCharType="end"/>
      </w:r>
    </w:p>
    <w:p w14:paraId="02983DF1" w14:textId="512B577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_Toc176701958 \h </w:instrText>
      </w:r>
      <w:r>
        <w:rPr>
          <w:noProof/>
        </w:rPr>
      </w:r>
      <w:r>
        <w:rPr>
          <w:noProof/>
        </w:rPr>
        <w:fldChar w:fldCharType="separate"/>
      </w:r>
      <w:r>
        <w:rPr>
          <w:noProof/>
        </w:rPr>
        <w:t>70</w:t>
      </w:r>
      <w:r>
        <w:rPr>
          <w:noProof/>
        </w:rPr>
        <w:fldChar w:fldCharType="end"/>
      </w:r>
    </w:p>
    <w:p w14:paraId="258CF682" w14:textId="2A45551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6.3.2.2.2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_Toc176701959 \h </w:instrText>
      </w:r>
      <w:r>
        <w:rPr>
          <w:noProof/>
        </w:rPr>
      </w:r>
      <w:r>
        <w:rPr>
          <w:noProof/>
        </w:rPr>
        <w:fldChar w:fldCharType="separate"/>
      </w:r>
      <w:r>
        <w:rPr>
          <w:noProof/>
        </w:rPr>
        <w:t>70</w:t>
      </w:r>
      <w:r>
        <w:rPr>
          <w:noProof/>
        </w:rPr>
        <w:fldChar w:fldCharType="end"/>
      </w:r>
    </w:p>
    <w:p w14:paraId="2BD9964C" w14:textId="2E0EDC9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_Toc176701960 \h </w:instrText>
      </w:r>
      <w:r>
        <w:rPr>
          <w:noProof/>
        </w:rPr>
      </w:r>
      <w:r>
        <w:rPr>
          <w:noProof/>
        </w:rPr>
        <w:fldChar w:fldCharType="separate"/>
      </w:r>
      <w:r>
        <w:rPr>
          <w:noProof/>
        </w:rPr>
        <w:t>70</w:t>
      </w:r>
      <w:r>
        <w:rPr>
          <w:noProof/>
        </w:rPr>
        <w:fldChar w:fldCharType="end"/>
      </w:r>
    </w:p>
    <w:p w14:paraId="5567AD83" w14:textId="69BA02D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Aggregate power tolerance for local area IAB-MT</w:t>
      </w:r>
      <w:r>
        <w:rPr>
          <w:noProof/>
        </w:rPr>
        <w:tab/>
      </w:r>
      <w:r>
        <w:rPr>
          <w:noProof/>
        </w:rPr>
        <w:fldChar w:fldCharType="begin"/>
      </w:r>
      <w:r>
        <w:rPr>
          <w:noProof/>
        </w:rPr>
        <w:instrText xml:space="preserve"> PAGEREF _Toc176701961 \h </w:instrText>
      </w:r>
      <w:r>
        <w:rPr>
          <w:noProof/>
        </w:rPr>
      </w:r>
      <w:r>
        <w:rPr>
          <w:noProof/>
        </w:rPr>
        <w:fldChar w:fldCharType="separate"/>
      </w:r>
      <w:r>
        <w:rPr>
          <w:noProof/>
        </w:rPr>
        <w:t>70</w:t>
      </w:r>
      <w:r>
        <w:rPr>
          <w:noProof/>
        </w:rPr>
        <w:fldChar w:fldCharType="end"/>
      </w:r>
    </w:p>
    <w:p w14:paraId="05785482" w14:textId="1367651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_Toc176701962 \h </w:instrText>
      </w:r>
      <w:r>
        <w:rPr>
          <w:noProof/>
        </w:rPr>
      </w:r>
      <w:r>
        <w:rPr>
          <w:noProof/>
        </w:rPr>
        <w:fldChar w:fldCharType="separate"/>
      </w:r>
      <w:r>
        <w:rPr>
          <w:noProof/>
        </w:rPr>
        <w:t>70</w:t>
      </w:r>
      <w:r>
        <w:rPr>
          <w:noProof/>
        </w:rPr>
        <w:fldChar w:fldCharType="end"/>
      </w:r>
    </w:p>
    <w:p w14:paraId="744EB180" w14:textId="185FF42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_Toc176701963 \h </w:instrText>
      </w:r>
      <w:r>
        <w:rPr>
          <w:noProof/>
        </w:rPr>
      </w:r>
      <w:r>
        <w:rPr>
          <w:noProof/>
        </w:rPr>
        <w:fldChar w:fldCharType="separate"/>
      </w:r>
      <w:r>
        <w:rPr>
          <w:noProof/>
        </w:rPr>
        <w:t>71</w:t>
      </w:r>
      <w:r>
        <w:rPr>
          <w:noProof/>
        </w:rPr>
        <w:fldChar w:fldCharType="end"/>
      </w:r>
    </w:p>
    <w:p w14:paraId="09FC7723" w14:textId="3CCAC81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_Toc176701964 \h </w:instrText>
      </w:r>
      <w:r>
        <w:rPr>
          <w:noProof/>
        </w:rPr>
      </w:r>
      <w:r>
        <w:rPr>
          <w:noProof/>
        </w:rPr>
        <w:fldChar w:fldCharType="separate"/>
      </w:r>
      <w:r>
        <w:rPr>
          <w:noProof/>
        </w:rPr>
        <w:t>71</w:t>
      </w:r>
      <w:r>
        <w:rPr>
          <w:noProof/>
        </w:rPr>
        <w:fldChar w:fldCharType="end"/>
      </w:r>
    </w:p>
    <w:p w14:paraId="3573221A" w14:textId="66218C9A"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 ON/OFF power</w:t>
      </w:r>
      <w:r>
        <w:rPr>
          <w:noProof/>
        </w:rPr>
        <w:tab/>
      </w:r>
      <w:r>
        <w:rPr>
          <w:noProof/>
        </w:rPr>
        <w:fldChar w:fldCharType="begin"/>
      </w:r>
      <w:r>
        <w:rPr>
          <w:noProof/>
        </w:rPr>
        <w:instrText xml:space="preserve"> PAGEREF _Toc176701965 \h </w:instrText>
      </w:r>
      <w:r>
        <w:rPr>
          <w:noProof/>
        </w:rPr>
      </w:r>
      <w:r>
        <w:rPr>
          <w:noProof/>
        </w:rPr>
        <w:fldChar w:fldCharType="separate"/>
      </w:r>
      <w:r>
        <w:rPr>
          <w:noProof/>
        </w:rPr>
        <w:t>71</w:t>
      </w:r>
      <w:r>
        <w:rPr>
          <w:noProof/>
        </w:rPr>
        <w:fldChar w:fldCharType="end"/>
      </w:r>
    </w:p>
    <w:p w14:paraId="1CF0159E" w14:textId="266A28B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OFF power</w:t>
      </w:r>
      <w:r>
        <w:rPr>
          <w:noProof/>
        </w:rPr>
        <w:tab/>
      </w:r>
      <w:r>
        <w:rPr>
          <w:noProof/>
        </w:rPr>
        <w:fldChar w:fldCharType="begin"/>
      </w:r>
      <w:r>
        <w:rPr>
          <w:noProof/>
        </w:rPr>
        <w:instrText xml:space="preserve"> PAGEREF _Toc176701966 \h </w:instrText>
      </w:r>
      <w:r>
        <w:rPr>
          <w:noProof/>
        </w:rPr>
      </w:r>
      <w:r>
        <w:rPr>
          <w:noProof/>
        </w:rPr>
        <w:fldChar w:fldCharType="separate"/>
      </w:r>
      <w:r>
        <w:rPr>
          <w:noProof/>
        </w:rPr>
        <w:t>71</w:t>
      </w:r>
      <w:r>
        <w:rPr>
          <w:noProof/>
        </w:rPr>
        <w:fldChar w:fldCharType="end"/>
      </w:r>
    </w:p>
    <w:p w14:paraId="4179FD87" w14:textId="4B69302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_Toc176701967 \h </w:instrText>
      </w:r>
      <w:r>
        <w:rPr>
          <w:noProof/>
        </w:rPr>
      </w:r>
      <w:r>
        <w:rPr>
          <w:noProof/>
        </w:rPr>
        <w:fldChar w:fldCharType="separate"/>
      </w:r>
      <w:r>
        <w:rPr>
          <w:noProof/>
        </w:rPr>
        <w:t>71</w:t>
      </w:r>
      <w:r>
        <w:rPr>
          <w:noProof/>
        </w:rPr>
        <w:fldChar w:fldCharType="end"/>
      </w:r>
    </w:p>
    <w:p w14:paraId="0000078D" w14:textId="5972DC5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_Toc176701968 \h </w:instrText>
      </w:r>
      <w:r>
        <w:rPr>
          <w:noProof/>
        </w:rPr>
      </w:r>
      <w:r>
        <w:rPr>
          <w:noProof/>
        </w:rPr>
        <w:fldChar w:fldCharType="separate"/>
      </w:r>
      <w:r>
        <w:rPr>
          <w:noProof/>
        </w:rPr>
        <w:t>71</w:t>
      </w:r>
      <w:r>
        <w:rPr>
          <w:noProof/>
        </w:rPr>
        <w:fldChar w:fldCharType="end"/>
      </w:r>
    </w:p>
    <w:p w14:paraId="1C2E6818" w14:textId="65C0FAD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_Toc176701969 \h </w:instrText>
      </w:r>
      <w:r>
        <w:rPr>
          <w:noProof/>
        </w:rPr>
      </w:r>
      <w:r>
        <w:rPr>
          <w:noProof/>
        </w:rPr>
        <w:fldChar w:fldCharType="separate"/>
      </w:r>
      <w:r>
        <w:rPr>
          <w:noProof/>
        </w:rPr>
        <w:t>71</w:t>
      </w:r>
      <w:r>
        <w:rPr>
          <w:noProof/>
        </w:rPr>
        <w:fldChar w:fldCharType="end"/>
      </w:r>
    </w:p>
    <w:p w14:paraId="3B5C1937" w14:textId="7305FC95"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_Toc176701970 \h </w:instrText>
      </w:r>
      <w:r>
        <w:rPr>
          <w:noProof/>
        </w:rPr>
      </w:r>
      <w:r>
        <w:rPr>
          <w:noProof/>
        </w:rPr>
        <w:fldChar w:fldCharType="separate"/>
      </w:r>
      <w:r>
        <w:rPr>
          <w:noProof/>
        </w:rPr>
        <w:t>71</w:t>
      </w:r>
      <w:r>
        <w:rPr>
          <w:noProof/>
        </w:rPr>
        <w:fldChar w:fldCharType="end"/>
      </w:r>
    </w:p>
    <w:p w14:paraId="574038F5" w14:textId="5EE732F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_Toc176701971 \h </w:instrText>
      </w:r>
      <w:r>
        <w:rPr>
          <w:noProof/>
        </w:rPr>
      </w:r>
      <w:r>
        <w:rPr>
          <w:noProof/>
        </w:rPr>
        <w:fldChar w:fldCharType="separate"/>
      </w:r>
      <w:r>
        <w:rPr>
          <w:noProof/>
        </w:rPr>
        <w:t>71</w:t>
      </w:r>
      <w:r>
        <w:rPr>
          <w:noProof/>
        </w:rPr>
        <w:fldChar w:fldCharType="end"/>
      </w:r>
    </w:p>
    <w:p w14:paraId="55D5F102" w14:textId="25939B5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transient period</w:t>
      </w:r>
      <w:r>
        <w:rPr>
          <w:noProof/>
        </w:rPr>
        <w:tab/>
      </w:r>
      <w:r>
        <w:rPr>
          <w:noProof/>
        </w:rPr>
        <w:fldChar w:fldCharType="begin"/>
      </w:r>
      <w:r>
        <w:rPr>
          <w:noProof/>
        </w:rPr>
        <w:instrText xml:space="preserve"> PAGEREF _Toc176701972 \h </w:instrText>
      </w:r>
      <w:r>
        <w:rPr>
          <w:noProof/>
        </w:rPr>
      </w:r>
      <w:r>
        <w:rPr>
          <w:noProof/>
        </w:rPr>
        <w:fldChar w:fldCharType="separate"/>
      </w:r>
      <w:r>
        <w:rPr>
          <w:noProof/>
        </w:rPr>
        <w:t>71</w:t>
      </w:r>
      <w:r>
        <w:rPr>
          <w:noProof/>
        </w:rPr>
        <w:fldChar w:fldCharType="end"/>
      </w:r>
    </w:p>
    <w:p w14:paraId="0B8BCA0C" w14:textId="4E63EAC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_Toc176701973 \h </w:instrText>
      </w:r>
      <w:r>
        <w:rPr>
          <w:noProof/>
        </w:rPr>
      </w:r>
      <w:r>
        <w:rPr>
          <w:noProof/>
        </w:rPr>
        <w:fldChar w:fldCharType="separate"/>
      </w:r>
      <w:r>
        <w:rPr>
          <w:noProof/>
        </w:rPr>
        <w:t>71</w:t>
      </w:r>
      <w:r>
        <w:rPr>
          <w:noProof/>
        </w:rPr>
        <w:fldChar w:fldCharType="end"/>
      </w:r>
    </w:p>
    <w:p w14:paraId="0CD2EC8E" w14:textId="060E484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_Toc176701974 \h </w:instrText>
      </w:r>
      <w:r>
        <w:rPr>
          <w:noProof/>
        </w:rPr>
      </w:r>
      <w:r>
        <w:rPr>
          <w:noProof/>
        </w:rPr>
        <w:fldChar w:fldCharType="separate"/>
      </w:r>
      <w:r>
        <w:rPr>
          <w:noProof/>
        </w:rPr>
        <w:t>72</w:t>
      </w:r>
      <w:r>
        <w:rPr>
          <w:noProof/>
        </w:rPr>
        <w:fldChar w:fldCharType="end"/>
      </w:r>
    </w:p>
    <w:p w14:paraId="12C9ADEC" w14:textId="7B30B97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_Toc176701975 \h </w:instrText>
      </w:r>
      <w:r>
        <w:rPr>
          <w:noProof/>
        </w:rPr>
      </w:r>
      <w:r>
        <w:rPr>
          <w:noProof/>
        </w:rPr>
        <w:fldChar w:fldCharType="separate"/>
      </w:r>
      <w:r>
        <w:rPr>
          <w:noProof/>
        </w:rPr>
        <w:t>72</w:t>
      </w:r>
      <w:r>
        <w:rPr>
          <w:noProof/>
        </w:rPr>
        <w:fldChar w:fldCharType="end"/>
      </w:r>
    </w:p>
    <w:p w14:paraId="5E220243" w14:textId="78C8B37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_Toc176701976 \h </w:instrText>
      </w:r>
      <w:r>
        <w:rPr>
          <w:noProof/>
        </w:rPr>
      </w:r>
      <w:r>
        <w:rPr>
          <w:noProof/>
        </w:rPr>
        <w:fldChar w:fldCharType="separate"/>
      </w:r>
      <w:r>
        <w:rPr>
          <w:noProof/>
        </w:rPr>
        <w:t>72</w:t>
      </w:r>
      <w:r>
        <w:rPr>
          <w:noProof/>
        </w:rPr>
        <w:fldChar w:fldCharType="end"/>
      </w:r>
    </w:p>
    <w:p w14:paraId="59BDA1C6" w14:textId="62012B7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_Toc176701977 \h </w:instrText>
      </w:r>
      <w:r>
        <w:rPr>
          <w:noProof/>
        </w:rPr>
      </w:r>
      <w:r>
        <w:rPr>
          <w:noProof/>
        </w:rPr>
        <w:fldChar w:fldCharType="separate"/>
      </w:r>
      <w:r>
        <w:rPr>
          <w:noProof/>
        </w:rPr>
        <w:t>72</w:t>
      </w:r>
      <w:r>
        <w:rPr>
          <w:noProof/>
        </w:rPr>
        <w:fldChar w:fldCharType="end"/>
      </w:r>
    </w:p>
    <w:p w14:paraId="5AF4162C" w14:textId="297BD92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_Toc176701978 \h </w:instrText>
      </w:r>
      <w:r>
        <w:rPr>
          <w:noProof/>
        </w:rPr>
      </w:r>
      <w:r>
        <w:rPr>
          <w:noProof/>
        </w:rPr>
        <w:fldChar w:fldCharType="separate"/>
      </w:r>
      <w:r>
        <w:rPr>
          <w:noProof/>
        </w:rPr>
        <w:t>73</w:t>
      </w:r>
      <w:r>
        <w:rPr>
          <w:noProof/>
        </w:rPr>
        <w:fldChar w:fldCharType="end"/>
      </w:r>
    </w:p>
    <w:p w14:paraId="61038FBE" w14:textId="756591A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_Toc176701979 \h </w:instrText>
      </w:r>
      <w:r>
        <w:rPr>
          <w:noProof/>
        </w:rPr>
      </w:r>
      <w:r>
        <w:rPr>
          <w:noProof/>
        </w:rPr>
        <w:fldChar w:fldCharType="separate"/>
      </w:r>
      <w:r>
        <w:rPr>
          <w:noProof/>
        </w:rPr>
        <w:t>73</w:t>
      </w:r>
      <w:r>
        <w:rPr>
          <w:noProof/>
        </w:rPr>
        <w:fldChar w:fldCharType="end"/>
      </w:r>
    </w:p>
    <w:p w14:paraId="60AE4C3B" w14:textId="75414FF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Transmitted signal quality</w:t>
      </w:r>
      <w:r>
        <w:rPr>
          <w:noProof/>
        </w:rPr>
        <w:tab/>
      </w:r>
      <w:r>
        <w:rPr>
          <w:noProof/>
        </w:rPr>
        <w:fldChar w:fldCharType="begin"/>
      </w:r>
      <w:r>
        <w:rPr>
          <w:noProof/>
        </w:rPr>
        <w:instrText xml:space="preserve"> PAGEREF _Toc176701980 \h </w:instrText>
      </w:r>
      <w:r>
        <w:rPr>
          <w:noProof/>
        </w:rPr>
      </w:r>
      <w:r>
        <w:rPr>
          <w:noProof/>
        </w:rPr>
        <w:fldChar w:fldCharType="separate"/>
      </w:r>
      <w:r>
        <w:rPr>
          <w:noProof/>
        </w:rPr>
        <w:t>74</w:t>
      </w:r>
      <w:r>
        <w:rPr>
          <w:noProof/>
        </w:rPr>
        <w:fldChar w:fldCharType="end"/>
      </w:r>
    </w:p>
    <w:p w14:paraId="19AF55F8" w14:textId="1004F210"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_Toc176701981 \h </w:instrText>
      </w:r>
      <w:r>
        <w:rPr>
          <w:noProof/>
        </w:rPr>
      </w:r>
      <w:r>
        <w:rPr>
          <w:noProof/>
        </w:rPr>
        <w:fldChar w:fldCharType="separate"/>
      </w:r>
      <w:r>
        <w:rPr>
          <w:noProof/>
        </w:rPr>
        <w:t>74</w:t>
      </w:r>
      <w:r>
        <w:rPr>
          <w:noProof/>
        </w:rPr>
        <w:fldChar w:fldCharType="end"/>
      </w:r>
    </w:p>
    <w:p w14:paraId="7681B919" w14:textId="233E66C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Frequency error</w:t>
      </w:r>
      <w:r>
        <w:rPr>
          <w:noProof/>
        </w:rPr>
        <w:tab/>
      </w:r>
      <w:r>
        <w:rPr>
          <w:noProof/>
        </w:rPr>
        <w:fldChar w:fldCharType="begin"/>
      </w:r>
      <w:r>
        <w:rPr>
          <w:noProof/>
        </w:rPr>
        <w:instrText xml:space="preserve"> PAGEREF _Toc176701982 \h </w:instrText>
      </w:r>
      <w:r>
        <w:rPr>
          <w:noProof/>
        </w:rPr>
      </w:r>
      <w:r>
        <w:rPr>
          <w:noProof/>
        </w:rPr>
        <w:fldChar w:fldCharType="separate"/>
      </w:r>
      <w:r>
        <w:rPr>
          <w:noProof/>
        </w:rPr>
        <w:t>74</w:t>
      </w:r>
      <w:r>
        <w:rPr>
          <w:noProof/>
        </w:rPr>
        <w:fldChar w:fldCharType="end"/>
      </w:r>
    </w:p>
    <w:p w14:paraId="69A6E226" w14:textId="60679E9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frequency error</w:t>
      </w:r>
      <w:r>
        <w:rPr>
          <w:noProof/>
        </w:rPr>
        <w:tab/>
      </w:r>
      <w:r>
        <w:rPr>
          <w:noProof/>
        </w:rPr>
        <w:fldChar w:fldCharType="begin"/>
      </w:r>
      <w:r>
        <w:rPr>
          <w:noProof/>
        </w:rPr>
        <w:instrText xml:space="preserve"> PAGEREF _Toc176701983 \h </w:instrText>
      </w:r>
      <w:r>
        <w:rPr>
          <w:noProof/>
        </w:rPr>
      </w:r>
      <w:r>
        <w:rPr>
          <w:noProof/>
        </w:rPr>
        <w:fldChar w:fldCharType="separate"/>
      </w:r>
      <w:r>
        <w:rPr>
          <w:noProof/>
        </w:rPr>
        <w:t>74</w:t>
      </w:r>
      <w:r>
        <w:rPr>
          <w:noProof/>
        </w:rPr>
        <w:fldChar w:fldCharType="end"/>
      </w:r>
    </w:p>
    <w:p w14:paraId="423EC590" w14:textId="3C7BBC2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_Toc176701984 \h </w:instrText>
      </w:r>
      <w:r>
        <w:rPr>
          <w:noProof/>
        </w:rPr>
      </w:r>
      <w:r>
        <w:rPr>
          <w:noProof/>
        </w:rPr>
        <w:fldChar w:fldCharType="separate"/>
      </w:r>
      <w:r>
        <w:rPr>
          <w:noProof/>
        </w:rPr>
        <w:t>74</w:t>
      </w:r>
      <w:r>
        <w:rPr>
          <w:noProof/>
        </w:rPr>
        <w:fldChar w:fldCharType="end"/>
      </w:r>
    </w:p>
    <w:p w14:paraId="7D2E0584" w14:textId="2BCF0D3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_Toc176701985 \h </w:instrText>
      </w:r>
      <w:r>
        <w:rPr>
          <w:noProof/>
        </w:rPr>
      </w:r>
      <w:r>
        <w:rPr>
          <w:noProof/>
        </w:rPr>
        <w:fldChar w:fldCharType="separate"/>
      </w:r>
      <w:r>
        <w:rPr>
          <w:noProof/>
        </w:rPr>
        <w:t>74</w:t>
      </w:r>
      <w:r>
        <w:rPr>
          <w:noProof/>
        </w:rPr>
        <w:fldChar w:fldCharType="end"/>
      </w:r>
    </w:p>
    <w:p w14:paraId="6996A1D8" w14:textId="18CB289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_Toc176701986 \h </w:instrText>
      </w:r>
      <w:r>
        <w:rPr>
          <w:noProof/>
        </w:rPr>
      </w:r>
      <w:r>
        <w:rPr>
          <w:noProof/>
        </w:rPr>
        <w:fldChar w:fldCharType="separate"/>
      </w:r>
      <w:r>
        <w:rPr>
          <w:noProof/>
        </w:rPr>
        <w:t>74</w:t>
      </w:r>
      <w:r>
        <w:rPr>
          <w:noProof/>
        </w:rPr>
        <w:fldChar w:fldCharType="end"/>
      </w:r>
    </w:p>
    <w:p w14:paraId="52CBD647" w14:textId="0446BF4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_Toc176701987 \h </w:instrText>
      </w:r>
      <w:r>
        <w:rPr>
          <w:noProof/>
        </w:rPr>
      </w:r>
      <w:r>
        <w:rPr>
          <w:noProof/>
        </w:rPr>
        <w:fldChar w:fldCharType="separate"/>
      </w:r>
      <w:r>
        <w:rPr>
          <w:noProof/>
        </w:rPr>
        <w:t>74</w:t>
      </w:r>
      <w:r>
        <w:rPr>
          <w:noProof/>
        </w:rPr>
        <w:fldChar w:fldCharType="end"/>
      </w:r>
    </w:p>
    <w:p w14:paraId="70E83077" w14:textId="12BB170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_Toc176701988 \h </w:instrText>
      </w:r>
      <w:r>
        <w:rPr>
          <w:noProof/>
        </w:rPr>
      </w:r>
      <w:r>
        <w:rPr>
          <w:noProof/>
        </w:rPr>
        <w:fldChar w:fldCharType="separate"/>
      </w:r>
      <w:r>
        <w:rPr>
          <w:noProof/>
        </w:rPr>
        <w:t>74</w:t>
      </w:r>
      <w:r>
        <w:rPr>
          <w:noProof/>
        </w:rPr>
        <w:fldChar w:fldCharType="end"/>
      </w:r>
    </w:p>
    <w:p w14:paraId="16983ACC" w14:textId="56706BF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E7502">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frequency error</w:t>
      </w:r>
      <w:r>
        <w:rPr>
          <w:noProof/>
        </w:rPr>
        <w:tab/>
      </w:r>
      <w:r>
        <w:rPr>
          <w:noProof/>
        </w:rPr>
        <w:fldChar w:fldCharType="begin"/>
      </w:r>
      <w:r>
        <w:rPr>
          <w:noProof/>
        </w:rPr>
        <w:instrText xml:space="preserve"> PAGEREF _Toc176701989 \h </w:instrText>
      </w:r>
      <w:r>
        <w:rPr>
          <w:noProof/>
        </w:rPr>
      </w:r>
      <w:r>
        <w:rPr>
          <w:noProof/>
        </w:rPr>
        <w:fldChar w:fldCharType="separate"/>
      </w:r>
      <w:r>
        <w:rPr>
          <w:noProof/>
        </w:rPr>
        <w:t>74</w:t>
      </w:r>
      <w:r>
        <w:rPr>
          <w:noProof/>
        </w:rPr>
        <w:fldChar w:fldCharType="end"/>
      </w:r>
    </w:p>
    <w:p w14:paraId="6914576F" w14:textId="02534CC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_Toc176701990 \h </w:instrText>
      </w:r>
      <w:r>
        <w:rPr>
          <w:noProof/>
        </w:rPr>
      </w:r>
      <w:r>
        <w:rPr>
          <w:noProof/>
        </w:rPr>
        <w:fldChar w:fldCharType="separate"/>
      </w:r>
      <w:r>
        <w:rPr>
          <w:noProof/>
        </w:rPr>
        <w:t>74</w:t>
      </w:r>
      <w:r>
        <w:rPr>
          <w:noProof/>
        </w:rPr>
        <w:fldChar w:fldCharType="end"/>
      </w:r>
    </w:p>
    <w:p w14:paraId="4C6B276C" w14:textId="164D7F7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_Toc176701991 \h </w:instrText>
      </w:r>
      <w:r>
        <w:rPr>
          <w:noProof/>
        </w:rPr>
      </w:r>
      <w:r>
        <w:rPr>
          <w:noProof/>
        </w:rPr>
        <w:fldChar w:fldCharType="separate"/>
      </w:r>
      <w:r>
        <w:rPr>
          <w:noProof/>
        </w:rPr>
        <w:t>74</w:t>
      </w:r>
      <w:r>
        <w:rPr>
          <w:noProof/>
        </w:rPr>
        <w:fldChar w:fldCharType="end"/>
      </w:r>
    </w:p>
    <w:p w14:paraId="45D43BDE" w14:textId="578BD7F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_Toc176701992 \h </w:instrText>
      </w:r>
      <w:r>
        <w:rPr>
          <w:noProof/>
        </w:rPr>
      </w:r>
      <w:r>
        <w:rPr>
          <w:noProof/>
        </w:rPr>
        <w:fldChar w:fldCharType="separate"/>
      </w:r>
      <w:r>
        <w:rPr>
          <w:noProof/>
        </w:rPr>
        <w:t>75</w:t>
      </w:r>
      <w:r>
        <w:rPr>
          <w:noProof/>
        </w:rPr>
        <w:fldChar w:fldCharType="end"/>
      </w:r>
    </w:p>
    <w:p w14:paraId="7A09811F" w14:textId="3055917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_Toc176701993 \h </w:instrText>
      </w:r>
      <w:r>
        <w:rPr>
          <w:noProof/>
        </w:rPr>
      </w:r>
      <w:r>
        <w:rPr>
          <w:noProof/>
        </w:rPr>
        <w:fldChar w:fldCharType="separate"/>
      </w:r>
      <w:r>
        <w:rPr>
          <w:noProof/>
        </w:rPr>
        <w:t>75</w:t>
      </w:r>
      <w:r>
        <w:rPr>
          <w:noProof/>
        </w:rPr>
        <w:fldChar w:fldCharType="end"/>
      </w:r>
    </w:p>
    <w:p w14:paraId="59AB7B6B" w14:textId="05E3CC9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_Toc176701994 \h </w:instrText>
      </w:r>
      <w:r>
        <w:rPr>
          <w:noProof/>
        </w:rPr>
      </w:r>
      <w:r>
        <w:rPr>
          <w:noProof/>
        </w:rPr>
        <w:fldChar w:fldCharType="separate"/>
      </w:r>
      <w:r>
        <w:rPr>
          <w:noProof/>
        </w:rPr>
        <w:t>75</w:t>
      </w:r>
      <w:r>
        <w:rPr>
          <w:noProof/>
        </w:rPr>
        <w:fldChar w:fldCharType="end"/>
      </w:r>
    </w:p>
    <w:p w14:paraId="22AAAD23" w14:textId="04D7870C"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Modulation quality</w:t>
      </w:r>
      <w:r>
        <w:rPr>
          <w:noProof/>
        </w:rPr>
        <w:tab/>
      </w:r>
      <w:r>
        <w:rPr>
          <w:noProof/>
        </w:rPr>
        <w:fldChar w:fldCharType="begin"/>
      </w:r>
      <w:r>
        <w:rPr>
          <w:noProof/>
        </w:rPr>
        <w:instrText xml:space="preserve"> PAGEREF _Toc176701995 \h </w:instrText>
      </w:r>
      <w:r>
        <w:rPr>
          <w:noProof/>
        </w:rPr>
      </w:r>
      <w:r>
        <w:rPr>
          <w:noProof/>
        </w:rPr>
        <w:fldChar w:fldCharType="separate"/>
      </w:r>
      <w:r>
        <w:rPr>
          <w:noProof/>
        </w:rPr>
        <w:t>75</w:t>
      </w:r>
      <w:r>
        <w:rPr>
          <w:noProof/>
        </w:rPr>
        <w:fldChar w:fldCharType="end"/>
      </w:r>
    </w:p>
    <w:p w14:paraId="08C0D576" w14:textId="2BF35F9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_Toc176701996 \h </w:instrText>
      </w:r>
      <w:r>
        <w:rPr>
          <w:noProof/>
        </w:rPr>
      </w:r>
      <w:r>
        <w:rPr>
          <w:noProof/>
        </w:rPr>
        <w:fldChar w:fldCharType="separate"/>
      </w:r>
      <w:r>
        <w:rPr>
          <w:noProof/>
        </w:rPr>
        <w:t>75</w:t>
      </w:r>
      <w:r>
        <w:rPr>
          <w:noProof/>
        </w:rPr>
        <w:fldChar w:fldCharType="end"/>
      </w:r>
    </w:p>
    <w:p w14:paraId="68C9B6C1" w14:textId="0F5A3FC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_Toc176701997 \h </w:instrText>
      </w:r>
      <w:r>
        <w:rPr>
          <w:noProof/>
        </w:rPr>
      </w:r>
      <w:r>
        <w:rPr>
          <w:noProof/>
        </w:rPr>
        <w:fldChar w:fldCharType="separate"/>
      </w:r>
      <w:r>
        <w:rPr>
          <w:noProof/>
        </w:rPr>
        <w:t>75</w:t>
      </w:r>
      <w:r>
        <w:rPr>
          <w:noProof/>
        </w:rPr>
        <w:fldChar w:fldCharType="end"/>
      </w:r>
    </w:p>
    <w:p w14:paraId="1D74EE5F" w14:textId="6F3AFD3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_Toc176701998 \h </w:instrText>
      </w:r>
      <w:r>
        <w:rPr>
          <w:noProof/>
        </w:rPr>
      </w:r>
      <w:r>
        <w:rPr>
          <w:noProof/>
        </w:rPr>
        <w:fldChar w:fldCharType="separate"/>
      </w:r>
      <w:r>
        <w:rPr>
          <w:noProof/>
        </w:rPr>
        <w:t>75</w:t>
      </w:r>
      <w:r>
        <w:rPr>
          <w:noProof/>
        </w:rPr>
        <w:fldChar w:fldCharType="end"/>
      </w:r>
    </w:p>
    <w:p w14:paraId="29E96756" w14:textId="1FDDFD31"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_Toc176701999 \h </w:instrText>
      </w:r>
      <w:r>
        <w:rPr>
          <w:noProof/>
        </w:rPr>
      </w:r>
      <w:r>
        <w:rPr>
          <w:noProof/>
        </w:rPr>
        <w:fldChar w:fldCharType="separate"/>
      </w:r>
      <w:r>
        <w:rPr>
          <w:noProof/>
        </w:rPr>
        <w:t>75</w:t>
      </w:r>
      <w:r>
        <w:rPr>
          <w:noProof/>
        </w:rPr>
        <w:fldChar w:fldCharType="end"/>
      </w:r>
    </w:p>
    <w:p w14:paraId="7A2E2A40" w14:textId="6F41D63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_Toc176702000 \h </w:instrText>
      </w:r>
      <w:r>
        <w:rPr>
          <w:noProof/>
        </w:rPr>
      </w:r>
      <w:r>
        <w:rPr>
          <w:noProof/>
        </w:rPr>
        <w:fldChar w:fldCharType="separate"/>
      </w:r>
      <w:r>
        <w:rPr>
          <w:noProof/>
        </w:rPr>
        <w:t>75</w:t>
      </w:r>
      <w:r>
        <w:rPr>
          <w:noProof/>
        </w:rPr>
        <w:fldChar w:fldCharType="end"/>
      </w:r>
    </w:p>
    <w:p w14:paraId="5817DB8D" w14:textId="7A1BF8F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 for IAB-DU</w:t>
      </w:r>
      <w:r>
        <w:rPr>
          <w:noProof/>
        </w:rPr>
        <w:tab/>
      </w:r>
      <w:r>
        <w:rPr>
          <w:noProof/>
        </w:rPr>
        <w:fldChar w:fldCharType="begin"/>
      </w:r>
      <w:r>
        <w:rPr>
          <w:noProof/>
        </w:rPr>
        <w:instrText xml:space="preserve"> PAGEREF _Toc176702001 \h </w:instrText>
      </w:r>
      <w:r>
        <w:rPr>
          <w:noProof/>
        </w:rPr>
      </w:r>
      <w:r>
        <w:rPr>
          <w:noProof/>
        </w:rPr>
        <w:fldChar w:fldCharType="separate"/>
      </w:r>
      <w:r>
        <w:rPr>
          <w:noProof/>
        </w:rPr>
        <w:t>76</w:t>
      </w:r>
      <w:r>
        <w:rPr>
          <w:noProof/>
        </w:rPr>
        <w:fldChar w:fldCharType="end"/>
      </w:r>
    </w:p>
    <w:p w14:paraId="264E8545" w14:textId="17C2A1C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 for IAB-MT</w:t>
      </w:r>
      <w:r>
        <w:rPr>
          <w:noProof/>
        </w:rPr>
        <w:tab/>
      </w:r>
      <w:r>
        <w:rPr>
          <w:noProof/>
        </w:rPr>
        <w:fldChar w:fldCharType="begin"/>
      </w:r>
      <w:r>
        <w:rPr>
          <w:noProof/>
        </w:rPr>
        <w:instrText xml:space="preserve"> PAGEREF _Toc176702002 \h </w:instrText>
      </w:r>
      <w:r>
        <w:rPr>
          <w:noProof/>
        </w:rPr>
      </w:r>
      <w:r>
        <w:rPr>
          <w:noProof/>
        </w:rPr>
        <w:fldChar w:fldCharType="separate"/>
      </w:r>
      <w:r>
        <w:rPr>
          <w:noProof/>
        </w:rPr>
        <w:t>76</w:t>
      </w:r>
      <w:r>
        <w:rPr>
          <w:noProof/>
        </w:rPr>
        <w:fldChar w:fldCharType="end"/>
      </w:r>
    </w:p>
    <w:p w14:paraId="2D5B61C3" w14:textId="3DD22E5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_Toc176702003 \h </w:instrText>
      </w:r>
      <w:r>
        <w:rPr>
          <w:noProof/>
        </w:rPr>
      </w:r>
      <w:r>
        <w:rPr>
          <w:noProof/>
        </w:rPr>
        <w:fldChar w:fldCharType="separate"/>
      </w:r>
      <w:r>
        <w:rPr>
          <w:noProof/>
        </w:rPr>
        <w:t>77</w:t>
      </w:r>
      <w:r>
        <w:rPr>
          <w:noProof/>
        </w:rPr>
        <w:fldChar w:fldCharType="end"/>
      </w:r>
    </w:p>
    <w:p w14:paraId="25C24A70" w14:textId="786FD6E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Time alignment error</w:t>
      </w:r>
      <w:r>
        <w:rPr>
          <w:noProof/>
        </w:rPr>
        <w:tab/>
      </w:r>
      <w:r>
        <w:rPr>
          <w:noProof/>
        </w:rPr>
        <w:fldChar w:fldCharType="begin"/>
      </w:r>
      <w:r>
        <w:rPr>
          <w:noProof/>
        </w:rPr>
        <w:instrText xml:space="preserve"> PAGEREF _Toc176702004 \h </w:instrText>
      </w:r>
      <w:r>
        <w:rPr>
          <w:noProof/>
        </w:rPr>
      </w:r>
      <w:r>
        <w:rPr>
          <w:noProof/>
        </w:rPr>
        <w:fldChar w:fldCharType="separate"/>
      </w:r>
      <w:r>
        <w:rPr>
          <w:noProof/>
        </w:rPr>
        <w:t>78</w:t>
      </w:r>
      <w:r>
        <w:rPr>
          <w:noProof/>
        </w:rPr>
        <w:fldChar w:fldCharType="end"/>
      </w:r>
    </w:p>
    <w:p w14:paraId="29AE60F0" w14:textId="659405D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_Toc176702005 \h </w:instrText>
      </w:r>
      <w:r>
        <w:rPr>
          <w:noProof/>
        </w:rPr>
      </w:r>
      <w:r>
        <w:rPr>
          <w:noProof/>
        </w:rPr>
        <w:fldChar w:fldCharType="separate"/>
      </w:r>
      <w:r>
        <w:rPr>
          <w:noProof/>
        </w:rPr>
        <w:t>78</w:t>
      </w:r>
      <w:r>
        <w:rPr>
          <w:noProof/>
        </w:rPr>
        <w:fldChar w:fldCharType="end"/>
      </w:r>
    </w:p>
    <w:p w14:paraId="21C99E26" w14:textId="62D87A4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_Toc176702006 \h </w:instrText>
      </w:r>
      <w:r>
        <w:rPr>
          <w:noProof/>
        </w:rPr>
      </w:r>
      <w:r>
        <w:rPr>
          <w:noProof/>
        </w:rPr>
        <w:fldChar w:fldCharType="separate"/>
      </w:r>
      <w:r>
        <w:rPr>
          <w:noProof/>
        </w:rPr>
        <w:t>78</w:t>
      </w:r>
      <w:r>
        <w:rPr>
          <w:noProof/>
        </w:rPr>
        <w:fldChar w:fldCharType="end"/>
      </w:r>
    </w:p>
    <w:p w14:paraId="4EC4CBCE" w14:textId="0951B7F6"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_Toc176702007 \h </w:instrText>
      </w:r>
      <w:r>
        <w:rPr>
          <w:noProof/>
        </w:rPr>
      </w:r>
      <w:r>
        <w:rPr>
          <w:noProof/>
        </w:rPr>
        <w:fldChar w:fldCharType="separate"/>
      </w:r>
      <w:r>
        <w:rPr>
          <w:noProof/>
        </w:rPr>
        <w:t>79</w:t>
      </w:r>
      <w:r>
        <w:rPr>
          <w:noProof/>
        </w:rPr>
        <w:fldChar w:fldCharType="end"/>
      </w:r>
    </w:p>
    <w:p w14:paraId="6ECB79EC" w14:textId="6942333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_Toc176702008 \h </w:instrText>
      </w:r>
      <w:r>
        <w:rPr>
          <w:noProof/>
        </w:rPr>
      </w:r>
      <w:r>
        <w:rPr>
          <w:noProof/>
        </w:rPr>
        <w:fldChar w:fldCharType="separate"/>
      </w:r>
      <w:r>
        <w:rPr>
          <w:noProof/>
        </w:rPr>
        <w:t>79</w:t>
      </w:r>
      <w:r>
        <w:rPr>
          <w:noProof/>
        </w:rPr>
        <w:fldChar w:fldCharType="end"/>
      </w:r>
    </w:p>
    <w:p w14:paraId="0F1135A5" w14:textId="31A51D2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_Toc176702009 \h </w:instrText>
      </w:r>
      <w:r>
        <w:rPr>
          <w:noProof/>
        </w:rPr>
      </w:r>
      <w:r>
        <w:rPr>
          <w:noProof/>
        </w:rPr>
        <w:fldChar w:fldCharType="separate"/>
      </w:r>
      <w:r>
        <w:rPr>
          <w:noProof/>
        </w:rPr>
        <w:t>79</w:t>
      </w:r>
      <w:r>
        <w:rPr>
          <w:noProof/>
        </w:rPr>
        <w:fldChar w:fldCharType="end"/>
      </w:r>
    </w:p>
    <w:p w14:paraId="2243A56E" w14:textId="0057BF7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_Toc176702010 \h </w:instrText>
      </w:r>
      <w:r>
        <w:rPr>
          <w:noProof/>
        </w:rPr>
      </w:r>
      <w:r>
        <w:rPr>
          <w:noProof/>
        </w:rPr>
        <w:fldChar w:fldCharType="separate"/>
      </w:r>
      <w:r>
        <w:rPr>
          <w:noProof/>
        </w:rPr>
        <w:t>79</w:t>
      </w:r>
      <w:r>
        <w:rPr>
          <w:noProof/>
        </w:rPr>
        <w:fldChar w:fldCharType="end"/>
      </w:r>
    </w:p>
    <w:p w14:paraId="182E2011" w14:textId="7B64029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_Toc176702011 \h </w:instrText>
      </w:r>
      <w:r>
        <w:rPr>
          <w:noProof/>
        </w:rPr>
      </w:r>
      <w:r>
        <w:rPr>
          <w:noProof/>
        </w:rPr>
        <w:fldChar w:fldCharType="separate"/>
      </w:r>
      <w:r>
        <w:rPr>
          <w:noProof/>
        </w:rPr>
        <w:t>80</w:t>
      </w:r>
      <w:r>
        <w:rPr>
          <w:noProof/>
        </w:rPr>
        <w:fldChar w:fldCharType="end"/>
      </w:r>
    </w:p>
    <w:p w14:paraId="3C90DB02" w14:textId="7101539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_Toc176702012 \h </w:instrText>
      </w:r>
      <w:r>
        <w:rPr>
          <w:noProof/>
        </w:rPr>
      </w:r>
      <w:r>
        <w:rPr>
          <w:noProof/>
        </w:rPr>
        <w:fldChar w:fldCharType="separate"/>
      </w:r>
      <w:r>
        <w:rPr>
          <w:noProof/>
        </w:rPr>
        <w:t>80</w:t>
      </w:r>
      <w:r>
        <w:rPr>
          <w:noProof/>
        </w:rPr>
        <w:fldChar w:fldCharType="end"/>
      </w:r>
    </w:p>
    <w:p w14:paraId="1C2EA35C" w14:textId="39278F0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Definition and applicability</w:t>
      </w:r>
      <w:r>
        <w:rPr>
          <w:noProof/>
        </w:rPr>
        <w:tab/>
      </w:r>
      <w:r>
        <w:rPr>
          <w:noProof/>
        </w:rPr>
        <w:fldChar w:fldCharType="begin"/>
      </w:r>
      <w:r>
        <w:rPr>
          <w:noProof/>
        </w:rPr>
        <w:instrText xml:space="preserve"> PAGEREF _Toc176702013 \h </w:instrText>
      </w:r>
      <w:r>
        <w:rPr>
          <w:noProof/>
        </w:rPr>
      </w:r>
      <w:r>
        <w:rPr>
          <w:noProof/>
        </w:rPr>
        <w:fldChar w:fldCharType="separate"/>
      </w:r>
      <w:r>
        <w:rPr>
          <w:noProof/>
        </w:rPr>
        <w:t>80</w:t>
      </w:r>
      <w:r>
        <w:rPr>
          <w:noProof/>
        </w:rPr>
        <w:fldChar w:fldCharType="end"/>
      </w:r>
    </w:p>
    <w:p w14:paraId="443DCCC6" w14:textId="57B4D92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Minimum requirement</w:t>
      </w:r>
      <w:r>
        <w:rPr>
          <w:noProof/>
        </w:rPr>
        <w:tab/>
      </w:r>
      <w:r>
        <w:rPr>
          <w:noProof/>
        </w:rPr>
        <w:fldChar w:fldCharType="begin"/>
      </w:r>
      <w:r>
        <w:rPr>
          <w:noProof/>
        </w:rPr>
        <w:instrText xml:space="preserve"> PAGEREF _Toc176702014 \h </w:instrText>
      </w:r>
      <w:r>
        <w:rPr>
          <w:noProof/>
        </w:rPr>
      </w:r>
      <w:r>
        <w:rPr>
          <w:noProof/>
        </w:rPr>
        <w:fldChar w:fldCharType="separate"/>
      </w:r>
      <w:r>
        <w:rPr>
          <w:noProof/>
        </w:rPr>
        <w:t>80</w:t>
      </w:r>
      <w:r>
        <w:rPr>
          <w:noProof/>
        </w:rPr>
        <w:fldChar w:fldCharType="end"/>
      </w:r>
    </w:p>
    <w:p w14:paraId="11E5A54B" w14:textId="2C2398C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Test purpose</w:t>
      </w:r>
      <w:r>
        <w:rPr>
          <w:noProof/>
        </w:rPr>
        <w:tab/>
      </w:r>
      <w:r>
        <w:rPr>
          <w:noProof/>
        </w:rPr>
        <w:fldChar w:fldCharType="begin"/>
      </w:r>
      <w:r>
        <w:rPr>
          <w:noProof/>
        </w:rPr>
        <w:instrText xml:space="preserve"> PAGEREF _Toc176702015 \h </w:instrText>
      </w:r>
      <w:r>
        <w:rPr>
          <w:noProof/>
        </w:rPr>
      </w:r>
      <w:r>
        <w:rPr>
          <w:noProof/>
        </w:rPr>
        <w:fldChar w:fldCharType="separate"/>
      </w:r>
      <w:r>
        <w:rPr>
          <w:noProof/>
        </w:rPr>
        <w:t>80</w:t>
      </w:r>
      <w:r>
        <w:rPr>
          <w:noProof/>
        </w:rPr>
        <w:fldChar w:fldCharType="end"/>
      </w:r>
    </w:p>
    <w:p w14:paraId="3202EE29" w14:textId="5B6C771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Method of test</w:t>
      </w:r>
      <w:r>
        <w:rPr>
          <w:noProof/>
        </w:rPr>
        <w:tab/>
      </w:r>
      <w:r>
        <w:rPr>
          <w:noProof/>
        </w:rPr>
        <w:fldChar w:fldCharType="begin"/>
      </w:r>
      <w:r>
        <w:rPr>
          <w:noProof/>
        </w:rPr>
        <w:instrText xml:space="preserve"> PAGEREF _Toc176702016 \h </w:instrText>
      </w:r>
      <w:r>
        <w:rPr>
          <w:noProof/>
        </w:rPr>
      </w:r>
      <w:r>
        <w:rPr>
          <w:noProof/>
        </w:rPr>
        <w:fldChar w:fldCharType="separate"/>
      </w:r>
      <w:r>
        <w:rPr>
          <w:noProof/>
        </w:rPr>
        <w:t>80</w:t>
      </w:r>
      <w:r>
        <w:rPr>
          <w:noProof/>
        </w:rPr>
        <w:fldChar w:fldCharType="end"/>
      </w:r>
    </w:p>
    <w:p w14:paraId="35777269" w14:textId="7AD52EF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Initial conditions</w:t>
      </w:r>
      <w:r>
        <w:rPr>
          <w:noProof/>
        </w:rPr>
        <w:tab/>
      </w:r>
      <w:r>
        <w:rPr>
          <w:noProof/>
        </w:rPr>
        <w:fldChar w:fldCharType="begin"/>
      </w:r>
      <w:r>
        <w:rPr>
          <w:noProof/>
        </w:rPr>
        <w:instrText xml:space="preserve"> PAGEREF _Toc176702017 \h </w:instrText>
      </w:r>
      <w:r>
        <w:rPr>
          <w:noProof/>
        </w:rPr>
      </w:r>
      <w:r>
        <w:rPr>
          <w:noProof/>
        </w:rPr>
        <w:fldChar w:fldCharType="separate"/>
      </w:r>
      <w:r>
        <w:rPr>
          <w:noProof/>
        </w:rPr>
        <w:t>80</w:t>
      </w:r>
      <w:r>
        <w:rPr>
          <w:noProof/>
        </w:rPr>
        <w:fldChar w:fldCharType="end"/>
      </w:r>
    </w:p>
    <w:p w14:paraId="426D05FA" w14:textId="68E781F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Procedure</w:t>
      </w:r>
      <w:r>
        <w:rPr>
          <w:noProof/>
        </w:rPr>
        <w:tab/>
      </w:r>
      <w:r>
        <w:rPr>
          <w:noProof/>
        </w:rPr>
        <w:fldChar w:fldCharType="begin"/>
      </w:r>
      <w:r>
        <w:rPr>
          <w:noProof/>
        </w:rPr>
        <w:instrText xml:space="preserve"> PAGEREF _Toc176702018 \h </w:instrText>
      </w:r>
      <w:r>
        <w:rPr>
          <w:noProof/>
        </w:rPr>
      </w:r>
      <w:r>
        <w:rPr>
          <w:noProof/>
        </w:rPr>
        <w:fldChar w:fldCharType="separate"/>
      </w:r>
      <w:r>
        <w:rPr>
          <w:noProof/>
        </w:rPr>
        <w:t>80</w:t>
      </w:r>
      <w:r>
        <w:rPr>
          <w:noProof/>
        </w:rPr>
        <w:fldChar w:fldCharType="end"/>
      </w:r>
    </w:p>
    <w:p w14:paraId="6B8B2DDF" w14:textId="436B2AE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E7502">
        <w:rPr>
          <w:rFonts w:eastAsia="DengXian"/>
          <w:noProof/>
        </w:rPr>
        <w:t>Test requirement</w:t>
      </w:r>
      <w:r>
        <w:rPr>
          <w:noProof/>
        </w:rPr>
        <w:tab/>
      </w:r>
      <w:r>
        <w:rPr>
          <w:noProof/>
        </w:rPr>
        <w:fldChar w:fldCharType="begin"/>
      </w:r>
      <w:r>
        <w:rPr>
          <w:noProof/>
        </w:rPr>
        <w:instrText xml:space="preserve"> PAGEREF _Toc176702019 \h </w:instrText>
      </w:r>
      <w:r>
        <w:rPr>
          <w:noProof/>
        </w:rPr>
      </w:r>
      <w:r>
        <w:rPr>
          <w:noProof/>
        </w:rPr>
        <w:fldChar w:fldCharType="separate"/>
      </w:r>
      <w:r>
        <w:rPr>
          <w:noProof/>
        </w:rPr>
        <w:t>81</w:t>
      </w:r>
      <w:r>
        <w:rPr>
          <w:noProof/>
        </w:rPr>
        <w:fldChar w:fldCharType="end"/>
      </w:r>
    </w:p>
    <w:p w14:paraId="556BACFC" w14:textId="35084F78"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Unwanted emissions</w:t>
      </w:r>
      <w:r>
        <w:rPr>
          <w:noProof/>
        </w:rPr>
        <w:tab/>
      </w:r>
      <w:r>
        <w:rPr>
          <w:noProof/>
        </w:rPr>
        <w:fldChar w:fldCharType="begin"/>
      </w:r>
      <w:r>
        <w:rPr>
          <w:noProof/>
        </w:rPr>
        <w:instrText xml:space="preserve"> PAGEREF _Toc176702020 \h </w:instrText>
      </w:r>
      <w:r>
        <w:rPr>
          <w:noProof/>
        </w:rPr>
      </w:r>
      <w:r>
        <w:rPr>
          <w:noProof/>
        </w:rPr>
        <w:fldChar w:fldCharType="separate"/>
      </w:r>
      <w:r>
        <w:rPr>
          <w:noProof/>
        </w:rPr>
        <w:t>81</w:t>
      </w:r>
      <w:r>
        <w:rPr>
          <w:noProof/>
        </w:rPr>
        <w:fldChar w:fldCharType="end"/>
      </w:r>
    </w:p>
    <w:p w14:paraId="1ED82BD2" w14:textId="0B7E912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6.6.1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_Toc176702021 \h </w:instrText>
      </w:r>
      <w:r>
        <w:rPr>
          <w:noProof/>
        </w:rPr>
      </w:r>
      <w:r>
        <w:rPr>
          <w:noProof/>
        </w:rPr>
        <w:fldChar w:fldCharType="separate"/>
      </w:r>
      <w:r>
        <w:rPr>
          <w:noProof/>
        </w:rPr>
        <w:t>81</w:t>
      </w:r>
      <w:r>
        <w:rPr>
          <w:noProof/>
        </w:rPr>
        <w:fldChar w:fldCharType="end"/>
      </w:r>
    </w:p>
    <w:p w14:paraId="6615DCD2" w14:textId="1A753CF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Occupied bandwidth</w:t>
      </w:r>
      <w:r>
        <w:rPr>
          <w:noProof/>
        </w:rPr>
        <w:tab/>
      </w:r>
      <w:r>
        <w:rPr>
          <w:noProof/>
        </w:rPr>
        <w:fldChar w:fldCharType="begin"/>
      </w:r>
      <w:r>
        <w:rPr>
          <w:noProof/>
        </w:rPr>
        <w:instrText xml:space="preserve"> PAGEREF _Toc176702022 \h </w:instrText>
      </w:r>
      <w:r>
        <w:rPr>
          <w:noProof/>
        </w:rPr>
      </w:r>
      <w:r>
        <w:rPr>
          <w:noProof/>
        </w:rPr>
        <w:fldChar w:fldCharType="separate"/>
      </w:r>
      <w:r>
        <w:rPr>
          <w:noProof/>
        </w:rPr>
        <w:t>82</w:t>
      </w:r>
      <w:r>
        <w:rPr>
          <w:noProof/>
        </w:rPr>
        <w:fldChar w:fldCharType="end"/>
      </w:r>
    </w:p>
    <w:p w14:paraId="6FC553B4" w14:textId="6CDA294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_Toc176702023 \h </w:instrText>
      </w:r>
      <w:r>
        <w:rPr>
          <w:noProof/>
        </w:rPr>
      </w:r>
      <w:r>
        <w:rPr>
          <w:noProof/>
        </w:rPr>
        <w:fldChar w:fldCharType="separate"/>
      </w:r>
      <w:r>
        <w:rPr>
          <w:noProof/>
        </w:rPr>
        <w:t>82</w:t>
      </w:r>
      <w:r>
        <w:rPr>
          <w:noProof/>
        </w:rPr>
        <w:fldChar w:fldCharType="end"/>
      </w:r>
    </w:p>
    <w:p w14:paraId="0029246B" w14:textId="5187072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E7502">
        <w:rPr>
          <w:rFonts w:eastAsia="MS Gothic"/>
          <w:noProof/>
          <w:lang w:eastAsia="zh-CN"/>
        </w:rPr>
        <w:t>Minimum Requirements</w:t>
      </w:r>
      <w:r>
        <w:rPr>
          <w:noProof/>
        </w:rPr>
        <w:tab/>
      </w:r>
      <w:r>
        <w:rPr>
          <w:noProof/>
        </w:rPr>
        <w:fldChar w:fldCharType="begin"/>
      </w:r>
      <w:r>
        <w:rPr>
          <w:noProof/>
        </w:rPr>
        <w:instrText xml:space="preserve"> PAGEREF _Toc176702024 \h </w:instrText>
      </w:r>
      <w:r>
        <w:rPr>
          <w:noProof/>
        </w:rPr>
      </w:r>
      <w:r>
        <w:rPr>
          <w:noProof/>
        </w:rPr>
        <w:fldChar w:fldCharType="separate"/>
      </w:r>
      <w:r>
        <w:rPr>
          <w:noProof/>
        </w:rPr>
        <w:t>82</w:t>
      </w:r>
      <w:r>
        <w:rPr>
          <w:noProof/>
        </w:rPr>
        <w:fldChar w:fldCharType="end"/>
      </w:r>
    </w:p>
    <w:p w14:paraId="4566D272" w14:textId="4DFB2BC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Test purpose</w:t>
      </w:r>
      <w:r>
        <w:rPr>
          <w:noProof/>
        </w:rPr>
        <w:tab/>
      </w:r>
      <w:r>
        <w:rPr>
          <w:noProof/>
        </w:rPr>
        <w:fldChar w:fldCharType="begin"/>
      </w:r>
      <w:r>
        <w:rPr>
          <w:noProof/>
        </w:rPr>
        <w:instrText xml:space="preserve"> PAGEREF _Toc176702025 \h </w:instrText>
      </w:r>
      <w:r>
        <w:rPr>
          <w:noProof/>
        </w:rPr>
      </w:r>
      <w:r>
        <w:rPr>
          <w:noProof/>
        </w:rPr>
        <w:fldChar w:fldCharType="separate"/>
      </w:r>
      <w:r>
        <w:rPr>
          <w:noProof/>
        </w:rPr>
        <w:t>82</w:t>
      </w:r>
      <w:r>
        <w:rPr>
          <w:noProof/>
        </w:rPr>
        <w:fldChar w:fldCharType="end"/>
      </w:r>
    </w:p>
    <w:p w14:paraId="14A43463" w14:textId="132A970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E7502">
        <w:rPr>
          <w:rFonts w:eastAsia="MS Gothic"/>
          <w:noProof/>
          <w:lang w:eastAsia="zh-CN"/>
        </w:rPr>
        <w:t>Method of test</w:t>
      </w:r>
      <w:r>
        <w:rPr>
          <w:noProof/>
        </w:rPr>
        <w:tab/>
      </w:r>
      <w:r>
        <w:rPr>
          <w:noProof/>
        </w:rPr>
        <w:fldChar w:fldCharType="begin"/>
      </w:r>
      <w:r>
        <w:rPr>
          <w:noProof/>
        </w:rPr>
        <w:instrText xml:space="preserve"> PAGEREF _Toc176702026 \h </w:instrText>
      </w:r>
      <w:r>
        <w:rPr>
          <w:noProof/>
        </w:rPr>
      </w:r>
      <w:r>
        <w:rPr>
          <w:noProof/>
        </w:rPr>
        <w:fldChar w:fldCharType="separate"/>
      </w:r>
      <w:r>
        <w:rPr>
          <w:noProof/>
        </w:rPr>
        <w:t>82</w:t>
      </w:r>
      <w:r>
        <w:rPr>
          <w:noProof/>
        </w:rPr>
        <w:fldChar w:fldCharType="end"/>
      </w:r>
    </w:p>
    <w:p w14:paraId="7A7A7B13" w14:textId="58D8D3A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Initial conditions</w:t>
      </w:r>
      <w:r>
        <w:rPr>
          <w:noProof/>
        </w:rPr>
        <w:tab/>
      </w:r>
      <w:r>
        <w:rPr>
          <w:noProof/>
        </w:rPr>
        <w:fldChar w:fldCharType="begin"/>
      </w:r>
      <w:r>
        <w:rPr>
          <w:noProof/>
        </w:rPr>
        <w:instrText xml:space="preserve"> PAGEREF _Toc176702027 \h </w:instrText>
      </w:r>
      <w:r>
        <w:rPr>
          <w:noProof/>
        </w:rPr>
      </w:r>
      <w:r>
        <w:rPr>
          <w:noProof/>
        </w:rPr>
        <w:fldChar w:fldCharType="separate"/>
      </w:r>
      <w:r>
        <w:rPr>
          <w:noProof/>
        </w:rPr>
        <w:t>82</w:t>
      </w:r>
      <w:r>
        <w:rPr>
          <w:noProof/>
        </w:rPr>
        <w:fldChar w:fldCharType="end"/>
      </w:r>
    </w:p>
    <w:p w14:paraId="47D0822F" w14:textId="62DFD895"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Procedure</w:t>
      </w:r>
      <w:r>
        <w:rPr>
          <w:noProof/>
        </w:rPr>
        <w:tab/>
      </w:r>
      <w:r>
        <w:rPr>
          <w:noProof/>
        </w:rPr>
        <w:fldChar w:fldCharType="begin"/>
      </w:r>
      <w:r>
        <w:rPr>
          <w:noProof/>
        </w:rPr>
        <w:instrText xml:space="preserve"> PAGEREF _Toc176702028 \h </w:instrText>
      </w:r>
      <w:r>
        <w:rPr>
          <w:noProof/>
        </w:rPr>
      </w:r>
      <w:r>
        <w:rPr>
          <w:noProof/>
        </w:rPr>
        <w:fldChar w:fldCharType="separate"/>
      </w:r>
      <w:r>
        <w:rPr>
          <w:noProof/>
        </w:rPr>
        <w:t>82</w:t>
      </w:r>
      <w:r>
        <w:rPr>
          <w:noProof/>
        </w:rPr>
        <w:fldChar w:fldCharType="end"/>
      </w:r>
    </w:p>
    <w:p w14:paraId="251F2FB3" w14:textId="2064BF1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E7502">
        <w:rPr>
          <w:rFonts w:eastAsia="MS Gothic"/>
          <w:noProof/>
          <w:lang w:eastAsia="zh-CN"/>
        </w:rPr>
        <w:t>Test requirements</w:t>
      </w:r>
      <w:r>
        <w:rPr>
          <w:noProof/>
        </w:rPr>
        <w:tab/>
      </w:r>
      <w:r>
        <w:rPr>
          <w:noProof/>
        </w:rPr>
        <w:fldChar w:fldCharType="begin"/>
      </w:r>
      <w:r>
        <w:rPr>
          <w:noProof/>
        </w:rPr>
        <w:instrText xml:space="preserve"> PAGEREF _Toc176702029 \h </w:instrText>
      </w:r>
      <w:r>
        <w:rPr>
          <w:noProof/>
        </w:rPr>
      </w:r>
      <w:r>
        <w:rPr>
          <w:noProof/>
        </w:rPr>
        <w:fldChar w:fldCharType="separate"/>
      </w:r>
      <w:r>
        <w:rPr>
          <w:noProof/>
        </w:rPr>
        <w:t>83</w:t>
      </w:r>
      <w:r>
        <w:rPr>
          <w:noProof/>
        </w:rPr>
        <w:fldChar w:fldCharType="end"/>
      </w:r>
    </w:p>
    <w:p w14:paraId="3875ABB6" w14:textId="3E33644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Adjacent Channel Leakage Power Ratio</w:t>
      </w:r>
      <w:r>
        <w:rPr>
          <w:noProof/>
        </w:rPr>
        <w:tab/>
      </w:r>
      <w:r>
        <w:rPr>
          <w:noProof/>
        </w:rPr>
        <w:fldChar w:fldCharType="begin"/>
      </w:r>
      <w:r>
        <w:rPr>
          <w:noProof/>
        </w:rPr>
        <w:instrText xml:space="preserve"> PAGEREF _Toc176702030 \h </w:instrText>
      </w:r>
      <w:r>
        <w:rPr>
          <w:noProof/>
        </w:rPr>
      </w:r>
      <w:r>
        <w:rPr>
          <w:noProof/>
        </w:rPr>
        <w:fldChar w:fldCharType="separate"/>
      </w:r>
      <w:r>
        <w:rPr>
          <w:noProof/>
        </w:rPr>
        <w:t>83</w:t>
      </w:r>
      <w:r>
        <w:rPr>
          <w:noProof/>
        </w:rPr>
        <w:fldChar w:fldCharType="end"/>
      </w:r>
    </w:p>
    <w:p w14:paraId="15493C1D" w14:textId="013F6ED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_Toc176702031 \h </w:instrText>
      </w:r>
      <w:r>
        <w:rPr>
          <w:noProof/>
        </w:rPr>
      </w:r>
      <w:r>
        <w:rPr>
          <w:noProof/>
        </w:rPr>
        <w:fldChar w:fldCharType="separate"/>
      </w:r>
      <w:r>
        <w:rPr>
          <w:noProof/>
        </w:rPr>
        <w:t>83</w:t>
      </w:r>
      <w:r>
        <w:rPr>
          <w:noProof/>
        </w:rPr>
        <w:fldChar w:fldCharType="end"/>
      </w:r>
    </w:p>
    <w:p w14:paraId="3593D397" w14:textId="1E08FC76"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_Toc176702032 \h </w:instrText>
      </w:r>
      <w:r>
        <w:rPr>
          <w:noProof/>
        </w:rPr>
      </w:r>
      <w:r>
        <w:rPr>
          <w:noProof/>
        </w:rPr>
        <w:fldChar w:fldCharType="separate"/>
      </w:r>
      <w:r>
        <w:rPr>
          <w:noProof/>
        </w:rPr>
        <w:t>84</w:t>
      </w:r>
      <w:r>
        <w:rPr>
          <w:noProof/>
        </w:rPr>
        <w:fldChar w:fldCharType="end"/>
      </w:r>
    </w:p>
    <w:p w14:paraId="03292465" w14:textId="7805A92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_Toc176702033 \h </w:instrText>
      </w:r>
      <w:r>
        <w:rPr>
          <w:noProof/>
        </w:rPr>
      </w:r>
      <w:r>
        <w:rPr>
          <w:noProof/>
        </w:rPr>
        <w:fldChar w:fldCharType="separate"/>
      </w:r>
      <w:r>
        <w:rPr>
          <w:noProof/>
        </w:rPr>
        <w:t>84</w:t>
      </w:r>
      <w:r>
        <w:rPr>
          <w:noProof/>
        </w:rPr>
        <w:fldChar w:fldCharType="end"/>
      </w:r>
    </w:p>
    <w:p w14:paraId="5C65F6AE" w14:textId="6C93880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_Toc176702034 \h </w:instrText>
      </w:r>
      <w:r>
        <w:rPr>
          <w:noProof/>
        </w:rPr>
      </w:r>
      <w:r>
        <w:rPr>
          <w:noProof/>
        </w:rPr>
        <w:fldChar w:fldCharType="separate"/>
      </w:r>
      <w:r>
        <w:rPr>
          <w:noProof/>
        </w:rPr>
        <w:t>84</w:t>
      </w:r>
      <w:r>
        <w:rPr>
          <w:noProof/>
        </w:rPr>
        <w:fldChar w:fldCharType="end"/>
      </w:r>
    </w:p>
    <w:p w14:paraId="4EB54FB3" w14:textId="0FD998F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_Toc176702035 \h </w:instrText>
      </w:r>
      <w:r>
        <w:rPr>
          <w:noProof/>
        </w:rPr>
      </w:r>
      <w:r>
        <w:rPr>
          <w:noProof/>
        </w:rPr>
        <w:fldChar w:fldCharType="separate"/>
      </w:r>
      <w:r>
        <w:rPr>
          <w:noProof/>
        </w:rPr>
        <w:t>84</w:t>
      </w:r>
      <w:r>
        <w:rPr>
          <w:noProof/>
        </w:rPr>
        <w:fldChar w:fldCharType="end"/>
      </w:r>
    </w:p>
    <w:p w14:paraId="1CBF5262" w14:textId="7088AC5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_Toc176702036 \h </w:instrText>
      </w:r>
      <w:r>
        <w:rPr>
          <w:noProof/>
        </w:rPr>
      </w:r>
      <w:r>
        <w:rPr>
          <w:noProof/>
        </w:rPr>
        <w:fldChar w:fldCharType="separate"/>
      </w:r>
      <w:r>
        <w:rPr>
          <w:noProof/>
        </w:rPr>
        <w:t>84</w:t>
      </w:r>
      <w:r>
        <w:rPr>
          <w:noProof/>
        </w:rPr>
        <w:fldChar w:fldCharType="end"/>
      </w:r>
    </w:p>
    <w:p w14:paraId="72C83099" w14:textId="1C66A01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_Toc176702037 \h </w:instrText>
      </w:r>
      <w:r>
        <w:rPr>
          <w:noProof/>
        </w:rPr>
      </w:r>
      <w:r>
        <w:rPr>
          <w:noProof/>
        </w:rPr>
        <w:fldChar w:fldCharType="separate"/>
      </w:r>
      <w:r>
        <w:rPr>
          <w:noProof/>
        </w:rPr>
        <w:t>85</w:t>
      </w:r>
      <w:r>
        <w:rPr>
          <w:noProof/>
        </w:rPr>
        <w:fldChar w:fldCharType="end"/>
      </w:r>
    </w:p>
    <w:p w14:paraId="04FD43DD" w14:textId="33AF98B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 requirements</w:t>
      </w:r>
      <w:r>
        <w:rPr>
          <w:noProof/>
        </w:rPr>
        <w:tab/>
      </w:r>
      <w:r>
        <w:rPr>
          <w:noProof/>
        </w:rPr>
        <w:fldChar w:fldCharType="begin"/>
      </w:r>
      <w:r>
        <w:rPr>
          <w:noProof/>
        </w:rPr>
        <w:instrText xml:space="preserve"> PAGEREF _Toc176702038 \h </w:instrText>
      </w:r>
      <w:r>
        <w:rPr>
          <w:noProof/>
        </w:rPr>
      </w:r>
      <w:r>
        <w:rPr>
          <w:noProof/>
        </w:rPr>
        <w:fldChar w:fldCharType="separate"/>
      </w:r>
      <w:r>
        <w:rPr>
          <w:noProof/>
        </w:rPr>
        <w:t>85</w:t>
      </w:r>
      <w:r>
        <w:rPr>
          <w:noProof/>
        </w:rPr>
        <w:fldChar w:fldCharType="end"/>
      </w:r>
    </w:p>
    <w:p w14:paraId="03212684" w14:textId="2F7128F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Limits and</w:t>
      </w:r>
      <w:r w:rsidRPr="006E7502">
        <w:rPr>
          <w:rFonts w:eastAsiaTheme="minorEastAsia"/>
          <w:noProof/>
        </w:rPr>
        <w:t xml:space="preserve"> </w:t>
      </w:r>
      <w:r w:rsidRPr="006E7502">
        <w:rPr>
          <w:rFonts w:eastAsiaTheme="minorEastAsia"/>
          <w:i/>
          <w:noProof/>
        </w:rPr>
        <w:t>basic limits</w:t>
      </w:r>
      <w:r>
        <w:rPr>
          <w:noProof/>
        </w:rPr>
        <w:tab/>
      </w:r>
      <w:r>
        <w:rPr>
          <w:noProof/>
        </w:rPr>
        <w:fldChar w:fldCharType="begin"/>
      </w:r>
      <w:r>
        <w:rPr>
          <w:noProof/>
        </w:rPr>
        <w:instrText xml:space="preserve"> PAGEREF _Toc176702039 \h </w:instrText>
      </w:r>
      <w:r>
        <w:rPr>
          <w:noProof/>
        </w:rPr>
      </w:r>
      <w:r>
        <w:rPr>
          <w:noProof/>
        </w:rPr>
        <w:fldChar w:fldCharType="separate"/>
      </w:r>
      <w:r>
        <w:rPr>
          <w:noProof/>
        </w:rPr>
        <w:t>85</w:t>
      </w:r>
      <w:r>
        <w:rPr>
          <w:noProof/>
        </w:rPr>
        <w:fldChar w:fldCharType="end"/>
      </w:r>
    </w:p>
    <w:p w14:paraId="29CF5665" w14:textId="27DFDE1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IAB type 1-H</w:t>
      </w:r>
      <w:r>
        <w:rPr>
          <w:noProof/>
        </w:rPr>
        <w:tab/>
      </w:r>
      <w:r>
        <w:rPr>
          <w:noProof/>
        </w:rPr>
        <w:fldChar w:fldCharType="begin"/>
      </w:r>
      <w:r>
        <w:rPr>
          <w:noProof/>
        </w:rPr>
        <w:instrText xml:space="preserve"> PAGEREF _Toc176702040 \h </w:instrText>
      </w:r>
      <w:r>
        <w:rPr>
          <w:noProof/>
        </w:rPr>
      </w:r>
      <w:r>
        <w:rPr>
          <w:noProof/>
        </w:rPr>
        <w:fldChar w:fldCharType="separate"/>
      </w:r>
      <w:r>
        <w:rPr>
          <w:noProof/>
        </w:rPr>
        <w:t>87</w:t>
      </w:r>
      <w:r>
        <w:rPr>
          <w:noProof/>
        </w:rPr>
        <w:fldChar w:fldCharType="end"/>
      </w:r>
    </w:p>
    <w:p w14:paraId="12321C44" w14:textId="3A98009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Operating band unwanted emissions</w:t>
      </w:r>
      <w:r>
        <w:rPr>
          <w:noProof/>
        </w:rPr>
        <w:tab/>
      </w:r>
      <w:r>
        <w:rPr>
          <w:noProof/>
        </w:rPr>
        <w:fldChar w:fldCharType="begin"/>
      </w:r>
      <w:r>
        <w:rPr>
          <w:noProof/>
        </w:rPr>
        <w:instrText xml:space="preserve"> PAGEREF _Toc176702041 \h </w:instrText>
      </w:r>
      <w:r>
        <w:rPr>
          <w:noProof/>
        </w:rPr>
      </w:r>
      <w:r>
        <w:rPr>
          <w:noProof/>
        </w:rPr>
        <w:fldChar w:fldCharType="separate"/>
      </w:r>
      <w:r>
        <w:rPr>
          <w:noProof/>
        </w:rPr>
        <w:t>88</w:t>
      </w:r>
      <w:r>
        <w:rPr>
          <w:noProof/>
        </w:rPr>
        <w:fldChar w:fldCharType="end"/>
      </w:r>
    </w:p>
    <w:p w14:paraId="27731055" w14:textId="1B9449E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_Toc176702042 \h </w:instrText>
      </w:r>
      <w:r>
        <w:rPr>
          <w:noProof/>
        </w:rPr>
      </w:r>
      <w:r>
        <w:rPr>
          <w:noProof/>
        </w:rPr>
        <w:fldChar w:fldCharType="separate"/>
      </w:r>
      <w:r>
        <w:rPr>
          <w:noProof/>
        </w:rPr>
        <w:t>88</w:t>
      </w:r>
      <w:r>
        <w:rPr>
          <w:noProof/>
        </w:rPr>
        <w:fldChar w:fldCharType="end"/>
      </w:r>
    </w:p>
    <w:p w14:paraId="04464621" w14:textId="4978E84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_Toc176702043 \h </w:instrText>
      </w:r>
      <w:r>
        <w:rPr>
          <w:noProof/>
        </w:rPr>
      </w:r>
      <w:r>
        <w:rPr>
          <w:noProof/>
        </w:rPr>
        <w:fldChar w:fldCharType="separate"/>
      </w:r>
      <w:r>
        <w:rPr>
          <w:noProof/>
        </w:rPr>
        <w:t>90</w:t>
      </w:r>
      <w:r>
        <w:rPr>
          <w:noProof/>
        </w:rPr>
        <w:fldChar w:fldCharType="end"/>
      </w:r>
    </w:p>
    <w:p w14:paraId="16FD0AC6" w14:textId="14DD8F4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_Toc176702044 \h </w:instrText>
      </w:r>
      <w:r>
        <w:rPr>
          <w:noProof/>
        </w:rPr>
      </w:r>
      <w:r>
        <w:rPr>
          <w:noProof/>
        </w:rPr>
        <w:fldChar w:fldCharType="separate"/>
      </w:r>
      <w:r>
        <w:rPr>
          <w:noProof/>
        </w:rPr>
        <w:t>90</w:t>
      </w:r>
      <w:r>
        <w:rPr>
          <w:noProof/>
        </w:rPr>
        <w:fldChar w:fldCharType="end"/>
      </w:r>
    </w:p>
    <w:p w14:paraId="04931CE8" w14:textId="4DF8BE1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_Toc176702045 \h </w:instrText>
      </w:r>
      <w:r>
        <w:rPr>
          <w:noProof/>
        </w:rPr>
      </w:r>
      <w:r>
        <w:rPr>
          <w:noProof/>
        </w:rPr>
        <w:fldChar w:fldCharType="separate"/>
      </w:r>
      <w:r>
        <w:rPr>
          <w:noProof/>
        </w:rPr>
        <w:t>90</w:t>
      </w:r>
      <w:r>
        <w:rPr>
          <w:noProof/>
        </w:rPr>
        <w:fldChar w:fldCharType="end"/>
      </w:r>
    </w:p>
    <w:p w14:paraId="1AC8B4FE" w14:textId="71B4E27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_Toc176702046 \h </w:instrText>
      </w:r>
      <w:r>
        <w:rPr>
          <w:noProof/>
        </w:rPr>
      </w:r>
      <w:r>
        <w:rPr>
          <w:noProof/>
        </w:rPr>
        <w:fldChar w:fldCharType="separate"/>
      </w:r>
      <w:r>
        <w:rPr>
          <w:noProof/>
        </w:rPr>
        <w:t>90</w:t>
      </w:r>
      <w:r>
        <w:rPr>
          <w:noProof/>
        </w:rPr>
        <w:fldChar w:fldCharType="end"/>
      </w:r>
    </w:p>
    <w:p w14:paraId="20D43D68" w14:textId="7BEF9CA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_Toc176702047 \h </w:instrText>
      </w:r>
      <w:r>
        <w:rPr>
          <w:noProof/>
        </w:rPr>
      </w:r>
      <w:r>
        <w:rPr>
          <w:noProof/>
        </w:rPr>
        <w:fldChar w:fldCharType="separate"/>
      </w:r>
      <w:r>
        <w:rPr>
          <w:noProof/>
        </w:rPr>
        <w:t>90</w:t>
      </w:r>
      <w:r>
        <w:rPr>
          <w:noProof/>
        </w:rPr>
        <w:fldChar w:fldCharType="end"/>
      </w:r>
    </w:p>
    <w:p w14:paraId="09447D0D" w14:textId="5D7046B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_Toc176702048 \h </w:instrText>
      </w:r>
      <w:r>
        <w:rPr>
          <w:noProof/>
        </w:rPr>
      </w:r>
      <w:r>
        <w:rPr>
          <w:noProof/>
        </w:rPr>
        <w:fldChar w:fldCharType="separate"/>
      </w:r>
      <w:r>
        <w:rPr>
          <w:noProof/>
        </w:rPr>
        <w:t>91</w:t>
      </w:r>
      <w:r>
        <w:rPr>
          <w:noProof/>
        </w:rPr>
        <w:fldChar w:fldCharType="end"/>
      </w:r>
    </w:p>
    <w:p w14:paraId="237E0D07" w14:textId="672023D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 requirements</w:t>
      </w:r>
      <w:r>
        <w:rPr>
          <w:noProof/>
        </w:rPr>
        <w:tab/>
      </w:r>
      <w:r>
        <w:rPr>
          <w:noProof/>
        </w:rPr>
        <w:fldChar w:fldCharType="begin"/>
      </w:r>
      <w:r>
        <w:rPr>
          <w:noProof/>
        </w:rPr>
        <w:instrText xml:space="preserve"> PAGEREF _Toc176702049 \h </w:instrText>
      </w:r>
      <w:r>
        <w:rPr>
          <w:noProof/>
        </w:rPr>
      </w:r>
      <w:r>
        <w:rPr>
          <w:noProof/>
        </w:rPr>
        <w:fldChar w:fldCharType="separate"/>
      </w:r>
      <w:r>
        <w:rPr>
          <w:noProof/>
        </w:rPr>
        <w:t>91</w:t>
      </w:r>
      <w:r>
        <w:rPr>
          <w:noProof/>
        </w:rPr>
        <w:fldChar w:fldCharType="end"/>
      </w:r>
    </w:p>
    <w:p w14:paraId="35C68CF3" w14:textId="45EB4A9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Basic limits for Wide Area IAB-DU and IAB-MT (Category A)</w:t>
      </w:r>
      <w:r>
        <w:rPr>
          <w:noProof/>
        </w:rPr>
        <w:tab/>
      </w:r>
      <w:r>
        <w:rPr>
          <w:noProof/>
        </w:rPr>
        <w:fldChar w:fldCharType="begin"/>
      </w:r>
      <w:r>
        <w:rPr>
          <w:noProof/>
        </w:rPr>
        <w:instrText xml:space="preserve"> PAGEREF _Toc176702050 \h </w:instrText>
      </w:r>
      <w:r>
        <w:rPr>
          <w:noProof/>
        </w:rPr>
      </w:r>
      <w:r>
        <w:rPr>
          <w:noProof/>
        </w:rPr>
        <w:fldChar w:fldCharType="separate"/>
      </w:r>
      <w:r>
        <w:rPr>
          <w:noProof/>
        </w:rPr>
        <w:t>91</w:t>
      </w:r>
      <w:r>
        <w:rPr>
          <w:noProof/>
        </w:rPr>
        <w:fldChar w:fldCharType="end"/>
      </w:r>
    </w:p>
    <w:p w14:paraId="1D1A2417" w14:textId="325FF19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 xml:space="preserve">Basic limits </w:t>
      </w:r>
      <w:r w:rsidRPr="006E7502">
        <w:rPr>
          <w:rFonts w:eastAsiaTheme="minorEastAsia"/>
          <w:noProof/>
          <w:lang w:eastAsia="zh-CN"/>
        </w:rPr>
        <w:t>for Wide Area IAB-DU and Wide Area IAB-MT</w:t>
      </w:r>
      <w:r w:rsidRPr="006E7502">
        <w:rPr>
          <w:rFonts w:eastAsiaTheme="minorEastAsia"/>
          <w:noProof/>
        </w:rPr>
        <w:t xml:space="preserve"> (Category B)</w:t>
      </w:r>
      <w:r>
        <w:rPr>
          <w:noProof/>
        </w:rPr>
        <w:tab/>
      </w:r>
      <w:r>
        <w:rPr>
          <w:noProof/>
        </w:rPr>
        <w:fldChar w:fldCharType="begin"/>
      </w:r>
      <w:r>
        <w:rPr>
          <w:noProof/>
        </w:rPr>
        <w:instrText xml:space="preserve"> PAGEREF _Toc176702051 \h </w:instrText>
      </w:r>
      <w:r>
        <w:rPr>
          <w:noProof/>
        </w:rPr>
      </w:r>
      <w:r>
        <w:rPr>
          <w:noProof/>
        </w:rPr>
        <w:fldChar w:fldCharType="separate"/>
      </w:r>
      <w:r>
        <w:rPr>
          <w:noProof/>
        </w:rPr>
        <w:t>92</w:t>
      </w:r>
      <w:r>
        <w:rPr>
          <w:noProof/>
        </w:rPr>
        <w:fldChar w:fldCharType="end"/>
      </w:r>
    </w:p>
    <w:p w14:paraId="0EE749B8" w14:textId="3EC2EB7F"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_Toc176702052 \h </w:instrText>
      </w:r>
      <w:r>
        <w:rPr>
          <w:noProof/>
        </w:rPr>
      </w:r>
      <w:r>
        <w:rPr>
          <w:noProof/>
        </w:rPr>
        <w:fldChar w:fldCharType="separate"/>
      </w:r>
      <w:r>
        <w:rPr>
          <w:noProof/>
        </w:rPr>
        <w:t>92</w:t>
      </w:r>
      <w:r>
        <w:rPr>
          <w:noProof/>
        </w:rPr>
        <w:fldChar w:fldCharType="end"/>
      </w:r>
    </w:p>
    <w:p w14:paraId="5A03D6A2" w14:textId="1AD0CF69"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Category B</w:t>
      </w:r>
      <w:r w:rsidRPr="006E7502">
        <w:rPr>
          <w:rFonts w:eastAsiaTheme="minorEastAsia"/>
          <w:noProof/>
          <w:lang w:eastAsia="zh-CN"/>
        </w:rPr>
        <w:t xml:space="preserve"> requirements</w:t>
      </w:r>
      <w:r>
        <w:rPr>
          <w:noProof/>
        </w:rPr>
        <w:tab/>
      </w:r>
      <w:r>
        <w:rPr>
          <w:noProof/>
        </w:rPr>
        <w:fldChar w:fldCharType="begin"/>
      </w:r>
      <w:r>
        <w:rPr>
          <w:noProof/>
        </w:rPr>
        <w:instrText xml:space="preserve"> PAGEREF _Toc176702053 \h </w:instrText>
      </w:r>
      <w:r>
        <w:rPr>
          <w:noProof/>
        </w:rPr>
      </w:r>
      <w:r>
        <w:rPr>
          <w:noProof/>
        </w:rPr>
        <w:fldChar w:fldCharType="separate"/>
      </w:r>
      <w:r>
        <w:rPr>
          <w:noProof/>
        </w:rPr>
        <w:t>92</w:t>
      </w:r>
      <w:r>
        <w:rPr>
          <w:noProof/>
        </w:rPr>
        <w:fldChar w:fldCharType="end"/>
      </w:r>
    </w:p>
    <w:p w14:paraId="604DE6EE" w14:textId="5FFB6EE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Basic limits</w:t>
      </w:r>
      <w:r w:rsidRPr="006E7502">
        <w:rPr>
          <w:rFonts w:eastAsiaTheme="minorEastAsia"/>
          <w:noProof/>
        </w:rPr>
        <w:t xml:space="preserve"> for Medium Range IAB-DU (Category A and B)</w:t>
      </w:r>
      <w:r>
        <w:rPr>
          <w:noProof/>
        </w:rPr>
        <w:tab/>
      </w:r>
      <w:r>
        <w:rPr>
          <w:noProof/>
        </w:rPr>
        <w:fldChar w:fldCharType="begin"/>
      </w:r>
      <w:r>
        <w:rPr>
          <w:noProof/>
        </w:rPr>
        <w:instrText xml:space="preserve"> PAGEREF _Toc176702054 \h </w:instrText>
      </w:r>
      <w:r>
        <w:rPr>
          <w:noProof/>
        </w:rPr>
      </w:r>
      <w:r>
        <w:rPr>
          <w:noProof/>
        </w:rPr>
        <w:fldChar w:fldCharType="separate"/>
      </w:r>
      <w:r>
        <w:rPr>
          <w:noProof/>
        </w:rPr>
        <w:t>93</w:t>
      </w:r>
      <w:r>
        <w:rPr>
          <w:noProof/>
        </w:rPr>
        <w:fldChar w:fldCharType="end"/>
      </w:r>
    </w:p>
    <w:p w14:paraId="27A12FC0" w14:textId="4ABD084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Basic limits</w:t>
      </w:r>
      <w:r w:rsidRPr="006E7502">
        <w:rPr>
          <w:rFonts w:eastAsiaTheme="minorEastAsia"/>
          <w:noProof/>
        </w:rPr>
        <w:t xml:space="preserve"> </w:t>
      </w:r>
      <w:r w:rsidRPr="006E7502">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_Toc176702055 \h </w:instrText>
      </w:r>
      <w:r>
        <w:rPr>
          <w:noProof/>
        </w:rPr>
      </w:r>
      <w:r>
        <w:rPr>
          <w:noProof/>
        </w:rPr>
        <w:fldChar w:fldCharType="separate"/>
      </w:r>
      <w:r>
        <w:rPr>
          <w:noProof/>
        </w:rPr>
        <w:t>95</w:t>
      </w:r>
      <w:r>
        <w:rPr>
          <w:noProof/>
        </w:rPr>
        <w:fldChar w:fldCharType="end"/>
      </w:r>
    </w:p>
    <w:p w14:paraId="6DB192D1" w14:textId="286091F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Basic limits</w:t>
      </w:r>
      <w:r w:rsidRPr="006E7502">
        <w:rPr>
          <w:rFonts w:eastAsiaTheme="minorEastAsia"/>
          <w:noProof/>
        </w:rPr>
        <w:t xml:space="preserve"> for additional requirements</w:t>
      </w:r>
      <w:r>
        <w:rPr>
          <w:noProof/>
        </w:rPr>
        <w:tab/>
      </w:r>
      <w:r>
        <w:rPr>
          <w:noProof/>
        </w:rPr>
        <w:fldChar w:fldCharType="begin"/>
      </w:r>
      <w:r>
        <w:rPr>
          <w:noProof/>
        </w:rPr>
        <w:instrText xml:space="preserve"> PAGEREF _Toc176702056 \h </w:instrText>
      </w:r>
      <w:r>
        <w:rPr>
          <w:noProof/>
        </w:rPr>
      </w:r>
      <w:r>
        <w:rPr>
          <w:noProof/>
        </w:rPr>
        <w:fldChar w:fldCharType="separate"/>
      </w:r>
      <w:r>
        <w:rPr>
          <w:noProof/>
        </w:rPr>
        <w:t>96</w:t>
      </w:r>
      <w:r>
        <w:rPr>
          <w:noProof/>
        </w:rPr>
        <w:fldChar w:fldCharType="end"/>
      </w:r>
    </w:p>
    <w:p w14:paraId="505A535C" w14:textId="450D985E"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Limits in FCC Title 47</w:t>
      </w:r>
      <w:r>
        <w:rPr>
          <w:noProof/>
        </w:rPr>
        <w:tab/>
      </w:r>
      <w:r>
        <w:rPr>
          <w:noProof/>
        </w:rPr>
        <w:fldChar w:fldCharType="begin"/>
      </w:r>
      <w:r>
        <w:rPr>
          <w:noProof/>
        </w:rPr>
        <w:instrText xml:space="preserve"> PAGEREF _Toc176702057 \h </w:instrText>
      </w:r>
      <w:r>
        <w:rPr>
          <w:noProof/>
        </w:rPr>
      </w:r>
      <w:r>
        <w:rPr>
          <w:noProof/>
        </w:rPr>
        <w:fldChar w:fldCharType="separate"/>
      </w:r>
      <w:r>
        <w:rPr>
          <w:noProof/>
        </w:rPr>
        <w:t>96</w:t>
      </w:r>
      <w:r>
        <w:rPr>
          <w:noProof/>
        </w:rPr>
        <w:fldChar w:fldCharType="end"/>
      </w:r>
    </w:p>
    <w:p w14:paraId="343CDEF1" w14:textId="3815F10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IAB type 1-H</w:t>
      </w:r>
      <w:r>
        <w:rPr>
          <w:noProof/>
        </w:rPr>
        <w:tab/>
      </w:r>
      <w:r>
        <w:rPr>
          <w:noProof/>
        </w:rPr>
        <w:fldChar w:fldCharType="begin"/>
      </w:r>
      <w:r>
        <w:rPr>
          <w:noProof/>
        </w:rPr>
        <w:instrText xml:space="preserve"> PAGEREF _Toc176702058 \h </w:instrText>
      </w:r>
      <w:r>
        <w:rPr>
          <w:noProof/>
        </w:rPr>
      </w:r>
      <w:r>
        <w:rPr>
          <w:noProof/>
        </w:rPr>
        <w:fldChar w:fldCharType="separate"/>
      </w:r>
      <w:r>
        <w:rPr>
          <w:noProof/>
        </w:rPr>
        <w:t>96</w:t>
      </w:r>
      <w:r>
        <w:rPr>
          <w:noProof/>
        </w:rPr>
        <w:fldChar w:fldCharType="end"/>
      </w:r>
    </w:p>
    <w:p w14:paraId="1E419A52" w14:textId="64BC1D8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spurious emissions</w:t>
      </w:r>
      <w:r>
        <w:rPr>
          <w:noProof/>
        </w:rPr>
        <w:tab/>
      </w:r>
      <w:r>
        <w:rPr>
          <w:noProof/>
        </w:rPr>
        <w:fldChar w:fldCharType="begin"/>
      </w:r>
      <w:r>
        <w:rPr>
          <w:noProof/>
        </w:rPr>
        <w:instrText xml:space="preserve"> PAGEREF _Toc176702059 \h </w:instrText>
      </w:r>
      <w:r>
        <w:rPr>
          <w:noProof/>
        </w:rPr>
      </w:r>
      <w:r>
        <w:rPr>
          <w:noProof/>
        </w:rPr>
        <w:fldChar w:fldCharType="separate"/>
      </w:r>
      <w:r>
        <w:rPr>
          <w:noProof/>
        </w:rPr>
        <w:t>96</w:t>
      </w:r>
      <w:r>
        <w:rPr>
          <w:noProof/>
        </w:rPr>
        <w:fldChar w:fldCharType="end"/>
      </w:r>
    </w:p>
    <w:p w14:paraId="55C9FC4D" w14:textId="433CD15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_Toc176702060 \h </w:instrText>
      </w:r>
      <w:r>
        <w:rPr>
          <w:noProof/>
        </w:rPr>
      </w:r>
      <w:r>
        <w:rPr>
          <w:noProof/>
        </w:rPr>
        <w:fldChar w:fldCharType="separate"/>
      </w:r>
      <w:r>
        <w:rPr>
          <w:noProof/>
        </w:rPr>
        <w:t>96</w:t>
      </w:r>
      <w:r>
        <w:rPr>
          <w:noProof/>
        </w:rPr>
        <w:fldChar w:fldCharType="end"/>
      </w:r>
    </w:p>
    <w:p w14:paraId="40E0FEDF" w14:textId="182B9F7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_Toc176702061 \h </w:instrText>
      </w:r>
      <w:r>
        <w:rPr>
          <w:noProof/>
        </w:rPr>
      </w:r>
      <w:r>
        <w:rPr>
          <w:noProof/>
        </w:rPr>
        <w:fldChar w:fldCharType="separate"/>
      </w:r>
      <w:r>
        <w:rPr>
          <w:noProof/>
        </w:rPr>
        <w:t>97</w:t>
      </w:r>
      <w:r>
        <w:rPr>
          <w:noProof/>
        </w:rPr>
        <w:fldChar w:fldCharType="end"/>
      </w:r>
    </w:p>
    <w:p w14:paraId="129E963E" w14:textId="3898BCC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_Toc176702062 \h </w:instrText>
      </w:r>
      <w:r>
        <w:rPr>
          <w:noProof/>
        </w:rPr>
      </w:r>
      <w:r>
        <w:rPr>
          <w:noProof/>
        </w:rPr>
        <w:fldChar w:fldCharType="separate"/>
      </w:r>
      <w:r>
        <w:rPr>
          <w:noProof/>
        </w:rPr>
        <w:t>97</w:t>
      </w:r>
      <w:r>
        <w:rPr>
          <w:noProof/>
        </w:rPr>
        <w:fldChar w:fldCharType="end"/>
      </w:r>
    </w:p>
    <w:p w14:paraId="68F68B35" w14:textId="0EDEE11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_Toc176702063 \h </w:instrText>
      </w:r>
      <w:r>
        <w:rPr>
          <w:noProof/>
        </w:rPr>
      </w:r>
      <w:r>
        <w:rPr>
          <w:noProof/>
        </w:rPr>
        <w:fldChar w:fldCharType="separate"/>
      </w:r>
      <w:r>
        <w:rPr>
          <w:noProof/>
        </w:rPr>
        <w:t>97</w:t>
      </w:r>
      <w:r>
        <w:rPr>
          <w:noProof/>
        </w:rPr>
        <w:fldChar w:fldCharType="end"/>
      </w:r>
    </w:p>
    <w:p w14:paraId="5547636B" w14:textId="769E0FF5"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_Toc176702064 \h </w:instrText>
      </w:r>
      <w:r>
        <w:rPr>
          <w:noProof/>
        </w:rPr>
      </w:r>
      <w:r>
        <w:rPr>
          <w:noProof/>
        </w:rPr>
        <w:fldChar w:fldCharType="separate"/>
      </w:r>
      <w:r>
        <w:rPr>
          <w:noProof/>
        </w:rPr>
        <w:t>97</w:t>
      </w:r>
      <w:r>
        <w:rPr>
          <w:noProof/>
        </w:rPr>
        <w:fldChar w:fldCharType="end"/>
      </w:r>
    </w:p>
    <w:p w14:paraId="2EBDE0AE" w14:textId="7E8C77E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_Toc176702065 \h </w:instrText>
      </w:r>
      <w:r>
        <w:rPr>
          <w:noProof/>
        </w:rPr>
      </w:r>
      <w:r>
        <w:rPr>
          <w:noProof/>
        </w:rPr>
        <w:fldChar w:fldCharType="separate"/>
      </w:r>
      <w:r>
        <w:rPr>
          <w:noProof/>
        </w:rPr>
        <w:t>97</w:t>
      </w:r>
      <w:r>
        <w:rPr>
          <w:noProof/>
        </w:rPr>
        <w:fldChar w:fldCharType="end"/>
      </w:r>
    </w:p>
    <w:p w14:paraId="456140C3" w14:textId="29C473E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_Toc176702066 \h </w:instrText>
      </w:r>
      <w:r>
        <w:rPr>
          <w:noProof/>
        </w:rPr>
      </w:r>
      <w:r>
        <w:rPr>
          <w:noProof/>
        </w:rPr>
        <w:fldChar w:fldCharType="separate"/>
      </w:r>
      <w:r>
        <w:rPr>
          <w:noProof/>
        </w:rPr>
        <w:t>98</w:t>
      </w:r>
      <w:r>
        <w:rPr>
          <w:noProof/>
        </w:rPr>
        <w:fldChar w:fldCharType="end"/>
      </w:r>
    </w:p>
    <w:p w14:paraId="3EFE529B" w14:textId="6E4CCEB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Basic limits</w:t>
      </w:r>
      <w:r>
        <w:rPr>
          <w:noProof/>
        </w:rPr>
        <w:tab/>
      </w:r>
      <w:r>
        <w:rPr>
          <w:noProof/>
        </w:rPr>
        <w:fldChar w:fldCharType="begin"/>
      </w:r>
      <w:r>
        <w:rPr>
          <w:noProof/>
        </w:rPr>
        <w:instrText xml:space="preserve"> PAGEREF _Toc176702067 \h </w:instrText>
      </w:r>
      <w:r>
        <w:rPr>
          <w:noProof/>
        </w:rPr>
      </w:r>
      <w:r>
        <w:rPr>
          <w:noProof/>
        </w:rPr>
        <w:fldChar w:fldCharType="separate"/>
      </w:r>
      <w:r>
        <w:rPr>
          <w:noProof/>
        </w:rPr>
        <w:t>98</w:t>
      </w:r>
      <w:r>
        <w:rPr>
          <w:noProof/>
        </w:rPr>
        <w:fldChar w:fldCharType="end"/>
      </w:r>
    </w:p>
    <w:p w14:paraId="3DB3CF03" w14:textId="24F2C481"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Tx spurious emissions</w:t>
      </w:r>
      <w:r>
        <w:rPr>
          <w:noProof/>
        </w:rPr>
        <w:tab/>
      </w:r>
      <w:r>
        <w:rPr>
          <w:noProof/>
        </w:rPr>
        <w:fldChar w:fldCharType="begin"/>
      </w:r>
      <w:r>
        <w:rPr>
          <w:noProof/>
        </w:rPr>
        <w:instrText xml:space="preserve"> PAGEREF _Toc176702068 \h </w:instrText>
      </w:r>
      <w:r>
        <w:rPr>
          <w:noProof/>
        </w:rPr>
      </w:r>
      <w:r>
        <w:rPr>
          <w:noProof/>
        </w:rPr>
        <w:fldChar w:fldCharType="separate"/>
      </w:r>
      <w:r>
        <w:rPr>
          <w:noProof/>
        </w:rPr>
        <w:t>98</w:t>
      </w:r>
      <w:r>
        <w:rPr>
          <w:noProof/>
        </w:rPr>
        <w:fldChar w:fldCharType="end"/>
      </w:r>
    </w:p>
    <w:p w14:paraId="3619839A" w14:textId="2B2E624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Additional spurious emissions requirements</w:t>
      </w:r>
      <w:r>
        <w:rPr>
          <w:noProof/>
        </w:rPr>
        <w:tab/>
      </w:r>
      <w:r>
        <w:rPr>
          <w:noProof/>
        </w:rPr>
        <w:fldChar w:fldCharType="begin"/>
      </w:r>
      <w:r>
        <w:rPr>
          <w:noProof/>
        </w:rPr>
        <w:instrText xml:space="preserve"> PAGEREF _Toc176702069 \h </w:instrText>
      </w:r>
      <w:r>
        <w:rPr>
          <w:noProof/>
        </w:rPr>
      </w:r>
      <w:r>
        <w:rPr>
          <w:noProof/>
        </w:rPr>
        <w:fldChar w:fldCharType="separate"/>
      </w:r>
      <w:r>
        <w:rPr>
          <w:noProof/>
        </w:rPr>
        <w:t>99</w:t>
      </w:r>
      <w:r>
        <w:rPr>
          <w:noProof/>
        </w:rPr>
        <w:fldChar w:fldCharType="end"/>
      </w:r>
    </w:p>
    <w:p w14:paraId="0BDA78CD" w14:textId="1D0FBA8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Co-location with base stations and IAB-nodes</w:t>
      </w:r>
      <w:r>
        <w:rPr>
          <w:noProof/>
        </w:rPr>
        <w:tab/>
      </w:r>
      <w:r>
        <w:rPr>
          <w:noProof/>
        </w:rPr>
        <w:fldChar w:fldCharType="begin"/>
      </w:r>
      <w:r>
        <w:rPr>
          <w:noProof/>
        </w:rPr>
        <w:instrText xml:space="preserve"> PAGEREF _Toc176702070 \h </w:instrText>
      </w:r>
      <w:r>
        <w:rPr>
          <w:noProof/>
        </w:rPr>
      </w:r>
      <w:r>
        <w:rPr>
          <w:noProof/>
        </w:rPr>
        <w:fldChar w:fldCharType="separate"/>
      </w:r>
      <w:r>
        <w:rPr>
          <w:noProof/>
        </w:rPr>
        <w:t>104</w:t>
      </w:r>
      <w:r>
        <w:rPr>
          <w:noProof/>
        </w:rPr>
        <w:fldChar w:fldCharType="end"/>
      </w:r>
    </w:p>
    <w:p w14:paraId="5758F962" w14:textId="0EE0649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IAB type 1-H</w:t>
      </w:r>
      <w:r>
        <w:rPr>
          <w:noProof/>
        </w:rPr>
        <w:tab/>
      </w:r>
      <w:r>
        <w:rPr>
          <w:noProof/>
        </w:rPr>
        <w:fldChar w:fldCharType="begin"/>
      </w:r>
      <w:r>
        <w:rPr>
          <w:noProof/>
        </w:rPr>
        <w:instrText xml:space="preserve"> PAGEREF _Toc176702071 \h </w:instrText>
      </w:r>
      <w:r>
        <w:rPr>
          <w:noProof/>
        </w:rPr>
      </w:r>
      <w:r>
        <w:rPr>
          <w:noProof/>
        </w:rPr>
        <w:fldChar w:fldCharType="separate"/>
      </w:r>
      <w:r>
        <w:rPr>
          <w:noProof/>
        </w:rPr>
        <w:t>108</w:t>
      </w:r>
      <w:r>
        <w:rPr>
          <w:noProof/>
        </w:rPr>
        <w:fldChar w:fldCharType="end"/>
      </w:r>
    </w:p>
    <w:p w14:paraId="0B640530" w14:textId="33CA29AF"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intermodulation</w:t>
      </w:r>
      <w:r>
        <w:rPr>
          <w:noProof/>
        </w:rPr>
        <w:tab/>
      </w:r>
      <w:r>
        <w:rPr>
          <w:noProof/>
        </w:rPr>
        <w:fldChar w:fldCharType="begin"/>
      </w:r>
      <w:r>
        <w:rPr>
          <w:noProof/>
        </w:rPr>
        <w:instrText xml:space="preserve"> PAGEREF _Toc176702072 \h </w:instrText>
      </w:r>
      <w:r>
        <w:rPr>
          <w:noProof/>
        </w:rPr>
      </w:r>
      <w:r>
        <w:rPr>
          <w:noProof/>
        </w:rPr>
        <w:fldChar w:fldCharType="separate"/>
      </w:r>
      <w:r>
        <w:rPr>
          <w:noProof/>
        </w:rPr>
        <w:t>108</w:t>
      </w:r>
      <w:r>
        <w:rPr>
          <w:noProof/>
        </w:rPr>
        <w:fldChar w:fldCharType="end"/>
      </w:r>
    </w:p>
    <w:p w14:paraId="1727BB16" w14:textId="060281D1"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_Toc176702073 \h </w:instrText>
      </w:r>
      <w:r>
        <w:rPr>
          <w:noProof/>
        </w:rPr>
      </w:r>
      <w:r>
        <w:rPr>
          <w:noProof/>
        </w:rPr>
        <w:fldChar w:fldCharType="separate"/>
      </w:r>
      <w:r>
        <w:rPr>
          <w:noProof/>
        </w:rPr>
        <w:t>108</w:t>
      </w:r>
      <w:r>
        <w:rPr>
          <w:noProof/>
        </w:rPr>
        <w:fldChar w:fldCharType="end"/>
      </w:r>
    </w:p>
    <w:p w14:paraId="6A40FAC1" w14:textId="1416732C"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_Toc176702074 \h </w:instrText>
      </w:r>
      <w:r>
        <w:rPr>
          <w:noProof/>
        </w:rPr>
      </w:r>
      <w:r>
        <w:rPr>
          <w:noProof/>
        </w:rPr>
        <w:fldChar w:fldCharType="separate"/>
      </w:r>
      <w:r>
        <w:rPr>
          <w:noProof/>
        </w:rPr>
        <w:t>108</w:t>
      </w:r>
      <w:r>
        <w:rPr>
          <w:noProof/>
        </w:rPr>
        <w:fldChar w:fldCharType="end"/>
      </w:r>
    </w:p>
    <w:p w14:paraId="59E0AE0E" w14:textId="3C84869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_Toc176702075 \h </w:instrText>
      </w:r>
      <w:r>
        <w:rPr>
          <w:noProof/>
        </w:rPr>
      </w:r>
      <w:r>
        <w:rPr>
          <w:noProof/>
        </w:rPr>
        <w:fldChar w:fldCharType="separate"/>
      </w:r>
      <w:r>
        <w:rPr>
          <w:noProof/>
        </w:rPr>
        <w:t>108</w:t>
      </w:r>
      <w:r>
        <w:rPr>
          <w:noProof/>
        </w:rPr>
        <w:fldChar w:fldCharType="end"/>
      </w:r>
    </w:p>
    <w:p w14:paraId="1B82372A" w14:textId="02B140C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_Toc176702076 \h </w:instrText>
      </w:r>
      <w:r>
        <w:rPr>
          <w:noProof/>
        </w:rPr>
      </w:r>
      <w:r>
        <w:rPr>
          <w:noProof/>
        </w:rPr>
        <w:fldChar w:fldCharType="separate"/>
      </w:r>
      <w:r>
        <w:rPr>
          <w:noProof/>
        </w:rPr>
        <w:t>109</w:t>
      </w:r>
      <w:r>
        <w:rPr>
          <w:noProof/>
        </w:rPr>
        <w:fldChar w:fldCharType="end"/>
      </w:r>
    </w:p>
    <w:p w14:paraId="6D8B0532" w14:textId="63CD0E5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_Toc176702077 \h </w:instrText>
      </w:r>
      <w:r>
        <w:rPr>
          <w:noProof/>
        </w:rPr>
      </w:r>
      <w:r>
        <w:rPr>
          <w:noProof/>
        </w:rPr>
        <w:fldChar w:fldCharType="separate"/>
      </w:r>
      <w:r>
        <w:rPr>
          <w:noProof/>
        </w:rPr>
        <w:t>109</w:t>
      </w:r>
      <w:r>
        <w:rPr>
          <w:noProof/>
        </w:rPr>
        <w:fldChar w:fldCharType="end"/>
      </w:r>
    </w:p>
    <w:p w14:paraId="09533F2F" w14:textId="4B4FB82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_Toc176702078 \h </w:instrText>
      </w:r>
      <w:r>
        <w:rPr>
          <w:noProof/>
        </w:rPr>
      </w:r>
      <w:r>
        <w:rPr>
          <w:noProof/>
        </w:rPr>
        <w:fldChar w:fldCharType="separate"/>
      </w:r>
      <w:r>
        <w:rPr>
          <w:noProof/>
        </w:rPr>
        <w:t>109</w:t>
      </w:r>
      <w:r>
        <w:rPr>
          <w:noProof/>
        </w:rPr>
        <w:fldChar w:fldCharType="end"/>
      </w:r>
    </w:p>
    <w:p w14:paraId="59ABB6D4" w14:textId="5350FFD4"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_Toc176702079 \h </w:instrText>
      </w:r>
      <w:r>
        <w:rPr>
          <w:noProof/>
        </w:rPr>
      </w:r>
      <w:r>
        <w:rPr>
          <w:noProof/>
        </w:rPr>
        <w:fldChar w:fldCharType="separate"/>
      </w:r>
      <w:r>
        <w:rPr>
          <w:noProof/>
        </w:rPr>
        <w:t>110</w:t>
      </w:r>
      <w:r>
        <w:rPr>
          <w:noProof/>
        </w:rPr>
        <w:fldChar w:fldCharType="end"/>
      </w:r>
    </w:p>
    <w:p w14:paraId="2B91CB2B" w14:textId="6485560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6.7.5.</w:t>
      </w:r>
      <w:r w:rsidRPr="006E75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SimSun"/>
          <w:i/>
          <w:noProof/>
          <w:lang w:eastAsia="zh-CN"/>
        </w:rPr>
        <w:t>IAB type 1-H</w:t>
      </w:r>
      <w:r>
        <w:rPr>
          <w:noProof/>
        </w:rPr>
        <w:tab/>
      </w:r>
      <w:r>
        <w:rPr>
          <w:noProof/>
        </w:rPr>
        <w:fldChar w:fldCharType="begin"/>
      </w:r>
      <w:r>
        <w:rPr>
          <w:noProof/>
        </w:rPr>
        <w:instrText xml:space="preserve"> PAGEREF _Toc176702080 \h </w:instrText>
      </w:r>
      <w:r>
        <w:rPr>
          <w:noProof/>
        </w:rPr>
      </w:r>
      <w:r>
        <w:rPr>
          <w:noProof/>
        </w:rPr>
        <w:fldChar w:fldCharType="separate"/>
      </w:r>
      <w:r>
        <w:rPr>
          <w:noProof/>
        </w:rPr>
        <w:t>110</w:t>
      </w:r>
      <w:r>
        <w:rPr>
          <w:noProof/>
        </w:rPr>
        <w:fldChar w:fldCharType="end"/>
      </w:r>
    </w:p>
    <w:p w14:paraId="132BF688" w14:textId="620354C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6.7.5.</w:t>
      </w:r>
      <w:r w:rsidRPr="006E7502">
        <w:rPr>
          <w:rFonts w:eastAsia="SimSun"/>
          <w:noProof/>
          <w:lang w:eastAsia="zh-CN"/>
        </w:rPr>
        <w:t>1</w:t>
      </w:r>
      <w:r w:rsidRPr="006E7502">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Co-location minimum requirements</w:t>
      </w:r>
      <w:r>
        <w:rPr>
          <w:noProof/>
        </w:rPr>
        <w:tab/>
      </w:r>
      <w:r>
        <w:rPr>
          <w:noProof/>
        </w:rPr>
        <w:fldChar w:fldCharType="begin"/>
      </w:r>
      <w:r>
        <w:rPr>
          <w:noProof/>
        </w:rPr>
        <w:instrText xml:space="preserve"> PAGEREF _Toc176702081 \h </w:instrText>
      </w:r>
      <w:r>
        <w:rPr>
          <w:noProof/>
        </w:rPr>
      </w:r>
      <w:r>
        <w:rPr>
          <w:noProof/>
        </w:rPr>
        <w:fldChar w:fldCharType="separate"/>
      </w:r>
      <w:r>
        <w:rPr>
          <w:noProof/>
        </w:rPr>
        <w:t>110</w:t>
      </w:r>
      <w:r>
        <w:rPr>
          <w:noProof/>
        </w:rPr>
        <w:fldChar w:fldCharType="end"/>
      </w:r>
    </w:p>
    <w:p w14:paraId="189D84F1" w14:textId="07AFFD8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6.7.5.</w:t>
      </w:r>
      <w:r w:rsidRPr="006E7502">
        <w:rPr>
          <w:rFonts w:eastAsia="SimSun"/>
          <w:noProof/>
          <w:lang w:eastAsia="zh-CN"/>
        </w:rPr>
        <w:t>1</w:t>
      </w:r>
      <w:r w:rsidRPr="006E7502">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Intra-system minimum requirements</w:t>
      </w:r>
      <w:r>
        <w:rPr>
          <w:noProof/>
        </w:rPr>
        <w:tab/>
      </w:r>
      <w:r>
        <w:rPr>
          <w:noProof/>
        </w:rPr>
        <w:fldChar w:fldCharType="begin"/>
      </w:r>
      <w:r>
        <w:rPr>
          <w:noProof/>
        </w:rPr>
        <w:instrText xml:space="preserve"> PAGEREF _Toc176702082 \h </w:instrText>
      </w:r>
      <w:r>
        <w:rPr>
          <w:noProof/>
        </w:rPr>
      </w:r>
      <w:r>
        <w:rPr>
          <w:noProof/>
        </w:rPr>
        <w:fldChar w:fldCharType="separate"/>
      </w:r>
      <w:r>
        <w:rPr>
          <w:noProof/>
        </w:rPr>
        <w:t>111</w:t>
      </w:r>
      <w:r>
        <w:rPr>
          <w:noProof/>
        </w:rPr>
        <w:fldChar w:fldCharType="end"/>
      </w:r>
    </w:p>
    <w:p w14:paraId="6E01DA9A" w14:textId="0072532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6.7.5.</w:t>
      </w:r>
      <w:r w:rsidRPr="006E7502">
        <w:rPr>
          <w:rFonts w:eastAsia="SimSun"/>
          <w:noProof/>
          <w:lang w:eastAsia="zh-CN"/>
        </w:rPr>
        <w:t>1</w:t>
      </w:r>
      <w:r w:rsidRPr="006E750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Additional requirements</w:t>
      </w:r>
      <w:r>
        <w:rPr>
          <w:noProof/>
        </w:rPr>
        <w:tab/>
      </w:r>
      <w:r>
        <w:rPr>
          <w:noProof/>
        </w:rPr>
        <w:fldChar w:fldCharType="begin"/>
      </w:r>
      <w:r>
        <w:rPr>
          <w:noProof/>
        </w:rPr>
        <w:instrText xml:space="preserve"> PAGEREF _Toc176702083 \h </w:instrText>
      </w:r>
      <w:r>
        <w:rPr>
          <w:noProof/>
        </w:rPr>
      </w:r>
      <w:r>
        <w:rPr>
          <w:noProof/>
        </w:rPr>
        <w:fldChar w:fldCharType="separate"/>
      </w:r>
      <w:r>
        <w:rPr>
          <w:noProof/>
        </w:rPr>
        <w:t>111</w:t>
      </w:r>
      <w:r>
        <w:rPr>
          <w:noProof/>
        </w:rPr>
        <w:fldChar w:fldCharType="end"/>
      </w:r>
    </w:p>
    <w:p w14:paraId="582C49F8" w14:textId="640BC74B"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Conducted receiver characteristics (IAB-DU and IAB-MT)</w:t>
      </w:r>
      <w:r>
        <w:rPr>
          <w:noProof/>
        </w:rPr>
        <w:tab/>
      </w:r>
      <w:r>
        <w:rPr>
          <w:noProof/>
        </w:rPr>
        <w:fldChar w:fldCharType="begin"/>
      </w:r>
      <w:r>
        <w:rPr>
          <w:noProof/>
        </w:rPr>
        <w:instrText xml:space="preserve"> PAGEREF _Toc176702084 \h </w:instrText>
      </w:r>
      <w:r>
        <w:rPr>
          <w:noProof/>
        </w:rPr>
      </w:r>
      <w:r>
        <w:rPr>
          <w:noProof/>
        </w:rPr>
        <w:fldChar w:fldCharType="separate"/>
      </w:r>
      <w:r>
        <w:rPr>
          <w:noProof/>
        </w:rPr>
        <w:t>111</w:t>
      </w:r>
      <w:r>
        <w:rPr>
          <w:noProof/>
        </w:rPr>
        <w:fldChar w:fldCharType="end"/>
      </w:r>
    </w:p>
    <w:p w14:paraId="361E8B08" w14:textId="5403BB78"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_Toc176702085 \h </w:instrText>
      </w:r>
      <w:r>
        <w:rPr>
          <w:noProof/>
        </w:rPr>
      </w:r>
      <w:r>
        <w:rPr>
          <w:noProof/>
        </w:rPr>
        <w:fldChar w:fldCharType="separate"/>
      </w:r>
      <w:r>
        <w:rPr>
          <w:noProof/>
        </w:rPr>
        <w:t>111</w:t>
      </w:r>
      <w:r>
        <w:rPr>
          <w:noProof/>
        </w:rPr>
        <w:fldChar w:fldCharType="end"/>
      </w:r>
    </w:p>
    <w:p w14:paraId="4CC886E0" w14:textId="25DFB08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Reference sensitivity level</w:t>
      </w:r>
      <w:r>
        <w:rPr>
          <w:noProof/>
        </w:rPr>
        <w:tab/>
      </w:r>
      <w:r>
        <w:rPr>
          <w:noProof/>
        </w:rPr>
        <w:fldChar w:fldCharType="begin"/>
      </w:r>
      <w:r>
        <w:rPr>
          <w:noProof/>
        </w:rPr>
        <w:instrText xml:space="preserve"> PAGEREF _Toc176702086 \h </w:instrText>
      </w:r>
      <w:r>
        <w:rPr>
          <w:noProof/>
        </w:rPr>
      </w:r>
      <w:r>
        <w:rPr>
          <w:noProof/>
        </w:rPr>
        <w:fldChar w:fldCharType="separate"/>
      </w:r>
      <w:r>
        <w:rPr>
          <w:noProof/>
        </w:rPr>
        <w:t>111</w:t>
      </w:r>
      <w:r>
        <w:rPr>
          <w:noProof/>
        </w:rPr>
        <w:fldChar w:fldCharType="end"/>
      </w:r>
    </w:p>
    <w:p w14:paraId="43EB1877" w14:textId="59C50AE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_Toc176702087 \h </w:instrText>
      </w:r>
      <w:r>
        <w:rPr>
          <w:noProof/>
        </w:rPr>
      </w:r>
      <w:r>
        <w:rPr>
          <w:noProof/>
        </w:rPr>
        <w:fldChar w:fldCharType="separate"/>
      </w:r>
      <w:r>
        <w:rPr>
          <w:noProof/>
        </w:rPr>
        <w:t>111</w:t>
      </w:r>
      <w:r>
        <w:rPr>
          <w:noProof/>
        </w:rPr>
        <w:fldChar w:fldCharType="end"/>
      </w:r>
    </w:p>
    <w:p w14:paraId="2D1665F2" w14:textId="11D6C40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_Toc176702088 \h </w:instrText>
      </w:r>
      <w:r>
        <w:rPr>
          <w:noProof/>
        </w:rPr>
      </w:r>
      <w:r>
        <w:rPr>
          <w:noProof/>
        </w:rPr>
        <w:fldChar w:fldCharType="separate"/>
      </w:r>
      <w:r>
        <w:rPr>
          <w:noProof/>
        </w:rPr>
        <w:t>111</w:t>
      </w:r>
      <w:r>
        <w:rPr>
          <w:noProof/>
        </w:rPr>
        <w:fldChar w:fldCharType="end"/>
      </w:r>
    </w:p>
    <w:p w14:paraId="4F51D126" w14:textId="13621AA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_Toc176702089 \h </w:instrText>
      </w:r>
      <w:r>
        <w:rPr>
          <w:noProof/>
        </w:rPr>
      </w:r>
      <w:r>
        <w:rPr>
          <w:noProof/>
        </w:rPr>
        <w:fldChar w:fldCharType="separate"/>
      </w:r>
      <w:r>
        <w:rPr>
          <w:noProof/>
        </w:rPr>
        <w:t>112</w:t>
      </w:r>
      <w:r>
        <w:rPr>
          <w:noProof/>
        </w:rPr>
        <w:fldChar w:fldCharType="end"/>
      </w:r>
    </w:p>
    <w:p w14:paraId="10D18FA6" w14:textId="12F42A01"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_Toc176702090 \h </w:instrText>
      </w:r>
      <w:r>
        <w:rPr>
          <w:noProof/>
        </w:rPr>
      </w:r>
      <w:r>
        <w:rPr>
          <w:noProof/>
        </w:rPr>
        <w:fldChar w:fldCharType="separate"/>
      </w:r>
      <w:r>
        <w:rPr>
          <w:noProof/>
        </w:rPr>
        <w:t>112</w:t>
      </w:r>
      <w:r>
        <w:rPr>
          <w:noProof/>
        </w:rPr>
        <w:fldChar w:fldCharType="end"/>
      </w:r>
    </w:p>
    <w:p w14:paraId="52809BE9" w14:textId="640BBD4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_Toc176702091 \h </w:instrText>
      </w:r>
      <w:r>
        <w:rPr>
          <w:noProof/>
        </w:rPr>
      </w:r>
      <w:r>
        <w:rPr>
          <w:noProof/>
        </w:rPr>
        <w:fldChar w:fldCharType="separate"/>
      </w:r>
      <w:r>
        <w:rPr>
          <w:noProof/>
        </w:rPr>
        <w:t>112</w:t>
      </w:r>
      <w:r>
        <w:rPr>
          <w:noProof/>
        </w:rPr>
        <w:fldChar w:fldCharType="end"/>
      </w:r>
    </w:p>
    <w:p w14:paraId="2AEA13DC" w14:textId="62101EB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_Toc176702092 \h </w:instrText>
      </w:r>
      <w:r>
        <w:rPr>
          <w:noProof/>
        </w:rPr>
      </w:r>
      <w:r>
        <w:rPr>
          <w:noProof/>
        </w:rPr>
        <w:fldChar w:fldCharType="separate"/>
      </w:r>
      <w:r>
        <w:rPr>
          <w:noProof/>
        </w:rPr>
        <w:t>112</w:t>
      </w:r>
      <w:r>
        <w:rPr>
          <w:noProof/>
        </w:rPr>
        <w:fldChar w:fldCharType="end"/>
      </w:r>
    </w:p>
    <w:p w14:paraId="7108AD12" w14:textId="2772F82B"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_Toc176702093 \h </w:instrText>
      </w:r>
      <w:r>
        <w:rPr>
          <w:noProof/>
        </w:rPr>
      </w:r>
      <w:r>
        <w:rPr>
          <w:noProof/>
        </w:rPr>
        <w:fldChar w:fldCharType="separate"/>
      </w:r>
      <w:r>
        <w:rPr>
          <w:noProof/>
        </w:rPr>
        <w:t>112</w:t>
      </w:r>
      <w:r>
        <w:rPr>
          <w:noProof/>
        </w:rPr>
        <w:fldChar w:fldCharType="end"/>
      </w:r>
    </w:p>
    <w:p w14:paraId="74E476AF" w14:textId="7D1C03C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 xml:space="preserve">Test requirements for </w:t>
      </w:r>
      <w:r w:rsidRPr="006E7502">
        <w:rPr>
          <w:rFonts w:eastAsiaTheme="minorEastAsia"/>
          <w:i/>
          <w:noProof/>
        </w:rPr>
        <w:t>IAB-DU</w:t>
      </w:r>
      <w:r>
        <w:rPr>
          <w:noProof/>
        </w:rPr>
        <w:tab/>
      </w:r>
      <w:r>
        <w:rPr>
          <w:noProof/>
        </w:rPr>
        <w:fldChar w:fldCharType="begin"/>
      </w:r>
      <w:r>
        <w:rPr>
          <w:noProof/>
        </w:rPr>
        <w:instrText xml:space="preserve"> PAGEREF _Toc176702094 \h </w:instrText>
      </w:r>
      <w:r>
        <w:rPr>
          <w:noProof/>
        </w:rPr>
      </w:r>
      <w:r>
        <w:rPr>
          <w:noProof/>
        </w:rPr>
        <w:fldChar w:fldCharType="separate"/>
      </w:r>
      <w:r>
        <w:rPr>
          <w:noProof/>
        </w:rPr>
        <w:t>112</w:t>
      </w:r>
      <w:r>
        <w:rPr>
          <w:noProof/>
        </w:rPr>
        <w:fldChar w:fldCharType="end"/>
      </w:r>
    </w:p>
    <w:p w14:paraId="7BAA0E2F" w14:textId="1B5C2BD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 xml:space="preserve">Test requirements for </w:t>
      </w:r>
      <w:r w:rsidRPr="006E7502">
        <w:rPr>
          <w:rFonts w:eastAsiaTheme="minorEastAsia"/>
          <w:i/>
          <w:noProof/>
        </w:rPr>
        <w:t>IAB-MT</w:t>
      </w:r>
      <w:r>
        <w:rPr>
          <w:noProof/>
        </w:rPr>
        <w:tab/>
      </w:r>
      <w:r>
        <w:rPr>
          <w:noProof/>
        </w:rPr>
        <w:fldChar w:fldCharType="begin"/>
      </w:r>
      <w:r>
        <w:rPr>
          <w:noProof/>
        </w:rPr>
        <w:instrText xml:space="preserve"> PAGEREF _Toc176702095 \h </w:instrText>
      </w:r>
      <w:r>
        <w:rPr>
          <w:noProof/>
        </w:rPr>
      </w:r>
      <w:r>
        <w:rPr>
          <w:noProof/>
        </w:rPr>
        <w:fldChar w:fldCharType="separate"/>
      </w:r>
      <w:r>
        <w:rPr>
          <w:noProof/>
        </w:rPr>
        <w:t>114</w:t>
      </w:r>
      <w:r>
        <w:rPr>
          <w:noProof/>
        </w:rPr>
        <w:fldChar w:fldCharType="end"/>
      </w:r>
    </w:p>
    <w:p w14:paraId="45EF0F98" w14:textId="6F9288EA"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Dynamic range</w:t>
      </w:r>
      <w:r>
        <w:rPr>
          <w:noProof/>
        </w:rPr>
        <w:tab/>
      </w:r>
      <w:r>
        <w:rPr>
          <w:noProof/>
        </w:rPr>
        <w:fldChar w:fldCharType="begin"/>
      </w:r>
      <w:r>
        <w:rPr>
          <w:noProof/>
        </w:rPr>
        <w:instrText xml:space="preserve"> PAGEREF _Toc176702096 \h </w:instrText>
      </w:r>
      <w:r>
        <w:rPr>
          <w:noProof/>
        </w:rPr>
      </w:r>
      <w:r>
        <w:rPr>
          <w:noProof/>
        </w:rPr>
        <w:fldChar w:fldCharType="separate"/>
      </w:r>
      <w:r>
        <w:rPr>
          <w:noProof/>
        </w:rPr>
        <w:t>115</w:t>
      </w:r>
      <w:r>
        <w:rPr>
          <w:noProof/>
        </w:rPr>
        <w:fldChar w:fldCharType="end"/>
      </w:r>
    </w:p>
    <w:p w14:paraId="7F36110F" w14:textId="7407651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_Toc176702097 \h </w:instrText>
      </w:r>
      <w:r>
        <w:rPr>
          <w:noProof/>
        </w:rPr>
      </w:r>
      <w:r>
        <w:rPr>
          <w:noProof/>
        </w:rPr>
        <w:fldChar w:fldCharType="separate"/>
      </w:r>
      <w:r>
        <w:rPr>
          <w:noProof/>
        </w:rPr>
        <w:t>115</w:t>
      </w:r>
      <w:r>
        <w:rPr>
          <w:noProof/>
        </w:rPr>
        <w:fldChar w:fldCharType="end"/>
      </w:r>
    </w:p>
    <w:p w14:paraId="58395A4B" w14:textId="3871D9B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_Toc176702098 \h </w:instrText>
      </w:r>
      <w:r>
        <w:rPr>
          <w:noProof/>
        </w:rPr>
      </w:r>
      <w:r>
        <w:rPr>
          <w:noProof/>
        </w:rPr>
        <w:fldChar w:fldCharType="separate"/>
      </w:r>
      <w:r>
        <w:rPr>
          <w:noProof/>
        </w:rPr>
        <w:t>115</w:t>
      </w:r>
      <w:r>
        <w:rPr>
          <w:noProof/>
        </w:rPr>
        <w:fldChar w:fldCharType="end"/>
      </w:r>
    </w:p>
    <w:p w14:paraId="2B49D42D" w14:textId="0A7A4DD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_Toc176702099 \h </w:instrText>
      </w:r>
      <w:r>
        <w:rPr>
          <w:noProof/>
        </w:rPr>
      </w:r>
      <w:r>
        <w:rPr>
          <w:noProof/>
        </w:rPr>
        <w:fldChar w:fldCharType="separate"/>
      </w:r>
      <w:r>
        <w:rPr>
          <w:noProof/>
        </w:rPr>
        <w:t>115</w:t>
      </w:r>
      <w:r>
        <w:rPr>
          <w:noProof/>
        </w:rPr>
        <w:fldChar w:fldCharType="end"/>
      </w:r>
    </w:p>
    <w:p w14:paraId="4A5D8F86" w14:textId="3559188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_Toc176702100 \h </w:instrText>
      </w:r>
      <w:r>
        <w:rPr>
          <w:noProof/>
        </w:rPr>
      </w:r>
      <w:r>
        <w:rPr>
          <w:noProof/>
        </w:rPr>
        <w:fldChar w:fldCharType="separate"/>
      </w:r>
      <w:r>
        <w:rPr>
          <w:noProof/>
        </w:rPr>
        <w:t>115</w:t>
      </w:r>
      <w:r>
        <w:rPr>
          <w:noProof/>
        </w:rPr>
        <w:fldChar w:fldCharType="end"/>
      </w:r>
    </w:p>
    <w:p w14:paraId="0257E4F8" w14:textId="00FFAEB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_Toc176702101 \h </w:instrText>
      </w:r>
      <w:r>
        <w:rPr>
          <w:noProof/>
        </w:rPr>
      </w:r>
      <w:r>
        <w:rPr>
          <w:noProof/>
        </w:rPr>
        <w:fldChar w:fldCharType="separate"/>
      </w:r>
      <w:r>
        <w:rPr>
          <w:noProof/>
        </w:rPr>
        <w:t>115</w:t>
      </w:r>
      <w:r>
        <w:rPr>
          <w:noProof/>
        </w:rPr>
        <w:fldChar w:fldCharType="end"/>
      </w:r>
    </w:p>
    <w:p w14:paraId="00F7B70B" w14:textId="3C9A6DE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_Toc176702102 \h </w:instrText>
      </w:r>
      <w:r>
        <w:rPr>
          <w:noProof/>
        </w:rPr>
      </w:r>
      <w:r>
        <w:rPr>
          <w:noProof/>
        </w:rPr>
        <w:fldChar w:fldCharType="separate"/>
      </w:r>
      <w:r>
        <w:rPr>
          <w:noProof/>
        </w:rPr>
        <w:t>115</w:t>
      </w:r>
      <w:r>
        <w:rPr>
          <w:noProof/>
        </w:rPr>
        <w:fldChar w:fldCharType="end"/>
      </w:r>
    </w:p>
    <w:p w14:paraId="3A35D646" w14:textId="288E1BE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_Toc176702103 \h </w:instrText>
      </w:r>
      <w:r>
        <w:rPr>
          <w:noProof/>
        </w:rPr>
      </w:r>
      <w:r>
        <w:rPr>
          <w:noProof/>
        </w:rPr>
        <w:fldChar w:fldCharType="separate"/>
      </w:r>
      <w:r>
        <w:rPr>
          <w:noProof/>
        </w:rPr>
        <w:t>116</w:t>
      </w:r>
      <w:r>
        <w:rPr>
          <w:noProof/>
        </w:rPr>
        <w:fldChar w:fldCharType="end"/>
      </w:r>
    </w:p>
    <w:p w14:paraId="3E6A0B86" w14:textId="22D24EE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In-band selectivity and blocking</w:t>
      </w:r>
      <w:r>
        <w:rPr>
          <w:noProof/>
        </w:rPr>
        <w:tab/>
      </w:r>
      <w:r>
        <w:rPr>
          <w:noProof/>
        </w:rPr>
        <w:fldChar w:fldCharType="begin"/>
      </w:r>
      <w:r>
        <w:rPr>
          <w:noProof/>
        </w:rPr>
        <w:instrText xml:space="preserve"> PAGEREF _Toc176702104 \h </w:instrText>
      </w:r>
      <w:r>
        <w:rPr>
          <w:noProof/>
        </w:rPr>
      </w:r>
      <w:r>
        <w:rPr>
          <w:noProof/>
        </w:rPr>
        <w:fldChar w:fldCharType="separate"/>
      </w:r>
      <w:r>
        <w:rPr>
          <w:noProof/>
        </w:rPr>
        <w:t>119</w:t>
      </w:r>
      <w:r>
        <w:rPr>
          <w:noProof/>
        </w:rPr>
        <w:fldChar w:fldCharType="end"/>
      </w:r>
    </w:p>
    <w:p w14:paraId="0548E116" w14:textId="26197091"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Adjacent Channel Selectivity (ACS)</w:t>
      </w:r>
      <w:r>
        <w:rPr>
          <w:noProof/>
        </w:rPr>
        <w:tab/>
      </w:r>
      <w:r>
        <w:rPr>
          <w:noProof/>
        </w:rPr>
        <w:fldChar w:fldCharType="begin"/>
      </w:r>
      <w:r>
        <w:rPr>
          <w:noProof/>
        </w:rPr>
        <w:instrText xml:space="preserve"> PAGEREF _Toc176702105 \h </w:instrText>
      </w:r>
      <w:r>
        <w:rPr>
          <w:noProof/>
        </w:rPr>
      </w:r>
      <w:r>
        <w:rPr>
          <w:noProof/>
        </w:rPr>
        <w:fldChar w:fldCharType="separate"/>
      </w:r>
      <w:r>
        <w:rPr>
          <w:noProof/>
        </w:rPr>
        <w:t>119</w:t>
      </w:r>
      <w:r>
        <w:rPr>
          <w:noProof/>
        </w:rPr>
        <w:fldChar w:fldCharType="end"/>
      </w:r>
    </w:p>
    <w:p w14:paraId="57EFAE75" w14:textId="2DD81E0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_Toc176702106 \h </w:instrText>
      </w:r>
      <w:r>
        <w:rPr>
          <w:noProof/>
        </w:rPr>
      </w:r>
      <w:r>
        <w:rPr>
          <w:noProof/>
        </w:rPr>
        <w:fldChar w:fldCharType="separate"/>
      </w:r>
      <w:r>
        <w:rPr>
          <w:noProof/>
        </w:rPr>
        <w:t>119</w:t>
      </w:r>
      <w:r>
        <w:rPr>
          <w:noProof/>
        </w:rPr>
        <w:fldChar w:fldCharType="end"/>
      </w:r>
    </w:p>
    <w:p w14:paraId="21049174" w14:textId="0EC9C27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_Toc176702107 \h </w:instrText>
      </w:r>
      <w:r>
        <w:rPr>
          <w:noProof/>
        </w:rPr>
      </w:r>
      <w:r>
        <w:rPr>
          <w:noProof/>
        </w:rPr>
        <w:fldChar w:fldCharType="separate"/>
      </w:r>
      <w:r>
        <w:rPr>
          <w:noProof/>
        </w:rPr>
        <w:t>120</w:t>
      </w:r>
      <w:r>
        <w:rPr>
          <w:noProof/>
        </w:rPr>
        <w:fldChar w:fldCharType="end"/>
      </w:r>
    </w:p>
    <w:p w14:paraId="474CC58A" w14:textId="1CEEDE2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_Toc176702108 \h </w:instrText>
      </w:r>
      <w:r>
        <w:rPr>
          <w:noProof/>
        </w:rPr>
      </w:r>
      <w:r>
        <w:rPr>
          <w:noProof/>
        </w:rPr>
        <w:fldChar w:fldCharType="separate"/>
      </w:r>
      <w:r>
        <w:rPr>
          <w:noProof/>
        </w:rPr>
        <w:t>120</w:t>
      </w:r>
      <w:r>
        <w:rPr>
          <w:noProof/>
        </w:rPr>
        <w:fldChar w:fldCharType="end"/>
      </w:r>
    </w:p>
    <w:p w14:paraId="67431406" w14:textId="0E03A32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_Toc176702109 \h </w:instrText>
      </w:r>
      <w:r>
        <w:rPr>
          <w:noProof/>
        </w:rPr>
      </w:r>
      <w:r>
        <w:rPr>
          <w:noProof/>
        </w:rPr>
        <w:fldChar w:fldCharType="separate"/>
      </w:r>
      <w:r>
        <w:rPr>
          <w:noProof/>
        </w:rPr>
        <w:t>120</w:t>
      </w:r>
      <w:r>
        <w:rPr>
          <w:noProof/>
        </w:rPr>
        <w:fldChar w:fldCharType="end"/>
      </w:r>
    </w:p>
    <w:p w14:paraId="136422AB" w14:textId="74F8E18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_Toc176702110 \h </w:instrText>
      </w:r>
      <w:r>
        <w:rPr>
          <w:noProof/>
        </w:rPr>
      </w:r>
      <w:r>
        <w:rPr>
          <w:noProof/>
        </w:rPr>
        <w:fldChar w:fldCharType="separate"/>
      </w:r>
      <w:r>
        <w:rPr>
          <w:noProof/>
        </w:rPr>
        <w:t>120</w:t>
      </w:r>
      <w:r>
        <w:rPr>
          <w:noProof/>
        </w:rPr>
        <w:fldChar w:fldCharType="end"/>
      </w:r>
    </w:p>
    <w:p w14:paraId="0392B099" w14:textId="2828345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_Toc176702111 \h </w:instrText>
      </w:r>
      <w:r>
        <w:rPr>
          <w:noProof/>
        </w:rPr>
      </w:r>
      <w:r>
        <w:rPr>
          <w:noProof/>
        </w:rPr>
        <w:fldChar w:fldCharType="separate"/>
      </w:r>
      <w:r>
        <w:rPr>
          <w:noProof/>
        </w:rPr>
        <w:t>120</w:t>
      </w:r>
      <w:r>
        <w:rPr>
          <w:noProof/>
        </w:rPr>
        <w:fldChar w:fldCharType="end"/>
      </w:r>
    </w:p>
    <w:p w14:paraId="2D8D9315" w14:textId="3E38F92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_Toc176702112 \h </w:instrText>
      </w:r>
      <w:r>
        <w:rPr>
          <w:noProof/>
        </w:rPr>
      </w:r>
      <w:r>
        <w:rPr>
          <w:noProof/>
        </w:rPr>
        <w:fldChar w:fldCharType="separate"/>
      </w:r>
      <w:r>
        <w:rPr>
          <w:noProof/>
        </w:rPr>
        <w:t>120</w:t>
      </w:r>
      <w:r>
        <w:rPr>
          <w:noProof/>
        </w:rPr>
        <w:fldChar w:fldCharType="end"/>
      </w:r>
    </w:p>
    <w:p w14:paraId="2B505AA1" w14:textId="7D16B2D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 for IAB-DU</w:t>
      </w:r>
      <w:r>
        <w:rPr>
          <w:noProof/>
        </w:rPr>
        <w:tab/>
      </w:r>
      <w:r>
        <w:rPr>
          <w:noProof/>
        </w:rPr>
        <w:fldChar w:fldCharType="begin"/>
      </w:r>
      <w:r>
        <w:rPr>
          <w:noProof/>
        </w:rPr>
        <w:instrText xml:space="preserve"> PAGEREF _Toc176702113 \h </w:instrText>
      </w:r>
      <w:r>
        <w:rPr>
          <w:noProof/>
        </w:rPr>
      </w:r>
      <w:r>
        <w:rPr>
          <w:noProof/>
        </w:rPr>
        <w:fldChar w:fldCharType="separate"/>
      </w:r>
      <w:r>
        <w:rPr>
          <w:noProof/>
        </w:rPr>
        <w:t>120</w:t>
      </w:r>
      <w:r>
        <w:rPr>
          <w:noProof/>
        </w:rPr>
        <w:fldChar w:fldCharType="end"/>
      </w:r>
    </w:p>
    <w:p w14:paraId="44B1AFB3" w14:textId="14493C8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 for IAB-MT</w:t>
      </w:r>
      <w:r>
        <w:rPr>
          <w:noProof/>
        </w:rPr>
        <w:tab/>
      </w:r>
      <w:r>
        <w:rPr>
          <w:noProof/>
        </w:rPr>
        <w:fldChar w:fldCharType="begin"/>
      </w:r>
      <w:r>
        <w:rPr>
          <w:noProof/>
        </w:rPr>
        <w:instrText xml:space="preserve"> PAGEREF _Toc176702114 \h </w:instrText>
      </w:r>
      <w:r>
        <w:rPr>
          <w:noProof/>
        </w:rPr>
      </w:r>
      <w:r>
        <w:rPr>
          <w:noProof/>
        </w:rPr>
        <w:fldChar w:fldCharType="separate"/>
      </w:r>
      <w:r>
        <w:rPr>
          <w:noProof/>
        </w:rPr>
        <w:t>121</w:t>
      </w:r>
      <w:r>
        <w:rPr>
          <w:noProof/>
        </w:rPr>
        <w:fldChar w:fldCharType="end"/>
      </w:r>
    </w:p>
    <w:p w14:paraId="6FAE3E5D" w14:textId="287F8C8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In-band blocking</w:t>
      </w:r>
      <w:r>
        <w:rPr>
          <w:noProof/>
        </w:rPr>
        <w:tab/>
      </w:r>
      <w:r>
        <w:rPr>
          <w:noProof/>
        </w:rPr>
        <w:fldChar w:fldCharType="begin"/>
      </w:r>
      <w:r>
        <w:rPr>
          <w:noProof/>
        </w:rPr>
        <w:instrText xml:space="preserve"> PAGEREF _Toc176702115 \h </w:instrText>
      </w:r>
      <w:r>
        <w:rPr>
          <w:noProof/>
        </w:rPr>
      </w:r>
      <w:r>
        <w:rPr>
          <w:noProof/>
        </w:rPr>
        <w:fldChar w:fldCharType="separate"/>
      </w:r>
      <w:r>
        <w:rPr>
          <w:noProof/>
        </w:rPr>
        <w:t>123</w:t>
      </w:r>
      <w:r>
        <w:rPr>
          <w:noProof/>
        </w:rPr>
        <w:fldChar w:fldCharType="end"/>
      </w:r>
    </w:p>
    <w:p w14:paraId="0A9B7BE9" w14:textId="4377E80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_Toc176702116 \h </w:instrText>
      </w:r>
      <w:r>
        <w:rPr>
          <w:noProof/>
        </w:rPr>
      </w:r>
      <w:r>
        <w:rPr>
          <w:noProof/>
        </w:rPr>
        <w:fldChar w:fldCharType="separate"/>
      </w:r>
      <w:r>
        <w:rPr>
          <w:noProof/>
        </w:rPr>
        <w:t>123</w:t>
      </w:r>
      <w:r>
        <w:rPr>
          <w:noProof/>
        </w:rPr>
        <w:fldChar w:fldCharType="end"/>
      </w:r>
    </w:p>
    <w:p w14:paraId="09ED5285" w14:textId="33F91E7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_Toc176702117 \h </w:instrText>
      </w:r>
      <w:r>
        <w:rPr>
          <w:noProof/>
        </w:rPr>
      </w:r>
      <w:r>
        <w:rPr>
          <w:noProof/>
        </w:rPr>
        <w:fldChar w:fldCharType="separate"/>
      </w:r>
      <w:r>
        <w:rPr>
          <w:noProof/>
        </w:rPr>
        <w:t>123</w:t>
      </w:r>
      <w:r>
        <w:rPr>
          <w:noProof/>
        </w:rPr>
        <w:fldChar w:fldCharType="end"/>
      </w:r>
    </w:p>
    <w:p w14:paraId="7083669F" w14:textId="584CDC2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_Toc176702118 \h </w:instrText>
      </w:r>
      <w:r>
        <w:rPr>
          <w:noProof/>
        </w:rPr>
      </w:r>
      <w:r>
        <w:rPr>
          <w:noProof/>
        </w:rPr>
        <w:fldChar w:fldCharType="separate"/>
      </w:r>
      <w:r>
        <w:rPr>
          <w:noProof/>
        </w:rPr>
        <w:t>123</w:t>
      </w:r>
      <w:r>
        <w:rPr>
          <w:noProof/>
        </w:rPr>
        <w:fldChar w:fldCharType="end"/>
      </w:r>
    </w:p>
    <w:p w14:paraId="7C04C557" w14:textId="605EE3B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_Toc176702119 \h </w:instrText>
      </w:r>
      <w:r>
        <w:rPr>
          <w:noProof/>
        </w:rPr>
      </w:r>
      <w:r>
        <w:rPr>
          <w:noProof/>
        </w:rPr>
        <w:fldChar w:fldCharType="separate"/>
      </w:r>
      <w:r>
        <w:rPr>
          <w:noProof/>
        </w:rPr>
        <w:t>123</w:t>
      </w:r>
      <w:r>
        <w:rPr>
          <w:noProof/>
        </w:rPr>
        <w:fldChar w:fldCharType="end"/>
      </w:r>
    </w:p>
    <w:p w14:paraId="5E1383E1" w14:textId="374C191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_Toc176702120 \h </w:instrText>
      </w:r>
      <w:r>
        <w:rPr>
          <w:noProof/>
        </w:rPr>
      </w:r>
      <w:r>
        <w:rPr>
          <w:noProof/>
        </w:rPr>
        <w:fldChar w:fldCharType="separate"/>
      </w:r>
      <w:r>
        <w:rPr>
          <w:noProof/>
        </w:rPr>
        <w:t>123</w:t>
      </w:r>
      <w:r>
        <w:rPr>
          <w:noProof/>
        </w:rPr>
        <w:fldChar w:fldCharType="end"/>
      </w:r>
    </w:p>
    <w:p w14:paraId="2DB73085" w14:textId="4B31924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 for general blocking</w:t>
      </w:r>
      <w:r>
        <w:rPr>
          <w:noProof/>
        </w:rPr>
        <w:tab/>
      </w:r>
      <w:r>
        <w:rPr>
          <w:noProof/>
        </w:rPr>
        <w:fldChar w:fldCharType="begin"/>
      </w:r>
      <w:r>
        <w:rPr>
          <w:noProof/>
        </w:rPr>
        <w:instrText xml:space="preserve"> PAGEREF _Toc176702121 \h </w:instrText>
      </w:r>
      <w:r>
        <w:rPr>
          <w:noProof/>
        </w:rPr>
      </w:r>
      <w:r>
        <w:rPr>
          <w:noProof/>
        </w:rPr>
        <w:fldChar w:fldCharType="separate"/>
      </w:r>
      <w:r>
        <w:rPr>
          <w:noProof/>
        </w:rPr>
        <w:t>123</w:t>
      </w:r>
      <w:r>
        <w:rPr>
          <w:noProof/>
        </w:rPr>
        <w:fldChar w:fldCharType="end"/>
      </w:r>
    </w:p>
    <w:p w14:paraId="67CD39BA" w14:textId="0B3F071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 for narrowband blocking</w:t>
      </w:r>
      <w:r>
        <w:rPr>
          <w:noProof/>
        </w:rPr>
        <w:tab/>
      </w:r>
      <w:r>
        <w:rPr>
          <w:noProof/>
        </w:rPr>
        <w:fldChar w:fldCharType="begin"/>
      </w:r>
      <w:r>
        <w:rPr>
          <w:noProof/>
        </w:rPr>
        <w:instrText xml:space="preserve"> PAGEREF _Toc176702122 \h </w:instrText>
      </w:r>
      <w:r>
        <w:rPr>
          <w:noProof/>
        </w:rPr>
      </w:r>
      <w:r>
        <w:rPr>
          <w:noProof/>
        </w:rPr>
        <w:fldChar w:fldCharType="separate"/>
      </w:r>
      <w:r>
        <w:rPr>
          <w:noProof/>
        </w:rPr>
        <w:t>124</w:t>
      </w:r>
      <w:r>
        <w:rPr>
          <w:noProof/>
        </w:rPr>
        <w:fldChar w:fldCharType="end"/>
      </w:r>
    </w:p>
    <w:p w14:paraId="472C857D" w14:textId="2CF1314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_Toc176702123 \h </w:instrText>
      </w:r>
      <w:r>
        <w:rPr>
          <w:noProof/>
        </w:rPr>
      </w:r>
      <w:r>
        <w:rPr>
          <w:noProof/>
        </w:rPr>
        <w:fldChar w:fldCharType="separate"/>
      </w:r>
      <w:r>
        <w:rPr>
          <w:noProof/>
        </w:rPr>
        <w:t>124</w:t>
      </w:r>
      <w:r>
        <w:rPr>
          <w:noProof/>
        </w:rPr>
        <w:fldChar w:fldCharType="end"/>
      </w:r>
    </w:p>
    <w:p w14:paraId="1209DBFD" w14:textId="25E0904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 for IAB-DU</w:t>
      </w:r>
      <w:r>
        <w:rPr>
          <w:noProof/>
        </w:rPr>
        <w:tab/>
      </w:r>
      <w:r>
        <w:rPr>
          <w:noProof/>
        </w:rPr>
        <w:fldChar w:fldCharType="begin"/>
      </w:r>
      <w:r>
        <w:rPr>
          <w:noProof/>
        </w:rPr>
        <w:instrText xml:space="preserve"> PAGEREF _Toc176702124 \h </w:instrText>
      </w:r>
      <w:r>
        <w:rPr>
          <w:noProof/>
        </w:rPr>
      </w:r>
      <w:r>
        <w:rPr>
          <w:noProof/>
        </w:rPr>
        <w:fldChar w:fldCharType="separate"/>
      </w:r>
      <w:r>
        <w:rPr>
          <w:noProof/>
        </w:rPr>
        <w:t>124</w:t>
      </w:r>
      <w:r>
        <w:rPr>
          <w:noProof/>
        </w:rPr>
        <w:fldChar w:fldCharType="end"/>
      </w:r>
    </w:p>
    <w:p w14:paraId="1F4928A4" w14:textId="6C46C71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 for IAB-MT</w:t>
      </w:r>
      <w:r>
        <w:rPr>
          <w:noProof/>
        </w:rPr>
        <w:tab/>
      </w:r>
      <w:r>
        <w:rPr>
          <w:noProof/>
        </w:rPr>
        <w:fldChar w:fldCharType="begin"/>
      </w:r>
      <w:r>
        <w:rPr>
          <w:noProof/>
        </w:rPr>
        <w:instrText xml:space="preserve"> PAGEREF _Toc176702125 \h </w:instrText>
      </w:r>
      <w:r>
        <w:rPr>
          <w:noProof/>
        </w:rPr>
      </w:r>
      <w:r>
        <w:rPr>
          <w:noProof/>
        </w:rPr>
        <w:fldChar w:fldCharType="separate"/>
      </w:r>
      <w:r>
        <w:rPr>
          <w:noProof/>
        </w:rPr>
        <w:t>126</w:t>
      </w:r>
      <w:r>
        <w:rPr>
          <w:noProof/>
        </w:rPr>
        <w:fldChar w:fldCharType="end"/>
      </w:r>
    </w:p>
    <w:p w14:paraId="54A8EA1A" w14:textId="6D6B0DA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Out-of-band blocking</w:t>
      </w:r>
      <w:r>
        <w:rPr>
          <w:noProof/>
        </w:rPr>
        <w:tab/>
      </w:r>
      <w:r>
        <w:rPr>
          <w:noProof/>
        </w:rPr>
        <w:fldChar w:fldCharType="begin"/>
      </w:r>
      <w:r>
        <w:rPr>
          <w:noProof/>
        </w:rPr>
        <w:instrText xml:space="preserve"> PAGEREF _Toc176702126 \h </w:instrText>
      </w:r>
      <w:r>
        <w:rPr>
          <w:noProof/>
        </w:rPr>
      </w:r>
      <w:r>
        <w:rPr>
          <w:noProof/>
        </w:rPr>
        <w:fldChar w:fldCharType="separate"/>
      </w:r>
      <w:r>
        <w:rPr>
          <w:noProof/>
        </w:rPr>
        <w:t>128</w:t>
      </w:r>
      <w:r>
        <w:rPr>
          <w:noProof/>
        </w:rPr>
        <w:fldChar w:fldCharType="end"/>
      </w:r>
    </w:p>
    <w:p w14:paraId="6F29CF12" w14:textId="68829E0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_Toc176702127 \h </w:instrText>
      </w:r>
      <w:r>
        <w:rPr>
          <w:noProof/>
        </w:rPr>
      </w:r>
      <w:r>
        <w:rPr>
          <w:noProof/>
        </w:rPr>
        <w:fldChar w:fldCharType="separate"/>
      </w:r>
      <w:r>
        <w:rPr>
          <w:noProof/>
        </w:rPr>
        <w:t>128</w:t>
      </w:r>
      <w:r>
        <w:rPr>
          <w:noProof/>
        </w:rPr>
        <w:fldChar w:fldCharType="end"/>
      </w:r>
    </w:p>
    <w:p w14:paraId="31F9C766" w14:textId="37AD437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_Toc176702128 \h </w:instrText>
      </w:r>
      <w:r>
        <w:rPr>
          <w:noProof/>
        </w:rPr>
      </w:r>
      <w:r>
        <w:rPr>
          <w:noProof/>
        </w:rPr>
        <w:fldChar w:fldCharType="separate"/>
      </w:r>
      <w:r>
        <w:rPr>
          <w:noProof/>
        </w:rPr>
        <w:t>128</w:t>
      </w:r>
      <w:r>
        <w:rPr>
          <w:noProof/>
        </w:rPr>
        <w:fldChar w:fldCharType="end"/>
      </w:r>
    </w:p>
    <w:p w14:paraId="56635039" w14:textId="41EAB1E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_Toc176702129 \h </w:instrText>
      </w:r>
      <w:r>
        <w:rPr>
          <w:noProof/>
        </w:rPr>
      </w:r>
      <w:r>
        <w:rPr>
          <w:noProof/>
        </w:rPr>
        <w:fldChar w:fldCharType="separate"/>
      </w:r>
      <w:r>
        <w:rPr>
          <w:noProof/>
        </w:rPr>
        <w:t>129</w:t>
      </w:r>
      <w:r>
        <w:rPr>
          <w:noProof/>
        </w:rPr>
        <w:fldChar w:fldCharType="end"/>
      </w:r>
    </w:p>
    <w:p w14:paraId="3B096F14" w14:textId="3E0C301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_Toc176702130 \h </w:instrText>
      </w:r>
      <w:r>
        <w:rPr>
          <w:noProof/>
        </w:rPr>
      </w:r>
      <w:r>
        <w:rPr>
          <w:noProof/>
        </w:rPr>
        <w:fldChar w:fldCharType="separate"/>
      </w:r>
      <w:r>
        <w:rPr>
          <w:noProof/>
        </w:rPr>
        <w:t>129</w:t>
      </w:r>
      <w:r>
        <w:rPr>
          <w:noProof/>
        </w:rPr>
        <w:fldChar w:fldCharType="end"/>
      </w:r>
    </w:p>
    <w:p w14:paraId="73F719F8" w14:textId="241CCA2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_Toc176702131 \h </w:instrText>
      </w:r>
      <w:r>
        <w:rPr>
          <w:noProof/>
        </w:rPr>
      </w:r>
      <w:r>
        <w:rPr>
          <w:noProof/>
        </w:rPr>
        <w:fldChar w:fldCharType="separate"/>
      </w:r>
      <w:r>
        <w:rPr>
          <w:noProof/>
        </w:rPr>
        <w:t>129</w:t>
      </w:r>
      <w:r>
        <w:rPr>
          <w:noProof/>
        </w:rPr>
        <w:fldChar w:fldCharType="end"/>
      </w:r>
    </w:p>
    <w:p w14:paraId="69AC38C6" w14:textId="7B23102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_Toc176702132 \h </w:instrText>
      </w:r>
      <w:r>
        <w:rPr>
          <w:noProof/>
        </w:rPr>
      </w:r>
      <w:r>
        <w:rPr>
          <w:noProof/>
        </w:rPr>
        <w:fldChar w:fldCharType="separate"/>
      </w:r>
      <w:r>
        <w:rPr>
          <w:noProof/>
        </w:rPr>
        <w:t>129</w:t>
      </w:r>
      <w:r>
        <w:rPr>
          <w:noProof/>
        </w:rPr>
        <w:fldChar w:fldCharType="end"/>
      </w:r>
    </w:p>
    <w:p w14:paraId="0F0B0389" w14:textId="5FB016C6"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_Toc176702133 \h </w:instrText>
      </w:r>
      <w:r>
        <w:rPr>
          <w:noProof/>
        </w:rPr>
      </w:r>
      <w:r>
        <w:rPr>
          <w:noProof/>
        </w:rPr>
        <w:fldChar w:fldCharType="separate"/>
      </w:r>
      <w:r>
        <w:rPr>
          <w:noProof/>
        </w:rPr>
        <w:t>130</w:t>
      </w:r>
      <w:r>
        <w:rPr>
          <w:noProof/>
        </w:rPr>
        <w:fldChar w:fldCharType="end"/>
      </w:r>
    </w:p>
    <w:p w14:paraId="34935F0F" w14:textId="3F3F34A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 requirements for IAB-DU</w:t>
      </w:r>
      <w:r>
        <w:rPr>
          <w:noProof/>
        </w:rPr>
        <w:tab/>
      </w:r>
      <w:r>
        <w:rPr>
          <w:noProof/>
        </w:rPr>
        <w:fldChar w:fldCharType="begin"/>
      </w:r>
      <w:r>
        <w:rPr>
          <w:noProof/>
        </w:rPr>
        <w:instrText xml:space="preserve"> PAGEREF _Toc176702134 \h </w:instrText>
      </w:r>
      <w:r>
        <w:rPr>
          <w:noProof/>
        </w:rPr>
      </w:r>
      <w:r>
        <w:rPr>
          <w:noProof/>
        </w:rPr>
        <w:fldChar w:fldCharType="separate"/>
      </w:r>
      <w:r>
        <w:rPr>
          <w:noProof/>
        </w:rPr>
        <w:t>130</w:t>
      </w:r>
      <w:r>
        <w:rPr>
          <w:noProof/>
        </w:rPr>
        <w:fldChar w:fldCharType="end"/>
      </w:r>
    </w:p>
    <w:p w14:paraId="14B29672" w14:textId="014832C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Co-location requirements for IAB-DU</w:t>
      </w:r>
      <w:r>
        <w:rPr>
          <w:noProof/>
        </w:rPr>
        <w:tab/>
      </w:r>
      <w:r>
        <w:rPr>
          <w:noProof/>
        </w:rPr>
        <w:fldChar w:fldCharType="begin"/>
      </w:r>
      <w:r>
        <w:rPr>
          <w:noProof/>
        </w:rPr>
        <w:instrText xml:space="preserve"> PAGEREF _Toc176702135 \h </w:instrText>
      </w:r>
      <w:r>
        <w:rPr>
          <w:noProof/>
        </w:rPr>
      </w:r>
      <w:r>
        <w:rPr>
          <w:noProof/>
        </w:rPr>
        <w:fldChar w:fldCharType="separate"/>
      </w:r>
      <w:r>
        <w:rPr>
          <w:noProof/>
        </w:rPr>
        <w:t>130</w:t>
      </w:r>
      <w:r>
        <w:rPr>
          <w:noProof/>
        </w:rPr>
        <w:fldChar w:fldCharType="end"/>
      </w:r>
    </w:p>
    <w:p w14:paraId="22425EA5" w14:textId="2E2A562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 requirements for IAB-MT</w:t>
      </w:r>
      <w:r>
        <w:rPr>
          <w:noProof/>
        </w:rPr>
        <w:tab/>
      </w:r>
      <w:r>
        <w:rPr>
          <w:noProof/>
        </w:rPr>
        <w:fldChar w:fldCharType="begin"/>
      </w:r>
      <w:r>
        <w:rPr>
          <w:noProof/>
        </w:rPr>
        <w:instrText xml:space="preserve"> PAGEREF _Toc176702136 \h </w:instrText>
      </w:r>
      <w:r>
        <w:rPr>
          <w:noProof/>
        </w:rPr>
      </w:r>
      <w:r>
        <w:rPr>
          <w:noProof/>
        </w:rPr>
        <w:fldChar w:fldCharType="separate"/>
      </w:r>
      <w:r>
        <w:rPr>
          <w:noProof/>
        </w:rPr>
        <w:t>131</w:t>
      </w:r>
      <w:r>
        <w:rPr>
          <w:noProof/>
        </w:rPr>
        <w:fldChar w:fldCharType="end"/>
      </w:r>
    </w:p>
    <w:p w14:paraId="6735A180" w14:textId="2D4C022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Co-location requirements for IAB-MT</w:t>
      </w:r>
      <w:r>
        <w:rPr>
          <w:noProof/>
        </w:rPr>
        <w:tab/>
      </w:r>
      <w:r>
        <w:rPr>
          <w:noProof/>
        </w:rPr>
        <w:fldChar w:fldCharType="begin"/>
      </w:r>
      <w:r>
        <w:rPr>
          <w:noProof/>
        </w:rPr>
        <w:instrText xml:space="preserve"> PAGEREF _Toc176702137 \h </w:instrText>
      </w:r>
      <w:r>
        <w:rPr>
          <w:noProof/>
        </w:rPr>
      </w:r>
      <w:r>
        <w:rPr>
          <w:noProof/>
        </w:rPr>
        <w:fldChar w:fldCharType="separate"/>
      </w:r>
      <w:r>
        <w:rPr>
          <w:noProof/>
        </w:rPr>
        <w:t>131</w:t>
      </w:r>
      <w:r>
        <w:rPr>
          <w:noProof/>
        </w:rPr>
        <w:fldChar w:fldCharType="end"/>
      </w:r>
    </w:p>
    <w:p w14:paraId="0F81A93C" w14:textId="35DC405A"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spurious emissions</w:t>
      </w:r>
      <w:r>
        <w:rPr>
          <w:noProof/>
        </w:rPr>
        <w:tab/>
      </w:r>
      <w:r>
        <w:rPr>
          <w:noProof/>
        </w:rPr>
        <w:fldChar w:fldCharType="begin"/>
      </w:r>
      <w:r>
        <w:rPr>
          <w:noProof/>
        </w:rPr>
        <w:instrText xml:space="preserve"> PAGEREF _Toc176702138 \h </w:instrText>
      </w:r>
      <w:r>
        <w:rPr>
          <w:noProof/>
        </w:rPr>
      </w:r>
      <w:r>
        <w:rPr>
          <w:noProof/>
        </w:rPr>
        <w:fldChar w:fldCharType="separate"/>
      </w:r>
      <w:r>
        <w:rPr>
          <w:noProof/>
        </w:rPr>
        <w:t>132</w:t>
      </w:r>
      <w:r>
        <w:rPr>
          <w:noProof/>
        </w:rPr>
        <w:fldChar w:fldCharType="end"/>
      </w:r>
    </w:p>
    <w:p w14:paraId="7C460E54" w14:textId="105081B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_Toc176702139 \h </w:instrText>
      </w:r>
      <w:r>
        <w:rPr>
          <w:noProof/>
        </w:rPr>
      </w:r>
      <w:r>
        <w:rPr>
          <w:noProof/>
        </w:rPr>
        <w:fldChar w:fldCharType="separate"/>
      </w:r>
      <w:r>
        <w:rPr>
          <w:noProof/>
        </w:rPr>
        <w:t>132</w:t>
      </w:r>
      <w:r>
        <w:rPr>
          <w:noProof/>
        </w:rPr>
        <w:fldChar w:fldCharType="end"/>
      </w:r>
    </w:p>
    <w:p w14:paraId="26A09AD0" w14:textId="66C194C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_Toc176702140 \h </w:instrText>
      </w:r>
      <w:r>
        <w:rPr>
          <w:noProof/>
        </w:rPr>
      </w:r>
      <w:r>
        <w:rPr>
          <w:noProof/>
        </w:rPr>
        <w:fldChar w:fldCharType="separate"/>
      </w:r>
      <w:r>
        <w:rPr>
          <w:noProof/>
        </w:rPr>
        <w:t>132</w:t>
      </w:r>
      <w:r>
        <w:rPr>
          <w:noProof/>
        </w:rPr>
        <w:fldChar w:fldCharType="end"/>
      </w:r>
    </w:p>
    <w:p w14:paraId="7A5FDF6C" w14:textId="31144C0A"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_Toc176702141 \h </w:instrText>
      </w:r>
      <w:r>
        <w:rPr>
          <w:noProof/>
        </w:rPr>
      </w:r>
      <w:r>
        <w:rPr>
          <w:noProof/>
        </w:rPr>
        <w:fldChar w:fldCharType="separate"/>
      </w:r>
      <w:r>
        <w:rPr>
          <w:noProof/>
        </w:rPr>
        <w:t>133</w:t>
      </w:r>
      <w:r>
        <w:rPr>
          <w:noProof/>
        </w:rPr>
        <w:fldChar w:fldCharType="end"/>
      </w:r>
    </w:p>
    <w:p w14:paraId="4B0B2579" w14:textId="69162514"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_Toc176702142 \h </w:instrText>
      </w:r>
      <w:r>
        <w:rPr>
          <w:noProof/>
        </w:rPr>
      </w:r>
      <w:r>
        <w:rPr>
          <w:noProof/>
        </w:rPr>
        <w:fldChar w:fldCharType="separate"/>
      </w:r>
      <w:r>
        <w:rPr>
          <w:noProof/>
        </w:rPr>
        <w:t>133</w:t>
      </w:r>
      <w:r>
        <w:rPr>
          <w:noProof/>
        </w:rPr>
        <w:fldChar w:fldCharType="end"/>
      </w:r>
    </w:p>
    <w:p w14:paraId="05A97AE3" w14:textId="767978F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_Toc176702143 \h </w:instrText>
      </w:r>
      <w:r>
        <w:rPr>
          <w:noProof/>
        </w:rPr>
      </w:r>
      <w:r>
        <w:rPr>
          <w:noProof/>
        </w:rPr>
        <w:fldChar w:fldCharType="separate"/>
      </w:r>
      <w:r>
        <w:rPr>
          <w:noProof/>
        </w:rPr>
        <w:t>133</w:t>
      </w:r>
      <w:r>
        <w:rPr>
          <w:noProof/>
        </w:rPr>
        <w:fldChar w:fldCharType="end"/>
      </w:r>
    </w:p>
    <w:p w14:paraId="51DC0778" w14:textId="06C6AF1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7.6.4.2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_Toc176702144 \h </w:instrText>
      </w:r>
      <w:r>
        <w:rPr>
          <w:noProof/>
        </w:rPr>
      </w:r>
      <w:r>
        <w:rPr>
          <w:noProof/>
        </w:rPr>
        <w:fldChar w:fldCharType="separate"/>
      </w:r>
      <w:r>
        <w:rPr>
          <w:noProof/>
        </w:rPr>
        <w:t>133</w:t>
      </w:r>
      <w:r>
        <w:rPr>
          <w:noProof/>
        </w:rPr>
        <w:fldChar w:fldCharType="end"/>
      </w:r>
    </w:p>
    <w:p w14:paraId="0117587F" w14:textId="6254F30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_Toc176702145 \h </w:instrText>
      </w:r>
      <w:r>
        <w:rPr>
          <w:noProof/>
        </w:rPr>
      </w:r>
      <w:r>
        <w:rPr>
          <w:noProof/>
        </w:rPr>
        <w:fldChar w:fldCharType="separate"/>
      </w:r>
      <w:r>
        <w:rPr>
          <w:noProof/>
        </w:rPr>
        <w:t>133</w:t>
      </w:r>
      <w:r>
        <w:rPr>
          <w:noProof/>
        </w:rPr>
        <w:fldChar w:fldCharType="end"/>
      </w:r>
    </w:p>
    <w:p w14:paraId="77AAA1B4" w14:textId="3D90F8E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Basic limits for IAB-DU</w:t>
      </w:r>
      <w:r>
        <w:rPr>
          <w:noProof/>
        </w:rPr>
        <w:tab/>
      </w:r>
      <w:r>
        <w:rPr>
          <w:noProof/>
        </w:rPr>
        <w:fldChar w:fldCharType="begin"/>
      </w:r>
      <w:r>
        <w:rPr>
          <w:noProof/>
        </w:rPr>
        <w:instrText xml:space="preserve"> PAGEREF _Toc176702146 \h </w:instrText>
      </w:r>
      <w:r>
        <w:rPr>
          <w:noProof/>
        </w:rPr>
      </w:r>
      <w:r>
        <w:rPr>
          <w:noProof/>
        </w:rPr>
        <w:fldChar w:fldCharType="separate"/>
      </w:r>
      <w:r>
        <w:rPr>
          <w:noProof/>
        </w:rPr>
        <w:t>133</w:t>
      </w:r>
      <w:r>
        <w:rPr>
          <w:noProof/>
        </w:rPr>
        <w:fldChar w:fldCharType="end"/>
      </w:r>
    </w:p>
    <w:p w14:paraId="680A5E9D" w14:textId="41EC8048"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 for IAB-DU</w:t>
      </w:r>
      <w:r>
        <w:rPr>
          <w:noProof/>
        </w:rPr>
        <w:tab/>
      </w:r>
      <w:r>
        <w:rPr>
          <w:noProof/>
        </w:rPr>
        <w:fldChar w:fldCharType="begin"/>
      </w:r>
      <w:r>
        <w:rPr>
          <w:noProof/>
        </w:rPr>
        <w:instrText xml:space="preserve"> PAGEREF _Toc176702147 \h </w:instrText>
      </w:r>
      <w:r>
        <w:rPr>
          <w:noProof/>
        </w:rPr>
      </w:r>
      <w:r>
        <w:rPr>
          <w:noProof/>
        </w:rPr>
        <w:fldChar w:fldCharType="separate"/>
      </w:r>
      <w:r>
        <w:rPr>
          <w:noProof/>
        </w:rPr>
        <w:t>134</w:t>
      </w:r>
      <w:r>
        <w:rPr>
          <w:noProof/>
        </w:rPr>
        <w:fldChar w:fldCharType="end"/>
      </w:r>
    </w:p>
    <w:p w14:paraId="70DCABE3" w14:textId="3BC6F845"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Basic limits for IAB-MT</w:t>
      </w:r>
      <w:r>
        <w:rPr>
          <w:noProof/>
        </w:rPr>
        <w:tab/>
      </w:r>
      <w:r>
        <w:rPr>
          <w:noProof/>
        </w:rPr>
        <w:fldChar w:fldCharType="begin"/>
      </w:r>
      <w:r>
        <w:rPr>
          <w:noProof/>
        </w:rPr>
        <w:instrText xml:space="preserve"> PAGEREF _Toc176702148 \h </w:instrText>
      </w:r>
      <w:r>
        <w:rPr>
          <w:noProof/>
        </w:rPr>
      </w:r>
      <w:r>
        <w:rPr>
          <w:noProof/>
        </w:rPr>
        <w:fldChar w:fldCharType="separate"/>
      </w:r>
      <w:r>
        <w:rPr>
          <w:noProof/>
        </w:rPr>
        <w:t>134</w:t>
      </w:r>
      <w:r>
        <w:rPr>
          <w:noProof/>
        </w:rPr>
        <w:fldChar w:fldCharType="end"/>
      </w:r>
    </w:p>
    <w:p w14:paraId="5CBB1129" w14:textId="4FC5DFD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 for IAB-MT</w:t>
      </w:r>
      <w:r>
        <w:rPr>
          <w:noProof/>
        </w:rPr>
        <w:tab/>
      </w:r>
      <w:r>
        <w:rPr>
          <w:noProof/>
        </w:rPr>
        <w:fldChar w:fldCharType="begin"/>
      </w:r>
      <w:r>
        <w:rPr>
          <w:noProof/>
        </w:rPr>
        <w:instrText xml:space="preserve"> PAGEREF _Toc176702149 \h </w:instrText>
      </w:r>
      <w:r>
        <w:rPr>
          <w:noProof/>
        </w:rPr>
      </w:r>
      <w:r>
        <w:rPr>
          <w:noProof/>
        </w:rPr>
        <w:fldChar w:fldCharType="separate"/>
      </w:r>
      <w:r>
        <w:rPr>
          <w:noProof/>
        </w:rPr>
        <w:t>135</w:t>
      </w:r>
      <w:r>
        <w:rPr>
          <w:noProof/>
        </w:rPr>
        <w:fldChar w:fldCharType="end"/>
      </w:r>
    </w:p>
    <w:p w14:paraId="0F8E28BD" w14:textId="05C953FB"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intermodulation</w:t>
      </w:r>
      <w:r>
        <w:rPr>
          <w:noProof/>
        </w:rPr>
        <w:tab/>
      </w:r>
      <w:r>
        <w:rPr>
          <w:noProof/>
        </w:rPr>
        <w:fldChar w:fldCharType="begin"/>
      </w:r>
      <w:r>
        <w:rPr>
          <w:noProof/>
        </w:rPr>
        <w:instrText xml:space="preserve"> PAGEREF _Toc176702150 \h </w:instrText>
      </w:r>
      <w:r>
        <w:rPr>
          <w:noProof/>
        </w:rPr>
      </w:r>
      <w:r>
        <w:rPr>
          <w:noProof/>
        </w:rPr>
        <w:fldChar w:fldCharType="separate"/>
      </w:r>
      <w:r>
        <w:rPr>
          <w:noProof/>
        </w:rPr>
        <w:t>135</w:t>
      </w:r>
      <w:r>
        <w:rPr>
          <w:noProof/>
        </w:rPr>
        <w:fldChar w:fldCharType="end"/>
      </w:r>
    </w:p>
    <w:p w14:paraId="5BBDA224" w14:textId="70482F6D"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_Toc176702151 \h </w:instrText>
      </w:r>
      <w:r>
        <w:rPr>
          <w:noProof/>
        </w:rPr>
      </w:r>
      <w:r>
        <w:rPr>
          <w:noProof/>
        </w:rPr>
        <w:fldChar w:fldCharType="separate"/>
      </w:r>
      <w:r>
        <w:rPr>
          <w:noProof/>
        </w:rPr>
        <w:t>135</w:t>
      </w:r>
      <w:r>
        <w:rPr>
          <w:noProof/>
        </w:rPr>
        <w:fldChar w:fldCharType="end"/>
      </w:r>
    </w:p>
    <w:p w14:paraId="150223DC" w14:textId="617DBAF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_Toc176702152 \h </w:instrText>
      </w:r>
      <w:r>
        <w:rPr>
          <w:noProof/>
        </w:rPr>
      </w:r>
      <w:r>
        <w:rPr>
          <w:noProof/>
        </w:rPr>
        <w:fldChar w:fldCharType="separate"/>
      </w:r>
      <w:r>
        <w:rPr>
          <w:noProof/>
        </w:rPr>
        <w:t>135</w:t>
      </w:r>
      <w:r>
        <w:rPr>
          <w:noProof/>
        </w:rPr>
        <w:fldChar w:fldCharType="end"/>
      </w:r>
    </w:p>
    <w:p w14:paraId="0E266E2A" w14:textId="42FD18A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_Toc176702153 \h </w:instrText>
      </w:r>
      <w:r>
        <w:rPr>
          <w:noProof/>
        </w:rPr>
      </w:r>
      <w:r>
        <w:rPr>
          <w:noProof/>
        </w:rPr>
        <w:fldChar w:fldCharType="separate"/>
      </w:r>
      <w:r>
        <w:rPr>
          <w:noProof/>
        </w:rPr>
        <w:t>136</w:t>
      </w:r>
      <w:r>
        <w:rPr>
          <w:noProof/>
        </w:rPr>
        <w:fldChar w:fldCharType="end"/>
      </w:r>
    </w:p>
    <w:p w14:paraId="735D006B" w14:textId="680032C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_Toc176702154 \h </w:instrText>
      </w:r>
      <w:r>
        <w:rPr>
          <w:noProof/>
        </w:rPr>
      </w:r>
      <w:r>
        <w:rPr>
          <w:noProof/>
        </w:rPr>
        <w:fldChar w:fldCharType="separate"/>
      </w:r>
      <w:r>
        <w:rPr>
          <w:noProof/>
        </w:rPr>
        <w:t>136</w:t>
      </w:r>
      <w:r>
        <w:rPr>
          <w:noProof/>
        </w:rPr>
        <w:fldChar w:fldCharType="end"/>
      </w:r>
    </w:p>
    <w:p w14:paraId="51E60DCB" w14:textId="21F964C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_Toc176702155 \h </w:instrText>
      </w:r>
      <w:r>
        <w:rPr>
          <w:noProof/>
        </w:rPr>
      </w:r>
      <w:r>
        <w:rPr>
          <w:noProof/>
        </w:rPr>
        <w:fldChar w:fldCharType="separate"/>
      </w:r>
      <w:r>
        <w:rPr>
          <w:noProof/>
        </w:rPr>
        <w:t>136</w:t>
      </w:r>
      <w:r>
        <w:rPr>
          <w:noProof/>
        </w:rPr>
        <w:fldChar w:fldCharType="end"/>
      </w:r>
    </w:p>
    <w:p w14:paraId="01AC0795" w14:textId="7227CDF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_Toc176702156 \h </w:instrText>
      </w:r>
      <w:r>
        <w:rPr>
          <w:noProof/>
        </w:rPr>
      </w:r>
      <w:r>
        <w:rPr>
          <w:noProof/>
        </w:rPr>
        <w:fldChar w:fldCharType="separate"/>
      </w:r>
      <w:r>
        <w:rPr>
          <w:noProof/>
        </w:rPr>
        <w:t>136</w:t>
      </w:r>
      <w:r>
        <w:rPr>
          <w:noProof/>
        </w:rPr>
        <w:fldChar w:fldCharType="end"/>
      </w:r>
    </w:p>
    <w:p w14:paraId="3FAB82A5" w14:textId="5CB0B784"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_Toc176702157 \h </w:instrText>
      </w:r>
      <w:r>
        <w:rPr>
          <w:noProof/>
        </w:rPr>
      </w:r>
      <w:r>
        <w:rPr>
          <w:noProof/>
        </w:rPr>
        <w:fldChar w:fldCharType="separate"/>
      </w:r>
      <w:r>
        <w:rPr>
          <w:noProof/>
        </w:rPr>
        <w:t>136</w:t>
      </w:r>
      <w:r>
        <w:rPr>
          <w:noProof/>
        </w:rPr>
        <w:fldChar w:fldCharType="end"/>
      </w:r>
    </w:p>
    <w:p w14:paraId="31BFD188" w14:textId="6D932C8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w:t>
      </w:r>
      <w:r>
        <w:rPr>
          <w:noProof/>
          <w:lang w:eastAsia="zh-CN"/>
        </w:rPr>
        <w:t>5.</w:t>
      </w:r>
      <w:r w:rsidRPr="006E7502">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iCs/>
          <w:noProof/>
        </w:rPr>
        <w:t>IAB-</w:t>
      </w:r>
      <w:r w:rsidRPr="006E7502">
        <w:rPr>
          <w:rFonts w:eastAsia="SimSun"/>
          <w:i/>
          <w:iCs/>
          <w:noProof/>
          <w:lang w:eastAsia="zh-CN"/>
        </w:rPr>
        <w:t>DU</w:t>
      </w:r>
      <w:r>
        <w:rPr>
          <w:noProof/>
        </w:rPr>
        <w:tab/>
      </w:r>
      <w:r>
        <w:rPr>
          <w:noProof/>
        </w:rPr>
        <w:fldChar w:fldCharType="begin"/>
      </w:r>
      <w:r>
        <w:rPr>
          <w:noProof/>
        </w:rPr>
        <w:instrText xml:space="preserve"> PAGEREF _Toc176702158 \h </w:instrText>
      </w:r>
      <w:r>
        <w:rPr>
          <w:noProof/>
        </w:rPr>
      </w:r>
      <w:r>
        <w:rPr>
          <w:noProof/>
        </w:rPr>
        <w:fldChar w:fldCharType="separate"/>
      </w:r>
      <w:r>
        <w:rPr>
          <w:noProof/>
        </w:rPr>
        <w:t>136</w:t>
      </w:r>
      <w:r>
        <w:rPr>
          <w:noProof/>
        </w:rPr>
        <w:fldChar w:fldCharType="end"/>
      </w:r>
    </w:p>
    <w:p w14:paraId="26D613DE" w14:textId="549601B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iCs/>
          <w:noProof/>
        </w:rPr>
        <w:t>IAB-</w:t>
      </w:r>
      <w:r w:rsidRPr="006E7502">
        <w:rPr>
          <w:i/>
          <w:iCs/>
          <w:noProof/>
          <w:lang w:eastAsia="zh-CN"/>
        </w:rPr>
        <w:t>MT</w:t>
      </w:r>
      <w:r>
        <w:rPr>
          <w:noProof/>
        </w:rPr>
        <w:tab/>
      </w:r>
      <w:r>
        <w:rPr>
          <w:noProof/>
        </w:rPr>
        <w:fldChar w:fldCharType="begin"/>
      </w:r>
      <w:r>
        <w:rPr>
          <w:noProof/>
        </w:rPr>
        <w:instrText xml:space="preserve"> PAGEREF _Toc176702159 \h </w:instrText>
      </w:r>
      <w:r>
        <w:rPr>
          <w:noProof/>
        </w:rPr>
      </w:r>
      <w:r>
        <w:rPr>
          <w:noProof/>
        </w:rPr>
        <w:fldChar w:fldCharType="separate"/>
      </w:r>
      <w:r>
        <w:rPr>
          <w:noProof/>
        </w:rPr>
        <w:t>140</w:t>
      </w:r>
      <w:r>
        <w:rPr>
          <w:noProof/>
        </w:rPr>
        <w:fldChar w:fldCharType="end"/>
      </w:r>
    </w:p>
    <w:p w14:paraId="7DC4EDBB" w14:textId="6E702571"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In-channel selectivity</w:t>
      </w:r>
      <w:r>
        <w:rPr>
          <w:noProof/>
        </w:rPr>
        <w:tab/>
      </w:r>
      <w:r>
        <w:rPr>
          <w:noProof/>
        </w:rPr>
        <w:fldChar w:fldCharType="begin"/>
      </w:r>
      <w:r>
        <w:rPr>
          <w:noProof/>
        </w:rPr>
        <w:instrText xml:space="preserve"> PAGEREF _Toc176702160 \h </w:instrText>
      </w:r>
      <w:r>
        <w:rPr>
          <w:noProof/>
        </w:rPr>
      </w:r>
      <w:r>
        <w:rPr>
          <w:noProof/>
        </w:rPr>
        <w:fldChar w:fldCharType="separate"/>
      </w:r>
      <w:r>
        <w:rPr>
          <w:noProof/>
        </w:rPr>
        <w:t>142</w:t>
      </w:r>
      <w:r>
        <w:rPr>
          <w:noProof/>
        </w:rPr>
        <w:fldChar w:fldCharType="end"/>
      </w:r>
    </w:p>
    <w:p w14:paraId="06E12715" w14:textId="4141A914"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_Toc176702161 \h </w:instrText>
      </w:r>
      <w:r>
        <w:rPr>
          <w:noProof/>
        </w:rPr>
      </w:r>
      <w:r>
        <w:rPr>
          <w:noProof/>
        </w:rPr>
        <w:fldChar w:fldCharType="separate"/>
      </w:r>
      <w:r>
        <w:rPr>
          <w:noProof/>
        </w:rPr>
        <w:t>142</w:t>
      </w:r>
      <w:r>
        <w:rPr>
          <w:noProof/>
        </w:rPr>
        <w:fldChar w:fldCharType="end"/>
      </w:r>
    </w:p>
    <w:p w14:paraId="06A505C2" w14:textId="3186B36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_Toc176702162 \h </w:instrText>
      </w:r>
      <w:r>
        <w:rPr>
          <w:noProof/>
        </w:rPr>
      </w:r>
      <w:r>
        <w:rPr>
          <w:noProof/>
        </w:rPr>
        <w:fldChar w:fldCharType="separate"/>
      </w:r>
      <w:r>
        <w:rPr>
          <w:noProof/>
        </w:rPr>
        <w:t>143</w:t>
      </w:r>
      <w:r>
        <w:rPr>
          <w:noProof/>
        </w:rPr>
        <w:fldChar w:fldCharType="end"/>
      </w:r>
    </w:p>
    <w:p w14:paraId="03DA8EA4" w14:textId="6772532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_Toc176702163 \h </w:instrText>
      </w:r>
      <w:r>
        <w:rPr>
          <w:noProof/>
        </w:rPr>
      </w:r>
      <w:r>
        <w:rPr>
          <w:noProof/>
        </w:rPr>
        <w:fldChar w:fldCharType="separate"/>
      </w:r>
      <w:r>
        <w:rPr>
          <w:noProof/>
        </w:rPr>
        <w:t>143</w:t>
      </w:r>
      <w:r>
        <w:rPr>
          <w:noProof/>
        </w:rPr>
        <w:fldChar w:fldCharType="end"/>
      </w:r>
    </w:p>
    <w:p w14:paraId="729ECEAA" w14:textId="6BDA02CB"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_Toc176702164 \h </w:instrText>
      </w:r>
      <w:r>
        <w:rPr>
          <w:noProof/>
        </w:rPr>
      </w:r>
      <w:r>
        <w:rPr>
          <w:noProof/>
        </w:rPr>
        <w:fldChar w:fldCharType="separate"/>
      </w:r>
      <w:r>
        <w:rPr>
          <w:noProof/>
        </w:rPr>
        <w:t>143</w:t>
      </w:r>
      <w:r>
        <w:rPr>
          <w:noProof/>
        </w:rPr>
        <w:fldChar w:fldCharType="end"/>
      </w:r>
    </w:p>
    <w:p w14:paraId="516B4C96" w14:textId="789AD12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Initial conditions</w:t>
      </w:r>
      <w:r>
        <w:rPr>
          <w:noProof/>
        </w:rPr>
        <w:tab/>
      </w:r>
      <w:r>
        <w:rPr>
          <w:noProof/>
        </w:rPr>
        <w:fldChar w:fldCharType="begin"/>
      </w:r>
      <w:r>
        <w:rPr>
          <w:noProof/>
        </w:rPr>
        <w:instrText xml:space="preserve"> PAGEREF _Toc176702165 \h </w:instrText>
      </w:r>
      <w:r>
        <w:rPr>
          <w:noProof/>
        </w:rPr>
      </w:r>
      <w:r>
        <w:rPr>
          <w:noProof/>
        </w:rPr>
        <w:fldChar w:fldCharType="separate"/>
      </w:r>
      <w:r>
        <w:rPr>
          <w:noProof/>
        </w:rPr>
        <w:t>143</w:t>
      </w:r>
      <w:r>
        <w:rPr>
          <w:noProof/>
        </w:rPr>
        <w:fldChar w:fldCharType="end"/>
      </w:r>
    </w:p>
    <w:p w14:paraId="1C660803" w14:textId="600A39F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Procedure</w:t>
      </w:r>
      <w:r>
        <w:rPr>
          <w:noProof/>
        </w:rPr>
        <w:tab/>
      </w:r>
      <w:r>
        <w:rPr>
          <w:noProof/>
        </w:rPr>
        <w:fldChar w:fldCharType="begin"/>
      </w:r>
      <w:r>
        <w:rPr>
          <w:noProof/>
        </w:rPr>
        <w:instrText xml:space="preserve"> PAGEREF _Toc176702166 \h </w:instrText>
      </w:r>
      <w:r>
        <w:rPr>
          <w:noProof/>
        </w:rPr>
      </w:r>
      <w:r>
        <w:rPr>
          <w:noProof/>
        </w:rPr>
        <w:fldChar w:fldCharType="separate"/>
      </w:r>
      <w:r>
        <w:rPr>
          <w:noProof/>
        </w:rPr>
        <w:t>143</w:t>
      </w:r>
      <w:r>
        <w:rPr>
          <w:noProof/>
        </w:rPr>
        <w:fldChar w:fldCharType="end"/>
      </w:r>
    </w:p>
    <w:p w14:paraId="114E15B0" w14:textId="5D28831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requirements</w:t>
      </w:r>
      <w:r>
        <w:rPr>
          <w:noProof/>
        </w:rPr>
        <w:tab/>
      </w:r>
      <w:r>
        <w:rPr>
          <w:noProof/>
        </w:rPr>
        <w:fldChar w:fldCharType="begin"/>
      </w:r>
      <w:r>
        <w:rPr>
          <w:noProof/>
        </w:rPr>
        <w:instrText xml:space="preserve"> PAGEREF _Toc176702167 \h </w:instrText>
      </w:r>
      <w:r>
        <w:rPr>
          <w:noProof/>
        </w:rPr>
      </w:r>
      <w:r>
        <w:rPr>
          <w:noProof/>
        </w:rPr>
        <w:fldChar w:fldCharType="separate"/>
      </w:r>
      <w:r>
        <w:rPr>
          <w:noProof/>
        </w:rPr>
        <w:t>143</w:t>
      </w:r>
      <w:r>
        <w:rPr>
          <w:noProof/>
        </w:rPr>
        <w:fldChar w:fldCharType="end"/>
      </w:r>
    </w:p>
    <w:p w14:paraId="7BA2B60F" w14:textId="7174CA41"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7.</w:t>
      </w:r>
      <w:r w:rsidRPr="006E7502">
        <w:rPr>
          <w:rFonts w:eastAsia="SimSun"/>
          <w:noProof/>
          <w:lang w:eastAsia="zh-CN"/>
        </w:rPr>
        <w:t>8</w:t>
      </w:r>
      <w:r w:rsidRPr="006E7502">
        <w:rPr>
          <w:rFonts w:eastAsiaTheme="minorEastAsia"/>
          <w:noProof/>
        </w:rPr>
        <w:t>.</w:t>
      </w:r>
      <w:r>
        <w:rPr>
          <w:noProof/>
          <w:lang w:eastAsia="zh-CN"/>
        </w:rPr>
        <w:t>5.</w:t>
      </w:r>
      <w:r w:rsidRPr="006E7502">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iCs/>
          <w:noProof/>
        </w:rPr>
        <w:t>IAB-</w:t>
      </w:r>
      <w:r w:rsidRPr="006E7502">
        <w:rPr>
          <w:rFonts w:eastAsia="SimSun"/>
          <w:i/>
          <w:iCs/>
          <w:noProof/>
          <w:lang w:eastAsia="zh-CN"/>
        </w:rPr>
        <w:t>DU</w:t>
      </w:r>
      <w:r>
        <w:rPr>
          <w:noProof/>
        </w:rPr>
        <w:tab/>
      </w:r>
      <w:r>
        <w:rPr>
          <w:noProof/>
        </w:rPr>
        <w:fldChar w:fldCharType="begin"/>
      </w:r>
      <w:r>
        <w:rPr>
          <w:noProof/>
        </w:rPr>
        <w:instrText xml:space="preserve"> PAGEREF _Toc176702168 \h </w:instrText>
      </w:r>
      <w:r>
        <w:rPr>
          <w:noProof/>
        </w:rPr>
      </w:r>
      <w:r>
        <w:rPr>
          <w:noProof/>
        </w:rPr>
        <w:fldChar w:fldCharType="separate"/>
      </w:r>
      <w:r>
        <w:rPr>
          <w:noProof/>
        </w:rPr>
        <w:t>143</w:t>
      </w:r>
      <w:r>
        <w:rPr>
          <w:noProof/>
        </w:rPr>
        <w:fldChar w:fldCharType="end"/>
      </w:r>
    </w:p>
    <w:p w14:paraId="2C2F5556" w14:textId="7C4B1CE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Conducted performance requirements</w:t>
      </w:r>
      <w:r>
        <w:rPr>
          <w:noProof/>
        </w:rPr>
        <w:tab/>
      </w:r>
      <w:r>
        <w:rPr>
          <w:noProof/>
        </w:rPr>
        <w:fldChar w:fldCharType="begin"/>
      </w:r>
      <w:r>
        <w:rPr>
          <w:noProof/>
        </w:rPr>
        <w:instrText xml:space="preserve"> PAGEREF _Toc176702169 \h </w:instrText>
      </w:r>
      <w:r>
        <w:rPr>
          <w:noProof/>
        </w:rPr>
      </w:r>
      <w:r>
        <w:rPr>
          <w:noProof/>
        </w:rPr>
        <w:fldChar w:fldCharType="separate"/>
      </w:r>
      <w:r>
        <w:rPr>
          <w:noProof/>
        </w:rPr>
        <w:t>145</w:t>
      </w:r>
      <w:r>
        <w:rPr>
          <w:noProof/>
        </w:rPr>
        <w:fldChar w:fldCharType="end"/>
      </w:r>
    </w:p>
    <w:p w14:paraId="2EE98FB2" w14:textId="648325C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performance requirements</w:t>
      </w:r>
      <w:r>
        <w:rPr>
          <w:noProof/>
        </w:rPr>
        <w:tab/>
      </w:r>
      <w:r>
        <w:rPr>
          <w:noProof/>
        </w:rPr>
        <w:fldChar w:fldCharType="begin"/>
      </w:r>
      <w:r>
        <w:rPr>
          <w:noProof/>
        </w:rPr>
        <w:instrText xml:space="preserve"> PAGEREF _Toc176702170 \h </w:instrText>
      </w:r>
      <w:r>
        <w:rPr>
          <w:noProof/>
        </w:rPr>
      </w:r>
      <w:r>
        <w:rPr>
          <w:noProof/>
        </w:rPr>
        <w:fldChar w:fldCharType="separate"/>
      </w:r>
      <w:r>
        <w:rPr>
          <w:noProof/>
        </w:rPr>
        <w:t>145</w:t>
      </w:r>
      <w:r>
        <w:rPr>
          <w:noProof/>
        </w:rPr>
        <w:fldChar w:fldCharType="end"/>
      </w:r>
    </w:p>
    <w:p w14:paraId="513A7621" w14:textId="2320D4E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_Toc176702171 \h </w:instrText>
      </w:r>
      <w:r>
        <w:rPr>
          <w:noProof/>
        </w:rPr>
      </w:r>
      <w:r>
        <w:rPr>
          <w:noProof/>
        </w:rPr>
        <w:fldChar w:fldCharType="separate"/>
      </w:r>
      <w:r>
        <w:rPr>
          <w:noProof/>
        </w:rPr>
        <w:t>145</w:t>
      </w:r>
      <w:r>
        <w:rPr>
          <w:noProof/>
        </w:rPr>
        <w:fldChar w:fldCharType="end"/>
      </w:r>
    </w:p>
    <w:p w14:paraId="4AD2C15B" w14:textId="1CA973F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Scope and definitions</w:t>
      </w:r>
      <w:r>
        <w:rPr>
          <w:noProof/>
        </w:rPr>
        <w:tab/>
      </w:r>
      <w:r>
        <w:rPr>
          <w:noProof/>
        </w:rPr>
        <w:fldChar w:fldCharType="begin"/>
      </w:r>
      <w:r>
        <w:rPr>
          <w:noProof/>
        </w:rPr>
        <w:instrText xml:space="preserve"> PAGEREF _Toc176702172 \h </w:instrText>
      </w:r>
      <w:r>
        <w:rPr>
          <w:noProof/>
        </w:rPr>
      </w:r>
      <w:r>
        <w:rPr>
          <w:noProof/>
        </w:rPr>
        <w:fldChar w:fldCharType="separate"/>
      </w:r>
      <w:r>
        <w:rPr>
          <w:noProof/>
        </w:rPr>
        <w:t>145</w:t>
      </w:r>
      <w:r>
        <w:rPr>
          <w:noProof/>
        </w:rPr>
        <w:fldChar w:fldCharType="end"/>
      </w:r>
    </w:p>
    <w:p w14:paraId="12509315" w14:textId="145A320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Applicability rule</w:t>
      </w:r>
      <w:r>
        <w:rPr>
          <w:noProof/>
        </w:rPr>
        <w:tab/>
      </w:r>
      <w:r>
        <w:rPr>
          <w:noProof/>
        </w:rPr>
        <w:fldChar w:fldCharType="begin"/>
      </w:r>
      <w:r>
        <w:rPr>
          <w:noProof/>
        </w:rPr>
        <w:instrText xml:space="preserve"> PAGEREF _Toc176702173 \h </w:instrText>
      </w:r>
      <w:r>
        <w:rPr>
          <w:noProof/>
        </w:rPr>
      </w:r>
      <w:r>
        <w:rPr>
          <w:noProof/>
        </w:rPr>
        <w:fldChar w:fldCharType="separate"/>
      </w:r>
      <w:r>
        <w:rPr>
          <w:noProof/>
        </w:rPr>
        <w:t>146</w:t>
      </w:r>
      <w:r>
        <w:rPr>
          <w:noProof/>
        </w:rPr>
        <w:fldChar w:fldCharType="end"/>
      </w:r>
    </w:p>
    <w:p w14:paraId="382749FF" w14:textId="5AF39EA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_Toc176702174 \h </w:instrText>
      </w:r>
      <w:r>
        <w:rPr>
          <w:noProof/>
        </w:rPr>
      </w:r>
      <w:r>
        <w:rPr>
          <w:noProof/>
        </w:rPr>
        <w:fldChar w:fldCharType="separate"/>
      </w:r>
      <w:r>
        <w:rPr>
          <w:noProof/>
        </w:rPr>
        <w:t>146</w:t>
      </w:r>
      <w:r>
        <w:rPr>
          <w:noProof/>
        </w:rPr>
        <w:fldChar w:fldCharType="end"/>
      </w:r>
    </w:p>
    <w:p w14:paraId="564E8C69" w14:textId="79DEA46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w:t>
      </w:r>
      <w:r w:rsidRPr="006E7502">
        <w:rPr>
          <w:rFonts w:eastAsiaTheme="minorEastAsia"/>
          <w:noProof/>
          <w:lang w:eastAsia="zh-CN"/>
        </w:rPr>
        <w:t>1.1</w:t>
      </w:r>
      <w:r w:rsidRPr="006E7502">
        <w:rPr>
          <w:rFonts w:eastAsiaTheme="minorEastAsia"/>
          <w:noProof/>
        </w:rPr>
        <w:t>.</w:t>
      </w:r>
      <w:r w:rsidRPr="006E7502">
        <w:rPr>
          <w:rFonts w:eastAsiaTheme="minorEastAsia"/>
          <w:noProof/>
          <w:lang w:eastAsia="zh-CN"/>
        </w:rPr>
        <w:t>2</w:t>
      </w:r>
      <w:r w:rsidRPr="006E7502">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w:t>
      </w:r>
      <w:r w:rsidRPr="006E7502">
        <w:rPr>
          <w:rFonts w:eastAsiaTheme="minorEastAsia"/>
          <w:noProof/>
          <w:lang w:eastAsia="zh-CN"/>
        </w:rPr>
        <w:t xml:space="preserve"> of PUSCH performance </w:t>
      </w:r>
      <w:r w:rsidRPr="006E7502">
        <w:rPr>
          <w:rFonts w:eastAsiaTheme="minorEastAsia"/>
          <w:noProof/>
          <w:snapToGrid w:val="0"/>
          <w:lang w:eastAsia="zh-CN"/>
        </w:rPr>
        <w:t>requirements</w:t>
      </w:r>
      <w:r>
        <w:rPr>
          <w:noProof/>
        </w:rPr>
        <w:tab/>
      </w:r>
      <w:r>
        <w:rPr>
          <w:noProof/>
        </w:rPr>
        <w:fldChar w:fldCharType="begin"/>
      </w:r>
      <w:r>
        <w:rPr>
          <w:noProof/>
        </w:rPr>
        <w:instrText xml:space="preserve"> PAGEREF _Toc176702175 \h </w:instrText>
      </w:r>
      <w:r>
        <w:rPr>
          <w:noProof/>
        </w:rPr>
      </w:r>
      <w:r>
        <w:rPr>
          <w:noProof/>
        </w:rPr>
        <w:fldChar w:fldCharType="separate"/>
      </w:r>
      <w:r>
        <w:rPr>
          <w:noProof/>
        </w:rPr>
        <w:t>146</w:t>
      </w:r>
      <w:r>
        <w:rPr>
          <w:noProof/>
        </w:rPr>
        <w:fldChar w:fldCharType="end"/>
      </w:r>
    </w:p>
    <w:p w14:paraId="1E6D6AA5" w14:textId="77BAC14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w:t>
      </w:r>
      <w:r w:rsidRPr="006E7502">
        <w:rPr>
          <w:rFonts w:eastAsiaTheme="minorEastAsia"/>
          <w:noProof/>
          <w:lang w:eastAsia="zh-CN"/>
        </w:rPr>
        <w:t>1.1</w:t>
      </w:r>
      <w:r w:rsidRPr="006E7502">
        <w:rPr>
          <w:rFonts w:eastAsiaTheme="minorEastAsia"/>
          <w:noProof/>
        </w:rPr>
        <w:t>.</w:t>
      </w:r>
      <w:r w:rsidRPr="006E7502">
        <w:rPr>
          <w:rFonts w:eastAsiaTheme="minorEastAsia"/>
          <w:noProof/>
          <w:lang w:eastAsia="zh-CN"/>
        </w:rPr>
        <w:t>2</w:t>
      </w:r>
      <w:r w:rsidRPr="006E7502">
        <w:rPr>
          <w:rFonts w:eastAsiaTheme="minorEastAsia"/>
          <w:noProof/>
        </w:rPr>
        <w:t>.</w:t>
      </w:r>
      <w:r w:rsidRPr="006E750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w:t>
      </w:r>
      <w:r w:rsidRPr="006E7502">
        <w:rPr>
          <w:rFonts w:eastAsiaTheme="minorEastAsia"/>
          <w:noProof/>
          <w:lang w:eastAsia="zh-CN"/>
        </w:rPr>
        <w:t xml:space="preserve"> of PUCCH performance </w:t>
      </w:r>
      <w:r w:rsidRPr="006E7502">
        <w:rPr>
          <w:rFonts w:eastAsiaTheme="minorEastAsia"/>
          <w:noProof/>
          <w:snapToGrid w:val="0"/>
          <w:lang w:eastAsia="zh-CN"/>
        </w:rPr>
        <w:t>requirements</w:t>
      </w:r>
      <w:r>
        <w:rPr>
          <w:noProof/>
        </w:rPr>
        <w:tab/>
      </w:r>
      <w:r>
        <w:rPr>
          <w:noProof/>
        </w:rPr>
        <w:fldChar w:fldCharType="begin"/>
      </w:r>
      <w:r>
        <w:rPr>
          <w:noProof/>
        </w:rPr>
        <w:instrText xml:space="preserve"> PAGEREF _Toc176702176 \h </w:instrText>
      </w:r>
      <w:r>
        <w:rPr>
          <w:noProof/>
        </w:rPr>
      </w:r>
      <w:r>
        <w:rPr>
          <w:noProof/>
        </w:rPr>
        <w:fldChar w:fldCharType="separate"/>
      </w:r>
      <w:r>
        <w:rPr>
          <w:noProof/>
        </w:rPr>
        <w:t>147</w:t>
      </w:r>
      <w:r>
        <w:rPr>
          <w:noProof/>
        </w:rPr>
        <w:fldChar w:fldCharType="end"/>
      </w:r>
    </w:p>
    <w:p w14:paraId="66A0EEE4" w14:textId="586EFAB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w:t>
      </w:r>
      <w:r w:rsidRPr="006E7502">
        <w:rPr>
          <w:rFonts w:eastAsiaTheme="minorEastAsia"/>
          <w:noProof/>
          <w:lang w:eastAsia="zh-CN"/>
        </w:rPr>
        <w:t>1.1</w:t>
      </w:r>
      <w:r w:rsidRPr="006E7502">
        <w:rPr>
          <w:rFonts w:eastAsiaTheme="minorEastAsia"/>
          <w:noProof/>
        </w:rPr>
        <w:t>.</w:t>
      </w:r>
      <w:r w:rsidRPr="006E7502">
        <w:rPr>
          <w:rFonts w:eastAsiaTheme="minorEastAsia"/>
          <w:noProof/>
          <w:lang w:eastAsia="zh-CN"/>
        </w:rPr>
        <w:t>2</w:t>
      </w:r>
      <w:r w:rsidRPr="006E7502">
        <w:rPr>
          <w:rFonts w:eastAsiaTheme="minorEastAsia"/>
          <w:noProof/>
        </w:rPr>
        <w:t>.</w:t>
      </w:r>
      <w:r w:rsidRPr="006E750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w:t>
      </w:r>
      <w:r w:rsidRPr="006E7502">
        <w:rPr>
          <w:rFonts w:eastAsiaTheme="minorEastAsia"/>
          <w:noProof/>
          <w:lang w:eastAsia="zh-CN"/>
        </w:rPr>
        <w:t xml:space="preserve"> of PRACH performance </w:t>
      </w:r>
      <w:r w:rsidRPr="006E7502">
        <w:rPr>
          <w:rFonts w:eastAsiaTheme="minorEastAsia"/>
          <w:noProof/>
          <w:snapToGrid w:val="0"/>
          <w:lang w:eastAsia="zh-CN"/>
        </w:rPr>
        <w:t>requirements</w:t>
      </w:r>
      <w:r>
        <w:rPr>
          <w:noProof/>
        </w:rPr>
        <w:tab/>
      </w:r>
      <w:r>
        <w:rPr>
          <w:noProof/>
        </w:rPr>
        <w:fldChar w:fldCharType="begin"/>
      </w:r>
      <w:r>
        <w:rPr>
          <w:noProof/>
        </w:rPr>
        <w:instrText xml:space="preserve"> PAGEREF _Toc176702177 \h </w:instrText>
      </w:r>
      <w:r>
        <w:rPr>
          <w:noProof/>
        </w:rPr>
      </w:r>
      <w:r>
        <w:rPr>
          <w:noProof/>
        </w:rPr>
        <w:fldChar w:fldCharType="separate"/>
      </w:r>
      <w:r>
        <w:rPr>
          <w:noProof/>
        </w:rPr>
        <w:t>147</w:t>
      </w:r>
      <w:r>
        <w:rPr>
          <w:noProof/>
        </w:rPr>
        <w:fldChar w:fldCharType="end"/>
      </w:r>
    </w:p>
    <w:p w14:paraId="46F98E73" w14:textId="2598600D"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PUSCH</w:t>
      </w:r>
      <w:r>
        <w:rPr>
          <w:noProof/>
        </w:rPr>
        <w:tab/>
      </w:r>
      <w:r>
        <w:rPr>
          <w:noProof/>
        </w:rPr>
        <w:fldChar w:fldCharType="begin"/>
      </w:r>
      <w:r>
        <w:rPr>
          <w:noProof/>
        </w:rPr>
        <w:instrText xml:space="preserve"> PAGEREF _Toc176702178 \h </w:instrText>
      </w:r>
      <w:r>
        <w:rPr>
          <w:noProof/>
        </w:rPr>
      </w:r>
      <w:r>
        <w:rPr>
          <w:noProof/>
        </w:rPr>
        <w:fldChar w:fldCharType="separate"/>
      </w:r>
      <w:r>
        <w:rPr>
          <w:noProof/>
        </w:rPr>
        <w:t>148</w:t>
      </w:r>
      <w:r>
        <w:rPr>
          <w:noProof/>
        </w:rPr>
        <w:fldChar w:fldCharType="end"/>
      </w:r>
    </w:p>
    <w:p w14:paraId="6EDAA1A6" w14:textId="739BD8C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PUSCH with transform precoding disabled</w:t>
      </w:r>
      <w:r>
        <w:rPr>
          <w:noProof/>
        </w:rPr>
        <w:tab/>
      </w:r>
      <w:r>
        <w:rPr>
          <w:noProof/>
        </w:rPr>
        <w:fldChar w:fldCharType="begin"/>
      </w:r>
      <w:r>
        <w:rPr>
          <w:noProof/>
        </w:rPr>
        <w:instrText xml:space="preserve"> PAGEREF _Toc176702179 \h </w:instrText>
      </w:r>
      <w:r>
        <w:rPr>
          <w:noProof/>
        </w:rPr>
      </w:r>
      <w:r>
        <w:rPr>
          <w:noProof/>
        </w:rPr>
        <w:fldChar w:fldCharType="separate"/>
      </w:r>
      <w:r>
        <w:rPr>
          <w:noProof/>
        </w:rPr>
        <w:t>148</w:t>
      </w:r>
      <w:r>
        <w:rPr>
          <w:noProof/>
        </w:rPr>
        <w:fldChar w:fldCharType="end"/>
      </w:r>
    </w:p>
    <w:p w14:paraId="54784F45" w14:textId="53B22AC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_Toc176702180 \h </w:instrText>
      </w:r>
      <w:r>
        <w:rPr>
          <w:noProof/>
        </w:rPr>
      </w:r>
      <w:r>
        <w:rPr>
          <w:noProof/>
        </w:rPr>
        <w:fldChar w:fldCharType="separate"/>
      </w:r>
      <w:r>
        <w:rPr>
          <w:noProof/>
        </w:rPr>
        <w:t>148</w:t>
      </w:r>
      <w:r>
        <w:rPr>
          <w:noProof/>
        </w:rPr>
        <w:fldChar w:fldCharType="end"/>
      </w:r>
    </w:p>
    <w:p w14:paraId="2685EE8C" w14:textId="42A5ECB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_Toc176702181 \h </w:instrText>
      </w:r>
      <w:r>
        <w:rPr>
          <w:noProof/>
        </w:rPr>
      </w:r>
      <w:r>
        <w:rPr>
          <w:noProof/>
        </w:rPr>
        <w:fldChar w:fldCharType="separate"/>
      </w:r>
      <w:r>
        <w:rPr>
          <w:noProof/>
        </w:rPr>
        <w:t>148</w:t>
      </w:r>
      <w:r>
        <w:rPr>
          <w:noProof/>
        </w:rPr>
        <w:fldChar w:fldCharType="end"/>
      </w:r>
    </w:p>
    <w:p w14:paraId="7B1D3A96" w14:textId="5F1B267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_Toc176702182 \h </w:instrText>
      </w:r>
      <w:r>
        <w:rPr>
          <w:noProof/>
        </w:rPr>
      </w:r>
      <w:r>
        <w:rPr>
          <w:noProof/>
        </w:rPr>
        <w:fldChar w:fldCharType="separate"/>
      </w:r>
      <w:r>
        <w:rPr>
          <w:noProof/>
        </w:rPr>
        <w:t>148</w:t>
      </w:r>
      <w:r>
        <w:rPr>
          <w:noProof/>
        </w:rPr>
        <w:fldChar w:fldCharType="end"/>
      </w:r>
    </w:p>
    <w:p w14:paraId="2B5D8281" w14:textId="1A8DCFE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_Toc176702183 \h </w:instrText>
      </w:r>
      <w:r>
        <w:rPr>
          <w:noProof/>
        </w:rPr>
      </w:r>
      <w:r>
        <w:rPr>
          <w:noProof/>
        </w:rPr>
        <w:fldChar w:fldCharType="separate"/>
      </w:r>
      <w:r>
        <w:rPr>
          <w:noProof/>
        </w:rPr>
        <w:t>148</w:t>
      </w:r>
      <w:r>
        <w:rPr>
          <w:noProof/>
        </w:rPr>
        <w:fldChar w:fldCharType="end"/>
      </w:r>
    </w:p>
    <w:p w14:paraId="3D646C00" w14:textId="7C42F1A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_Toc176702184 \h </w:instrText>
      </w:r>
      <w:r>
        <w:rPr>
          <w:noProof/>
        </w:rPr>
      </w:r>
      <w:r>
        <w:rPr>
          <w:noProof/>
        </w:rPr>
        <w:fldChar w:fldCharType="separate"/>
      </w:r>
      <w:r>
        <w:rPr>
          <w:noProof/>
        </w:rPr>
        <w:t>149</w:t>
      </w:r>
      <w:r>
        <w:rPr>
          <w:noProof/>
        </w:rPr>
        <w:fldChar w:fldCharType="end"/>
      </w:r>
    </w:p>
    <w:p w14:paraId="50900D5F" w14:textId="1D60E36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PUSCH with transform precoding enabled</w:t>
      </w:r>
      <w:r>
        <w:rPr>
          <w:noProof/>
        </w:rPr>
        <w:tab/>
      </w:r>
      <w:r>
        <w:rPr>
          <w:noProof/>
        </w:rPr>
        <w:fldChar w:fldCharType="begin"/>
      </w:r>
      <w:r>
        <w:rPr>
          <w:noProof/>
        </w:rPr>
        <w:instrText xml:space="preserve"> PAGEREF _Toc176702185 \h </w:instrText>
      </w:r>
      <w:r>
        <w:rPr>
          <w:noProof/>
        </w:rPr>
      </w:r>
      <w:r>
        <w:rPr>
          <w:noProof/>
        </w:rPr>
        <w:fldChar w:fldCharType="separate"/>
      </w:r>
      <w:r>
        <w:rPr>
          <w:noProof/>
        </w:rPr>
        <w:t>155</w:t>
      </w:r>
      <w:r>
        <w:rPr>
          <w:noProof/>
        </w:rPr>
        <w:fldChar w:fldCharType="end"/>
      </w:r>
    </w:p>
    <w:p w14:paraId="415DD964" w14:textId="71978AC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_Toc176702186 \h </w:instrText>
      </w:r>
      <w:r>
        <w:rPr>
          <w:noProof/>
        </w:rPr>
      </w:r>
      <w:r>
        <w:rPr>
          <w:noProof/>
        </w:rPr>
        <w:fldChar w:fldCharType="separate"/>
      </w:r>
      <w:r>
        <w:rPr>
          <w:noProof/>
        </w:rPr>
        <w:t>155</w:t>
      </w:r>
      <w:r>
        <w:rPr>
          <w:noProof/>
        </w:rPr>
        <w:fldChar w:fldCharType="end"/>
      </w:r>
    </w:p>
    <w:p w14:paraId="4869B00A" w14:textId="12BAD59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_Toc176702187 \h </w:instrText>
      </w:r>
      <w:r>
        <w:rPr>
          <w:noProof/>
        </w:rPr>
      </w:r>
      <w:r>
        <w:rPr>
          <w:noProof/>
        </w:rPr>
        <w:fldChar w:fldCharType="separate"/>
      </w:r>
      <w:r>
        <w:rPr>
          <w:noProof/>
        </w:rPr>
        <w:t>155</w:t>
      </w:r>
      <w:r>
        <w:rPr>
          <w:noProof/>
        </w:rPr>
        <w:fldChar w:fldCharType="end"/>
      </w:r>
    </w:p>
    <w:p w14:paraId="199339E4" w14:textId="6398F73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_Toc176702188 \h </w:instrText>
      </w:r>
      <w:r>
        <w:rPr>
          <w:noProof/>
        </w:rPr>
      </w:r>
      <w:r>
        <w:rPr>
          <w:noProof/>
        </w:rPr>
        <w:fldChar w:fldCharType="separate"/>
      </w:r>
      <w:r>
        <w:rPr>
          <w:noProof/>
        </w:rPr>
        <w:t>156</w:t>
      </w:r>
      <w:r>
        <w:rPr>
          <w:noProof/>
        </w:rPr>
        <w:fldChar w:fldCharType="end"/>
      </w:r>
    </w:p>
    <w:p w14:paraId="40209387" w14:textId="1DFB09A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_Toc176702189 \h </w:instrText>
      </w:r>
      <w:r>
        <w:rPr>
          <w:noProof/>
        </w:rPr>
      </w:r>
      <w:r>
        <w:rPr>
          <w:noProof/>
        </w:rPr>
        <w:fldChar w:fldCharType="separate"/>
      </w:r>
      <w:r>
        <w:rPr>
          <w:noProof/>
        </w:rPr>
        <w:t>156</w:t>
      </w:r>
      <w:r>
        <w:rPr>
          <w:noProof/>
        </w:rPr>
        <w:fldChar w:fldCharType="end"/>
      </w:r>
    </w:p>
    <w:p w14:paraId="3CC8889F" w14:textId="7866D11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_Toc176702190 \h </w:instrText>
      </w:r>
      <w:r>
        <w:rPr>
          <w:noProof/>
        </w:rPr>
      </w:r>
      <w:r>
        <w:rPr>
          <w:noProof/>
        </w:rPr>
        <w:fldChar w:fldCharType="separate"/>
      </w:r>
      <w:r>
        <w:rPr>
          <w:noProof/>
        </w:rPr>
        <w:t>157</w:t>
      </w:r>
      <w:r>
        <w:rPr>
          <w:noProof/>
        </w:rPr>
        <w:fldChar w:fldCharType="end"/>
      </w:r>
    </w:p>
    <w:p w14:paraId="742E08C9" w14:textId="1A2F4D6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UCI multiplexed on PUSCH</w:t>
      </w:r>
      <w:r>
        <w:rPr>
          <w:noProof/>
        </w:rPr>
        <w:tab/>
      </w:r>
      <w:r>
        <w:rPr>
          <w:noProof/>
        </w:rPr>
        <w:fldChar w:fldCharType="begin"/>
      </w:r>
      <w:r>
        <w:rPr>
          <w:noProof/>
        </w:rPr>
        <w:instrText xml:space="preserve"> PAGEREF _Toc176702191 \h </w:instrText>
      </w:r>
      <w:r>
        <w:rPr>
          <w:noProof/>
        </w:rPr>
      </w:r>
      <w:r>
        <w:rPr>
          <w:noProof/>
        </w:rPr>
        <w:fldChar w:fldCharType="separate"/>
      </w:r>
      <w:r>
        <w:rPr>
          <w:noProof/>
        </w:rPr>
        <w:t>158</w:t>
      </w:r>
      <w:r>
        <w:rPr>
          <w:noProof/>
        </w:rPr>
        <w:fldChar w:fldCharType="end"/>
      </w:r>
    </w:p>
    <w:p w14:paraId="2513FCBC" w14:textId="54B1084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_Toc176702192 \h </w:instrText>
      </w:r>
      <w:r>
        <w:rPr>
          <w:noProof/>
        </w:rPr>
      </w:r>
      <w:r>
        <w:rPr>
          <w:noProof/>
        </w:rPr>
        <w:fldChar w:fldCharType="separate"/>
      </w:r>
      <w:r>
        <w:rPr>
          <w:noProof/>
        </w:rPr>
        <w:t>158</w:t>
      </w:r>
      <w:r>
        <w:rPr>
          <w:noProof/>
        </w:rPr>
        <w:fldChar w:fldCharType="end"/>
      </w:r>
    </w:p>
    <w:p w14:paraId="0AD37990" w14:textId="6E33D77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_Toc176702193 \h </w:instrText>
      </w:r>
      <w:r>
        <w:rPr>
          <w:noProof/>
        </w:rPr>
      </w:r>
      <w:r>
        <w:rPr>
          <w:noProof/>
        </w:rPr>
        <w:fldChar w:fldCharType="separate"/>
      </w:r>
      <w:r>
        <w:rPr>
          <w:noProof/>
        </w:rPr>
        <w:t>158</w:t>
      </w:r>
      <w:r>
        <w:rPr>
          <w:noProof/>
        </w:rPr>
        <w:fldChar w:fldCharType="end"/>
      </w:r>
    </w:p>
    <w:p w14:paraId="6DEB44CE" w14:textId="3D492F7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_Toc176702194 \h </w:instrText>
      </w:r>
      <w:r>
        <w:rPr>
          <w:noProof/>
        </w:rPr>
      </w:r>
      <w:r>
        <w:rPr>
          <w:noProof/>
        </w:rPr>
        <w:fldChar w:fldCharType="separate"/>
      </w:r>
      <w:r>
        <w:rPr>
          <w:noProof/>
        </w:rPr>
        <w:t>158</w:t>
      </w:r>
      <w:r>
        <w:rPr>
          <w:noProof/>
        </w:rPr>
        <w:fldChar w:fldCharType="end"/>
      </w:r>
    </w:p>
    <w:p w14:paraId="75BB7537" w14:textId="2301BC1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_Toc176702195 \h </w:instrText>
      </w:r>
      <w:r>
        <w:rPr>
          <w:noProof/>
        </w:rPr>
      </w:r>
      <w:r>
        <w:rPr>
          <w:noProof/>
        </w:rPr>
        <w:fldChar w:fldCharType="separate"/>
      </w:r>
      <w:r>
        <w:rPr>
          <w:noProof/>
        </w:rPr>
        <w:t>158</w:t>
      </w:r>
      <w:r>
        <w:rPr>
          <w:noProof/>
        </w:rPr>
        <w:fldChar w:fldCharType="end"/>
      </w:r>
    </w:p>
    <w:p w14:paraId="338CABDA" w14:textId="7D754AE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_Toc176702196 \h </w:instrText>
      </w:r>
      <w:r>
        <w:rPr>
          <w:noProof/>
        </w:rPr>
      </w:r>
      <w:r>
        <w:rPr>
          <w:noProof/>
        </w:rPr>
        <w:fldChar w:fldCharType="separate"/>
      </w:r>
      <w:r>
        <w:rPr>
          <w:noProof/>
        </w:rPr>
        <w:t>159</w:t>
      </w:r>
      <w:r>
        <w:rPr>
          <w:noProof/>
        </w:rPr>
        <w:fldChar w:fldCharType="end"/>
      </w:r>
    </w:p>
    <w:p w14:paraId="36A9A130" w14:textId="001DA2A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PUCCH</w:t>
      </w:r>
      <w:r>
        <w:rPr>
          <w:noProof/>
        </w:rPr>
        <w:tab/>
      </w:r>
      <w:r>
        <w:rPr>
          <w:noProof/>
        </w:rPr>
        <w:fldChar w:fldCharType="begin"/>
      </w:r>
      <w:r>
        <w:rPr>
          <w:noProof/>
        </w:rPr>
        <w:instrText xml:space="preserve"> PAGEREF _Toc176702197 \h </w:instrText>
      </w:r>
      <w:r>
        <w:rPr>
          <w:noProof/>
        </w:rPr>
      </w:r>
      <w:r>
        <w:rPr>
          <w:noProof/>
        </w:rPr>
        <w:fldChar w:fldCharType="separate"/>
      </w:r>
      <w:r>
        <w:rPr>
          <w:noProof/>
        </w:rPr>
        <w:t>160</w:t>
      </w:r>
      <w:r>
        <w:rPr>
          <w:noProof/>
        </w:rPr>
        <w:fldChar w:fldCharType="end"/>
      </w:r>
    </w:p>
    <w:p w14:paraId="249983DC" w14:textId="2EAF856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PUCCH format 0</w:t>
      </w:r>
      <w:r>
        <w:rPr>
          <w:noProof/>
        </w:rPr>
        <w:tab/>
      </w:r>
      <w:r>
        <w:rPr>
          <w:noProof/>
        </w:rPr>
        <w:fldChar w:fldCharType="begin"/>
      </w:r>
      <w:r>
        <w:rPr>
          <w:noProof/>
        </w:rPr>
        <w:instrText xml:space="preserve"> PAGEREF _Toc176702198 \h </w:instrText>
      </w:r>
      <w:r>
        <w:rPr>
          <w:noProof/>
        </w:rPr>
      </w:r>
      <w:r>
        <w:rPr>
          <w:noProof/>
        </w:rPr>
        <w:fldChar w:fldCharType="separate"/>
      </w:r>
      <w:r>
        <w:rPr>
          <w:noProof/>
        </w:rPr>
        <w:t>160</w:t>
      </w:r>
      <w:r>
        <w:rPr>
          <w:noProof/>
        </w:rPr>
        <w:fldChar w:fldCharType="end"/>
      </w:r>
    </w:p>
    <w:p w14:paraId="30644519" w14:textId="56D30D6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_Toc176702199 \h </w:instrText>
      </w:r>
      <w:r>
        <w:rPr>
          <w:noProof/>
        </w:rPr>
      </w:r>
      <w:r>
        <w:rPr>
          <w:noProof/>
        </w:rPr>
        <w:fldChar w:fldCharType="separate"/>
      </w:r>
      <w:r>
        <w:rPr>
          <w:noProof/>
        </w:rPr>
        <w:t>160</w:t>
      </w:r>
      <w:r>
        <w:rPr>
          <w:noProof/>
        </w:rPr>
        <w:fldChar w:fldCharType="end"/>
      </w:r>
    </w:p>
    <w:p w14:paraId="11BB9013" w14:textId="7B6BB39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_Toc176702200 \h </w:instrText>
      </w:r>
      <w:r>
        <w:rPr>
          <w:noProof/>
        </w:rPr>
      </w:r>
      <w:r>
        <w:rPr>
          <w:noProof/>
        </w:rPr>
        <w:fldChar w:fldCharType="separate"/>
      </w:r>
      <w:r>
        <w:rPr>
          <w:noProof/>
        </w:rPr>
        <w:t>161</w:t>
      </w:r>
      <w:r>
        <w:rPr>
          <w:noProof/>
        </w:rPr>
        <w:fldChar w:fldCharType="end"/>
      </w:r>
    </w:p>
    <w:p w14:paraId="6392E106" w14:textId="5C11F13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_Toc176702201 \h </w:instrText>
      </w:r>
      <w:r>
        <w:rPr>
          <w:noProof/>
        </w:rPr>
      </w:r>
      <w:r>
        <w:rPr>
          <w:noProof/>
        </w:rPr>
        <w:fldChar w:fldCharType="separate"/>
      </w:r>
      <w:r>
        <w:rPr>
          <w:noProof/>
        </w:rPr>
        <w:t>161</w:t>
      </w:r>
      <w:r>
        <w:rPr>
          <w:noProof/>
        </w:rPr>
        <w:fldChar w:fldCharType="end"/>
      </w:r>
    </w:p>
    <w:p w14:paraId="14CF7EE5" w14:textId="09CE9EC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_Toc176702202 \h </w:instrText>
      </w:r>
      <w:r>
        <w:rPr>
          <w:noProof/>
        </w:rPr>
      </w:r>
      <w:r>
        <w:rPr>
          <w:noProof/>
        </w:rPr>
        <w:fldChar w:fldCharType="separate"/>
      </w:r>
      <w:r>
        <w:rPr>
          <w:noProof/>
        </w:rPr>
        <w:t>161</w:t>
      </w:r>
      <w:r>
        <w:rPr>
          <w:noProof/>
        </w:rPr>
        <w:fldChar w:fldCharType="end"/>
      </w:r>
    </w:p>
    <w:p w14:paraId="7743D741" w14:textId="488858F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_Toc176702203 \h </w:instrText>
      </w:r>
      <w:r>
        <w:rPr>
          <w:noProof/>
        </w:rPr>
      </w:r>
      <w:r>
        <w:rPr>
          <w:noProof/>
        </w:rPr>
        <w:fldChar w:fldCharType="separate"/>
      </w:r>
      <w:r>
        <w:rPr>
          <w:noProof/>
        </w:rPr>
        <w:t>162</w:t>
      </w:r>
      <w:r>
        <w:rPr>
          <w:noProof/>
        </w:rPr>
        <w:fldChar w:fldCharType="end"/>
      </w:r>
    </w:p>
    <w:p w14:paraId="00A5BE12" w14:textId="7138CD4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PUCCH format 1</w:t>
      </w:r>
      <w:r>
        <w:rPr>
          <w:noProof/>
        </w:rPr>
        <w:tab/>
      </w:r>
      <w:r>
        <w:rPr>
          <w:noProof/>
        </w:rPr>
        <w:fldChar w:fldCharType="begin"/>
      </w:r>
      <w:r>
        <w:rPr>
          <w:noProof/>
        </w:rPr>
        <w:instrText xml:space="preserve"> PAGEREF _Toc176702204 \h </w:instrText>
      </w:r>
      <w:r>
        <w:rPr>
          <w:noProof/>
        </w:rPr>
      </w:r>
      <w:r>
        <w:rPr>
          <w:noProof/>
        </w:rPr>
        <w:fldChar w:fldCharType="separate"/>
      </w:r>
      <w:r>
        <w:rPr>
          <w:noProof/>
        </w:rPr>
        <w:t>162</w:t>
      </w:r>
      <w:r>
        <w:rPr>
          <w:noProof/>
        </w:rPr>
        <w:fldChar w:fldCharType="end"/>
      </w:r>
    </w:p>
    <w:p w14:paraId="717969EA" w14:textId="2149A8D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8.1.3.2.1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NACK to ACK detection</w:t>
      </w:r>
      <w:r>
        <w:rPr>
          <w:noProof/>
        </w:rPr>
        <w:tab/>
      </w:r>
      <w:r>
        <w:rPr>
          <w:noProof/>
        </w:rPr>
        <w:fldChar w:fldCharType="begin"/>
      </w:r>
      <w:r>
        <w:rPr>
          <w:noProof/>
        </w:rPr>
        <w:instrText xml:space="preserve"> PAGEREF _Toc176702205 \h </w:instrText>
      </w:r>
      <w:r>
        <w:rPr>
          <w:noProof/>
        </w:rPr>
      </w:r>
      <w:r>
        <w:rPr>
          <w:noProof/>
        </w:rPr>
        <w:fldChar w:fldCharType="separate"/>
      </w:r>
      <w:r>
        <w:rPr>
          <w:noProof/>
        </w:rPr>
        <w:t>162</w:t>
      </w:r>
      <w:r>
        <w:rPr>
          <w:noProof/>
        </w:rPr>
        <w:fldChar w:fldCharType="end"/>
      </w:r>
    </w:p>
    <w:p w14:paraId="59E12ABF" w14:textId="6AB738C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ACK missed detection</w:t>
      </w:r>
      <w:r>
        <w:rPr>
          <w:noProof/>
        </w:rPr>
        <w:tab/>
      </w:r>
      <w:r>
        <w:rPr>
          <w:noProof/>
        </w:rPr>
        <w:fldChar w:fldCharType="begin"/>
      </w:r>
      <w:r>
        <w:rPr>
          <w:noProof/>
        </w:rPr>
        <w:instrText xml:space="preserve"> PAGEREF _Toc176702206 \h </w:instrText>
      </w:r>
      <w:r>
        <w:rPr>
          <w:noProof/>
        </w:rPr>
      </w:r>
      <w:r>
        <w:rPr>
          <w:noProof/>
        </w:rPr>
        <w:fldChar w:fldCharType="separate"/>
      </w:r>
      <w:r>
        <w:rPr>
          <w:noProof/>
        </w:rPr>
        <w:t>164</w:t>
      </w:r>
      <w:r>
        <w:rPr>
          <w:noProof/>
        </w:rPr>
        <w:fldChar w:fldCharType="end"/>
      </w:r>
    </w:p>
    <w:p w14:paraId="2E31C69E" w14:textId="14600ED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PUCCH format 2</w:t>
      </w:r>
      <w:r>
        <w:rPr>
          <w:noProof/>
        </w:rPr>
        <w:tab/>
      </w:r>
      <w:r>
        <w:rPr>
          <w:noProof/>
        </w:rPr>
        <w:fldChar w:fldCharType="begin"/>
      </w:r>
      <w:r>
        <w:rPr>
          <w:noProof/>
        </w:rPr>
        <w:instrText xml:space="preserve"> PAGEREF _Toc176702207 \h </w:instrText>
      </w:r>
      <w:r>
        <w:rPr>
          <w:noProof/>
        </w:rPr>
      </w:r>
      <w:r>
        <w:rPr>
          <w:noProof/>
        </w:rPr>
        <w:fldChar w:fldCharType="separate"/>
      </w:r>
      <w:r>
        <w:rPr>
          <w:noProof/>
        </w:rPr>
        <w:t>167</w:t>
      </w:r>
      <w:r>
        <w:rPr>
          <w:noProof/>
        </w:rPr>
        <w:fldChar w:fldCharType="end"/>
      </w:r>
    </w:p>
    <w:p w14:paraId="469D5E16" w14:textId="37EBFD5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ACK missed detection</w:t>
      </w:r>
      <w:r>
        <w:rPr>
          <w:noProof/>
        </w:rPr>
        <w:tab/>
      </w:r>
      <w:r>
        <w:rPr>
          <w:noProof/>
        </w:rPr>
        <w:fldChar w:fldCharType="begin"/>
      </w:r>
      <w:r>
        <w:rPr>
          <w:noProof/>
        </w:rPr>
        <w:instrText xml:space="preserve"> PAGEREF _Toc176702208 \h </w:instrText>
      </w:r>
      <w:r>
        <w:rPr>
          <w:noProof/>
        </w:rPr>
      </w:r>
      <w:r>
        <w:rPr>
          <w:noProof/>
        </w:rPr>
        <w:fldChar w:fldCharType="separate"/>
      </w:r>
      <w:r>
        <w:rPr>
          <w:noProof/>
        </w:rPr>
        <w:t>167</w:t>
      </w:r>
      <w:r>
        <w:rPr>
          <w:noProof/>
        </w:rPr>
        <w:fldChar w:fldCharType="end"/>
      </w:r>
    </w:p>
    <w:p w14:paraId="1E2F3ECC" w14:textId="0027877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UCI BLER performance requirements</w:t>
      </w:r>
      <w:r>
        <w:rPr>
          <w:noProof/>
        </w:rPr>
        <w:tab/>
      </w:r>
      <w:r>
        <w:rPr>
          <w:noProof/>
        </w:rPr>
        <w:fldChar w:fldCharType="begin"/>
      </w:r>
      <w:r>
        <w:rPr>
          <w:noProof/>
        </w:rPr>
        <w:instrText xml:space="preserve"> PAGEREF _Toc176702209 \h </w:instrText>
      </w:r>
      <w:r>
        <w:rPr>
          <w:noProof/>
        </w:rPr>
      </w:r>
      <w:r>
        <w:rPr>
          <w:noProof/>
        </w:rPr>
        <w:fldChar w:fldCharType="separate"/>
      </w:r>
      <w:r>
        <w:rPr>
          <w:noProof/>
        </w:rPr>
        <w:t>168</w:t>
      </w:r>
      <w:r>
        <w:rPr>
          <w:noProof/>
        </w:rPr>
        <w:fldChar w:fldCharType="end"/>
      </w:r>
    </w:p>
    <w:p w14:paraId="1588D28E" w14:textId="6D629ED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PUCCH format 3</w:t>
      </w:r>
      <w:r>
        <w:rPr>
          <w:noProof/>
        </w:rPr>
        <w:tab/>
      </w:r>
      <w:r>
        <w:rPr>
          <w:noProof/>
        </w:rPr>
        <w:fldChar w:fldCharType="begin"/>
      </w:r>
      <w:r>
        <w:rPr>
          <w:noProof/>
        </w:rPr>
        <w:instrText xml:space="preserve"> PAGEREF _Toc176702210 \h </w:instrText>
      </w:r>
      <w:r>
        <w:rPr>
          <w:noProof/>
        </w:rPr>
      </w:r>
      <w:r>
        <w:rPr>
          <w:noProof/>
        </w:rPr>
        <w:fldChar w:fldCharType="separate"/>
      </w:r>
      <w:r>
        <w:rPr>
          <w:noProof/>
        </w:rPr>
        <w:t>170</w:t>
      </w:r>
      <w:r>
        <w:rPr>
          <w:noProof/>
        </w:rPr>
        <w:fldChar w:fldCharType="end"/>
      </w:r>
    </w:p>
    <w:p w14:paraId="3D025F23" w14:textId="47A6B7F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_Toc176702211 \h </w:instrText>
      </w:r>
      <w:r>
        <w:rPr>
          <w:noProof/>
        </w:rPr>
      </w:r>
      <w:r>
        <w:rPr>
          <w:noProof/>
        </w:rPr>
        <w:fldChar w:fldCharType="separate"/>
      </w:r>
      <w:r>
        <w:rPr>
          <w:noProof/>
        </w:rPr>
        <w:t>170</w:t>
      </w:r>
      <w:r>
        <w:rPr>
          <w:noProof/>
        </w:rPr>
        <w:fldChar w:fldCharType="end"/>
      </w:r>
    </w:p>
    <w:p w14:paraId="1F089B7B" w14:textId="10D92D1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_Toc176702212 \h </w:instrText>
      </w:r>
      <w:r>
        <w:rPr>
          <w:noProof/>
        </w:rPr>
      </w:r>
      <w:r>
        <w:rPr>
          <w:noProof/>
        </w:rPr>
        <w:fldChar w:fldCharType="separate"/>
      </w:r>
      <w:r>
        <w:rPr>
          <w:noProof/>
        </w:rPr>
        <w:t>170</w:t>
      </w:r>
      <w:r>
        <w:rPr>
          <w:noProof/>
        </w:rPr>
        <w:fldChar w:fldCharType="end"/>
      </w:r>
    </w:p>
    <w:p w14:paraId="28418864" w14:textId="3964006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_Toc176702213 \h </w:instrText>
      </w:r>
      <w:r>
        <w:rPr>
          <w:noProof/>
        </w:rPr>
      </w:r>
      <w:r>
        <w:rPr>
          <w:noProof/>
        </w:rPr>
        <w:fldChar w:fldCharType="separate"/>
      </w:r>
      <w:r>
        <w:rPr>
          <w:noProof/>
        </w:rPr>
        <w:t>170</w:t>
      </w:r>
      <w:r>
        <w:rPr>
          <w:noProof/>
        </w:rPr>
        <w:fldChar w:fldCharType="end"/>
      </w:r>
    </w:p>
    <w:p w14:paraId="751A1B79" w14:textId="783D8F7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_Toc176702214 \h </w:instrText>
      </w:r>
      <w:r>
        <w:rPr>
          <w:noProof/>
        </w:rPr>
      </w:r>
      <w:r>
        <w:rPr>
          <w:noProof/>
        </w:rPr>
        <w:fldChar w:fldCharType="separate"/>
      </w:r>
      <w:r>
        <w:rPr>
          <w:noProof/>
        </w:rPr>
        <w:t>171</w:t>
      </w:r>
      <w:r>
        <w:rPr>
          <w:noProof/>
        </w:rPr>
        <w:fldChar w:fldCharType="end"/>
      </w:r>
    </w:p>
    <w:p w14:paraId="059CE52D" w14:textId="1996A3D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_Toc176702215 \h </w:instrText>
      </w:r>
      <w:r>
        <w:rPr>
          <w:noProof/>
        </w:rPr>
      </w:r>
      <w:r>
        <w:rPr>
          <w:noProof/>
        </w:rPr>
        <w:fldChar w:fldCharType="separate"/>
      </w:r>
      <w:r>
        <w:rPr>
          <w:noProof/>
        </w:rPr>
        <w:t>172</w:t>
      </w:r>
      <w:r>
        <w:rPr>
          <w:noProof/>
        </w:rPr>
        <w:fldChar w:fldCharType="end"/>
      </w:r>
    </w:p>
    <w:p w14:paraId="6F109855" w14:textId="4BA88A9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PUCCH format 4</w:t>
      </w:r>
      <w:r>
        <w:rPr>
          <w:noProof/>
        </w:rPr>
        <w:tab/>
      </w:r>
      <w:r>
        <w:rPr>
          <w:noProof/>
        </w:rPr>
        <w:fldChar w:fldCharType="begin"/>
      </w:r>
      <w:r>
        <w:rPr>
          <w:noProof/>
        </w:rPr>
        <w:instrText xml:space="preserve"> PAGEREF _Toc176702216 \h </w:instrText>
      </w:r>
      <w:r>
        <w:rPr>
          <w:noProof/>
        </w:rPr>
      </w:r>
      <w:r>
        <w:rPr>
          <w:noProof/>
        </w:rPr>
        <w:fldChar w:fldCharType="separate"/>
      </w:r>
      <w:r>
        <w:rPr>
          <w:noProof/>
        </w:rPr>
        <w:t>172</w:t>
      </w:r>
      <w:r>
        <w:rPr>
          <w:noProof/>
        </w:rPr>
        <w:fldChar w:fldCharType="end"/>
      </w:r>
    </w:p>
    <w:p w14:paraId="6AB0DC6D" w14:textId="3B2B3E1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_Toc176702217 \h </w:instrText>
      </w:r>
      <w:r>
        <w:rPr>
          <w:noProof/>
        </w:rPr>
      </w:r>
      <w:r>
        <w:rPr>
          <w:noProof/>
        </w:rPr>
        <w:fldChar w:fldCharType="separate"/>
      </w:r>
      <w:r>
        <w:rPr>
          <w:noProof/>
        </w:rPr>
        <w:t>172</w:t>
      </w:r>
      <w:r>
        <w:rPr>
          <w:noProof/>
        </w:rPr>
        <w:fldChar w:fldCharType="end"/>
      </w:r>
    </w:p>
    <w:p w14:paraId="1E054300" w14:textId="48B7581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_Toc176702218 \h </w:instrText>
      </w:r>
      <w:r>
        <w:rPr>
          <w:noProof/>
        </w:rPr>
      </w:r>
      <w:r>
        <w:rPr>
          <w:noProof/>
        </w:rPr>
        <w:fldChar w:fldCharType="separate"/>
      </w:r>
      <w:r>
        <w:rPr>
          <w:noProof/>
        </w:rPr>
        <w:t>173</w:t>
      </w:r>
      <w:r>
        <w:rPr>
          <w:noProof/>
        </w:rPr>
        <w:fldChar w:fldCharType="end"/>
      </w:r>
    </w:p>
    <w:p w14:paraId="4AE82513" w14:textId="385FF4B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_Toc176702219 \h </w:instrText>
      </w:r>
      <w:r>
        <w:rPr>
          <w:noProof/>
        </w:rPr>
      </w:r>
      <w:r>
        <w:rPr>
          <w:noProof/>
        </w:rPr>
        <w:fldChar w:fldCharType="separate"/>
      </w:r>
      <w:r>
        <w:rPr>
          <w:noProof/>
        </w:rPr>
        <w:t>173</w:t>
      </w:r>
      <w:r>
        <w:rPr>
          <w:noProof/>
        </w:rPr>
        <w:fldChar w:fldCharType="end"/>
      </w:r>
    </w:p>
    <w:p w14:paraId="46E32E15" w14:textId="0F07289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_Toc176702220 \h </w:instrText>
      </w:r>
      <w:r>
        <w:rPr>
          <w:noProof/>
        </w:rPr>
      </w:r>
      <w:r>
        <w:rPr>
          <w:noProof/>
        </w:rPr>
        <w:fldChar w:fldCharType="separate"/>
      </w:r>
      <w:r>
        <w:rPr>
          <w:noProof/>
        </w:rPr>
        <w:t>173</w:t>
      </w:r>
      <w:r>
        <w:rPr>
          <w:noProof/>
        </w:rPr>
        <w:fldChar w:fldCharType="end"/>
      </w:r>
    </w:p>
    <w:p w14:paraId="146BAFDA" w14:textId="1ED6049A"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_Toc176702221 \h </w:instrText>
      </w:r>
      <w:r>
        <w:rPr>
          <w:noProof/>
        </w:rPr>
      </w:r>
      <w:r>
        <w:rPr>
          <w:noProof/>
        </w:rPr>
        <w:fldChar w:fldCharType="separate"/>
      </w:r>
      <w:r>
        <w:rPr>
          <w:noProof/>
        </w:rPr>
        <w:t>174</w:t>
      </w:r>
      <w:r>
        <w:rPr>
          <w:noProof/>
        </w:rPr>
        <w:fldChar w:fldCharType="end"/>
      </w:r>
    </w:p>
    <w:p w14:paraId="0245F7F8" w14:textId="174D2AC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Performance requirements for multi-slot PUCCH</w:t>
      </w:r>
      <w:r>
        <w:rPr>
          <w:noProof/>
        </w:rPr>
        <w:tab/>
      </w:r>
      <w:r>
        <w:rPr>
          <w:noProof/>
        </w:rPr>
        <w:fldChar w:fldCharType="begin"/>
      </w:r>
      <w:r>
        <w:rPr>
          <w:noProof/>
        </w:rPr>
        <w:instrText xml:space="preserve"> PAGEREF _Toc176702222 \h </w:instrText>
      </w:r>
      <w:r>
        <w:rPr>
          <w:noProof/>
        </w:rPr>
      </w:r>
      <w:r>
        <w:rPr>
          <w:noProof/>
        </w:rPr>
        <w:fldChar w:fldCharType="separate"/>
      </w:r>
      <w:r>
        <w:rPr>
          <w:noProof/>
        </w:rPr>
        <w:t>175</w:t>
      </w:r>
      <w:r>
        <w:rPr>
          <w:noProof/>
        </w:rPr>
        <w:fldChar w:fldCharType="end"/>
      </w:r>
    </w:p>
    <w:p w14:paraId="51469A4B" w14:textId="4F98B6E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multi-slot PUCCH format 1</w:t>
      </w:r>
      <w:r>
        <w:rPr>
          <w:noProof/>
        </w:rPr>
        <w:tab/>
      </w:r>
      <w:r>
        <w:rPr>
          <w:noProof/>
        </w:rPr>
        <w:fldChar w:fldCharType="begin"/>
      </w:r>
      <w:r>
        <w:rPr>
          <w:noProof/>
        </w:rPr>
        <w:instrText xml:space="preserve"> PAGEREF _Toc176702223 \h </w:instrText>
      </w:r>
      <w:r>
        <w:rPr>
          <w:noProof/>
        </w:rPr>
      </w:r>
      <w:r>
        <w:rPr>
          <w:noProof/>
        </w:rPr>
        <w:fldChar w:fldCharType="separate"/>
      </w:r>
      <w:r>
        <w:rPr>
          <w:noProof/>
        </w:rPr>
        <w:t>175</w:t>
      </w:r>
      <w:r>
        <w:rPr>
          <w:noProof/>
        </w:rPr>
        <w:fldChar w:fldCharType="end"/>
      </w:r>
    </w:p>
    <w:p w14:paraId="1C9A07BE" w14:textId="2E1ECB9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PRACH</w:t>
      </w:r>
      <w:r>
        <w:rPr>
          <w:noProof/>
        </w:rPr>
        <w:tab/>
      </w:r>
      <w:r>
        <w:rPr>
          <w:noProof/>
        </w:rPr>
        <w:fldChar w:fldCharType="begin"/>
      </w:r>
      <w:r>
        <w:rPr>
          <w:noProof/>
        </w:rPr>
        <w:instrText xml:space="preserve"> PAGEREF _Toc176702224 \h </w:instrText>
      </w:r>
      <w:r>
        <w:rPr>
          <w:noProof/>
        </w:rPr>
      </w:r>
      <w:r>
        <w:rPr>
          <w:noProof/>
        </w:rPr>
        <w:fldChar w:fldCharType="separate"/>
      </w:r>
      <w:r>
        <w:rPr>
          <w:noProof/>
        </w:rPr>
        <w:t>178</w:t>
      </w:r>
      <w:r>
        <w:rPr>
          <w:noProof/>
        </w:rPr>
        <w:fldChar w:fldCharType="end"/>
      </w:r>
    </w:p>
    <w:p w14:paraId="5C27BBFE" w14:textId="27BF8C1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E7502">
        <w:rPr>
          <w:rFonts w:eastAsia="MS Mincho"/>
          <w:noProof/>
        </w:rPr>
        <w:t>PRACH false alarm probability and missed detection requirements</w:t>
      </w:r>
      <w:r>
        <w:rPr>
          <w:noProof/>
        </w:rPr>
        <w:tab/>
      </w:r>
      <w:r>
        <w:rPr>
          <w:noProof/>
        </w:rPr>
        <w:fldChar w:fldCharType="begin"/>
      </w:r>
      <w:r>
        <w:rPr>
          <w:noProof/>
        </w:rPr>
        <w:instrText xml:space="preserve"> PAGEREF _Toc176702225 \h </w:instrText>
      </w:r>
      <w:r>
        <w:rPr>
          <w:noProof/>
        </w:rPr>
      </w:r>
      <w:r>
        <w:rPr>
          <w:noProof/>
        </w:rPr>
        <w:fldChar w:fldCharType="separate"/>
      </w:r>
      <w:r>
        <w:rPr>
          <w:noProof/>
        </w:rPr>
        <w:t>178</w:t>
      </w:r>
      <w:r>
        <w:rPr>
          <w:noProof/>
        </w:rPr>
        <w:fldChar w:fldCharType="end"/>
      </w:r>
    </w:p>
    <w:p w14:paraId="7B63F369" w14:textId="10C62BE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_Toc176702226 \h </w:instrText>
      </w:r>
      <w:r>
        <w:rPr>
          <w:noProof/>
        </w:rPr>
      </w:r>
      <w:r>
        <w:rPr>
          <w:noProof/>
        </w:rPr>
        <w:fldChar w:fldCharType="separate"/>
      </w:r>
      <w:r>
        <w:rPr>
          <w:noProof/>
        </w:rPr>
        <w:t>178</w:t>
      </w:r>
      <w:r>
        <w:rPr>
          <w:noProof/>
        </w:rPr>
        <w:fldChar w:fldCharType="end"/>
      </w:r>
    </w:p>
    <w:p w14:paraId="447DF1D0" w14:textId="31D58C1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_Toc176702227 \h </w:instrText>
      </w:r>
      <w:r>
        <w:rPr>
          <w:noProof/>
        </w:rPr>
      </w:r>
      <w:r>
        <w:rPr>
          <w:noProof/>
        </w:rPr>
        <w:fldChar w:fldCharType="separate"/>
      </w:r>
      <w:r>
        <w:rPr>
          <w:noProof/>
        </w:rPr>
        <w:t>179</w:t>
      </w:r>
      <w:r>
        <w:rPr>
          <w:noProof/>
        </w:rPr>
        <w:fldChar w:fldCharType="end"/>
      </w:r>
    </w:p>
    <w:p w14:paraId="2EB29D58" w14:textId="3B99236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_Toc176702228 \h </w:instrText>
      </w:r>
      <w:r>
        <w:rPr>
          <w:noProof/>
        </w:rPr>
      </w:r>
      <w:r>
        <w:rPr>
          <w:noProof/>
        </w:rPr>
        <w:fldChar w:fldCharType="separate"/>
      </w:r>
      <w:r>
        <w:rPr>
          <w:noProof/>
        </w:rPr>
        <w:t>179</w:t>
      </w:r>
      <w:r>
        <w:rPr>
          <w:noProof/>
        </w:rPr>
        <w:fldChar w:fldCharType="end"/>
      </w:r>
    </w:p>
    <w:p w14:paraId="154AF836" w14:textId="0B2DC71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_Toc176702229 \h </w:instrText>
      </w:r>
      <w:r>
        <w:rPr>
          <w:noProof/>
        </w:rPr>
      </w:r>
      <w:r>
        <w:rPr>
          <w:noProof/>
        </w:rPr>
        <w:fldChar w:fldCharType="separate"/>
      </w:r>
      <w:r>
        <w:rPr>
          <w:noProof/>
        </w:rPr>
        <w:t>179</w:t>
      </w:r>
      <w:r>
        <w:rPr>
          <w:noProof/>
        </w:rPr>
        <w:fldChar w:fldCharType="end"/>
      </w:r>
    </w:p>
    <w:p w14:paraId="7820EEC7" w14:textId="2FAABFE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_Toc176702230 \h </w:instrText>
      </w:r>
      <w:r>
        <w:rPr>
          <w:noProof/>
        </w:rPr>
      </w:r>
      <w:r>
        <w:rPr>
          <w:noProof/>
        </w:rPr>
        <w:fldChar w:fldCharType="separate"/>
      </w:r>
      <w:r>
        <w:rPr>
          <w:noProof/>
        </w:rPr>
        <w:t>180</w:t>
      </w:r>
      <w:r>
        <w:rPr>
          <w:noProof/>
        </w:rPr>
        <w:fldChar w:fldCharType="end"/>
      </w:r>
    </w:p>
    <w:p w14:paraId="22754D38" w14:textId="3641A1FF"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Performance requirements</w:t>
      </w:r>
      <w:r>
        <w:rPr>
          <w:noProof/>
        </w:rPr>
        <w:tab/>
      </w:r>
      <w:r>
        <w:rPr>
          <w:noProof/>
        </w:rPr>
        <w:fldChar w:fldCharType="begin"/>
      </w:r>
      <w:r>
        <w:rPr>
          <w:noProof/>
        </w:rPr>
        <w:instrText xml:space="preserve"> PAGEREF _Toc176702231 \h </w:instrText>
      </w:r>
      <w:r>
        <w:rPr>
          <w:noProof/>
        </w:rPr>
      </w:r>
      <w:r>
        <w:rPr>
          <w:noProof/>
        </w:rPr>
        <w:fldChar w:fldCharType="separate"/>
      </w:r>
      <w:r>
        <w:rPr>
          <w:noProof/>
        </w:rPr>
        <w:t>181</w:t>
      </w:r>
      <w:r>
        <w:rPr>
          <w:noProof/>
        </w:rPr>
        <w:fldChar w:fldCharType="end"/>
      </w:r>
    </w:p>
    <w:p w14:paraId="092019D1" w14:textId="0F2DCAEB"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_Toc176702232 \h </w:instrText>
      </w:r>
      <w:r>
        <w:rPr>
          <w:noProof/>
        </w:rPr>
      </w:r>
      <w:r>
        <w:rPr>
          <w:noProof/>
        </w:rPr>
        <w:fldChar w:fldCharType="separate"/>
      </w:r>
      <w:r>
        <w:rPr>
          <w:noProof/>
        </w:rPr>
        <w:t>181</w:t>
      </w:r>
      <w:r>
        <w:rPr>
          <w:noProof/>
        </w:rPr>
        <w:fldChar w:fldCharType="end"/>
      </w:r>
    </w:p>
    <w:p w14:paraId="2F8B0A71" w14:textId="1CD56F8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E7502">
        <w:rPr>
          <w:rFonts w:eastAsia="Malgun Gothic"/>
          <w:noProof/>
        </w:rPr>
        <w:t>Scope and definitions</w:t>
      </w:r>
      <w:r>
        <w:rPr>
          <w:noProof/>
        </w:rPr>
        <w:tab/>
      </w:r>
      <w:r>
        <w:rPr>
          <w:noProof/>
        </w:rPr>
        <w:fldChar w:fldCharType="begin"/>
      </w:r>
      <w:r>
        <w:rPr>
          <w:noProof/>
        </w:rPr>
        <w:instrText xml:space="preserve"> PAGEREF _Toc176702233 \h </w:instrText>
      </w:r>
      <w:r>
        <w:rPr>
          <w:noProof/>
        </w:rPr>
      </w:r>
      <w:r>
        <w:rPr>
          <w:noProof/>
        </w:rPr>
        <w:fldChar w:fldCharType="separate"/>
      </w:r>
      <w:r>
        <w:rPr>
          <w:noProof/>
        </w:rPr>
        <w:t>181</w:t>
      </w:r>
      <w:r>
        <w:rPr>
          <w:noProof/>
        </w:rPr>
        <w:fldChar w:fldCharType="end"/>
      </w:r>
    </w:p>
    <w:p w14:paraId="041C6EA4" w14:textId="6070CE2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Demodulation performance requirements</w:t>
      </w:r>
      <w:r>
        <w:rPr>
          <w:noProof/>
        </w:rPr>
        <w:tab/>
      </w:r>
      <w:r>
        <w:rPr>
          <w:noProof/>
        </w:rPr>
        <w:fldChar w:fldCharType="begin"/>
      </w:r>
      <w:r>
        <w:rPr>
          <w:noProof/>
        </w:rPr>
        <w:instrText xml:space="preserve"> PAGEREF _Toc176702234 \h </w:instrText>
      </w:r>
      <w:r>
        <w:rPr>
          <w:noProof/>
        </w:rPr>
      </w:r>
      <w:r>
        <w:rPr>
          <w:noProof/>
        </w:rPr>
        <w:fldChar w:fldCharType="separate"/>
      </w:r>
      <w:r>
        <w:rPr>
          <w:noProof/>
        </w:rPr>
        <w:t>182</w:t>
      </w:r>
      <w:r>
        <w:rPr>
          <w:noProof/>
        </w:rPr>
        <w:fldChar w:fldCharType="end"/>
      </w:r>
    </w:p>
    <w:p w14:paraId="51CD3808" w14:textId="750DDD8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_Toc176702235 \h </w:instrText>
      </w:r>
      <w:r>
        <w:rPr>
          <w:noProof/>
        </w:rPr>
      </w:r>
      <w:r>
        <w:rPr>
          <w:noProof/>
        </w:rPr>
        <w:fldChar w:fldCharType="separate"/>
      </w:r>
      <w:r>
        <w:rPr>
          <w:noProof/>
        </w:rPr>
        <w:t>182</w:t>
      </w:r>
      <w:r>
        <w:rPr>
          <w:noProof/>
        </w:rPr>
        <w:fldChar w:fldCharType="end"/>
      </w:r>
    </w:p>
    <w:p w14:paraId="48EB7C6C" w14:textId="42FC58E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_Toc176702236 \h </w:instrText>
      </w:r>
      <w:r>
        <w:rPr>
          <w:noProof/>
        </w:rPr>
      </w:r>
      <w:r>
        <w:rPr>
          <w:noProof/>
        </w:rPr>
        <w:fldChar w:fldCharType="separate"/>
      </w:r>
      <w:r>
        <w:rPr>
          <w:noProof/>
        </w:rPr>
        <w:t>182</w:t>
      </w:r>
      <w:r>
        <w:rPr>
          <w:noProof/>
        </w:rPr>
        <w:fldChar w:fldCharType="end"/>
      </w:r>
    </w:p>
    <w:p w14:paraId="0D111C32" w14:textId="05CF4B71"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PDSCH</w:t>
      </w:r>
      <w:r>
        <w:rPr>
          <w:noProof/>
        </w:rPr>
        <w:tab/>
      </w:r>
      <w:r>
        <w:rPr>
          <w:noProof/>
        </w:rPr>
        <w:fldChar w:fldCharType="begin"/>
      </w:r>
      <w:r>
        <w:rPr>
          <w:noProof/>
        </w:rPr>
        <w:instrText xml:space="preserve"> PAGEREF _Toc176702237 \h </w:instrText>
      </w:r>
      <w:r>
        <w:rPr>
          <w:noProof/>
        </w:rPr>
      </w:r>
      <w:r>
        <w:rPr>
          <w:noProof/>
        </w:rPr>
        <w:fldChar w:fldCharType="separate"/>
      </w:r>
      <w:r>
        <w:rPr>
          <w:noProof/>
        </w:rPr>
        <w:t>183</w:t>
      </w:r>
      <w:r>
        <w:rPr>
          <w:noProof/>
        </w:rPr>
        <w:fldChar w:fldCharType="end"/>
      </w:r>
    </w:p>
    <w:p w14:paraId="64735F49" w14:textId="48FDD7B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Definition and applicability</w:t>
      </w:r>
      <w:r>
        <w:rPr>
          <w:noProof/>
        </w:rPr>
        <w:tab/>
      </w:r>
      <w:r>
        <w:rPr>
          <w:noProof/>
        </w:rPr>
        <w:fldChar w:fldCharType="begin"/>
      </w:r>
      <w:r>
        <w:rPr>
          <w:noProof/>
        </w:rPr>
        <w:instrText xml:space="preserve"> PAGEREF _Toc176702238 \h </w:instrText>
      </w:r>
      <w:r>
        <w:rPr>
          <w:noProof/>
        </w:rPr>
      </w:r>
      <w:r>
        <w:rPr>
          <w:noProof/>
        </w:rPr>
        <w:fldChar w:fldCharType="separate"/>
      </w:r>
      <w:r>
        <w:rPr>
          <w:noProof/>
        </w:rPr>
        <w:t>183</w:t>
      </w:r>
      <w:r>
        <w:rPr>
          <w:noProof/>
        </w:rPr>
        <w:fldChar w:fldCharType="end"/>
      </w:r>
    </w:p>
    <w:p w14:paraId="391B6B68" w14:textId="34EFFC7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Minimum requirement</w:t>
      </w:r>
      <w:r>
        <w:rPr>
          <w:noProof/>
        </w:rPr>
        <w:tab/>
      </w:r>
      <w:r>
        <w:rPr>
          <w:noProof/>
        </w:rPr>
        <w:fldChar w:fldCharType="begin"/>
      </w:r>
      <w:r>
        <w:rPr>
          <w:noProof/>
        </w:rPr>
        <w:instrText xml:space="preserve"> PAGEREF _Toc176702239 \h </w:instrText>
      </w:r>
      <w:r>
        <w:rPr>
          <w:noProof/>
        </w:rPr>
      </w:r>
      <w:r>
        <w:rPr>
          <w:noProof/>
        </w:rPr>
        <w:fldChar w:fldCharType="separate"/>
      </w:r>
      <w:r>
        <w:rPr>
          <w:noProof/>
        </w:rPr>
        <w:t>183</w:t>
      </w:r>
      <w:r>
        <w:rPr>
          <w:noProof/>
        </w:rPr>
        <w:fldChar w:fldCharType="end"/>
      </w:r>
    </w:p>
    <w:p w14:paraId="6BF4403B" w14:textId="68134AB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Test purpose</w:t>
      </w:r>
      <w:r>
        <w:rPr>
          <w:noProof/>
        </w:rPr>
        <w:tab/>
      </w:r>
      <w:r>
        <w:rPr>
          <w:noProof/>
        </w:rPr>
        <w:fldChar w:fldCharType="begin"/>
      </w:r>
      <w:r>
        <w:rPr>
          <w:noProof/>
        </w:rPr>
        <w:instrText xml:space="preserve"> PAGEREF _Toc176702240 \h </w:instrText>
      </w:r>
      <w:r>
        <w:rPr>
          <w:noProof/>
        </w:rPr>
      </w:r>
      <w:r>
        <w:rPr>
          <w:noProof/>
        </w:rPr>
        <w:fldChar w:fldCharType="separate"/>
      </w:r>
      <w:r>
        <w:rPr>
          <w:noProof/>
        </w:rPr>
        <w:t>183</w:t>
      </w:r>
      <w:r>
        <w:rPr>
          <w:noProof/>
        </w:rPr>
        <w:fldChar w:fldCharType="end"/>
      </w:r>
    </w:p>
    <w:p w14:paraId="14511444" w14:textId="1AA4B6B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Method of test</w:t>
      </w:r>
      <w:r>
        <w:rPr>
          <w:noProof/>
        </w:rPr>
        <w:tab/>
      </w:r>
      <w:r>
        <w:rPr>
          <w:noProof/>
        </w:rPr>
        <w:fldChar w:fldCharType="begin"/>
      </w:r>
      <w:r>
        <w:rPr>
          <w:noProof/>
        </w:rPr>
        <w:instrText xml:space="preserve"> PAGEREF _Toc176702241 \h </w:instrText>
      </w:r>
      <w:r>
        <w:rPr>
          <w:noProof/>
        </w:rPr>
      </w:r>
      <w:r>
        <w:rPr>
          <w:noProof/>
        </w:rPr>
        <w:fldChar w:fldCharType="separate"/>
      </w:r>
      <w:r>
        <w:rPr>
          <w:noProof/>
        </w:rPr>
        <w:t>183</w:t>
      </w:r>
      <w:r>
        <w:rPr>
          <w:noProof/>
        </w:rPr>
        <w:fldChar w:fldCharType="end"/>
      </w:r>
    </w:p>
    <w:p w14:paraId="05833FDC" w14:textId="33678B6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Test requirement</w:t>
      </w:r>
      <w:r>
        <w:rPr>
          <w:noProof/>
        </w:rPr>
        <w:tab/>
      </w:r>
      <w:r>
        <w:rPr>
          <w:noProof/>
        </w:rPr>
        <w:fldChar w:fldCharType="begin"/>
      </w:r>
      <w:r>
        <w:rPr>
          <w:noProof/>
        </w:rPr>
        <w:instrText xml:space="preserve"> PAGEREF _Toc176702242 \h </w:instrText>
      </w:r>
      <w:r>
        <w:rPr>
          <w:noProof/>
        </w:rPr>
      </w:r>
      <w:r>
        <w:rPr>
          <w:noProof/>
        </w:rPr>
        <w:fldChar w:fldCharType="separate"/>
      </w:r>
      <w:r>
        <w:rPr>
          <w:noProof/>
        </w:rPr>
        <w:t>185</w:t>
      </w:r>
      <w:r>
        <w:rPr>
          <w:noProof/>
        </w:rPr>
        <w:fldChar w:fldCharType="end"/>
      </w:r>
    </w:p>
    <w:p w14:paraId="17359585" w14:textId="423C6E16"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PDCCH</w:t>
      </w:r>
      <w:r>
        <w:rPr>
          <w:noProof/>
        </w:rPr>
        <w:tab/>
      </w:r>
      <w:r>
        <w:rPr>
          <w:noProof/>
        </w:rPr>
        <w:fldChar w:fldCharType="begin"/>
      </w:r>
      <w:r>
        <w:rPr>
          <w:noProof/>
        </w:rPr>
        <w:instrText xml:space="preserve"> PAGEREF _Toc176702243 \h </w:instrText>
      </w:r>
      <w:r>
        <w:rPr>
          <w:noProof/>
        </w:rPr>
      </w:r>
      <w:r>
        <w:rPr>
          <w:noProof/>
        </w:rPr>
        <w:fldChar w:fldCharType="separate"/>
      </w:r>
      <w:r>
        <w:rPr>
          <w:noProof/>
        </w:rPr>
        <w:t>185</w:t>
      </w:r>
      <w:r>
        <w:rPr>
          <w:noProof/>
        </w:rPr>
        <w:fldChar w:fldCharType="end"/>
      </w:r>
    </w:p>
    <w:p w14:paraId="7DB5C470" w14:textId="69A3236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Definition and applicability</w:t>
      </w:r>
      <w:r>
        <w:rPr>
          <w:noProof/>
        </w:rPr>
        <w:tab/>
      </w:r>
      <w:r>
        <w:rPr>
          <w:noProof/>
        </w:rPr>
        <w:fldChar w:fldCharType="begin"/>
      </w:r>
      <w:r>
        <w:rPr>
          <w:noProof/>
        </w:rPr>
        <w:instrText xml:space="preserve"> PAGEREF _Toc176702244 \h </w:instrText>
      </w:r>
      <w:r>
        <w:rPr>
          <w:noProof/>
        </w:rPr>
      </w:r>
      <w:r>
        <w:rPr>
          <w:noProof/>
        </w:rPr>
        <w:fldChar w:fldCharType="separate"/>
      </w:r>
      <w:r>
        <w:rPr>
          <w:noProof/>
        </w:rPr>
        <w:t>185</w:t>
      </w:r>
      <w:r>
        <w:rPr>
          <w:noProof/>
        </w:rPr>
        <w:fldChar w:fldCharType="end"/>
      </w:r>
    </w:p>
    <w:p w14:paraId="413DF493" w14:textId="346B360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Minimum requirement</w:t>
      </w:r>
      <w:r>
        <w:rPr>
          <w:noProof/>
        </w:rPr>
        <w:tab/>
      </w:r>
      <w:r>
        <w:rPr>
          <w:noProof/>
        </w:rPr>
        <w:fldChar w:fldCharType="begin"/>
      </w:r>
      <w:r>
        <w:rPr>
          <w:noProof/>
        </w:rPr>
        <w:instrText xml:space="preserve"> PAGEREF _Toc176702245 \h </w:instrText>
      </w:r>
      <w:r>
        <w:rPr>
          <w:noProof/>
        </w:rPr>
      </w:r>
      <w:r>
        <w:rPr>
          <w:noProof/>
        </w:rPr>
        <w:fldChar w:fldCharType="separate"/>
      </w:r>
      <w:r>
        <w:rPr>
          <w:noProof/>
        </w:rPr>
        <w:t>185</w:t>
      </w:r>
      <w:r>
        <w:rPr>
          <w:noProof/>
        </w:rPr>
        <w:fldChar w:fldCharType="end"/>
      </w:r>
    </w:p>
    <w:p w14:paraId="00DC76DC" w14:textId="79FFDBB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Test purpose</w:t>
      </w:r>
      <w:r>
        <w:rPr>
          <w:noProof/>
        </w:rPr>
        <w:tab/>
      </w:r>
      <w:r>
        <w:rPr>
          <w:noProof/>
        </w:rPr>
        <w:fldChar w:fldCharType="begin"/>
      </w:r>
      <w:r>
        <w:rPr>
          <w:noProof/>
        </w:rPr>
        <w:instrText xml:space="preserve"> PAGEREF _Toc176702246 \h </w:instrText>
      </w:r>
      <w:r>
        <w:rPr>
          <w:noProof/>
        </w:rPr>
      </w:r>
      <w:r>
        <w:rPr>
          <w:noProof/>
        </w:rPr>
        <w:fldChar w:fldCharType="separate"/>
      </w:r>
      <w:r>
        <w:rPr>
          <w:noProof/>
        </w:rPr>
        <w:t>186</w:t>
      </w:r>
      <w:r>
        <w:rPr>
          <w:noProof/>
        </w:rPr>
        <w:fldChar w:fldCharType="end"/>
      </w:r>
    </w:p>
    <w:p w14:paraId="24C88607" w14:textId="573EA1D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Method of test</w:t>
      </w:r>
      <w:r>
        <w:rPr>
          <w:noProof/>
        </w:rPr>
        <w:tab/>
      </w:r>
      <w:r>
        <w:rPr>
          <w:noProof/>
        </w:rPr>
        <w:fldChar w:fldCharType="begin"/>
      </w:r>
      <w:r>
        <w:rPr>
          <w:noProof/>
        </w:rPr>
        <w:instrText xml:space="preserve"> PAGEREF _Toc176702247 \h </w:instrText>
      </w:r>
      <w:r>
        <w:rPr>
          <w:noProof/>
        </w:rPr>
      </w:r>
      <w:r>
        <w:rPr>
          <w:noProof/>
        </w:rPr>
        <w:fldChar w:fldCharType="separate"/>
      </w:r>
      <w:r>
        <w:rPr>
          <w:noProof/>
        </w:rPr>
        <w:t>186</w:t>
      </w:r>
      <w:r>
        <w:rPr>
          <w:noProof/>
        </w:rPr>
        <w:fldChar w:fldCharType="end"/>
      </w:r>
    </w:p>
    <w:p w14:paraId="3BCA858C" w14:textId="3810D25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en-GB"/>
        </w:rPr>
        <w:t>Test requirement</w:t>
      </w:r>
      <w:r>
        <w:rPr>
          <w:noProof/>
        </w:rPr>
        <w:tab/>
      </w:r>
      <w:r>
        <w:rPr>
          <w:noProof/>
        </w:rPr>
        <w:fldChar w:fldCharType="begin"/>
      </w:r>
      <w:r>
        <w:rPr>
          <w:noProof/>
        </w:rPr>
        <w:instrText xml:space="preserve"> PAGEREF _Toc176702248 \h </w:instrText>
      </w:r>
      <w:r>
        <w:rPr>
          <w:noProof/>
        </w:rPr>
      </w:r>
      <w:r>
        <w:rPr>
          <w:noProof/>
        </w:rPr>
        <w:fldChar w:fldCharType="separate"/>
      </w:r>
      <w:r>
        <w:rPr>
          <w:noProof/>
        </w:rPr>
        <w:t>186</w:t>
      </w:r>
      <w:r>
        <w:rPr>
          <w:noProof/>
        </w:rPr>
        <w:fldChar w:fldCharType="end"/>
      </w:r>
    </w:p>
    <w:p w14:paraId="63722A61" w14:textId="79927DC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_Toc176702249 \h </w:instrText>
      </w:r>
      <w:r>
        <w:rPr>
          <w:noProof/>
        </w:rPr>
      </w:r>
      <w:r>
        <w:rPr>
          <w:noProof/>
        </w:rPr>
        <w:fldChar w:fldCharType="separate"/>
      </w:r>
      <w:r>
        <w:rPr>
          <w:noProof/>
        </w:rPr>
        <w:t>187</w:t>
      </w:r>
      <w:r>
        <w:rPr>
          <w:noProof/>
        </w:rPr>
        <w:fldChar w:fldCharType="end"/>
      </w:r>
    </w:p>
    <w:p w14:paraId="2DD0BD95" w14:textId="0CD3AC9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_Toc176702250 \h </w:instrText>
      </w:r>
      <w:r>
        <w:rPr>
          <w:noProof/>
        </w:rPr>
      </w:r>
      <w:r>
        <w:rPr>
          <w:noProof/>
        </w:rPr>
        <w:fldChar w:fldCharType="separate"/>
      </w:r>
      <w:r>
        <w:rPr>
          <w:noProof/>
        </w:rPr>
        <w:t>187</w:t>
      </w:r>
      <w:r>
        <w:rPr>
          <w:noProof/>
        </w:rPr>
        <w:fldChar w:fldCharType="end"/>
      </w:r>
    </w:p>
    <w:p w14:paraId="3C05B7A6" w14:textId="190C224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_Toc176702251 \h </w:instrText>
      </w:r>
      <w:r>
        <w:rPr>
          <w:noProof/>
        </w:rPr>
      </w:r>
      <w:r>
        <w:rPr>
          <w:noProof/>
        </w:rPr>
        <w:fldChar w:fldCharType="separate"/>
      </w:r>
      <w:r>
        <w:rPr>
          <w:noProof/>
        </w:rPr>
        <w:t>187</w:t>
      </w:r>
      <w:r>
        <w:rPr>
          <w:noProof/>
        </w:rPr>
        <w:fldChar w:fldCharType="end"/>
      </w:r>
    </w:p>
    <w:p w14:paraId="42632FD3" w14:textId="35B5D0C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_Toc176702252 \h </w:instrText>
      </w:r>
      <w:r>
        <w:rPr>
          <w:noProof/>
        </w:rPr>
      </w:r>
      <w:r>
        <w:rPr>
          <w:noProof/>
        </w:rPr>
        <w:fldChar w:fldCharType="separate"/>
      </w:r>
      <w:r>
        <w:rPr>
          <w:noProof/>
        </w:rPr>
        <w:t>187</w:t>
      </w:r>
      <w:r>
        <w:rPr>
          <w:noProof/>
        </w:rPr>
        <w:fldChar w:fldCharType="end"/>
      </w:r>
    </w:p>
    <w:p w14:paraId="722E874B" w14:textId="29D1765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_Toc176702253 \h </w:instrText>
      </w:r>
      <w:r>
        <w:rPr>
          <w:noProof/>
        </w:rPr>
      </w:r>
      <w:r>
        <w:rPr>
          <w:noProof/>
        </w:rPr>
        <w:fldChar w:fldCharType="separate"/>
      </w:r>
      <w:r>
        <w:rPr>
          <w:noProof/>
        </w:rPr>
        <w:t>187</w:t>
      </w:r>
      <w:r>
        <w:rPr>
          <w:noProof/>
        </w:rPr>
        <w:fldChar w:fldCharType="end"/>
      </w:r>
    </w:p>
    <w:p w14:paraId="7E0939AF" w14:textId="1E148F6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_Toc176702254 \h </w:instrText>
      </w:r>
      <w:r>
        <w:rPr>
          <w:noProof/>
        </w:rPr>
      </w:r>
      <w:r>
        <w:rPr>
          <w:noProof/>
        </w:rPr>
        <w:fldChar w:fldCharType="separate"/>
      </w:r>
      <w:r>
        <w:rPr>
          <w:noProof/>
        </w:rPr>
        <w:t>187</w:t>
      </w:r>
      <w:r>
        <w:rPr>
          <w:noProof/>
        </w:rPr>
        <w:fldChar w:fldCharType="end"/>
      </w:r>
    </w:p>
    <w:p w14:paraId="42F6EF14" w14:textId="359EFFF5"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_Toc176702255 \h </w:instrText>
      </w:r>
      <w:r>
        <w:rPr>
          <w:noProof/>
        </w:rPr>
      </w:r>
      <w:r>
        <w:rPr>
          <w:noProof/>
        </w:rPr>
        <w:fldChar w:fldCharType="separate"/>
      </w:r>
      <w:r>
        <w:rPr>
          <w:noProof/>
        </w:rPr>
        <w:t>187</w:t>
      </w:r>
      <w:r>
        <w:rPr>
          <w:noProof/>
        </w:rPr>
        <w:fldChar w:fldCharType="end"/>
      </w:r>
    </w:p>
    <w:p w14:paraId="163E9986" w14:textId="0593132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_Toc176702256 \h </w:instrText>
      </w:r>
      <w:r>
        <w:rPr>
          <w:noProof/>
        </w:rPr>
      </w:r>
      <w:r>
        <w:rPr>
          <w:noProof/>
        </w:rPr>
        <w:fldChar w:fldCharType="separate"/>
      </w:r>
      <w:r>
        <w:rPr>
          <w:noProof/>
        </w:rPr>
        <w:t>188</w:t>
      </w:r>
      <w:r>
        <w:rPr>
          <w:noProof/>
        </w:rPr>
        <w:fldChar w:fldCharType="end"/>
      </w:r>
    </w:p>
    <w:p w14:paraId="7A94798D" w14:textId="151474C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_Toc176702257 \h </w:instrText>
      </w:r>
      <w:r>
        <w:rPr>
          <w:noProof/>
        </w:rPr>
      </w:r>
      <w:r>
        <w:rPr>
          <w:noProof/>
        </w:rPr>
        <w:fldChar w:fldCharType="separate"/>
      </w:r>
      <w:r>
        <w:rPr>
          <w:noProof/>
        </w:rPr>
        <w:t>189</w:t>
      </w:r>
      <w:r>
        <w:rPr>
          <w:noProof/>
        </w:rPr>
        <w:fldChar w:fldCharType="end"/>
      </w:r>
    </w:p>
    <w:p w14:paraId="2D080831" w14:textId="1B5924D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_Toc176702258 \h </w:instrText>
      </w:r>
      <w:r>
        <w:rPr>
          <w:noProof/>
        </w:rPr>
      </w:r>
      <w:r>
        <w:rPr>
          <w:noProof/>
        </w:rPr>
        <w:fldChar w:fldCharType="separate"/>
      </w:r>
      <w:r>
        <w:rPr>
          <w:noProof/>
        </w:rPr>
        <w:t>190</w:t>
      </w:r>
      <w:r>
        <w:rPr>
          <w:noProof/>
        </w:rPr>
        <w:fldChar w:fldCharType="end"/>
      </w:r>
    </w:p>
    <w:p w14:paraId="282EFDEB" w14:textId="1E44BC9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_Toc176702259 \h </w:instrText>
      </w:r>
      <w:r>
        <w:rPr>
          <w:noProof/>
        </w:rPr>
      </w:r>
      <w:r>
        <w:rPr>
          <w:noProof/>
        </w:rPr>
        <w:fldChar w:fldCharType="separate"/>
      </w:r>
      <w:r>
        <w:rPr>
          <w:noProof/>
        </w:rPr>
        <w:t>190</w:t>
      </w:r>
      <w:r>
        <w:rPr>
          <w:noProof/>
        </w:rPr>
        <w:fldChar w:fldCharType="end"/>
      </w:r>
    </w:p>
    <w:p w14:paraId="2DCFEA1A" w14:textId="39E799B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_Toc176702260 \h </w:instrText>
      </w:r>
      <w:r>
        <w:rPr>
          <w:noProof/>
        </w:rPr>
      </w:r>
      <w:r>
        <w:rPr>
          <w:noProof/>
        </w:rPr>
        <w:fldChar w:fldCharType="separate"/>
      </w:r>
      <w:r>
        <w:rPr>
          <w:noProof/>
        </w:rPr>
        <w:t>190</w:t>
      </w:r>
      <w:r>
        <w:rPr>
          <w:noProof/>
        </w:rPr>
        <w:fldChar w:fldCharType="end"/>
      </w:r>
    </w:p>
    <w:p w14:paraId="1C54B719" w14:textId="25F70A7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_Toc176702261 \h </w:instrText>
      </w:r>
      <w:r>
        <w:rPr>
          <w:noProof/>
        </w:rPr>
      </w:r>
      <w:r>
        <w:rPr>
          <w:noProof/>
        </w:rPr>
        <w:fldChar w:fldCharType="separate"/>
      </w:r>
      <w:r>
        <w:rPr>
          <w:noProof/>
        </w:rPr>
        <w:t>190</w:t>
      </w:r>
      <w:r>
        <w:rPr>
          <w:noProof/>
        </w:rPr>
        <w:fldChar w:fldCharType="end"/>
      </w:r>
    </w:p>
    <w:p w14:paraId="7900F0C7" w14:textId="4C30F8F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_Toc176702262 \h </w:instrText>
      </w:r>
      <w:r>
        <w:rPr>
          <w:noProof/>
        </w:rPr>
      </w:r>
      <w:r>
        <w:rPr>
          <w:noProof/>
        </w:rPr>
        <w:fldChar w:fldCharType="separate"/>
      </w:r>
      <w:r>
        <w:rPr>
          <w:noProof/>
        </w:rPr>
        <w:t>190</w:t>
      </w:r>
      <w:r>
        <w:rPr>
          <w:noProof/>
        </w:rPr>
        <w:fldChar w:fldCharType="end"/>
      </w:r>
    </w:p>
    <w:p w14:paraId="3421F310" w14:textId="5095E92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_Toc176702263 \h </w:instrText>
      </w:r>
      <w:r>
        <w:rPr>
          <w:noProof/>
        </w:rPr>
      </w:r>
      <w:r>
        <w:rPr>
          <w:noProof/>
        </w:rPr>
        <w:fldChar w:fldCharType="separate"/>
      </w:r>
      <w:r>
        <w:rPr>
          <w:noProof/>
        </w:rPr>
        <w:t>191</w:t>
      </w:r>
      <w:r>
        <w:rPr>
          <w:noProof/>
        </w:rPr>
        <w:fldChar w:fldCharType="end"/>
      </w:r>
    </w:p>
    <w:p w14:paraId="15766E87" w14:textId="58111ED5"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CSI reporting requirements</w:t>
      </w:r>
      <w:r>
        <w:rPr>
          <w:noProof/>
        </w:rPr>
        <w:tab/>
      </w:r>
      <w:r>
        <w:rPr>
          <w:noProof/>
        </w:rPr>
        <w:fldChar w:fldCharType="begin"/>
      </w:r>
      <w:r>
        <w:rPr>
          <w:noProof/>
        </w:rPr>
        <w:instrText xml:space="preserve"> PAGEREF _Toc176702264 \h </w:instrText>
      </w:r>
      <w:r>
        <w:rPr>
          <w:noProof/>
        </w:rPr>
      </w:r>
      <w:r>
        <w:rPr>
          <w:noProof/>
        </w:rPr>
        <w:fldChar w:fldCharType="separate"/>
      </w:r>
      <w:r>
        <w:rPr>
          <w:noProof/>
        </w:rPr>
        <w:t>191</w:t>
      </w:r>
      <w:r>
        <w:rPr>
          <w:noProof/>
        </w:rPr>
        <w:fldChar w:fldCharType="end"/>
      </w:r>
    </w:p>
    <w:p w14:paraId="7B7AEFFB" w14:textId="0E8D37DB"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_Toc176702265 \h </w:instrText>
      </w:r>
      <w:r>
        <w:rPr>
          <w:noProof/>
        </w:rPr>
      </w:r>
      <w:r>
        <w:rPr>
          <w:noProof/>
        </w:rPr>
        <w:fldChar w:fldCharType="separate"/>
      </w:r>
      <w:r>
        <w:rPr>
          <w:noProof/>
        </w:rPr>
        <w:t>191</w:t>
      </w:r>
      <w:r>
        <w:rPr>
          <w:noProof/>
        </w:rPr>
        <w:fldChar w:fldCharType="end"/>
      </w:r>
    </w:p>
    <w:p w14:paraId="36556034" w14:textId="29027FE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 rule for IAB-MT</w:t>
      </w:r>
      <w:r>
        <w:rPr>
          <w:noProof/>
        </w:rPr>
        <w:tab/>
      </w:r>
      <w:r>
        <w:rPr>
          <w:noProof/>
        </w:rPr>
        <w:fldChar w:fldCharType="begin"/>
      </w:r>
      <w:r>
        <w:rPr>
          <w:noProof/>
        </w:rPr>
        <w:instrText xml:space="preserve"> PAGEREF _Toc176702266 \h </w:instrText>
      </w:r>
      <w:r>
        <w:rPr>
          <w:noProof/>
        </w:rPr>
      </w:r>
      <w:r>
        <w:rPr>
          <w:noProof/>
        </w:rPr>
        <w:fldChar w:fldCharType="separate"/>
      </w:r>
      <w:r>
        <w:rPr>
          <w:noProof/>
        </w:rPr>
        <w:t>191</w:t>
      </w:r>
      <w:r>
        <w:rPr>
          <w:noProof/>
        </w:rPr>
        <w:fldChar w:fldCharType="end"/>
      </w:r>
    </w:p>
    <w:p w14:paraId="045873A6" w14:textId="51B052AB"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8.2.3.1.1.1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_Toc176702267 \h </w:instrText>
      </w:r>
      <w:r>
        <w:rPr>
          <w:noProof/>
        </w:rPr>
      </w:r>
      <w:r>
        <w:rPr>
          <w:noProof/>
        </w:rPr>
        <w:fldChar w:fldCharType="separate"/>
      </w:r>
      <w:r>
        <w:rPr>
          <w:noProof/>
        </w:rPr>
        <w:t>191</w:t>
      </w:r>
      <w:r>
        <w:rPr>
          <w:noProof/>
        </w:rPr>
        <w:fldChar w:fldCharType="end"/>
      </w:r>
    </w:p>
    <w:p w14:paraId="50596917" w14:textId="031B118F"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w:t>
      </w:r>
      <w:r w:rsidRPr="006E7502">
        <w:rPr>
          <w:rFonts w:eastAsiaTheme="minorEastAsia"/>
          <w:noProof/>
          <w:lang w:eastAsia="zh-CN"/>
        </w:rPr>
        <w:t xml:space="preserve"> of </w:t>
      </w:r>
      <w:r w:rsidRPr="006E7502">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_Toc176702268 \h </w:instrText>
      </w:r>
      <w:r>
        <w:rPr>
          <w:noProof/>
        </w:rPr>
      </w:r>
      <w:r>
        <w:rPr>
          <w:noProof/>
        </w:rPr>
        <w:fldChar w:fldCharType="separate"/>
      </w:r>
      <w:r>
        <w:rPr>
          <w:noProof/>
        </w:rPr>
        <w:t>191</w:t>
      </w:r>
      <w:r>
        <w:rPr>
          <w:noProof/>
        </w:rPr>
        <w:fldChar w:fldCharType="end"/>
      </w:r>
    </w:p>
    <w:p w14:paraId="112183A1" w14:textId="7A73F77E"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Applicability of requirements for TDD with different UL-DL patterns</w:t>
      </w:r>
      <w:r>
        <w:rPr>
          <w:noProof/>
        </w:rPr>
        <w:tab/>
      </w:r>
      <w:r>
        <w:rPr>
          <w:noProof/>
        </w:rPr>
        <w:fldChar w:fldCharType="begin"/>
      </w:r>
      <w:r>
        <w:rPr>
          <w:noProof/>
        </w:rPr>
        <w:instrText xml:space="preserve"> PAGEREF _Toc176702269 \h </w:instrText>
      </w:r>
      <w:r>
        <w:rPr>
          <w:noProof/>
        </w:rPr>
      </w:r>
      <w:r>
        <w:rPr>
          <w:noProof/>
        </w:rPr>
        <w:fldChar w:fldCharType="separate"/>
      </w:r>
      <w:r>
        <w:rPr>
          <w:noProof/>
        </w:rPr>
        <w:t>191</w:t>
      </w:r>
      <w:r>
        <w:rPr>
          <w:noProof/>
        </w:rPr>
        <w:fldChar w:fldCharType="end"/>
      </w:r>
    </w:p>
    <w:p w14:paraId="4DC37D05" w14:textId="431BB055"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_Toc176702270 \h </w:instrText>
      </w:r>
      <w:r>
        <w:rPr>
          <w:noProof/>
        </w:rPr>
      </w:r>
      <w:r>
        <w:rPr>
          <w:noProof/>
        </w:rPr>
        <w:fldChar w:fldCharType="separate"/>
      </w:r>
      <w:r>
        <w:rPr>
          <w:noProof/>
        </w:rPr>
        <w:t>191</w:t>
      </w:r>
      <w:r>
        <w:rPr>
          <w:noProof/>
        </w:rPr>
        <w:fldChar w:fldCharType="end"/>
      </w:r>
    </w:p>
    <w:p w14:paraId="5FA0183C" w14:textId="09F49D6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_Toc176702271 \h </w:instrText>
      </w:r>
      <w:r>
        <w:rPr>
          <w:noProof/>
        </w:rPr>
      </w:r>
      <w:r>
        <w:rPr>
          <w:noProof/>
        </w:rPr>
        <w:fldChar w:fldCharType="separate"/>
      </w:r>
      <w:r>
        <w:rPr>
          <w:noProof/>
        </w:rPr>
        <w:t>192</w:t>
      </w:r>
      <w:r>
        <w:rPr>
          <w:noProof/>
        </w:rPr>
        <w:fldChar w:fldCharType="end"/>
      </w:r>
    </w:p>
    <w:p w14:paraId="1BCE9376" w14:textId="43CF023F"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Reporting Channel Quality Indicator (CQI)</w:t>
      </w:r>
      <w:r>
        <w:rPr>
          <w:noProof/>
        </w:rPr>
        <w:tab/>
      </w:r>
      <w:r>
        <w:rPr>
          <w:noProof/>
        </w:rPr>
        <w:fldChar w:fldCharType="begin"/>
      </w:r>
      <w:r>
        <w:rPr>
          <w:noProof/>
        </w:rPr>
        <w:instrText xml:space="preserve"> PAGEREF _Toc176702272 \h </w:instrText>
      </w:r>
      <w:r>
        <w:rPr>
          <w:noProof/>
        </w:rPr>
      </w:r>
      <w:r>
        <w:rPr>
          <w:noProof/>
        </w:rPr>
        <w:fldChar w:fldCharType="separate"/>
      </w:r>
      <w:r>
        <w:rPr>
          <w:noProof/>
        </w:rPr>
        <w:t>192</w:t>
      </w:r>
      <w:r>
        <w:rPr>
          <w:noProof/>
        </w:rPr>
        <w:fldChar w:fldCharType="end"/>
      </w:r>
    </w:p>
    <w:p w14:paraId="5EFBCB4A" w14:textId="49FD6B2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_Toc176702273 \h </w:instrText>
      </w:r>
      <w:r>
        <w:rPr>
          <w:noProof/>
        </w:rPr>
      </w:r>
      <w:r>
        <w:rPr>
          <w:noProof/>
        </w:rPr>
        <w:fldChar w:fldCharType="separate"/>
      </w:r>
      <w:r>
        <w:rPr>
          <w:noProof/>
        </w:rPr>
        <w:t>192</w:t>
      </w:r>
      <w:r>
        <w:rPr>
          <w:noProof/>
        </w:rPr>
        <w:fldChar w:fldCharType="end"/>
      </w:r>
    </w:p>
    <w:p w14:paraId="7CB2C346" w14:textId="173E6A4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_Toc176702274 \h </w:instrText>
      </w:r>
      <w:r>
        <w:rPr>
          <w:noProof/>
        </w:rPr>
      </w:r>
      <w:r>
        <w:rPr>
          <w:noProof/>
        </w:rPr>
        <w:fldChar w:fldCharType="separate"/>
      </w:r>
      <w:r>
        <w:rPr>
          <w:noProof/>
        </w:rPr>
        <w:t>193</w:t>
      </w:r>
      <w:r>
        <w:rPr>
          <w:noProof/>
        </w:rPr>
        <w:fldChar w:fldCharType="end"/>
      </w:r>
    </w:p>
    <w:p w14:paraId="70FA5C1F" w14:textId="73B7648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_Toc176702275 \h </w:instrText>
      </w:r>
      <w:r>
        <w:rPr>
          <w:noProof/>
        </w:rPr>
      </w:r>
      <w:r>
        <w:rPr>
          <w:noProof/>
        </w:rPr>
        <w:fldChar w:fldCharType="separate"/>
      </w:r>
      <w:r>
        <w:rPr>
          <w:noProof/>
        </w:rPr>
        <w:t>193</w:t>
      </w:r>
      <w:r>
        <w:rPr>
          <w:noProof/>
        </w:rPr>
        <w:fldChar w:fldCharType="end"/>
      </w:r>
    </w:p>
    <w:p w14:paraId="4FAD0FAA" w14:textId="3534613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_Toc176702276 \h </w:instrText>
      </w:r>
      <w:r>
        <w:rPr>
          <w:noProof/>
        </w:rPr>
      </w:r>
      <w:r>
        <w:rPr>
          <w:noProof/>
        </w:rPr>
        <w:fldChar w:fldCharType="separate"/>
      </w:r>
      <w:r>
        <w:rPr>
          <w:noProof/>
        </w:rPr>
        <w:t>193</w:t>
      </w:r>
      <w:r>
        <w:rPr>
          <w:noProof/>
        </w:rPr>
        <w:fldChar w:fldCharType="end"/>
      </w:r>
    </w:p>
    <w:p w14:paraId="3D3ED715" w14:textId="05D26E8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_Toc176702277 \h </w:instrText>
      </w:r>
      <w:r>
        <w:rPr>
          <w:noProof/>
        </w:rPr>
      </w:r>
      <w:r>
        <w:rPr>
          <w:noProof/>
        </w:rPr>
        <w:fldChar w:fldCharType="separate"/>
      </w:r>
      <w:r>
        <w:rPr>
          <w:noProof/>
        </w:rPr>
        <w:t>194</w:t>
      </w:r>
      <w:r>
        <w:rPr>
          <w:noProof/>
        </w:rPr>
        <w:fldChar w:fldCharType="end"/>
      </w:r>
    </w:p>
    <w:p w14:paraId="2ECE10CE" w14:textId="7389675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Reporting of Precoding Matrix Indicator (PMI)</w:t>
      </w:r>
      <w:r>
        <w:rPr>
          <w:noProof/>
        </w:rPr>
        <w:tab/>
      </w:r>
      <w:r>
        <w:rPr>
          <w:noProof/>
        </w:rPr>
        <w:fldChar w:fldCharType="begin"/>
      </w:r>
      <w:r>
        <w:rPr>
          <w:noProof/>
        </w:rPr>
        <w:instrText xml:space="preserve"> PAGEREF _Toc176702278 \h </w:instrText>
      </w:r>
      <w:r>
        <w:rPr>
          <w:noProof/>
        </w:rPr>
      </w:r>
      <w:r>
        <w:rPr>
          <w:noProof/>
        </w:rPr>
        <w:fldChar w:fldCharType="separate"/>
      </w:r>
      <w:r>
        <w:rPr>
          <w:noProof/>
        </w:rPr>
        <w:t>194</w:t>
      </w:r>
      <w:r>
        <w:rPr>
          <w:noProof/>
        </w:rPr>
        <w:fldChar w:fldCharType="end"/>
      </w:r>
    </w:p>
    <w:p w14:paraId="32676FF3" w14:textId="5F910B50"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and applicability</w:t>
      </w:r>
      <w:r>
        <w:rPr>
          <w:noProof/>
        </w:rPr>
        <w:tab/>
      </w:r>
      <w:r>
        <w:rPr>
          <w:noProof/>
        </w:rPr>
        <w:fldChar w:fldCharType="begin"/>
      </w:r>
      <w:r>
        <w:rPr>
          <w:noProof/>
        </w:rPr>
        <w:instrText xml:space="preserve"> PAGEREF _Toc176702279 \h </w:instrText>
      </w:r>
      <w:r>
        <w:rPr>
          <w:noProof/>
        </w:rPr>
      </w:r>
      <w:r>
        <w:rPr>
          <w:noProof/>
        </w:rPr>
        <w:fldChar w:fldCharType="separate"/>
      </w:r>
      <w:r>
        <w:rPr>
          <w:noProof/>
        </w:rPr>
        <w:t>194</w:t>
      </w:r>
      <w:r>
        <w:rPr>
          <w:noProof/>
        </w:rPr>
        <w:fldChar w:fldCharType="end"/>
      </w:r>
    </w:p>
    <w:p w14:paraId="453E9132" w14:textId="15A3D5E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w:t>
      </w:r>
      <w:r>
        <w:rPr>
          <w:noProof/>
        </w:rPr>
        <w:tab/>
      </w:r>
      <w:r>
        <w:rPr>
          <w:noProof/>
        </w:rPr>
        <w:fldChar w:fldCharType="begin"/>
      </w:r>
      <w:r>
        <w:rPr>
          <w:noProof/>
        </w:rPr>
        <w:instrText xml:space="preserve"> PAGEREF _Toc176702280 \h </w:instrText>
      </w:r>
      <w:r>
        <w:rPr>
          <w:noProof/>
        </w:rPr>
      </w:r>
      <w:r>
        <w:rPr>
          <w:noProof/>
        </w:rPr>
        <w:fldChar w:fldCharType="separate"/>
      </w:r>
      <w:r>
        <w:rPr>
          <w:noProof/>
        </w:rPr>
        <w:t>195</w:t>
      </w:r>
      <w:r>
        <w:rPr>
          <w:noProof/>
        </w:rPr>
        <w:fldChar w:fldCharType="end"/>
      </w:r>
    </w:p>
    <w:p w14:paraId="0C5515CA" w14:textId="6CD7880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_Toc176702281 \h </w:instrText>
      </w:r>
      <w:r>
        <w:rPr>
          <w:noProof/>
        </w:rPr>
      </w:r>
      <w:r>
        <w:rPr>
          <w:noProof/>
        </w:rPr>
        <w:fldChar w:fldCharType="separate"/>
      </w:r>
      <w:r>
        <w:rPr>
          <w:noProof/>
        </w:rPr>
        <w:t>195</w:t>
      </w:r>
      <w:r>
        <w:rPr>
          <w:noProof/>
        </w:rPr>
        <w:fldChar w:fldCharType="end"/>
      </w:r>
    </w:p>
    <w:p w14:paraId="3731AC11" w14:textId="4201418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_Toc176702282 \h </w:instrText>
      </w:r>
      <w:r>
        <w:rPr>
          <w:noProof/>
        </w:rPr>
      </w:r>
      <w:r>
        <w:rPr>
          <w:noProof/>
        </w:rPr>
        <w:fldChar w:fldCharType="separate"/>
      </w:r>
      <w:r>
        <w:rPr>
          <w:noProof/>
        </w:rPr>
        <w:t>195</w:t>
      </w:r>
      <w:r>
        <w:rPr>
          <w:noProof/>
        </w:rPr>
        <w:fldChar w:fldCharType="end"/>
      </w:r>
    </w:p>
    <w:p w14:paraId="07A2DF2C" w14:textId="58EEBA9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_Toc176702283 \h </w:instrText>
      </w:r>
      <w:r>
        <w:rPr>
          <w:noProof/>
        </w:rPr>
      </w:r>
      <w:r>
        <w:rPr>
          <w:noProof/>
        </w:rPr>
        <w:fldChar w:fldCharType="separate"/>
      </w:r>
      <w:r>
        <w:rPr>
          <w:noProof/>
        </w:rPr>
        <w:t>196</w:t>
      </w:r>
      <w:r>
        <w:rPr>
          <w:noProof/>
        </w:rPr>
        <w:fldChar w:fldCharType="end"/>
      </w:r>
    </w:p>
    <w:p w14:paraId="0E584A0B" w14:textId="6EDD7749"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Reporting of Rank Indicator (RI)</w:t>
      </w:r>
      <w:r>
        <w:rPr>
          <w:noProof/>
        </w:rPr>
        <w:tab/>
      </w:r>
      <w:r>
        <w:rPr>
          <w:noProof/>
        </w:rPr>
        <w:fldChar w:fldCharType="begin"/>
      </w:r>
      <w:r>
        <w:rPr>
          <w:noProof/>
        </w:rPr>
        <w:instrText xml:space="preserve"> PAGEREF _Toc176702284 \h </w:instrText>
      </w:r>
      <w:r>
        <w:rPr>
          <w:noProof/>
        </w:rPr>
      </w:r>
      <w:r>
        <w:rPr>
          <w:noProof/>
        </w:rPr>
        <w:fldChar w:fldCharType="separate"/>
      </w:r>
      <w:r>
        <w:rPr>
          <w:noProof/>
        </w:rPr>
        <w:t>197</w:t>
      </w:r>
      <w:r>
        <w:rPr>
          <w:noProof/>
        </w:rPr>
        <w:fldChar w:fldCharType="end"/>
      </w:r>
    </w:p>
    <w:p w14:paraId="6C1D3E2B" w14:textId="26AA849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_Toc176702285 \h </w:instrText>
      </w:r>
      <w:r>
        <w:rPr>
          <w:noProof/>
        </w:rPr>
      </w:r>
      <w:r>
        <w:rPr>
          <w:noProof/>
        </w:rPr>
        <w:fldChar w:fldCharType="separate"/>
      </w:r>
      <w:r>
        <w:rPr>
          <w:noProof/>
        </w:rPr>
        <w:t>197</w:t>
      </w:r>
      <w:r>
        <w:rPr>
          <w:noProof/>
        </w:rPr>
        <w:fldChar w:fldCharType="end"/>
      </w:r>
    </w:p>
    <w:p w14:paraId="38E6DDF9" w14:textId="0C23F4D8"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Minimum requirements</w:t>
      </w:r>
      <w:r>
        <w:rPr>
          <w:noProof/>
        </w:rPr>
        <w:tab/>
      </w:r>
      <w:r>
        <w:rPr>
          <w:noProof/>
        </w:rPr>
        <w:fldChar w:fldCharType="begin"/>
      </w:r>
      <w:r>
        <w:rPr>
          <w:noProof/>
        </w:rPr>
        <w:instrText xml:space="preserve"> PAGEREF _Toc176702286 \h </w:instrText>
      </w:r>
      <w:r>
        <w:rPr>
          <w:noProof/>
        </w:rPr>
      </w:r>
      <w:r>
        <w:rPr>
          <w:noProof/>
        </w:rPr>
        <w:fldChar w:fldCharType="separate"/>
      </w:r>
      <w:r>
        <w:rPr>
          <w:noProof/>
        </w:rPr>
        <w:t>197</w:t>
      </w:r>
      <w:r>
        <w:rPr>
          <w:noProof/>
        </w:rPr>
        <w:fldChar w:fldCharType="end"/>
      </w:r>
    </w:p>
    <w:p w14:paraId="0BDE7818" w14:textId="65C5B14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purpose</w:t>
      </w:r>
      <w:r>
        <w:rPr>
          <w:noProof/>
        </w:rPr>
        <w:tab/>
      </w:r>
      <w:r>
        <w:rPr>
          <w:noProof/>
        </w:rPr>
        <w:fldChar w:fldCharType="begin"/>
      </w:r>
      <w:r>
        <w:rPr>
          <w:noProof/>
        </w:rPr>
        <w:instrText xml:space="preserve"> PAGEREF _Toc176702287 \h </w:instrText>
      </w:r>
      <w:r>
        <w:rPr>
          <w:noProof/>
        </w:rPr>
      </w:r>
      <w:r>
        <w:rPr>
          <w:noProof/>
        </w:rPr>
        <w:fldChar w:fldCharType="separate"/>
      </w:r>
      <w:r>
        <w:rPr>
          <w:noProof/>
        </w:rPr>
        <w:t>197</w:t>
      </w:r>
      <w:r>
        <w:rPr>
          <w:noProof/>
        </w:rPr>
        <w:fldChar w:fldCharType="end"/>
      </w:r>
    </w:p>
    <w:p w14:paraId="70B1F400" w14:textId="4050B869"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Method of test</w:t>
      </w:r>
      <w:r>
        <w:rPr>
          <w:noProof/>
        </w:rPr>
        <w:tab/>
      </w:r>
      <w:r>
        <w:rPr>
          <w:noProof/>
        </w:rPr>
        <w:fldChar w:fldCharType="begin"/>
      </w:r>
      <w:r>
        <w:rPr>
          <w:noProof/>
        </w:rPr>
        <w:instrText xml:space="preserve"> PAGEREF _Toc176702288 \h </w:instrText>
      </w:r>
      <w:r>
        <w:rPr>
          <w:noProof/>
        </w:rPr>
      </w:r>
      <w:r>
        <w:rPr>
          <w:noProof/>
        </w:rPr>
        <w:fldChar w:fldCharType="separate"/>
      </w:r>
      <w:r>
        <w:rPr>
          <w:noProof/>
        </w:rPr>
        <w:t>197</w:t>
      </w:r>
      <w:r>
        <w:rPr>
          <w:noProof/>
        </w:rPr>
        <w:fldChar w:fldCharType="end"/>
      </w:r>
    </w:p>
    <w:p w14:paraId="75EAA88C" w14:textId="123EC0B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Test requirement</w:t>
      </w:r>
      <w:r>
        <w:rPr>
          <w:noProof/>
        </w:rPr>
        <w:tab/>
      </w:r>
      <w:r>
        <w:rPr>
          <w:noProof/>
        </w:rPr>
        <w:fldChar w:fldCharType="begin"/>
      </w:r>
      <w:r>
        <w:rPr>
          <w:noProof/>
        </w:rPr>
        <w:instrText xml:space="preserve"> PAGEREF _Toc176702289 \h </w:instrText>
      </w:r>
      <w:r>
        <w:rPr>
          <w:noProof/>
        </w:rPr>
      </w:r>
      <w:r>
        <w:rPr>
          <w:noProof/>
        </w:rPr>
        <w:fldChar w:fldCharType="separate"/>
      </w:r>
      <w:r>
        <w:rPr>
          <w:noProof/>
        </w:rPr>
        <w:t>198</w:t>
      </w:r>
      <w:r>
        <w:rPr>
          <w:noProof/>
        </w:rPr>
        <w:fldChar w:fldCharType="end"/>
      </w:r>
    </w:p>
    <w:p w14:paraId="4650E923" w14:textId="6CA6F7D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_Toc176702290 \h </w:instrText>
      </w:r>
      <w:r>
        <w:rPr>
          <w:noProof/>
        </w:rPr>
      </w:r>
      <w:r>
        <w:rPr>
          <w:noProof/>
        </w:rPr>
        <w:fldChar w:fldCharType="separate"/>
      </w:r>
      <w:r>
        <w:rPr>
          <w:noProof/>
        </w:rPr>
        <w:t>199</w:t>
      </w:r>
      <w:r>
        <w:rPr>
          <w:noProof/>
        </w:rPr>
        <w:fldChar w:fldCharType="end"/>
      </w:r>
    </w:p>
    <w:p w14:paraId="290CBB4F" w14:textId="450C70FC"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_Toc176702291 \h </w:instrText>
      </w:r>
      <w:r>
        <w:rPr>
          <w:noProof/>
        </w:rPr>
      </w:r>
      <w:r>
        <w:rPr>
          <w:noProof/>
        </w:rPr>
        <w:fldChar w:fldCharType="separate"/>
      </w:r>
      <w:r>
        <w:rPr>
          <w:noProof/>
        </w:rPr>
        <w:t>199</w:t>
      </w:r>
      <w:r>
        <w:rPr>
          <w:noProof/>
        </w:rPr>
        <w:fldChar w:fldCharType="end"/>
      </w:r>
    </w:p>
    <w:p w14:paraId="687A8623" w14:textId="0E77F6EB"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_Toc176702292 \h </w:instrText>
      </w:r>
      <w:r>
        <w:rPr>
          <w:noProof/>
        </w:rPr>
      </w:r>
      <w:r>
        <w:rPr>
          <w:noProof/>
        </w:rPr>
        <w:fldChar w:fldCharType="separate"/>
      </w:r>
      <w:r>
        <w:rPr>
          <w:noProof/>
        </w:rPr>
        <w:t>199</w:t>
      </w:r>
      <w:r>
        <w:rPr>
          <w:noProof/>
        </w:rPr>
        <w:fldChar w:fldCharType="end"/>
      </w:r>
    </w:p>
    <w:p w14:paraId="3F78CEA5" w14:textId="4C37DAA8"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_Toc176702293 \h </w:instrText>
      </w:r>
      <w:r>
        <w:rPr>
          <w:noProof/>
        </w:rPr>
      </w:r>
      <w:r>
        <w:rPr>
          <w:noProof/>
        </w:rPr>
        <w:fldChar w:fldCharType="separate"/>
      </w:r>
      <w:r>
        <w:rPr>
          <w:noProof/>
        </w:rPr>
        <w:t>199</w:t>
      </w:r>
      <w:r>
        <w:rPr>
          <w:noProof/>
        </w:rPr>
        <w:fldChar w:fldCharType="end"/>
      </w:r>
    </w:p>
    <w:p w14:paraId="189C794B" w14:textId="687B01F5"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E7502">
        <w:rPr>
          <w:noProof/>
          <w:snapToGrid w:val="0"/>
          <w:lang w:eastAsia="zh-CN"/>
        </w:rPr>
        <w:t>requirements for different subcarrier spacings</w:t>
      </w:r>
      <w:r>
        <w:rPr>
          <w:noProof/>
        </w:rPr>
        <w:tab/>
      </w:r>
      <w:r>
        <w:rPr>
          <w:noProof/>
        </w:rPr>
        <w:fldChar w:fldCharType="begin"/>
      </w:r>
      <w:r>
        <w:rPr>
          <w:noProof/>
        </w:rPr>
        <w:instrText xml:space="preserve"> PAGEREF _Toc176702294 \h </w:instrText>
      </w:r>
      <w:r>
        <w:rPr>
          <w:noProof/>
        </w:rPr>
      </w:r>
      <w:r>
        <w:rPr>
          <w:noProof/>
        </w:rPr>
        <w:fldChar w:fldCharType="separate"/>
      </w:r>
      <w:r>
        <w:rPr>
          <w:noProof/>
        </w:rPr>
        <w:t>199</w:t>
      </w:r>
      <w:r>
        <w:rPr>
          <w:noProof/>
        </w:rPr>
        <w:fldChar w:fldCharType="end"/>
      </w:r>
    </w:p>
    <w:p w14:paraId="45E5F48F" w14:textId="266CED59"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_Toc176702295 \h </w:instrText>
      </w:r>
      <w:r>
        <w:rPr>
          <w:noProof/>
        </w:rPr>
      </w:r>
      <w:r>
        <w:rPr>
          <w:noProof/>
        </w:rPr>
        <w:fldChar w:fldCharType="separate"/>
      </w:r>
      <w:r>
        <w:rPr>
          <w:noProof/>
        </w:rPr>
        <w:t>199</w:t>
      </w:r>
      <w:r>
        <w:rPr>
          <w:noProof/>
        </w:rPr>
        <w:fldChar w:fldCharType="end"/>
      </w:r>
    </w:p>
    <w:p w14:paraId="21E3E246" w14:textId="29E5D2A0" w:rsidR="00012342" w:rsidRDefault="00012342">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_Toc176702296 \h </w:instrText>
      </w:r>
      <w:r>
        <w:rPr>
          <w:noProof/>
        </w:rPr>
      </w:r>
      <w:r>
        <w:rPr>
          <w:noProof/>
        </w:rPr>
        <w:fldChar w:fldCharType="separate"/>
      </w:r>
      <w:r>
        <w:rPr>
          <w:noProof/>
        </w:rPr>
        <w:t>199</w:t>
      </w:r>
      <w:r>
        <w:rPr>
          <w:noProof/>
        </w:rPr>
        <w:fldChar w:fldCharType="end"/>
      </w:r>
    </w:p>
    <w:p w14:paraId="3E6C667B" w14:textId="51E520ED"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_Toc176702297 \h </w:instrText>
      </w:r>
      <w:r>
        <w:rPr>
          <w:noProof/>
        </w:rPr>
      </w:r>
      <w:r>
        <w:rPr>
          <w:noProof/>
        </w:rPr>
        <w:fldChar w:fldCharType="separate"/>
      </w:r>
      <w:r>
        <w:rPr>
          <w:noProof/>
        </w:rPr>
        <w:t>199</w:t>
      </w:r>
      <w:r>
        <w:rPr>
          <w:noProof/>
        </w:rPr>
        <w:fldChar w:fldCharType="end"/>
      </w:r>
    </w:p>
    <w:p w14:paraId="5FA4485C" w14:textId="4B95BB56"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_Toc176702298 \h </w:instrText>
      </w:r>
      <w:r>
        <w:rPr>
          <w:noProof/>
        </w:rPr>
      </w:r>
      <w:r>
        <w:rPr>
          <w:noProof/>
        </w:rPr>
        <w:fldChar w:fldCharType="separate"/>
      </w:r>
      <w:r>
        <w:rPr>
          <w:noProof/>
        </w:rPr>
        <w:t>200</w:t>
      </w:r>
      <w:r>
        <w:rPr>
          <w:noProof/>
        </w:rPr>
        <w:fldChar w:fldCharType="end"/>
      </w:r>
    </w:p>
    <w:p w14:paraId="3C78DCCB" w14:textId="15ED06B3"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_Toc176702299 \h </w:instrText>
      </w:r>
      <w:r>
        <w:rPr>
          <w:noProof/>
        </w:rPr>
      </w:r>
      <w:r>
        <w:rPr>
          <w:noProof/>
        </w:rPr>
        <w:fldChar w:fldCharType="separate"/>
      </w:r>
      <w:r>
        <w:rPr>
          <w:noProof/>
        </w:rPr>
        <w:t>200</w:t>
      </w:r>
      <w:r>
        <w:rPr>
          <w:noProof/>
        </w:rPr>
        <w:fldChar w:fldCharType="end"/>
      </w:r>
    </w:p>
    <w:p w14:paraId="03BB3CC1" w14:textId="22151F1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_Toc176702300 \h </w:instrText>
      </w:r>
      <w:r>
        <w:rPr>
          <w:noProof/>
        </w:rPr>
      </w:r>
      <w:r>
        <w:rPr>
          <w:noProof/>
        </w:rPr>
        <w:fldChar w:fldCharType="separate"/>
      </w:r>
      <w:r>
        <w:rPr>
          <w:noProof/>
        </w:rPr>
        <w:t>201</w:t>
      </w:r>
      <w:r>
        <w:rPr>
          <w:noProof/>
        </w:rPr>
        <w:fldChar w:fldCharType="end"/>
      </w:r>
    </w:p>
    <w:p w14:paraId="411665E5" w14:textId="78FD2381"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_Toc176702301 \h </w:instrText>
      </w:r>
      <w:r>
        <w:rPr>
          <w:noProof/>
        </w:rPr>
      </w:r>
      <w:r>
        <w:rPr>
          <w:noProof/>
        </w:rPr>
        <w:fldChar w:fldCharType="separate"/>
      </w:r>
      <w:r>
        <w:rPr>
          <w:noProof/>
        </w:rPr>
        <w:t>201</w:t>
      </w:r>
      <w:r>
        <w:rPr>
          <w:noProof/>
        </w:rPr>
        <w:fldChar w:fldCharType="end"/>
      </w:r>
    </w:p>
    <w:p w14:paraId="134FDB5C" w14:textId="7A656E76"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_Toc176702302 \h </w:instrText>
      </w:r>
      <w:r>
        <w:rPr>
          <w:noProof/>
        </w:rPr>
      </w:r>
      <w:r>
        <w:rPr>
          <w:noProof/>
        </w:rPr>
        <w:fldChar w:fldCharType="separate"/>
      </w:r>
      <w:r>
        <w:rPr>
          <w:noProof/>
        </w:rPr>
        <w:t>201</w:t>
      </w:r>
      <w:r>
        <w:rPr>
          <w:noProof/>
        </w:rPr>
        <w:fldChar w:fldCharType="end"/>
      </w:r>
    </w:p>
    <w:p w14:paraId="799F11BD" w14:textId="249225B7"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_Toc176702303 \h </w:instrText>
      </w:r>
      <w:r>
        <w:rPr>
          <w:noProof/>
        </w:rPr>
      </w:r>
      <w:r>
        <w:rPr>
          <w:noProof/>
        </w:rPr>
        <w:fldChar w:fldCharType="separate"/>
      </w:r>
      <w:r>
        <w:rPr>
          <w:noProof/>
        </w:rPr>
        <w:t>203</w:t>
      </w:r>
      <w:r>
        <w:rPr>
          <w:noProof/>
        </w:rPr>
        <w:fldChar w:fldCharType="end"/>
      </w:r>
    </w:p>
    <w:p w14:paraId="66787E23" w14:textId="7464DC6E"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_Toc176702304 \h </w:instrText>
      </w:r>
      <w:r>
        <w:rPr>
          <w:noProof/>
        </w:rPr>
      </w:r>
      <w:r>
        <w:rPr>
          <w:noProof/>
        </w:rPr>
        <w:fldChar w:fldCharType="separate"/>
      </w:r>
      <w:r>
        <w:rPr>
          <w:noProof/>
        </w:rPr>
        <w:t>203</w:t>
      </w:r>
      <w:r>
        <w:rPr>
          <w:noProof/>
        </w:rPr>
        <w:fldChar w:fldCharType="end"/>
      </w:r>
    </w:p>
    <w:p w14:paraId="378BF5EF" w14:textId="2E1AC1BE"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_Toc176702305 \h </w:instrText>
      </w:r>
      <w:r>
        <w:rPr>
          <w:noProof/>
        </w:rPr>
      </w:r>
      <w:r>
        <w:rPr>
          <w:noProof/>
        </w:rPr>
        <w:fldChar w:fldCharType="separate"/>
      </w:r>
      <w:r>
        <w:rPr>
          <w:noProof/>
        </w:rPr>
        <w:t>203</w:t>
      </w:r>
      <w:r>
        <w:rPr>
          <w:noProof/>
        </w:rPr>
        <w:fldChar w:fldCharType="end"/>
      </w:r>
    </w:p>
    <w:p w14:paraId="0F6696E9" w14:textId="12627EC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_Toc176702306 \h </w:instrText>
      </w:r>
      <w:r>
        <w:rPr>
          <w:noProof/>
        </w:rPr>
      </w:r>
      <w:r>
        <w:rPr>
          <w:noProof/>
        </w:rPr>
        <w:fldChar w:fldCharType="separate"/>
      </w:r>
      <w:r>
        <w:rPr>
          <w:noProof/>
        </w:rPr>
        <w:t>203</w:t>
      </w:r>
      <w:r>
        <w:rPr>
          <w:noProof/>
        </w:rPr>
        <w:fldChar w:fldCharType="end"/>
      </w:r>
    </w:p>
    <w:p w14:paraId="6DB82E40" w14:textId="612F9CA2"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_Toc176702307 \h </w:instrText>
      </w:r>
      <w:r>
        <w:rPr>
          <w:noProof/>
        </w:rPr>
      </w:r>
      <w:r>
        <w:rPr>
          <w:noProof/>
        </w:rPr>
        <w:fldChar w:fldCharType="separate"/>
      </w:r>
      <w:r>
        <w:rPr>
          <w:noProof/>
        </w:rPr>
        <w:t>203</w:t>
      </w:r>
      <w:r>
        <w:rPr>
          <w:noProof/>
        </w:rPr>
        <w:fldChar w:fldCharType="end"/>
      </w:r>
    </w:p>
    <w:p w14:paraId="4DD343A3" w14:textId="1D00F0E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_Toc176702308 \h </w:instrText>
      </w:r>
      <w:r>
        <w:rPr>
          <w:noProof/>
        </w:rPr>
      </w:r>
      <w:r>
        <w:rPr>
          <w:noProof/>
        </w:rPr>
        <w:fldChar w:fldCharType="separate"/>
      </w:r>
      <w:r>
        <w:rPr>
          <w:noProof/>
        </w:rPr>
        <w:t>203</w:t>
      </w:r>
      <w:r>
        <w:rPr>
          <w:noProof/>
        </w:rPr>
        <w:fldChar w:fldCharType="end"/>
      </w:r>
    </w:p>
    <w:p w14:paraId="3CD69DC1" w14:textId="1ACD101C"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_Toc176702309 \h </w:instrText>
      </w:r>
      <w:r>
        <w:rPr>
          <w:noProof/>
        </w:rPr>
      </w:r>
      <w:r>
        <w:rPr>
          <w:noProof/>
        </w:rPr>
        <w:fldChar w:fldCharType="separate"/>
      </w:r>
      <w:r>
        <w:rPr>
          <w:noProof/>
        </w:rPr>
        <w:t>207</w:t>
      </w:r>
      <w:r>
        <w:rPr>
          <w:noProof/>
        </w:rPr>
        <w:fldChar w:fldCharType="end"/>
      </w:r>
    </w:p>
    <w:p w14:paraId="106ED147" w14:textId="63364F18"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_Toc176702310 \h </w:instrText>
      </w:r>
      <w:r>
        <w:rPr>
          <w:noProof/>
        </w:rPr>
      </w:r>
      <w:r>
        <w:rPr>
          <w:noProof/>
        </w:rPr>
        <w:fldChar w:fldCharType="separate"/>
      </w:r>
      <w:r>
        <w:rPr>
          <w:noProof/>
        </w:rPr>
        <w:t>207</w:t>
      </w:r>
      <w:r>
        <w:rPr>
          <w:noProof/>
        </w:rPr>
        <w:fldChar w:fldCharType="end"/>
      </w:r>
    </w:p>
    <w:p w14:paraId="065F544F" w14:textId="3F91D87B"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_Toc176702311 \h </w:instrText>
      </w:r>
      <w:r>
        <w:rPr>
          <w:noProof/>
        </w:rPr>
      </w:r>
      <w:r>
        <w:rPr>
          <w:noProof/>
        </w:rPr>
        <w:fldChar w:fldCharType="separate"/>
      </w:r>
      <w:r>
        <w:rPr>
          <w:noProof/>
        </w:rPr>
        <w:t>207</w:t>
      </w:r>
      <w:r>
        <w:rPr>
          <w:noProof/>
        </w:rPr>
        <w:fldChar w:fldCharType="end"/>
      </w:r>
    </w:p>
    <w:p w14:paraId="12320111" w14:textId="47C4AFAF"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A (normative): Reference measurement channels</w:t>
      </w:r>
      <w:r>
        <w:rPr>
          <w:noProof/>
        </w:rPr>
        <w:tab/>
      </w:r>
      <w:r>
        <w:rPr>
          <w:noProof/>
        </w:rPr>
        <w:fldChar w:fldCharType="begin"/>
      </w:r>
      <w:r>
        <w:rPr>
          <w:noProof/>
        </w:rPr>
        <w:instrText xml:space="preserve"> PAGEREF _Toc176702312 \h </w:instrText>
      </w:r>
      <w:r>
        <w:rPr>
          <w:noProof/>
        </w:rPr>
      </w:r>
      <w:r>
        <w:rPr>
          <w:noProof/>
        </w:rPr>
        <w:fldChar w:fldCharType="separate"/>
      </w:r>
      <w:r>
        <w:rPr>
          <w:noProof/>
        </w:rPr>
        <w:t>208</w:t>
      </w:r>
      <w:r>
        <w:rPr>
          <w:noProof/>
        </w:rPr>
        <w:fldChar w:fldCharType="end"/>
      </w:r>
    </w:p>
    <w:p w14:paraId="235F9CA7" w14:textId="1C51CD07"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and IAB-MT Reference measurement channels</w:t>
      </w:r>
      <w:r>
        <w:rPr>
          <w:noProof/>
        </w:rPr>
        <w:tab/>
      </w:r>
      <w:r>
        <w:rPr>
          <w:noProof/>
        </w:rPr>
        <w:fldChar w:fldCharType="begin"/>
      </w:r>
      <w:r>
        <w:rPr>
          <w:noProof/>
        </w:rPr>
        <w:instrText xml:space="preserve"> PAGEREF _Toc176702313 \h </w:instrText>
      </w:r>
      <w:r>
        <w:rPr>
          <w:noProof/>
        </w:rPr>
      </w:r>
      <w:r>
        <w:rPr>
          <w:noProof/>
        </w:rPr>
        <w:fldChar w:fldCharType="separate"/>
      </w:r>
      <w:r>
        <w:rPr>
          <w:noProof/>
        </w:rPr>
        <w:t>208</w:t>
      </w:r>
      <w:r>
        <w:rPr>
          <w:noProof/>
        </w:rPr>
        <w:fldChar w:fldCharType="end"/>
      </w:r>
    </w:p>
    <w:p w14:paraId="26098457" w14:textId="03638E6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Reference measurement channels</w:t>
      </w:r>
      <w:r>
        <w:rPr>
          <w:noProof/>
        </w:rPr>
        <w:tab/>
      </w:r>
      <w:r>
        <w:rPr>
          <w:noProof/>
        </w:rPr>
        <w:fldChar w:fldCharType="begin"/>
      </w:r>
      <w:r>
        <w:rPr>
          <w:noProof/>
        </w:rPr>
        <w:instrText xml:space="preserve"> PAGEREF _Toc176702314 \h </w:instrText>
      </w:r>
      <w:r>
        <w:rPr>
          <w:noProof/>
        </w:rPr>
      </w:r>
      <w:r>
        <w:rPr>
          <w:noProof/>
        </w:rPr>
        <w:fldChar w:fldCharType="separate"/>
      </w:r>
      <w:r>
        <w:rPr>
          <w:noProof/>
        </w:rPr>
        <w:t>208</w:t>
      </w:r>
      <w:r>
        <w:rPr>
          <w:noProof/>
        </w:rPr>
        <w:fldChar w:fldCharType="end"/>
      </w:r>
    </w:p>
    <w:p w14:paraId="5626D6FE" w14:textId="0DE95E5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Reference measurement channels</w:t>
      </w:r>
      <w:r>
        <w:rPr>
          <w:noProof/>
        </w:rPr>
        <w:tab/>
      </w:r>
      <w:r>
        <w:rPr>
          <w:noProof/>
        </w:rPr>
        <w:fldChar w:fldCharType="begin"/>
      </w:r>
      <w:r>
        <w:rPr>
          <w:noProof/>
        </w:rPr>
        <w:instrText xml:space="preserve"> PAGEREF _Toc176702315 \h </w:instrText>
      </w:r>
      <w:r>
        <w:rPr>
          <w:noProof/>
        </w:rPr>
      </w:r>
      <w:r>
        <w:rPr>
          <w:noProof/>
        </w:rPr>
        <w:fldChar w:fldCharType="separate"/>
      </w:r>
      <w:r>
        <w:rPr>
          <w:noProof/>
        </w:rPr>
        <w:t>208</w:t>
      </w:r>
      <w:r>
        <w:rPr>
          <w:noProof/>
        </w:rPr>
        <w:fldChar w:fldCharType="end"/>
      </w:r>
    </w:p>
    <w:p w14:paraId="2B12C2DD" w14:textId="1B743C0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_Toc176702316 \h </w:instrText>
      </w:r>
      <w:r>
        <w:rPr>
          <w:noProof/>
        </w:rPr>
      </w:r>
      <w:r>
        <w:rPr>
          <w:noProof/>
        </w:rPr>
        <w:fldChar w:fldCharType="separate"/>
      </w:r>
      <w:r>
        <w:rPr>
          <w:noProof/>
        </w:rPr>
        <w:t>208</w:t>
      </w:r>
      <w:r>
        <w:rPr>
          <w:noProof/>
        </w:rPr>
        <w:fldChar w:fldCharType="end"/>
      </w:r>
    </w:p>
    <w:p w14:paraId="09CA640B" w14:textId="50552074"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IAB-DU Fixed Reference Channels</w:t>
      </w:r>
      <w:r>
        <w:rPr>
          <w:noProof/>
        </w:rPr>
        <w:tab/>
      </w:r>
      <w:r>
        <w:rPr>
          <w:noProof/>
        </w:rPr>
        <w:fldChar w:fldCharType="begin"/>
      </w:r>
      <w:r>
        <w:rPr>
          <w:noProof/>
        </w:rPr>
        <w:instrText xml:space="preserve"> PAGEREF _Toc176702317 \h </w:instrText>
      </w:r>
      <w:r>
        <w:rPr>
          <w:noProof/>
        </w:rPr>
      </w:r>
      <w:r>
        <w:rPr>
          <w:noProof/>
        </w:rPr>
        <w:fldChar w:fldCharType="separate"/>
      </w:r>
      <w:r>
        <w:rPr>
          <w:noProof/>
        </w:rPr>
        <w:t>208</w:t>
      </w:r>
      <w:r>
        <w:rPr>
          <w:noProof/>
        </w:rPr>
        <w:fldChar w:fldCharType="end"/>
      </w:r>
    </w:p>
    <w:p w14:paraId="346C9F9C" w14:textId="1870268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_Toc176702318 \h </w:instrText>
      </w:r>
      <w:r>
        <w:rPr>
          <w:noProof/>
        </w:rPr>
      </w:r>
      <w:r>
        <w:rPr>
          <w:noProof/>
        </w:rPr>
        <w:fldChar w:fldCharType="separate"/>
      </w:r>
      <w:r>
        <w:rPr>
          <w:noProof/>
        </w:rPr>
        <w:t>208</w:t>
      </w:r>
      <w:r>
        <w:rPr>
          <w:noProof/>
        </w:rPr>
        <w:fldChar w:fldCharType="end"/>
      </w:r>
    </w:p>
    <w:p w14:paraId="4634048E" w14:textId="20AA6A55"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PUSCH performance requirements (</w:t>
      </w:r>
      <w:r w:rsidRPr="006E7502">
        <w:rPr>
          <w:rFonts w:eastAsiaTheme="minorEastAsia"/>
          <w:noProof/>
          <w:lang w:eastAsia="zh-CN"/>
        </w:rPr>
        <w:t>16QAM, R=434/1024</w:t>
      </w:r>
      <w:r w:rsidRPr="006E7502">
        <w:rPr>
          <w:rFonts w:eastAsiaTheme="minorEastAsia"/>
          <w:noProof/>
        </w:rPr>
        <w:t>)</w:t>
      </w:r>
      <w:r>
        <w:rPr>
          <w:noProof/>
        </w:rPr>
        <w:tab/>
      </w:r>
      <w:r>
        <w:rPr>
          <w:noProof/>
        </w:rPr>
        <w:fldChar w:fldCharType="begin"/>
      </w:r>
      <w:r>
        <w:rPr>
          <w:noProof/>
        </w:rPr>
        <w:instrText xml:space="preserve"> PAGEREF _Toc176702319 \h </w:instrText>
      </w:r>
      <w:r>
        <w:rPr>
          <w:noProof/>
        </w:rPr>
      </w:r>
      <w:r>
        <w:rPr>
          <w:noProof/>
        </w:rPr>
        <w:fldChar w:fldCharType="separate"/>
      </w:r>
      <w:r>
        <w:rPr>
          <w:noProof/>
        </w:rPr>
        <w:t>210</w:t>
      </w:r>
      <w:r>
        <w:rPr>
          <w:noProof/>
        </w:rPr>
        <w:fldChar w:fldCharType="end"/>
      </w:r>
    </w:p>
    <w:p w14:paraId="549F901B" w14:textId="11B317E5"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_Toc176702320 \h </w:instrText>
      </w:r>
      <w:r>
        <w:rPr>
          <w:noProof/>
        </w:rPr>
      </w:r>
      <w:r>
        <w:rPr>
          <w:noProof/>
        </w:rPr>
        <w:fldChar w:fldCharType="separate"/>
      </w:r>
      <w:r>
        <w:rPr>
          <w:noProof/>
        </w:rPr>
        <w:t>210</w:t>
      </w:r>
      <w:r>
        <w:rPr>
          <w:noProof/>
        </w:rPr>
        <w:fldChar w:fldCharType="end"/>
      </w:r>
    </w:p>
    <w:p w14:paraId="08683175" w14:textId="425560EA"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_Toc176702321 \h </w:instrText>
      </w:r>
      <w:r>
        <w:rPr>
          <w:noProof/>
        </w:rPr>
      </w:r>
      <w:r>
        <w:rPr>
          <w:noProof/>
        </w:rPr>
        <w:fldChar w:fldCharType="separate"/>
      </w:r>
      <w:r>
        <w:rPr>
          <w:noProof/>
        </w:rPr>
        <w:t>211</w:t>
      </w:r>
      <w:r>
        <w:rPr>
          <w:noProof/>
        </w:rPr>
        <w:fldChar w:fldCharType="end"/>
      </w:r>
    </w:p>
    <w:p w14:paraId="203DFA39" w14:textId="5BBFE807"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PRACH test preambles</w:t>
      </w:r>
      <w:r>
        <w:rPr>
          <w:noProof/>
        </w:rPr>
        <w:tab/>
      </w:r>
      <w:r>
        <w:rPr>
          <w:noProof/>
        </w:rPr>
        <w:fldChar w:fldCharType="begin"/>
      </w:r>
      <w:r>
        <w:rPr>
          <w:noProof/>
        </w:rPr>
        <w:instrText xml:space="preserve"> PAGEREF _Toc176702322 \h </w:instrText>
      </w:r>
      <w:r>
        <w:rPr>
          <w:noProof/>
        </w:rPr>
      </w:r>
      <w:r>
        <w:rPr>
          <w:noProof/>
        </w:rPr>
        <w:fldChar w:fldCharType="separate"/>
      </w:r>
      <w:r>
        <w:rPr>
          <w:noProof/>
        </w:rPr>
        <w:t>212</w:t>
      </w:r>
      <w:r>
        <w:rPr>
          <w:noProof/>
        </w:rPr>
        <w:fldChar w:fldCharType="end"/>
      </w:r>
    </w:p>
    <w:p w14:paraId="04B51056" w14:textId="07AF2DC4"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Fixed Reference Channels</w:t>
      </w:r>
      <w:r>
        <w:rPr>
          <w:noProof/>
        </w:rPr>
        <w:tab/>
      </w:r>
      <w:r>
        <w:rPr>
          <w:noProof/>
        </w:rPr>
        <w:fldChar w:fldCharType="begin"/>
      </w:r>
      <w:r>
        <w:rPr>
          <w:noProof/>
        </w:rPr>
        <w:instrText xml:space="preserve"> PAGEREF _Toc176702323 \h </w:instrText>
      </w:r>
      <w:r>
        <w:rPr>
          <w:noProof/>
        </w:rPr>
      </w:r>
      <w:r>
        <w:rPr>
          <w:noProof/>
        </w:rPr>
        <w:fldChar w:fldCharType="separate"/>
      </w:r>
      <w:r>
        <w:rPr>
          <w:noProof/>
        </w:rPr>
        <w:t>212</w:t>
      </w:r>
      <w:r>
        <w:rPr>
          <w:noProof/>
        </w:rPr>
        <w:fldChar w:fldCharType="end"/>
      </w:r>
    </w:p>
    <w:p w14:paraId="31406C7D" w14:textId="1C08A493"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PDSCH performance requirements (16QAM)</w:t>
      </w:r>
      <w:r>
        <w:rPr>
          <w:noProof/>
        </w:rPr>
        <w:tab/>
      </w:r>
      <w:r>
        <w:rPr>
          <w:noProof/>
        </w:rPr>
        <w:fldChar w:fldCharType="begin"/>
      </w:r>
      <w:r>
        <w:rPr>
          <w:noProof/>
        </w:rPr>
        <w:instrText xml:space="preserve"> PAGEREF _Toc176702324 \h </w:instrText>
      </w:r>
      <w:r>
        <w:rPr>
          <w:noProof/>
        </w:rPr>
      </w:r>
      <w:r>
        <w:rPr>
          <w:noProof/>
        </w:rPr>
        <w:fldChar w:fldCharType="separate"/>
      </w:r>
      <w:r>
        <w:rPr>
          <w:noProof/>
        </w:rPr>
        <w:t>212</w:t>
      </w:r>
      <w:r>
        <w:rPr>
          <w:noProof/>
        </w:rPr>
        <w:fldChar w:fldCharType="end"/>
      </w:r>
    </w:p>
    <w:p w14:paraId="0F8EC890" w14:textId="1280E9E5"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A.3.2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PDSCH performance requirements (64QAM)</w:t>
      </w:r>
      <w:r>
        <w:rPr>
          <w:noProof/>
        </w:rPr>
        <w:tab/>
      </w:r>
      <w:r>
        <w:rPr>
          <w:noProof/>
        </w:rPr>
        <w:fldChar w:fldCharType="begin"/>
      </w:r>
      <w:r>
        <w:rPr>
          <w:noProof/>
        </w:rPr>
        <w:instrText xml:space="preserve"> PAGEREF _Toc176702325 \h </w:instrText>
      </w:r>
      <w:r>
        <w:rPr>
          <w:noProof/>
        </w:rPr>
      </w:r>
      <w:r>
        <w:rPr>
          <w:noProof/>
        </w:rPr>
        <w:fldChar w:fldCharType="separate"/>
      </w:r>
      <w:r>
        <w:rPr>
          <w:noProof/>
        </w:rPr>
        <w:t>213</w:t>
      </w:r>
      <w:r>
        <w:rPr>
          <w:noProof/>
        </w:rPr>
        <w:fldChar w:fldCharType="end"/>
      </w:r>
    </w:p>
    <w:p w14:paraId="73B0E4EC" w14:textId="659024E4"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PDSCH performance requirements (256QAM)</w:t>
      </w:r>
      <w:r>
        <w:rPr>
          <w:noProof/>
        </w:rPr>
        <w:tab/>
      </w:r>
      <w:r>
        <w:rPr>
          <w:noProof/>
        </w:rPr>
        <w:fldChar w:fldCharType="begin"/>
      </w:r>
      <w:r>
        <w:rPr>
          <w:noProof/>
        </w:rPr>
        <w:instrText xml:space="preserve"> PAGEREF _Toc176702326 \h </w:instrText>
      </w:r>
      <w:r>
        <w:rPr>
          <w:noProof/>
        </w:rPr>
      </w:r>
      <w:r>
        <w:rPr>
          <w:noProof/>
        </w:rPr>
        <w:fldChar w:fldCharType="separate"/>
      </w:r>
      <w:r>
        <w:rPr>
          <w:noProof/>
        </w:rPr>
        <w:t>213</w:t>
      </w:r>
      <w:r>
        <w:rPr>
          <w:noProof/>
        </w:rPr>
        <w:fldChar w:fldCharType="end"/>
      </w:r>
    </w:p>
    <w:p w14:paraId="644B1CCE" w14:textId="05A61596"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PDCCH performance requirements</w:t>
      </w:r>
      <w:r>
        <w:rPr>
          <w:noProof/>
        </w:rPr>
        <w:tab/>
      </w:r>
      <w:r>
        <w:rPr>
          <w:noProof/>
        </w:rPr>
        <w:fldChar w:fldCharType="begin"/>
      </w:r>
      <w:r>
        <w:rPr>
          <w:noProof/>
        </w:rPr>
        <w:instrText xml:space="preserve"> PAGEREF _Toc176702327 \h </w:instrText>
      </w:r>
      <w:r>
        <w:rPr>
          <w:noProof/>
        </w:rPr>
      </w:r>
      <w:r>
        <w:rPr>
          <w:noProof/>
        </w:rPr>
        <w:fldChar w:fldCharType="separate"/>
      </w:r>
      <w:r>
        <w:rPr>
          <w:noProof/>
        </w:rPr>
        <w:t>214</w:t>
      </w:r>
      <w:r>
        <w:rPr>
          <w:noProof/>
        </w:rPr>
        <w:fldChar w:fldCharType="end"/>
      </w:r>
    </w:p>
    <w:p w14:paraId="309CFA68" w14:textId="5F83AEE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Fixed Reference Channels for CSI reporting performance requirements</w:t>
      </w:r>
      <w:r>
        <w:rPr>
          <w:noProof/>
        </w:rPr>
        <w:tab/>
      </w:r>
      <w:r>
        <w:rPr>
          <w:noProof/>
        </w:rPr>
        <w:fldChar w:fldCharType="begin"/>
      </w:r>
      <w:r>
        <w:rPr>
          <w:noProof/>
        </w:rPr>
        <w:instrText xml:space="preserve"> PAGEREF _Toc176702328 \h </w:instrText>
      </w:r>
      <w:r>
        <w:rPr>
          <w:noProof/>
        </w:rPr>
      </w:r>
      <w:r>
        <w:rPr>
          <w:noProof/>
        </w:rPr>
        <w:fldChar w:fldCharType="separate"/>
      </w:r>
      <w:r>
        <w:rPr>
          <w:noProof/>
        </w:rPr>
        <w:t>214</w:t>
      </w:r>
      <w:r>
        <w:rPr>
          <w:noProof/>
        </w:rPr>
        <w:fldChar w:fldCharType="end"/>
      </w:r>
    </w:p>
    <w:p w14:paraId="113F2D05" w14:textId="6FCBCE03"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_Toc176702329 \h </w:instrText>
      </w:r>
      <w:r>
        <w:rPr>
          <w:noProof/>
        </w:rPr>
      </w:r>
      <w:r>
        <w:rPr>
          <w:noProof/>
        </w:rPr>
        <w:fldChar w:fldCharType="separate"/>
      </w:r>
      <w:r>
        <w:rPr>
          <w:noProof/>
        </w:rPr>
        <w:t>215</w:t>
      </w:r>
      <w:r>
        <w:rPr>
          <w:noProof/>
        </w:rPr>
        <w:fldChar w:fldCharType="end"/>
      </w:r>
    </w:p>
    <w:p w14:paraId="3FAEC600" w14:textId="1A798B02"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_Toc176702330 \h </w:instrText>
      </w:r>
      <w:r>
        <w:rPr>
          <w:noProof/>
        </w:rPr>
      </w:r>
      <w:r>
        <w:rPr>
          <w:noProof/>
        </w:rPr>
        <w:fldChar w:fldCharType="separate"/>
      </w:r>
      <w:r>
        <w:rPr>
          <w:noProof/>
        </w:rPr>
        <w:t>215</w:t>
      </w:r>
      <w:r>
        <w:rPr>
          <w:noProof/>
        </w:rPr>
        <w:fldChar w:fldCharType="end"/>
      </w:r>
    </w:p>
    <w:p w14:paraId="2EEEB5C8" w14:textId="45798C0F"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_Toc176702331 \h </w:instrText>
      </w:r>
      <w:r>
        <w:rPr>
          <w:noProof/>
        </w:rPr>
      </w:r>
      <w:r>
        <w:rPr>
          <w:noProof/>
        </w:rPr>
        <w:fldChar w:fldCharType="separate"/>
      </w:r>
      <w:r>
        <w:rPr>
          <w:noProof/>
        </w:rPr>
        <w:t>216</w:t>
      </w:r>
      <w:r>
        <w:rPr>
          <w:noProof/>
        </w:rPr>
        <w:fldChar w:fldCharType="end"/>
      </w:r>
    </w:p>
    <w:p w14:paraId="16C093F3" w14:textId="7E1F19BA"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_Toc176702332 \h </w:instrText>
      </w:r>
      <w:r>
        <w:rPr>
          <w:noProof/>
        </w:rPr>
      </w:r>
      <w:r>
        <w:rPr>
          <w:noProof/>
        </w:rPr>
        <w:fldChar w:fldCharType="separate"/>
      </w:r>
      <w:r>
        <w:rPr>
          <w:noProof/>
        </w:rPr>
        <w:t>216</w:t>
      </w:r>
      <w:r>
        <w:rPr>
          <w:noProof/>
        </w:rPr>
        <w:fldChar w:fldCharType="end"/>
      </w:r>
    </w:p>
    <w:p w14:paraId="74F88008" w14:textId="5CD9F1CB"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B (normative):  Environmental requirements for the IAB equipment</w:t>
      </w:r>
      <w:r>
        <w:rPr>
          <w:noProof/>
        </w:rPr>
        <w:tab/>
      </w:r>
      <w:r>
        <w:rPr>
          <w:noProof/>
        </w:rPr>
        <w:fldChar w:fldCharType="begin"/>
      </w:r>
      <w:r>
        <w:rPr>
          <w:noProof/>
        </w:rPr>
        <w:instrText xml:space="preserve"> PAGEREF _Toc176702333 \h </w:instrText>
      </w:r>
      <w:r>
        <w:rPr>
          <w:noProof/>
        </w:rPr>
      </w:r>
      <w:r>
        <w:rPr>
          <w:noProof/>
        </w:rPr>
        <w:fldChar w:fldCharType="separate"/>
      </w:r>
      <w:r>
        <w:rPr>
          <w:noProof/>
        </w:rPr>
        <w:t>217</w:t>
      </w:r>
      <w:r>
        <w:rPr>
          <w:noProof/>
        </w:rPr>
        <w:fldChar w:fldCharType="end"/>
      </w:r>
    </w:p>
    <w:p w14:paraId="7C5499EE" w14:textId="03BF1B99"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_Toc176702334 \h </w:instrText>
      </w:r>
      <w:r>
        <w:rPr>
          <w:noProof/>
        </w:rPr>
      </w:r>
      <w:r>
        <w:rPr>
          <w:noProof/>
        </w:rPr>
        <w:fldChar w:fldCharType="separate"/>
      </w:r>
      <w:r>
        <w:rPr>
          <w:noProof/>
        </w:rPr>
        <w:t>217</w:t>
      </w:r>
      <w:r>
        <w:rPr>
          <w:noProof/>
        </w:rPr>
        <w:fldChar w:fldCharType="end"/>
      </w:r>
    </w:p>
    <w:p w14:paraId="54A2365F" w14:textId="59044B4D"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Normal test environment</w:t>
      </w:r>
      <w:r>
        <w:rPr>
          <w:noProof/>
        </w:rPr>
        <w:tab/>
      </w:r>
      <w:r>
        <w:rPr>
          <w:noProof/>
        </w:rPr>
        <w:fldChar w:fldCharType="begin"/>
      </w:r>
      <w:r>
        <w:rPr>
          <w:noProof/>
        </w:rPr>
        <w:instrText xml:space="preserve"> PAGEREF _Toc176702335 \h </w:instrText>
      </w:r>
      <w:r>
        <w:rPr>
          <w:noProof/>
        </w:rPr>
      </w:r>
      <w:r>
        <w:rPr>
          <w:noProof/>
        </w:rPr>
        <w:fldChar w:fldCharType="separate"/>
      </w:r>
      <w:r>
        <w:rPr>
          <w:noProof/>
        </w:rPr>
        <w:t>217</w:t>
      </w:r>
      <w:r>
        <w:rPr>
          <w:noProof/>
        </w:rPr>
        <w:fldChar w:fldCharType="end"/>
      </w:r>
    </w:p>
    <w:p w14:paraId="6E0CBE8A" w14:textId="1E3C872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Extreme test environment</w:t>
      </w:r>
      <w:r>
        <w:rPr>
          <w:noProof/>
        </w:rPr>
        <w:tab/>
      </w:r>
      <w:r>
        <w:rPr>
          <w:noProof/>
        </w:rPr>
        <w:fldChar w:fldCharType="begin"/>
      </w:r>
      <w:r>
        <w:rPr>
          <w:noProof/>
        </w:rPr>
        <w:instrText xml:space="preserve"> PAGEREF _Toc176702336 \h </w:instrText>
      </w:r>
      <w:r>
        <w:rPr>
          <w:noProof/>
        </w:rPr>
      </w:r>
      <w:r>
        <w:rPr>
          <w:noProof/>
        </w:rPr>
        <w:fldChar w:fldCharType="separate"/>
      </w:r>
      <w:r>
        <w:rPr>
          <w:noProof/>
        </w:rPr>
        <w:t>217</w:t>
      </w:r>
      <w:r>
        <w:rPr>
          <w:noProof/>
        </w:rPr>
        <w:fldChar w:fldCharType="end"/>
      </w:r>
    </w:p>
    <w:p w14:paraId="79F6A0C7" w14:textId="1427C0F3"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_Toc176702337 \h </w:instrText>
      </w:r>
      <w:r>
        <w:rPr>
          <w:noProof/>
        </w:rPr>
      </w:r>
      <w:r>
        <w:rPr>
          <w:noProof/>
        </w:rPr>
        <w:fldChar w:fldCharType="separate"/>
      </w:r>
      <w:r>
        <w:rPr>
          <w:noProof/>
        </w:rPr>
        <w:t>217</w:t>
      </w:r>
      <w:r>
        <w:rPr>
          <w:noProof/>
        </w:rPr>
        <w:fldChar w:fldCharType="end"/>
      </w:r>
    </w:p>
    <w:p w14:paraId="0582DAD2" w14:textId="16B2CB94"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Extreme temperature</w:t>
      </w:r>
      <w:r>
        <w:rPr>
          <w:noProof/>
        </w:rPr>
        <w:tab/>
      </w:r>
      <w:r>
        <w:rPr>
          <w:noProof/>
        </w:rPr>
        <w:fldChar w:fldCharType="begin"/>
      </w:r>
      <w:r>
        <w:rPr>
          <w:noProof/>
        </w:rPr>
        <w:instrText xml:space="preserve"> PAGEREF _Toc176702338 \h </w:instrText>
      </w:r>
      <w:r>
        <w:rPr>
          <w:noProof/>
        </w:rPr>
      </w:r>
      <w:r>
        <w:rPr>
          <w:noProof/>
        </w:rPr>
        <w:fldChar w:fldCharType="separate"/>
      </w:r>
      <w:r>
        <w:rPr>
          <w:noProof/>
        </w:rPr>
        <w:t>217</w:t>
      </w:r>
      <w:r>
        <w:rPr>
          <w:noProof/>
        </w:rPr>
        <w:fldChar w:fldCharType="end"/>
      </w:r>
    </w:p>
    <w:p w14:paraId="08116CC1" w14:textId="1A63B04D"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Vibration</w:t>
      </w:r>
      <w:r>
        <w:rPr>
          <w:noProof/>
        </w:rPr>
        <w:tab/>
      </w:r>
      <w:r>
        <w:rPr>
          <w:noProof/>
        </w:rPr>
        <w:fldChar w:fldCharType="begin"/>
      </w:r>
      <w:r>
        <w:rPr>
          <w:noProof/>
        </w:rPr>
        <w:instrText xml:space="preserve"> PAGEREF _Toc176702339 \h </w:instrText>
      </w:r>
      <w:r>
        <w:rPr>
          <w:noProof/>
        </w:rPr>
      </w:r>
      <w:r>
        <w:rPr>
          <w:noProof/>
        </w:rPr>
        <w:fldChar w:fldCharType="separate"/>
      </w:r>
      <w:r>
        <w:rPr>
          <w:noProof/>
        </w:rPr>
        <w:t>218</w:t>
      </w:r>
      <w:r>
        <w:rPr>
          <w:noProof/>
        </w:rPr>
        <w:fldChar w:fldCharType="end"/>
      </w:r>
    </w:p>
    <w:p w14:paraId="1F85E003" w14:textId="37E035F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Power supply</w:t>
      </w:r>
      <w:r>
        <w:rPr>
          <w:noProof/>
        </w:rPr>
        <w:tab/>
      </w:r>
      <w:r>
        <w:rPr>
          <w:noProof/>
        </w:rPr>
        <w:fldChar w:fldCharType="begin"/>
      </w:r>
      <w:r>
        <w:rPr>
          <w:noProof/>
        </w:rPr>
        <w:instrText xml:space="preserve"> PAGEREF _Toc176702340 \h </w:instrText>
      </w:r>
      <w:r>
        <w:rPr>
          <w:noProof/>
        </w:rPr>
      </w:r>
      <w:r>
        <w:rPr>
          <w:noProof/>
        </w:rPr>
        <w:fldChar w:fldCharType="separate"/>
      </w:r>
      <w:r>
        <w:rPr>
          <w:noProof/>
        </w:rPr>
        <w:t>218</w:t>
      </w:r>
      <w:r>
        <w:rPr>
          <w:noProof/>
        </w:rPr>
        <w:fldChar w:fldCharType="end"/>
      </w:r>
    </w:p>
    <w:p w14:paraId="6DEF99E5" w14:textId="76D5D71E"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test environments</w:t>
      </w:r>
      <w:r>
        <w:rPr>
          <w:noProof/>
        </w:rPr>
        <w:tab/>
      </w:r>
      <w:r>
        <w:rPr>
          <w:noProof/>
        </w:rPr>
        <w:fldChar w:fldCharType="begin"/>
      </w:r>
      <w:r>
        <w:rPr>
          <w:noProof/>
        </w:rPr>
        <w:instrText xml:space="preserve"> PAGEREF _Toc176702341 \h </w:instrText>
      </w:r>
      <w:r>
        <w:rPr>
          <w:noProof/>
        </w:rPr>
      </w:r>
      <w:r>
        <w:rPr>
          <w:noProof/>
        </w:rPr>
        <w:fldChar w:fldCharType="separate"/>
      </w:r>
      <w:r>
        <w:rPr>
          <w:noProof/>
        </w:rPr>
        <w:t>218</w:t>
      </w:r>
      <w:r>
        <w:rPr>
          <w:noProof/>
        </w:rPr>
        <w:fldChar w:fldCharType="end"/>
      </w:r>
    </w:p>
    <w:p w14:paraId="1BEFD8FC" w14:textId="06C136C9"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_Toc176702342 \h </w:instrText>
      </w:r>
      <w:r>
        <w:rPr>
          <w:noProof/>
        </w:rPr>
      </w:r>
      <w:r>
        <w:rPr>
          <w:noProof/>
        </w:rPr>
        <w:fldChar w:fldCharType="separate"/>
      </w:r>
      <w:r>
        <w:rPr>
          <w:noProof/>
        </w:rPr>
        <w:t>220</w:t>
      </w:r>
      <w:r>
        <w:rPr>
          <w:noProof/>
        </w:rPr>
        <w:fldChar w:fldCharType="end"/>
      </w:r>
    </w:p>
    <w:p w14:paraId="5B63F983" w14:textId="739D8EAD"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t</w:t>
      </w:r>
      <w:r w:rsidRPr="006E7502">
        <w:rPr>
          <w:rFonts w:eastAsiaTheme="minorEastAsia"/>
          <w:noProof/>
        </w:rPr>
        <w:t>ransmitter</w:t>
      </w:r>
      <w:r>
        <w:rPr>
          <w:noProof/>
        </w:rPr>
        <w:tab/>
      </w:r>
      <w:r>
        <w:rPr>
          <w:noProof/>
        </w:rPr>
        <w:fldChar w:fldCharType="begin"/>
      </w:r>
      <w:r>
        <w:rPr>
          <w:noProof/>
        </w:rPr>
        <w:instrText xml:space="preserve"> PAGEREF _Toc176702343 \h </w:instrText>
      </w:r>
      <w:r>
        <w:rPr>
          <w:noProof/>
        </w:rPr>
      </w:r>
      <w:r>
        <w:rPr>
          <w:noProof/>
        </w:rPr>
        <w:fldChar w:fldCharType="separate"/>
      </w:r>
      <w:r>
        <w:rPr>
          <w:noProof/>
        </w:rPr>
        <w:t>220</w:t>
      </w:r>
      <w:r>
        <w:rPr>
          <w:noProof/>
        </w:rPr>
        <w:fldChar w:fldCharType="end"/>
      </w:r>
    </w:p>
    <w:p w14:paraId="2567F8BF" w14:textId="738C0D4E"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receiv</w:t>
      </w:r>
      <w:r w:rsidRPr="006E7502">
        <w:rPr>
          <w:rFonts w:eastAsiaTheme="minorEastAsia"/>
          <w:noProof/>
          <w:lang w:eastAsia="ja-JP"/>
        </w:rPr>
        <w:t>er</w:t>
      </w:r>
      <w:r>
        <w:rPr>
          <w:noProof/>
        </w:rPr>
        <w:tab/>
      </w:r>
      <w:r>
        <w:rPr>
          <w:noProof/>
        </w:rPr>
        <w:fldChar w:fldCharType="begin"/>
      </w:r>
      <w:r>
        <w:rPr>
          <w:noProof/>
        </w:rPr>
        <w:instrText xml:space="preserve"> PAGEREF _Toc176702344 \h </w:instrText>
      </w:r>
      <w:r>
        <w:rPr>
          <w:noProof/>
        </w:rPr>
      </w:r>
      <w:r>
        <w:rPr>
          <w:noProof/>
        </w:rPr>
        <w:fldChar w:fldCharType="separate"/>
      </w:r>
      <w:r>
        <w:rPr>
          <w:noProof/>
        </w:rPr>
        <w:t>222</w:t>
      </w:r>
      <w:r>
        <w:rPr>
          <w:noProof/>
        </w:rPr>
        <w:fldChar w:fldCharType="end"/>
      </w:r>
    </w:p>
    <w:p w14:paraId="20BE8F48" w14:textId="79A28AE0"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ja-JP"/>
        </w:rPr>
        <w:t>C.</w:t>
      </w:r>
      <w:r w:rsidRPr="006E750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Measurement of performance requirements</w:t>
      </w:r>
      <w:r>
        <w:rPr>
          <w:noProof/>
        </w:rPr>
        <w:tab/>
      </w:r>
      <w:r>
        <w:rPr>
          <w:noProof/>
        </w:rPr>
        <w:fldChar w:fldCharType="begin"/>
      </w:r>
      <w:r>
        <w:rPr>
          <w:noProof/>
        </w:rPr>
        <w:instrText xml:space="preserve"> PAGEREF _Toc176702345 \h </w:instrText>
      </w:r>
      <w:r>
        <w:rPr>
          <w:noProof/>
        </w:rPr>
      </w:r>
      <w:r>
        <w:rPr>
          <w:noProof/>
        </w:rPr>
        <w:fldChar w:fldCharType="separate"/>
      </w:r>
      <w:r>
        <w:rPr>
          <w:noProof/>
        </w:rPr>
        <w:t>223</w:t>
      </w:r>
      <w:r>
        <w:rPr>
          <w:noProof/>
        </w:rPr>
        <w:fldChar w:fldCharType="end"/>
      </w:r>
    </w:p>
    <w:p w14:paraId="498B731B" w14:textId="3A7AB964"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List IAB-DU TTs</w:t>
      </w:r>
      <w:r>
        <w:rPr>
          <w:noProof/>
        </w:rPr>
        <w:tab/>
      </w:r>
      <w:r>
        <w:rPr>
          <w:noProof/>
        </w:rPr>
        <w:fldChar w:fldCharType="begin"/>
      </w:r>
      <w:r>
        <w:rPr>
          <w:noProof/>
        </w:rPr>
        <w:instrText xml:space="preserve"> PAGEREF _Toc176702346 \h </w:instrText>
      </w:r>
      <w:r>
        <w:rPr>
          <w:noProof/>
        </w:rPr>
      </w:r>
      <w:r>
        <w:rPr>
          <w:noProof/>
        </w:rPr>
        <w:fldChar w:fldCharType="separate"/>
      </w:r>
      <w:r>
        <w:rPr>
          <w:noProof/>
        </w:rPr>
        <w:t>223</w:t>
      </w:r>
      <w:r>
        <w:rPr>
          <w:noProof/>
        </w:rPr>
        <w:fldChar w:fldCharType="end"/>
      </w:r>
    </w:p>
    <w:p w14:paraId="05CBA442" w14:textId="51396A4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sv-SE"/>
        </w:rPr>
        <w:t>List IAB-MT TTs</w:t>
      </w:r>
      <w:r>
        <w:rPr>
          <w:noProof/>
        </w:rPr>
        <w:tab/>
      </w:r>
      <w:r>
        <w:rPr>
          <w:noProof/>
        </w:rPr>
        <w:fldChar w:fldCharType="begin"/>
      </w:r>
      <w:r>
        <w:rPr>
          <w:noProof/>
        </w:rPr>
        <w:instrText xml:space="preserve"> PAGEREF _Toc176702347 \h </w:instrText>
      </w:r>
      <w:r>
        <w:rPr>
          <w:noProof/>
        </w:rPr>
      </w:r>
      <w:r>
        <w:rPr>
          <w:noProof/>
        </w:rPr>
        <w:fldChar w:fldCharType="separate"/>
      </w:r>
      <w:r>
        <w:rPr>
          <w:noProof/>
        </w:rPr>
        <w:t>223</w:t>
      </w:r>
      <w:r>
        <w:rPr>
          <w:noProof/>
        </w:rPr>
        <w:fldChar w:fldCharType="end"/>
      </w:r>
    </w:p>
    <w:p w14:paraId="70693C75" w14:textId="5FDEC07B"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D (informative): Measurement system set-up</w:t>
      </w:r>
      <w:r>
        <w:rPr>
          <w:noProof/>
        </w:rPr>
        <w:tab/>
      </w:r>
      <w:r>
        <w:rPr>
          <w:noProof/>
        </w:rPr>
        <w:fldChar w:fldCharType="begin"/>
      </w:r>
      <w:r>
        <w:rPr>
          <w:noProof/>
        </w:rPr>
        <w:instrText xml:space="preserve"> PAGEREF _Toc176702348 \h </w:instrText>
      </w:r>
      <w:r>
        <w:rPr>
          <w:noProof/>
        </w:rPr>
      </w:r>
      <w:r>
        <w:rPr>
          <w:noProof/>
        </w:rPr>
        <w:fldChar w:fldCharType="separate"/>
      </w:r>
      <w:r>
        <w:rPr>
          <w:noProof/>
        </w:rPr>
        <w:t>224</w:t>
      </w:r>
      <w:r>
        <w:rPr>
          <w:noProof/>
        </w:rPr>
        <w:fldChar w:fldCharType="end"/>
      </w:r>
    </w:p>
    <w:p w14:paraId="10415575" w14:textId="2C28F7B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i/>
          <w:noProof/>
        </w:rPr>
        <w:t>IAB type 1-H</w:t>
      </w:r>
      <w:r w:rsidRPr="006E7502">
        <w:rPr>
          <w:rFonts w:eastAsiaTheme="minorEastAsia"/>
          <w:noProof/>
        </w:rPr>
        <w:t xml:space="preserve"> transmitter</w:t>
      </w:r>
      <w:r>
        <w:rPr>
          <w:noProof/>
        </w:rPr>
        <w:tab/>
      </w:r>
      <w:r>
        <w:rPr>
          <w:noProof/>
        </w:rPr>
        <w:fldChar w:fldCharType="begin"/>
      </w:r>
      <w:r>
        <w:rPr>
          <w:noProof/>
        </w:rPr>
        <w:instrText xml:space="preserve"> PAGEREF _Toc176702349 \h </w:instrText>
      </w:r>
      <w:r>
        <w:rPr>
          <w:noProof/>
        </w:rPr>
      </w:r>
      <w:r>
        <w:rPr>
          <w:noProof/>
        </w:rPr>
        <w:fldChar w:fldCharType="separate"/>
      </w:r>
      <w:r>
        <w:rPr>
          <w:noProof/>
        </w:rPr>
        <w:t>224</w:t>
      </w:r>
      <w:r>
        <w:rPr>
          <w:noProof/>
        </w:rPr>
        <w:fldChar w:fldCharType="end"/>
      </w:r>
    </w:p>
    <w:p w14:paraId="35783435" w14:textId="117AA481"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_Toc176702350 \h </w:instrText>
      </w:r>
      <w:r>
        <w:rPr>
          <w:noProof/>
        </w:rPr>
      </w:r>
      <w:r>
        <w:rPr>
          <w:noProof/>
        </w:rPr>
        <w:fldChar w:fldCharType="separate"/>
      </w:r>
      <w:r>
        <w:rPr>
          <w:noProof/>
        </w:rPr>
        <w:t>224</w:t>
      </w:r>
      <w:r>
        <w:rPr>
          <w:noProof/>
        </w:rPr>
        <w:fldChar w:fldCharType="end"/>
      </w:r>
    </w:p>
    <w:p w14:paraId="5F77B2C3" w14:textId="119070EF"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intermodulation for IAB type 1-H</w:t>
      </w:r>
      <w:r>
        <w:rPr>
          <w:noProof/>
        </w:rPr>
        <w:tab/>
      </w:r>
      <w:r>
        <w:rPr>
          <w:noProof/>
        </w:rPr>
        <w:fldChar w:fldCharType="begin"/>
      </w:r>
      <w:r>
        <w:rPr>
          <w:noProof/>
        </w:rPr>
        <w:instrText xml:space="preserve"> PAGEREF _Toc176702351 \h </w:instrText>
      </w:r>
      <w:r>
        <w:rPr>
          <w:noProof/>
        </w:rPr>
      </w:r>
      <w:r>
        <w:rPr>
          <w:noProof/>
        </w:rPr>
        <w:fldChar w:fldCharType="separate"/>
      </w:r>
      <w:r>
        <w:rPr>
          <w:noProof/>
        </w:rPr>
        <w:t>225</w:t>
      </w:r>
      <w:r>
        <w:rPr>
          <w:noProof/>
        </w:rPr>
        <w:fldChar w:fldCharType="end"/>
      </w:r>
    </w:p>
    <w:p w14:paraId="0E11D70F" w14:textId="308AAD1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Transmitter spurious emissions for IAB type 1-H</w:t>
      </w:r>
      <w:r>
        <w:rPr>
          <w:noProof/>
        </w:rPr>
        <w:tab/>
      </w:r>
      <w:r>
        <w:rPr>
          <w:noProof/>
        </w:rPr>
        <w:fldChar w:fldCharType="begin"/>
      </w:r>
      <w:r>
        <w:rPr>
          <w:noProof/>
        </w:rPr>
        <w:instrText xml:space="preserve"> PAGEREF _Toc176702352 \h </w:instrText>
      </w:r>
      <w:r>
        <w:rPr>
          <w:noProof/>
        </w:rPr>
      </w:r>
      <w:r>
        <w:rPr>
          <w:noProof/>
        </w:rPr>
        <w:fldChar w:fldCharType="separate"/>
      </w:r>
      <w:r>
        <w:rPr>
          <w:noProof/>
        </w:rPr>
        <w:t>226</w:t>
      </w:r>
      <w:r>
        <w:rPr>
          <w:noProof/>
        </w:rPr>
        <w:fldChar w:fldCharType="end"/>
      </w:r>
    </w:p>
    <w:p w14:paraId="5D74035C" w14:textId="3FFEFF84"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 xml:space="preserve">Time alignment error for </w:t>
      </w:r>
      <w:r w:rsidRPr="006E7502">
        <w:rPr>
          <w:rFonts w:eastAsiaTheme="minorEastAsia"/>
          <w:i/>
          <w:noProof/>
        </w:rPr>
        <w:t>IAB-DU</w:t>
      </w:r>
      <w:r>
        <w:rPr>
          <w:noProof/>
        </w:rPr>
        <w:tab/>
      </w:r>
      <w:r>
        <w:rPr>
          <w:noProof/>
        </w:rPr>
        <w:fldChar w:fldCharType="begin"/>
      </w:r>
      <w:r>
        <w:rPr>
          <w:noProof/>
        </w:rPr>
        <w:instrText xml:space="preserve"> PAGEREF _Toc176702353 \h </w:instrText>
      </w:r>
      <w:r>
        <w:rPr>
          <w:noProof/>
        </w:rPr>
      </w:r>
      <w:r>
        <w:rPr>
          <w:noProof/>
        </w:rPr>
        <w:fldChar w:fldCharType="separate"/>
      </w:r>
      <w:r>
        <w:rPr>
          <w:noProof/>
        </w:rPr>
        <w:t>227</w:t>
      </w:r>
      <w:r>
        <w:rPr>
          <w:noProof/>
        </w:rPr>
        <w:fldChar w:fldCharType="end"/>
      </w:r>
    </w:p>
    <w:p w14:paraId="46B1C101" w14:textId="5274C7B2"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 type 1-H receiver</w:t>
      </w:r>
      <w:r>
        <w:rPr>
          <w:noProof/>
        </w:rPr>
        <w:tab/>
      </w:r>
      <w:r>
        <w:rPr>
          <w:noProof/>
        </w:rPr>
        <w:fldChar w:fldCharType="begin"/>
      </w:r>
      <w:r>
        <w:rPr>
          <w:noProof/>
        </w:rPr>
        <w:instrText xml:space="preserve"> PAGEREF _Toc176702354 \h </w:instrText>
      </w:r>
      <w:r>
        <w:rPr>
          <w:noProof/>
        </w:rPr>
      </w:r>
      <w:r>
        <w:rPr>
          <w:noProof/>
        </w:rPr>
        <w:fldChar w:fldCharType="separate"/>
      </w:r>
      <w:r>
        <w:rPr>
          <w:noProof/>
        </w:rPr>
        <w:t>228</w:t>
      </w:r>
      <w:r>
        <w:rPr>
          <w:noProof/>
        </w:rPr>
        <w:fldChar w:fldCharType="end"/>
      </w:r>
    </w:p>
    <w:p w14:paraId="2C462260" w14:textId="3CDAAD5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Reference sensitivity level for IAB type 1-H</w:t>
      </w:r>
      <w:r>
        <w:rPr>
          <w:noProof/>
        </w:rPr>
        <w:tab/>
      </w:r>
      <w:r>
        <w:rPr>
          <w:noProof/>
        </w:rPr>
        <w:fldChar w:fldCharType="begin"/>
      </w:r>
      <w:r>
        <w:rPr>
          <w:noProof/>
        </w:rPr>
        <w:instrText xml:space="preserve"> PAGEREF _Toc176702355 \h </w:instrText>
      </w:r>
      <w:r>
        <w:rPr>
          <w:noProof/>
        </w:rPr>
      </w:r>
      <w:r>
        <w:rPr>
          <w:noProof/>
        </w:rPr>
        <w:fldChar w:fldCharType="separate"/>
      </w:r>
      <w:r>
        <w:rPr>
          <w:noProof/>
        </w:rPr>
        <w:t>228</w:t>
      </w:r>
      <w:r>
        <w:rPr>
          <w:noProof/>
        </w:rPr>
        <w:fldChar w:fldCharType="end"/>
      </w:r>
    </w:p>
    <w:p w14:paraId="19A17CA4" w14:textId="551DB8E6"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dynamic range for IAB type 1-H</w:t>
      </w:r>
      <w:r>
        <w:rPr>
          <w:noProof/>
        </w:rPr>
        <w:tab/>
      </w:r>
      <w:r>
        <w:rPr>
          <w:noProof/>
        </w:rPr>
        <w:fldChar w:fldCharType="begin"/>
      </w:r>
      <w:r>
        <w:rPr>
          <w:noProof/>
        </w:rPr>
        <w:instrText xml:space="preserve"> PAGEREF _Toc176702356 \h </w:instrText>
      </w:r>
      <w:r>
        <w:rPr>
          <w:noProof/>
        </w:rPr>
      </w:r>
      <w:r>
        <w:rPr>
          <w:noProof/>
        </w:rPr>
        <w:fldChar w:fldCharType="separate"/>
      </w:r>
      <w:r>
        <w:rPr>
          <w:noProof/>
        </w:rPr>
        <w:t>228</w:t>
      </w:r>
      <w:r>
        <w:rPr>
          <w:noProof/>
        </w:rPr>
        <w:fldChar w:fldCharType="end"/>
      </w:r>
    </w:p>
    <w:p w14:paraId="63376928" w14:textId="23FA4A77"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_Toc176702357 \h </w:instrText>
      </w:r>
      <w:r>
        <w:rPr>
          <w:noProof/>
        </w:rPr>
      </w:r>
      <w:r>
        <w:rPr>
          <w:noProof/>
        </w:rPr>
        <w:fldChar w:fldCharType="separate"/>
      </w:r>
      <w:r>
        <w:rPr>
          <w:noProof/>
        </w:rPr>
        <w:t>229</w:t>
      </w:r>
      <w:r>
        <w:rPr>
          <w:noProof/>
        </w:rPr>
        <w:fldChar w:fldCharType="end"/>
      </w:r>
    </w:p>
    <w:p w14:paraId="5FCA0B9B" w14:textId="169BCD3B"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spurious emissions</w:t>
      </w:r>
      <w:r>
        <w:rPr>
          <w:noProof/>
        </w:rPr>
        <w:tab/>
      </w:r>
      <w:r>
        <w:rPr>
          <w:noProof/>
        </w:rPr>
        <w:fldChar w:fldCharType="begin"/>
      </w:r>
      <w:r>
        <w:rPr>
          <w:noProof/>
        </w:rPr>
        <w:instrText xml:space="preserve"> PAGEREF _Toc176702358 \h </w:instrText>
      </w:r>
      <w:r>
        <w:rPr>
          <w:noProof/>
        </w:rPr>
      </w:r>
      <w:r>
        <w:rPr>
          <w:noProof/>
        </w:rPr>
        <w:fldChar w:fldCharType="separate"/>
      </w:r>
      <w:r>
        <w:rPr>
          <w:noProof/>
        </w:rPr>
        <w:t>229</w:t>
      </w:r>
      <w:r>
        <w:rPr>
          <w:noProof/>
        </w:rPr>
        <w:fldChar w:fldCharType="end"/>
      </w:r>
    </w:p>
    <w:p w14:paraId="652C1E9C" w14:textId="4489F317"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In-channel selectivity for IAB type 1-H</w:t>
      </w:r>
      <w:r>
        <w:rPr>
          <w:noProof/>
        </w:rPr>
        <w:tab/>
      </w:r>
      <w:r>
        <w:rPr>
          <w:noProof/>
        </w:rPr>
        <w:fldChar w:fldCharType="begin"/>
      </w:r>
      <w:r>
        <w:rPr>
          <w:noProof/>
        </w:rPr>
        <w:instrText xml:space="preserve"> PAGEREF _Toc176702359 \h </w:instrText>
      </w:r>
      <w:r>
        <w:rPr>
          <w:noProof/>
        </w:rPr>
      </w:r>
      <w:r>
        <w:rPr>
          <w:noProof/>
        </w:rPr>
        <w:fldChar w:fldCharType="separate"/>
      </w:r>
      <w:r>
        <w:rPr>
          <w:noProof/>
        </w:rPr>
        <w:t>231</w:t>
      </w:r>
      <w:r>
        <w:rPr>
          <w:noProof/>
        </w:rPr>
        <w:fldChar w:fldCharType="end"/>
      </w:r>
    </w:p>
    <w:p w14:paraId="689F36B0" w14:textId="6C406771"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Receiver intermodulation for IAB type 1-H</w:t>
      </w:r>
      <w:r>
        <w:rPr>
          <w:noProof/>
        </w:rPr>
        <w:tab/>
      </w:r>
      <w:r>
        <w:rPr>
          <w:noProof/>
        </w:rPr>
        <w:fldChar w:fldCharType="begin"/>
      </w:r>
      <w:r>
        <w:rPr>
          <w:noProof/>
        </w:rPr>
        <w:instrText xml:space="preserve"> PAGEREF _Toc176702360 \h </w:instrText>
      </w:r>
      <w:r>
        <w:rPr>
          <w:noProof/>
        </w:rPr>
      </w:r>
      <w:r>
        <w:rPr>
          <w:noProof/>
        </w:rPr>
        <w:fldChar w:fldCharType="separate"/>
      </w:r>
      <w:r>
        <w:rPr>
          <w:noProof/>
        </w:rPr>
        <w:t>231</w:t>
      </w:r>
      <w:r>
        <w:rPr>
          <w:noProof/>
        </w:rPr>
        <w:fldChar w:fldCharType="end"/>
      </w:r>
    </w:p>
    <w:p w14:paraId="3F01ECFB" w14:textId="7CF4D0E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w:t>
      </w:r>
      <w:r w:rsidRPr="006E750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 type 1-</w:t>
      </w:r>
      <w:r w:rsidRPr="006E7502">
        <w:rPr>
          <w:rFonts w:eastAsiaTheme="minorEastAsia"/>
          <w:noProof/>
          <w:lang w:eastAsia="zh-CN"/>
        </w:rPr>
        <w:t>H</w:t>
      </w:r>
      <w:r w:rsidRPr="006E7502">
        <w:rPr>
          <w:rFonts w:eastAsiaTheme="minorEastAsia"/>
          <w:noProof/>
        </w:rPr>
        <w:t xml:space="preserve"> </w:t>
      </w:r>
      <w:r w:rsidRPr="006E7502">
        <w:rPr>
          <w:rFonts w:eastAsiaTheme="minorEastAsia"/>
          <w:noProof/>
          <w:lang w:eastAsia="zh-CN"/>
        </w:rPr>
        <w:t>p</w:t>
      </w:r>
      <w:r w:rsidRPr="006E7502">
        <w:rPr>
          <w:rFonts w:eastAsiaTheme="minorEastAsia"/>
          <w:noProof/>
          <w:lang w:eastAsia="sv-SE"/>
        </w:rPr>
        <w:t xml:space="preserve">erformance </w:t>
      </w:r>
      <w:r w:rsidRPr="006E7502">
        <w:rPr>
          <w:rFonts w:eastAsiaTheme="minorEastAsia"/>
          <w:noProof/>
          <w:lang w:eastAsia="zh-CN"/>
        </w:rPr>
        <w:t>r</w:t>
      </w:r>
      <w:r w:rsidRPr="006E7502">
        <w:rPr>
          <w:rFonts w:eastAsiaTheme="minorEastAsia"/>
          <w:noProof/>
          <w:lang w:eastAsia="sv-SE"/>
        </w:rPr>
        <w:t>equirements</w:t>
      </w:r>
      <w:r>
        <w:rPr>
          <w:noProof/>
        </w:rPr>
        <w:tab/>
      </w:r>
      <w:r>
        <w:rPr>
          <w:noProof/>
        </w:rPr>
        <w:fldChar w:fldCharType="begin"/>
      </w:r>
      <w:r>
        <w:rPr>
          <w:noProof/>
        </w:rPr>
        <w:instrText xml:space="preserve"> PAGEREF _Toc176702361 \h </w:instrText>
      </w:r>
      <w:r>
        <w:rPr>
          <w:noProof/>
        </w:rPr>
      </w:r>
      <w:r>
        <w:rPr>
          <w:noProof/>
        </w:rPr>
        <w:fldChar w:fldCharType="separate"/>
      </w:r>
      <w:r>
        <w:rPr>
          <w:noProof/>
        </w:rPr>
        <w:t>232</w:t>
      </w:r>
      <w:r>
        <w:rPr>
          <w:noProof/>
        </w:rPr>
        <w:fldChar w:fldCharType="end"/>
      </w:r>
    </w:p>
    <w:p w14:paraId="47ED3A5E" w14:textId="0FC5129E"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w:t>
      </w:r>
      <w:r w:rsidRPr="006E7502">
        <w:rPr>
          <w:rFonts w:eastAsiaTheme="minorEastAsia"/>
          <w:noProof/>
          <w:lang w:eastAsia="zh-CN"/>
        </w:rPr>
        <w:t>3</w:t>
      </w:r>
      <w:r w:rsidRPr="006E7502">
        <w:rPr>
          <w:rFonts w:eastAsiaTheme="minorEastAsia"/>
          <w:noProof/>
        </w:rPr>
        <w:t>.</w:t>
      </w:r>
      <w:r w:rsidRPr="006E7502">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PUSCH and PUCCH</w:t>
      </w:r>
      <w:r w:rsidRPr="006E7502">
        <w:rPr>
          <w:rFonts w:eastAsiaTheme="minorEastAsia"/>
          <w:noProof/>
          <w:lang w:eastAsia="zh-CN"/>
        </w:rPr>
        <w:t xml:space="preserve"> on single antenna port</w:t>
      </w:r>
      <w:r w:rsidRPr="006E7502">
        <w:rPr>
          <w:rFonts w:eastAsiaTheme="minorEastAsia"/>
          <w:noProof/>
        </w:rPr>
        <w:t xml:space="preserve"> in multipath fading conditions</w:t>
      </w:r>
      <w:r>
        <w:rPr>
          <w:noProof/>
        </w:rPr>
        <w:tab/>
      </w:r>
      <w:r>
        <w:rPr>
          <w:noProof/>
        </w:rPr>
        <w:fldChar w:fldCharType="begin"/>
      </w:r>
      <w:r>
        <w:rPr>
          <w:noProof/>
        </w:rPr>
        <w:instrText xml:space="preserve"> PAGEREF _Toc176702362 \h </w:instrText>
      </w:r>
      <w:r>
        <w:rPr>
          <w:noProof/>
        </w:rPr>
      </w:r>
      <w:r>
        <w:rPr>
          <w:noProof/>
        </w:rPr>
        <w:fldChar w:fldCharType="separate"/>
      </w:r>
      <w:r>
        <w:rPr>
          <w:noProof/>
        </w:rPr>
        <w:t>232</w:t>
      </w:r>
      <w:r>
        <w:rPr>
          <w:noProof/>
        </w:rPr>
        <w:fldChar w:fldCharType="end"/>
      </w:r>
    </w:p>
    <w:p w14:paraId="72E4F22D" w14:textId="40CE3879"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w:t>
      </w:r>
      <w:r w:rsidRPr="006E7502">
        <w:rPr>
          <w:rFonts w:eastAsiaTheme="minorEastAsia"/>
          <w:noProof/>
          <w:lang w:eastAsia="zh-CN"/>
        </w:rPr>
        <w:t>3</w:t>
      </w:r>
      <w:r w:rsidRPr="006E7502">
        <w:rPr>
          <w:rFonts w:eastAsiaTheme="minorEastAsia"/>
          <w:noProof/>
        </w:rPr>
        <w:t>.</w:t>
      </w:r>
      <w:r w:rsidRPr="006E750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PU</w:t>
      </w:r>
      <w:r w:rsidRPr="006E7502">
        <w:rPr>
          <w:rFonts w:eastAsiaTheme="minorEastAsia"/>
          <w:noProof/>
          <w:lang w:eastAsia="zh-CN"/>
        </w:rPr>
        <w:t>S</w:t>
      </w:r>
      <w:r w:rsidRPr="006E7502">
        <w:rPr>
          <w:rFonts w:eastAsiaTheme="minorEastAsia"/>
          <w:noProof/>
        </w:rPr>
        <w:t>CH, PDSCH, PDCCH</w:t>
      </w:r>
      <w:r w:rsidRPr="006E7502">
        <w:rPr>
          <w:rFonts w:eastAsiaTheme="minorEastAsia"/>
          <w:noProof/>
          <w:lang w:eastAsia="zh-CN"/>
        </w:rPr>
        <w:t xml:space="preserve"> transmission and PMI/RI reporting on two antenna ports</w:t>
      </w:r>
      <w:r w:rsidRPr="006E7502">
        <w:rPr>
          <w:rFonts w:eastAsiaTheme="minorEastAsia"/>
          <w:noProof/>
        </w:rPr>
        <w:t xml:space="preserve"> in multipath fading conditions</w:t>
      </w:r>
      <w:r>
        <w:rPr>
          <w:noProof/>
        </w:rPr>
        <w:tab/>
      </w:r>
      <w:r>
        <w:rPr>
          <w:noProof/>
        </w:rPr>
        <w:fldChar w:fldCharType="begin"/>
      </w:r>
      <w:r>
        <w:rPr>
          <w:noProof/>
        </w:rPr>
        <w:instrText xml:space="preserve"> PAGEREF _Toc176702363 \h </w:instrText>
      </w:r>
      <w:r>
        <w:rPr>
          <w:noProof/>
        </w:rPr>
      </w:r>
      <w:r>
        <w:rPr>
          <w:noProof/>
        </w:rPr>
        <w:fldChar w:fldCharType="separate"/>
      </w:r>
      <w:r>
        <w:rPr>
          <w:noProof/>
        </w:rPr>
        <w:t>233</w:t>
      </w:r>
      <w:r>
        <w:rPr>
          <w:noProof/>
        </w:rPr>
        <w:fldChar w:fldCharType="end"/>
      </w:r>
    </w:p>
    <w:p w14:paraId="542B93DE" w14:textId="05D9779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D.</w:t>
      </w:r>
      <w:r w:rsidRPr="006E7502">
        <w:rPr>
          <w:rFonts w:eastAsiaTheme="minorEastAsia"/>
          <w:noProof/>
          <w:lang w:eastAsia="zh-CN"/>
        </w:rPr>
        <w:t>3</w:t>
      </w:r>
      <w:r w:rsidRPr="006E7502">
        <w:rPr>
          <w:rFonts w:eastAsiaTheme="minorEastAsia"/>
          <w:noProof/>
        </w:rPr>
        <w:t>.</w:t>
      </w:r>
      <w:r w:rsidRPr="006E750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_Toc176702364 \h </w:instrText>
      </w:r>
      <w:r>
        <w:rPr>
          <w:noProof/>
        </w:rPr>
      </w:r>
      <w:r>
        <w:rPr>
          <w:noProof/>
        </w:rPr>
        <w:fldChar w:fldCharType="separate"/>
      </w:r>
      <w:r>
        <w:rPr>
          <w:noProof/>
        </w:rPr>
        <w:t>234</w:t>
      </w:r>
      <w:r>
        <w:rPr>
          <w:noProof/>
        </w:rPr>
        <w:fldChar w:fldCharType="end"/>
      </w:r>
    </w:p>
    <w:p w14:paraId="26D49EAA" w14:textId="6D8EDC4C"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E (normative): Characteristics of interfering signals</w:t>
      </w:r>
      <w:r>
        <w:rPr>
          <w:noProof/>
        </w:rPr>
        <w:tab/>
      </w:r>
      <w:r>
        <w:rPr>
          <w:noProof/>
        </w:rPr>
        <w:fldChar w:fldCharType="begin"/>
      </w:r>
      <w:r>
        <w:rPr>
          <w:noProof/>
        </w:rPr>
        <w:instrText xml:space="preserve"> PAGEREF _Toc176702365 \h </w:instrText>
      </w:r>
      <w:r>
        <w:rPr>
          <w:noProof/>
        </w:rPr>
      </w:r>
      <w:r>
        <w:rPr>
          <w:noProof/>
        </w:rPr>
        <w:fldChar w:fldCharType="separate"/>
      </w:r>
      <w:r>
        <w:rPr>
          <w:noProof/>
        </w:rPr>
        <w:t>235</w:t>
      </w:r>
      <w:r>
        <w:rPr>
          <w:noProof/>
        </w:rPr>
        <w:fldChar w:fldCharType="end"/>
      </w:r>
    </w:p>
    <w:p w14:paraId="45D7B2A1" w14:textId="5BCF9DDA"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Characteristics of the interfering signals for IAB-DU</w:t>
      </w:r>
      <w:r>
        <w:rPr>
          <w:noProof/>
        </w:rPr>
        <w:tab/>
      </w:r>
      <w:r>
        <w:rPr>
          <w:noProof/>
        </w:rPr>
        <w:fldChar w:fldCharType="begin"/>
      </w:r>
      <w:r>
        <w:rPr>
          <w:noProof/>
        </w:rPr>
        <w:instrText xml:space="preserve"> PAGEREF _Toc176702366 \h </w:instrText>
      </w:r>
      <w:r>
        <w:rPr>
          <w:noProof/>
        </w:rPr>
      </w:r>
      <w:r>
        <w:rPr>
          <w:noProof/>
        </w:rPr>
        <w:fldChar w:fldCharType="separate"/>
      </w:r>
      <w:r>
        <w:rPr>
          <w:noProof/>
        </w:rPr>
        <w:t>235</w:t>
      </w:r>
      <w:r>
        <w:rPr>
          <w:noProof/>
        </w:rPr>
        <w:fldChar w:fldCharType="end"/>
      </w:r>
    </w:p>
    <w:p w14:paraId="7EECA047" w14:textId="10F993FC"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Characteristics of the interfering signals for IAB-MT</w:t>
      </w:r>
      <w:r>
        <w:rPr>
          <w:noProof/>
        </w:rPr>
        <w:tab/>
      </w:r>
      <w:r>
        <w:rPr>
          <w:noProof/>
        </w:rPr>
        <w:fldChar w:fldCharType="begin"/>
      </w:r>
      <w:r>
        <w:rPr>
          <w:noProof/>
        </w:rPr>
        <w:instrText xml:space="preserve"> PAGEREF _Toc176702367 \h </w:instrText>
      </w:r>
      <w:r>
        <w:rPr>
          <w:noProof/>
        </w:rPr>
      </w:r>
      <w:r>
        <w:rPr>
          <w:noProof/>
        </w:rPr>
        <w:fldChar w:fldCharType="separate"/>
      </w:r>
      <w:r>
        <w:rPr>
          <w:noProof/>
        </w:rPr>
        <w:t>235</w:t>
      </w:r>
      <w:r>
        <w:rPr>
          <w:noProof/>
        </w:rPr>
        <w:fldChar w:fldCharType="end"/>
      </w:r>
    </w:p>
    <w:p w14:paraId="56CDC32C" w14:textId="4509F1B0"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F (normative): Propagation conditions</w:t>
      </w:r>
      <w:r>
        <w:rPr>
          <w:noProof/>
        </w:rPr>
        <w:tab/>
      </w:r>
      <w:r>
        <w:rPr>
          <w:noProof/>
        </w:rPr>
        <w:fldChar w:fldCharType="begin"/>
      </w:r>
      <w:r>
        <w:rPr>
          <w:noProof/>
        </w:rPr>
        <w:instrText xml:space="preserve"> PAGEREF _Toc176702368 \h </w:instrText>
      </w:r>
      <w:r>
        <w:rPr>
          <w:noProof/>
        </w:rPr>
      </w:r>
      <w:r>
        <w:rPr>
          <w:noProof/>
        </w:rPr>
        <w:fldChar w:fldCharType="separate"/>
      </w:r>
      <w:r>
        <w:rPr>
          <w:noProof/>
        </w:rPr>
        <w:t>236</w:t>
      </w:r>
      <w:r>
        <w:rPr>
          <w:noProof/>
        </w:rPr>
        <w:fldChar w:fldCharType="end"/>
      </w:r>
    </w:p>
    <w:p w14:paraId="2EC540BC" w14:textId="59D831A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Static propagation condition</w:t>
      </w:r>
      <w:r>
        <w:rPr>
          <w:noProof/>
        </w:rPr>
        <w:tab/>
      </w:r>
      <w:r>
        <w:rPr>
          <w:noProof/>
        </w:rPr>
        <w:fldChar w:fldCharType="begin"/>
      </w:r>
      <w:r>
        <w:rPr>
          <w:noProof/>
        </w:rPr>
        <w:instrText xml:space="preserve"> PAGEREF _Toc176702369 \h </w:instrText>
      </w:r>
      <w:r>
        <w:rPr>
          <w:noProof/>
        </w:rPr>
      </w:r>
      <w:r>
        <w:rPr>
          <w:noProof/>
        </w:rPr>
        <w:fldChar w:fldCharType="separate"/>
      </w:r>
      <w:r>
        <w:rPr>
          <w:noProof/>
        </w:rPr>
        <w:t>236</w:t>
      </w:r>
      <w:r>
        <w:rPr>
          <w:noProof/>
        </w:rPr>
        <w:fldChar w:fldCharType="end"/>
      </w:r>
    </w:p>
    <w:p w14:paraId="6051264A" w14:textId="7B9FAA46"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IAB-MT receiver with 2RX</w:t>
      </w:r>
      <w:r>
        <w:rPr>
          <w:noProof/>
        </w:rPr>
        <w:tab/>
      </w:r>
      <w:r>
        <w:rPr>
          <w:noProof/>
        </w:rPr>
        <w:fldChar w:fldCharType="begin"/>
      </w:r>
      <w:r>
        <w:rPr>
          <w:noProof/>
        </w:rPr>
        <w:instrText xml:space="preserve"> PAGEREF _Toc176702370 \h </w:instrText>
      </w:r>
      <w:r>
        <w:rPr>
          <w:noProof/>
        </w:rPr>
      </w:r>
      <w:r>
        <w:rPr>
          <w:noProof/>
        </w:rPr>
        <w:fldChar w:fldCharType="separate"/>
      </w:r>
      <w:r>
        <w:rPr>
          <w:noProof/>
        </w:rPr>
        <w:t>236</w:t>
      </w:r>
      <w:r>
        <w:rPr>
          <w:noProof/>
        </w:rPr>
        <w:fldChar w:fldCharType="end"/>
      </w:r>
    </w:p>
    <w:p w14:paraId="2436D55A" w14:textId="52E3A229"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lastRenderedPageBreak/>
        <w:t>F.2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Multi-path fading propagation conditions</w:t>
      </w:r>
      <w:r>
        <w:rPr>
          <w:noProof/>
        </w:rPr>
        <w:tab/>
      </w:r>
      <w:r>
        <w:rPr>
          <w:noProof/>
        </w:rPr>
        <w:fldChar w:fldCharType="begin"/>
      </w:r>
      <w:r>
        <w:rPr>
          <w:noProof/>
        </w:rPr>
        <w:instrText xml:space="preserve"> PAGEREF _Toc176702371 \h </w:instrText>
      </w:r>
      <w:r>
        <w:rPr>
          <w:noProof/>
        </w:rPr>
      </w:r>
      <w:r>
        <w:rPr>
          <w:noProof/>
        </w:rPr>
        <w:fldChar w:fldCharType="separate"/>
      </w:r>
      <w:r>
        <w:rPr>
          <w:noProof/>
        </w:rPr>
        <w:t>236</w:t>
      </w:r>
      <w:r>
        <w:rPr>
          <w:noProof/>
        </w:rPr>
        <w:fldChar w:fldCharType="end"/>
      </w:r>
    </w:p>
    <w:p w14:paraId="66A3A9D2" w14:textId="6696E18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_Toc176702372 \h </w:instrText>
      </w:r>
      <w:r>
        <w:rPr>
          <w:noProof/>
        </w:rPr>
      </w:r>
      <w:r>
        <w:rPr>
          <w:noProof/>
        </w:rPr>
        <w:fldChar w:fldCharType="separate"/>
      </w:r>
      <w:r>
        <w:rPr>
          <w:noProof/>
        </w:rPr>
        <w:t>236</w:t>
      </w:r>
      <w:r>
        <w:rPr>
          <w:noProof/>
        </w:rPr>
        <w:fldChar w:fldCharType="end"/>
      </w:r>
    </w:p>
    <w:p w14:paraId="2FB6CC1C" w14:textId="7D09CA20"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Delay profiles</w:t>
      </w:r>
      <w:r>
        <w:rPr>
          <w:noProof/>
        </w:rPr>
        <w:tab/>
      </w:r>
      <w:r>
        <w:rPr>
          <w:noProof/>
        </w:rPr>
        <w:fldChar w:fldCharType="begin"/>
      </w:r>
      <w:r>
        <w:rPr>
          <w:noProof/>
        </w:rPr>
        <w:instrText xml:space="preserve"> PAGEREF _Toc176702373 \h </w:instrText>
      </w:r>
      <w:r>
        <w:rPr>
          <w:noProof/>
        </w:rPr>
      </w:r>
      <w:r>
        <w:rPr>
          <w:noProof/>
        </w:rPr>
        <w:fldChar w:fldCharType="separate"/>
      </w:r>
      <w:r>
        <w:rPr>
          <w:noProof/>
        </w:rPr>
        <w:t>236</w:t>
      </w:r>
      <w:r>
        <w:rPr>
          <w:noProof/>
        </w:rPr>
        <w:fldChar w:fldCharType="end"/>
      </w:r>
    </w:p>
    <w:p w14:paraId="12C11A74" w14:textId="3D89B2CB"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_Toc176702374 \h </w:instrText>
      </w:r>
      <w:r>
        <w:rPr>
          <w:noProof/>
        </w:rPr>
      </w:r>
      <w:r>
        <w:rPr>
          <w:noProof/>
        </w:rPr>
        <w:fldChar w:fldCharType="separate"/>
      </w:r>
      <w:r>
        <w:rPr>
          <w:noProof/>
        </w:rPr>
        <w:t>236</w:t>
      </w:r>
      <w:r>
        <w:rPr>
          <w:noProof/>
        </w:rPr>
        <w:fldChar w:fldCharType="end"/>
      </w:r>
    </w:p>
    <w:p w14:paraId="1520842C" w14:textId="512D0263"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Delay profiles for FR1</w:t>
      </w:r>
      <w:r>
        <w:rPr>
          <w:noProof/>
        </w:rPr>
        <w:tab/>
      </w:r>
      <w:r>
        <w:rPr>
          <w:noProof/>
        </w:rPr>
        <w:fldChar w:fldCharType="begin"/>
      </w:r>
      <w:r>
        <w:rPr>
          <w:noProof/>
        </w:rPr>
        <w:instrText xml:space="preserve"> PAGEREF _Toc176702375 \h </w:instrText>
      </w:r>
      <w:r>
        <w:rPr>
          <w:noProof/>
        </w:rPr>
      </w:r>
      <w:r>
        <w:rPr>
          <w:noProof/>
        </w:rPr>
        <w:fldChar w:fldCharType="separate"/>
      </w:r>
      <w:r>
        <w:rPr>
          <w:noProof/>
        </w:rPr>
        <w:t>238</w:t>
      </w:r>
      <w:r>
        <w:rPr>
          <w:noProof/>
        </w:rPr>
        <w:fldChar w:fldCharType="end"/>
      </w:r>
    </w:p>
    <w:p w14:paraId="1B7B5006" w14:textId="2BB0D63D"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Combinations of channel model parameters</w:t>
      </w:r>
      <w:r>
        <w:rPr>
          <w:noProof/>
        </w:rPr>
        <w:tab/>
      </w:r>
      <w:r>
        <w:rPr>
          <w:noProof/>
        </w:rPr>
        <w:fldChar w:fldCharType="begin"/>
      </w:r>
      <w:r>
        <w:rPr>
          <w:noProof/>
        </w:rPr>
        <w:instrText xml:space="preserve"> PAGEREF _Toc176702376 \h </w:instrText>
      </w:r>
      <w:r>
        <w:rPr>
          <w:noProof/>
        </w:rPr>
      </w:r>
      <w:r>
        <w:rPr>
          <w:noProof/>
        </w:rPr>
        <w:fldChar w:fldCharType="separate"/>
      </w:r>
      <w:r>
        <w:rPr>
          <w:noProof/>
        </w:rPr>
        <w:t>239</w:t>
      </w:r>
      <w:r>
        <w:rPr>
          <w:noProof/>
        </w:rPr>
        <w:fldChar w:fldCharType="end"/>
      </w:r>
    </w:p>
    <w:p w14:paraId="64B9A6F5" w14:textId="26DCEF3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MIMO channel correlation matrices</w:t>
      </w:r>
      <w:r>
        <w:rPr>
          <w:noProof/>
        </w:rPr>
        <w:tab/>
      </w:r>
      <w:r>
        <w:rPr>
          <w:noProof/>
        </w:rPr>
        <w:fldChar w:fldCharType="begin"/>
      </w:r>
      <w:r>
        <w:rPr>
          <w:noProof/>
        </w:rPr>
        <w:instrText xml:space="preserve"> PAGEREF _Toc176702377 \h </w:instrText>
      </w:r>
      <w:r>
        <w:rPr>
          <w:noProof/>
        </w:rPr>
      </w:r>
      <w:r>
        <w:rPr>
          <w:noProof/>
        </w:rPr>
        <w:fldChar w:fldCharType="separate"/>
      </w:r>
      <w:r>
        <w:rPr>
          <w:noProof/>
        </w:rPr>
        <w:t>239</w:t>
      </w:r>
      <w:r>
        <w:rPr>
          <w:noProof/>
        </w:rPr>
        <w:fldChar w:fldCharType="end"/>
      </w:r>
    </w:p>
    <w:p w14:paraId="4146E85C" w14:textId="554BF3FD"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_Toc176702378 \h </w:instrText>
      </w:r>
      <w:r>
        <w:rPr>
          <w:noProof/>
        </w:rPr>
      </w:r>
      <w:r>
        <w:rPr>
          <w:noProof/>
        </w:rPr>
        <w:fldChar w:fldCharType="separate"/>
      </w:r>
      <w:r>
        <w:rPr>
          <w:noProof/>
        </w:rPr>
        <w:t>239</w:t>
      </w:r>
      <w:r>
        <w:rPr>
          <w:noProof/>
        </w:rPr>
        <w:fldChar w:fldCharType="end"/>
      </w:r>
    </w:p>
    <w:p w14:paraId="584CE5B7" w14:textId="03269F4C"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MIMO correlation matrices using Uniform Linear Array</w:t>
      </w:r>
      <w:r>
        <w:rPr>
          <w:noProof/>
        </w:rPr>
        <w:tab/>
      </w:r>
      <w:r>
        <w:rPr>
          <w:noProof/>
        </w:rPr>
        <w:fldChar w:fldCharType="begin"/>
      </w:r>
      <w:r>
        <w:rPr>
          <w:noProof/>
        </w:rPr>
        <w:instrText xml:space="preserve"> PAGEREF _Toc176702379 \h </w:instrText>
      </w:r>
      <w:r>
        <w:rPr>
          <w:noProof/>
        </w:rPr>
      </w:r>
      <w:r>
        <w:rPr>
          <w:noProof/>
        </w:rPr>
        <w:fldChar w:fldCharType="separate"/>
      </w:r>
      <w:r>
        <w:rPr>
          <w:noProof/>
        </w:rPr>
        <w:t>239</w:t>
      </w:r>
      <w:r>
        <w:rPr>
          <w:noProof/>
        </w:rPr>
        <w:fldChar w:fldCharType="end"/>
      </w:r>
    </w:p>
    <w:p w14:paraId="19158496" w14:textId="35E51062"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General</w:t>
      </w:r>
      <w:r>
        <w:rPr>
          <w:noProof/>
        </w:rPr>
        <w:tab/>
      </w:r>
      <w:r>
        <w:rPr>
          <w:noProof/>
        </w:rPr>
        <w:fldChar w:fldCharType="begin"/>
      </w:r>
      <w:r>
        <w:rPr>
          <w:noProof/>
        </w:rPr>
        <w:instrText xml:space="preserve"> PAGEREF _Toc176702380 \h </w:instrText>
      </w:r>
      <w:r>
        <w:rPr>
          <w:noProof/>
        </w:rPr>
      </w:r>
      <w:r>
        <w:rPr>
          <w:noProof/>
        </w:rPr>
        <w:fldChar w:fldCharType="separate"/>
      </w:r>
      <w:r>
        <w:rPr>
          <w:noProof/>
        </w:rPr>
        <w:t>239</w:t>
      </w:r>
      <w:r>
        <w:rPr>
          <w:noProof/>
        </w:rPr>
        <w:fldChar w:fldCharType="end"/>
      </w:r>
    </w:p>
    <w:p w14:paraId="698C1F91" w14:textId="71B591F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Definition of MIMO correlation matrices</w:t>
      </w:r>
      <w:r>
        <w:rPr>
          <w:noProof/>
        </w:rPr>
        <w:tab/>
      </w:r>
      <w:r>
        <w:rPr>
          <w:noProof/>
        </w:rPr>
        <w:fldChar w:fldCharType="begin"/>
      </w:r>
      <w:r>
        <w:rPr>
          <w:noProof/>
        </w:rPr>
        <w:instrText xml:space="preserve"> PAGEREF _Toc176702381 \h </w:instrText>
      </w:r>
      <w:r>
        <w:rPr>
          <w:noProof/>
        </w:rPr>
      </w:r>
      <w:r>
        <w:rPr>
          <w:noProof/>
        </w:rPr>
        <w:fldChar w:fldCharType="separate"/>
      </w:r>
      <w:r>
        <w:rPr>
          <w:noProof/>
        </w:rPr>
        <w:t>239</w:t>
      </w:r>
      <w:r>
        <w:rPr>
          <w:noProof/>
        </w:rPr>
        <w:fldChar w:fldCharType="end"/>
      </w:r>
    </w:p>
    <w:p w14:paraId="3FA3FCE8" w14:textId="1F922E04"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_Toc176702382 \h </w:instrText>
      </w:r>
      <w:r>
        <w:rPr>
          <w:noProof/>
        </w:rPr>
      </w:r>
      <w:r>
        <w:rPr>
          <w:noProof/>
        </w:rPr>
        <w:fldChar w:fldCharType="separate"/>
      </w:r>
      <w:r>
        <w:rPr>
          <w:noProof/>
        </w:rPr>
        <w:t>241</w:t>
      </w:r>
      <w:r>
        <w:rPr>
          <w:noProof/>
        </w:rPr>
        <w:fldChar w:fldCharType="end"/>
      </w:r>
    </w:p>
    <w:p w14:paraId="112A1418" w14:textId="18AEF877" w:rsidR="00012342" w:rsidRDefault="00012342">
      <w:pPr>
        <w:pStyle w:val="TOC3"/>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Multi-antenna channel models using cross polarized antennas</w:t>
      </w:r>
      <w:r>
        <w:rPr>
          <w:noProof/>
        </w:rPr>
        <w:tab/>
      </w:r>
      <w:r>
        <w:rPr>
          <w:noProof/>
        </w:rPr>
        <w:fldChar w:fldCharType="begin"/>
      </w:r>
      <w:r>
        <w:rPr>
          <w:noProof/>
        </w:rPr>
        <w:instrText xml:space="preserve"> PAGEREF _Toc176702383 \h </w:instrText>
      </w:r>
      <w:r>
        <w:rPr>
          <w:noProof/>
        </w:rPr>
      </w:r>
      <w:r>
        <w:rPr>
          <w:noProof/>
        </w:rPr>
        <w:fldChar w:fldCharType="separate"/>
      </w:r>
      <w:r>
        <w:rPr>
          <w:noProof/>
        </w:rPr>
        <w:t>243</w:t>
      </w:r>
      <w:r>
        <w:rPr>
          <w:noProof/>
        </w:rPr>
        <w:fldChar w:fldCharType="end"/>
      </w:r>
    </w:p>
    <w:p w14:paraId="16519EF5" w14:textId="0FD7B46D"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_Toc176702384 \h </w:instrText>
      </w:r>
      <w:r>
        <w:rPr>
          <w:noProof/>
        </w:rPr>
      </w:r>
      <w:r>
        <w:rPr>
          <w:noProof/>
        </w:rPr>
        <w:fldChar w:fldCharType="separate"/>
      </w:r>
      <w:r>
        <w:rPr>
          <w:noProof/>
        </w:rPr>
        <w:t>243</w:t>
      </w:r>
      <w:r>
        <w:rPr>
          <w:noProof/>
        </w:rPr>
        <w:fldChar w:fldCharType="end"/>
      </w:r>
    </w:p>
    <w:p w14:paraId="544BE65C" w14:textId="0E089CF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Definition of MIMO correlation matrices using cross polarized antennas</w:t>
      </w:r>
      <w:r>
        <w:rPr>
          <w:noProof/>
        </w:rPr>
        <w:tab/>
      </w:r>
      <w:r>
        <w:rPr>
          <w:noProof/>
        </w:rPr>
        <w:fldChar w:fldCharType="begin"/>
      </w:r>
      <w:r>
        <w:rPr>
          <w:noProof/>
        </w:rPr>
        <w:instrText xml:space="preserve"> PAGEREF _Toc176702385 \h </w:instrText>
      </w:r>
      <w:r>
        <w:rPr>
          <w:noProof/>
        </w:rPr>
      </w:r>
      <w:r>
        <w:rPr>
          <w:noProof/>
        </w:rPr>
        <w:fldChar w:fldCharType="separate"/>
      </w:r>
      <w:r>
        <w:rPr>
          <w:noProof/>
        </w:rPr>
        <w:t>243</w:t>
      </w:r>
      <w:r>
        <w:rPr>
          <w:noProof/>
        </w:rPr>
        <w:fldChar w:fldCharType="end"/>
      </w:r>
    </w:p>
    <w:p w14:paraId="7ED12A97" w14:textId="68BFF710"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_Toc176702386 \h </w:instrText>
      </w:r>
      <w:r>
        <w:rPr>
          <w:noProof/>
        </w:rPr>
      </w:r>
      <w:r>
        <w:rPr>
          <w:noProof/>
        </w:rPr>
        <w:fldChar w:fldCharType="separate"/>
      </w:r>
      <w:r>
        <w:rPr>
          <w:noProof/>
        </w:rPr>
        <w:t>244</w:t>
      </w:r>
      <w:r>
        <w:rPr>
          <w:noProof/>
        </w:rPr>
        <w:fldChar w:fldCharType="end"/>
      </w:r>
    </w:p>
    <w:p w14:paraId="395BD486" w14:textId="0D0DE73F"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Spatial correlation matrices at IAB-MT/UE side</w:t>
      </w:r>
      <w:r>
        <w:rPr>
          <w:noProof/>
        </w:rPr>
        <w:tab/>
      </w:r>
      <w:r>
        <w:rPr>
          <w:noProof/>
        </w:rPr>
        <w:fldChar w:fldCharType="begin"/>
      </w:r>
      <w:r>
        <w:rPr>
          <w:noProof/>
        </w:rPr>
        <w:instrText xml:space="preserve"> PAGEREF _Toc176702387 \h </w:instrText>
      </w:r>
      <w:r>
        <w:rPr>
          <w:noProof/>
        </w:rPr>
      </w:r>
      <w:r>
        <w:rPr>
          <w:noProof/>
        </w:rPr>
        <w:fldChar w:fldCharType="separate"/>
      </w:r>
      <w:r>
        <w:rPr>
          <w:noProof/>
        </w:rPr>
        <w:t>244</w:t>
      </w:r>
      <w:r>
        <w:rPr>
          <w:noProof/>
        </w:rPr>
        <w:fldChar w:fldCharType="end"/>
      </w:r>
    </w:p>
    <w:p w14:paraId="12F4E14A" w14:textId="48C91C04" w:rsidR="00012342" w:rsidRDefault="00012342">
      <w:pPr>
        <w:pStyle w:val="TOC5"/>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Spatial correlation matrices at IAB-DU/gNB side</w:t>
      </w:r>
      <w:r>
        <w:rPr>
          <w:noProof/>
        </w:rPr>
        <w:tab/>
      </w:r>
      <w:r>
        <w:rPr>
          <w:noProof/>
        </w:rPr>
        <w:fldChar w:fldCharType="begin"/>
      </w:r>
      <w:r>
        <w:rPr>
          <w:noProof/>
        </w:rPr>
        <w:instrText xml:space="preserve"> PAGEREF _Toc176702388 \h </w:instrText>
      </w:r>
      <w:r>
        <w:rPr>
          <w:noProof/>
        </w:rPr>
      </w:r>
      <w:r>
        <w:rPr>
          <w:noProof/>
        </w:rPr>
        <w:fldChar w:fldCharType="separate"/>
      </w:r>
      <w:r>
        <w:rPr>
          <w:noProof/>
        </w:rPr>
        <w:t>244</w:t>
      </w:r>
      <w:r>
        <w:rPr>
          <w:noProof/>
        </w:rPr>
        <w:fldChar w:fldCharType="end"/>
      </w:r>
    </w:p>
    <w:p w14:paraId="577387BB" w14:textId="4672D757"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_Toc176702389 \h </w:instrText>
      </w:r>
      <w:r>
        <w:rPr>
          <w:noProof/>
        </w:rPr>
      </w:r>
      <w:r>
        <w:rPr>
          <w:noProof/>
        </w:rPr>
        <w:fldChar w:fldCharType="separate"/>
      </w:r>
      <w:r>
        <w:rPr>
          <w:noProof/>
        </w:rPr>
        <w:t>244</w:t>
      </w:r>
      <w:r>
        <w:rPr>
          <w:noProof/>
        </w:rPr>
        <w:fldChar w:fldCharType="end"/>
      </w:r>
    </w:p>
    <w:p w14:paraId="062B0573" w14:textId="63277503" w:rsidR="00012342" w:rsidRDefault="00012342">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_Toc176702390 \h </w:instrText>
      </w:r>
      <w:r>
        <w:rPr>
          <w:noProof/>
        </w:rPr>
      </w:r>
      <w:r>
        <w:rPr>
          <w:noProof/>
        </w:rPr>
        <w:fldChar w:fldCharType="separate"/>
      </w:r>
      <w:r>
        <w:rPr>
          <w:noProof/>
        </w:rPr>
        <w:t>245</w:t>
      </w:r>
      <w:r>
        <w:rPr>
          <w:noProof/>
        </w:rPr>
        <w:fldChar w:fldCharType="end"/>
      </w:r>
    </w:p>
    <w:p w14:paraId="3B7CD190" w14:textId="006ADEEB"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G (normative): In-channel TX tests</w:t>
      </w:r>
      <w:r w:rsidRPr="006E7502">
        <w:rPr>
          <w:rFonts w:eastAsia="SimSun"/>
          <w:noProof/>
          <w:lang w:eastAsia="zh-CN"/>
        </w:rPr>
        <w:t xml:space="preserve"> for IAB-DU</w:t>
      </w:r>
      <w:r>
        <w:rPr>
          <w:noProof/>
        </w:rPr>
        <w:tab/>
      </w:r>
      <w:r>
        <w:rPr>
          <w:noProof/>
        </w:rPr>
        <w:fldChar w:fldCharType="begin"/>
      </w:r>
      <w:r>
        <w:rPr>
          <w:noProof/>
        </w:rPr>
        <w:instrText xml:space="preserve"> PAGEREF _Toc176702391 \h </w:instrText>
      </w:r>
      <w:r>
        <w:rPr>
          <w:noProof/>
        </w:rPr>
      </w:r>
      <w:r>
        <w:rPr>
          <w:noProof/>
        </w:rPr>
        <w:fldChar w:fldCharType="separate"/>
      </w:r>
      <w:r>
        <w:rPr>
          <w:noProof/>
        </w:rPr>
        <w:t>247</w:t>
      </w:r>
      <w:r>
        <w:rPr>
          <w:noProof/>
        </w:rPr>
        <w:fldChar w:fldCharType="end"/>
      </w:r>
    </w:p>
    <w:p w14:paraId="3E805169" w14:textId="5C1496EB"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 xml:space="preserve">Annex </w:t>
      </w:r>
      <w:r w:rsidRPr="006E7502">
        <w:rPr>
          <w:rFonts w:eastAsia="SimSun"/>
          <w:noProof/>
          <w:lang w:eastAsia="zh-CN"/>
        </w:rPr>
        <w:t>H</w:t>
      </w:r>
      <w:r w:rsidRPr="006E7502">
        <w:rPr>
          <w:rFonts w:eastAsiaTheme="minorEastAsia"/>
          <w:noProof/>
        </w:rPr>
        <w:t xml:space="preserve"> (normative): In-channel TX tests</w:t>
      </w:r>
      <w:r w:rsidRPr="006E7502">
        <w:rPr>
          <w:rFonts w:eastAsia="SimSun"/>
          <w:noProof/>
          <w:lang w:eastAsia="zh-CN"/>
        </w:rPr>
        <w:t xml:space="preserve"> for IAB-MT</w:t>
      </w:r>
      <w:r>
        <w:rPr>
          <w:noProof/>
        </w:rPr>
        <w:tab/>
      </w:r>
      <w:r>
        <w:rPr>
          <w:noProof/>
        </w:rPr>
        <w:fldChar w:fldCharType="begin"/>
      </w:r>
      <w:r>
        <w:rPr>
          <w:noProof/>
        </w:rPr>
        <w:instrText xml:space="preserve"> PAGEREF _Toc176702392 \h </w:instrText>
      </w:r>
      <w:r>
        <w:rPr>
          <w:noProof/>
        </w:rPr>
      </w:r>
      <w:r>
        <w:rPr>
          <w:noProof/>
        </w:rPr>
        <w:fldChar w:fldCharType="separate"/>
      </w:r>
      <w:r>
        <w:rPr>
          <w:noProof/>
        </w:rPr>
        <w:t>248</w:t>
      </w:r>
      <w:r>
        <w:rPr>
          <w:noProof/>
        </w:rPr>
        <w:fldChar w:fldCharType="end"/>
      </w:r>
    </w:p>
    <w:p w14:paraId="5BC009A7" w14:textId="312BADA9"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w:t>
      </w:r>
      <w:r w:rsidRPr="006E7502">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lang w:eastAsia="zh-CN"/>
        </w:rPr>
        <w:t>Applicability</w:t>
      </w:r>
      <w:r>
        <w:rPr>
          <w:noProof/>
        </w:rPr>
        <w:tab/>
      </w:r>
      <w:r>
        <w:rPr>
          <w:noProof/>
        </w:rPr>
        <w:fldChar w:fldCharType="begin"/>
      </w:r>
      <w:r>
        <w:rPr>
          <w:noProof/>
        </w:rPr>
        <w:instrText xml:space="preserve"> PAGEREF _Toc176702393 \h </w:instrText>
      </w:r>
      <w:r>
        <w:rPr>
          <w:noProof/>
        </w:rPr>
      </w:r>
      <w:r>
        <w:rPr>
          <w:noProof/>
        </w:rPr>
        <w:fldChar w:fldCharType="separate"/>
      </w:r>
      <w:r>
        <w:rPr>
          <w:noProof/>
        </w:rPr>
        <w:t>248</w:t>
      </w:r>
      <w:r>
        <w:rPr>
          <w:noProof/>
        </w:rPr>
        <w:fldChar w:fldCharType="end"/>
      </w:r>
    </w:p>
    <w:p w14:paraId="713F23B5" w14:textId="13EF5FE1"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_Toc176702394 \h </w:instrText>
      </w:r>
      <w:r>
        <w:rPr>
          <w:noProof/>
        </w:rPr>
      </w:r>
      <w:r>
        <w:rPr>
          <w:noProof/>
        </w:rPr>
        <w:fldChar w:fldCharType="separate"/>
      </w:r>
      <w:r>
        <w:rPr>
          <w:noProof/>
        </w:rPr>
        <w:t>248</w:t>
      </w:r>
      <w:r>
        <w:rPr>
          <w:noProof/>
        </w:rPr>
        <w:fldChar w:fldCharType="end"/>
      </w:r>
    </w:p>
    <w:p w14:paraId="1E49C101" w14:textId="65960CFA"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Basic principles</w:t>
      </w:r>
      <w:r>
        <w:rPr>
          <w:noProof/>
        </w:rPr>
        <w:tab/>
      </w:r>
      <w:r>
        <w:rPr>
          <w:noProof/>
        </w:rPr>
        <w:fldChar w:fldCharType="begin"/>
      </w:r>
      <w:r>
        <w:rPr>
          <w:noProof/>
        </w:rPr>
        <w:instrText xml:space="preserve"> PAGEREF _Toc176702395 \h </w:instrText>
      </w:r>
      <w:r>
        <w:rPr>
          <w:noProof/>
        </w:rPr>
      </w:r>
      <w:r>
        <w:rPr>
          <w:noProof/>
        </w:rPr>
        <w:fldChar w:fldCharType="separate"/>
      </w:r>
      <w:r>
        <w:rPr>
          <w:noProof/>
        </w:rPr>
        <w:t>248</w:t>
      </w:r>
      <w:r>
        <w:rPr>
          <w:noProof/>
        </w:rPr>
        <w:fldChar w:fldCharType="end"/>
      </w:r>
    </w:p>
    <w:p w14:paraId="0E7E0CB9" w14:textId="1E9AD926"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Output signal of the TX under test</w:t>
      </w:r>
      <w:r>
        <w:rPr>
          <w:noProof/>
        </w:rPr>
        <w:tab/>
      </w:r>
      <w:r>
        <w:rPr>
          <w:noProof/>
        </w:rPr>
        <w:fldChar w:fldCharType="begin"/>
      </w:r>
      <w:r>
        <w:rPr>
          <w:noProof/>
        </w:rPr>
        <w:instrText xml:space="preserve"> PAGEREF _Toc176702396 \h </w:instrText>
      </w:r>
      <w:r>
        <w:rPr>
          <w:noProof/>
        </w:rPr>
      </w:r>
      <w:r>
        <w:rPr>
          <w:noProof/>
        </w:rPr>
        <w:fldChar w:fldCharType="separate"/>
      </w:r>
      <w:r>
        <w:rPr>
          <w:noProof/>
        </w:rPr>
        <w:t>248</w:t>
      </w:r>
      <w:r>
        <w:rPr>
          <w:noProof/>
        </w:rPr>
        <w:fldChar w:fldCharType="end"/>
      </w:r>
    </w:p>
    <w:p w14:paraId="14BAC204" w14:textId="0E467511"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Ideal signal</w:t>
      </w:r>
      <w:r>
        <w:rPr>
          <w:noProof/>
        </w:rPr>
        <w:tab/>
      </w:r>
      <w:r>
        <w:rPr>
          <w:noProof/>
        </w:rPr>
        <w:fldChar w:fldCharType="begin"/>
      </w:r>
      <w:r>
        <w:rPr>
          <w:noProof/>
        </w:rPr>
        <w:instrText xml:space="preserve"> PAGEREF _Toc176702397 \h </w:instrText>
      </w:r>
      <w:r>
        <w:rPr>
          <w:noProof/>
        </w:rPr>
      </w:r>
      <w:r>
        <w:rPr>
          <w:noProof/>
        </w:rPr>
        <w:fldChar w:fldCharType="separate"/>
      </w:r>
      <w:r>
        <w:rPr>
          <w:noProof/>
        </w:rPr>
        <w:t>248</w:t>
      </w:r>
      <w:r>
        <w:rPr>
          <w:noProof/>
        </w:rPr>
        <w:fldChar w:fldCharType="end"/>
      </w:r>
    </w:p>
    <w:p w14:paraId="5BB1DEC1" w14:textId="6E955C1F"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Measurement results</w:t>
      </w:r>
      <w:r>
        <w:rPr>
          <w:noProof/>
        </w:rPr>
        <w:tab/>
      </w:r>
      <w:r>
        <w:rPr>
          <w:noProof/>
        </w:rPr>
        <w:fldChar w:fldCharType="begin"/>
      </w:r>
      <w:r>
        <w:rPr>
          <w:noProof/>
        </w:rPr>
        <w:instrText xml:space="preserve"> PAGEREF _Toc176702398 \h </w:instrText>
      </w:r>
      <w:r>
        <w:rPr>
          <w:noProof/>
        </w:rPr>
      </w:r>
      <w:r>
        <w:rPr>
          <w:noProof/>
        </w:rPr>
        <w:fldChar w:fldCharType="separate"/>
      </w:r>
      <w:r>
        <w:rPr>
          <w:noProof/>
        </w:rPr>
        <w:t>249</w:t>
      </w:r>
      <w:r>
        <w:rPr>
          <w:noProof/>
        </w:rPr>
        <w:fldChar w:fldCharType="end"/>
      </w:r>
    </w:p>
    <w:p w14:paraId="51BB8102" w14:textId="2AFF7EF6"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Measurement points</w:t>
      </w:r>
      <w:r>
        <w:rPr>
          <w:noProof/>
        </w:rPr>
        <w:tab/>
      </w:r>
      <w:r>
        <w:rPr>
          <w:noProof/>
        </w:rPr>
        <w:fldChar w:fldCharType="begin"/>
      </w:r>
      <w:r>
        <w:rPr>
          <w:noProof/>
        </w:rPr>
        <w:instrText xml:space="preserve"> PAGEREF _Toc176702399 \h </w:instrText>
      </w:r>
      <w:r>
        <w:rPr>
          <w:noProof/>
        </w:rPr>
      </w:r>
      <w:r>
        <w:rPr>
          <w:noProof/>
        </w:rPr>
        <w:fldChar w:fldCharType="separate"/>
      </w:r>
      <w:r>
        <w:rPr>
          <w:noProof/>
        </w:rPr>
        <w:t>249</w:t>
      </w:r>
      <w:r>
        <w:rPr>
          <w:noProof/>
        </w:rPr>
        <w:fldChar w:fldCharType="end"/>
      </w:r>
    </w:p>
    <w:p w14:paraId="2150FCF9" w14:textId="33EB3A29"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Pre-FFT minimization process</w:t>
      </w:r>
      <w:r>
        <w:rPr>
          <w:noProof/>
        </w:rPr>
        <w:tab/>
      </w:r>
      <w:r>
        <w:rPr>
          <w:noProof/>
        </w:rPr>
        <w:fldChar w:fldCharType="begin"/>
      </w:r>
      <w:r>
        <w:rPr>
          <w:noProof/>
        </w:rPr>
        <w:instrText xml:space="preserve"> PAGEREF _Toc176702400 \h </w:instrText>
      </w:r>
      <w:r>
        <w:rPr>
          <w:noProof/>
        </w:rPr>
      </w:r>
      <w:r>
        <w:rPr>
          <w:noProof/>
        </w:rPr>
        <w:fldChar w:fldCharType="separate"/>
      </w:r>
      <w:r>
        <w:rPr>
          <w:noProof/>
        </w:rPr>
        <w:t>250</w:t>
      </w:r>
      <w:r>
        <w:rPr>
          <w:noProof/>
        </w:rPr>
        <w:fldChar w:fldCharType="end"/>
      </w:r>
    </w:p>
    <w:p w14:paraId="3B05AEBB" w14:textId="207993CB"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Timing of the FFT window</w:t>
      </w:r>
      <w:r>
        <w:rPr>
          <w:noProof/>
        </w:rPr>
        <w:tab/>
      </w:r>
      <w:r>
        <w:rPr>
          <w:noProof/>
        </w:rPr>
        <w:fldChar w:fldCharType="begin"/>
      </w:r>
      <w:r>
        <w:rPr>
          <w:noProof/>
        </w:rPr>
        <w:instrText xml:space="preserve"> PAGEREF _Toc176702401 \h </w:instrText>
      </w:r>
      <w:r>
        <w:rPr>
          <w:noProof/>
        </w:rPr>
      </w:r>
      <w:r>
        <w:rPr>
          <w:noProof/>
        </w:rPr>
        <w:fldChar w:fldCharType="separate"/>
      </w:r>
      <w:r>
        <w:rPr>
          <w:noProof/>
        </w:rPr>
        <w:t>250</w:t>
      </w:r>
      <w:r>
        <w:rPr>
          <w:noProof/>
        </w:rPr>
        <w:fldChar w:fldCharType="end"/>
      </w:r>
    </w:p>
    <w:p w14:paraId="640D0057" w14:textId="6A3E560A"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Resource element TX power</w:t>
      </w:r>
      <w:r>
        <w:rPr>
          <w:noProof/>
        </w:rPr>
        <w:tab/>
      </w:r>
      <w:r>
        <w:rPr>
          <w:noProof/>
        </w:rPr>
        <w:fldChar w:fldCharType="begin"/>
      </w:r>
      <w:r>
        <w:rPr>
          <w:noProof/>
        </w:rPr>
        <w:instrText xml:space="preserve"> PAGEREF _Toc176702402 \h </w:instrText>
      </w:r>
      <w:r>
        <w:rPr>
          <w:noProof/>
        </w:rPr>
      </w:r>
      <w:r>
        <w:rPr>
          <w:noProof/>
        </w:rPr>
        <w:fldChar w:fldCharType="separate"/>
      </w:r>
      <w:r>
        <w:rPr>
          <w:noProof/>
        </w:rPr>
        <w:t>251</w:t>
      </w:r>
      <w:r>
        <w:rPr>
          <w:noProof/>
        </w:rPr>
        <w:fldChar w:fldCharType="end"/>
      </w:r>
    </w:p>
    <w:p w14:paraId="61D30396" w14:textId="472B81F2"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Post-FFT equalisation</w:t>
      </w:r>
      <w:r>
        <w:rPr>
          <w:noProof/>
        </w:rPr>
        <w:tab/>
      </w:r>
      <w:r>
        <w:rPr>
          <w:noProof/>
        </w:rPr>
        <w:fldChar w:fldCharType="begin"/>
      </w:r>
      <w:r>
        <w:rPr>
          <w:noProof/>
        </w:rPr>
        <w:instrText xml:space="preserve"> PAGEREF _Toc176702403 \h </w:instrText>
      </w:r>
      <w:r>
        <w:rPr>
          <w:noProof/>
        </w:rPr>
      </w:r>
      <w:r>
        <w:rPr>
          <w:noProof/>
        </w:rPr>
        <w:fldChar w:fldCharType="separate"/>
      </w:r>
      <w:r>
        <w:rPr>
          <w:noProof/>
        </w:rPr>
        <w:t>252</w:t>
      </w:r>
      <w:r>
        <w:rPr>
          <w:noProof/>
        </w:rPr>
        <w:fldChar w:fldCharType="end"/>
      </w:r>
    </w:p>
    <w:p w14:paraId="773D869A" w14:textId="74F4302D" w:rsidR="00012342" w:rsidRDefault="00012342">
      <w:pPr>
        <w:pStyle w:val="TOC1"/>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EVM</w:t>
      </w:r>
      <w:r>
        <w:rPr>
          <w:noProof/>
        </w:rPr>
        <w:tab/>
      </w:r>
      <w:r>
        <w:rPr>
          <w:noProof/>
        </w:rPr>
        <w:fldChar w:fldCharType="begin"/>
      </w:r>
      <w:r>
        <w:rPr>
          <w:noProof/>
        </w:rPr>
        <w:instrText xml:space="preserve"> PAGEREF _Toc176702404 \h </w:instrText>
      </w:r>
      <w:r>
        <w:rPr>
          <w:noProof/>
        </w:rPr>
      </w:r>
      <w:r>
        <w:rPr>
          <w:noProof/>
        </w:rPr>
        <w:fldChar w:fldCharType="separate"/>
      </w:r>
      <w:r>
        <w:rPr>
          <w:noProof/>
        </w:rPr>
        <w:t>253</w:t>
      </w:r>
      <w:r>
        <w:rPr>
          <w:noProof/>
        </w:rPr>
        <w:fldChar w:fldCharType="end"/>
      </w:r>
    </w:p>
    <w:p w14:paraId="0E61BE7B" w14:textId="515ECD0C"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General</w:t>
      </w:r>
      <w:r>
        <w:rPr>
          <w:noProof/>
        </w:rPr>
        <w:tab/>
      </w:r>
      <w:r>
        <w:rPr>
          <w:noProof/>
        </w:rPr>
        <w:fldChar w:fldCharType="begin"/>
      </w:r>
      <w:r>
        <w:rPr>
          <w:noProof/>
        </w:rPr>
        <w:instrText xml:space="preserve"> PAGEREF _Toc176702405 \h </w:instrText>
      </w:r>
      <w:r>
        <w:rPr>
          <w:noProof/>
        </w:rPr>
      </w:r>
      <w:r>
        <w:rPr>
          <w:noProof/>
        </w:rPr>
        <w:fldChar w:fldCharType="separate"/>
      </w:r>
      <w:r>
        <w:rPr>
          <w:noProof/>
        </w:rPr>
        <w:t>253</w:t>
      </w:r>
      <w:r>
        <w:rPr>
          <w:noProof/>
        </w:rPr>
        <w:fldChar w:fldCharType="end"/>
      </w:r>
    </w:p>
    <w:p w14:paraId="56D523F6" w14:textId="3E82AE2E" w:rsidR="00012342" w:rsidRDefault="00012342">
      <w:pPr>
        <w:pStyle w:val="TOC2"/>
        <w:rPr>
          <w:rFonts w:asciiTheme="minorHAnsi" w:eastAsiaTheme="minorEastAsia" w:hAnsiTheme="minorHAnsi" w:cstheme="minorBidi"/>
          <w:noProof/>
          <w:kern w:val="2"/>
          <w:sz w:val="24"/>
          <w:szCs w:val="24"/>
          <w:lang w:eastAsia="en-GB"/>
          <w14:ligatures w14:val="standardContextual"/>
        </w:rPr>
      </w:pPr>
      <w:r w:rsidRPr="006E7502">
        <w:rPr>
          <w:rFonts w:eastAsiaTheme="minorEastAsia"/>
          <w:noProof/>
        </w:rPr>
        <w:t>H.7.</w:t>
      </w:r>
      <w:r w:rsidRPr="006E7502">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E7502">
        <w:rPr>
          <w:rFonts w:eastAsiaTheme="minorEastAsia"/>
          <w:noProof/>
        </w:rPr>
        <w:t>Averaged EVM (TDD)</w:t>
      </w:r>
      <w:r>
        <w:rPr>
          <w:noProof/>
        </w:rPr>
        <w:tab/>
      </w:r>
      <w:r>
        <w:rPr>
          <w:noProof/>
        </w:rPr>
        <w:fldChar w:fldCharType="begin"/>
      </w:r>
      <w:r>
        <w:rPr>
          <w:noProof/>
        </w:rPr>
        <w:instrText xml:space="preserve"> PAGEREF _Toc176702406 \h </w:instrText>
      </w:r>
      <w:r>
        <w:rPr>
          <w:noProof/>
        </w:rPr>
      </w:r>
      <w:r>
        <w:rPr>
          <w:noProof/>
        </w:rPr>
        <w:fldChar w:fldCharType="separate"/>
      </w:r>
      <w:r>
        <w:rPr>
          <w:noProof/>
        </w:rPr>
        <w:t>254</w:t>
      </w:r>
      <w:r>
        <w:rPr>
          <w:noProof/>
        </w:rPr>
        <w:fldChar w:fldCharType="end"/>
      </w:r>
    </w:p>
    <w:p w14:paraId="49D185CF" w14:textId="03F385AE" w:rsidR="00012342" w:rsidRDefault="00012342">
      <w:pPr>
        <w:pStyle w:val="TOC8"/>
        <w:rPr>
          <w:rFonts w:asciiTheme="minorHAnsi" w:eastAsiaTheme="minorEastAsia" w:hAnsiTheme="minorHAnsi" w:cstheme="minorBidi"/>
          <w:b w:val="0"/>
          <w:noProof/>
          <w:kern w:val="2"/>
          <w:sz w:val="24"/>
          <w:szCs w:val="24"/>
          <w:lang w:eastAsia="en-GB"/>
          <w14:ligatures w14:val="standardContextual"/>
        </w:rPr>
      </w:pPr>
      <w:r w:rsidRPr="006E7502">
        <w:rPr>
          <w:rFonts w:eastAsiaTheme="minorEastAsia"/>
          <w:noProof/>
        </w:rPr>
        <w:t>Annex I (informative): Change history</w:t>
      </w:r>
      <w:r>
        <w:rPr>
          <w:noProof/>
        </w:rPr>
        <w:tab/>
      </w:r>
      <w:r>
        <w:rPr>
          <w:noProof/>
        </w:rPr>
        <w:fldChar w:fldCharType="begin"/>
      </w:r>
      <w:r>
        <w:rPr>
          <w:noProof/>
        </w:rPr>
        <w:instrText xml:space="preserve"> PAGEREF _Toc176702407 \h </w:instrText>
      </w:r>
      <w:r>
        <w:rPr>
          <w:noProof/>
        </w:rPr>
      </w:r>
      <w:r>
        <w:rPr>
          <w:noProof/>
        </w:rPr>
        <w:fldChar w:fldCharType="separate"/>
      </w:r>
      <w:r>
        <w:rPr>
          <w:noProof/>
        </w:rPr>
        <w:t>255</w:t>
      </w:r>
      <w:r>
        <w:rPr>
          <w:noProof/>
        </w:rPr>
        <w:fldChar w:fldCharType="end"/>
      </w:r>
    </w:p>
    <w:p w14:paraId="2EBAC57E" w14:textId="4033F64A" w:rsidR="00080512" w:rsidRPr="00BE5108" w:rsidRDefault="00012342">
      <w:pPr>
        <w:rPr>
          <w:rFonts w:eastAsiaTheme="minorEastAsia"/>
        </w:rPr>
      </w:pPr>
      <w:r>
        <w:rPr>
          <w:rFonts w:eastAsiaTheme="minorEastAsia"/>
          <w:noProof/>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6" w:name="spectype3"/>
      <w:r w:rsidRPr="00BE5108">
        <w:rPr>
          <w:rFonts w:eastAsiaTheme="minorEastAsia"/>
        </w:rPr>
        <w:t>Specification</w:t>
      </w:r>
      <w:bookmarkEnd w:id="36"/>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7" w:name="introduction"/>
      <w:bookmarkEnd w:id="37"/>
      <w:r w:rsidRPr="00BE5108">
        <w:rPr>
          <w:rFonts w:eastAsiaTheme="minorEastAsia"/>
        </w:rPr>
        <w:br w:type="page"/>
      </w:r>
      <w:bookmarkStart w:id="38" w:name="scope"/>
      <w:bookmarkStart w:id="39" w:name="_Toc73962747"/>
      <w:bookmarkStart w:id="40" w:name="_Toc75259903"/>
      <w:bookmarkStart w:id="41" w:name="_Toc75275437"/>
      <w:bookmarkStart w:id="42" w:name="_Toc75275948"/>
      <w:bookmarkStart w:id="43" w:name="_Toc76541447"/>
      <w:bookmarkStart w:id="44" w:name="_Toc82437216"/>
      <w:bookmarkStart w:id="45" w:name="_Toc89944581"/>
      <w:bookmarkStart w:id="46" w:name="_Toc98753599"/>
      <w:bookmarkStart w:id="47" w:name="_Toc106180585"/>
      <w:bookmarkStart w:id="48" w:name="_Toc114150621"/>
      <w:bookmarkStart w:id="49" w:name="_Toc124151024"/>
      <w:bookmarkStart w:id="50" w:name="_Toc124151544"/>
      <w:bookmarkStart w:id="51" w:name="_Toc124152064"/>
      <w:bookmarkStart w:id="52" w:name="_Toc130396596"/>
      <w:bookmarkStart w:id="53" w:name="_Toc130397116"/>
      <w:bookmarkStart w:id="54" w:name="_Toc137558220"/>
      <w:bookmarkStart w:id="55" w:name="_Toc138862045"/>
      <w:bookmarkStart w:id="56" w:name="_Toc145532102"/>
      <w:bookmarkStart w:id="57" w:name="_Toc163218515"/>
      <w:bookmarkStart w:id="58" w:name="_Toc176701844"/>
      <w:bookmarkEnd w:id="38"/>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9" w:name="references"/>
      <w:bookmarkEnd w:id="59"/>
    </w:p>
    <w:p w14:paraId="4BAC394F" w14:textId="5E024D59" w:rsidR="00080512" w:rsidRPr="00BE5108" w:rsidRDefault="00080512" w:rsidP="005219CB">
      <w:pPr>
        <w:pStyle w:val="Heading1"/>
        <w:rPr>
          <w:rFonts w:eastAsiaTheme="minorEastAsia"/>
        </w:rPr>
      </w:pPr>
      <w:bookmarkStart w:id="60" w:name="_Toc73962748"/>
      <w:bookmarkStart w:id="61" w:name="_Toc75259904"/>
      <w:bookmarkStart w:id="62" w:name="_Toc75275438"/>
      <w:bookmarkStart w:id="63" w:name="_Toc75275949"/>
      <w:bookmarkStart w:id="64" w:name="_Toc76541448"/>
      <w:bookmarkStart w:id="65" w:name="_Toc82437217"/>
      <w:bookmarkStart w:id="66" w:name="_Toc89944582"/>
      <w:bookmarkStart w:id="67" w:name="_Toc98753600"/>
      <w:bookmarkStart w:id="68" w:name="_Toc106180586"/>
      <w:bookmarkStart w:id="69" w:name="_Toc114150622"/>
      <w:bookmarkStart w:id="70" w:name="_Toc124151025"/>
      <w:bookmarkStart w:id="71" w:name="_Toc124151545"/>
      <w:bookmarkStart w:id="72" w:name="_Toc124152065"/>
      <w:bookmarkStart w:id="73" w:name="_Toc130396597"/>
      <w:bookmarkStart w:id="74" w:name="_Toc130397117"/>
      <w:bookmarkStart w:id="75" w:name="_Toc137558221"/>
      <w:bookmarkStart w:id="76" w:name="_Toc138862046"/>
      <w:bookmarkStart w:id="77" w:name="_Toc145532103"/>
      <w:bookmarkStart w:id="78" w:name="_Toc163218516"/>
      <w:bookmarkStart w:id="79" w:name="_Toc176701845"/>
      <w:r w:rsidRPr="00BE5108">
        <w:rPr>
          <w:rFonts w:eastAsiaTheme="minorEastAsia"/>
        </w:rPr>
        <w:t>2</w:t>
      </w:r>
      <w:r w:rsidR="005219CB" w:rsidRPr="00BE5108">
        <w:rPr>
          <w:rFonts w:eastAsiaTheme="minorEastAsia"/>
        </w:rPr>
        <w:tab/>
      </w:r>
      <w:r w:rsidRPr="00BE5108">
        <w:rPr>
          <w:rFonts w:eastAsiaTheme="minorEastAsia"/>
        </w:rPr>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80" w:name="definitions"/>
      <w:bookmarkStart w:id="81" w:name="_Toc73962749"/>
      <w:bookmarkStart w:id="82" w:name="_Toc75259905"/>
      <w:bookmarkStart w:id="83" w:name="_Toc75275439"/>
      <w:bookmarkStart w:id="84" w:name="_Toc75275950"/>
      <w:bookmarkStart w:id="85" w:name="_Toc76541449"/>
      <w:bookmarkStart w:id="86" w:name="_Toc82437218"/>
      <w:bookmarkStart w:id="87" w:name="_Toc89944583"/>
      <w:bookmarkStart w:id="88" w:name="_Toc98753601"/>
      <w:bookmarkStart w:id="89" w:name="_Toc106180587"/>
      <w:bookmarkStart w:id="90" w:name="_Toc114150623"/>
      <w:bookmarkStart w:id="91" w:name="_Toc124151026"/>
      <w:bookmarkStart w:id="92" w:name="_Toc124151546"/>
      <w:bookmarkStart w:id="93" w:name="_Toc124152066"/>
      <w:bookmarkStart w:id="94" w:name="_Toc130396598"/>
      <w:bookmarkStart w:id="95" w:name="_Toc130397118"/>
      <w:bookmarkStart w:id="96" w:name="_Toc137558222"/>
      <w:bookmarkStart w:id="97" w:name="_Toc138862047"/>
      <w:bookmarkStart w:id="98" w:name="_Toc145532104"/>
      <w:bookmarkStart w:id="99" w:name="_Toc163218517"/>
      <w:bookmarkStart w:id="100" w:name="_Toc176701846"/>
      <w:bookmarkEnd w:id="80"/>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20EF221" w14:textId="77777777" w:rsidR="00080512" w:rsidRPr="00BE5108" w:rsidRDefault="00080512">
      <w:pPr>
        <w:pStyle w:val="Heading2"/>
        <w:rPr>
          <w:rFonts w:eastAsiaTheme="minorEastAsia"/>
        </w:rPr>
      </w:pPr>
      <w:bookmarkStart w:id="101" w:name="_Toc73962750"/>
      <w:bookmarkStart w:id="102" w:name="_Toc75259906"/>
      <w:bookmarkStart w:id="103" w:name="_Toc75275440"/>
      <w:bookmarkStart w:id="104" w:name="_Toc75275951"/>
      <w:bookmarkStart w:id="105" w:name="_Toc76541450"/>
      <w:bookmarkStart w:id="106" w:name="_Toc82437219"/>
      <w:bookmarkStart w:id="107" w:name="_Toc89944584"/>
      <w:bookmarkStart w:id="108" w:name="_Toc98753602"/>
      <w:bookmarkStart w:id="109" w:name="_Toc106180588"/>
      <w:bookmarkStart w:id="110" w:name="_Toc114150624"/>
      <w:bookmarkStart w:id="111" w:name="_Toc124151027"/>
      <w:bookmarkStart w:id="112" w:name="_Toc124151547"/>
      <w:bookmarkStart w:id="113" w:name="_Toc124152067"/>
      <w:bookmarkStart w:id="114" w:name="_Toc130396599"/>
      <w:bookmarkStart w:id="115" w:name="_Toc130397119"/>
      <w:bookmarkStart w:id="116" w:name="_Toc137558223"/>
      <w:bookmarkStart w:id="117" w:name="_Toc138862048"/>
      <w:bookmarkStart w:id="118" w:name="_Toc145532105"/>
      <w:bookmarkStart w:id="119" w:name="_Toc163218518"/>
      <w:bookmarkStart w:id="120" w:name="_Toc176701847"/>
      <w:r w:rsidRPr="00BE5108">
        <w:rPr>
          <w:rFonts w:eastAsiaTheme="minorEastAsia"/>
        </w:rPr>
        <w:t>3.1</w:t>
      </w:r>
      <w:r w:rsidRPr="00BE5108">
        <w:rPr>
          <w:rFonts w:eastAsiaTheme="minorEastAsia"/>
        </w:rPr>
        <w:tab/>
      </w:r>
      <w:r w:rsidR="002B6339" w:rsidRPr="00BE5108">
        <w:rPr>
          <w:rFonts w:eastAsiaTheme="minorEastAsia"/>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lastRenderedPageBreak/>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lastRenderedPageBreak/>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1" w:name="_Toc73962751"/>
      <w:bookmarkStart w:id="122" w:name="_Toc75259907"/>
      <w:bookmarkStart w:id="123" w:name="_Toc75275441"/>
      <w:bookmarkStart w:id="124" w:name="_Toc75275952"/>
      <w:bookmarkStart w:id="125" w:name="_Toc76541451"/>
      <w:bookmarkStart w:id="126" w:name="_Toc82437220"/>
      <w:bookmarkStart w:id="127" w:name="_Toc89944585"/>
      <w:bookmarkStart w:id="128" w:name="_Toc98753603"/>
      <w:bookmarkStart w:id="129" w:name="_Toc106180589"/>
      <w:bookmarkStart w:id="130" w:name="_Toc114150625"/>
      <w:bookmarkStart w:id="131" w:name="_Toc124151028"/>
      <w:bookmarkStart w:id="132" w:name="_Toc124151548"/>
      <w:bookmarkStart w:id="133" w:name="_Toc124152068"/>
      <w:bookmarkStart w:id="134" w:name="_Toc130396600"/>
      <w:bookmarkStart w:id="135" w:name="_Toc130397120"/>
      <w:bookmarkStart w:id="136" w:name="_Toc137558224"/>
      <w:bookmarkStart w:id="137" w:name="_Toc138862049"/>
      <w:bookmarkStart w:id="138" w:name="_Toc145532106"/>
      <w:bookmarkStart w:id="139" w:name="_Toc163218519"/>
      <w:bookmarkStart w:id="140" w:name="_Toc176701848"/>
      <w:r w:rsidRPr="00BE5108">
        <w:rPr>
          <w:rFonts w:eastAsiaTheme="minorEastAsia"/>
        </w:rPr>
        <w:t>3.2</w:t>
      </w:r>
      <w:r w:rsidRPr="00BE5108">
        <w:rPr>
          <w:rFonts w:eastAsiaTheme="minorEastAsia"/>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1" w:name="_Hlk500709692"/>
      <w:r w:rsidRPr="008C3753">
        <w:t>P</w:t>
      </w:r>
      <w:r w:rsidRPr="008C3753">
        <w:rPr>
          <w:vertAlign w:val="subscript"/>
        </w:rPr>
        <w:t>max,c,TABC</w:t>
      </w:r>
      <w:bookmarkEnd w:id="14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2" w:name="_Toc73962752"/>
      <w:bookmarkStart w:id="143" w:name="_Toc75259908"/>
      <w:bookmarkStart w:id="144" w:name="_Toc75275442"/>
      <w:bookmarkStart w:id="145" w:name="_Toc75275953"/>
      <w:bookmarkStart w:id="146" w:name="_Toc76541452"/>
      <w:bookmarkStart w:id="147" w:name="_Toc82437221"/>
      <w:bookmarkStart w:id="148" w:name="_Toc89944586"/>
      <w:bookmarkStart w:id="149" w:name="_Toc98753604"/>
      <w:bookmarkStart w:id="150" w:name="_Toc106180590"/>
      <w:bookmarkStart w:id="151" w:name="_Toc114150626"/>
      <w:bookmarkStart w:id="152" w:name="_Toc124151029"/>
      <w:bookmarkStart w:id="153" w:name="_Toc124151549"/>
      <w:bookmarkStart w:id="154" w:name="_Toc124152069"/>
      <w:bookmarkStart w:id="155" w:name="_Toc130396601"/>
      <w:bookmarkStart w:id="156" w:name="_Toc130397121"/>
      <w:bookmarkStart w:id="157" w:name="_Toc137558225"/>
      <w:bookmarkStart w:id="158" w:name="_Toc138862050"/>
      <w:bookmarkStart w:id="159" w:name="_Toc145532107"/>
      <w:bookmarkStart w:id="160" w:name="_Toc163218520"/>
      <w:bookmarkStart w:id="161" w:name="_Toc176701849"/>
      <w:r w:rsidRPr="00BE5108">
        <w:rPr>
          <w:rFonts w:eastAsiaTheme="minorEastAsia"/>
        </w:rPr>
        <w:t>3.3</w:t>
      </w:r>
      <w:r w:rsidRPr="00BE5108">
        <w:rPr>
          <w:rFonts w:eastAsiaTheme="minorEastAsia"/>
        </w:rP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2" w:name="clause4"/>
      <w:bookmarkStart w:id="163" w:name="startOfAnnexes"/>
      <w:bookmarkStart w:id="164" w:name="_Toc73962753"/>
      <w:bookmarkStart w:id="165" w:name="_Toc75259909"/>
      <w:bookmarkStart w:id="166" w:name="_Toc75275443"/>
      <w:bookmarkStart w:id="167" w:name="_Toc75275954"/>
      <w:bookmarkStart w:id="168" w:name="_Toc76541453"/>
      <w:bookmarkStart w:id="169" w:name="_Toc82437222"/>
      <w:bookmarkStart w:id="170" w:name="_Toc89944587"/>
      <w:bookmarkStart w:id="171" w:name="_Toc98753605"/>
      <w:bookmarkStart w:id="172" w:name="_Toc106180591"/>
      <w:bookmarkStart w:id="173" w:name="_Toc114150627"/>
      <w:bookmarkStart w:id="174" w:name="_Toc124151030"/>
      <w:bookmarkStart w:id="175" w:name="_Toc124151550"/>
      <w:bookmarkStart w:id="176" w:name="_Toc124152070"/>
      <w:bookmarkStart w:id="177" w:name="_Toc130396602"/>
      <w:bookmarkStart w:id="178" w:name="_Toc130397122"/>
      <w:bookmarkStart w:id="179" w:name="_Toc137558226"/>
      <w:bookmarkStart w:id="180" w:name="_Toc138862051"/>
      <w:bookmarkStart w:id="181" w:name="_Toc145532108"/>
      <w:bookmarkStart w:id="182" w:name="_Toc163218521"/>
      <w:bookmarkStart w:id="183" w:name="_Toc176701850"/>
      <w:bookmarkEnd w:id="162"/>
      <w:bookmarkEnd w:id="163"/>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46CBF81" w14:textId="5DA1823C" w:rsidR="00EA6CFC" w:rsidRPr="00BE5108" w:rsidRDefault="00EA6CFC" w:rsidP="006725BC">
      <w:pPr>
        <w:pStyle w:val="Heading2"/>
        <w:rPr>
          <w:rFonts w:eastAsiaTheme="minorEastAsia"/>
        </w:rPr>
      </w:pPr>
      <w:bookmarkStart w:id="184" w:name="_Toc73962754"/>
      <w:bookmarkStart w:id="185" w:name="_Toc75259910"/>
      <w:bookmarkStart w:id="186" w:name="_Toc75275444"/>
      <w:bookmarkStart w:id="187" w:name="_Toc75275955"/>
      <w:bookmarkStart w:id="188" w:name="_Toc76541454"/>
      <w:bookmarkStart w:id="189" w:name="_Toc82437223"/>
      <w:bookmarkStart w:id="190" w:name="_Toc89944588"/>
      <w:bookmarkStart w:id="191" w:name="_Toc98753606"/>
      <w:bookmarkStart w:id="192" w:name="_Toc106180592"/>
      <w:bookmarkStart w:id="193" w:name="_Toc114150628"/>
      <w:bookmarkStart w:id="194" w:name="_Toc124151031"/>
      <w:bookmarkStart w:id="195" w:name="_Toc124151551"/>
      <w:bookmarkStart w:id="196" w:name="_Toc124152071"/>
      <w:bookmarkStart w:id="197" w:name="_Toc130396603"/>
      <w:bookmarkStart w:id="198" w:name="_Toc130397123"/>
      <w:bookmarkStart w:id="199" w:name="_Toc137558227"/>
      <w:bookmarkStart w:id="200" w:name="_Toc138862052"/>
      <w:bookmarkStart w:id="201" w:name="_Toc145532109"/>
      <w:bookmarkStart w:id="202" w:name="_Toc163218522"/>
      <w:bookmarkStart w:id="203" w:name="_Toc176701851"/>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AFBA615" w14:textId="77777777" w:rsidR="008D3EE5" w:rsidRPr="00BE5108" w:rsidRDefault="008D3EE5" w:rsidP="00F22766">
      <w:pPr>
        <w:pStyle w:val="Heading3"/>
        <w:rPr>
          <w:rFonts w:eastAsiaTheme="minorEastAsia"/>
        </w:rPr>
      </w:pPr>
      <w:bookmarkStart w:id="204" w:name="_Toc73962755"/>
      <w:bookmarkStart w:id="205" w:name="_Toc75259911"/>
      <w:bookmarkStart w:id="206" w:name="_Toc75275445"/>
      <w:bookmarkStart w:id="207" w:name="_Toc75275956"/>
      <w:bookmarkStart w:id="208" w:name="_Toc76541455"/>
      <w:bookmarkStart w:id="209" w:name="_Toc82437224"/>
      <w:bookmarkStart w:id="210" w:name="_Toc89944589"/>
      <w:bookmarkStart w:id="211" w:name="_Toc98753607"/>
      <w:bookmarkStart w:id="212" w:name="_Toc106180593"/>
      <w:bookmarkStart w:id="213" w:name="_Toc114150629"/>
      <w:bookmarkStart w:id="214" w:name="_Toc124151032"/>
      <w:bookmarkStart w:id="215" w:name="_Toc124151552"/>
      <w:bookmarkStart w:id="216" w:name="_Toc124152072"/>
      <w:bookmarkStart w:id="217" w:name="_Toc130396604"/>
      <w:bookmarkStart w:id="218" w:name="_Toc130397124"/>
      <w:bookmarkStart w:id="219" w:name="_Toc137558228"/>
      <w:bookmarkStart w:id="220" w:name="_Toc138862053"/>
      <w:bookmarkStart w:id="221" w:name="_Toc145532110"/>
      <w:bookmarkStart w:id="222" w:name="_Toc163218523"/>
      <w:bookmarkStart w:id="223" w:name="_Toc176701852"/>
      <w:r w:rsidRPr="00BE5108">
        <w:rPr>
          <w:rFonts w:eastAsiaTheme="minorEastAsia"/>
        </w:rPr>
        <w:t>4.1.1</w:t>
      </w:r>
      <w:r w:rsidRPr="00BE5108">
        <w:rPr>
          <w:rFonts w:eastAsiaTheme="minorEastAsia"/>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24" w:name="_Toc73962756"/>
      <w:bookmarkStart w:id="225" w:name="_Toc75259912"/>
      <w:bookmarkStart w:id="226" w:name="_Toc75275446"/>
      <w:bookmarkStart w:id="227" w:name="_Toc75275957"/>
      <w:bookmarkStart w:id="228" w:name="_Toc76541456"/>
      <w:bookmarkStart w:id="229" w:name="_Toc82437225"/>
      <w:bookmarkStart w:id="230" w:name="_Toc89944590"/>
      <w:bookmarkStart w:id="231" w:name="_Toc98753608"/>
      <w:bookmarkStart w:id="232" w:name="_Toc106180594"/>
      <w:bookmarkStart w:id="233" w:name="_Toc114150630"/>
      <w:bookmarkStart w:id="234" w:name="_Toc124151033"/>
      <w:bookmarkStart w:id="235" w:name="_Toc124151553"/>
      <w:bookmarkStart w:id="236" w:name="_Toc124152073"/>
      <w:bookmarkStart w:id="237" w:name="_Toc130396605"/>
      <w:bookmarkStart w:id="238" w:name="_Toc130397125"/>
      <w:bookmarkStart w:id="239" w:name="_Toc137558229"/>
      <w:bookmarkStart w:id="240" w:name="_Toc138862054"/>
      <w:bookmarkStart w:id="241" w:name="_Toc145532111"/>
      <w:bookmarkStart w:id="242" w:name="_Toc163218524"/>
      <w:bookmarkStart w:id="243" w:name="_Toc176701853"/>
      <w:r w:rsidRPr="00BE5108">
        <w:rPr>
          <w:rFonts w:eastAsiaTheme="minorEastAsia"/>
        </w:rPr>
        <w:t>4.1.2</w:t>
      </w:r>
      <w:r w:rsidRPr="00BE5108">
        <w:rPr>
          <w:rFonts w:eastAsiaTheme="minorEastAsia"/>
        </w:rPr>
        <w:tab/>
        <w:t>Acceptable uncertainty of Test System</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D56ACFD" w14:textId="77777777" w:rsidR="008D3EE5" w:rsidRPr="00BE5108" w:rsidRDefault="008D3EE5" w:rsidP="008D3EE5">
      <w:pPr>
        <w:pStyle w:val="Heading4"/>
        <w:rPr>
          <w:rFonts w:eastAsiaTheme="minorEastAsia"/>
        </w:rPr>
      </w:pPr>
      <w:bookmarkStart w:id="244" w:name="_Toc73962757"/>
      <w:bookmarkStart w:id="245" w:name="_Toc75259913"/>
      <w:bookmarkStart w:id="246" w:name="_Toc75275447"/>
      <w:bookmarkStart w:id="247" w:name="_Toc75275958"/>
      <w:bookmarkStart w:id="248" w:name="_Toc76541457"/>
      <w:bookmarkStart w:id="249" w:name="_Toc82437226"/>
      <w:bookmarkStart w:id="250" w:name="_Toc89944591"/>
      <w:bookmarkStart w:id="251" w:name="_Toc98753609"/>
      <w:bookmarkStart w:id="252" w:name="_Toc106180595"/>
      <w:bookmarkStart w:id="253" w:name="_Toc114150631"/>
      <w:bookmarkStart w:id="254" w:name="_Toc124151034"/>
      <w:bookmarkStart w:id="255" w:name="_Toc124151554"/>
      <w:bookmarkStart w:id="256" w:name="_Toc124152074"/>
      <w:bookmarkStart w:id="257" w:name="_Toc130396606"/>
      <w:bookmarkStart w:id="258" w:name="_Toc130397126"/>
      <w:bookmarkStart w:id="259" w:name="_Toc137558230"/>
      <w:bookmarkStart w:id="260" w:name="_Toc138862055"/>
      <w:bookmarkStart w:id="261" w:name="_Toc145532112"/>
      <w:bookmarkStart w:id="262" w:name="_Toc163218525"/>
      <w:bookmarkStart w:id="263" w:name="_Toc176701854"/>
      <w:r w:rsidRPr="00BE5108">
        <w:rPr>
          <w:rFonts w:eastAsiaTheme="minorEastAsia"/>
        </w:rPr>
        <w:t>4.1.2.1</w:t>
      </w:r>
      <w:r w:rsidRPr="00BE5108">
        <w:rPr>
          <w:rFonts w:eastAsiaTheme="minorEastAsia"/>
        </w:rPr>
        <w:tab/>
        <w:t>General</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64" w:name="_Toc73962758"/>
      <w:bookmarkStart w:id="265" w:name="_Toc75259914"/>
      <w:bookmarkStart w:id="266" w:name="_Toc75275448"/>
      <w:bookmarkStart w:id="267" w:name="_Toc75275959"/>
      <w:bookmarkStart w:id="268" w:name="_Toc76541458"/>
      <w:bookmarkStart w:id="269" w:name="_Toc82437227"/>
      <w:bookmarkStart w:id="270" w:name="_Toc89944592"/>
      <w:bookmarkStart w:id="271" w:name="_Toc98753610"/>
      <w:bookmarkStart w:id="272" w:name="_Toc106180596"/>
      <w:bookmarkStart w:id="273" w:name="_Toc114150632"/>
      <w:bookmarkStart w:id="274" w:name="_Toc124151035"/>
      <w:bookmarkStart w:id="275" w:name="_Toc124151555"/>
      <w:bookmarkStart w:id="276" w:name="_Toc124152075"/>
      <w:bookmarkStart w:id="277" w:name="_Toc130396607"/>
      <w:bookmarkStart w:id="278" w:name="_Toc130397127"/>
      <w:bookmarkStart w:id="279" w:name="_Toc137558231"/>
      <w:bookmarkStart w:id="280" w:name="_Toc138862056"/>
      <w:bookmarkStart w:id="281" w:name="_Toc145532113"/>
      <w:bookmarkStart w:id="282" w:name="_Toc163218526"/>
      <w:bookmarkStart w:id="283" w:name="_Toc176701855"/>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96DD1E2" w14:textId="77777777" w:rsidR="007C4318" w:rsidRDefault="007C4318" w:rsidP="007C4318">
      <w:pPr>
        <w:pStyle w:val="TH"/>
      </w:pPr>
      <w:bookmarkStart w:id="284" w:name="_Toc73962759"/>
      <w:bookmarkStart w:id="285" w:name="_Toc75259915"/>
      <w:bookmarkStart w:id="286" w:name="_Toc75275449"/>
      <w:bookmarkStart w:id="287" w:name="_Toc75275960"/>
      <w:bookmarkStart w:id="288" w:name="_Toc76541459"/>
      <w:bookmarkStart w:id="289" w:name="_Toc82437228"/>
      <w:bookmarkStart w:id="290" w:name="_Toc89944593"/>
      <w:bookmarkStart w:id="291" w:name="_Toc98753611"/>
      <w:bookmarkStart w:id="292"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93" w:name="_Toc114150633"/>
      <w:bookmarkStart w:id="294" w:name="_Toc124151036"/>
      <w:bookmarkStart w:id="295" w:name="_Toc124151556"/>
      <w:bookmarkStart w:id="296" w:name="_Toc124152076"/>
      <w:bookmarkStart w:id="297" w:name="_Toc130396608"/>
      <w:bookmarkStart w:id="298" w:name="_Toc130397128"/>
      <w:bookmarkStart w:id="299" w:name="_Toc137558232"/>
      <w:bookmarkStart w:id="300" w:name="_Toc138862057"/>
      <w:bookmarkStart w:id="301" w:name="_Toc145532114"/>
      <w:bookmarkStart w:id="302" w:name="_Toc163218527"/>
      <w:bookmarkStart w:id="303" w:name="_Toc176701856"/>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04" w:name="_Toc73962760"/>
    </w:p>
    <w:p w14:paraId="5606AEC8" w14:textId="5E61A932" w:rsidR="008D3EE5" w:rsidRPr="00BE5108" w:rsidRDefault="008D3EE5" w:rsidP="008D3EE5">
      <w:pPr>
        <w:pStyle w:val="Heading4"/>
        <w:rPr>
          <w:rFonts w:eastAsiaTheme="minorEastAsia"/>
          <w:lang w:eastAsia="sv-SE"/>
        </w:rPr>
      </w:pPr>
      <w:bookmarkStart w:id="305" w:name="_Toc75259916"/>
      <w:bookmarkStart w:id="306" w:name="_Toc75275450"/>
      <w:bookmarkStart w:id="307" w:name="_Toc75275961"/>
      <w:bookmarkStart w:id="308" w:name="_Toc76541460"/>
      <w:bookmarkStart w:id="309" w:name="_Toc82437229"/>
      <w:bookmarkStart w:id="310" w:name="_Toc89944594"/>
      <w:bookmarkStart w:id="311" w:name="_Toc98753612"/>
      <w:bookmarkStart w:id="312" w:name="_Toc106180598"/>
      <w:bookmarkStart w:id="313" w:name="_Toc114150634"/>
      <w:bookmarkStart w:id="314" w:name="_Toc124151037"/>
      <w:bookmarkStart w:id="315" w:name="_Toc124151557"/>
      <w:bookmarkStart w:id="316" w:name="_Toc124152077"/>
      <w:bookmarkStart w:id="317" w:name="_Toc130396609"/>
      <w:bookmarkStart w:id="318" w:name="_Toc130397129"/>
      <w:bookmarkStart w:id="319" w:name="_Toc137558233"/>
      <w:bookmarkStart w:id="320" w:name="_Toc138862058"/>
      <w:bookmarkStart w:id="321" w:name="_Toc145532115"/>
      <w:bookmarkStart w:id="322" w:name="_Toc163218528"/>
      <w:bookmarkStart w:id="323" w:name="_Toc176701857"/>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695F9499" w14:textId="77777777" w:rsidR="006A73D9" w:rsidRPr="002A625F" w:rsidRDefault="006A73D9" w:rsidP="006A73D9">
      <w:pPr>
        <w:pStyle w:val="TH"/>
        <w:rPr>
          <w:lang w:eastAsia="en-GB"/>
        </w:rPr>
      </w:pPr>
      <w:bookmarkStart w:id="324" w:name="_Toc73962761"/>
      <w:bookmarkStart w:id="325" w:name="_Toc75259917"/>
      <w:bookmarkStart w:id="326" w:name="_Toc75275451"/>
      <w:bookmarkStart w:id="327" w:name="_Toc75275962"/>
      <w:bookmarkStart w:id="328" w:name="_Toc76541461"/>
      <w:bookmarkStart w:id="329" w:name="_Toc82437230"/>
      <w:bookmarkStart w:id="330" w:name="_Toc89944595"/>
      <w:bookmarkStart w:id="331" w:name="_Toc98753613"/>
      <w:bookmarkStart w:id="332" w:name="_Toc106180599"/>
      <w:bookmarkStart w:id="333" w:name="_Toc114150635"/>
      <w:bookmarkStart w:id="334" w:name="_Toc124151038"/>
      <w:bookmarkStart w:id="335" w:name="_Toc124151558"/>
      <w:bookmarkStart w:id="336" w:name="_Toc124152078"/>
      <w:bookmarkStart w:id="337" w:name="_Toc130396610"/>
      <w:bookmarkStart w:id="338" w:name="_Toc130397130"/>
      <w:bookmarkStart w:id="339" w:name="_Toc137558234"/>
      <w:bookmarkStart w:id="340"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41" w:name="_Toc145532116"/>
      <w:bookmarkStart w:id="342" w:name="_Toc163218529"/>
      <w:bookmarkStart w:id="343" w:name="_Toc176701858"/>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44" w:name="_Toc73962762"/>
      <w:bookmarkStart w:id="345" w:name="_Toc75259918"/>
      <w:bookmarkStart w:id="346" w:name="_Toc75275452"/>
      <w:bookmarkStart w:id="347" w:name="_Toc75275963"/>
      <w:bookmarkStart w:id="348" w:name="_Toc76541462"/>
      <w:bookmarkStart w:id="349" w:name="_Toc82437231"/>
      <w:bookmarkStart w:id="350" w:name="_Toc89944596"/>
      <w:bookmarkStart w:id="351" w:name="_Toc98753614"/>
      <w:bookmarkStart w:id="352" w:name="_Toc106180600"/>
      <w:bookmarkStart w:id="353" w:name="_Toc114150636"/>
      <w:bookmarkStart w:id="354" w:name="_Toc124151039"/>
      <w:bookmarkStart w:id="355" w:name="_Toc124151559"/>
      <w:bookmarkStart w:id="356" w:name="_Toc124152079"/>
      <w:bookmarkStart w:id="357" w:name="_Toc130396611"/>
      <w:bookmarkStart w:id="358" w:name="_Toc130397131"/>
      <w:bookmarkStart w:id="359" w:name="_Toc137558235"/>
      <w:bookmarkStart w:id="360" w:name="_Toc138862060"/>
      <w:bookmarkStart w:id="361" w:name="_Toc145532117"/>
      <w:bookmarkStart w:id="362" w:name="_Toc163218530"/>
      <w:bookmarkStart w:id="363" w:name="_Toc176701859"/>
      <w:r w:rsidRPr="00BE5108">
        <w:rPr>
          <w:rFonts w:eastAsiaTheme="minorEastAsia"/>
        </w:rPr>
        <w:t>4.2</w:t>
      </w:r>
      <w:r w:rsidRPr="00BE5108">
        <w:rPr>
          <w:rFonts w:eastAsiaTheme="minorEastAsia"/>
        </w:rPr>
        <w:tab/>
        <w:t>Conducted requirement reference points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9D4F336" w14:textId="77777777" w:rsidR="008D3EE5" w:rsidRPr="00BE5108" w:rsidRDefault="008D3EE5" w:rsidP="008D3EE5">
      <w:pPr>
        <w:pStyle w:val="Heading3"/>
        <w:rPr>
          <w:rFonts w:eastAsiaTheme="minorEastAsia"/>
        </w:rPr>
      </w:pPr>
      <w:bookmarkStart w:id="364" w:name="_Toc73962763"/>
      <w:bookmarkStart w:id="365" w:name="_Toc75259919"/>
      <w:bookmarkStart w:id="366" w:name="_Toc75275453"/>
      <w:bookmarkStart w:id="367" w:name="_Toc75275964"/>
      <w:bookmarkStart w:id="368" w:name="_Toc76541463"/>
      <w:bookmarkStart w:id="369" w:name="_Toc82437232"/>
      <w:bookmarkStart w:id="370" w:name="_Toc89944597"/>
      <w:bookmarkStart w:id="371" w:name="_Toc98753615"/>
      <w:bookmarkStart w:id="372" w:name="_Toc106180601"/>
      <w:bookmarkStart w:id="373" w:name="_Toc114150637"/>
      <w:bookmarkStart w:id="374" w:name="_Toc124151040"/>
      <w:bookmarkStart w:id="375" w:name="_Toc124151560"/>
      <w:bookmarkStart w:id="376" w:name="_Toc124152080"/>
      <w:bookmarkStart w:id="377" w:name="_Toc130396612"/>
      <w:bookmarkStart w:id="378" w:name="_Toc130397132"/>
      <w:bookmarkStart w:id="379" w:name="_Toc137558236"/>
      <w:bookmarkStart w:id="380" w:name="_Toc138862061"/>
      <w:bookmarkStart w:id="381" w:name="_Toc145532118"/>
      <w:bookmarkStart w:id="382" w:name="_Toc163218531"/>
      <w:bookmarkStart w:id="383" w:name="_Toc176701860"/>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pt;height:196pt" o:ole="">
            <v:imagedata r:id="rId11" o:title=""/>
          </v:shape>
          <o:OLEObject Type="Embed" ProgID="Word.Picture.8" ShapeID="_x0000_i1026" DrawAspect="Content" ObjectID="_1788613605"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84" w:name="_Toc73962764"/>
      <w:bookmarkStart w:id="385" w:name="_Toc75259920"/>
      <w:bookmarkStart w:id="386" w:name="_Toc75275454"/>
      <w:bookmarkStart w:id="387" w:name="_Toc75275965"/>
      <w:bookmarkStart w:id="388" w:name="_Toc76541464"/>
      <w:bookmarkStart w:id="389" w:name="_Toc82437233"/>
      <w:bookmarkStart w:id="390" w:name="_Toc89944598"/>
      <w:bookmarkStart w:id="391" w:name="_Toc98753616"/>
      <w:bookmarkStart w:id="392" w:name="_Toc106180602"/>
      <w:bookmarkStart w:id="393" w:name="_Toc114150638"/>
      <w:bookmarkStart w:id="394" w:name="_Toc124151041"/>
      <w:bookmarkStart w:id="395" w:name="_Toc124151561"/>
      <w:bookmarkStart w:id="396" w:name="_Toc124152081"/>
      <w:bookmarkStart w:id="397" w:name="_Toc130396613"/>
      <w:bookmarkStart w:id="398" w:name="_Toc130397133"/>
      <w:bookmarkStart w:id="399" w:name="_Toc137558237"/>
      <w:bookmarkStart w:id="400" w:name="_Toc138862062"/>
      <w:bookmarkStart w:id="401" w:name="_Toc145532119"/>
      <w:bookmarkStart w:id="402" w:name="_Toc163218532"/>
      <w:bookmarkStart w:id="403" w:name="_Toc176701861"/>
      <w:r w:rsidRPr="00BE5108">
        <w:rPr>
          <w:rFonts w:eastAsiaTheme="minorEastAsia"/>
        </w:rPr>
        <w:t>4.3</w:t>
      </w:r>
      <w:r w:rsidR="00FF7252" w:rsidRPr="00BE5108">
        <w:rPr>
          <w:rFonts w:eastAsiaTheme="minorEastAsia"/>
        </w:rPr>
        <w:tab/>
      </w:r>
      <w:r w:rsidRPr="00BE5108">
        <w:rPr>
          <w:rFonts w:eastAsiaTheme="minorEastAsia"/>
        </w:rPr>
        <w:t>IAB classes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3DF7C8C" w14:textId="77777777" w:rsidR="008D3EE5" w:rsidRPr="00BE5108" w:rsidRDefault="008D3EE5" w:rsidP="008D3EE5">
      <w:pPr>
        <w:pStyle w:val="Heading3"/>
        <w:rPr>
          <w:rFonts w:eastAsiaTheme="minorEastAsia"/>
        </w:rPr>
      </w:pPr>
      <w:bookmarkStart w:id="404" w:name="_Toc73962765"/>
      <w:bookmarkStart w:id="405" w:name="_Toc75259921"/>
      <w:bookmarkStart w:id="406" w:name="_Toc75275455"/>
      <w:bookmarkStart w:id="407" w:name="_Toc75275966"/>
      <w:bookmarkStart w:id="408" w:name="_Toc76541465"/>
      <w:bookmarkStart w:id="409" w:name="_Toc82437234"/>
      <w:bookmarkStart w:id="410" w:name="_Toc89944599"/>
      <w:bookmarkStart w:id="411" w:name="_Toc98753617"/>
      <w:bookmarkStart w:id="412" w:name="_Toc106180603"/>
      <w:bookmarkStart w:id="413" w:name="_Toc114150639"/>
      <w:bookmarkStart w:id="414" w:name="_Toc124151042"/>
      <w:bookmarkStart w:id="415" w:name="_Toc124151562"/>
      <w:bookmarkStart w:id="416" w:name="_Toc124152082"/>
      <w:bookmarkStart w:id="417" w:name="_Toc130396614"/>
      <w:bookmarkStart w:id="418" w:name="_Toc130397134"/>
      <w:bookmarkStart w:id="419" w:name="_Toc137558238"/>
      <w:bookmarkStart w:id="420" w:name="_Toc138862063"/>
      <w:bookmarkStart w:id="421" w:name="_Toc145532120"/>
      <w:bookmarkStart w:id="422" w:name="_Toc163218533"/>
      <w:bookmarkStart w:id="423" w:name="_Toc176701862"/>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24" w:name="_Toc73962766"/>
      <w:bookmarkStart w:id="425" w:name="_Toc75259922"/>
      <w:bookmarkStart w:id="426" w:name="_Toc75275456"/>
      <w:bookmarkStart w:id="427" w:name="_Toc75275967"/>
      <w:bookmarkStart w:id="428" w:name="_Toc76541466"/>
      <w:bookmarkStart w:id="429" w:name="_Toc82437235"/>
      <w:bookmarkStart w:id="430" w:name="_Toc89944600"/>
      <w:bookmarkStart w:id="431" w:name="_Toc98753618"/>
      <w:bookmarkStart w:id="432" w:name="_Toc106180604"/>
      <w:bookmarkStart w:id="433" w:name="_Toc114150640"/>
      <w:bookmarkStart w:id="434" w:name="_Toc124151043"/>
      <w:bookmarkStart w:id="435" w:name="_Toc124151563"/>
      <w:bookmarkStart w:id="436" w:name="_Toc124152083"/>
      <w:bookmarkStart w:id="437" w:name="_Toc130396615"/>
      <w:bookmarkStart w:id="438" w:name="_Toc130397135"/>
      <w:bookmarkStart w:id="439" w:name="_Toc137558239"/>
      <w:bookmarkStart w:id="440" w:name="_Toc138862064"/>
      <w:bookmarkStart w:id="441" w:name="_Toc145532121"/>
      <w:bookmarkStart w:id="442" w:name="_Toc163218534"/>
      <w:bookmarkStart w:id="443" w:name="_Toc176701863"/>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44" w:name="_Toc73962767"/>
      <w:bookmarkStart w:id="445" w:name="_Toc75259923"/>
      <w:bookmarkStart w:id="446" w:name="_Toc75275457"/>
      <w:bookmarkStart w:id="447" w:name="_Toc75275968"/>
      <w:bookmarkStart w:id="448" w:name="_Toc76541467"/>
      <w:bookmarkStart w:id="449" w:name="_Toc82437236"/>
      <w:bookmarkStart w:id="450" w:name="_Toc89944601"/>
      <w:bookmarkStart w:id="451" w:name="_Toc98753619"/>
      <w:bookmarkStart w:id="452" w:name="_Toc106180605"/>
      <w:bookmarkStart w:id="453" w:name="_Toc114150641"/>
      <w:bookmarkStart w:id="454" w:name="_Toc124151044"/>
      <w:bookmarkStart w:id="455" w:name="_Toc124151564"/>
      <w:bookmarkStart w:id="456" w:name="_Toc124152084"/>
      <w:bookmarkStart w:id="457" w:name="_Toc130396616"/>
      <w:bookmarkStart w:id="458" w:name="_Toc130397136"/>
      <w:bookmarkStart w:id="459" w:name="_Toc137558240"/>
      <w:bookmarkStart w:id="460" w:name="_Toc138862065"/>
      <w:bookmarkStart w:id="461" w:name="_Toc145532122"/>
      <w:bookmarkStart w:id="462" w:name="_Toc163218535"/>
      <w:bookmarkStart w:id="463" w:name="_Toc176701864"/>
      <w:r w:rsidRPr="00BE5108">
        <w:rPr>
          <w:rFonts w:eastAsiaTheme="minorEastAsia"/>
        </w:rPr>
        <w:t>4.4</w:t>
      </w:r>
      <w:r w:rsidR="00FF7252" w:rsidRPr="00BE5108">
        <w:rPr>
          <w:rFonts w:eastAsiaTheme="minorEastAsia"/>
        </w:rPr>
        <w:tab/>
      </w:r>
      <w:r w:rsidRPr="00BE5108">
        <w:rPr>
          <w:rFonts w:eastAsiaTheme="minorEastAsia"/>
        </w:rPr>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64" w:name="_Toc73962768"/>
      <w:bookmarkStart w:id="465" w:name="_Toc75259924"/>
      <w:bookmarkStart w:id="466" w:name="_Toc75275458"/>
      <w:bookmarkStart w:id="467" w:name="_Toc75275969"/>
      <w:bookmarkStart w:id="468" w:name="_Toc76541468"/>
      <w:bookmarkStart w:id="469" w:name="_Toc82437237"/>
      <w:bookmarkStart w:id="470" w:name="_Toc89944602"/>
      <w:bookmarkStart w:id="471" w:name="_Toc98753620"/>
      <w:bookmarkStart w:id="472" w:name="_Toc106180606"/>
      <w:bookmarkStart w:id="473" w:name="_Toc114150642"/>
      <w:bookmarkStart w:id="474" w:name="_Toc124151045"/>
      <w:bookmarkStart w:id="475" w:name="_Toc124151565"/>
      <w:bookmarkStart w:id="476" w:name="_Toc124152085"/>
      <w:bookmarkStart w:id="477" w:name="_Toc130396617"/>
      <w:bookmarkStart w:id="478" w:name="_Toc130397137"/>
      <w:bookmarkStart w:id="479" w:name="_Toc137558241"/>
      <w:bookmarkStart w:id="480" w:name="_Toc138862066"/>
      <w:bookmarkStart w:id="481" w:name="_Toc145532123"/>
      <w:bookmarkStart w:id="482" w:name="_Toc163218536"/>
      <w:bookmarkStart w:id="483" w:name="_Toc176701865"/>
      <w:r w:rsidRPr="00BE5108">
        <w:rPr>
          <w:rFonts w:eastAsiaTheme="minorEastAsia"/>
        </w:rPr>
        <w:t>4.5</w:t>
      </w:r>
      <w:r w:rsidR="00FF7252" w:rsidRPr="00BE5108">
        <w:rPr>
          <w:rFonts w:eastAsiaTheme="minorEastAsia"/>
        </w:rPr>
        <w:tab/>
      </w:r>
      <w:r w:rsidRPr="00BE5108">
        <w:rPr>
          <w:rFonts w:eastAsiaTheme="minorEastAsia"/>
        </w:rPr>
        <w:t>IAB configurations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C44F797" w14:textId="77777777" w:rsidR="008D3EE5" w:rsidRPr="00BE5108" w:rsidRDefault="008D3EE5" w:rsidP="008D3EE5">
      <w:pPr>
        <w:pStyle w:val="Heading3"/>
        <w:rPr>
          <w:rFonts w:eastAsiaTheme="minorEastAsia"/>
        </w:rPr>
      </w:pPr>
      <w:bookmarkStart w:id="484" w:name="_Toc73962769"/>
      <w:bookmarkStart w:id="485" w:name="_Toc75259925"/>
      <w:bookmarkStart w:id="486" w:name="_Toc75275459"/>
      <w:bookmarkStart w:id="487" w:name="_Toc75275970"/>
      <w:bookmarkStart w:id="488" w:name="_Toc76541469"/>
      <w:bookmarkStart w:id="489" w:name="_Toc82437238"/>
      <w:bookmarkStart w:id="490" w:name="_Toc89944603"/>
      <w:bookmarkStart w:id="491" w:name="_Toc98753621"/>
      <w:bookmarkStart w:id="492" w:name="_Toc106180607"/>
      <w:bookmarkStart w:id="493" w:name="_Toc114150643"/>
      <w:bookmarkStart w:id="494" w:name="_Toc124151046"/>
      <w:bookmarkStart w:id="495" w:name="_Toc124151566"/>
      <w:bookmarkStart w:id="496" w:name="_Toc124152086"/>
      <w:bookmarkStart w:id="497" w:name="_Toc130396618"/>
      <w:bookmarkStart w:id="498" w:name="_Toc130397138"/>
      <w:bookmarkStart w:id="499" w:name="_Toc137558242"/>
      <w:bookmarkStart w:id="500" w:name="_Toc138862067"/>
      <w:bookmarkStart w:id="501" w:name="_Toc145532124"/>
      <w:bookmarkStart w:id="502" w:name="_Toc163218537"/>
      <w:bookmarkStart w:id="503" w:name="_Toc176701866"/>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CDB2C42" w14:textId="77777777" w:rsidR="008D3EE5" w:rsidRPr="00BE5108" w:rsidRDefault="008D3EE5" w:rsidP="008D3EE5">
      <w:pPr>
        <w:pStyle w:val="Heading4"/>
        <w:rPr>
          <w:rFonts w:eastAsiaTheme="minorEastAsia"/>
        </w:rPr>
      </w:pPr>
      <w:bookmarkStart w:id="504" w:name="_Toc73962770"/>
      <w:bookmarkStart w:id="505" w:name="_Toc75259926"/>
      <w:bookmarkStart w:id="506" w:name="_Toc75275460"/>
      <w:bookmarkStart w:id="507" w:name="_Toc75275971"/>
      <w:bookmarkStart w:id="508" w:name="_Toc76541470"/>
      <w:bookmarkStart w:id="509" w:name="_Toc82437239"/>
      <w:bookmarkStart w:id="510" w:name="_Toc89944604"/>
      <w:bookmarkStart w:id="511" w:name="_Toc98753622"/>
      <w:bookmarkStart w:id="512" w:name="_Toc106180608"/>
      <w:bookmarkStart w:id="513" w:name="_Toc114150644"/>
      <w:bookmarkStart w:id="514" w:name="_Toc124151047"/>
      <w:bookmarkStart w:id="515" w:name="_Toc124151567"/>
      <w:bookmarkStart w:id="516" w:name="_Toc124152087"/>
      <w:bookmarkStart w:id="517" w:name="_Toc130396619"/>
      <w:bookmarkStart w:id="518" w:name="_Toc130397139"/>
      <w:bookmarkStart w:id="519" w:name="_Toc137558243"/>
      <w:bookmarkStart w:id="520" w:name="_Toc138862068"/>
      <w:bookmarkStart w:id="521" w:name="_Toc145532125"/>
      <w:bookmarkStart w:id="522" w:name="_Toc163218538"/>
      <w:bookmarkStart w:id="523" w:name="_Toc176701867"/>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pt" o:ole="">
            <v:imagedata r:id="rId13" o:title=""/>
          </v:shape>
          <o:OLEObject Type="Embed" ProgID="Word.Picture.8" ShapeID="_x0000_i1027" DrawAspect="Content" ObjectID="_1788613606"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24" w:name="_Toc73962771"/>
      <w:bookmarkStart w:id="525" w:name="_Toc75259927"/>
      <w:bookmarkStart w:id="526" w:name="_Toc75275461"/>
      <w:bookmarkStart w:id="527" w:name="_Toc75275972"/>
      <w:bookmarkStart w:id="528" w:name="_Toc76541471"/>
      <w:bookmarkStart w:id="529" w:name="_Toc82437240"/>
      <w:bookmarkStart w:id="530" w:name="_Toc89944605"/>
      <w:bookmarkStart w:id="531" w:name="_Toc98753623"/>
      <w:bookmarkStart w:id="532" w:name="_Toc106180609"/>
      <w:bookmarkStart w:id="533" w:name="_Toc114150645"/>
      <w:bookmarkStart w:id="534" w:name="_Toc124151048"/>
      <w:bookmarkStart w:id="535" w:name="_Toc124151568"/>
      <w:bookmarkStart w:id="536" w:name="_Toc124152088"/>
      <w:bookmarkStart w:id="537" w:name="_Toc130396620"/>
      <w:bookmarkStart w:id="538" w:name="_Toc130397140"/>
      <w:bookmarkStart w:id="539" w:name="_Toc137558244"/>
      <w:bookmarkStart w:id="540" w:name="_Toc138862069"/>
      <w:bookmarkStart w:id="541" w:name="_Toc145532126"/>
      <w:bookmarkStart w:id="542" w:name="_Toc163218539"/>
      <w:bookmarkStart w:id="543" w:name="_Toc176701868"/>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pt" o:ole="">
            <v:imagedata r:id="rId15" o:title=""/>
          </v:shape>
          <o:OLEObject Type="Embed" ProgID="Word.Picture.8" ShapeID="_x0000_i1028" DrawAspect="Content" ObjectID="_1788613607"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44" w:name="_Toc73962772"/>
      <w:bookmarkStart w:id="545" w:name="_Toc75259928"/>
      <w:bookmarkStart w:id="546" w:name="_Toc75275462"/>
      <w:bookmarkStart w:id="547" w:name="_Toc75275973"/>
      <w:bookmarkStart w:id="548" w:name="_Toc76541472"/>
      <w:bookmarkStart w:id="549" w:name="_Toc82437241"/>
      <w:bookmarkStart w:id="550" w:name="_Toc89944606"/>
      <w:bookmarkStart w:id="551" w:name="_Toc98753624"/>
      <w:bookmarkStart w:id="552" w:name="_Toc106180610"/>
      <w:bookmarkStart w:id="553" w:name="_Toc114150646"/>
      <w:bookmarkStart w:id="554" w:name="_Toc124151049"/>
      <w:bookmarkStart w:id="555" w:name="_Toc124151569"/>
      <w:bookmarkStart w:id="556" w:name="_Toc124152089"/>
      <w:bookmarkStart w:id="557" w:name="_Toc130396621"/>
      <w:bookmarkStart w:id="558" w:name="_Toc130397141"/>
      <w:bookmarkStart w:id="559" w:name="_Toc137558245"/>
      <w:bookmarkStart w:id="560" w:name="_Toc138862070"/>
      <w:bookmarkStart w:id="561" w:name="_Toc145532127"/>
      <w:bookmarkStart w:id="562" w:name="_Toc163218540"/>
      <w:bookmarkStart w:id="563" w:name="_Toc176701869"/>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64" w:name="_Toc73962773"/>
      <w:bookmarkStart w:id="565" w:name="_Toc75259929"/>
      <w:bookmarkStart w:id="566" w:name="_Toc75275463"/>
      <w:bookmarkStart w:id="567" w:name="_Toc75275974"/>
      <w:bookmarkStart w:id="568" w:name="_Toc76541473"/>
      <w:bookmarkStart w:id="569" w:name="_Toc82437242"/>
      <w:bookmarkStart w:id="570" w:name="_Toc89944607"/>
      <w:bookmarkStart w:id="571" w:name="_Toc98753625"/>
      <w:bookmarkStart w:id="572" w:name="_Toc106180611"/>
      <w:bookmarkStart w:id="573" w:name="_Toc114150647"/>
      <w:bookmarkStart w:id="574" w:name="_Toc124151050"/>
      <w:bookmarkStart w:id="575" w:name="_Toc124151570"/>
      <w:bookmarkStart w:id="576" w:name="_Toc124152090"/>
      <w:bookmarkStart w:id="577" w:name="_Toc130396622"/>
      <w:bookmarkStart w:id="578" w:name="_Toc130397142"/>
      <w:bookmarkStart w:id="579" w:name="_Toc137558246"/>
      <w:bookmarkStart w:id="580" w:name="_Toc138862071"/>
      <w:bookmarkStart w:id="581" w:name="_Toc145532128"/>
      <w:bookmarkStart w:id="582" w:name="_Toc163218541"/>
      <w:bookmarkStart w:id="583" w:name="_Toc176701870"/>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84" w:name="_Toc73962774"/>
      <w:bookmarkStart w:id="585" w:name="_Toc75259930"/>
      <w:bookmarkStart w:id="586" w:name="_Toc75275464"/>
      <w:bookmarkStart w:id="587" w:name="_Toc75275975"/>
      <w:bookmarkStart w:id="588" w:name="_Toc76541474"/>
      <w:bookmarkStart w:id="589" w:name="_Toc82437243"/>
      <w:bookmarkStart w:id="590" w:name="_Toc89944608"/>
      <w:bookmarkStart w:id="591" w:name="_Toc98753626"/>
      <w:bookmarkStart w:id="592" w:name="_Toc106180612"/>
      <w:bookmarkStart w:id="593" w:name="_Toc114150648"/>
      <w:bookmarkStart w:id="594" w:name="_Toc124151051"/>
      <w:bookmarkStart w:id="595" w:name="_Toc124151571"/>
      <w:bookmarkStart w:id="596" w:name="_Toc124152091"/>
      <w:bookmarkStart w:id="597" w:name="_Toc130396623"/>
      <w:bookmarkStart w:id="598" w:name="_Toc130397143"/>
      <w:bookmarkStart w:id="599" w:name="_Toc137558247"/>
      <w:bookmarkStart w:id="600" w:name="_Toc138862072"/>
      <w:bookmarkStart w:id="601" w:name="_Toc145532129"/>
      <w:bookmarkStart w:id="602" w:name="_Toc163218542"/>
      <w:bookmarkStart w:id="603" w:name="_Toc176701871"/>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04" w:name="_Toc73962775"/>
      <w:bookmarkStart w:id="605" w:name="_Toc75259931"/>
      <w:bookmarkStart w:id="606" w:name="_Toc75275465"/>
      <w:bookmarkStart w:id="607" w:name="_Toc75275976"/>
      <w:bookmarkStart w:id="608" w:name="_Toc76541475"/>
      <w:bookmarkStart w:id="609" w:name="_Toc82437244"/>
      <w:bookmarkStart w:id="610" w:name="_Toc89944609"/>
      <w:bookmarkStart w:id="611" w:name="_Toc98753627"/>
      <w:bookmarkStart w:id="612" w:name="_Toc106180613"/>
      <w:bookmarkStart w:id="613" w:name="_Toc114150649"/>
      <w:bookmarkStart w:id="614" w:name="_Toc124151052"/>
      <w:bookmarkStart w:id="615" w:name="_Toc124151572"/>
      <w:bookmarkStart w:id="616" w:name="_Toc124152092"/>
      <w:bookmarkStart w:id="617" w:name="_Toc130396624"/>
      <w:bookmarkStart w:id="618" w:name="_Toc130397144"/>
      <w:bookmarkStart w:id="619" w:name="_Toc137558248"/>
      <w:bookmarkStart w:id="620" w:name="_Toc138862073"/>
      <w:bookmarkStart w:id="621" w:name="_Toc145532130"/>
      <w:bookmarkStart w:id="622" w:name="_Toc163218543"/>
      <w:bookmarkStart w:id="623" w:name="_Toc176701872"/>
      <w:r w:rsidRPr="00BE5108">
        <w:rPr>
          <w:rFonts w:eastAsiaTheme="minorEastAsia"/>
        </w:rPr>
        <w:t>4.7</w:t>
      </w:r>
      <w:r w:rsidR="00FF7252" w:rsidRPr="00BE5108">
        <w:rPr>
          <w:rFonts w:eastAsiaTheme="minorEastAsia"/>
        </w:rPr>
        <w:tab/>
      </w:r>
      <w:r w:rsidRPr="00BE5108">
        <w:rPr>
          <w:rFonts w:eastAsiaTheme="minorEastAsia"/>
        </w:rPr>
        <w:t>Test configurations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8401278" w14:textId="77777777" w:rsidR="00AD1976" w:rsidRPr="00BE5108" w:rsidRDefault="00AD1976" w:rsidP="00FF7252">
      <w:pPr>
        <w:pStyle w:val="Heading3"/>
      </w:pPr>
      <w:bookmarkStart w:id="624" w:name="_Toc75259932"/>
      <w:bookmarkStart w:id="625" w:name="_Toc75275466"/>
      <w:bookmarkStart w:id="626" w:name="_Toc75275977"/>
      <w:bookmarkStart w:id="627" w:name="_Toc76541476"/>
      <w:bookmarkStart w:id="628" w:name="_Toc82437245"/>
      <w:bookmarkStart w:id="629" w:name="_Toc89944610"/>
      <w:bookmarkStart w:id="630" w:name="_Toc98753628"/>
      <w:bookmarkStart w:id="631" w:name="_Toc106180614"/>
      <w:bookmarkStart w:id="632" w:name="_Toc114150650"/>
      <w:bookmarkStart w:id="633" w:name="_Toc124151053"/>
      <w:bookmarkStart w:id="634" w:name="_Toc124151573"/>
      <w:bookmarkStart w:id="635" w:name="_Toc124152093"/>
      <w:bookmarkStart w:id="636" w:name="_Toc130396625"/>
      <w:bookmarkStart w:id="637" w:name="_Toc130397145"/>
      <w:bookmarkStart w:id="638" w:name="_Toc137558249"/>
      <w:bookmarkStart w:id="639" w:name="_Toc138862074"/>
      <w:bookmarkStart w:id="640" w:name="_Toc145532131"/>
      <w:bookmarkStart w:id="641" w:name="_Toc163218544"/>
      <w:bookmarkStart w:id="642" w:name="_Toc176701873"/>
      <w:r w:rsidRPr="00BE5108">
        <w:t>4.7.1</w:t>
      </w:r>
      <w:r w:rsidRPr="00BE5108">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43" w:name="_Toc75259933"/>
      <w:bookmarkStart w:id="644" w:name="_Toc75275467"/>
      <w:bookmarkStart w:id="645" w:name="_Toc75275978"/>
      <w:bookmarkStart w:id="646" w:name="_Toc76541477"/>
      <w:bookmarkStart w:id="647" w:name="_Toc82437246"/>
      <w:bookmarkStart w:id="648" w:name="_Toc89944611"/>
      <w:bookmarkStart w:id="649" w:name="_Toc98753629"/>
      <w:bookmarkStart w:id="650" w:name="_Toc106180615"/>
      <w:bookmarkStart w:id="651" w:name="_Toc114150651"/>
      <w:bookmarkStart w:id="652" w:name="_Toc124151054"/>
      <w:bookmarkStart w:id="653" w:name="_Toc124151574"/>
      <w:bookmarkStart w:id="654" w:name="_Toc124152094"/>
      <w:bookmarkStart w:id="655" w:name="_Toc130396626"/>
      <w:bookmarkStart w:id="656" w:name="_Toc130397146"/>
      <w:bookmarkStart w:id="657" w:name="_Toc137558250"/>
      <w:bookmarkStart w:id="658" w:name="_Toc138862075"/>
      <w:bookmarkStart w:id="659" w:name="_Toc145532132"/>
      <w:bookmarkStart w:id="660" w:name="_Toc163218545"/>
      <w:bookmarkStart w:id="661" w:name="_Toc176701874"/>
      <w:r w:rsidRPr="00BE5108">
        <w:t>4.7.2</w:t>
      </w:r>
      <w:r w:rsidRPr="00BE5108">
        <w:tab/>
        <w:t>Test signal used to build Test Configurations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62" w:name="_Toc75259934"/>
      <w:bookmarkStart w:id="663" w:name="_Toc75275468"/>
      <w:bookmarkStart w:id="664" w:name="_Toc75275979"/>
      <w:bookmarkStart w:id="665" w:name="_Toc76541478"/>
      <w:bookmarkStart w:id="666" w:name="_Toc82437247"/>
      <w:bookmarkStart w:id="667" w:name="_Toc89944612"/>
      <w:bookmarkStart w:id="668" w:name="_Toc98753630"/>
      <w:bookmarkStart w:id="669" w:name="_Toc106180616"/>
      <w:bookmarkStart w:id="670" w:name="_Toc114150652"/>
      <w:bookmarkStart w:id="671" w:name="_Toc124151055"/>
      <w:bookmarkStart w:id="672" w:name="_Toc124151575"/>
      <w:bookmarkStart w:id="673" w:name="_Toc124152095"/>
      <w:bookmarkStart w:id="674" w:name="_Toc130396627"/>
      <w:bookmarkStart w:id="675" w:name="_Toc130397147"/>
      <w:bookmarkStart w:id="676" w:name="_Toc137558251"/>
      <w:bookmarkStart w:id="677" w:name="_Toc138862076"/>
      <w:bookmarkStart w:id="678" w:name="_Toc145532133"/>
      <w:bookmarkStart w:id="679" w:name="_Toc163218546"/>
      <w:bookmarkStart w:id="680" w:name="_Toc176701875"/>
      <w:r w:rsidRPr="00BE5108">
        <w:t>4.7.3</w:t>
      </w:r>
      <w:r w:rsidRPr="00BE5108">
        <w:tab/>
        <w:t>IABTC1: Contiguous spectrum operation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10392206" w14:textId="0851BE80" w:rsidR="0018606B" w:rsidRPr="00BE5108" w:rsidRDefault="0018606B" w:rsidP="0018606B">
      <w:pPr>
        <w:pStyle w:val="Heading4"/>
      </w:pPr>
      <w:bookmarkStart w:id="681" w:name="_Toc75275469"/>
      <w:bookmarkStart w:id="682" w:name="_Toc75275980"/>
      <w:bookmarkStart w:id="683" w:name="_Toc76541479"/>
      <w:bookmarkStart w:id="684" w:name="_Toc82437248"/>
      <w:bookmarkStart w:id="685" w:name="_Toc89944613"/>
      <w:bookmarkStart w:id="686" w:name="_Toc98753631"/>
      <w:bookmarkStart w:id="687" w:name="_Toc106180617"/>
      <w:bookmarkStart w:id="688" w:name="_Toc114150653"/>
      <w:bookmarkStart w:id="689" w:name="_Toc124151056"/>
      <w:bookmarkStart w:id="690" w:name="_Toc124151576"/>
      <w:bookmarkStart w:id="691" w:name="_Toc124152096"/>
      <w:bookmarkStart w:id="692" w:name="_Toc130396628"/>
      <w:bookmarkStart w:id="693" w:name="_Toc130397148"/>
      <w:bookmarkStart w:id="694" w:name="_Toc137558252"/>
      <w:bookmarkStart w:id="695" w:name="_Toc138862077"/>
      <w:bookmarkStart w:id="696" w:name="_Toc145532134"/>
      <w:bookmarkStart w:id="697" w:name="_Toc163218547"/>
      <w:bookmarkStart w:id="698" w:name="_Toc176701876"/>
      <w:r w:rsidRPr="00BE5108">
        <w:t>4.7.3.1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99" w:name="_Toc75259935"/>
      <w:bookmarkStart w:id="700" w:name="_Toc75275470"/>
      <w:bookmarkStart w:id="701" w:name="_Toc75275981"/>
      <w:bookmarkStart w:id="702" w:name="_Toc76541480"/>
      <w:bookmarkStart w:id="703" w:name="_Toc82437249"/>
      <w:bookmarkStart w:id="704" w:name="_Toc89944614"/>
      <w:bookmarkStart w:id="705" w:name="_Toc98753632"/>
      <w:bookmarkStart w:id="706" w:name="_Toc106180618"/>
      <w:bookmarkStart w:id="707" w:name="_Toc114150654"/>
      <w:bookmarkStart w:id="708" w:name="_Toc124151057"/>
      <w:bookmarkStart w:id="709" w:name="_Toc124151577"/>
      <w:bookmarkStart w:id="710" w:name="_Toc124152097"/>
      <w:bookmarkStart w:id="711" w:name="_Toc130396629"/>
      <w:bookmarkStart w:id="712" w:name="_Toc130397149"/>
      <w:bookmarkStart w:id="713" w:name="_Toc137558253"/>
      <w:bookmarkStart w:id="714" w:name="_Toc138862078"/>
      <w:bookmarkStart w:id="715" w:name="_Toc145532135"/>
      <w:bookmarkStart w:id="716" w:name="_Toc163218548"/>
      <w:bookmarkStart w:id="717" w:name="_Toc176701877"/>
      <w:r w:rsidRPr="00BE5108">
        <w:t>4.7.3.</w:t>
      </w:r>
      <w:r w:rsidR="0018606B" w:rsidRPr="00BE5108">
        <w:t>2</w:t>
      </w:r>
      <w:r w:rsidRPr="00BE5108">
        <w:tab/>
        <w:t>IABTC1 generation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18" w:name="_Toc75259936"/>
      <w:bookmarkStart w:id="719" w:name="_Toc75275471"/>
      <w:bookmarkStart w:id="720" w:name="_Toc75275982"/>
      <w:bookmarkStart w:id="721" w:name="_Toc76541481"/>
      <w:bookmarkStart w:id="722" w:name="_Toc82437250"/>
      <w:bookmarkStart w:id="723" w:name="_Toc89944615"/>
      <w:bookmarkStart w:id="724" w:name="_Toc98753633"/>
      <w:bookmarkStart w:id="725" w:name="_Toc106180619"/>
      <w:bookmarkStart w:id="726" w:name="_Toc114150655"/>
      <w:bookmarkStart w:id="727" w:name="_Toc124151058"/>
      <w:bookmarkStart w:id="728" w:name="_Toc124151578"/>
      <w:bookmarkStart w:id="729" w:name="_Toc124152098"/>
      <w:bookmarkStart w:id="730" w:name="_Toc130396630"/>
      <w:bookmarkStart w:id="731" w:name="_Toc130397150"/>
      <w:bookmarkStart w:id="732" w:name="_Toc137558254"/>
      <w:bookmarkStart w:id="733" w:name="_Toc138862079"/>
      <w:bookmarkStart w:id="734" w:name="_Toc145532136"/>
      <w:bookmarkStart w:id="735" w:name="_Toc163218549"/>
      <w:bookmarkStart w:id="736" w:name="_Toc176701878"/>
      <w:r w:rsidRPr="00BE5108">
        <w:t>4.7.3.</w:t>
      </w:r>
      <w:r w:rsidR="0018606B" w:rsidRPr="00BE5108">
        <w:t>3</w:t>
      </w:r>
      <w:r w:rsidRPr="00BE5108">
        <w:tab/>
        <w:t>IABTC1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37" w:name="_Toc75259937"/>
      <w:bookmarkStart w:id="738" w:name="_Toc75275472"/>
      <w:bookmarkStart w:id="739" w:name="_Toc75275983"/>
      <w:bookmarkStart w:id="740" w:name="_Toc76541482"/>
      <w:bookmarkStart w:id="741" w:name="_Toc82437251"/>
      <w:bookmarkStart w:id="742" w:name="_Toc89944616"/>
      <w:bookmarkStart w:id="743" w:name="_Toc98753634"/>
      <w:bookmarkStart w:id="744" w:name="_Toc106180620"/>
      <w:bookmarkStart w:id="745" w:name="_Toc114150656"/>
      <w:bookmarkStart w:id="746" w:name="_Toc124151059"/>
      <w:bookmarkStart w:id="747" w:name="_Toc124151579"/>
      <w:bookmarkStart w:id="748" w:name="_Toc124152099"/>
      <w:bookmarkStart w:id="749" w:name="_Toc130396631"/>
      <w:bookmarkStart w:id="750" w:name="_Toc130397151"/>
      <w:bookmarkStart w:id="751" w:name="_Toc137558255"/>
      <w:bookmarkStart w:id="752" w:name="_Toc138862080"/>
      <w:bookmarkStart w:id="753" w:name="_Toc145532137"/>
      <w:bookmarkStart w:id="754" w:name="_Toc163218550"/>
      <w:bookmarkStart w:id="755" w:name="_Toc176701879"/>
      <w:r w:rsidRPr="00BE5108">
        <w:t>4.7.4</w:t>
      </w:r>
      <w:r w:rsidRPr="00BE5108">
        <w:tab/>
        <w:t>IABTC2: Contiguous CA occupied bandwidth</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A3531CB" w14:textId="56680518" w:rsidR="0018606B" w:rsidRPr="00BE5108" w:rsidRDefault="0018606B" w:rsidP="0018606B">
      <w:pPr>
        <w:pStyle w:val="Heading4"/>
      </w:pPr>
      <w:bookmarkStart w:id="756" w:name="_Toc75275473"/>
      <w:bookmarkStart w:id="757" w:name="_Toc75275984"/>
      <w:bookmarkStart w:id="758" w:name="_Toc76541483"/>
      <w:bookmarkStart w:id="759" w:name="_Toc82437252"/>
      <w:bookmarkStart w:id="760" w:name="_Toc89944617"/>
      <w:bookmarkStart w:id="761" w:name="_Toc98753635"/>
      <w:bookmarkStart w:id="762" w:name="_Toc106180621"/>
      <w:bookmarkStart w:id="763" w:name="_Toc114150657"/>
      <w:bookmarkStart w:id="764" w:name="_Toc124151060"/>
      <w:bookmarkStart w:id="765" w:name="_Toc124151580"/>
      <w:bookmarkStart w:id="766" w:name="_Toc124152100"/>
      <w:bookmarkStart w:id="767" w:name="_Toc130396632"/>
      <w:bookmarkStart w:id="768" w:name="_Toc130397152"/>
      <w:bookmarkStart w:id="769" w:name="_Toc137558256"/>
      <w:bookmarkStart w:id="770" w:name="_Toc138862081"/>
      <w:bookmarkStart w:id="771" w:name="_Toc145532138"/>
      <w:bookmarkStart w:id="772" w:name="_Toc163218551"/>
      <w:bookmarkStart w:id="773" w:name="_Toc176701880"/>
      <w:r w:rsidRPr="00BE5108">
        <w:t>4.7.4.1</w:t>
      </w:r>
      <w:r w:rsidRPr="00BE5108">
        <w:tab/>
        <w:t>General</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74" w:name="_Toc75259938"/>
      <w:bookmarkStart w:id="775" w:name="_Toc75275474"/>
      <w:bookmarkStart w:id="776" w:name="_Toc75275985"/>
      <w:bookmarkStart w:id="777" w:name="_Toc76541484"/>
      <w:bookmarkStart w:id="778" w:name="_Toc82437253"/>
      <w:bookmarkStart w:id="779" w:name="_Toc89944618"/>
      <w:bookmarkStart w:id="780" w:name="_Toc98753636"/>
      <w:bookmarkStart w:id="781" w:name="_Toc106180622"/>
      <w:bookmarkStart w:id="782" w:name="_Toc114150658"/>
      <w:bookmarkStart w:id="783" w:name="_Toc124151061"/>
      <w:bookmarkStart w:id="784" w:name="_Toc124151581"/>
      <w:bookmarkStart w:id="785" w:name="_Toc124152101"/>
      <w:bookmarkStart w:id="786" w:name="_Toc130396633"/>
      <w:bookmarkStart w:id="787" w:name="_Toc130397153"/>
      <w:bookmarkStart w:id="788" w:name="_Toc137558257"/>
      <w:bookmarkStart w:id="789" w:name="_Toc138862082"/>
      <w:bookmarkStart w:id="790" w:name="_Toc145532139"/>
      <w:bookmarkStart w:id="791" w:name="_Toc163218552"/>
      <w:bookmarkStart w:id="792" w:name="_Toc176701881"/>
      <w:r w:rsidRPr="00BE5108">
        <w:t>4.7.4.</w:t>
      </w:r>
      <w:r w:rsidR="0018606B" w:rsidRPr="00BE5108">
        <w:t>2</w:t>
      </w:r>
      <w:r w:rsidRPr="00BE5108">
        <w:tab/>
        <w:t>IABTC2 generation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93" w:name="_Toc75259939"/>
      <w:bookmarkStart w:id="794" w:name="_Toc75275475"/>
      <w:bookmarkStart w:id="795" w:name="_Toc75275986"/>
      <w:bookmarkStart w:id="796" w:name="_Toc76541485"/>
      <w:bookmarkStart w:id="797" w:name="_Toc82437254"/>
      <w:bookmarkStart w:id="798" w:name="_Toc89944619"/>
      <w:bookmarkStart w:id="799" w:name="_Toc98753637"/>
      <w:bookmarkStart w:id="800" w:name="_Toc106180623"/>
      <w:bookmarkStart w:id="801" w:name="_Toc114150659"/>
      <w:bookmarkStart w:id="802" w:name="_Toc124151062"/>
      <w:bookmarkStart w:id="803" w:name="_Toc124151582"/>
      <w:bookmarkStart w:id="804" w:name="_Toc124152102"/>
      <w:bookmarkStart w:id="805" w:name="_Toc130396634"/>
      <w:bookmarkStart w:id="806" w:name="_Toc130397154"/>
      <w:bookmarkStart w:id="807" w:name="_Toc137558258"/>
      <w:bookmarkStart w:id="808" w:name="_Toc138862083"/>
      <w:bookmarkStart w:id="809" w:name="_Toc145532140"/>
      <w:bookmarkStart w:id="810" w:name="_Toc163218553"/>
      <w:bookmarkStart w:id="811" w:name="_Toc176701882"/>
      <w:r w:rsidRPr="00BE5108">
        <w:lastRenderedPageBreak/>
        <w:t>4.7.4.</w:t>
      </w:r>
      <w:r w:rsidR="0018606B" w:rsidRPr="00BE5108">
        <w:t>3</w:t>
      </w:r>
      <w:r w:rsidRPr="00BE5108">
        <w:tab/>
        <w:t>IABTC2 power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12" w:name="_Toc75259940"/>
      <w:bookmarkStart w:id="813" w:name="_Toc75275476"/>
      <w:bookmarkStart w:id="814" w:name="_Toc75275987"/>
      <w:bookmarkStart w:id="815" w:name="_Toc76541486"/>
      <w:bookmarkStart w:id="816" w:name="_Toc82437255"/>
      <w:bookmarkStart w:id="817" w:name="_Toc89944620"/>
      <w:bookmarkStart w:id="818" w:name="_Toc98753638"/>
      <w:bookmarkStart w:id="819" w:name="_Toc106180624"/>
      <w:bookmarkStart w:id="820" w:name="_Toc114150660"/>
      <w:bookmarkStart w:id="821" w:name="_Toc124151063"/>
      <w:bookmarkStart w:id="822" w:name="_Toc124151583"/>
      <w:bookmarkStart w:id="823" w:name="_Toc124152103"/>
      <w:bookmarkStart w:id="824" w:name="_Toc130396635"/>
      <w:bookmarkStart w:id="825" w:name="_Toc130397155"/>
      <w:bookmarkStart w:id="826" w:name="_Toc137558259"/>
      <w:bookmarkStart w:id="827" w:name="_Toc138862084"/>
      <w:bookmarkStart w:id="828" w:name="_Toc145532141"/>
      <w:bookmarkStart w:id="829" w:name="_Toc163218554"/>
      <w:bookmarkStart w:id="830" w:name="_Toc176701883"/>
      <w:r w:rsidRPr="00BE5108">
        <w:t>4.7.5</w:t>
      </w:r>
      <w:r w:rsidRPr="00BE5108">
        <w:tab/>
        <w:t>IABTC3: Non-contiguous spectrum operation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53BCC10" w14:textId="17C350E7" w:rsidR="0018606B" w:rsidRPr="00BE5108" w:rsidRDefault="0018606B" w:rsidP="0018606B">
      <w:pPr>
        <w:pStyle w:val="Heading4"/>
      </w:pPr>
      <w:bookmarkStart w:id="831" w:name="_Toc75275477"/>
      <w:bookmarkStart w:id="832" w:name="_Toc75275988"/>
      <w:bookmarkStart w:id="833" w:name="_Toc76541487"/>
      <w:bookmarkStart w:id="834" w:name="_Toc82437256"/>
      <w:bookmarkStart w:id="835" w:name="_Toc89944621"/>
      <w:bookmarkStart w:id="836" w:name="_Toc98753639"/>
      <w:bookmarkStart w:id="837" w:name="_Toc106180625"/>
      <w:bookmarkStart w:id="838" w:name="_Toc114150661"/>
      <w:bookmarkStart w:id="839" w:name="_Toc124151064"/>
      <w:bookmarkStart w:id="840" w:name="_Toc124151584"/>
      <w:bookmarkStart w:id="841" w:name="_Toc124152104"/>
      <w:bookmarkStart w:id="842" w:name="_Toc130396636"/>
      <w:bookmarkStart w:id="843" w:name="_Toc130397156"/>
      <w:bookmarkStart w:id="844" w:name="_Toc137558260"/>
      <w:bookmarkStart w:id="845" w:name="_Toc138862085"/>
      <w:bookmarkStart w:id="846" w:name="_Toc145532142"/>
      <w:bookmarkStart w:id="847" w:name="_Toc163218555"/>
      <w:bookmarkStart w:id="848" w:name="_Toc176701884"/>
      <w:r w:rsidRPr="00BE5108">
        <w:t>4.7.5.1</w:t>
      </w:r>
      <w:r w:rsidRPr="00BE5108">
        <w:tab/>
        <w:t>General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49" w:name="_Toc75259941"/>
      <w:bookmarkStart w:id="850" w:name="_Toc75275478"/>
      <w:bookmarkStart w:id="851" w:name="_Toc75275989"/>
      <w:bookmarkStart w:id="852" w:name="_Toc76541488"/>
      <w:bookmarkStart w:id="853" w:name="_Toc82437257"/>
      <w:bookmarkStart w:id="854" w:name="_Toc89944622"/>
      <w:bookmarkStart w:id="855" w:name="_Toc98753640"/>
      <w:bookmarkStart w:id="856" w:name="_Toc106180626"/>
      <w:bookmarkStart w:id="857" w:name="_Toc114150662"/>
      <w:bookmarkStart w:id="858" w:name="_Toc124151065"/>
      <w:bookmarkStart w:id="859" w:name="_Toc124151585"/>
      <w:bookmarkStart w:id="860" w:name="_Toc124152105"/>
      <w:bookmarkStart w:id="861" w:name="_Toc130396637"/>
      <w:bookmarkStart w:id="862" w:name="_Toc130397157"/>
      <w:bookmarkStart w:id="863" w:name="_Toc137558261"/>
      <w:bookmarkStart w:id="864" w:name="_Toc138862086"/>
      <w:bookmarkStart w:id="865" w:name="_Toc145532143"/>
      <w:bookmarkStart w:id="866" w:name="_Toc163218556"/>
      <w:bookmarkStart w:id="867" w:name="_Toc176701885"/>
      <w:r w:rsidRPr="00BE5108">
        <w:t>4.7.5.</w:t>
      </w:r>
      <w:r w:rsidR="0018606B" w:rsidRPr="00BE5108">
        <w:t>2</w:t>
      </w:r>
      <w:r w:rsidRPr="00BE5108">
        <w:tab/>
        <w:t>IABTC3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68" w:name="_Toc75259942"/>
      <w:bookmarkStart w:id="869" w:name="_Toc75275479"/>
      <w:bookmarkStart w:id="870" w:name="_Toc75275990"/>
      <w:bookmarkStart w:id="871" w:name="_Toc76541489"/>
      <w:bookmarkStart w:id="872" w:name="_Toc82437258"/>
      <w:bookmarkStart w:id="873" w:name="_Toc89944623"/>
      <w:bookmarkStart w:id="874" w:name="_Toc98753641"/>
      <w:bookmarkStart w:id="875" w:name="_Toc106180627"/>
      <w:bookmarkStart w:id="876" w:name="_Toc114150663"/>
      <w:bookmarkStart w:id="877" w:name="_Toc124151066"/>
      <w:bookmarkStart w:id="878" w:name="_Toc124151586"/>
      <w:bookmarkStart w:id="879" w:name="_Toc124152106"/>
      <w:bookmarkStart w:id="880" w:name="_Toc130396638"/>
      <w:bookmarkStart w:id="881" w:name="_Toc130397158"/>
      <w:bookmarkStart w:id="882" w:name="_Toc137558262"/>
      <w:bookmarkStart w:id="883" w:name="_Toc138862087"/>
      <w:bookmarkStart w:id="884" w:name="_Toc145532144"/>
      <w:bookmarkStart w:id="885" w:name="_Toc163218557"/>
      <w:bookmarkStart w:id="886" w:name="_Toc176701886"/>
      <w:r w:rsidRPr="00BE5108">
        <w:t>4.7.5.</w:t>
      </w:r>
      <w:r w:rsidR="0018606B" w:rsidRPr="00BE5108">
        <w:t>3</w:t>
      </w:r>
      <w:r w:rsidRPr="00BE5108">
        <w:tab/>
        <w:t>IABTC3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87" w:name="_Toc75259943"/>
      <w:bookmarkStart w:id="888" w:name="_Toc75275480"/>
      <w:bookmarkStart w:id="889" w:name="_Toc75275991"/>
      <w:bookmarkStart w:id="890" w:name="_Toc76541490"/>
      <w:bookmarkStart w:id="891" w:name="_Toc82437259"/>
      <w:bookmarkStart w:id="892" w:name="_Toc89944624"/>
      <w:bookmarkStart w:id="893" w:name="_Toc98753642"/>
      <w:bookmarkStart w:id="894" w:name="_Toc106180628"/>
      <w:bookmarkStart w:id="895" w:name="_Toc114150664"/>
      <w:bookmarkStart w:id="896" w:name="_Toc124151067"/>
      <w:bookmarkStart w:id="897" w:name="_Toc124151587"/>
      <w:bookmarkStart w:id="898" w:name="_Toc124152107"/>
      <w:bookmarkStart w:id="899" w:name="_Toc130396639"/>
      <w:bookmarkStart w:id="900" w:name="_Toc130397159"/>
      <w:bookmarkStart w:id="901" w:name="_Toc137558263"/>
      <w:bookmarkStart w:id="902" w:name="_Toc138862088"/>
      <w:bookmarkStart w:id="903" w:name="_Toc145532145"/>
      <w:bookmarkStart w:id="904" w:name="_Toc163218558"/>
      <w:bookmarkStart w:id="905" w:name="_Toc176701887"/>
      <w:r w:rsidRPr="00BE5108">
        <w:t>4.7.6</w:t>
      </w:r>
      <w:r w:rsidRPr="00BE5108">
        <w:tab/>
        <w:t>IABTC4: Multi-band test configuration for full carrier allocation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71BF8AA" w14:textId="25FBC58B" w:rsidR="0018606B" w:rsidRPr="00BE5108" w:rsidRDefault="0018606B" w:rsidP="0018606B">
      <w:pPr>
        <w:pStyle w:val="Heading4"/>
        <w:rPr>
          <w:sz w:val="22"/>
        </w:rPr>
      </w:pPr>
      <w:bookmarkStart w:id="906" w:name="_Toc75275481"/>
      <w:bookmarkStart w:id="907" w:name="_Toc75275992"/>
      <w:bookmarkStart w:id="908" w:name="_Toc76541491"/>
      <w:bookmarkStart w:id="909" w:name="_Toc82437260"/>
      <w:bookmarkStart w:id="910" w:name="_Toc89944625"/>
      <w:bookmarkStart w:id="911" w:name="_Toc98753643"/>
      <w:bookmarkStart w:id="912" w:name="_Toc106180629"/>
      <w:bookmarkStart w:id="913" w:name="_Toc114150665"/>
      <w:bookmarkStart w:id="914" w:name="_Toc124151068"/>
      <w:bookmarkStart w:id="915" w:name="_Toc124151588"/>
      <w:bookmarkStart w:id="916" w:name="_Toc124152108"/>
      <w:bookmarkStart w:id="917" w:name="_Toc130396640"/>
      <w:bookmarkStart w:id="918" w:name="_Toc130397160"/>
      <w:bookmarkStart w:id="919" w:name="_Toc137558264"/>
      <w:bookmarkStart w:id="920" w:name="_Toc138862089"/>
      <w:bookmarkStart w:id="921" w:name="_Toc145532146"/>
      <w:bookmarkStart w:id="922" w:name="_Toc163218559"/>
      <w:bookmarkStart w:id="923" w:name="_Toc176701888"/>
      <w:r w:rsidRPr="00BE5108">
        <w:t>4.7.6.1</w:t>
      </w:r>
      <w:r w:rsidRPr="00BE5108">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24" w:name="_Toc75259944"/>
      <w:bookmarkStart w:id="925" w:name="_Toc75275482"/>
      <w:bookmarkStart w:id="926" w:name="_Toc75275993"/>
      <w:bookmarkStart w:id="927" w:name="_Toc76541492"/>
      <w:bookmarkStart w:id="928" w:name="_Toc82437261"/>
      <w:bookmarkStart w:id="929" w:name="_Toc89944626"/>
      <w:bookmarkStart w:id="930" w:name="_Toc98753644"/>
      <w:bookmarkStart w:id="931" w:name="_Toc106180630"/>
      <w:bookmarkStart w:id="932" w:name="_Toc114150666"/>
      <w:bookmarkStart w:id="933" w:name="_Toc124151069"/>
      <w:bookmarkStart w:id="934" w:name="_Toc124151589"/>
      <w:bookmarkStart w:id="935" w:name="_Toc124152109"/>
      <w:bookmarkStart w:id="936" w:name="_Toc130396641"/>
      <w:bookmarkStart w:id="937" w:name="_Toc130397161"/>
      <w:bookmarkStart w:id="938" w:name="_Toc137558265"/>
      <w:bookmarkStart w:id="939" w:name="_Toc138862090"/>
      <w:bookmarkStart w:id="940" w:name="_Toc145532147"/>
      <w:bookmarkStart w:id="941" w:name="_Toc163218560"/>
      <w:bookmarkStart w:id="942" w:name="_Toc176701889"/>
      <w:r w:rsidRPr="00BE5108">
        <w:t>4.7.6.</w:t>
      </w:r>
      <w:r w:rsidR="0018606B" w:rsidRPr="00BE5108">
        <w:t>2</w:t>
      </w:r>
      <w:r w:rsidRPr="00BE5108">
        <w:tab/>
        <w:t>IABTC4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43" w:name="_Toc75259945"/>
      <w:bookmarkStart w:id="944" w:name="_Toc75275483"/>
      <w:bookmarkStart w:id="945" w:name="_Toc75275994"/>
      <w:bookmarkStart w:id="946" w:name="_Toc76541493"/>
      <w:bookmarkStart w:id="947" w:name="_Toc82437262"/>
      <w:bookmarkStart w:id="948" w:name="_Toc89944627"/>
      <w:bookmarkStart w:id="949" w:name="_Toc98753645"/>
      <w:bookmarkStart w:id="950" w:name="_Toc106180631"/>
      <w:bookmarkStart w:id="951" w:name="_Toc114150667"/>
      <w:bookmarkStart w:id="952" w:name="_Toc124151070"/>
      <w:bookmarkStart w:id="953" w:name="_Toc124151590"/>
      <w:bookmarkStart w:id="954" w:name="_Toc124152110"/>
      <w:bookmarkStart w:id="955" w:name="_Toc130396642"/>
      <w:bookmarkStart w:id="956" w:name="_Toc130397162"/>
      <w:bookmarkStart w:id="957" w:name="_Toc137558266"/>
      <w:bookmarkStart w:id="958" w:name="_Toc138862091"/>
      <w:bookmarkStart w:id="959" w:name="_Toc145532148"/>
      <w:bookmarkStart w:id="960" w:name="_Toc163218561"/>
      <w:bookmarkStart w:id="961" w:name="_Toc176701890"/>
      <w:r w:rsidRPr="00BE5108">
        <w:t>4.7.6.</w:t>
      </w:r>
      <w:r w:rsidR="0018606B" w:rsidRPr="00BE5108">
        <w:t>3</w:t>
      </w:r>
      <w:r w:rsidRPr="00BE5108">
        <w:tab/>
        <w:t>IABTC4 power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62" w:name="_Toc75259946"/>
      <w:bookmarkStart w:id="963" w:name="_Toc75275484"/>
      <w:bookmarkStart w:id="964" w:name="_Toc75275995"/>
      <w:bookmarkStart w:id="965" w:name="_Toc76541494"/>
      <w:bookmarkStart w:id="966" w:name="_Toc82437263"/>
      <w:bookmarkStart w:id="967" w:name="_Toc89944628"/>
      <w:bookmarkStart w:id="968" w:name="_Toc98753646"/>
      <w:bookmarkStart w:id="969" w:name="_Toc106180632"/>
      <w:bookmarkStart w:id="970" w:name="_Toc114150668"/>
      <w:bookmarkStart w:id="971" w:name="_Toc124151071"/>
      <w:bookmarkStart w:id="972" w:name="_Toc124151591"/>
      <w:bookmarkStart w:id="973" w:name="_Toc124152111"/>
      <w:bookmarkStart w:id="974" w:name="_Toc130396643"/>
      <w:bookmarkStart w:id="975" w:name="_Toc130397163"/>
      <w:bookmarkStart w:id="976" w:name="_Toc137558267"/>
      <w:bookmarkStart w:id="977" w:name="_Toc138862092"/>
      <w:bookmarkStart w:id="978" w:name="_Toc145532149"/>
      <w:bookmarkStart w:id="979" w:name="_Toc163218562"/>
      <w:bookmarkStart w:id="980" w:name="_Toc176701891"/>
      <w:r w:rsidRPr="00BE5108">
        <w:t>4.7.7</w:t>
      </w:r>
      <w:r w:rsidRPr="00BE5108">
        <w:tab/>
        <w:t>IABTC5: Multi-band test configuration with high PSD per carrier</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92D1A7D" w14:textId="4FFB1DDB" w:rsidR="0018606B" w:rsidRPr="00BE5108" w:rsidRDefault="0018606B" w:rsidP="0018606B">
      <w:pPr>
        <w:pStyle w:val="Heading4"/>
      </w:pPr>
      <w:bookmarkStart w:id="981" w:name="_Toc75275485"/>
      <w:bookmarkStart w:id="982" w:name="_Toc75275996"/>
      <w:bookmarkStart w:id="983" w:name="_Toc76541495"/>
      <w:bookmarkStart w:id="984" w:name="_Toc82437264"/>
      <w:bookmarkStart w:id="985" w:name="_Toc89944629"/>
      <w:bookmarkStart w:id="986" w:name="_Toc98753647"/>
      <w:bookmarkStart w:id="987" w:name="_Toc106180633"/>
      <w:bookmarkStart w:id="988" w:name="_Toc114150669"/>
      <w:bookmarkStart w:id="989" w:name="_Toc124151072"/>
      <w:bookmarkStart w:id="990" w:name="_Toc124151592"/>
      <w:bookmarkStart w:id="991" w:name="_Toc124152112"/>
      <w:bookmarkStart w:id="992" w:name="_Toc130396644"/>
      <w:bookmarkStart w:id="993" w:name="_Toc130397164"/>
      <w:bookmarkStart w:id="994" w:name="_Toc137558268"/>
      <w:bookmarkStart w:id="995" w:name="_Toc138862093"/>
      <w:bookmarkStart w:id="996" w:name="_Toc145532150"/>
      <w:bookmarkStart w:id="997" w:name="_Toc163218563"/>
      <w:bookmarkStart w:id="998" w:name="_Toc176701892"/>
      <w:r w:rsidRPr="00BE5108">
        <w:t>4.7.7.1</w:t>
      </w:r>
      <w:r w:rsidRPr="00BE5108">
        <w:tab/>
        <w:t>General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99" w:name="_Toc75259947"/>
      <w:bookmarkStart w:id="1000" w:name="_Toc75275486"/>
      <w:bookmarkStart w:id="1001" w:name="_Toc75275997"/>
      <w:bookmarkStart w:id="1002" w:name="_Toc76541496"/>
      <w:bookmarkStart w:id="1003" w:name="_Toc82437265"/>
      <w:bookmarkStart w:id="1004" w:name="_Toc89944630"/>
      <w:bookmarkStart w:id="1005" w:name="_Toc98753648"/>
      <w:bookmarkStart w:id="1006" w:name="_Toc106180634"/>
      <w:bookmarkStart w:id="1007" w:name="_Toc114150670"/>
      <w:bookmarkStart w:id="1008" w:name="_Toc124151073"/>
      <w:bookmarkStart w:id="1009" w:name="_Toc124151593"/>
      <w:bookmarkStart w:id="1010" w:name="_Toc124152113"/>
      <w:bookmarkStart w:id="1011" w:name="_Toc130396645"/>
      <w:bookmarkStart w:id="1012" w:name="_Toc130397165"/>
      <w:bookmarkStart w:id="1013" w:name="_Toc137558269"/>
      <w:bookmarkStart w:id="1014" w:name="_Toc138862094"/>
      <w:bookmarkStart w:id="1015" w:name="_Toc145532151"/>
      <w:bookmarkStart w:id="1016" w:name="_Toc163218564"/>
      <w:bookmarkStart w:id="1017" w:name="_Toc176701893"/>
      <w:r w:rsidRPr="00BE5108">
        <w:t>4.7.7.</w:t>
      </w:r>
      <w:r w:rsidR="0018606B" w:rsidRPr="00BE5108">
        <w:t>2</w:t>
      </w:r>
      <w:r w:rsidRPr="00BE5108">
        <w:tab/>
        <w:t>IABTC5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18" w:name="_Toc75259948"/>
      <w:bookmarkStart w:id="1019" w:name="_Toc75275487"/>
      <w:bookmarkStart w:id="1020" w:name="_Toc75275998"/>
      <w:bookmarkStart w:id="1021" w:name="_Toc76541497"/>
      <w:bookmarkStart w:id="1022" w:name="_Toc82437266"/>
      <w:bookmarkStart w:id="1023" w:name="_Toc89944631"/>
      <w:bookmarkStart w:id="1024" w:name="_Toc98753649"/>
      <w:bookmarkStart w:id="1025" w:name="_Toc106180635"/>
      <w:bookmarkStart w:id="1026" w:name="_Toc114150671"/>
      <w:bookmarkStart w:id="1027" w:name="_Toc124151074"/>
      <w:bookmarkStart w:id="1028" w:name="_Toc124151594"/>
      <w:bookmarkStart w:id="1029" w:name="_Toc124152114"/>
      <w:bookmarkStart w:id="1030" w:name="_Toc130396646"/>
      <w:bookmarkStart w:id="1031" w:name="_Toc130397166"/>
      <w:bookmarkStart w:id="1032" w:name="_Toc137558270"/>
      <w:bookmarkStart w:id="1033" w:name="_Toc138862095"/>
      <w:bookmarkStart w:id="1034" w:name="_Toc145532152"/>
      <w:bookmarkStart w:id="1035" w:name="_Toc163218565"/>
      <w:bookmarkStart w:id="1036" w:name="_Toc176701894"/>
      <w:r w:rsidRPr="00BE5108">
        <w:t>4.7.7.</w:t>
      </w:r>
      <w:r w:rsidR="0018606B" w:rsidRPr="00BE5108">
        <w:t>3</w:t>
      </w:r>
      <w:r w:rsidRPr="00BE5108">
        <w:tab/>
        <w:t>IABTC5 power allocation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37" w:name="_Toc73962776"/>
      <w:bookmarkStart w:id="1038" w:name="_Toc75259949"/>
      <w:bookmarkStart w:id="1039" w:name="_Toc75275488"/>
      <w:bookmarkStart w:id="1040" w:name="_Toc75275999"/>
      <w:bookmarkStart w:id="1041" w:name="_Toc76541498"/>
      <w:bookmarkStart w:id="1042" w:name="_Toc82437267"/>
      <w:bookmarkStart w:id="1043" w:name="_Toc89944632"/>
      <w:bookmarkStart w:id="1044" w:name="_Toc98753650"/>
      <w:bookmarkStart w:id="1045" w:name="_Toc106180636"/>
      <w:bookmarkStart w:id="1046" w:name="_Toc114150672"/>
      <w:bookmarkStart w:id="1047" w:name="_Toc124151075"/>
      <w:bookmarkStart w:id="1048" w:name="_Toc124151595"/>
      <w:bookmarkStart w:id="1049" w:name="_Toc124152115"/>
      <w:bookmarkStart w:id="1050" w:name="_Toc130396647"/>
      <w:bookmarkStart w:id="1051" w:name="_Toc130397167"/>
      <w:bookmarkStart w:id="1052" w:name="_Toc137558271"/>
      <w:bookmarkStart w:id="1053" w:name="_Toc138862096"/>
      <w:bookmarkStart w:id="1054" w:name="_Toc145532153"/>
      <w:bookmarkStart w:id="1055" w:name="_Toc163218566"/>
      <w:bookmarkStart w:id="1056" w:name="_Toc176701895"/>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25F6A3BE" w14:textId="77777777" w:rsidR="00AD1976" w:rsidRPr="00BE5108" w:rsidRDefault="00AD1976" w:rsidP="00FF7252">
      <w:pPr>
        <w:pStyle w:val="Heading3"/>
        <w:rPr>
          <w:rFonts w:eastAsiaTheme="minorEastAsia"/>
        </w:rPr>
      </w:pPr>
      <w:bookmarkStart w:id="1057" w:name="_Toc75259950"/>
      <w:bookmarkStart w:id="1058" w:name="_Toc75275489"/>
      <w:bookmarkStart w:id="1059" w:name="_Toc75276000"/>
      <w:bookmarkStart w:id="1060" w:name="_Toc76541499"/>
      <w:bookmarkStart w:id="1061" w:name="_Toc82437268"/>
      <w:bookmarkStart w:id="1062" w:name="_Toc89944633"/>
      <w:bookmarkStart w:id="1063" w:name="_Toc98753651"/>
      <w:bookmarkStart w:id="1064" w:name="_Toc106180637"/>
      <w:bookmarkStart w:id="1065" w:name="_Toc114150673"/>
      <w:bookmarkStart w:id="1066" w:name="_Toc124151076"/>
      <w:bookmarkStart w:id="1067" w:name="_Toc124151596"/>
      <w:bookmarkStart w:id="1068" w:name="_Toc124152116"/>
      <w:bookmarkStart w:id="1069" w:name="_Toc130396648"/>
      <w:bookmarkStart w:id="1070" w:name="_Toc130397168"/>
      <w:bookmarkStart w:id="1071" w:name="_Toc137558272"/>
      <w:bookmarkStart w:id="1072" w:name="_Toc138862097"/>
      <w:bookmarkStart w:id="1073" w:name="_Toc145532154"/>
      <w:bookmarkStart w:id="1074" w:name="_Toc163218567"/>
      <w:bookmarkStart w:id="1075" w:name="_Toc176701896"/>
      <w:r w:rsidRPr="00BE5108">
        <w:t>4.8.1</w:t>
      </w:r>
      <w:r w:rsidRPr="00BE5108">
        <w:tab/>
      </w:r>
      <w:r w:rsidRPr="00BE5108">
        <w:rPr>
          <w:rFonts w:eastAsiaTheme="minorEastAsia"/>
        </w:rPr>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1F486A5" w14:textId="77777777" w:rsidR="00AD1976" w:rsidRPr="00BE5108" w:rsidRDefault="00AD1976" w:rsidP="00FF7252">
      <w:pPr>
        <w:pStyle w:val="Heading3"/>
        <w:rPr>
          <w:rFonts w:eastAsiaTheme="minorEastAsia"/>
        </w:rPr>
      </w:pPr>
      <w:bookmarkStart w:id="1076" w:name="_Toc75259951"/>
      <w:bookmarkStart w:id="1077" w:name="_Toc75275490"/>
      <w:bookmarkStart w:id="1078" w:name="_Toc75276001"/>
      <w:bookmarkStart w:id="1079" w:name="_Toc76541500"/>
      <w:bookmarkStart w:id="1080" w:name="_Toc82437269"/>
      <w:bookmarkStart w:id="1081" w:name="_Toc89944634"/>
      <w:bookmarkStart w:id="1082" w:name="_Toc98753652"/>
      <w:bookmarkStart w:id="1083" w:name="_Toc106180638"/>
      <w:bookmarkStart w:id="1084" w:name="_Toc114150674"/>
      <w:bookmarkStart w:id="1085" w:name="_Toc124151077"/>
      <w:bookmarkStart w:id="1086" w:name="_Toc124151597"/>
      <w:bookmarkStart w:id="1087" w:name="_Toc124152117"/>
      <w:bookmarkStart w:id="1088" w:name="_Toc130396649"/>
      <w:bookmarkStart w:id="1089" w:name="_Toc130397169"/>
      <w:bookmarkStart w:id="1090" w:name="_Toc137558273"/>
      <w:bookmarkStart w:id="1091" w:name="_Toc138862098"/>
      <w:bookmarkStart w:id="1092" w:name="_Toc145532155"/>
      <w:bookmarkStart w:id="1093" w:name="_Toc163218568"/>
      <w:bookmarkStart w:id="1094" w:name="_Toc176701897"/>
      <w:r w:rsidRPr="00BE5108">
        <w:t>4.8.2</w:t>
      </w:r>
      <w:r w:rsidRPr="00BE5108">
        <w:tab/>
      </w:r>
      <w:r w:rsidRPr="00BE5108">
        <w:rPr>
          <w:rFonts w:eastAsiaTheme="minorEastAsia"/>
        </w:rPr>
        <w:t>Requirement set applicability</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95" w:name="_Toc75259952"/>
      <w:bookmarkStart w:id="1096" w:name="_Toc75275491"/>
      <w:bookmarkStart w:id="1097" w:name="_Toc75276002"/>
      <w:bookmarkStart w:id="1098" w:name="_Toc76541501"/>
      <w:bookmarkStart w:id="1099" w:name="_Toc82437270"/>
      <w:bookmarkStart w:id="1100" w:name="_Toc89944635"/>
      <w:bookmarkStart w:id="1101" w:name="_Toc98753653"/>
      <w:bookmarkStart w:id="1102" w:name="_Toc106180639"/>
      <w:bookmarkStart w:id="1103" w:name="_Toc114150675"/>
      <w:bookmarkStart w:id="1104" w:name="_Toc124151078"/>
      <w:bookmarkStart w:id="1105" w:name="_Toc124151598"/>
      <w:bookmarkStart w:id="1106" w:name="_Toc124152118"/>
      <w:bookmarkStart w:id="1107" w:name="_Toc130396650"/>
      <w:bookmarkStart w:id="1108" w:name="_Toc130397170"/>
      <w:bookmarkStart w:id="1109" w:name="_Toc137558274"/>
      <w:bookmarkStart w:id="1110" w:name="_Toc138862099"/>
      <w:bookmarkStart w:id="1111" w:name="_Toc145532156"/>
      <w:bookmarkStart w:id="1112" w:name="_Toc163218569"/>
      <w:bookmarkStart w:id="1113" w:name="_Toc176701898"/>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14" w:name="_Toc75259953"/>
      <w:bookmarkStart w:id="1115" w:name="_Toc75275492"/>
      <w:bookmarkStart w:id="1116" w:name="_Toc75276003"/>
      <w:bookmarkStart w:id="1117" w:name="_Toc76541502"/>
      <w:bookmarkStart w:id="1118" w:name="_Toc82437271"/>
      <w:bookmarkStart w:id="1119" w:name="_Toc89944636"/>
      <w:bookmarkStart w:id="1120" w:name="_Toc98753654"/>
      <w:bookmarkStart w:id="1121" w:name="_Toc106180640"/>
      <w:bookmarkStart w:id="1122" w:name="_Toc114150676"/>
      <w:bookmarkStart w:id="1123" w:name="_Toc124151079"/>
      <w:bookmarkStart w:id="1124" w:name="_Toc124151599"/>
      <w:bookmarkStart w:id="1125" w:name="_Toc124152119"/>
      <w:bookmarkStart w:id="1126" w:name="_Toc130396651"/>
      <w:bookmarkStart w:id="1127" w:name="_Toc130397171"/>
      <w:bookmarkStart w:id="1128" w:name="_Toc137558275"/>
      <w:bookmarkStart w:id="1129" w:name="_Toc138862100"/>
      <w:bookmarkStart w:id="1130" w:name="_Toc145532157"/>
      <w:bookmarkStart w:id="1131" w:name="_Toc163218570"/>
      <w:bookmarkStart w:id="1132" w:name="_Toc176701899"/>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33" w:name="_Toc73962777"/>
      <w:bookmarkStart w:id="1134" w:name="_Toc75259954"/>
      <w:bookmarkStart w:id="1135" w:name="_Toc75275493"/>
      <w:bookmarkStart w:id="1136" w:name="_Toc75276004"/>
      <w:bookmarkStart w:id="1137" w:name="_Toc76541503"/>
      <w:bookmarkStart w:id="1138" w:name="_Toc82437272"/>
      <w:bookmarkStart w:id="1139" w:name="_Toc89944637"/>
      <w:bookmarkStart w:id="1140" w:name="_Toc98753655"/>
      <w:bookmarkStart w:id="1141" w:name="_Toc106180641"/>
      <w:bookmarkStart w:id="1142" w:name="_Toc114150677"/>
      <w:bookmarkStart w:id="1143" w:name="_Toc124151080"/>
      <w:bookmarkStart w:id="1144" w:name="_Toc124151600"/>
      <w:bookmarkStart w:id="1145" w:name="_Toc124152120"/>
      <w:bookmarkStart w:id="1146" w:name="_Toc130396652"/>
      <w:bookmarkStart w:id="1147" w:name="_Toc130397172"/>
      <w:bookmarkStart w:id="1148" w:name="_Toc137558276"/>
      <w:bookmarkStart w:id="1149" w:name="_Toc138862101"/>
      <w:bookmarkStart w:id="1150" w:name="_Toc145532158"/>
      <w:bookmarkStart w:id="1151" w:name="_Toc163218571"/>
      <w:bookmarkStart w:id="1152" w:name="_Toc176701900"/>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63568DF4" w14:textId="77777777" w:rsidR="00AD1976" w:rsidRPr="00BE5108" w:rsidRDefault="00AD1976" w:rsidP="00F22766">
      <w:pPr>
        <w:pStyle w:val="Heading3"/>
        <w:rPr>
          <w:rFonts w:eastAsiaTheme="minorEastAsia"/>
          <w:lang w:eastAsia="zh-CN"/>
        </w:rPr>
      </w:pPr>
      <w:bookmarkStart w:id="1153" w:name="_Toc73962778"/>
      <w:bookmarkStart w:id="1154" w:name="_Toc75259955"/>
      <w:bookmarkStart w:id="1155" w:name="_Toc75275494"/>
      <w:bookmarkStart w:id="1156" w:name="_Toc75276005"/>
      <w:bookmarkStart w:id="1157" w:name="_Toc76541504"/>
      <w:bookmarkStart w:id="1158" w:name="_Toc82437273"/>
      <w:bookmarkStart w:id="1159" w:name="_Toc89944638"/>
      <w:bookmarkStart w:id="1160" w:name="_Toc98753656"/>
      <w:bookmarkStart w:id="1161" w:name="_Toc106180642"/>
      <w:bookmarkStart w:id="1162" w:name="_Toc114150678"/>
      <w:bookmarkStart w:id="1163" w:name="_Toc124151081"/>
      <w:bookmarkStart w:id="1164" w:name="_Toc124151601"/>
      <w:bookmarkStart w:id="1165" w:name="_Toc124152121"/>
      <w:bookmarkStart w:id="1166" w:name="_Toc130396653"/>
      <w:bookmarkStart w:id="1167" w:name="_Toc130397173"/>
      <w:bookmarkStart w:id="1168" w:name="_Toc137558277"/>
      <w:bookmarkStart w:id="1169" w:name="_Toc138862102"/>
      <w:bookmarkStart w:id="1170" w:name="_Toc145532159"/>
      <w:bookmarkStart w:id="1171" w:name="_Toc163218572"/>
      <w:bookmarkStart w:id="1172" w:name="_Toc176701901"/>
      <w:r w:rsidRPr="00BE5108">
        <w:rPr>
          <w:rFonts w:eastAsiaTheme="minorEastAsia"/>
          <w:lang w:eastAsia="zh-CN"/>
        </w:rPr>
        <w:t>4.9.1</w:t>
      </w:r>
      <w:r w:rsidRPr="00BE5108">
        <w:rPr>
          <w:rFonts w:eastAsiaTheme="minorEastAsia"/>
          <w:lang w:eastAsia="zh-CN"/>
        </w:rPr>
        <w:tab/>
        <w:t>RF channels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73" w:name="_Toc73962779"/>
      <w:bookmarkStart w:id="1174" w:name="_Toc75259956"/>
      <w:bookmarkStart w:id="1175" w:name="_Toc75275495"/>
      <w:bookmarkStart w:id="1176" w:name="_Toc75276006"/>
      <w:bookmarkStart w:id="1177" w:name="_Toc76541505"/>
      <w:bookmarkStart w:id="1178" w:name="_Toc82437274"/>
      <w:bookmarkStart w:id="1179" w:name="_Toc89944639"/>
      <w:bookmarkStart w:id="1180" w:name="_Toc98753657"/>
      <w:bookmarkStart w:id="1181" w:name="_Toc106180643"/>
      <w:bookmarkStart w:id="1182" w:name="_Toc114150679"/>
      <w:bookmarkStart w:id="1183" w:name="_Toc124151082"/>
      <w:bookmarkStart w:id="1184" w:name="_Toc124151602"/>
      <w:bookmarkStart w:id="1185" w:name="_Toc124152122"/>
      <w:bookmarkStart w:id="1186" w:name="_Toc130396654"/>
      <w:bookmarkStart w:id="1187" w:name="_Toc130397174"/>
      <w:bookmarkStart w:id="1188" w:name="_Toc137558278"/>
      <w:bookmarkStart w:id="1189" w:name="_Toc138862103"/>
      <w:bookmarkStart w:id="1190" w:name="_Toc145532160"/>
      <w:bookmarkStart w:id="1191" w:name="_Toc163218573"/>
      <w:bookmarkStart w:id="1192" w:name="_Toc176701902"/>
      <w:r w:rsidRPr="00BE5108">
        <w:rPr>
          <w:rFonts w:eastAsiaTheme="minorEastAsia"/>
        </w:rPr>
        <w:t>4.9.2</w:t>
      </w:r>
      <w:r w:rsidRPr="00BE5108">
        <w:rPr>
          <w:rFonts w:eastAsiaTheme="minorEastAsia"/>
        </w:rPr>
        <w:tab/>
        <w:t>Test models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6BC9E037" w14:textId="77777777" w:rsidR="00AD1976" w:rsidRPr="00BE5108" w:rsidRDefault="00AD1976" w:rsidP="00F22766">
      <w:pPr>
        <w:pStyle w:val="Heading4"/>
        <w:rPr>
          <w:rFonts w:eastAsiaTheme="minorEastAsia"/>
        </w:rPr>
      </w:pPr>
      <w:bookmarkStart w:id="1193" w:name="_Toc73962780"/>
      <w:bookmarkStart w:id="1194" w:name="_Toc75259957"/>
      <w:bookmarkStart w:id="1195" w:name="_Toc75275496"/>
      <w:bookmarkStart w:id="1196" w:name="_Toc75276007"/>
      <w:bookmarkStart w:id="1197" w:name="_Toc76541506"/>
      <w:bookmarkStart w:id="1198" w:name="_Toc82437275"/>
      <w:bookmarkStart w:id="1199" w:name="_Toc89944640"/>
      <w:bookmarkStart w:id="1200" w:name="_Toc98753658"/>
      <w:bookmarkStart w:id="1201" w:name="_Toc106180644"/>
      <w:bookmarkStart w:id="1202" w:name="_Toc114150680"/>
      <w:bookmarkStart w:id="1203" w:name="_Toc124151083"/>
      <w:bookmarkStart w:id="1204" w:name="_Toc124151603"/>
      <w:bookmarkStart w:id="1205" w:name="_Toc124152123"/>
      <w:bookmarkStart w:id="1206" w:name="_Toc130396655"/>
      <w:bookmarkStart w:id="1207" w:name="_Toc130397175"/>
      <w:bookmarkStart w:id="1208" w:name="_Toc137558279"/>
      <w:bookmarkStart w:id="1209" w:name="_Toc138862104"/>
      <w:bookmarkStart w:id="1210" w:name="_Toc145532161"/>
      <w:bookmarkStart w:id="1211" w:name="_Toc163218574"/>
      <w:bookmarkStart w:id="1212" w:name="_Toc176701903"/>
      <w:r w:rsidRPr="00BE5108">
        <w:rPr>
          <w:rFonts w:eastAsiaTheme="minorEastAsia"/>
        </w:rPr>
        <w:t>4.9.2.1</w:t>
      </w:r>
      <w:r w:rsidRPr="00BE5108">
        <w:rPr>
          <w:rFonts w:eastAsiaTheme="minorEastAsia"/>
        </w:rPr>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13" w:name="_Toc73962781"/>
      <w:bookmarkStart w:id="1214" w:name="_Toc75259958"/>
      <w:bookmarkStart w:id="1215" w:name="_Toc75275497"/>
      <w:bookmarkStart w:id="1216" w:name="_Toc75276008"/>
      <w:bookmarkStart w:id="1217" w:name="_Toc76541507"/>
      <w:bookmarkStart w:id="1218" w:name="_Toc82437276"/>
      <w:bookmarkStart w:id="1219" w:name="_Toc89944641"/>
      <w:bookmarkStart w:id="1220" w:name="_Toc98753659"/>
      <w:bookmarkStart w:id="1221" w:name="_Toc106180645"/>
      <w:bookmarkStart w:id="1222" w:name="_Toc114150681"/>
      <w:bookmarkStart w:id="1223" w:name="_Toc124151084"/>
      <w:bookmarkStart w:id="1224" w:name="_Toc124151604"/>
      <w:bookmarkStart w:id="1225" w:name="_Toc124152124"/>
      <w:bookmarkStart w:id="1226" w:name="_Toc130396656"/>
      <w:bookmarkStart w:id="1227" w:name="_Toc130397176"/>
      <w:bookmarkStart w:id="1228" w:name="_Toc137558280"/>
      <w:bookmarkStart w:id="1229" w:name="_Toc138862105"/>
      <w:bookmarkStart w:id="1230" w:name="_Toc145532162"/>
      <w:bookmarkStart w:id="1231" w:name="_Toc163218575"/>
      <w:bookmarkStart w:id="1232" w:name="_Toc176701904"/>
      <w:r w:rsidRPr="00BE5108">
        <w:rPr>
          <w:rFonts w:eastAsiaTheme="minorEastAsia"/>
        </w:rPr>
        <w:t>4.9.2.2</w:t>
      </w:r>
      <w:r w:rsidRPr="00BE5108">
        <w:rPr>
          <w:rFonts w:eastAsiaTheme="minorEastAsia"/>
        </w:rPr>
        <w:tab/>
        <w:t>FR1 test models for IAB-DU</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33" w:name="_Toc73962782"/>
      <w:bookmarkStart w:id="1234" w:name="_Toc75259959"/>
      <w:bookmarkStart w:id="1235" w:name="_Toc75275498"/>
      <w:bookmarkStart w:id="1236" w:name="_Toc75276009"/>
      <w:bookmarkStart w:id="1237" w:name="_Toc76541508"/>
      <w:bookmarkStart w:id="1238" w:name="_Toc82437277"/>
      <w:bookmarkStart w:id="1239" w:name="_Toc89944642"/>
      <w:bookmarkStart w:id="1240" w:name="_Toc98753660"/>
      <w:bookmarkStart w:id="1241" w:name="_Toc106180646"/>
      <w:bookmarkStart w:id="1242" w:name="_Toc114150682"/>
      <w:bookmarkStart w:id="1243" w:name="_Toc124151085"/>
      <w:bookmarkStart w:id="1244" w:name="_Toc124151605"/>
      <w:bookmarkStart w:id="1245" w:name="_Toc124152125"/>
      <w:bookmarkStart w:id="1246" w:name="_Toc130396657"/>
      <w:bookmarkStart w:id="1247" w:name="_Toc130397177"/>
      <w:bookmarkStart w:id="1248" w:name="_Toc137558281"/>
      <w:bookmarkStart w:id="1249" w:name="_Toc138862106"/>
      <w:bookmarkStart w:id="1250" w:name="_Toc145532163"/>
      <w:bookmarkStart w:id="1251" w:name="_Toc163218576"/>
      <w:bookmarkStart w:id="1252" w:name="_Toc176701905"/>
      <w:r w:rsidRPr="00BE5108">
        <w:rPr>
          <w:rFonts w:eastAsiaTheme="minorEastAsia"/>
        </w:rPr>
        <w:t>4.9.2.3</w:t>
      </w:r>
      <w:r w:rsidRPr="00BE5108">
        <w:rPr>
          <w:rFonts w:eastAsiaTheme="minorEastAsia"/>
        </w:rPr>
        <w:tab/>
        <w:t>FR1 test models for IAB-MT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5A73DE75" w14:textId="43AC0CA6" w:rsidR="0018606B" w:rsidRPr="00BE5108" w:rsidRDefault="0018606B" w:rsidP="00F22766">
      <w:pPr>
        <w:pStyle w:val="Heading5"/>
        <w:rPr>
          <w:rFonts w:eastAsiaTheme="minorEastAsia"/>
        </w:rPr>
      </w:pPr>
      <w:bookmarkStart w:id="1253" w:name="_Toc75275499"/>
      <w:bookmarkStart w:id="1254" w:name="_Toc75276010"/>
      <w:bookmarkStart w:id="1255" w:name="_Toc76541509"/>
      <w:bookmarkStart w:id="1256" w:name="_Toc82437278"/>
      <w:bookmarkStart w:id="1257" w:name="_Toc89944643"/>
      <w:bookmarkStart w:id="1258" w:name="_Toc98753661"/>
      <w:bookmarkStart w:id="1259" w:name="_Toc106180647"/>
      <w:bookmarkStart w:id="1260" w:name="_Toc114150683"/>
      <w:bookmarkStart w:id="1261" w:name="_Toc124151086"/>
      <w:bookmarkStart w:id="1262" w:name="_Toc124151606"/>
      <w:bookmarkStart w:id="1263" w:name="_Toc124152126"/>
      <w:bookmarkStart w:id="1264" w:name="_Toc130396658"/>
      <w:bookmarkStart w:id="1265" w:name="_Toc130397178"/>
      <w:bookmarkStart w:id="1266" w:name="_Toc137558282"/>
      <w:bookmarkStart w:id="1267" w:name="_Toc138862107"/>
      <w:bookmarkStart w:id="1268" w:name="_Toc145532164"/>
      <w:bookmarkStart w:id="1269" w:name="_Toc163218577"/>
      <w:bookmarkStart w:id="1270" w:name="_Toc176701906"/>
      <w:r w:rsidRPr="00BE5108">
        <w:rPr>
          <w:rFonts w:eastAsiaTheme="minorEastAsia"/>
        </w:rPr>
        <w:t>4.9.2.3.1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71" w:name="_Toc73962783"/>
      <w:bookmarkStart w:id="1272" w:name="_Toc75259960"/>
      <w:bookmarkStart w:id="1273" w:name="_Toc75275500"/>
      <w:bookmarkStart w:id="1274" w:name="_Toc75276011"/>
      <w:bookmarkStart w:id="1275" w:name="_Toc76541510"/>
      <w:bookmarkStart w:id="1276" w:name="_Toc82437279"/>
      <w:bookmarkStart w:id="1277" w:name="_Toc89944644"/>
      <w:bookmarkStart w:id="1278" w:name="_Toc98753662"/>
      <w:bookmarkStart w:id="1279" w:name="_Toc106180648"/>
      <w:bookmarkStart w:id="1280" w:name="_Toc114150684"/>
      <w:bookmarkStart w:id="1281" w:name="_Toc124151087"/>
      <w:bookmarkStart w:id="1282" w:name="_Toc124151607"/>
      <w:bookmarkStart w:id="1283" w:name="_Toc124152127"/>
      <w:bookmarkStart w:id="1284" w:name="_Toc130396659"/>
      <w:bookmarkStart w:id="1285" w:name="_Toc130397179"/>
      <w:bookmarkStart w:id="1286" w:name="_Toc137558283"/>
      <w:bookmarkStart w:id="1287" w:name="_Toc138862108"/>
      <w:bookmarkStart w:id="1288" w:name="_Toc145532165"/>
      <w:bookmarkStart w:id="1289" w:name="_Toc163218578"/>
      <w:bookmarkStart w:id="1290" w:name="_Toc176701907"/>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91" w:name="_Toc73962784"/>
      <w:bookmarkStart w:id="1292" w:name="_Toc75259961"/>
      <w:bookmarkStart w:id="1293" w:name="_Toc75275501"/>
      <w:bookmarkStart w:id="1294" w:name="_Toc75276012"/>
      <w:bookmarkStart w:id="1295" w:name="_Toc76541511"/>
      <w:bookmarkStart w:id="1296" w:name="_Toc82437280"/>
      <w:bookmarkStart w:id="1297" w:name="_Toc89944645"/>
      <w:bookmarkStart w:id="1298" w:name="_Toc98753663"/>
      <w:bookmarkStart w:id="1299" w:name="_Toc106180649"/>
      <w:bookmarkStart w:id="1300" w:name="_Toc114150685"/>
      <w:bookmarkStart w:id="1301" w:name="_Toc124151088"/>
      <w:bookmarkStart w:id="1302" w:name="_Toc124151608"/>
      <w:bookmarkStart w:id="1303" w:name="_Toc124152128"/>
      <w:bookmarkStart w:id="1304" w:name="_Toc130396660"/>
      <w:bookmarkStart w:id="1305" w:name="_Toc130397180"/>
      <w:bookmarkStart w:id="1306" w:name="_Toc137558284"/>
      <w:bookmarkStart w:id="1307" w:name="_Toc138862109"/>
      <w:bookmarkStart w:id="1308" w:name="_Toc145532166"/>
      <w:bookmarkStart w:id="1309" w:name="_Toc163218579"/>
      <w:bookmarkStart w:id="1310" w:name="_Toc176701908"/>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11" w:name="_Toc89944646"/>
      <w:bookmarkStart w:id="1312" w:name="_Toc98753664"/>
      <w:bookmarkStart w:id="1313" w:name="_Toc106180650"/>
      <w:bookmarkStart w:id="1314" w:name="_Toc114150686"/>
      <w:bookmarkStart w:id="1315" w:name="_Toc124151089"/>
      <w:bookmarkStart w:id="1316" w:name="_Toc124151609"/>
      <w:bookmarkStart w:id="1317" w:name="_Toc124152129"/>
      <w:bookmarkStart w:id="1318" w:name="_Toc130396661"/>
      <w:bookmarkStart w:id="1319" w:name="_Toc130397181"/>
      <w:bookmarkStart w:id="1320" w:name="_Toc137558285"/>
      <w:bookmarkStart w:id="1321" w:name="_Toc138862110"/>
      <w:bookmarkStart w:id="1322" w:name="_Toc145532167"/>
      <w:bookmarkStart w:id="1323" w:name="_Toc163218580"/>
      <w:bookmarkStart w:id="1324" w:name="_Toc176701909"/>
      <w:r w:rsidRPr="00BE5108">
        <w:t>4.9.2.3.3</w:t>
      </w:r>
      <w:r>
        <w:t>a</w:t>
      </w:r>
      <w:r w:rsidRPr="00BE5108">
        <w:tab/>
        <w:t>FR1 test model 2</w:t>
      </w:r>
      <w:r>
        <w:t>a</w:t>
      </w:r>
      <w:r w:rsidRPr="00BE5108">
        <w:t xml:space="preserve"> (IAB-MT-FR1-TM2</w:t>
      </w:r>
      <w:r>
        <w:t>a</w:t>
      </w:r>
      <w:r w:rsidRPr="00BE5108">
        <w: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25" w:name="_Toc73962785"/>
      <w:bookmarkStart w:id="1326" w:name="_Toc75259962"/>
      <w:bookmarkStart w:id="1327" w:name="_Toc75275502"/>
      <w:bookmarkStart w:id="1328" w:name="_Toc75276013"/>
      <w:bookmarkStart w:id="1329" w:name="_Toc76541512"/>
      <w:bookmarkStart w:id="1330" w:name="_Toc82437281"/>
      <w:bookmarkStart w:id="1331" w:name="_Toc89944647"/>
      <w:bookmarkStart w:id="1332" w:name="_Toc98753665"/>
      <w:bookmarkStart w:id="1333" w:name="_Toc106180651"/>
      <w:bookmarkStart w:id="1334" w:name="_Toc114150687"/>
      <w:bookmarkStart w:id="1335" w:name="_Toc124151090"/>
      <w:bookmarkStart w:id="1336" w:name="_Toc124151610"/>
      <w:bookmarkStart w:id="1337" w:name="_Toc124152130"/>
      <w:bookmarkStart w:id="1338" w:name="_Toc130396662"/>
      <w:bookmarkStart w:id="1339" w:name="_Toc130397182"/>
      <w:bookmarkStart w:id="1340" w:name="_Toc137558286"/>
      <w:bookmarkStart w:id="1341" w:name="_Toc138862111"/>
      <w:bookmarkStart w:id="1342" w:name="_Toc145532168"/>
      <w:bookmarkStart w:id="1343" w:name="_Toc163218581"/>
      <w:bookmarkStart w:id="1344" w:name="_Toc176701910"/>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345" w:name="_Toc73962786"/>
      <w:bookmarkStart w:id="1346" w:name="_Toc75259963"/>
      <w:bookmarkStart w:id="1347" w:name="_Toc75275503"/>
      <w:bookmarkStart w:id="1348" w:name="_Toc75276014"/>
      <w:bookmarkStart w:id="1349" w:name="_Toc76541513"/>
      <w:bookmarkStart w:id="135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351" w:name="_Toc89944648"/>
      <w:bookmarkStart w:id="1352" w:name="_Toc98753666"/>
      <w:bookmarkStart w:id="1353" w:name="_Toc106180652"/>
      <w:bookmarkStart w:id="1354" w:name="_Toc114150688"/>
      <w:bookmarkStart w:id="1355" w:name="_Toc124151091"/>
      <w:bookmarkStart w:id="1356" w:name="_Toc124151611"/>
      <w:bookmarkStart w:id="1357" w:name="_Toc124152131"/>
      <w:bookmarkStart w:id="1358" w:name="_Toc130396663"/>
      <w:bookmarkStart w:id="1359" w:name="_Toc130397183"/>
      <w:bookmarkStart w:id="1360" w:name="_Toc137558287"/>
      <w:bookmarkStart w:id="1361" w:name="_Toc138862112"/>
      <w:bookmarkStart w:id="1362" w:name="_Toc145532169"/>
      <w:bookmarkStart w:id="1363" w:name="_Toc163218582"/>
      <w:bookmarkStart w:id="1364" w:name="_Toc176701911"/>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365" w:name="_Toc73962787"/>
      <w:bookmarkStart w:id="1366" w:name="_Toc75259964"/>
      <w:bookmarkStart w:id="1367" w:name="_Toc75275504"/>
      <w:bookmarkStart w:id="1368" w:name="_Toc75276015"/>
      <w:bookmarkStart w:id="1369" w:name="_Toc76541514"/>
      <w:bookmarkStart w:id="1370" w:name="_Toc82437283"/>
      <w:bookmarkStart w:id="1371" w:name="_Toc89944649"/>
      <w:bookmarkStart w:id="1372" w:name="_Toc98753667"/>
      <w:bookmarkStart w:id="1373" w:name="_Toc106180653"/>
      <w:bookmarkStart w:id="1374" w:name="_Toc114150689"/>
      <w:bookmarkStart w:id="1375" w:name="_Toc124151092"/>
      <w:bookmarkStart w:id="1376" w:name="_Toc124151612"/>
      <w:bookmarkStart w:id="1377" w:name="_Toc124152132"/>
      <w:bookmarkStart w:id="1378" w:name="_Toc130396664"/>
      <w:bookmarkStart w:id="1379" w:name="_Toc130397184"/>
      <w:bookmarkStart w:id="1380" w:name="_Toc137558288"/>
      <w:bookmarkStart w:id="1381" w:name="_Toc138862113"/>
      <w:bookmarkStart w:id="1382" w:name="_Toc145532170"/>
      <w:bookmarkStart w:id="1383" w:name="_Toc163218583"/>
      <w:bookmarkStart w:id="1384" w:name="_Toc176701912"/>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2E809BD" w14:textId="720F82C9" w:rsidR="000D1938" w:rsidRPr="00BE5108" w:rsidRDefault="000D1938" w:rsidP="00F22766">
      <w:pPr>
        <w:pStyle w:val="Heading5"/>
        <w:rPr>
          <w:rFonts w:eastAsiaTheme="minorEastAsia"/>
        </w:rPr>
      </w:pPr>
      <w:bookmarkStart w:id="1385" w:name="_Toc75275505"/>
      <w:bookmarkStart w:id="1386" w:name="_Toc75276016"/>
      <w:bookmarkStart w:id="1387" w:name="_Toc76541515"/>
      <w:bookmarkStart w:id="1388" w:name="_Toc82437284"/>
      <w:bookmarkStart w:id="1389" w:name="_Toc89944650"/>
      <w:bookmarkStart w:id="1390" w:name="_Toc98753668"/>
      <w:bookmarkStart w:id="1391" w:name="_Toc106180654"/>
      <w:bookmarkStart w:id="1392" w:name="_Toc114150690"/>
      <w:bookmarkStart w:id="1393" w:name="_Toc124151093"/>
      <w:bookmarkStart w:id="1394" w:name="_Toc124151613"/>
      <w:bookmarkStart w:id="1395" w:name="_Toc124152133"/>
      <w:bookmarkStart w:id="1396" w:name="_Toc130396665"/>
      <w:bookmarkStart w:id="1397" w:name="_Toc130397185"/>
      <w:bookmarkStart w:id="1398" w:name="_Toc137558289"/>
      <w:bookmarkStart w:id="1399" w:name="_Toc138862114"/>
      <w:bookmarkStart w:id="1400" w:name="_Toc145532171"/>
      <w:bookmarkStart w:id="1401" w:name="_Toc163218584"/>
      <w:bookmarkStart w:id="1402" w:name="_Toc176701913"/>
      <w:r w:rsidRPr="00BE5108">
        <w:rPr>
          <w:rFonts w:eastAsiaTheme="minorEastAsia"/>
        </w:rPr>
        <w:t>4.9.2.4.1</w:t>
      </w:r>
      <w:r w:rsidRPr="00BE5108">
        <w:rPr>
          <w:rFonts w:eastAsiaTheme="minorEastAsia"/>
        </w:rPr>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5pt;height:17pt" o:ole="">
            <v:imagedata r:id="rId17" o:title=""/>
          </v:shape>
          <o:OLEObject Type="Embed" ProgID="Equation.3" ShapeID="_x0000_i1029" DrawAspect="Content" ObjectID="_1788613608"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03" w:name="_Toc73962788"/>
      <w:bookmarkStart w:id="1404" w:name="_Toc75259965"/>
      <w:bookmarkStart w:id="1405" w:name="_Toc75275506"/>
      <w:bookmarkStart w:id="1406" w:name="_Toc75276017"/>
      <w:bookmarkStart w:id="1407" w:name="_Toc76541516"/>
      <w:bookmarkStart w:id="1408" w:name="_Toc82437285"/>
      <w:bookmarkStart w:id="1409" w:name="_Toc89944651"/>
      <w:bookmarkStart w:id="1410" w:name="_Toc98753669"/>
      <w:bookmarkStart w:id="1411" w:name="_Toc106180655"/>
      <w:bookmarkStart w:id="1412" w:name="_Toc114150691"/>
      <w:bookmarkStart w:id="1413" w:name="_Toc124151094"/>
      <w:bookmarkStart w:id="1414" w:name="_Toc124151614"/>
      <w:bookmarkStart w:id="1415" w:name="_Toc124152134"/>
      <w:bookmarkStart w:id="1416" w:name="_Toc130396666"/>
      <w:bookmarkStart w:id="1417" w:name="_Toc130397186"/>
      <w:bookmarkStart w:id="1418" w:name="_Toc137558290"/>
      <w:bookmarkStart w:id="1419" w:name="_Toc138862115"/>
      <w:bookmarkStart w:id="1420" w:name="_Toc145532172"/>
      <w:bookmarkStart w:id="1421" w:name="_Toc163218585"/>
      <w:bookmarkStart w:id="1422" w:name="_Toc176701914"/>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23" w:name="_Toc73962789"/>
      <w:bookmarkStart w:id="1424" w:name="_Toc75259966"/>
      <w:bookmarkStart w:id="1425" w:name="_Toc75275507"/>
      <w:bookmarkStart w:id="1426" w:name="_Toc75276018"/>
      <w:bookmarkStart w:id="1427" w:name="_Toc76541517"/>
      <w:bookmarkStart w:id="1428" w:name="_Toc82437286"/>
      <w:bookmarkStart w:id="1429" w:name="_Toc89944652"/>
      <w:bookmarkStart w:id="1430" w:name="_Toc98753670"/>
      <w:bookmarkStart w:id="1431" w:name="_Toc106180656"/>
      <w:bookmarkStart w:id="1432" w:name="_Toc114150692"/>
      <w:bookmarkStart w:id="1433" w:name="_Toc124151095"/>
      <w:bookmarkStart w:id="1434" w:name="_Toc124151615"/>
      <w:bookmarkStart w:id="1435" w:name="_Toc124152135"/>
      <w:bookmarkStart w:id="1436" w:name="_Toc130396667"/>
      <w:bookmarkStart w:id="1437" w:name="_Toc130397187"/>
      <w:bookmarkStart w:id="1438" w:name="_Toc137558291"/>
      <w:bookmarkStart w:id="1439" w:name="_Toc138862116"/>
      <w:bookmarkStart w:id="1440" w:name="_Toc145532173"/>
      <w:bookmarkStart w:id="1441" w:name="_Toc163218586"/>
      <w:bookmarkStart w:id="1442" w:name="_Toc176701915"/>
      <w:r w:rsidRPr="00BE5108">
        <w:rPr>
          <w:rFonts w:eastAsiaTheme="minorEastAsia"/>
        </w:rPr>
        <w:t>4.10</w:t>
      </w:r>
      <w:r w:rsidRPr="00BE5108">
        <w:rPr>
          <w:rFonts w:eastAsiaTheme="minorEastAsia"/>
        </w:rPr>
        <w:tab/>
        <w:t>Requirements for contiguous and non-contiguous spectrum</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443" w:name="_Toc73962790"/>
      <w:bookmarkStart w:id="1444" w:name="_Toc75259967"/>
      <w:bookmarkStart w:id="1445" w:name="_Toc75275508"/>
      <w:bookmarkStart w:id="1446" w:name="_Toc75276019"/>
      <w:bookmarkStart w:id="1447" w:name="_Toc76541518"/>
      <w:bookmarkStart w:id="1448" w:name="_Toc82437287"/>
      <w:bookmarkStart w:id="1449" w:name="_Toc89944653"/>
      <w:bookmarkStart w:id="1450" w:name="_Toc98753671"/>
      <w:bookmarkStart w:id="1451" w:name="_Toc106180657"/>
      <w:bookmarkStart w:id="1452" w:name="_Toc114150693"/>
      <w:bookmarkStart w:id="1453" w:name="_Toc124151096"/>
      <w:bookmarkStart w:id="1454" w:name="_Toc124151616"/>
      <w:bookmarkStart w:id="1455" w:name="_Toc124152136"/>
      <w:bookmarkStart w:id="1456" w:name="_Toc130396668"/>
      <w:bookmarkStart w:id="1457" w:name="_Toc130397188"/>
      <w:bookmarkStart w:id="1458" w:name="_Toc137558292"/>
      <w:bookmarkStart w:id="1459" w:name="_Toc138862117"/>
      <w:bookmarkStart w:id="1460" w:name="_Toc145532174"/>
      <w:bookmarkStart w:id="1461" w:name="_Toc163218587"/>
      <w:bookmarkStart w:id="1462" w:name="_Toc176701916"/>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463" w:name="_Toc73962791"/>
      <w:bookmarkStart w:id="1464" w:name="_Toc75259968"/>
      <w:bookmarkStart w:id="1465" w:name="_Toc75275509"/>
      <w:bookmarkStart w:id="1466" w:name="_Toc75276020"/>
      <w:bookmarkStart w:id="1467" w:name="_Toc76541519"/>
      <w:bookmarkStart w:id="1468" w:name="_Toc82437288"/>
      <w:bookmarkStart w:id="1469" w:name="_Toc89944654"/>
      <w:bookmarkStart w:id="1470" w:name="_Toc98753672"/>
      <w:bookmarkStart w:id="1471" w:name="_Toc106180658"/>
      <w:bookmarkStart w:id="1472" w:name="_Toc114150694"/>
      <w:bookmarkStart w:id="1473" w:name="_Toc124151097"/>
      <w:bookmarkStart w:id="1474" w:name="_Toc124151617"/>
      <w:bookmarkStart w:id="1475" w:name="_Toc124152137"/>
      <w:bookmarkStart w:id="1476" w:name="_Toc130396669"/>
      <w:bookmarkStart w:id="1477" w:name="_Toc130397189"/>
      <w:bookmarkStart w:id="1478" w:name="_Toc137558293"/>
      <w:bookmarkStart w:id="1479" w:name="_Toc138862118"/>
      <w:bookmarkStart w:id="1480" w:name="_Toc145532175"/>
      <w:bookmarkStart w:id="1481" w:name="_Toc163218588"/>
      <w:bookmarkStart w:id="1482" w:name="_Toc176701917"/>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83" w:name="_Toc73962792"/>
      <w:bookmarkStart w:id="1484" w:name="_Toc75259969"/>
      <w:bookmarkStart w:id="1485" w:name="_Toc75275510"/>
      <w:bookmarkStart w:id="1486" w:name="_Toc75276021"/>
      <w:bookmarkStart w:id="1487" w:name="_Toc76541520"/>
      <w:bookmarkStart w:id="1488" w:name="_Toc82437289"/>
      <w:bookmarkStart w:id="1489" w:name="_Toc89944655"/>
      <w:bookmarkStart w:id="1490" w:name="_Toc98753673"/>
      <w:bookmarkStart w:id="1491" w:name="_Toc106180659"/>
      <w:bookmarkStart w:id="1492" w:name="_Toc114150695"/>
      <w:bookmarkStart w:id="1493" w:name="_Toc124151098"/>
      <w:bookmarkStart w:id="1494" w:name="_Toc124151618"/>
      <w:bookmarkStart w:id="1495" w:name="_Toc124152138"/>
      <w:bookmarkStart w:id="1496" w:name="_Toc130396670"/>
      <w:bookmarkStart w:id="1497" w:name="_Toc130397190"/>
      <w:bookmarkStart w:id="1498" w:name="_Toc137558294"/>
      <w:bookmarkStart w:id="1499" w:name="_Toc138862119"/>
      <w:bookmarkStart w:id="1500" w:name="_Toc145532176"/>
      <w:bookmarkStart w:id="1501" w:name="_Toc163218589"/>
      <w:bookmarkStart w:id="1502" w:name="_Toc176701918"/>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03" w:name="_Toc114150696"/>
      <w:bookmarkStart w:id="1504" w:name="_Toc124151099"/>
      <w:bookmarkStart w:id="1505" w:name="_Toc124151619"/>
      <w:bookmarkStart w:id="1506" w:name="_Toc124152139"/>
      <w:bookmarkStart w:id="1507" w:name="_Toc130396671"/>
      <w:bookmarkStart w:id="1508" w:name="_Toc130397191"/>
      <w:bookmarkStart w:id="1509" w:name="_Toc137558295"/>
      <w:bookmarkStart w:id="1510" w:name="_Toc138862120"/>
      <w:bookmarkStart w:id="1511" w:name="_Toc145532177"/>
      <w:bookmarkStart w:id="1512" w:name="_Toc163218590"/>
      <w:bookmarkStart w:id="1513" w:name="_Toc176701919"/>
      <w:r w:rsidRPr="004E7E0A">
        <w:rPr>
          <w:rFonts w:cs="Arial"/>
        </w:rPr>
        <w:t>4.</w:t>
      </w:r>
      <w:r>
        <w:rPr>
          <w:rFonts w:cs="Arial"/>
        </w:rPr>
        <w:t>14</w:t>
      </w:r>
      <w:r w:rsidRPr="004E7E0A">
        <w:rPr>
          <w:rFonts w:cs="Arial"/>
        </w:rPr>
        <w:tab/>
        <w:t>Requirements for IAB-DU and IAB-MT capable of simultaneous operation</w:t>
      </w:r>
      <w:bookmarkEnd w:id="1503"/>
      <w:bookmarkEnd w:id="1504"/>
      <w:bookmarkEnd w:id="1505"/>
      <w:bookmarkEnd w:id="1506"/>
      <w:bookmarkEnd w:id="1507"/>
      <w:bookmarkEnd w:id="1508"/>
      <w:bookmarkEnd w:id="1509"/>
      <w:bookmarkEnd w:id="1510"/>
      <w:bookmarkEnd w:id="1511"/>
      <w:bookmarkEnd w:id="1512"/>
      <w:bookmarkEnd w:id="1513"/>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14" w:name="_Toc176701920"/>
      <w:r w:rsidRPr="00DA7142">
        <w:rPr>
          <w:rFonts w:eastAsiaTheme="minorEastAsia"/>
        </w:rPr>
        <w:t>4.15</w:t>
      </w:r>
      <w:r w:rsidRPr="00DA7142">
        <w:rPr>
          <w:rFonts w:eastAsiaTheme="minorEastAsia"/>
        </w:rPr>
        <w:tab/>
        <w:t>Specification suffix information</w:t>
      </w:r>
      <w:bookmarkEnd w:id="1514"/>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15" w:name="_Toc73962793"/>
      <w:bookmarkStart w:id="1516" w:name="_Toc75259970"/>
      <w:bookmarkStart w:id="1517" w:name="_Toc75275511"/>
      <w:bookmarkStart w:id="1518" w:name="_Toc75276022"/>
      <w:bookmarkStart w:id="1519" w:name="_Toc76541521"/>
      <w:bookmarkStart w:id="1520" w:name="_Toc82437290"/>
      <w:bookmarkStart w:id="1521" w:name="_Toc89944656"/>
      <w:bookmarkStart w:id="1522" w:name="_Toc98753674"/>
      <w:bookmarkStart w:id="1523" w:name="_Toc106180660"/>
      <w:bookmarkStart w:id="1524" w:name="_Toc114150697"/>
      <w:bookmarkStart w:id="1525" w:name="_Toc124151100"/>
      <w:bookmarkStart w:id="1526" w:name="_Toc124151620"/>
      <w:bookmarkStart w:id="1527" w:name="_Toc124152140"/>
      <w:bookmarkStart w:id="1528" w:name="_Toc130396672"/>
      <w:bookmarkStart w:id="1529" w:name="_Toc130397192"/>
      <w:bookmarkStart w:id="1530" w:name="_Toc137558296"/>
      <w:bookmarkStart w:id="1531" w:name="_Toc138862121"/>
      <w:bookmarkStart w:id="1532" w:name="_Toc145532178"/>
      <w:bookmarkStart w:id="1533" w:name="_Toc163218591"/>
      <w:bookmarkStart w:id="1534" w:name="_Toc176701921"/>
      <w:r w:rsidRPr="00BE5108">
        <w:rPr>
          <w:rFonts w:eastAsiaTheme="minorEastAsia"/>
        </w:rPr>
        <w:t>5</w:t>
      </w:r>
      <w:r w:rsidRPr="00BE5108">
        <w:rPr>
          <w:rFonts w:eastAsiaTheme="minorEastAsia"/>
        </w:rPr>
        <w:tab/>
        <w:t>Operating bands and channel arrangement</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535" w:name="_Toc73962794"/>
      <w:bookmarkStart w:id="1536" w:name="_Toc75259971"/>
      <w:bookmarkStart w:id="1537" w:name="_Toc75275512"/>
      <w:bookmarkStart w:id="1538" w:name="_Toc75276023"/>
      <w:bookmarkStart w:id="1539" w:name="_Toc76541522"/>
      <w:bookmarkStart w:id="1540" w:name="_Toc82437291"/>
      <w:bookmarkStart w:id="1541" w:name="_Toc89944657"/>
      <w:bookmarkStart w:id="1542" w:name="_Toc98753675"/>
      <w:bookmarkStart w:id="1543" w:name="_Toc106180661"/>
      <w:bookmarkStart w:id="1544" w:name="_Toc114150698"/>
      <w:bookmarkStart w:id="1545" w:name="_Toc124151101"/>
      <w:bookmarkStart w:id="1546" w:name="_Toc124151621"/>
      <w:bookmarkStart w:id="1547" w:name="_Toc124152141"/>
      <w:bookmarkStart w:id="1548" w:name="_Toc130396673"/>
      <w:bookmarkStart w:id="1549" w:name="_Toc130397193"/>
      <w:bookmarkStart w:id="1550" w:name="_Toc137558297"/>
      <w:bookmarkStart w:id="1551" w:name="_Toc138862122"/>
      <w:bookmarkStart w:id="1552" w:name="_Toc145532179"/>
      <w:bookmarkStart w:id="1553" w:name="_Toc163218592"/>
      <w:bookmarkStart w:id="1554" w:name="_Toc176701922"/>
      <w:r w:rsidRPr="00BE5108">
        <w:rPr>
          <w:rFonts w:eastAsiaTheme="minorEastAsia"/>
        </w:rPr>
        <w:t>6</w:t>
      </w:r>
      <w:r w:rsidRPr="00BE5108">
        <w:rPr>
          <w:rFonts w:eastAsiaTheme="minorEastAsia"/>
        </w:rPr>
        <w:tab/>
        <w:t>Conducted transmitter characteristics (IAB-DU and IAB-MT)</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409248F7" w14:textId="77777777" w:rsidR="006725BC" w:rsidRPr="00BE5108" w:rsidRDefault="006725BC" w:rsidP="006725BC">
      <w:pPr>
        <w:pStyle w:val="Heading2"/>
        <w:rPr>
          <w:rFonts w:eastAsiaTheme="minorEastAsia"/>
        </w:rPr>
      </w:pPr>
      <w:bookmarkStart w:id="1555" w:name="_Toc73962795"/>
      <w:bookmarkStart w:id="1556" w:name="_Toc75259972"/>
      <w:bookmarkStart w:id="1557" w:name="_Toc75275513"/>
      <w:bookmarkStart w:id="1558" w:name="_Toc75276024"/>
      <w:bookmarkStart w:id="1559" w:name="_Toc76541523"/>
      <w:bookmarkStart w:id="1560" w:name="_Toc82437292"/>
      <w:bookmarkStart w:id="1561" w:name="_Toc89944658"/>
      <w:bookmarkStart w:id="1562" w:name="_Toc98753676"/>
      <w:bookmarkStart w:id="1563" w:name="_Toc106180662"/>
      <w:bookmarkStart w:id="1564" w:name="_Toc114150699"/>
      <w:bookmarkStart w:id="1565" w:name="_Toc124151102"/>
      <w:bookmarkStart w:id="1566" w:name="_Toc124151622"/>
      <w:bookmarkStart w:id="1567" w:name="_Toc124152142"/>
      <w:bookmarkStart w:id="1568" w:name="_Toc130396674"/>
      <w:bookmarkStart w:id="1569" w:name="_Toc130397194"/>
      <w:bookmarkStart w:id="1570" w:name="_Toc137558298"/>
      <w:bookmarkStart w:id="1571" w:name="_Toc138862123"/>
      <w:bookmarkStart w:id="1572" w:name="_Toc145532180"/>
      <w:bookmarkStart w:id="1573" w:name="_Toc163218593"/>
      <w:bookmarkStart w:id="1574" w:name="_Toc176701923"/>
      <w:r w:rsidRPr="00BE5108">
        <w:rPr>
          <w:rFonts w:eastAsiaTheme="minorEastAsia"/>
        </w:rPr>
        <w:t>6.1</w:t>
      </w:r>
      <w:r w:rsidRPr="00BE5108">
        <w:rPr>
          <w:rFonts w:eastAsiaTheme="minorEastAsia"/>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575" w:name="_Toc73962796"/>
      <w:bookmarkStart w:id="1576" w:name="_Toc75259973"/>
      <w:bookmarkStart w:id="1577" w:name="_Toc75275514"/>
      <w:bookmarkStart w:id="1578" w:name="_Toc75276025"/>
      <w:bookmarkStart w:id="1579" w:name="_Toc76541524"/>
      <w:bookmarkStart w:id="1580" w:name="_Toc82437293"/>
      <w:bookmarkStart w:id="1581" w:name="_Toc89944659"/>
      <w:bookmarkStart w:id="1582" w:name="_Toc98753677"/>
      <w:bookmarkStart w:id="1583" w:name="_Toc106180663"/>
      <w:bookmarkStart w:id="1584" w:name="_Toc114150700"/>
      <w:bookmarkStart w:id="1585" w:name="_Toc124151103"/>
      <w:bookmarkStart w:id="1586" w:name="_Toc124151623"/>
      <w:bookmarkStart w:id="1587" w:name="_Toc124152143"/>
      <w:bookmarkStart w:id="1588" w:name="_Toc130396675"/>
      <w:bookmarkStart w:id="1589" w:name="_Toc130397195"/>
      <w:bookmarkStart w:id="1590" w:name="_Toc137558299"/>
      <w:bookmarkStart w:id="1591" w:name="_Toc138862124"/>
      <w:bookmarkStart w:id="1592" w:name="_Toc145532181"/>
      <w:bookmarkStart w:id="1593" w:name="_Toc163218594"/>
      <w:bookmarkStart w:id="1594" w:name="_Toc17670192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8162403" w14:textId="77777777" w:rsidR="008D3EE5" w:rsidRPr="00BE5108" w:rsidRDefault="008D3EE5" w:rsidP="008D3EE5">
      <w:pPr>
        <w:pStyle w:val="Heading3"/>
        <w:rPr>
          <w:rFonts w:eastAsiaTheme="minorEastAsia"/>
        </w:rPr>
      </w:pPr>
      <w:bookmarkStart w:id="1595" w:name="_Toc73962797"/>
      <w:bookmarkStart w:id="1596" w:name="_Toc75259974"/>
      <w:bookmarkStart w:id="1597" w:name="_Toc75275515"/>
      <w:bookmarkStart w:id="1598" w:name="_Toc75276026"/>
      <w:bookmarkStart w:id="1599" w:name="_Toc76541525"/>
      <w:bookmarkStart w:id="1600" w:name="_Toc82437294"/>
      <w:bookmarkStart w:id="1601" w:name="_Toc89944660"/>
      <w:bookmarkStart w:id="1602" w:name="_Toc98753678"/>
      <w:bookmarkStart w:id="1603" w:name="_Toc106180664"/>
      <w:bookmarkStart w:id="1604" w:name="_Toc114150701"/>
      <w:bookmarkStart w:id="1605" w:name="_Toc124151104"/>
      <w:bookmarkStart w:id="1606" w:name="_Toc124151624"/>
      <w:bookmarkStart w:id="1607" w:name="_Toc124152144"/>
      <w:bookmarkStart w:id="1608" w:name="_Toc130396676"/>
      <w:bookmarkStart w:id="1609" w:name="_Toc130397196"/>
      <w:bookmarkStart w:id="1610" w:name="_Toc137558300"/>
      <w:bookmarkStart w:id="1611" w:name="_Toc138862125"/>
      <w:bookmarkStart w:id="1612" w:name="_Toc145532182"/>
      <w:bookmarkStart w:id="1613" w:name="_Toc163218595"/>
      <w:bookmarkStart w:id="1614" w:name="_Toc176701925"/>
      <w:r w:rsidRPr="00BE5108">
        <w:rPr>
          <w:rFonts w:eastAsiaTheme="minorEastAsia"/>
        </w:rPr>
        <w:t>6.2.1</w:t>
      </w:r>
      <w:r w:rsidRPr="00BE5108">
        <w:rPr>
          <w:rFonts w:eastAsiaTheme="minorEastAsia"/>
        </w:rPr>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15" w:name="_Toc73962798"/>
      <w:bookmarkStart w:id="1616" w:name="_Toc75259975"/>
      <w:bookmarkStart w:id="1617" w:name="_Toc75275516"/>
      <w:bookmarkStart w:id="1618" w:name="_Toc75276027"/>
      <w:bookmarkStart w:id="1619" w:name="_Toc76541526"/>
      <w:bookmarkStart w:id="1620" w:name="_Toc82437295"/>
      <w:bookmarkStart w:id="1621" w:name="_Toc89944661"/>
      <w:bookmarkStart w:id="1622" w:name="_Toc98753679"/>
      <w:bookmarkStart w:id="1623" w:name="_Toc106180665"/>
      <w:bookmarkStart w:id="1624" w:name="_Toc114150702"/>
      <w:bookmarkStart w:id="1625" w:name="_Toc124151105"/>
      <w:bookmarkStart w:id="1626" w:name="_Toc124151625"/>
      <w:bookmarkStart w:id="1627" w:name="_Toc124152145"/>
      <w:bookmarkStart w:id="1628" w:name="_Toc130396677"/>
      <w:bookmarkStart w:id="1629" w:name="_Toc130397197"/>
      <w:bookmarkStart w:id="1630" w:name="_Toc137558301"/>
      <w:bookmarkStart w:id="1631" w:name="_Toc138862126"/>
      <w:bookmarkStart w:id="1632" w:name="_Toc145532183"/>
      <w:bookmarkStart w:id="1633" w:name="_Toc163218596"/>
      <w:bookmarkStart w:id="1634" w:name="_Toc176701926"/>
      <w:r w:rsidRPr="00BE5108">
        <w:rPr>
          <w:rFonts w:eastAsiaTheme="minorEastAsia"/>
        </w:rPr>
        <w:t>6.2.2</w:t>
      </w:r>
      <w:r w:rsidRPr="00BE5108">
        <w:rPr>
          <w:rFonts w:eastAsiaTheme="minorEastAsia"/>
        </w:rPr>
        <w:tab/>
        <w:t>Minimum requirement</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635" w:name="_Toc73962799"/>
      <w:bookmarkStart w:id="1636" w:name="_Toc75259976"/>
      <w:bookmarkStart w:id="1637" w:name="_Toc75275517"/>
      <w:bookmarkStart w:id="1638" w:name="_Toc75276028"/>
      <w:bookmarkStart w:id="1639" w:name="_Toc76541527"/>
      <w:bookmarkStart w:id="1640" w:name="_Toc82437296"/>
      <w:bookmarkStart w:id="1641" w:name="_Toc89944662"/>
      <w:bookmarkStart w:id="1642" w:name="_Toc98753680"/>
      <w:bookmarkStart w:id="1643" w:name="_Toc106180666"/>
      <w:bookmarkStart w:id="1644" w:name="_Toc114150703"/>
      <w:bookmarkStart w:id="1645" w:name="_Toc124151106"/>
      <w:bookmarkStart w:id="1646" w:name="_Toc124151626"/>
      <w:bookmarkStart w:id="1647" w:name="_Toc124152146"/>
      <w:bookmarkStart w:id="1648" w:name="_Toc130396678"/>
      <w:bookmarkStart w:id="1649" w:name="_Toc130397198"/>
      <w:bookmarkStart w:id="1650" w:name="_Toc137558302"/>
      <w:bookmarkStart w:id="1651" w:name="_Toc138862127"/>
      <w:bookmarkStart w:id="1652" w:name="_Toc145532184"/>
      <w:bookmarkStart w:id="1653" w:name="_Toc163218597"/>
      <w:bookmarkStart w:id="1654" w:name="_Toc176701927"/>
      <w:r w:rsidRPr="00BE5108">
        <w:rPr>
          <w:rFonts w:eastAsiaTheme="minorEastAsia"/>
        </w:rPr>
        <w:t>6.2.3</w:t>
      </w:r>
      <w:r w:rsidRPr="00BE5108">
        <w:rPr>
          <w:rFonts w:eastAsiaTheme="minorEastAsia"/>
        </w:rPr>
        <w:tab/>
        <w:t>Test purpose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655" w:name="_Toc73962800"/>
      <w:bookmarkStart w:id="1656" w:name="_Toc75259977"/>
      <w:bookmarkStart w:id="1657" w:name="_Toc75275518"/>
      <w:bookmarkStart w:id="1658" w:name="_Toc75276029"/>
      <w:bookmarkStart w:id="1659" w:name="_Toc76541528"/>
      <w:bookmarkStart w:id="1660" w:name="_Toc82437297"/>
      <w:bookmarkStart w:id="1661" w:name="_Toc89944663"/>
      <w:bookmarkStart w:id="1662" w:name="_Toc98753681"/>
      <w:bookmarkStart w:id="1663" w:name="_Toc106180667"/>
      <w:bookmarkStart w:id="1664" w:name="_Toc114150704"/>
      <w:bookmarkStart w:id="1665" w:name="_Toc124151107"/>
      <w:bookmarkStart w:id="1666" w:name="_Toc124151627"/>
      <w:bookmarkStart w:id="1667" w:name="_Toc124152147"/>
      <w:bookmarkStart w:id="1668" w:name="_Toc130396679"/>
      <w:bookmarkStart w:id="1669" w:name="_Toc130397199"/>
      <w:bookmarkStart w:id="1670" w:name="_Toc137558303"/>
      <w:bookmarkStart w:id="1671" w:name="_Toc138862128"/>
      <w:bookmarkStart w:id="1672" w:name="_Toc145532185"/>
      <w:bookmarkStart w:id="1673" w:name="_Toc163218598"/>
      <w:bookmarkStart w:id="1674" w:name="_Toc176701928"/>
      <w:r w:rsidRPr="00BE5108">
        <w:rPr>
          <w:rFonts w:eastAsiaTheme="minorEastAsia"/>
        </w:rPr>
        <w:t>6.2.4</w:t>
      </w:r>
      <w:r w:rsidRPr="00BE5108">
        <w:rPr>
          <w:rFonts w:eastAsiaTheme="minorEastAsia"/>
        </w:rPr>
        <w:tab/>
        <w:t>Method of test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B729579" w14:textId="77777777" w:rsidR="008D3EE5" w:rsidRPr="00BE5108" w:rsidRDefault="008D3EE5" w:rsidP="008D3EE5">
      <w:pPr>
        <w:pStyle w:val="Heading4"/>
        <w:rPr>
          <w:rFonts w:eastAsiaTheme="minorEastAsia"/>
        </w:rPr>
      </w:pPr>
      <w:bookmarkStart w:id="1675" w:name="_Toc73962801"/>
      <w:bookmarkStart w:id="1676" w:name="_Toc75259978"/>
      <w:bookmarkStart w:id="1677" w:name="_Toc75275519"/>
      <w:bookmarkStart w:id="1678" w:name="_Toc75276030"/>
      <w:bookmarkStart w:id="1679" w:name="_Toc76541529"/>
      <w:bookmarkStart w:id="1680" w:name="_Toc82437298"/>
      <w:bookmarkStart w:id="1681" w:name="_Toc89944664"/>
      <w:bookmarkStart w:id="1682" w:name="_Toc98753682"/>
      <w:bookmarkStart w:id="1683" w:name="_Toc106180668"/>
      <w:bookmarkStart w:id="1684" w:name="_Toc114150705"/>
      <w:bookmarkStart w:id="1685" w:name="_Toc124151108"/>
      <w:bookmarkStart w:id="1686" w:name="_Toc124151628"/>
      <w:bookmarkStart w:id="1687" w:name="_Toc124152148"/>
      <w:bookmarkStart w:id="1688" w:name="_Toc130396680"/>
      <w:bookmarkStart w:id="1689" w:name="_Toc130397200"/>
      <w:bookmarkStart w:id="1690" w:name="_Toc137558304"/>
      <w:bookmarkStart w:id="1691" w:name="_Toc138862129"/>
      <w:bookmarkStart w:id="1692" w:name="_Toc145532186"/>
      <w:bookmarkStart w:id="1693" w:name="_Toc163218599"/>
      <w:bookmarkStart w:id="1694" w:name="_Toc176701929"/>
      <w:r w:rsidRPr="00BE5108">
        <w:rPr>
          <w:rFonts w:eastAsiaTheme="minorEastAsia"/>
        </w:rPr>
        <w:t>6.2.4.1</w:t>
      </w:r>
      <w:r w:rsidRPr="00BE5108">
        <w:rPr>
          <w:rFonts w:eastAsiaTheme="minorEastAsia"/>
        </w:rPr>
        <w:tab/>
        <w:t>Initial conditions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95" w:name="_Toc73962802"/>
      <w:bookmarkStart w:id="1696" w:name="_Toc75259979"/>
      <w:bookmarkStart w:id="1697" w:name="_Toc75275520"/>
      <w:bookmarkStart w:id="1698" w:name="_Toc75276031"/>
      <w:bookmarkStart w:id="1699" w:name="_Toc76541530"/>
      <w:bookmarkStart w:id="1700" w:name="_Toc82437299"/>
      <w:bookmarkStart w:id="1701" w:name="_Toc89944665"/>
      <w:bookmarkStart w:id="1702" w:name="_Toc98753683"/>
      <w:bookmarkStart w:id="1703" w:name="_Toc106180669"/>
      <w:bookmarkStart w:id="1704" w:name="_Toc114150706"/>
      <w:bookmarkStart w:id="1705" w:name="_Toc124151109"/>
      <w:bookmarkStart w:id="1706" w:name="_Toc124151629"/>
      <w:bookmarkStart w:id="1707" w:name="_Toc124152149"/>
      <w:bookmarkStart w:id="1708" w:name="_Toc130396681"/>
      <w:bookmarkStart w:id="1709" w:name="_Toc130397201"/>
      <w:bookmarkStart w:id="1710" w:name="_Toc137558305"/>
      <w:bookmarkStart w:id="1711" w:name="_Toc138862130"/>
      <w:bookmarkStart w:id="1712" w:name="_Toc145532187"/>
      <w:bookmarkStart w:id="1713" w:name="_Toc163218600"/>
      <w:bookmarkStart w:id="1714" w:name="_Toc176701930"/>
      <w:r w:rsidRPr="00BE5108">
        <w:rPr>
          <w:rFonts w:eastAsiaTheme="minorEastAsia"/>
        </w:rPr>
        <w:t>6.2.4.2</w:t>
      </w:r>
      <w:r w:rsidRPr="00BE5108">
        <w:rPr>
          <w:rFonts w:eastAsiaTheme="minorEastAsia"/>
        </w:rPr>
        <w:tab/>
        <w:t>Procedure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715" w:name="_Toc73962803"/>
      <w:bookmarkStart w:id="1716" w:name="_Toc75259980"/>
      <w:bookmarkStart w:id="1717" w:name="_Toc75275521"/>
      <w:bookmarkStart w:id="1718" w:name="_Toc75276032"/>
      <w:bookmarkStart w:id="1719" w:name="_Toc76541531"/>
      <w:bookmarkStart w:id="1720" w:name="_Toc82437300"/>
      <w:bookmarkStart w:id="1721" w:name="_Toc89944666"/>
      <w:bookmarkStart w:id="1722" w:name="_Toc98753684"/>
      <w:bookmarkStart w:id="1723" w:name="_Toc106180670"/>
      <w:bookmarkStart w:id="1724" w:name="_Toc114150707"/>
      <w:bookmarkStart w:id="1725" w:name="_Toc124151110"/>
      <w:bookmarkStart w:id="1726" w:name="_Toc124151630"/>
      <w:bookmarkStart w:id="1727" w:name="_Toc124152150"/>
      <w:bookmarkStart w:id="1728" w:name="_Toc130396682"/>
      <w:bookmarkStart w:id="1729" w:name="_Toc130397202"/>
      <w:bookmarkStart w:id="1730" w:name="_Toc137558306"/>
      <w:bookmarkStart w:id="1731" w:name="_Toc138862131"/>
      <w:bookmarkStart w:id="1732" w:name="_Toc145532188"/>
      <w:bookmarkStart w:id="1733" w:name="_Toc163218601"/>
      <w:bookmarkStart w:id="1734" w:name="_Toc176701931"/>
      <w:r w:rsidRPr="00BE5108">
        <w:rPr>
          <w:rFonts w:eastAsiaTheme="minorEastAsia"/>
        </w:rPr>
        <w:t>6.2.5</w:t>
      </w:r>
      <w:r w:rsidRPr="00BE5108">
        <w:rPr>
          <w:rFonts w:eastAsiaTheme="minorEastAsia"/>
        </w:rPr>
        <w:tab/>
        <w:t>Test requirement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735" w:name="_Toc176701932"/>
      <w:r>
        <w:t>6.2.1B</w:t>
      </w:r>
      <w:r>
        <w:tab/>
        <w:t>Output power for mIAB-MT</w:t>
      </w:r>
      <w:bookmarkEnd w:id="173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736" w:name="_Toc66386294"/>
      <w:bookmarkStart w:id="1737" w:name="_Toc74583135"/>
      <w:bookmarkStart w:id="1738" w:name="_Toc82449930"/>
      <w:bookmarkStart w:id="1739" w:name="_Toc82450578"/>
      <w:bookmarkStart w:id="1740" w:name="_Toc89948967"/>
      <w:bookmarkStart w:id="1741" w:name="_Toc98755356"/>
      <w:bookmarkStart w:id="1742" w:name="_Toc98762946"/>
      <w:bookmarkStart w:id="1743" w:name="_Toc106183875"/>
      <w:bookmarkStart w:id="1744" w:name="_Toc130401897"/>
      <w:bookmarkStart w:id="1745" w:name="_Toc137554448"/>
      <w:bookmarkStart w:id="1746" w:name="_Toc138853510"/>
      <w:bookmarkStart w:id="174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736"/>
      <w:bookmarkEnd w:id="1737"/>
      <w:bookmarkEnd w:id="1738"/>
      <w:bookmarkEnd w:id="1739"/>
      <w:bookmarkEnd w:id="1740"/>
      <w:bookmarkEnd w:id="1741"/>
      <w:bookmarkEnd w:id="1742"/>
      <w:bookmarkEnd w:id="1743"/>
      <w:bookmarkEnd w:id="1744"/>
      <w:bookmarkEnd w:id="1745"/>
      <w:bookmarkEnd w:id="1746"/>
      <w:bookmarkEnd w:id="174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748" w:name="_Toc73962804"/>
      <w:bookmarkStart w:id="1749" w:name="_Toc75259981"/>
      <w:bookmarkStart w:id="1750" w:name="_Toc75275522"/>
      <w:bookmarkStart w:id="1751" w:name="_Toc75276033"/>
      <w:bookmarkStart w:id="1752" w:name="_Toc76541532"/>
      <w:bookmarkStart w:id="1753" w:name="_Toc82437301"/>
      <w:bookmarkStart w:id="1754" w:name="_Toc89944667"/>
      <w:bookmarkStart w:id="1755" w:name="_Toc98753685"/>
      <w:bookmarkStart w:id="1756" w:name="_Toc106180671"/>
      <w:bookmarkStart w:id="1757" w:name="_Toc114150708"/>
      <w:bookmarkStart w:id="1758" w:name="_Toc124151111"/>
      <w:bookmarkStart w:id="1759" w:name="_Toc124151631"/>
      <w:bookmarkStart w:id="1760" w:name="_Toc124152151"/>
      <w:bookmarkStart w:id="1761" w:name="_Toc130396683"/>
      <w:bookmarkStart w:id="1762" w:name="_Toc130397203"/>
      <w:bookmarkStart w:id="1763" w:name="_Toc137558307"/>
      <w:bookmarkStart w:id="1764" w:name="_Toc138862132"/>
      <w:bookmarkStart w:id="1765" w:name="_Toc145532189"/>
      <w:bookmarkStart w:id="1766" w:name="_Toc163218602"/>
      <w:bookmarkStart w:id="1767" w:name="_Toc176701933"/>
      <w:r w:rsidRPr="00BE5108">
        <w:rPr>
          <w:rFonts w:eastAsiaTheme="minorEastAsia"/>
        </w:rPr>
        <w:t>6.3</w:t>
      </w:r>
      <w:r w:rsidRPr="00BE5108">
        <w:rPr>
          <w:rFonts w:eastAsiaTheme="minorEastAsia"/>
        </w:rPr>
        <w:tab/>
        <w:t>Output power dynamics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EF959E3" w14:textId="77777777" w:rsidR="00AD1976" w:rsidRPr="00BE5108" w:rsidRDefault="00AD1976" w:rsidP="00AD1976">
      <w:pPr>
        <w:pStyle w:val="Heading3"/>
        <w:rPr>
          <w:rFonts w:eastAsiaTheme="minorEastAsia"/>
        </w:rPr>
      </w:pPr>
      <w:bookmarkStart w:id="1768" w:name="_Toc73962805"/>
      <w:bookmarkStart w:id="1769" w:name="_Toc75259982"/>
      <w:bookmarkStart w:id="1770" w:name="_Toc75275523"/>
      <w:bookmarkStart w:id="1771" w:name="_Toc75276034"/>
      <w:bookmarkStart w:id="1772" w:name="_Toc76541533"/>
      <w:bookmarkStart w:id="1773" w:name="_Toc82437302"/>
      <w:bookmarkStart w:id="1774" w:name="_Toc89944668"/>
      <w:bookmarkStart w:id="1775" w:name="_Toc98753686"/>
      <w:bookmarkStart w:id="1776" w:name="_Toc106180672"/>
      <w:bookmarkStart w:id="1777" w:name="_Toc114150709"/>
      <w:bookmarkStart w:id="1778" w:name="_Toc124151112"/>
      <w:bookmarkStart w:id="1779" w:name="_Toc124151632"/>
      <w:bookmarkStart w:id="1780" w:name="_Toc124152152"/>
      <w:bookmarkStart w:id="1781" w:name="_Toc130396684"/>
      <w:bookmarkStart w:id="1782" w:name="_Toc130397204"/>
      <w:bookmarkStart w:id="1783" w:name="_Toc137558308"/>
      <w:bookmarkStart w:id="1784" w:name="_Toc138862133"/>
      <w:bookmarkStart w:id="1785" w:name="_Toc145532190"/>
      <w:bookmarkStart w:id="1786" w:name="_Toc163218603"/>
      <w:bookmarkStart w:id="1787" w:name="_Toc176701934"/>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EFA5DCA" w14:textId="77777777" w:rsidR="00AD1976" w:rsidRPr="00BE5108" w:rsidRDefault="00AD1976" w:rsidP="00AD1976">
      <w:pPr>
        <w:pStyle w:val="Heading4"/>
        <w:rPr>
          <w:rFonts w:eastAsiaTheme="minorEastAsia"/>
        </w:rPr>
      </w:pPr>
      <w:bookmarkStart w:id="1788" w:name="_Toc73962806"/>
      <w:bookmarkStart w:id="1789" w:name="_Toc75259983"/>
      <w:bookmarkStart w:id="1790" w:name="_Toc75275524"/>
      <w:bookmarkStart w:id="1791" w:name="_Toc75276035"/>
      <w:bookmarkStart w:id="1792" w:name="_Toc76541534"/>
      <w:bookmarkStart w:id="1793" w:name="_Toc82437303"/>
      <w:bookmarkStart w:id="1794" w:name="_Toc89944669"/>
      <w:bookmarkStart w:id="1795" w:name="_Toc98753687"/>
      <w:bookmarkStart w:id="1796" w:name="_Toc106180673"/>
      <w:bookmarkStart w:id="1797" w:name="_Toc114150710"/>
      <w:bookmarkStart w:id="1798" w:name="_Toc124151113"/>
      <w:bookmarkStart w:id="1799" w:name="_Toc124151633"/>
      <w:bookmarkStart w:id="1800" w:name="_Toc124152153"/>
      <w:bookmarkStart w:id="1801" w:name="_Toc130396685"/>
      <w:bookmarkStart w:id="1802" w:name="_Toc130397205"/>
      <w:bookmarkStart w:id="1803" w:name="_Toc137558309"/>
      <w:bookmarkStart w:id="1804" w:name="_Toc138862134"/>
      <w:bookmarkStart w:id="1805" w:name="_Toc145532191"/>
      <w:bookmarkStart w:id="1806" w:name="_Toc163218604"/>
      <w:bookmarkStart w:id="1807" w:name="_Toc176701935"/>
      <w:r w:rsidRPr="00BE5108">
        <w:rPr>
          <w:rFonts w:eastAsiaTheme="minorEastAsia"/>
        </w:rPr>
        <w:t>6.3.1.1</w:t>
      </w:r>
      <w:r w:rsidRPr="00BE5108">
        <w:rPr>
          <w:rFonts w:eastAsiaTheme="minorEastAsia"/>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808" w:name="_Toc73962807"/>
      <w:bookmarkStart w:id="1809" w:name="_Toc75259984"/>
      <w:bookmarkStart w:id="1810" w:name="_Toc75275525"/>
      <w:bookmarkStart w:id="1811" w:name="_Toc75276036"/>
      <w:bookmarkStart w:id="1812" w:name="_Toc76541535"/>
      <w:bookmarkStart w:id="1813" w:name="_Toc82437304"/>
      <w:bookmarkStart w:id="1814" w:name="_Toc89944670"/>
      <w:bookmarkStart w:id="1815" w:name="_Toc98753688"/>
      <w:bookmarkStart w:id="1816" w:name="_Toc106180674"/>
      <w:bookmarkStart w:id="1817" w:name="_Toc114150711"/>
      <w:bookmarkStart w:id="1818" w:name="_Toc124151114"/>
      <w:bookmarkStart w:id="1819" w:name="_Toc124151634"/>
      <w:bookmarkStart w:id="1820" w:name="_Toc124152154"/>
      <w:bookmarkStart w:id="1821" w:name="_Toc130396686"/>
      <w:bookmarkStart w:id="1822" w:name="_Toc130397206"/>
      <w:bookmarkStart w:id="1823" w:name="_Toc137558310"/>
      <w:bookmarkStart w:id="1824" w:name="_Toc138862135"/>
      <w:bookmarkStart w:id="1825" w:name="_Toc145532192"/>
      <w:bookmarkStart w:id="1826" w:name="_Toc163218605"/>
      <w:bookmarkStart w:id="1827" w:name="_Toc176701936"/>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2501A2E0" w14:textId="77777777" w:rsidR="00AD1976" w:rsidRPr="00BE5108" w:rsidRDefault="00AD1976" w:rsidP="00AD1976">
      <w:pPr>
        <w:pStyle w:val="Heading5"/>
        <w:rPr>
          <w:rFonts w:eastAsiaTheme="minorEastAsia"/>
        </w:rPr>
      </w:pPr>
      <w:bookmarkStart w:id="1828" w:name="_Toc73962808"/>
      <w:bookmarkStart w:id="1829" w:name="_Toc75259985"/>
      <w:bookmarkStart w:id="1830" w:name="_Toc75275526"/>
      <w:bookmarkStart w:id="1831" w:name="_Toc75276037"/>
      <w:bookmarkStart w:id="1832" w:name="_Toc76541536"/>
      <w:bookmarkStart w:id="1833" w:name="_Toc82437305"/>
      <w:bookmarkStart w:id="1834" w:name="_Toc89944671"/>
      <w:bookmarkStart w:id="1835" w:name="_Toc98753689"/>
      <w:bookmarkStart w:id="1836" w:name="_Toc106180675"/>
      <w:bookmarkStart w:id="1837" w:name="_Toc114150712"/>
      <w:bookmarkStart w:id="1838" w:name="_Toc124151115"/>
      <w:bookmarkStart w:id="1839" w:name="_Toc124151635"/>
      <w:bookmarkStart w:id="1840" w:name="_Toc124152155"/>
      <w:bookmarkStart w:id="1841" w:name="_Toc130396687"/>
      <w:bookmarkStart w:id="1842" w:name="_Toc130397207"/>
      <w:bookmarkStart w:id="1843" w:name="_Toc137558311"/>
      <w:bookmarkStart w:id="1844" w:name="_Toc138862136"/>
      <w:bookmarkStart w:id="1845" w:name="_Toc145532193"/>
      <w:bookmarkStart w:id="1846" w:name="_Toc163218606"/>
      <w:bookmarkStart w:id="1847" w:name="_Toc176701937"/>
      <w:r w:rsidRPr="00BE5108">
        <w:rPr>
          <w:rFonts w:eastAsiaTheme="minorEastAsia"/>
        </w:rPr>
        <w:t>6.3.1.2.1</w:t>
      </w:r>
      <w:r w:rsidRPr="00BE5108">
        <w:rPr>
          <w:rFonts w:eastAsiaTheme="minorEastAsia"/>
        </w:rPr>
        <w:tab/>
        <w:t>Definition and applicability</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848" w:name="_Toc73962809"/>
      <w:bookmarkStart w:id="1849" w:name="_Toc75259986"/>
      <w:bookmarkStart w:id="1850" w:name="_Toc75275527"/>
      <w:bookmarkStart w:id="1851" w:name="_Toc75276038"/>
      <w:bookmarkStart w:id="1852" w:name="_Toc76541537"/>
      <w:bookmarkStart w:id="1853" w:name="_Toc82437306"/>
      <w:bookmarkStart w:id="1854" w:name="_Toc89944672"/>
      <w:bookmarkStart w:id="1855" w:name="_Toc98753690"/>
      <w:bookmarkStart w:id="1856" w:name="_Toc106180676"/>
      <w:bookmarkStart w:id="1857" w:name="_Toc114150713"/>
      <w:bookmarkStart w:id="1858" w:name="_Toc124151116"/>
      <w:bookmarkStart w:id="1859" w:name="_Toc124151636"/>
      <w:bookmarkStart w:id="1860" w:name="_Toc124152156"/>
      <w:bookmarkStart w:id="1861" w:name="_Toc130396688"/>
      <w:bookmarkStart w:id="1862" w:name="_Toc130397208"/>
      <w:bookmarkStart w:id="1863" w:name="_Toc137558312"/>
      <w:bookmarkStart w:id="1864" w:name="_Toc138862137"/>
      <w:bookmarkStart w:id="1865" w:name="_Toc145532194"/>
      <w:bookmarkStart w:id="1866" w:name="_Toc163218607"/>
      <w:bookmarkStart w:id="1867" w:name="_Toc176701938"/>
      <w:r w:rsidRPr="00BE5108">
        <w:rPr>
          <w:rFonts w:eastAsiaTheme="minorEastAsia"/>
        </w:rPr>
        <w:t>6.3.1.2.2</w:t>
      </w:r>
      <w:r w:rsidRPr="00BE5108">
        <w:rPr>
          <w:rFonts w:eastAsiaTheme="minorEastAsia"/>
        </w:rPr>
        <w:tab/>
        <w:t>Minimum requirement</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868" w:name="_Toc73962810"/>
      <w:bookmarkStart w:id="1869" w:name="_Toc75259987"/>
      <w:bookmarkStart w:id="1870" w:name="_Toc75275528"/>
      <w:bookmarkStart w:id="1871" w:name="_Toc75276039"/>
      <w:bookmarkStart w:id="1872" w:name="_Toc76541538"/>
      <w:bookmarkStart w:id="1873" w:name="_Toc82437307"/>
      <w:bookmarkStart w:id="1874" w:name="_Toc89944673"/>
      <w:bookmarkStart w:id="1875" w:name="_Toc98753691"/>
      <w:bookmarkStart w:id="1876" w:name="_Toc106180677"/>
      <w:bookmarkStart w:id="1877" w:name="_Toc114150714"/>
      <w:bookmarkStart w:id="1878" w:name="_Toc124151117"/>
      <w:bookmarkStart w:id="1879" w:name="_Toc124151637"/>
      <w:bookmarkStart w:id="1880" w:name="_Toc124152157"/>
      <w:bookmarkStart w:id="1881" w:name="_Toc130396689"/>
      <w:bookmarkStart w:id="1882" w:name="_Toc130397209"/>
      <w:bookmarkStart w:id="1883" w:name="_Toc137558313"/>
      <w:bookmarkStart w:id="1884" w:name="_Toc138862138"/>
      <w:bookmarkStart w:id="1885" w:name="_Toc145532195"/>
      <w:bookmarkStart w:id="1886" w:name="_Toc163218608"/>
      <w:bookmarkStart w:id="1887" w:name="_Toc176701939"/>
      <w:r w:rsidRPr="00BE5108">
        <w:rPr>
          <w:rFonts w:eastAsiaTheme="minorEastAsia"/>
        </w:rPr>
        <w:t>6.3.1.2.3</w:t>
      </w:r>
      <w:r w:rsidRPr="00BE5108">
        <w:rPr>
          <w:rFonts w:eastAsiaTheme="minorEastAsia"/>
        </w:rPr>
        <w:tab/>
        <w:t>Test purpose</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888" w:name="_Toc73962811"/>
      <w:bookmarkStart w:id="1889" w:name="_Toc75259988"/>
      <w:bookmarkStart w:id="1890" w:name="_Toc75275529"/>
      <w:bookmarkStart w:id="1891" w:name="_Toc75276040"/>
      <w:bookmarkStart w:id="1892" w:name="_Toc76541539"/>
      <w:bookmarkStart w:id="1893" w:name="_Toc82437308"/>
      <w:bookmarkStart w:id="1894" w:name="_Toc89944674"/>
      <w:bookmarkStart w:id="1895" w:name="_Toc98753692"/>
      <w:bookmarkStart w:id="1896" w:name="_Toc106180678"/>
      <w:bookmarkStart w:id="1897" w:name="_Toc114150715"/>
      <w:bookmarkStart w:id="1898" w:name="_Toc124151118"/>
      <w:bookmarkStart w:id="1899" w:name="_Toc124151638"/>
      <w:bookmarkStart w:id="1900" w:name="_Toc124152158"/>
      <w:bookmarkStart w:id="1901" w:name="_Toc130396690"/>
      <w:bookmarkStart w:id="1902" w:name="_Toc130397210"/>
      <w:bookmarkStart w:id="1903" w:name="_Toc137558314"/>
      <w:bookmarkStart w:id="1904" w:name="_Toc138862139"/>
      <w:bookmarkStart w:id="1905" w:name="_Toc145532196"/>
      <w:bookmarkStart w:id="1906" w:name="_Toc163218609"/>
      <w:bookmarkStart w:id="1907" w:name="_Toc176701940"/>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4D3681C0" w14:textId="77777777" w:rsidR="00AD1976" w:rsidRPr="00BE5108" w:rsidRDefault="00AD1976" w:rsidP="00AD1976">
      <w:pPr>
        <w:pStyle w:val="Heading5"/>
        <w:rPr>
          <w:rFonts w:eastAsiaTheme="minorEastAsia"/>
        </w:rPr>
      </w:pPr>
      <w:bookmarkStart w:id="1908" w:name="_Toc73962812"/>
      <w:bookmarkStart w:id="1909" w:name="_Toc75259989"/>
      <w:bookmarkStart w:id="1910" w:name="_Toc75275530"/>
      <w:bookmarkStart w:id="1911" w:name="_Toc75276041"/>
      <w:bookmarkStart w:id="1912" w:name="_Toc76541540"/>
      <w:bookmarkStart w:id="1913" w:name="_Toc82437309"/>
      <w:bookmarkStart w:id="1914" w:name="_Toc89944675"/>
      <w:bookmarkStart w:id="1915" w:name="_Toc98753693"/>
      <w:bookmarkStart w:id="1916" w:name="_Toc106180679"/>
      <w:bookmarkStart w:id="1917" w:name="_Toc114150716"/>
      <w:bookmarkStart w:id="1918" w:name="_Toc124151119"/>
      <w:bookmarkStart w:id="1919" w:name="_Toc124151639"/>
      <w:bookmarkStart w:id="1920" w:name="_Toc124152159"/>
      <w:bookmarkStart w:id="1921" w:name="_Toc130396691"/>
      <w:bookmarkStart w:id="1922" w:name="_Toc130397211"/>
      <w:bookmarkStart w:id="1923" w:name="_Toc137558315"/>
      <w:bookmarkStart w:id="1924" w:name="_Toc138862140"/>
      <w:bookmarkStart w:id="1925" w:name="_Toc145532197"/>
      <w:bookmarkStart w:id="1926" w:name="_Toc163218610"/>
      <w:bookmarkStart w:id="1927" w:name="_Toc176701941"/>
      <w:r w:rsidRPr="00BE5108">
        <w:rPr>
          <w:rFonts w:eastAsiaTheme="minorEastAsia"/>
        </w:rPr>
        <w:t>6.3.1.3.1</w:t>
      </w:r>
      <w:r w:rsidRPr="00BE5108">
        <w:rPr>
          <w:rFonts w:eastAsiaTheme="minorEastAsia"/>
        </w:rPr>
        <w:tab/>
        <w:t>Definition and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928" w:name="_Toc73962813"/>
      <w:bookmarkStart w:id="1929" w:name="_Toc75259990"/>
      <w:bookmarkStart w:id="1930" w:name="_Toc75275531"/>
      <w:bookmarkStart w:id="1931" w:name="_Toc75276042"/>
      <w:bookmarkStart w:id="1932" w:name="_Toc76541541"/>
      <w:bookmarkStart w:id="1933" w:name="_Toc82437310"/>
      <w:bookmarkStart w:id="1934" w:name="_Toc89944676"/>
      <w:bookmarkStart w:id="1935" w:name="_Toc98753694"/>
      <w:bookmarkStart w:id="1936" w:name="_Toc106180680"/>
      <w:bookmarkStart w:id="1937" w:name="_Toc114150717"/>
      <w:bookmarkStart w:id="1938" w:name="_Toc124151120"/>
      <w:bookmarkStart w:id="1939" w:name="_Toc124151640"/>
      <w:bookmarkStart w:id="1940" w:name="_Toc124152160"/>
      <w:bookmarkStart w:id="1941" w:name="_Toc130396692"/>
      <w:bookmarkStart w:id="1942" w:name="_Toc130397212"/>
      <w:bookmarkStart w:id="1943" w:name="_Toc137558316"/>
      <w:bookmarkStart w:id="1944" w:name="_Toc138862141"/>
      <w:bookmarkStart w:id="1945" w:name="_Toc145532198"/>
      <w:bookmarkStart w:id="1946" w:name="_Toc163218611"/>
      <w:bookmarkStart w:id="1947" w:name="_Toc176701942"/>
      <w:r w:rsidRPr="00BE5108">
        <w:rPr>
          <w:rFonts w:eastAsiaTheme="minorEastAsia"/>
        </w:rPr>
        <w:t>6.3.1.3.2</w:t>
      </w:r>
      <w:r w:rsidRPr="00BE5108">
        <w:rPr>
          <w:rFonts w:eastAsiaTheme="minorEastAsia"/>
        </w:rPr>
        <w:tab/>
        <w:t>Minimum requirement</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948" w:name="_Toc73962814"/>
      <w:bookmarkStart w:id="1949" w:name="_Toc75259991"/>
      <w:bookmarkStart w:id="1950" w:name="_Toc75275532"/>
      <w:bookmarkStart w:id="1951" w:name="_Toc75276043"/>
      <w:bookmarkStart w:id="1952" w:name="_Toc76541542"/>
      <w:bookmarkStart w:id="1953" w:name="_Toc82437311"/>
      <w:bookmarkStart w:id="1954" w:name="_Toc89944677"/>
      <w:bookmarkStart w:id="1955" w:name="_Toc98753695"/>
      <w:bookmarkStart w:id="1956" w:name="_Toc106180681"/>
      <w:bookmarkStart w:id="1957" w:name="_Toc114150718"/>
      <w:bookmarkStart w:id="1958" w:name="_Toc124151121"/>
      <w:bookmarkStart w:id="1959" w:name="_Toc124151641"/>
      <w:bookmarkStart w:id="1960" w:name="_Toc124152161"/>
      <w:bookmarkStart w:id="1961" w:name="_Toc130396693"/>
      <w:bookmarkStart w:id="1962" w:name="_Toc130397213"/>
      <w:bookmarkStart w:id="1963" w:name="_Toc137558317"/>
      <w:bookmarkStart w:id="1964" w:name="_Toc138862142"/>
      <w:bookmarkStart w:id="1965" w:name="_Toc145532199"/>
      <w:bookmarkStart w:id="1966" w:name="_Toc163218612"/>
      <w:bookmarkStart w:id="1967" w:name="_Toc176701943"/>
      <w:r w:rsidRPr="00BE5108">
        <w:rPr>
          <w:rFonts w:eastAsiaTheme="minorEastAsia"/>
        </w:rPr>
        <w:t>6.3.1.3.3</w:t>
      </w:r>
      <w:r w:rsidRPr="00BE5108">
        <w:rPr>
          <w:rFonts w:eastAsiaTheme="minorEastAsia"/>
        </w:rPr>
        <w:tab/>
        <w:t>Test purpose</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968" w:name="_Toc73962815"/>
      <w:bookmarkStart w:id="1969" w:name="_Toc75259992"/>
      <w:bookmarkStart w:id="1970" w:name="_Toc75275533"/>
      <w:bookmarkStart w:id="1971" w:name="_Toc75276044"/>
      <w:bookmarkStart w:id="1972" w:name="_Toc76541543"/>
      <w:bookmarkStart w:id="1973" w:name="_Toc82437312"/>
      <w:bookmarkStart w:id="1974" w:name="_Toc89944678"/>
      <w:bookmarkStart w:id="1975" w:name="_Toc98753696"/>
      <w:bookmarkStart w:id="1976" w:name="_Toc106180682"/>
      <w:bookmarkStart w:id="1977" w:name="_Toc114150719"/>
      <w:bookmarkStart w:id="1978" w:name="_Toc124151122"/>
      <w:bookmarkStart w:id="1979" w:name="_Toc124151642"/>
      <w:bookmarkStart w:id="1980" w:name="_Toc124152162"/>
      <w:bookmarkStart w:id="1981" w:name="_Toc130396694"/>
      <w:bookmarkStart w:id="1982" w:name="_Toc130397214"/>
      <w:bookmarkStart w:id="1983" w:name="_Toc137558318"/>
      <w:bookmarkStart w:id="1984" w:name="_Toc138862143"/>
      <w:bookmarkStart w:id="1985" w:name="_Toc145532200"/>
      <w:bookmarkStart w:id="1986" w:name="_Toc163218613"/>
      <w:bookmarkStart w:id="1987" w:name="_Toc176701944"/>
      <w:r w:rsidRPr="00BE5108">
        <w:rPr>
          <w:rFonts w:eastAsiaTheme="minorEastAsia"/>
        </w:rPr>
        <w:t>6.3.1.3.4</w:t>
      </w:r>
      <w:r w:rsidRPr="00BE5108">
        <w:rPr>
          <w:rFonts w:eastAsiaTheme="minorEastAsia"/>
        </w:rPr>
        <w:tab/>
        <w:t>Method of test</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58F7AD8" w14:textId="77777777" w:rsidR="00AD1976" w:rsidRPr="00BE5108" w:rsidRDefault="00AD1976" w:rsidP="00AD1976">
      <w:pPr>
        <w:pStyle w:val="Heading6"/>
        <w:rPr>
          <w:rFonts w:eastAsiaTheme="minorEastAsia"/>
        </w:rPr>
      </w:pPr>
      <w:bookmarkStart w:id="1988" w:name="_Toc73962816"/>
      <w:bookmarkStart w:id="1989" w:name="_Toc75259993"/>
      <w:bookmarkStart w:id="1990" w:name="_Toc75275534"/>
      <w:bookmarkStart w:id="1991" w:name="_Toc75276045"/>
      <w:bookmarkStart w:id="1992" w:name="_Toc76541544"/>
      <w:bookmarkStart w:id="1993" w:name="_Toc82437313"/>
      <w:bookmarkStart w:id="1994" w:name="_Toc89944679"/>
      <w:bookmarkStart w:id="1995" w:name="_Toc98753697"/>
      <w:bookmarkStart w:id="1996" w:name="_Toc106180683"/>
      <w:bookmarkStart w:id="1997" w:name="_Toc114150720"/>
      <w:bookmarkStart w:id="1998" w:name="_Toc124151123"/>
      <w:bookmarkStart w:id="1999" w:name="_Toc124151643"/>
      <w:bookmarkStart w:id="2000" w:name="_Toc124152163"/>
      <w:bookmarkStart w:id="2001" w:name="_Toc130396695"/>
      <w:bookmarkStart w:id="2002" w:name="_Toc130397215"/>
      <w:bookmarkStart w:id="2003" w:name="_Toc137558319"/>
      <w:bookmarkStart w:id="2004" w:name="_Toc138862144"/>
      <w:bookmarkStart w:id="2005" w:name="_Toc145532201"/>
      <w:bookmarkStart w:id="2006" w:name="_Toc163218614"/>
      <w:bookmarkStart w:id="2007" w:name="_Toc176701945"/>
      <w:r w:rsidRPr="00BE5108">
        <w:rPr>
          <w:rFonts w:eastAsiaTheme="minorEastAsia"/>
        </w:rPr>
        <w:t>6.3.1.3.4.1</w:t>
      </w:r>
      <w:r w:rsidRPr="00BE5108">
        <w:rPr>
          <w:rFonts w:eastAsiaTheme="minorEastAsia"/>
        </w:rPr>
        <w:tab/>
        <w:t>Initial conditions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008" w:name="_Toc73962817"/>
      <w:bookmarkStart w:id="2009" w:name="_Toc75259994"/>
      <w:bookmarkStart w:id="2010" w:name="_Toc75275535"/>
      <w:bookmarkStart w:id="2011" w:name="_Toc75276046"/>
      <w:bookmarkStart w:id="2012" w:name="_Toc76541545"/>
      <w:bookmarkStart w:id="2013" w:name="_Toc82437314"/>
      <w:bookmarkStart w:id="2014" w:name="_Toc89944680"/>
      <w:bookmarkStart w:id="2015" w:name="_Toc98753698"/>
      <w:bookmarkStart w:id="2016" w:name="_Toc106180684"/>
      <w:bookmarkStart w:id="2017" w:name="_Toc114150721"/>
      <w:bookmarkStart w:id="2018" w:name="_Toc124151124"/>
      <w:bookmarkStart w:id="2019" w:name="_Toc124151644"/>
      <w:bookmarkStart w:id="2020" w:name="_Toc124152164"/>
      <w:bookmarkStart w:id="2021" w:name="_Toc130396696"/>
      <w:bookmarkStart w:id="2022" w:name="_Toc130397216"/>
      <w:bookmarkStart w:id="2023" w:name="_Toc137558320"/>
      <w:bookmarkStart w:id="2024" w:name="_Toc138862145"/>
      <w:bookmarkStart w:id="2025" w:name="_Toc145532202"/>
      <w:bookmarkStart w:id="2026" w:name="_Toc163218615"/>
      <w:bookmarkStart w:id="2027" w:name="_Toc176701946"/>
      <w:r w:rsidRPr="00BE5108">
        <w:rPr>
          <w:rFonts w:eastAsiaTheme="minorEastAsia"/>
        </w:rPr>
        <w:t>6.3.1.3.4.2</w:t>
      </w:r>
      <w:r w:rsidRPr="00BE5108">
        <w:rPr>
          <w:rFonts w:eastAsiaTheme="minorEastAsia"/>
        </w:rPr>
        <w:tab/>
        <w:t>Procedure</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028" w:name="_Toc73962818"/>
      <w:bookmarkStart w:id="2029" w:name="_Toc75259995"/>
      <w:bookmarkStart w:id="2030" w:name="_Toc75275536"/>
      <w:bookmarkStart w:id="2031" w:name="_Toc75276047"/>
      <w:bookmarkStart w:id="2032" w:name="_Toc76541546"/>
      <w:bookmarkStart w:id="2033" w:name="_Toc82437315"/>
      <w:bookmarkStart w:id="2034" w:name="_Toc89944681"/>
      <w:bookmarkStart w:id="2035" w:name="_Toc98753699"/>
      <w:bookmarkStart w:id="2036" w:name="_Toc106180685"/>
      <w:bookmarkStart w:id="2037" w:name="_Toc114150722"/>
      <w:bookmarkStart w:id="2038" w:name="_Toc124151125"/>
      <w:bookmarkStart w:id="2039" w:name="_Toc124151645"/>
      <w:bookmarkStart w:id="2040" w:name="_Toc124152165"/>
      <w:bookmarkStart w:id="2041" w:name="_Toc130396697"/>
      <w:bookmarkStart w:id="2042" w:name="_Toc130397217"/>
      <w:bookmarkStart w:id="2043" w:name="_Toc137558321"/>
      <w:bookmarkStart w:id="2044" w:name="_Toc138862146"/>
      <w:bookmarkStart w:id="2045" w:name="_Toc145532203"/>
      <w:bookmarkStart w:id="2046" w:name="_Toc163218616"/>
      <w:bookmarkStart w:id="2047" w:name="_Toc176701947"/>
      <w:r w:rsidRPr="00BE5108">
        <w:rPr>
          <w:rFonts w:eastAsiaTheme="minorEastAsia"/>
        </w:rPr>
        <w:t>6.3.1.3.5</w:t>
      </w:r>
      <w:r w:rsidRPr="00BE5108">
        <w:rPr>
          <w:rFonts w:eastAsiaTheme="minorEastAsia"/>
        </w:rPr>
        <w:tab/>
        <w:t>Test requirements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048" w:name="_Toc73962819"/>
      <w:bookmarkStart w:id="2049" w:name="_Toc75259996"/>
      <w:bookmarkStart w:id="2050" w:name="_Toc75275537"/>
      <w:bookmarkStart w:id="2051" w:name="_Toc75276048"/>
      <w:bookmarkStart w:id="2052" w:name="_Toc76541547"/>
      <w:bookmarkStart w:id="2053" w:name="_Toc82437316"/>
      <w:bookmarkStart w:id="2054" w:name="_Toc89944682"/>
      <w:bookmarkStart w:id="2055" w:name="_Toc98753700"/>
      <w:bookmarkStart w:id="2056" w:name="_Toc106180686"/>
      <w:bookmarkStart w:id="2057" w:name="_Toc114150723"/>
      <w:bookmarkStart w:id="2058" w:name="_Toc124151126"/>
      <w:bookmarkStart w:id="2059" w:name="_Toc124151646"/>
      <w:bookmarkStart w:id="2060" w:name="_Toc124152166"/>
      <w:bookmarkStart w:id="2061" w:name="_Toc130396698"/>
      <w:bookmarkStart w:id="2062" w:name="_Toc130397218"/>
      <w:bookmarkStart w:id="2063" w:name="_Toc137558322"/>
      <w:bookmarkStart w:id="2064" w:name="_Toc138862147"/>
      <w:bookmarkStart w:id="2065" w:name="_Toc145532204"/>
      <w:bookmarkStart w:id="2066" w:name="_Toc163218617"/>
      <w:bookmarkStart w:id="2067" w:name="_Toc176701948"/>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99C90BE" w14:textId="77777777" w:rsidR="00AD1976" w:rsidRPr="00BE5108" w:rsidRDefault="00AD1976" w:rsidP="00AD1976">
      <w:pPr>
        <w:pStyle w:val="Heading4"/>
        <w:rPr>
          <w:rFonts w:eastAsiaTheme="minorEastAsia"/>
          <w:lang w:eastAsia="zh-CN"/>
        </w:rPr>
      </w:pPr>
      <w:bookmarkStart w:id="2068" w:name="_Toc73962820"/>
      <w:bookmarkStart w:id="2069" w:name="_Toc75259997"/>
      <w:bookmarkStart w:id="2070" w:name="_Toc75275538"/>
      <w:bookmarkStart w:id="2071" w:name="_Toc75276049"/>
      <w:bookmarkStart w:id="2072" w:name="_Toc76541548"/>
      <w:bookmarkStart w:id="2073" w:name="_Toc82437317"/>
      <w:bookmarkStart w:id="2074" w:name="_Toc89944683"/>
      <w:bookmarkStart w:id="2075" w:name="_Toc98753701"/>
      <w:bookmarkStart w:id="2076" w:name="_Toc106180687"/>
      <w:bookmarkStart w:id="2077" w:name="_Toc114150724"/>
      <w:bookmarkStart w:id="2078" w:name="_Toc124151127"/>
      <w:bookmarkStart w:id="2079" w:name="_Toc124151647"/>
      <w:bookmarkStart w:id="2080" w:name="_Toc124152167"/>
      <w:bookmarkStart w:id="2081" w:name="_Toc130396699"/>
      <w:bookmarkStart w:id="2082" w:name="_Toc130397219"/>
      <w:bookmarkStart w:id="2083" w:name="_Toc137558323"/>
      <w:bookmarkStart w:id="2084" w:name="_Toc138862148"/>
      <w:bookmarkStart w:id="2085" w:name="_Toc145532205"/>
      <w:bookmarkStart w:id="2086" w:name="_Toc163218618"/>
      <w:bookmarkStart w:id="2087" w:name="_Toc176701949"/>
      <w:r w:rsidRPr="00BE5108">
        <w:rPr>
          <w:rFonts w:eastAsiaTheme="minorEastAsia"/>
        </w:rPr>
        <w:t>6.3.2.1</w:t>
      </w:r>
      <w:r w:rsidRPr="00BE5108">
        <w:rPr>
          <w:rFonts w:eastAsiaTheme="minorEastAsia"/>
        </w:rPr>
        <w:tab/>
        <w:t>Total power dynamic range</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669B78A" w14:textId="77777777" w:rsidR="00AD1976" w:rsidRPr="00BE5108" w:rsidRDefault="00AD1976" w:rsidP="00AD1976">
      <w:pPr>
        <w:pStyle w:val="Heading5"/>
        <w:rPr>
          <w:rFonts w:eastAsiaTheme="minorEastAsia"/>
        </w:rPr>
      </w:pPr>
      <w:bookmarkStart w:id="2088" w:name="_Toc73962821"/>
      <w:bookmarkStart w:id="2089" w:name="_Toc75259998"/>
      <w:bookmarkStart w:id="2090" w:name="_Toc75275539"/>
      <w:bookmarkStart w:id="2091" w:name="_Toc75276050"/>
      <w:bookmarkStart w:id="2092" w:name="_Toc76541549"/>
      <w:bookmarkStart w:id="2093" w:name="_Toc82437318"/>
      <w:bookmarkStart w:id="2094" w:name="_Toc89944684"/>
      <w:bookmarkStart w:id="2095" w:name="_Toc98753702"/>
      <w:bookmarkStart w:id="2096" w:name="_Toc106180688"/>
      <w:bookmarkStart w:id="2097" w:name="_Toc114150725"/>
      <w:bookmarkStart w:id="2098" w:name="_Toc124151128"/>
      <w:bookmarkStart w:id="2099" w:name="_Toc124151648"/>
      <w:bookmarkStart w:id="2100" w:name="_Toc124152168"/>
      <w:bookmarkStart w:id="2101" w:name="_Toc130396700"/>
      <w:bookmarkStart w:id="2102" w:name="_Toc130397220"/>
      <w:bookmarkStart w:id="2103" w:name="_Toc137558324"/>
      <w:bookmarkStart w:id="2104" w:name="_Toc138862149"/>
      <w:bookmarkStart w:id="2105" w:name="_Toc145532206"/>
      <w:bookmarkStart w:id="2106" w:name="_Toc163218619"/>
      <w:bookmarkStart w:id="2107" w:name="_Toc176701950"/>
      <w:r w:rsidRPr="00BE5108">
        <w:rPr>
          <w:rFonts w:eastAsiaTheme="minorEastAsia"/>
        </w:rPr>
        <w:t>6.3.2.1.1</w:t>
      </w:r>
      <w:r w:rsidRPr="00BE5108">
        <w:rPr>
          <w:rFonts w:eastAsiaTheme="minorEastAsia"/>
        </w:rPr>
        <w:tab/>
        <w:t>Definition and applicability</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108" w:name="_Toc73962822"/>
      <w:bookmarkStart w:id="2109" w:name="_Toc75259999"/>
      <w:bookmarkStart w:id="2110" w:name="_Toc75275540"/>
      <w:bookmarkStart w:id="2111" w:name="_Toc75276051"/>
      <w:bookmarkStart w:id="2112" w:name="_Toc76541550"/>
      <w:bookmarkStart w:id="2113" w:name="_Toc82437319"/>
      <w:bookmarkStart w:id="2114" w:name="_Toc89944685"/>
      <w:bookmarkStart w:id="2115" w:name="_Toc98753703"/>
      <w:bookmarkStart w:id="2116" w:name="_Toc106180689"/>
      <w:bookmarkStart w:id="2117" w:name="_Toc114150726"/>
      <w:bookmarkStart w:id="2118" w:name="_Toc124151129"/>
      <w:bookmarkStart w:id="2119" w:name="_Toc124151649"/>
      <w:bookmarkStart w:id="2120" w:name="_Toc124152169"/>
      <w:bookmarkStart w:id="2121" w:name="_Toc130396701"/>
      <w:bookmarkStart w:id="2122" w:name="_Toc130397221"/>
      <w:bookmarkStart w:id="2123" w:name="_Toc137558325"/>
      <w:bookmarkStart w:id="2124" w:name="_Toc138862150"/>
      <w:bookmarkStart w:id="2125" w:name="_Toc145532207"/>
      <w:bookmarkStart w:id="2126" w:name="_Toc163218620"/>
      <w:bookmarkStart w:id="2127" w:name="_Toc176701951"/>
      <w:r w:rsidRPr="00BE5108">
        <w:rPr>
          <w:rFonts w:eastAsiaTheme="minorEastAsia"/>
        </w:rPr>
        <w:t>6.3.2.1.2</w:t>
      </w:r>
      <w:r w:rsidRPr="00BE5108">
        <w:rPr>
          <w:rFonts w:eastAsiaTheme="minorEastAsia"/>
        </w:rPr>
        <w:tab/>
        <w:t>Minimum requirement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128" w:name="_Toc73962823"/>
      <w:bookmarkStart w:id="2129" w:name="_Toc75260000"/>
      <w:bookmarkStart w:id="2130" w:name="_Toc75275541"/>
      <w:bookmarkStart w:id="2131" w:name="_Toc75276052"/>
      <w:bookmarkStart w:id="2132" w:name="_Toc76541551"/>
      <w:bookmarkStart w:id="2133" w:name="_Toc82437320"/>
      <w:bookmarkStart w:id="2134" w:name="_Toc89944686"/>
      <w:bookmarkStart w:id="2135" w:name="_Toc98753704"/>
      <w:bookmarkStart w:id="2136" w:name="_Toc106180690"/>
      <w:bookmarkStart w:id="2137" w:name="_Toc114150727"/>
      <w:bookmarkStart w:id="2138" w:name="_Toc124151130"/>
      <w:bookmarkStart w:id="2139" w:name="_Toc124151650"/>
      <w:bookmarkStart w:id="2140" w:name="_Toc124152170"/>
      <w:bookmarkStart w:id="2141" w:name="_Toc130396702"/>
      <w:bookmarkStart w:id="2142" w:name="_Toc130397222"/>
      <w:bookmarkStart w:id="2143" w:name="_Toc137558326"/>
      <w:bookmarkStart w:id="2144" w:name="_Toc138862151"/>
      <w:bookmarkStart w:id="2145" w:name="_Toc145532208"/>
      <w:bookmarkStart w:id="2146" w:name="_Toc163218621"/>
      <w:bookmarkStart w:id="2147" w:name="_Toc176701952"/>
      <w:r w:rsidRPr="00BE5108">
        <w:rPr>
          <w:rFonts w:eastAsiaTheme="minorEastAsia"/>
        </w:rPr>
        <w:t>6.3.2.1.3</w:t>
      </w:r>
      <w:r w:rsidRPr="00BE5108">
        <w:rPr>
          <w:rFonts w:eastAsiaTheme="minorEastAsia"/>
        </w:rPr>
        <w:tab/>
        <w:t>Test purpose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148" w:name="_Toc73962824"/>
      <w:bookmarkStart w:id="2149" w:name="_Toc75260001"/>
      <w:bookmarkStart w:id="2150" w:name="_Toc75275542"/>
      <w:bookmarkStart w:id="2151" w:name="_Toc75276053"/>
      <w:bookmarkStart w:id="2152" w:name="_Toc76541552"/>
      <w:bookmarkStart w:id="2153" w:name="_Toc82437321"/>
      <w:bookmarkStart w:id="2154" w:name="_Toc89944687"/>
      <w:bookmarkStart w:id="2155" w:name="_Toc98753705"/>
      <w:bookmarkStart w:id="2156" w:name="_Toc106180691"/>
      <w:bookmarkStart w:id="2157" w:name="_Toc114150728"/>
      <w:bookmarkStart w:id="2158" w:name="_Toc124151131"/>
      <w:bookmarkStart w:id="2159" w:name="_Toc124151651"/>
      <w:bookmarkStart w:id="2160" w:name="_Toc124152171"/>
      <w:bookmarkStart w:id="2161" w:name="_Toc130396703"/>
      <w:bookmarkStart w:id="2162" w:name="_Toc130397223"/>
      <w:bookmarkStart w:id="2163" w:name="_Toc137558327"/>
      <w:bookmarkStart w:id="2164" w:name="_Toc138862152"/>
      <w:bookmarkStart w:id="2165" w:name="_Toc145532209"/>
      <w:bookmarkStart w:id="2166" w:name="_Toc163218622"/>
      <w:bookmarkStart w:id="2167" w:name="_Toc176701953"/>
      <w:r w:rsidRPr="00BE5108">
        <w:rPr>
          <w:rFonts w:eastAsiaTheme="minorEastAsia"/>
        </w:rPr>
        <w:t>6.3.2.1.4</w:t>
      </w:r>
      <w:r w:rsidRPr="00BE5108">
        <w:rPr>
          <w:rFonts w:eastAsiaTheme="minorEastAsia"/>
        </w:rPr>
        <w:tab/>
        <w:t>Method of test</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1AA2F871" w14:textId="77777777" w:rsidR="00AD1976" w:rsidRPr="00BE5108" w:rsidRDefault="00AD1976" w:rsidP="00AD1976">
      <w:pPr>
        <w:pStyle w:val="Heading6"/>
        <w:rPr>
          <w:rFonts w:eastAsiaTheme="minorEastAsia"/>
        </w:rPr>
      </w:pPr>
      <w:bookmarkStart w:id="2168" w:name="_Toc73962825"/>
      <w:bookmarkStart w:id="2169" w:name="_Toc75260002"/>
      <w:bookmarkStart w:id="2170" w:name="_Toc75275543"/>
      <w:bookmarkStart w:id="2171" w:name="_Toc75276054"/>
      <w:bookmarkStart w:id="2172" w:name="_Toc76541553"/>
      <w:bookmarkStart w:id="2173" w:name="_Toc82437322"/>
      <w:bookmarkStart w:id="2174" w:name="_Toc89944688"/>
      <w:bookmarkStart w:id="2175" w:name="_Toc98753706"/>
      <w:bookmarkStart w:id="2176" w:name="_Toc106180692"/>
      <w:bookmarkStart w:id="2177" w:name="_Toc114150729"/>
      <w:bookmarkStart w:id="2178" w:name="_Toc124151132"/>
      <w:bookmarkStart w:id="2179" w:name="_Toc124151652"/>
      <w:bookmarkStart w:id="2180" w:name="_Toc124152172"/>
      <w:bookmarkStart w:id="2181" w:name="_Toc130396704"/>
      <w:bookmarkStart w:id="2182" w:name="_Toc130397224"/>
      <w:bookmarkStart w:id="2183" w:name="_Toc137558328"/>
      <w:bookmarkStart w:id="2184" w:name="_Toc138862153"/>
      <w:bookmarkStart w:id="2185" w:name="_Toc145532210"/>
      <w:bookmarkStart w:id="2186" w:name="_Toc163218623"/>
      <w:bookmarkStart w:id="2187" w:name="_Toc176701954"/>
      <w:r w:rsidRPr="00BE5108">
        <w:rPr>
          <w:rFonts w:eastAsiaTheme="minorEastAsia"/>
        </w:rPr>
        <w:t>6.3.2.1.4.1</w:t>
      </w:r>
      <w:r w:rsidRPr="00BE5108">
        <w:rPr>
          <w:rFonts w:eastAsiaTheme="minorEastAsia"/>
        </w:rPr>
        <w:tab/>
        <w:t>Initial conditions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188" w:name="_Toc73962826"/>
      <w:bookmarkStart w:id="2189" w:name="_Toc75260003"/>
      <w:bookmarkStart w:id="2190" w:name="_Toc75275544"/>
      <w:bookmarkStart w:id="2191" w:name="_Toc75276055"/>
      <w:bookmarkStart w:id="2192" w:name="_Toc76541554"/>
      <w:bookmarkStart w:id="2193" w:name="_Toc82437323"/>
      <w:bookmarkStart w:id="2194" w:name="_Toc89944689"/>
      <w:bookmarkStart w:id="2195" w:name="_Toc98753707"/>
      <w:bookmarkStart w:id="2196" w:name="_Toc106180693"/>
      <w:bookmarkStart w:id="2197" w:name="_Toc114150730"/>
      <w:bookmarkStart w:id="2198" w:name="_Toc124151133"/>
      <w:bookmarkStart w:id="2199" w:name="_Toc124151653"/>
      <w:bookmarkStart w:id="2200" w:name="_Toc124152173"/>
      <w:bookmarkStart w:id="2201" w:name="_Toc130396705"/>
      <w:bookmarkStart w:id="2202" w:name="_Toc130397225"/>
      <w:bookmarkStart w:id="2203" w:name="_Toc137558329"/>
      <w:bookmarkStart w:id="2204" w:name="_Toc138862154"/>
      <w:bookmarkStart w:id="2205" w:name="_Toc145532211"/>
      <w:bookmarkStart w:id="2206" w:name="_Toc163218624"/>
      <w:bookmarkStart w:id="2207" w:name="_Toc176701955"/>
      <w:r w:rsidRPr="00BE5108">
        <w:rPr>
          <w:rFonts w:eastAsiaTheme="minorEastAsia"/>
        </w:rPr>
        <w:t>6.3.2.1.4.2</w:t>
      </w:r>
      <w:r w:rsidRPr="00BE5108">
        <w:rPr>
          <w:rFonts w:eastAsiaTheme="minorEastAsia"/>
        </w:rPr>
        <w:tab/>
        <w:t>Procedure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208" w:name="_Toc73962827"/>
      <w:bookmarkStart w:id="2209" w:name="_Toc75260004"/>
      <w:bookmarkStart w:id="2210" w:name="_Toc75275545"/>
      <w:bookmarkStart w:id="2211" w:name="_Toc75276056"/>
      <w:bookmarkStart w:id="2212" w:name="_Toc76541555"/>
      <w:bookmarkStart w:id="2213" w:name="_Toc82437324"/>
      <w:bookmarkStart w:id="2214" w:name="_Toc89944690"/>
      <w:bookmarkStart w:id="2215" w:name="_Toc98753708"/>
      <w:bookmarkStart w:id="2216" w:name="_Toc106180694"/>
      <w:bookmarkStart w:id="2217" w:name="_Toc114150731"/>
      <w:bookmarkStart w:id="2218" w:name="_Toc124151134"/>
      <w:bookmarkStart w:id="2219" w:name="_Toc124151654"/>
      <w:bookmarkStart w:id="2220" w:name="_Toc124152174"/>
      <w:bookmarkStart w:id="2221" w:name="_Toc130396706"/>
      <w:bookmarkStart w:id="2222" w:name="_Toc130397226"/>
      <w:bookmarkStart w:id="2223" w:name="_Toc137558330"/>
      <w:bookmarkStart w:id="2224" w:name="_Toc138862155"/>
      <w:bookmarkStart w:id="2225" w:name="_Toc145532212"/>
      <w:bookmarkStart w:id="2226" w:name="_Toc163218625"/>
      <w:bookmarkStart w:id="2227" w:name="_Toc176701956"/>
      <w:r w:rsidRPr="00BE5108">
        <w:rPr>
          <w:rFonts w:eastAsiaTheme="minorEastAsia"/>
        </w:rPr>
        <w:t>6.3.2.1.5</w:t>
      </w:r>
      <w:r w:rsidRPr="00BE5108">
        <w:rPr>
          <w:rFonts w:eastAsiaTheme="minorEastAsia"/>
        </w:rPr>
        <w:tab/>
        <w:t>Test requirements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228" w:name="_Toc73962828"/>
      <w:bookmarkStart w:id="2229" w:name="_Toc75260005"/>
      <w:bookmarkStart w:id="2230" w:name="_Toc75275546"/>
      <w:bookmarkStart w:id="2231" w:name="_Toc75276057"/>
      <w:bookmarkStart w:id="2232" w:name="_Toc76541556"/>
      <w:bookmarkStart w:id="2233" w:name="_Toc82437325"/>
      <w:bookmarkStart w:id="2234" w:name="_Toc89944691"/>
      <w:bookmarkStart w:id="2235" w:name="_Toc98753709"/>
      <w:bookmarkStart w:id="2236" w:name="_Toc106180695"/>
      <w:bookmarkStart w:id="2237" w:name="_Toc114150732"/>
      <w:bookmarkStart w:id="2238" w:name="_Toc124151135"/>
      <w:bookmarkStart w:id="2239" w:name="_Toc124151655"/>
      <w:bookmarkStart w:id="2240" w:name="_Toc124152175"/>
      <w:bookmarkStart w:id="2241" w:name="_Toc130396707"/>
      <w:bookmarkStart w:id="2242" w:name="_Toc130397227"/>
      <w:bookmarkStart w:id="2243" w:name="_Toc137558331"/>
      <w:bookmarkStart w:id="2244" w:name="_Toc138862156"/>
      <w:bookmarkStart w:id="2245" w:name="_Toc145532213"/>
      <w:bookmarkStart w:id="2246" w:name="_Toc163218626"/>
      <w:bookmarkStart w:id="2247" w:name="_Toc176701957"/>
      <w:r w:rsidRPr="00BE5108">
        <w:rPr>
          <w:rFonts w:eastAsia="MS Mincho"/>
        </w:rPr>
        <w:t>6.3.2.2</w:t>
      </w:r>
      <w:r w:rsidRPr="00BE5108">
        <w:rPr>
          <w:rFonts w:eastAsia="MS Mincho"/>
        </w:rPr>
        <w:tab/>
        <w:t>Relative power tolerance for local area IAB-MT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248" w:name="_Toc75260006"/>
      <w:bookmarkStart w:id="2249" w:name="_Toc75275547"/>
      <w:bookmarkStart w:id="2250" w:name="_Toc75276058"/>
      <w:bookmarkStart w:id="2251" w:name="_Toc76541557"/>
      <w:bookmarkStart w:id="2252" w:name="_Toc82437326"/>
      <w:bookmarkStart w:id="2253" w:name="_Toc89944692"/>
      <w:bookmarkStart w:id="2254" w:name="_Toc73962829"/>
      <w:bookmarkStart w:id="2255" w:name="_Toc98753710"/>
      <w:bookmarkStart w:id="2256" w:name="_Toc106180696"/>
      <w:bookmarkStart w:id="2257" w:name="_Toc114150733"/>
      <w:bookmarkStart w:id="2258" w:name="_Toc124151136"/>
      <w:bookmarkStart w:id="2259" w:name="_Toc124151656"/>
      <w:bookmarkStart w:id="2260" w:name="_Toc124152176"/>
      <w:bookmarkStart w:id="2261" w:name="_Toc130396708"/>
      <w:bookmarkStart w:id="2262" w:name="_Toc130397228"/>
      <w:bookmarkStart w:id="2263" w:name="_Toc137558332"/>
      <w:bookmarkStart w:id="2264" w:name="_Toc138862157"/>
      <w:bookmarkStart w:id="2265" w:name="_Toc145532214"/>
      <w:bookmarkStart w:id="2266" w:name="_Toc163218627"/>
      <w:bookmarkStart w:id="2267" w:name="_Toc176701958"/>
      <w:r w:rsidRPr="00BE5108">
        <w:rPr>
          <w:rFonts w:eastAsiaTheme="minorEastAsia"/>
        </w:rPr>
        <w:t>6.3.2.2.1</w:t>
      </w:r>
      <w:r w:rsidRPr="00BE5108">
        <w:rPr>
          <w:rFonts w:eastAsiaTheme="minorEastAsia"/>
        </w:rPr>
        <w:tab/>
        <w:t>Definition and applicability</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268" w:name="_Toc73962830"/>
      <w:bookmarkStart w:id="2269" w:name="_Toc75260007"/>
      <w:bookmarkStart w:id="2270" w:name="_Toc75275548"/>
      <w:bookmarkStart w:id="2271" w:name="_Toc75276059"/>
      <w:bookmarkStart w:id="2272" w:name="_Toc76541558"/>
      <w:bookmarkStart w:id="2273" w:name="_Toc82437327"/>
      <w:bookmarkStart w:id="2274" w:name="_Toc89944693"/>
      <w:bookmarkStart w:id="2275" w:name="_Toc98753711"/>
      <w:bookmarkStart w:id="2276" w:name="_Toc106180697"/>
      <w:bookmarkStart w:id="2277" w:name="_Toc114150734"/>
      <w:bookmarkStart w:id="2278" w:name="_Toc124151137"/>
      <w:bookmarkStart w:id="2279" w:name="_Toc124151657"/>
      <w:bookmarkStart w:id="2280" w:name="_Toc124152177"/>
      <w:bookmarkStart w:id="2281" w:name="_Toc130396709"/>
      <w:bookmarkStart w:id="2282" w:name="_Toc130397229"/>
      <w:bookmarkStart w:id="2283" w:name="_Toc137558333"/>
      <w:bookmarkStart w:id="2284" w:name="_Toc138862158"/>
      <w:bookmarkStart w:id="2285" w:name="_Toc145532215"/>
      <w:bookmarkStart w:id="2286" w:name="_Toc163218628"/>
      <w:bookmarkStart w:id="2287" w:name="_Toc176701959"/>
      <w:r w:rsidRPr="00BE5108">
        <w:rPr>
          <w:rFonts w:eastAsiaTheme="minorEastAsia"/>
        </w:rPr>
        <w:t>6.3.2.2.2</w:t>
      </w:r>
      <w:r w:rsidRPr="00BE5108">
        <w:rPr>
          <w:rFonts w:eastAsiaTheme="minorEastAsia"/>
        </w:rPr>
        <w:tab/>
        <w:t>Minimum requirement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288" w:name="_Toc73962831"/>
      <w:bookmarkStart w:id="2289" w:name="_Toc75260008"/>
      <w:bookmarkStart w:id="2290" w:name="_Toc75275549"/>
      <w:bookmarkStart w:id="2291" w:name="_Toc75276060"/>
      <w:bookmarkStart w:id="2292" w:name="_Toc76541559"/>
      <w:bookmarkStart w:id="2293" w:name="_Toc82437328"/>
      <w:bookmarkStart w:id="2294" w:name="_Toc89944694"/>
      <w:bookmarkStart w:id="2295" w:name="_Toc98753712"/>
      <w:bookmarkStart w:id="2296" w:name="_Toc106180698"/>
      <w:bookmarkStart w:id="2297" w:name="_Toc114150735"/>
      <w:bookmarkStart w:id="2298" w:name="_Toc124151138"/>
      <w:bookmarkStart w:id="2299" w:name="_Toc124151658"/>
      <w:bookmarkStart w:id="2300" w:name="_Toc124152178"/>
      <w:bookmarkStart w:id="2301" w:name="_Toc130396710"/>
      <w:bookmarkStart w:id="2302" w:name="_Toc130397230"/>
      <w:bookmarkStart w:id="2303" w:name="_Toc137558334"/>
      <w:bookmarkStart w:id="2304" w:name="_Toc138862159"/>
      <w:bookmarkStart w:id="2305" w:name="_Toc145532216"/>
      <w:bookmarkStart w:id="2306" w:name="_Toc163218629"/>
      <w:bookmarkStart w:id="2307" w:name="_Toc176701960"/>
      <w:r w:rsidRPr="00BE5108">
        <w:rPr>
          <w:rFonts w:eastAsiaTheme="minorEastAsia"/>
        </w:rPr>
        <w:t>6.3.2.2.3</w:t>
      </w:r>
      <w:r w:rsidRPr="00BE5108">
        <w:rPr>
          <w:rFonts w:eastAsiaTheme="minorEastAsia"/>
        </w:rPr>
        <w:tab/>
        <w:t>Test purpose</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308" w:name="_Toc73962832"/>
      <w:bookmarkStart w:id="2309" w:name="_Toc75260009"/>
      <w:bookmarkStart w:id="2310" w:name="_Toc75275550"/>
      <w:bookmarkStart w:id="2311" w:name="_Toc75276061"/>
      <w:bookmarkStart w:id="2312" w:name="_Toc76541560"/>
      <w:bookmarkStart w:id="2313" w:name="_Toc82437329"/>
      <w:bookmarkStart w:id="2314" w:name="_Toc89944695"/>
      <w:bookmarkStart w:id="2315" w:name="_Toc98753713"/>
      <w:bookmarkStart w:id="2316" w:name="_Toc106180699"/>
      <w:bookmarkStart w:id="2317" w:name="_Toc114150736"/>
      <w:bookmarkStart w:id="2318" w:name="_Toc124151139"/>
      <w:bookmarkStart w:id="2319" w:name="_Toc124151659"/>
      <w:bookmarkStart w:id="2320" w:name="_Toc124152179"/>
      <w:bookmarkStart w:id="2321" w:name="_Toc130396711"/>
      <w:bookmarkStart w:id="2322" w:name="_Toc130397231"/>
      <w:bookmarkStart w:id="2323" w:name="_Toc137558335"/>
      <w:bookmarkStart w:id="2324" w:name="_Toc138862160"/>
      <w:bookmarkStart w:id="2325" w:name="_Toc145532217"/>
      <w:bookmarkStart w:id="2326" w:name="_Toc163218630"/>
      <w:bookmarkStart w:id="2327" w:name="_Toc176701961"/>
      <w:r w:rsidRPr="00BE5108">
        <w:rPr>
          <w:rFonts w:eastAsia="MS Mincho"/>
        </w:rPr>
        <w:t>6.3.2.3</w:t>
      </w:r>
      <w:r w:rsidRPr="00BE5108">
        <w:rPr>
          <w:rFonts w:eastAsia="MS Mincho"/>
        </w:rPr>
        <w:tab/>
        <w:t>Aggregate power tolerance for local area IAB-MT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53D573F" w14:textId="77777777" w:rsidR="00AD1976" w:rsidRPr="00BE5108" w:rsidRDefault="00AD1976" w:rsidP="00AD1976">
      <w:pPr>
        <w:pStyle w:val="Heading5"/>
        <w:rPr>
          <w:rFonts w:eastAsiaTheme="minorEastAsia"/>
        </w:rPr>
      </w:pPr>
      <w:bookmarkStart w:id="2328" w:name="_Toc73962833"/>
      <w:bookmarkStart w:id="2329" w:name="_Toc75260010"/>
      <w:bookmarkStart w:id="2330" w:name="_Toc75275551"/>
      <w:bookmarkStart w:id="2331" w:name="_Toc75276062"/>
      <w:bookmarkStart w:id="2332" w:name="_Toc76541561"/>
      <w:bookmarkStart w:id="2333" w:name="_Toc82437330"/>
      <w:bookmarkStart w:id="2334" w:name="_Toc89944696"/>
      <w:bookmarkStart w:id="2335" w:name="_Toc98753714"/>
      <w:bookmarkStart w:id="2336" w:name="_Toc106180700"/>
      <w:bookmarkStart w:id="2337" w:name="_Toc114150737"/>
      <w:bookmarkStart w:id="2338" w:name="_Toc124151140"/>
      <w:bookmarkStart w:id="2339" w:name="_Toc124151660"/>
      <w:bookmarkStart w:id="2340" w:name="_Toc124152180"/>
      <w:bookmarkStart w:id="2341" w:name="_Toc130396712"/>
      <w:bookmarkStart w:id="2342" w:name="_Toc130397232"/>
      <w:bookmarkStart w:id="2343" w:name="_Toc137558336"/>
      <w:bookmarkStart w:id="2344" w:name="_Toc138862161"/>
      <w:bookmarkStart w:id="2345" w:name="_Toc145532218"/>
      <w:bookmarkStart w:id="2346" w:name="_Toc163218631"/>
      <w:bookmarkStart w:id="2347" w:name="_Toc176701962"/>
      <w:r w:rsidRPr="00BE5108">
        <w:rPr>
          <w:rFonts w:eastAsiaTheme="minorEastAsia"/>
        </w:rPr>
        <w:t>6.3.2.3.1</w:t>
      </w:r>
      <w:r w:rsidRPr="00BE5108">
        <w:rPr>
          <w:rFonts w:eastAsiaTheme="minorEastAsia"/>
        </w:rPr>
        <w:tab/>
        <w:t>Definition and applicability</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348" w:name="_Toc73962834"/>
      <w:bookmarkStart w:id="2349" w:name="_Toc75260011"/>
      <w:bookmarkStart w:id="2350" w:name="_Toc75275552"/>
      <w:bookmarkStart w:id="2351" w:name="_Toc75276063"/>
      <w:bookmarkStart w:id="2352" w:name="_Toc76541562"/>
      <w:bookmarkStart w:id="2353" w:name="_Toc82437331"/>
      <w:bookmarkStart w:id="2354" w:name="_Toc89944697"/>
      <w:bookmarkStart w:id="2355" w:name="_Toc98753715"/>
      <w:bookmarkStart w:id="2356" w:name="_Toc106180701"/>
      <w:bookmarkStart w:id="2357" w:name="_Toc114150738"/>
      <w:bookmarkStart w:id="2358" w:name="_Toc124151141"/>
      <w:bookmarkStart w:id="2359" w:name="_Toc124151661"/>
      <w:bookmarkStart w:id="2360" w:name="_Toc124152181"/>
      <w:bookmarkStart w:id="2361" w:name="_Toc130396713"/>
      <w:bookmarkStart w:id="2362" w:name="_Toc130397233"/>
      <w:bookmarkStart w:id="2363" w:name="_Toc137558337"/>
      <w:bookmarkStart w:id="2364" w:name="_Toc138862162"/>
      <w:bookmarkStart w:id="2365" w:name="_Toc145532219"/>
      <w:bookmarkStart w:id="2366" w:name="_Toc163218632"/>
      <w:bookmarkStart w:id="2367" w:name="_Toc176701963"/>
      <w:r w:rsidRPr="00BE5108">
        <w:rPr>
          <w:rFonts w:eastAsiaTheme="minorEastAsia"/>
        </w:rPr>
        <w:lastRenderedPageBreak/>
        <w:t>6.3.2.3.2</w:t>
      </w:r>
      <w:r w:rsidRPr="00BE5108">
        <w:rPr>
          <w:rFonts w:eastAsiaTheme="minorEastAsia"/>
        </w:rPr>
        <w:tab/>
        <w:t>Minimum requirement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368" w:name="_Toc73962835"/>
      <w:bookmarkStart w:id="2369" w:name="_Toc75260012"/>
      <w:bookmarkStart w:id="2370" w:name="_Toc75275553"/>
      <w:bookmarkStart w:id="2371" w:name="_Toc75276064"/>
      <w:bookmarkStart w:id="2372" w:name="_Toc76541563"/>
      <w:bookmarkStart w:id="2373" w:name="_Toc82437332"/>
      <w:bookmarkStart w:id="2374" w:name="_Toc89944698"/>
      <w:bookmarkStart w:id="2375" w:name="_Toc98753716"/>
      <w:bookmarkStart w:id="2376" w:name="_Toc106180702"/>
      <w:bookmarkStart w:id="2377" w:name="_Toc114150739"/>
      <w:bookmarkStart w:id="2378" w:name="_Toc124151142"/>
      <w:bookmarkStart w:id="2379" w:name="_Toc124151662"/>
      <w:bookmarkStart w:id="2380" w:name="_Toc124152182"/>
      <w:bookmarkStart w:id="2381" w:name="_Toc130396714"/>
      <w:bookmarkStart w:id="2382" w:name="_Toc130397234"/>
      <w:bookmarkStart w:id="2383" w:name="_Toc137558338"/>
      <w:bookmarkStart w:id="2384" w:name="_Toc138862163"/>
      <w:bookmarkStart w:id="2385" w:name="_Toc145532220"/>
      <w:bookmarkStart w:id="2386" w:name="_Toc163218633"/>
      <w:bookmarkStart w:id="2387" w:name="_Toc176701964"/>
      <w:r w:rsidRPr="00BE5108">
        <w:rPr>
          <w:rFonts w:eastAsiaTheme="minorEastAsia"/>
        </w:rPr>
        <w:t>6.3.2.3.3</w:t>
      </w:r>
      <w:r w:rsidRPr="00BE5108">
        <w:rPr>
          <w:rFonts w:eastAsiaTheme="minorEastAsia"/>
        </w:rPr>
        <w:tab/>
        <w:t>Test purpose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388" w:name="_Toc73962836"/>
      <w:bookmarkStart w:id="2389" w:name="_Toc75260013"/>
      <w:bookmarkStart w:id="2390" w:name="_Toc75275554"/>
      <w:bookmarkStart w:id="2391" w:name="_Toc75276065"/>
      <w:bookmarkStart w:id="2392" w:name="_Toc76541564"/>
      <w:bookmarkStart w:id="2393" w:name="_Toc82437333"/>
      <w:bookmarkStart w:id="2394" w:name="_Toc89944699"/>
      <w:bookmarkStart w:id="2395" w:name="_Toc98753717"/>
      <w:bookmarkStart w:id="2396" w:name="_Toc106180703"/>
      <w:bookmarkStart w:id="2397" w:name="_Toc114150740"/>
      <w:bookmarkStart w:id="2398" w:name="_Toc124151143"/>
      <w:bookmarkStart w:id="2399" w:name="_Toc124151663"/>
      <w:bookmarkStart w:id="2400" w:name="_Toc124152183"/>
      <w:bookmarkStart w:id="2401" w:name="_Toc130396715"/>
      <w:bookmarkStart w:id="2402" w:name="_Toc130397235"/>
      <w:bookmarkStart w:id="2403" w:name="_Toc137558339"/>
      <w:bookmarkStart w:id="2404" w:name="_Toc138862164"/>
      <w:bookmarkStart w:id="2405" w:name="_Toc145532221"/>
      <w:bookmarkStart w:id="2406" w:name="_Toc163218634"/>
      <w:bookmarkStart w:id="2407" w:name="_Toc176701965"/>
      <w:r w:rsidRPr="00BE5108">
        <w:rPr>
          <w:rFonts w:eastAsiaTheme="minorEastAsia"/>
        </w:rPr>
        <w:t>6.4</w:t>
      </w:r>
      <w:r w:rsidRPr="00BE5108">
        <w:rPr>
          <w:rFonts w:eastAsiaTheme="minorEastAsia"/>
        </w:rPr>
        <w:tab/>
        <w:t>Transmit ON/OFF power</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6380D8BB" w14:textId="77777777" w:rsidR="008D3EE5" w:rsidRPr="00BE5108" w:rsidRDefault="008D3EE5" w:rsidP="00EF3135">
      <w:pPr>
        <w:pStyle w:val="Heading3"/>
        <w:rPr>
          <w:rFonts w:eastAsiaTheme="minorEastAsia"/>
        </w:rPr>
      </w:pPr>
      <w:bookmarkStart w:id="2408" w:name="_Toc73962837"/>
      <w:bookmarkStart w:id="2409" w:name="_Toc75260014"/>
      <w:bookmarkStart w:id="2410" w:name="_Toc75275555"/>
      <w:bookmarkStart w:id="2411" w:name="_Toc75276066"/>
      <w:bookmarkStart w:id="2412" w:name="_Toc76541565"/>
      <w:bookmarkStart w:id="2413" w:name="_Toc82437334"/>
      <w:bookmarkStart w:id="2414" w:name="_Toc89944700"/>
      <w:bookmarkStart w:id="2415" w:name="_Toc98753718"/>
      <w:bookmarkStart w:id="2416" w:name="_Toc106180704"/>
      <w:bookmarkStart w:id="2417" w:name="_Toc114150741"/>
      <w:bookmarkStart w:id="2418" w:name="_Toc124151144"/>
      <w:bookmarkStart w:id="2419" w:name="_Toc124151664"/>
      <w:bookmarkStart w:id="2420" w:name="_Toc124152184"/>
      <w:bookmarkStart w:id="2421" w:name="_Toc130396716"/>
      <w:bookmarkStart w:id="2422" w:name="_Toc130397236"/>
      <w:bookmarkStart w:id="2423" w:name="_Toc137558340"/>
      <w:bookmarkStart w:id="2424" w:name="_Toc138862165"/>
      <w:bookmarkStart w:id="2425" w:name="_Toc145532222"/>
      <w:bookmarkStart w:id="2426" w:name="_Toc163218635"/>
      <w:bookmarkStart w:id="2427" w:name="_Toc176701966"/>
      <w:r w:rsidRPr="00BE5108">
        <w:rPr>
          <w:rFonts w:eastAsiaTheme="minorEastAsia"/>
        </w:rPr>
        <w:t>6.4.1</w:t>
      </w:r>
      <w:r w:rsidRPr="00BE5108">
        <w:rPr>
          <w:rFonts w:eastAsiaTheme="minorEastAsia"/>
        </w:rPr>
        <w:tab/>
        <w:t>Transmitter OFF power</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10778F7" w14:textId="77777777" w:rsidR="008D3EE5" w:rsidRPr="00BE5108" w:rsidRDefault="008D3EE5" w:rsidP="00EF3135">
      <w:pPr>
        <w:pStyle w:val="Heading4"/>
        <w:rPr>
          <w:rFonts w:eastAsiaTheme="minorEastAsia"/>
        </w:rPr>
      </w:pPr>
      <w:bookmarkStart w:id="2428" w:name="_Toc73962838"/>
      <w:bookmarkStart w:id="2429" w:name="_Toc75260015"/>
      <w:bookmarkStart w:id="2430" w:name="_Toc75275556"/>
      <w:bookmarkStart w:id="2431" w:name="_Toc75276067"/>
      <w:bookmarkStart w:id="2432" w:name="_Toc76541566"/>
      <w:bookmarkStart w:id="2433" w:name="_Toc82437335"/>
      <w:bookmarkStart w:id="2434" w:name="_Toc89944701"/>
      <w:bookmarkStart w:id="2435" w:name="_Toc98753719"/>
      <w:bookmarkStart w:id="2436" w:name="_Toc106180705"/>
      <w:bookmarkStart w:id="2437" w:name="_Toc114150742"/>
      <w:bookmarkStart w:id="2438" w:name="_Toc124151145"/>
      <w:bookmarkStart w:id="2439" w:name="_Toc124151665"/>
      <w:bookmarkStart w:id="2440" w:name="_Toc124152185"/>
      <w:bookmarkStart w:id="2441" w:name="_Toc130396717"/>
      <w:bookmarkStart w:id="2442" w:name="_Toc130397237"/>
      <w:bookmarkStart w:id="2443" w:name="_Toc137558341"/>
      <w:bookmarkStart w:id="2444" w:name="_Toc138862166"/>
      <w:bookmarkStart w:id="2445" w:name="_Toc145532223"/>
      <w:bookmarkStart w:id="2446" w:name="_Toc163218636"/>
      <w:bookmarkStart w:id="2447" w:name="_Toc176701967"/>
      <w:r w:rsidRPr="00BE5108">
        <w:rPr>
          <w:rFonts w:eastAsiaTheme="minorEastAsia"/>
        </w:rPr>
        <w:t>6.4.1.1</w:t>
      </w:r>
      <w:r w:rsidRPr="00BE5108">
        <w:rPr>
          <w:rFonts w:eastAsiaTheme="minorEastAsia"/>
        </w:rPr>
        <w:tab/>
        <w:t>Definition and applicability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448" w:name="_Toc73962839"/>
      <w:bookmarkStart w:id="2449" w:name="_Toc75260016"/>
      <w:bookmarkStart w:id="2450" w:name="_Toc75275557"/>
      <w:bookmarkStart w:id="2451" w:name="_Toc75276068"/>
      <w:bookmarkStart w:id="2452" w:name="_Toc76541567"/>
      <w:bookmarkStart w:id="2453" w:name="_Toc82437336"/>
      <w:bookmarkStart w:id="2454" w:name="_Toc89944702"/>
      <w:bookmarkStart w:id="2455" w:name="_Toc98753720"/>
      <w:bookmarkStart w:id="2456" w:name="_Toc106180706"/>
      <w:bookmarkStart w:id="2457" w:name="_Toc114150743"/>
      <w:bookmarkStart w:id="2458" w:name="_Toc124151146"/>
      <w:bookmarkStart w:id="2459" w:name="_Toc124151666"/>
      <w:bookmarkStart w:id="2460" w:name="_Toc124152186"/>
      <w:bookmarkStart w:id="2461" w:name="_Toc130396718"/>
      <w:bookmarkStart w:id="2462" w:name="_Toc130397238"/>
      <w:bookmarkStart w:id="2463" w:name="_Toc137558342"/>
      <w:bookmarkStart w:id="2464" w:name="_Toc138862167"/>
      <w:bookmarkStart w:id="2465" w:name="_Toc145532224"/>
      <w:bookmarkStart w:id="2466" w:name="_Toc163218637"/>
      <w:bookmarkStart w:id="2467" w:name="_Toc176701968"/>
      <w:r w:rsidRPr="00BE5108">
        <w:rPr>
          <w:rFonts w:eastAsiaTheme="minorEastAsia"/>
        </w:rPr>
        <w:t>6.4.1.2</w:t>
      </w:r>
      <w:r w:rsidRPr="00BE5108">
        <w:rPr>
          <w:rFonts w:eastAsiaTheme="minorEastAsia"/>
        </w:rPr>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468" w:name="_Toc73962840"/>
      <w:bookmarkStart w:id="2469" w:name="_Toc75260017"/>
      <w:bookmarkStart w:id="2470" w:name="_Toc75275558"/>
      <w:bookmarkStart w:id="2471" w:name="_Toc75276069"/>
      <w:bookmarkStart w:id="2472" w:name="_Toc76541568"/>
      <w:bookmarkStart w:id="2473" w:name="_Toc82437337"/>
      <w:bookmarkStart w:id="2474" w:name="_Toc89944703"/>
      <w:bookmarkStart w:id="2475" w:name="_Toc98753721"/>
      <w:bookmarkStart w:id="2476" w:name="_Toc106180707"/>
      <w:bookmarkStart w:id="2477" w:name="_Toc114150744"/>
      <w:bookmarkStart w:id="2478" w:name="_Toc124151147"/>
      <w:bookmarkStart w:id="2479" w:name="_Toc124151667"/>
      <w:bookmarkStart w:id="2480" w:name="_Toc124152187"/>
      <w:bookmarkStart w:id="2481" w:name="_Toc130396719"/>
      <w:bookmarkStart w:id="2482" w:name="_Toc130397239"/>
      <w:bookmarkStart w:id="2483" w:name="_Toc137558343"/>
      <w:bookmarkStart w:id="2484" w:name="_Toc138862168"/>
      <w:bookmarkStart w:id="2485" w:name="_Toc145532225"/>
      <w:bookmarkStart w:id="2486" w:name="_Toc163218638"/>
      <w:bookmarkStart w:id="2487" w:name="_Toc176701969"/>
      <w:r w:rsidRPr="00BE5108">
        <w:rPr>
          <w:rFonts w:eastAsiaTheme="minorEastAsia"/>
        </w:rPr>
        <w:t>6.4.1.3</w:t>
      </w:r>
      <w:r w:rsidRPr="00BE5108">
        <w:rPr>
          <w:rFonts w:eastAsiaTheme="minorEastAsia"/>
        </w:rPr>
        <w:tab/>
        <w:t>Test purpose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488" w:name="_Toc73962841"/>
      <w:bookmarkStart w:id="2489" w:name="_Toc75260018"/>
      <w:bookmarkStart w:id="2490" w:name="_Toc75275559"/>
      <w:bookmarkStart w:id="2491" w:name="_Toc75276070"/>
      <w:bookmarkStart w:id="2492" w:name="_Toc76541569"/>
      <w:bookmarkStart w:id="2493" w:name="_Toc82437338"/>
      <w:bookmarkStart w:id="2494" w:name="_Toc89944704"/>
      <w:bookmarkStart w:id="2495" w:name="_Toc98753722"/>
      <w:bookmarkStart w:id="2496" w:name="_Toc106180708"/>
      <w:bookmarkStart w:id="2497" w:name="_Toc114150745"/>
      <w:bookmarkStart w:id="2498" w:name="_Toc124151148"/>
      <w:bookmarkStart w:id="2499" w:name="_Toc124151668"/>
      <w:bookmarkStart w:id="2500" w:name="_Toc124152188"/>
      <w:bookmarkStart w:id="2501" w:name="_Toc130396720"/>
      <w:bookmarkStart w:id="2502" w:name="_Toc130397240"/>
      <w:bookmarkStart w:id="2503" w:name="_Toc137558344"/>
      <w:bookmarkStart w:id="2504" w:name="_Toc138862169"/>
      <w:bookmarkStart w:id="2505" w:name="_Toc145532226"/>
      <w:bookmarkStart w:id="2506" w:name="_Toc163218639"/>
      <w:bookmarkStart w:id="2507" w:name="_Toc176701970"/>
      <w:r w:rsidRPr="00BE5108">
        <w:rPr>
          <w:rFonts w:eastAsiaTheme="minorEastAsia"/>
        </w:rPr>
        <w:t>6.4.1.4</w:t>
      </w:r>
      <w:r w:rsidRPr="00BE5108">
        <w:rPr>
          <w:rFonts w:eastAsiaTheme="minorEastAsia"/>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508" w:name="_Toc73962842"/>
      <w:bookmarkStart w:id="2509" w:name="_Toc75260019"/>
      <w:bookmarkStart w:id="2510" w:name="_Toc75275560"/>
      <w:bookmarkStart w:id="2511" w:name="_Toc75276071"/>
      <w:bookmarkStart w:id="2512" w:name="_Toc76541570"/>
      <w:bookmarkStart w:id="2513" w:name="_Toc82437339"/>
      <w:bookmarkStart w:id="2514" w:name="_Toc89944705"/>
      <w:bookmarkStart w:id="2515" w:name="_Toc98753723"/>
      <w:bookmarkStart w:id="2516" w:name="_Toc106180709"/>
      <w:bookmarkStart w:id="2517" w:name="_Toc114150746"/>
      <w:bookmarkStart w:id="2518" w:name="_Toc124151149"/>
      <w:bookmarkStart w:id="2519" w:name="_Toc124151669"/>
      <w:bookmarkStart w:id="2520" w:name="_Toc124152189"/>
      <w:bookmarkStart w:id="2521" w:name="_Toc130396721"/>
      <w:bookmarkStart w:id="2522" w:name="_Toc130397241"/>
      <w:bookmarkStart w:id="2523" w:name="_Toc137558345"/>
      <w:bookmarkStart w:id="2524" w:name="_Toc138862170"/>
      <w:bookmarkStart w:id="2525" w:name="_Toc145532227"/>
      <w:bookmarkStart w:id="2526" w:name="_Toc163218640"/>
      <w:bookmarkStart w:id="2527" w:name="_Toc176701971"/>
      <w:r w:rsidRPr="00BE5108">
        <w:rPr>
          <w:rFonts w:eastAsiaTheme="minorEastAsia"/>
        </w:rPr>
        <w:t>6.4.1.5</w:t>
      </w:r>
      <w:r w:rsidRPr="00BE5108">
        <w:rPr>
          <w:rFonts w:eastAsiaTheme="minorEastAsia"/>
        </w:rPr>
        <w:tab/>
        <w:t>Test requirements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528" w:name="_Toc73962843"/>
      <w:bookmarkStart w:id="2529" w:name="_Toc75260020"/>
      <w:bookmarkStart w:id="2530" w:name="_Toc75275561"/>
      <w:bookmarkStart w:id="2531" w:name="_Toc75276072"/>
      <w:bookmarkStart w:id="2532" w:name="_Toc76541571"/>
      <w:bookmarkStart w:id="2533" w:name="_Toc82437340"/>
      <w:bookmarkStart w:id="2534" w:name="_Toc89944706"/>
      <w:bookmarkStart w:id="2535" w:name="_Toc98753724"/>
      <w:bookmarkStart w:id="2536" w:name="_Toc106180710"/>
      <w:bookmarkStart w:id="2537" w:name="_Toc114150747"/>
      <w:bookmarkStart w:id="2538" w:name="_Toc124151150"/>
      <w:bookmarkStart w:id="2539" w:name="_Toc124151670"/>
      <w:bookmarkStart w:id="2540" w:name="_Toc124152190"/>
      <w:bookmarkStart w:id="2541" w:name="_Toc130396722"/>
      <w:bookmarkStart w:id="2542" w:name="_Toc130397242"/>
      <w:bookmarkStart w:id="2543" w:name="_Toc137558346"/>
      <w:bookmarkStart w:id="2544" w:name="_Toc138862171"/>
      <w:bookmarkStart w:id="2545" w:name="_Toc145532228"/>
      <w:bookmarkStart w:id="2546" w:name="_Toc163218641"/>
      <w:bookmarkStart w:id="2547" w:name="_Toc176701972"/>
      <w:r w:rsidRPr="00BE5108">
        <w:rPr>
          <w:rFonts w:eastAsiaTheme="minorEastAsia"/>
        </w:rPr>
        <w:t>6.4.2</w:t>
      </w:r>
      <w:r w:rsidRPr="00BE5108">
        <w:rPr>
          <w:rFonts w:eastAsiaTheme="minorEastAsia"/>
        </w:rPr>
        <w:tab/>
        <w:t>Transmitter transient period</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9C3DFF5" w14:textId="77777777" w:rsidR="008D3EE5" w:rsidRPr="00BE5108" w:rsidRDefault="008D3EE5" w:rsidP="00EF3135">
      <w:pPr>
        <w:pStyle w:val="Heading4"/>
        <w:rPr>
          <w:rFonts w:eastAsiaTheme="minorEastAsia"/>
        </w:rPr>
      </w:pPr>
      <w:bookmarkStart w:id="2548" w:name="_Toc73962844"/>
      <w:bookmarkStart w:id="2549" w:name="_Toc75260021"/>
      <w:bookmarkStart w:id="2550" w:name="_Toc75275562"/>
      <w:bookmarkStart w:id="2551" w:name="_Toc75276073"/>
      <w:bookmarkStart w:id="2552" w:name="_Toc76541572"/>
      <w:bookmarkStart w:id="2553" w:name="_Toc82437341"/>
      <w:bookmarkStart w:id="2554" w:name="_Toc89944707"/>
      <w:bookmarkStart w:id="2555" w:name="_Toc98753725"/>
      <w:bookmarkStart w:id="2556" w:name="_Toc106180711"/>
      <w:bookmarkStart w:id="2557" w:name="_Toc114150748"/>
      <w:bookmarkStart w:id="2558" w:name="_Toc124151151"/>
      <w:bookmarkStart w:id="2559" w:name="_Toc124151671"/>
      <w:bookmarkStart w:id="2560" w:name="_Toc124152191"/>
      <w:bookmarkStart w:id="2561" w:name="_Toc130396723"/>
      <w:bookmarkStart w:id="2562" w:name="_Toc130397243"/>
      <w:bookmarkStart w:id="2563" w:name="_Toc137558347"/>
      <w:bookmarkStart w:id="2564" w:name="_Toc138862172"/>
      <w:bookmarkStart w:id="2565" w:name="_Toc145532229"/>
      <w:bookmarkStart w:id="2566" w:name="_Toc163218642"/>
      <w:bookmarkStart w:id="2567" w:name="_Toc176701973"/>
      <w:r w:rsidRPr="00BE5108">
        <w:rPr>
          <w:rFonts w:eastAsiaTheme="minorEastAsia"/>
        </w:rPr>
        <w:t>6.4.2.1</w:t>
      </w:r>
      <w:r w:rsidRPr="00BE5108">
        <w:rPr>
          <w:rFonts w:eastAsiaTheme="minorEastAsia"/>
        </w:rPr>
        <w:tab/>
        <w:t>Definition and applicability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568" w:name="_Toc73962845"/>
      <w:bookmarkStart w:id="2569" w:name="_Toc75260022"/>
      <w:bookmarkStart w:id="2570" w:name="_Toc75275563"/>
      <w:bookmarkStart w:id="2571" w:name="_Toc75276074"/>
      <w:bookmarkStart w:id="2572" w:name="_Toc76541573"/>
      <w:bookmarkStart w:id="2573" w:name="_Toc82437342"/>
      <w:bookmarkStart w:id="2574" w:name="_Toc89944708"/>
      <w:bookmarkStart w:id="2575" w:name="_Toc98753726"/>
      <w:bookmarkStart w:id="2576" w:name="_Toc106180712"/>
      <w:bookmarkStart w:id="2577" w:name="_Toc114150749"/>
      <w:bookmarkStart w:id="2578" w:name="_Toc124151152"/>
      <w:bookmarkStart w:id="2579" w:name="_Toc124151672"/>
      <w:bookmarkStart w:id="2580" w:name="_Toc124152192"/>
      <w:bookmarkStart w:id="2581" w:name="_Toc130396724"/>
      <w:bookmarkStart w:id="2582" w:name="_Toc130397244"/>
      <w:bookmarkStart w:id="2583" w:name="_Toc137558348"/>
      <w:bookmarkStart w:id="2584" w:name="_Toc138862173"/>
      <w:bookmarkStart w:id="2585" w:name="_Toc145532230"/>
      <w:bookmarkStart w:id="2586" w:name="_Toc163218643"/>
      <w:bookmarkStart w:id="2587" w:name="_Toc176701974"/>
      <w:r w:rsidRPr="00BE5108">
        <w:rPr>
          <w:rFonts w:eastAsiaTheme="minorEastAsia"/>
        </w:rPr>
        <w:t>6.4.2.2</w:t>
      </w:r>
      <w:r w:rsidRPr="00BE5108">
        <w:rPr>
          <w:rFonts w:eastAsiaTheme="minorEastAsia"/>
        </w:rPr>
        <w:tab/>
        <w:t>Minimum requirement</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588" w:name="_Toc73962846"/>
      <w:bookmarkStart w:id="2589" w:name="_Toc75260023"/>
      <w:bookmarkStart w:id="2590" w:name="_Toc75275564"/>
      <w:bookmarkStart w:id="2591" w:name="_Toc75276075"/>
      <w:bookmarkStart w:id="2592" w:name="_Toc76541574"/>
      <w:bookmarkStart w:id="2593" w:name="_Toc82437343"/>
      <w:bookmarkStart w:id="2594" w:name="_Toc89944709"/>
      <w:bookmarkStart w:id="2595" w:name="_Toc98753727"/>
      <w:bookmarkStart w:id="2596" w:name="_Toc106180713"/>
      <w:bookmarkStart w:id="2597" w:name="_Toc114150750"/>
      <w:bookmarkStart w:id="2598" w:name="_Toc124151153"/>
      <w:bookmarkStart w:id="2599" w:name="_Toc124151673"/>
      <w:bookmarkStart w:id="2600" w:name="_Toc124152193"/>
      <w:bookmarkStart w:id="2601" w:name="_Toc130396725"/>
      <w:bookmarkStart w:id="2602" w:name="_Toc130397245"/>
      <w:bookmarkStart w:id="2603" w:name="_Toc137558349"/>
      <w:bookmarkStart w:id="2604" w:name="_Toc138862174"/>
      <w:bookmarkStart w:id="2605" w:name="_Toc145532231"/>
      <w:bookmarkStart w:id="2606" w:name="_Toc163218644"/>
      <w:bookmarkStart w:id="2607" w:name="_Toc176701975"/>
      <w:r w:rsidRPr="00BE5108">
        <w:rPr>
          <w:rFonts w:eastAsiaTheme="minorEastAsia"/>
        </w:rPr>
        <w:t>6.4.2.3</w:t>
      </w:r>
      <w:r w:rsidRPr="00BE5108">
        <w:rPr>
          <w:rFonts w:eastAsiaTheme="minorEastAsia"/>
        </w:rPr>
        <w:tab/>
        <w:t>Test purpose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608" w:name="_Toc73962847"/>
      <w:bookmarkStart w:id="2609" w:name="_Toc75260024"/>
      <w:bookmarkStart w:id="2610" w:name="_Toc75275565"/>
      <w:bookmarkStart w:id="2611" w:name="_Toc75276076"/>
      <w:bookmarkStart w:id="2612" w:name="_Toc76541575"/>
      <w:bookmarkStart w:id="2613" w:name="_Toc82437344"/>
      <w:bookmarkStart w:id="2614" w:name="_Toc89944710"/>
      <w:bookmarkStart w:id="2615" w:name="_Toc98753728"/>
      <w:bookmarkStart w:id="2616" w:name="_Toc106180714"/>
      <w:bookmarkStart w:id="2617" w:name="_Toc114150751"/>
      <w:bookmarkStart w:id="2618" w:name="_Toc124151154"/>
      <w:bookmarkStart w:id="2619" w:name="_Toc124151674"/>
      <w:bookmarkStart w:id="2620" w:name="_Toc124152194"/>
      <w:bookmarkStart w:id="2621" w:name="_Toc130396726"/>
      <w:bookmarkStart w:id="2622" w:name="_Toc130397246"/>
      <w:bookmarkStart w:id="2623" w:name="_Toc137558350"/>
      <w:bookmarkStart w:id="2624" w:name="_Toc138862175"/>
      <w:bookmarkStart w:id="2625" w:name="_Toc145532232"/>
      <w:bookmarkStart w:id="2626" w:name="_Toc163218645"/>
      <w:bookmarkStart w:id="2627" w:name="_Toc176701976"/>
      <w:r w:rsidRPr="00BE5108">
        <w:rPr>
          <w:rFonts w:eastAsiaTheme="minorEastAsia"/>
        </w:rPr>
        <w:t>6.4.2.4</w:t>
      </w:r>
      <w:r w:rsidRPr="00BE5108">
        <w:rPr>
          <w:rFonts w:eastAsiaTheme="minorEastAsia"/>
        </w:rPr>
        <w:tab/>
        <w:t>Method of test</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A0D6E83" w14:textId="77777777" w:rsidR="008D3EE5" w:rsidRPr="00BE5108" w:rsidRDefault="008D3EE5" w:rsidP="00EF3135">
      <w:pPr>
        <w:pStyle w:val="Heading5"/>
        <w:rPr>
          <w:rFonts w:eastAsiaTheme="minorEastAsia"/>
        </w:rPr>
      </w:pPr>
      <w:bookmarkStart w:id="2628" w:name="_Toc73962848"/>
      <w:bookmarkStart w:id="2629" w:name="_Toc75260025"/>
      <w:bookmarkStart w:id="2630" w:name="_Toc75275566"/>
      <w:bookmarkStart w:id="2631" w:name="_Toc75276077"/>
      <w:bookmarkStart w:id="2632" w:name="_Toc76541576"/>
      <w:bookmarkStart w:id="2633" w:name="_Toc82437345"/>
      <w:bookmarkStart w:id="2634" w:name="_Toc89944711"/>
      <w:bookmarkStart w:id="2635" w:name="_Toc98753729"/>
      <w:bookmarkStart w:id="2636" w:name="_Toc106180715"/>
      <w:bookmarkStart w:id="2637" w:name="_Toc114150752"/>
      <w:bookmarkStart w:id="2638" w:name="_Toc124151155"/>
      <w:bookmarkStart w:id="2639" w:name="_Toc124151675"/>
      <w:bookmarkStart w:id="2640" w:name="_Toc124152195"/>
      <w:bookmarkStart w:id="2641" w:name="_Toc130396727"/>
      <w:bookmarkStart w:id="2642" w:name="_Toc130397247"/>
      <w:bookmarkStart w:id="2643" w:name="_Toc137558351"/>
      <w:bookmarkStart w:id="2644" w:name="_Toc138862176"/>
      <w:bookmarkStart w:id="2645" w:name="_Toc145532233"/>
      <w:bookmarkStart w:id="2646" w:name="_Toc163218646"/>
      <w:bookmarkStart w:id="2647" w:name="_Toc176701977"/>
      <w:r w:rsidRPr="00BE5108">
        <w:rPr>
          <w:rFonts w:eastAsiaTheme="minorEastAsia"/>
        </w:rPr>
        <w:t>6.4.2.4.1</w:t>
      </w:r>
      <w:r w:rsidRPr="00BE5108">
        <w:rPr>
          <w:rFonts w:eastAsiaTheme="minorEastAsia"/>
        </w:rPr>
        <w:tab/>
        <w:t>Initial conditions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648" w:name="_Toc73962849"/>
      <w:bookmarkStart w:id="2649" w:name="_Toc75260026"/>
      <w:bookmarkStart w:id="2650" w:name="_Toc75275567"/>
      <w:bookmarkStart w:id="2651" w:name="_Toc75276078"/>
      <w:bookmarkStart w:id="2652" w:name="_Toc76541577"/>
      <w:bookmarkStart w:id="2653" w:name="_Toc82437346"/>
      <w:bookmarkStart w:id="2654" w:name="_Toc89944712"/>
      <w:bookmarkStart w:id="2655" w:name="_Toc98753730"/>
      <w:bookmarkStart w:id="2656" w:name="_Toc106180716"/>
      <w:bookmarkStart w:id="2657" w:name="_Toc114150753"/>
      <w:bookmarkStart w:id="2658" w:name="_Toc124151156"/>
      <w:bookmarkStart w:id="2659" w:name="_Toc124151676"/>
      <w:bookmarkStart w:id="2660" w:name="_Toc124152196"/>
      <w:bookmarkStart w:id="2661" w:name="_Toc130396728"/>
      <w:bookmarkStart w:id="2662" w:name="_Toc130397248"/>
      <w:bookmarkStart w:id="2663" w:name="_Toc137558352"/>
      <w:bookmarkStart w:id="2664" w:name="_Toc138862177"/>
      <w:bookmarkStart w:id="2665" w:name="_Toc145532234"/>
      <w:bookmarkStart w:id="2666" w:name="_Toc163218647"/>
      <w:bookmarkStart w:id="2667" w:name="_Toc176701978"/>
      <w:r w:rsidRPr="00BE5108">
        <w:rPr>
          <w:rFonts w:eastAsiaTheme="minorEastAsia"/>
        </w:rPr>
        <w:lastRenderedPageBreak/>
        <w:t>6.4.2.4.2</w:t>
      </w:r>
      <w:r w:rsidRPr="00BE5108">
        <w:rPr>
          <w:rFonts w:eastAsiaTheme="minorEastAsia"/>
        </w:rPr>
        <w:tab/>
        <w:t>Procedure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668" w:name="_Toc73962850"/>
      <w:bookmarkStart w:id="2669" w:name="_Toc75260027"/>
      <w:bookmarkStart w:id="2670" w:name="_Toc75275568"/>
      <w:bookmarkStart w:id="2671" w:name="_Toc75276079"/>
      <w:bookmarkStart w:id="2672" w:name="_Toc76541578"/>
      <w:bookmarkStart w:id="2673" w:name="_Toc82437347"/>
      <w:bookmarkStart w:id="2674" w:name="_Toc89944713"/>
      <w:bookmarkStart w:id="2675" w:name="_Toc98753731"/>
      <w:bookmarkStart w:id="2676" w:name="_Toc106180717"/>
      <w:bookmarkStart w:id="2677" w:name="_Toc114150754"/>
      <w:bookmarkStart w:id="2678" w:name="_Toc124151157"/>
      <w:bookmarkStart w:id="2679" w:name="_Toc124151677"/>
      <w:bookmarkStart w:id="2680" w:name="_Toc124152197"/>
      <w:bookmarkStart w:id="2681" w:name="_Toc130396729"/>
      <w:bookmarkStart w:id="2682" w:name="_Toc130397249"/>
      <w:bookmarkStart w:id="2683" w:name="_Toc137558353"/>
      <w:bookmarkStart w:id="2684" w:name="_Toc138862178"/>
      <w:bookmarkStart w:id="2685" w:name="_Toc145532235"/>
      <w:bookmarkStart w:id="2686" w:name="_Toc163218648"/>
      <w:bookmarkStart w:id="2687" w:name="_Toc176701979"/>
      <w:r w:rsidRPr="00BE5108">
        <w:rPr>
          <w:rFonts w:eastAsiaTheme="minorEastAsia"/>
        </w:rPr>
        <w:t>6.4.2.5</w:t>
      </w:r>
      <w:r w:rsidRPr="00BE5108">
        <w:rPr>
          <w:rFonts w:eastAsiaTheme="minorEastAsia"/>
        </w:rPr>
        <w:tab/>
        <w:t>Test requirements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688" w:name="_Toc73962851"/>
      <w:bookmarkStart w:id="2689" w:name="_Toc75260028"/>
      <w:bookmarkStart w:id="2690" w:name="_Toc75275569"/>
      <w:bookmarkStart w:id="2691" w:name="_Toc75276080"/>
      <w:bookmarkStart w:id="2692" w:name="_Toc76541579"/>
      <w:bookmarkStart w:id="2693" w:name="_Toc82437348"/>
      <w:bookmarkStart w:id="2694" w:name="_Toc89944714"/>
      <w:bookmarkStart w:id="2695" w:name="_Toc98753732"/>
      <w:bookmarkStart w:id="2696" w:name="_Toc106180718"/>
      <w:bookmarkStart w:id="2697" w:name="_Toc114150755"/>
      <w:bookmarkStart w:id="2698" w:name="_Toc124151158"/>
      <w:bookmarkStart w:id="2699" w:name="_Toc124151678"/>
      <w:bookmarkStart w:id="2700" w:name="_Toc124152198"/>
      <w:bookmarkStart w:id="2701" w:name="_Toc130396730"/>
      <w:bookmarkStart w:id="2702" w:name="_Toc130397250"/>
      <w:bookmarkStart w:id="2703" w:name="_Toc137558354"/>
      <w:bookmarkStart w:id="2704" w:name="_Toc138862179"/>
      <w:bookmarkStart w:id="2705" w:name="_Toc145532236"/>
      <w:bookmarkStart w:id="2706" w:name="_Toc163218649"/>
      <w:bookmarkStart w:id="2707" w:name="_Toc176701980"/>
      <w:r w:rsidRPr="00BE5108">
        <w:rPr>
          <w:rFonts w:eastAsiaTheme="minorEastAsia"/>
        </w:rPr>
        <w:lastRenderedPageBreak/>
        <w:t>6.5</w:t>
      </w:r>
      <w:r w:rsidRPr="00BE5108">
        <w:rPr>
          <w:rFonts w:eastAsiaTheme="minorEastAsia"/>
        </w:rPr>
        <w:tab/>
        <w:t>Transmitted signal quality</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1B147E21" w14:textId="77777777" w:rsidR="00AD1976" w:rsidRPr="00BE5108" w:rsidRDefault="00AD1976" w:rsidP="00EF3135">
      <w:pPr>
        <w:pStyle w:val="Heading3"/>
        <w:rPr>
          <w:rFonts w:eastAsiaTheme="minorEastAsia"/>
        </w:rPr>
      </w:pPr>
      <w:bookmarkStart w:id="2708" w:name="_Toc73962852"/>
      <w:bookmarkStart w:id="2709" w:name="_Toc75260029"/>
      <w:bookmarkStart w:id="2710" w:name="_Toc75275570"/>
      <w:bookmarkStart w:id="2711" w:name="_Toc75276081"/>
      <w:bookmarkStart w:id="2712" w:name="_Toc76541580"/>
      <w:bookmarkStart w:id="2713" w:name="_Toc82437349"/>
      <w:bookmarkStart w:id="2714" w:name="_Toc89944715"/>
      <w:bookmarkStart w:id="2715" w:name="_Toc98753733"/>
      <w:bookmarkStart w:id="2716" w:name="_Toc106180719"/>
      <w:bookmarkStart w:id="2717" w:name="_Toc114150756"/>
      <w:bookmarkStart w:id="2718" w:name="_Toc124151159"/>
      <w:bookmarkStart w:id="2719" w:name="_Toc124151679"/>
      <w:bookmarkStart w:id="2720" w:name="_Toc124152199"/>
      <w:bookmarkStart w:id="2721" w:name="_Toc130396731"/>
      <w:bookmarkStart w:id="2722" w:name="_Toc130397251"/>
      <w:bookmarkStart w:id="2723" w:name="_Toc137558355"/>
      <w:bookmarkStart w:id="2724" w:name="_Toc138862180"/>
      <w:bookmarkStart w:id="2725" w:name="_Toc145532237"/>
      <w:bookmarkStart w:id="2726" w:name="_Toc163218650"/>
      <w:bookmarkStart w:id="2727" w:name="_Toc176701981"/>
      <w:r w:rsidRPr="00BE5108">
        <w:rPr>
          <w:rFonts w:eastAsiaTheme="minorEastAsia"/>
        </w:rPr>
        <w:t>6.5.1</w:t>
      </w:r>
      <w:r w:rsidRPr="00BE5108">
        <w:rPr>
          <w:rFonts w:eastAsiaTheme="minorEastAsia"/>
        </w:rPr>
        <w:tab/>
        <w:t>General</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728" w:name="_Toc73962853"/>
      <w:bookmarkStart w:id="2729" w:name="_Toc75260030"/>
      <w:bookmarkStart w:id="2730" w:name="_Toc75275571"/>
      <w:bookmarkStart w:id="2731" w:name="_Toc75276082"/>
      <w:bookmarkStart w:id="2732" w:name="_Toc76541581"/>
      <w:bookmarkStart w:id="2733" w:name="_Toc82437350"/>
      <w:bookmarkStart w:id="2734" w:name="_Toc89944716"/>
      <w:bookmarkStart w:id="2735" w:name="_Toc98753734"/>
      <w:bookmarkStart w:id="2736" w:name="_Toc106180720"/>
      <w:bookmarkStart w:id="2737" w:name="_Toc114150757"/>
      <w:bookmarkStart w:id="2738" w:name="_Toc124151160"/>
      <w:bookmarkStart w:id="2739" w:name="_Toc124151680"/>
      <w:bookmarkStart w:id="2740" w:name="_Toc124152200"/>
      <w:bookmarkStart w:id="2741" w:name="_Toc130396732"/>
      <w:bookmarkStart w:id="2742" w:name="_Toc130397252"/>
      <w:bookmarkStart w:id="2743" w:name="_Toc137558356"/>
      <w:bookmarkStart w:id="2744" w:name="_Toc138862181"/>
      <w:bookmarkStart w:id="2745" w:name="_Toc145532238"/>
      <w:bookmarkStart w:id="2746" w:name="_Toc163218651"/>
      <w:bookmarkStart w:id="2747" w:name="_Toc176701982"/>
      <w:r w:rsidRPr="00BE5108">
        <w:rPr>
          <w:rFonts w:eastAsiaTheme="minorEastAsia"/>
        </w:rPr>
        <w:t>6.5.2</w:t>
      </w:r>
      <w:r w:rsidRPr="00BE5108">
        <w:rPr>
          <w:rFonts w:eastAsiaTheme="minorEastAsia"/>
        </w:rPr>
        <w:tab/>
        <w:t>Frequency error</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EA62D97" w14:textId="77777777" w:rsidR="00AD1976" w:rsidRPr="00BE5108" w:rsidRDefault="00AD1976" w:rsidP="00EF3135">
      <w:pPr>
        <w:pStyle w:val="Heading4"/>
        <w:rPr>
          <w:rFonts w:eastAsiaTheme="minorEastAsia"/>
        </w:rPr>
      </w:pPr>
      <w:bookmarkStart w:id="2748" w:name="_Toc73962854"/>
      <w:bookmarkStart w:id="2749" w:name="_Toc75260031"/>
      <w:bookmarkStart w:id="2750" w:name="_Toc75275572"/>
      <w:bookmarkStart w:id="2751" w:name="_Toc75276083"/>
      <w:bookmarkStart w:id="2752" w:name="_Toc76541582"/>
      <w:bookmarkStart w:id="2753" w:name="_Toc82437351"/>
      <w:bookmarkStart w:id="2754" w:name="_Toc89944717"/>
      <w:bookmarkStart w:id="2755" w:name="_Toc98753735"/>
      <w:bookmarkStart w:id="2756" w:name="_Toc106180721"/>
      <w:bookmarkStart w:id="2757" w:name="_Toc114150758"/>
      <w:bookmarkStart w:id="2758" w:name="_Toc124151161"/>
      <w:bookmarkStart w:id="2759" w:name="_Toc124151681"/>
      <w:bookmarkStart w:id="2760" w:name="_Toc124152201"/>
      <w:bookmarkStart w:id="2761" w:name="_Toc130396733"/>
      <w:bookmarkStart w:id="2762" w:name="_Toc130397253"/>
      <w:bookmarkStart w:id="2763" w:name="_Toc137558357"/>
      <w:bookmarkStart w:id="2764" w:name="_Toc138862182"/>
      <w:bookmarkStart w:id="2765" w:name="_Toc145532239"/>
      <w:bookmarkStart w:id="2766" w:name="_Toc163218652"/>
      <w:bookmarkStart w:id="2767" w:name="_Toc176701983"/>
      <w:r w:rsidRPr="00BE5108">
        <w:t>6.5.2.1</w:t>
      </w:r>
      <w:r w:rsidRPr="00BE5108">
        <w:tab/>
      </w:r>
      <w:r w:rsidRPr="00BE5108">
        <w:rPr>
          <w:rFonts w:eastAsiaTheme="minorEastAsia" w:hint="eastAsia"/>
        </w:rPr>
        <w:t>IAB-DU frequency error</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82FD498" w14:textId="218C48F0" w:rsidR="00AD1976" w:rsidRPr="00BE5108" w:rsidRDefault="00AD1976" w:rsidP="00EF3135">
      <w:pPr>
        <w:pStyle w:val="Heading5"/>
        <w:rPr>
          <w:rFonts w:eastAsiaTheme="minorEastAsia"/>
        </w:rPr>
      </w:pPr>
      <w:bookmarkStart w:id="2768" w:name="_Toc73962855"/>
      <w:bookmarkStart w:id="2769" w:name="_Toc75260032"/>
      <w:bookmarkStart w:id="2770" w:name="_Toc75275573"/>
      <w:bookmarkStart w:id="2771" w:name="_Toc75276084"/>
      <w:bookmarkStart w:id="2772" w:name="_Toc76541583"/>
      <w:bookmarkStart w:id="2773" w:name="_Toc82437352"/>
      <w:bookmarkStart w:id="2774" w:name="_Toc89944718"/>
      <w:bookmarkStart w:id="2775" w:name="_Toc98753736"/>
      <w:bookmarkStart w:id="2776" w:name="_Toc106180722"/>
      <w:bookmarkStart w:id="2777" w:name="_Toc114150759"/>
      <w:bookmarkStart w:id="2778" w:name="_Toc124151162"/>
      <w:bookmarkStart w:id="2779" w:name="_Toc124151682"/>
      <w:bookmarkStart w:id="2780" w:name="_Toc124152202"/>
      <w:bookmarkStart w:id="2781" w:name="_Toc130396734"/>
      <w:bookmarkStart w:id="2782" w:name="_Toc130397254"/>
      <w:bookmarkStart w:id="2783" w:name="_Toc137558358"/>
      <w:bookmarkStart w:id="2784" w:name="_Toc138862183"/>
      <w:bookmarkStart w:id="2785" w:name="_Toc145532240"/>
      <w:bookmarkStart w:id="2786" w:name="_Toc163218653"/>
      <w:bookmarkStart w:id="2787" w:name="_Toc176701984"/>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788" w:name="_Toc73962856"/>
      <w:bookmarkStart w:id="2789" w:name="_Toc75260033"/>
      <w:bookmarkStart w:id="2790" w:name="_Toc75275574"/>
      <w:bookmarkStart w:id="2791" w:name="_Toc75276085"/>
      <w:bookmarkStart w:id="2792" w:name="_Toc76541584"/>
      <w:bookmarkStart w:id="2793" w:name="_Toc82437353"/>
      <w:bookmarkStart w:id="2794" w:name="_Toc89944719"/>
      <w:bookmarkStart w:id="2795" w:name="_Toc98753737"/>
      <w:bookmarkStart w:id="2796" w:name="_Toc106180723"/>
      <w:bookmarkStart w:id="2797" w:name="_Toc114150760"/>
      <w:bookmarkStart w:id="2798" w:name="_Toc124151163"/>
      <w:bookmarkStart w:id="2799" w:name="_Toc124151683"/>
      <w:bookmarkStart w:id="2800" w:name="_Toc124152203"/>
      <w:bookmarkStart w:id="2801" w:name="_Toc130396735"/>
      <w:bookmarkStart w:id="2802" w:name="_Toc130397255"/>
      <w:bookmarkStart w:id="2803" w:name="_Toc137558359"/>
      <w:bookmarkStart w:id="2804" w:name="_Toc138862184"/>
      <w:bookmarkStart w:id="2805" w:name="_Toc145532241"/>
      <w:bookmarkStart w:id="2806" w:name="_Toc163218654"/>
      <w:bookmarkStart w:id="2807" w:name="_Toc176701985"/>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808" w:name="_Toc73962857"/>
      <w:bookmarkStart w:id="2809" w:name="_Toc75260034"/>
      <w:bookmarkStart w:id="2810" w:name="_Toc75275575"/>
      <w:bookmarkStart w:id="2811" w:name="_Toc75276086"/>
      <w:bookmarkStart w:id="2812" w:name="_Toc76541585"/>
      <w:bookmarkStart w:id="2813" w:name="_Toc82437354"/>
      <w:bookmarkStart w:id="2814" w:name="_Toc89944720"/>
      <w:bookmarkStart w:id="2815" w:name="_Toc98753738"/>
      <w:bookmarkStart w:id="2816" w:name="_Toc106180724"/>
      <w:bookmarkStart w:id="2817" w:name="_Toc114150761"/>
      <w:bookmarkStart w:id="2818" w:name="_Toc124151164"/>
      <w:bookmarkStart w:id="2819" w:name="_Toc124151684"/>
      <w:bookmarkStart w:id="2820" w:name="_Toc124152204"/>
      <w:bookmarkStart w:id="2821" w:name="_Toc130396736"/>
      <w:bookmarkStart w:id="2822" w:name="_Toc130397256"/>
      <w:bookmarkStart w:id="2823" w:name="_Toc137558360"/>
      <w:bookmarkStart w:id="2824" w:name="_Toc138862185"/>
      <w:bookmarkStart w:id="2825" w:name="_Toc145532242"/>
      <w:bookmarkStart w:id="2826" w:name="_Toc163218655"/>
      <w:bookmarkStart w:id="2827" w:name="_Toc176701986"/>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828" w:name="_Toc73962858"/>
      <w:bookmarkStart w:id="2829" w:name="_Toc75260035"/>
      <w:bookmarkStart w:id="2830" w:name="_Toc75275576"/>
      <w:bookmarkStart w:id="2831" w:name="_Toc75276087"/>
      <w:bookmarkStart w:id="2832" w:name="_Toc76541586"/>
      <w:bookmarkStart w:id="2833" w:name="_Toc82437355"/>
      <w:bookmarkStart w:id="2834" w:name="_Toc89944721"/>
      <w:bookmarkStart w:id="2835" w:name="_Toc98753739"/>
      <w:bookmarkStart w:id="2836" w:name="_Toc106180725"/>
      <w:bookmarkStart w:id="2837" w:name="_Toc114150762"/>
      <w:bookmarkStart w:id="2838" w:name="_Toc124151165"/>
      <w:bookmarkStart w:id="2839" w:name="_Toc124151685"/>
      <w:bookmarkStart w:id="2840" w:name="_Toc124152205"/>
      <w:bookmarkStart w:id="2841" w:name="_Toc130396737"/>
      <w:bookmarkStart w:id="2842" w:name="_Toc130397257"/>
      <w:bookmarkStart w:id="2843" w:name="_Toc137558361"/>
      <w:bookmarkStart w:id="2844" w:name="_Toc138862186"/>
      <w:bookmarkStart w:id="2845" w:name="_Toc145532243"/>
      <w:bookmarkStart w:id="2846" w:name="_Toc163218656"/>
      <w:bookmarkStart w:id="2847" w:name="_Toc176701987"/>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848" w:name="_Toc73962859"/>
      <w:bookmarkStart w:id="2849" w:name="_Toc75260036"/>
      <w:bookmarkStart w:id="2850" w:name="_Toc75275577"/>
      <w:bookmarkStart w:id="2851" w:name="_Toc75276088"/>
      <w:bookmarkStart w:id="2852" w:name="_Toc76541587"/>
      <w:bookmarkStart w:id="2853" w:name="_Toc82437356"/>
      <w:bookmarkStart w:id="2854" w:name="_Toc89944722"/>
      <w:bookmarkStart w:id="2855" w:name="_Toc98753740"/>
      <w:bookmarkStart w:id="2856" w:name="_Toc106180726"/>
      <w:bookmarkStart w:id="2857" w:name="_Toc114150763"/>
      <w:bookmarkStart w:id="2858" w:name="_Toc124151166"/>
      <w:bookmarkStart w:id="2859" w:name="_Toc124151686"/>
      <w:bookmarkStart w:id="2860" w:name="_Toc124152206"/>
      <w:bookmarkStart w:id="2861" w:name="_Toc130396738"/>
      <w:bookmarkStart w:id="2862" w:name="_Toc130397258"/>
      <w:bookmarkStart w:id="2863" w:name="_Toc137558362"/>
      <w:bookmarkStart w:id="2864" w:name="_Toc138862187"/>
      <w:bookmarkStart w:id="2865" w:name="_Toc145532244"/>
      <w:bookmarkStart w:id="2866" w:name="_Toc163218657"/>
      <w:bookmarkStart w:id="2867" w:name="_Toc176701988"/>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868" w:name="_Toc73962860"/>
      <w:bookmarkStart w:id="2869" w:name="_Toc75260037"/>
      <w:bookmarkStart w:id="2870" w:name="_Toc75275578"/>
      <w:bookmarkStart w:id="2871" w:name="_Toc75276089"/>
      <w:bookmarkStart w:id="2872" w:name="_Toc76541588"/>
      <w:bookmarkStart w:id="2873" w:name="_Toc82437357"/>
      <w:bookmarkStart w:id="2874" w:name="_Toc89944723"/>
      <w:bookmarkStart w:id="2875" w:name="_Toc98753741"/>
      <w:bookmarkStart w:id="2876" w:name="_Toc106180727"/>
      <w:bookmarkStart w:id="2877" w:name="_Toc114150764"/>
      <w:bookmarkStart w:id="2878" w:name="_Toc124151167"/>
      <w:bookmarkStart w:id="2879" w:name="_Toc124151687"/>
      <w:bookmarkStart w:id="2880" w:name="_Toc124152207"/>
      <w:bookmarkStart w:id="2881" w:name="_Toc130396739"/>
      <w:bookmarkStart w:id="2882" w:name="_Toc130397259"/>
      <w:bookmarkStart w:id="2883" w:name="_Toc137558363"/>
      <w:bookmarkStart w:id="2884" w:name="_Toc138862188"/>
      <w:bookmarkStart w:id="2885" w:name="_Toc145532245"/>
      <w:bookmarkStart w:id="2886" w:name="_Toc163218658"/>
      <w:bookmarkStart w:id="2887" w:name="_Toc176701989"/>
      <w:r w:rsidRPr="00BE5108">
        <w:t>6.5.2.</w:t>
      </w:r>
      <w:r w:rsidRPr="00BE5108">
        <w:rPr>
          <w:rFonts w:eastAsiaTheme="minorEastAsia" w:hint="eastAsia"/>
        </w:rPr>
        <w:t>2</w:t>
      </w:r>
      <w:r w:rsidRPr="00BE5108">
        <w:tab/>
      </w:r>
      <w:r w:rsidRPr="00BE5108">
        <w:rPr>
          <w:rFonts w:eastAsiaTheme="minorEastAsia" w:hint="eastAsia"/>
        </w:rPr>
        <w:t>IAB-MT frequency error</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0D25EC8A" w14:textId="77777777" w:rsidR="00AD1976" w:rsidRPr="00BE5108" w:rsidRDefault="00AD1976" w:rsidP="00EF3135">
      <w:pPr>
        <w:pStyle w:val="Heading5"/>
        <w:rPr>
          <w:rFonts w:eastAsiaTheme="minorEastAsia"/>
        </w:rPr>
      </w:pPr>
      <w:bookmarkStart w:id="2888" w:name="_Toc73962861"/>
      <w:bookmarkStart w:id="2889" w:name="_Toc75260038"/>
      <w:bookmarkStart w:id="2890" w:name="_Toc75275579"/>
      <w:bookmarkStart w:id="2891" w:name="_Toc75276090"/>
      <w:bookmarkStart w:id="2892" w:name="_Toc76541589"/>
      <w:bookmarkStart w:id="2893" w:name="_Toc82437358"/>
      <w:bookmarkStart w:id="2894" w:name="_Toc89944724"/>
      <w:bookmarkStart w:id="2895" w:name="_Toc98753742"/>
      <w:bookmarkStart w:id="2896" w:name="_Toc106180728"/>
      <w:bookmarkStart w:id="2897" w:name="_Toc114150765"/>
      <w:bookmarkStart w:id="2898" w:name="_Toc124151168"/>
      <w:bookmarkStart w:id="2899" w:name="_Toc124151688"/>
      <w:bookmarkStart w:id="2900" w:name="_Toc124152208"/>
      <w:bookmarkStart w:id="2901" w:name="_Toc130396740"/>
      <w:bookmarkStart w:id="2902" w:name="_Toc130397260"/>
      <w:bookmarkStart w:id="2903" w:name="_Toc137558364"/>
      <w:bookmarkStart w:id="2904" w:name="_Toc138862189"/>
      <w:bookmarkStart w:id="2905" w:name="_Toc145532246"/>
      <w:bookmarkStart w:id="2906" w:name="_Toc163218659"/>
      <w:bookmarkStart w:id="2907" w:name="_Toc176701990"/>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908" w:name="_Toc73962862"/>
      <w:bookmarkStart w:id="2909" w:name="_Toc75260039"/>
      <w:bookmarkStart w:id="2910" w:name="_Toc75275580"/>
      <w:bookmarkStart w:id="2911" w:name="_Toc75276091"/>
      <w:bookmarkStart w:id="2912" w:name="_Toc76541590"/>
      <w:bookmarkStart w:id="2913" w:name="_Toc82437359"/>
      <w:bookmarkStart w:id="2914" w:name="_Toc89944725"/>
      <w:bookmarkStart w:id="2915" w:name="_Toc98753743"/>
      <w:bookmarkStart w:id="2916" w:name="_Toc106180729"/>
      <w:bookmarkStart w:id="2917" w:name="_Toc114150766"/>
      <w:bookmarkStart w:id="2918" w:name="_Toc124151169"/>
      <w:bookmarkStart w:id="2919" w:name="_Toc124151689"/>
      <w:bookmarkStart w:id="2920" w:name="_Toc124152209"/>
      <w:bookmarkStart w:id="2921" w:name="_Toc130396741"/>
      <w:bookmarkStart w:id="2922" w:name="_Toc130397261"/>
      <w:bookmarkStart w:id="2923" w:name="_Toc137558365"/>
      <w:bookmarkStart w:id="2924" w:name="_Toc138862190"/>
      <w:bookmarkStart w:id="2925" w:name="_Toc145532247"/>
      <w:bookmarkStart w:id="2926" w:name="_Toc163218660"/>
      <w:bookmarkStart w:id="2927" w:name="_Toc176701991"/>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928" w:name="_Toc73962863"/>
      <w:bookmarkStart w:id="2929" w:name="_Toc75260040"/>
      <w:bookmarkStart w:id="2930" w:name="_Toc75275581"/>
      <w:bookmarkStart w:id="2931" w:name="_Toc75276092"/>
      <w:bookmarkStart w:id="2932" w:name="_Toc76541591"/>
      <w:bookmarkStart w:id="2933" w:name="_Toc82437360"/>
      <w:bookmarkStart w:id="2934" w:name="_Toc89944726"/>
      <w:bookmarkStart w:id="2935" w:name="_Toc98753744"/>
      <w:bookmarkStart w:id="2936" w:name="_Toc106180730"/>
      <w:bookmarkStart w:id="2937" w:name="_Toc114150767"/>
      <w:bookmarkStart w:id="2938" w:name="_Toc124151170"/>
      <w:bookmarkStart w:id="2939" w:name="_Toc124151690"/>
      <w:bookmarkStart w:id="2940" w:name="_Toc124152210"/>
      <w:bookmarkStart w:id="2941" w:name="_Toc130396742"/>
      <w:bookmarkStart w:id="2942" w:name="_Toc130397262"/>
      <w:bookmarkStart w:id="2943" w:name="_Toc137558366"/>
      <w:bookmarkStart w:id="2944" w:name="_Toc138862191"/>
      <w:bookmarkStart w:id="2945" w:name="_Toc145532248"/>
      <w:bookmarkStart w:id="2946" w:name="_Toc163218661"/>
      <w:bookmarkStart w:id="2947" w:name="_Toc176701992"/>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948" w:name="_Toc73962864"/>
      <w:bookmarkStart w:id="2949" w:name="_Toc75260041"/>
      <w:bookmarkStart w:id="2950" w:name="_Toc75275582"/>
      <w:bookmarkStart w:id="2951" w:name="_Toc75276093"/>
      <w:bookmarkStart w:id="2952" w:name="_Toc76541592"/>
      <w:bookmarkStart w:id="2953" w:name="_Toc82437361"/>
      <w:bookmarkStart w:id="2954" w:name="_Toc89944727"/>
      <w:bookmarkStart w:id="2955" w:name="_Toc98753745"/>
      <w:bookmarkStart w:id="2956" w:name="_Toc106180731"/>
      <w:bookmarkStart w:id="2957" w:name="_Toc114150768"/>
      <w:bookmarkStart w:id="2958" w:name="_Toc124151171"/>
      <w:bookmarkStart w:id="2959" w:name="_Toc124151691"/>
      <w:bookmarkStart w:id="2960" w:name="_Toc124152211"/>
      <w:bookmarkStart w:id="2961" w:name="_Toc130396743"/>
      <w:bookmarkStart w:id="2962" w:name="_Toc130397263"/>
      <w:bookmarkStart w:id="2963" w:name="_Toc137558367"/>
      <w:bookmarkStart w:id="2964" w:name="_Toc138862192"/>
      <w:bookmarkStart w:id="2965" w:name="_Toc145532249"/>
      <w:bookmarkStart w:id="2966" w:name="_Toc163218662"/>
      <w:bookmarkStart w:id="2967" w:name="_Toc176701993"/>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968" w:name="_Toc73962865"/>
      <w:bookmarkStart w:id="2969" w:name="_Toc75260042"/>
      <w:bookmarkStart w:id="2970" w:name="_Toc75275583"/>
      <w:bookmarkStart w:id="2971" w:name="_Toc75276094"/>
      <w:bookmarkStart w:id="2972" w:name="_Toc76541593"/>
      <w:bookmarkStart w:id="2973" w:name="_Toc82437362"/>
      <w:bookmarkStart w:id="2974" w:name="_Toc89944728"/>
      <w:bookmarkStart w:id="2975" w:name="_Toc98753746"/>
      <w:bookmarkStart w:id="2976" w:name="_Toc106180732"/>
      <w:bookmarkStart w:id="2977" w:name="_Toc114150769"/>
      <w:bookmarkStart w:id="2978" w:name="_Toc124151172"/>
      <w:bookmarkStart w:id="2979" w:name="_Toc124151692"/>
      <w:bookmarkStart w:id="2980" w:name="_Toc124152212"/>
      <w:bookmarkStart w:id="2981" w:name="_Toc130396744"/>
      <w:bookmarkStart w:id="2982" w:name="_Toc130397264"/>
      <w:bookmarkStart w:id="2983" w:name="_Toc137558368"/>
      <w:bookmarkStart w:id="2984" w:name="_Toc138862193"/>
      <w:bookmarkStart w:id="2985" w:name="_Toc145532250"/>
      <w:bookmarkStart w:id="2986" w:name="_Toc163218663"/>
      <w:bookmarkStart w:id="2987" w:name="_Toc176701994"/>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988" w:name="_Toc73962866"/>
      <w:bookmarkStart w:id="2989" w:name="_Toc75260043"/>
      <w:bookmarkStart w:id="2990" w:name="_Toc75275584"/>
      <w:bookmarkStart w:id="2991" w:name="_Toc75276095"/>
      <w:bookmarkStart w:id="2992" w:name="_Toc76541594"/>
      <w:bookmarkStart w:id="2993" w:name="_Toc82437363"/>
      <w:bookmarkStart w:id="2994" w:name="_Toc89944729"/>
      <w:bookmarkStart w:id="2995" w:name="_Toc98753747"/>
      <w:bookmarkStart w:id="2996" w:name="_Toc106180733"/>
      <w:bookmarkStart w:id="2997" w:name="_Toc114150770"/>
      <w:bookmarkStart w:id="2998" w:name="_Toc124151173"/>
      <w:bookmarkStart w:id="2999" w:name="_Toc124151693"/>
      <w:bookmarkStart w:id="3000" w:name="_Toc124152213"/>
      <w:bookmarkStart w:id="3001" w:name="_Toc130396745"/>
      <w:bookmarkStart w:id="3002" w:name="_Toc130397265"/>
      <w:bookmarkStart w:id="3003" w:name="_Toc137558369"/>
      <w:bookmarkStart w:id="3004" w:name="_Toc138862194"/>
      <w:bookmarkStart w:id="3005" w:name="_Toc145532251"/>
      <w:bookmarkStart w:id="3006" w:name="_Toc163218664"/>
      <w:bookmarkStart w:id="3007" w:name="_Toc176701995"/>
      <w:r w:rsidRPr="00BE5108">
        <w:rPr>
          <w:rFonts w:eastAsiaTheme="minorEastAsia"/>
        </w:rPr>
        <w:t>6.5.3</w:t>
      </w:r>
      <w:r w:rsidRPr="00BE5108">
        <w:rPr>
          <w:rFonts w:eastAsiaTheme="minorEastAsia"/>
        </w:rPr>
        <w:tab/>
        <w:t>Modulation quality</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D398AA6" w14:textId="77777777" w:rsidR="00AD1976" w:rsidRPr="00BE5108" w:rsidRDefault="00AD1976" w:rsidP="00EF3135">
      <w:pPr>
        <w:pStyle w:val="Heading4"/>
        <w:rPr>
          <w:rFonts w:eastAsiaTheme="minorEastAsia"/>
          <w:lang w:eastAsia="ja-JP"/>
        </w:rPr>
      </w:pPr>
      <w:bookmarkStart w:id="3008" w:name="_Toc73962867"/>
      <w:bookmarkStart w:id="3009" w:name="_Toc75260044"/>
      <w:bookmarkStart w:id="3010" w:name="_Toc75275585"/>
      <w:bookmarkStart w:id="3011" w:name="_Toc75276096"/>
      <w:bookmarkStart w:id="3012" w:name="_Toc76541595"/>
      <w:bookmarkStart w:id="3013" w:name="_Toc82437364"/>
      <w:bookmarkStart w:id="3014" w:name="_Toc89944730"/>
      <w:bookmarkStart w:id="3015" w:name="_Toc98753748"/>
      <w:bookmarkStart w:id="3016" w:name="_Toc106180734"/>
      <w:bookmarkStart w:id="3017" w:name="_Toc114150771"/>
      <w:bookmarkStart w:id="3018" w:name="_Toc124151174"/>
      <w:bookmarkStart w:id="3019" w:name="_Toc124151694"/>
      <w:bookmarkStart w:id="3020" w:name="_Toc124152214"/>
      <w:bookmarkStart w:id="3021" w:name="_Toc130396746"/>
      <w:bookmarkStart w:id="3022" w:name="_Toc130397266"/>
      <w:bookmarkStart w:id="3023" w:name="_Toc137558370"/>
      <w:bookmarkStart w:id="3024" w:name="_Toc138862195"/>
      <w:bookmarkStart w:id="3025" w:name="_Toc145532252"/>
      <w:bookmarkStart w:id="3026" w:name="_Toc163218665"/>
      <w:bookmarkStart w:id="3027" w:name="_Toc176701996"/>
      <w:r w:rsidRPr="00BE5108">
        <w:rPr>
          <w:rFonts w:eastAsiaTheme="minorEastAsia"/>
        </w:rPr>
        <w:t>6.5.3.1</w:t>
      </w:r>
      <w:r w:rsidRPr="00BE5108">
        <w:rPr>
          <w:rFonts w:eastAsiaTheme="minorEastAsia"/>
        </w:rPr>
        <w:tab/>
        <w:t>Definition and applicability</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028" w:name="_Toc73962868"/>
      <w:bookmarkStart w:id="3029" w:name="_Toc75260045"/>
      <w:bookmarkStart w:id="3030" w:name="_Toc75275586"/>
      <w:bookmarkStart w:id="3031" w:name="_Toc75276097"/>
      <w:bookmarkStart w:id="3032" w:name="_Toc76541596"/>
      <w:bookmarkStart w:id="3033" w:name="_Toc82437365"/>
      <w:bookmarkStart w:id="3034" w:name="_Toc89944731"/>
      <w:bookmarkStart w:id="3035" w:name="_Toc98753749"/>
      <w:bookmarkStart w:id="3036" w:name="_Toc106180735"/>
      <w:bookmarkStart w:id="3037" w:name="_Toc114150772"/>
      <w:bookmarkStart w:id="3038" w:name="_Toc124151175"/>
      <w:bookmarkStart w:id="3039" w:name="_Toc124151695"/>
      <w:bookmarkStart w:id="3040" w:name="_Toc124152215"/>
      <w:bookmarkStart w:id="3041" w:name="_Toc130396747"/>
      <w:bookmarkStart w:id="3042" w:name="_Toc130397267"/>
      <w:bookmarkStart w:id="3043" w:name="_Toc137558371"/>
      <w:bookmarkStart w:id="3044" w:name="_Toc138862196"/>
      <w:bookmarkStart w:id="3045" w:name="_Toc145532253"/>
      <w:bookmarkStart w:id="3046" w:name="_Toc163218666"/>
      <w:bookmarkStart w:id="3047" w:name="_Toc176701997"/>
      <w:r w:rsidRPr="00BE5108">
        <w:rPr>
          <w:rFonts w:eastAsiaTheme="minorEastAsia"/>
        </w:rPr>
        <w:t>6.5.3.2</w:t>
      </w:r>
      <w:r w:rsidRPr="00BE5108">
        <w:rPr>
          <w:rFonts w:eastAsiaTheme="minorEastAsia"/>
        </w:rPr>
        <w:tab/>
        <w:t>Minimum Requirement</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048" w:name="_Toc73962869"/>
      <w:bookmarkStart w:id="3049" w:name="_Toc75260046"/>
      <w:bookmarkStart w:id="3050" w:name="_Toc75275587"/>
      <w:bookmarkStart w:id="3051" w:name="_Toc75276098"/>
      <w:bookmarkStart w:id="3052" w:name="_Toc76541597"/>
      <w:bookmarkStart w:id="3053" w:name="_Toc82437366"/>
      <w:bookmarkStart w:id="3054" w:name="_Toc89944732"/>
      <w:bookmarkStart w:id="3055" w:name="_Toc98753750"/>
      <w:bookmarkStart w:id="3056" w:name="_Toc106180736"/>
      <w:bookmarkStart w:id="3057" w:name="_Toc114150773"/>
      <w:bookmarkStart w:id="3058" w:name="_Toc124151176"/>
      <w:bookmarkStart w:id="3059" w:name="_Toc124151696"/>
      <w:bookmarkStart w:id="3060" w:name="_Toc124152216"/>
      <w:bookmarkStart w:id="3061" w:name="_Toc130396748"/>
      <w:bookmarkStart w:id="3062" w:name="_Toc130397268"/>
      <w:bookmarkStart w:id="3063" w:name="_Toc137558372"/>
      <w:bookmarkStart w:id="3064" w:name="_Toc138862197"/>
      <w:bookmarkStart w:id="3065" w:name="_Toc145532254"/>
      <w:bookmarkStart w:id="3066" w:name="_Toc163218667"/>
      <w:bookmarkStart w:id="3067" w:name="_Toc176701998"/>
      <w:r w:rsidRPr="00BE5108">
        <w:rPr>
          <w:rFonts w:eastAsiaTheme="minorEastAsia"/>
        </w:rPr>
        <w:t>6.5.3.3</w:t>
      </w:r>
      <w:r w:rsidRPr="00BE5108">
        <w:rPr>
          <w:rFonts w:eastAsiaTheme="minorEastAsia"/>
        </w:rPr>
        <w:tab/>
        <w:t>Test purpose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068" w:name="_Toc73962870"/>
      <w:bookmarkStart w:id="3069" w:name="_Toc75260047"/>
      <w:bookmarkStart w:id="3070" w:name="_Toc75275588"/>
      <w:bookmarkStart w:id="3071" w:name="_Toc75276099"/>
      <w:bookmarkStart w:id="3072" w:name="_Toc76541598"/>
      <w:bookmarkStart w:id="3073" w:name="_Toc82437367"/>
      <w:bookmarkStart w:id="3074" w:name="_Toc89944733"/>
      <w:bookmarkStart w:id="3075" w:name="_Toc98753751"/>
      <w:bookmarkStart w:id="3076" w:name="_Toc106180737"/>
      <w:bookmarkStart w:id="3077" w:name="_Toc114150774"/>
      <w:bookmarkStart w:id="3078" w:name="_Toc124151177"/>
      <w:bookmarkStart w:id="3079" w:name="_Toc124151697"/>
      <w:bookmarkStart w:id="3080" w:name="_Toc124152217"/>
      <w:bookmarkStart w:id="3081" w:name="_Toc130396749"/>
      <w:bookmarkStart w:id="3082" w:name="_Toc130397269"/>
      <w:bookmarkStart w:id="3083" w:name="_Toc137558373"/>
      <w:bookmarkStart w:id="3084" w:name="_Toc138862198"/>
      <w:bookmarkStart w:id="3085" w:name="_Toc145532255"/>
      <w:bookmarkStart w:id="3086" w:name="_Toc163218668"/>
      <w:bookmarkStart w:id="3087" w:name="_Toc176701999"/>
      <w:r w:rsidRPr="00BE5108">
        <w:rPr>
          <w:rFonts w:eastAsiaTheme="minorEastAsia"/>
        </w:rPr>
        <w:t>6.5.3.4</w:t>
      </w:r>
      <w:r w:rsidRPr="00BE5108">
        <w:rPr>
          <w:rFonts w:eastAsiaTheme="minorEastAsia"/>
        </w:rPr>
        <w:tab/>
        <w:t>Method of test</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68903429" w14:textId="77777777" w:rsidR="00AD1976" w:rsidRPr="00BE5108" w:rsidRDefault="00AD1976" w:rsidP="00EF3135">
      <w:pPr>
        <w:pStyle w:val="Heading5"/>
        <w:rPr>
          <w:rFonts w:eastAsiaTheme="minorEastAsia"/>
        </w:rPr>
      </w:pPr>
      <w:bookmarkStart w:id="3088" w:name="_Toc73962871"/>
      <w:bookmarkStart w:id="3089" w:name="_Toc75260048"/>
      <w:bookmarkStart w:id="3090" w:name="_Toc75275589"/>
      <w:bookmarkStart w:id="3091" w:name="_Toc75276100"/>
      <w:bookmarkStart w:id="3092" w:name="_Toc76541599"/>
      <w:bookmarkStart w:id="3093" w:name="_Toc82437368"/>
      <w:bookmarkStart w:id="3094" w:name="_Toc89944734"/>
      <w:bookmarkStart w:id="3095" w:name="_Toc98753752"/>
      <w:bookmarkStart w:id="3096" w:name="_Toc106180738"/>
      <w:bookmarkStart w:id="3097" w:name="_Toc114150775"/>
      <w:bookmarkStart w:id="3098" w:name="_Toc124151178"/>
      <w:bookmarkStart w:id="3099" w:name="_Toc124151698"/>
      <w:bookmarkStart w:id="3100" w:name="_Toc124152218"/>
      <w:bookmarkStart w:id="3101" w:name="_Toc130396750"/>
      <w:bookmarkStart w:id="3102" w:name="_Toc130397270"/>
      <w:bookmarkStart w:id="3103" w:name="_Toc137558374"/>
      <w:bookmarkStart w:id="3104" w:name="_Toc138862199"/>
      <w:bookmarkStart w:id="3105" w:name="_Toc145532256"/>
      <w:bookmarkStart w:id="3106" w:name="_Toc163218669"/>
      <w:bookmarkStart w:id="3107" w:name="_Toc176702000"/>
      <w:r w:rsidRPr="00BE5108">
        <w:rPr>
          <w:rFonts w:eastAsiaTheme="minorEastAsia"/>
        </w:rPr>
        <w:t>6.5.3.4.1</w:t>
      </w:r>
      <w:r w:rsidRPr="00BE5108">
        <w:rPr>
          <w:rFonts w:eastAsiaTheme="minorEastAsia"/>
        </w:rPr>
        <w:tab/>
        <w:t>Initial conditions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108" w:name="_Toc73962872"/>
      <w:bookmarkStart w:id="3109" w:name="_Toc75260049"/>
      <w:bookmarkStart w:id="3110" w:name="_Toc75275590"/>
      <w:bookmarkStart w:id="3111" w:name="_Toc75276101"/>
      <w:bookmarkStart w:id="3112" w:name="_Toc76541600"/>
      <w:bookmarkStart w:id="3113" w:name="_Toc82437369"/>
      <w:bookmarkStart w:id="3114" w:name="_Toc89944735"/>
      <w:bookmarkStart w:id="3115" w:name="_Toc98753753"/>
      <w:bookmarkStart w:id="3116" w:name="_Toc106180739"/>
      <w:bookmarkStart w:id="3117" w:name="_Toc114150776"/>
      <w:bookmarkStart w:id="3118" w:name="_Toc124151179"/>
      <w:bookmarkStart w:id="3119" w:name="_Toc124151699"/>
      <w:bookmarkStart w:id="3120" w:name="_Toc124152219"/>
      <w:bookmarkStart w:id="3121" w:name="_Toc130396751"/>
      <w:bookmarkStart w:id="3122" w:name="_Toc130397271"/>
      <w:bookmarkStart w:id="3123" w:name="_Toc137558375"/>
      <w:bookmarkStart w:id="3124" w:name="_Toc138862200"/>
      <w:bookmarkStart w:id="3125" w:name="_Toc145532257"/>
      <w:bookmarkStart w:id="3126" w:name="_Toc163218670"/>
      <w:bookmarkStart w:id="3127" w:name="_Toc176702001"/>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128" w:name="_Toc73962873"/>
      <w:bookmarkStart w:id="3129" w:name="_Toc75260050"/>
      <w:bookmarkStart w:id="3130" w:name="_Toc75275591"/>
      <w:bookmarkStart w:id="3131" w:name="_Toc75276102"/>
      <w:bookmarkStart w:id="3132" w:name="_Toc76541601"/>
      <w:bookmarkStart w:id="3133" w:name="_Toc82437370"/>
      <w:bookmarkStart w:id="3134" w:name="_Toc89944736"/>
      <w:bookmarkStart w:id="3135" w:name="_Toc98753754"/>
      <w:bookmarkStart w:id="3136" w:name="_Toc106180740"/>
      <w:bookmarkStart w:id="3137" w:name="_Toc114150777"/>
      <w:bookmarkStart w:id="3138" w:name="_Toc124151180"/>
      <w:bookmarkStart w:id="3139" w:name="_Toc124151700"/>
      <w:bookmarkStart w:id="3140" w:name="_Toc124152220"/>
      <w:bookmarkStart w:id="3141" w:name="_Toc130396752"/>
      <w:bookmarkStart w:id="3142" w:name="_Toc130397272"/>
      <w:bookmarkStart w:id="3143" w:name="_Toc137558376"/>
      <w:bookmarkStart w:id="3144" w:name="_Toc138862201"/>
      <w:bookmarkStart w:id="3145" w:name="_Toc145532258"/>
      <w:bookmarkStart w:id="3146" w:name="_Toc163218671"/>
      <w:bookmarkStart w:id="3147" w:name="_Toc176702002"/>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148" w:name="_Toc73962874"/>
      <w:bookmarkStart w:id="3149" w:name="_Toc75260051"/>
      <w:bookmarkStart w:id="3150" w:name="_Toc75275592"/>
      <w:bookmarkStart w:id="3151" w:name="_Toc75276103"/>
      <w:bookmarkStart w:id="3152" w:name="_Toc76541602"/>
      <w:bookmarkStart w:id="3153" w:name="_Toc82437371"/>
      <w:bookmarkStart w:id="3154" w:name="_Toc89944737"/>
      <w:bookmarkStart w:id="3155" w:name="_Toc98753755"/>
      <w:bookmarkStart w:id="3156" w:name="_Toc106180741"/>
      <w:bookmarkStart w:id="3157" w:name="_Toc114150778"/>
      <w:bookmarkStart w:id="3158" w:name="_Toc124151181"/>
      <w:bookmarkStart w:id="3159" w:name="_Toc124151701"/>
      <w:bookmarkStart w:id="3160" w:name="_Toc124152221"/>
      <w:bookmarkStart w:id="3161" w:name="_Toc130396753"/>
      <w:bookmarkStart w:id="3162" w:name="_Toc130397273"/>
      <w:bookmarkStart w:id="3163" w:name="_Toc137558377"/>
      <w:bookmarkStart w:id="3164" w:name="_Toc138862202"/>
      <w:bookmarkStart w:id="3165" w:name="_Toc145532259"/>
      <w:bookmarkStart w:id="3166" w:name="_Toc163218672"/>
      <w:bookmarkStart w:id="3167" w:name="_Toc176702003"/>
      <w:r w:rsidRPr="00BE5108">
        <w:rPr>
          <w:rFonts w:eastAsiaTheme="minorEastAsia"/>
        </w:rPr>
        <w:t>6.5.3.5</w:t>
      </w:r>
      <w:r w:rsidRPr="00BE5108">
        <w:rPr>
          <w:rFonts w:eastAsiaTheme="minorEastAsia"/>
        </w:rPr>
        <w:tab/>
        <w:t>Test requirements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168" w:name="_Toc73962875"/>
      <w:bookmarkStart w:id="3169" w:name="_Toc75260052"/>
      <w:bookmarkStart w:id="3170" w:name="_Toc75275593"/>
      <w:bookmarkStart w:id="3171" w:name="_Toc75276104"/>
      <w:bookmarkStart w:id="3172" w:name="_Toc76541603"/>
      <w:bookmarkStart w:id="3173" w:name="_Toc82437372"/>
      <w:bookmarkStart w:id="3174" w:name="_Toc89944738"/>
      <w:bookmarkStart w:id="3175" w:name="_Toc98753756"/>
      <w:bookmarkStart w:id="3176" w:name="_Toc106180742"/>
      <w:bookmarkStart w:id="3177" w:name="_Toc114150779"/>
      <w:bookmarkStart w:id="3178" w:name="_Toc124151182"/>
      <w:bookmarkStart w:id="3179" w:name="_Toc124151702"/>
      <w:bookmarkStart w:id="3180" w:name="_Toc124152222"/>
      <w:bookmarkStart w:id="3181" w:name="_Toc130396754"/>
      <w:bookmarkStart w:id="3182"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183" w:name="_Toc137558378"/>
      <w:bookmarkStart w:id="3184" w:name="_Toc138862203"/>
      <w:bookmarkStart w:id="3185" w:name="_Toc145532260"/>
      <w:bookmarkStart w:id="3186" w:name="_Toc163218673"/>
      <w:bookmarkStart w:id="3187" w:name="_Toc176702004"/>
      <w:r w:rsidRPr="00BE5108">
        <w:rPr>
          <w:rFonts w:eastAsiaTheme="minorEastAsia"/>
        </w:rPr>
        <w:t>6.5.4</w:t>
      </w:r>
      <w:r w:rsidRPr="00BE5108">
        <w:rPr>
          <w:rFonts w:eastAsiaTheme="minorEastAsia"/>
        </w:rPr>
        <w:tab/>
        <w:t>Time alignment error</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2A477E0" w14:textId="77777777" w:rsidR="00AD1976" w:rsidRPr="00BE5108" w:rsidRDefault="00AD1976" w:rsidP="00EF3135">
      <w:pPr>
        <w:pStyle w:val="Heading4"/>
        <w:rPr>
          <w:rFonts w:eastAsiaTheme="minorEastAsia"/>
        </w:rPr>
      </w:pPr>
      <w:bookmarkStart w:id="3188" w:name="_Toc73962876"/>
      <w:bookmarkStart w:id="3189" w:name="_Toc75260053"/>
      <w:bookmarkStart w:id="3190" w:name="_Toc75275594"/>
      <w:bookmarkStart w:id="3191" w:name="_Toc75276105"/>
      <w:bookmarkStart w:id="3192" w:name="_Toc76541604"/>
      <w:bookmarkStart w:id="3193" w:name="_Toc82437373"/>
      <w:bookmarkStart w:id="3194" w:name="_Toc89944739"/>
      <w:bookmarkStart w:id="3195" w:name="_Toc98753757"/>
      <w:bookmarkStart w:id="3196" w:name="_Toc106180743"/>
      <w:bookmarkStart w:id="3197" w:name="_Toc114150780"/>
      <w:bookmarkStart w:id="3198" w:name="_Toc124151183"/>
      <w:bookmarkStart w:id="3199" w:name="_Toc124151703"/>
      <w:bookmarkStart w:id="3200" w:name="_Toc124152223"/>
      <w:bookmarkStart w:id="3201" w:name="_Toc130396755"/>
      <w:bookmarkStart w:id="3202" w:name="_Toc130397275"/>
      <w:bookmarkStart w:id="3203" w:name="_Toc137558379"/>
      <w:bookmarkStart w:id="3204" w:name="_Toc138862204"/>
      <w:bookmarkStart w:id="3205" w:name="_Toc145532261"/>
      <w:bookmarkStart w:id="3206" w:name="_Toc163218674"/>
      <w:bookmarkStart w:id="3207" w:name="_Toc176702005"/>
      <w:r w:rsidRPr="00BE5108">
        <w:rPr>
          <w:rFonts w:eastAsiaTheme="minorEastAsia"/>
        </w:rPr>
        <w:t>6.5.4.1</w:t>
      </w:r>
      <w:r w:rsidRPr="00BE5108">
        <w:rPr>
          <w:rFonts w:eastAsiaTheme="minorEastAsia"/>
        </w:rPr>
        <w:tab/>
        <w:t>Definition and applicability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208" w:name="_Toc73962877"/>
      <w:bookmarkStart w:id="3209" w:name="_Toc75260054"/>
      <w:bookmarkStart w:id="3210" w:name="_Toc75275595"/>
      <w:bookmarkStart w:id="3211" w:name="_Toc75276106"/>
      <w:bookmarkStart w:id="3212" w:name="_Toc76541605"/>
      <w:bookmarkStart w:id="3213" w:name="_Toc82437374"/>
      <w:bookmarkStart w:id="3214" w:name="_Toc89944740"/>
      <w:bookmarkStart w:id="3215" w:name="_Toc98753758"/>
      <w:bookmarkStart w:id="3216" w:name="_Toc106180744"/>
      <w:bookmarkStart w:id="3217" w:name="_Toc114150781"/>
      <w:bookmarkStart w:id="3218" w:name="_Toc124151184"/>
      <w:bookmarkStart w:id="3219" w:name="_Toc124151704"/>
      <w:bookmarkStart w:id="3220" w:name="_Toc124152224"/>
      <w:bookmarkStart w:id="3221" w:name="_Toc130396756"/>
      <w:bookmarkStart w:id="3222" w:name="_Toc130397276"/>
      <w:bookmarkStart w:id="3223" w:name="_Toc137558380"/>
      <w:bookmarkStart w:id="3224" w:name="_Toc138862205"/>
      <w:bookmarkStart w:id="3225" w:name="_Toc145532262"/>
      <w:bookmarkStart w:id="3226" w:name="_Toc163218675"/>
      <w:bookmarkStart w:id="3227" w:name="_Toc176702006"/>
      <w:r w:rsidRPr="00BE5108">
        <w:rPr>
          <w:rFonts w:eastAsiaTheme="minorEastAsia"/>
        </w:rPr>
        <w:t>6.5.4.2</w:t>
      </w:r>
      <w:r w:rsidRPr="00BE5108">
        <w:rPr>
          <w:rFonts w:eastAsiaTheme="minorEastAsia"/>
        </w:rPr>
        <w:tab/>
        <w:t>Minimum requirement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228" w:name="_Toc73962878"/>
      <w:bookmarkStart w:id="3229" w:name="_Toc75260055"/>
      <w:bookmarkStart w:id="3230" w:name="_Toc75275596"/>
      <w:bookmarkStart w:id="3231" w:name="_Toc75276107"/>
      <w:bookmarkStart w:id="3232" w:name="_Toc76541606"/>
      <w:bookmarkStart w:id="3233" w:name="_Toc82437375"/>
      <w:bookmarkStart w:id="3234" w:name="_Toc89944741"/>
      <w:bookmarkStart w:id="3235" w:name="_Toc98753759"/>
      <w:bookmarkStart w:id="3236" w:name="_Toc106180745"/>
      <w:bookmarkStart w:id="3237" w:name="_Toc114150782"/>
      <w:bookmarkStart w:id="3238" w:name="_Toc124151185"/>
      <w:bookmarkStart w:id="3239" w:name="_Toc124151705"/>
      <w:bookmarkStart w:id="3240" w:name="_Toc124152225"/>
      <w:bookmarkStart w:id="3241" w:name="_Toc130396757"/>
      <w:bookmarkStart w:id="3242" w:name="_Toc130397277"/>
      <w:bookmarkStart w:id="3243" w:name="_Toc137558381"/>
      <w:bookmarkStart w:id="3244" w:name="_Toc138862206"/>
      <w:bookmarkStart w:id="3245" w:name="_Toc145532263"/>
      <w:bookmarkStart w:id="3246" w:name="_Toc163218676"/>
      <w:bookmarkStart w:id="3247" w:name="_Toc176702007"/>
      <w:r w:rsidRPr="00BE5108">
        <w:rPr>
          <w:rFonts w:eastAsiaTheme="minorEastAsia"/>
        </w:rPr>
        <w:lastRenderedPageBreak/>
        <w:t>6.5.4.3</w:t>
      </w:r>
      <w:r w:rsidRPr="00BE5108">
        <w:rPr>
          <w:rFonts w:eastAsiaTheme="minorEastAsia"/>
        </w:rPr>
        <w:tab/>
        <w:t>Test purpose</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248" w:name="_Toc73962879"/>
      <w:bookmarkStart w:id="3249" w:name="_Toc75260056"/>
      <w:bookmarkStart w:id="3250" w:name="_Toc75275597"/>
      <w:bookmarkStart w:id="3251" w:name="_Toc75276108"/>
      <w:bookmarkStart w:id="3252" w:name="_Toc76541607"/>
      <w:bookmarkStart w:id="3253" w:name="_Toc82437376"/>
      <w:bookmarkStart w:id="3254" w:name="_Toc89944742"/>
      <w:bookmarkStart w:id="3255" w:name="_Toc98753760"/>
      <w:bookmarkStart w:id="3256" w:name="_Toc106180746"/>
      <w:bookmarkStart w:id="3257" w:name="_Toc114150783"/>
      <w:bookmarkStart w:id="3258" w:name="_Toc124151186"/>
      <w:bookmarkStart w:id="3259" w:name="_Toc124151706"/>
      <w:bookmarkStart w:id="3260" w:name="_Toc124152226"/>
      <w:bookmarkStart w:id="3261" w:name="_Toc130396758"/>
      <w:bookmarkStart w:id="3262" w:name="_Toc130397278"/>
      <w:bookmarkStart w:id="3263" w:name="_Toc137558382"/>
      <w:bookmarkStart w:id="3264" w:name="_Toc138862207"/>
      <w:bookmarkStart w:id="3265" w:name="_Toc145532264"/>
      <w:bookmarkStart w:id="3266" w:name="_Toc163218677"/>
      <w:bookmarkStart w:id="3267" w:name="_Toc176702008"/>
      <w:r w:rsidRPr="00BE5108">
        <w:rPr>
          <w:rFonts w:eastAsiaTheme="minorEastAsia"/>
        </w:rPr>
        <w:t>6.5.4.4</w:t>
      </w:r>
      <w:r w:rsidRPr="00BE5108">
        <w:rPr>
          <w:rFonts w:eastAsiaTheme="minorEastAsia"/>
        </w:rPr>
        <w:tab/>
        <w:t>Method of test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7CB8E09C" w14:textId="77777777" w:rsidR="00AD1976" w:rsidRPr="00BE5108" w:rsidRDefault="00AD1976" w:rsidP="00EF3135">
      <w:pPr>
        <w:pStyle w:val="Heading5"/>
        <w:rPr>
          <w:rFonts w:eastAsiaTheme="minorEastAsia"/>
        </w:rPr>
      </w:pPr>
      <w:bookmarkStart w:id="3268" w:name="_Toc73962880"/>
      <w:bookmarkStart w:id="3269" w:name="_Toc75260057"/>
      <w:bookmarkStart w:id="3270" w:name="_Toc75275598"/>
      <w:bookmarkStart w:id="3271" w:name="_Toc75276109"/>
      <w:bookmarkStart w:id="3272" w:name="_Toc76541608"/>
      <w:bookmarkStart w:id="3273" w:name="_Toc82437377"/>
      <w:bookmarkStart w:id="3274" w:name="_Toc89944743"/>
      <w:bookmarkStart w:id="3275" w:name="_Toc98753761"/>
      <w:bookmarkStart w:id="3276" w:name="_Toc106180747"/>
      <w:bookmarkStart w:id="3277" w:name="_Toc114150784"/>
      <w:bookmarkStart w:id="3278" w:name="_Toc124151187"/>
      <w:bookmarkStart w:id="3279" w:name="_Toc124151707"/>
      <w:bookmarkStart w:id="3280" w:name="_Toc124152227"/>
      <w:bookmarkStart w:id="3281" w:name="_Toc130396759"/>
      <w:bookmarkStart w:id="3282" w:name="_Toc130397279"/>
      <w:bookmarkStart w:id="3283" w:name="_Toc137558383"/>
      <w:bookmarkStart w:id="3284" w:name="_Toc138862208"/>
      <w:bookmarkStart w:id="3285" w:name="_Toc145532265"/>
      <w:bookmarkStart w:id="3286" w:name="_Toc163218678"/>
      <w:bookmarkStart w:id="3287" w:name="_Toc176702009"/>
      <w:r w:rsidRPr="00BE5108">
        <w:rPr>
          <w:rFonts w:eastAsiaTheme="minorEastAsia"/>
        </w:rPr>
        <w:t>6.5.4.4.1</w:t>
      </w:r>
      <w:r w:rsidRPr="00BE5108">
        <w:rPr>
          <w:rFonts w:eastAsiaTheme="minorEastAsia"/>
        </w:rPr>
        <w:tab/>
        <w:t>Initial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288" w:name="_Toc73962881"/>
      <w:bookmarkStart w:id="3289" w:name="_Toc75260058"/>
      <w:bookmarkStart w:id="3290" w:name="_Toc75275599"/>
      <w:bookmarkStart w:id="3291" w:name="_Toc75276110"/>
      <w:bookmarkStart w:id="3292" w:name="_Toc76541609"/>
      <w:bookmarkStart w:id="3293" w:name="_Toc82437378"/>
      <w:bookmarkStart w:id="3294" w:name="_Toc89944744"/>
      <w:bookmarkStart w:id="3295" w:name="_Toc98753762"/>
      <w:bookmarkStart w:id="3296" w:name="_Toc106180748"/>
      <w:bookmarkStart w:id="3297" w:name="_Toc114150785"/>
      <w:bookmarkStart w:id="3298" w:name="_Toc124151188"/>
      <w:bookmarkStart w:id="3299" w:name="_Toc124151708"/>
      <w:bookmarkStart w:id="3300" w:name="_Toc124152228"/>
      <w:bookmarkStart w:id="3301" w:name="_Toc130396760"/>
      <w:bookmarkStart w:id="3302" w:name="_Toc130397280"/>
      <w:bookmarkStart w:id="3303" w:name="_Toc137558384"/>
      <w:bookmarkStart w:id="3304" w:name="_Toc138862209"/>
      <w:bookmarkStart w:id="3305" w:name="_Toc145532266"/>
      <w:bookmarkStart w:id="3306" w:name="_Toc163218679"/>
      <w:bookmarkStart w:id="3307" w:name="_Toc176702010"/>
      <w:r w:rsidRPr="00BE5108">
        <w:rPr>
          <w:rFonts w:eastAsiaTheme="minorEastAsia"/>
        </w:rPr>
        <w:t>6.5.4.4.2</w:t>
      </w:r>
      <w:r w:rsidRPr="00BE5108">
        <w:rPr>
          <w:rFonts w:eastAsiaTheme="minorEastAsia"/>
        </w:rPr>
        <w:tab/>
        <w:t>Procedure</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308" w:name="_Toc73962882"/>
      <w:bookmarkStart w:id="3309" w:name="_Toc75260059"/>
      <w:bookmarkStart w:id="3310" w:name="_Toc75275600"/>
      <w:bookmarkStart w:id="3311" w:name="_Toc75276111"/>
      <w:bookmarkStart w:id="3312" w:name="_Toc76541610"/>
      <w:bookmarkStart w:id="3313" w:name="_Toc82437379"/>
      <w:bookmarkStart w:id="3314" w:name="_Toc89944745"/>
      <w:bookmarkStart w:id="3315" w:name="_Toc98753763"/>
      <w:bookmarkStart w:id="3316" w:name="_Toc106180749"/>
      <w:bookmarkStart w:id="3317" w:name="_Toc114150786"/>
      <w:bookmarkStart w:id="3318" w:name="_Toc124151189"/>
      <w:bookmarkStart w:id="3319" w:name="_Toc124151709"/>
      <w:bookmarkStart w:id="3320" w:name="_Toc124152229"/>
      <w:bookmarkStart w:id="3321" w:name="_Toc130396761"/>
      <w:bookmarkStart w:id="3322" w:name="_Toc130397281"/>
      <w:bookmarkStart w:id="3323" w:name="_Toc137558385"/>
      <w:bookmarkStart w:id="3324" w:name="_Toc138862210"/>
      <w:bookmarkStart w:id="3325" w:name="_Toc145532267"/>
      <w:bookmarkStart w:id="3326" w:name="_Toc163218680"/>
      <w:bookmarkStart w:id="3327" w:name="_Toc176702011"/>
      <w:r w:rsidRPr="00BE5108">
        <w:rPr>
          <w:rFonts w:eastAsiaTheme="minorEastAsia"/>
        </w:rPr>
        <w:lastRenderedPageBreak/>
        <w:t>6.5.4.5</w:t>
      </w:r>
      <w:r w:rsidRPr="00BE5108">
        <w:rPr>
          <w:rFonts w:eastAsiaTheme="minorEastAsia"/>
        </w:rPr>
        <w:tab/>
        <w:t>Test requirement</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328" w:name="_Toc114150787"/>
      <w:bookmarkStart w:id="3329" w:name="_Toc124151190"/>
      <w:bookmarkStart w:id="3330" w:name="_Toc124151710"/>
      <w:bookmarkStart w:id="3331" w:name="_Toc124152230"/>
      <w:bookmarkStart w:id="3332" w:name="_Toc130396762"/>
      <w:bookmarkStart w:id="3333" w:name="_Toc130397282"/>
      <w:bookmarkStart w:id="3334" w:name="_Toc137558386"/>
      <w:bookmarkStart w:id="3335" w:name="_Toc138862211"/>
      <w:bookmarkStart w:id="3336" w:name="_Toc145532268"/>
      <w:bookmarkStart w:id="3337" w:name="_Toc163218681"/>
      <w:bookmarkStart w:id="3338" w:name="_Toc176702012"/>
      <w:r w:rsidRPr="004D4AB4">
        <w:t>6.5.5</w:t>
      </w:r>
      <w:r w:rsidRPr="004D4AB4">
        <w:tab/>
        <w:t>Timing error between IAB-DU and IAB-MT</w:t>
      </w:r>
      <w:bookmarkEnd w:id="3328"/>
      <w:bookmarkEnd w:id="3329"/>
      <w:bookmarkEnd w:id="3330"/>
      <w:bookmarkEnd w:id="3331"/>
      <w:bookmarkEnd w:id="3332"/>
      <w:bookmarkEnd w:id="3333"/>
      <w:bookmarkEnd w:id="3334"/>
      <w:bookmarkEnd w:id="3335"/>
      <w:bookmarkEnd w:id="3336"/>
      <w:bookmarkEnd w:id="3337"/>
      <w:bookmarkEnd w:id="3338"/>
    </w:p>
    <w:p w14:paraId="56E3CF9C" w14:textId="77777777" w:rsidR="001F72CA" w:rsidRPr="00994A55" w:rsidRDefault="001F72CA" w:rsidP="001F72CA">
      <w:pPr>
        <w:pStyle w:val="Heading4"/>
        <w:rPr>
          <w:rFonts w:eastAsia="DengXian"/>
        </w:rPr>
      </w:pPr>
      <w:bookmarkStart w:id="3339" w:name="_Toc114150788"/>
      <w:bookmarkStart w:id="3340" w:name="_Toc124151191"/>
      <w:bookmarkStart w:id="3341" w:name="_Toc124151711"/>
      <w:bookmarkStart w:id="3342" w:name="_Toc124152231"/>
      <w:bookmarkStart w:id="3343" w:name="_Toc130396763"/>
      <w:bookmarkStart w:id="3344" w:name="_Toc130397283"/>
      <w:bookmarkStart w:id="3345" w:name="_Toc137558387"/>
      <w:bookmarkStart w:id="3346" w:name="_Toc138862212"/>
      <w:bookmarkStart w:id="3347" w:name="_Toc145532269"/>
      <w:bookmarkStart w:id="3348" w:name="_Toc163218682"/>
      <w:bookmarkStart w:id="3349" w:name="_Toc176702013"/>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339"/>
      <w:bookmarkEnd w:id="3340"/>
      <w:bookmarkEnd w:id="3341"/>
      <w:bookmarkEnd w:id="3342"/>
      <w:bookmarkEnd w:id="3343"/>
      <w:bookmarkEnd w:id="3344"/>
      <w:bookmarkEnd w:id="3345"/>
      <w:bookmarkEnd w:id="3346"/>
      <w:bookmarkEnd w:id="3347"/>
      <w:bookmarkEnd w:id="3348"/>
      <w:bookmarkEnd w:id="3349"/>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350" w:name="_Toc114150789"/>
      <w:bookmarkStart w:id="3351" w:name="_Toc124151192"/>
      <w:bookmarkStart w:id="3352" w:name="_Toc124151712"/>
      <w:bookmarkStart w:id="3353" w:name="_Toc124152232"/>
      <w:bookmarkStart w:id="3354" w:name="_Toc130396764"/>
      <w:bookmarkStart w:id="3355" w:name="_Toc130397284"/>
      <w:bookmarkStart w:id="3356" w:name="_Toc137558388"/>
      <w:bookmarkStart w:id="3357" w:name="_Toc138862213"/>
      <w:bookmarkStart w:id="3358" w:name="_Toc145532270"/>
      <w:bookmarkStart w:id="3359" w:name="_Toc163218683"/>
      <w:bookmarkStart w:id="3360" w:name="_Toc176702014"/>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350"/>
      <w:bookmarkEnd w:id="3351"/>
      <w:bookmarkEnd w:id="3352"/>
      <w:bookmarkEnd w:id="3353"/>
      <w:bookmarkEnd w:id="3354"/>
      <w:bookmarkEnd w:id="3355"/>
      <w:bookmarkEnd w:id="3356"/>
      <w:bookmarkEnd w:id="3357"/>
      <w:bookmarkEnd w:id="3358"/>
      <w:bookmarkEnd w:id="3359"/>
      <w:bookmarkEnd w:id="3360"/>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361" w:name="_Toc114150790"/>
      <w:bookmarkStart w:id="3362" w:name="_Toc124151193"/>
      <w:bookmarkStart w:id="3363" w:name="_Toc124151713"/>
      <w:bookmarkStart w:id="3364" w:name="_Toc124152233"/>
      <w:bookmarkStart w:id="3365" w:name="_Toc130396765"/>
      <w:bookmarkStart w:id="3366" w:name="_Toc130397285"/>
      <w:bookmarkStart w:id="3367" w:name="_Toc137558389"/>
      <w:bookmarkStart w:id="3368" w:name="_Toc138862214"/>
      <w:bookmarkStart w:id="3369" w:name="_Toc145532271"/>
      <w:bookmarkStart w:id="3370" w:name="_Toc163218684"/>
      <w:bookmarkStart w:id="3371" w:name="_Toc176702015"/>
      <w:r w:rsidRPr="00994A55">
        <w:rPr>
          <w:rFonts w:eastAsia="DengXian"/>
        </w:rPr>
        <w:t>6.5.</w:t>
      </w:r>
      <w:r>
        <w:rPr>
          <w:rFonts w:eastAsia="DengXian"/>
        </w:rPr>
        <w:t>5</w:t>
      </w:r>
      <w:r w:rsidRPr="00994A55">
        <w:rPr>
          <w:rFonts w:eastAsia="DengXian"/>
        </w:rPr>
        <w:t>.3</w:t>
      </w:r>
      <w:r w:rsidRPr="00994A55">
        <w:rPr>
          <w:rFonts w:eastAsia="DengXian"/>
        </w:rPr>
        <w:tab/>
        <w:t>Test purpose</w:t>
      </w:r>
      <w:bookmarkEnd w:id="3361"/>
      <w:bookmarkEnd w:id="3362"/>
      <w:bookmarkEnd w:id="3363"/>
      <w:bookmarkEnd w:id="3364"/>
      <w:bookmarkEnd w:id="3365"/>
      <w:bookmarkEnd w:id="3366"/>
      <w:bookmarkEnd w:id="3367"/>
      <w:bookmarkEnd w:id="3368"/>
      <w:bookmarkEnd w:id="3369"/>
      <w:bookmarkEnd w:id="3370"/>
      <w:bookmarkEnd w:id="3371"/>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372" w:name="_Toc114150791"/>
      <w:bookmarkStart w:id="3373" w:name="_Toc124151194"/>
      <w:bookmarkStart w:id="3374" w:name="_Toc124151714"/>
      <w:bookmarkStart w:id="3375" w:name="_Toc124152234"/>
      <w:bookmarkStart w:id="3376" w:name="_Toc130396766"/>
      <w:bookmarkStart w:id="3377" w:name="_Toc130397286"/>
      <w:bookmarkStart w:id="3378" w:name="_Toc137558390"/>
      <w:bookmarkStart w:id="3379" w:name="_Toc138862215"/>
      <w:bookmarkStart w:id="3380" w:name="_Toc145532272"/>
      <w:bookmarkStart w:id="3381" w:name="_Toc163218685"/>
      <w:bookmarkStart w:id="3382" w:name="_Toc176702016"/>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372"/>
      <w:bookmarkEnd w:id="3373"/>
      <w:bookmarkEnd w:id="3374"/>
      <w:bookmarkEnd w:id="3375"/>
      <w:bookmarkEnd w:id="3376"/>
      <w:bookmarkEnd w:id="3377"/>
      <w:bookmarkEnd w:id="3378"/>
      <w:bookmarkEnd w:id="3379"/>
      <w:bookmarkEnd w:id="3380"/>
      <w:bookmarkEnd w:id="3381"/>
      <w:bookmarkEnd w:id="3382"/>
    </w:p>
    <w:p w14:paraId="754D576E" w14:textId="77777777" w:rsidR="001F72CA" w:rsidRPr="00994A55" w:rsidRDefault="001F72CA" w:rsidP="001F72CA">
      <w:pPr>
        <w:pStyle w:val="Heading5"/>
        <w:rPr>
          <w:rFonts w:eastAsia="DengXian"/>
        </w:rPr>
      </w:pPr>
      <w:bookmarkStart w:id="3383" w:name="_Toc114150792"/>
      <w:bookmarkStart w:id="3384" w:name="_Toc124151195"/>
      <w:bookmarkStart w:id="3385" w:name="_Toc124151715"/>
      <w:bookmarkStart w:id="3386" w:name="_Toc124152235"/>
      <w:bookmarkStart w:id="3387" w:name="_Toc130396767"/>
      <w:bookmarkStart w:id="3388" w:name="_Toc130397287"/>
      <w:bookmarkStart w:id="3389" w:name="_Toc137558391"/>
      <w:bookmarkStart w:id="3390" w:name="_Toc138862216"/>
      <w:bookmarkStart w:id="3391" w:name="_Toc145532273"/>
      <w:bookmarkStart w:id="3392" w:name="_Toc163218686"/>
      <w:bookmarkStart w:id="3393" w:name="_Toc176702017"/>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383"/>
      <w:bookmarkEnd w:id="3384"/>
      <w:bookmarkEnd w:id="3385"/>
      <w:bookmarkEnd w:id="3386"/>
      <w:bookmarkEnd w:id="3387"/>
      <w:bookmarkEnd w:id="3388"/>
      <w:bookmarkEnd w:id="3389"/>
      <w:bookmarkEnd w:id="3390"/>
      <w:bookmarkEnd w:id="3391"/>
      <w:bookmarkEnd w:id="3392"/>
      <w:bookmarkEnd w:id="3393"/>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394" w:name="_Toc114150793"/>
      <w:bookmarkStart w:id="3395" w:name="_Toc124151196"/>
      <w:bookmarkStart w:id="3396" w:name="_Toc124151716"/>
      <w:bookmarkStart w:id="3397" w:name="_Toc124152236"/>
      <w:bookmarkStart w:id="3398" w:name="_Toc130396768"/>
      <w:bookmarkStart w:id="3399" w:name="_Toc130397288"/>
      <w:bookmarkStart w:id="3400" w:name="_Toc137558392"/>
      <w:bookmarkStart w:id="3401" w:name="_Toc138862217"/>
      <w:bookmarkStart w:id="3402" w:name="_Toc145532274"/>
      <w:bookmarkStart w:id="3403" w:name="_Toc163218687"/>
      <w:bookmarkStart w:id="3404" w:name="_Toc176702018"/>
      <w:r w:rsidRPr="00994A55">
        <w:rPr>
          <w:rFonts w:eastAsia="DengXian"/>
        </w:rPr>
        <w:t>6.5.</w:t>
      </w:r>
      <w:r>
        <w:rPr>
          <w:rFonts w:eastAsia="DengXian"/>
        </w:rPr>
        <w:t>5</w:t>
      </w:r>
      <w:r w:rsidRPr="00994A55">
        <w:rPr>
          <w:rFonts w:eastAsia="DengXian"/>
        </w:rPr>
        <w:t>.4.2</w:t>
      </w:r>
      <w:r w:rsidRPr="00994A55">
        <w:rPr>
          <w:rFonts w:eastAsia="DengXian"/>
        </w:rPr>
        <w:tab/>
        <w:t>Procedure</w:t>
      </w:r>
      <w:bookmarkEnd w:id="3394"/>
      <w:bookmarkEnd w:id="3395"/>
      <w:bookmarkEnd w:id="3396"/>
      <w:bookmarkEnd w:id="3397"/>
      <w:bookmarkEnd w:id="3398"/>
      <w:bookmarkEnd w:id="3399"/>
      <w:bookmarkEnd w:id="3400"/>
      <w:bookmarkEnd w:id="3401"/>
      <w:bookmarkEnd w:id="3402"/>
      <w:bookmarkEnd w:id="3403"/>
      <w:bookmarkEnd w:id="3404"/>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405" w:name="_Toc114150794"/>
      <w:bookmarkStart w:id="3406" w:name="_Toc124151197"/>
      <w:bookmarkStart w:id="3407" w:name="_Toc124151717"/>
      <w:bookmarkStart w:id="3408" w:name="_Toc124152237"/>
      <w:bookmarkStart w:id="3409" w:name="_Toc130396769"/>
      <w:bookmarkStart w:id="3410" w:name="_Toc130397289"/>
      <w:bookmarkStart w:id="3411" w:name="_Toc137558393"/>
      <w:bookmarkStart w:id="3412" w:name="_Toc138862218"/>
      <w:bookmarkStart w:id="3413" w:name="_Toc145532275"/>
      <w:bookmarkStart w:id="3414" w:name="_Toc163218688"/>
      <w:bookmarkStart w:id="3415" w:name="_Toc176702019"/>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405"/>
      <w:bookmarkEnd w:id="3406"/>
      <w:bookmarkEnd w:id="3407"/>
      <w:bookmarkEnd w:id="3408"/>
      <w:bookmarkEnd w:id="3409"/>
      <w:bookmarkEnd w:id="3410"/>
      <w:bookmarkEnd w:id="3411"/>
      <w:bookmarkEnd w:id="3412"/>
      <w:bookmarkEnd w:id="3413"/>
      <w:bookmarkEnd w:id="3414"/>
      <w:bookmarkEnd w:id="3415"/>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416" w:name="_Toc73962883"/>
      <w:bookmarkStart w:id="3417" w:name="_Toc75260060"/>
      <w:bookmarkStart w:id="3418" w:name="_Toc75275601"/>
      <w:bookmarkStart w:id="3419" w:name="_Toc75276112"/>
      <w:bookmarkStart w:id="3420" w:name="_Toc76541611"/>
      <w:bookmarkStart w:id="3421" w:name="_Toc82437380"/>
      <w:bookmarkStart w:id="3422" w:name="_Toc89944746"/>
      <w:bookmarkStart w:id="3423" w:name="_Toc98753764"/>
      <w:bookmarkStart w:id="3424" w:name="_Toc106180750"/>
      <w:bookmarkStart w:id="3425" w:name="_Toc114150795"/>
      <w:bookmarkStart w:id="3426" w:name="_Toc124151198"/>
      <w:bookmarkStart w:id="3427" w:name="_Toc124151718"/>
      <w:bookmarkStart w:id="3428" w:name="_Toc124152238"/>
      <w:bookmarkStart w:id="3429" w:name="_Toc130396770"/>
      <w:bookmarkStart w:id="3430" w:name="_Toc130397290"/>
      <w:bookmarkStart w:id="3431" w:name="_Toc137558394"/>
      <w:bookmarkStart w:id="3432" w:name="_Toc138862219"/>
      <w:bookmarkStart w:id="3433" w:name="_Toc145532276"/>
      <w:bookmarkStart w:id="3434" w:name="_Toc163218689"/>
      <w:bookmarkStart w:id="3435" w:name="_Toc176702020"/>
      <w:r w:rsidRPr="00BE5108">
        <w:rPr>
          <w:rFonts w:eastAsiaTheme="minorEastAsia"/>
        </w:rPr>
        <w:t>6.6</w:t>
      </w:r>
      <w:r w:rsidRPr="00BE5108">
        <w:rPr>
          <w:rFonts w:eastAsiaTheme="minorEastAsia"/>
        </w:rPr>
        <w:tab/>
        <w:t>Unwanted emissions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7C66B71E" w14:textId="77777777" w:rsidR="008D3EE5" w:rsidRPr="00BE5108" w:rsidRDefault="008D3EE5" w:rsidP="008D3EE5">
      <w:pPr>
        <w:pStyle w:val="Heading3"/>
        <w:rPr>
          <w:rFonts w:eastAsiaTheme="minorEastAsia"/>
        </w:rPr>
      </w:pPr>
      <w:bookmarkStart w:id="3436" w:name="_Toc73962884"/>
      <w:bookmarkStart w:id="3437" w:name="_Toc75260061"/>
      <w:bookmarkStart w:id="3438" w:name="_Toc75275602"/>
      <w:bookmarkStart w:id="3439" w:name="_Toc75276113"/>
      <w:bookmarkStart w:id="3440" w:name="_Toc76541612"/>
      <w:bookmarkStart w:id="3441" w:name="_Toc82437381"/>
      <w:bookmarkStart w:id="3442" w:name="_Toc89944747"/>
      <w:bookmarkStart w:id="3443" w:name="_Toc98753765"/>
      <w:bookmarkStart w:id="3444" w:name="_Toc106180751"/>
      <w:bookmarkStart w:id="3445" w:name="_Toc114150796"/>
      <w:bookmarkStart w:id="3446" w:name="_Toc124151199"/>
      <w:bookmarkStart w:id="3447" w:name="_Toc124151719"/>
      <w:bookmarkStart w:id="3448" w:name="_Toc124152239"/>
      <w:bookmarkStart w:id="3449" w:name="_Toc130396771"/>
      <w:bookmarkStart w:id="3450" w:name="_Toc130397291"/>
      <w:bookmarkStart w:id="3451" w:name="_Toc137558395"/>
      <w:bookmarkStart w:id="3452" w:name="_Toc138862220"/>
      <w:bookmarkStart w:id="3453" w:name="_Toc145532277"/>
      <w:bookmarkStart w:id="3454" w:name="_Toc163218690"/>
      <w:bookmarkStart w:id="3455" w:name="_Toc176702021"/>
      <w:r w:rsidRPr="00BE5108">
        <w:rPr>
          <w:rFonts w:eastAsiaTheme="minorEastAsia"/>
        </w:rPr>
        <w:t>6.6.1</w:t>
      </w:r>
      <w:r w:rsidRPr="00BE5108">
        <w:rPr>
          <w:rFonts w:eastAsiaTheme="minorEastAsia"/>
        </w:rPr>
        <w:tab/>
        <w:t>General</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456" w:name="OLE_LINK95"/>
            <w:bookmarkStart w:id="3457"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458" w:name="OLE_LINK66"/>
            <w:bookmarkStart w:id="3459"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460" w:name="OLE_LINK21"/>
            <w:r w:rsidRPr="00BE5108">
              <w:rPr>
                <w:rFonts w:eastAsiaTheme="minorEastAsia"/>
              </w:rPr>
              <w:t>&lt;</w:t>
            </w:r>
            <w:r w:rsidR="00847BC2" w:rsidRPr="00BE5108">
              <w:rPr>
                <w:rFonts w:eastAsiaTheme="minorEastAsia"/>
              </w:rPr>
              <w:t xml:space="preserve"> </w:t>
            </w:r>
            <w:bookmarkEnd w:id="3460"/>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458"/>
            <w:bookmarkEnd w:id="3459"/>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461" w:name="OLE_LINK64"/>
            <w:bookmarkStart w:id="3462" w:name="OLE_LINK65"/>
            <w:r w:rsidRPr="00BE5108">
              <w:rPr>
                <w:rFonts w:eastAsiaTheme="minorEastAsia"/>
              </w:rPr>
              <w:t>10</w:t>
            </w:r>
            <w:r w:rsidR="00847BC2" w:rsidRPr="00BE5108">
              <w:rPr>
                <w:rFonts w:eastAsiaTheme="minorEastAsia"/>
              </w:rPr>
              <w:t xml:space="preserve"> </w:t>
            </w:r>
            <w:bookmarkEnd w:id="3461"/>
            <w:bookmarkEnd w:id="3462"/>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456"/>
      <w:bookmarkEnd w:id="3457"/>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463" w:name="_Toc73962885"/>
      <w:bookmarkStart w:id="3464" w:name="_Toc75260062"/>
      <w:bookmarkStart w:id="3465" w:name="_Toc75275603"/>
      <w:bookmarkStart w:id="3466" w:name="_Toc75276114"/>
      <w:bookmarkStart w:id="3467" w:name="_Toc76541613"/>
      <w:bookmarkStart w:id="3468" w:name="_Toc82437382"/>
      <w:bookmarkStart w:id="3469" w:name="_Toc89944748"/>
      <w:bookmarkStart w:id="3470" w:name="_Toc98753766"/>
      <w:bookmarkStart w:id="3471" w:name="_Toc106180752"/>
      <w:bookmarkStart w:id="3472" w:name="_Toc114150797"/>
      <w:bookmarkStart w:id="3473" w:name="_Toc124151200"/>
      <w:bookmarkStart w:id="3474" w:name="_Toc124151720"/>
      <w:bookmarkStart w:id="3475" w:name="_Toc124152240"/>
      <w:bookmarkStart w:id="3476" w:name="_Toc130396772"/>
      <w:bookmarkStart w:id="3477" w:name="_Toc130397292"/>
      <w:bookmarkStart w:id="3478" w:name="_Toc137558396"/>
      <w:bookmarkStart w:id="3479" w:name="_Toc138862221"/>
      <w:bookmarkStart w:id="3480" w:name="_Toc145532278"/>
      <w:bookmarkStart w:id="3481" w:name="_Toc163218691"/>
      <w:bookmarkStart w:id="3482" w:name="_Toc176702022"/>
      <w:r w:rsidRPr="00BE5108">
        <w:rPr>
          <w:rFonts w:eastAsiaTheme="minorEastAsia"/>
        </w:rPr>
        <w:lastRenderedPageBreak/>
        <w:t>6.6.2</w:t>
      </w:r>
      <w:r w:rsidRPr="00BE5108">
        <w:rPr>
          <w:rFonts w:eastAsiaTheme="minorEastAsia"/>
        </w:rPr>
        <w:tab/>
        <w:t>Occupied bandwidth</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1566C4B9" w14:textId="77777777" w:rsidR="008D3EE5" w:rsidRPr="00BE5108" w:rsidRDefault="008D3EE5" w:rsidP="008D3EE5">
      <w:pPr>
        <w:pStyle w:val="Heading4"/>
        <w:rPr>
          <w:rFonts w:eastAsiaTheme="minorEastAsia"/>
        </w:rPr>
      </w:pPr>
      <w:bookmarkStart w:id="3483" w:name="_Toc73962886"/>
      <w:bookmarkStart w:id="3484" w:name="_Toc75260063"/>
      <w:bookmarkStart w:id="3485" w:name="_Toc75275604"/>
      <w:bookmarkStart w:id="3486" w:name="_Toc75276115"/>
      <w:bookmarkStart w:id="3487" w:name="_Toc76541614"/>
      <w:bookmarkStart w:id="3488" w:name="_Toc82437383"/>
      <w:bookmarkStart w:id="3489" w:name="_Toc89944749"/>
      <w:bookmarkStart w:id="3490" w:name="_Toc98753767"/>
      <w:bookmarkStart w:id="3491" w:name="_Toc106180753"/>
      <w:bookmarkStart w:id="3492" w:name="_Toc114150798"/>
      <w:bookmarkStart w:id="3493" w:name="_Toc124151201"/>
      <w:bookmarkStart w:id="3494" w:name="_Toc124151721"/>
      <w:bookmarkStart w:id="3495" w:name="_Toc124152241"/>
      <w:bookmarkStart w:id="3496" w:name="_Toc130396773"/>
      <w:bookmarkStart w:id="3497" w:name="_Toc130397293"/>
      <w:bookmarkStart w:id="3498" w:name="_Toc137558397"/>
      <w:bookmarkStart w:id="3499" w:name="_Toc138862222"/>
      <w:bookmarkStart w:id="3500" w:name="_Toc145532279"/>
      <w:bookmarkStart w:id="3501" w:name="_Toc163218692"/>
      <w:bookmarkStart w:id="3502" w:name="_Toc176702023"/>
      <w:r w:rsidRPr="00BE5108">
        <w:rPr>
          <w:rFonts w:eastAsiaTheme="minorEastAsia"/>
        </w:rPr>
        <w:t>6.6.2.1</w:t>
      </w:r>
      <w:r w:rsidRPr="00BE5108">
        <w:rPr>
          <w:rFonts w:eastAsiaTheme="minorEastAsia"/>
        </w:rPr>
        <w:tab/>
        <w:t>General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503" w:name="_Toc73962887"/>
      <w:bookmarkStart w:id="3504" w:name="_Toc75260064"/>
      <w:bookmarkStart w:id="3505" w:name="_Toc75275605"/>
      <w:bookmarkStart w:id="3506" w:name="_Toc75276116"/>
      <w:bookmarkStart w:id="3507" w:name="_Toc76541615"/>
      <w:bookmarkStart w:id="3508" w:name="_Toc82437384"/>
      <w:bookmarkStart w:id="3509" w:name="_Toc89944750"/>
      <w:bookmarkStart w:id="3510" w:name="_Toc98753768"/>
      <w:bookmarkStart w:id="3511" w:name="_Toc106180754"/>
      <w:bookmarkStart w:id="3512" w:name="_Toc114150799"/>
      <w:bookmarkStart w:id="3513" w:name="_Toc124151202"/>
      <w:bookmarkStart w:id="3514" w:name="_Toc124151722"/>
      <w:bookmarkStart w:id="3515" w:name="_Toc124152242"/>
      <w:bookmarkStart w:id="3516" w:name="_Toc130396774"/>
      <w:bookmarkStart w:id="3517" w:name="_Toc130397294"/>
      <w:bookmarkStart w:id="3518" w:name="_Toc137558398"/>
      <w:bookmarkStart w:id="3519" w:name="_Toc138862223"/>
      <w:bookmarkStart w:id="3520" w:name="_Toc145532280"/>
      <w:bookmarkStart w:id="3521" w:name="_Toc163218693"/>
      <w:bookmarkStart w:id="3522" w:name="_Toc176702024"/>
      <w:r w:rsidRPr="00BE5108">
        <w:rPr>
          <w:rFonts w:eastAsia="MS Gothic"/>
          <w:lang w:eastAsia="zh-CN"/>
        </w:rPr>
        <w:t>6.6.2.2</w:t>
      </w:r>
      <w:r w:rsidRPr="00BE5108">
        <w:rPr>
          <w:rFonts w:eastAsia="MS Gothic"/>
          <w:lang w:eastAsia="zh-CN"/>
        </w:rPr>
        <w:tab/>
        <w:t>Minimum Requirements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523" w:name="_Toc73962888"/>
      <w:bookmarkStart w:id="3524" w:name="_Toc75260065"/>
      <w:bookmarkStart w:id="3525" w:name="_Toc75275606"/>
      <w:bookmarkStart w:id="3526" w:name="_Toc75276117"/>
      <w:bookmarkStart w:id="3527" w:name="_Toc76541616"/>
      <w:bookmarkStart w:id="3528" w:name="_Toc82437385"/>
      <w:bookmarkStart w:id="3529" w:name="_Toc89944751"/>
      <w:bookmarkStart w:id="3530" w:name="_Toc98753769"/>
      <w:bookmarkStart w:id="3531" w:name="_Toc106180755"/>
      <w:bookmarkStart w:id="3532" w:name="_Toc114150800"/>
      <w:bookmarkStart w:id="3533" w:name="_Toc124151203"/>
      <w:bookmarkStart w:id="3534" w:name="_Toc124151723"/>
      <w:bookmarkStart w:id="3535" w:name="_Toc124152243"/>
      <w:bookmarkStart w:id="3536" w:name="_Toc130396775"/>
      <w:bookmarkStart w:id="3537" w:name="_Toc130397295"/>
      <w:bookmarkStart w:id="3538" w:name="_Toc137558399"/>
      <w:bookmarkStart w:id="3539" w:name="_Toc138862224"/>
      <w:bookmarkStart w:id="3540" w:name="_Toc145532281"/>
      <w:bookmarkStart w:id="3541" w:name="_Toc163218694"/>
      <w:bookmarkStart w:id="3542" w:name="_Toc176702025"/>
      <w:r w:rsidRPr="00BE5108">
        <w:rPr>
          <w:rFonts w:eastAsiaTheme="minorEastAsia"/>
          <w:lang w:eastAsia="zh-CN"/>
        </w:rPr>
        <w:t>6.6.2.3</w:t>
      </w:r>
      <w:r w:rsidRPr="00BE5108">
        <w:rPr>
          <w:rFonts w:eastAsiaTheme="minorEastAsia"/>
          <w:lang w:eastAsia="zh-CN"/>
        </w:rPr>
        <w:tab/>
        <w:t>Test purpose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543" w:name="_Toc73962889"/>
      <w:bookmarkStart w:id="3544" w:name="_Toc75260066"/>
      <w:bookmarkStart w:id="3545" w:name="_Toc75275607"/>
      <w:bookmarkStart w:id="3546" w:name="_Toc75276118"/>
      <w:bookmarkStart w:id="3547" w:name="_Toc76541617"/>
      <w:bookmarkStart w:id="3548" w:name="_Toc82437386"/>
      <w:bookmarkStart w:id="3549" w:name="_Toc89944752"/>
      <w:bookmarkStart w:id="3550" w:name="_Toc98753770"/>
      <w:bookmarkStart w:id="3551" w:name="_Toc106180756"/>
      <w:bookmarkStart w:id="3552" w:name="_Toc114150801"/>
      <w:bookmarkStart w:id="3553" w:name="_Toc124151204"/>
      <w:bookmarkStart w:id="3554" w:name="_Toc124151724"/>
      <w:bookmarkStart w:id="3555" w:name="_Toc124152244"/>
      <w:bookmarkStart w:id="3556" w:name="_Toc130396776"/>
      <w:bookmarkStart w:id="3557" w:name="_Toc130397296"/>
      <w:bookmarkStart w:id="3558" w:name="_Toc137558400"/>
      <w:bookmarkStart w:id="3559" w:name="_Toc138862225"/>
      <w:bookmarkStart w:id="3560" w:name="_Toc145532282"/>
      <w:bookmarkStart w:id="3561" w:name="_Toc163218695"/>
      <w:bookmarkStart w:id="3562" w:name="_Toc176702026"/>
      <w:r w:rsidRPr="00BE5108">
        <w:rPr>
          <w:rFonts w:eastAsia="MS Gothic"/>
          <w:lang w:eastAsia="zh-CN"/>
        </w:rPr>
        <w:t>6.6.2.4</w:t>
      </w:r>
      <w:r w:rsidRPr="00BE5108">
        <w:rPr>
          <w:rFonts w:eastAsia="MS Gothic"/>
          <w:lang w:eastAsia="zh-CN"/>
        </w:rPr>
        <w:tab/>
        <w:t>Method of test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A00FCFA" w14:textId="77777777" w:rsidR="008D3EE5" w:rsidRPr="00BE5108" w:rsidRDefault="008D3EE5" w:rsidP="008D3EE5">
      <w:pPr>
        <w:pStyle w:val="Heading5"/>
        <w:rPr>
          <w:rFonts w:eastAsiaTheme="minorEastAsia"/>
          <w:lang w:eastAsia="zh-CN"/>
        </w:rPr>
      </w:pPr>
      <w:bookmarkStart w:id="3563" w:name="_Toc73962890"/>
      <w:bookmarkStart w:id="3564" w:name="_Toc75260067"/>
      <w:bookmarkStart w:id="3565" w:name="_Toc75275608"/>
      <w:bookmarkStart w:id="3566" w:name="_Toc75276119"/>
      <w:bookmarkStart w:id="3567" w:name="_Toc76541618"/>
      <w:bookmarkStart w:id="3568" w:name="_Toc82437387"/>
      <w:bookmarkStart w:id="3569" w:name="_Toc89944753"/>
      <w:bookmarkStart w:id="3570" w:name="_Toc98753771"/>
      <w:bookmarkStart w:id="3571" w:name="_Toc106180757"/>
      <w:bookmarkStart w:id="3572" w:name="_Toc114150802"/>
      <w:bookmarkStart w:id="3573" w:name="_Toc124151205"/>
      <w:bookmarkStart w:id="3574" w:name="_Toc124151725"/>
      <w:bookmarkStart w:id="3575" w:name="_Toc124152245"/>
      <w:bookmarkStart w:id="3576" w:name="_Toc130396777"/>
      <w:bookmarkStart w:id="3577" w:name="_Toc130397297"/>
      <w:bookmarkStart w:id="3578" w:name="_Toc137558401"/>
      <w:bookmarkStart w:id="3579" w:name="_Toc138862226"/>
      <w:bookmarkStart w:id="3580" w:name="_Toc145532283"/>
      <w:bookmarkStart w:id="3581" w:name="_Toc163218696"/>
      <w:bookmarkStart w:id="3582" w:name="_Toc176702027"/>
      <w:r w:rsidRPr="00BE5108">
        <w:rPr>
          <w:rFonts w:eastAsiaTheme="minorEastAsia"/>
          <w:lang w:eastAsia="zh-CN"/>
        </w:rPr>
        <w:t>6.6.2.4.1</w:t>
      </w:r>
      <w:r w:rsidRPr="00BE5108">
        <w:rPr>
          <w:rFonts w:eastAsiaTheme="minorEastAsia"/>
          <w:lang w:eastAsia="zh-CN"/>
        </w:rPr>
        <w:tab/>
        <w:t>Initial conditions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583" w:name="_Toc73962891"/>
      <w:bookmarkStart w:id="3584" w:name="_Toc75260068"/>
      <w:bookmarkStart w:id="3585" w:name="_Toc75275609"/>
      <w:bookmarkStart w:id="3586" w:name="_Toc75276120"/>
      <w:bookmarkStart w:id="3587"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588" w:name="_Toc82437388"/>
      <w:bookmarkStart w:id="3589" w:name="_Toc89944754"/>
      <w:bookmarkStart w:id="3590" w:name="_Toc98753772"/>
      <w:bookmarkStart w:id="3591" w:name="_Toc106180758"/>
      <w:bookmarkStart w:id="3592" w:name="_Toc114150803"/>
      <w:bookmarkStart w:id="3593" w:name="_Toc124151206"/>
      <w:bookmarkStart w:id="3594" w:name="_Toc124151726"/>
      <w:bookmarkStart w:id="3595" w:name="_Toc124152246"/>
      <w:bookmarkStart w:id="3596" w:name="_Toc130396778"/>
      <w:bookmarkStart w:id="3597" w:name="_Toc130397298"/>
      <w:bookmarkStart w:id="3598" w:name="_Toc137558402"/>
      <w:bookmarkStart w:id="3599" w:name="_Toc138862227"/>
      <w:bookmarkStart w:id="3600" w:name="_Toc145532284"/>
      <w:bookmarkStart w:id="3601" w:name="_Toc163218697"/>
      <w:bookmarkStart w:id="3602" w:name="_Toc176702028"/>
      <w:r w:rsidRPr="00BE5108">
        <w:rPr>
          <w:rFonts w:eastAsiaTheme="minorEastAsia"/>
          <w:lang w:eastAsia="zh-CN"/>
        </w:rPr>
        <w:t>6.6.2.4.2</w:t>
      </w:r>
      <w:r w:rsidRPr="00BE5108">
        <w:rPr>
          <w:rFonts w:eastAsiaTheme="minorEastAsia"/>
          <w:lang w:eastAsia="zh-CN"/>
        </w:rPr>
        <w:tab/>
        <w:t>Procedure</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065C4F"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603" w:name="_Toc73962892"/>
      <w:bookmarkStart w:id="3604" w:name="_Toc75260069"/>
      <w:bookmarkStart w:id="3605" w:name="_Toc75275610"/>
      <w:bookmarkStart w:id="3606" w:name="_Toc75276121"/>
      <w:bookmarkStart w:id="3607" w:name="_Toc76541620"/>
      <w:bookmarkStart w:id="3608" w:name="_Toc82437389"/>
      <w:bookmarkStart w:id="3609" w:name="_Toc89944755"/>
      <w:bookmarkStart w:id="3610" w:name="_Toc98753773"/>
      <w:bookmarkStart w:id="3611" w:name="_Toc106180759"/>
      <w:bookmarkStart w:id="3612" w:name="_Toc114150804"/>
      <w:bookmarkStart w:id="3613" w:name="_Toc124151207"/>
      <w:bookmarkStart w:id="3614" w:name="_Toc124151727"/>
      <w:bookmarkStart w:id="3615" w:name="_Toc124152247"/>
      <w:bookmarkStart w:id="3616" w:name="_Toc130396779"/>
      <w:bookmarkStart w:id="3617" w:name="_Toc130397299"/>
      <w:bookmarkStart w:id="3618" w:name="_Toc137558403"/>
      <w:bookmarkStart w:id="3619" w:name="_Toc138862228"/>
      <w:bookmarkStart w:id="3620" w:name="_Toc145532285"/>
      <w:bookmarkStart w:id="3621" w:name="_Toc163218698"/>
      <w:bookmarkStart w:id="3622" w:name="_Toc176702029"/>
      <w:r w:rsidRPr="00BE5108">
        <w:rPr>
          <w:rFonts w:eastAsia="MS Gothic"/>
          <w:lang w:eastAsia="zh-CN"/>
        </w:rPr>
        <w:t>6.6.2.5</w:t>
      </w:r>
      <w:r w:rsidRPr="00BE5108">
        <w:rPr>
          <w:rFonts w:eastAsia="MS Gothic"/>
          <w:lang w:eastAsia="zh-CN"/>
        </w:rPr>
        <w:tab/>
        <w:t>Test requirements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623" w:name="_Toc73962893"/>
      <w:bookmarkStart w:id="3624" w:name="_Toc75260070"/>
      <w:bookmarkStart w:id="3625" w:name="_Toc75275611"/>
      <w:bookmarkStart w:id="3626" w:name="_Toc75276122"/>
      <w:bookmarkStart w:id="3627" w:name="_Toc76541621"/>
      <w:bookmarkStart w:id="3628" w:name="_Toc82437390"/>
      <w:bookmarkStart w:id="3629" w:name="_Toc89944756"/>
      <w:bookmarkStart w:id="3630" w:name="_Toc98753774"/>
      <w:bookmarkStart w:id="3631" w:name="_Toc106180760"/>
      <w:bookmarkStart w:id="3632" w:name="_Toc114150805"/>
      <w:bookmarkStart w:id="3633" w:name="_Toc124151208"/>
      <w:bookmarkStart w:id="3634" w:name="_Toc124151728"/>
      <w:bookmarkStart w:id="3635" w:name="_Toc124152248"/>
      <w:bookmarkStart w:id="3636" w:name="_Toc130396780"/>
      <w:bookmarkStart w:id="3637" w:name="_Toc130397300"/>
      <w:bookmarkStart w:id="3638" w:name="_Toc137558404"/>
      <w:bookmarkStart w:id="3639" w:name="_Toc138862229"/>
      <w:bookmarkStart w:id="3640" w:name="_Toc145532286"/>
      <w:bookmarkStart w:id="3641" w:name="_Toc163218699"/>
      <w:bookmarkStart w:id="3642" w:name="_Toc176702030"/>
      <w:r w:rsidRPr="00BE5108">
        <w:rPr>
          <w:rFonts w:eastAsiaTheme="minorEastAsia"/>
        </w:rPr>
        <w:t>6.6.3</w:t>
      </w:r>
      <w:r w:rsidRPr="00BE5108">
        <w:rPr>
          <w:rFonts w:eastAsiaTheme="minorEastAsia"/>
        </w:rPr>
        <w:tab/>
        <w:t>Adjacent Channel Leakage Power Ratio</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EDBE6E0" w14:textId="77777777" w:rsidR="008D3EE5" w:rsidRPr="00BE5108" w:rsidRDefault="008D3EE5" w:rsidP="008D3EE5">
      <w:pPr>
        <w:pStyle w:val="Heading4"/>
        <w:rPr>
          <w:rFonts w:eastAsiaTheme="minorEastAsia"/>
        </w:rPr>
      </w:pPr>
      <w:bookmarkStart w:id="3643" w:name="_Toc73962894"/>
      <w:bookmarkStart w:id="3644" w:name="_Toc75260071"/>
      <w:bookmarkStart w:id="3645" w:name="_Toc75275612"/>
      <w:bookmarkStart w:id="3646" w:name="_Toc75276123"/>
      <w:bookmarkStart w:id="3647" w:name="_Toc76541622"/>
      <w:bookmarkStart w:id="3648" w:name="_Toc82437391"/>
      <w:bookmarkStart w:id="3649" w:name="_Toc89944757"/>
      <w:bookmarkStart w:id="3650" w:name="_Toc98753775"/>
      <w:bookmarkStart w:id="3651" w:name="_Toc106180761"/>
      <w:bookmarkStart w:id="3652" w:name="_Toc114150806"/>
      <w:bookmarkStart w:id="3653" w:name="_Toc124151209"/>
      <w:bookmarkStart w:id="3654" w:name="_Toc124151729"/>
      <w:bookmarkStart w:id="3655" w:name="_Toc124152249"/>
      <w:bookmarkStart w:id="3656" w:name="_Toc130396781"/>
      <w:bookmarkStart w:id="3657" w:name="_Toc130397301"/>
      <w:bookmarkStart w:id="3658" w:name="_Toc137558405"/>
      <w:bookmarkStart w:id="3659" w:name="_Toc138862230"/>
      <w:bookmarkStart w:id="3660" w:name="_Toc145532287"/>
      <w:bookmarkStart w:id="3661" w:name="_Toc163218700"/>
      <w:bookmarkStart w:id="3662" w:name="_Toc176702031"/>
      <w:r w:rsidRPr="00BE5108">
        <w:rPr>
          <w:rFonts w:eastAsiaTheme="minorEastAsia"/>
        </w:rPr>
        <w:t>6.6.3.1</w:t>
      </w:r>
      <w:r w:rsidRPr="00BE5108">
        <w:rPr>
          <w:rFonts w:eastAsiaTheme="minorEastAsia"/>
        </w:rPr>
        <w:tab/>
        <w:t>General</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663" w:name="_Toc73962895"/>
      <w:bookmarkStart w:id="3664" w:name="_Toc75260072"/>
      <w:bookmarkStart w:id="3665" w:name="_Toc75275613"/>
      <w:bookmarkStart w:id="3666" w:name="_Toc75276124"/>
      <w:bookmarkStart w:id="3667" w:name="_Toc76541623"/>
      <w:bookmarkStart w:id="3668" w:name="_Toc82437392"/>
      <w:bookmarkStart w:id="3669" w:name="_Toc89944758"/>
      <w:bookmarkStart w:id="3670" w:name="_Toc98753776"/>
      <w:bookmarkStart w:id="3671" w:name="_Toc106180762"/>
      <w:bookmarkStart w:id="3672" w:name="_Toc114150807"/>
      <w:bookmarkStart w:id="3673" w:name="_Toc124151210"/>
      <w:bookmarkStart w:id="3674" w:name="_Toc124151730"/>
      <w:bookmarkStart w:id="3675" w:name="_Toc124152250"/>
      <w:bookmarkStart w:id="3676" w:name="_Toc130396782"/>
      <w:bookmarkStart w:id="3677" w:name="_Toc130397302"/>
      <w:bookmarkStart w:id="3678" w:name="_Toc137558406"/>
      <w:bookmarkStart w:id="3679" w:name="_Toc138862231"/>
      <w:bookmarkStart w:id="3680" w:name="_Toc145532288"/>
      <w:bookmarkStart w:id="3681" w:name="_Toc163218701"/>
      <w:bookmarkStart w:id="3682" w:name="_Toc176702032"/>
      <w:r w:rsidRPr="00BE5108">
        <w:rPr>
          <w:rFonts w:eastAsiaTheme="minorEastAsia"/>
        </w:rPr>
        <w:t>6.6.3.2</w:t>
      </w:r>
      <w:r w:rsidRPr="00BE5108">
        <w:rPr>
          <w:rFonts w:eastAsiaTheme="minorEastAsia"/>
        </w:rPr>
        <w:tab/>
        <w:t>Minimum requirement</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683" w:name="_Toc73962896"/>
      <w:bookmarkStart w:id="3684" w:name="_Toc75260073"/>
      <w:bookmarkStart w:id="3685" w:name="_Toc75275614"/>
      <w:bookmarkStart w:id="3686" w:name="_Toc75276125"/>
      <w:bookmarkStart w:id="3687" w:name="_Toc76541624"/>
      <w:bookmarkStart w:id="3688" w:name="_Toc82437393"/>
      <w:bookmarkStart w:id="3689" w:name="_Toc89944759"/>
      <w:bookmarkStart w:id="3690" w:name="_Toc98753777"/>
      <w:bookmarkStart w:id="3691" w:name="_Toc106180763"/>
      <w:bookmarkStart w:id="3692" w:name="_Toc114150808"/>
      <w:bookmarkStart w:id="3693" w:name="_Toc124151211"/>
      <w:bookmarkStart w:id="3694" w:name="_Toc124151731"/>
      <w:bookmarkStart w:id="3695" w:name="_Toc124152251"/>
      <w:bookmarkStart w:id="3696" w:name="_Toc130396783"/>
      <w:bookmarkStart w:id="3697" w:name="_Toc130397303"/>
      <w:bookmarkStart w:id="3698" w:name="_Toc137558407"/>
      <w:bookmarkStart w:id="3699" w:name="_Toc138862232"/>
      <w:bookmarkStart w:id="3700" w:name="_Toc145532289"/>
      <w:bookmarkStart w:id="3701" w:name="_Toc163218702"/>
      <w:bookmarkStart w:id="3702" w:name="_Toc176702033"/>
      <w:r w:rsidRPr="00BE5108">
        <w:rPr>
          <w:rFonts w:eastAsiaTheme="minorEastAsia"/>
        </w:rPr>
        <w:t>6.6.3.3</w:t>
      </w:r>
      <w:r w:rsidRPr="00BE5108">
        <w:rPr>
          <w:rFonts w:eastAsiaTheme="minorEastAsia"/>
        </w:rPr>
        <w:tab/>
        <w:t>Test purpose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703" w:name="_Toc73962897"/>
      <w:bookmarkStart w:id="3704" w:name="_Toc75260074"/>
      <w:bookmarkStart w:id="3705" w:name="_Toc75275615"/>
      <w:bookmarkStart w:id="3706" w:name="_Toc75276126"/>
      <w:bookmarkStart w:id="3707" w:name="_Toc76541625"/>
      <w:bookmarkStart w:id="3708" w:name="_Toc82437394"/>
      <w:bookmarkStart w:id="3709" w:name="_Toc89944760"/>
      <w:bookmarkStart w:id="3710" w:name="_Toc98753778"/>
      <w:bookmarkStart w:id="3711" w:name="_Toc106180764"/>
      <w:bookmarkStart w:id="3712" w:name="_Toc114150809"/>
      <w:bookmarkStart w:id="3713" w:name="_Toc124151212"/>
      <w:bookmarkStart w:id="3714" w:name="_Toc124151732"/>
      <w:bookmarkStart w:id="3715" w:name="_Toc124152252"/>
      <w:bookmarkStart w:id="3716" w:name="_Toc130396784"/>
      <w:bookmarkStart w:id="3717" w:name="_Toc130397304"/>
      <w:bookmarkStart w:id="3718" w:name="_Toc137558408"/>
      <w:bookmarkStart w:id="3719" w:name="_Toc138862233"/>
      <w:bookmarkStart w:id="3720" w:name="_Toc145532290"/>
      <w:bookmarkStart w:id="3721" w:name="_Toc163218703"/>
      <w:bookmarkStart w:id="3722" w:name="_Toc176702034"/>
      <w:r w:rsidRPr="00BE5108">
        <w:rPr>
          <w:rFonts w:eastAsiaTheme="minorEastAsia"/>
        </w:rPr>
        <w:t>6.6.3.4</w:t>
      </w:r>
      <w:r w:rsidRPr="00BE5108">
        <w:rPr>
          <w:rFonts w:eastAsiaTheme="minorEastAsia"/>
        </w:rPr>
        <w:tab/>
        <w:t>Method of test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36A7EFD" w14:textId="77777777" w:rsidR="008D3EE5" w:rsidRPr="00BE5108" w:rsidRDefault="008D3EE5" w:rsidP="008D3EE5">
      <w:pPr>
        <w:pStyle w:val="Heading5"/>
        <w:rPr>
          <w:rFonts w:eastAsiaTheme="minorEastAsia"/>
        </w:rPr>
      </w:pPr>
      <w:bookmarkStart w:id="3723" w:name="_Toc73962898"/>
      <w:bookmarkStart w:id="3724" w:name="_Toc75260075"/>
      <w:bookmarkStart w:id="3725" w:name="_Toc75275616"/>
      <w:bookmarkStart w:id="3726" w:name="_Toc75276127"/>
      <w:bookmarkStart w:id="3727" w:name="_Toc76541626"/>
      <w:bookmarkStart w:id="3728" w:name="_Toc82437395"/>
      <w:bookmarkStart w:id="3729" w:name="_Toc89944761"/>
      <w:bookmarkStart w:id="3730" w:name="_Toc98753779"/>
      <w:bookmarkStart w:id="3731" w:name="_Toc106180765"/>
      <w:bookmarkStart w:id="3732" w:name="_Toc114150810"/>
      <w:bookmarkStart w:id="3733" w:name="_Toc124151213"/>
      <w:bookmarkStart w:id="3734" w:name="_Toc124151733"/>
      <w:bookmarkStart w:id="3735" w:name="_Toc124152253"/>
      <w:bookmarkStart w:id="3736" w:name="_Toc130396785"/>
      <w:bookmarkStart w:id="3737" w:name="_Toc130397305"/>
      <w:bookmarkStart w:id="3738" w:name="_Toc137558409"/>
      <w:bookmarkStart w:id="3739" w:name="_Toc138862234"/>
      <w:bookmarkStart w:id="3740" w:name="_Toc145532291"/>
      <w:bookmarkStart w:id="3741" w:name="_Toc163218704"/>
      <w:bookmarkStart w:id="3742" w:name="_Toc176702035"/>
      <w:r w:rsidRPr="00BE5108">
        <w:rPr>
          <w:rFonts w:eastAsiaTheme="minorEastAsia"/>
        </w:rPr>
        <w:t>6.6.3.4.1</w:t>
      </w:r>
      <w:r w:rsidRPr="00BE5108">
        <w:rPr>
          <w:rFonts w:eastAsiaTheme="minorEastAsia"/>
        </w:rPr>
        <w:tab/>
        <w:t>Initial conditions</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743" w:name="_Toc73962899"/>
      <w:bookmarkStart w:id="3744" w:name="_Toc75260076"/>
      <w:bookmarkStart w:id="3745" w:name="_Toc75275617"/>
      <w:bookmarkStart w:id="3746" w:name="_Toc75276128"/>
      <w:bookmarkStart w:id="3747" w:name="_Toc76541627"/>
      <w:bookmarkStart w:id="3748" w:name="_Toc82437396"/>
      <w:bookmarkStart w:id="3749" w:name="_Toc89944762"/>
      <w:bookmarkStart w:id="3750" w:name="_Toc98753780"/>
      <w:bookmarkStart w:id="3751" w:name="_Toc106180766"/>
      <w:bookmarkStart w:id="3752" w:name="_Toc114150811"/>
      <w:bookmarkStart w:id="3753" w:name="_Toc124151214"/>
      <w:bookmarkStart w:id="3754" w:name="_Toc124151734"/>
      <w:bookmarkStart w:id="3755" w:name="_Toc124152254"/>
      <w:bookmarkStart w:id="3756" w:name="_Toc130396786"/>
      <w:bookmarkStart w:id="3757" w:name="_Toc130397306"/>
      <w:bookmarkStart w:id="3758" w:name="_Toc137558410"/>
      <w:bookmarkStart w:id="3759" w:name="_Toc138862235"/>
      <w:bookmarkStart w:id="3760" w:name="_Toc145532292"/>
      <w:bookmarkStart w:id="3761" w:name="_Toc163218705"/>
      <w:bookmarkStart w:id="3762" w:name="_Toc176702036"/>
      <w:r w:rsidRPr="00BE5108">
        <w:rPr>
          <w:rFonts w:eastAsiaTheme="minorEastAsia"/>
        </w:rPr>
        <w:t>6.6.3.4.2</w:t>
      </w:r>
      <w:r w:rsidRPr="00BE5108">
        <w:rPr>
          <w:rFonts w:eastAsiaTheme="minorEastAsia"/>
        </w:rPr>
        <w:tab/>
        <w:t>Procedure</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763" w:name="_Toc73962900"/>
      <w:bookmarkStart w:id="3764" w:name="_Toc75260077"/>
      <w:bookmarkStart w:id="3765" w:name="_Toc75275618"/>
      <w:bookmarkStart w:id="3766" w:name="_Toc75276129"/>
      <w:bookmarkStart w:id="3767" w:name="_Toc76541628"/>
      <w:bookmarkStart w:id="3768" w:name="_Toc82437397"/>
      <w:bookmarkStart w:id="3769" w:name="_Toc89944763"/>
      <w:bookmarkStart w:id="3770" w:name="_Toc98753781"/>
      <w:bookmarkStart w:id="3771" w:name="_Toc106180767"/>
      <w:bookmarkStart w:id="3772" w:name="_Toc114150812"/>
      <w:bookmarkStart w:id="3773" w:name="_Toc124151215"/>
      <w:bookmarkStart w:id="3774" w:name="_Toc124151735"/>
      <w:bookmarkStart w:id="3775" w:name="_Toc124152255"/>
      <w:bookmarkStart w:id="3776" w:name="_Toc130396787"/>
      <w:bookmarkStart w:id="3777" w:name="_Toc130397307"/>
      <w:bookmarkStart w:id="3778" w:name="_Toc137558411"/>
      <w:bookmarkStart w:id="3779" w:name="_Toc138862236"/>
      <w:bookmarkStart w:id="3780" w:name="_Toc145532293"/>
      <w:bookmarkStart w:id="3781" w:name="_Toc163218706"/>
      <w:bookmarkStart w:id="3782" w:name="_Toc176702037"/>
      <w:r w:rsidRPr="00BE5108">
        <w:rPr>
          <w:rFonts w:eastAsiaTheme="minorEastAsia"/>
        </w:rPr>
        <w:t>6.6.3.5</w:t>
      </w:r>
      <w:r w:rsidRPr="00BE5108">
        <w:rPr>
          <w:rFonts w:eastAsiaTheme="minorEastAsia"/>
        </w:rPr>
        <w:tab/>
        <w:t>Test requirements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905601C" w14:textId="77777777" w:rsidR="008D3EE5" w:rsidRPr="00BE5108" w:rsidRDefault="008D3EE5" w:rsidP="008D3EE5">
      <w:pPr>
        <w:pStyle w:val="Heading5"/>
        <w:rPr>
          <w:rFonts w:eastAsiaTheme="minorEastAsia"/>
        </w:rPr>
      </w:pPr>
      <w:bookmarkStart w:id="3783" w:name="_Toc73962901"/>
      <w:bookmarkStart w:id="3784" w:name="_Toc75260078"/>
      <w:bookmarkStart w:id="3785" w:name="_Toc75275619"/>
      <w:bookmarkStart w:id="3786" w:name="_Toc75276130"/>
      <w:bookmarkStart w:id="3787" w:name="_Toc76541629"/>
      <w:bookmarkStart w:id="3788" w:name="_Toc82437398"/>
      <w:bookmarkStart w:id="3789" w:name="_Toc89944764"/>
      <w:bookmarkStart w:id="3790" w:name="_Toc98753782"/>
      <w:bookmarkStart w:id="3791" w:name="_Toc106180768"/>
      <w:bookmarkStart w:id="3792" w:name="_Toc114150813"/>
      <w:bookmarkStart w:id="3793" w:name="_Toc124151216"/>
      <w:bookmarkStart w:id="3794" w:name="_Toc124151736"/>
      <w:bookmarkStart w:id="3795" w:name="_Toc124152256"/>
      <w:bookmarkStart w:id="3796" w:name="_Toc130396788"/>
      <w:bookmarkStart w:id="3797" w:name="_Toc130397308"/>
      <w:bookmarkStart w:id="3798" w:name="_Toc137558412"/>
      <w:bookmarkStart w:id="3799" w:name="_Toc138862237"/>
      <w:bookmarkStart w:id="3800" w:name="_Toc145532294"/>
      <w:bookmarkStart w:id="3801" w:name="_Toc163218707"/>
      <w:bookmarkStart w:id="3802" w:name="_Toc176702038"/>
      <w:r w:rsidRPr="00BE5108">
        <w:rPr>
          <w:rFonts w:eastAsiaTheme="minorEastAsia"/>
        </w:rPr>
        <w:t>6.6.3.5.1</w:t>
      </w:r>
      <w:r w:rsidRPr="00BE5108">
        <w:rPr>
          <w:rFonts w:eastAsiaTheme="minorEastAsia"/>
        </w:rPr>
        <w:tab/>
        <w:t>General requirements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803" w:name="_Toc73962902"/>
      <w:bookmarkStart w:id="3804" w:name="_Toc75260079"/>
      <w:bookmarkStart w:id="3805" w:name="_Toc75275620"/>
      <w:bookmarkStart w:id="3806" w:name="_Toc75276131"/>
      <w:bookmarkStart w:id="3807" w:name="_Toc76541630"/>
      <w:bookmarkStart w:id="3808" w:name="_Toc82437399"/>
      <w:bookmarkStart w:id="3809" w:name="_Toc89944765"/>
      <w:bookmarkStart w:id="3810" w:name="_Toc98753783"/>
      <w:bookmarkStart w:id="3811" w:name="_Toc106180769"/>
      <w:bookmarkStart w:id="3812" w:name="_Toc114150814"/>
      <w:bookmarkStart w:id="3813" w:name="_Toc124151217"/>
      <w:bookmarkStart w:id="3814" w:name="_Toc124151737"/>
      <w:bookmarkStart w:id="3815" w:name="_Toc124152257"/>
      <w:bookmarkStart w:id="3816" w:name="_Toc130396789"/>
      <w:bookmarkStart w:id="3817" w:name="_Toc130397309"/>
      <w:bookmarkStart w:id="3818" w:name="_Toc137558413"/>
      <w:bookmarkStart w:id="3819" w:name="_Toc138862238"/>
      <w:bookmarkStart w:id="3820" w:name="_Toc145532295"/>
      <w:bookmarkStart w:id="3821" w:name="_Toc163218708"/>
      <w:bookmarkStart w:id="3822" w:name="_Toc17670203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823" w:name="_Toc73962903"/>
      <w:bookmarkStart w:id="3824" w:name="_Toc75260080"/>
      <w:bookmarkStart w:id="3825" w:name="_Toc75275621"/>
      <w:bookmarkStart w:id="3826" w:name="_Toc75276132"/>
      <w:bookmarkStart w:id="3827" w:name="_Toc76541631"/>
      <w:bookmarkStart w:id="3828" w:name="_Toc82437400"/>
      <w:bookmarkStart w:id="3829" w:name="_Toc89944766"/>
      <w:bookmarkStart w:id="3830" w:name="_Toc98753784"/>
      <w:bookmarkStart w:id="3831" w:name="_Toc106180770"/>
      <w:bookmarkStart w:id="3832" w:name="_Toc114150815"/>
      <w:bookmarkStart w:id="3833" w:name="_Toc124151218"/>
      <w:bookmarkStart w:id="3834" w:name="_Toc124151738"/>
      <w:bookmarkStart w:id="3835" w:name="_Toc124152258"/>
      <w:bookmarkStart w:id="3836" w:name="_Toc130396790"/>
      <w:bookmarkStart w:id="3837" w:name="_Toc130397310"/>
      <w:bookmarkStart w:id="3838" w:name="_Toc137558414"/>
      <w:bookmarkStart w:id="3839" w:name="_Toc138862239"/>
      <w:bookmarkStart w:id="3840" w:name="_Toc145532296"/>
      <w:bookmarkStart w:id="3841" w:name="_Toc163218709"/>
      <w:bookmarkStart w:id="3842" w:name="_Toc176702040"/>
      <w:r w:rsidRPr="00BE5108">
        <w:rPr>
          <w:rFonts w:eastAsiaTheme="minorEastAsia"/>
        </w:rPr>
        <w:t>6.6.3.5.3</w:t>
      </w:r>
      <w:r w:rsidRPr="00BE5108">
        <w:rPr>
          <w:rFonts w:eastAsiaTheme="minorEastAsia"/>
        </w:rPr>
        <w:tab/>
      </w:r>
      <w:r w:rsidRPr="00BE5108">
        <w:rPr>
          <w:rFonts w:eastAsiaTheme="minorEastAsia"/>
          <w:i/>
        </w:rPr>
        <w:t>IAB type 1-H</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843" w:name="_Toc73962904"/>
      <w:bookmarkStart w:id="3844" w:name="_Toc75260081"/>
      <w:bookmarkStart w:id="3845" w:name="_Toc75275622"/>
      <w:bookmarkStart w:id="3846" w:name="_Toc75276133"/>
      <w:bookmarkStart w:id="3847" w:name="_Toc76541632"/>
      <w:bookmarkStart w:id="3848" w:name="_Toc82437401"/>
      <w:bookmarkStart w:id="3849" w:name="_Toc89944767"/>
      <w:bookmarkStart w:id="3850" w:name="_Toc98753785"/>
      <w:bookmarkStart w:id="3851" w:name="_Toc106180771"/>
      <w:bookmarkStart w:id="3852" w:name="_Toc114150816"/>
      <w:bookmarkStart w:id="3853" w:name="_Toc124151219"/>
      <w:bookmarkStart w:id="3854" w:name="_Toc124151739"/>
      <w:bookmarkStart w:id="3855" w:name="_Toc124152259"/>
      <w:bookmarkStart w:id="3856" w:name="_Toc130396791"/>
      <w:bookmarkStart w:id="3857" w:name="_Toc130397311"/>
      <w:bookmarkStart w:id="3858" w:name="_Toc137558415"/>
      <w:bookmarkStart w:id="3859" w:name="_Toc138862240"/>
      <w:bookmarkStart w:id="3860" w:name="_Toc145532297"/>
      <w:bookmarkStart w:id="3861" w:name="_Toc163218710"/>
      <w:bookmarkStart w:id="3862" w:name="_Toc176702041"/>
      <w:r w:rsidRPr="00BE5108">
        <w:rPr>
          <w:rFonts w:eastAsiaTheme="minorEastAsia"/>
        </w:rPr>
        <w:t>6.6.4</w:t>
      </w:r>
      <w:r w:rsidRPr="00BE5108">
        <w:rPr>
          <w:rFonts w:eastAsiaTheme="minorEastAsia"/>
        </w:rPr>
        <w:tab/>
        <w:t>Operating band unwanted emissions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B18B2F7" w14:textId="77777777" w:rsidR="008D3EE5" w:rsidRPr="00BE5108" w:rsidRDefault="008D3EE5" w:rsidP="008D3EE5">
      <w:pPr>
        <w:pStyle w:val="Heading4"/>
        <w:rPr>
          <w:rFonts w:eastAsiaTheme="minorEastAsia"/>
        </w:rPr>
      </w:pPr>
      <w:bookmarkStart w:id="3863" w:name="_Toc73962905"/>
      <w:bookmarkStart w:id="3864" w:name="_Toc75260082"/>
      <w:bookmarkStart w:id="3865" w:name="_Toc75275623"/>
      <w:bookmarkStart w:id="3866" w:name="_Toc75276134"/>
      <w:bookmarkStart w:id="3867" w:name="_Toc76541633"/>
      <w:bookmarkStart w:id="3868" w:name="_Toc82437402"/>
      <w:bookmarkStart w:id="3869" w:name="_Toc89944768"/>
      <w:bookmarkStart w:id="3870" w:name="_Toc98753786"/>
      <w:bookmarkStart w:id="3871" w:name="_Toc106180772"/>
      <w:bookmarkStart w:id="3872" w:name="_Toc114150817"/>
      <w:bookmarkStart w:id="3873" w:name="_Toc124151220"/>
      <w:bookmarkStart w:id="3874" w:name="_Toc124151740"/>
      <w:bookmarkStart w:id="3875" w:name="_Toc124152260"/>
      <w:bookmarkStart w:id="3876" w:name="_Toc130396792"/>
      <w:bookmarkStart w:id="3877" w:name="_Toc130397312"/>
      <w:bookmarkStart w:id="3878" w:name="_Toc137558416"/>
      <w:bookmarkStart w:id="3879" w:name="_Toc138862241"/>
      <w:bookmarkStart w:id="3880" w:name="_Toc145532298"/>
      <w:bookmarkStart w:id="3881" w:name="_Toc163218711"/>
      <w:bookmarkStart w:id="3882" w:name="_Toc176702042"/>
      <w:r w:rsidRPr="00BE5108">
        <w:rPr>
          <w:rFonts w:eastAsiaTheme="minorEastAsia"/>
        </w:rPr>
        <w:t>6.6.4.1</w:t>
      </w:r>
      <w:r w:rsidRPr="00BE5108">
        <w:rPr>
          <w:rFonts w:eastAsiaTheme="minorEastAsia"/>
        </w:rPr>
        <w:tab/>
        <w:t>Definition and applicability</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883" w:name="_Toc73962906"/>
      <w:bookmarkStart w:id="3884" w:name="_Toc75260083"/>
      <w:bookmarkStart w:id="3885" w:name="_Toc75275624"/>
      <w:bookmarkStart w:id="3886" w:name="_Toc75276135"/>
      <w:bookmarkStart w:id="3887" w:name="_Toc76541634"/>
      <w:bookmarkStart w:id="3888" w:name="_Toc82437403"/>
      <w:bookmarkStart w:id="3889" w:name="_Toc89944769"/>
      <w:bookmarkStart w:id="3890" w:name="_Toc98753787"/>
      <w:bookmarkStart w:id="3891" w:name="_Toc106180773"/>
      <w:bookmarkStart w:id="3892" w:name="_Toc114150818"/>
      <w:bookmarkStart w:id="3893" w:name="_Toc124151221"/>
      <w:bookmarkStart w:id="3894" w:name="_Toc124151741"/>
      <w:bookmarkStart w:id="3895" w:name="_Toc124152261"/>
      <w:bookmarkStart w:id="3896" w:name="_Toc130396793"/>
      <w:bookmarkStart w:id="3897" w:name="_Toc130397313"/>
      <w:bookmarkStart w:id="3898" w:name="_Toc137558417"/>
      <w:bookmarkStart w:id="3899" w:name="_Toc138862242"/>
      <w:bookmarkStart w:id="3900" w:name="_Toc145532299"/>
      <w:bookmarkStart w:id="3901" w:name="_Toc163218712"/>
      <w:bookmarkStart w:id="3902" w:name="_Toc176702043"/>
      <w:r w:rsidRPr="00BE5108">
        <w:rPr>
          <w:rFonts w:eastAsiaTheme="minorEastAsia"/>
        </w:rPr>
        <w:t>6.6.4.2</w:t>
      </w:r>
      <w:r w:rsidRPr="00BE5108">
        <w:rPr>
          <w:rFonts w:eastAsiaTheme="minorEastAsia"/>
        </w:rPr>
        <w:tab/>
        <w:t>Minimum requirement</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903" w:name="_Toc73962907"/>
      <w:bookmarkStart w:id="3904" w:name="_Toc75260084"/>
      <w:bookmarkStart w:id="3905" w:name="_Toc75275625"/>
      <w:bookmarkStart w:id="3906" w:name="_Toc75276136"/>
      <w:bookmarkStart w:id="3907" w:name="_Toc76541635"/>
      <w:bookmarkStart w:id="3908" w:name="_Toc82437404"/>
      <w:bookmarkStart w:id="3909" w:name="_Toc89944770"/>
      <w:bookmarkStart w:id="3910" w:name="_Toc98753788"/>
      <w:bookmarkStart w:id="3911" w:name="_Toc106180774"/>
      <w:bookmarkStart w:id="3912" w:name="_Toc114150819"/>
      <w:bookmarkStart w:id="3913" w:name="_Toc124151222"/>
      <w:bookmarkStart w:id="3914" w:name="_Toc124151742"/>
      <w:bookmarkStart w:id="3915" w:name="_Toc124152262"/>
      <w:bookmarkStart w:id="3916" w:name="_Toc130396794"/>
      <w:bookmarkStart w:id="3917" w:name="_Toc130397314"/>
      <w:bookmarkStart w:id="3918" w:name="_Toc137558418"/>
      <w:bookmarkStart w:id="3919" w:name="_Toc138862243"/>
      <w:bookmarkStart w:id="3920" w:name="_Toc145532300"/>
      <w:bookmarkStart w:id="3921" w:name="_Toc163218713"/>
      <w:bookmarkStart w:id="3922" w:name="_Toc176702044"/>
      <w:r w:rsidRPr="00BE5108">
        <w:rPr>
          <w:rFonts w:eastAsiaTheme="minorEastAsia"/>
        </w:rPr>
        <w:t>6.6.4.3</w:t>
      </w:r>
      <w:r w:rsidRPr="00BE5108">
        <w:rPr>
          <w:rFonts w:eastAsiaTheme="minorEastAsia"/>
        </w:rPr>
        <w:tab/>
        <w:t>Test purpose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923" w:name="_Toc73962908"/>
      <w:bookmarkStart w:id="3924" w:name="_Toc75260085"/>
      <w:bookmarkStart w:id="3925" w:name="_Toc75275626"/>
      <w:bookmarkStart w:id="3926" w:name="_Toc75276137"/>
      <w:bookmarkStart w:id="3927" w:name="_Toc76541636"/>
      <w:bookmarkStart w:id="3928" w:name="_Toc82437405"/>
      <w:bookmarkStart w:id="3929" w:name="_Toc89944771"/>
      <w:bookmarkStart w:id="3930" w:name="_Toc98753789"/>
      <w:bookmarkStart w:id="3931" w:name="_Toc106180775"/>
      <w:bookmarkStart w:id="3932" w:name="_Toc114150820"/>
      <w:bookmarkStart w:id="3933" w:name="_Toc124151223"/>
      <w:bookmarkStart w:id="3934" w:name="_Toc124151743"/>
      <w:bookmarkStart w:id="3935" w:name="_Toc124152263"/>
      <w:bookmarkStart w:id="3936" w:name="_Toc130396795"/>
      <w:bookmarkStart w:id="3937" w:name="_Toc130397315"/>
      <w:bookmarkStart w:id="3938" w:name="_Toc137558419"/>
      <w:bookmarkStart w:id="3939" w:name="_Toc138862244"/>
      <w:bookmarkStart w:id="3940" w:name="_Toc145532301"/>
      <w:bookmarkStart w:id="3941" w:name="_Toc163218714"/>
      <w:bookmarkStart w:id="3942" w:name="_Toc176702045"/>
      <w:r w:rsidRPr="00BE5108">
        <w:rPr>
          <w:rFonts w:eastAsiaTheme="minorEastAsia"/>
        </w:rPr>
        <w:t>6.6.4.4</w:t>
      </w:r>
      <w:r w:rsidRPr="00BE5108">
        <w:rPr>
          <w:rFonts w:eastAsiaTheme="minorEastAsia"/>
        </w:rPr>
        <w:tab/>
        <w:t>Method of test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75BA924" w14:textId="77777777" w:rsidR="008D3EE5" w:rsidRPr="00BE5108" w:rsidRDefault="008D3EE5" w:rsidP="008D3EE5">
      <w:pPr>
        <w:pStyle w:val="Heading5"/>
        <w:rPr>
          <w:rFonts w:eastAsiaTheme="minorEastAsia"/>
        </w:rPr>
      </w:pPr>
      <w:bookmarkStart w:id="3943" w:name="_Toc73962909"/>
      <w:bookmarkStart w:id="3944" w:name="_Toc75260086"/>
      <w:bookmarkStart w:id="3945" w:name="_Toc75275627"/>
      <w:bookmarkStart w:id="3946" w:name="_Toc75276138"/>
      <w:bookmarkStart w:id="3947" w:name="_Toc76541637"/>
      <w:bookmarkStart w:id="3948" w:name="_Toc82437406"/>
      <w:bookmarkStart w:id="3949" w:name="_Toc89944772"/>
      <w:bookmarkStart w:id="3950" w:name="_Toc98753790"/>
      <w:bookmarkStart w:id="3951" w:name="_Toc106180776"/>
      <w:bookmarkStart w:id="3952" w:name="_Toc114150821"/>
      <w:bookmarkStart w:id="3953" w:name="_Toc124151224"/>
      <w:bookmarkStart w:id="3954" w:name="_Toc124151744"/>
      <w:bookmarkStart w:id="3955" w:name="_Toc124152264"/>
      <w:bookmarkStart w:id="3956" w:name="_Toc130396796"/>
      <w:bookmarkStart w:id="3957" w:name="_Toc130397316"/>
      <w:bookmarkStart w:id="3958" w:name="_Toc137558420"/>
      <w:bookmarkStart w:id="3959" w:name="_Toc138862245"/>
      <w:bookmarkStart w:id="3960" w:name="_Toc145532302"/>
      <w:bookmarkStart w:id="3961" w:name="_Toc163218715"/>
      <w:bookmarkStart w:id="3962" w:name="_Toc176702046"/>
      <w:r w:rsidRPr="00BE5108">
        <w:rPr>
          <w:rFonts w:eastAsiaTheme="minorEastAsia"/>
        </w:rPr>
        <w:t>6.6.4.4.1</w:t>
      </w:r>
      <w:r w:rsidRPr="00BE5108">
        <w:rPr>
          <w:rFonts w:eastAsiaTheme="minorEastAsia"/>
        </w:rPr>
        <w:tab/>
        <w:t>Initial conditions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963" w:name="_Toc73962910"/>
      <w:bookmarkStart w:id="3964" w:name="_Toc75260087"/>
      <w:bookmarkStart w:id="3965" w:name="_Toc75275628"/>
      <w:bookmarkStart w:id="3966" w:name="_Toc75276139"/>
      <w:bookmarkStart w:id="3967" w:name="_Toc76541638"/>
      <w:bookmarkStart w:id="3968" w:name="_Toc82437407"/>
      <w:bookmarkStart w:id="3969" w:name="_Toc89944773"/>
      <w:bookmarkStart w:id="3970" w:name="_Toc98753791"/>
      <w:bookmarkStart w:id="3971" w:name="_Toc106180777"/>
      <w:bookmarkStart w:id="3972" w:name="_Toc114150822"/>
      <w:bookmarkStart w:id="3973" w:name="_Toc124151225"/>
      <w:bookmarkStart w:id="3974" w:name="_Toc124151745"/>
      <w:bookmarkStart w:id="3975" w:name="_Toc124152265"/>
      <w:bookmarkStart w:id="3976" w:name="_Toc130396797"/>
      <w:bookmarkStart w:id="3977" w:name="_Toc130397317"/>
      <w:bookmarkStart w:id="3978" w:name="_Toc137558421"/>
      <w:bookmarkStart w:id="3979" w:name="_Toc138862246"/>
      <w:bookmarkStart w:id="3980" w:name="_Toc145532303"/>
      <w:bookmarkStart w:id="3981" w:name="_Toc163218716"/>
      <w:bookmarkStart w:id="3982" w:name="_Toc176702047"/>
      <w:r w:rsidRPr="00BE5108">
        <w:rPr>
          <w:rFonts w:eastAsiaTheme="minorEastAsia"/>
        </w:rPr>
        <w:t>6.6.4.4.2</w:t>
      </w:r>
      <w:r w:rsidRPr="00BE5108">
        <w:rPr>
          <w:rFonts w:eastAsiaTheme="minorEastAsia"/>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983" w:name="_Toc73962911"/>
      <w:bookmarkStart w:id="3984" w:name="_Toc75260088"/>
      <w:bookmarkStart w:id="3985" w:name="_Toc75275629"/>
      <w:bookmarkStart w:id="3986" w:name="_Toc75276140"/>
      <w:bookmarkStart w:id="3987" w:name="_Toc76541639"/>
      <w:bookmarkStart w:id="3988" w:name="_Toc82437408"/>
      <w:bookmarkStart w:id="3989" w:name="_Toc89944774"/>
      <w:bookmarkStart w:id="3990" w:name="_Toc98753792"/>
      <w:bookmarkStart w:id="3991" w:name="_Toc106180778"/>
      <w:bookmarkStart w:id="3992" w:name="_Toc114150823"/>
      <w:bookmarkStart w:id="3993" w:name="_Toc124151226"/>
      <w:bookmarkStart w:id="3994" w:name="_Toc124151746"/>
      <w:bookmarkStart w:id="3995" w:name="_Toc124152266"/>
      <w:bookmarkStart w:id="3996" w:name="_Toc130396798"/>
      <w:bookmarkStart w:id="3997" w:name="_Toc130397318"/>
      <w:bookmarkStart w:id="3998" w:name="_Toc137558422"/>
      <w:bookmarkStart w:id="3999" w:name="_Toc138862247"/>
      <w:bookmarkStart w:id="4000" w:name="_Toc145532304"/>
      <w:bookmarkStart w:id="4001" w:name="_Toc163218717"/>
      <w:bookmarkStart w:id="4002" w:name="_Toc176702048"/>
      <w:r w:rsidRPr="00BE5108">
        <w:rPr>
          <w:rFonts w:eastAsiaTheme="minorEastAsia"/>
        </w:rPr>
        <w:t>6.6.4.5</w:t>
      </w:r>
      <w:r w:rsidRPr="00BE5108">
        <w:rPr>
          <w:rFonts w:eastAsiaTheme="minorEastAsia"/>
        </w:rPr>
        <w:tab/>
        <w:t>Test requirements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86218FC" w14:textId="77777777" w:rsidR="008D3EE5" w:rsidRPr="00BE5108" w:rsidRDefault="008D3EE5" w:rsidP="008D3EE5">
      <w:pPr>
        <w:pStyle w:val="Heading5"/>
        <w:rPr>
          <w:rFonts w:eastAsiaTheme="minorEastAsia"/>
        </w:rPr>
      </w:pPr>
      <w:bookmarkStart w:id="4003" w:name="_Toc73962912"/>
      <w:bookmarkStart w:id="4004" w:name="_Toc75260089"/>
      <w:bookmarkStart w:id="4005" w:name="_Toc75275630"/>
      <w:bookmarkStart w:id="4006" w:name="_Toc75276141"/>
      <w:bookmarkStart w:id="4007" w:name="_Toc76541640"/>
      <w:bookmarkStart w:id="4008" w:name="_Toc82437409"/>
      <w:bookmarkStart w:id="4009" w:name="_Toc89944775"/>
      <w:bookmarkStart w:id="4010" w:name="_Toc98753793"/>
      <w:bookmarkStart w:id="4011" w:name="_Toc106180779"/>
      <w:bookmarkStart w:id="4012" w:name="_Toc114150824"/>
      <w:bookmarkStart w:id="4013" w:name="_Toc124151227"/>
      <w:bookmarkStart w:id="4014" w:name="_Toc124151747"/>
      <w:bookmarkStart w:id="4015" w:name="_Toc124152267"/>
      <w:bookmarkStart w:id="4016" w:name="_Toc130396799"/>
      <w:bookmarkStart w:id="4017" w:name="_Toc130397319"/>
      <w:bookmarkStart w:id="4018" w:name="_Toc137558423"/>
      <w:bookmarkStart w:id="4019" w:name="_Toc138862248"/>
      <w:bookmarkStart w:id="4020" w:name="_Toc145532305"/>
      <w:bookmarkStart w:id="4021" w:name="_Toc163218718"/>
      <w:bookmarkStart w:id="4022" w:name="_Toc176702049"/>
      <w:r w:rsidRPr="00BE5108">
        <w:rPr>
          <w:rFonts w:eastAsiaTheme="minorEastAsia"/>
        </w:rPr>
        <w:t>6.6.4.5.1</w:t>
      </w:r>
      <w:r w:rsidRPr="00BE5108">
        <w:rPr>
          <w:rFonts w:eastAsiaTheme="minorEastAsia"/>
        </w:rPr>
        <w:tab/>
        <w:t>General requirements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6652941" w14:textId="77777777" w:rsidR="008D3EE5" w:rsidRPr="00BE5108" w:rsidRDefault="008D3EE5" w:rsidP="008D3EE5">
      <w:pPr>
        <w:pStyle w:val="Heading5"/>
        <w:rPr>
          <w:rFonts w:eastAsiaTheme="minorEastAsia"/>
        </w:rPr>
      </w:pPr>
      <w:bookmarkStart w:id="4023" w:name="_Toc73962913"/>
      <w:bookmarkStart w:id="4024" w:name="_Toc75260090"/>
      <w:bookmarkStart w:id="4025" w:name="_Toc75275631"/>
      <w:bookmarkStart w:id="4026" w:name="_Toc75276142"/>
      <w:bookmarkStart w:id="4027" w:name="_Toc76541641"/>
      <w:bookmarkStart w:id="4028" w:name="_Toc82437410"/>
      <w:bookmarkStart w:id="4029" w:name="_Toc89944776"/>
      <w:bookmarkStart w:id="4030" w:name="_Toc98753794"/>
      <w:bookmarkStart w:id="4031" w:name="_Toc106180780"/>
      <w:bookmarkStart w:id="4032" w:name="_Toc114150825"/>
      <w:bookmarkStart w:id="4033" w:name="_Toc124151228"/>
      <w:bookmarkStart w:id="4034" w:name="_Toc124151748"/>
      <w:bookmarkStart w:id="4035" w:name="_Toc124152268"/>
      <w:bookmarkStart w:id="4036" w:name="_Toc130396800"/>
      <w:bookmarkStart w:id="4037" w:name="_Toc130397320"/>
      <w:bookmarkStart w:id="4038" w:name="_Toc137558424"/>
      <w:bookmarkStart w:id="4039" w:name="_Toc138862249"/>
      <w:bookmarkStart w:id="4040" w:name="_Toc145532306"/>
      <w:bookmarkStart w:id="4041" w:name="_Toc163218719"/>
      <w:bookmarkStart w:id="4042" w:name="_Toc176702050"/>
      <w:r w:rsidRPr="00BE5108">
        <w:rPr>
          <w:rFonts w:eastAsiaTheme="minorEastAsia"/>
        </w:rPr>
        <w:t>6.6.4.5.2</w:t>
      </w:r>
      <w:r w:rsidRPr="00BE5108">
        <w:rPr>
          <w:rFonts w:eastAsiaTheme="minorEastAsia"/>
        </w:rPr>
        <w:tab/>
        <w:t>Basic limits for Wide Area IAB-DU and IAB-MT (Category A)</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pt;height:31pt" o:ole="" fillcolor="window">
                  <v:imagedata r:id="rId23" o:title=""/>
                </v:shape>
                <o:OLEObject Type="Embed" ProgID="Equation.3" ShapeID="_x0000_i1031" DrawAspect="Content" ObjectID="_1788613609"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043"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04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5pt;height:31pt" o:ole="" fillcolor="window">
                  <v:imagedata r:id="rId25" o:title=""/>
                </v:shape>
                <o:OLEObject Type="Embed" ProgID="Equation.3" ShapeID="_x0000_i1032" DrawAspect="Content" ObjectID="_1788613610"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04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045" w:name="_Toc73962914"/>
      <w:bookmarkStart w:id="4046" w:name="_Toc75260091"/>
      <w:bookmarkStart w:id="4047" w:name="_Toc75275632"/>
      <w:bookmarkStart w:id="4048" w:name="_Toc75276143"/>
      <w:bookmarkStart w:id="4049" w:name="_Toc76541642"/>
      <w:bookmarkStart w:id="4050" w:name="_Toc82437411"/>
      <w:bookmarkStart w:id="4051" w:name="_Toc89944777"/>
      <w:bookmarkStart w:id="4052" w:name="_Toc98753795"/>
      <w:bookmarkStart w:id="4053" w:name="_Toc106180781"/>
      <w:bookmarkStart w:id="4054" w:name="_Toc114150826"/>
      <w:bookmarkStart w:id="4055" w:name="_Toc124151229"/>
      <w:bookmarkStart w:id="4056" w:name="_Toc124151749"/>
      <w:bookmarkStart w:id="4057" w:name="_Toc124152269"/>
      <w:bookmarkStart w:id="4058" w:name="_Toc130396801"/>
      <w:bookmarkStart w:id="4059" w:name="_Toc130397321"/>
      <w:bookmarkStart w:id="4060" w:name="_Toc137558425"/>
      <w:bookmarkStart w:id="4061" w:name="_Toc138862250"/>
      <w:bookmarkStart w:id="4062" w:name="_Toc145532307"/>
      <w:bookmarkStart w:id="4063" w:name="_Toc163218720"/>
      <w:bookmarkStart w:id="4064" w:name="_Toc176702051"/>
      <w:bookmarkEnd w:id="404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38C4D822" w14:textId="771ACFB1" w:rsidR="00051AAE" w:rsidRPr="00BE5108" w:rsidRDefault="00051AAE" w:rsidP="00051AAE">
      <w:pPr>
        <w:pStyle w:val="Heading6"/>
        <w:rPr>
          <w:rFonts w:eastAsiaTheme="minorEastAsia"/>
        </w:rPr>
      </w:pPr>
      <w:bookmarkStart w:id="4065" w:name="_Toc75275633"/>
      <w:bookmarkStart w:id="4066" w:name="_Toc75276144"/>
      <w:bookmarkStart w:id="4067" w:name="_Toc76541643"/>
      <w:bookmarkStart w:id="4068" w:name="_Toc82437412"/>
      <w:bookmarkStart w:id="4069" w:name="_Toc89944778"/>
      <w:bookmarkStart w:id="4070" w:name="_Toc98753796"/>
      <w:bookmarkStart w:id="4071" w:name="_Toc106180782"/>
      <w:bookmarkStart w:id="4072" w:name="_Toc114150827"/>
      <w:bookmarkStart w:id="4073" w:name="_Toc124151230"/>
      <w:bookmarkStart w:id="4074" w:name="_Toc124151750"/>
      <w:bookmarkStart w:id="4075" w:name="_Toc124152270"/>
      <w:bookmarkStart w:id="4076" w:name="_Toc130396802"/>
      <w:bookmarkStart w:id="4077" w:name="_Toc130397322"/>
      <w:bookmarkStart w:id="4078" w:name="_Toc137558426"/>
      <w:bookmarkStart w:id="4079" w:name="_Toc138862251"/>
      <w:bookmarkStart w:id="4080" w:name="_Toc145532308"/>
      <w:bookmarkStart w:id="4081" w:name="_Toc163218721"/>
      <w:bookmarkStart w:id="4082" w:name="_Toc176702052"/>
      <w:r w:rsidRPr="00BE5108">
        <w:rPr>
          <w:rFonts w:eastAsiaTheme="minorEastAsia"/>
        </w:rPr>
        <w:t>6.6.4.5.3.1</w:t>
      </w:r>
      <w:r w:rsidRPr="00BE5108">
        <w:rPr>
          <w:rFonts w:eastAsiaTheme="minorEastAsia"/>
        </w:rPr>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083" w:name="_Toc73962915"/>
      <w:bookmarkStart w:id="4084" w:name="_Toc75260092"/>
      <w:bookmarkStart w:id="4085" w:name="_Toc75275634"/>
      <w:bookmarkStart w:id="4086" w:name="_Toc75276145"/>
      <w:bookmarkStart w:id="4087" w:name="_Toc76541644"/>
      <w:bookmarkStart w:id="4088" w:name="_Toc82437413"/>
      <w:bookmarkStart w:id="4089" w:name="_Toc89944779"/>
      <w:bookmarkStart w:id="4090" w:name="_Toc98753797"/>
      <w:bookmarkStart w:id="4091" w:name="_Toc106180783"/>
      <w:bookmarkStart w:id="4092" w:name="_Toc114150828"/>
      <w:bookmarkStart w:id="4093" w:name="_Toc124151231"/>
      <w:bookmarkStart w:id="4094" w:name="_Toc124151751"/>
      <w:bookmarkStart w:id="4095" w:name="_Toc124152271"/>
      <w:bookmarkStart w:id="4096" w:name="_Toc130396803"/>
      <w:bookmarkStart w:id="4097" w:name="_Toc130397323"/>
      <w:bookmarkStart w:id="4098" w:name="_Toc137558427"/>
      <w:bookmarkStart w:id="4099" w:name="_Toc138862252"/>
      <w:bookmarkStart w:id="4100" w:name="_Toc145532309"/>
      <w:bookmarkStart w:id="4101" w:name="_Toc163218722"/>
      <w:bookmarkStart w:id="4102" w:name="_Toc17670205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1pt" o:ole="" fillcolor="window">
                  <v:imagedata r:id="rId23" o:title=""/>
                </v:shape>
                <o:OLEObject Type="Embed" ProgID="Equation.DSMT4" ShapeID="_x0000_i1033" DrawAspect="Content" ObjectID="_1788613611"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5pt;height:31pt" o:ole="" fillcolor="window">
                  <v:imagedata r:id="rId25" o:title=""/>
                </v:shape>
                <o:OLEObject Type="Embed" ProgID="Equation.3" ShapeID="_x0000_i1034" DrawAspect="Content" ObjectID="_1788613612"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103" w:name="_Toc73962916"/>
      <w:bookmarkStart w:id="4104" w:name="_Toc75260093"/>
      <w:bookmarkStart w:id="4105" w:name="_Toc75275635"/>
      <w:bookmarkStart w:id="4106" w:name="_Toc75276146"/>
      <w:bookmarkStart w:id="4107" w:name="_Toc76541645"/>
      <w:bookmarkStart w:id="4108" w:name="_Toc82437414"/>
      <w:bookmarkStart w:id="4109" w:name="_Toc89944780"/>
      <w:bookmarkStart w:id="4110" w:name="_Toc98753798"/>
      <w:bookmarkStart w:id="4111" w:name="_Toc106180784"/>
      <w:bookmarkStart w:id="4112" w:name="_Toc114150829"/>
      <w:bookmarkStart w:id="4113" w:name="_Toc124151232"/>
      <w:bookmarkStart w:id="4114" w:name="_Toc124151752"/>
      <w:bookmarkStart w:id="4115" w:name="_Toc124152272"/>
      <w:bookmarkStart w:id="4116" w:name="_Toc130396804"/>
      <w:bookmarkStart w:id="4117" w:name="_Toc130397324"/>
      <w:bookmarkStart w:id="4118" w:name="_Toc137558428"/>
      <w:bookmarkStart w:id="4119" w:name="_Toc138862253"/>
      <w:bookmarkStart w:id="4120" w:name="_Toc145532310"/>
      <w:bookmarkStart w:id="4121" w:name="_Toc163218723"/>
      <w:bookmarkStart w:id="4122" w:name="_Toc17670205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5pt;height:20pt" o:ole="">
                  <v:imagedata r:id="rId29" o:title=""/>
                </v:shape>
                <o:OLEObject Type="Embed" ProgID="Word.Document.12" ShapeID="_x0000_i1035" DrawAspect="Content" ObjectID="_1788613613"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pt" o:ole="">
                  <v:imagedata r:id="rId31" o:title=""/>
                </v:shape>
                <o:OLEObject Type="Embed" ProgID="Equation.DSMT4" ShapeID="_x0000_i1036" DrawAspect="Content" ObjectID="_1788613614"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5pt;height:40pt" o:ole="">
                  <v:imagedata r:id="rId33" o:title=""/>
                </v:shape>
                <o:OLEObject Type="Embed" ProgID="Word.Document.12" ShapeID="_x0000_i1037" DrawAspect="Content" ObjectID="_1788613615"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pt" o:ole="">
                  <v:imagedata r:id="rId35" o:title=""/>
                </v:shape>
                <o:OLEObject Type="Embed" ProgID="Equation.DSMT4" ShapeID="_x0000_i1038" DrawAspect="Content" ObjectID="_1788613616"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123" w:name="_Toc73962917"/>
      <w:bookmarkStart w:id="4124" w:name="_Toc75260094"/>
      <w:bookmarkStart w:id="4125" w:name="_Toc75275636"/>
      <w:bookmarkStart w:id="4126" w:name="_Toc75276147"/>
      <w:bookmarkStart w:id="4127" w:name="_Toc76541646"/>
      <w:bookmarkStart w:id="4128" w:name="_Toc82437415"/>
      <w:bookmarkStart w:id="4129" w:name="_Toc89944781"/>
      <w:bookmarkStart w:id="4130" w:name="_Toc98753799"/>
      <w:bookmarkStart w:id="4131" w:name="_Toc106180785"/>
      <w:bookmarkStart w:id="4132" w:name="_Toc114150830"/>
      <w:bookmarkStart w:id="4133" w:name="_Toc124151233"/>
      <w:bookmarkStart w:id="4134" w:name="_Toc124151753"/>
      <w:bookmarkStart w:id="4135" w:name="_Toc124152273"/>
      <w:bookmarkStart w:id="4136" w:name="_Toc130396805"/>
      <w:bookmarkStart w:id="4137" w:name="_Toc130397325"/>
      <w:bookmarkStart w:id="4138" w:name="_Toc137558429"/>
      <w:bookmarkStart w:id="4139" w:name="_Toc138862254"/>
      <w:bookmarkStart w:id="4140" w:name="_Toc145532311"/>
      <w:bookmarkStart w:id="4141" w:name="_Toc163218724"/>
      <w:bookmarkStart w:id="4142" w:name="_Toc17670205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1pt" o:ole="">
                  <v:imagedata r:id="rId37" o:title=""/>
                </v:shape>
                <o:OLEObject Type="Embed" ProgID="Equation.DSMT4" ShapeID="_x0000_i1039" DrawAspect="Content" ObjectID="_1788613617"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1pt" o:ole="" fillcolor="window">
                  <v:imagedata r:id="rId39" o:title=""/>
                </v:shape>
                <o:OLEObject Type="Embed" ProgID="Equation.3" ShapeID="_x0000_i1040" DrawAspect="Content" ObjectID="_1788613618"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143" w:name="_Toc73962918"/>
      <w:bookmarkStart w:id="4144" w:name="_Toc75260095"/>
      <w:bookmarkStart w:id="4145" w:name="_Toc75275637"/>
      <w:bookmarkStart w:id="4146" w:name="_Toc75276148"/>
      <w:bookmarkStart w:id="4147" w:name="_Toc76541647"/>
      <w:bookmarkStart w:id="4148" w:name="_Toc82437416"/>
      <w:bookmarkStart w:id="4149" w:name="_Toc89944782"/>
      <w:bookmarkStart w:id="4150" w:name="_Toc98753800"/>
      <w:bookmarkStart w:id="4151" w:name="_Toc106180786"/>
      <w:bookmarkStart w:id="4152" w:name="_Toc114150831"/>
      <w:bookmarkStart w:id="4153" w:name="_Toc124151234"/>
      <w:bookmarkStart w:id="4154" w:name="_Toc124151754"/>
      <w:bookmarkStart w:id="4155" w:name="_Toc124152274"/>
      <w:bookmarkStart w:id="4156" w:name="_Toc130396806"/>
      <w:bookmarkStart w:id="4157" w:name="_Toc130397326"/>
      <w:bookmarkStart w:id="4158" w:name="_Toc137558430"/>
      <w:bookmarkStart w:id="4159" w:name="_Toc138862255"/>
      <w:bookmarkStart w:id="4160" w:name="_Toc145532312"/>
      <w:bookmarkStart w:id="4161" w:name="_Toc163218725"/>
      <w:bookmarkStart w:id="4162" w:name="_Toc17670205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0682B206" w14:textId="77777777" w:rsidR="008D3EE5" w:rsidRPr="00BE5108" w:rsidRDefault="008D3EE5" w:rsidP="008D3EE5">
      <w:pPr>
        <w:pStyle w:val="Heading6"/>
        <w:rPr>
          <w:rFonts w:eastAsiaTheme="minorEastAsia"/>
        </w:rPr>
      </w:pPr>
      <w:bookmarkStart w:id="4163" w:name="_Toc73962919"/>
      <w:bookmarkStart w:id="4164" w:name="_Toc75260096"/>
      <w:bookmarkStart w:id="4165" w:name="_Toc75275638"/>
      <w:bookmarkStart w:id="4166" w:name="_Toc75276149"/>
      <w:bookmarkStart w:id="4167" w:name="_Toc76541648"/>
      <w:bookmarkStart w:id="4168" w:name="_Toc82437417"/>
      <w:bookmarkStart w:id="4169" w:name="_Toc89944783"/>
      <w:bookmarkStart w:id="4170" w:name="_Toc98753801"/>
      <w:bookmarkStart w:id="4171" w:name="_Toc106180787"/>
      <w:bookmarkStart w:id="4172" w:name="_Toc114150832"/>
      <w:bookmarkStart w:id="4173" w:name="_Toc124151235"/>
      <w:bookmarkStart w:id="4174" w:name="_Toc124151755"/>
      <w:bookmarkStart w:id="4175" w:name="_Toc124152275"/>
      <w:bookmarkStart w:id="4176" w:name="_Toc130396807"/>
      <w:bookmarkStart w:id="4177" w:name="_Toc130397327"/>
      <w:bookmarkStart w:id="4178" w:name="_Toc137558431"/>
      <w:bookmarkStart w:id="4179" w:name="_Toc138862256"/>
      <w:bookmarkStart w:id="4180" w:name="_Toc145532313"/>
      <w:bookmarkStart w:id="4181" w:name="_Toc163218726"/>
      <w:bookmarkStart w:id="4182" w:name="_Toc176702057"/>
      <w:r w:rsidRPr="00BE5108">
        <w:rPr>
          <w:rFonts w:eastAsiaTheme="minorEastAsia"/>
        </w:rPr>
        <w:t>6.6.4.5.5.1</w:t>
      </w:r>
      <w:r w:rsidRPr="00BE5108">
        <w:rPr>
          <w:rFonts w:eastAsiaTheme="minorEastAsia"/>
        </w:rPr>
        <w:tab/>
        <w:t>Limits in FCC Title 47</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183" w:name="_Toc73962920"/>
      <w:bookmarkStart w:id="4184" w:name="_Toc75260097"/>
      <w:bookmarkStart w:id="4185" w:name="_Toc75275639"/>
      <w:bookmarkStart w:id="4186" w:name="_Toc75276150"/>
      <w:bookmarkStart w:id="4187" w:name="_Toc76541649"/>
      <w:bookmarkStart w:id="4188" w:name="_Toc82437418"/>
      <w:bookmarkStart w:id="4189" w:name="_Toc89944784"/>
      <w:bookmarkStart w:id="4190" w:name="_Toc98753802"/>
      <w:bookmarkStart w:id="4191" w:name="_Toc106180788"/>
      <w:bookmarkStart w:id="4192" w:name="_Toc114150833"/>
      <w:bookmarkStart w:id="4193" w:name="_Toc124151236"/>
      <w:bookmarkStart w:id="4194" w:name="_Toc124151756"/>
      <w:bookmarkStart w:id="4195" w:name="_Toc124152276"/>
      <w:bookmarkStart w:id="4196" w:name="_Toc130396808"/>
      <w:bookmarkStart w:id="4197" w:name="_Toc130397328"/>
      <w:bookmarkStart w:id="4198" w:name="_Toc137558432"/>
      <w:bookmarkStart w:id="4199" w:name="_Toc138862257"/>
      <w:bookmarkStart w:id="4200" w:name="_Toc145532314"/>
      <w:bookmarkStart w:id="4201" w:name="_Toc163218727"/>
      <w:bookmarkStart w:id="4202" w:name="_Toc176702058"/>
      <w:r w:rsidRPr="00BE5108">
        <w:rPr>
          <w:rFonts w:eastAsiaTheme="minorEastAsia"/>
        </w:rPr>
        <w:t>6.6.4.5.6</w:t>
      </w:r>
      <w:r w:rsidRPr="00BE5108">
        <w:rPr>
          <w:rFonts w:eastAsiaTheme="minorEastAsia"/>
        </w:rPr>
        <w:tab/>
      </w:r>
      <w:r w:rsidR="00AB3799" w:rsidRPr="00BE5108">
        <w:rPr>
          <w:rFonts w:eastAsiaTheme="minorEastAsia"/>
          <w:i/>
        </w:rPr>
        <w:t>IAB type 1-H</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203" w:name="_Toc73962921"/>
      <w:bookmarkStart w:id="4204" w:name="_Toc75260098"/>
      <w:bookmarkStart w:id="4205" w:name="_Toc75275640"/>
      <w:bookmarkStart w:id="4206" w:name="_Toc75276151"/>
      <w:bookmarkStart w:id="4207" w:name="_Toc76541650"/>
      <w:bookmarkStart w:id="4208" w:name="_Toc82437419"/>
      <w:bookmarkStart w:id="4209" w:name="_Toc89944785"/>
      <w:bookmarkStart w:id="4210" w:name="_Toc98753803"/>
      <w:bookmarkStart w:id="4211" w:name="_Toc106180789"/>
      <w:bookmarkStart w:id="4212" w:name="_Toc114150834"/>
      <w:bookmarkStart w:id="4213" w:name="_Toc124151237"/>
      <w:bookmarkStart w:id="4214" w:name="_Toc124151757"/>
      <w:bookmarkStart w:id="4215" w:name="_Toc124152277"/>
      <w:bookmarkStart w:id="4216" w:name="_Toc130396809"/>
      <w:bookmarkStart w:id="4217" w:name="_Toc130397329"/>
      <w:bookmarkStart w:id="4218" w:name="_Toc137558433"/>
      <w:bookmarkStart w:id="4219" w:name="_Toc138862258"/>
      <w:bookmarkStart w:id="4220" w:name="_Toc145532315"/>
      <w:bookmarkStart w:id="4221" w:name="_Toc163218728"/>
      <w:bookmarkStart w:id="4222" w:name="_Toc176702059"/>
      <w:r w:rsidRPr="00BE5108">
        <w:rPr>
          <w:rFonts w:eastAsiaTheme="minorEastAsia"/>
        </w:rPr>
        <w:t>6.6.5</w:t>
      </w:r>
      <w:r w:rsidRPr="00BE5108">
        <w:rPr>
          <w:rFonts w:eastAsiaTheme="minorEastAsia"/>
        </w:rPr>
        <w:tab/>
        <w:t>Transmitter spurious emissions</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7F1F4140" w14:textId="77777777" w:rsidR="008D3EE5" w:rsidRPr="00BE5108" w:rsidRDefault="008D3EE5" w:rsidP="008D3EE5">
      <w:pPr>
        <w:pStyle w:val="Heading4"/>
        <w:rPr>
          <w:rFonts w:eastAsiaTheme="minorEastAsia"/>
        </w:rPr>
      </w:pPr>
      <w:bookmarkStart w:id="4223" w:name="_Toc73962922"/>
      <w:bookmarkStart w:id="4224" w:name="_Toc75260099"/>
      <w:bookmarkStart w:id="4225" w:name="_Toc75275641"/>
      <w:bookmarkStart w:id="4226" w:name="_Toc75276152"/>
      <w:bookmarkStart w:id="4227" w:name="_Toc76541651"/>
      <w:bookmarkStart w:id="4228" w:name="_Toc82437420"/>
      <w:bookmarkStart w:id="4229" w:name="_Toc89944786"/>
      <w:bookmarkStart w:id="4230" w:name="_Toc98753804"/>
      <w:bookmarkStart w:id="4231" w:name="_Toc106180790"/>
      <w:bookmarkStart w:id="4232" w:name="_Toc114150835"/>
      <w:bookmarkStart w:id="4233" w:name="_Toc124151238"/>
      <w:bookmarkStart w:id="4234" w:name="_Toc124151758"/>
      <w:bookmarkStart w:id="4235" w:name="_Toc124152278"/>
      <w:bookmarkStart w:id="4236" w:name="_Toc130396810"/>
      <w:bookmarkStart w:id="4237" w:name="_Toc130397330"/>
      <w:bookmarkStart w:id="4238" w:name="_Toc137558434"/>
      <w:bookmarkStart w:id="4239" w:name="_Toc138862259"/>
      <w:bookmarkStart w:id="4240" w:name="_Toc145532316"/>
      <w:bookmarkStart w:id="4241" w:name="_Toc163218729"/>
      <w:bookmarkStart w:id="4242" w:name="_Toc176702060"/>
      <w:r w:rsidRPr="00BE5108">
        <w:rPr>
          <w:rFonts w:eastAsiaTheme="minorEastAsia"/>
        </w:rPr>
        <w:t>6.6.5.1</w:t>
      </w:r>
      <w:r w:rsidRPr="00BE5108">
        <w:rPr>
          <w:rFonts w:eastAsiaTheme="minorEastAsia"/>
        </w:rPr>
        <w:tab/>
        <w:t>Definition and applicability</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243" w:name="_Toc73962923"/>
      <w:bookmarkStart w:id="4244" w:name="_Toc75260100"/>
      <w:bookmarkStart w:id="4245" w:name="_Toc75275642"/>
      <w:bookmarkStart w:id="4246" w:name="_Toc75276153"/>
      <w:bookmarkStart w:id="4247" w:name="_Toc76541652"/>
      <w:bookmarkStart w:id="4248" w:name="_Toc82437421"/>
      <w:bookmarkStart w:id="4249" w:name="_Toc89944787"/>
      <w:bookmarkStart w:id="4250" w:name="_Toc98753805"/>
      <w:bookmarkStart w:id="4251" w:name="_Toc106180791"/>
      <w:bookmarkStart w:id="4252" w:name="_Toc114150836"/>
      <w:bookmarkStart w:id="4253" w:name="_Toc124151239"/>
      <w:bookmarkStart w:id="4254" w:name="_Toc124151759"/>
      <w:bookmarkStart w:id="4255" w:name="_Toc124152279"/>
      <w:bookmarkStart w:id="4256" w:name="_Toc130396811"/>
      <w:bookmarkStart w:id="4257" w:name="_Toc130397331"/>
      <w:bookmarkStart w:id="4258" w:name="_Toc137558435"/>
      <w:bookmarkStart w:id="4259" w:name="_Toc138862260"/>
      <w:bookmarkStart w:id="4260" w:name="_Toc145532317"/>
      <w:bookmarkStart w:id="4261" w:name="_Toc163218730"/>
      <w:bookmarkStart w:id="4262" w:name="_Toc176702061"/>
      <w:r w:rsidRPr="00BE5108">
        <w:rPr>
          <w:rFonts w:eastAsiaTheme="minorEastAsia"/>
        </w:rPr>
        <w:t>6.6.5.2</w:t>
      </w:r>
      <w:r w:rsidRPr="00BE5108">
        <w:rPr>
          <w:rFonts w:eastAsiaTheme="minorEastAsia"/>
        </w:rPr>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263" w:name="_Toc73962924"/>
      <w:bookmarkStart w:id="4264" w:name="_Toc75260101"/>
      <w:bookmarkStart w:id="4265" w:name="_Toc75275643"/>
      <w:bookmarkStart w:id="4266" w:name="_Toc75276154"/>
      <w:bookmarkStart w:id="4267" w:name="_Toc76541653"/>
      <w:bookmarkStart w:id="4268" w:name="_Toc82437422"/>
      <w:bookmarkStart w:id="4269" w:name="_Toc89944788"/>
      <w:bookmarkStart w:id="4270" w:name="_Toc98753806"/>
      <w:bookmarkStart w:id="4271" w:name="_Toc106180792"/>
      <w:bookmarkStart w:id="4272" w:name="_Toc114150837"/>
      <w:bookmarkStart w:id="4273" w:name="_Toc124151240"/>
      <w:bookmarkStart w:id="4274" w:name="_Toc124151760"/>
      <w:bookmarkStart w:id="4275" w:name="_Toc124152280"/>
      <w:bookmarkStart w:id="4276" w:name="_Toc130396812"/>
      <w:bookmarkStart w:id="4277" w:name="_Toc130397332"/>
      <w:bookmarkStart w:id="4278" w:name="_Toc137558436"/>
      <w:bookmarkStart w:id="4279" w:name="_Toc138862261"/>
      <w:bookmarkStart w:id="4280" w:name="_Toc145532318"/>
      <w:bookmarkStart w:id="4281" w:name="_Toc163218731"/>
      <w:bookmarkStart w:id="4282" w:name="_Toc176702062"/>
      <w:r w:rsidRPr="00BE5108">
        <w:rPr>
          <w:rFonts w:eastAsiaTheme="minorEastAsia"/>
        </w:rPr>
        <w:t>6.6.5.3</w:t>
      </w:r>
      <w:r w:rsidRPr="00BE5108">
        <w:rPr>
          <w:rFonts w:eastAsiaTheme="minorEastAsia"/>
        </w:rPr>
        <w:tab/>
        <w:t>Test purpose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283" w:name="_Toc73962925"/>
      <w:bookmarkStart w:id="4284" w:name="_Toc75260102"/>
      <w:bookmarkStart w:id="4285" w:name="_Toc75275644"/>
      <w:bookmarkStart w:id="4286" w:name="_Toc75276155"/>
      <w:bookmarkStart w:id="4287" w:name="_Toc76541654"/>
      <w:bookmarkStart w:id="4288" w:name="_Toc82437423"/>
      <w:bookmarkStart w:id="4289" w:name="_Toc89944789"/>
      <w:bookmarkStart w:id="4290" w:name="_Toc98753807"/>
      <w:bookmarkStart w:id="4291" w:name="_Toc106180793"/>
      <w:bookmarkStart w:id="4292" w:name="_Toc114150838"/>
      <w:bookmarkStart w:id="4293" w:name="_Toc124151241"/>
      <w:bookmarkStart w:id="4294" w:name="_Toc124151761"/>
      <w:bookmarkStart w:id="4295" w:name="_Toc124152281"/>
      <w:bookmarkStart w:id="4296" w:name="_Toc130396813"/>
      <w:bookmarkStart w:id="4297" w:name="_Toc130397333"/>
      <w:bookmarkStart w:id="4298" w:name="_Toc137558437"/>
      <w:bookmarkStart w:id="4299" w:name="_Toc138862262"/>
      <w:bookmarkStart w:id="4300" w:name="_Toc145532319"/>
      <w:bookmarkStart w:id="4301" w:name="_Toc163218732"/>
      <w:bookmarkStart w:id="4302" w:name="_Toc176702063"/>
      <w:r w:rsidRPr="00BE5108">
        <w:rPr>
          <w:rFonts w:eastAsiaTheme="minorEastAsia"/>
        </w:rPr>
        <w:t>6.6.5.4</w:t>
      </w:r>
      <w:r w:rsidRPr="00BE5108">
        <w:rPr>
          <w:rFonts w:eastAsiaTheme="minorEastAsia"/>
        </w:rPr>
        <w:tab/>
        <w:t>Method of test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594AB3F" w14:textId="77777777" w:rsidR="008D3EE5" w:rsidRPr="00BE5108" w:rsidRDefault="008D3EE5" w:rsidP="008D3EE5">
      <w:pPr>
        <w:pStyle w:val="Heading5"/>
        <w:rPr>
          <w:rFonts w:eastAsiaTheme="minorEastAsia"/>
        </w:rPr>
      </w:pPr>
      <w:bookmarkStart w:id="4303" w:name="_Toc73962926"/>
      <w:bookmarkStart w:id="4304" w:name="_Toc75260103"/>
      <w:bookmarkStart w:id="4305" w:name="_Toc75275645"/>
      <w:bookmarkStart w:id="4306" w:name="_Toc75276156"/>
      <w:bookmarkStart w:id="4307" w:name="_Toc76541655"/>
      <w:bookmarkStart w:id="4308" w:name="_Toc82437424"/>
      <w:bookmarkStart w:id="4309" w:name="_Toc89944790"/>
      <w:bookmarkStart w:id="4310" w:name="_Toc98753808"/>
      <w:bookmarkStart w:id="4311" w:name="_Toc106180794"/>
      <w:bookmarkStart w:id="4312" w:name="_Toc114150839"/>
      <w:bookmarkStart w:id="4313" w:name="_Toc124151242"/>
      <w:bookmarkStart w:id="4314" w:name="_Toc124151762"/>
      <w:bookmarkStart w:id="4315" w:name="_Toc124152282"/>
      <w:bookmarkStart w:id="4316" w:name="_Toc130396814"/>
      <w:bookmarkStart w:id="4317" w:name="_Toc130397334"/>
      <w:bookmarkStart w:id="4318" w:name="_Toc137558438"/>
      <w:bookmarkStart w:id="4319" w:name="_Toc138862263"/>
      <w:bookmarkStart w:id="4320" w:name="_Toc145532320"/>
      <w:bookmarkStart w:id="4321" w:name="_Toc163218733"/>
      <w:bookmarkStart w:id="4322" w:name="_Toc176702064"/>
      <w:r w:rsidRPr="00BE5108">
        <w:rPr>
          <w:rFonts w:eastAsiaTheme="minorEastAsia"/>
        </w:rPr>
        <w:t>6.6.5.4.1</w:t>
      </w:r>
      <w:r w:rsidRPr="00BE5108">
        <w:rPr>
          <w:rFonts w:eastAsiaTheme="minorEastAsia"/>
        </w:rPr>
        <w:tab/>
        <w:t>Initial conditions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323" w:name="_Toc73962927"/>
      <w:bookmarkStart w:id="4324" w:name="_Toc75260104"/>
      <w:bookmarkStart w:id="4325" w:name="_Toc75275646"/>
      <w:bookmarkStart w:id="4326" w:name="_Toc75276157"/>
      <w:bookmarkStart w:id="4327" w:name="_Toc76541656"/>
      <w:bookmarkStart w:id="4328"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329" w:name="_Toc89944791"/>
      <w:bookmarkStart w:id="4330" w:name="_Toc98753809"/>
      <w:bookmarkStart w:id="4331" w:name="_Toc106180795"/>
      <w:bookmarkStart w:id="4332" w:name="_Toc114150840"/>
      <w:bookmarkStart w:id="4333" w:name="_Toc124151243"/>
      <w:bookmarkStart w:id="4334" w:name="_Toc124151763"/>
      <w:bookmarkStart w:id="4335" w:name="_Toc124152283"/>
      <w:bookmarkStart w:id="4336" w:name="_Toc130396815"/>
      <w:bookmarkStart w:id="4337" w:name="_Toc130397335"/>
      <w:bookmarkStart w:id="4338" w:name="_Toc137558439"/>
      <w:bookmarkStart w:id="4339" w:name="_Toc138862264"/>
      <w:bookmarkStart w:id="4340" w:name="_Toc145532321"/>
      <w:bookmarkStart w:id="4341" w:name="_Toc163218734"/>
      <w:bookmarkStart w:id="4342" w:name="_Toc176702065"/>
      <w:r w:rsidRPr="00BE5108">
        <w:rPr>
          <w:rFonts w:eastAsiaTheme="minorEastAsia"/>
        </w:rPr>
        <w:t>6.6.5.4.2</w:t>
      </w:r>
      <w:r w:rsidRPr="00BE5108">
        <w:rPr>
          <w:rFonts w:eastAsiaTheme="minorEastAsia"/>
        </w:rPr>
        <w:tab/>
        <w:t>Procedure</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343" w:name="_Toc73962928"/>
      <w:bookmarkStart w:id="4344" w:name="_Toc75260105"/>
      <w:bookmarkStart w:id="4345" w:name="_Toc75275647"/>
      <w:bookmarkStart w:id="4346" w:name="_Toc75276158"/>
      <w:bookmarkStart w:id="4347" w:name="_Toc76541657"/>
      <w:bookmarkStart w:id="4348" w:name="_Toc82437426"/>
      <w:bookmarkStart w:id="4349" w:name="_Toc89944792"/>
      <w:bookmarkStart w:id="4350" w:name="_Toc98753810"/>
      <w:bookmarkStart w:id="4351" w:name="_Toc106180796"/>
      <w:bookmarkStart w:id="4352" w:name="_Toc114150841"/>
      <w:bookmarkStart w:id="4353" w:name="_Toc124151244"/>
      <w:bookmarkStart w:id="4354" w:name="_Toc124151764"/>
      <w:bookmarkStart w:id="4355" w:name="_Toc124152284"/>
      <w:bookmarkStart w:id="4356" w:name="_Toc130396816"/>
      <w:bookmarkStart w:id="4357" w:name="_Toc130397336"/>
      <w:bookmarkStart w:id="4358" w:name="_Toc137558440"/>
      <w:bookmarkStart w:id="4359" w:name="_Toc138862265"/>
      <w:bookmarkStart w:id="4360" w:name="_Toc145532322"/>
      <w:bookmarkStart w:id="4361" w:name="_Toc163218735"/>
      <w:bookmarkStart w:id="4362" w:name="_Toc176702066"/>
      <w:r w:rsidRPr="00BE5108">
        <w:rPr>
          <w:rFonts w:eastAsiaTheme="minorEastAsia"/>
        </w:rPr>
        <w:t>6.6.5.5</w:t>
      </w:r>
      <w:r w:rsidRPr="00BE5108">
        <w:rPr>
          <w:rFonts w:eastAsiaTheme="minorEastAsia"/>
        </w:rPr>
        <w:tab/>
        <w:t>Test requirements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1179575" w14:textId="77777777" w:rsidR="008D3EE5" w:rsidRPr="00BE5108" w:rsidRDefault="008D3EE5" w:rsidP="00FF7252">
      <w:pPr>
        <w:pStyle w:val="Heading5"/>
        <w:keepNext w:val="0"/>
        <w:rPr>
          <w:rFonts w:eastAsiaTheme="minorEastAsia"/>
        </w:rPr>
      </w:pPr>
      <w:bookmarkStart w:id="4363" w:name="_Toc73962929"/>
      <w:bookmarkStart w:id="4364" w:name="_Toc75260106"/>
      <w:bookmarkStart w:id="4365" w:name="_Toc75275648"/>
      <w:bookmarkStart w:id="4366" w:name="_Toc75276159"/>
      <w:bookmarkStart w:id="4367" w:name="_Toc76541658"/>
      <w:bookmarkStart w:id="4368" w:name="_Toc82437427"/>
      <w:bookmarkStart w:id="4369" w:name="_Toc89944793"/>
      <w:bookmarkStart w:id="4370" w:name="_Toc98753811"/>
      <w:bookmarkStart w:id="4371" w:name="_Toc106180797"/>
      <w:bookmarkStart w:id="4372" w:name="_Toc114150842"/>
      <w:bookmarkStart w:id="4373" w:name="_Toc124151245"/>
      <w:bookmarkStart w:id="4374" w:name="_Toc124151765"/>
      <w:bookmarkStart w:id="4375" w:name="_Toc124152285"/>
      <w:bookmarkStart w:id="4376" w:name="_Toc130396817"/>
      <w:bookmarkStart w:id="4377" w:name="_Toc130397337"/>
      <w:bookmarkStart w:id="4378" w:name="_Toc137558441"/>
      <w:bookmarkStart w:id="4379" w:name="_Toc138862266"/>
      <w:bookmarkStart w:id="4380" w:name="_Toc145532323"/>
      <w:bookmarkStart w:id="4381" w:name="_Toc163218736"/>
      <w:bookmarkStart w:id="4382" w:name="_Toc176702067"/>
      <w:r w:rsidRPr="00BE5108">
        <w:rPr>
          <w:rFonts w:eastAsiaTheme="minorEastAsia"/>
        </w:rPr>
        <w:t>6.6.5.5.1</w:t>
      </w:r>
      <w:r w:rsidRPr="00BE5108">
        <w:rPr>
          <w:rFonts w:eastAsiaTheme="minorEastAsia"/>
        </w:rPr>
        <w:tab/>
        <w:t>Basic limits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0CD6333" w14:textId="77777777" w:rsidR="008D3EE5" w:rsidRPr="00BE5108" w:rsidRDefault="008D3EE5" w:rsidP="00FF7252">
      <w:pPr>
        <w:pStyle w:val="Heading6"/>
        <w:keepNext w:val="0"/>
        <w:rPr>
          <w:rFonts w:eastAsiaTheme="minorEastAsia"/>
        </w:rPr>
      </w:pPr>
      <w:bookmarkStart w:id="4383" w:name="_Toc73962930"/>
      <w:bookmarkStart w:id="4384" w:name="_Toc75260107"/>
      <w:bookmarkStart w:id="4385" w:name="_Toc75275649"/>
      <w:bookmarkStart w:id="4386" w:name="_Toc75276160"/>
      <w:bookmarkStart w:id="4387" w:name="_Toc76541659"/>
      <w:bookmarkStart w:id="4388" w:name="_Toc82437428"/>
      <w:bookmarkStart w:id="4389" w:name="_Toc89944794"/>
      <w:bookmarkStart w:id="4390" w:name="_Toc98753812"/>
      <w:bookmarkStart w:id="4391" w:name="_Toc106180798"/>
      <w:bookmarkStart w:id="4392" w:name="_Toc114150843"/>
      <w:bookmarkStart w:id="4393" w:name="_Toc124151246"/>
      <w:bookmarkStart w:id="4394" w:name="_Toc124151766"/>
      <w:bookmarkStart w:id="4395" w:name="_Toc124152286"/>
      <w:bookmarkStart w:id="4396" w:name="_Toc130396818"/>
      <w:bookmarkStart w:id="4397" w:name="_Toc130397338"/>
      <w:bookmarkStart w:id="4398" w:name="_Toc137558442"/>
      <w:bookmarkStart w:id="4399" w:name="_Toc138862267"/>
      <w:bookmarkStart w:id="4400" w:name="_Toc145532324"/>
      <w:bookmarkStart w:id="4401" w:name="_Toc163218737"/>
      <w:bookmarkStart w:id="4402" w:name="_Toc176702068"/>
      <w:r w:rsidRPr="00BE5108">
        <w:rPr>
          <w:rFonts w:eastAsiaTheme="minorEastAsia"/>
        </w:rPr>
        <w:t>6.6.5.5.1.1</w:t>
      </w:r>
      <w:r w:rsidRPr="00BE5108">
        <w:rPr>
          <w:rFonts w:eastAsiaTheme="minorEastAsia"/>
        </w:rPr>
        <w:tab/>
        <w:t>Tx spurious emissions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403" w:name="_Toc73962931"/>
      <w:bookmarkStart w:id="4404" w:name="_Toc75260108"/>
      <w:bookmarkStart w:id="4405" w:name="_Toc75275650"/>
      <w:bookmarkStart w:id="4406" w:name="_Toc75276161"/>
      <w:bookmarkStart w:id="4407" w:name="_Toc76541660"/>
      <w:bookmarkStart w:id="4408" w:name="_Toc82437429"/>
      <w:bookmarkStart w:id="4409" w:name="_Toc89944795"/>
      <w:bookmarkStart w:id="4410" w:name="_Toc98753813"/>
      <w:bookmarkStart w:id="4411" w:name="_Toc106180799"/>
      <w:bookmarkStart w:id="4412" w:name="_Toc114150844"/>
      <w:bookmarkStart w:id="4413" w:name="_Toc124151247"/>
      <w:bookmarkStart w:id="4414" w:name="_Toc124151767"/>
      <w:bookmarkStart w:id="4415" w:name="_Toc124152287"/>
      <w:bookmarkStart w:id="4416" w:name="_Toc130396819"/>
      <w:bookmarkStart w:id="4417" w:name="_Toc130397339"/>
      <w:bookmarkStart w:id="4418" w:name="_Toc137558443"/>
      <w:bookmarkStart w:id="4419" w:name="_Toc138862268"/>
      <w:bookmarkStart w:id="4420" w:name="_Toc145532325"/>
      <w:bookmarkStart w:id="4421" w:name="_Toc163218738"/>
      <w:bookmarkStart w:id="4422" w:name="_Toc17670206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lastRenderedPageBreak/>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lastRenderedPageBreak/>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lastRenderedPageBreak/>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423" w:name="_Toc73962932"/>
      <w:bookmarkStart w:id="4424" w:name="_Toc75260109"/>
      <w:bookmarkStart w:id="4425" w:name="_Toc75275651"/>
      <w:bookmarkStart w:id="4426" w:name="_Toc75276162"/>
      <w:bookmarkStart w:id="4427" w:name="_Toc76541661"/>
      <w:bookmarkStart w:id="4428" w:name="_Toc82437430"/>
      <w:bookmarkStart w:id="4429" w:name="_Toc89944796"/>
      <w:bookmarkStart w:id="4430" w:name="_Toc98753814"/>
      <w:bookmarkStart w:id="4431" w:name="_Toc106180800"/>
      <w:bookmarkStart w:id="4432" w:name="_Toc114150845"/>
      <w:bookmarkStart w:id="4433" w:name="_Toc124151248"/>
      <w:bookmarkStart w:id="4434" w:name="_Toc124151768"/>
      <w:bookmarkStart w:id="4435" w:name="_Toc124152288"/>
      <w:bookmarkStart w:id="4436" w:name="_Toc130396820"/>
      <w:bookmarkStart w:id="4437" w:name="_Toc130397340"/>
      <w:bookmarkStart w:id="4438" w:name="_Toc137558444"/>
      <w:bookmarkStart w:id="4439" w:name="_Toc138862269"/>
      <w:bookmarkStart w:id="4440" w:name="_Toc145532326"/>
      <w:bookmarkStart w:id="4441" w:name="_Toc163218739"/>
      <w:bookmarkStart w:id="4442" w:name="_Toc17670207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lastRenderedPageBreak/>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443" w:name="_Toc73962933"/>
      <w:bookmarkStart w:id="4444" w:name="_Toc75260110"/>
      <w:bookmarkStart w:id="4445" w:name="_Toc75275652"/>
      <w:bookmarkStart w:id="4446" w:name="_Toc75276163"/>
      <w:bookmarkStart w:id="4447" w:name="_Toc76541662"/>
      <w:bookmarkStart w:id="4448" w:name="_Toc82437431"/>
      <w:bookmarkStart w:id="4449" w:name="_Toc89944797"/>
      <w:bookmarkStart w:id="4450" w:name="_Toc98753815"/>
      <w:bookmarkStart w:id="4451" w:name="_Toc106180801"/>
      <w:bookmarkStart w:id="4452" w:name="_Toc114150846"/>
      <w:bookmarkStart w:id="4453" w:name="_Toc124151249"/>
      <w:bookmarkStart w:id="4454" w:name="_Toc124151769"/>
      <w:bookmarkStart w:id="4455" w:name="_Toc124152289"/>
      <w:bookmarkStart w:id="4456" w:name="_Toc130396821"/>
      <w:bookmarkStart w:id="4457" w:name="_Toc130397341"/>
      <w:bookmarkStart w:id="4458" w:name="_Toc137558445"/>
      <w:bookmarkStart w:id="4459" w:name="_Toc138862270"/>
      <w:bookmarkStart w:id="4460" w:name="_Toc145532327"/>
      <w:bookmarkStart w:id="4461" w:name="_Toc163218740"/>
      <w:bookmarkStart w:id="4462" w:name="_Toc17670207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463" w:name="_Toc73962934"/>
      <w:bookmarkStart w:id="4464" w:name="_Toc75260111"/>
      <w:bookmarkStart w:id="4465" w:name="_Toc75275653"/>
      <w:bookmarkStart w:id="4466" w:name="_Toc75276164"/>
      <w:bookmarkStart w:id="4467" w:name="_Toc76541663"/>
      <w:bookmarkStart w:id="4468" w:name="_Toc82437432"/>
      <w:bookmarkStart w:id="4469" w:name="_Toc89944798"/>
      <w:bookmarkStart w:id="4470" w:name="_Toc98753816"/>
      <w:bookmarkStart w:id="4471" w:name="_Toc106180802"/>
      <w:bookmarkStart w:id="4472" w:name="_Toc114150847"/>
      <w:bookmarkStart w:id="4473" w:name="_Toc124151250"/>
      <w:bookmarkStart w:id="4474" w:name="_Toc124151770"/>
      <w:bookmarkStart w:id="4475" w:name="_Toc124152290"/>
      <w:bookmarkStart w:id="4476" w:name="_Toc130396822"/>
      <w:bookmarkStart w:id="4477" w:name="_Toc130397342"/>
      <w:bookmarkStart w:id="4478" w:name="_Toc137558446"/>
      <w:bookmarkStart w:id="4479" w:name="_Toc138862271"/>
      <w:bookmarkStart w:id="4480" w:name="_Toc145532328"/>
      <w:bookmarkStart w:id="4481" w:name="_Toc163218741"/>
      <w:bookmarkStart w:id="4482" w:name="_Toc176702072"/>
      <w:r w:rsidRPr="00BE5108">
        <w:rPr>
          <w:rFonts w:eastAsiaTheme="minorEastAsia"/>
        </w:rPr>
        <w:t>6.7</w:t>
      </w:r>
      <w:r w:rsidRPr="00BE5108">
        <w:rPr>
          <w:rFonts w:eastAsiaTheme="minorEastAsia"/>
        </w:rPr>
        <w:tab/>
        <w:t>Transmitter intermodulation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BE2D0AD" w14:textId="77777777" w:rsidR="00B045F3" w:rsidRPr="00BE5108" w:rsidRDefault="00B045F3" w:rsidP="00B045F3">
      <w:pPr>
        <w:pStyle w:val="Heading3"/>
        <w:rPr>
          <w:rFonts w:eastAsiaTheme="minorEastAsia"/>
        </w:rPr>
      </w:pPr>
      <w:bookmarkStart w:id="4483" w:name="_Toc73962935"/>
      <w:bookmarkStart w:id="4484" w:name="_Toc75260112"/>
      <w:bookmarkStart w:id="4485" w:name="_Toc75275654"/>
      <w:bookmarkStart w:id="4486" w:name="_Toc75276165"/>
      <w:bookmarkStart w:id="4487" w:name="_Toc76541664"/>
      <w:bookmarkStart w:id="4488" w:name="_Toc82437433"/>
      <w:bookmarkStart w:id="4489" w:name="_Toc89944799"/>
      <w:bookmarkStart w:id="4490" w:name="_Toc98753817"/>
      <w:bookmarkStart w:id="4491" w:name="_Toc106180803"/>
      <w:bookmarkStart w:id="4492" w:name="_Toc114150848"/>
      <w:bookmarkStart w:id="4493" w:name="_Toc124151251"/>
      <w:bookmarkStart w:id="4494" w:name="_Toc124151771"/>
      <w:bookmarkStart w:id="4495" w:name="_Toc124152291"/>
      <w:bookmarkStart w:id="4496" w:name="_Toc130396823"/>
      <w:bookmarkStart w:id="4497" w:name="_Toc130397343"/>
      <w:bookmarkStart w:id="4498" w:name="_Toc137558447"/>
      <w:bookmarkStart w:id="4499" w:name="_Toc138862272"/>
      <w:bookmarkStart w:id="4500" w:name="_Toc145532329"/>
      <w:bookmarkStart w:id="4501" w:name="_Toc163218742"/>
      <w:bookmarkStart w:id="4502" w:name="_Toc176702073"/>
      <w:r w:rsidRPr="00BE5108">
        <w:rPr>
          <w:rFonts w:eastAsiaTheme="minorEastAsia"/>
        </w:rPr>
        <w:t>6.7.1</w:t>
      </w:r>
      <w:r w:rsidRPr="00BE5108">
        <w:rPr>
          <w:rFonts w:eastAsiaTheme="minorEastAsia"/>
        </w:rPr>
        <w:tab/>
        <w:t>Definition and applicability</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503" w:name="_Toc73962936"/>
      <w:bookmarkStart w:id="4504" w:name="_Toc75260113"/>
      <w:bookmarkStart w:id="4505" w:name="_Toc75275655"/>
      <w:bookmarkStart w:id="4506" w:name="_Toc75276166"/>
      <w:bookmarkStart w:id="4507" w:name="_Toc76541665"/>
      <w:bookmarkStart w:id="4508" w:name="_Toc82437434"/>
      <w:bookmarkStart w:id="4509" w:name="_Toc89944800"/>
      <w:bookmarkStart w:id="4510" w:name="_Toc98753818"/>
      <w:bookmarkStart w:id="4511" w:name="_Toc106180804"/>
      <w:bookmarkStart w:id="4512" w:name="_Toc114150849"/>
      <w:bookmarkStart w:id="4513" w:name="_Toc124151252"/>
      <w:bookmarkStart w:id="4514" w:name="_Toc124151772"/>
      <w:bookmarkStart w:id="4515" w:name="_Toc124152292"/>
      <w:bookmarkStart w:id="4516" w:name="_Toc130396824"/>
      <w:bookmarkStart w:id="4517" w:name="_Toc130397344"/>
      <w:bookmarkStart w:id="4518" w:name="_Toc137558448"/>
      <w:bookmarkStart w:id="4519" w:name="_Toc138862273"/>
      <w:bookmarkStart w:id="4520" w:name="_Toc145532330"/>
      <w:bookmarkStart w:id="4521" w:name="_Toc163218743"/>
      <w:bookmarkStart w:id="4522" w:name="_Toc176702074"/>
      <w:r w:rsidRPr="00BE5108">
        <w:rPr>
          <w:rFonts w:eastAsiaTheme="minorEastAsia"/>
        </w:rPr>
        <w:t>6.7.2</w:t>
      </w:r>
      <w:r w:rsidRPr="00BE5108">
        <w:rPr>
          <w:rFonts w:eastAsiaTheme="minorEastAsia"/>
        </w:rPr>
        <w:tab/>
        <w:t>Minimum requirement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523" w:name="_Toc73962937"/>
      <w:bookmarkStart w:id="4524" w:name="_Toc75260114"/>
      <w:bookmarkStart w:id="4525" w:name="_Toc75275656"/>
      <w:bookmarkStart w:id="4526" w:name="_Toc75276167"/>
      <w:bookmarkStart w:id="4527" w:name="_Toc76541666"/>
      <w:bookmarkStart w:id="4528" w:name="_Toc82437435"/>
      <w:bookmarkStart w:id="4529" w:name="_Toc89944801"/>
      <w:bookmarkStart w:id="4530" w:name="_Toc98753819"/>
      <w:bookmarkStart w:id="4531" w:name="_Toc106180805"/>
      <w:bookmarkStart w:id="4532" w:name="_Toc114150850"/>
      <w:bookmarkStart w:id="4533" w:name="_Toc124151253"/>
      <w:bookmarkStart w:id="4534" w:name="_Toc124151773"/>
      <w:bookmarkStart w:id="4535" w:name="_Toc124152293"/>
      <w:bookmarkStart w:id="4536" w:name="_Toc130396825"/>
      <w:bookmarkStart w:id="4537" w:name="_Toc130397345"/>
      <w:bookmarkStart w:id="4538" w:name="_Toc137558449"/>
      <w:bookmarkStart w:id="4539" w:name="_Toc138862274"/>
      <w:bookmarkStart w:id="4540" w:name="_Toc145532331"/>
      <w:bookmarkStart w:id="4541" w:name="_Toc163218744"/>
      <w:bookmarkStart w:id="4542" w:name="_Toc176702075"/>
      <w:r w:rsidRPr="00BE5108">
        <w:rPr>
          <w:rFonts w:eastAsiaTheme="minorEastAsia"/>
        </w:rPr>
        <w:t>6.7.3</w:t>
      </w:r>
      <w:r w:rsidRPr="00BE5108">
        <w:rPr>
          <w:rFonts w:eastAsiaTheme="minorEastAsia"/>
        </w:rPr>
        <w:tab/>
        <w:t>Test purpose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543" w:name="_Toc73962938"/>
      <w:bookmarkStart w:id="4544" w:name="_Toc75260115"/>
      <w:bookmarkStart w:id="4545" w:name="_Toc75275657"/>
      <w:bookmarkStart w:id="4546" w:name="_Toc75276168"/>
      <w:bookmarkStart w:id="4547" w:name="_Toc76541667"/>
      <w:bookmarkStart w:id="4548" w:name="_Toc82437436"/>
      <w:bookmarkStart w:id="4549" w:name="_Toc89944802"/>
      <w:bookmarkStart w:id="4550" w:name="_Toc98753820"/>
      <w:bookmarkStart w:id="4551" w:name="_Toc106180806"/>
      <w:bookmarkStart w:id="4552" w:name="_Toc114150851"/>
      <w:bookmarkStart w:id="4553" w:name="_Toc124151254"/>
      <w:bookmarkStart w:id="4554" w:name="_Toc124151774"/>
      <w:bookmarkStart w:id="4555" w:name="_Toc124152294"/>
      <w:bookmarkStart w:id="4556" w:name="_Toc130396826"/>
      <w:bookmarkStart w:id="4557" w:name="_Toc130397346"/>
      <w:bookmarkStart w:id="4558" w:name="_Toc137558450"/>
      <w:bookmarkStart w:id="4559" w:name="_Toc138862275"/>
      <w:bookmarkStart w:id="4560" w:name="_Toc145532332"/>
      <w:bookmarkStart w:id="4561" w:name="_Toc163218745"/>
      <w:bookmarkStart w:id="4562" w:name="_Toc176702076"/>
      <w:r w:rsidRPr="00BE5108">
        <w:rPr>
          <w:rFonts w:eastAsiaTheme="minorEastAsia"/>
        </w:rPr>
        <w:lastRenderedPageBreak/>
        <w:t>6.7.4</w:t>
      </w:r>
      <w:r w:rsidRPr="00BE5108">
        <w:rPr>
          <w:rFonts w:eastAsiaTheme="minorEastAsia"/>
        </w:rPr>
        <w:tab/>
        <w:t>Method of test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0B90C8AF" w14:textId="77777777" w:rsidR="00B045F3" w:rsidRPr="00BE5108" w:rsidRDefault="00B045F3" w:rsidP="00B045F3">
      <w:pPr>
        <w:pStyle w:val="Heading4"/>
        <w:rPr>
          <w:rFonts w:eastAsiaTheme="minorEastAsia"/>
        </w:rPr>
      </w:pPr>
      <w:bookmarkStart w:id="4563" w:name="_Toc73962939"/>
      <w:bookmarkStart w:id="4564" w:name="_Toc75260116"/>
      <w:bookmarkStart w:id="4565" w:name="_Toc75275658"/>
      <w:bookmarkStart w:id="4566" w:name="_Toc75276169"/>
      <w:bookmarkStart w:id="4567" w:name="_Toc76541668"/>
      <w:bookmarkStart w:id="4568" w:name="_Toc82437437"/>
      <w:bookmarkStart w:id="4569" w:name="_Toc89944803"/>
      <w:bookmarkStart w:id="4570" w:name="_Toc98753821"/>
      <w:bookmarkStart w:id="4571" w:name="_Toc106180807"/>
      <w:bookmarkStart w:id="4572" w:name="_Toc114150852"/>
      <w:bookmarkStart w:id="4573" w:name="_Toc124151255"/>
      <w:bookmarkStart w:id="4574" w:name="_Toc124151775"/>
      <w:bookmarkStart w:id="4575" w:name="_Toc124152295"/>
      <w:bookmarkStart w:id="4576" w:name="_Toc130396827"/>
      <w:bookmarkStart w:id="4577" w:name="_Toc130397347"/>
      <w:bookmarkStart w:id="4578" w:name="_Toc137558451"/>
      <w:bookmarkStart w:id="4579" w:name="_Toc138862276"/>
      <w:bookmarkStart w:id="4580" w:name="_Toc145532333"/>
      <w:bookmarkStart w:id="4581" w:name="_Toc163218746"/>
      <w:bookmarkStart w:id="4582" w:name="_Toc176702077"/>
      <w:r w:rsidRPr="00BE5108">
        <w:rPr>
          <w:rFonts w:eastAsiaTheme="minorEastAsia"/>
        </w:rPr>
        <w:t>6.7.4.1</w:t>
      </w:r>
      <w:r w:rsidRPr="00BE5108">
        <w:rPr>
          <w:rFonts w:eastAsiaTheme="minorEastAsia"/>
        </w:rPr>
        <w:tab/>
        <w:t>Initial conditions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583" w:name="_Toc73962940"/>
      <w:bookmarkStart w:id="4584" w:name="_Toc75260117"/>
      <w:bookmarkStart w:id="4585" w:name="_Toc75275659"/>
      <w:bookmarkStart w:id="4586" w:name="_Toc75276170"/>
      <w:bookmarkStart w:id="4587" w:name="_Toc76541669"/>
      <w:bookmarkStart w:id="4588" w:name="_Toc82437438"/>
      <w:bookmarkStart w:id="4589" w:name="_Toc89944804"/>
      <w:bookmarkStart w:id="4590" w:name="_Toc98753822"/>
      <w:bookmarkStart w:id="4591" w:name="_Toc106180808"/>
      <w:bookmarkStart w:id="4592" w:name="_Toc114150853"/>
      <w:bookmarkStart w:id="4593" w:name="_Toc124151256"/>
      <w:bookmarkStart w:id="4594" w:name="_Toc124151776"/>
      <w:bookmarkStart w:id="4595" w:name="_Toc124152296"/>
      <w:bookmarkStart w:id="4596" w:name="_Toc130396828"/>
      <w:bookmarkStart w:id="4597" w:name="_Toc130397348"/>
      <w:bookmarkStart w:id="4598" w:name="_Toc137558452"/>
      <w:bookmarkStart w:id="4599" w:name="_Toc138862277"/>
      <w:bookmarkStart w:id="4600" w:name="_Toc145532334"/>
      <w:bookmarkStart w:id="4601" w:name="_Toc163218747"/>
      <w:bookmarkStart w:id="4602" w:name="_Toc176702078"/>
      <w:r w:rsidRPr="00BE5108">
        <w:rPr>
          <w:rFonts w:eastAsiaTheme="minorEastAsia"/>
        </w:rPr>
        <w:t>6.7.4.2</w:t>
      </w:r>
      <w:r w:rsidRPr="00BE5108">
        <w:rPr>
          <w:rFonts w:eastAsiaTheme="minorEastAsia"/>
        </w:rPr>
        <w:tab/>
        <w:t>Procedure</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3pt;height:31pt" o:ole="">
            <v:imagedata r:id="rId41" o:title=""/>
          </v:shape>
          <o:OLEObject Type="Embed" ProgID="Equation.3" ShapeID="_x0000_i1041" DrawAspect="Content" ObjectID="_1788613619"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lastRenderedPageBreak/>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603" w:name="_Toc73962941"/>
      <w:bookmarkStart w:id="4604" w:name="_Toc75260118"/>
      <w:bookmarkStart w:id="4605" w:name="_Toc75275660"/>
      <w:bookmarkStart w:id="4606" w:name="_Toc75276171"/>
      <w:bookmarkStart w:id="4607" w:name="_Toc76541670"/>
      <w:bookmarkStart w:id="4608" w:name="_Toc82437439"/>
      <w:bookmarkStart w:id="4609" w:name="_Toc89944805"/>
      <w:bookmarkStart w:id="4610" w:name="_Toc98753823"/>
      <w:bookmarkStart w:id="4611" w:name="_Toc106180809"/>
      <w:bookmarkStart w:id="4612" w:name="_Toc114150854"/>
      <w:bookmarkStart w:id="4613" w:name="_Toc124151257"/>
      <w:bookmarkStart w:id="4614" w:name="_Toc124151777"/>
      <w:bookmarkStart w:id="4615" w:name="_Toc124152297"/>
      <w:bookmarkStart w:id="4616" w:name="_Toc130396829"/>
      <w:bookmarkStart w:id="4617" w:name="_Toc130397349"/>
      <w:bookmarkStart w:id="4618" w:name="_Toc137558453"/>
      <w:bookmarkStart w:id="4619" w:name="_Toc138862278"/>
      <w:bookmarkStart w:id="4620" w:name="_Toc145532335"/>
      <w:bookmarkStart w:id="4621" w:name="_Toc163218748"/>
      <w:bookmarkStart w:id="4622" w:name="_Toc176702079"/>
      <w:r w:rsidRPr="00BE5108">
        <w:rPr>
          <w:rFonts w:eastAsiaTheme="minorEastAsia"/>
        </w:rPr>
        <w:t>6.7.5</w:t>
      </w:r>
      <w:r w:rsidRPr="00BE5108">
        <w:rPr>
          <w:rFonts w:eastAsiaTheme="minorEastAsia"/>
        </w:rPr>
        <w:tab/>
        <w:t>Test requirements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136FB3DB" w14:textId="77777777" w:rsidR="00B045F3" w:rsidRPr="00BE5108" w:rsidRDefault="00B045F3" w:rsidP="00B045F3">
      <w:pPr>
        <w:pStyle w:val="Heading4"/>
        <w:rPr>
          <w:rFonts w:eastAsiaTheme="minorEastAsia"/>
        </w:rPr>
      </w:pPr>
      <w:bookmarkStart w:id="4623" w:name="_Toc73962942"/>
      <w:bookmarkStart w:id="4624" w:name="_Toc75260119"/>
      <w:bookmarkStart w:id="4625" w:name="_Toc75275661"/>
      <w:bookmarkStart w:id="4626" w:name="_Toc75276172"/>
      <w:bookmarkStart w:id="4627" w:name="_Toc76541671"/>
      <w:bookmarkStart w:id="4628" w:name="_Toc82437440"/>
      <w:bookmarkStart w:id="4629" w:name="_Toc89944806"/>
      <w:bookmarkStart w:id="4630" w:name="_Toc98753824"/>
      <w:bookmarkStart w:id="4631" w:name="_Toc106180810"/>
      <w:bookmarkStart w:id="4632" w:name="_Toc114150855"/>
      <w:bookmarkStart w:id="4633" w:name="_Toc124151258"/>
      <w:bookmarkStart w:id="4634" w:name="_Toc124151778"/>
      <w:bookmarkStart w:id="4635" w:name="_Toc124152298"/>
      <w:bookmarkStart w:id="4636" w:name="_Toc130396830"/>
      <w:bookmarkStart w:id="4637" w:name="_Toc130397350"/>
      <w:bookmarkStart w:id="4638" w:name="_Toc137558454"/>
      <w:bookmarkStart w:id="4639" w:name="_Toc138862279"/>
      <w:bookmarkStart w:id="4640" w:name="_Toc145532336"/>
      <w:bookmarkStart w:id="4641" w:name="_Toc163218749"/>
      <w:bookmarkStart w:id="4642" w:name="_Toc17670208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3F539CAB" w14:textId="77777777" w:rsidR="00B045F3" w:rsidRPr="00BE5108" w:rsidRDefault="00B045F3" w:rsidP="00B045F3">
      <w:pPr>
        <w:pStyle w:val="Heading5"/>
        <w:rPr>
          <w:rFonts w:eastAsiaTheme="minorEastAsia"/>
        </w:rPr>
      </w:pPr>
      <w:bookmarkStart w:id="4643" w:name="_Toc73962943"/>
      <w:bookmarkStart w:id="4644" w:name="_Toc75260120"/>
      <w:bookmarkStart w:id="4645" w:name="_Toc75275662"/>
      <w:bookmarkStart w:id="4646" w:name="_Toc75276173"/>
      <w:bookmarkStart w:id="4647" w:name="_Toc76541672"/>
      <w:bookmarkStart w:id="4648" w:name="_Toc82437441"/>
      <w:bookmarkStart w:id="4649" w:name="_Toc89944807"/>
      <w:bookmarkStart w:id="4650" w:name="_Toc98753825"/>
      <w:bookmarkStart w:id="4651" w:name="_Toc106180811"/>
      <w:bookmarkStart w:id="4652" w:name="_Toc114150856"/>
      <w:bookmarkStart w:id="4653" w:name="_Toc124151259"/>
      <w:bookmarkStart w:id="4654" w:name="_Toc124151779"/>
      <w:bookmarkStart w:id="4655" w:name="_Toc124152299"/>
      <w:bookmarkStart w:id="4656" w:name="_Toc130396831"/>
      <w:bookmarkStart w:id="4657" w:name="_Toc130397351"/>
      <w:bookmarkStart w:id="4658" w:name="_Toc137558455"/>
      <w:bookmarkStart w:id="4659" w:name="_Toc138862280"/>
      <w:bookmarkStart w:id="4660" w:name="_Toc145532337"/>
      <w:bookmarkStart w:id="4661" w:name="_Toc163218750"/>
      <w:bookmarkStart w:id="4662" w:name="_Toc17670208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3pt;height:31pt" o:ole="">
                  <v:imagedata r:id="rId43" o:title=""/>
                </v:shape>
                <o:OLEObject Type="Embed" ProgID="Equation.3" ShapeID="_x0000_i1042" DrawAspect="Content" ObjectID="_1788613620"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663" w:name="_Toc73962944"/>
      <w:bookmarkStart w:id="4664" w:name="_Toc75260121"/>
      <w:bookmarkStart w:id="4665" w:name="_Toc75275663"/>
      <w:bookmarkStart w:id="4666" w:name="_Toc75276174"/>
      <w:bookmarkStart w:id="4667" w:name="_Toc76541673"/>
      <w:bookmarkStart w:id="4668" w:name="_Toc82437442"/>
      <w:bookmarkStart w:id="4669" w:name="_Toc89944808"/>
      <w:bookmarkStart w:id="4670" w:name="_Toc98753826"/>
      <w:bookmarkStart w:id="4671" w:name="_Toc106180812"/>
      <w:bookmarkStart w:id="4672" w:name="_Toc114150857"/>
      <w:bookmarkStart w:id="4673" w:name="_Toc124151260"/>
      <w:bookmarkStart w:id="4674" w:name="_Toc124151780"/>
      <w:bookmarkStart w:id="4675" w:name="_Toc124152300"/>
      <w:bookmarkStart w:id="4676" w:name="_Toc130396832"/>
      <w:bookmarkStart w:id="4677" w:name="_Toc130397352"/>
      <w:bookmarkStart w:id="4678" w:name="_Toc137558456"/>
      <w:bookmarkStart w:id="4679" w:name="_Toc138862281"/>
      <w:bookmarkStart w:id="4680" w:name="_Toc145532338"/>
      <w:bookmarkStart w:id="4681" w:name="_Toc163218751"/>
      <w:bookmarkStart w:id="4682" w:name="_Toc176702082"/>
      <w:r w:rsidRPr="00BE5108">
        <w:rPr>
          <w:rFonts w:eastAsiaTheme="minorEastAsia"/>
        </w:rPr>
        <w:lastRenderedPageBreak/>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683" w:name="_Toc73962945"/>
      <w:bookmarkStart w:id="4684" w:name="_Toc75260122"/>
      <w:bookmarkStart w:id="4685" w:name="_Toc75275664"/>
      <w:bookmarkStart w:id="4686" w:name="_Toc75276175"/>
      <w:bookmarkStart w:id="4687" w:name="_Toc76541674"/>
      <w:bookmarkStart w:id="4688" w:name="_Toc82437443"/>
      <w:bookmarkStart w:id="4689" w:name="_Toc89944809"/>
      <w:bookmarkStart w:id="4690" w:name="_Toc98753827"/>
      <w:bookmarkStart w:id="4691" w:name="_Toc106180813"/>
      <w:bookmarkStart w:id="4692" w:name="_Toc114150858"/>
      <w:bookmarkStart w:id="4693" w:name="_Toc124151261"/>
      <w:bookmarkStart w:id="4694" w:name="_Toc124151781"/>
      <w:bookmarkStart w:id="4695" w:name="_Toc124152301"/>
      <w:bookmarkStart w:id="4696" w:name="_Toc130396833"/>
      <w:bookmarkStart w:id="4697" w:name="_Toc130397353"/>
      <w:bookmarkStart w:id="4698" w:name="_Toc137558457"/>
      <w:bookmarkStart w:id="4699" w:name="_Toc138862282"/>
      <w:bookmarkStart w:id="4700" w:name="_Toc145532339"/>
      <w:bookmarkStart w:id="4701" w:name="_Toc163218752"/>
      <w:bookmarkStart w:id="4702" w:name="_Toc17670208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703" w:name="_Toc73962946"/>
      <w:bookmarkStart w:id="4704" w:name="_Toc75260123"/>
      <w:bookmarkStart w:id="4705" w:name="_Toc75275665"/>
      <w:bookmarkStart w:id="4706" w:name="_Toc75276176"/>
      <w:bookmarkStart w:id="4707" w:name="_Toc76541675"/>
      <w:bookmarkStart w:id="4708" w:name="_Toc82437444"/>
      <w:bookmarkStart w:id="4709" w:name="_Toc89944810"/>
      <w:bookmarkStart w:id="4710" w:name="_Toc98753828"/>
      <w:bookmarkStart w:id="4711" w:name="_Toc106180814"/>
      <w:bookmarkStart w:id="4712" w:name="_Toc114150859"/>
      <w:bookmarkStart w:id="4713" w:name="_Toc124151262"/>
      <w:bookmarkStart w:id="4714" w:name="_Toc124151782"/>
      <w:bookmarkStart w:id="4715" w:name="_Toc124152302"/>
      <w:bookmarkStart w:id="4716" w:name="_Toc130396834"/>
      <w:bookmarkStart w:id="4717" w:name="_Toc130397354"/>
      <w:bookmarkStart w:id="4718" w:name="_Toc137558458"/>
      <w:bookmarkStart w:id="4719" w:name="_Toc138862283"/>
      <w:bookmarkStart w:id="4720" w:name="_Toc145532340"/>
      <w:bookmarkStart w:id="4721" w:name="_Toc163218753"/>
      <w:bookmarkStart w:id="4722" w:name="_Toc176702084"/>
      <w:r w:rsidRPr="00BE5108">
        <w:rPr>
          <w:rFonts w:eastAsiaTheme="minorEastAsia"/>
        </w:rPr>
        <w:t>7</w:t>
      </w:r>
      <w:r w:rsidRPr="00BE5108">
        <w:rPr>
          <w:rFonts w:eastAsiaTheme="minorEastAsia"/>
        </w:rPr>
        <w:tab/>
        <w:t>Conducted receiver characteristics (IAB-DU and IAB-MT)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766C827B" w14:textId="77777777" w:rsidR="006725BC" w:rsidRPr="00BE5108" w:rsidRDefault="006725BC" w:rsidP="006725BC">
      <w:pPr>
        <w:pStyle w:val="Heading2"/>
        <w:rPr>
          <w:rFonts w:eastAsiaTheme="minorEastAsia"/>
        </w:rPr>
      </w:pPr>
      <w:bookmarkStart w:id="4723" w:name="_Toc73962947"/>
      <w:bookmarkStart w:id="4724" w:name="_Toc75260124"/>
      <w:bookmarkStart w:id="4725" w:name="_Toc75275666"/>
      <w:bookmarkStart w:id="4726" w:name="_Toc75276177"/>
      <w:bookmarkStart w:id="4727" w:name="_Toc76541676"/>
      <w:bookmarkStart w:id="4728" w:name="_Toc82437445"/>
      <w:bookmarkStart w:id="4729" w:name="_Toc89944811"/>
      <w:bookmarkStart w:id="4730" w:name="_Toc98753829"/>
      <w:bookmarkStart w:id="4731" w:name="_Toc106180815"/>
      <w:bookmarkStart w:id="4732" w:name="_Toc114150860"/>
      <w:bookmarkStart w:id="4733" w:name="_Toc124151263"/>
      <w:bookmarkStart w:id="4734" w:name="_Toc124151783"/>
      <w:bookmarkStart w:id="4735" w:name="_Toc124152303"/>
      <w:bookmarkStart w:id="4736" w:name="_Toc130396835"/>
      <w:bookmarkStart w:id="4737" w:name="_Toc130397355"/>
      <w:bookmarkStart w:id="4738" w:name="_Toc137558459"/>
      <w:bookmarkStart w:id="4739" w:name="_Toc138862284"/>
      <w:bookmarkStart w:id="4740" w:name="_Toc145532341"/>
      <w:bookmarkStart w:id="4741" w:name="_Toc163218754"/>
      <w:bookmarkStart w:id="4742" w:name="_Toc176702085"/>
      <w:r w:rsidRPr="00BE5108">
        <w:rPr>
          <w:rFonts w:eastAsiaTheme="minorEastAsia"/>
        </w:rPr>
        <w:t>7.1</w:t>
      </w:r>
      <w:r w:rsidRPr="00BE5108">
        <w:rPr>
          <w:rFonts w:eastAsiaTheme="minorEastAsia"/>
        </w:rPr>
        <w:tab/>
        <w:t>General</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BD6A78A" w14:textId="77777777" w:rsidR="006725BC" w:rsidRPr="00BE5108" w:rsidRDefault="006725BC" w:rsidP="006725BC">
      <w:pPr>
        <w:pStyle w:val="Heading2"/>
        <w:rPr>
          <w:rFonts w:eastAsiaTheme="minorEastAsia"/>
        </w:rPr>
      </w:pPr>
      <w:bookmarkStart w:id="4743" w:name="_Toc73962948"/>
      <w:bookmarkStart w:id="4744" w:name="_Toc75260125"/>
      <w:bookmarkStart w:id="4745" w:name="_Toc75275667"/>
      <w:bookmarkStart w:id="4746" w:name="_Toc75276178"/>
      <w:bookmarkStart w:id="4747" w:name="_Toc76541677"/>
      <w:bookmarkStart w:id="4748" w:name="_Toc82437446"/>
      <w:bookmarkStart w:id="4749" w:name="_Toc89944812"/>
      <w:bookmarkStart w:id="4750" w:name="_Toc98753830"/>
      <w:bookmarkStart w:id="4751" w:name="_Toc106180816"/>
      <w:bookmarkStart w:id="4752" w:name="_Toc114150861"/>
      <w:bookmarkStart w:id="4753" w:name="_Toc124151264"/>
      <w:bookmarkStart w:id="4754" w:name="_Toc124151784"/>
      <w:bookmarkStart w:id="4755" w:name="_Toc124152304"/>
      <w:bookmarkStart w:id="4756" w:name="_Toc130396836"/>
      <w:bookmarkStart w:id="4757" w:name="_Toc130397356"/>
      <w:bookmarkStart w:id="4758" w:name="_Toc137558460"/>
      <w:bookmarkStart w:id="4759" w:name="_Toc138862285"/>
      <w:bookmarkStart w:id="4760" w:name="_Toc145532342"/>
      <w:bookmarkStart w:id="4761" w:name="_Toc163218755"/>
      <w:bookmarkStart w:id="4762" w:name="_Toc176702086"/>
      <w:r w:rsidRPr="00BE5108">
        <w:rPr>
          <w:rFonts w:eastAsiaTheme="minorEastAsia"/>
        </w:rPr>
        <w:t>7.2</w:t>
      </w:r>
      <w:r w:rsidRPr="00BE5108">
        <w:rPr>
          <w:rFonts w:eastAsiaTheme="minorEastAsia"/>
        </w:rPr>
        <w:tab/>
        <w:t>Reference sensitivity level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4E6208A" w14:textId="77777777" w:rsidR="00C87888" w:rsidRPr="00BE5108" w:rsidRDefault="00C87888" w:rsidP="00C87888">
      <w:pPr>
        <w:pStyle w:val="Heading3"/>
        <w:rPr>
          <w:rFonts w:eastAsiaTheme="minorEastAsia"/>
        </w:rPr>
      </w:pPr>
      <w:bookmarkStart w:id="4763" w:name="_Toc73962949"/>
      <w:bookmarkStart w:id="4764" w:name="_Toc75260126"/>
      <w:bookmarkStart w:id="4765" w:name="_Toc75275668"/>
      <w:bookmarkStart w:id="4766" w:name="_Toc75276179"/>
      <w:bookmarkStart w:id="4767" w:name="_Toc76541678"/>
      <w:bookmarkStart w:id="4768" w:name="_Toc82437447"/>
      <w:bookmarkStart w:id="4769" w:name="_Toc89944813"/>
      <w:bookmarkStart w:id="4770" w:name="_Toc98753831"/>
      <w:bookmarkStart w:id="4771" w:name="_Toc106180817"/>
      <w:bookmarkStart w:id="4772" w:name="_Toc114150862"/>
      <w:bookmarkStart w:id="4773" w:name="_Toc124151265"/>
      <w:bookmarkStart w:id="4774" w:name="_Toc124151785"/>
      <w:bookmarkStart w:id="4775" w:name="_Toc124152305"/>
      <w:bookmarkStart w:id="4776" w:name="_Toc130396837"/>
      <w:bookmarkStart w:id="4777" w:name="_Toc130397357"/>
      <w:bookmarkStart w:id="4778" w:name="_Toc137558461"/>
      <w:bookmarkStart w:id="4779" w:name="_Toc138862286"/>
      <w:bookmarkStart w:id="4780" w:name="_Toc145532343"/>
      <w:bookmarkStart w:id="4781" w:name="_Toc163218756"/>
      <w:bookmarkStart w:id="4782" w:name="_Toc176702087"/>
      <w:r w:rsidRPr="00BE5108">
        <w:rPr>
          <w:rFonts w:eastAsiaTheme="minorEastAsia"/>
        </w:rPr>
        <w:t>7.2.1</w:t>
      </w:r>
      <w:r w:rsidRPr="00BE5108">
        <w:rPr>
          <w:rFonts w:eastAsiaTheme="minorEastAsia"/>
        </w:rPr>
        <w:tab/>
        <w:t>Definition and applicability</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783" w:name="_Toc73962950"/>
      <w:bookmarkStart w:id="4784" w:name="_Toc75260127"/>
      <w:bookmarkStart w:id="4785" w:name="_Toc75275669"/>
      <w:bookmarkStart w:id="4786" w:name="_Toc75276180"/>
      <w:bookmarkStart w:id="4787" w:name="_Toc76541679"/>
      <w:bookmarkStart w:id="4788" w:name="_Toc82437448"/>
      <w:bookmarkStart w:id="4789" w:name="_Toc89944814"/>
      <w:bookmarkStart w:id="4790" w:name="_Toc98753832"/>
      <w:bookmarkStart w:id="4791" w:name="_Toc106180818"/>
      <w:bookmarkStart w:id="4792" w:name="_Toc114150863"/>
      <w:bookmarkStart w:id="4793" w:name="_Toc124151266"/>
      <w:bookmarkStart w:id="4794" w:name="_Toc124151786"/>
      <w:bookmarkStart w:id="4795" w:name="_Toc124152306"/>
      <w:bookmarkStart w:id="4796" w:name="_Toc130396838"/>
      <w:bookmarkStart w:id="4797" w:name="_Toc130397358"/>
      <w:bookmarkStart w:id="4798" w:name="_Toc137558462"/>
      <w:bookmarkStart w:id="4799" w:name="_Toc138862287"/>
      <w:bookmarkStart w:id="4800" w:name="_Toc145532344"/>
      <w:bookmarkStart w:id="4801" w:name="_Toc163218757"/>
      <w:bookmarkStart w:id="4802" w:name="_Toc176702088"/>
      <w:r w:rsidRPr="00BE5108">
        <w:rPr>
          <w:rFonts w:eastAsiaTheme="minorEastAsia"/>
        </w:rPr>
        <w:t>7.2.2</w:t>
      </w:r>
      <w:r w:rsidRPr="00BE5108">
        <w:rPr>
          <w:rFonts w:eastAsiaTheme="minorEastAsia"/>
        </w:rPr>
        <w:tab/>
        <w:t>Minimum requirement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lastRenderedPageBreak/>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803" w:name="_Toc73962951"/>
      <w:bookmarkStart w:id="4804" w:name="_Toc75260128"/>
      <w:bookmarkStart w:id="4805" w:name="_Toc75275670"/>
      <w:bookmarkStart w:id="4806" w:name="_Toc75276181"/>
      <w:bookmarkStart w:id="4807" w:name="_Toc76541680"/>
      <w:bookmarkStart w:id="4808" w:name="_Toc82437449"/>
      <w:bookmarkStart w:id="4809" w:name="_Toc89944815"/>
      <w:bookmarkStart w:id="4810" w:name="_Toc98753833"/>
      <w:bookmarkStart w:id="4811" w:name="_Toc106180819"/>
      <w:bookmarkStart w:id="4812" w:name="_Toc114150864"/>
      <w:bookmarkStart w:id="4813" w:name="_Toc124151267"/>
      <w:bookmarkStart w:id="4814" w:name="_Toc124151787"/>
      <w:bookmarkStart w:id="4815" w:name="_Toc124152307"/>
      <w:bookmarkStart w:id="4816" w:name="_Toc130396839"/>
      <w:bookmarkStart w:id="4817" w:name="_Toc130397359"/>
      <w:bookmarkStart w:id="4818" w:name="_Toc137558463"/>
      <w:bookmarkStart w:id="4819" w:name="_Toc138862288"/>
      <w:bookmarkStart w:id="4820" w:name="_Toc145532345"/>
      <w:bookmarkStart w:id="4821" w:name="_Toc163218758"/>
      <w:bookmarkStart w:id="4822" w:name="_Toc176702089"/>
      <w:r w:rsidRPr="00BE5108">
        <w:rPr>
          <w:rFonts w:eastAsiaTheme="minorEastAsia"/>
        </w:rPr>
        <w:t>7.2.3</w:t>
      </w:r>
      <w:r w:rsidRPr="00BE5108">
        <w:rPr>
          <w:rFonts w:eastAsiaTheme="minorEastAsia"/>
        </w:rPr>
        <w:tab/>
        <w:t>Test purpose</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823" w:name="_Toc73962952"/>
      <w:bookmarkStart w:id="4824" w:name="_Toc75260129"/>
      <w:bookmarkStart w:id="4825" w:name="_Toc75275671"/>
      <w:bookmarkStart w:id="4826" w:name="_Toc75276182"/>
      <w:bookmarkStart w:id="4827" w:name="_Toc76541681"/>
      <w:bookmarkStart w:id="4828" w:name="_Toc82437450"/>
      <w:bookmarkStart w:id="4829" w:name="_Toc89944816"/>
      <w:bookmarkStart w:id="4830" w:name="_Toc98753834"/>
      <w:bookmarkStart w:id="4831" w:name="_Toc106180820"/>
      <w:bookmarkStart w:id="4832" w:name="_Toc114150865"/>
      <w:bookmarkStart w:id="4833" w:name="_Toc124151268"/>
      <w:bookmarkStart w:id="4834" w:name="_Toc124151788"/>
      <w:bookmarkStart w:id="4835" w:name="_Toc124152308"/>
      <w:bookmarkStart w:id="4836" w:name="_Toc130396840"/>
      <w:bookmarkStart w:id="4837" w:name="_Toc130397360"/>
      <w:bookmarkStart w:id="4838" w:name="_Toc137558464"/>
      <w:bookmarkStart w:id="4839" w:name="_Toc138862289"/>
      <w:bookmarkStart w:id="4840" w:name="_Toc145532346"/>
      <w:bookmarkStart w:id="4841" w:name="_Toc163218759"/>
      <w:bookmarkStart w:id="4842" w:name="_Toc176702090"/>
      <w:r w:rsidRPr="00BE5108">
        <w:rPr>
          <w:rFonts w:eastAsiaTheme="minorEastAsia"/>
        </w:rPr>
        <w:t>7.2.4</w:t>
      </w:r>
      <w:r w:rsidRPr="00BE5108">
        <w:rPr>
          <w:rFonts w:eastAsiaTheme="minorEastAsia"/>
        </w:rPr>
        <w:tab/>
        <w:t>Method of test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131A539D" w14:textId="339589D7" w:rsidR="00C87888" w:rsidRPr="00BE5108" w:rsidRDefault="00C87888" w:rsidP="00C87888">
      <w:pPr>
        <w:pStyle w:val="Heading4"/>
        <w:rPr>
          <w:rFonts w:eastAsiaTheme="minorEastAsia"/>
        </w:rPr>
      </w:pPr>
      <w:bookmarkStart w:id="4843" w:name="_Toc75260130"/>
      <w:bookmarkStart w:id="4844" w:name="_Toc75275672"/>
      <w:bookmarkStart w:id="4845" w:name="_Toc75276183"/>
      <w:bookmarkStart w:id="4846" w:name="_Toc76541682"/>
      <w:bookmarkStart w:id="4847" w:name="_Toc82437451"/>
      <w:bookmarkStart w:id="4848" w:name="_Toc89944817"/>
      <w:bookmarkStart w:id="4849" w:name="_Toc98753835"/>
      <w:bookmarkStart w:id="4850" w:name="_Toc106180821"/>
      <w:bookmarkStart w:id="4851" w:name="_Toc114150866"/>
      <w:bookmarkStart w:id="4852" w:name="_Toc124151269"/>
      <w:bookmarkStart w:id="4853" w:name="_Toc124151789"/>
      <w:bookmarkStart w:id="4854" w:name="_Toc124152309"/>
      <w:bookmarkStart w:id="4855" w:name="_Toc130396841"/>
      <w:bookmarkStart w:id="4856" w:name="_Toc130397361"/>
      <w:bookmarkStart w:id="4857" w:name="_Toc137558465"/>
      <w:bookmarkStart w:id="4858" w:name="_Toc138862290"/>
      <w:bookmarkStart w:id="4859" w:name="_Toc145532347"/>
      <w:bookmarkStart w:id="4860" w:name="_Toc73962953"/>
      <w:bookmarkStart w:id="4861" w:name="_Toc163218760"/>
      <w:bookmarkStart w:id="4862" w:name="_Toc176702091"/>
      <w:r w:rsidRPr="00BE5108">
        <w:rPr>
          <w:rFonts w:eastAsiaTheme="minorEastAsia"/>
        </w:rPr>
        <w:t>7.2.4.1</w:t>
      </w:r>
      <w:r w:rsidRPr="00BE5108">
        <w:rPr>
          <w:rFonts w:eastAsiaTheme="minorEastAsia"/>
        </w:rPr>
        <w:tab/>
        <w:t>Initial conditions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863" w:name="_Toc73962954"/>
      <w:bookmarkStart w:id="4864" w:name="_Toc75260131"/>
      <w:bookmarkStart w:id="4865" w:name="_Toc75275673"/>
      <w:bookmarkStart w:id="4866" w:name="_Toc75276184"/>
      <w:bookmarkStart w:id="4867" w:name="_Toc76541683"/>
      <w:bookmarkStart w:id="4868" w:name="_Toc82437452"/>
      <w:bookmarkStart w:id="4869" w:name="_Toc89944818"/>
      <w:bookmarkStart w:id="4870" w:name="_Toc98753836"/>
      <w:bookmarkStart w:id="4871" w:name="_Toc106180822"/>
      <w:bookmarkStart w:id="4872" w:name="_Toc114150867"/>
      <w:bookmarkStart w:id="4873" w:name="_Toc124151270"/>
      <w:bookmarkStart w:id="4874" w:name="_Toc124151790"/>
      <w:bookmarkStart w:id="4875" w:name="_Toc124152310"/>
      <w:bookmarkStart w:id="4876" w:name="_Toc130396842"/>
      <w:bookmarkStart w:id="4877" w:name="_Toc130397362"/>
      <w:bookmarkStart w:id="4878" w:name="_Toc137558466"/>
      <w:bookmarkStart w:id="4879" w:name="_Toc138862291"/>
      <w:bookmarkStart w:id="4880" w:name="_Toc145532348"/>
      <w:bookmarkStart w:id="4881" w:name="_Toc163218761"/>
      <w:bookmarkStart w:id="4882" w:name="_Toc176702092"/>
      <w:r w:rsidRPr="00BE5108">
        <w:rPr>
          <w:rFonts w:eastAsiaTheme="minorEastAsia"/>
        </w:rPr>
        <w:t>7.2.4.2</w:t>
      </w:r>
      <w:r w:rsidRPr="00BE5108">
        <w:rPr>
          <w:rFonts w:eastAsiaTheme="minorEastAsia"/>
        </w:rPr>
        <w:tab/>
        <w:t>Procedure</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883" w:name="_Toc73962955"/>
      <w:bookmarkStart w:id="4884" w:name="_Toc75260132"/>
      <w:bookmarkStart w:id="4885" w:name="_Toc75275674"/>
      <w:bookmarkStart w:id="4886" w:name="_Toc75276185"/>
      <w:bookmarkStart w:id="4887" w:name="_Toc76541684"/>
      <w:bookmarkStart w:id="4888" w:name="_Toc82437453"/>
      <w:bookmarkStart w:id="4889" w:name="_Toc89944819"/>
      <w:bookmarkStart w:id="4890" w:name="_Toc98753837"/>
      <w:bookmarkStart w:id="4891" w:name="_Toc106180823"/>
      <w:bookmarkStart w:id="4892" w:name="_Toc114150868"/>
      <w:bookmarkStart w:id="4893" w:name="_Toc124151271"/>
      <w:bookmarkStart w:id="4894" w:name="_Toc124151791"/>
      <w:bookmarkStart w:id="4895" w:name="_Toc124152311"/>
      <w:bookmarkStart w:id="4896" w:name="_Toc130396843"/>
      <w:bookmarkStart w:id="4897" w:name="_Toc130397363"/>
      <w:bookmarkStart w:id="4898" w:name="_Toc137558467"/>
      <w:bookmarkStart w:id="4899" w:name="_Toc138862292"/>
      <w:bookmarkStart w:id="4900" w:name="_Toc145532349"/>
      <w:bookmarkStart w:id="4901" w:name="_Toc163218762"/>
      <w:bookmarkStart w:id="4902" w:name="_Toc176702093"/>
      <w:r w:rsidRPr="00BE5108">
        <w:rPr>
          <w:rFonts w:eastAsiaTheme="minorEastAsia"/>
        </w:rPr>
        <w:t>7.2.5</w:t>
      </w:r>
      <w:r w:rsidRPr="00BE5108">
        <w:rPr>
          <w:rFonts w:eastAsiaTheme="minorEastAsia"/>
        </w:rPr>
        <w:tab/>
        <w:t>Test requirements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A5FFAA2" w14:textId="77777777" w:rsidR="00C87888" w:rsidRPr="00BE5108" w:rsidRDefault="00C87888" w:rsidP="00C87888">
      <w:pPr>
        <w:pStyle w:val="Heading4"/>
        <w:rPr>
          <w:rFonts w:eastAsiaTheme="minorEastAsia"/>
        </w:rPr>
      </w:pPr>
      <w:bookmarkStart w:id="4903" w:name="_Toc73962956"/>
      <w:bookmarkStart w:id="4904" w:name="_Toc75260133"/>
      <w:bookmarkStart w:id="4905" w:name="_Toc75275675"/>
      <w:bookmarkStart w:id="4906" w:name="_Toc75276186"/>
      <w:bookmarkStart w:id="4907" w:name="_Toc76541685"/>
      <w:bookmarkStart w:id="4908" w:name="_Toc82437454"/>
      <w:bookmarkStart w:id="4909" w:name="_Toc89944820"/>
      <w:bookmarkStart w:id="4910" w:name="_Toc98753838"/>
      <w:bookmarkStart w:id="4911" w:name="_Toc106180824"/>
      <w:bookmarkStart w:id="4912" w:name="_Toc114150869"/>
      <w:bookmarkStart w:id="4913" w:name="_Toc124151272"/>
      <w:bookmarkStart w:id="4914" w:name="_Toc124151792"/>
      <w:bookmarkStart w:id="4915" w:name="_Toc124152312"/>
      <w:bookmarkStart w:id="4916" w:name="_Toc130396844"/>
      <w:bookmarkStart w:id="4917" w:name="_Toc130397364"/>
      <w:bookmarkStart w:id="4918" w:name="_Toc137558468"/>
      <w:bookmarkStart w:id="4919" w:name="_Toc138862293"/>
      <w:bookmarkStart w:id="4920" w:name="_Toc145532350"/>
      <w:bookmarkStart w:id="4921" w:name="_Toc163218763"/>
      <w:bookmarkStart w:id="4922" w:name="_Toc17670209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923" w:name="OLE_LINK319"/>
      <w:bookmarkStart w:id="4924"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925" w:name="_Toc73962957"/>
      <w:bookmarkStart w:id="4926" w:name="_Toc75260134"/>
      <w:bookmarkStart w:id="4927" w:name="_Toc75275676"/>
      <w:bookmarkStart w:id="4928" w:name="_Toc75276187"/>
      <w:bookmarkStart w:id="4929" w:name="_Toc76541686"/>
      <w:bookmarkStart w:id="4930" w:name="_Toc82437455"/>
      <w:bookmarkStart w:id="4931" w:name="_Toc89944821"/>
      <w:bookmarkStart w:id="4932" w:name="_Toc98753839"/>
      <w:bookmarkStart w:id="4933" w:name="_Toc106180825"/>
      <w:bookmarkStart w:id="4934" w:name="_Toc114150870"/>
      <w:bookmarkStart w:id="4935" w:name="_Toc124151273"/>
      <w:bookmarkStart w:id="4936" w:name="_Toc124151793"/>
      <w:bookmarkStart w:id="4937" w:name="_Toc124152313"/>
      <w:bookmarkStart w:id="4938" w:name="_Toc130396845"/>
      <w:bookmarkStart w:id="4939" w:name="_Toc130397365"/>
      <w:bookmarkStart w:id="4940" w:name="_Toc137558469"/>
      <w:bookmarkStart w:id="4941" w:name="_Toc138862294"/>
      <w:bookmarkStart w:id="4942" w:name="_Toc145532351"/>
      <w:bookmarkStart w:id="4943" w:name="_Toc163218764"/>
      <w:bookmarkStart w:id="4944" w:name="_Toc176702095"/>
      <w:bookmarkEnd w:id="4923"/>
      <w:bookmarkEnd w:id="4924"/>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945" w:name="_Toc73962958"/>
      <w:bookmarkStart w:id="4946" w:name="_Toc75260135"/>
      <w:bookmarkStart w:id="4947" w:name="_Toc75275677"/>
      <w:bookmarkStart w:id="4948" w:name="_Toc75276188"/>
      <w:bookmarkStart w:id="4949" w:name="_Toc76541687"/>
      <w:bookmarkStart w:id="4950" w:name="_Toc82437456"/>
      <w:bookmarkStart w:id="4951" w:name="_Toc89944822"/>
      <w:bookmarkStart w:id="4952" w:name="_Toc98753840"/>
      <w:bookmarkStart w:id="4953" w:name="_Toc106180826"/>
      <w:bookmarkStart w:id="4954" w:name="_Toc114150871"/>
      <w:bookmarkStart w:id="4955" w:name="_Toc124151274"/>
      <w:bookmarkStart w:id="4956" w:name="_Toc124151794"/>
      <w:bookmarkStart w:id="4957" w:name="_Toc124152314"/>
      <w:bookmarkStart w:id="4958" w:name="_Toc130396846"/>
      <w:bookmarkStart w:id="4959" w:name="_Toc130397366"/>
      <w:bookmarkStart w:id="4960" w:name="_Toc137558470"/>
      <w:bookmarkStart w:id="4961" w:name="_Toc138862295"/>
      <w:bookmarkStart w:id="4962" w:name="_Toc145532352"/>
      <w:bookmarkStart w:id="4963" w:name="_Toc163218765"/>
      <w:bookmarkStart w:id="4964" w:name="_Toc176702096"/>
      <w:r w:rsidRPr="00BE5108">
        <w:rPr>
          <w:rFonts w:eastAsiaTheme="minorEastAsia"/>
        </w:rPr>
        <w:t>7.3</w:t>
      </w:r>
      <w:r w:rsidRPr="00BE5108">
        <w:rPr>
          <w:rFonts w:eastAsiaTheme="minorEastAsia"/>
        </w:rPr>
        <w:tab/>
        <w:t>Dynamic range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9EC6C74" w14:textId="77777777" w:rsidR="00D60968" w:rsidRPr="00BE5108" w:rsidRDefault="00D60968" w:rsidP="00D60968">
      <w:pPr>
        <w:pStyle w:val="Heading3"/>
        <w:rPr>
          <w:rFonts w:eastAsiaTheme="minorEastAsia"/>
        </w:rPr>
      </w:pPr>
      <w:bookmarkStart w:id="4965" w:name="_Toc73962959"/>
      <w:bookmarkStart w:id="4966" w:name="_Toc75260136"/>
      <w:bookmarkStart w:id="4967" w:name="_Toc75275678"/>
      <w:bookmarkStart w:id="4968" w:name="_Toc75276189"/>
      <w:bookmarkStart w:id="4969" w:name="_Toc76541688"/>
      <w:bookmarkStart w:id="4970" w:name="_Toc82437457"/>
      <w:bookmarkStart w:id="4971" w:name="_Toc89944823"/>
      <w:bookmarkStart w:id="4972" w:name="_Toc98753841"/>
      <w:bookmarkStart w:id="4973" w:name="_Toc106180827"/>
      <w:bookmarkStart w:id="4974" w:name="_Toc114150872"/>
      <w:bookmarkStart w:id="4975" w:name="_Toc124151275"/>
      <w:bookmarkStart w:id="4976" w:name="_Toc124151795"/>
      <w:bookmarkStart w:id="4977" w:name="_Toc124152315"/>
      <w:bookmarkStart w:id="4978" w:name="_Toc130396847"/>
      <w:bookmarkStart w:id="4979" w:name="_Toc130397367"/>
      <w:bookmarkStart w:id="4980" w:name="_Toc137558471"/>
      <w:bookmarkStart w:id="4981" w:name="_Toc138862296"/>
      <w:bookmarkStart w:id="4982" w:name="_Toc145532353"/>
      <w:bookmarkStart w:id="4983" w:name="_Toc163218766"/>
      <w:bookmarkStart w:id="4984" w:name="_Toc176702097"/>
      <w:r w:rsidRPr="00BE5108">
        <w:rPr>
          <w:rFonts w:eastAsiaTheme="minorEastAsia"/>
        </w:rPr>
        <w:t>7.3.1</w:t>
      </w:r>
      <w:r w:rsidRPr="00BE5108">
        <w:rPr>
          <w:rFonts w:eastAsiaTheme="minorEastAsia"/>
        </w:rPr>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985" w:name="_Toc73962960"/>
      <w:bookmarkStart w:id="4986" w:name="_Toc75260137"/>
      <w:bookmarkStart w:id="4987" w:name="_Toc75275679"/>
      <w:bookmarkStart w:id="4988" w:name="_Toc75276190"/>
      <w:bookmarkStart w:id="4989" w:name="_Toc76541689"/>
      <w:bookmarkStart w:id="4990" w:name="_Toc82437458"/>
      <w:bookmarkStart w:id="4991" w:name="_Toc89944824"/>
      <w:bookmarkStart w:id="4992" w:name="_Toc98753842"/>
      <w:bookmarkStart w:id="4993" w:name="_Toc106180828"/>
      <w:bookmarkStart w:id="4994" w:name="_Toc114150873"/>
      <w:bookmarkStart w:id="4995" w:name="_Toc124151276"/>
      <w:bookmarkStart w:id="4996" w:name="_Toc124151796"/>
      <w:bookmarkStart w:id="4997" w:name="_Toc124152316"/>
      <w:bookmarkStart w:id="4998" w:name="_Toc130396848"/>
      <w:bookmarkStart w:id="4999" w:name="_Toc130397368"/>
      <w:bookmarkStart w:id="5000" w:name="_Toc137558472"/>
      <w:bookmarkStart w:id="5001" w:name="_Toc138862297"/>
      <w:bookmarkStart w:id="5002" w:name="_Toc145532354"/>
      <w:bookmarkStart w:id="5003" w:name="_Toc163218767"/>
      <w:bookmarkStart w:id="5004" w:name="_Toc176702098"/>
      <w:r w:rsidRPr="00BE5108">
        <w:rPr>
          <w:rFonts w:eastAsiaTheme="minorEastAsia"/>
        </w:rPr>
        <w:t>7.3.2</w:t>
      </w:r>
      <w:r w:rsidRPr="00BE5108">
        <w:rPr>
          <w:rFonts w:eastAsiaTheme="minorEastAsia"/>
        </w:rPr>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005" w:name="_Toc73962961"/>
      <w:bookmarkStart w:id="5006" w:name="_Toc75260138"/>
      <w:bookmarkStart w:id="5007" w:name="_Toc75275680"/>
      <w:bookmarkStart w:id="5008" w:name="_Toc75276191"/>
      <w:bookmarkStart w:id="5009" w:name="_Toc76541690"/>
      <w:bookmarkStart w:id="5010" w:name="_Toc82437459"/>
      <w:bookmarkStart w:id="5011" w:name="_Toc89944825"/>
      <w:bookmarkStart w:id="5012" w:name="_Toc98753843"/>
      <w:bookmarkStart w:id="5013" w:name="_Toc106180829"/>
      <w:bookmarkStart w:id="5014" w:name="_Toc114150874"/>
      <w:bookmarkStart w:id="5015" w:name="_Toc124151277"/>
      <w:bookmarkStart w:id="5016" w:name="_Toc124151797"/>
      <w:bookmarkStart w:id="5017" w:name="_Toc124152317"/>
      <w:bookmarkStart w:id="5018" w:name="_Toc130396849"/>
      <w:bookmarkStart w:id="5019" w:name="_Toc130397369"/>
      <w:bookmarkStart w:id="5020" w:name="_Toc137558473"/>
      <w:bookmarkStart w:id="5021" w:name="_Toc138862298"/>
      <w:bookmarkStart w:id="5022" w:name="_Toc145532355"/>
      <w:bookmarkStart w:id="5023" w:name="_Toc163218768"/>
      <w:bookmarkStart w:id="5024" w:name="_Toc176702099"/>
      <w:r w:rsidRPr="00BE5108">
        <w:rPr>
          <w:rFonts w:eastAsiaTheme="minorEastAsia"/>
        </w:rPr>
        <w:t>7.3.3</w:t>
      </w:r>
      <w:r w:rsidRPr="00BE5108">
        <w:rPr>
          <w:rFonts w:eastAsiaTheme="minorEastAsia"/>
        </w:rPr>
        <w:tab/>
        <w:t>Test purpose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025" w:name="_Toc73962962"/>
      <w:bookmarkStart w:id="5026" w:name="_Toc75260139"/>
      <w:bookmarkStart w:id="5027" w:name="_Toc75275681"/>
      <w:bookmarkStart w:id="5028" w:name="_Toc75276192"/>
      <w:bookmarkStart w:id="5029" w:name="_Toc76541691"/>
      <w:bookmarkStart w:id="5030" w:name="_Toc82437460"/>
      <w:bookmarkStart w:id="5031" w:name="_Toc89944826"/>
      <w:bookmarkStart w:id="5032" w:name="_Toc98753844"/>
      <w:bookmarkStart w:id="5033" w:name="_Toc106180830"/>
      <w:bookmarkStart w:id="5034" w:name="_Toc114150875"/>
      <w:bookmarkStart w:id="5035" w:name="_Toc124151278"/>
      <w:bookmarkStart w:id="5036" w:name="_Toc124151798"/>
      <w:bookmarkStart w:id="5037" w:name="_Toc124152318"/>
      <w:bookmarkStart w:id="5038" w:name="_Toc130396850"/>
      <w:bookmarkStart w:id="5039" w:name="_Toc130397370"/>
      <w:bookmarkStart w:id="5040" w:name="_Toc137558474"/>
      <w:bookmarkStart w:id="5041" w:name="_Toc138862299"/>
      <w:bookmarkStart w:id="5042" w:name="_Toc145532356"/>
      <w:bookmarkStart w:id="5043" w:name="_Toc163218769"/>
      <w:bookmarkStart w:id="5044" w:name="_Toc176702100"/>
      <w:r w:rsidRPr="00BE5108">
        <w:rPr>
          <w:rFonts w:eastAsiaTheme="minorEastAsia"/>
        </w:rPr>
        <w:t>7.3.4</w:t>
      </w:r>
      <w:r w:rsidRPr="00BE5108">
        <w:rPr>
          <w:rFonts w:eastAsiaTheme="minorEastAsia"/>
        </w:rPr>
        <w:tab/>
        <w:t>Method of test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091CE72" w14:textId="77777777" w:rsidR="00D60968" w:rsidRPr="00BE5108" w:rsidRDefault="00D60968" w:rsidP="00D60968">
      <w:pPr>
        <w:pStyle w:val="Heading4"/>
        <w:rPr>
          <w:rFonts w:eastAsiaTheme="minorEastAsia"/>
        </w:rPr>
      </w:pPr>
      <w:bookmarkStart w:id="5045" w:name="_Toc73962963"/>
      <w:bookmarkStart w:id="5046" w:name="_Toc75260140"/>
      <w:bookmarkStart w:id="5047" w:name="_Toc75275682"/>
      <w:bookmarkStart w:id="5048" w:name="_Toc75276193"/>
      <w:bookmarkStart w:id="5049" w:name="_Toc76541692"/>
      <w:bookmarkStart w:id="5050" w:name="_Toc82437461"/>
      <w:bookmarkStart w:id="5051" w:name="_Toc89944827"/>
      <w:bookmarkStart w:id="5052" w:name="_Toc98753845"/>
      <w:bookmarkStart w:id="5053" w:name="_Toc106180831"/>
      <w:bookmarkStart w:id="5054" w:name="_Toc114150876"/>
      <w:bookmarkStart w:id="5055" w:name="_Toc124151279"/>
      <w:bookmarkStart w:id="5056" w:name="_Toc124151799"/>
      <w:bookmarkStart w:id="5057" w:name="_Toc124152319"/>
      <w:bookmarkStart w:id="5058" w:name="_Toc130396851"/>
      <w:bookmarkStart w:id="5059" w:name="_Toc130397371"/>
      <w:bookmarkStart w:id="5060" w:name="_Toc137558475"/>
      <w:bookmarkStart w:id="5061" w:name="_Toc138862300"/>
      <w:bookmarkStart w:id="5062" w:name="_Toc145532357"/>
      <w:bookmarkStart w:id="5063" w:name="_Toc163218770"/>
      <w:bookmarkStart w:id="5064" w:name="_Toc176702101"/>
      <w:r w:rsidRPr="00BE5108">
        <w:rPr>
          <w:rFonts w:eastAsiaTheme="minorEastAsia"/>
        </w:rPr>
        <w:t>7.3.4.1</w:t>
      </w:r>
      <w:r w:rsidRPr="00BE5108">
        <w:rPr>
          <w:rFonts w:eastAsiaTheme="minorEastAsia"/>
        </w:rPr>
        <w:tab/>
        <w:t>Initial conditions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065" w:name="_Toc73962964"/>
      <w:bookmarkStart w:id="5066" w:name="_Toc75260141"/>
      <w:bookmarkStart w:id="5067" w:name="_Toc75275683"/>
      <w:bookmarkStart w:id="5068" w:name="_Toc75276194"/>
      <w:bookmarkStart w:id="5069" w:name="_Toc76541693"/>
      <w:bookmarkStart w:id="5070" w:name="_Toc82437462"/>
      <w:bookmarkStart w:id="5071" w:name="_Toc89944828"/>
      <w:bookmarkStart w:id="5072" w:name="_Toc98753846"/>
      <w:bookmarkStart w:id="5073" w:name="_Toc106180832"/>
      <w:bookmarkStart w:id="5074" w:name="_Toc114150877"/>
      <w:bookmarkStart w:id="5075" w:name="_Toc124151280"/>
      <w:bookmarkStart w:id="5076" w:name="_Toc124151800"/>
      <w:bookmarkStart w:id="5077" w:name="_Toc124152320"/>
      <w:bookmarkStart w:id="5078" w:name="_Toc130396852"/>
      <w:bookmarkStart w:id="5079" w:name="_Toc130397372"/>
      <w:bookmarkStart w:id="5080" w:name="_Toc137558476"/>
      <w:bookmarkStart w:id="5081" w:name="_Toc138862301"/>
      <w:bookmarkStart w:id="5082" w:name="_Toc145532358"/>
      <w:bookmarkStart w:id="5083" w:name="_Toc163218771"/>
      <w:bookmarkStart w:id="5084" w:name="_Toc176702102"/>
      <w:r w:rsidRPr="00BE5108">
        <w:rPr>
          <w:rFonts w:eastAsiaTheme="minorEastAsia"/>
        </w:rPr>
        <w:t>7.3.4.2</w:t>
      </w:r>
      <w:r w:rsidRPr="00BE5108">
        <w:rPr>
          <w:rFonts w:eastAsiaTheme="minorEastAsia"/>
        </w:rPr>
        <w:tab/>
        <w:t>Procedure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085" w:name="_Toc73962965"/>
      <w:bookmarkStart w:id="5086" w:name="_Toc75260142"/>
      <w:bookmarkStart w:id="5087" w:name="_Toc75275684"/>
      <w:bookmarkStart w:id="5088" w:name="_Toc75276195"/>
      <w:bookmarkStart w:id="5089" w:name="_Toc76541694"/>
      <w:bookmarkStart w:id="5090" w:name="_Toc82437463"/>
      <w:bookmarkStart w:id="5091" w:name="_Toc89944829"/>
      <w:bookmarkStart w:id="5092" w:name="_Toc98753847"/>
      <w:bookmarkStart w:id="5093" w:name="_Toc106180833"/>
      <w:bookmarkStart w:id="5094" w:name="_Toc114150878"/>
      <w:bookmarkStart w:id="5095" w:name="_Toc124151281"/>
      <w:bookmarkStart w:id="5096" w:name="_Toc124151801"/>
      <w:bookmarkStart w:id="5097" w:name="_Toc124152321"/>
      <w:bookmarkStart w:id="5098" w:name="_Toc130396853"/>
      <w:bookmarkStart w:id="5099" w:name="_Toc130397373"/>
      <w:bookmarkStart w:id="5100" w:name="_Toc137558477"/>
      <w:bookmarkStart w:id="5101" w:name="_Toc138862302"/>
      <w:bookmarkStart w:id="5102" w:name="_Toc145532359"/>
      <w:bookmarkStart w:id="5103" w:name="_Toc163218772"/>
      <w:bookmarkStart w:id="5104" w:name="_Toc176702103"/>
      <w:r w:rsidRPr="00BE5108">
        <w:rPr>
          <w:rFonts w:eastAsiaTheme="minorEastAsia"/>
        </w:rPr>
        <w:t>7.3.5</w:t>
      </w:r>
      <w:r w:rsidRPr="00BE5108">
        <w:rPr>
          <w:rFonts w:eastAsiaTheme="minorEastAsia"/>
        </w:rPr>
        <w:tab/>
        <w:t>Test requirements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105" w:name="_Toc73962966"/>
      <w:bookmarkStart w:id="5106" w:name="_Toc75260143"/>
      <w:bookmarkStart w:id="5107" w:name="_Toc75275685"/>
      <w:bookmarkStart w:id="5108" w:name="_Toc75276196"/>
      <w:bookmarkStart w:id="5109" w:name="_Toc76541695"/>
      <w:bookmarkStart w:id="5110" w:name="_Toc82437464"/>
      <w:bookmarkStart w:id="5111" w:name="_Toc89944830"/>
      <w:bookmarkStart w:id="5112" w:name="_Toc98753848"/>
      <w:bookmarkStart w:id="5113" w:name="_Toc106180834"/>
      <w:bookmarkStart w:id="5114" w:name="_Toc114150879"/>
      <w:bookmarkStart w:id="5115" w:name="_Toc124151282"/>
      <w:bookmarkStart w:id="5116" w:name="_Toc124151802"/>
      <w:bookmarkStart w:id="5117" w:name="_Toc124152322"/>
      <w:bookmarkStart w:id="5118" w:name="_Toc130396854"/>
      <w:bookmarkStart w:id="5119"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120" w:name="_Toc137558478"/>
      <w:bookmarkStart w:id="5121" w:name="_Toc138862303"/>
      <w:bookmarkStart w:id="5122" w:name="_Toc145532360"/>
      <w:bookmarkStart w:id="5123" w:name="_Toc163218773"/>
      <w:bookmarkStart w:id="5124" w:name="_Toc176702104"/>
      <w:r w:rsidRPr="00BE5108">
        <w:rPr>
          <w:rFonts w:eastAsiaTheme="minorEastAsia"/>
        </w:rPr>
        <w:t>7.4</w:t>
      </w:r>
      <w:r w:rsidRPr="00BE5108">
        <w:rPr>
          <w:rFonts w:eastAsiaTheme="minorEastAsia"/>
        </w:rPr>
        <w:tab/>
        <w:t>In-band selectivity and blocking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39EF269B" w14:textId="77777777" w:rsidR="00D60968" w:rsidRPr="00BE5108" w:rsidRDefault="00D60968" w:rsidP="00D60968">
      <w:pPr>
        <w:pStyle w:val="Heading3"/>
        <w:ind w:left="0" w:firstLine="0"/>
        <w:rPr>
          <w:rFonts w:eastAsiaTheme="minorEastAsia"/>
        </w:rPr>
      </w:pPr>
      <w:bookmarkStart w:id="5125" w:name="_Toc73962967"/>
      <w:bookmarkStart w:id="5126" w:name="_Toc75260144"/>
      <w:bookmarkStart w:id="5127" w:name="_Toc75275686"/>
      <w:bookmarkStart w:id="5128" w:name="_Toc75276197"/>
      <w:bookmarkStart w:id="5129" w:name="_Toc76541696"/>
      <w:bookmarkStart w:id="5130" w:name="_Toc82437465"/>
      <w:bookmarkStart w:id="5131" w:name="_Toc89944831"/>
      <w:bookmarkStart w:id="5132" w:name="_Toc98753849"/>
      <w:bookmarkStart w:id="5133" w:name="_Toc106180835"/>
      <w:bookmarkStart w:id="5134" w:name="_Toc114150880"/>
      <w:bookmarkStart w:id="5135" w:name="_Toc124151283"/>
      <w:bookmarkStart w:id="5136" w:name="_Toc124151803"/>
      <w:bookmarkStart w:id="5137" w:name="_Toc124152323"/>
      <w:bookmarkStart w:id="5138" w:name="_Toc130396855"/>
      <w:bookmarkStart w:id="5139" w:name="_Toc130397375"/>
      <w:bookmarkStart w:id="5140" w:name="_Toc137558479"/>
      <w:bookmarkStart w:id="5141" w:name="_Toc138862304"/>
      <w:bookmarkStart w:id="5142" w:name="_Toc145532361"/>
      <w:bookmarkStart w:id="5143" w:name="_Toc163218774"/>
      <w:bookmarkStart w:id="5144" w:name="_Toc176702105"/>
      <w:r w:rsidRPr="00BE5108">
        <w:rPr>
          <w:rFonts w:eastAsiaTheme="minorEastAsia"/>
        </w:rPr>
        <w:t>7.4.1</w:t>
      </w:r>
      <w:r w:rsidRPr="00BE5108">
        <w:rPr>
          <w:rFonts w:eastAsiaTheme="minorEastAsia"/>
        </w:rPr>
        <w:tab/>
        <w:t>Adjacent Channel Selectivity (ACS)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6A8DD6E" w14:textId="77777777" w:rsidR="00D60968" w:rsidRPr="00BE5108" w:rsidRDefault="00D60968" w:rsidP="00D60968">
      <w:pPr>
        <w:pStyle w:val="Heading4"/>
        <w:ind w:left="864" w:hanging="864"/>
        <w:rPr>
          <w:rFonts w:eastAsiaTheme="minorEastAsia"/>
        </w:rPr>
      </w:pPr>
      <w:bookmarkStart w:id="5145" w:name="_Toc73962968"/>
      <w:bookmarkStart w:id="5146" w:name="_Toc75260145"/>
      <w:bookmarkStart w:id="5147" w:name="_Toc75275687"/>
      <w:bookmarkStart w:id="5148" w:name="_Toc75276198"/>
      <w:bookmarkStart w:id="5149" w:name="_Toc76541697"/>
      <w:bookmarkStart w:id="5150" w:name="_Toc82437466"/>
      <w:bookmarkStart w:id="5151" w:name="_Toc89944832"/>
      <w:bookmarkStart w:id="5152" w:name="_Toc98753850"/>
      <w:bookmarkStart w:id="5153" w:name="_Toc106180836"/>
      <w:bookmarkStart w:id="5154" w:name="_Toc114150881"/>
      <w:bookmarkStart w:id="5155" w:name="_Toc124151284"/>
      <w:bookmarkStart w:id="5156" w:name="_Toc124151804"/>
      <w:bookmarkStart w:id="5157" w:name="_Toc124152324"/>
      <w:bookmarkStart w:id="5158" w:name="_Toc130396856"/>
      <w:bookmarkStart w:id="5159" w:name="_Toc130397376"/>
      <w:bookmarkStart w:id="5160" w:name="_Toc137558480"/>
      <w:bookmarkStart w:id="5161" w:name="_Toc138862305"/>
      <w:bookmarkStart w:id="5162" w:name="_Toc145532362"/>
      <w:bookmarkStart w:id="5163" w:name="_Toc163218775"/>
      <w:bookmarkStart w:id="5164" w:name="_Toc176702106"/>
      <w:r w:rsidRPr="00BE5108">
        <w:rPr>
          <w:rFonts w:eastAsiaTheme="minorEastAsia"/>
        </w:rPr>
        <w:t>7.4.1.1</w:t>
      </w:r>
      <w:r w:rsidRPr="00BE5108">
        <w:rPr>
          <w:rFonts w:eastAsiaTheme="minorEastAsia"/>
        </w:rPr>
        <w:tab/>
        <w:t>Definition and applicability</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165" w:name="_Toc73962969"/>
      <w:bookmarkStart w:id="5166" w:name="_Toc75260146"/>
      <w:bookmarkStart w:id="5167" w:name="_Toc75275688"/>
      <w:bookmarkStart w:id="5168" w:name="_Toc75276199"/>
      <w:bookmarkStart w:id="5169" w:name="_Toc76541698"/>
      <w:bookmarkStart w:id="5170" w:name="_Toc82437467"/>
      <w:bookmarkStart w:id="5171" w:name="_Toc89944833"/>
      <w:bookmarkStart w:id="5172" w:name="_Toc98753851"/>
      <w:bookmarkStart w:id="5173" w:name="_Toc106180837"/>
      <w:bookmarkStart w:id="5174" w:name="_Toc114150882"/>
      <w:bookmarkStart w:id="5175" w:name="_Toc124151285"/>
      <w:bookmarkStart w:id="5176" w:name="_Toc124151805"/>
      <w:bookmarkStart w:id="5177" w:name="_Toc124152325"/>
      <w:bookmarkStart w:id="5178" w:name="_Toc130396857"/>
      <w:bookmarkStart w:id="5179" w:name="_Toc130397377"/>
      <w:bookmarkStart w:id="5180" w:name="_Toc137558481"/>
      <w:bookmarkStart w:id="5181" w:name="_Toc138862306"/>
      <w:bookmarkStart w:id="5182" w:name="_Toc145532363"/>
      <w:bookmarkStart w:id="5183" w:name="_Toc163218776"/>
      <w:bookmarkStart w:id="5184" w:name="_Toc176702107"/>
      <w:r w:rsidRPr="00BE5108">
        <w:rPr>
          <w:rFonts w:eastAsiaTheme="minorEastAsia"/>
        </w:rPr>
        <w:lastRenderedPageBreak/>
        <w:t>7.4.1.2</w:t>
      </w:r>
      <w:r w:rsidRPr="00BE5108">
        <w:rPr>
          <w:rFonts w:eastAsiaTheme="minorEastAsia"/>
        </w:rPr>
        <w:tab/>
        <w:t>Minimum requirement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185" w:name="_Toc73962970"/>
      <w:bookmarkStart w:id="5186" w:name="_Toc75260147"/>
      <w:bookmarkStart w:id="5187" w:name="_Toc75275689"/>
      <w:bookmarkStart w:id="5188" w:name="_Toc75276200"/>
      <w:bookmarkStart w:id="5189" w:name="_Toc76541699"/>
      <w:bookmarkStart w:id="5190" w:name="_Toc82437468"/>
      <w:bookmarkStart w:id="5191" w:name="_Toc89944834"/>
      <w:bookmarkStart w:id="5192" w:name="_Toc98753852"/>
      <w:bookmarkStart w:id="5193" w:name="_Toc106180838"/>
      <w:bookmarkStart w:id="5194" w:name="_Toc114150883"/>
      <w:bookmarkStart w:id="5195" w:name="_Toc124151286"/>
      <w:bookmarkStart w:id="5196" w:name="_Toc124151806"/>
      <w:bookmarkStart w:id="5197" w:name="_Toc124152326"/>
      <w:bookmarkStart w:id="5198" w:name="_Toc130396858"/>
      <w:bookmarkStart w:id="5199" w:name="_Toc130397378"/>
      <w:bookmarkStart w:id="5200" w:name="_Toc137558482"/>
      <w:bookmarkStart w:id="5201" w:name="_Toc138862307"/>
      <w:bookmarkStart w:id="5202" w:name="_Toc145532364"/>
      <w:bookmarkStart w:id="5203" w:name="_Toc163218777"/>
      <w:bookmarkStart w:id="5204" w:name="_Toc176702108"/>
      <w:r w:rsidRPr="00BE5108">
        <w:rPr>
          <w:rFonts w:eastAsiaTheme="minorEastAsia"/>
        </w:rPr>
        <w:t>7.4.1.3</w:t>
      </w:r>
      <w:r w:rsidRPr="00BE5108">
        <w:rPr>
          <w:rFonts w:eastAsiaTheme="minorEastAsia"/>
        </w:rPr>
        <w:tab/>
        <w:t>Test purpose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205" w:name="_Toc73962971"/>
      <w:bookmarkStart w:id="5206" w:name="_Toc75260148"/>
      <w:bookmarkStart w:id="5207" w:name="_Toc75275690"/>
      <w:bookmarkStart w:id="5208" w:name="_Toc75276201"/>
      <w:bookmarkStart w:id="5209" w:name="_Toc76541700"/>
      <w:bookmarkStart w:id="5210" w:name="_Toc82437469"/>
      <w:bookmarkStart w:id="5211" w:name="_Toc89944835"/>
      <w:bookmarkStart w:id="5212" w:name="_Toc98753853"/>
      <w:bookmarkStart w:id="5213" w:name="_Toc106180839"/>
      <w:bookmarkStart w:id="5214" w:name="_Toc114150884"/>
      <w:bookmarkStart w:id="5215" w:name="_Toc124151287"/>
      <w:bookmarkStart w:id="5216" w:name="_Toc124151807"/>
      <w:bookmarkStart w:id="5217" w:name="_Toc124152327"/>
      <w:bookmarkStart w:id="5218" w:name="_Toc130396859"/>
      <w:bookmarkStart w:id="5219" w:name="_Toc130397379"/>
      <w:bookmarkStart w:id="5220" w:name="_Toc137558483"/>
      <w:bookmarkStart w:id="5221" w:name="_Toc138862308"/>
      <w:bookmarkStart w:id="5222" w:name="_Toc145532365"/>
      <w:bookmarkStart w:id="5223" w:name="_Toc163218778"/>
      <w:bookmarkStart w:id="5224" w:name="_Toc176702109"/>
      <w:r w:rsidRPr="00BE5108">
        <w:rPr>
          <w:rFonts w:eastAsiaTheme="minorEastAsia"/>
        </w:rPr>
        <w:t>7.4.1.4</w:t>
      </w:r>
      <w:r w:rsidRPr="00BE5108">
        <w:rPr>
          <w:rFonts w:eastAsiaTheme="minorEastAsia"/>
        </w:rPr>
        <w:tab/>
        <w:t>Method of test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4BE5FF47" w14:textId="77777777" w:rsidR="00D60968" w:rsidRPr="00BE5108" w:rsidRDefault="00D60968" w:rsidP="00D60968">
      <w:pPr>
        <w:pStyle w:val="Heading5"/>
        <w:ind w:left="1008" w:hanging="1008"/>
        <w:rPr>
          <w:rFonts w:eastAsiaTheme="minorEastAsia"/>
        </w:rPr>
      </w:pPr>
      <w:bookmarkStart w:id="5225" w:name="_Toc73962972"/>
      <w:bookmarkStart w:id="5226" w:name="_Toc75260149"/>
      <w:bookmarkStart w:id="5227" w:name="_Toc75275691"/>
      <w:bookmarkStart w:id="5228" w:name="_Toc75276202"/>
      <w:bookmarkStart w:id="5229" w:name="_Toc76541701"/>
      <w:bookmarkStart w:id="5230" w:name="_Toc82437470"/>
      <w:bookmarkStart w:id="5231" w:name="_Toc89944836"/>
      <w:bookmarkStart w:id="5232" w:name="_Toc98753854"/>
      <w:bookmarkStart w:id="5233" w:name="_Toc106180840"/>
      <w:bookmarkStart w:id="5234" w:name="_Toc114150885"/>
      <w:bookmarkStart w:id="5235" w:name="_Toc124151288"/>
      <w:bookmarkStart w:id="5236" w:name="_Toc124151808"/>
      <w:bookmarkStart w:id="5237" w:name="_Toc124152328"/>
      <w:bookmarkStart w:id="5238" w:name="_Toc130396860"/>
      <w:bookmarkStart w:id="5239" w:name="_Toc130397380"/>
      <w:bookmarkStart w:id="5240" w:name="_Toc137558484"/>
      <w:bookmarkStart w:id="5241" w:name="_Toc138862309"/>
      <w:bookmarkStart w:id="5242" w:name="_Toc145532366"/>
      <w:bookmarkStart w:id="5243" w:name="_Toc163218779"/>
      <w:bookmarkStart w:id="5244" w:name="_Toc176702110"/>
      <w:r w:rsidRPr="00BE5108">
        <w:rPr>
          <w:rFonts w:eastAsiaTheme="minorEastAsia"/>
        </w:rPr>
        <w:t>7.4.1.4.1</w:t>
      </w:r>
      <w:r w:rsidRPr="00BE5108">
        <w:rPr>
          <w:rFonts w:eastAsiaTheme="minorEastAsia"/>
        </w:rPr>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245" w:name="_Toc73962973"/>
      <w:bookmarkStart w:id="5246" w:name="_Toc75260150"/>
      <w:bookmarkStart w:id="5247" w:name="_Toc75275692"/>
      <w:bookmarkStart w:id="5248" w:name="_Toc75276203"/>
      <w:bookmarkStart w:id="5249" w:name="_Toc76541702"/>
      <w:bookmarkStart w:id="5250" w:name="_Toc82437471"/>
      <w:bookmarkStart w:id="5251" w:name="_Toc89944837"/>
      <w:bookmarkStart w:id="5252" w:name="_Toc98753855"/>
      <w:bookmarkStart w:id="5253" w:name="_Toc106180841"/>
      <w:bookmarkStart w:id="5254" w:name="_Toc114150886"/>
      <w:bookmarkStart w:id="5255" w:name="_Toc124151289"/>
      <w:bookmarkStart w:id="5256" w:name="_Toc124151809"/>
      <w:bookmarkStart w:id="5257" w:name="_Toc124152329"/>
      <w:bookmarkStart w:id="5258" w:name="_Toc130396861"/>
      <w:bookmarkStart w:id="5259" w:name="_Toc130397381"/>
      <w:bookmarkStart w:id="5260" w:name="_Toc137558485"/>
      <w:bookmarkStart w:id="5261" w:name="_Toc138862310"/>
      <w:bookmarkStart w:id="5262" w:name="_Toc145532367"/>
      <w:bookmarkStart w:id="5263" w:name="_Toc163218780"/>
      <w:bookmarkStart w:id="5264" w:name="_Toc176702111"/>
      <w:r w:rsidRPr="00BE5108">
        <w:rPr>
          <w:rFonts w:eastAsiaTheme="minorEastAsia"/>
        </w:rPr>
        <w:t>7.4.1.4.2</w:t>
      </w:r>
      <w:r w:rsidRPr="00BE5108">
        <w:rPr>
          <w:rFonts w:eastAsiaTheme="minorEastAsia"/>
        </w:rPr>
        <w:tab/>
        <w:t>Procedure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265" w:name="_Toc73962974"/>
      <w:bookmarkStart w:id="5266" w:name="_Toc75260151"/>
      <w:bookmarkStart w:id="5267" w:name="_Toc75275693"/>
      <w:bookmarkStart w:id="5268" w:name="_Toc75276204"/>
      <w:bookmarkStart w:id="5269" w:name="_Toc76541703"/>
      <w:bookmarkStart w:id="5270" w:name="_Toc82437472"/>
      <w:bookmarkStart w:id="5271" w:name="_Toc89944838"/>
      <w:bookmarkStart w:id="5272" w:name="_Toc98753856"/>
      <w:bookmarkStart w:id="5273" w:name="_Toc106180842"/>
      <w:bookmarkStart w:id="5274" w:name="_Toc114150887"/>
      <w:bookmarkStart w:id="5275" w:name="_Toc124151290"/>
      <w:bookmarkStart w:id="5276" w:name="_Toc124151810"/>
      <w:bookmarkStart w:id="5277" w:name="_Toc124152330"/>
      <w:bookmarkStart w:id="5278" w:name="_Toc130396862"/>
      <w:bookmarkStart w:id="5279" w:name="_Toc130397382"/>
      <w:bookmarkStart w:id="5280" w:name="_Toc137558486"/>
      <w:bookmarkStart w:id="5281" w:name="_Toc138862311"/>
      <w:bookmarkStart w:id="5282" w:name="_Toc145532368"/>
      <w:bookmarkStart w:id="5283" w:name="_Toc163218781"/>
      <w:bookmarkStart w:id="5284" w:name="_Toc176702112"/>
      <w:r w:rsidRPr="00BE5108">
        <w:rPr>
          <w:rFonts w:eastAsiaTheme="minorEastAsia"/>
        </w:rPr>
        <w:t>7.4.1.5</w:t>
      </w:r>
      <w:r w:rsidRPr="00BE5108">
        <w:rPr>
          <w:rFonts w:eastAsiaTheme="minorEastAsia"/>
        </w:rPr>
        <w:tab/>
        <w:t>Test requirements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143BB4E" w14:textId="77777777" w:rsidR="00D60968" w:rsidRPr="00BE5108" w:rsidRDefault="00D60968" w:rsidP="00D60968">
      <w:pPr>
        <w:pStyle w:val="Heading5"/>
        <w:ind w:left="1008" w:hanging="1008"/>
        <w:rPr>
          <w:rFonts w:eastAsiaTheme="minorEastAsia"/>
        </w:rPr>
      </w:pPr>
      <w:bookmarkStart w:id="5285" w:name="_Toc73962975"/>
      <w:bookmarkStart w:id="5286" w:name="_Toc75260152"/>
      <w:bookmarkStart w:id="5287" w:name="_Toc75275694"/>
      <w:bookmarkStart w:id="5288" w:name="_Toc75276205"/>
      <w:bookmarkStart w:id="5289" w:name="_Toc76541704"/>
      <w:bookmarkStart w:id="5290" w:name="_Toc82437473"/>
      <w:bookmarkStart w:id="5291" w:name="_Toc89944839"/>
      <w:bookmarkStart w:id="5292" w:name="_Toc98753857"/>
      <w:bookmarkStart w:id="5293" w:name="_Toc106180843"/>
      <w:bookmarkStart w:id="5294" w:name="_Toc114150888"/>
      <w:bookmarkStart w:id="5295" w:name="_Toc124151291"/>
      <w:bookmarkStart w:id="5296" w:name="_Toc124151811"/>
      <w:bookmarkStart w:id="5297" w:name="_Toc124152331"/>
      <w:bookmarkStart w:id="5298" w:name="_Toc130396863"/>
      <w:bookmarkStart w:id="5299" w:name="_Toc130397383"/>
      <w:bookmarkStart w:id="5300" w:name="_Toc137558487"/>
      <w:bookmarkStart w:id="5301" w:name="_Toc138862312"/>
      <w:bookmarkStart w:id="5302" w:name="_Toc145532369"/>
      <w:bookmarkStart w:id="5303" w:name="_Toc163218782"/>
      <w:bookmarkStart w:id="5304" w:name="_Toc176702113"/>
      <w:r w:rsidRPr="00BE5108">
        <w:rPr>
          <w:rFonts w:eastAsiaTheme="minorEastAsia"/>
        </w:rPr>
        <w:t>7.4.1.5.1</w:t>
      </w:r>
      <w:r w:rsidRPr="00BE5108">
        <w:rPr>
          <w:rFonts w:eastAsiaTheme="minorEastAsia"/>
        </w:rPr>
        <w:tab/>
        <w:t>Test requirements for IAB-DU</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305" w:name="_Toc73962976"/>
      <w:bookmarkStart w:id="5306" w:name="_Toc75260153"/>
      <w:bookmarkStart w:id="5307" w:name="_Toc75275695"/>
      <w:bookmarkStart w:id="5308" w:name="_Toc75276206"/>
      <w:bookmarkStart w:id="5309" w:name="_Toc76541705"/>
      <w:bookmarkStart w:id="5310" w:name="_Toc82437474"/>
      <w:bookmarkStart w:id="5311" w:name="_Toc89944840"/>
      <w:bookmarkStart w:id="5312" w:name="_Toc98753858"/>
      <w:bookmarkStart w:id="5313" w:name="_Toc106180844"/>
      <w:bookmarkStart w:id="5314" w:name="_Toc114150889"/>
      <w:bookmarkStart w:id="5315" w:name="_Toc124151292"/>
      <w:bookmarkStart w:id="5316" w:name="_Toc124151812"/>
      <w:bookmarkStart w:id="5317" w:name="_Toc124152332"/>
      <w:bookmarkStart w:id="5318" w:name="_Toc130396864"/>
      <w:bookmarkStart w:id="5319"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320" w:name="_Toc137558488"/>
      <w:bookmarkStart w:id="5321" w:name="_Toc138862313"/>
      <w:bookmarkStart w:id="5322" w:name="_Toc145532370"/>
      <w:bookmarkStart w:id="5323" w:name="_Toc163218783"/>
      <w:bookmarkStart w:id="5324" w:name="_Toc176702114"/>
      <w:r w:rsidRPr="00BE5108">
        <w:rPr>
          <w:rFonts w:eastAsiaTheme="minorEastAsia"/>
        </w:rPr>
        <w:t>7.4.1.5.2</w:t>
      </w:r>
      <w:r w:rsidRPr="00BE5108">
        <w:rPr>
          <w:rFonts w:eastAsiaTheme="minorEastAsia"/>
        </w:rPr>
        <w:tab/>
        <w:t>Test requirements for IAB-MT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325" w:name="_Toc73962977"/>
      <w:bookmarkStart w:id="5326" w:name="_Toc75260154"/>
      <w:bookmarkStart w:id="5327" w:name="_Toc75275696"/>
      <w:bookmarkStart w:id="5328" w:name="_Toc75276207"/>
      <w:bookmarkStart w:id="5329" w:name="_Toc76541706"/>
      <w:bookmarkStart w:id="5330" w:name="_Toc82437475"/>
      <w:bookmarkStart w:id="5331" w:name="_Toc89944841"/>
      <w:bookmarkStart w:id="5332" w:name="_Toc98753859"/>
      <w:bookmarkStart w:id="5333" w:name="_Toc106180845"/>
      <w:bookmarkStart w:id="5334" w:name="_Toc114150890"/>
      <w:bookmarkStart w:id="5335" w:name="_Toc124151293"/>
      <w:bookmarkStart w:id="5336" w:name="_Toc124151813"/>
      <w:bookmarkStart w:id="5337" w:name="_Toc124152333"/>
      <w:bookmarkStart w:id="5338" w:name="_Toc130396865"/>
      <w:bookmarkStart w:id="5339"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340" w:name="_Toc137558489"/>
      <w:bookmarkStart w:id="5341" w:name="_Toc138862314"/>
      <w:bookmarkStart w:id="5342" w:name="_Toc145532371"/>
      <w:bookmarkStart w:id="5343" w:name="_Toc163218784"/>
      <w:bookmarkStart w:id="5344" w:name="_Toc176702115"/>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315055B5" w14:textId="77777777" w:rsidR="00D60968" w:rsidRPr="00BE5108" w:rsidRDefault="00D60968" w:rsidP="00D60968">
      <w:pPr>
        <w:pStyle w:val="Heading4"/>
        <w:ind w:left="864" w:hanging="864"/>
        <w:rPr>
          <w:rFonts w:eastAsiaTheme="minorEastAsia"/>
        </w:rPr>
      </w:pPr>
      <w:bookmarkStart w:id="5345" w:name="_Toc73962978"/>
      <w:bookmarkStart w:id="5346" w:name="_Toc75260155"/>
      <w:bookmarkStart w:id="5347" w:name="_Toc75275697"/>
      <w:bookmarkStart w:id="5348" w:name="_Toc75276208"/>
      <w:bookmarkStart w:id="5349" w:name="_Toc76541707"/>
      <w:bookmarkStart w:id="5350" w:name="_Toc82437476"/>
      <w:bookmarkStart w:id="5351" w:name="_Toc89944842"/>
      <w:bookmarkStart w:id="5352" w:name="_Toc98753860"/>
      <w:bookmarkStart w:id="5353" w:name="_Toc106180846"/>
      <w:bookmarkStart w:id="5354" w:name="_Toc114150891"/>
      <w:bookmarkStart w:id="5355" w:name="_Toc124151294"/>
      <w:bookmarkStart w:id="5356" w:name="_Toc124151814"/>
      <w:bookmarkStart w:id="5357" w:name="_Toc124152334"/>
      <w:bookmarkStart w:id="5358" w:name="_Toc130396866"/>
      <w:bookmarkStart w:id="5359" w:name="_Toc130397386"/>
      <w:bookmarkStart w:id="5360" w:name="_Toc137558490"/>
      <w:bookmarkStart w:id="5361" w:name="_Toc138862315"/>
      <w:bookmarkStart w:id="5362" w:name="_Toc145532372"/>
      <w:bookmarkStart w:id="5363" w:name="_Toc163218785"/>
      <w:bookmarkStart w:id="5364" w:name="_Toc176702116"/>
      <w:r w:rsidRPr="00BE5108">
        <w:rPr>
          <w:rFonts w:eastAsiaTheme="minorEastAsia"/>
        </w:rPr>
        <w:t>7.4.2.1</w:t>
      </w:r>
      <w:r w:rsidRPr="00BE5108">
        <w:rPr>
          <w:rFonts w:eastAsiaTheme="minorEastAsia"/>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365" w:name="_Toc73962979"/>
      <w:bookmarkStart w:id="5366" w:name="_Toc75260156"/>
      <w:bookmarkStart w:id="5367" w:name="_Toc75275698"/>
      <w:bookmarkStart w:id="5368" w:name="_Toc75276209"/>
      <w:bookmarkStart w:id="5369" w:name="_Toc76541708"/>
      <w:bookmarkStart w:id="5370" w:name="_Toc82437477"/>
      <w:bookmarkStart w:id="5371" w:name="_Toc89944843"/>
      <w:bookmarkStart w:id="5372" w:name="_Toc98753861"/>
      <w:bookmarkStart w:id="5373" w:name="_Toc106180847"/>
      <w:bookmarkStart w:id="5374" w:name="_Toc114150892"/>
      <w:bookmarkStart w:id="5375" w:name="_Toc124151295"/>
      <w:bookmarkStart w:id="5376" w:name="_Toc124151815"/>
      <w:bookmarkStart w:id="5377" w:name="_Toc124152335"/>
      <w:bookmarkStart w:id="5378" w:name="_Toc130396867"/>
      <w:bookmarkStart w:id="5379" w:name="_Toc130397387"/>
      <w:bookmarkStart w:id="5380" w:name="_Toc137558491"/>
      <w:bookmarkStart w:id="5381" w:name="_Toc138862316"/>
      <w:bookmarkStart w:id="5382" w:name="_Toc145532373"/>
      <w:bookmarkStart w:id="5383" w:name="_Toc163218786"/>
      <w:bookmarkStart w:id="5384" w:name="_Toc176702117"/>
      <w:r w:rsidRPr="00BE5108">
        <w:rPr>
          <w:rFonts w:eastAsiaTheme="minorEastAsia"/>
        </w:rPr>
        <w:t>7.4.2.2</w:t>
      </w:r>
      <w:r w:rsidRPr="00BE5108">
        <w:rPr>
          <w:rFonts w:eastAsiaTheme="minorEastAsia"/>
        </w:rPr>
        <w:tab/>
        <w:t>Minimum requirement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385" w:name="_Toc73962980"/>
      <w:bookmarkStart w:id="5386" w:name="_Toc75260157"/>
      <w:bookmarkStart w:id="5387" w:name="_Toc75275699"/>
      <w:bookmarkStart w:id="5388" w:name="_Toc75276210"/>
      <w:bookmarkStart w:id="5389" w:name="_Toc76541709"/>
      <w:bookmarkStart w:id="5390" w:name="_Toc82437478"/>
      <w:bookmarkStart w:id="5391" w:name="_Toc89944844"/>
      <w:bookmarkStart w:id="5392" w:name="_Toc98753862"/>
      <w:bookmarkStart w:id="5393" w:name="_Toc106180848"/>
      <w:bookmarkStart w:id="5394" w:name="_Toc114150893"/>
      <w:bookmarkStart w:id="5395" w:name="_Toc124151296"/>
      <w:bookmarkStart w:id="5396" w:name="_Toc124151816"/>
      <w:bookmarkStart w:id="5397" w:name="_Toc124152336"/>
      <w:bookmarkStart w:id="5398" w:name="_Toc130396868"/>
      <w:bookmarkStart w:id="5399" w:name="_Toc130397388"/>
      <w:bookmarkStart w:id="5400" w:name="_Toc137558492"/>
      <w:bookmarkStart w:id="5401" w:name="_Toc138862317"/>
      <w:bookmarkStart w:id="5402" w:name="_Toc145532374"/>
      <w:bookmarkStart w:id="5403" w:name="_Toc163218787"/>
      <w:bookmarkStart w:id="5404" w:name="_Toc176702118"/>
      <w:r w:rsidRPr="00BE5108">
        <w:rPr>
          <w:rFonts w:eastAsiaTheme="minorEastAsia"/>
        </w:rPr>
        <w:t>7.4.2.3</w:t>
      </w:r>
      <w:r w:rsidRPr="00BE5108">
        <w:rPr>
          <w:rFonts w:eastAsiaTheme="minorEastAsia"/>
        </w:rPr>
        <w:tab/>
        <w:t>Test purpose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405" w:name="_Toc73962981"/>
      <w:bookmarkStart w:id="5406" w:name="_Toc75260158"/>
      <w:bookmarkStart w:id="5407" w:name="_Toc75275700"/>
      <w:bookmarkStart w:id="5408" w:name="_Toc75276211"/>
      <w:bookmarkStart w:id="5409" w:name="_Toc76541710"/>
      <w:bookmarkStart w:id="5410" w:name="_Toc82437479"/>
      <w:bookmarkStart w:id="5411" w:name="_Toc89944845"/>
      <w:bookmarkStart w:id="5412" w:name="_Toc98753863"/>
      <w:bookmarkStart w:id="5413" w:name="_Toc106180849"/>
      <w:bookmarkStart w:id="5414" w:name="_Toc114150894"/>
      <w:bookmarkStart w:id="5415" w:name="_Toc124151297"/>
      <w:bookmarkStart w:id="5416" w:name="_Toc124151817"/>
      <w:bookmarkStart w:id="5417" w:name="_Toc124152337"/>
      <w:bookmarkStart w:id="5418" w:name="_Toc130396869"/>
      <w:bookmarkStart w:id="5419" w:name="_Toc130397389"/>
      <w:bookmarkStart w:id="5420" w:name="_Toc137558493"/>
      <w:bookmarkStart w:id="5421" w:name="_Toc138862318"/>
      <w:bookmarkStart w:id="5422" w:name="_Toc145532375"/>
      <w:bookmarkStart w:id="5423" w:name="_Toc163218788"/>
      <w:bookmarkStart w:id="5424" w:name="_Toc176702119"/>
      <w:r w:rsidRPr="00BE5108">
        <w:rPr>
          <w:rFonts w:eastAsiaTheme="minorEastAsia"/>
        </w:rPr>
        <w:t>7.4.2.4</w:t>
      </w:r>
      <w:r w:rsidRPr="00BE5108">
        <w:rPr>
          <w:rFonts w:eastAsiaTheme="minorEastAsia"/>
        </w:rPr>
        <w:tab/>
        <w:t>Method of test</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C6AEDC7" w14:textId="77777777" w:rsidR="00D60968" w:rsidRPr="00BE5108" w:rsidRDefault="00D60968" w:rsidP="00D60968">
      <w:pPr>
        <w:pStyle w:val="Heading5"/>
        <w:ind w:left="1008" w:hanging="1008"/>
        <w:rPr>
          <w:rFonts w:eastAsiaTheme="minorEastAsia"/>
        </w:rPr>
      </w:pPr>
      <w:bookmarkStart w:id="5425" w:name="_Toc73962982"/>
      <w:bookmarkStart w:id="5426" w:name="_Toc75260159"/>
      <w:bookmarkStart w:id="5427" w:name="_Toc75275701"/>
      <w:bookmarkStart w:id="5428" w:name="_Toc75276212"/>
      <w:bookmarkStart w:id="5429" w:name="_Toc76541711"/>
      <w:bookmarkStart w:id="5430" w:name="_Toc82437480"/>
      <w:bookmarkStart w:id="5431" w:name="_Toc89944846"/>
      <w:bookmarkStart w:id="5432" w:name="_Toc98753864"/>
      <w:bookmarkStart w:id="5433" w:name="_Toc106180850"/>
      <w:bookmarkStart w:id="5434" w:name="_Toc114150895"/>
      <w:bookmarkStart w:id="5435" w:name="_Toc124151298"/>
      <w:bookmarkStart w:id="5436" w:name="_Toc124151818"/>
      <w:bookmarkStart w:id="5437" w:name="_Toc124152338"/>
      <w:bookmarkStart w:id="5438" w:name="_Toc130396870"/>
      <w:bookmarkStart w:id="5439" w:name="_Toc130397390"/>
      <w:bookmarkStart w:id="5440" w:name="_Toc137558494"/>
      <w:bookmarkStart w:id="5441" w:name="_Toc138862319"/>
      <w:bookmarkStart w:id="5442" w:name="_Toc145532376"/>
      <w:bookmarkStart w:id="5443" w:name="_Toc163218789"/>
      <w:bookmarkStart w:id="5444" w:name="_Toc176702120"/>
      <w:r w:rsidRPr="00BE5108">
        <w:rPr>
          <w:rFonts w:eastAsiaTheme="minorEastAsia"/>
        </w:rPr>
        <w:t>7.4.2.4.1</w:t>
      </w:r>
      <w:r w:rsidRPr="00BE5108">
        <w:rPr>
          <w:rFonts w:eastAsiaTheme="minorEastAsia"/>
        </w:rPr>
        <w:tab/>
        <w:t>Initial conditions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445" w:name="_Toc73962983"/>
      <w:bookmarkStart w:id="5446" w:name="_Toc75260160"/>
      <w:bookmarkStart w:id="5447" w:name="_Toc75275702"/>
      <w:bookmarkStart w:id="5448" w:name="_Toc75276213"/>
      <w:bookmarkStart w:id="5449" w:name="_Toc76541712"/>
      <w:bookmarkStart w:id="5450" w:name="_Toc82437481"/>
      <w:bookmarkStart w:id="5451" w:name="_Toc89944847"/>
      <w:bookmarkStart w:id="5452" w:name="_Toc98753865"/>
      <w:bookmarkStart w:id="5453" w:name="_Toc106180851"/>
      <w:bookmarkStart w:id="5454" w:name="_Toc114150896"/>
      <w:bookmarkStart w:id="5455" w:name="_Toc124151299"/>
      <w:bookmarkStart w:id="5456" w:name="_Toc124151819"/>
      <w:bookmarkStart w:id="5457" w:name="_Toc124152339"/>
      <w:bookmarkStart w:id="5458" w:name="_Toc130396871"/>
      <w:bookmarkStart w:id="5459" w:name="_Toc130397391"/>
      <w:bookmarkStart w:id="5460" w:name="_Toc137558495"/>
      <w:bookmarkStart w:id="5461" w:name="_Toc138862320"/>
      <w:bookmarkStart w:id="5462" w:name="_Toc145532377"/>
      <w:bookmarkStart w:id="5463" w:name="_Toc163218790"/>
      <w:bookmarkStart w:id="5464" w:name="_Toc176702121"/>
      <w:r w:rsidRPr="00BE5108">
        <w:rPr>
          <w:rFonts w:eastAsiaTheme="minorEastAsia"/>
        </w:rPr>
        <w:t>7.4.2.4.2</w:t>
      </w:r>
      <w:r w:rsidRPr="00BE5108">
        <w:rPr>
          <w:rFonts w:eastAsiaTheme="minorEastAsia"/>
        </w:rPr>
        <w:tab/>
        <w:t>Procedure for general blocking</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465" w:name="_Toc73962984"/>
      <w:bookmarkStart w:id="5466" w:name="_Toc75260161"/>
      <w:bookmarkStart w:id="5467" w:name="_Toc75275703"/>
      <w:bookmarkStart w:id="5468" w:name="_Toc75276214"/>
      <w:bookmarkStart w:id="5469" w:name="_Toc76541713"/>
      <w:bookmarkStart w:id="5470" w:name="_Toc82437482"/>
      <w:bookmarkStart w:id="5471" w:name="_Toc89944848"/>
      <w:bookmarkStart w:id="5472" w:name="_Toc98753866"/>
      <w:bookmarkStart w:id="5473" w:name="_Toc106180852"/>
      <w:bookmarkStart w:id="5474" w:name="_Toc114150897"/>
      <w:bookmarkStart w:id="5475" w:name="_Toc124151300"/>
      <w:bookmarkStart w:id="5476" w:name="_Toc124151820"/>
      <w:bookmarkStart w:id="5477" w:name="_Toc124152340"/>
      <w:bookmarkStart w:id="5478" w:name="_Toc130396872"/>
      <w:bookmarkStart w:id="5479" w:name="_Toc130397392"/>
      <w:bookmarkStart w:id="5480" w:name="_Toc137558496"/>
      <w:bookmarkStart w:id="5481" w:name="_Toc138862321"/>
      <w:bookmarkStart w:id="5482" w:name="_Toc145532378"/>
      <w:bookmarkStart w:id="5483" w:name="_Toc163218791"/>
      <w:bookmarkStart w:id="5484" w:name="_Toc176702122"/>
      <w:r w:rsidRPr="00BE5108">
        <w:rPr>
          <w:rFonts w:eastAsiaTheme="minorEastAsia"/>
        </w:rPr>
        <w:t>7.4.2.4.3</w:t>
      </w:r>
      <w:r w:rsidRPr="00BE5108">
        <w:rPr>
          <w:rFonts w:eastAsiaTheme="minorEastAsia"/>
        </w:rPr>
        <w:tab/>
        <w:t>Procedure for narrowband blocking</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485" w:name="_Toc73962985"/>
      <w:bookmarkStart w:id="5486" w:name="_Toc75260162"/>
      <w:bookmarkStart w:id="5487" w:name="_Toc75275704"/>
      <w:bookmarkStart w:id="5488" w:name="_Toc75276215"/>
      <w:bookmarkStart w:id="5489" w:name="_Toc76541714"/>
      <w:bookmarkStart w:id="5490" w:name="_Toc82437483"/>
      <w:bookmarkStart w:id="5491" w:name="_Toc89944849"/>
      <w:bookmarkStart w:id="5492" w:name="_Toc98753867"/>
      <w:bookmarkStart w:id="5493" w:name="_Toc106180853"/>
      <w:bookmarkStart w:id="5494" w:name="_Toc114150898"/>
      <w:bookmarkStart w:id="5495" w:name="_Toc124151301"/>
      <w:bookmarkStart w:id="5496" w:name="_Toc124151821"/>
      <w:bookmarkStart w:id="5497" w:name="_Toc124152341"/>
      <w:bookmarkStart w:id="5498" w:name="_Toc130396873"/>
      <w:bookmarkStart w:id="5499" w:name="_Toc130397393"/>
      <w:bookmarkStart w:id="5500" w:name="_Toc137558497"/>
      <w:bookmarkStart w:id="5501" w:name="_Toc138862322"/>
      <w:bookmarkStart w:id="5502" w:name="_Toc145532379"/>
      <w:bookmarkStart w:id="5503" w:name="_Toc163218792"/>
      <w:bookmarkStart w:id="5504" w:name="_Toc176702123"/>
      <w:r w:rsidRPr="00BE5108">
        <w:rPr>
          <w:rFonts w:eastAsiaTheme="minorEastAsia"/>
        </w:rPr>
        <w:t>7.4.2.5</w:t>
      </w:r>
      <w:r w:rsidRPr="00BE5108">
        <w:rPr>
          <w:rFonts w:eastAsiaTheme="minorEastAsia"/>
        </w:rPr>
        <w:tab/>
        <w:t>Test requirements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34283D37" w14:textId="77777777" w:rsidR="00D60968" w:rsidRPr="00BE5108" w:rsidRDefault="00D60968" w:rsidP="00D60968">
      <w:pPr>
        <w:pStyle w:val="Heading5"/>
        <w:ind w:left="1008" w:hanging="1008"/>
        <w:rPr>
          <w:rFonts w:eastAsiaTheme="minorEastAsia"/>
        </w:rPr>
      </w:pPr>
      <w:bookmarkStart w:id="5505" w:name="_Toc73962986"/>
      <w:bookmarkStart w:id="5506" w:name="_Toc75260163"/>
      <w:bookmarkStart w:id="5507" w:name="_Toc75275705"/>
      <w:bookmarkStart w:id="5508" w:name="_Toc75276216"/>
      <w:bookmarkStart w:id="5509" w:name="_Toc76541715"/>
      <w:bookmarkStart w:id="5510" w:name="_Toc82437484"/>
      <w:bookmarkStart w:id="5511" w:name="_Toc89944850"/>
      <w:bookmarkStart w:id="5512" w:name="_Toc98753868"/>
      <w:bookmarkStart w:id="5513" w:name="_Toc106180854"/>
      <w:bookmarkStart w:id="5514" w:name="_Toc114150899"/>
      <w:bookmarkStart w:id="5515" w:name="_Toc124151302"/>
      <w:bookmarkStart w:id="5516" w:name="_Toc124151822"/>
      <w:bookmarkStart w:id="5517" w:name="_Toc124152342"/>
      <w:bookmarkStart w:id="5518" w:name="_Toc130396874"/>
      <w:bookmarkStart w:id="5519" w:name="_Toc130397394"/>
      <w:bookmarkStart w:id="5520" w:name="_Toc137558498"/>
      <w:bookmarkStart w:id="5521" w:name="_Toc138862323"/>
      <w:bookmarkStart w:id="5522" w:name="_Toc145532380"/>
      <w:bookmarkStart w:id="5523" w:name="_Toc163218793"/>
      <w:bookmarkStart w:id="5524" w:name="_Toc176702124"/>
      <w:r w:rsidRPr="00BE5108">
        <w:rPr>
          <w:rFonts w:eastAsiaTheme="minorEastAsia"/>
        </w:rPr>
        <w:t>7.4.2.5.1</w:t>
      </w:r>
      <w:r w:rsidRPr="00BE5108">
        <w:rPr>
          <w:rFonts w:eastAsiaTheme="minorEastAsia"/>
        </w:rPr>
        <w:tab/>
        <w:t>Test requirements for IAB-DU</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525" w:name="_Toc73962987"/>
      <w:bookmarkStart w:id="5526" w:name="_Toc75260164"/>
      <w:bookmarkStart w:id="5527" w:name="_Toc75275706"/>
      <w:bookmarkStart w:id="5528" w:name="_Toc75276217"/>
      <w:bookmarkStart w:id="5529" w:name="_Toc76541716"/>
      <w:bookmarkStart w:id="5530" w:name="_Toc82437485"/>
      <w:bookmarkStart w:id="5531" w:name="_Toc89944851"/>
      <w:bookmarkStart w:id="5532" w:name="_Toc98753869"/>
      <w:bookmarkStart w:id="5533" w:name="_Toc106180855"/>
      <w:bookmarkStart w:id="5534" w:name="_Toc114150900"/>
      <w:bookmarkStart w:id="5535" w:name="_Toc124151303"/>
      <w:bookmarkStart w:id="5536" w:name="_Toc124151823"/>
      <w:bookmarkStart w:id="5537" w:name="_Toc124152343"/>
      <w:bookmarkStart w:id="5538" w:name="_Toc130396875"/>
      <w:bookmarkStart w:id="5539"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540" w:name="_Toc137558499"/>
      <w:bookmarkStart w:id="5541" w:name="_Toc138862324"/>
      <w:bookmarkStart w:id="5542" w:name="_Toc145532381"/>
      <w:bookmarkStart w:id="5543" w:name="_Toc163218794"/>
      <w:bookmarkStart w:id="5544" w:name="_Toc176702125"/>
      <w:r w:rsidRPr="00BE5108">
        <w:rPr>
          <w:rFonts w:eastAsiaTheme="minorEastAsia"/>
        </w:rPr>
        <w:t>7.4.2.5.2</w:t>
      </w:r>
      <w:r w:rsidRPr="00BE5108">
        <w:rPr>
          <w:rFonts w:eastAsiaTheme="minorEastAsia"/>
        </w:rPr>
        <w:tab/>
        <w:t>Test requirements for IAB-MT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545" w:name="_Toc73962988"/>
      <w:bookmarkStart w:id="5546" w:name="_Toc75260165"/>
      <w:bookmarkStart w:id="5547" w:name="_Toc75275707"/>
      <w:bookmarkStart w:id="5548" w:name="_Toc75276218"/>
      <w:bookmarkStart w:id="5549" w:name="_Toc76541717"/>
      <w:bookmarkStart w:id="5550" w:name="_Toc82437486"/>
      <w:bookmarkStart w:id="5551" w:name="_Toc89944852"/>
      <w:bookmarkStart w:id="5552" w:name="_Toc98753870"/>
      <w:bookmarkStart w:id="5553" w:name="_Toc106180856"/>
      <w:bookmarkStart w:id="5554" w:name="_Toc114150901"/>
      <w:bookmarkStart w:id="5555" w:name="_Toc124151304"/>
      <w:bookmarkStart w:id="5556" w:name="_Toc124151824"/>
      <w:bookmarkStart w:id="5557" w:name="_Toc124152344"/>
      <w:bookmarkStart w:id="5558" w:name="_Toc130396876"/>
      <w:bookmarkStart w:id="5559"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560" w:name="_Toc137558500"/>
      <w:bookmarkStart w:id="5561" w:name="_Toc138862325"/>
      <w:bookmarkStart w:id="5562" w:name="_Toc145532382"/>
      <w:bookmarkStart w:id="5563" w:name="_Toc163218795"/>
      <w:bookmarkStart w:id="5564" w:name="_Toc176702126"/>
      <w:r w:rsidRPr="00BE5108">
        <w:rPr>
          <w:rFonts w:eastAsiaTheme="minorEastAsia"/>
        </w:rPr>
        <w:t>7.5</w:t>
      </w:r>
      <w:r w:rsidRPr="00BE5108">
        <w:rPr>
          <w:rFonts w:eastAsiaTheme="minorEastAsia"/>
        </w:rPr>
        <w:tab/>
        <w:t>Out-of-band blocking</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02C427E" w14:textId="77777777" w:rsidR="00D60968" w:rsidRPr="00BE5108" w:rsidRDefault="00D60968" w:rsidP="00D60968">
      <w:pPr>
        <w:pStyle w:val="Heading3"/>
        <w:ind w:left="0" w:firstLine="0"/>
        <w:rPr>
          <w:rFonts w:eastAsiaTheme="minorEastAsia"/>
        </w:rPr>
      </w:pPr>
      <w:bookmarkStart w:id="5565" w:name="_Toc73962989"/>
      <w:bookmarkStart w:id="5566" w:name="_Toc75260166"/>
      <w:bookmarkStart w:id="5567" w:name="_Toc75275708"/>
      <w:bookmarkStart w:id="5568" w:name="_Toc75276219"/>
      <w:bookmarkStart w:id="5569" w:name="_Toc76541718"/>
      <w:bookmarkStart w:id="5570" w:name="_Toc82437487"/>
      <w:bookmarkStart w:id="5571" w:name="_Toc89944853"/>
      <w:bookmarkStart w:id="5572" w:name="_Toc98753871"/>
      <w:bookmarkStart w:id="5573" w:name="_Toc106180857"/>
      <w:bookmarkStart w:id="5574" w:name="_Toc114150902"/>
      <w:bookmarkStart w:id="5575" w:name="_Toc124151305"/>
      <w:bookmarkStart w:id="5576" w:name="_Toc124151825"/>
      <w:bookmarkStart w:id="5577" w:name="_Toc124152345"/>
      <w:bookmarkStart w:id="5578" w:name="_Toc130396877"/>
      <w:bookmarkStart w:id="5579" w:name="_Toc130397397"/>
      <w:bookmarkStart w:id="5580" w:name="_Toc137558501"/>
      <w:bookmarkStart w:id="5581" w:name="_Toc138862326"/>
      <w:bookmarkStart w:id="5582" w:name="_Toc145532383"/>
      <w:bookmarkStart w:id="5583" w:name="_Toc163218796"/>
      <w:bookmarkStart w:id="5584" w:name="_Toc176702127"/>
      <w:r w:rsidRPr="00BE5108">
        <w:rPr>
          <w:rFonts w:eastAsiaTheme="minorEastAsia"/>
        </w:rPr>
        <w:t>7.5.1</w:t>
      </w:r>
      <w:r w:rsidRPr="00BE5108">
        <w:rPr>
          <w:rFonts w:eastAsiaTheme="minorEastAsia"/>
        </w:rPr>
        <w:tab/>
        <w:t>Definition and applicability</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585" w:name="_Toc73962990"/>
      <w:bookmarkStart w:id="5586" w:name="_Toc75260167"/>
      <w:bookmarkStart w:id="5587" w:name="_Toc75275709"/>
      <w:bookmarkStart w:id="5588" w:name="_Toc75276220"/>
      <w:bookmarkStart w:id="5589" w:name="_Toc76541719"/>
      <w:bookmarkStart w:id="5590" w:name="_Toc82437488"/>
      <w:bookmarkStart w:id="5591" w:name="_Toc89944854"/>
      <w:bookmarkStart w:id="5592" w:name="_Toc98753872"/>
      <w:bookmarkStart w:id="5593" w:name="_Toc106180858"/>
      <w:bookmarkStart w:id="5594" w:name="_Toc114150903"/>
      <w:bookmarkStart w:id="5595" w:name="_Toc124151306"/>
      <w:bookmarkStart w:id="5596" w:name="_Toc124151826"/>
      <w:bookmarkStart w:id="5597" w:name="_Toc124152346"/>
      <w:bookmarkStart w:id="5598" w:name="_Toc130396878"/>
      <w:bookmarkStart w:id="5599" w:name="_Toc130397398"/>
      <w:bookmarkStart w:id="5600" w:name="_Toc137558502"/>
      <w:bookmarkStart w:id="5601" w:name="_Toc138862327"/>
      <w:bookmarkStart w:id="5602" w:name="_Toc145532384"/>
      <w:bookmarkStart w:id="5603" w:name="_Toc163218797"/>
      <w:bookmarkStart w:id="5604" w:name="_Toc176702128"/>
      <w:r w:rsidRPr="00BE5108">
        <w:rPr>
          <w:rFonts w:eastAsiaTheme="minorEastAsia"/>
        </w:rPr>
        <w:t>7.5.2</w:t>
      </w:r>
      <w:r w:rsidRPr="00BE5108">
        <w:rPr>
          <w:rFonts w:eastAsiaTheme="minorEastAsia"/>
        </w:rPr>
        <w:tab/>
        <w:t>Minimum requirement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605" w:name="_Toc73962991"/>
      <w:bookmarkStart w:id="5606" w:name="_Toc75260168"/>
      <w:bookmarkStart w:id="5607" w:name="_Toc75275710"/>
      <w:bookmarkStart w:id="5608" w:name="_Toc75276221"/>
      <w:bookmarkStart w:id="5609" w:name="_Toc76541720"/>
      <w:bookmarkStart w:id="5610" w:name="_Toc82437489"/>
      <w:bookmarkStart w:id="5611" w:name="_Toc89944855"/>
      <w:bookmarkStart w:id="5612" w:name="_Toc98753873"/>
      <w:bookmarkStart w:id="5613" w:name="_Toc106180859"/>
      <w:bookmarkStart w:id="5614" w:name="_Toc114150904"/>
      <w:bookmarkStart w:id="5615" w:name="_Toc124151307"/>
      <w:bookmarkStart w:id="5616" w:name="_Toc124151827"/>
      <w:bookmarkStart w:id="5617" w:name="_Toc124152347"/>
      <w:bookmarkStart w:id="5618" w:name="_Toc130396879"/>
      <w:bookmarkStart w:id="5619" w:name="_Toc130397399"/>
      <w:bookmarkStart w:id="5620" w:name="_Toc137558503"/>
      <w:bookmarkStart w:id="5621" w:name="_Toc138862328"/>
      <w:bookmarkStart w:id="5622" w:name="_Toc145532385"/>
      <w:bookmarkStart w:id="5623" w:name="_Toc163218798"/>
      <w:bookmarkStart w:id="5624" w:name="_Toc176702129"/>
      <w:r w:rsidRPr="00BE5108">
        <w:rPr>
          <w:rFonts w:eastAsiaTheme="minorEastAsia"/>
        </w:rPr>
        <w:t>7.5.3</w:t>
      </w:r>
      <w:r w:rsidRPr="00BE5108">
        <w:rPr>
          <w:rFonts w:eastAsiaTheme="minorEastAsia"/>
        </w:rPr>
        <w:tab/>
        <w:t>Test purpose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625" w:name="_Toc73962992"/>
      <w:bookmarkStart w:id="5626" w:name="_Toc75260169"/>
      <w:bookmarkStart w:id="5627" w:name="_Toc75275711"/>
      <w:bookmarkStart w:id="5628" w:name="_Toc75276222"/>
      <w:bookmarkStart w:id="5629" w:name="_Toc76541721"/>
      <w:bookmarkStart w:id="5630" w:name="_Toc82437490"/>
      <w:bookmarkStart w:id="5631" w:name="_Toc89944856"/>
      <w:bookmarkStart w:id="5632" w:name="_Toc98753874"/>
      <w:bookmarkStart w:id="5633" w:name="_Toc106180860"/>
      <w:bookmarkStart w:id="5634" w:name="_Toc114150905"/>
      <w:bookmarkStart w:id="5635" w:name="_Toc124151308"/>
      <w:bookmarkStart w:id="5636" w:name="_Toc124151828"/>
      <w:bookmarkStart w:id="5637" w:name="_Toc124152348"/>
      <w:bookmarkStart w:id="5638" w:name="_Toc130396880"/>
      <w:bookmarkStart w:id="5639" w:name="_Toc130397400"/>
      <w:bookmarkStart w:id="5640" w:name="_Toc137558504"/>
      <w:bookmarkStart w:id="5641" w:name="_Toc138862329"/>
      <w:bookmarkStart w:id="5642" w:name="_Toc145532386"/>
      <w:bookmarkStart w:id="5643" w:name="_Toc163218799"/>
      <w:bookmarkStart w:id="5644" w:name="_Toc176702130"/>
      <w:r w:rsidRPr="00BE5108">
        <w:rPr>
          <w:rFonts w:eastAsiaTheme="minorEastAsia"/>
        </w:rPr>
        <w:t>7.5.4</w:t>
      </w:r>
      <w:r w:rsidRPr="00BE5108">
        <w:rPr>
          <w:rFonts w:eastAsiaTheme="minorEastAsia"/>
        </w:rPr>
        <w:tab/>
        <w:t>Method of test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F73F2F3" w14:textId="77777777" w:rsidR="00D60968" w:rsidRPr="00BE5108" w:rsidRDefault="00D60968" w:rsidP="00D60968">
      <w:pPr>
        <w:pStyle w:val="Heading4"/>
        <w:ind w:left="864" w:hanging="864"/>
        <w:rPr>
          <w:rFonts w:eastAsiaTheme="minorEastAsia"/>
        </w:rPr>
      </w:pPr>
      <w:bookmarkStart w:id="5645" w:name="_Toc73962993"/>
      <w:bookmarkStart w:id="5646" w:name="_Toc75260170"/>
      <w:bookmarkStart w:id="5647" w:name="_Toc75275712"/>
      <w:bookmarkStart w:id="5648" w:name="_Toc75276223"/>
      <w:bookmarkStart w:id="5649" w:name="_Toc76541722"/>
      <w:bookmarkStart w:id="5650" w:name="_Toc82437491"/>
      <w:bookmarkStart w:id="5651" w:name="_Toc89944857"/>
      <w:bookmarkStart w:id="5652" w:name="_Toc98753875"/>
      <w:bookmarkStart w:id="5653" w:name="_Toc106180861"/>
      <w:bookmarkStart w:id="5654" w:name="_Toc114150906"/>
      <w:bookmarkStart w:id="5655" w:name="_Toc124151309"/>
      <w:bookmarkStart w:id="5656" w:name="_Toc124151829"/>
      <w:bookmarkStart w:id="5657" w:name="_Toc124152349"/>
      <w:bookmarkStart w:id="5658" w:name="_Toc130396881"/>
      <w:bookmarkStart w:id="5659" w:name="_Toc130397401"/>
      <w:bookmarkStart w:id="5660" w:name="_Toc137558505"/>
      <w:bookmarkStart w:id="5661" w:name="_Toc138862330"/>
      <w:bookmarkStart w:id="5662" w:name="_Toc145532387"/>
      <w:bookmarkStart w:id="5663" w:name="_Toc163218800"/>
      <w:bookmarkStart w:id="5664" w:name="_Toc176702131"/>
      <w:r w:rsidRPr="00BE5108">
        <w:rPr>
          <w:rFonts w:eastAsiaTheme="minorEastAsia"/>
        </w:rPr>
        <w:t>7.5.4.1</w:t>
      </w:r>
      <w:r w:rsidRPr="00BE5108">
        <w:rPr>
          <w:rFonts w:eastAsiaTheme="minorEastAsia"/>
        </w:rPr>
        <w:tab/>
        <w:t>Initial conditions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665" w:name="_Toc73962994"/>
      <w:bookmarkStart w:id="5666" w:name="_Toc75260171"/>
      <w:bookmarkStart w:id="5667" w:name="_Toc75275713"/>
      <w:bookmarkStart w:id="5668" w:name="_Toc75276224"/>
      <w:bookmarkStart w:id="5669" w:name="_Toc76541723"/>
      <w:bookmarkStart w:id="5670" w:name="_Toc82437492"/>
      <w:bookmarkStart w:id="5671" w:name="_Toc89944858"/>
      <w:bookmarkStart w:id="5672" w:name="_Toc98753876"/>
      <w:bookmarkStart w:id="5673" w:name="_Toc106180862"/>
      <w:bookmarkStart w:id="5674" w:name="_Toc114150907"/>
      <w:bookmarkStart w:id="5675" w:name="_Toc124151310"/>
      <w:bookmarkStart w:id="5676" w:name="_Toc124151830"/>
      <w:bookmarkStart w:id="5677" w:name="_Toc124152350"/>
      <w:bookmarkStart w:id="5678" w:name="_Toc130396882"/>
      <w:bookmarkStart w:id="5679" w:name="_Toc130397402"/>
      <w:bookmarkStart w:id="5680" w:name="_Toc137558506"/>
      <w:bookmarkStart w:id="5681" w:name="_Toc138862331"/>
      <w:bookmarkStart w:id="5682" w:name="_Toc145532388"/>
      <w:bookmarkStart w:id="5683" w:name="_Toc163218801"/>
      <w:bookmarkStart w:id="5684" w:name="_Toc176702132"/>
      <w:r w:rsidRPr="00BE5108">
        <w:rPr>
          <w:rFonts w:eastAsiaTheme="minorEastAsia"/>
        </w:rPr>
        <w:t>7.5.4.2</w:t>
      </w:r>
      <w:r w:rsidRPr="00BE5108">
        <w:rPr>
          <w:rFonts w:eastAsiaTheme="minorEastAsia"/>
        </w:rPr>
        <w:tab/>
        <w:t>Procedure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685" w:name="_Toc73962995"/>
      <w:bookmarkStart w:id="5686" w:name="_Toc75260172"/>
      <w:bookmarkStart w:id="5687" w:name="_Toc75275714"/>
      <w:bookmarkStart w:id="5688" w:name="_Toc75276225"/>
      <w:bookmarkStart w:id="5689" w:name="_Toc76541724"/>
      <w:bookmarkStart w:id="5690" w:name="_Toc82437493"/>
      <w:bookmarkStart w:id="5691" w:name="_Toc89944859"/>
      <w:bookmarkStart w:id="5692" w:name="_Toc98753877"/>
      <w:bookmarkStart w:id="5693" w:name="_Toc106180863"/>
      <w:bookmarkStart w:id="5694" w:name="_Toc114150908"/>
      <w:bookmarkStart w:id="5695" w:name="_Toc124151311"/>
      <w:bookmarkStart w:id="5696" w:name="_Toc124151831"/>
      <w:bookmarkStart w:id="5697" w:name="_Toc124152351"/>
      <w:bookmarkStart w:id="5698" w:name="_Toc130396883"/>
      <w:bookmarkStart w:id="5699" w:name="_Toc130397403"/>
      <w:bookmarkStart w:id="5700" w:name="_Toc137558507"/>
      <w:bookmarkStart w:id="5701" w:name="_Toc138862332"/>
      <w:bookmarkStart w:id="5702" w:name="_Toc145532389"/>
      <w:bookmarkStart w:id="5703" w:name="_Toc163218802"/>
      <w:bookmarkStart w:id="5704" w:name="_Toc176702133"/>
      <w:r w:rsidRPr="00BE5108">
        <w:rPr>
          <w:rFonts w:eastAsiaTheme="minorEastAsia"/>
        </w:rPr>
        <w:t>7.5.5</w:t>
      </w:r>
      <w:r w:rsidRPr="00BE5108">
        <w:rPr>
          <w:rFonts w:eastAsiaTheme="minorEastAsia"/>
        </w:rPr>
        <w:tab/>
        <w:t>Test requirements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2960A1DA" w14:textId="77777777" w:rsidR="00D60968" w:rsidRPr="00BE5108" w:rsidRDefault="00D60968" w:rsidP="00D60968">
      <w:pPr>
        <w:pStyle w:val="Heading4"/>
        <w:ind w:left="864" w:hanging="864"/>
        <w:rPr>
          <w:rFonts w:eastAsiaTheme="minorEastAsia"/>
        </w:rPr>
      </w:pPr>
      <w:bookmarkStart w:id="5705" w:name="_Toc73962996"/>
      <w:bookmarkStart w:id="5706" w:name="_Toc75260173"/>
      <w:bookmarkStart w:id="5707" w:name="_Toc75275715"/>
      <w:bookmarkStart w:id="5708" w:name="_Toc75276226"/>
      <w:bookmarkStart w:id="5709" w:name="_Toc76541725"/>
      <w:bookmarkStart w:id="5710" w:name="_Toc82437494"/>
      <w:bookmarkStart w:id="5711" w:name="_Toc89944860"/>
      <w:bookmarkStart w:id="5712" w:name="_Toc98753878"/>
      <w:bookmarkStart w:id="5713" w:name="_Toc106180864"/>
      <w:bookmarkStart w:id="5714" w:name="_Toc114150909"/>
      <w:bookmarkStart w:id="5715" w:name="_Toc124151312"/>
      <w:bookmarkStart w:id="5716" w:name="_Toc124151832"/>
      <w:bookmarkStart w:id="5717" w:name="_Toc124152352"/>
      <w:bookmarkStart w:id="5718" w:name="_Toc130396884"/>
      <w:bookmarkStart w:id="5719" w:name="_Toc130397404"/>
      <w:bookmarkStart w:id="5720" w:name="_Toc137558508"/>
      <w:bookmarkStart w:id="5721" w:name="_Toc138862333"/>
      <w:bookmarkStart w:id="5722" w:name="_Toc145532390"/>
      <w:bookmarkStart w:id="5723" w:name="_Toc163218803"/>
      <w:bookmarkStart w:id="5724" w:name="_Toc176702134"/>
      <w:r w:rsidRPr="00BE5108">
        <w:rPr>
          <w:rFonts w:eastAsiaTheme="minorEastAsia"/>
        </w:rPr>
        <w:t>7.5.5.1</w:t>
      </w:r>
      <w:r w:rsidRPr="00BE5108">
        <w:rPr>
          <w:rFonts w:eastAsiaTheme="minorEastAsia"/>
        </w:rPr>
        <w:tab/>
        <w:t>General requirements for IAB-DU</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725" w:name="_Toc73962997"/>
      <w:bookmarkStart w:id="5726" w:name="_Toc75260174"/>
      <w:bookmarkStart w:id="5727" w:name="_Toc75275716"/>
      <w:bookmarkStart w:id="5728" w:name="_Toc75276227"/>
      <w:bookmarkStart w:id="5729" w:name="_Toc76541726"/>
      <w:bookmarkStart w:id="5730" w:name="_Toc82437495"/>
      <w:bookmarkStart w:id="5731" w:name="_Toc89944861"/>
      <w:bookmarkStart w:id="5732" w:name="_Toc98753879"/>
      <w:bookmarkStart w:id="5733" w:name="_Toc106180865"/>
      <w:bookmarkStart w:id="5734" w:name="_Toc114150910"/>
      <w:bookmarkStart w:id="5735" w:name="_Toc124151313"/>
      <w:bookmarkStart w:id="5736" w:name="_Toc124151833"/>
      <w:bookmarkStart w:id="5737" w:name="_Toc124152353"/>
      <w:bookmarkStart w:id="5738" w:name="_Toc130396885"/>
      <w:bookmarkStart w:id="5739" w:name="_Toc130397405"/>
      <w:bookmarkStart w:id="5740" w:name="_Toc137558509"/>
      <w:bookmarkStart w:id="5741" w:name="_Toc138862334"/>
      <w:bookmarkStart w:id="5742" w:name="_Toc145532391"/>
      <w:bookmarkStart w:id="5743" w:name="_Toc163218804"/>
      <w:bookmarkStart w:id="5744" w:name="_Toc176702135"/>
      <w:r w:rsidRPr="00BE5108">
        <w:rPr>
          <w:rFonts w:eastAsiaTheme="minorEastAsia"/>
        </w:rPr>
        <w:t>7.5.5.2</w:t>
      </w:r>
      <w:r w:rsidRPr="00BE5108">
        <w:rPr>
          <w:rFonts w:eastAsiaTheme="minorEastAsia"/>
        </w:rPr>
        <w:tab/>
        <w:t>Co-location requirements for IAB-DU</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745" w:name="_Toc73962998"/>
      <w:bookmarkStart w:id="5746" w:name="_Toc75260175"/>
      <w:bookmarkStart w:id="5747" w:name="_Toc75275717"/>
      <w:bookmarkStart w:id="5748" w:name="_Toc75276228"/>
      <w:bookmarkStart w:id="5749" w:name="_Toc76541727"/>
      <w:bookmarkStart w:id="5750" w:name="_Toc82437496"/>
      <w:bookmarkStart w:id="5751" w:name="_Toc89944862"/>
      <w:bookmarkStart w:id="5752" w:name="_Toc98753880"/>
      <w:bookmarkStart w:id="5753" w:name="_Toc106180866"/>
      <w:bookmarkStart w:id="5754" w:name="_Toc114150911"/>
      <w:bookmarkStart w:id="5755" w:name="_Toc124151314"/>
      <w:bookmarkStart w:id="5756" w:name="_Toc124151834"/>
      <w:bookmarkStart w:id="5757" w:name="_Toc124152354"/>
      <w:bookmarkStart w:id="5758" w:name="_Toc130396886"/>
      <w:bookmarkStart w:id="5759" w:name="_Toc130397406"/>
      <w:bookmarkStart w:id="5760" w:name="_Toc137558510"/>
      <w:bookmarkStart w:id="5761" w:name="_Toc138862335"/>
      <w:bookmarkStart w:id="5762" w:name="_Toc145532392"/>
      <w:bookmarkStart w:id="5763" w:name="_Toc163218805"/>
      <w:bookmarkStart w:id="5764" w:name="_Toc176702136"/>
      <w:r w:rsidRPr="00BE5108">
        <w:rPr>
          <w:rFonts w:eastAsiaTheme="minorEastAsia"/>
        </w:rPr>
        <w:t>7.5.5.3</w:t>
      </w:r>
      <w:r w:rsidRPr="00BE5108">
        <w:rPr>
          <w:rFonts w:eastAsiaTheme="minorEastAsia"/>
        </w:rPr>
        <w:tab/>
        <w:t>General requirements for IAB-MT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765" w:name="_Toc73962999"/>
      <w:bookmarkStart w:id="5766" w:name="_Toc75260176"/>
      <w:bookmarkStart w:id="5767" w:name="_Toc75275718"/>
      <w:bookmarkStart w:id="5768" w:name="_Toc75276229"/>
      <w:bookmarkStart w:id="5769" w:name="_Toc76541728"/>
      <w:bookmarkStart w:id="5770" w:name="_Toc82437497"/>
      <w:bookmarkStart w:id="5771" w:name="_Toc89944863"/>
      <w:bookmarkStart w:id="5772" w:name="_Toc98753881"/>
      <w:bookmarkStart w:id="5773" w:name="_Toc106180867"/>
      <w:bookmarkStart w:id="5774" w:name="_Toc114150912"/>
      <w:bookmarkStart w:id="5775" w:name="_Toc124151315"/>
      <w:bookmarkStart w:id="5776" w:name="_Toc124151835"/>
      <w:bookmarkStart w:id="5777" w:name="_Toc124152355"/>
      <w:bookmarkStart w:id="5778" w:name="_Toc130396887"/>
      <w:bookmarkStart w:id="5779" w:name="_Toc130397407"/>
      <w:bookmarkStart w:id="5780" w:name="_Toc137558511"/>
      <w:bookmarkStart w:id="5781" w:name="_Toc138862336"/>
      <w:bookmarkStart w:id="5782" w:name="_Toc145532393"/>
      <w:bookmarkStart w:id="5783" w:name="_Toc163218806"/>
      <w:bookmarkStart w:id="5784" w:name="_Toc176702137"/>
      <w:r w:rsidRPr="00BE5108">
        <w:rPr>
          <w:rFonts w:eastAsiaTheme="minorEastAsia"/>
        </w:rPr>
        <w:t>7.5.5.4</w:t>
      </w:r>
      <w:r w:rsidRPr="00BE5108">
        <w:rPr>
          <w:rFonts w:eastAsiaTheme="minorEastAsia"/>
        </w:rPr>
        <w:tab/>
        <w:t>Co-location requirements for IAB-MT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lastRenderedPageBreak/>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785" w:name="_Toc73963000"/>
      <w:bookmarkStart w:id="5786" w:name="_Toc75260177"/>
      <w:bookmarkStart w:id="5787" w:name="_Toc75275719"/>
      <w:bookmarkStart w:id="5788" w:name="_Toc75276230"/>
      <w:bookmarkStart w:id="5789" w:name="_Toc76541729"/>
      <w:bookmarkStart w:id="5790" w:name="_Toc82437498"/>
      <w:bookmarkStart w:id="5791" w:name="_Toc89944864"/>
      <w:bookmarkStart w:id="5792" w:name="_Toc98753882"/>
      <w:bookmarkStart w:id="5793" w:name="_Toc106180868"/>
      <w:bookmarkStart w:id="5794" w:name="_Toc114150913"/>
      <w:bookmarkStart w:id="5795" w:name="_Toc124151316"/>
      <w:bookmarkStart w:id="5796" w:name="_Toc124151836"/>
      <w:bookmarkStart w:id="5797" w:name="_Toc124152356"/>
      <w:bookmarkStart w:id="5798" w:name="_Toc130396888"/>
      <w:bookmarkStart w:id="5799" w:name="_Toc130397408"/>
      <w:bookmarkStart w:id="5800" w:name="_Toc137558512"/>
      <w:bookmarkStart w:id="5801" w:name="_Toc138862337"/>
      <w:bookmarkStart w:id="5802" w:name="_Toc145532394"/>
      <w:bookmarkStart w:id="5803" w:name="_Toc163218807"/>
      <w:bookmarkStart w:id="5804" w:name="_Toc176702138"/>
      <w:r w:rsidRPr="00BE5108">
        <w:rPr>
          <w:rFonts w:eastAsiaTheme="minorEastAsia"/>
        </w:rPr>
        <w:t>7.6</w:t>
      </w:r>
      <w:r w:rsidRPr="00BE5108">
        <w:rPr>
          <w:rFonts w:eastAsiaTheme="minorEastAsia"/>
        </w:rPr>
        <w:tab/>
        <w:t>Receiver spurious emissions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BFFE4B2" w14:textId="77777777" w:rsidR="00D60968" w:rsidRPr="00BE5108" w:rsidRDefault="00D60968" w:rsidP="00D60968">
      <w:pPr>
        <w:pStyle w:val="Heading3"/>
        <w:ind w:left="0" w:firstLine="0"/>
        <w:rPr>
          <w:rFonts w:eastAsiaTheme="minorEastAsia"/>
        </w:rPr>
      </w:pPr>
      <w:bookmarkStart w:id="5805" w:name="_Toc73963001"/>
      <w:bookmarkStart w:id="5806" w:name="_Toc75260178"/>
      <w:bookmarkStart w:id="5807" w:name="_Toc75275720"/>
      <w:bookmarkStart w:id="5808" w:name="_Toc75276231"/>
      <w:bookmarkStart w:id="5809" w:name="_Toc76541730"/>
      <w:bookmarkStart w:id="5810" w:name="_Toc82437499"/>
      <w:bookmarkStart w:id="5811" w:name="_Toc89944865"/>
      <w:bookmarkStart w:id="5812" w:name="_Toc98753883"/>
      <w:bookmarkStart w:id="5813" w:name="_Toc106180869"/>
      <w:bookmarkStart w:id="5814" w:name="_Toc114150914"/>
      <w:bookmarkStart w:id="5815" w:name="_Toc124151317"/>
      <w:bookmarkStart w:id="5816" w:name="_Toc124151837"/>
      <w:bookmarkStart w:id="5817" w:name="_Toc124152357"/>
      <w:bookmarkStart w:id="5818" w:name="_Toc130396889"/>
      <w:bookmarkStart w:id="5819" w:name="_Toc130397409"/>
      <w:bookmarkStart w:id="5820" w:name="_Toc137558513"/>
      <w:bookmarkStart w:id="5821" w:name="_Toc138862338"/>
      <w:bookmarkStart w:id="5822" w:name="_Toc145532395"/>
      <w:bookmarkStart w:id="5823" w:name="_Toc163218808"/>
      <w:bookmarkStart w:id="5824" w:name="_Toc176702139"/>
      <w:r w:rsidRPr="00BE5108">
        <w:rPr>
          <w:rFonts w:eastAsiaTheme="minorEastAsia"/>
        </w:rPr>
        <w:t>7.6.1</w:t>
      </w:r>
      <w:r w:rsidRPr="00BE5108">
        <w:rPr>
          <w:rFonts w:eastAsiaTheme="minorEastAsia"/>
        </w:rPr>
        <w:tab/>
        <w:t>Definition and applicability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825" w:name="_Toc73963002"/>
      <w:bookmarkStart w:id="5826" w:name="_Toc75260179"/>
      <w:bookmarkStart w:id="5827" w:name="_Toc75275721"/>
      <w:bookmarkStart w:id="5828" w:name="_Toc75276232"/>
      <w:bookmarkStart w:id="5829" w:name="_Toc76541731"/>
      <w:bookmarkStart w:id="5830" w:name="_Toc82437500"/>
      <w:bookmarkStart w:id="5831" w:name="_Toc89944866"/>
      <w:bookmarkStart w:id="5832" w:name="_Toc98753884"/>
      <w:bookmarkStart w:id="5833" w:name="_Toc106180870"/>
      <w:bookmarkStart w:id="5834" w:name="_Toc114150915"/>
      <w:bookmarkStart w:id="5835" w:name="_Toc124151318"/>
      <w:bookmarkStart w:id="5836" w:name="_Toc124151838"/>
      <w:bookmarkStart w:id="5837" w:name="_Toc124152358"/>
      <w:bookmarkStart w:id="5838" w:name="_Toc130396890"/>
      <w:bookmarkStart w:id="5839" w:name="_Toc130397410"/>
      <w:bookmarkStart w:id="5840" w:name="_Toc137558514"/>
      <w:bookmarkStart w:id="5841" w:name="_Toc138862339"/>
      <w:bookmarkStart w:id="5842" w:name="_Toc145532396"/>
      <w:bookmarkStart w:id="5843" w:name="_Toc163218809"/>
      <w:bookmarkStart w:id="5844" w:name="_Toc176702140"/>
      <w:r w:rsidRPr="00BE5108">
        <w:rPr>
          <w:rFonts w:eastAsiaTheme="minorEastAsia"/>
        </w:rPr>
        <w:t>7.6.2</w:t>
      </w:r>
      <w:r w:rsidRPr="00BE5108">
        <w:rPr>
          <w:rFonts w:eastAsiaTheme="minorEastAsia"/>
        </w:rPr>
        <w:tab/>
        <w:t>Minimum requirement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845" w:name="_Toc73963003"/>
      <w:bookmarkStart w:id="5846" w:name="_Toc75260180"/>
      <w:bookmarkStart w:id="5847" w:name="_Toc75275722"/>
      <w:bookmarkStart w:id="5848" w:name="_Toc75276233"/>
      <w:bookmarkStart w:id="5849" w:name="_Toc76541732"/>
      <w:bookmarkStart w:id="5850" w:name="_Toc82437501"/>
      <w:bookmarkStart w:id="5851" w:name="_Toc89944867"/>
      <w:bookmarkStart w:id="5852" w:name="_Toc98753885"/>
      <w:bookmarkStart w:id="5853" w:name="_Toc106180871"/>
      <w:bookmarkStart w:id="5854" w:name="_Toc114150916"/>
      <w:bookmarkStart w:id="5855" w:name="_Toc124151319"/>
      <w:bookmarkStart w:id="5856" w:name="_Toc124151839"/>
      <w:bookmarkStart w:id="5857" w:name="_Toc124152359"/>
      <w:bookmarkStart w:id="5858" w:name="_Toc130396891"/>
      <w:bookmarkStart w:id="5859" w:name="_Toc130397411"/>
      <w:bookmarkStart w:id="5860" w:name="_Toc137558515"/>
      <w:bookmarkStart w:id="5861" w:name="_Toc138862340"/>
      <w:bookmarkStart w:id="5862" w:name="_Toc145532397"/>
      <w:bookmarkStart w:id="5863" w:name="_Toc163218810"/>
      <w:bookmarkStart w:id="5864" w:name="_Toc176702141"/>
      <w:r w:rsidRPr="00BE5108">
        <w:rPr>
          <w:rFonts w:eastAsiaTheme="minorEastAsia"/>
        </w:rPr>
        <w:t>7.6.3</w:t>
      </w:r>
      <w:r w:rsidRPr="00BE5108">
        <w:rPr>
          <w:rFonts w:eastAsiaTheme="minorEastAsia"/>
        </w:rPr>
        <w:tab/>
        <w:t>Test purpose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865" w:name="_Toc73963004"/>
      <w:bookmarkStart w:id="5866" w:name="_Toc75260181"/>
      <w:bookmarkStart w:id="5867" w:name="_Toc75275723"/>
      <w:bookmarkStart w:id="5868" w:name="_Toc75276234"/>
      <w:bookmarkStart w:id="5869" w:name="_Toc76541733"/>
      <w:bookmarkStart w:id="5870" w:name="_Toc82437502"/>
      <w:bookmarkStart w:id="5871" w:name="_Toc89944868"/>
      <w:bookmarkStart w:id="5872" w:name="_Toc98753886"/>
      <w:bookmarkStart w:id="5873" w:name="_Toc106180872"/>
      <w:bookmarkStart w:id="5874" w:name="_Toc114150917"/>
      <w:bookmarkStart w:id="5875" w:name="_Toc124151320"/>
      <w:bookmarkStart w:id="5876" w:name="_Toc124151840"/>
      <w:bookmarkStart w:id="5877" w:name="_Toc124152360"/>
      <w:bookmarkStart w:id="5878" w:name="_Toc130396892"/>
      <w:bookmarkStart w:id="5879" w:name="_Toc130397412"/>
      <w:bookmarkStart w:id="5880" w:name="_Toc137558516"/>
      <w:bookmarkStart w:id="5881" w:name="_Toc138862341"/>
      <w:bookmarkStart w:id="5882" w:name="_Toc145532398"/>
      <w:bookmarkStart w:id="5883" w:name="_Toc163218811"/>
      <w:bookmarkStart w:id="5884" w:name="_Toc176702142"/>
      <w:r w:rsidRPr="00BE5108">
        <w:rPr>
          <w:rFonts w:eastAsiaTheme="minorEastAsia"/>
        </w:rPr>
        <w:t>7.6.4</w:t>
      </w:r>
      <w:r w:rsidRPr="00BE5108">
        <w:rPr>
          <w:rFonts w:eastAsiaTheme="minorEastAsia"/>
        </w:rPr>
        <w:tab/>
        <w:t>Method of test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63BB3F36" w14:textId="77777777" w:rsidR="00D60968" w:rsidRPr="00BE5108" w:rsidRDefault="00D60968" w:rsidP="00D60968">
      <w:pPr>
        <w:pStyle w:val="Heading4"/>
        <w:ind w:left="864" w:hanging="864"/>
        <w:rPr>
          <w:rFonts w:eastAsiaTheme="minorEastAsia"/>
        </w:rPr>
      </w:pPr>
      <w:bookmarkStart w:id="5885" w:name="_Toc73963005"/>
      <w:bookmarkStart w:id="5886" w:name="_Toc75260182"/>
      <w:bookmarkStart w:id="5887" w:name="_Toc75275724"/>
      <w:bookmarkStart w:id="5888" w:name="_Toc75276235"/>
      <w:bookmarkStart w:id="5889" w:name="_Toc76541734"/>
      <w:bookmarkStart w:id="5890" w:name="_Toc82437503"/>
      <w:bookmarkStart w:id="5891" w:name="_Toc89944869"/>
      <w:bookmarkStart w:id="5892" w:name="_Toc98753887"/>
      <w:bookmarkStart w:id="5893" w:name="_Toc106180873"/>
      <w:bookmarkStart w:id="5894" w:name="_Toc114150918"/>
      <w:bookmarkStart w:id="5895" w:name="_Toc124151321"/>
      <w:bookmarkStart w:id="5896" w:name="_Toc124151841"/>
      <w:bookmarkStart w:id="5897" w:name="_Toc124152361"/>
      <w:bookmarkStart w:id="5898" w:name="_Toc130396893"/>
      <w:bookmarkStart w:id="5899" w:name="_Toc130397413"/>
      <w:bookmarkStart w:id="5900" w:name="_Toc137558517"/>
      <w:bookmarkStart w:id="5901" w:name="_Toc138862342"/>
      <w:bookmarkStart w:id="5902" w:name="_Toc145532399"/>
      <w:bookmarkStart w:id="5903" w:name="_Toc163218812"/>
      <w:bookmarkStart w:id="5904" w:name="_Toc176702143"/>
      <w:r w:rsidRPr="00BE5108">
        <w:rPr>
          <w:rFonts w:eastAsiaTheme="minorEastAsia"/>
        </w:rPr>
        <w:t>7.6.4.1</w:t>
      </w:r>
      <w:r w:rsidRPr="00BE5108">
        <w:rPr>
          <w:rFonts w:eastAsiaTheme="minorEastAsia"/>
        </w:rPr>
        <w:tab/>
        <w:t>Initial conditions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905" w:name="_Toc73963006"/>
      <w:bookmarkStart w:id="5906" w:name="_Toc75260183"/>
      <w:bookmarkStart w:id="5907" w:name="_Toc75275725"/>
      <w:bookmarkStart w:id="5908" w:name="_Toc75276236"/>
      <w:bookmarkStart w:id="5909" w:name="_Toc76541735"/>
      <w:bookmarkStart w:id="5910" w:name="_Toc82437504"/>
      <w:bookmarkStart w:id="5911" w:name="_Toc89944870"/>
      <w:bookmarkStart w:id="5912" w:name="_Toc98753888"/>
      <w:bookmarkStart w:id="5913" w:name="_Toc106180874"/>
      <w:bookmarkStart w:id="5914" w:name="_Toc114150919"/>
      <w:bookmarkStart w:id="5915" w:name="_Toc124151322"/>
      <w:bookmarkStart w:id="5916" w:name="_Toc124151842"/>
      <w:bookmarkStart w:id="5917" w:name="_Toc124152362"/>
      <w:bookmarkStart w:id="5918" w:name="_Toc130396894"/>
      <w:bookmarkStart w:id="5919" w:name="_Toc130397414"/>
      <w:bookmarkStart w:id="5920" w:name="_Toc137558518"/>
      <w:bookmarkStart w:id="5921" w:name="_Toc138862343"/>
      <w:bookmarkStart w:id="5922" w:name="_Toc145532400"/>
      <w:bookmarkStart w:id="5923" w:name="_Toc163218813"/>
      <w:bookmarkStart w:id="5924" w:name="_Toc176702144"/>
      <w:r w:rsidRPr="00BE5108">
        <w:rPr>
          <w:rFonts w:eastAsiaTheme="minorEastAsia"/>
        </w:rPr>
        <w:t>7.6.4.2</w:t>
      </w:r>
      <w:r w:rsidRPr="00BE5108">
        <w:rPr>
          <w:rFonts w:eastAsiaTheme="minorEastAsia"/>
        </w:rPr>
        <w:tab/>
        <w:t>Procedure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925" w:name="_Toc73963007"/>
      <w:bookmarkStart w:id="5926" w:name="_Toc75260184"/>
      <w:bookmarkStart w:id="5927" w:name="_Toc75275726"/>
      <w:bookmarkStart w:id="5928" w:name="_Toc75276237"/>
      <w:bookmarkStart w:id="5929" w:name="_Toc76541736"/>
      <w:bookmarkStart w:id="5930" w:name="_Toc82437505"/>
      <w:bookmarkStart w:id="5931" w:name="_Toc89944871"/>
      <w:bookmarkStart w:id="5932" w:name="_Toc98753889"/>
      <w:bookmarkStart w:id="5933" w:name="_Toc106180875"/>
      <w:bookmarkStart w:id="5934" w:name="_Toc114150920"/>
      <w:bookmarkStart w:id="5935" w:name="_Toc124151323"/>
      <w:bookmarkStart w:id="5936" w:name="_Toc124151843"/>
      <w:bookmarkStart w:id="5937" w:name="_Toc124152363"/>
      <w:bookmarkStart w:id="5938" w:name="_Toc130396895"/>
      <w:bookmarkStart w:id="5939" w:name="_Toc130397415"/>
      <w:bookmarkStart w:id="5940" w:name="_Toc137558519"/>
      <w:bookmarkStart w:id="5941" w:name="_Toc138862344"/>
      <w:bookmarkStart w:id="5942" w:name="_Toc145532401"/>
      <w:bookmarkStart w:id="5943" w:name="_Toc163218814"/>
      <w:bookmarkStart w:id="5944" w:name="_Toc176702145"/>
      <w:r w:rsidRPr="00BE5108">
        <w:rPr>
          <w:rFonts w:eastAsiaTheme="minorEastAsia"/>
        </w:rPr>
        <w:t>7.6.5</w:t>
      </w:r>
      <w:r w:rsidRPr="00BE5108">
        <w:rPr>
          <w:rFonts w:eastAsiaTheme="minorEastAsia"/>
        </w:rPr>
        <w:tab/>
        <w:t>Test requirements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4C57A9A" w14:textId="77777777" w:rsidR="00D60968" w:rsidRPr="00BE5108" w:rsidRDefault="00D60968" w:rsidP="00D60968">
      <w:pPr>
        <w:pStyle w:val="Heading4"/>
        <w:ind w:left="864" w:hanging="864"/>
        <w:rPr>
          <w:rFonts w:eastAsiaTheme="minorEastAsia"/>
        </w:rPr>
      </w:pPr>
      <w:bookmarkStart w:id="5945" w:name="_Toc73963008"/>
      <w:bookmarkStart w:id="5946" w:name="_Toc75260185"/>
      <w:bookmarkStart w:id="5947" w:name="_Toc75275727"/>
      <w:bookmarkStart w:id="5948" w:name="_Toc75276238"/>
      <w:bookmarkStart w:id="5949" w:name="_Toc76541737"/>
      <w:bookmarkStart w:id="5950" w:name="_Toc82437506"/>
      <w:bookmarkStart w:id="5951" w:name="_Toc89944872"/>
      <w:bookmarkStart w:id="5952" w:name="_Toc98753890"/>
      <w:bookmarkStart w:id="5953" w:name="_Toc106180876"/>
      <w:bookmarkStart w:id="5954" w:name="_Toc114150921"/>
      <w:bookmarkStart w:id="5955" w:name="_Toc124151324"/>
      <w:bookmarkStart w:id="5956" w:name="_Toc124151844"/>
      <w:bookmarkStart w:id="5957" w:name="_Toc124152364"/>
      <w:bookmarkStart w:id="5958" w:name="_Toc130396896"/>
      <w:bookmarkStart w:id="5959" w:name="_Toc130397416"/>
      <w:bookmarkStart w:id="5960" w:name="_Toc137558520"/>
      <w:bookmarkStart w:id="5961" w:name="_Toc138862345"/>
      <w:bookmarkStart w:id="5962" w:name="_Toc145532402"/>
      <w:bookmarkStart w:id="5963" w:name="_Toc163218815"/>
      <w:bookmarkStart w:id="5964" w:name="_Toc176702146"/>
      <w:r w:rsidRPr="00BE5108">
        <w:rPr>
          <w:rFonts w:eastAsiaTheme="minorEastAsia"/>
        </w:rPr>
        <w:t>7.6.5.1</w:t>
      </w:r>
      <w:r w:rsidRPr="00BE5108">
        <w:rPr>
          <w:rFonts w:eastAsiaTheme="minorEastAsia"/>
        </w:rPr>
        <w:tab/>
        <w:t>Basic limits for IAB-DU</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965" w:name="_Toc73963009"/>
      <w:bookmarkStart w:id="5966" w:name="_Toc75260186"/>
      <w:bookmarkStart w:id="5967" w:name="_Toc75275728"/>
      <w:bookmarkStart w:id="5968" w:name="_Toc75276239"/>
      <w:bookmarkStart w:id="5969" w:name="_Toc76541738"/>
      <w:bookmarkStart w:id="5970" w:name="_Toc82437507"/>
      <w:bookmarkStart w:id="5971" w:name="_Toc89944873"/>
      <w:bookmarkStart w:id="5972" w:name="_Toc98753891"/>
      <w:bookmarkStart w:id="5973" w:name="_Toc106180877"/>
      <w:bookmarkStart w:id="5974" w:name="_Toc114150922"/>
      <w:bookmarkStart w:id="5975" w:name="_Toc124151325"/>
      <w:bookmarkStart w:id="5976" w:name="_Toc124151845"/>
      <w:bookmarkStart w:id="5977" w:name="_Toc124152365"/>
      <w:bookmarkStart w:id="5978" w:name="_Toc130396897"/>
      <w:bookmarkStart w:id="5979" w:name="_Toc130397417"/>
      <w:bookmarkStart w:id="5980" w:name="_Toc137558521"/>
      <w:bookmarkStart w:id="5981" w:name="_Toc138862346"/>
      <w:bookmarkStart w:id="5982" w:name="_Toc145532403"/>
      <w:bookmarkStart w:id="5983" w:name="_Toc163218816"/>
      <w:bookmarkStart w:id="5984" w:name="_Toc176702147"/>
      <w:r w:rsidRPr="00BE5108">
        <w:rPr>
          <w:rFonts w:eastAsiaTheme="minorEastAsia"/>
        </w:rPr>
        <w:t>7.6.5.2</w:t>
      </w:r>
      <w:r w:rsidRPr="00BE5108">
        <w:rPr>
          <w:rFonts w:eastAsiaTheme="minorEastAsia"/>
        </w:rPr>
        <w:tab/>
        <w:t>Test requirement for IAB-DU</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985" w:name="_Toc73963010"/>
      <w:bookmarkStart w:id="5986" w:name="_Toc75260187"/>
      <w:bookmarkStart w:id="5987" w:name="_Toc75275729"/>
      <w:bookmarkStart w:id="5988" w:name="_Toc75276240"/>
      <w:bookmarkStart w:id="5989" w:name="_Toc76541739"/>
      <w:bookmarkStart w:id="5990" w:name="_Toc82437508"/>
      <w:bookmarkStart w:id="5991" w:name="_Toc89944874"/>
      <w:bookmarkStart w:id="5992" w:name="_Toc98753892"/>
      <w:bookmarkStart w:id="5993" w:name="_Toc106180878"/>
      <w:bookmarkStart w:id="5994" w:name="_Toc114150923"/>
      <w:bookmarkStart w:id="5995" w:name="_Toc124151326"/>
      <w:bookmarkStart w:id="5996" w:name="_Toc124151846"/>
      <w:bookmarkStart w:id="5997" w:name="_Toc124152366"/>
      <w:bookmarkStart w:id="5998" w:name="_Toc130396898"/>
      <w:bookmarkStart w:id="5999" w:name="_Toc130397418"/>
      <w:bookmarkStart w:id="6000" w:name="_Toc137558522"/>
      <w:bookmarkStart w:id="6001" w:name="_Toc138862347"/>
      <w:bookmarkStart w:id="6002" w:name="_Toc145532404"/>
      <w:bookmarkStart w:id="6003" w:name="_Toc163218817"/>
      <w:bookmarkStart w:id="6004" w:name="_Toc176702148"/>
      <w:r w:rsidRPr="00BE5108">
        <w:rPr>
          <w:rFonts w:eastAsiaTheme="minorEastAsia"/>
        </w:rPr>
        <w:t>7.6.5.3</w:t>
      </w:r>
      <w:r w:rsidRPr="00BE5108">
        <w:rPr>
          <w:rFonts w:eastAsiaTheme="minorEastAsia"/>
        </w:rPr>
        <w:tab/>
        <w:t>Basic limits for IAB-MT</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005" w:name="_Toc73963011"/>
      <w:bookmarkStart w:id="6006" w:name="_Toc75260188"/>
      <w:bookmarkStart w:id="6007" w:name="_Toc75275730"/>
      <w:bookmarkStart w:id="6008" w:name="_Toc75276241"/>
      <w:bookmarkStart w:id="6009" w:name="_Toc76541740"/>
      <w:bookmarkStart w:id="6010" w:name="_Toc82437509"/>
      <w:bookmarkStart w:id="6011" w:name="_Toc89944875"/>
      <w:bookmarkStart w:id="6012" w:name="_Toc98753893"/>
      <w:bookmarkStart w:id="6013" w:name="_Toc106180879"/>
      <w:bookmarkStart w:id="6014" w:name="_Toc114150924"/>
      <w:bookmarkStart w:id="6015" w:name="_Toc124151327"/>
      <w:bookmarkStart w:id="6016" w:name="_Toc124151847"/>
      <w:bookmarkStart w:id="6017" w:name="_Toc124152367"/>
      <w:bookmarkStart w:id="6018" w:name="_Toc130396899"/>
      <w:bookmarkStart w:id="6019" w:name="_Toc130397419"/>
      <w:bookmarkStart w:id="6020" w:name="_Toc137558523"/>
      <w:bookmarkStart w:id="6021" w:name="_Toc138862348"/>
      <w:bookmarkStart w:id="6022" w:name="_Toc145532405"/>
      <w:bookmarkStart w:id="6023" w:name="_Toc163218818"/>
      <w:bookmarkStart w:id="6024" w:name="_Toc176702149"/>
      <w:r w:rsidRPr="00BE5108">
        <w:rPr>
          <w:rFonts w:eastAsiaTheme="minorEastAsia"/>
        </w:rPr>
        <w:t>7.6.5.4</w:t>
      </w:r>
      <w:r w:rsidRPr="00BE5108">
        <w:rPr>
          <w:rFonts w:eastAsiaTheme="minorEastAsia"/>
        </w:rPr>
        <w:tab/>
        <w:t>Test requirement for IAB-MT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025" w:name="_Toc73963012"/>
      <w:bookmarkStart w:id="6026" w:name="_Toc75260189"/>
      <w:bookmarkStart w:id="6027" w:name="_Toc75275731"/>
      <w:bookmarkStart w:id="6028" w:name="_Toc75276242"/>
      <w:bookmarkStart w:id="6029" w:name="_Toc76541741"/>
      <w:bookmarkStart w:id="6030" w:name="_Toc82437510"/>
      <w:bookmarkStart w:id="6031" w:name="_Toc89944876"/>
      <w:bookmarkStart w:id="6032" w:name="_Toc98753894"/>
      <w:bookmarkStart w:id="6033" w:name="_Toc106180880"/>
      <w:bookmarkStart w:id="6034" w:name="_Toc114150925"/>
      <w:bookmarkStart w:id="6035" w:name="_Toc124151328"/>
      <w:bookmarkStart w:id="6036" w:name="_Toc124151848"/>
      <w:bookmarkStart w:id="6037" w:name="_Toc124152368"/>
      <w:bookmarkStart w:id="6038" w:name="_Toc130396900"/>
      <w:bookmarkStart w:id="6039" w:name="_Toc130397420"/>
      <w:bookmarkStart w:id="6040" w:name="_Toc137558524"/>
      <w:bookmarkStart w:id="6041" w:name="_Toc138862349"/>
      <w:bookmarkStart w:id="6042" w:name="_Toc145532406"/>
      <w:bookmarkStart w:id="6043" w:name="_Toc163218819"/>
      <w:bookmarkStart w:id="6044" w:name="_Toc176702150"/>
      <w:r w:rsidRPr="00BE5108">
        <w:rPr>
          <w:rFonts w:eastAsiaTheme="minorEastAsia"/>
        </w:rPr>
        <w:t>7.7</w:t>
      </w:r>
      <w:r w:rsidRPr="00BE5108">
        <w:rPr>
          <w:rFonts w:eastAsiaTheme="minorEastAsia"/>
        </w:rPr>
        <w:tab/>
        <w:t>Receiver intermodulation</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D23D423" w14:textId="77777777" w:rsidR="00C87888" w:rsidRPr="00BE5108" w:rsidRDefault="00C87888" w:rsidP="00C87888">
      <w:pPr>
        <w:pStyle w:val="Heading3"/>
        <w:rPr>
          <w:rFonts w:eastAsiaTheme="minorEastAsia"/>
        </w:rPr>
      </w:pPr>
      <w:bookmarkStart w:id="6045" w:name="_Toc73963013"/>
      <w:bookmarkStart w:id="6046" w:name="_Toc75260190"/>
      <w:bookmarkStart w:id="6047" w:name="_Toc75275732"/>
      <w:bookmarkStart w:id="6048" w:name="_Toc75276243"/>
      <w:bookmarkStart w:id="6049" w:name="_Toc76541742"/>
      <w:bookmarkStart w:id="6050" w:name="_Toc82437511"/>
      <w:bookmarkStart w:id="6051" w:name="_Toc89944877"/>
      <w:bookmarkStart w:id="6052" w:name="_Toc98753895"/>
      <w:bookmarkStart w:id="6053" w:name="_Toc106180881"/>
      <w:bookmarkStart w:id="6054" w:name="_Toc114150926"/>
      <w:bookmarkStart w:id="6055" w:name="_Toc124151329"/>
      <w:bookmarkStart w:id="6056" w:name="_Toc124151849"/>
      <w:bookmarkStart w:id="6057" w:name="_Toc124152369"/>
      <w:bookmarkStart w:id="6058" w:name="_Toc130396901"/>
      <w:bookmarkStart w:id="6059" w:name="_Toc130397421"/>
      <w:bookmarkStart w:id="6060" w:name="_Toc137558525"/>
      <w:bookmarkStart w:id="6061" w:name="_Toc138862350"/>
      <w:bookmarkStart w:id="6062" w:name="_Toc145532407"/>
      <w:bookmarkStart w:id="6063" w:name="_Toc163218820"/>
      <w:bookmarkStart w:id="6064" w:name="_Toc176702151"/>
      <w:r w:rsidRPr="00BE5108">
        <w:rPr>
          <w:rFonts w:eastAsiaTheme="minorEastAsia"/>
        </w:rPr>
        <w:t>7.7.1</w:t>
      </w:r>
      <w:r w:rsidRPr="00BE5108">
        <w:rPr>
          <w:rFonts w:eastAsiaTheme="minorEastAsia"/>
        </w:rPr>
        <w:tab/>
        <w:t>Definition and applicability</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065" w:name="_Toc73963014"/>
      <w:bookmarkStart w:id="6066" w:name="_Toc75260191"/>
      <w:bookmarkStart w:id="6067" w:name="_Toc75275733"/>
      <w:bookmarkStart w:id="6068" w:name="_Toc75276244"/>
      <w:bookmarkStart w:id="6069" w:name="_Toc76541743"/>
      <w:bookmarkStart w:id="6070" w:name="_Toc82437512"/>
      <w:bookmarkStart w:id="6071" w:name="_Toc89944878"/>
      <w:bookmarkStart w:id="6072" w:name="_Toc98753896"/>
      <w:bookmarkStart w:id="6073" w:name="_Toc106180882"/>
      <w:bookmarkStart w:id="6074" w:name="_Toc114150927"/>
      <w:bookmarkStart w:id="6075" w:name="_Toc124151330"/>
      <w:bookmarkStart w:id="6076" w:name="_Toc124151850"/>
      <w:bookmarkStart w:id="6077" w:name="_Toc124152370"/>
      <w:bookmarkStart w:id="6078" w:name="_Toc130396902"/>
      <w:bookmarkStart w:id="6079" w:name="_Toc130397422"/>
      <w:bookmarkStart w:id="6080" w:name="_Toc137558526"/>
      <w:bookmarkStart w:id="6081" w:name="_Toc138862351"/>
      <w:bookmarkStart w:id="6082" w:name="_Toc145532408"/>
      <w:bookmarkStart w:id="6083" w:name="_Toc163218821"/>
      <w:bookmarkStart w:id="6084" w:name="_Toc176702152"/>
      <w:r w:rsidRPr="00BE5108">
        <w:rPr>
          <w:rFonts w:eastAsiaTheme="minorEastAsia"/>
        </w:rPr>
        <w:t>7.7.2</w:t>
      </w:r>
      <w:r w:rsidRPr="00BE5108">
        <w:rPr>
          <w:rFonts w:eastAsiaTheme="minorEastAsia"/>
        </w:rPr>
        <w:tab/>
        <w:t>Minimum requirement</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085" w:name="_Toc73963015"/>
      <w:bookmarkStart w:id="6086" w:name="_Toc75260192"/>
      <w:bookmarkStart w:id="6087" w:name="_Toc75275734"/>
      <w:bookmarkStart w:id="6088" w:name="_Toc75276245"/>
      <w:bookmarkStart w:id="6089" w:name="_Toc76541744"/>
      <w:bookmarkStart w:id="6090" w:name="_Toc82437513"/>
      <w:bookmarkStart w:id="6091" w:name="_Toc89944879"/>
      <w:bookmarkStart w:id="6092" w:name="_Toc98753897"/>
      <w:bookmarkStart w:id="6093" w:name="_Toc106180883"/>
      <w:bookmarkStart w:id="6094" w:name="_Toc114150928"/>
      <w:bookmarkStart w:id="6095" w:name="_Toc124151331"/>
      <w:bookmarkStart w:id="6096" w:name="_Toc124151851"/>
      <w:bookmarkStart w:id="6097" w:name="_Toc124152371"/>
      <w:bookmarkStart w:id="6098" w:name="_Toc130396903"/>
      <w:bookmarkStart w:id="6099" w:name="_Toc130397423"/>
      <w:bookmarkStart w:id="6100" w:name="_Toc137558527"/>
      <w:bookmarkStart w:id="6101" w:name="_Toc138862352"/>
      <w:bookmarkStart w:id="6102" w:name="_Toc145532409"/>
      <w:bookmarkStart w:id="6103" w:name="_Toc163218822"/>
      <w:bookmarkStart w:id="6104" w:name="_Toc176702153"/>
      <w:r w:rsidRPr="00BE5108">
        <w:rPr>
          <w:rFonts w:eastAsiaTheme="minorEastAsia"/>
        </w:rPr>
        <w:lastRenderedPageBreak/>
        <w:t>7.7.3</w:t>
      </w:r>
      <w:r w:rsidRPr="00BE5108">
        <w:rPr>
          <w:rFonts w:eastAsiaTheme="minorEastAsia"/>
        </w:rPr>
        <w:tab/>
        <w:t>Test purpose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105" w:name="_Toc73963016"/>
      <w:bookmarkStart w:id="6106" w:name="_Toc75260193"/>
      <w:bookmarkStart w:id="6107" w:name="_Toc75275735"/>
      <w:bookmarkStart w:id="6108" w:name="_Toc75276246"/>
      <w:bookmarkStart w:id="6109" w:name="_Toc76541745"/>
      <w:bookmarkStart w:id="6110" w:name="_Toc82437514"/>
      <w:bookmarkStart w:id="6111" w:name="_Toc89944880"/>
      <w:bookmarkStart w:id="6112" w:name="_Toc98753898"/>
      <w:bookmarkStart w:id="6113" w:name="_Toc106180884"/>
      <w:bookmarkStart w:id="6114" w:name="_Toc114150929"/>
      <w:bookmarkStart w:id="6115" w:name="_Toc124151332"/>
      <w:bookmarkStart w:id="6116" w:name="_Toc124151852"/>
      <w:bookmarkStart w:id="6117" w:name="_Toc124152372"/>
      <w:bookmarkStart w:id="6118" w:name="_Toc130396904"/>
      <w:bookmarkStart w:id="6119" w:name="_Toc130397424"/>
      <w:bookmarkStart w:id="6120" w:name="_Toc137558528"/>
      <w:bookmarkStart w:id="6121" w:name="_Toc138862353"/>
      <w:bookmarkStart w:id="6122" w:name="_Toc145532410"/>
      <w:bookmarkStart w:id="6123" w:name="_Toc163218823"/>
      <w:bookmarkStart w:id="6124" w:name="_Toc176702154"/>
      <w:r w:rsidRPr="00BE5108">
        <w:rPr>
          <w:rFonts w:eastAsiaTheme="minorEastAsia"/>
        </w:rPr>
        <w:t>7.7.4</w:t>
      </w:r>
      <w:r w:rsidRPr="00BE5108">
        <w:rPr>
          <w:rFonts w:eastAsiaTheme="minorEastAsia"/>
        </w:rPr>
        <w:tab/>
        <w:t>Method of test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2B39855E" w14:textId="77777777" w:rsidR="00C87888" w:rsidRPr="00BE5108" w:rsidRDefault="00C87888" w:rsidP="00C87888">
      <w:pPr>
        <w:pStyle w:val="Heading4"/>
        <w:rPr>
          <w:rFonts w:eastAsiaTheme="minorEastAsia"/>
        </w:rPr>
      </w:pPr>
      <w:bookmarkStart w:id="6125" w:name="_Toc73963017"/>
      <w:bookmarkStart w:id="6126" w:name="_Toc75260194"/>
      <w:bookmarkStart w:id="6127" w:name="_Toc75275736"/>
      <w:bookmarkStart w:id="6128" w:name="_Toc75276247"/>
      <w:bookmarkStart w:id="6129" w:name="_Toc76541746"/>
      <w:bookmarkStart w:id="6130" w:name="_Toc82437515"/>
      <w:bookmarkStart w:id="6131" w:name="_Toc89944881"/>
      <w:bookmarkStart w:id="6132" w:name="_Toc98753899"/>
      <w:bookmarkStart w:id="6133" w:name="_Toc106180885"/>
      <w:bookmarkStart w:id="6134" w:name="_Toc114150930"/>
      <w:bookmarkStart w:id="6135" w:name="_Toc124151333"/>
      <w:bookmarkStart w:id="6136" w:name="_Toc124151853"/>
      <w:bookmarkStart w:id="6137" w:name="_Toc124152373"/>
      <w:bookmarkStart w:id="6138" w:name="_Toc130396905"/>
      <w:bookmarkStart w:id="6139" w:name="_Toc130397425"/>
      <w:bookmarkStart w:id="6140" w:name="_Toc137558529"/>
      <w:bookmarkStart w:id="6141" w:name="_Toc138862354"/>
      <w:bookmarkStart w:id="6142" w:name="_Toc145532411"/>
      <w:bookmarkStart w:id="6143" w:name="_Toc163218824"/>
      <w:bookmarkStart w:id="6144" w:name="_Toc176702155"/>
      <w:r w:rsidRPr="00BE5108">
        <w:rPr>
          <w:rFonts w:eastAsiaTheme="minorEastAsia"/>
        </w:rPr>
        <w:t>7.7.4.1</w:t>
      </w:r>
      <w:r w:rsidRPr="00BE5108">
        <w:rPr>
          <w:rFonts w:eastAsiaTheme="minorEastAsia"/>
        </w:rPr>
        <w:tab/>
        <w:t>Initial conditions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145" w:name="_Toc73963018"/>
      <w:bookmarkStart w:id="6146" w:name="_Toc75260195"/>
      <w:bookmarkStart w:id="6147" w:name="_Toc75275737"/>
      <w:bookmarkStart w:id="6148" w:name="_Toc75276248"/>
      <w:bookmarkStart w:id="6149" w:name="_Toc76541747"/>
      <w:bookmarkStart w:id="6150" w:name="_Toc82437516"/>
      <w:bookmarkStart w:id="6151" w:name="_Toc89944882"/>
      <w:bookmarkStart w:id="6152" w:name="_Toc98753900"/>
      <w:bookmarkStart w:id="6153" w:name="_Toc106180886"/>
      <w:bookmarkStart w:id="6154" w:name="_Toc114150931"/>
      <w:bookmarkStart w:id="6155" w:name="_Toc124151334"/>
      <w:bookmarkStart w:id="6156" w:name="_Toc124151854"/>
      <w:bookmarkStart w:id="6157" w:name="_Toc124152374"/>
      <w:bookmarkStart w:id="6158" w:name="_Toc130396906"/>
      <w:bookmarkStart w:id="6159" w:name="_Toc130397426"/>
      <w:bookmarkStart w:id="6160" w:name="_Toc137558530"/>
      <w:bookmarkStart w:id="6161" w:name="_Toc138862355"/>
      <w:bookmarkStart w:id="6162" w:name="_Toc145532412"/>
      <w:bookmarkStart w:id="6163" w:name="_Toc163218825"/>
      <w:bookmarkStart w:id="6164" w:name="_Toc176702156"/>
      <w:r w:rsidRPr="00BE5108">
        <w:rPr>
          <w:rFonts w:eastAsiaTheme="minorEastAsia"/>
        </w:rPr>
        <w:t>7.7.4.2</w:t>
      </w:r>
      <w:r w:rsidRPr="00BE5108">
        <w:rPr>
          <w:rFonts w:eastAsiaTheme="minorEastAsia"/>
        </w:rPr>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165" w:name="_Toc75260196"/>
      <w:bookmarkStart w:id="6166" w:name="_Toc75275738"/>
      <w:bookmarkStart w:id="6167" w:name="_Toc75276249"/>
      <w:bookmarkStart w:id="6168" w:name="_Toc76541748"/>
      <w:bookmarkStart w:id="6169" w:name="_Toc82437517"/>
      <w:bookmarkStart w:id="6170" w:name="_Toc89944883"/>
      <w:bookmarkStart w:id="6171" w:name="_Toc98753901"/>
      <w:bookmarkStart w:id="6172" w:name="_Toc106180887"/>
      <w:bookmarkStart w:id="6173" w:name="_Toc114150932"/>
      <w:bookmarkStart w:id="6174" w:name="_Toc124151335"/>
      <w:bookmarkStart w:id="6175" w:name="_Toc124151855"/>
      <w:bookmarkStart w:id="6176" w:name="_Toc124152375"/>
      <w:bookmarkStart w:id="6177" w:name="_Toc130396907"/>
      <w:bookmarkStart w:id="6178" w:name="_Toc130397427"/>
      <w:bookmarkStart w:id="6179" w:name="_Toc137558531"/>
      <w:bookmarkStart w:id="6180" w:name="_Toc138862356"/>
      <w:bookmarkStart w:id="6181" w:name="_Toc145532413"/>
      <w:bookmarkStart w:id="6182" w:name="_Toc163218826"/>
      <w:bookmarkStart w:id="6183" w:name="_Toc176702157"/>
      <w:bookmarkStart w:id="6184" w:name="_Toc73963019"/>
      <w:r w:rsidRPr="00BE5108">
        <w:rPr>
          <w:rFonts w:eastAsiaTheme="minorEastAsia"/>
        </w:rPr>
        <w:t>7.7.5</w:t>
      </w:r>
      <w:r w:rsidRPr="00BE5108">
        <w:rPr>
          <w:rFonts w:eastAsiaTheme="minorEastAsia"/>
        </w:rPr>
        <w:tab/>
        <w:t>Test requirements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r w:rsidRPr="00BE5108">
        <w:rPr>
          <w:rFonts w:eastAsia="SimSun" w:hint="eastAsia"/>
          <w:lang w:eastAsia="zh-CN"/>
        </w:rPr>
        <w:t xml:space="preserve"> </w:t>
      </w:r>
      <w:bookmarkEnd w:id="6184"/>
    </w:p>
    <w:p w14:paraId="14E5E928" w14:textId="77777777" w:rsidR="00C87888" w:rsidRPr="00BE5108" w:rsidRDefault="00C87888" w:rsidP="00431A0C">
      <w:pPr>
        <w:pStyle w:val="Heading4"/>
        <w:rPr>
          <w:rFonts w:eastAsiaTheme="minorEastAsia"/>
          <w:i/>
          <w:iCs/>
        </w:rPr>
      </w:pPr>
      <w:bookmarkStart w:id="6185" w:name="_Toc73963020"/>
      <w:bookmarkStart w:id="6186" w:name="_Toc75260197"/>
      <w:bookmarkStart w:id="6187" w:name="_Toc75275739"/>
      <w:bookmarkStart w:id="6188" w:name="_Toc75276250"/>
      <w:bookmarkStart w:id="6189" w:name="_Toc76541749"/>
      <w:bookmarkStart w:id="6190" w:name="_Toc82437518"/>
      <w:bookmarkStart w:id="6191" w:name="_Toc89944884"/>
      <w:bookmarkStart w:id="6192" w:name="_Toc98753902"/>
      <w:bookmarkStart w:id="6193" w:name="_Toc106180888"/>
      <w:bookmarkStart w:id="6194" w:name="_Toc114150933"/>
      <w:bookmarkStart w:id="6195" w:name="_Toc124151336"/>
      <w:bookmarkStart w:id="6196" w:name="_Toc124151856"/>
      <w:bookmarkStart w:id="6197" w:name="_Toc124152376"/>
      <w:bookmarkStart w:id="6198" w:name="_Toc130396908"/>
      <w:bookmarkStart w:id="6199" w:name="_Toc130397428"/>
      <w:bookmarkStart w:id="6200" w:name="_Toc137558532"/>
      <w:bookmarkStart w:id="6201" w:name="_Toc138862357"/>
      <w:bookmarkStart w:id="6202" w:name="_Toc145532414"/>
      <w:bookmarkStart w:id="6203" w:name="_Toc163218827"/>
      <w:bookmarkStart w:id="6204" w:name="_Toc176702158"/>
      <w:bookmarkStart w:id="6205"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bookmarkEnd w:id="6205"/>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206" w:name="_Toc73963021"/>
      <w:bookmarkStart w:id="6207" w:name="_Toc75260198"/>
      <w:bookmarkStart w:id="6208" w:name="_Toc75275740"/>
      <w:bookmarkStart w:id="6209" w:name="_Toc75276251"/>
      <w:bookmarkStart w:id="6210" w:name="_Toc76541750"/>
      <w:bookmarkStart w:id="6211" w:name="_Toc82437519"/>
      <w:bookmarkStart w:id="6212" w:name="_Toc89944885"/>
      <w:bookmarkStart w:id="6213" w:name="_Toc98753903"/>
      <w:bookmarkStart w:id="6214" w:name="_Toc106180889"/>
      <w:bookmarkStart w:id="6215" w:name="_Toc114150934"/>
      <w:bookmarkStart w:id="6216" w:name="_Toc124151337"/>
      <w:bookmarkStart w:id="6217" w:name="_Toc124151857"/>
      <w:bookmarkStart w:id="6218" w:name="_Toc124152377"/>
      <w:bookmarkStart w:id="6219" w:name="_Toc130396909"/>
      <w:bookmarkStart w:id="6220"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221" w:name="_Toc137558533"/>
      <w:bookmarkStart w:id="6222" w:name="_Toc138862358"/>
      <w:bookmarkStart w:id="6223" w:name="_Toc145532415"/>
      <w:bookmarkStart w:id="6224" w:name="_Toc163218828"/>
      <w:bookmarkStart w:id="6225" w:name="_Toc17670215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226" w:name="_Toc73963022"/>
      <w:bookmarkStart w:id="6227" w:name="_Toc75260199"/>
      <w:bookmarkStart w:id="6228" w:name="_Toc75275741"/>
      <w:bookmarkStart w:id="6229" w:name="_Toc75276252"/>
      <w:bookmarkStart w:id="6230" w:name="_Toc76541751"/>
      <w:bookmarkStart w:id="6231" w:name="_Toc82437520"/>
      <w:bookmarkStart w:id="6232" w:name="_Toc89944886"/>
      <w:bookmarkStart w:id="6233" w:name="_Toc98753904"/>
      <w:bookmarkStart w:id="6234" w:name="_Toc106180890"/>
      <w:bookmarkStart w:id="6235" w:name="_Toc114150935"/>
      <w:bookmarkStart w:id="6236" w:name="_Toc124151338"/>
      <w:bookmarkStart w:id="6237" w:name="_Toc124151858"/>
      <w:bookmarkStart w:id="6238" w:name="_Toc124152378"/>
      <w:bookmarkStart w:id="6239" w:name="_Toc130396910"/>
      <w:bookmarkStart w:id="6240"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241" w:name="_Toc137558534"/>
      <w:bookmarkStart w:id="6242" w:name="_Toc138862359"/>
      <w:bookmarkStart w:id="6243" w:name="_Toc145532416"/>
      <w:bookmarkStart w:id="6244" w:name="_Toc163218829"/>
      <w:bookmarkStart w:id="6245" w:name="_Toc176702160"/>
      <w:r w:rsidRPr="00BE5108">
        <w:rPr>
          <w:rFonts w:eastAsiaTheme="minorEastAsia"/>
        </w:rPr>
        <w:t>7.8</w:t>
      </w:r>
      <w:r w:rsidR="00FF7252" w:rsidRPr="00BE5108">
        <w:rPr>
          <w:rFonts w:eastAsiaTheme="minorEastAsia"/>
        </w:rPr>
        <w:tab/>
      </w:r>
      <w:r w:rsidRPr="00BE5108">
        <w:rPr>
          <w:rFonts w:eastAsiaTheme="minorEastAsia"/>
        </w:rPr>
        <w:t>In-channel selectivity</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2E3860D" w14:textId="77777777" w:rsidR="00C87888" w:rsidRPr="00BE5108" w:rsidRDefault="00C87888">
      <w:pPr>
        <w:pStyle w:val="Heading3"/>
        <w:rPr>
          <w:rFonts w:eastAsiaTheme="minorEastAsia"/>
        </w:rPr>
      </w:pPr>
      <w:bookmarkStart w:id="6246" w:name="_Toc73963023"/>
      <w:bookmarkStart w:id="6247" w:name="_Toc75260200"/>
      <w:bookmarkStart w:id="6248" w:name="_Toc75275742"/>
      <w:bookmarkStart w:id="6249" w:name="_Toc75276253"/>
      <w:bookmarkStart w:id="6250" w:name="_Toc76541752"/>
      <w:bookmarkStart w:id="6251" w:name="_Toc82437521"/>
      <w:bookmarkStart w:id="6252" w:name="_Toc89944887"/>
      <w:bookmarkStart w:id="6253" w:name="_Toc98753905"/>
      <w:bookmarkStart w:id="6254" w:name="_Toc106180891"/>
      <w:bookmarkStart w:id="6255" w:name="_Toc114150936"/>
      <w:bookmarkStart w:id="6256" w:name="_Toc124151339"/>
      <w:bookmarkStart w:id="6257" w:name="_Toc124151859"/>
      <w:bookmarkStart w:id="6258" w:name="_Toc124152379"/>
      <w:bookmarkStart w:id="6259" w:name="_Toc130396911"/>
      <w:bookmarkStart w:id="6260" w:name="_Toc130397431"/>
      <w:bookmarkStart w:id="6261" w:name="_Toc137558535"/>
      <w:bookmarkStart w:id="6262" w:name="_Toc138862360"/>
      <w:bookmarkStart w:id="6263" w:name="_Toc145532417"/>
      <w:bookmarkStart w:id="6264" w:name="_Toc163218830"/>
      <w:bookmarkStart w:id="6265" w:name="_Toc176702161"/>
      <w:r w:rsidRPr="00BE5108">
        <w:rPr>
          <w:rFonts w:eastAsiaTheme="minorEastAsia"/>
        </w:rPr>
        <w:t>7.8.1</w:t>
      </w:r>
      <w:r w:rsidRPr="00BE5108">
        <w:rPr>
          <w:rFonts w:eastAsiaTheme="minorEastAsia"/>
        </w:rPr>
        <w:tab/>
        <w:t>Definition and applicability</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266" w:name="_Toc73963024"/>
      <w:bookmarkStart w:id="6267" w:name="_Toc75260201"/>
      <w:bookmarkStart w:id="6268" w:name="_Toc75275743"/>
      <w:bookmarkStart w:id="6269" w:name="_Toc75276254"/>
      <w:bookmarkStart w:id="6270" w:name="_Toc76541753"/>
      <w:bookmarkStart w:id="6271" w:name="_Toc82437522"/>
      <w:bookmarkStart w:id="6272" w:name="_Toc89944888"/>
      <w:bookmarkStart w:id="6273" w:name="_Toc98753906"/>
      <w:bookmarkStart w:id="6274" w:name="_Toc106180892"/>
      <w:bookmarkStart w:id="6275" w:name="_Toc114150937"/>
      <w:bookmarkStart w:id="6276" w:name="_Toc124151340"/>
      <w:bookmarkStart w:id="6277" w:name="_Toc124151860"/>
      <w:bookmarkStart w:id="6278" w:name="_Toc124152380"/>
      <w:bookmarkStart w:id="6279" w:name="_Toc130396912"/>
      <w:bookmarkStart w:id="6280" w:name="_Toc130397432"/>
      <w:bookmarkStart w:id="6281" w:name="_Toc137558536"/>
      <w:bookmarkStart w:id="6282" w:name="_Toc138862361"/>
      <w:bookmarkStart w:id="6283" w:name="_Toc145532418"/>
      <w:bookmarkStart w:id="6284" w:name="_Toc163218831"/>
      <w:bookmarkStart w:id="6285" w:name="_Toc176702162"/>
      <w:r w:rsidRPr="00BE5108">
        <w:rPr>
          <w:rFonts w:eastAsiaTheme="minorEastAsia"/>
        </w:rPr>
        <w:lastRenderedPageBreak/>
        <w:t>7.8.2</w:t>
      </w:r>
      <w:r w:rsidRPr="00BE5108">
        <w:rPr>
          <w:rFonts w:eastAsiaTheme="minorEastAsia"/>
        </w:rPr>
        <w:tab/>
        <w:t>Minimum requirement</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286" w:name="_Toc73963025"/>
      <w:bookmarkStart w:id="6287" w:name="_Toc75260202"/>
      <w:bookmarkStart w:id="6288" w:name="_Toc75275744"/>
      <w:bookmarkStart w:id="6289" w:name="_Toc75276255"/>
      <w:bookmarkStart w:id="6290" w:name="_Toc76541754"/>
      <w:bookmarkStart w:id="6291" w:name="_Toc82437523"/>
      <w:bookmarkStart w:id="6292" w:name="_Toc89944889"/>
      <w:bookmarkStart w:id="6293" w:name="_Toc98753907"/>
      <w:bookmarkStart w:id="6294" w:name="_Toc106180893"/>
      <w:bookmarkStart w:id="6295" w:name="_Toc114150938"/>
      <w:bookmarkStart w:id="6296" w:name="_Toc124151341"/>
      <w:bookmarkStart w:id="6297" w:name="_Toc124151861"/>
      <w:bookmarkStart w:id="6298" w:name="_Toc124152381"/>
      <w:bookmarkStart w:id="6299" w:name="_Toc130396913"/>
      <w:bookmarkStart w:id="6300" w:name="_Toc130397433"/>
      <w:bookmarkStart w:id="6301" w:name="_Toc137558537"/>
      <w:bookmarkStart w:id="6302" w:name="_Toc138862362"/>
      <w:bookmarkStart w:id="6303" w:name="_Toc145532419"/>
      <w:bookmarkStart w:id="6304" w:name="_Toc163218832"/>
      <w:bookmarkStart w:id="6305" w:name="_Toc176702163"/>
      <w:r w:rsidRPr="00BE5108">
        <w:rPr>
          <w:rFonts w:eastAsiaTheme="minorEastAsia"/>
        </w:rPr>
        <w:t>7.8.3</w:t>
      </w:r>
      <w:r w:rsidRPr="00BE5108">
        <w:rPr>
          <w:rFonts w:eastAsiaTheme="minorEastAsia"/>
        </w:rPr>
        <w:tab/>
        <w:t>Test purpose</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306" w:name="_Toc73963026"/>
      <w:bookmarkStart w:id="6307" w:name="_Toc75260203"/>
      <w:bookmarkStart w:id="6308" w:name="_Toc75275745"/>
      <w:bookmarkStart w:id="6309" w:name="_Toc75276256"/>
      <w:bookmarkStart w:id="6310" w:name="_Toc76541755"/>
      <w:bookmarkStart w:id="6311" w:name="_Toc82437524"/>
      <w:bookmarkStart w:id="6312" w:name="_Toc89944890"/>
      <w:bookmarkStart w:id="6313" w:name="_Toc98753908"/>
      <w:bookmarkStart w:id="6314" w:name="_Toc106180894"/>
      <w:bookmarkStart w:id="6315" w:name="_Toc114150939"/>
      <w:bookmarkStart w:id="6316" w:name="_Toc124151342"/>
      <w:bookmarkStart w:id="6317" w:name="_Toc124151862"/>
      <w:bookmarkStart w:id="6318" w:name="_Toc124152382"/>
      <w:bookmarkStart w:id="6319" w:name="_Toc130396914"/>
      <w:bookmarkStart w:id="6320" w:name="_Toc130397434"/>
      <w:bookmarkStart w:id="6321" w:name="_Toc137558538"/>
      <w:bookmarkStart w:id="6322" w:name="_Toc138862363"/>
      <w:bookmarkStart w:id="6323" w:name="_Toc145532420"/>
      <w:bookmarkStart w:id="6324" w:name="_Toc163218833"/>
      <w:bookmarkStart w:id="6325" w:name="_Toc176702164"/>
      <w:r w:rsidRPr="00BE5108">
        <w:rPr>
          <w:rFonts w:eastAsiaTheme="minorEastAsia"/>
        </w:rPr>
        <w:t>7.8.4</w:t>
      </w:r>
      <w:r w:rsidRPr="00BE5108">
        <w:rPr>
          <w:rFonts w:eastAsiaTheme="minorEastAsia"/>
        </w:rPr>
        <w:tab/>
        <w:t>Method of test</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5E1D1932" w14:textId="77777777" w:rsidR="00C87888" w:rsidRPr="00BE5108" w:rsidRDefault="00C87888" w:rsidP="00C87888">
      <w:pPr>
        <w:pStyle w:val="Heading4"/>
        <w:rPr>
          <w:rFonts w:eastAsiaTheme="minorEastAsia"/>
        </w:rPr>
      </w:pPr>
      <w:bookmarkStart w:id="6326" w:name="_Toc73963027"/>
      <w:bookmarkStart w:id="6327" w:name="_Toc75260204"/>
      <w:bookmarkStart w:id="6328" w:name="_Toc75275746"/>
      <w:bookmarkStart w:id="6329" w:name="_Toc75276257"/>
      <w:bookmarkStart w:id="6330" w:name="_Toc76541756"/>
      <w:bookmarkStart w:id="6331" w:name="_Toc82437525"/>
      <w:bookmarkStart w:id="6332" w:name="_Toc89944891"/>
      <w:bookmarkStart w:id="6333" w:name="_Toc98753909"/>
      <w:bookmarkStart w:id="6334" w:name="_Toc106180895"/>
      <w:bookmarkStart w:id="6335" w:name="_Toc114150940"/>
      <w:bookmarkStart w:id="6336" w:name="_Toc124151343"/>
      <w:bookmarkStart w:id="6337" w:name="_Toc124151863"/>
      <w:bookmarkStart w:id="6338" w:name="_Toc124152383"/>
      <w:bookmarkStart w:id="6339" w:name="_Toc130396915"/>
      <w:bookmarkStart w:id="6340" w:name="_Toc130397435"/>
      <w:bookmarkStart w:id="6341" w:name="_Toc137558539"/>
      <w:bookmarkStart w:id="6342" w:name="_Toc138862364"/>
      <w:bookmarkStart w:id="6343" w:name="_Toc145532421"/>
      <w:bookmarkStart w:id="6344" w:name="_Toc163218834"/>
      <w:bookmarkStart w:id="6345" w:name="_Toc176702165"/>
      <w:r w:rsidRPr="00BE5108">
        <w:rPr>
          <w:rFonts w:eastAsiaTheme="minorEastAsia"/>
        </w:rPr>
        <w:t>7.8.4.1</w:t>
      </w:r>
      <w:r w:rsidRPr="00BE5108">
        <w:rPr>
          <w:rFonts w:eastAsiaTheme="minorEastAsia"/>
        </w:rPr>
        <w:tab/>
        <w:t>Initial conditions</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346" w:name="_Toc73963028"/>
      <w:bookmarkStart w:id="6347" w:name="_Toc75260205"/>
      <w:bookmarkStart w:id="6348" w:name="_Toc75275747"/>
      <w:bookmarkStart w:id="6349" w:name="_Toc75276258"/>
      <w:bookmarkStart w:id="6350" w:name="_Toc76541757"/>
      <w:bookmarkStart w:id="6351" w:name="_Toc82437526"/>
      <w:bookmarkStart w:id="6352" w:name="_Toc89944892"/>
      <w:bookmarkStart w:id="6353" w:name="_Toc98753910"/>
      <w:bookmarkStart w:id="6354" w:name="_Toc106180896"/>
      <w:bookmarkStart w:id="6355" w:name="_Toc114150941"/>
      <w:bookmarkStart w:id="6356" w:name="_Toc124151344"/>
      <w:bookmarkStart w:id="6357" w:name="_Toc124151864"/>
      <w:bookmarkStart w:id="6358" w:name="_Toc124152384"/>
      <w:bookmarkStart w:id="6359" w:name="_Toc130396916"/>
      <w:bookmarkStart w:id="6360" w:name="_Toc130397436"/>
      <w:bookmarkStart w:id="6361" w:name="_Toc137558540"/>
      <w:bookmarkStart w:id="6362" w:name="_Toc138862365"/>
      <w:bookmarkStart w:id="6363" w:name="_Toc145532422"/>
      <w:bookmarkStart w:id="6364" w:name="_Toc163218835"/>
      <w:bookmarkStart w:id="6365" w:name="_Toc176702166"/>
      <w:r w:rsidRPr="00BE5108">
        <w:rPr>
          <w:rFonts w:eastAsiaTheme="minorEastAsia"/>
        </w:rPr>
        <w:t>7.8.4.2</w:t>
      </w:r>
      <w:r w:rsidRPr="00BE5108">
        <w:rPr>
          <w:rFonts w:eastAsiaTheme="minorEastAsia"/>
        </w:rPr>
        <w:tab/>
        <w:t>Procedure</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366" w:name="_Toc75260206"/>
      <w:bookmarkStart w:id="6367" w:name="_Toc75275748"/>
      <w:bookmarkStart w:id="6368" w:name="_Toc75276259"/>
      <w:bookmarkStart w:id="6369" w:name="_Toc76541758"/>
      <w:bookmarkStart w:id="6370" w:name="_Toc82437527"/>
      <w:bookmarkStart w:id="6371" w:name="_Toc89944893"/>
      <w:bookmarkStart w:id="6372" w:name="_Toc98753911"/>
      <w:bookmarkStart w:id="6373" w:name="_Toc106180897"/>
      <w:bookmarkStart w:id="6374" w:name="_Toc114150942"/>
      <w:bookmarkStart w:id="6375" w:name="_Toc124151345"/>
      <w:bookmarkStart w:id="6376" w:name="_Toc124151865"/>
      <w:bookmarkStart w:id="6377" w:name="_Toc124152385"/>
      <w:bookmarkStart w:id="6378" w:name="_Toc130396917"/>
      <w:bookmarkStart w:id="6379" w:name="_Toc130397437"/>
      <w:bookmarkStart w:id="6380" w:name="_Toc137558541"/>
      <w:bookmarkStart w:id="6381" w:name="_Toc138862366"/>
      <w:bookmarkStart w:id="6382" w:name="_Toc145532423"/>
      <w:bookmarkStart w:id="6383" w:name="_Toc163218836"/>
      <w:bookmarkStart w:id="6384" w:name="_Toc176702167"/>
      <w:bookmarkStart w:id="6385" w:name="_Toc73963029"/>
      <w:r w:rsidRPr="00BE5108">
        <w:rPr>
          <w:rFonts w:eastAsiaTheme="minorEastAsia"/>
        </w:rPr>
        <w:t>7.8.5</w:t>
      </w:r>
      <w:r w:rsidRPr="00BE5108">
        <w:rPr>
          <w:rFonts w:eastAsiaTheme="minorEastAsia"/>
        </w:rPr>
        <w:tab/>
        <w:t>Test requirements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r w:rsidRPr="00BE5108">
        <w:rPr>
          <w:rFonts w:eastAsia="SimSun" w:hint="eastAsia"/>
          <w:lang w:eastAsia="zh-CN"/>
        </w:rPr>
        <w:t xml:space="preserve"> </w:t>
      </w:r>
      <w:bookmarkEnd w:id="6385"/>
    </w:p>
    <w:p w14:paraId="6C26F7E8" w14:textId="77777777" w:rsidR="00C87888" w:rsidRPr="00BE5108" w:rsidRDefault="00C87888" w:rsidP="00431A0C">
      <w:pPr>
        <w:pStyle w:val="Heading4"/>
        <w:rPr>
          <w:rFonts w:eastAsiaTheme="minorEastAsia"/>
          <w:i/>
          <w:iCs/>
        </w:rPr>
      </w:pPr>
      <w:bookmarkStart w:id="6386" w:name="_Toc73963030"/>
      <w:bookmarkStart w:id="6387" w:name="_Toc75260207"/>
      <w:bookmarkStart w:id="6388" w:name="_Toc75275749"/>
      <w:bookmarkStart w:id="6389" w:name="_Toc75276260"/>
      <w:bookmarkStart w:id="6390" w:name="_Toc76541759"/>
      <w:bookmarkStart w:id="6391" w:name="_Toc82437528"/>
      <w:bookmarkStart w:id="6392" w:name="_Toc89944894"/>
      <w:bookmarkStart w:id="6393" w:name="_Toc98753912"/>
      <w:bookmarkStart w:id="6394" w:name="_Toc106180898"/>
      <w:bookmarkStart w:id="6395" w:name="_Toc114150943"/>
      <w:bookmarkStart w:id="6396" w:name="_Toc124151346"/>
      <w:bookmarkStart w:id="6397" w:name="_Toc124151866"/>
      <w:bookmarkStart w:id="6398" w:name="_Toc124152386"/>
      <w:bookmarkStart w:id="6399" w:name="_Toc130396918"/>
      <w:bookmarkStart w:id="6400" w:name="_Toc130397438"/>
      <w:bookmarkStart w:id="6401" w:name="_Toc137558542"/>
      <w:bookmarkStart w:id="6402" w:name="_Toc138862367"/>
      <w:bookmarkStart w:id="6403" w:name="_Toc145532424"/>
      <w:bookmarkStart w:id="6404" w:name="_Toc163218837"/>
      <w:bookmarkStart w:id="6405" w:name="_Toc176702168"/>
      <w:bookmarkStart w:id="6406"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bookmarkEnd w:id="6406"/>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407" w:name="_Toc73963031"/>
    </w:p>
    <w:p w14:paraId="3E03C1B2" w14:textId="474AEE30" w:rsidR="00EA6CFC" w:rsidRPr="00BE5108" w:rsidRDefault="00EA6CFC" w:rsidP="00556F11">
      <w:pPr>
        <w:pStyle w:val="Heading1"/>
        <w:rPr>
          <w:rFonts w:eastAsiaTheme="minorEastAsia"/>
        </w:rPr>
      </w:pPr>
      <w:bookmarkStart w:id="6408" w:name="_Toc75260208"/>
      <w:bookmarkStart w:id="6409" w:name="_Toc75275750"/>
      <w:bookmarkStart w:id="6410" w:name="_Toc75276261"/>
      <w:bookmarkStart w:id="6411" w:name="_Toc76541760"/>
      <w:bookmarkStart w:id="6412" w:name="_Toc82437529"/>
      <w:bookmarkStart w:id="6413" w:name="_Toc89944895"/>
      <w:bookmarkStart w:id="6414" w:name="_Toc98753913"/>
      <w:bookmarkStart w:id="6415" w:name="_Toc106180899"/>
      <w:bookmarkStart w:id="6416" w:name="_Toc114150944"/>
      <w:bookmarkStart w:id="6417" w:name="_Toc124151347"/>
      <w:bookmarkStart w:id="6418" w:name="_Toc124151867"/>
      <w:bookmarkStart w:id="6419" w:name="_Toc124152387"/>
      <w:bookmarkStart w:id="6420" w:name="_Toc130396919"/>
      <w:bookmarkStart w:id="6421" w:name="_Toc130397439"/>
      <w:bookmarkStart w:id="6422" w:name="_Toc137558543"/>
      <w:bookmarkStart w:id="6423" w:name="_Toc138862368"/>
      <w:bookmarkStart w:id="6424" w:name="_Toc145532425"/>
      <w:bookmarkStart w:id="6425" w:name="_Toc163218838"/>
      <w:bookmarkStart w:id="6426" w:name="_Toc17670216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4A30424F" w14:textId="6E874CAE" w:rsidR="00345ACA" w:rsidRPr="00BE5108" w:rsidRDefault="00345ACA" w:rsidP="00F22766">
      <w:pPr>
        <w:pStyle w:val="Heading2"/>
        <w:rPr>
          <w:rFonts w:eastAsiaTheme="minorEastAsia"/>
        </w:rPr>
      </w:pPr>
      <w:bookmarkStart w:id="6427" w:name="_Toc73963032"/>
      <w:bookmarkStart w:id="6428" w:name="_Toc75260209"/>
      <w:bookmarkStart w:id="6429" w:name="_Toc75275751"/>
      <w:bookmarkStart w:id="6430" w:name="_Toc75276262"/>
      <w:bookmarkStart w:id="6431" w:name="_Toc76541761"/>
      <w:bookmarkStart w:id="6432" w:name="_Toc82437530"/>
      <w:bookmarkStart w:id="6433" w:name="_Toc89944896"/>
      <w:bookmarkStart w:id="6434" w:name="_Toc98753914"/>
      <w:bookmarkStart w:id="6435" w:name="_Toc106180900"/>
      <w:bookmarkStart w:id="6436" w:name="_Toc114150945"/>
      <w:bookmarkStart w:id="6437" w:name="_Toc124151348"/>
      <w:bookmarkStart w:id="6438" w:name="_Toc124151868"/>
      <w:bookmarkStart w:id="6439" w:name="_Toc124152388"/>
      <w:bookmarkStart w:id="6440" w:name="_Toc130396920"/>
      <w:bookmarkStart w:id="6441" w:name="_Toc130397440"/>
      <w:bookmarkStart w:id="6442" w:name="_Toc137558544"/>
      <w:bookmarkStart w:id="6443" w:name="_Toc138862369"/>
      <w:bookmarkStart w:id="6444" w:name="_Toc145532426"/>
      <w:bookmarkStart w:id="6445" w:name="_Toc163218839"/>
      <w:bookmarkStart w:id="6446" w:name="_Toc17670217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86CA020" w14:textId="77777777" w:rsidR="00345ACA" w:rsidRPr="00BE5108" w:rsidRDefault="00345ACA" w:rsidP="00345ACA">
      <w:pPr>
        <w:pStyle w:val="Heading3"/>
        <w:rPr>
          <w:rFonts w:eastAsiaTheme="minorEastAsia"/>
        </w:rPr>
      </w:pPr>
      <w:bookmarkStart w:id="6447" w:name="_Toc73963033"/>
      <w:bookmarkStart w:id="6448" w:name="_Toc75260210"/>
      <w:bookmarkStart w:id="6449" w:name="_Toc75275752"/>
      <w:bookmarkStart w:id="6450" w:name="_Toc75276263"/>
      <w:bookmarkStart w:id="6451" w:name="_Toc76541762"/>
      <w:bookmarkStart w:id="6452" w:name="_Toc82437531"/>
      <w:bookmarkStart w:id="6453" w:name="_Toc89944897"/>
      <w:bookmarkStart w:id="6454" w:name="_Toc98753915"/>
      <w:bookmarkStart w:id="6455" w:name="_Toc106180901"/>
      <w:bookmarkStart w:id="6456" w:name="_Toc114150946"/>
      <w:bookmarkStart w:id="6457" w:name="_Toc124151349"/>
      <w:bookmarkStart w:id="6458" w:name="_Toc124151869"/>
      <w:bookmarkStart w:id="6459" w:name="_Toc124152389"/>
      <w:bookmarkStart w:id="6460" w:name="_Toc130396921"/>
      <w:bookmarkStart w:id="6461" w:name="_Toc130397441"/>
      <w:bookmarkStart w:id="6462" w:name="_Toc137558545"/>
      <w:bookmarkStart w:id="6463" w:name="_Toc138862370"/>
      <w:bookmarkStart w:id="6464" w:name="_Toc145532427"/>
      <w:bookmarkStart w:id="6465" w:name="_Toc163218840"/>
      <w:bookmarkStart w:id="6466" w:name="_Toc176702171"/>
      <w:r w:rsidRPr="00BE5108">
        <w:rPr>
          <w:rFonts w:eastAsiaTheme="minorEastAsia"/>
        </w:rPr>
        <w:t>8.1.1</w:t>
      </w:r>
      <w:r w:rsidRPr="00BE5108">
        <w:rPr>
          <w:rFonts w:eastAsiaTheme="minorEastAsia"/>
        </w:rPr>
        <w:tab/>
        <w:t>General</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3A47B3C8" w14:textId="77777777" w:rsidR="00345ACA" w:rsidRPr="00BE5108" w:rsidRDefault="00345ACA" w:rsidP="00345ACA">
      <w:pPr>
        <w:pStyle w:val="Heading4"/>
        <w:rPr>
          <w:rFonts w:eastAsiaTheme="minorEastAsia"/>
        </w:rPr>
      </w:pPr>
      <w:bookmarkStart w:id="6467" w:name="_Toc73963034"/>
      <w:bookmarkStart w:id="6468" w:name="_Toc75260211"/>
      <w:bookmarkStart w:id="6469" w:name="_Toc75275753"/>
      <w:bookmarkStart w:id="6470" w:name="_Toc75276264"/>
      <w:bookmarkStart w:id="6471" w:name="_Toc76541763"/>
      <w:bookmarkStart w:id="6472" w:name="_Toc82437532"/>
      <w:bookmarkStart w:id="6473" w:name="_Toc89944898"/>
      <w:bookmarkStart w:id="6474" w:name="_Toc98753916"/>
      <w:bookmarkStart w:id="6475" w:name="_Toc106180902"/>
      <w:bookmarkStart w:id="6476" w:name="_Toc114150947"/>
      <w:bookmarkStart w:id="6477" w:name="_Toc124151350"/>
      <w:bookmarkStart w:id="6478" w:name="_Toc124151870"/>
      <w:bookmarkStart w:id="6479" w:name="_Toc124152390"/>
      <w:bookmarkStart w:id="6480" w:name="_Toc130396922"/>
      <w:bookmarkStart w:id="6481" w:name="_Toc130397442"/>
      <w:bookmarkStart w:id="6482" w:name="_Toc137558546"/>
      <w:bookmarkStart w:id="6483" w:name="_Toc138862371"/>
      <w:bookmarkStart w:id="6484" w:name="_Toc145532428"/>
      <w:bookmarkStart w:id="6485" w:name="_Toc163218841"/>
      <w:bookmarkStart w:id="6486" w:name="_Toc176702172"/>
      <w:r w:rsidRPr="00BE5108">
        <w:rPr>
          <w:rFonts w:eastAsiaTheme="minorEastAsia"/>
        </w:rPr>
        <w:t>8.1.1.1</w:t>
      </w:r>
      <w:r w:rsidRPr="00BE5108">
        <w:rPr>
          <w:rFonts w:eastAsiaTheme="minorEastAsia"/>
        </w:rPr>
        <w:tab/>
        <w:t>Scope and definitions</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487" w:name="_Toc73963035"/>
      <w:bookmarkStart w:id="6488" w:name="_Toc75260212"/>
      <w:bookmarkStart w:id="6489" w:name="_Toc75275754"/>
      <w:bookmarkStart w:id="6490" w:name="_Toc75276265"/>
      <w:bookmarkStart w:id="6491" w:name="_Toc76541764"/>
      <w:bookmarkStart w:id="6492" w:name="_Toc82437533"/>
      <w:bookmarkStart w:id="6493" w:name="_Toc89944899"/>
      <w:bookmarkStart w:id="6494" w:name="_Toc98753917"/>
      <w:bookmarkStart w:id="6495" w:name="_Toc106180903"/>
      <w:bookmarkStart w:id="6496" w:name="_Toc114150948"/>
      <w:bookmarkStart w:id="6497" w:name="_Toc124151351"/>
      <w:bookmarkStart w:id="6498" w:name="_Toc124151871"/>
      <w:bookmarkStart w:id="6499" w:name="_Toc124152391"/>
      <w:bookmarkStart w:id="6500" w:name="_Toc130396923"/>
      <w:bookmarkStart w:id="6501" w:name="_Toc130397443"/>
      <w:bookmarkStart w:id="6502" w:name="_Toc137558547"/>
      <w:bookmarkStart w:id="6503" w:name="_Toc138862372"/>
      <w:bookmarkStart w:id="6504" w:name="_Toc145532429"/>
      <w:bookmarkStart w:id="6505" w:name="_Toc163218842"/>
      <w:bookmarkStart w:id="6506" w:name="_Toc176702173"/>
      <w:r w:rsidRPr="00BE5108">
        <w:rPr>
          <w:rFonts w:eastAsiaTheme="minorEastAsia"/>
          <w:lang w:eastAsia="ko-KR"/>
        </w:rPr>
        <w:t>8.1.1.2</w:t>
      </w:r>
      <w:r w:rsidRPr="00BE5108">
        <w:rPr>
          <w:rFonts w:eastAsiaTheme="minorEastAsia"/>
          <w:lang w:eastAsia="ko-KR"/>
        </w:rPr>
        <w:tab/>
        <w:t>Applicability rule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603B178" w14:textId="77777777" w:rsidR="00345ACA" w:rsidRPr="00BE5108" w:rsidRDefault="00345ACA" w:rsidP="00345ACA">
      <w:pPr>
        <w:pStyle w:val="Heading5"/>
        <w:rPr>
          <w:rFonts w:eastAsiaTheme="minorEastAsia"/>
        </w:rPr>
      </w:pPr>
      <w:bookmarkStart w:id="6507" w:name="_Toc73963036"/>
      <w:bookmarkStart w:id="6508" w:name="_Toc75260213"/>
      <w:bookmarkStart w:id="6509" w:name="_Toc75275755"/>
      <w:bookmarkStart w:id="6510" w:name="_Toc75276266"/>
      <w:bookmarkStart w:id="6511" w:name="_Toc76541765"/>
      <w:bookmarkStart w:id="6512" w:name="_Toc82437534"/>
      <w:bookmarkStart w:id="6513" w:name="_Toc89944900"/>
      <w:bookmarkStart w:id="6514" w:name="_Toc98753918"/>
      <w:bookmarkStart w:id="6515" w:name="_Toc106180904"/>
      <w:bookmarkStart w:id="6516" w:name="_Toc114150949"/>
      <w:bookmarkStart w:id="6517" w:name="_Toc124151352"/>
      <w:bookmarkStart w:id="6518" w:name="_Toc124151872"/>
      <w:bookmarkStart w:id="6519" w:name="_Toc124152392"/>
      <w:bookmarkStart w:id="6520" w:name="_Toc130396924"/>
      <w:bookmarkStart w:id="6521" w:name="_Toc130397444"/>
      <w:bookmarkStart w:id="6522" w:name="_Toc137558548"/>
      <w:bookmarkStart w:id="6523" w:name="_Toc138862373"/>
      <w:bookmarkStart w:id="6524" w:name="_Toc145532430"/>
      <w:bookmarkStart w:id="6525" w:name="_Toc163218843"/>
      <w:bookmarkStart w:id="6526" w:name="_Toc176702174"/>
      <w:r w:rsidRPr="00BE5108">
        <w:rPr>
          <w:rFonts w:eastAsiaTheme="minorEastAsia"/>
        </w:rPr>
        <w:t>8.1.1.2.1</w:t>
      </w:r>
      <w:r w:rsidRPr="00BE5108">
        <w:rPr>
          <w:rFonts w:eastAsiaTheme="minorEastAsia"/>
        </w:rPr>
        <w:tab/>
        <w:t>General</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527" w:name="_Toc73963037"/>
      <w:bookmarkStart w:id="6528" w:name="_Toc75260214"/>
      <w:bookmarkStart w:id="6529" w:name="_Toc75275756"/>
      <w:bookmarkStart w:id="6530" w:name="_Toc75276267"/>
      <w:bookmarkStart w:id="6531" w:name="_Toc76541766"/>
      <w:bookmarkStart w:id="6532" w:name="_Toc82437535"/>
      <w:bookmarkStart w:id="6533" w:name="_Toc89944901"/>
      <w:bookmarkStart w:id="6534" w:name="_Toc98753919"/>
      <w:bookmarkStart w:id="6535" w:name="_Toc106180905"/>
      <w:bookmarkStart w:id="6536" w:name="_Toc114150950"/>
      <w:bookmarkStart w:id="6537" w:name="_Toc124151353"/>
      <w:bookmarkStart w:id="6538" w:name="_Toc124151873"/>
      <w:bookmarkStart w:id="6539" w:name="_Toc124152393"/>
      <w:bookmarkStart w:id="6540" w:name="_Toc130396925"/>
      <w:bookmarkStart w:id="6541" w:name="_Toc130397445"/>
      <w:bookmarkStart w:id="6542" w:name="_Toc137558549"/>
      <w:bookmarkStart w:id="6543" w:name="_Toc138862374"/>
      <w:bookmarkStart w:id="6544" w:name="_Toc145532431"/>
      <w:bookmarkStart w:id="6545" w:name="_Toc163218844"/>
      <w:bookmarkStart w:id="6546" w:name="_Toc17670217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lastRenderedPageBreak/>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547" w:name="_Toc73963038"/>
      <w:bookmarkStart w:id="6548" w:name="_Toc75260215"/>
      <w:bookmarkStart w:id="6549" w:name="_Toc75275757"/>
      <w:bookmarkStart w:id="6550" w:name="_Toc75276268"/>
      <w:bookmarkStart w:id="6551" w:name="_Toc76541767"/>
      <w:bookmarkStart w:id="6552" w:name="_Toc82437536"/>
      <w:bookmarkStart w:id="6553" w:name="_Toc89944902"/>
      <w:bookmarkStart w:id="6554" w:name="_Toc98753920"/>
      <w:bookmarkStart w:id="6555" w:name="_Toc106180906"/>
      <w:bookmarkStart w:id="6556" w:name="_Toc114150951"/>
      <w:bookmarkStart w:id="6557" w:name="_Toc124151354"/>
      <w:bookmarkStart w:id="6558" w:name="_Toc124151874"/>
      <w:bookmarkStart w:id="6559" w:name="_Toc124152394"/>
      <w:bookmarkStart w:id="6560" w:name="_Toc130396926"/>
      <w:bookmarkStart w:id="6561" w:name="_Toc130397446"/>
      <w:bookmarkStart w:id="6562" w:name="_Toc137558550"/>
      <w:bookmarkStart w:id="6563" w:name="_Toc138862375"/>
      <w:bookmarkStart w:id="6564" w:name="_Toc145532432"/>
      <w:bookmarkStart w:id="6565" w:name="_Toc163218845"/>
      <w:bookmarkStart w:id="6566" w:name="_Toc17670217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567" w:name="_Toc75260216"/>
      <w:bookmarkStart w:id="6568" w:name="_Toc75275758"/>
      <w:bookmarkStart w:id="6569" w:name="_Toc75276269"/>
      <w:bookmarkStart w:id="6570" w:name="_Toc76541768"/>
      <w:bookmarkStart w:id="6571" w:name="_Toc82437537"/>
      <w:bookmarkStart w:id="6572" w:name="_Toc89944903"/>
      <w:bookmarkStart w:id="6573" w:name="_Toc98753921"/>
      <w:bookmarkStart w:id="6574" w:name="_Toc106180907"/>
      <w:bookmarkStart w:id="6575" w:name="_Toc114150952"/>
      <w:bookmarkStart w:id="6576" w:name="_Toc124151355"/>
      <w:bookmarkStart w:id="6577" w:name="_Toc124151875"/>
      <w:bookmarkStart w:id="6578" w:name="_Toc124152395"/>
      <w:bookmarkStart w:id="6579" w:name="_Toc130396927"/>
      <w:bookmarkStart w:id="6580" w:name="_Toc130397447"/>
      <w:bookmarkStart w:id="6581" w:name="_Toc137558551"/>
      <w:bookmarkStart w:id="6582" w:name="_Toc138862376"/>
      <w:bookmarkStart w:id="6583" w:name="_Toc145532433"/>
      <w:bookmarkStart w:id="6584" w:name="_Toc163218846"/>
      <w:bookmarkStart w:id="6585" w:name="_Toc176702177"/>
      <w:bookmarkStart w:id="658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r w:rsidRPr="00BE5108">
        <w:rPr>
          <w:rFonts w:eastAsiaTheme="minorEastAsia"/>
          <w:snapToGrid w:val="0"/>
          <w:lang w:eastAsia="zh-CN"/>
        </w:rPr>
        <w:t xml:space="preserve"> </w:t>
      </w:r>
      <w:bookmarkEnd w:id="658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lastRenderedPageBreak/>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587" w:name="_Toc73963040"/>
      <w:bookmarkStart w:id="6588" w:name="_Toc75260217"/>
      <w:bookmarkStart w:id="6589" w:name="_Toc75275759"/>
      <w:bookmarkStart w:id="6590" w:name="_Toc75276270"/>
      <w:bookmarkStart w:id="6591" w:name="_Toc76541769"/>
      <w:bookmarkStart w:id="6592" w:name="_Toc82437538"/>
      <w:bookmarkStart w:id="6593" w:name="_Toc89944904"/>
      <w:bookmarkStart w:id="6594" w:name="_Toc98753922"/>
      <w:bookmarkStart w:id="6595" w:name="_Toc106180908"/>
      <w:bookmarkStart w:id="6596" w:name="_Toc114150953"/>
      <w:bookmarkStart w:id="6597" w:name="_Toc124151356"/>
      <w:bookmarkStart w:id="6598" w:name="_Toc124151876"/>
      <w:bookmarkStart w:id="6599" w:name="_Toc124152396"/>
      <w:bookmarkStart w:id="6600" w:name="_Toc130396928"/>
      <w:bookmarkStart w:id="6601" w:name="_Toc130397448"/>
      <w:bookmarkStart w:id="6602" w:name="_Toc137558552"/>
      <w:bookmarkStart w:id="6603" w:name="_Toc138862377"/>
      <w:bookmarkStart w:id="6604" w:name="_Toc145532434"/>
      <w:bookmarkStart w:id="6605" w:name="_Toc163218847"/>
      <w:bookmarkStart w:id="6606" w:name="_Toc176702178"/>
      <w:r w:rsidRPr="00BE5108">
        <w:rPr>
          <w:rFonts w:eastAsiaTheme="minorEastAsia"/>
        </w:rPr>
        <w:t>8.1.2</w:t>
      </w:r>
      <w:r w:rsidRPr="00BE5108">
        <w:rPr>
          <w:rFonts w:eastAsiaTheme="minorEastAsia"/>
        </w:rPr>
        <w:tab/>
        <w:t>Performance requirements for PUSCH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1B95CACE" w14:textId="77777777" w:rsidR="00345ACA" w:rsidRPr="00BE5108" w:rsidRDefault="00345ACA" w:rsidP="00345ACA">
      <w:pPr>
        <w:pStyle w:val="Heading4"/>
        <w:rPr>
          <w:rFonts w:eastAsia="MS Mincho"/>
        </w:rPr>
      </w:pPr>
      <w:bookmarkStart w:id="6607" w:name="_Toc73963041"/>
      <w:bookmarkStart w:id="6608" w:name="_Toc75260218"/>
      <w:bookmarkStart w:id="6609" w:name="_Toc75275760"/>
      <w:bookmarkStart w:id="6610" w:name="_Toc75276271"/>
      <w:bookmarkStart w:id="6611" w:name="_Toc76541770"/>
      <w:bookmarkStart w:id="6612" w:name="_Toc82437539"/>
      <w:bookmarkStart w:id="6613" w:name="_Toc89944905"/>
      <w:bookmarkStart w:id="6614" w:name="_Toc98753923"/>
      <w:bookmarkStart w:id="6615" w:name="_Toc106180909"/>
      <w:bookmarkStart w:id="6616" w:name="_Toc114150954"/>
      <w:bookmarkStart w:id="6617" w:name="_Toc124151357"/>
      <w:bookmarkStart w:id="6618" w:name="_Toc124151877"/>
      <w:bookmarkStart w:id="6619" w:name="_Toc124152397"/>
      <w:bookmarkStart w:id="6620" w:name="_Toc130396929"/>
      <w:bookmarkStart w:id="6621" w:name="_Toc130397449"/>
      <w:bookmarkStart w:id="6622" w:name="_Toc137558553"/>
      <w:bookmarkStart w:id="6623" w:name="_Toc138862378"/>
      <w:bookmarkStart w:id="6624" w:name="_Toc145532435"/>
      <w:bookmarkStart w:id="6625" w:name="_Toc163218848"/>
      <w:bookmarkStart w:id="6626" w:name="_Toc176702179"/>
      <w:r w:rsidRPr="00BE5108">
        <w:rPr>
          <w:rFonts w:eastAsia="MS Mincho"/>
        </w:rPr>
        <w:t>8.1.2.1</w:t>
      </w:r>
      <w:r w:rsidRPr="00BE5108">
        <w:rPr>
          <w:rFonts w:eastAsia="MS Mincho"/>
        </w:rPr>
        <w:tab/>
        <w:t>Performance requirements for PUSCH with transform precoding disabled</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5C920997" w14:textId="77777777" w:rsidR="00345ACA" w:rsidRPr="00BE5108" w:rsidRDefault="00345ACA" w:rsidP="00345ACA">
      <w:pPr>
        <w:pStyle w:val="Heading5"/>
        <w:rPr>
          <w:rFonts w:eastAsiaTheme="minorEastAsia"/>
        </w:rPr>
      </w:pPr>
      <w:bookmarkStart w:id="6627" w:name="_Toc73963042"/>
      <w:bookmarkStart w:id="6628" w:name="_Toc75260219"/>
      <w:bookmarkStart w:id="6629" w:name="_Toc75275761"/>
      <w:bookmarkStart w:id="6630" w:name="_Toc75276272"/>
      <w:bookmarkStart w:id="6631" w:name="_Toc76541771"/>
      <w:bookmarkStart w:id="6632" w:name="_Toc82437540"/>
      <w:bookmarkStart w:id="6633" w:name="_Toc89944906"/>
      <w:bookmarkStart w:id="6634" w:name="_Toc98753924"/>
      <w:bookmarkStart w:id="6635" w:name="_Toc106180910"/>
      <w:bookmarkStart w:id="6636" w:name="_Toc114150955"/>
      <w:bookmarkStart w:id="6637" w:name="_Toc124151358"/>
      <w:bookmarkStart w:id="6638" w:name="_Toc124151878"/>
      <w:bookmarkStart w:id="6639" w:name="_Toc124152398"/>
      <w:bookmarkStart w:id="6640" w:name="_Toc130396930"/>
      <w:bookmarkStart w:id="6641" w:name="_Toc130397450"/>
      <w:bookmarkStart w:id="6642" w:name="_Toc137558554"/>
      <w:bookmarkStart w:id="6643" w:name="_Toc138862379"/>
      <w:bookmarkStart w:id="6644" w:name="_Toc145532436"/>
      <w:bookmarkStart w:id="6645" w:name="_Toc163218849"/>
      <w:bookmarkStart w:id="6646" w:name="_Toc176702180"/>
      <w:r w:rsidRPr="00BE5108">
        <w:rPr>
          <w:rFonts w:eastAsiaTheme="minorEastAsia"/>
        </w:rPr>
        <w:t>8.1.2.1.1</w:t>
      </w:r>
      <w:r w:rsidRPr="00BE5108">
        <w:rPr>
          <w:rFonts w:eastAsiaTheme="minorEastAsia"/>
        </w:rPr>
        <w:tab/>
        <w:t>Definition and applicability</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647" w:name="_Toc73963043"/>
      <w:bookmarkStart w:id="6648" w:name="_Toc75260220"/>
      <w:bookmarkStart w:id="6649" w:name="_Toc75275762"/>
      <w:bookmarkStart w:id="6650" w:name="_Toc75276273"/>
      <w:bookmarkStart w:id="6651" w:name="_Toc76541772"/>
      <w:bookmarkStart w:id="6652" w:name="_Toc82437541"/>
      <w:bookmarkStart w:id="6653" w:name="_Toc89944907"/>
      <w:bookmarkStart w:id="6654" w:name="_Toc98753925"/>
      <w:bookmarkStart w:id="6655" w:name="_Toc106180911"/>
      <w:bookmarkStart w:id="6656" w:name="_Toc114150956"/>
      <w:bookmarkStart w:id="6657" w:name="_Toc124151359"/>
      <w:bookmarkStart w:id="6658" w:name="_Toc124151879"/>
      <w:bookmarkStart w:id="6659" w:name="_Toc124152399"/>
      <w:bookmarkStart w:id="6660" w:name="_Toc130396931"/>
      <w:bookmarkStart w:id="6661" w:name="_Toc130397451"/>
      <w:bookmarkStart w:id="6662" w:name="_Toc137558555"/>
      <w:bookmarkStart w:id="6663" w:name="_Toc138862380"/>
      <w:bookmarkStart w:id="6664" w:name="_Toc145532437"/>
      <w:bookmarkStart w:id="6665" w:name="_Toc163218850"/>
      <w:bookmarkStart w:id="6666" w:name="_Toc176702181"/>
      <w:r w:rsidRPr="00BE5108">
        <w:rPr>
          <w:rFonts w:eastAsiaTheme="minorEastAsia"/>
        </w:rPr>
        <w:t>8.1.2.1.2</w:t>
      </w:r>
      <w:r w:rsidRPr="00BE5108">
        <w:rPr>
          <w:rFonts w:eastAsiaTheme="minorEastAsia"/>
        </w:rPr>
        <w:tab/>
        <w:t>Minimum requirement</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667" w:name="_Toc73963044"/>
      <w:bookmarkStart w:id="6668" w:name="_Toc75260221"/>
      <w:bookmarkStart w:id="6669" w:name="_Toc75275763"/>
      <w:bookmarkStart w:id="6670" w:name="_Toc75276274"/>
      <w:bookmarkStart w:id="6671" w:name="_Toc76541773"/>
      <w:bookmarkStart w:id="6672" w:name="_Toc82437542"/>
      <w:bookmarkStart w:id="6673" w:name="_Toc89944908"/>
      <w:bookmarkStart w:id="6674" w:name="_Toc98753926"/>
      <w:bookmarkStart w:id="6675" w:name="_Toc106180912"/>
      <w:bookmarkStart w:id="6676" w:name="_Toc114150957"/>
      <w:bookmarkStart w:id="6677" w:name="_Toc124151360"/>
      <w:bookmarkStart w:id="6678" w:name="_Toc124151880"/>
      <w:bookmarkStart w:id="6679" w:name="_Toc124152400"/>
      <w:bookmarkStart w:id="6680" w:name="_Toc130396932"/>
      <w:bookmarkStart w:id="6681" w:name="_Toc130397452"/>
      <w:bookmarkStart w:id="6682" w:name="_Toc137558556"/>
      <w:bookmarkStart w:id="6683" w:name="_Toc138862381"/>
      <w:bookmarkStart w:id="6684" w:name="_Toc145532438"/>
      <w:bookmarkStart w:id="6685" w:name="_Toc163218851"/>
      <w:bookmarkStart w:id="6686" w:name="_Toc176702182"/>
      <w:r w:rsidRPr="00BE5108">
        <w:rPr>
          <w:rFonts w:eastAsiaTheme="minorEastAsia"/>
        </w:rPr>
        <w:t>8.1.2.1.3</w:t>
      </w:r>
      <w:r w:rsidRPr="00BE5108">
        <w:rPr>
          <w:rFonts w:eastAsiaTheme="minorEastAsia"/>
        </w:rPr>
        <w:tab/>
        <w:t>Test purpose</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687" w:name="_Toc73963045"/>
      <w:bookmarkStart w:id="6688" w:name="_Toc75260222"/>
      <w:bookmarkStart w:id="6689" w:name="_Toc75275764"/>
      <w:bookmarkStart w:id="6690" w:name="_Toc75276275"/>
      <w:bookmarkStart w:id="6691" w:name="_Toc76541774"/>
      <w:bookmarkStart w:id="6692" w:name="_Toc82437543"/>
      <w:bookmarkStart w:id="6693" w:name="_Toc89944909"/>
      <w:bookmarkStart w:id="6694" w:name="_Toc98753927"/>
      <w:bookmarkStart w:id="6695" w:name="_Toc106180913"/>
      <w:bookmarkStart w:id="6696" w:name="_Toc114150958"/>
      <w:bookmarkStart w:id="6697" w:name="_Toc124151361"/>
      <w:bookmarkStart w:id="6698" w:name="_Toc124151881"/>
      <w:bookmarkStart w:id="6699" w:name="_Toc124152401"/>
      <w:bookmarkStart w:id="6700" w:name="_Toc130396933"/>
      <w:bookmarkStart w:id="6701" w:name="_Toc130397453"/>
      <w:bookmarkStart w:id="6702" w:name="_Toc137558557"/>
      <w:bookmarkStart w:id="6703" w:name="_Toc138862382"/>
      <w:bookmarkStart w:id="6704" w:name="_Toc145532439"/>
      <w:bookmarkStart w:id="6705" w:name="_Toc163218852"/>
      <w:bookmarkStart w:id="6706" w:name="_Toc176702183"/>
      <w:r w:rsidRPr="00BE5108">
        <w:rPr>
          <w:rFonts w:eastAsiaTheme="minorEastAsia"/>
        </w:rPr>
        <w:t>8.1.2.1.4</w:t>
      </w:r>
      <w:r w:rsidRPr="00BE5108">
        <w:rPr>
          <w:rFonts w:eastAsiaTheme="minorEastAsia"/>
        </w:rPr>
        <w:tab/>
        <w:t>Method of test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707" w:name="_Toc73963046"/>
      <w:bookmarkStart w:id="6708" w:name="_Toc75260223"/>
      <w:bookmarkStart w:id="6709" w:name="_Toc75275765"/>
      <w:bookmarkStart w:id="6710" w:name="_Toc75276276"/>
      <w:bookmarkStart w:id="6711" w:name="_Toc76541775"/>
      <w:bookmarkStart w:id="6712" w:name="_Toc82437544"/>
      <w:bookmarkStart w:id="6713" w:name="_Toc89944910"/>
      <w:bookmarkStart w:id="6714" w:name="_Toc98753928"/>
      <w:bookmarkStart w:id="6715" w:name="_Toc106180914"/>
      <w:bookmarkStart w:id="6716" w:name="_Toc114150959"/>
      <w:bookmarkStart w:id="6717" w:name="_Toc124151362"/>
      <w:bookmarkStart w:id="6718" w:name="_Toc124151882"/>
      <w:bookmarkStart w:id="6719" w:name="_Toc124152402"/>
      <w:bookmarkStart w:id="6720" w:name="_Toc130396934"/>
      <w:bookmarkStart w:id="6721" w:name="_Toc130397454"/>
      <w:bookmarkStart w:id="6722" w:name="_Toc137558558"/>
      <w:bookmarkStart w:id="6723" w:name="_Toc138862383"/>
      <w:bookmarkStart w:id="6724" w:name="_Toc145532440"/>
      <w:bookmarkStart w:id="6725" w:name="_Toc163218853"/>
      <w:bookmarkStart w:id="6726" w:name="_Toc176702184"/>
      <w:r w:rsidRPr="00BE5108">
        <w:rPr>
          <w:rFonts w:eastAsiaTheme="minorEastAsia"/>
        </w:rPr>
        <w:t>8.1.2.1.5</w:t>
      </w:r>
      <w:r w:rsidRPr="00BE5108">
        <w:rPr>
          <w:rFonts w:eastAsiaTheme="minorEastAsia"/>
        </w:rPr>
        <w:tab/>
        <w:t>Test requirement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727" w:name="_Toc73963047"/>
      <w:bookmarkStart w:id="6728" w:name="_Toc75260224"/>
      <w:bookmarkStart w:id="6729" w:name="_Toc75275766"/>
      <w:bookmarkStart w:id="6730" w:name="_Toc75276277"/>
      <w:bookmarkStart w:id="6731" w:name="_Toc76541776"/>
      <w:bookmarkStart w:id="6732" w:name="_Toc82437545"/>
      <w:bookmarkStart w:id="6733" w:name="_Toc89944911"/>
      <w:bookmarkStart w:id="6734" w:name="_Toc98753929"/>
      <w:bookmarkStart w:id="6735" w:name="_Toc106180915"/>
      <w:bookmarkStart w:id="6736" w:name="_Toc114150960"/>
      <w:bookmarkStart w:id="6737" w:name="_Toc124151363"/>
      <w:bookmarkStart w:id="6738" w:name="_Toc124151883"/>
      <w:bookmarkStart w:id="6739" w:name="_Toc124152403"/>
      <w:bookmarkStart w:id="6740" w:name="_Toc130396935"/>
      <w:bookmarkStart w:id="6741" w:name="_Toc130397455"/>
      <w:bookmarkStart w:id="6742" w:name="_Toc137558559"/>
      <w:bookmarkStart w:id="6743" w:name="_Toc138862384"/>
      <w:bookmarkStart w:id="6744" w:name="_Toc145532441"/>
      <w:bookmarkStart w:id="6745" w:name="_Toc163218854"/>
      <w:bookmarkStart w:id="6746" w:name="_Toc176702185"/>
      <w:r w:rsidRPr="00BE5108">
        <w:rPr>
          <w:rFonts w:eastAsia="MS Mincho"/>
        </w:rPr>
        <w:t>8.1.2.2</w:t>
      </w:r>
      <w:r w:rsidRPr="00BE5108">
        <w:rPr>
          <w:rFonts w:eastAsia="MS Mincho"/>
        </w:rPr>
        <w:tab/>
        <w:t>Performance requirements for PUSCH with transform precoding enabled</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7E57CE7F" w14:textId="77777777" w:rsidR="00345ACA" w:rsidRPr="00BE5108" w:rsidRDefault="00345ACA" w:rsidP="00345ACA">
      <w:pPr>
        <w:pStyle w:val="Heading5"/>
        <w:rPr>
          <w:rFonts w:eastAsiaTheme="minorEastAsia"/>
        </w:rPr>
      </w:pPr>
      <w:bookmarkStart w:id="6747" w:name="_Toc73963048"/>
      <w:bookmarkStart w:id="6748" w:name="_Toc75260225"/>
      <w:bookmarkStart w:id="6749" w:name="_Toc75275767"/>
      <w:bookmarkStart w:id="6750" w:name="_Toc75276278"/>
      <w:bookmarkStart w:id="6751" w:name="_Toc76541777"/>
      <w:bookmarkStart w:id="6752" w:name="_Toc82437546"/>
      <w:bookmarkStart w:id="6753" w:name="_Toc89944912"/>
      <w:bookmarkStart w:id="6754" w:name="_Toc98753930"/>
      <w:bookmarkStart w:id="6755" w:name="_Toc106180916"/>
      <w:bookmarkStart w:id="6756" w:name="_Toc114150961"/>
      <w:bookmarkStart w:id="6757" w:name="_Toc124151364"/>
      <w:bookmarkStart w:id="6758" w:name="_Toc124151884"/>
      <w:bookmarkStart w:id="6759" w:name="_Toc124152404"/>
      <w:bookmarkStart w:id="6760" w:name="_Toc130396936"/>
      <w:bookmarkStart w:id="6761" w:name="_Toc130397456"/>
      <w:bookmarkStart w:id="6762" w:name="_Toc137558560"/>
      <w:bookmarkStart w:id="6763" w:name="_Toc138862385"/>
      <w:bookmarkStart w:id="6764" w:name="_Toc145532442"/>
      <w:bookmarkStart w:id="6765" w:name="_Toc163218855"/>
      <w:bookmarkStart w:id="6766" w:name="_Toc176702186"/>
      <w:r w:rsidRPr="00BE5108">
        <w:rPr>
          <w:rFonts w:eastAsiaTheme="minorEastAsia"/>
        </w:rPr>
        <w:t>8.1.2.2.1</w:t>
      </w:r>
      <w:r w:rsidRPr="00BE5108">
        <w:rPr>
          <w:rFonts w:eastAsiaTheme="minorEastAsia"/>
        </w:rPr>
        <w:tab/>
        <w:t>Definition and applicability</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767" w:name="_Toc73963049"/>
      <w:bookmarkStart w:id="6768" w:name="_Toc75260226"/>
      <w:bookmarkStart w:id="6769" w:name="_Toc75275768"/>
      <w:bookmarkStart w:id="6770" w:name="_Toc75276279"/>
      <w:bookmarkStart w:id="6771" w:name="_Toc76541778"/>
      <w:bookmarkStart w:id="6772" w:name="_Toc82437547"/>
      <w:bookmarkStart w:id="6773" w:name="_Toc89944913"/>
      <w:bookmarkStart w:id="6774" w:name="_Toc98753931"/>
      <w:bookmarkStart w:id="6775" w:name="_Toc106180917"/>
      <w:bookmarkStart w:id="6776" w:name="_Toc114150962"/>
      <w:bookmarkStart w:id="6777" w:name="_Toc124151365"/>
      <w:bookmarkStart w:id="6778" w:name="_Toc124151885"/>
      <w:bookmarkStart w:id="6779" w:name="_Toc124152405"/>
      <w:bookmarkStart w:id="6780" w:name="_Toc130396937"/>
      <w:bookmarkStart w:id="6781" w:name="_Toc130397457"/>
      <w:bookmarkStart w:id="6782" w:name="_Toc137558561"/>
      <w:bookmarkStart w:id="6783" w:name="_Toc138862386"/>
      <w:bookmarkStart w:id="6784" w:name="_Toc145532443"/>
      <w:bookmarkStart w:id="6785" w:name="_Toc163218856"/>
      <w:bookmarkStart w:id="6786" w:name="_Toc176702187"/>
      <w:r w:rsidRPr="00BE5108">
        <w:rPr>
          <w:rFonts w:eastAsiaTheme="minorEastAsia"/>
        </w:rPr>
        <w:t>8.1.2.2.2</w:t>
      </w:r>
      <w:r w:rsidRPr="00BE5108">
        <w:rPr>
          <w:rFonts w:eastAsiaTheme="minorEastAsia"/>
        </w:rPr>
        <w:tab/>
        <w:t>Minimum requirement</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787" w:name="_Toc73963050"/>
      <w:bookmarkStart w:id="6788" w:name="_Toc75260227"/>
      <w:bookmarkStart w:id="6789" w:name="_Toc75275769"/>
      <w:bookmarkStart w:id="6790" w:name="_Toc75276280"/>
      <w:bookmarkStart w:id="6791" w:name="_Toc76541779"/>
      <w:bookmarkStart w:id="6792" w:name="_Toc82437548"/>
      <w:bookmarkStart w:id="6793" w:name="_Toc89944914"/>
      <w:bookmarkStart w:id="6794" w:name="_Toc98753932"/>
      <w:bookmarkStart w:id="6795" w:name="_Toc106180918"/>
      <w:bookmarkStart w:id="6796" w:name="_Toc114150963"/>
      <w:bookmarkStart w:id="6797" w:name="_Toc124151366"/>
      <w:bookmarkStart w:id="6798" w:name="_Toc124151886"/>
      <w:bookmarkStart w:id="6799" w:name="_Toc124152406"/>
      <w:bookmarkStart w:id="6800" w:name="_Toc130396938"/>
      <w:bookmarkStart w:id="6801" w:name="_Toc130397458"/>
      <w:bookmarkStart w:id="6802" w:name="_Toc137558562"/>
      <w:bookmarkStart w:id="6803" w:name="_Toc138862387"/>
      <w:bookmarkStart w:id="6804" w:name="_Toc145532444"/>
      <w:bookmarkStart w:id="6805" w:name="_Toc163218857"/>
      <w:bookmarkStart w:id="6806" w:name="_Toc176702188"/>
      <w:r w:rsidRPr="00BE5108">
        <w:rPr>
          <w:rFonts w:eastAsiaTheme="minorEastAsia"/>
        </w:rPr>
        <w:lastRenderedPageBreak/>
        <w:t>8.1.2.2.3</w:t>
      </w:r>
      <w:r w:rsidRPr="00BE5108">
        <w:rPr>
          <w:rFonts w:eastAsiaTheme="minorEastAsia"/>
        </w:rPr>
        <w:tab/>
        <w:t>Test purpose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807" w:name="_Toc73963051"/>
      <w:bookmarkStart w:id="6808" w:name="_Toc75260228"/>
      <w:bookmarkStart w:id="6809" w:name="_Toc75275770"/>
      <w:bookmarkStart w:id="6810" w:name="_Toc75276281"/>
      <w:bookmarkStart w:id="6811" w:name="_Toc76541780"/>
      <w:bookmarkStart w:id="6812" w:name="_Toc82437549"/>
      <w:bookmarkStart w:id="6813" w:name="_Toc89944915"/>
      <w:bookmarkStart w:id="6814" w:name="_Toc98753933"/>
      <w:bookmarkStart w:id="6815" w:name="_Toc106180919"/>
      <w:bookmarkStart w:id="6816" w:name="_Toc114150964"/>
      <w:bookmarkStart w:id="6817" w:name="_Toc124151367"/>
      <w:bookmarkStart w:id="6818" w:name="_Toc124151887"/>
      <w:bookmarkStart w:id="6819" w:name="_Toc124152407"/>
      <w:bookmarkStart w:id="6820" w:name="_Toc130396939"/>
      <w:bookmarkStart w:id="6821" w:name="_Toc130397459"/>
      <w:bookmarkStart w:id="6822" w:name="_Toc137558563"/>
      <w:bookmarkStart w:id="6823" w:name="_Toc138862388"/>
      <w:bookmarkStart w:id="6824" w:name="_Toc145532445"/>
      <w:bookmarkStart w:id="6825" w:name="_Toc163218858"/>
      <w:bookmarkStart w:id="6826" w:name="_Toc176702189"/>
      <w:r w:rsidRPr="00BE5108">
        <w:rPr>
          <w:rFonts w:eastAsiaTheme="minorEastAsia"/>
        </w:rPr>
        <w:t>8.1.2.2.4</w:t>
      </w:r>
      <w:r w:rsidRPr="00BE5108">
        <w:rPr>
          <w:rFonts w:eastAsiaTheme="minorEastAsia"/>
        </w:rPr>
        <w:tab/>
        <w:t>Method of test</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827" w:name="_Toc73963052"/>
      <w:bookmarkStart w:id="6828" w:name="_Toc75260229"/>
      <w:bookmarkStart w:id="6829" w:name="_Toc75275771"/>
      <w:bookmarkStart w:id="6830" w:name="_Toc75276282"/>
      <w:bookmarkStart w:id="6831" w:name="_Toc76541781"/>
      <w:bookmarkStart w:id="6832" w:name="_Toc82437550"/>
      <w:bookmarkStart w:id="6833" w:name="_Toc89944916"/>
      <w:bookmarkStart w:id="6834" w:name="_Toc98753934"/>
      <w:bookmarkStart w:id="6835" w:name="_Toc106180920"/>
      <w:bookmarkStart w:id="6836" w:name="_Toc114150965"/>
      <w:bookmarkStart w:id="6837" w:name="_Toc124151368"/>
      <w:bookmarkStart w:id="6838" w:name="_Toc124151888"/>
      <w:bookmarkStart w:id="6839" w:name="_Toc124152408"/>
      <w:bookmarkStart w:id="6840" w:name="_Toc130396940"/>
      <w:bookmarkStart w:id="6841" w:name="_Toc130397460"/>
      <w:bookmarkStart w:id="6842" w:name="_Toc137558564"/>
      <w:bookmarkStart w:id="6843" w:name="_Toc138862389"/>
      <w:bookmarkStart w:id="6844" w:name="_Toc145532446"/>
      <w:bookmarkStart w:id="6845" w:name="_Toc163218859"/>
      <w:bookmarkStart w:id="6846" w:name="_Toc176702190"/>
      <w:r w:rsidRPr="00BE5108">
        <w:rPr>
          <w:rFonts w:eastAsiaTheme="minorEastAsia"/>
        </w:rPr>
        <w:t>8.1.2.2.5</w:t>
      </w:r>
      <w:r w:rsidRPr="00BE5108">
        <w:rPr>
          <w:rFonts w:eastAsiaTheme="minorEastAsia"/>
        </w:rPr>
        <w:tab/>
        <w:t>Test requirement</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847" w:name="_Hlk80805040"/>
            <w:r w:rsidRPr="00BE5108">
              <w:t xml:space="preserve">Number of </w:t>
            </w:r>
            <w:r w:rsidRPr="00BE5108">
              <w:rPr>
                <w:lang w:eastAsia="zh-CN"/>
              </w:rPr>
              <w:t>T</w:t>
            </w:r>
            <w:r w:rsidRPr="00BE5108">
              <w:t>X antennas</w:t>
            </w:r>
            <w:bookmarkEnd w:id="684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848" w:name="_Toc73963053"/>
      <w:bookmarkStart w:id="6849" w:name="_Toc75260230"/>
      <w:bookmarkStart w:id="6850" w:name="_Toc75275772"/>
      <w:bookmarkStart w:id="6851" w:name="_Toc75276283"/>
      <w:bookmarkStart w:id="6852" w:name="_Toc76541782"/>
      <w:bookmarkStart w:id="6853" w:name="_Toc82437551"/>
      <w:bookmarkStart w:id="6854" w:name="_Toc89944917"/>
      <w:bookmarkStart w:id="6855" w:name="_Toc98753935"/>
      <w:bookmarkStart w:id="6856" w:name="_Toc106180921"/>
      <w:bookmarkStart w:id="6857" w:name="_Toc114150966"/>
      <w:bookmarkStart w:id="6858" w:name="_Toc124151369"/>
      <w:bookmarkStart w:id="6859" w:name="_Toc124151889"/>
      <w:bookmarkStart w:id="6860" w:name="_Toc124152409"/>
      <w:bookmarkStart w:id="6861" w:name="_Toc130396941"/>
      <w:bookmarkStart w:id="6862" w:name="_Toc130397461"/>
      <w:bookmarkStart w:id="6863" w:name="_Toc137558565"/>
      <w:bookmarkStart w:id="6864" w:name="_Toc138862390"/>
      <w:bookmarkStart w:id="6865" w:name="_Toc145532447"/>
      <w:bookmarkStart w:id="6866" w:name="_Toc163218860"/>
      <w:bookmarkStart w:id="6867" w:name="_Toc176702191"/>
      <w:r w:rsidRPr="00BE5108">
        <w:rPr>
          <w:rFonts w:eastAsia="MS Mincho"/>
        </w:rPr>
        <w:lastRenderedPageBreak/>
        <w:t>8.1.2.3</w:t>
      </w:r>
      <w:r w:rsidRPr="00BE5108">
        <w:rPr>
          <w:rFonts w:eastAsia="MS Mincho"/>
        </w:rPr>
        <w:tab/>
        <w:t>Performance requirements for UCI multiplexed on PUSCH</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1258CD01" w14:textId="77777777" w:rsidR="00345ACA" w:rsidRPr="00BE5108" w:rsidRDefault="00345ACA" w:rsidP="00345ACA">
      <w:pPr>
        <w:pStyle w:val="Heading5"/>
        <w:rPr>
          <w:rFonts w:eastAsiaTheme="minorEastAsia"/>
        </w:rPr>
      </w:pPr>
      <w:bookmarkStart w:id="6868" w:name="_Toc73963054"/>
      <w:bookmarkStart w:id="6869" w:name="_Toc75260231"/>
      <w:bookmarkStart w:id="6870" w:name="_Toc75275773"/>
      <w:bookmarkStart w:id="6871" w:name="_Toc75276284"/>
      <w:bookmarkStart w:id="6872" w:name="_Toc76541783"/>
      <w:bookmarkStart w:id="6873" w:name="_Toc82437552"/>
      <w:bookmarkStart w:id="6874" w:name="_Toc89944918"/>
      <w:bookmarkStart w:id="6875" w:name="_Toc98753936"/>
      <w:bookmarkStart w:id="6876" w:name="_Toc106180922"/>
      <w:bookmarkStart w:id="6877" w:name="_Toc114150967"/>
      <w:bookmarkStart w:id="6878" w:name="_Toc124151370"/>
      <w:bookmarkStart w:id="6879" w:name="_Toc124151890"/>
      <w:bookmarkStart w:id="6880" w:name="_Toc124152410"/>
      <w:bookmarkStart w:id="6881" w:name="_Toc130396942"/>
      <w:bookmarkStart w:id="6882" w:name="_Toc130397462"/>
      <w:bookmarkStart w:id="6883" w:name="_Toc137558566"/>
      <w:bookmarkStart w:id="6884" w:name="_Toc138862391"/>
      <w:bookmarkStart w:id="6885" w:name="_Toc145532448"/>
      <w:bookmarkStart w:id="6886" w:name="_Toc163218861"/>
      <w:bookmarkStart w:id="6887" w:name="_Toc176702192"/>
      <w:r w:rsidRPr="00BE5108">
        <w:rPr>
          <w:rFonts w:eastAsiaTheme="minorEastAsia"/>
        </w:rPr>
        <w:t>8.1.2.3.1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888" w:name="_Toc73963055"/>
      <w:bookmarkStart w:id="6889" w:name="_Toc75260232"/>
      <w:bookmarkStart w:id="6890" w:name="_Toc75275774"/>
      <w:bookmarkStart w:id="6891" w:name="_Toc75276285"/>
      <w:bookmarkStart w:id="6892" w:name="_Toc76541784"/>
      <w:bookmarkStart w:id="6893" w:name="_Toc82437553"/>
      <w:bookmarkStart w:id="6894" w:name="_Toc89944919"/>
      <w:bookmarkStart w:id="6895" w:name="_Toc98753937"/>
      <w:bookmarkStart w:id="6896" w:name="_Toc106180923"/>
      <w:bookmarkStart w:id="6897" w:name="_Toc114150968"/>
      <w:bookmarkStart w:id="6898" w:name="_Toc124151371"/>
      <w:bookmarkStart w:id="6899" w:name="_Toc124151891"/>
      <w:bookmarkStart w:id="6900" w:name="_Toc124152411"/>
      <w:bookmarkStart w:id="6901" w:name="_Toc130396943"/>
      <w:bookmarkStart w:id="6902" w:name="_Toc130397463"/>
      <w:bookmarkStart w:id="6903" w:name="_Toc137558567"/>
      <w:bookmarkStart w:id="6904" w:name="_Toc138862392"/>
      <w:bookmarkStart w:id="6905" w:name="_Toc145532449"/>
      <w:bookmarkStart w:id="6906" w:name="_Toc163218862"/>
      <w:bookmarkStart w:id="6907" w:name="_Toc176702193"/>
      <w:r w:rsidRPr="00BE5108">
        <w:rPr>
          <w:rFonts w:eastAsiaTheme="minorEastAsia"/>
        </w:rPr>
        <w:t>8.1.2.3.2</w:t>
      </w:r>
      <w:r w:rsidRPr="00BE5108">
        <w:rPr>
          <w:rFonts w:eastAsiaTheme="minorEastAsia"/>
        </w:rPr>
        <w:tab/>
        <w:t>Minimum requirement</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908" w:name="_Toc73963056"/>
      <w:bookmarkStart w:id="6909" w:name="_Toc75260233"/>
      <w:bookmarkStart w:id="6910" w:name="_Toc75275775"/>
      <w:bookmarkStart w:id="6911" w:name="_Toc75276286"/>
      <w:bookmarkStart w:id="6912" w:name="_Toc76541785"/>
      <w:bookmarkStart w:id="6913" w:name="_Toc82437554"/>
      <w:bookmarkStart w:id="6914" w:name="_Toc89944920"/>
      <w:bookmarkStart w:id="6915" w:name="_Toc98753938"/>
      <w:bookmarkStart w:id="6916" w:name="_Toc106180924"/>
      <w:bookmarkStart w:id="6917" w:name="_Toc114150969"/>
      <w:bookmarkStart w:id="6918" w:name="_Toc124151372"/>
      <w:bookmarkStart w:id="6919" w:name="_Toc124151892"/>
      <w:bookmarkStart w:id="6920" w:name="_Toc124152412"/>
      <w:bookmarkStart w:id="6921" w:name="_Toc130396944"/>
      <w:bookmarkStart w:id="6922" w:name="_Toc130397464"/>
      <w:bookmarkStart w:id="6923" w:name="_Toc137558568"/>
      <w:bookmarkStart w:id="6924" w:name="_Toc138862393"/>
      <w:bookmarkStart w:id="6925" w:name="_Toc145532450"/>
      <w:bookmarkStart w:id="6926" w:name="_Toc163218863"/>
      <w:bookmarkStart w:id="6927" w:name="_Toc176702194"/>
      <w:r w:rsidRPr="00BE5108">
        <w:rPr>
          <w:rFonts w:eastAsiaTheme="minorEastAsia"/>
        </w:rPr>
        <w:t>8.1.2.3.3</w:t>
      </w:r>
      <w:r w:rsidRPr="00BE5108">
        <w:rPr>
          <w:rFonts w:eastAsiaTheme="minorEastAsia"/>
        </w:rPr>
        <w:tab/>
        <w:t>Test purpose</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928" w:name="_Toc73963057"/>
      <w:bookmarkStart w:id="6929" w:name="_Toc75260234"/>
      <w:bookmarkStart w:id="6930" w:name="_Toc75275776"/>
      <w:bookmarkStart w:id="6931" w:name="_Toc75276287"/>
      <w:bookmarkStart w:id="6932" w:name="_Toc76541786"/>
      <w:bookmarkStart w:id="6933" w:name="_Toc82437555"/>
      <w:bookmarkStart w:id="6934" w:name="_Toc89944921"/>
      <w:bookmarkStart w:id="6935" w:name="_Toc98753939"/>
      <w:bookmarkStart w:id="6936" w:name="_Toc106180925"/>
      <w:bookmarkStart w:id="6937" w:name="_Toc114150970"/>
      <w:bookmarkStart w:id="6938" w:name="_Toc124151373"/>
      <w:bookmarkStart w:id="6939" w:name="_Toc124151893"/>
      <w:bookmarkStart w:id="6940" w:name="_Toc124152413"/>
      <w:bookmarkStart w:id="6941" w:name="_Toc130396945"/>
      <w:bookmarkStart w:id="6942" w:name="_Toc130397465"/>
      <w:bookmarkStart w:id="6943" w:name="_Toc137558569"/>
      <w:bookmarkStart w:id="6944" w:name="_Toc138862394"/>
      <w:bookmarkStart w:id="6945" w:name="_Toc145532451"/>
      <w:bookmarkStart w:id="6946" w:name="_Toc163218864"/>
      <w:bookmarkStart w:id="6947" w:name="_Toc176702195"/>
      <w:r w:rsidRPr="00BE5108">
        <w:rPr>
          <w:rFonts w:eastAsiaTheme="minorEastAsia"/>
        </w:rPr>
        <w:t>8.1.2.3.4</w:t>
      </w:r>
      <w:r w:rsidRPr="00BE5108">
        <w:rPr>
          <w:rFonts w:eastAsiaTheme="minorEastAsia"/>
        </w:rPr>
        <w:tab/>
        <w:t>Method of test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948" w:name="_Toc73963058"/>
      <w:bookmarkStart w:id="6949" w:name="_Toc75260235"/>
      <w:bookmarkStart w:id="6950" w:name="_Toc75275777"/>
      <w:bookmarkStart w:id="6951" w:name="_Toc75276288"/>
      <w:bookmarkStart w:id="6952" w:name="_Toc76541787"/>
      <w:bookmarkStart w:id="6953" w:name="_Toc82437556"/>
      <w:bookmarkStart w:id="6954" w:name="_Toc89944922"/>
      <w:bookmarkStart w:id="6955" w:name="_Toc98753940"/>
      <w:bookmarkStart w:id="6956" w:name="_Toc106180926"/>
      <w:bookmarkStart w:id="6957" w:name="_Toc114150971"/>
      <w:bookmarkStart w:id="6958" w:name="_Toc124151374"/>
      <w:bookmarkStart w:id="6959" w:name="_Toc124151894"/>
      <w:bookmarkStart w:id="6960" w:name="_Toc124152414"/>
      <w:bookmarkStart w:id="6961" w:name="_Toc130396946"/>
      <w:bookmarkStart w:id="6962" w:name="_Toc130397466"/>
      <w:bookmarkStart w:id="6963" w:name="_Toc137558570"/>
      <w:bookmarkStart w:id="6964" w:name="_Toc138862395"/>
      <w:bookmarkStart w:id="6965" w:name="_Toc145532452"/>
      <w:bookmarkStart w:id="6966" w:name="_Toc163218865"/>
      <w:bookmarkStart w:id="6967" w:name="_Toc176702196"/>
      <w:r w:rsidRPr="00BE5108">
        <w:rPr>
          <w:rFonts w:eastAsiaTheme="minorEastAsia"/>
        </w:rPr>
        <w:t>8.1.2.3.5</w:t>
      </w:r>
      <w:r w:rsidRPr="00BE5108">
        <w:rPr>
          <w:rFonts w:eastAsiaTheme="minorEastAsia"/>
        </w:rPr>
        <w:tab/>
        <w:t>Test requirement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968" w:name="_Toc73963059"/>
      <w:bookmarkStart w:id="6969" w:name="_Toc75260236"/>
      <w:bookmarkStart w:id="6970" w:name="_Toc75275778"/>
      <w:bookmarkStart w:id="6971" w:name="_Toc75276289"/>
      <w:bookmarkStart w:id="6972" w:name="_Toc76541788"/>
      <w:bookmarkStart w:id="6973" w:name="_Toc82437557"/>
      <w:bookmarkStart w:id="6974" w:name="_Toc89944923"/>
      <w:bookmarkStart w:id="6975" w:name="_Toc98753941"/>
      <w:bookmarkStart w:id="6976" w:name="_Toc106180927"/>
      <w:bookmarkStart w:id="6977" w:name="_Toc114150972"/>
      <w:bookmarkStart w:id="6978" w:name="_Toc124151375"/>
      <w:bookmarkStart w:id="6979" w:name="_Toc124151895"/>
      <w:bookmarkStart w:id="6980" w:name="_Toc124152415"/>
      <w:bookmarkStart w:id="6981" w:name="_Toc130396947"/>
      <w:bookmarkStart w:id="6982" w:name="_Toc130397467"/>
      <w:bookmarkStart w:id="6983" w:name="_Toc137558571"/>
      <w:bookmarkStart w:id="6984" w:name="_Toc138862396"/>
      <w:bookmarkStart w:id="6985" w:name="_Toc145532453"/>
      <w:bookmarkStart w:id="6986" w:name="_Toc163218866"/>
      <w:bookmarkStart w:id="6987" w:name="_Toc176702197"/>
      <w:r w:rsidRPr="00BE5108">
        <w:rPr>
          <w:rFonts w:eastAsiaTheme="minorEastAsia"/>
        </w:rPr>
        <w:t>8.1.3</w:t>
      </w:r>
      <w:r w:rsidRPr="00BE5108">
        <w:rPr>
          <w:rFonts w:eastAsiaTheme="minorEastAsia"/>
        </w:rPr>
        <w:tab/>
        <w:t>Performance requirements for PUCCH</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DCA650A" w14:textId="77777777" w:rsidR="00345ACA" w:rsidRPr="00BE5108" w:rsidRDefault="00345ACA" w:rsidP="00345ACA">
      <w:pPr>
        <w:pStyle w:val="Heading4"/>
        <w:rPr>
          <w:rFonts w:eastAsia="MS Mincho"/>
        </w:rPr>
      </w:pPr>
      <w:bookmarkStart w:id="6988" w:name="_Toc73963060"/>
      <w:bookmarkStart w:id="6989" w:name="_Toc75260237"/>
      <w:bookmarkStart w:id="6990" w:name="_Toc75275779"/>
      <w:bookmarkStart w:id="6991" w:name="_Toc75276290"/>
      <w:bookmarkStart w:id="6992" w:name="_Toc76541789"/>
      <w:bookmarkStart w:id="6993" w:name="_Toc82437558"/>
      <w:bookmarkStart w:id="6994" w:name="_Toc89944924"/>
      <w:bookmarkStart w:id="6995" w:name="_Toc98753942"/>
      <w:bookmarkStart w:id="6996" w:name="_Toc106180928"/>
      <w:bookmarkStart w:id="6997" w:name="_Toc114150973"/>
      <w:bookmarkStart w:id="6998" w:name="_Toc124151376"/>
      <w:bookmarkStart w:id="6999" w:name="_Toc124151896"/>
      <w:bookmarkStart w:id="7000" w:name="_Toc124152416"/>
      <w:bookmarkStart w:id="7001" w:name="_Toc130396948"/>
      <w:bookmarkStart w:id="7002" w:name="_Toc130397468"/>
      <w:bookmarkStart w:id="7003" w:name="_Toc137558572"/>
      <w:bookmarkStart w:id="7004" w:name="_Toc138862397"/>
      <w:bookmarkStart w:id="7005" w:name="_Toc145532454"/>
      <w:bookmarkStart w:id="7006" w:name="_Toc163218867"/>
      <w:bookmarkStart w:id="7007" w:name="_Toc176702198"/>
      <w:r w:rsidRPr="00BE5108">
        <w:rPr>
          <w:rFonts w:eastAsia="MS Mincho"/>
        </w:rPr>
        <w:t>8.1.3.1</w:t>
      </w:r>
      <w:r w:rsidRPr="00BE5108">
        <w:rPr>
          <w:rFonts w:eastAsia="MS Mincho"/>
        </w:rPr>
        <w:tab/>
        <w:t>Performance requirements for PUCCH format 0</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8931890" w14:textId="77777777" w:rsidR="00345ACA" w:rsidRPr="00BE5108" w:rsidRDefault="00345ACA" w:rsidP="00345ACA">
      <w:pPr>
        <w:pStyle w:val="Heading5"/>
        <w:rPr>
          <w:rFonts w:eastAsiaTheme="minorEastAsia"/>
        </w:rPr>
      </w:pPr>
      <w:bookmarkStart w:id="7008" w:name="_Toc73963061"/>
      <w:bookmarkStart w:id="7009" w:name="_Toc75260238"/>
      <w:bookmarkStart w:id="7010" w:name="_Toc75275780"/>
      <w:bookmarkStart w:id="7011" w:name="_Toc75276291"/>
      <w:bookmarkStart w:id="7012" w:name="_Toc76541790"/>
      <w:bookmarkStart w:id="7013" w:name="_Toc82437559"/>
      <w:bookmarkStart w:id="7014" w:name="_Toc89944925"/>
      <w:bookmarkStart w:id="7015" w:name="_Toc98753943"/>
      <w:bookmarkStart w:id="7016" w:name="_Toc106180929"/>
      <w:bookmarkStart w:id="7017" w:name="_Toc114150974"/>
      <w:bookmarkStart w:id="7018" w:name="_Toc124151377"/>
      <w:bookmarkStart w:id="7019" w:name="_Toc124151897"/>
      <w:bookmarkStart w:id="7020" w:name="_Toc124152417"/>
      <w:bookmarkStart w:id="7021" w:name="_Toc130396949"/>
      <w:bookmarkStart w:id="7022" w:name="_Toc130397469"/>
      <w:bookmarkStart w:id="7023" w:name="_Toc137558573"/>
      <w:bookmarkStart w:id="7024" w:name="_Toc138862398"/>
      <w:bookmarkStart w:id="7025" w:name="_Toc145532455"/>
      <w:bookmarkStart w:id="7026" w:name="_Toc163218868"/>
      <w:bookmarkStart w:id="7027" w:name="_Toc176702199"/>
      <w:r w:rsidRPr="00BE5108">
        <w:rPr>
          <w:rFonts w:eastAsiaTheme="minorEastAsia"/>
        </w:rPr>
        <w:t>8.1.3.1.1</w:t>
      </w:r>
      <w:r w:rsidRPr="00BE5108">
        <w:rPr>
          <w:rFonts w:eastAsiaTheme="minorEastAsia"/>
        </w:rPr>
        <w:tab/>
        <w:t>Definition and applicability</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028" w:name="_Toc73963062"/>
      <w:bookmarkStart w:id="7029" w:name="_Toc75260239"/>
      <w:bookmarkStart w:id="7030" w:name="_Toc75275781"/>
      <w:bookmarkStart w:id="7031" w:name="_Toc75276292"/>
      <w:bookmarkStart w:id="7032" w:name="_Toc76541791"/>
      <w:bookmarkStart w:id="7033" w:name="_Toc82437560"/>
      <w:bookmarkStart w:id="7034" w:name="_Toc89944926"/>
      <w:bookmarkStart w:id="7035" w:name="_Toc98753944"/>
      <w:bookmarkStart w:id="7036" w:name="_Toc106180930"/>
      <w:bookmarkStart w:id="7037" w:name="_Toc114150975"/>
      <w:bookmarkStart w:id="7038" w:name="_Toc124151378"/>
      <w:bookmarkStart w:id="7039" w:name="_Toc124151898"/>
      <w:bookmarkStart w:id="7040" w:name="_Toc124152418"/>
      <w:bookmarkStart w:id="7041" w:name="_Toc130396950"/>
      <w:bookmarkStart w:id="7042" w:name="_Toc130397470"/>
      <w:bookmarkStart w:id="7043" w:name="_Toc137558574"/>
      <w:bookmarkStart w:id="7044" w:name="_Toc138862399"/>
      <w:bookmarkStart w:id="7045" w:name="_Toc145532456"/>
      <w:bookmarkStart w:id="7046" w:name="_Toc163218869"/>
      <w:bookmarkStart w:id="7047" w:name="_Toc176702200"/>
      <w:r w:rsidRPr="00BE5108">
        <w:rPr>
          <w:rFonts w:eastAsiaTheme="minorEastAsia"/>
        </w:rPr>
        <w:t>8.1.3.1.2</w:t>
      </w:r>
      <w:r w:rsidRPr="00BE5108">
        <w:rPr>
          <w:rFonts w:eastAsiaTheme="minorEastAsia"/>
        </w:rPr>
        <w:tab/>
        <w:t>Minimum requirement</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048" w:name="_Toc73963063"/>
      <w:bookmarkStart w:id="7049" w:name="_Toc75260240"/>
      <w:bookmarkStart w:id="7050" w:name="_Toc75275782"/>
      <w:bookmarkStart w:id="7051" w:name="_Toc75276293"/>
      <w:bookmarkStart w:id="7052" w:name="_Toc76541792"/>
      <w:bookmarkStart w:id="7053" w:name="_Toc82437561"/>
      <w:bookmarkStart w:id="7054" w:name="_Toc89944927"/>
      <w:bookmarkStart w:id="7055" w:name="_Toc98753945"/>
      <w:bookmarkStart w:id="7056" w:name="_Toc106180931"/>
      <w:bookmarkStart w:id="7057" w:name="_Toc114150976"/>
      <w:bookmarkStart w:id="7058" w:name="_Toc124151379"/>
      <w:bookmarkStart w:id="7059" w:name="_Toc124151899"/>
      <w:bookmarkStart w:id="7060" w:name="_Toc124152419"/>
      <w:bookmarkStart w:id="7061" w:name="_Toc130396951"/>
      <w:bookmarkStart w:id="7062" w:name="_Toc130397471"/>
      <w:bookmarkStart w:id="7063" w:name="_Toc137558575"/>
      <w:bookmarkStart w:id="7064" w:name="_Toc138862400"/>
      <w:bookmarkStart w:id="7065" w:name="_Toc145532457"/>
      <w:bookmarkStart w:id="7066" w:name="_Toc163218870"/>
      <w:bookmarkStart w:id="7067" w:name="_Toc176702201"/>
      <w:r w:rsidRPr="00BE5108">
        <w:rPr>
          <w:rFonts w:eastAsiaTheme="minorEastAsia"/>
        </w:rPr>
        <w:t>8.1.3.1.3</w:t>
      </w:r>
      <w:r w:rsidRPr="00BE5108">
        <w:rPr>
          <w:rFonts w:eastAsiaTheme="minorEastAsia"/>
        </w:rPr>
        <w:tab/>
        <w:t>Test purpose</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068" w:name="_Toc73963064"/>
      <w:bookmarkStart w:id="7069" w:name="_Toc75260241"/>
      <w:bookmarkStart w:id="7070" w:name="_Toc75275783"/>
      <w:bookmarkStart w:id="7071" w:name="_Toc75276294"/>
      <w:bookmarkStart w:id="7072" w:name="_Toc76541793"/>
      <w:bookmarkStart w:id="7073" w:name="_Toc82437562"/>
      <w:bookmarkStart w:id="7074" w:name="_Toc89944928"/>
      <w:bookmarkStart w:id="7075" w:name="_Toc98753946"/>
      <w:bookmarkStart w:id="7076" w:name="_Toc106180932"/>
      <w:bookmarkStart w:id="7077" w:name="_Toc114150977"/>
      <w:bookmarkStart w:id="7078" w:name="_Toc124151380"/>
      <w:bookmarkStart w:id="7079" w:name="_Toc124151900"/>
      <w:bookmarkStart w:id="7080" w:name="_Toc124152420"/>
      <w:bookmarkStart w:id="7081" w:name="_Toc130396952"/>
      <w:bookmarkStart w:id="7082" w:name="_Toc130397472"/>
      <w:bookmarkStart w:id="7083" w:name="_Toc137558576"/>
      <w:bookmarkStart w:id="7084" w:name="_Toc138862401"/>
      <w:bookmarkStart w:id="7085" w:name="_Toc145532458"/>
      <w:bookmarkStart w:id="7086" w:name="_Toc163218871"/>
      <w:bookmarkStart w:id="7087" w:name="_Toc176702202"/>
      <w:r w:rsidRPr="00BE5108">
        <w:rPr>
          <w:rFonts w:eastAsiaTheme="minorEastAsia"/>
        </w:rPr>
        <w:t>8.1.3.1.4</w:t>
      </w:r>
      <w:r w:rsidRPr="00BE5108">
        <w:rPr>
          <w:rFonts w:eastAsiaTheme="minorEastAsia"/>
        </w:rPr>
        <w:tab/>
        <w:t>Method of test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pt" o:ole="" fillcolor="window">
            <v:imagedata r:id="rId45" o:title=""/>
          </v:shape>
          <o:OLEObject Type="Embed" ProgID="Word.Picture.8" ShapeID="_x0000_i1043" DrawAspect="Content" ObjectID="_1788613621"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088" w:name="_Toc73963065"/>
      <w:bookmarkStart w:id="7089" w:name="_Toc75260242"/>
      <w:bookmarkStart w:id="7090" w:name="_Toc75275784"/>
      <w:bookmarkStart w:id="7091" w:name="_Toc75276295"/>
      <w:bookmarkStart w:id="7092" w:name="_Toc76541794"/>
      <w:bookmarkStart w:id="7093" w:name="_Toc82437563"/>
      <w:bookmarkStart w:id="7094" w:name="_Toc89944929"/>
      <w:bookmarkStart w:id="7095" w:name="_Toc98753947"/>
      <w:bookmarkStart w:id="7096" w:name="_Toc106180933"/>
      <w:bookmarkStart w:id="7097" w:name="_Toc114150978"/>
      <w:bookmarkStart w:id="7098" w:name="_Toc124151381"/>
      <w:bookmarkStart w:id="7099" w:name="_Toc124151901"/>
      <w:bookmarkStart w:id="7100" w:name="_Toc124152421"/>
      <w:bookmarkStart w:id="7101" w:name="_Toc130396953"/>
      <w:bookmarkStart w:id="7102" w:name="_Toc130397473"/>
      <w:bookmarkStart w:id="7103" w:name="_Toc137558577"/>
      <w:bookmarkStart w:id="7104" w:name="_Toc138862402"/>
      <w:bookmarkStart w:id="7105" w:name="_Toc145532459"/>
      <w:bookmarkStart w:id="7106" w:name="_Toc163218872"/>
      <w:bookmarkStart w:id="7107" w:name="_Toc176702203"/>
      <w:r w:rsidRPr="00BE5108">
        <w:rPr>
          <w:rFonts w:eastAsiaTheme="minorEastAsia"/>
        </w:rPr>
        <w:t>8.1.3.1.5</w:t>
      </w:r>
      <w:r w:rsidRPr="00BE5108">
        <w:rPr>
          <w:rFonts w:eastAsiaTheme="minorEastAsia"/>
        </w:rPr>
        <w:tab/>
        <w:t>Test requirement</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108" w:name="_Toc73963066"/>
      <w:bookmarkStart w:id="7109" w:name="_Toc75260243"/>
      <w:bookmarkStart w:id="7110" w:name="_Toc75275785"/>
      <w:bookmarkStart w:id="7111" w:name="_Toc75276296"/>
      <w:bookmarkStart w:id="7112" w:name="_Toc76541795"/>
      <w:bookmarkStart w:id="7113" w:name="_Toc82437564"/>
      <w:bookmarkStart w:id="7114" w:name="_Toc89944930"/>
      <w:bookmarkStart w:id="7115" w:name="_Toc98753948"/>
      <w:bookmarkStart w:id="7116" w:name="_Toc106180934"/>
      <w:bookmarkStart w:id="7117" w:name="_Toc114150979"/>
      <w:bookmarkStart w:id="7118" w:name="_Toc124151382"/>
      <w:bookmarkStart w:id="7119" w:name="_Toc124151902"/>
      <w:bookmarkStart w:id="7120" w:name="_Toc124152422"/>
      <w:bookmarkStart w:id="7121" w:name="_Toc130396954"/>
      <w:bookmarkStart w:id="7122" w:name="_Toc130397474"/>
      <w:bookmarkStart w:id="7123" w:name="_Toc137558578"/>
      <w:bookmarkStart w:id="7124" w:name="_Toc138862403"/>
      <w:bookmarkStart w:id="7125" w:name="_Toc145532460"/>
      <w:bookmarkStart w:id="7126" w:name="_Toc163218873"/>
      <w:bookmarkStart w:id="7127" w:name="_Toc176702204"/>
      <w:r w:rsidRPr="00BE5108">
        <w:rPr>
          <w:rFonts w:eastAsia="MS Mincho"/>
        </w:rPr>
        <w:t>8.1.3.2</w:t>
      </w:r>
      <w:r w:rsidRPr="00BE5108">
        <w:rPr>
          <w:rFonts w:eastAsia="MS Mincho"/>
        </w:rPr>
        <w:tab/>
        <w:t>Performance requirements for PUCCH format 1</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15CD7D55" w14:textId="77777777" w:rsidR="00345ACA" w:rsidRPr="00BE5108" w:rsidRDefault="00345ACA" w:rsidP="00345ACA">
      <w:pPr>
        <w:pStyle w:val="Heading5"/>
        <w:rPr>
          <w:rFonts w:eastAsiaTheme="minorEastAsia"/>
        </w:rPr>
      </w:pPr>
      <w:bookmarkStart w:id="7128" w:name="_Toc73963067"/>
      <w:bookmarkStart w:id="7129" w:name="_Toc75260244"/>
      <w:bookmarkStart w:id="7130" w:name="_Toc75275786"/>
      <w:bookmarkStart w:id="7131" w:name="_Toc75276297"/>
      <w:bookmarkStart w:id="7132" w:name="_Toc76541796"/>
      <w:bookmarkStart w:id="7133" w:name="_Toc82437565"/>
      <w:bookmarkStart w:id="7134" w:name="_Toc89944931"/>
      <w:bookmarkStart w:id="7135" w:name="_Toc98753949"/>
      <w:bookmarkStart w:id="7136" w:name="_Toc106180935"/>
      <w:bookmarkStart w:id="7137" w:name="_Toc114150980"/>
      <w:bookmarkStart w:id="7138" w:name="_Toc124151383"/>
      <w:bookmarkStart w:id="7139" w:name="_Toc124151903"/>
      <w:bookmarkStart w:id="7140" w:name="_Toc124152423"/>
      <w:bookmarkStart w:id="7141" w:name="_Toc130396955"/>
      <w:bookmarkStart w:id="7142" w:name="_Toc130397475"/>
      <w:bookmarkStart w:id="7143" w:name="_Toc137558579"/>
      <w:bookmarkStart w:id="7144" w:name="_Toc138862404"/>
      <w:bookmarkStart w:id="7145" w:name="_Toc145532461"/>
      <w:bookmarkStart w:id="7146" w:name="_Toc163218874"/>
      <w:bookmarkStart w:id="7147" w:name="_Toc176702205"/>
      <w:r w:rsidRPr="00BE5108">
        <w:rPr>
          <w:rFonts w:eastAsiaTheme="minorEastAsia"/>
        </w:rPr>
        <w:t>8.1.3.2.1</w:t>
      </w:r>
      <w:r w:rsidRPr="00BE5108">
        <w:rPr>
          <w:rFonts w:eastAsiaTheme="minorEastAsia"/>
        </w:rPr>
        <w:tab/>
        <w:t>NACK to ACK detection</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148" w:name="_Toc73963068"/>
      <w:bookmarkStart w:id="7149" w:name="_Toc75260245"/>
      <w:bookmarkStart w:id="7150" w:name="_Toc75275787"/>
      <w:bookmarkStart w:id="7151" w:name="_Toc75276298"/>
      <w:bookmarkStart w:id="7152" w:name="_Toc76541797"/>
      <w:bookmarkStart w:id="7153" w:name="_Toc82437566"/>
      <w:bookmarkStart w:id="7154" w:name="_Toc89944932"/>
      <w:bookmarkStart w:id="7155" w:name="_Toc98753950"/>
      <w:bookmarkStart w:id="7156" w:name="_Toc106180936"/>
      <w:bookmarkStart w:id="7157" w:name="_Toc114150981"/>
      <w:bookmarkStart w:id="7158" w:name="_Toc124151384"/>
      <w:bookmarkStart w:id="7159" w:name="_Toc124151904"/>
      <w:bookmarkStart w:id="7160" w:name="_Toc124152424"/>
      <w:bookmarkStart w:id="7161" w:name="_Toc130396956"/>
      <w:bookmarkStart w:id="7162" w:name="_Toc130397476"/>
      <w:bookmarkStart w:id="7163" w:name="_Toc137558580"/>
      <w:bookmarkStart w:id="7164" w:name="_Toc138862405"/>
      <w:bookmarkStart w:id="7165" w:name="_Toc145532462"/>
      <w:bookmarkStart w:id="7166" w:name="_Toc163218875"/>
      <w:bookmarkStart w:id="7167" w:name="_Toc176702206"/>
      <w:r w:rsidRPr="00BE5108">
        <w:rPr>
          <w:rFonts w:eastAsiaTheme="minorEastAsia"/>
        </w:rPr>
        <w:t>8.1.3.2.2</w:t>
      </w:r>
      <w:r w:rsidRPr="00BE5108">
        <w:rPr>
          <w:rFonts w:eastAsiaTheme="minorEastAsia"/>
        </w:rPr>
        <w:tab/>
        <w:t>ACK missed detection</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168" w:name="_Toc73963069"/>
      <w:bookmarkStart w:id="7169" w:name="_Toc75260246"/>
      <w:bookmarkStart w:id="7170" w:name="_Toc75275788"/>
      <w:bookmarkStart w:id="7171" w:name="_Toc75276299"/>
      <w:bookmarkStart w:id="7172" w:name="_Toc76541798"/>
      <w:bookmarkStart w:id="7173" w:name="_Toc82437567"/>
      <w:bookmarkStart w:id="7174" w:name="_Toc89944933"/>
      <w:bookmarkStart w:id="7175" w:name="_Toc98753951"/>
      <w:bookmarkStart w:id="7176" w:name="_Toc106180937"/>
      <w:bookmarkStart w:id="7177" w:name="_Toc114150982"/>
      <w:bookmarkStart w:id="7178" w:name="_Toc124151385"/>
      <w:bookmarkStart w:id="7179" w:name="_Toc124151905"/>
      <w:bookmarkStart w:id="7180" w:name="_Toc124152425"/>
      <w:bookmarkStart w:id="7181" w:name="_Toc130396957"/>
      <w:bookmarkStart w:id="7182" w:name="_Toc130397477"/>
      <w:bookmarkStart w:id="7183" w:name="_Toc137558581"/>
      <w:bookmarkStart w:id="7184" w:name="_Toc138862406"/>
      <w:bookmarkStart w:id="7185" w:name="_Toc145532463"/>
      <w:bookmarkStart w:id="7186" w:name="_Toc163218876"/>
      <w:bookmarkStart w:id="7187" w:name="_Toc176702207"/>
      <w:r w:rsidRPr="00BE5108">
        <w:rPr>
          <w:rFonts w:eastAsia="MS Mincho"/>
        </w:rPr>
        <w:lastRenderedPageBreak/>
        <w:t>8.1.3.3</w:t>
      </w:r>
      <w:r w:rsidRPr="00BE5108">
        <w:rPr>
          <w:rFonts w:eastAsia="MS Mincho"/>
        </w:rPr>
        <w:tab/>
        <w:t>Performance requirements for PUCCH format 2</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58982953" w14:textId="77777777" w:rsidR="00345ACA" w:rsidRPr="00BE5108" w:rsidRDefault="00345ACA" w:rsidP="00345ACA">
      <w:pPr>
        <w:pStyle w:val="Heading5"/>
        <w:rPr>
          <w:rFonts w:eastAsiaTheme="minorEastAsia"/>
        </w:rPr>
      </w:pPr>
      <w:bookmarkStart w:id="7188" w:name="_Toc73963070"/>
      <w:bookmarkStart w:id="7189" w:name="_Toc75260247"/>
      <w:bookmarkStart w:id="7190" w:name="_Toc75275789"/>
      <w:bookmarkStart w:id="7191" w:name="_Toc75276300"/>
      <w:bookmarkStart w:id="7192" w:name="_Toc76541799"/>
      <w:bookmarkStart w:id="7193" w:name="_Toc82437568"/>
      <w:bookmarkStart w:id="7194" w:name="_Toc89944934"/>
      <w:bookmarkStart w:id="7195" w:name="_Toc98753952"/>
      <w:bookmarkStart w:id="7196" w:name="_Toc106180938"/>
      <w:bookmarkStart w:id="7197" w:name="_Toc114150983"/>
      <w:bookmarkStart w:id="7198" w:name="_Toc124151386"/>
      <w:bookmarkStart w:id="7199" w:name="_Toc124151906"/>
      <w:bookmarkStart w:id="7200" w:name="_Toc124152426"/>
      <w:bookmarkStart w:id="7201" w:name="_Toc130396958"/>
      <w:bookmarkStart w:id="7202" w:name="_Toc130397478"/>
      <w:bookmarkStart w:id="7203" w:name="_Toc137558582"/>
      <w:bookmarkStart w:id="7204" w:name="_Toc138862407"/>
      <w:bookmarkStart w:id="7205" w:name="_Toc145532464"/>
      <w:bookmarkStart w:id="7206" w:name="_Toc163218877"/>
      <w:bookmarkStart w:id="7207" w:name="_Toc176702208"/>
      <w:r w:rsidRPr="00BE5108">
        <w:rPr>
          <w:rFonts w:eastAsiaTheme="minorEastAsia"/>
        </w:rPr>
        <w:t>8.1.3.3.1</w:t>
      </w:r>
      <w:r w:rsidRPr="00BE5108">
        <w:rPr>
          <w:rFonts w:eastAsiaTheme="minorEastAsia"/>
        </w:rPr>
        <w:tab/>
        <w:t>ACK missed detection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pt" o:ole="" fillcolor="window">
            <v:imagedata r:id="rId45" o:title=""/>
          </v:shape>
          <o:OLEObject Type="Embed" ProgID="Word.Picture.8" ShapeID="_x0000_i1044" DrawAspect="Content" ObjectID="_1788613622"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208" w:name="_Toc73963071"/>
      <w:bookmarkStart w:id="7209" w:name="_Toc75260248"/>
      <w:bookmarkStart w:id="7210" w:name="_Toc75275790"/>
      <w:bookmarkStart w:id="7211" w:name="_Toc75276301"/>
      <w:bookmarkStart w:id="7212" w:name="_Toc76541800"/>
      <w:bookmarkStart w:id="7213" w:name="_Toc82437569"/>
      <w:bookmarkStart w:id="7214" w:name="_Toc89944935"/>
      <w:bookmarkStart w:id="7215" w:name="_Toc98753953"/>
      <w:bookmarkStart w:id="7216" w:name="_Toc106180939"/>
      <w:bookmarkStart w:id="7217" w:name="_Toc114150984"/>
      <w:bookmarkStart w:id="7218" w:name="_Toc124151387"/>
      <w:bookmarkStart w:id="7219" w:name="_Toc124151907"/>
      <w:bookmarkStart w:id="7220" w:name="_Toc124152427"/>
      <w:bookmarkStart w:id="7221" w:name="_Toc130396959"/>
      <w:bookmarkStart w:id="7222" w:name="_Toc130397479"/>
      <w:bookmarkStart w:id="7223" w:name="_Toc137558583"/>
      <w:bookmarkStart w:id="7224" w:name="_Toc138862408"/>
      <w:bookmarkStart w:id="7225" w:name="_Toc145532465"/>
      <w:bookmarkStart w:id="7226" w:name="_Toc163218878"/>
      <w:bookmarkStart w:id="7227" w:name="_Toc176702209"/>
      <w:r w:rsidRPr="00BE5108">
        <w:rPr>
          <w:rFonts w:eastAsiaTheme="minorEastAsia"/>
        </w:rPr>
        <w:t>8.1.3.3.2</w:t>
      </w:r>
      <w:r w:rsidRPr="00BE5108">
        <w:rPr>
          <w:rFonts w:eastAsiaTheme="minorEastAsia"/>
        </w:rPr>
        <w:tab/>
        <w:t>UCI BLER performance requirements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5pt" o:ole="" fillcolor="window">
            <v:imagedata r:id="rId48" o:title=""/>
          </v:shape>
          <o:OLEObject Type="Embed" ProgID="Word.Picture.8" ShapeID="_x0000_i1045" DrawAspect="Content" ObjectID="_1788613623"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228" w:name="_Toc73963072"/>
      <w:bookmarkStart w:id="7229" w:name="_Toc75260249"/>
      <w:bookmarkStart w:id="7230" w:name="_Toc75275791"/>
      <w:bookmarkStart w:id="7231" w:name="_Toc75276302"/>
      <w:bookmarkStart w:id="7232" w:name="_Toc76541801"/>
      <w:bookmarkStart w:id="7233" w:name="_Toc82437570"/>
      <w:bookmarkStart w:id="7234" w:name="_Toc89944936"/>
      <w:bookmarkStart w:id="7235" w:name="_Toc98753954"/>
      <w:bookmarkStart w:id="7236" w:name="_Toc106180940"/>
      <w:bookmarkStart w:id="7237" w:name="_Toc114150985"/>
      <w:bookmarkStart w:id="7238" w:name="_Toc124151388"/>
      <w:bookmarkStart w:id="7239" w:name="_Toc124151908"/>
      <w:bookmarkStart w:id="7240" w:name="_Toc124152428"/>
      <w:bookmarkStart w:id="7241" w:name="_Toc130396960"/>
      <w:bookmarkStart w:id="7242" w:name="_Toc130397480"/>
      <w:bookmarkStart w:id="7243" w:name="_Toc137558584"/>
      <w:bookmarkStart w:id="7244" w:name="_Toc138862409"/>
      <w:bookmarkStart w:id="7245" w:name="_Toc145532466"/>
      <w:bookmarkStart w:id="7246" w:name="_Toc163218879"/>
      <w:bookmarkStart w:id="7247" w:name="_Toc176702210"/>
      <w:r w:rsidRPr="00BE5108">
        <w:rPr>
          <w:rFonts w:eastAsia="MS Mincho"/>
        </w:rPr>
        <w:t>8.1.3.4</w:t>
      </w:r>
      <w:r w:rsidRPr="00BE5108">
        <w:rPr>
          <w:rFonts w:eastAsia="MS Mincho"/>
        </w:rPr>
        <w:tab/>
        <w:t>Performance requirements for PUCCH format 3</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22191F3F" w14:textId="77777777" w:rsidR="00345ACA" w:rsidRPr="00BE5108" w:rsidRDefault="00345ACA" w:rsidP="00345ACA">
      <w:pPr>
        <w:pStyle w:val="Heading5"/>
        <w:rPr>
          <w:rFonts w:eastAsiaTheme="minorEastAsia"/>
        </w:rPr>
      </w:pPr>
      <w:bookmarkStart w:id="7248" w:name="_Toc73963073"/>
      <w:bookmarkStart w:id="7249" w:name="_Toc75260250"/>
      <w:bookmarkStart w:id="7250" w:name="_Toc75275792"/>
      <w:bookmarkStart w:id="7251" w:name="_Toc75276303"/>
      <w:bookmarkStart w:id="7252" w:name="_Toc76541802"/>
      <w:bookmarkStart w:id="7253" w:name="_Toc82437571"/>
      <w:bookmarkStart w:id="7254" w:name="_Toc89944937"/>
      <w:bookmarkStart w:id="7255" w:name="_Toc98753955"/>
      <w:bookmarkStart w:id="7256" w:name="_Toc106180941"/>
      <w:bookmarkStart w:id="7257" w:name="_Toc114150986"/>
      <w:bookmarkStart w:id="7258" w:name="_Toc124151389"/>
      <w:bookmarkStart w:id="7259" w:name="_Toc124151909"/>
      <w:bookmarkStart w:id="7260" w:name="_Toc124152429"/>
      <w:bookmarkStart w:id="7261" w:name="_Toc130396961"/>
      <w:bookmarkStart w:id="7262" w:name="_Toc130397481"/>
      <w:bookmarkStart w:id="7263" w:name="_Toc137558585"/>
      <w:bookmarkStart w:id="7264" w:name="_Toc138862410"/>
      <w:bookmarkStart w:id="7265" w:name="_Toc145532467"/>
      <w:bookmarkStart w:id="7266" w:name="_Toc163218880"/>
      <w:bookmarkStart w:id="7267" w:name="_Toc176702211"/>
      <w:r w:rsidRPr="00BE5108">
        <w:rPr>
          <w:rFonts w:eastAsiaTheme="minorEastAsia"/>
        </w:rPr>
        <w:t>8.1.3.4.1</w:t>
      </w:r>
      <w:r w:rsidRPr="00BE5108">
        <w:rPr>
          <w:rFonts w:eastAsiaTheme="minorEastAsia"/>
        </w:rPr>
        <w:tab/>
        <w:t>Definition and applicability</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268" w:name="_Toc73963074"/>
      <w:bookmarkStart w:id="7269" w:name="_Toc75260251"/>
      <w:bookmarkStart w:id="7270" w:name="_Toc75275793"/>
      <w:bookmarkStart w:id="7271" w:name="_Toc75276304"/>
      <w:bookmarkStart w:id="7272" w:name="_Toc76541803"/>
      <w:bookmarkStart w:id="7273" w:name="_Toc82437572"/>
      <w:bookmarkStart w:id="7274" w:name="_Toc89944938"/>
      <w:bookmarkStart w:id="7275" w:name="_Toc98753956"/>
      <w:bookmarkStart w:id="7276" w:name="_Toc106180942"/>
      <w:bookmarkStart w:id="7277" w:name="_Toc114150987"/>
      <w:bookmarkStart w:id="7278" w:name="_Toc124151390"/>
      <w:bookmarkStart w:id="7279" w:name="_Toc124151910"/>
      <w:bookmarkStart w:id="7280" w:name="_Toc124152430"/>
      <w:bookmarkStart w:id="7281" w:name="_Toc130396962"/>
      <w:bookmarkStart w:id="7282" w:name="_Toc130397482"/>
      <w:bookmarkStart w:id="7283" w:name="_Toc137558586"/>
      <w:bookmarkStart w:id="7284" w:name="_Toc138862411"/>
      <w:bookmarkStart w:id="7285" w:name="_Toc145532468"/>
      <w:bookmarkStart w:id="7286" w:name="_Toc163218881"/>
      <w:bookmarkStart w:id="7287" w:name="_Toc176702212"/>
      <w:r w:rsidRPr="00BE5108">
        <w:rPr>
          <w:rFonts w:eastAsiaTheme="minorEastAsia"/>
        </w:rPr>
        <w:t>8.1.3.4.2</w:t>
      </w:r>
      <w:r w:rsidRPr="00BE5108">
        <w:rPr>
          <w:rFonts w:eastAsiaTheme="minorEastAsia"/>
        </w:rPr>
        <w:tab/>
        <w:t>Minimum requirement</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288" w:name="_Toc73963075"/>
      <w:bookmarkStart w:id="7289" w:name="_Toc75260252"/>
      <w:bookmarkStart w:id="7290" w:name="_Toc75275794"/>
      <w:bookmarkStart w:id="7291" w:name="_Toc75276305"/>
      <w:bookmarkStart w:id="7292" w:name="_Toc76541804"/>
      <w:bookmarkStart w:id="7293" w:name="_Toc82437573"/>
      <w:bookmarkStart w:id="7294" w:name="_Toc89944939"/>
      <w:bookmarkStart w:id="7295" w:name="_Toc98753957"/>
      <w:bookmarkStart w:id="7296" w:name="_Toc106180943"/>
      <w:bookmarkStart w:id="7297" w:name="_Toc114150988"/>
      <w:bookmarkStart w:id="7298" w:name="_Toc124151391"/>
      <w:bookmarkStart w:id="7299" w:name="_Toc124151911"/>
      <w:bookmarkStart w:id="7300" w:name="_Toc124152431"/>
      <w:bookmarkStart w:id="7301" w:name="_Toc130396963"/>
      <w:bookmarkStart w:id="7302" w:name="_Toc130397483"/>
      <w:bookmarkStart w:id="7303" w:name="_Toc137558587"/>
      <w:bookmarkStart w:id="7304" w:name="_Toc138862412"/>
      <w:bookmarkStart w:id="7305" w:name="_Toc145532469"/>
      <w:bookmarkStart w:id="7306" w:name="_Toc163218882"/>
      <w:bookmarkStart w:id="7307" w:name="_Toc176702213"/>
      <w:r w:rsidRPr="00BE5108">
        <w:rPr>
          <w:rFonts w:eastAsiaTheme="minorEastAsia"/>
        </w:rPr>
        <w:t>8.1.3.4.3</w:t>
      </w:r>
      <w:r w:rsidRPr="00BE5108">
        <w:rPr>
          <w:rFonts w:eastAsiaTheme="minorEastAsia"/>
        </w:rPr>
        <w:tab/>
        <w:t>Test purpose</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308" w:name="_Toc73963076"/>
      <w:bookmarkStart w:id="7309" w:name="_Toc75260253"/>
      <w:bookmarkStart w:id="7310" w:name="_Toc75275795"/>
      <w:bookmarkStart w:id="7311" w:name="_Toc75276306"/>
      <w:bookmarkStart w:id="7312" w:name="_Toc76541805"/>
      <w:bookmarkStart w:id="7313" w:name="_Toc82437574"/>
      <w:bookmarkStart w:id="7314" w:name="_Toc89944940"/>
      <w:bookmarkStart w:id="7315" w:name="_Toc98753958"/>
      <w:bookmarkStart w:id="7316" w:name="_Toc106180944"/>
      <w:bookmarkStart w:id="7317" w:name="_Toc114150989"/>
      <w:bookmarkStart w:id="7318" w:name="_Toc124151392"/>
      <w:bookmarkStart w:id="7319" w:name="_Toc124151912"/>
      <w:bookmarkStart w:id="7320" w:name="_Toc124152432"/>
      <w:bookmarkStart w:id="7321" w:name="_Toc130396964"/>
      <w:bookmarkStart w:id="7322" w:name="_Toc130397484"/>
      <w:bookmarkStart w:id="7323" w:name="_Toc137558588"/>
      <w:bookmarkStart w:id="7324" w:name="_Toc138862413"/>
      <w:bookmarkStart w:id="7325" w:name="_Toc145532470"/>
      <w:bookmarkStart w:id="7326" w:name="_Toc163218883"/>
      <w:bookmarkStart w:id="7327" w:name="_Toc176702214"/>
      <w:r w:rsidRPr="00BE5108">
        <w:rPr>
          <w:rFonts w:eastAsiaTheme="minorEastAsia"/>
        </w:rPr>
        <w:lastRenderedPageBreak/>
        <w:t>8.1.3.4.4</w:t>
      </w:r>
      <w:r w:rsidRPr="00BE5108">
        <w:rPr>
          <w:rFonts w:eastAsiaTheme="minorEastAsia"/>
        </w:rPr>
        <w:tab/>
        <w:t>Method of test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5pt" o:ole="" fillcolor="window">
            <v:imagedata r:id="rId48" o:title=""/>
          </v:shape>
          <o:OLEObject Type="Embed" ProgID="Word.Picture.8" ShapeID="_x0000_i1046" DrawAspect="Content" ObjectID="_1788613624"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328" w:name="_Toc73963077"/>
      <w:bookmarkStart w:id="7329" w:name="_Toc75260254"/>
      <w:bookmarkStart w:id="7330" w:name="_Toc75275796"/>
      <w:bookmarkStart w:id="7331" w:name="_Toc75276307"/>
      <w:bookmarkStart w:id="7332" w:name="_Toc76541806"/>
      <w:bookmarkStart w:id="7333" w:name="_Toc82437575"/>
      <w:bookmarkStart w:id="7334" w:name="_Toc89944941"/>
      <w:bookmarkStart w:id="7335" w:name="_Toc98753959"/>
      <w:bookmarkStart w:id="7336" w:name="_Toc106180945"/>
      <w:bookmarkStart w:id="7337" w:name="_Toc114150990"/>
      <w:bookmarkStart w:id="7338" w:name="_Toc124151393"/>
      <w:bookmarkStart w:id="7339" w:name="_Toc124151913"/>
      <w:bookmarkStart w:id="7340" w:name="_Toc124152433"/>
      <w:bookmarkStart w:id="7341" w:name="_Toc130396965"/>
      <w:bookmarkStart w:id="7342" w:name="_Toc130397485"/>
      <w:bookmarkStart w:id="7343" w:name="_Toc137558589"/>
      <w:bookmarkStart w:id="7344" w:name="_Toc138862414"/>
      <w:bookmarkStart w:id="7345" w:name="_Toc145532471"/>
      <w:bookmarkStart w:id="7346" w:name="_Toc163218884"/>
      <w:bookmarkStart w:id="7347" w:name="_Toc176702215"/>
      <w:r w:rsidRPr="00BE5108">
        <w:rPr>
          <w:rFonts w:eastAsiaTheme="minorEastAsia"/>
        </w:rPr>
        <w:lastRenderedPageBreak/>
        <w:t>8.1.3.4.5</w:t>
      </w:r>
      <w:r w:rsidRPr="00BE5108">
        <w:rPr>
          <w:rFonts w:eastAsiaTheme="minorEastAsia"/>
        </w:rPr>
        <w:tab/>
        <w:t>Test requirement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348" w:name="_Toc73963078"/>
      <w:bookmarkStart w:id="7349" w:name="_Toc75260255"/>
      <w:bookmarkStart w:id="7350" w:name="_Toc75275797"/>
      <w:bookmarkStart w:id="7351" w:name="_Toc75276308"/>
      <w:bookmarkStart w:id="7352" w:name="_Toc76541807"/>
      <w:bookmarkStart w:id="7353" w:name="_Toc82437576"/>
      <w:bookmarkStart w:id="7354" w:name="_Toc89944942"/>
      <w:bookmarkStart w:id="7355" w:name="_Toc98753960"/>
      <w:bookmarkStart w:id="7356" w:name="_Toc106180946"/>
      <w:bookmarkStart w:id="7357" w:name="_Toc114150991"/>
      <w:bookmarkStart w:id="7358" w:name="_Toc124151394"/>
      <w:bookmarkStart w:id="7359" w:name="_Toc124151914"/>
      <w:bookmarkStart w:id="7360" w:name="_Toc124152434"/>
      <w:bookmarkStart w:id="7361" w:name="_Toc130396966"/>
      <w:bookmarkStart w:id="7362" w:name="_Toc130397486"/>
      <w:bookmarkStart w:id="7363" w:name="_Toc137558590"/>
      <w:bookmarkStart w:id="7364" w:name="_Toc138862415"/>
      <w:bookmarkStart w:id="7365" w:name="_Toc145532472"/>
      <w:bookmarkStart w:id="7366" w:name="_Toc163218885"/>
      <w:bookmarkStart w:id="7367" w:name="_Toc176702216"/>
      <w:r w:rsidRPr="00BE5108">
        <w:rPr>
          <w:rFonts w:eastAsia="MS Mincho"/>
        </w:rPr>
        <w:t>8.1.3.5</w:t>
      </w:r>
      <w:r w:rsidRPr="00BE5108">
        <w:rPr>
          <w:rFonts w:eastAsia="MS Mincho"/>
        </w:rPr>
        <w:tab/>
        <w:t>Performance requirements for PUCCH format 4</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063A5A1B" w14:textId="77777777" w:rsidR="00345ACA" w:rsidRPr="00BE5108" w:rsidRDefault="00345ACA" w:rsidP="00345ACA">
      <w:pPr>
        <w:pStyle w:val="Heading5"/>
        <w:rPr>
          <w:rFonts w:eastAsiaTheme="minorEastAsia"/>
        </w:rPr>
      </w:pPr>
      <w:bookmarkStart w:id="7368" w:name="_Toc73963079"/>
      <w:bookmarkStart w:id="7369" w:name="_Toc75260256"/>
      <w:bookmarkStart w:id="7370" w:name="_Toc75275798"/>
      <w:bookmarkStart w:id="7371" w:name="_Toc75276309"/>
      <w:bookmarkStart w:id="7372" w:name="_Toc76541808"/>
      <w:bookmarkStart w:id="7373" w:name="_Toc82437577"/>
      <w:bookmarkStart w:id="7374" w:name="_Toc89944943"/>
      <w:bookmarkStart w:id="7375" w:name="_Toc98753961"/>
      <w:bookmarkStart w:id="7376" w:name="_Toc106180947"/>
      <w:bookmarkStart w:id="7377" w:name="_Toc114150992"/>
      <w:bookmarkStart w:id="7378" w:name="_Toc124151395"/>
      <w:bookmarkStart w:id="7379" w:name="_Toc124151915"/>
      <w:bookmarkStart w:id="7380" w:name="_Toc124152435"/>
      <w:bookmarkStart w:id="7381" w:name="_Toc130396967"/>
      <w:bookmarkStart w:id="7382" w:name="_Toc130397487"/>
      <w:bookmarkStart w:id="7383" w:name="_Toc137558591"/>
      <w:bookmarkStart w:id="7384" w:name="_Toc138862416"/>
      <w:bookmarkStart w:id="7385" w:name="_Toc145532473"/>
      <w:bookmarkStart w:id="7386" w:name="_Toc163218886"/>
      <w:bookmarkStart w:id="7387" w:name="_Toc176702217"/>
      <w:r w:rsidRPr="00BE5108">
        <w:rPr>
          <w:rFonts w:eastAsiaTheme="minorEastAsia"/>
        </w:rPr>
        <w:t>8.1.3.5.1</w:t>
      </w:r>
      <w:r w:rsidRPr="00BE5108">
        <w:rPr>
          <w:rFonts w:eastAsiaTheme="minorEastAsia"/>
        </w:rPr>
        <w:tab/>
        <w:t>Definition and applicability</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388" w:name="_Toc73963080"/>
      <w:bookmarkStart w:id="7389" w:name="_Toc75260257"/>
      <w:bookmarkStart w:id="7390" w:name="_Toc75275799"/>
      <w:bookmarkStart w:id="7391" w:name="_Toc75276310"/>
      <w:bookmarkStart w:id="7392" w:name="_Toc76541809"/>
      <w:bookmarkStart w:id="7393" w:name="_Toc82437578"/>
      <w:bookmarkStart w:id="7394" w:name="_Toc89944944"/>
      <w:bookmarkStart w:id="7395" w:name="_Toc98753962"/>
      <w:bookmarkStart w:id="7396" w:name="_Toc106180948"/>
      <w:bookmarkStart w:id="7397" w:name="_Toc114150993"/>
      <w:bookmarkStart w:id="7398" w:name="_Toc124151396"/>
      <w:bookmarkStart w:id="7399" w:name="_Toc124151916"/>
      <w:bookmarkStart w:id="7400" w:name="_Toc124152436"/>
      <w:bookmarkStart w:id="7401" w:name="_Toc130396968"/>
      <w:bookmarkStart w:id="7402" w:name="_Toc130397488"/>
      <w:bookmarkStart w:id="7403" w:name="_Toc137558592"/>
      <w:bookmarkStart w:id="7404" w:name="_Toc138862417"/>
      <w:bookmarkStart w:id="7405" w:name="_Toc145532474"/>
      <w:bookmarkStart w:id="7406" w:name="_Toc163218887"/>
      <w:bookmarkStart w:id="7407" w:name="_Toc176702218"/>
      <w:r w:rsidRPr="00BE5108">
        <w:rPr>
          <w:rFonts w:eastAsiaTheme="minorEastAsia"/>
        </w:rPr>
        <w:t>8.1.3.5.2</w:t>
      </w:r>
      <w:r w:rsidRPr="00BE5108">
        <w:rPr>
          <w:rFonts w:eastAsiaTheme="minorEastAsia"/>
        </w:rPr>
        <w:tab/>
        <w:t>Minimum requirement</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408" w:name="_Toc73963081"/>
      <w:bookmarkStart w:id="7409" w:name="_Toc75260258"/>
      <w:bookmarkStart w:id="7410" w:name="_Toc75275800"/>
      <w:bookmarkStart w:id="7411" w:name="_Toc75276311"/>
      <w:bookmarkStart w:id="7412" w:name="_Toc76541810"/>
      <w:bookmarkStart w:id="7413" w:name="_Toc82437579"/>
      <w:bookmarkStart w:id="7414" w:name="_Toc89944945"/>
      <w:bookmarkStart w:id="7415" w:name="_Toc98753963"/>
      <w:bookmarkStart w:id="7416" w:name="_Toc106180949"/>
      <w:bookmarkStart w:id="7417" w:name="_Toc114150994"/>
      <w:bookmarkStart w:id="7418" w:name="_Toc124151397"/>
      <w:bookmarkStart w:id="7419" w:name="_Toc124151917"/>
      <w:bookmarkStart w:id="7420" w:name="_Toc124152437"/>
      <w:bookmarkStart w:id="7421" w:name="_Toc130396969"/>
      <w:bookmarkStart w:id="7422" w:name="_Toc130397489"/>
      <w:bookmarkStart w:id="7423" w:name="_Toc137558593"/>
      <w:bookmarkStart w:id="7424" w:name="_Toc138862418"/>
      <w:bookmarkStart w:id="7425" w:name="_Toc145532475"/>
      <w:bookmarkStart w:id="7426" w:name="_Toc163218888"/>
      <w:bookmarkStart w:id="7427" w:name="_Toc176702219"/>
      <w:r w:rsidRPr="00BE5108">
        <w:rPr>
          <w:rFonts w:eastAsiaTheme="minorEastAsia"/>
        </w:rPr>
        <w:t>8.1.3.5.3</w:t>
      </w:r>
      <w:r w:rsidRPr="00BE5108">
        <w:rPr>
          <w:rFonts w:eastAsiaTheme="minorEastAsia"/>
        </w:rPr>
        <w:tab/>
        <w:t>Test purpose</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428" w:name="_Toc73963082"/>
      <w:bookmarkStart w:id="7429" w:name="_Toc75260259"/>
      <w:bookmarkStart w:id="7430" w:name="_Toc75275801"/>
      <w:bookmarkStart w:id="7431" w:name="_Toc75276312"/>
      <w:bookmarkStart w:id="7432" w:name="_Toc76541811"/>
      <w:bookmarkStart w:id="7433" w:name="_Toc82437580"/>
      <w:bookmarkStart w:id="7434" w:name="_Toc89944946"/>
      <w:bookmarkStart w:id="7435" w:name="_Toc98753964"/>
      <w:bookmarkStart w:id="7436" w:name="_Toc106180950"/>
      <w:bookmarkStart w:id="7437" w:name="_Toc114150995"/>
      <w:bookmarkStart w:id="7438" w:name="_Toc124151398"/>
      <w:bookmarkStart w:id="7439" w:name="_Toc124151918"/>
      <w:bookmarkStart w:id="7440" w:name="_Toc124152438"/>
      <w:bookmarkStart w:id="7441" w:name="_Toc130396970"/>
      <w:bookmarkStart w:id="7442" w:name="_Toc130397490"/>
      <w:bookmarkStart w:id="7443" w:name="_Toc137558594"/>
      <w:bookmarkStart w:id="7444" w:name="_Toc138862419"/>
      <w:bookmarkStart w:id="7445" w:name="_Toc145532476"/>
      <w:bookmarkStart w:id="7446" w:name="_Toc163218889"/>
      <w:bookmarkStart w:id="7447" w:name="_Toc176702220"/>
      <w:r w:rsidRPr="00BE5108">
        <w:rPr>
          <w:rFonts w:eastAsiaTheme="minorEastAsia"/>
        </w:rPr>
        <w:t>8.1.3.5.4</w:t>
      </w:r>
      <w:r w:rsidRPr="00BE5108">
        <w:rPr>
          <w:rFonts w:eastAsiaTheme="minorEastAsia"/>
        </w:rPr>
        <w:tab/>
        <w:t>Method of test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5pt" o:ole="" fillcolor="window">
            <v:imagedata r:id="rId51" o:title=""/>
          </v:shape>
          <o:OLEObject Type="Embed" ProgID="Word.Picture.8" ShapeID="_x0000_i1047" DrawAspect="Content" ObjectID="_1788613625"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448" w:name="_Toc73963083"/>
      <w:bookmarkStart w:id="7449" w:name="_Toc75260260"/>
      <w:bookmarkStart w:id="7450" w:name="_Toc75275802"/>
      <w:bookmarkStart w:id="7451" w:name="_Toc75276313"/>
      <w:bookmarkStart w:id="7452" w:name="_Toc76541812"/>
      <w:bookmarkStart w:id="7453" w:name="_Toc82437581"/>
      <w:bookmarkStart w:id="7454" w:name="_Toc89944947"/>
      <w:bookmarkStart w:id="7455" w:name="_Toc98753965"/>
      <w:bookmarkStart w:id="7456" w:name="_Toc106180951"/>
      <w:bookmarkStart w:id="7457" w:name="_Toc114150996"/>
      <w:bookmarkStart w:id="7458" w:name="_Toc124151399"/>
      <w:bookmarkStart w:id="7459" w:name="_Toc124151919"/>
      <w:bookmarkStart w:id="7460" w:name="_Toc124152439"/>
      <w:bookmarkStart w:id="7461" w:name="_Toc130396971"/>
      <w:bookmarkStart w:id="7462" w:name="_Toc130397491"/>
      <w:bookmarkStart w:id="7463" w:name="_Toc137558595"/>
      <w:bookmarkStart w:id="7464" w:name="_Toc138862420"/>
      <w:bookmarkStart w:id="7465" w:name="_Toc145532477"/>
      <w:bookmarkStart w:id="7466" w:name="_Toc163218890"/>
      <w:bookmarkStart w:id="7467" w:name="_Toc176702221"/>
      <w:r w:rsidRPr="00BE5108">
        <w:rPr>
          <w:rFonts w:eastAsiaTheme="minorEastAsia"/>
        </w:rPr>
        <w:t>8.1.3.5.5</w:t>
      </w:r>
      <w:r w:rsidRPr="00BE5108">
        <w:rPr>
          <w:rFonts w:eastAsiaTheme="minorEastAsia"/>
        </w:rPr>
        <w:tab/>
        <w:t>Test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468" w:name="_Toc73963084"/>
      <w:bookmarkStart w:id="7469" w:name="_Toc75260261"/>
      <w:bookmarkStart w:id="7470" w:name="_Toc75275803"/>
      <w:bookmarkStart w:id="7471" w:name="_Toc75276314"/>
      <w:bookmarkStart w:id="7472" w:name="_Toc76541813"/>
      <w:bookmarkStart w:id="7473" w:name="_Toc82437582"/>
      <w:bookmarkStart w:id="7474" w:name="_Toc89944948"/>
      <w:bookmarkStart w:id="7475" w:name="_Toc98753966"/>
      <w:bookmarkStart w:id="7476" w:name="_Toc106180952"/>
      <w:bookmarkStart w:id="7477" w:name="_Toc114150997"/>
      <w:bookmarkStart w:id="7478" w:name="_Toc124151400"/>
      <w:bookmarkStart w:id="7479" w:name="_Toc124151920"/>
      <w:bookmarkStart w:id="7480" w:name="_Toc124152440"/>
      <w:bookmarkStart w:id="7481" w:name="_Toc130396972"/>
      <w:bookmarkStart w:id="7482" w:name="_Toc130397492"/>
      <w:bookmarkStart w:id="7483" w:name="_Toc137558596"/>
      <w:bookmarkStart w:id="7484" w:name="_Toc138862421"/>
      <w:bookmarkStart w:id="7485" w:name="_Toc145532478"/>
      <w:bookmarkStart w:id="7486" w:name="_Toc163218891"/>
      <w:bookmarkStart w:id="7487" w:name="_Toc176702222"/>
      <w:r w:rsidRPr="00BE5108">
        <w:rPr>
          <w:rFonts w:eastAsia="MS Mincho"/>
        </w:rPr>
        <w:t>8.1.3.6</w:t>
      </w:r>
      <w:r w:rsidRPr="00BE5108">
        <w:rPr>
          <w:rFonts w:eastAsia="MS Mincho"/>
        </w:rPr>
        <w:tab/>
        <w:t>Performance requirements for multi-slot PUCCH</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0F1119A5" w14:textId="77777777" w:rsidR="00345ACA" w:rsidRPr="00BE5108" w:rsidRDefault="00345ACA" w:rsidP="00345ACA">
      <w:pPr>
        <w:pStyle w:val="Heading5"/>
        <w:rPr>
          <w:rFonts w:eastAsiaTheme="minorEastAsia"/>
        </w:rPr>
      </w:pPr>
      <w:bookmarkStart w:id="7488" w:name="_Toc73963085"/>
      <w:bookmarkStart w:id="7489" w:name="_Toc75260262"/>
      <w:bookmarkStart w:id="7490" w:name="_Toc75275804"/>
      <w:bookmarkStart w:id="7491" w:name="_Toc75276315"/>
      <w:bookmarkStart w:id="7492" w:name="_Toc76541814"/>
      <w:bookmarkStart w:id="7493" w:name="_Toc82437583"/>
      <w:bookmarkStart w:id="7494" w:name="_Toc89944949"/>
      <w:bookmarkStart w:id="7495" w:name="_Toc98753967"/>
      <w:bookmarkStart w:id="7496" w:name="_Toc106180953"/>
      <w:bookmarkStart w:id="7497" w:name="_Toc114150998"/>
      <w:bookmarkStart w:id="7498" w:name="_Toc124151401"/>
      <w:bookmarkStart w:id="7499" w:name="_Toc124151921"/>
      <w:bookmarkStart w:id="7500" w:name="_Toc124152441"/>
      <w:bookmarkStart w:id="7501" w:name="_Toc130396973"/>
      <w:bookmarkStart w:id="7502" w:name="_Toc130397493"/>
      <w:bookmarkStart w:id="7503" w:name="_Toc137558597"/>
      <w:bookmarkStart w:id="7504" w:name="_Toc138862422"/>
      <w:bookmarkStart w:id="7505" w:name="_Toc145532479"/>
      <w:bookmarkStart w:id="7506" w:name="_Toc163218892"/>
      <w:bookmarkStart w:id="7507" w:name="_Toc176702223"/>
      <w:r w:rsidRPr="00BE5108">
        <w:rPr>
          <w:rFonts w:eastAsiaTheme="minorEastAsia"/>
        </w:rPr>
        <w:t>8.1.3.6.1</w:t>
      </w:r>
      <w:r w:rsidRPr="00BE5108">
        <w:rPr>
          <w:rFonts w:eastAsiaTheme="minorEastAsia"/>
        </w:rPr>
        <w:tab/>
        <w:t>Performance requirements for multi-slot PUCCH format 1</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508" w:name="_Toc73963086"/>
      <w:bookmarkStart w:id="7509" w:name="_Toc75260263"/>
      <w:bookmarkStart w:id="7510" w:name="_Toc75275805"/>
      <w:bookmarkStart w:id="7511" w:name="_Toc75276316"/>
      <w:bookmarkStart w:id="7512" w:name="_Toc76541815"/>
      <w:bookmarkStart w:id="7513" w:name="_Toc82437584"/>
      <w:bookmarkStart w:id="7514" w:name="_Toc89944950"/>
      <w:bookmarkStart w:id="7515" w:name="_Toc98753968"/>
      <w:bookmarkStart w:id="7516" w:name="_Toc106180954"/>
      <w:bookmarkStart w:id="7517" w:name="_Toc114150999"/>
      <w:bookmarkStart w:id="7518" w:name="_Toc124151402"/>
      <w:bookmarkStart w:id="7519" w:name="_Toc124151922"/>
      <w:bookmarkStart w:id="7520" w:name="_Toc124152442"/>
      <w:bookmarkStart w:id="7521" w:name="_Toc130396974"/>
      <w:bookmarkStart w:id="7522" w:name="_Toc130397494"/>
      <w:bookmarkStart w:id="7523" w:name="_Toc137558598"/>
      <w:bookmarkStart w:id="7524" w:name="_Toc138862423"/>
      <w:bookmarkStart w:id="7525" w:name="_Toc145532480"/>
      <w:bookmarkStart w:id="7526" w:name="_Toc163218893"/>
      <w:bookmarkStart w:id="7527" w:name="_Toc176702224"/>
      <w:r w:rsidRPr="00BE5108">
        <w:rPr>
          <w:rFonts w:eastAsiaTheme="minorEastAsia"/>
        </w:rPr>
        <w:t>8.1.4</w:t>
      </w:r>
      <w:r w:rsidRPr="00BE5108">
        <w:rPr>
          <w:rFonts w:eastAsiaTheme="minorEastAsia"/>
        </w:rPr>
        <w:tab/>
        <w:t>Performance requirements for PRACH</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211B551" w14:textId="77777777" w:rsidR="00345ACA" w:rsidRPr="00BE5108" w:rsidRDefault="00345ACA" w:rsidP="00345ACA">
      <w:pPr>
        <w:pStyle w:val="Heading4"/>
        <w:rPr>
          <w:rFonts w:eastAsia="MS Mincho"/>
        </w:rPr>
      </w:pPr>
      <w:bookmarkStart w:id="7528" w:name="_Toc73963087"/>
      <w:bookmarkStart w:id="7529" w:name="_Toc75260264"/>
      <w:bookmarkStart w:id="7530" w:name="_Toc75275806"/>
      <w:bookmarkStart w:id="7531" w:name="_Toc75276317"/>
      <w:bookmarkStart w:id="7532" w:name="_Toc76541816"/>
      <w:bookmarkStart w:id="7533" w:name="_Toc82437585"/>
      <w:bookmarkStart w:id="7534" w:name="_Toc89944951"/>
      <w:bookmarkStart w:id="7535" w:name="_Toc98753969"/>
      <w:bookmarkStart w:id="7536" w:name="_Toc106180955"/>
      <w:bookmarkStart w:id="7537" w:name="_Toc114151000"/>
      <w:bookmarkStart w:id="7538" w:name="_Toc124151403"/>
      <w:bookmarkStart w:id="7539" w:name="_Toc124151923"/>
      <w:bookmarkStart w:id="7540" w:name="_Toc124152443"/>
      <w:bookmarkStart w:id="7541" w:name="_Toc130396975"/>
      <w:bookmarkStart w:id="7542" w:name="_Toc130397495"/>
      <w:bookmarkStart w:id="7543" w:name="_Toc137558599"/>
      <w:bookmarkStart w:id="7544" w:name="_Toc138862424"/>
      <w:bookmarkStart w:id="7545" w:name="_Toc145532481"/>
      <w:bookmarkStart w:id="7546" w:name="_Toc163218894"/>
      <w:bookmarkStart w:id="7547" w:name="_Toc176702225"/>
      <w:r w:rsidRPr="00BE5108">
        <w:rPr>
          <w:rFonts w:eastAsia="MS Mincho"/>
        </w:rPr>
        <w:t>8.1.4.1</w:t>
      </w:r>
      <w:r w:rsidRPr="00BE5108">
        <w:rPr>
          <w:rFonts w:eastAsia="MS Mincho"/>
        </w:rPr>
        <w:tab/>
        <w:t>PRACH false alarm probability and missed detection requirements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C65C217" w14:textId="77777777" w:rsidR="00345ACA" w:rsidRPr="00BE5108" w:rsidRDefault="00345ACA" w:rsidP="00345ACA">
      <w:pPr>
        <w:pStyle w:val="Heading5"/>
        <w:rPr>
          <w:rFonts w:eastAsiaTheme="minorEastAsia"/>
        </w:rPr>
      </w:pPr>
      <w:bookmarkStart w:id="7548" w:name="_Toc73963088"/>
      <w:bookmarkStart w:id="7549" w:name="_Toc75260265"/>
      <w:bookmarkStart w:id="7550" w:name="_Toc75275807"/>
      <w:bookmarkStart w:id="7551" w:name="_Toc75276318"/>
      <w:bookmarkStart w:id="7552" w:name="_Toc76541817"/>
      <w:bookmarkStart w:id="7553" w:name="_Toc82437586"/>
      <w:bookmarkStart w:id="7554" w:name="_Toc89944952"/>
      <w:bookmarkStart w:id="7555" w:name="_Toc98753970"/>
      <w:bookmarkStart w:id="7556" w:name="_Toc106180956"/>
      <w:bookmarkStart w:id="7557" w:name="_Toc114151001"/>
      <w:bookmarkStart w:id="7558" w:name="_Toc124151404"/>
      <w:bookmarkStart w:id="7559" w:name="_Toc124151924"/>
      <w:bookmarkStart w:id="7560" w:name="_Toc124152444"/>
      <w:bookmarkStart w:id="7561" w:name="_Toc130396976"/>
      <w:bookmarkStart w:id="7562" w:name="_Toc130397496"/>
      <w:bookmarkStart w:id="7563" w:name="_Toc137558600"/>
      <w:bookmarkStart w:id="7564" w:name="_Toc138862425"/>
      <w:bookmarkStart w:id="7565" w:name="_Toc145532482"/>
      <w:bookmarkStart w:id="7566" w:name="_Toc163218895"/>
      <w:bookmarkStart w:id="7567" w:name="_Toc176702226"/>
      <w:r w:rsidRPr="00BE5108">
        <w:rPr>
          <w:rFonts w:eastAsiaTheme="minorEastAsia"/>
        </w:rPr>
        <w:t>8.1.4.1.1</w:t>
      </w:r>
      <w:r w:rsidRPr="00BE5108">
        <w:rPr>
          <w:rFonts w:eastAsiaTheme="minorEastAsia"/>
        </w:rPr>
        <w:tab/>
        <w:t>Definition and applicability</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568" w:name="_Toc73963089"/>
      <w:bookmarkStart w:id="7569" w:name="_Toc75260266"/>
      <w:bookmarkStart w:id="7570" w:name="_Toc75275808"/>
      <w:bookmarkStart w:id="7571" w:name="_Toc75276319"/>
      <w:bookmarkStart w:id="7572" w:name="_Toc76541818"/>
      <w:bookmarkStart w:id="7573" w:name="_Toc82437587"/>
      <w:bookmarkStart w:id="7574" w:name="_Toc89944953"/>
      <w:bookmarkStart w:id="7575" w:name="_Toc98753971"/>
      <w:bookmarkStart w:id="7576" w:name="_Toc106180957"/>
      <w:bookmarkStart w:id="7577" w:name="_Toc114151002"/>
      <w:bookmarkStart w:id="7578" w:name="_Toc124151405"/>
      <w:bookmarkStart w:id="7579" w:name="_Toc124151925"/>
      <w:bookmarkStart w:id="7580" w:name="_Toc124152445"/>
      <w:bookmarkStart w:id="7581" w:name="_Toc130396977"/>
      <w:bookmarkStart w:id="7582" w:name="_Toc130397497"/>
      <w:bookmarkStart w:id="7583" w:name="_Toc137558601"/>
      <w:bookmarkStart w:id="7584" w:name="_Toc138862426"/>
      <w:bookmarkStart w:id="7585" w:name="_Toc145532483"/>
      <w:bookmarkStart w:id="7586" w:name="_Toc163218896"/>
      <w:bookmarkStart w:id="7587" w:name="_Toc176702227"/>
      <w:r w:rsidRPr="00BE5108">
        <w:rPr>
          <w:rFonts w:eastAsiaTheme="minorEastAsia"/>
        </w:rPr>
        <w:t>8.1.4.1.2</w:t>
      </w:r>
      <w:r w:rsidRPr="00BE5108">
        <w:rPr>
          <w:rFonts w:eastAsiaTheme="minorEastAsia"/>
        </w:rPr>
        <w:tab/>
        <w:t>Minimum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588" w:name="_Toc73963090"/>
      <w:bookmarkStart w:id="7589" w:name="_Toc75260267"/>
      <w:bookmarkStart w:id="7590" w:name="_Toc75275809"/>
      <w:bookmarkStart w:id="7591" w:name="_Toc75276320"/>
      <w:bookmarkStart w:id="7592" w:name="_Toc76541819"/>
      <w:bookmarkStart w:id="7593" w:name="_Toc82437588"/>
      <w:bookmarkStart w:id="7594" w:name="_Toc89944954"/>
      <w:bookmarkStart w:id="7595" w:name="_Toc98753972"/>
      <w:bookmarkStart w:id="7596" w:name="_Toc106180958"/>
      <w:bookmarkStart w:id="7597" w:name="_Toc114151003"/>
      <w:bookmarkStart w:id="7598" w:name="_Toc124151406"/>
      <w:bookmarkStart w:id="7599" w:name="_Toc124151926"/>
      <w:bookmarkStart w:id="7600" w:name="_Toc124152446"/>
      <w:bookmarkStart w:id="7601" w:name="_Toc130396978"/>
      <w:bookmarkStart w:id="7602" w:name="_Toc130397498"/>
      <w:bookmarkStart w:id="7603" w:name="_Toc137558602"/>
      <w:bookmarkStart w:id="7604" w:name="_Toc138862427"/>
      <w:bookmarkStart w:id="7605" w:name="_Toc145532484"/>
      <w:bookmarkStart w:id="7606" w:name="_Toc163218897"/>
      <w:bookmarkStart w:id="7607" w:name="_Toc176702228"/>
      <w:r w:rsidRPr="00BE5108">
        <w:rPr>
          <w:rFonts w:eastAsiaTheme="minorEastAsia"/>
        </w:rPr>
        <w:t>8.1.4.1.3</w:t>
      </w:r>
      <w:r w:rsidRPr="00BE5108">
        <w:rPr>
          <w:rFonts w:eastAsiaTheme="minorEastAsia"/>
        </w:rPr>
        <w:tab/>
        <w:t>Test purpose</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608" w:name="_Toc73963091"/>
      <w:bookmarkStart w:id="7609" w:name="_Toc75260268"/>
      <w:bookmarkStart w:id="7610" w:name="_Toc75275810"/>
      <w:bookmarkStart w:id="7611" w:name="_Toc75276321"/>
      <w:bookmarkStart w:id="7612" w:name="_Toc76541820"/>
      <w:bookmarkStart w:id="7613" w:name="_Toc82437589"/>
      <w:bookmarkStart w:id="7614" w:name="_Toc89944955"/>
      <w:bookmarkStart w:id="7615" w:name="_Toc98753973"/>
      <w:bookmarkStart w:id="7616" w:name="_Toc106180959"/>
      <w:bookmarkStart w:id="7617" w:name="_Toc114151004"/>
      <w:bookmarkStart w:id="7618" w:name="_Toc124151407"/>
      <w:bookmarkStart w:id="7619" w:name="_Toc124151927"/>
      <w:bookmarkStart w:id="7620" w:name="_Toc124152447"/>
      <w:bookmarkStart w:id="7621" w:name="_Toc130396979"/>
      <w:bookmarkStart w:id="7622" w:name="_Toc130397499"/>
      <w:bookmarkStart w:id="7623" w:name="_Toc137558603"/>
      <w:bookmarkStart w:id="7624" w:name="_Toc138862428"/>
      <w:bookmarkStart w:id="7625" w:name="_Toc145532485"/>
      <w:bookmarkStart w:id="7626" w:name="_Toc163218898"/>
      <w:bookmarkStart w:id="7627" w:name="_Toc176702229"/>
      <w:r w:rsidRPr="00BE5108">
        <w:rPr>
          <w:rFonts w:eastAsiaTheme="minorEastAsia"/>
        </w:rPr>
        <w:t>8.1.4.1.4</w:t>
      </w:r>
      <w:r w:rsidRPr="00BE5108">
        <w:rPr>
          <w:rFonts w:eastAsiaTheme="minorEastAsia"/>
        </w:rPr>
        <w:tab/>
        <w:t>Method of test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5pt" o:ole="" fillcolor="window">
            <v:imagedata r:id="rId53" o:title=""/>
          </v:shape>
          <o:OLEObject Type="Embed" ProgID="Word.Picture.8" ShapeID="_x0000_i1048" DrawAspect="Content" ObjectID="_1788613626"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0.5pt" o:ole="">
            <v:imagedata r:id="rId55" o:title=""/>
          </v:shape>
          <o:OLEObject Type="Embed" ProgID="Visio.Drawing.11" ShapeID="_x0000_i1049" DrawAspect="Content" ObjectID="_1788613627"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9pt" o:ole="">
            <v:imagedata r:id="rId57" o:title=""/>
          </v:shape>
          <o:OLEObject Type="Embed" ProgID="Visio.Drawing.11" ShapeID="_x0000_i1050" DrawAspect="Content" ObjectID="_1788613628"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628" w:name="_Toc73963092"/>
      <w:bookmarkStart w:id="7629" w:name="_Toc75260269"/>
      <w:bookmarkStart w:id="7630" w:name="_Toc75275811"/>
      <w:bookmarkStart w:id="7631" w:name="_Toc75276322"/>
      <w:bookmarkStart w:id="7632" w:name="_Toc76541821"/>
      <w:bookmarkStart w:id="7633" w:name="_Toc82437590"/>
      <w:bookmarkStart w:id="7634" w:name="_Toc89944956"/>
      <w:bookmarkStart w:id="7635" w:name="_Toc98753974"/>
      <w:bookmarkStart w:id="7636" w:name="_Toc106180960"/>
      <w:bookmarkStart w:id="7637" w:name="_Toc114151005"/>
      <w:bookmarkStart w:id="7638" w:name="_Toc124151408"/>
      <w:bookmarkStart w:id="7639" w:name="_Toc124151928"/>
      <w:bookmarkStart w:id="7640" w:name="_Toc124152448"/>
      <w:bookmarkStart w:id="7641" w:name="_Toc130396980"/>
      <w:bookmarkStart w:id="7642" w:name="_Toc130397500"/>
      <w:bookmarkStart w:id="7643" w:name="_Toc137558604"/>
      <w:bookmarkStart w:id="7644" w:name="_Toc138862429"/>
      <w:bookmarkStart w:id="7645" w:name="_Toc145532486"/>
      <w:bookmarkStart w:id="7646" w:name="_Toc163218899"/>
      <w:bookmarkStart w:id="7647" w:name="_Toc176702230"/>
      <w:r w:rsidRPr="00BE5108">
        <w:rPr>
          <w:rFonts w:eastAsiaTheme="minorEastAsia"/>
        </w:rPr>
        <w:t>8.1.4.1.5</w:t>
      </w:r>
      <w:r w:rsidRPr="00BE5108">
        <w:rPr>
          <w:rFonts w:eastAsiaTheme="minorEastAsia"/>
        </w:rPr>
        <w:tab/>
        <w:t>Test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648" w:name="_Toc73963093"/>
      <w:bookmarkStart w:id="7649" w:name="_Toc75260270"/>
      <w:bookmarkStart w:id="7650" w:name="_Toc75275812"/>
      <w:bookmarkStart w:id="7651" w:name="_Toc75276323"/>
      <w:bookmarkStart w:id="7652" w:name="_Toc76541822"/>
      <w:bookmarkStart w:id="7653" w:name="_Toc82437591"/>
      <w:bookmarkStart w:id="7654" w:name="_Toc89944957"/>
      <w:bookmarkStart w:id="7655" w:name="_Toc98753975"/>
      <w:bookmarkStart w:id="7656" w:name="_Toc106180961"/>
      <w:bookmarkStart w:id="7657" w:name="_Toc114151006"/>
      <w:bookmarkStart w:id="7658" w:name="_Toc124151409"/>
      <w:bookmarkStart w:id="7659" w:name="_Toc124151929"/>
      <w:bookmarkStart w:id="7660" w:name="_Toc124152449"/>
      <w:bookmarkStart w:id="7661" w:name="_Toc130396981"/>
      <w:bookmarkStart w:id="7662" w:name="_Toc130397501"/>
      <w:bookmarkStart w:id="7663" w:name="_Toc137558605"/>
      <w:bookmarkStart w:id="7664" w:name="_Toc138862430"/>
      <w:bookmarkStart w:id="7665" w:name="_Toc145532487"/>
      <w:bookmarkStart w:id="7666" w:name="_Toc163218900"/>
      <w:bookmarkStart w:id="7667" w:name="_Toc176702231"/>
      <w:r w:rsidRPr="00BE5108">
        <w:rPr>
          <w:rFonts w:eastAsiaTheme="minorEastAsia"/>
        </w:rPr>
        <w:t>8.2</w:t>
      </w:r>
      <w:r w:rsidRPr="00BE5108">
        <w:rPr>
          <w:rFonts w:eastAsiaTheme="minorEastAsia"/>
        </w:rPr>
        <w:tab/>
        <w:t>IAB-MT Performance requirements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797F4DAD" w14:textId="77777777" w:rsidR="00345ACA" w:rsidRPr="00BE5108" w:rsidRDefault="00345ACA" w:rsidP="00345ACA">
      <w:pPr>
        <w:pStyle w:val="Heading3"/>
        <w:rPr>
          <w:rFonts w:eastAsiaTheme="minorEastAsia"/>
          <w:lang w:eastAsia="zh-CN"/>
        </w:rPr>
      </w:pPr>
      <w:bookmarkStart w:id="7668" w:name="_Toc73963094"/>
      <w:bookmarkStart w:id="7669" w:name="_Toc75260271"/>
      <w:bookmarkStart w:id="7670" w:name="_Toc75275813"/>
      <w:bookmarkStart w:id="7671" w:name="_Toc75276324"/>
      <w:bookmarkStart w:id="7672" w:name="_Toc76541823"/>
      <w:bookmarkStart w:id="7673" w:name="_Toc82437592"/>
      <w:bookmarkStart w:id="7674" w:name="_Toc89944958"/>
      <w:bookmarkStart w:id="7675" w:name="_Toc98753976"/>
      <w:bookmarkStart w:id="7676" w:name="_Toc106180962"/>
      <w:bookmarkStart w:id="7677" w:name="_Toc114151007"/>
      <w:bookmarkStart w:id="7678" w:name="_Toc124151410"/>
      <w:bookmarkStart w:id="7679" w:name="_Toc124151930"/>
      <w:bookmarkStart w:id="7680" w:name="_Toc124152450"/>
      <w:bookmarkStart w:id="7681" w:name="_Toc130396982"/>
      <w:bookmarkStart w:id="7682" w:name="_Toc130397502"/>
      <w:bookmarkStart w:id="7683" w:name="_Toc137558606"/>
      <w:bookmarkStart w:id="7684" w:name="_Toc138862431"/>
      <w:bookmarkStart w:id="7685" w:name="_Toc145532488"/>
      <w:bookmarkStart w:id="7686" w:name="_Toc163218901"/>
      <w:bookmarkStart w:id="7687" w:name="_Toc176702232"/>
      <w:r w:rsidRPr="00BE5108">
        <w:rPr>
          <w:rFonts w:eastAsiaTheme="minorEastAsia"/>
        </w:rPr>
        <w:t>8.2.1</w:t>
      </w:r>
      <w:r w:rsidRPr="00BE5108">
        <w:rPr>
          <w:rFonts w:eastAsiaTheme="minorEastAsia"/>
        </w:rPr>
        <w:tab/>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23D3DB30" w14:textId="77777777" w:rsidR="00345ACA" w:rsidRPr="00BE5108" w:rsidRDefault="00345ACA" w:rsidP="00345ACA">
      <w:pPr>
        <w:pStyle w:val="Heading4"/>
        <w:rPr>
          <w:rFonts w:eastAsia="Malgun Gothic"/>
        </w:rPr>
      </w:pPr>
      <w:bookmarkStart w:id="7688" w:name="_Toc73963095"/>
      <w:bookmarkStart w:id="7689" w:name="_Toc75260272"/>
      <w:bookmarkStart w:id="7690" w:name="_Toc75275814"/>
      <w:bookmarkStart w:id="7691" w:name="_Toc75276325"/>
      <w:bookmarkStart w:id="7692" w:name="_Toc76541824"/>
      <w:bookmarkStart w:id="7693" w:name="_Toc82437593"/>
      <w:bookmarkStart w:id="7694" w:name="_Toc89944959"/>
      <w:bookmarkStart w:id="7695" w:name="_Toc98753977"/>
      <w:bookmarkStart w:id="7696" w:name="_Toc106180963"/>
      <w:bookmarkStart w:id="7697" w:name="_Toc114151008"/>
      <w:bookmarkStart w:id="7698" w:name="_Toc124151411"/>
      <w:bookmarkStart w:id="7699" w:name="_Toc124151931"/>
      <w:bookmarkStart w:id="7700" w:name="_Toc124152451"/>
      <w:bookmarkStart w:id="7701" w:name="_Toc130396983"/>
      <w:bookmarkStart w:id="7702" w:name="_Toc130397503"/>
      <w:bookmarkStart w:id="7703" w:name="_Toc137558607"/>
      <w:bookmarkStart w:id="7704" w:name="_Toc138862432"/>
      <w:bookmarkStart w:id="7705" w:name="_Toc145532489"/>
      <w:bookmarkStart w:id="7706" w:name="_Toc163218902"/>
      <w:bookmarkStart w:id="7707" w:name="_Toc176702233"/>
      <w:r w:rsidRPr="00BE5108">
        <w:rPr>
          <w:rFonts w:eastAsia="Malgun Gothic"/>
        </w:rPr>
        <w:t>8.2.1.1</w:t>
      </w:r>
      <w:r w:rsidRPr="00BE5108">
        <w:rPr>
          <w:rFonts w:eastAsia="Malgun Gothic"/>
        </w:rPr>
        <w:tab/>
        <w:t>Scope and definitions</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708" w:name="_Toc73963096"/>
      <w:bookmarkStart w:id="7709" w:name="_Toc75260273"/>
      <w:bookmarkStart w:id="7710" w:name="_Toc75275815"/>
      <w:bookmarkStart w:id="7711" w:name="_Toc75276326"/>
      <w:bookmarkStart w:id="7712" w:name="_Toc76541825"/>
      <w:bookmarkStart w:id="7713" w:name="_Toc82437594"/>
      <w:bookmarkStart w:id="7714" w:name="_Toc89944960"/>
      <w:bookmarkStart w:id="7715" w:name="_Toc98753978"/>
      <w:bookmarkStart w:id="7716" w:name="_Toc106180964"/>
      <w:bookmarkStart w:id="7717" w:name="_Toc114151009"/>
      <w:bookmarkStart w:id="7718" w:name="_Toc124151412"/>
      <w:bookmarkStart w:id="7719" w:name="_Toc124151932"/>
      <w:bookmarkStart w:id="7720" w:name="_Toc124152452"/>
      <w:bookmarkStart w:id="7721" w:name="_Toc130396984"/>
      <w:bookmarkStart w:id="7722" w:name="_Toc130397504"/>
      <w:bookmarkStart w:id="7723" w:name="_Toc137558608"/>
      <w:bookmarkStart w:id="7724" w:name="_Toc138862433"/>
      <w:bookmarkStart w:id="7725" w:name="_Toc145532490"/>
      <w:bookmarkStart w:id="7726" w:name="_Toc163218903"/>
      <w:bookmarkStart w:id="7727" w:name="_Toc176702234"/>
      <w:r w:rsidRPr="00BE5108">
        <w:rPr>
          <w:rFonts w:eastAsiaTheme="minorEastAsia"/>
        </w:rPr>
        <w:t>8.2.2</w:t>
      </w:r>
      <w:r w:rsidRPr="00BE5108">
        <w:rPr>
          <w:rFonts w:eastAsiaTheme="minorEastAsia"/>
        </w:rPr>
        <w:tab/>
        <w:t>Demodulation performance requirements</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28452C3B" w14:textId="77777777" w:rsidR="00345ACA" w:rsidRPr="00BE5108" w:rsidRDefault="00345ACA" w:rsidP="00345ACA">
      <w:pPr>
        <w:pStyle w:val="Heading4"/>
        <w:rPr>
          <w:rFonts w:eastAsiaTheme="minorEastAsia"/>
        </w:rPr>
      </w:pPr>
      <w:bookmarkStart w:id="7728" w:name="_Toc73963097"/>
      <w:bookmarkStart w:id="7729" w:name="_Toc75260274"/>
      <w:bookmarkStart w:id="7730" w:name="_Toc75275816"/>
      <w:bookmarkStart w:id="7731" w:name="_Toc75276327"/>
      <w:bookmarkStart w:id="7732" w:name="_Toc76541826"/>
      <w:bookmarkStart w:id="7733" w:name="_Toc82437595"/>
      <w:bookmarkStart w:id="7734" w:name="_Toc89944961"/>
      <w:bookmarkStart w:id="7735" w:name="_Toc98753979"/>
      <w:bookmarkStart w:id="7736" w:name="_Toc106180965"/>
      <w:bookmarkStart w:id="7737" w:name="_Toc114151010"/>
      <w:bookmarkStart w:id="7738" w:name="_Toc124151413"/>
      <w:bookmarkStart w:id="7739" w:name="_Toc124151933"/>
      <w:bookmarkStart w:id="7740" w:name="_Toc124152453"/>
      <w:bookmarkStart w:id="7741" w:name="_Toc130396985"/>
      <w:bookmarkStart w:id="7742" w:name="_Toc130397505"/>
      <w:bookmarkStart w:id="7743" w:name="_Toc137558609"/>
      <w:bookmarkStart w:id="7744" w:name="_Toc138862434"/>
      <w:bookmarkStart w:id="7745" w:name="_Toc145532491"/>
      <w:bookmarkStart w:id="7746" w:name="_Toc163218904"/>
      <w:bookmarkStart w:id="7747" w:name="_Toc176702235"/>
      <w:r w:rsidRPr="00BE5108">
        <w:rPr>
          <w:rFonts w:eastAsiaTheme="minorEastAsia"/>
        </w:rPr>
        <w:t>8.2.2.1</w:t>
      </w:r>
      <w:r w:rsidRPr="00BE5108">
        <w:rPr>
          <w:rFonts w:eastAsiaTheme="minorEastAsia"/>
        </w:rPr>
        <w:tab/>
        <w:t>General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32F5123" w14:textId="77777777" w:rsidR="00BB0386" w:rsidRPr="002C12D5" w:rsidRDefault="00BB0386" w:rsidP="00222D90">
      <w:pPr>
        <w:pStyle w:val="Heading5"/>
      </w:pPr>
      <w:bookmarkStart w:id="7748" w:name="_Toc82437596"/>
      <w:bookmarkStart w:id="7749" w:name="_Toc89944962"/>
      <w:bookmarkStart w:id="7750" w:name="_Toc98753980"/>
      <w:bookmarkStart w:id="7751" w:name="_Toc106180966"/>
      <w:bookmarkStart w:id="7752" w:name="_Toc114151011"/>
      <w:bookmarkStart w:id="7753" w:name="_Toc124151414"/>
      <w:bookmarkStart w:id="7754" w:name="_Toc124151934"/>
      <w:bookmarkStart w:id="7755" w:name="_Toc124152454"/>
      <w:bookmarkStart w:id="7756" w:name="_Toc130396986"/>
      <w:bookmarkStart w:id="7757" w:name="_Toc130397506"/>
      <w:bookmarkStart w:id="7758" w:name="_Toc137558610"/>
      <w:bookmarkStart w:id="7759" w:name="_Toc138862435"/>
      <w:bookmarkStart w:id="7760" w:name="_Toc145532492"/>
      <w:bookmarkStart w:id="7761" w:name="_Toc163218905"/>
      <w:bookmarkStart w:id="7762" w:name="_Toc176702236"/>
      <w:bookmarkStart w:id="7763" w:name="_Toc21338161"/>
      <w:bookmarkStart w:id="7764" w:name="_Toc29808269"/>
      <w:bookmarkStart w:id="7765" w:name="_Toc37068188"/>
      <w:bookmarkStart w:id="7766" w:name="_Toc37083731"/>
      <w:bookmarkStart w:id="7767" w:name="_Toc37084073"/>
      <w:bookmarkStart w:id="7768" w:name="_Toc40209435"/>
      <w:bookmarkStart w:id="7769" w:name="_Toc40209777"/>
      <w:bookmarkStart w:id="7770" w:name="_Toc45892736"/>
      <w:bookmarkStart w:id="7771" w:name="_Toc53176593"/>
      <w:bookmarkStart w:id="7772" w:name="_Toc61120869"/>
      <w:bookmarkStart w:id="7773" w:name="_Toc67918013"/>
      <w:bookmarkStart w:id="7774" w:name="_Toc73963098"/>
      <w:bookmarkStart w:id="7775" w:name="_Toc75260275"/>
      <w:bookmarkStart w:id="7776" w:name="_Toc75275817"/>
      <w:bookmarkStart w:id="7777" w:name="_Toc75276328"/>
      <w:bookmarkStart w:id="7778" w:name="_Toc76541827"/>
      <w:r w:rsidRPr="002C12D5">
        <w:t>8.2.</w:t>
      </w:r>
      <w:r>
        <w:t>2</w:t>
      </w:r>
      <w:r w:rsidRPr="002C12D5">
        <w:t>.1</w:t>
      </w:r>
      <w:r>
        <w:t>.1</w:t>
      </w:r>
      <w:r w:rsidRPr="002C12D5">
        <w:rPr>
          <w:rFonts w:hint="eastAsia"/>
        </w:rPr>
        <w:tab/>
      </w:r>
      <w:r w:rsidRPr="002C12D5">
        <w:t>Applicability of requirements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763"/>
    <w:bookmarkEnd w:id="7764"/>
    <w:bookmarkEnd w:id="7765"/>
    <w:bookmarkEnd w:id="7766"/>
    <w:bookmarkEnd w:id="7767"/>
    <w:bookmarkEnd w:id="7768"/>
    <w:bookmarkEnd w:id="7769"/>
    <w:bookmarkEnd w:id="7770"/>
    <w:bookmarkEnd w:id="7771"/>
    <w:bookmarkEnd w:id="7772"/>
    <w:bookmarkEnd w:id="777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lastRenderedPageBreak/>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779" w:name="_Toc82437597"/>
      <w:bookmarkStart w:id="7780" w:name="_Toc89944963"/>
      <w:bookmarkStart w:id="7781" w:name="_Toc98753981"/>
      <w:bookmarkStart w:id="7782" w:name="_Toc106180967"/>
      <w:bookmarkStart w:id="7783" w:name="_Toc114151012"/>
      <w:bookmarkStart w:id="7784" w:name="_Toc124151415"/>
      <w:bookmarkStart w:id="7785" w:name="_Toc124151935"/>
      <w:bookmarkStart w:id="7786" w:name="_Toc124152455"/>
      <w:bookmarkStart w:id="7787" w:name="_Toc130396987"/>
      <w:bookmarkStart w:id="7788" w:name="_Toc130397507"/>
      <w:bookmarkStart w:id="7789" w:name="_Toc137558611"/>
      <w:bookmarkStart w:id="7790" w:name="_Toc138862436"/>
      <w:bookmarkStart w:id="7791" w:name="_Toc145532493"/>
      <w:bookmarkStart w:id="7792" w:name="_Toc163218906"/>
      <w:bookmarkStart w:id="7793" w:name="_Toc176702237"/>
      <w:r w:rsidRPr="00BE5108">
        <w:rPr>
          <w:rFonts w:eastAsiaTheme="minorEastAsia"/>
        </w:rPr>
        <w:t>8.2.2.2</w:t>
      </w:r>
      <w:r w:rsidRPr="00BE5108">
        <w:rPr>
          <w:rFonts w:eastAsiaTheme="minorEastAsia"/>
        </w:rPr>
        <w:tab/>
        <w:t>Performance requirements for PDSCH</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27D4C23C" w14:textId="77777777" w:rsidR="00345ACA" w:rsidRPr="00BE5108" w:rsidRDefault="00345ACA" w:rsidP="00345ACA">
      <w:pPr>
        <w:pStyle w:val="Heading5"/>
        <w:rPr>
          <w:rFonts w:eastAsiaTheme="minorEastAsia"/>
          <w:lang w:eastAsia="en-GB"/>
        </w:rPr>
      </w:pPr>
      <w:bookmarkStart w:id="7794" w:name="_Toc73963099"/>
      <w:bookmarkStart w:id="7795" w:name="_Toc75260276"/>
      <w:bookmarkStart w:id="7796" w:name="_Toc75275818"/>
      <w:bookmarkStart w:id="7797" w:name="_Toc75276329"/>
      <w:bookmarkStart w:id="7798" w:name="_Toc76541828"/>
      <w:bookmarkStart w:id="7799" w:name="_Toc82437598"/>
      <w:bookmarkStart w:id="7800" w:name="_Toc89944964"/>
      <w:bookmarkStart w:id="7801" w:name="_Toc98753982"/>
      <w:bookmarkStart w:id="7802" w:name="_Toc106180968"/>
      <w:bookmarkStart w:id="7803" w:name="_Toc114151013"/>
      <w:bookmarkStart w:id="7804" w:name="_Toc124151416"/>
      <w:bookmarkStart w:id="7805" w:name="_Toc124151936"/>
      <w:bookmarkStart w:id="7806" w:name="_Toc124152456"/>
      <w:bookmarkStart w:id="7807" w:name="_Toc130396988"/>
      <w:bookmarkStart w:id="7808" w:name="_Toc130397508"/>
      <w:bookmarkStart w:id="7809" w:name="_Toc137558612"/>
      <w:bookmarkStart w:id="7810" w:name="_Toc138862437"/>
      <w:bookmarkStart w:id="7811" w:name="_Toc145532494"/>
      <w:bookmarkStart w:id="7812" w:name="_Toc163218907"/>
      <w:bookmarkStart w:id="7813" w:name="_Toc176702238"/>
      <w:r w:rsidRPr="00BE5108">
        <w:rPr>
          <w:rFonts w:eastAsiaTheme="minorEastAsia"/>
          <w:lang w:eastAsia="en-GB"/>
        </w:rPr>
        <w:t>8.2.2.2.1</w:t>
      </w:r>
      <w:r w:rsidRPr="00BE5108">
        <w:rPr>
          <w:rFonts w:eastAsiaTheme="minorEastAsia"/>
          <w:lang w:eastAsia="en-GB"/>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814" w:name="_Toc73963100"/>
      <w:bookmarkStart w:id="7815" w:name="_Toc75260277"/>
      <w:bookmarkStart w:id="7816" w:name="_Toc75275819"/>
      <w:bookmarkStart w:id="7817" w:name="_Toc75276330"/>
      <w:bookmarkStart w:id="7818" w:name="_Toc76541829"/>
      <w:bookmarkStart w:id="7819" w:name="_Toc82437599"/>
      <w:bookmarkStart w:id="7820" w:name="_Toc89944965"/>
      <w:bookmarkStart w:id="7821" w:name="_Toc98753983"/>
      <w:bookmarkStart w:id="7822" w:name="_Toc106180969"/>
      <w:bookmarkStart w:id="7823" w:name="_Toc114151014"/>
      <w:bookmarkStart w:id="7824" w:name="_Toc124151417"/>
      <w:bookmarkStart w:id="7825" w:name="_Toc124151937"/>
      <w:bookmarkStart w:id="7826" w:name="_Toc124152457"/>
      <w:bookmarkStart w:id="7827" w:name="_Toc130396989"/>
      <w:bookmarkStart w:id="7828" w:name="_Toc130397509"/>
      <w:bookmarkStart w:id="7829" w:name="_Toc137558613"/>
      <w:bookmarkStart w:id="7830" w:name="_Toc138862438"/>
      <w:bookmarkStart w:id="7831" w:name="_Toc145532495"/>
      <w:bookmarkStart w:id="7832" w:name="_Toc163218908"/>
      <w:bookmarkStart w:id="7833" w:name="_Toc176702239"/>
      <w:r w:rsidRPr="00BE5108">
        <w:rPr>
          <w:rFonts w:eastAsiaTheme="minorEastAsia"/>
          <w:lang w:eastAsia="en-GB"/>
        </w:rPr>
        <w:t>8.2.2.2.2</w:t>
      </w:r>
      <w:r w:rsidRPr="00BE5108">
        <w:rPr>
          <w:rFonts w:eastAsiaTheme="minorEastAsia"/>
          <w:lang w:eastAsia="en-GB"/>
        </w:rPr>
        <w:tab/>
        <w:t>Minimum requirement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834" w:name="_Toc73963101"/>
      <w:bookmarkStart w:id="7835" w:name="_Toc75260278"/>
      <w:bookmarkStart w:id="7836" w:name="_Toc75275820"/>
      <w:bookmarkStart w:id="7837" w:name="_Toc75276331"/>
      <w:bookmarkStart w:id="7838" w:name="_Toc76541830"/>
      <w:bookmarkStart w:id="7839" w:name="_Toc82437600"/>
      <w:bookmarkStart w:id="7840" w:name="_Toc89944966"/>
      <w:bookmarkStart w:id="7841" w:name="_Toc98753984"/>
      <w:bookmarkStart w:id="7842" w:name="_Toc106180970"/>
      <w:bookmarkStart w:id="7843" w:name="_Toc114151015"/>
      <w:bookmarkStart w:id="7844" w:name="_Toc124151418"/>
      <w:bookmarkStart w:id="7845" w:name="_Toc124151938"/>
      <w:bookmarkStart w:id="7846" w:name="_Toc124152458"/>
      <w:bookmarkStart w:id="7847" w:name="_Toc130396990"/>
      <w:bookmarkStart w:id="7848" w:name="_Toc130397510"/>
      <w:bookmarkStart w:id="7849" w:name="_Toc137558614"/>
      <w:bookmarkStart w:id="7850" w:name="_Toc138862439"/>
      <w:bookmarkStart w:id="7851" w:name="_Toc145532496"/>
      <w:bookmarkStart w:id="7852" w:name="_Toc163218909"/>
      <w:bookmarkStart w:id="7853" w:name="_Toc176702240"/>
      <w:r w:rsidRPr="00BE5108">
        <w:rPr>
          <w:rFonts w:eastAsiaTheme="minorEastAsia"/>
          <w:lang w:eastAsia="en-GB"/>
        </w:rPr>
        <w:t>8.2.2.2.3</w:t>
      </w:r>
      <w:r w:rsidRPr="00BE5108">
        <w:rPr>
          <w:rFonts w:eastAsiaTheme="minorEastAsia"/>
          <w:lang w:eastAsia="en-GB"/>
        </w:rPr>
        <w:tab/>
        <w:t>Test purpose</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854" w:name="_Toc73963102"/>
      <w:bookmarkStart w:id="7855" w:name="_Toc75260279"/>
      <w:bookmarkStart w:id="7856" w:name="_Toc75275821"/>
      <w:bookmarkStart w:id="7857" w:name="_Toc75276332"/>
      <w:bookmarkStart w:id="7858" w:name="_Toc76541831"/>
      <w:bookmarkStart w:id="7859" w:name="_Toc82437601"/>
      <w:bookmarkStart w:id="7860" w:name="_Toc89944967"/>
      <w:bookmarkStart w:id="7861" w:name="_Toc98753985"/>
      <w:bookmarkStart w:id="7862" w:name="_Toc106180971"/>
      <w:bookmarkStart w:id="7863" w:name="_Toc114151016"/>
      <w:bookmarkStart w:id="7864" w:name="_Toc124151419"/>
      <w:bookmarkStart w:id="7865" w:name="_Toc124151939"/>
      <w:bookmarkStart w:id="7866" w:name="_Toc124152459"/>
      <w:bookmarkStart w:id="7867" w:name="_Toc130396991"/>
      <w:bookmarkStart w:id="7868" w:name="_Toc130397511"/>
      <w:bookmarkStart w:id="7869" w:name="_Toc137558615"/>
      <w:bookmarkStart w:id="7870" w:name="_Toc138862440"/>
      <w:bookmarkStart w:id="7871" w:name="_Toc145532497"/>
      <w:bookmarkStart w:id="7872" w:name="_Toc163218910"/>
      <w:bookmarkStart w:id="7873" w:name="_Toc176702241"/>
      <w:r w:rsidRPr="00BE5108">
        <w:rPr>
          <w:rFonts w:eastAsiaTheme="minorEastAsia"/>
          <w:lang w:eastAsia="en-GB"/>
        </w:rPr>
        <w:t>8.2.2.2.4</w:t>
      </w:r>
      <w:r w:rsidRPr="00BE5108">
        <w:rPr>
          <w:rFonts w:eastAsiaTheme="minorEastAsia"/>
          <w:lang w:eastAsia="en-GB"/>
        </w:rPr>
        <w:tab/>
        <w:t>Method of test</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874" w:name="_Toc73963103"/>
      <w:bookmarkStart w:id="7875" w:name="_Toc75260280"/>
      <w:bookmarkStart w:id="7876" w:name="_Toc75275822"/>
      <w:bookmarkStart w:id="7877" w:name="_Toc75276333"/>
      <w:bookmarkStart w:id="7878" w:name="_Toc76541832"/>
      <w:bookmarkStart w:id="7879" w:name="_Toc82437602"/>
      <w:bookmarkStart w:id="7880" w:name="_Toc89944968"/>
      <w:bookmarkStart w:id="7881" w:name="_Toc98753986"/>
      <w:bookmarkStart w:id="7882" w:name="_Toc106180972"/>
      <w:bookmarkStart w:id="7883" w:name="_Toc114151017"/>
      <w:bookmarkStart w:id="7884" w:name="_Toc124151420"/>
      <w:bookmarkStart w:id="7885" w:name="_Toc124151940"/>
      <w:bookmarkStart w:id="7886" w:name="_Toc124152460"/>
      <w:bookmarkStart w:id="7887" w:name="_Toc130396992"/>
      <w:bookmarkStart w:id="7888" w:name="_Toc130397512"/>
      <w:bookmarkStart w:id="7889" w:name="_Toc137558616"/>
      <w:bookmarkStart w:id="7890" w:name="_Toc138862441"/>
      <w:bookmarkStart w:id="7891" w:name="_Toc145532498"/>
      <w:bookmarkStart w:id="7892" w:name="_Toc163218911"/>
      <w:bookmarkStart w:id="7893" w:name="_Toc176702242"/>
      <w:r w:rsidRPr="00BE5108">
        <w:rPr>
          <w:rFonts w:eastAsiaTheme="minorEastAsia"/>
          <w:lang w:eastAsia="en-GB"/>
        </w:rPr>
        <w:lastRenderedPageBreak/>
        <w:t>8.2.2.2.5</w:t>
      </w:r>
      <w:r w:rsidRPr="00BE5108">
        <w:rPr>
          <w:rFonts w:eastAsiaTheme="minorEastAsia"/>
          <w:lang w:eastAsia="en-GB"/>
        </w:rPr>
        <w:tab/>
        <w:t>Test requirement</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894" w:name="_Toc73963104"/>
      <w:bookmarkStart w:id="7895" w:name="_Toc75260281"/>
      <w:bookmarkStart w:id="7896" w:name="_Toc75275823"/>
      <w:bookmarkStart w:id="7897" w:name="_Toc75276334"/>
      <w:bookmarkStart w:id="7898" w:name="_Toc76541833"/>
      <w:bookmarkStart w:id="7899" w:name="_Toc82437603"/>
      <w:bookmarkStart w:id="7900" w:name="_Toc89944969"/>
      <w:bookmarkStart w:id="7901" w:name="_Toc98753987"/>
      <w:bookmarkStart w:id="7902" w:name="_Toc106180973"/>
      <w:bookmarkStart w:id="7903" w:name="_Toc114151018"/>
      <w:bookmarkStart w:id="7904" w:name="_Toc124151421"/>
      <w:bookmarkStart w:id="7905" w:name="_Toc124151941"/>
      <w:bookmarkStart w:id="7906" w:name="_Toc124152461"/>
      <w:bookmarkStart w:id="7907" w:name="_Toc130396993"/>
      <w:bookmarkStart w:id="7908" w:name="_Toc130397513"/>
      <w:bookmarkStart w:id="7909" w:name="_Toc137558617"/>
      <w:bookmarkStart w:id="7910" w:name="_Toc138862442"/>
      <w:bookmarkStart w:id="7911" w:name="_Toc145532499"/>
      <w:bookmarkStart w:id="7912" w:name="_Toc163218912"/>
      <w:bookmarkStart w:id="7913" w:name="_Toc176702243"/>
      <w:r w:rsidRPr="00BE5108">
        <w:rPr>
          <w:rFonts w:eastAsiaTheme="minorEastAsia"/>
        </w:rPr>
        <w:t>8.2.2.3</w:t>
      </w:r>
      <w:r w:rsidRPr="00BE5108">
        <w:rPr>
          <w:rFonts w:eastAsiaTheme="minorEastAsia"/>
        </w:rPr>
        <w:tab/>
        <w:t>Performance requirements for PDCCH</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5721256" w14:textId="77777777" w:rsidR="00345ACA" w:rsidRPr="00BE5108" w:rsidRDefault="00345ACA" w:rsidP="00345ACA">
      <w:pPr>
        <w:pStyle w:val="Heading5"/>
        <w:rPr>
          <w:rFonts w:eastAsiaTheme="minorEastAsia"/>
          <w:lang w:eastAsia="en-GB"/>
        </w:rPr>
      </w:pPr>
      <w:bookmarkStart w:id="7914" w:name="_Toc73963105"/>
      <w:bookmarkStart w:id="7915" w:name="_Toc75260282"/>
      <w:bookmarkStart w:id="7916" w:name="_Toc75275824"/>
      <w:bookmarkStart w:id="7917" w:name="_Toc75276335"/>
      <w:bookmarkStart w:id="7918" w:name="_Toc76541834"/>
      <w:bookmarkStart w:id="7919" w:name="_Toc82437604"/>
      <w:bookmarkStart w:id="7920" w:name="_Toc89944970"/>
      <w:bookmarkStart w:id="7921" w:name="_Toc98753988"/>
      <w:bookmarkStart w:id="7922" w:name="_Toc106180974"/>
      <w:bookmarkStart w:id="7923" w:name="_Toc114151019"/>
      <w:bookmarkStart w:id="7924" w:name="_Toc124151422"/>
      <w:bookmarkStart w:id="7925" w:name="_Toc124151942"/>
      <w:bookmarkStart w:id="7926" w:name="_Toc124152462"/>
      <w:bookmarkStart w:id="7927" w:name="_Toc130396994"/>
      <w:bookmarkStart w:id="7928" w:name="_Toc130397514"/>
      <w:bookmarkStart w:id="7929" w:name="_Toc137558618"/>
      <w:bookmarkStart w:id="7930" w:name="_Toc138862443"/>
      <w:bookmarkStart w:id="7931" w:name="_Toc145532500"/>
      <w:bookmarkStart w:id="7932" w:name="_Toc163218913"/>
      <w:bookmarkStart w:id="7933" w:name="_Toc176702244"/>
      <w:r w:rsidRPr="00BE5108">
        <w:rPr>
          <w:rFonts w:eastAsiaTheme="minorEastAsia"/>
          <w:lang w:eastAsia="en-GB"/>
        </w:rPr>
        <w:t>8.2.2.3.1</w:t>
      </w:r>
      <w:r w:rsidRPr="00BE5108">
        <w:rPr>
          <w:rFonts w:eastAsiaTheme="minorEastAsia"/>
          <w:lang w:eastAsia="en-GB"/>
        </w:rPr>
        <w:tab/>
        <w:t>Definition and applicability</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934" w:name="_Toc73963106"/>
      <w:bookmarkStart w:id="7935" w:name="_Toc75260283"/>
      <w:bookmarkStart w:id="7936" w:name="_Toc75275825"/>
      <w:bookmarkStart w:id="7937" w:name="_Toc75276336"/>
      <w:bookmarkStart w:id="7938" w:name="_Toc76541835"/>
      <w:bookmarkStart w:id="7939" w:name="_Toc82437605"/>
      <w:bookmarkStart w:id="7940" w:name="_Toc89944971"/>
      <w:bookmarkStart w:id="7941" w:name="_Toc98753989"/>
      <w:bookmarkStart w:id="7942" w:name="_Toc106180975"/>
      <w:bookmarkStart w:id="7943" w:name="_Toc114151020"/>
      <w:bookmarkStart w:id="7944" w:name="_Toc124151423"/>
      <w:bookmarkStart w:id="7945" w:name="_Toc124151943"/>
      <w:bookmarkStart w:id="7946" w:name="_Toc124152463"/>
      <w:bookmarkStart w:id="7947" w:name="_Toc130396995"/>
      <w:bookmarkStart w:id="7948" w:name="_Toc130397515"/>
      <w:bookmarkStart w:id="7949" w:name="_Toc137558619"/>
      <w:bookmarkStart w:id="7950" w:name="_Toc138862444"/>
      <w:bookmarkStart w:id="7951" w:name="_Toc145532501"/>
      <w:bookmarkStart w:id="7952" w:name="_Toc163218914"/>
      <w:bookmarkStart w:id="7953" w:name="_Toc176702245"/>
      <w:r w:rsidRPr="00BE5108">
        <w:rPr>
          <w:rFonts w:eastAsiaTheme="minorEastAsia"/>
          <w:lang w:eastAsia="en-GB"/>
        </w:rPr>
        <w:t>8.2.2.3.2</w:t>
      </w:r>
      <w:r w:rsidRPr="00BE5108">
        <w:rPr>
          <w:rFonts w:eastAsiaTheme="minorEastAsia"/>
          <w:lang w:eastAsia="en-GB"/>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954" w:name="_Toc73963107"/>
      <w:bookmarkStart w:id="7955" w:name="_Toc75260284"/>
      <w:bookmarkStart w:id="7956" w:name="_Toc75275826"/>
      <w:bookmarkStart w:id="7957" w:name="_Toc75276337"/>
      <w:bookmarkStart w:id="7958" w:name="_Toc76541836"/>
      <w:bookmarkStart w:id="7959" w:name="_Toc82437606"/>
      <w:bookmarkStart w:id="7960" w:name="_Toc89944972"/>
      <w:bookmarkStart w:id="7961" w:name="_Toc98753990"/>
      <w:bookmarkStart w:id="7962" w:name="_Toc106180976"/>
      <w:bookmarkStart w:id="7963" w:name="_Toc114151021"/>
      <w:bookmarkStart w:id="7964" w:name="_Toc124151424"/>
      <w:bookmarkStart w:id="7965" w:name="_Toc124151944"/>
      <w:bookmarkStart w:id="7966" w:name="_Toc124152464"/>
      <w:bookmarkStart w:id="7967" w:name="_Toc130396996"/>
      <w:bookmarkStart w:id="7968" w:name="_Toc130397516"/>
      <w:bookmarkStart w:id="7969" w:name="_Toc137558620"/>
      <w:bookmarkStart w:id="7970" w:name="_Toc138862445"/>
      <w:bookmarkStart w:id="7971" w:name="_Toc145532502"/>
      <w:bookmarkStart w:id="7972" w:name="_Toc163218915"/>
      <w:bookmarkStart w:id="7973" w:name="_Toc176702246"/>
      <w:r w:rsidRPr="00BE5108">
        <w:rPr>
          <w:rFonts w:eastAsiaTheme="minorEastAsia"/>
          <w:lang w:eastAsia="en-GB"/>
        </w:rPr>
        <w:lastRenderedPageBreak/>
        <w:t>8.2.2.3.3</w:t>
      </w:r>
      <w:r w:rsidRPr="00BE5108">
        <w:rPr>
          <w:rFonts w:eastAsiaTheme="minorEastAsia"/>
          <w:lang w:eastAsia="en-GB"/>
        </w:rPr>
        <w:tab/>
        <w:t>Test purpose</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974" w:name="_Toc73963108"/>
      <w:bookmarkStart w:id="7975" w:name="_Toc75260285"/>
      <w:bookmarkStart w:id="7976" w:name="_Toc75275827"/>
      <w:bookmarkStart w:id="7977" w:name="_Toc75276338"/>
      <w:bookmarkStart w:id="7978" w:name="_Toc76541837"/>
      <w:bookmarkStart w:id="7979" w:name="_Toc82437607"/>
      <w:bookmarkStart w:id="7980" w:name="_Toc89944973"/>
      <w:bookmarkStart w:id="7981" w:name="_Toc98753991"/>
      <w:bookmarkStart w:id="7982" w:name="_Toc106180977"/>
      <w:bookmarkStart w:id="7983" w:name="_Toc114151022"/>
      <w:bookmarkStart w:id="7984" w:name="_Toc124151425"/>
      <w:bookmarkStart w:id="7985" w:name="_Toc124151945"/>
      <w:bookmarkStart w:id="7986" w:name="_Toc124152465"/>
      <w:bookmarkStart w:id="7987" w:name="_Toc130396997"/>
      <w:bookmarkStart w:id="7988" w:name="_Toc130397517"/>
      <w:bookmarkStart w:id="7989" w:name="_Toc137558621"/>
      <w:bookmarkStart w:id="7990" w:name="_Toc138862446"/>
      <w:bookmarkStart w:id="7991" w:name="_Toc145532503"/>
      <w:bookmarkStart w:id="7992" w:name="_Toc163218916"/>
      <w:bookmarkStart w:id="7993" w:name="_Toc176702247"/>
      <w:r w:rsidRPr="00BE5108">
        <w:rPr>
          <w:rFonts w:eastAsiaTheme="minorEastAsia"/>
          <w:lang w:eastAsia="en-GB"/>
        </w:rPr>
        <w:t>8.2.2.3.4</w:t>
      </w:r>
      <w:r w:rsidRPr="00BE5108">
        <w:rPr>
          <w:rFonts w:eastAsiaTheme="minorEastAsia"/>
          <w:lang w:eastAsia="en-GB"/>
        </w:rPr>
        <w:tab/>
        <w:t>Method of test</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994" w:name="_Toc73963109"/>
      <w:bookmarkStart w:id="7995" w:name="_Toc75260286"/>
      <w:bookmarkStart w:id="7996" w:name="_Toc75275828"/>
      <w:bookmarkStart w:id="7997" w:name="_Toc75276339"/>
      <w:bookmarkStart w:id="7998" w:name="_Toc76541838"/>
      <w:bookmarkStart w:id="7999" w:name="_Toc82437608"/>
      <w:bookmarkStart w:id="8000" w:name="_Toc89944974"/>
      <w:bookmarkStart w:id="8001" w:name="_Toc98753992"/>
      <w:bookmarkStart w:id="8002" w:name="_Toc106180978"/>
      <w:bookmarkStart w:id="8003" w:name="_Toc114151023"/>
      <w:bookmarkStart w:id="8004" w:name="_Toc124151426"/>
      <w:bookmarkStart w:id="8005" w:name="_Toc124151946"/>
      <w:bookmarkStart w:id="8006" w:name="_Toc124152466"/>
      <w:bookmarkStart w:id="8007" w:name="_Toc130396998"/>
      <w:bookmarkStart w:id="8008" w:name="_Toc130397518"/>
      <w:bookmarkStart w:id="8009" w:name="_Toc137558622"/>
      <w:bookmarkStart w:id="8010" w:name="_Toc138862447"/>
      <w:bookmarkStart w:id="8011" w:name="_Toc145532504"/>
      <w:bookmarkStart w:id="8012" w:name="_Toc163218917"/>
      <w:bookmarkStart w:id="8013" w:name="_Toc176702248"/>
      <w:r w:rsidRPr="00BE5108">
        <w:rPr>
          <w:rFonts w:eastAsiaTheme="minorEastAsia"/>
          <w:lang w:eastAsia="en-GB"/>
        </w:rPr>
        <w:t>8.2.2.3.5</w:t>
      </w:r>
      <w:r w:rsidRPr="00BE5108">
        <w:rPr>
          <w:rFonts w:eastAsiaTheme="minorEastAsia"/>
          <w:lang w:eastAsia="en-GB"/>
        </w:rPr>
        <w:tab/>
        <w:t>Test requirement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lastRenderedPageBreak/>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014" w:name="_Toc176702249"/>
      <w:r w:rsidRPr="00BE5108">
        <w:t>8.2.2</w:t>
      </w:r>
      <w:r>
        <w:t>B</w:t>
      </w:r>
      <w:r w:rsidRPr="00BE5108">
        <w:tab/>
        <w:t>Demodulation performance requirements</w:t>
      </w:r>
      <w:r>
        <w:t xml:space="preserve"> for mIAB</w:t>
      </w:r>
      <w:bookmarkEnd w:id="8014"/>
    </w:p>
    <w:p w14:paraId="74940878" w14:textId="77777777" w:rsidR="003F05DC" w:rsidRPr="00BE5108" w:rsidRDefault="003F05DC" w:rsidP="003F05DC">
      <w:pPr>
        <w:pStyle w:val="Heading4"/>
      </w:pPr>
      <w:bookmarkStart w:id="8015" w:name="_Toc176702250"/>
      <w:r w:rsidRPr="00BE5108">
        <w:t>8.2.2</w:t>
      </w:r>
      <w:r>
        <w:t>B</w:t>
      </w:r>
      <w:r w:rsidRPr="00BE5108">
        <w:t>.1</w:t>
      </w:r>
      <w:r w:rsidRPr="00BE5108">
        <w:tab/>
        <w:t>General</w:t>
      </w:r>
      <w:bookmarkEnd w:id="8015"/>
    </w:p>
    <w:p w14:paraId="6E15E3A5" w14:textId="77777777" w:rsidR="003F05DC" w:rsidRPr="002C12D5" w:rsidRDefault="003F05DC" w:rsidP="003F05DC">
      <w:pPr>
        <w:pStyle w:val="Heading5"/>
      </w:pPr>
      <w:bookmarkStart w:id="8016" w:name="_Toc176702251"/>
      <w:r w:rsidRPr="002C12D5">
        <w:t>8.2.</w:t>
      </w:r>
      <w:r>
        <w:t>2B</w:t>
      </w:r>
      <w:r w:rsidRPr="002C12D5">
        <w:t>.1</w:t>
      </w:r>
      <w:r>
        <w:t>.1</w:t>
      </w:r>
      <w:r w:rsidRPr="002C12D5">
        <w:rPr>
          <w:rFonts w:hint="eastAsia"/>
        </w:rPr>
        <w:tab/>
      </w:r>
      <w:r w:rsidRPr="002C12D5">
        <w:t>Applicability of requirements</w:t>
      </w:r>
      <w:bookmarkEnd w:id="8016"/>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017" w:name="_Toc176702252"/>
      <w:r w:rsidRPr="00BE5108">
        <w:t>8.2.2</w:t>
      </w:r>
      <w:r>
        <w:t>B</w:t>
      </w:r>
      <w:r w:rsidRPr="00BE5108">
        <w:t>.2</w:t>
      </w:r>
      <w:r w:rsidRPr="00BE5108">
        <w:tab/>
        <w:t>Performance requirements for PDSCH</w:t>
      </w:r>
      <w:bookmarkEnd w:id="8017"/>
    </w:p>
    <w:p w14:paraId="0EB303F1" w14:textId="77777777" w:rsidR="003F05DC" w:rsidRPr="00BE5108" w:rsidRDefault="003F05DC" w:rsidP="003F05DC">
      <w:pPr>
        <w:pStyle w:val="Heading5"/>
        <w:rPr>
          <w:lang w:eastAsia="en-GB"/>
        </w:rPr>
      </w:pPr>
      <w:bookmarkStart w:id="8018" w:name="_Toc176702253"/>
      <w:r w:rsidRPr="00BE5108">
        <w:rPr>
          <w:lang w:eastAsia="en-GB"/>
        </w:rPr>
        <w:t>8.2.2</w:t>
      </w:r>
      <w:r>
        <w:rPr>
          <w:lang w:eastAsia="en-GB"/>
        </w:rPr>
        <w:t>B</w:t>
      </w:r>
      <w:r w:rsidRPr="00BE5108">
        <w:rPr>
          <w:lang w:eastAsia="en-GB"/>
        </w:rPr>
        <w:t>.2.1</w:t>
      </w:r>
      <w:r w:rsidRPr="00BE5108">
        <w:rPr>
          <w:lang w:eastAsia="en-GB"/>
        </w:rPr>
        <w:tab/>
        <w:t>Definition and applicability</w:t>
      </w:r>
      <w:bookmarkEnd w:id="8018"/>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019" w:name="_Toc176702254"/>
      <w:r w:rsidRPr="00BE5108">
        <w:rPr>
          <w:lang w:eastAsia="en-GB"/>
        </w:rPr>
        <w:t>8.2.2</w:t>
      </w:r>
      <w:r>
        <w:rPr>
          <w:lang w:eastAsia="en-GB"/>
        </w:rPr>
        <w:t>B</w:t>
      </w:r>
      <w:r w:rsidRPr="00BE5108">
        <w:rPr>
          <w:lang w:eastAsia="en-GB"/>
        </w:rPr>
        <w:t>.2.2</w:t>
      </w:r>
      <w:r w:rsidRPr="00BE5108">
        <w:rPr>
          <w:lang w:eastAsia="en-GB"/>
        </w:rPr>
        <w:tab/>
        <w:t>Minimum requirement</w:t>
      </w:r>
      <w:bookmarkEnd w:id="8019"/>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020" w:name="_Toc176702255"/>
      <w:r w:rsidRPr="00BE5108">
        <w:rPr>
          <w:lang w:eastAsia="en-GB"/>
        </w:rPr>
        <w:t>8.2.2</w:t>
      </w:r>
      <w:r>
        <w:rPr>
          <w:lang w:eastAsia="en-GB"/>
        </w:rPr>
        <w:t>B</w:t>
      </w:r>
      <w:r w:rsidRPr="00BE5108">
        <w:rPr>
          <w:lang w:eastAsia="en-GB"/>
        </w:rPr>
        <w:t>.2.3</w:t>
      </w:r>
      <w:r w:rsidRPr="00BE5108">
        <w:rPr>
          <w:lang w:eastAsia="en-GB"/>
        </w:rPr>
        <w:tab/>
        <w:t>Test purpose</w:t>
      </w:r>
      <w:bookmarkEnd w:id="8020"/>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021" w:name="_Toc176702256"/>
      <w:r w:rsidRPr="00BE5108">
        <w:rPr>
          <w:lang w:eastAsia="en-GB"/>
        </w:rPr>
        <w:lastRenderedPageBreak/>
        <w:t>8.2.2</w:t>
      </w:r>
      <w:r>
        <w:rPr>
          <w:lang w:eastAsia="en-GB"/>
        </w:rPr>
        <w:t>B</w:t>
      </w:r>
      <w:r w:rsidRPr="00BE5108">
        <w:rPr>
          <w:lang w:eastAsia="en-GB"/>
        </w:rPr>
        <w:t>.2.4</w:t>
      </w:r>
      <w:r w:rsidRPr="00BE5108">
        <w:rPr>
          <w:lang w:eastAsia="en-GB"/>
        </w:rPr>
        <w:tab/>
        <w:t>Method of test</w:t>
      </w:r>
      <w:bookmarkEnd w:id="8021"/>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lastRenderedPageBreak/>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022" w:name="_Toc176702257"/>
      <w:r w:rsidRPr="00BE5108">
        <w:rPr>
          <w:lang w:eastAsia="en-GB"/>
        </w:rPr>
        <w:t>8.2.2</w:t>
      </w:r>
      <w:r>
        <w:rPr>
          <w:lang w:eastAsia="en-GB"/>
        </w:rPr>
        <w:t>B</w:t>
      </w:r>
      <w:r w:rsidRPr="00BE5108">
        <w:rPr>
          <w:lang w:eastAsia="en-GB"/>
        </w:rPr>
        <w:t>.2.5</w:t>
      </w:r>
      <w:r w:rsidRPr="00BE5108">
        <w:rPr>
          <w:lang w:eastAsia="en-GB"/>
        </w:rPr>
        <w:tab/>
        <w:t>Test requirement</w:t>
      </w:r>
      <w:bookmarkEnd w:id="8022"/>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lastRenderedPageBreak/>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023" w:name="_Toc176702258"/>
      <w:r w:rsidRPr="00BE5108">
        <w:t>8.2.2</w:t>
      </w:r>
      <w:r>
        <w:t>B</w:t>
      </w:r>
      <w:r w:rsidRPr="00BE5108">
        <w:t>.3</w:t>
      </w:r>
      <w:r w:rsidRPr="00BE5108">
        <w:tab/>
        <w:t>Performance requirements for PDCCH</w:t>
      </w:r>
      <w:bookmarkEnd w:id="8023"/>
    </w:p>
    <w:p w14:paraId="56F04E00" w14:textId="77777777" w:rsidR="003F05DC" w:rsidRPr="00BE5108" w:rsidRDefault="003F05DC" w:rsidP="003F05DC">
      <w:pPr>
        <w:pStyle w:val="Heading5"/>
        <w:rPr>
          <w:lang w:eastAsia="en-GB"/>
        </w:rPr>
      </w:pPr>
      <w:bookmarkStart w:id="8024" w:name="_Toc176702259"/>
      <w:r w:rsidRPr="00BE5108">
        <w:rPr>
          <w:lang w:eastAsia="en-GB"/>
        </w:rPr>
        <w:t>8.2.2</w:t>
      </w:r>
      <w:r>
        <w:rPr>
          <w:lang w:eastAsia="en-GB"/>
        </w:rPr>
        <w:t>B</w:t>
      </w:r>
      <w:r w:rsidRPr="00BE5108">
        <w:rPr>
          <w:lang w:eastAsia="en-GB"/>
        </w:rPr>
        <w:t>.3.1</w:t>
      </w:r>
      <w:r w:rsidRPr="00BE5108">
        <w:rPr>
          <w:lang w:eastAsia="en-GB"/>
        </w:rPr>
        <w:tab/>
        <w:t>Definition and applicability</w:t>
      </w:r>
      <w:bookmarkEnd w:id="8024"/>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025" w:name="_Toc176702260"/>
      <w:r w:rsidRPr="00BE5108">
        <w:rPr>
          <w:lang w:eastAsia="en-GB"/>
        </w:rPr>
        <w:t>8.2.2</w:t>
      </w:r>
      <w:r>
        <w:rPr>
          <w:lang w:eastAsia="en-GB"/>
        </w:rPr>
        <w:t>B</w:t>
      </w:r>
      <w:r w:rsidRPr="00BE5108">
        <w:rPr>
          <w:lang w:eastAsia="en-GB"/>
        </w:rPr>
        <w:t>.3.2</w:t>
      </w:r>
      <w:r w:rsidRPr="00BE5108">
        <w:rPr>
          <w:lang w:eastAsia="en-GB"/>
        </w:rPr>
        <w:tab/>
        <w:t>Minimum requirement</w:t>
      </w:r>
      <w:bookmarkEnd w:id="8025"/>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026" w:name="_Toc176702261"/>
      <w:r w:rsidRPr="00BE5108">
        <w:rPr>
          <w:lang w:eastAsia="en-GB"/>
        </w:rPr>
        <w:t>8.2.2</w:t>
      </w:r>
      <w:r>
        <w:rPr>
          <w:lang w:eastAsia="en-GB"/>
        </w:rPr>
        <w:t>B</w:t>
      </w:r>
      <w:r w:rsidRPr="00BE5108">
        <w:rPr>
          <w:lang w:eastAsia="en-GB"/>
        </w:rPr>
        <w:t>.3.3</w:t>
      </w:r>
      <w:r w:rsidRPr="00BE5108">
        <w:rPr>
          <w:lang w:eastAsia="en-GB"/>
        </w:rPr>
        <w:tab/>
        <w:t>Test purpose</w:t>
      </w:r>
      <w:bookmarkEnd w:id="8026"/>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027" w:name="_Toc176702262"/>
      <w:r w:rsidRPr="00BE5108">
        <w:rPr>
          <w:lang w:eastAsia="en-GB"/>
        </w:rPr>
        <w:t>8.2.2</w:t>
      </w:r>
      <w:r>
        <w:rPr>
          <w:lang w:eastAsia="en-GB"/>
        </w:rPr>
        <w:t>B</w:t>
      </w:r>
      <w:r w:rsidRPr="00BE5108">
        <w:rPr>
          <w:lang w:eastAsia="en-GB"/>
        </w:rPr>
        <w:t>.3.4</w:t>
      </w:r>
      <w:r w:rsidRPr="00BE5108">
        <w:rPr>
          <w:lang w:eastAsia="en-GB"/>
        </w:rPr>
        <w:tab/>
        <w:t>Method of test</w:t>
      </w:r>
      <w:bookmarkEnd w:id="8027"/>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lastRenderedPageBreak/>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028" w:name="_Toc176702263"/>
      <w:r w:rsidRPr="00BE5108">
        <w:rPr>
          <w:lang w:eastAsia="en-GB"/>
        </w:rPr>
        <w:t>8.2.2</w:t>
      </w:r>
      <w:r>
        <w:rPr>
          <w:lang w:eastAsia="en-GB"/>
        </w:rPr>
        <w:t>B</w:t>
      </w:r>
      <w:r w:rsidRPr="00BE5108">
        <w:rPr>
          <w:lang w:eastAsia="en-GB"/>
        </w:rPr>
        <w:t>.3.5</w:t>
      </w:r>
      <w:r w:rsidRPr="00BE5108">
        <w:rPr>
          <w:lang w:eastAsia="en-GB"/>
        </w:rPr>
        <w:tab/>
        <w:t>Test requirement</w:t>
      </w:r>
      <w:bookmarkEnd w:id="8028"/>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029" w:name="_Toc73963110"/>
      <w:bookmarkStart w:id="8030" w:name="_Toc75260287"/>
      <w:bookmarkStart w:id="8031" w:name="_Toc75275829"/>
      <w:bookmarkStart w:id="8032" w:name="_Toc75276340"/>
      <w:bookmarkStart w:id="8033" w:name="_Toc76541839"/>
      <w:bookmarkStart w:id="8034" w:name="_Toc82437609"/>
      <w:bookmarkStart w:id="8035" w:name="_Toc89944975"/>
      <w:bookmarkStart w:id="8036" w:name="_Toc98753993"/>
      <w:bookmarkStart w:id="8037" w:name="_Toc106180979"/>
      <w:bookmarkStart w:id="8038" w:name="_Toc114151024"/>
      <w:bookmarkStart w:id="8039" w:name="_Toc124151427"/>
      <w:bookmarkStart w:id="8040" w:name="_Toc124151947"/>
      <w:bookmarkStart w:id="8041" w:name="_Toc124152467"/>
      <w:bookmarkStart w:id="8042" w:name="_Toc130396999"/>
      <w:bookmarkStart w:id="8043" w:name="_Toc130397519"/>
      <w:bookmarkStart w:id="8044" w:name="_Toc137558623"/>
      <w:bookmarkStart w:id="8045" w:name="_Toc138862448"/>
      <w:bookmarkStart w:id="8046" w:name="_Toc145532505"/>
      <w:bookmarkStart w:id="8047" w:name="_Toc163218918"/>
      <w:bookmarkStart w:id="8048" w:name="_Toc176702264"/>
      <w:r w:rsidRPr="00BE5108">
        <w:rPr>
          <w:rFonts w:eastAsiaTheme="minorEastAsia"/>
        </w:rPr>
        <w:t>8.2.3</w:t>
      </w:r>
      <w:r w:rsidRPr="00BE5108">
        <w:rPr>
          <w:rFonts w:eastAsiaTheme="minorEastAsia"/>
        </w:rPr>
        <w:tab/>
        <w:t>CSI reporting requirements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AA91992" w14:textId="77777777" w:rsidR="00345ACA" w:rsidRPr="00BE5108" w:rsidRDefault="00345ACA" w:rsidP="00345ACA">
      <w:pPr>
        <w:pStyle w:val="Heading4"/>
        <w:rPr>
          <w:rFonts w:eastAsiaTheme="minorEastAsia"/>
        </w:rPr>
      </w:pPr>
      <w:bookmarkStart w:id="8049" w:name="_Toc73963111"/>
      <w:bookmarkStart w:id="8050" w:name="_Toc75260288"/>
      <w:bookmarkStart w:id="8051" w:name="_Toc75275830"/>
      <w:bookmarkStart w:id="8052" w:name="_Toc75276341"/>
      <w:bookmarkStart w:id="8053" w:name="_Toc76541840"/>
      <w:bookmarkStart w:id="8054" w:name="_Toc82437610"/>
      <w:bookmarkStart w:id="8055" w:name="_Toc89944976"/>
      <w:bookmarkStart w:id="8056" w:name="_Toc98753994"/>
      <w:bookmarkStart w:id="8057" w:name="_Toc106180980"/>
      <w:bookmarkStart w:id="8058" w:name="_Toc114151025"/>
      <w:bookmarkStart w:id="8059" w:name="_Toc124151428"/>
      <w:bookmarkStart w:id="8060" w:name="_Toc124151948"/>
      <w:bookmarkStart w:id="8061" w:name="_Toc124152468"/>
      <w:bookmarkStart w:id="8062" w:name="_Toc130397000"/>
      <w:bookmarkStart w:id="8063" w:name="_Toc130397520"/>
      <w:bookmarkStart w:id="8064" w:name="_Toc137558624"/>
      <w:bookmarkStart w:id="8065" w:name="_Toc138862449"/>
      <w:bookmarkStart w:id="8066" w:name="_Toc145532506"/>
      <w:bookmarkStart w:id="8067" w:name="_Toc163218919"/>
      <w:bookmarkStart w:id="8068" w:name="_Toc176702265"/>
      <w:r w:rsidRPr="00BE5108">
        <w:rPr>
          <w:rFonts w:eastAsiaTheme="minorEastAsia"/>
        </w:rPr>
        <w:t>8.2.3.1</w:t>
      </w:r>
      <w:r w:rsidRPr="00BE5108">
        <w:rPr>
          <w:rFonts w:eastAsiaTheme="minorEastAsia"/>
        </w:rPr>
        <w:tab/>
        <w:t>General</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446CA1D" w14:textId="77777777" w:rsidR="00345ACA" w:rsidRPr="00BE5108" w:rsidRDefault="00345ACA" w:rsidP="00345ACA">
      <w:pPr>
        <w:pStyle w:val="Heading5"/>
        <w:rPr>
          <w:rFonts w:eastAsiaTheme="minorEastAsia"/>
        </w:rPr>
      </w:pPr>
      <w:bookmarkStart w:id="8069" w:name="_Toc73963112"/>
      <w:bookmarkStart w:id="8070" w:name="_Toc75260289"/>
      <w:bookmarkStart w:id="8071" w:name="_Toc75275831"/>
      <w:bookmarkStart w:id="8072" w:name="_Toc75276342"/>
      <w:bookmarkStart w:id="8073" w:name="_Toc76541841"/>
      <w:bookmarkStart w:id="8074" w:name="_Toc82437611"/>
      <w:bookmarkStart w:id="8075" w:name="_Toc89944977"/>
      <w:bookmarkStart w:id="8076" w:name="_Toc98753995"/>
      <w:bookmarkStart w:id="8077" w:name="_Toc106180981"/>
      <w:bookmarkStart w:id="8078" w:name="_Toc114151026"/>
      <w:bookmarkStart w:id="8079" w:name="_Toc124151429"/>
      <w:bookmarkStart w:id="8080" w:name="_Toc124151949"/>
      <w:bookmarkStart w:id="8081" w:name="_Toc124152469"/>
      <w:bookmarkStart w:id="8082" w:name="_Toc130397001"/>
      <w:bookmarkStart w:id="8083" w:name="_Toc130397521"/>
      <w:bookmarkStart w:id="8084" w:name="_Toc137558625"/>
      <w:bookmarkStart w:id="8085" w:name="_Toc138862450"/>
      <w:bookmarkStart w:id="8086" w:name="_Toc145532507"/>
      <w:bookmarkStart w:id="8087" w:name="_Toc163218920"/>
      <w:bookmarkStart w:id="8088" w:name="_Toc176702266"/>
      <w:r w:rsidRPr="00BE5108">
        <w:rPr>
          <w:rFonts w:eastAsiaTheme="minorEastAsia"/>
        </w:rPr>
        <w:t>8.2.3.1.1</w:t>
      </w:r>
      <w:r w:rsidRPr="00BE5108">
        <w:rPr>
          <w:rFonts w:eastAsiaTheme="minorEastAsia"/>
        </w:rPr>
        <w:tab/>
        <w:t>Applicability rule for IAB-MT</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2AC4665F" w14:textId="77777777" w:rsidR="00345ACA" w:rsidRPr="00BE5108" w:rsidRDefault="00345ACA" w:rsidP="00345ACA">
      <w:pPr>
        <w:pStyle w:val="Heading6"/>
        <w:rPr>
          <w:rFonts w:eastAsiaTheme="minorEastAsia"/>
        </w:rPr>
      </w:pPr>
      <w:bookmarkStart w:id="8089" w:name="_Toc73963113"/>
      <w:bookmarkStart w:id="8090" w:name="_Toc75260290"/>
      <w:bookmarkStart w:id="8091" w:name="_Toc75275832"/>
      <w:bookmarkStart w:id="8092" w:name="_Toc75276343"/>
      <w:bookmarkStart w:id="8093" w:name="_Toc76541842"/>
      <w:bookmarkStart w:id="8094" w:name="_Toc82437612"/>
      <w:bookmarkStart w:id="8095" w:name="_Toc89944978"/>
      <w:bookmarkStart w:id="8096" w:name="_Toc98753996"/>
      <w:bookmarkStart w:id="8097" w:name="_Toc106180982"/>
      <w:bookmarkStart w:id="8098" w:name="_Toc114151027"/>
      <w:bookmarkStart w:id="8099" w:name="_Toc124151430"/>
      <w:bookmarkStart w:id="8100" w:name="_Toc124151950"/>
      <w:bookmarkStart w:id="8101" w:name="_Toc124152470"/>
      <w:bookmarkStart w:id="8102" w:name="_Toc130397002"/>
      <w:bookmarkStart w:id="8103" w:name="_Toc130397522"/>
      <w:bookmarkStart w:id="8104" w:name="_Toc137558626"/>
      <w:bookmarkStart w:id="8105" w:name="_Toc138862451"/>
      <w:bookmarkStart w:id="8106" w:name="_Toc145532508"/>
      <w:bookmarkStart w:id="8107" w:name="_Toc163218921"/>
      <w:bookmarkStart w:id="8108" w:name="_Toc176702267"/>
      <w:r w:rsidRPr="00BE5108">
        <w:rPr>
          <w:rFonts w:eastAsiaTheme="minorEastAsia"/>
        </w:rPr>
        <w:t>8.2.3.1.1.1</w:t>
      </w:r>
      <w:r w:rsidRPr="00BE5108">
        <w:rPr>
          <w:rFonts w:eastAsiaTheme="minorEastAsia"/>
        </w:rPr>
        <w:tab/>
        <w:t>General</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663D7ACE" w14:textId="72372A6A" w:rsidR="00BB0386" w:rsidRDefault="00BB0386" w:rsidP="00BB0386">
      <w:pPr>
        <w:rPr>
          <w:lang w:eastAsia="zh-CN"/>
        </w:rPr>
      </w:pPr>
      <w:bookmarkStart w:id="8109" w:name="_Toc73963114"/>
      <w:bookmarkStart w:id="8110" w:name="_Toc75260291"/>
      <w:bookmarkStart w:id="8111" w:name="_Toc75275833"/>
      <w:bookmarkStart w:id="8112" w:name="_Toc75276344"/>
      <w:bookmarkStart w:id="8113"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114" w:name="_Toc82437613"/>
      <w:bookmarkStart w:id="8115" w:name="_Toc89944979"/>
      <w:bookmarkStart w:id="8116" w:name="_Toc98753997"/>
      <w:bookmarkStart w:id="8117" w:name="_Toc106180983"/>
      <w:bookmarkStart w:id="8118" w:name="_Toc114151028"/>
      <w:bookmarkStart w:id="8119" w:name="_Toc124151431"/>
      <w:bookmarkStart w:id="8120" w:name="_Toc124151951"/>
      <w:bookmarkStart w:id="8121" w:name="_Toc124152471"/>
      <w:bookmarkStart w:id="8122" w:name="_Toc130397003"/>
      <w:bookmarkStart w:id="8123" w:name="_Toc130397523"/>
      <w:bookmarkStart w:id="8124" w:name="_Toc137558627"/>
      <w:bookmarkStart w:id="8125" w:name="_Toc138862452"/>
      <w:bookmarkStart w:id="8126" w:name="_Toc145532509"/>
      <w:bookmarkStart w:id="8127" w:name="_Toc163218922"/>
      <w:bookmarkStart w:id="8128" w:name="_Toc17670226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129" w:name="_Toc73963115"/>
      <w:bookmarkStart w:id="8130" w:name="_Toc75260292"/>
      <w:bookmarkStart w:id="8131" w:name="_Toc75275834"/>
      <w:bookmarkStart w:id="8132" w:name="_Toc75276345"/>
      <w:bookmarkStart w:id="8133" w:name="_Toc76541844"/>
      <w:bookmarkStart w:id="8134" w:name="_Toc82437614"/>
      <w:bookmarkStart w:id="8135" w:name="_Toc89944980"/>
      <w:bookmarkStart w:id="8136" w:name="_Toc98753998"/>
      <w:bookmarkStart w:id="8137" w:name="_Toc106180984"/>
      <w:bookmarkStart w:id="8138" w:name="_Toc114151029"/>
      <w:bookmarkStart w:id="8139" w:name="_Toc124151432"/>
      <w:bookmarkStart w:id="8140" w:name="_Toc124151952"/>
      <w:bookmarkStart w:id="8141" w:name="_Toc124152472"/>
      <w:bookmarkStart w:id="8142" w:name="_Toc130397004"/>
      <w:bookmarkStart w:id="8143" w:name="_Toc130397524"/>
      <w:bookmarkStart w:id="8144" w:name="_Toc137558628"/>
      <w:bookmarkStart w:id="8145" w:name="_Toc138862453"/>
      <w:bookmarkStart w:id="8146" w:name="_Toc145532510"/>
      <w:bookmarkStart w:id="8147" w:name="_Toc163218923"/>
      <w:bookmarkStart w:id="8148" w:name="_Toc176702269"/>
      <w:r w:rsidRPr="00BE5108">
        <w:rPr>
          <w:rFonts w:eastAsiaTheme="minorEastAsia"/>
        </w:rPr>
        <w:t>8.2.3.1.1.3</w:t>
      </w:r>
      <w:r w:rsidRPr="00BE5108">
        <w:rPr>
          <w:rFonts w:eastAsiaTheme="minorEastAsia"/>
        </w:rPr>
        <w:tab/>
        <w:t>Applicability of requirements for TDD with different UL-DL patterns</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2142BC9" w14:textId="77777777" w:rsidR="00997B97" w:rsidRDefault="00997B97" w:rsidP="00997B97">
      <w:bookmarkStart w:id="8149" w:name="_Toc73963116"/>
      <w:bookmarkStart w:id="8150" w:name="_Toc75260293"/>
      <w:bookmarkStart w:id="8151" w:name="_Toc75275835"/>
      <w:bookmarkStart w:id="8152" w:name="_Toc75276346"/>
      <w:bookmarkStart w:id="8153"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154" w:name="_Toc82437615"/>
      <w:bookmarkStart w:id="8155" w:name="_Toc89944981"/>
      <w:bookmarkStart w:id="8156" w:name="_Toc98753999"/>
      <w:bookmarkStart w:id="8157" w:name="_Toc106180985"/>
      <w:bookmarkStart w:id="8158" w:name="_Toc114151030"/>
      <w:bookmarkStart w:id="8159" w:name="_Toc124151433"/>
      <w:bookmarkStart w:id="8160" w:name="_Toc124151953"/>
      <w:bookmarkStart w:id="8161" w:name="_Toc124152473"/>
      <w:bookmarkStart w:id="8162" w:name="_Toc130397005"/>
      <w:bookmarkStart w:id="8163" w:name="_Toc130397525"/>
      <w:bookmarkStart w:id="8164" w:name="_Toc137558629"/>
      <w:bookmarkStart w:id="8165" w:name="_Toc138862454"/>
      <w:bookmarkStart w:id="8166" w:name="_Toc145532511"/>
      <w:bookmarkStart w:id="8167" w:name="_Toc163218924"/>
      <w:bookmarkStart w:id="8168" w:name="_Toc176702270"/>
      <w:r w:rsidRPr="008628E4">
        <w:t>8.2.3.1.1.4</w:t>
      </w:r>
      <w:r w:rsidRPr="008628E4">
        <w:tab/>
        <w:t>Applicability of requirements for IAB-MT features</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169" w:name="_Toc75165403"/>
      <w:bookmarkStart w:id="8170" w:name="_Toc75334327"/>
      <w:bookmarkStart w:id="8171" w:name="_Toc75508519"/>
      <w:bookmarkStart w:id="8172" w:name="_Toc75816258"/>
      <w:bookmarkStart w:id="8173" w:name="_Toc76541416"/>
      <w:bookmarkStart w:id="8174" w:name="_Toc76541983"/>
      <w:bookmarkStart w:id="8175" w:name="_Toc82429873"/>
      <w:bookmarkStart w:id="8176" w:name="_Toc89940124"/>
      <w:bookmarkStart w:id="8177" w:name="_Toc98754450"/>
      <w:bookmarkStart w:id="8178" w:name="_Toc106178264"/>
      <w:bookmarkStart w:id="8179" w:name="_Toc114148982"/>
      <w:bookmarkStart w:id="8180" w:name="_Toc130393767"/>
      <w:bookmarkStart w:id="8181" w:name="_Toc137558630"/>
      <w:bookmarkStart w:id="8182" w:name="_Toc138862455"/>
      <w:bookmarkStart w:id="8183" w:name="_Toc145532512"/>
      <w:bookmarkStart w:id="8184" w:name="_Toc163218925"/>
      <w:bookmarkStart w:id="8185" w:name="_Toc176702271"/>
      <w:r w:rsidRPr="00C13E62">
        <w:t>8.2.3.1.2</w:t>
      </w:r>
      <w:r w:rsidRPr="00C13E62">
        <w:tab/>
        <w:t>Common test parameters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186" w:name="_Toc82437616"/>
      <w:bookmarkStart w:id="8187" w:name="_Toc89944982"/>
      <w:bookmarkStart w:id="8188" w:name="_Toc98754000"/>
      <w:bookmarkStart w:id="8189" w:name="_Toc106180986"/>
      <w:bookmarkStart w:id="8190" w:name="_Toc114151031"/>
      <w:bookmarkStart w:id="8191" w:name="_Toc124151434"/>
      <w:bookmarkStart w:id="8192" w:name="_Toc124151954"/>
      <w:bookmarkStart w:id="8193" w:name="_Toc124152474"/>
      <w:bookmarkStart w:id="8194" w:name="_Toc130397006"/>
      <w:bookmarkStart w:id="8195" w:name="_Toc130397526"/>
      <w:bookmarkStart w:id="8196" w:name="_Toc137558631"/>
      <w:bookmarkStart w:id="8197" w:name="_Toc138862456"/>
      <w:bookmarkStart w:id="8198" w:name="_Toc145532513"/>
      <w:bookmarkStart w:id="8199" w:name="_Toc163218926"/>
      <w:bookmarkStart w:id="8200" w:name="_Toc176702272"/>
      <w:r w:rsidRPr="00BE5108">
        <w:rPr>
          <w:rFonts w:eastAsiaTheme="minorEastAsia"/>
        </w:rPr>
        <w:t>8.2.3.2</w:t>
      </w:r>
      <w:r w:rsidRPr="00BE5108">
        <w:rPr>
          <w:rFonts w:eastAsiaTheme="minorEastAsia"/>
        </w:rPr>
        <w:tab/>
        <w:t>Reporting Channel Quality Indicator (CQI)</w:t>
      </w:r>
      <w:bookmarkEnd w:id="8149"/>
      <w:bookmarkEnd w:id="8150"/>
      <w:bookmarkEnd w:id="8151"/>
      <w:bookmarkEnd w:id="8152"/>
      <w:bookmarkEnd w:id="8153"/>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F2D1B64" w14:textId="77777777" w:rsidR="00345ACA" w:rsidRPr="00BE5108" w:rsidRDefault="00345ACA" w:rsidP="00345ACA">
      <w:pPr>
        <w:pStyle w:val="Heading5"/>
        <w:rPr>
          <w:rFonts w:eastAsiaTheme="minorEastAsia"/>
        </w:rPr>
      </w:pPr>
      <w:bookmarkStart w:id="8201" w:name="_Toc73963117"/>
      <w:bookmarkStart w:id="8202" w:name="_Toc75260294"/>
      <w:bookmarkStart w:id="8203" w:name="_Toc75275836"/>
      <w:bookmarkStart w:id="8204" w:name="_Toc75276347"/>
      <w:bookmarkStart w:id="8205" w:name="_Toc76541846"/>
      <w:bookmarkStart w:id="8206" w:name="_Toc82437617"/>
      <w:bookmarkStart w:id="8207" w:name="_Toc89944983"/>
      <w:bookmarkStart w:id="8208" w:name="_Toc98754001"/>
      <w:bookmarkStart w:id="8209" w:name="_Toc106180987"/>
      <w:bookmarkStart w:id="8210" w:name="_Toc114151032"/>
      <w:bookmarkStart w:id="8211" w:name="_Toc124151435"/>
      <w:bookmarkStart w:id="8212" w:name="_Toc124151955"/>
      <w:bookmarkStart w:id="8213" w:name="_Toc124152475"/>
      <w:bookmarkStart w:id="8214" w:name="_Toc130397007"/>
      <w:bookmarkStart w:id="8215" w:name="_Toc130397527"/>
      <w:bookmarkStart w:id="8216" w:name="_Toc137558632"/>
      <w:bookmarkStart w:id="8217" w:name="_Toc138862457"/>
      <w:bookmarkStart w:id="8218" w:name="_Toc145532514"/>
      <w:bookmarkStart w:id="8219" w:name="_Toc163218927"/>
      <w:bookmarkStart w:id="8220" w:name="_Toc176702273"/>
      <w:r w:rsidRPr="00BE5108">
        <w:rPr>
          <w:rFonts w:eastAsiaTheme="minorEastAsia"/>
        </w:rPr>
        <w:t>8.2.3.2.1</w:t>
      </w:r>
      <w:r w:rsidRPr="00BE5108">
        <w:rPr>
          <w:rFonts w:eastAsiaTheme="minorEastAsia"/>
        </w:rPr>
        <w:tab/>
        <w:t>Definition and applicability</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1080A060" w14:textId="77777777" w:rsidR="00345ACA" w:rsidRPr="00BE5108" w:rsidRDefault="00345ACA" w:rsidP="00345ACA">
      <w:pPr>
        <w:rPr>
          <w:rFonts w:eastAsiaTheme="minorEastAsia"/>
        </w:rPr>
      </w:pPr>
      <w:r w:rsidRPr="00BE5108">
        <w:rPr>
          <w:rFonts w:eastAsiaTheme="minorEastAsia"/>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w:t>
      </w:r>
      <w:r w:rsidRPr="00BE5108">
        <w:rPr>
          <w:rFonts w:eastAsiaTheme="minorEastAsia"/>
        </w:rPr>
        <w:lastRenderedPageBreak/>
        <w:t>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221" w:name="_Toc73963118"/>
      <w:bookmarkStart w:id="8222" w:name="_Toc75260295"/>
      <w:bookmarkStart w:id="8223" w:name="_Toc75275837"/>
      <w:bookmarkStart w:id="8224" w:name="_Toc75276348"/>
      <w:bookmarkStart w:id="8225" w:name="_Toc76541847"/>
      <w:bookmarkStart w:id="8226" w:name="_Toc82437618"/>
      <w:bookmarkStart w:id="8227" w:name="_Toc89944984"/>
      <w:bookmarkStart w:id="8228" w:name="_Toc98754002"/>
      <w:bookmarkStart w:id="8229" w:name="_Toc106180988"/>
      <w:bookmarkStart w:id="8230" w:name="_Toc114151033"/>
      <w:bookmarkStart w:id="8231" w:name="_Toc124151436"/>
      <w:bookmarkStart w:id="8232" w:name="_Toc124151956"/>
      <w:bookmarkStart w:id="8233" w:name="_Toc124152476"/>
      <w:bookmarkStart w:id="8234" w:name="_Toc130397008"/>
      <w:bookmarkStart w:id="8235" w:name="_Toc130397528"/>
      <w:bookmarkStart w:id="8236" w:name="_Toc137558633"/>
      <w:bookmarkStart w:id="8237" w:name="_Toc138862458"/>
      <w:bookmarkStart w:id="8238" w:name="_Toc145532515"/>
      <w:bookmarkStart w:id="8239" w:name="_Toc163218928"/>
      <w:bookmarkStart w:id="8240" w:name="_Toc176702274"/>
      <w:r w:rsidRPr="00BE5108">
        <w:rPr>
          <w:rFonts w:eastAsiaTheme="minorEastAsia"/>
        </w:rPr>
        <w:t>8.2.3.2.2</w:t>
      </w:r>
      <w:r w:rsidRPr="00BE5108">
        <w:rPr>
          <w:rFonts w:eastAsiaTheme="minorEastAsia"/>
        </w:rPr>
        <w:tab/>
        <w:t>Minimum requirement</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241" w:name="_Toc73963119"/>
      <w:bookmarkStart w:id="8242" w:name="_Toc75260296"/>
      <w:bookmarkStart w:id="8243" w:name="_Toc75275838"/>
      <w:bookmarkStart w:id="8244" w:name="_Toc75276349"/>
      <w:bookmarkStart w:id="8245" w:name="_Toc76541848"/>
      <w:bookmarkStart w:id="8246" w:name="_Toc82437619"/>
      <w:bookmarkStart w:id="8247" w:name="_Toc89944985"/>
      <w:bookmarkStart w:id="8248" w:name="_Toc98754003"/>
      <w:bookmarkStart w:id="8249" w:name="_Toc106180989"/>
      <w:bookmarkStart w:id="8250" w:name="_Toc114151034"/>
      <w:bookmarkStart w:id="8251" w:name="_Toc124151437"/>
      <w:bookmarkStart w:id="8252" w:name="_Toc124151957"/>
      <w:bookmarkStart w:id="8253" w:name="_Toc124152477"/>
      <w:bookmarkStart w:id="8254" w:name="_Toc130397009"/>
      <w:bookmarkStart w:id="8255" w:name="_Toc130397529"/>
      <w:bookmarkStart w:id="8256" w:name="_Toc137558634"/>
      <w:bookmarkStart w:id="8257" w:name="_Toc138862459"/>
      <w:bookmarkStart w:id="8258" w:name="_Toc145532516"/>
      <w:bookmarkStart w:id="8259" w:name="_Toc163218929"/>
      <w:bookmarkStart w:id="8260" w:name="_Toc176702275"/>
      <w:r w:rsidRPr="00BE5108">
        <w:rPr>
          <w:rFonts w:eastAsiaTheme="minorEastAsia"/>
        </w:rPr>
        <w:t>8.2.3.2.3</w:t>
      </w:r>
      <w:r w:rsidRPr="00BE5108">
        <w:rPr>
          <w:rFonts w:eastAsiaTheme="minorEastAsia"/>
        </w:rPr>
        <w:tab/>
        <w:t>Test purpose</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261" w:name="_Toc73963120"/>
      <w:bookmarkStart w:id="8262" w:name="_Toc75260297"/>
      <w:bookmarkStart w:id="8263" w:name="_Toc75275839"/>
      <w:bookmarkStart w:id="8264" w:name="_Toc75276350"/>
      <w:bookmarkStart w:id="8265" w:name="_Toc76541849"/>
      <w:bookmarkStart w:id="8266" w:name="_Toc82437620"/>
      <w:bookmarkStart w:id="8267" w:name="_Toc89944986"/>
      <w:bookmarkStart w:id="8268" w:name="_Toc98754004"/>
      <w:bookmarkStart w:id="8269" w:name="_Toc106180990"/>
      <w:bookmarkStart w:id="8270" w:name="_Toc114151035"/>
      <w:bookmarkStart w:id="8271" w:name="_Toc124151438"/>
      <w:bookmarkStart w:id="8272" w:name="_Toc124151958"/>
      <w:bookmarkStart w:id="8273" w:name="_Toc124152478"/>
      <w:bookmarkStart w:id="8274" w:name="_Toc130397010"/>
      <w:bookmarkStart w:id="8275" w:name="_Toc130397530"/>
      <w:bookmarkStart w:id="8276" w:name="_Toc137558635"/>
      <w:bookmarkStart w:id="8277" w:name="_Toc138862460"/>
      <w:bookmarkStart w:id="8278" w:name="_Toc145532517"/>
      <w:bookmarkStart w:id="8279" w:name="_Toc163218930"/>
      <w:bookmarkStart w:id="8280" w:name="_Toc176702276"/>
      <w:r w:rsidRPr="00BE5108">
        <w:rPr>
          <w:rFonts w:eastAsiaTheme="minorEastAsia"/>
        </w:rPr>
        <w:t>8.2.3.2.4</w:t>
      </w:r>
      <w:r w:rsidRPr="00BE5108">
        <w:rPr>
          <w:rFonts w:eastAsiaTheme="minorEastAsia"/>
        </w:rPr>
        <w:tab/>
        <w:t>Method of test</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281" w:name="_Toc73963121"/>
      <w:bookmarkStart w:id="8282" w:name="_Toc75260298"/>
      <w:bookmarkStart w:id="8283" w:name="_Toc75275840"/>
      <w:bookmarkStart w:id="8284" w:name="_Toc75276351"/>
      <w:bookmarkStart w:id="8285" w:name="_Toc76541850"/>
      <w:bookmarkStart w:id="8286" w:name="_Toc82437621"/>
      <w:bookmarkStart w:id="8287" w:name="_Toc89944987"/>
      <w:bookmarkStart w:id="8288" w:name="_Toc98754005"/>
      <w:bookmarkStart w:id="8289" w:name="_Toc106180991"/>
      <w:bookmarkStart w:id="8290" w:name="_Toc114151036"/>
      <w:bookmarkStart w:id="8291" w:name="_Toc124151439"/>
      <w:bookmarkStart w:id="8292" w:name="_Toc124151959"/>
      <w:bookmarkStart w:id="8293" w:name="_Toc124152479"/>
      <w:bookmarkStart w:id="8294" w:name="_Toc130397011"/>
      <w:bookmarkStart w:id="8295" w:name="_Toc130397531"/>
      <w:bookmarkStart w:id="8296" w:name="_Toc137558636"/>
      <w:bookmarkStart w:id="8297" w:name="_Toc138862461"/>
      <w:bookmarkStart w:id="8298" w:name="_Toc145532518"/>
      <w:bookmarkStart w:id="8299" w:name="_Toc163218931"/>
      <w:bookmarkStart w:id="8300" w:name="_Toc176702277"/>
      <w:r w:rsidRPr="00BE5108">
        <w:rPr>
          <w:rFonts w:eastAsiaTheme="minorEastAsia"/>
        </w:rPr>
        <w:t>8.2.3.2.5</w:t>
      </w:r>
      <w:r w:rsidRPr="00BE5108">
        <w:rPr>
          <w:rFonts w:eastAsiaTheme="minorEastAsia"/>
        </w:rPr>
        <w:tab/>
        <w:t>Test requirement</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301" w:name="_Toc73963122"/>
      <w:bookmarkStart w:id="8302" w:name="_Toc75260299"/>
      <w:bookmarkStart w:id="8303" w:name="_Toc75275841"/>
      <w:bookmarkStart w:id="8304" w:name="_Toc75276352"/>
      <w:bookmarkStart w:id="8305" w:name="_Toc76541851"/>
      <w:bookmarkStart w:id="8306" w:name="_Toc82437622"/>
      <w:bookmarkStart w:id="8307" w:name="_Toc89944988"/>
      <w:bookmarkStart w:id="8308" w:name="_Toc98754006"/>
      <w:bookmarkStart w:id="8309" w:name="_Toc106180992"/>
      <w:bookmarkStart w:id="8310" w:name="_Toc114151037"/>
      <w:bookmarkStart w:id="8311" w:name="_Toc124151440"/>
      <w:bookmarkStart w:id="8312" w:name="_Toc124151960"/>
      <w:bookmarkStart w:id="8313" w:name="_Toc124152480"/>
      <w:bookmarkStart w:id="8314" w:name="_Toc130397012"/>
      <w:bookmarkStart w:id="8315" w:name="_Toc130397532"/>
      <w:bookmarkStart w:id="8316" w:name="_Toc137558637"/>
      <w:bookmarkStart w:id="8317" w:name="_Toc138862462"/>
      <w:bookmarkStart w:id="8318" w:name="_Toc145532519"/>
      <w:bookmarkStart w:id="8319" w:name="_Toc163218932"/>
      <w:bookmarkStart w:id="8320" w:name="_Toc176702278"/>
      <w:r w:rsidRPr="00BE5108">
        <w:rPr>
          <w:rFonts w:eastAsiaTheme="minorEastAsia"/>
        </w:rPr>
        <w:t>8.2.3.3</w:t>
      </w:r>
      <w:r w:rsidRPr="00BE5108">
        <w:rPr>
          <w:rFonts w:eastAsiaTheme="minorEastAsia"/>
        </w:rPr>
        <w:tab/>
        <w:t>Reporting of Precoding Matrix Indicator (PMI)</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7567032E" w14:textId="77777777" w:rsidR="00345ACA" w:rsidRPr="00BE5108" w:rsidRDefault="00345ACA" w:rsidP="00345ACA">
      <w:pPr>
        <w:pStyle w:val="Heading5"/>
        <w:rPr>
          <w:rFonts w:eastAsiaTheme="minorEastAsia"/>
        </w:rPr>
      </w:pPr>
      <w:bookmarkStart w:id="8321" w:name="_Toc73963123"/>
      <w:bookmarkStart w:id="8322" w:name="_Toc75260300"/>
      <w:bookmarkStart w:id="8323" w:name="_Toc75275842"/>
      <w:bookmarkStart w:id="8324" w:name="_Toc75276353"/>
      <w:bookmarkStart w:id="8325" w:name="_Toc76541852"/>
      <w:bookmarkStart w:id="8326" w:name="_Toc82437623"/>
      <w:bookmarkStart w:id="8327" w:name="_Toc89944989"/>
      <w:bookmarkStart w:id="8328" w:name="_Toc98754007"/>
      <w:bookmarkStart w:id="8329" w:name="_Toc106180993"/>
      <w:bookmarkStart w:id="8330" w:name="_Toc114151038"/>
      <w:bookmarkStart w:id="8331" w:name="_Toc124151441"/>
      <w:bookmarkStart w:id="8332" w:name="_Toc124151961"/>
      <w:bookmarkStart w:id="8333" w:name="_Toc124152481"/>
      <w:bookmarkStart w:id="8334" w:name="_Toc130397013"/>
      <w:bookmarkStart w:id="8335" w:name="_Toc130397533"/>
      <w:bookmarkStart w:id="8336" w:name="_Toc137558638"/>
      <w:bookmarkStart w:id="8337" w:name="_Toc138862463"/>
      <w:bookmarkStart w:id="8338" w:name="_Toc145532520"/>
      <w:bookmarkStart w:id="8339" w:name="_Toc163218933"/>
      <w:bookmarkStart w:id="8340" w:name="_Toc176702279"/>
      <w:r w:rsidRPr="00BE5108">
        <w:rPr>
          <w:rFonts w:eastAsiaTheme="minorEastAsia"/>
        </w:rPr>
        <w:t>8.2.3.3.1</w:t>
      </w:r>
      <w:r w:rsidRPr="00BE5108">
        <w:rPr>
          <w:rFonts w:eastAsiaTheme="minorEastAsia"/>
        </w:rPr>
        <w:tab/>
        <w:t>Definition and applicability</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3pt;height:37pt" o:ole="">
            <v:imagedata r:id="rId59" o:title=""/>
          </v:shape>
          <o:OLEObject Type="Embed" ProgID="Equation.3" ShapeID="_x0000_i1051" DrawAspect="Content" ObjectID="_1788613629"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2pt;height:15pt" o:ole="">
            <v:imagedata r:id="rId61" o:title=""/>
          </v:shape>
          <o:OLEObject Type="Embed" ProgID="Equation.DSMT4" ShapeID="_x0000_i1052" DrawAspect="Content" ObjectID="_1788613630"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pt" o:ole="">
            <v:imagedata r:id="rId63" o:title=""/>
          </v:shape>
          <o:OLEObject Type="Embed" ProgID="Equation.DSMT4" ShapeID="_x0000_i1053" DrawAspect="Content" ObjectID="_1788613631"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pt" o:ole="">
            <v:imagedata r:id="rId65" o:title=""/>
          </v:shape>
          <o:OLEObject Type="Embed" ProgID="Equation.DSMT4" ShapeID="_x0000_i1054" DrawAspect="Content" ObjectID="_1788613632"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pt" o:ole="">
            <v:imagedata r:id="rId63" o:title=""/>
          </v:shape>
          <o:OLEObject Type="Embed" ProgID="Equation.DSMT4" ShapeID="_x0000_i1055" DrawAspect="Content" ObjectID="_1788613633"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341" w:name="_Toc73963124"/>
      <w:bookmarkStart w:id="8342" w:name="_Toc75260301"/>
      <w:bookmarkStart w:id="8343" w:name="_Toc75275843"/>
      <w:bookmarkStart w:id="8344" w:name="_Toc75276354"/>
      <w:bookmarkStart w:id="8345" w:name="_Toc76541853"/>
      <w:bookmarkStart w:id="8346" w:name="_Toc82437624"/>
      <w:bookmarkStart w:id="8347" w:name="_Toc89944990"/>
      <w:bookmarkStart w:id="8348" w:name="_Toc98754008"/>
      <w:bookmarkStart w:id="8349" w:name="_Toc106180994"/>
      <w:bookmarkStart w:id="8350" w:name="_Toc114151039"/>
      <w:bookmarkStart w:id="8351" w:name="_Toc124151442"/>
      <w:bookmarkStart w:id="8352" w:name="_Toc124151962"/>
      <w:bookmarkStart w:id="8353" w:name="_Toc124152482"/>
      <w:bookmarkStart w:id="8354" w:name="_Toc130397014"/>
      <w:bookmarkStart w:id="8355" w:name="_Toc130397534"/>
      <w:bookmarkStart w:id="8356" w:name="_Toc137558639"/>
      <w:bookmarkStart w:id="8357" w:name="_Toc138862464"/>
      <w:bookmarkStart w:id="8358" w:name="_Toc145532521"/>
      <w:bookmarkStart w:id="8359" w:name="_Toc163218934"/>
      <w:bookmarkStart w:id="8360" w:name="_Toc176702280"/>
      <w:r w:rsidRPr="00BE5108">
        <w:rPr>
          <w:rFonts w:eastAsiaTheme="minorEastAsia"/>
        </w:rPr>
        <w:t>8.2.3.3.2</w:t>
      </w:r>
      <w:r w:rsidRPr="00BE5108">
        <w:rPr>
          <w:rFonts w:eastAsiaTheme="minorEastAsia"/>
        </w:rPr>
        <w:tab/>
        <w:t>Minimum requirement</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361" w:name="_Toc73963125"/>
      <w:bookmarkStart w:id="8362" w:name="_Toc75260302"/>
      <w:bookmarkStart w:id="8363" w:name="_Toc75275844"/>
      <w:bookmarkStart w:id="8364" w:name="_Toc75276355"/>
      <w:bookmarkStart w:id="8365" w:name="_Toc76541854"/>
      <w:bookmarkStart w:id="8366" w:name="_Toc82437625"/>
      <w:bookmarkStart w:id="8367" w:name="_Toc89944991"/>
      <w:bookmarkStart w:id="8368" w:name="_Toc98754009"/>
      <w:bookmarkStart w:id="8369" w:name="_Toc106180995"/>
      <w:bookmarkStart w:id="8370" w:name="_Toc114151040"/>
      <w:bookmarkStart w:id="8371" w:name="_Toc124151443"/>
      <w:bookmarkStart w:id="8372" w:name="_Toc124151963"/>
      <w:bookmarkStart w:id="8373" w:name="_Toc124152483"/>
      <w:bookmarkStart w:id="8374" w:name="_Toc130397015"/>
      <w:bookmarkStart w:id="8375" w:name="_Toc130397535"/>
      <w:bookmarkStart w:id="8376" w:name="_Toc137558640"/>
      <w:bookmarkStart w:id="8377" w:name="_Toc138862465"/>
      <w:bookmarkStart w:id="8378" w:name="_Toc145532522"/>
      <w:bookmarkStart w:id="8379" w:name="_Toc163218935"/>
      <w:bookmarkStart w:id="8380" w:name="_Toc176702281"/>
      <w:r w:rsidRPr="00BE5108">
        <w:rPr>
          <w:rFonts w:eastAsiaTheme="minorEastAsia"/>
        </w:rPr>
        <w:t>8.2.3.3.3</w:t>
      </w:r>
      <w:r w:rsidRPr="00BE5108">
        <w:rPr>
          <w:rFonts w:eastAsiaTheme="minorEastAsia"/>
        </w:rPr>
        <w:tab/>
        <w:t>Test purpose</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381" w:name="_Toc73963126"/>
      <w:bookmarkStart w:id="8382" w:name="_Toc75260303"/>
      <w:bookmarkStart w:id="8383" w:name="_Toc75275845"/>
      <w:bookmarkStart w:id="8384" w:name="_Toc75276356"/>
      <w:bookmarkStart w:id="8385" w:name="_Toc76541855"/>
      <w:bookmarkStart w:id="8386" w:name="_Toc82437626"/>
      <w:bookmarkStart w:id="8387" w:name="_Toc89944992"/>
      <w:bookmarkStart w:id="8388" w:name="_Toc98754010"/>
      <w:bookmarkStart w:id="8389" w:name="_Toc106180996"/>
      <w:bookmarkStart w:id="8390" w:name="_Toc114151041"/>
      <w:bookmarkStart w:id="8391" w:name="_Toc124151444"/>
      <w:bookmarkStart w:id="8392" w:name="_Toc124151964"/>
      <w:bookmarkStart w:id="8393" w:name="_Toc124152484"/>
      <w:bookmarkStart w:id="8394" w:name="_Toc130397016"/>
      <w:bookmarkStart w:id="8395" w:name="_Toc130397536"/>
      <w:bookmarkStart w:id="8396" w:name="_Toc137558641"/>
      <w:bookmarkStart w:id="8397" w:name="_Toc138862466"/>
      <w:bookmarkStart w:id="8398" w:name="_Toc145532523"/>
      <w:bookmarkStart w:id="8399" w:name="_Toc163218936"/>
      <w:bookmarkStart w:id="8400" w:name="_Toc176702282"/>
      <w:r w:rsidRPr="00BE5108">
        <w:rPr>
          <w:rFonts w:eastAsiaTheme="minorEastAsia"/>
        </w:rPr>
        <w:t>8.2.3.3.4</w:t>
      </w:r>
      <w:r w:rsidRPr="00BE5108">
        <w:rPr>
          <w:rFonts w:eastAsiaTheme="minorEastAsia"/>
        </w:rPr>
        <w:tab/>
        <w:t>Method of test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401" w:name="_Toc73963127"/>
      <w:bookmarkStart w:id="8402" w:name="_Toc75260304"/>
      <w:bookmarkStart w:id="8403" w:name="_Toc75275846"/>
      <w:bookmarkStart w:id="8404" w:name="_Toc75276357"/>
      <w:bookmarkStart w:id="8405" w:name="_Toc76541856"/>
      <w:bookmarkStart w:id="8406" w:name="_Toc82437627"/>
      <w:bookmarkStart w:id="8407" w:name="_Toc89944993"/>
      <w:bookmarkStart w:id="8408" w:name="_Toc98754011"/>
      <w:bookmarkStart w:id="8409" w:name="_Toc106180997"/>
      <w:bookmarkStart w:id="8410" w:name="_Toc114151042"/>
      <w:bookmarkStart w:id="8411" w:name="_Toc124151445"/>
      <w:bookmarkStart w:id="8412" w:name="_Toc124151965"/>
      <w:bookmarkStart w:id="8413" w:name="_Toc124152485"/>
      <w:bookmarkStart w:id="8414" w:name="_Toc130397017"/>
      <w:bookmarkStart w:id="8415" w:name="_Toc130397537"/>
      <w:bookmarkStart w:id="8416" w:name="_Toc137558642"/>
      <w:bookmarkStart w:id="8417" w:name="_Toc138862467"/>
      <w:bookmarkStart w:id="8418" w:name="_Toc145532524"/>
      <w:bookmarkStart w:id="8419" w:name="_Toc163218937"/>
      <w:bookmarkStart w:id="8420" w:name="_Toc176702283"/>
      <w:r w:rsidRPr="00BE5108">
        <w:rPr>
          <w:rFonts w:eastAsiaTheme="minorEastAsia"/>
        </w:rPr>
        <w:t>8.2.3.3.5</w:t>
      </w:r>
      <w:r w:rsidRPr="00BE5108">
        <w:rPr>
          <w:rFonts w:eastAsiaTheme="minorEastAsia"/>
        </w:rPr>
        <w:tab/>
        <w:t>Test requirement</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421" w:name="_Toc73963128"/>
      <w:bookmarkStart w:id="8422" w:name="_Toc75260305"/>
      <w:bookmarkStart w:id="8423" w:name="_Toc75275847"/>
      <w:bookmarkStart w:id="8424" w:name="_Toc75276358"/>
      <w:bookmarkStart w:id="8425" w:name="_Toc76541857"/>
      <w:bookmarkStart w:id="8426" w:name="_Toc82437628"/>
      <w:bookmarkStart w:id="8427" w:name="_Toc89944994"/>
      <w:bookmarkStart w:id="8428" w:name="_Toc98754012"/>
      <w:bookmarkStart w:id="8429" w:name="_Toc106180998"/>
      <w:bookmarkStart w:id="8430" w:name="_Toc114151043"/>
      <w:bookmarkStart w:id="8431" w:name="_Toc124151446"/>
      <w:bookmarkStart w:id="8432" w:name="_Toc124151966"/>
      <w:bookmarkStart w:id="8433" w:name="_Toc124152486"/>
      <w:bookmarkStart w:id="8434" w:name="_Toc130397018"/>
      <w:bookmarkStart w:id="8435" w:name="_Toc130397538"/>
      <w:bookmarkStart w:id="8436" w:name="_Toc137558643"/>
      <w:bookmarkStart w:id="8437" w:name="_Toc138862468"/>
      <w:bookmarkStart w:id="8438" w:name="_Toc145532525"/>
      <w:bookmarkStart w:id="8439" w:name="_Toc163218938"/>
      <w:bookmarkStart w:id="8440" w:name="_Toc176702284"/>
      <w:r w:rsidRPr="00BE5108">
        <w:rPr>
          <w:rFonts w:eastAsiaTheme="minorEastAsia"/>
        </w:rPr>
        <w:t>8.2.3.4</w:t>
      </w:r>
      <w:r w:rsidRPr="00BE5108">
        <w:rPr>
          <w:rFonts w:eastAsiaTheme="minorEastAsia"/>
        </w:rPr>
        <w:tab/>
        <w:t>Reporting of Rank Indicator (RI)</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02C18D65" w14:textId="77777777" w:rsidR="00345ACA" w:rsidRPr="00BE5108" w:rsidRDefault="00345ACA" w:rsidP="00345ACA">
      <w:pPr>
        <w:pStyle w:val="Heading5"/>
        <w:rPr>
          <w:rFonts w:eastAsia="SimSun"/>
        </w:rPr>
      </w:pPr>
      <w:bookmarkStart w:id="8441" w:name="_Toc73963129"/>
      <w:bookmarkStart w:id="8442" w:name="_Toc75260306"/>
      <w:bookmarkStart w:id="8443" w:name="_Toc75275848"/>
      <w:bookmarkStart w:id="8444" w:name="_Toc75276359"/>
      <w:bookmarkStart w:id="8445" w:name="_Toc76541858"/>
      <w:bookmarkStart w:id="8446" w:name="_Toc82437629"/>
      <w:bookmarkStart w:id="8447" w:name="_Toc89944995"/>
      <w:bookmarkStart w:id="8448" w:name="_Toc98754013"/>
      <w:bookmarkStart w:id="8449" w:name="_Toc106180999"/>
      <w:bookmarkStart w:id="8450" w:name="_Toc114151044"/>
      <w:bookmarkStart w:id="8451" w:name="_Toc124151447"/>
      <w:bookmarkStart w:id="8452" w:name="_Toc124151967"/>
      <w:bookmarkStart w:id="8453" w:name="_Toc124152487"/>
      <w:bookmarkStart w:id="8454" w:name="_Toc130397019"/>
      <w:bookmarkStart w:id="8455" w:name="_Toc130397539"/>
      <w:bookmarkStart w:id="8456" w:name="_Toc137558644"/>
      <w:bookmarkStart w:id="8457" w:name="_Toc138862469"/>
      <w:bookmarkStart w:id="8458" w:name="_Toc145532526"/>
      <w:bookmarkStart w:id="8459" w:name="_Toc163218939"/>
      <w:bookmarkStart w:id="8460" w:name="_Toc176702285"/>
      <w:r w:rsidRPr="00BE5108">
        <w:rPr>
          <w:rFonts w:eastAsiaTheme="minorEastAsia"/>
        </w:rPr>
        <w:t>8.2.3.4.1</w:t>
      </w:r>
      <w:r w:rsidRPr="00BE5108">
        <w:rPr>
          <w:rFonts w:eastAsiaTheme="minorEastAsia"/>
        </w:rPr>
        <w:tab/>
        <w:t>General</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461" w:name="_Toc73963130"/>
      <w:bookmarkStart w:id="8462" w:name="_Toc75260307"/>
      <w:bookmarkStart w:id="8463" w:name="_Toc75275849"/>
      <w:bookmarkStart w:id="8464" w:name="_Toc75276360"/>
      <w:bookmarkStart w:id="8465" w:name="_Toc76541859"/>
      <w:bookmarkStart w:id="8466" w:name="_Toc82437630"/>
      <w:bookmarkStart w:id="8467" w:name="_Toc89944996"/>
      <w:bookmarkStart w:id="8468" w:name="_Toc98754014"/>
      <w:bookmarkStart w:id="8469" w:name="_Toc106181000"/>
      <w:bookmarkStart w:id="8470" w:name="_Toc114151045"/>
      <w:bookmarkStart w:id="8471" w:name="_Toc124151448"/>
      <w:bookmarkStart w:id="8472" w:name="_Toc124151968"/>
      <w:bookmarkStart w:id="8473" w:name="_Toc124152488"/>
      <w:bookmarkStart w:id="8474" w:name="_Toc130397020"/>
      <w:bookmarkStart w:id="8475" w:name="_Toc130397540"/>
      <w:bookmarkStart w:id="8476" w:name="_Toc137558645"/>
      <w:bookmarkStart w:id="8477" w:name="_Toc138862470"/>
      <w:bookmarkStart w:id="8478" w:name="_Toc145532527"/>
      <w:bookmarkStart w:id="8479" w:name="_Toc163218940"/>
      <w:bookmarkStart w:id="8480" w:name="_Toc176702286"/>
      <w:r w:rsidRPr="00BE5108">
        <w:rPr>
          <w:rFonts w:eastAsiaTheme="minorEastAsia"/>
        </w:rPr>
        <w:t>8.2.3.4.2</w:t>
      </w:r>
      <w:r w:rsidRPr="00BE5108">
        <w:rPr>
          <w:rFonts w:eastAsiaTheme="minorEastAsia"/>
        </w:rPr>
        <w:tab/>
        <w:t>Minimum requirements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481" w:name="_Toc73963131"/>
      <w:bookmarkStart w:id="8482" w:name="_Toc75260308"/>
      <w:bookmarkStart w:id="8483" w:name="_Toc75275850"/>
      <w:bookmarkStart w:id="8484" w:name="_Toc75276361"/>
      <w:bookmarkStart w:id="8485" w:name="_Toc76541860"/>
      <w:bookmarkStart w:id="8486" w:name="_Toc82437631"/>
      <w:bookmarkStart w:id="8487" w:name="_Toc89944997"/>
      <w:bookmarkStart w:id="8488" w:name="_Toc98754015"/>
      <w:bookmarkStart w:id="8489" w:name="_Toc106181001"/>
      <w:bookmarkStart w:id="8490" w:name="_Toc114151046"/>
      <w:bookmarkStart w:id="8491" w:name="_Toc124151449"/>
      <w:bookmarkStart w:id="8492" w:name="_Toc124151969"/>
      <w:bookmarkStart w:id="8493" w:name="_Toc124152489"/>
      <w:bookmarkStart w:id="8494" w:name="_Toc130397021"/>
      <w:bookmarkStart w:id="8495" w:name="_Toc130397541"/>
      <w:bookmarkStart w:id="8496" w:name="_Toc137558646"/>
      <w:bookmarkStart w:id="8497" w:name="_Toc138862471"/>
      <w:bookmarkStart w:id="8498" w:name="_Toc145532528"/>
      <w:bookmarkStart w:id="8499" w:name="_Toc163218941"/>
      <w:bookmarkStart w:id="8500" w:name="_Toc176702287"/>
      <w:r w:rsidRPr="00BE5108">
        <w:rPr>
          <w:rFonts w:eastAsiaTheme="minorEastAsia"/>
        </w:rPr>
        <w:t>8.2.3.4.3</w:t>
      </w:r>
      <w:r w:rsidRPr="00BE5108">
        <w:rPr>
          <w:rFonts w:eastAsiaTheme="minorEastAsia"/>
        </w:rPr>
        <w:tab/>
        <w:t>Test purpose</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501" w:name="_Toc73963132"/>
      <w:bookmarkStart w:id="8502" w:name="_Toc75260309"/>
      <w:bookmarkStart w:id="8503" w:name="_Toc75275851"/>
      <w:bookmarkStart w:id="8504" w:name="_Toc75276362"/>
      <w:bookmarkStart w:id="8505" w:name="_Toc76541861"/>
      <w:bookmarkStart w:id="8506" w:name="_Toc82437632"/>
      <w:bookmarkStart w:id="8507" w:name="_Toc89944998"/>
      <w:bookmarkStart w:id="8508" w:name="_Toc98754016"/>
      <w:bookmarkStart w:id="8509" w:name="_Toc106181002"/>
      <w:bookmarkStart w:id="8510" w:name="_Toc114151047"/>
      <w:bookmarkStart w:id="8511" w:name="_Toc124151450"/>
      <w:bookmarkStart w:id="8512" w:name="_Toc124151970"/>
      <w:bookmarkStart w:id="8513" w:name="_Toc124152490"/>
      <w:bookmarkStart w:id="8514" w:name="_Toc130397022"/>
      <w:bookmarkStart w:id="8515" w:name="_Toc130397542"/>
      <w:bookmarkStart w:id="8516" w:name="_Toc137558647"/>
      <w:bookmarkStart w:id="8517" w:name="_Toc138862472"/>
      <w:bookmarkStart w:id="8518" w:name="_Toc145532529"/>
      <w:bookmarkStart w:id="8519" w:name="_Toc163218942"/>
      <w:bookmarkStart w:id="8520" w:name="_Toc176702288"/>
      <w:r w:rsidRPr="00BE5108">
        <w:rPr>
          <w:rFonts w:eastAsiaTheme="minorEastAsia"/>
        </w:rPr>
        <w:t>8.2.3.4.4</w:t>
      </w:r>
      <w:r w:rsidRPr="00BE5108">
        <w:rPr>
          <w:rFonts w:eastAsiaTheme="minorEastAsia"/>
        </w:rPr>
        <w:tab/>
        <w:t>Method of test</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521" w:name="_Toc73963133"/>
      <w:bookmarkStart w:id="8522" w:name="_Toc75260310"/>
      <w:bookmarkStart w:id="8523" w:name="_Toc75275852"/>
      <w:bookmarkStart w:id="8524" w:name="_Toc75276363"/>
      <w:bookmarkStart w:id="8525" w:name="_Toc76541862"/>
      <w:bookmarkStart w:id="8526" w:name="_Toc82437633"/>
      <w:bookmarkStart w:id="8527" w:name="_Toc89944999"/>
      <w:bookmarkStart w:id="8528" w:name="_Toc98754017"/>
      <w:bookmarkStart w:id="8529" w:name="_Toc106181003"/>
      <w:bookmarkStart w:id="8530" w:name="_Toc114151048"/>
      <w:bookmarkStart w:id="8531" w:name="_Toc124151451"/>
      <w:bookmarkStart w:id="8532" w:name="_Toc124151971"/>
      <w:bookmarkStart w:id="8533" w:name="_Toc124152491"/>
      <w:bookmarkStart w:id="8534" w:name="_Toc130397023"/>
      <w:bookmarkStart w:id="8535" w:name="_Toc130397543"/>
      <w:bookmarkStart w:id="8536" w:name="_Toc137558648"/>
      <w:bookmarkStart w:id="8537" w:name="_Toc138862473"/>
      <w:bookmarkStart w:id="8538" w:name="_Toc145532530"/>
      <w:bookmarkStart w:id="8539" w:name="_Toc163218943"/>
      <w:bookmarkStart w:id="8540" w:name="_Toc176702289"/>
      <w:r w:rsidRPr="00BE5108">
        <w:rPr>
          <w:rFonts w:eastAsiaTheme="minorEastAsia"/>
        </w:rPr>
        <w:t>8.2.3.4.5</w:t>
      </w:r>
      <w:r w:rsidRPr="00BE5108">
        <w:rPr>
          <w:rFonts w:eastAsiaTheme="minorEastAsia"/>
        </w:rPr>
        <w:tab/>
        <w:t>Test requirement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541" w:name="_Toc176702290"/>
      <w:bookmarkStart w:id="8542" w:name="_Toc73963134"/>
      <w:r w:rsidRPr="00BE5108">
        <w:t>8.2.3</w:t>
      </w:r>
      <w:r>
        <w:t>B</w:t>
      </w:r>
      <w:r w:rsidRPr="00BE5108">
        <w:tab/>
        <w:t>CSI reporting requirements</w:t>
      </w:r>
      <w:r>
        <w:t xml:space="preserve"> for mIAB</w:t>
      </w:r>
      <w:bookmarkEnd w:id="8541"/>
    </w:p>
    <w:p w14:paraId="69B7A45A" w14:textId="77777777" w:rsidR="00D73F2D" w:rsidRPr="00BE5108" w:rsidRDefault="00D73F2D" w:rsidP="00D73F2D">
      <w:pPr>
        <w:pStyle w:val="Heading4"/>
      </w:pPr>
      <w:bookmarkStart w:id="8543" w:name="_Toc176702291"/>
      <w:r w:rsidRPr="00BE5108">
        <w:t>8.2.3</w:t>
      </w:r>
      <w:r>
        <w:t>B</w:t>
      </w:r>
      <w:r w:rsidRPr="00BE5108">
        <w:t>.1</w:t>
      </w:r>
      <w:r w:rsidRPr="00BE5108">
        <w:tab/>
        <w:t>General</w:t>
      </w:r>
      <w:bookmarkEnd w:id="8543"/>
    </w:p>
    <w:p w14:paraId="4529061C" w14:textId="77777777" w:rsidR="00D73F2D" w:rsidRPr="00BE5108" w:rsidRDefault="00D73F2D" w:rsidP="00D73F2D">
      <w:pPr>
        <w:pStyle w:val="Heading5"/>
      </w:pPr>
      <w:bookmarkStart w:id="8544" w:name="_Toc176702292"/>
      <w:r w:rsidRPr="00BE5108">
        <w:t>8.2.3</w:t>
      </w:r>
      <w:r>
        <w:t>B</w:t>
      </w:r>
      <w:r w:rsidRPr="00BE5108">
        <w:t>.1.1</w:t>
      </w:r>
      <w:r w:rsidRPr="00BE5108">
        <w:tab/>
        <w:t xml:space="preserve">Applicability rule for </w:t>
      </w:r>
      <w:r>
        <w:t>m</w:t>
      </w:r>
      <w:r w:rsidRPr="00BE5108">
        <w:t>IAB-MT</w:t>
      </w:r>
      <w:bookmarkEnd w:id="8544"/>
    </w:p>
    <w:p w14:paraId="51DC2BD9" w14:textId="77777777" w:rsidR="00D73F2D" w:rsidRPr="00BE5108" w:rsidRDefault="00D73F2D" w:rsidP="00D73F2D">
      <w:pPr>
        <w:pStyle w:val="Heading6"/>
      </w:pPr>
      <w:bookmarkStart w:id="8545" w:name="_Toc176702293"/>
      <w:r w:rsidRPr="00BE5108">
        <w:t>8.2.3</w:t>
      </w:r>
      <w:r>
        <w:t>B</w:t>
      </w:r>
      <w:r w:rsidRPr="00BE5108">
        <w:t>.1.1.1</w:t>
      </w:r>
      <w:r w:rsidRPr="00BE5108">
        <w:tab/>
        <w:t>General</w:t>
      </w:r>
      <w:bookmarkEnd w:id="8545"/>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546" w:name="_Toc176702294"/>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546"/>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8547" w:name="_Toc176702295"/>
      <w:r w:rsidRPr="00BE5108">
        <w:t>8.2.3</w:t>
      </w:r>
      <w:r>
        <w:t>B</w:t>
      </w:r>
      <w:r w:rsidRPr="00BE5108">
        <w:t>.1.1.3</w:t>
      </w:r>
      <w:r w:rsidRPr="00BE5108">
        <w:tab/>
        <w:t>Applicability of requirements for TDD with different UL-DL patterns</w:t>
      </w:r>
      <w:bookmarkEnd w:id="8547"/>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8548" w:name="_Toc176702296"/>
      <w:r w:rsidRPr="008628E4">
        <w:t>8.2.3</w:t>
      </w:r>
      <w:r>
        <w:t>B</w:t>
      </w:r>
      <w:r w:rsidRPr="008628E4">
        <w:t>.1.1.4</w:t>
      </w:r>
      <w:r w:rsidRPr="008628E4">
        <w:tab/>
        <w:t xml:space="preserve">Applicability of requirements for </w:t>
      </w:r>
      <w:r>
        <w:t>m</w:t>
      </w:r>
      <w:r w:rsidRPr="008628E4">
        <w:t>IAB-MT features</w:t>
      </w:r>
      <w:bookmarkEnd w:id="8548"/>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8549" w:name="_Toc176702297"/>
      <w:r w:rsidRPr="00C13E62">
        <w:t>8.2.3</w:t>
      </w:r>
      <w:r>
        <w:t>B</w:t>
      </w:r>
      <w:r w:rsidRPr="00C13E62">
        <w:t>.1.2</w:t>
      </w:r>
      <w:r w:rsidRPr="00C13E62">
        <w:tab/>
        <w:t>Common test parameters</w:t>
      </w:r>
      <w:bookmarkEnd w:id="8549"/>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8550" w:name="_Toc176702298"/>
      <w:r w:rsidRPr="00BE5108">
        <w:t>8.2.3</w:t>
      </w:r>
      <w:r>
        <w:t>B</w:t>
      </w:r>
      <w:r w:rsidRPr="00BE5108">
        <w:t>.2</w:t>
      </w:r>
      <w:r w:rsidRPr="00BE5108">
        <w:tab/>
        <w:t>Reporting Channel Quality Indicator (CQI)</w:t>
      </w:r>
      <w:r>
        <w:t xml:space="preserve"> for wideband CQI reporting</w:t>
      </w:r>
      <w:bookmarkEnd w:id="8550"/>
    </w:p>
    <w:p w14:paraId="63E8EACB" w14:textId="77777777" w:rsidR="00D73F2D" w:rsidRPr="00BE5108" w:rsidRDefault="00D73F2D" w:rsidP="00D73F2D">
      <w:pPr>
        <w:pStyle w:val="Heading5"/>
      </w:pPr>
      <w:bookmarkStart w:id="8551" w:name="_Toc176702299"/>
      <w:r w:rsidRPr="00BE5108">
        <w:t>8.2.3</w:t>
      </w:r>
      <w:r>
        <w:t>B</w:t>
      </w:r>
      <w:r w:rsidRPr="00BE5108">
        <w:t>.2.1</w:t>
      </w:r>
      <w:r w:rsidRPr="00BE5108">
        <w:tab/>
        <w:t>Definition and applicability</w:t>
      </w:r>
      <w:bookmarkEnd w:id="8551"/>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8552" w:name="_Toc176702300"/>
      <w:r w:rsidRPr="00BE5108">
        <w:lastRenderedPageBreak/>
        <w:t>8.2.3</w:t>
      </w:r>
      <w:r>
        <w:t>B</w:t>
      </w:r>
      <w:r w:rsidRPr="00BE5108">
        <w:t>.2.2</w:t>
      </w:r>
      <w:r w:rsidRPr="00BE5108">
        <w:tab/>
        <w:t>Minimum requirement</w:t>
      </w:r>
      <w:bookmarkEnd w:id="8552"/>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8553" w:name="_Toc176702301"/>
      <w:r w:rsidRPr="00BE5108">
        <w:t>8.2.3</w:t>
      </w:r>
      <w:r>
        <w:t>B</w:t>
      </w:r>
      <w:r w:rsidRPr="00BE5108">
        <w:t>.2.3</w:t>
      </w:r>
      <w:r w:rsidRPr="00BE5108">
        <w:tab/>
        <w:t>Test purpose</w:t>
      </w:r>
      <w:bookmarkEnd w:id="8553"/>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8554" w:name="_Toc176702302"/>
      <w:r w:rsidRPr="00BE5108">
        <w:t>8.2.3</w:t>
      </w:r>
      <w:r>
        <w:t>B</w:t>
      </w:r>
      <w:r w:rsidRPr="00BE5108">
        <w:t>.2.4</w:t>
      </w:r>
      <w:r w:rsidRPr="00BE5108">
        <w:tab/>
        <w:t>Method of test</w:t>
      </w:r>
      <w:bookmarkEnd w:id="8554"/>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8555" w:name="_Toc176702303"/>
      <w:r w:rsidRPr="00BE5108">
        <w:t>8.2.3</w:t>
      </w:r>
      <w:r>
        <w:t>B</w:t>
      </w:r>
      <w:r w:rsidRPr="00BE5108">
        <w:t>.2.5</w:t>
      </w:r>
      <w:r w:rsidRPr="00BE5108">
        <w:tab/>
        <w:t>Test requirement</w:t>
      </w:r>
      <w:bookmarkEnd w:id="8555"/>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8556" w:name="_Toc176702304"/>
      <w:r w:rsidRPr="00BE5108">
        <w:t>8.2.3</w:t>
      </w:r>
      <w:r>
        <w:t>B</w:t>
      </w:r>
      <w:r w:rsidRPr="00BE5108">
        <w:t>.</w:t>
      </w:r>
      <w:r>
        <w:t>3</w:t>
      </w:r>
      <w:r w:rsidRPr="00BE5108">
        <w:tab/>
        <w:t>Reporting Channel Quality Indicator (CQI)</w:t>
      </w:r>
      <w:r>
        <w:t xml:space="preserve"> for sub-band CQI reporting</w:t>
      </w:r>
      <w:bookmarkEnd w:id="8556"/>
      <w:r>
        <w:t xml:space="preserve"> </w:t>
      </w:r>
    </w:p>
    <w:p w14:paraId="04DF376B" w14:textId="77777777" w:rsidR="00D73F2D" w:rsidRPr="00BE5108" w:rsidRDefault="00D73F2D" w:rsidP="00D73F2D">
      <w:pPr>
        <w:pStyle w:val="Heading5"/>
      </w:pPr>
      <w:bookmarkStart w:id="8557" w:name="_Toc176702305"/>
      <w:r w:rsidRPr="00BE5108">
        <w:t>8.2.3</w:t>
      </w:r>
      <w:r>
        <w:t>B</w:t>
      </w:r>
      <w:r w:rsidRPr="00BE5108">
        <w:t>.</w:t>
      </w:r>
      <w:r>
        <w:t>3</w:t>
      </w:r>
      <w:r w:rsidRPr="00BE5108">
        <w:t>.1</w:t>
      </w:r>
      <w:r w:rsidRPr="00BE5108">
        <w:tab/>
        <w:t>Definition and applicability</w:t>
      </w:r>
      <w:bookmarkEnd w:id="8557"/>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8558" w:name="_Toc176702306"/>
      <w:r w:rsidRPr="00BE5108">
        <w:t>8.2.3</w:t>
      </w:r>
      <w:r>
        <w:t>B</w:t>
      </w:r>
      <w:r w:rsidRPr="00BE5108">
        <w:t>.</w:t>
      </w:r>
      <w:r>
        <w:t>3</w:t>
      </w:r>
      <w:r w:rsidRPr="00BE5108">
        <w:t>.2</w:t>
      </w:r>
      <w:r w:rsidRPr="00BE5108">
        <w:tab/>
        <w:t>Minimum requirement</w:t>
      </w:r>
      <w:bookmarkEnd w:id="8558"/>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8559" w:name="_Toc176702307"/>
      <w:r w:rsidRPr="00BE5108">
        <w:t>8.2.3</w:t>
      </w:r>
      <w:r>
        <w:t>B</w:t>
      </w:r>
      <w:r w:rsidRPr="00BE5108">
        <w:t>.</w:t>
      </w:r>
      <w:r>
        <w:t>3</w:t>
      </w:r>
      <w:r w:rsidRPr="00BE5108">
        <w:t>.3</w:t>
      </w:r>
      <w:r w:rsidRPr="00BE5108">
        <w:tab/>
        <w:t>Test purpose</w:t>
      </w:r>
      <w:bookmarkEnd w:id="8559"/>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8560" w:name="_Toc176702308"/>
      <w:r w:rsidRPr="00BE5108">
        <w:t>8.2.3</w:t>
      </w:r>
      <w:r>
        <w:t>B</w:t>
      </w:r>
      <w:r w:rsidRPr="00BE5108">
        <w:t>.</w:t>
      </w:r>
      <w:r>
        <w:t>3</w:t>
      </w:r>
      <w:r w:rsidRPr="00BE5108">
        <w:t>.4</w:t>
      </w:r>
      <w:r w:rsidRPr="00BE5108">
        <w:tab/>
        <w:t>Method of test</w:t>
      </w:r>
      <w:bookmarkEnd w:id="8560"/>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8561" w:name="_Toc176702309"/>
      <w:r w:rsidRPr="00BE5108">
        <w:t>8.2.3</w:t>
      </w:r>
      <w:r>
        <w:t>B</w:t>
      </w:r>
      <w:r w:rsidRPr="00BE5108">
        <w:t>.</w:t>
      </w:r>
      <w:r>
        <w:t>3</w:t>
      </w:r>
      <w:r w:rsidRPr="00BE5108">
        <w:t>.5</w:t>
      </w:r>
      <w:r w:rsidRPr="00BE5108">
        <w:tab/>
        <w:t>Test requirement</w:t>
      </w:r>
      <w:bookmarkEnd w:id="8561"/>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8562" w:name="_Toc176702310"/>
      <w:r>
        <w:t>8.2.4      Void</w:t>
      </w:r>
      <w:bookmarkEnd w:id="8562"/>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8563" w:name="_Toc176702311"/>
      <w:r>
        <w:t>8.2.4B    PBCH demodulation requirements for mIAB</w:t>
      </w:r>
      <w:bookmarkEnd w:id="8563"/>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564" w:name="_Toc75260311"/>
      <w:bookmarkStart w:id="8565" w:name="_Toc75275853"/>
      <w:bookmarkStart w:id="8566" w:name="_Toc75276364"/>
      <w:bookmarkStart w:id="8567" w:name="_Toc76541863"/>
      <w:bookmarkStart w:id="8568" w:name="_Toc82437634"/>
      <w:bookmarkStart w:id="8569" w:name="_Toc89945000"/>
      <w:bookmarkStart w:id="8570" w:name="_Toc98754018"/>
      <w:bookmarkStart w:id="8571" w:name="_Toc106181004"/>
      <w:bookmarkStart w:id="8572" w:name="_Toc114151049"/>
      <w:bookmarkStart w:id="8573" w:name="_Toc124151452"/>
      <w:bookmarkStart w:id="8574" w:name="_Toc124151972"/>
      <w:bookmarkStart w:id="8575" w:name="_Toc124152492"/>
      <w:bookmarkStart w:id="8576" w:name="_Toc130397024"/>
      <w:bookmarkStart w:id="8577" w:name="_Toc130397544"/>
      <w:bookmarkStart w:id="8578" w:name="_Toc137558649"/>
      <w:bookmarkStart w:id="8579" w:name="_Toc138862474"/>
      <w:bookmarkStart w:id="8580" w:name="_Toc145532531"/>
      <w:bookmarkStart w:id="8581" w:name="_Toc163218944"/>
      <w:bookmarkStart w:id="8582" w:name="_Toc17670231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542"/>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04934F5B" w14:textId="77777777" w:rsidR="00C87888" w:rsidRPr="00BE5108" w:rsidRDefault="00C87888" w:rsidP="00E55627">
      <w:pPr>
        <w:pStyle w:val="Heading1"/>
        <w:rPr>
          <w:rFonts w:eastAsiaTheme="minorEastAsia"/>
        </w:rPr>
      </w:pPr>
      <w:bookmarkStart w:id="8583" w:name="_Toc73963135"/>
      <w:bookmarkStart w:id="8584" w:name="_Toc75260312"/>
      <w:bookmarkStart w:id="8585" w:name="_Toc75275854"/>
      <w:bookmarkStart w:id="8586" w:name="_Toc75276365"/>
      <w:bookmarkStart w:id="8587" w:name="_Toc76541864"/>
      <w:bookmarkStart w:id="8588" w:name="_Toc82437635"/>
      <w:bookmarkStart w:id="8589" w:name="_Toc89945001"/>
      <w:bookmarkStart w:id="8590" w:name="_Toc98754019"/>
      <w:bookmarkStart w:id="8591" w:name="_Toc106181005"/>
      <w:bookmarkStart w:id="8592" w:name="_Toc114151050"/>
      <w:bookmarkStart w:id="8593" w:name="_Toc124151453"/>
      <w:bookmarkStart w:id="8594" w:name="_Toc124151973"/>
      <w:bookmarkStart w:id="8595" w:name="_Toc124152493"/>
      <w:bookmarkStart w:id="8596" w:name="_Toc130397025"/>
      <w:bookmarkStart w:id="8597" w:name="_Toc130397545"/>
      <w:bookmarkStart w:id="8598" w:name="_Toc137558650"/>
      <w:bookmarkStart w:id="8599" w:name="_Toc138862475"/>
      <w:bookmarkStart w:id="8600" w:name="_Toc145532532"/>
      <w:bookmarkStart w:id="8601" w:name="_Toc163218945"/>
      <w:bookmarkStart w:id="8602" w:name="_Toc17670231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225817FF" w14:textId="1BAAB95C" w:rsidR="002B3822" w:rsidRDefault="002B3822" w:rsidP="002B3822">
      <w:pPr>
        <w:pStyle w:val="Heading2"/>
        <w:rPr>
          <w:rFonts w:eastAsiaTheme="minorEastAsia"/>
        </w:rPr>
      </w:pPr>
      <w:bookmarkStart w:id="8603" w:name="_Toc73963136"/>
      <w:bookmarkStart w:id="8604" w:name="_Toc75260313"/>
      <w:bookmarkStart w:id="8605" w:name="_Toc75275855"/>
      <w:bookmarkStart w:id="8606" w:name="_Toc75276366"/>
      <w:bookmarkStart w:id="8607" w:name="_Toc76541865"/>
      <w:bookmarkStart w:id="8608" w:name="_Toc82437636"/>
      <w:bookmarkStart w:id="8609" w:name="_Toc89945002"/>
      <w:bookmarkStart w:id="8610" w:name="_Toc98754020"/>
      <w:bookmarkStart w:id="8611" w:name="_Toc106181006"/>
      <w:bookmarkStart w:id="8612" w:name="_Toc114151051"/>
      <w:bookmarkStart w:id="8613" w:name="_Toc124151454"/>
      <w:bookmarkStart w:id="8614" w:name="_Toc124151974"/>
      <w:bookmarkStart w:id="8615" w:name="_Toc124152494"/>
      <w:bookmarkStart w:id="8616" w:name="_Toc130397026"/>
      <w:bookmarkStart w:id="8617" w:name="_Toc130397546"/>
      <w:bookmarkStart w:id="8618" w:name="_Toc137558651"/>
      <w:bookmarkStart w:id="8619" w:name="_Toc138862476"/>
      <w:bookmarkStart w:id="8620" w:name="_Toc145532533"/>
      <w:bookmarkStart w:id="8621" w:name="_Toc163218946"/>
      <w:bookmarkStart w:id="8622" w:name="_Toc17670231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623" w:name="_Toc73963137"/>
      <w:bookmarkStart w:id="8624" w:name="_Toc75260315"/>
      <w:bookmarkStart w:id="8625" w:name="_Toc75275857"/>
      <w:bookmarkStart w:id="8626" w:name="_Toc75276367"/>
      <w:bookmarkStart w:id="8627" w:name="_Toc76541866"/>
      <w:bookmarkStart w:id="8628" w:name="_Toc82437637"/>
      <w:bookmarkStart w:id="8629" w:name="_Toc89945003"/>
      <w:bookmarkStart w:id="8630" w:name="_Toc98754021"/>
      <w:bookmarkStart w:id="8631" w:name="_Toc106181007"/>
      <w:bookmarkStart w:id="8632" w:name="_Toc114151052"/>
      <w:bookmarkStart w:id="8633" w:name="_Toc124151455"/>
      <w:bookmarkStart w:id="8634" w:name="_Toc124151975"/>
      <w:bookmarkStart w:id="8635" w:name="_Toc124152495"/>
      <w:bookmarkStart w:id="8636" w:name="_Toc130397027"/>
      <w:bookmarkStart w:id="8637" w:name="_Toc130397547"/>
      <w:bookmarkStart w:id="8638" w:name="_Toc137558652"/>
      <w:bookmarkStart w:id="8639" w:name="_Toc138862477"/>
      <w:bookmarkStart w:id="8640" w:name="_Toc145532534"/>
      <w:bookmarkStart w:id="8641" w:name="_Toc163218947"/>
      <w:bookmarkStart w:id="8642" w:name="_Toc17670231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DCBEA6A" w14:textId="77777777" w:rsidR="00C87888" w:rsidRPr="00BE5108" w:rsidRDefault="00C87888" w:rsidP="00EF3135">
      <w:pPr>
        <w:pStyle w:val="Heading3"/>
        <w:rPr>
          <w:rFonts w:eastAsiaTheme="minorEastAsia"/>
        </w:rPr>
      </w:pPr>
      <w:bookmarkStart w:id="8643" w:name="_Toc73963138"/>
      <w:bookmarkStart w:id="8644" w:name="_Toc75260316"/>
      <w:bookmarkStart w:id="8645" w:name="_Toc75275858"/>
      <w:bookmarkStart w:id="8646" w:name="_Toc75276368"/>
      <w:bookmarkStart w:id="8647" w:name="_Toc76541867"/>
      <w:bookmarkStart w:id="8648" w:name="_Toc82437638"/>
      <w:bookmarkStart w:id="8649" w:name="_Toc89945004"/>
      <w:bookmarkStart w:id="8650" w:name="_Toc98754022"/>
      <w:bookmarkStart w:id="8651" w:name="_Toc106181008"/>
      <w:bookmarkStart w:id="8652" w:name="_Toc114151053"/>
      <w:bookmarkStart w:id="8653" w:name="_Toc124151456"/>
      <w:bookmarkStart w:id="8654" w:name="_Toc124151976"/>
      <w:bookmarkStart w:id="8655" w:name="_Toc124152496"/>
      <w:bookmarkStart w:id="8656" w:name="_Toc130397028"/>
      <w:bookmarkStart w:id="8657" w:name="_Toc130397548"/>
      <w:bookmarkStart w:id="8658" w:name="_Toc137558653"/>
      <w:bookmarkStart w:id="8659" w:name="_Toc138862478"/>
      <w:bookmarkStart w:id="8660" w:name="_Toc145532535"/>
      <w:bookmarkStart w:id="8661" w:name="_Toc163218948"/>
      <w:bookmarkStart w:id="8662" w:name="_Toc17670231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62EC94C3" w14:textId="77777777" w:rsidR="00C87888" w:rsidRPr="00BE5108" w:rsidRDefault="00C87888" w:rsidP="00C87888">
      <w:pPr>
        <w:rPr>
          <w:rFonts w:eastAsiaTheme="minorEastAsia"/>
        </w:rPr>
      </w:pPr>
      <w:bookmarkStart w:id="8663" w:name="OLE_LINK15"/>
      <w:bookmarkStart w:id="8664"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8665" w:name="OLE_LINK11"/>
            <w:bookmarkStart w:id="8666" w:name="OLE_LINK12"/>
            <w:bookmarkStart w:id="8667"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663"/>
      <w:bookmarkEnd w:id="8664"/>
      <w:bookmarkEnd w:id="8665"/>
      <w:bookmarkEnd w:id="8666"/>
      <w:bookmarkEnd w:id="8667"/>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668" w:name="_Toc73963139"/>
      <w:bookmarkStart w:id="8669" w:name="_Toc75260317"/>
      <w:bookmarkStart w:id="8670" w:name="_Toc75275859"/>
      <w:bookmarkStart w:id="8671" w:name="_Toc75276369"/>
      <w:bookmarkStart w:id="8672" w:name="_Toc76541868"/>
      <w:bookmarkStart w:id="8673" w:name="_Toc82437639"/>
      <w:bookmarkStart w:id="8674" w:name="_Toc89945005"/>
      <w:bookmarkStart w:id="8675" w:name="_Toc98754023"/>
      <w:bookmarkStart w:id="8676" w:name="_Toc106181009"/>
      <w:bookmarkStart w:id="8677" w:name="_Toc114151054"/>
      <w:bookmarkStart w:id="8678" w:name="_Toc124151457"/>
      <w:bookmarkStart w:id="8679" w:name="_Toc124151977"/>
      <w:bookmarkStart w:id="8680" w:name="_Toc124152497"/>
      <w:bookmarkStart w:id="8681" w:name="_Toc130397029"/>
      <w:bookmarkStart w:id="8682" w:name="_Toc130397549"/>
      <w:bookmarkStart w:id="8683" w:name="_Toc137558654"/>
      <w:bookmarkStart w:id="8684" w:name="_Toc138862479"/>
      <w:bookmarkStart w:id="8685" w:name="_Toc145532536"/>
      <w:bookmarkStart w:id="8686" w:name="_Toc163218949"/>
      <w:bookmarkStart w:id="8687" w:name="_Toc176702317"/>
      <w:r w:rsidRPr="00BE5108">
        <w:rPr>
          <w:rFonts w:eastAsiaTheme="minorEastAsia"/>
        </w:rPr>
        <w:t>A.2</w:t>
      </w:r>
      <w:r w:rsidRPr="00BE5108">
        <w:rPr>
          <w:rFonts w:eastAsiaTheme="minorEastAsia"/>
        </w:rPr>
        <w:tab/>
        <w:t>IAB-DU Fixed Reference Channels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F35ABBB" w14:textId="77777777" w:rsidR="002263FD" w:rsidRPr="00BE5108" w:rsidRDefault="002263FD" w:rsidP="002263FD">
      <w:pPr>
        <w:pStyle w:val="Heading2"/>
        <w:rPr>
          <w:rFonts w:eastAsiaTheme="minorEastAsia"/>
        </w:rPr>
      </w:pPr>
      <w:bookmarkStart w:id="8688" w:name="_Toc73963140"/>
      <w:bookmarkStart w:id="8689" w:name="_Toc75260318"/>
      <w:bookmarkStart w:id="8690" w:name="_Toc75275860"/>
      <w:bookmarkStart w:id="8691" w:name="_Toc75276370"/>
      <w:bookmarkStart w:id="8692" w:name="_Toc76541869"/>
      <w:bookmarkStart w:id="8693" w:name="_Toc82437640"/>
      <w:bookmarkStart w:id="8694" w:name="_Toc89945006"/>
      <w:bookmarkStart w:id="8695" w:name="_Toc98754024"/>
      <w:bookmarkStart w:id="8696" w:name="_Toc106181010"/>
      <w:bookmarkStart w:id="8697" w:name="_Toc114151055"/>
      <w:bookmarkStart w:id="8698" w:name="_Toc124151458"/>
      <w:bookmarkStart w:id="8699" w:name="_Toc124151978"/>
      <w:bookmarkStart w:id="8700" w:name="_Toc124152498"/>
      <w:bookmarkStart w:id="8701" w:name="_Toc130397030"/>
      <w:bookmarkStart w:id="8702" w:name="_Toc130397550"/>
      <w:bookmarkStart w:id="8703" w:name="_Toc137558655"/>
      <w:bookmarkStart w:id="8704" w:name="_Toc138862480"/>
      <w:bookmarkStart w:id="8705" w:name="_Toc145532537"/>
      <w:bookmarkStart w:id="8706" w:name="_Toc163218950"/>
      <w:bookmarkStart w:id="8707" w:name="_Toc176702318"/>
      <w:r w:rsidRPr="00BE5108">
        <w:rPr>
          <w:rFonts w:eastAsiaTheme="minorEastAsia"/>
        </w:rPr>
        <w:t>A.2.1</w:t>
      </w:r>
      <w:r w:rsidRPr="00BE5108">
        <w:rPr>
          <w:rFonts w:eastAsiaTheme="minorEastAsia"/>
        </w:rPr>
        <w:tab/>
        <w:t>Fixed Reference Channels for PUSCH performance requirements (QPSK, R = 193/1024)</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708" w:name="_Toc73963141"/>
      <w:bookmarkStart w:id="8709" w:name="_Toc75260319"/>
      <w:bookmarkStart w:id="8710" w:name="_Toc75275861"/>
      <w:bookmarkStart w:id="8711" w:name="_Toc75276371"/>
      <w:bookmarkStart w:id="8712" w:name="_Toc76541870"/>
      <w:bookmarkStart w:id="8713" w:name="_Toc82437641"/>
      <w:bookmarkStart w:id="8714" w:name="_Toc89945007"/>
      <w:bookmarkStart w:id="8715" w:name="_Toc98754025"/>
      <w:bookmarkStart w:id="8716" w:name="_Toc106181011"/>
      <w:bookmarkStart w:id="8717" w:name="_Toc114151056"/>
      <w:bookmarkStart w:id="8718" w:name="_Toc124151459"/>
      <w:bookmarkStart w:id="8719" w:name="_Toc124151979"/>
      <w:bookmarkStart w:id="8720" w:name="_Toc124152499"/>
      <w:bookmarkStart w:id="8721" w:name="_Toc130397031"/>
      <w:bookmarkStart w:id="8722" w:name="_Toc130397551"/>
      <w:bookmarkStart w:id="8723" w:name="_Toc137558656"/>
      <w:bookmarkStart w:id="8724" w:name="_Toc138862481"/>
      <w:bookmarkStart w:id="8725" w:name="_Toc145532538"/>
      <w:bookmarkStart w:id="8726" w:name="_Toc163218951"/>
      <w:bookmarkStart w:id="8727" w:name="_Toc17670231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728" w:name="_Toc73963142"/>
      <w:bookmarkStart w:id="8729" w:name="_Toc75260320"/>
      <w:bookmarkStart w:id="8730" w:name="_Toc75275862"/>
      <w:bookmarkStart w:id="8731" w:name="_Toc75276372"/>
      <w:bookmarkStart w:id="8732" w:name="_Toc76541871"/>
      <w:bookmarkStart w:id="8733" w:name="_Toc82437642"/>
      <w:bookmarkStart w:id="8734" w:name="_Toc89945008"/>
      <w:bookmarkStart w:id="8735" w:name="_Toc98754026"/>
      <w:bookmarkStart w:id="8736" w:name="_Toc106181012"/>
      <w:bookmarkStart w:id="8737" w:name="_Toc114151057"/>
      <w:bookmarkStart w:id="8738" w:name="_Toc124151460"/>
      <w:bookmarkStart w:id="8739" w:name="_Toc124151980"/>
      <w:bookmarkStart w:id="8740" w:name="_Toc124152500"/>
      <w:bookmarkStart w:id="8741" w:name="_Toc130397032"/>
      <w:bookmarkStart w:id="8742" w:name="_Toc130397552"/>
      <w:bookmarkStart w:id="8743" w:name="_Toc137558657"/>
      <w:bookmarkStart w:id="8744" w:name="_Toc138862482"/>
      <w:bookmarkStart w:id="8745" w:name="_Toc145532539"/>
      <w:bookmarkStart w:id="8746" w:name="_Toc163218952"/>
      <w:bookmarkStart w:id="8747" w:name="_Toc176702320"/>
      <w:r w:rsidRPr="00BE5108">
        <w:rPr>
          <w:rFonts w:eastAsiaTheme="minorEastAsia"/>
        </w:rPr>
        <w:t>A.2.3</w:t>
      </w:r>
      <w:r w:rsidRPr="00BE5108">
        <w:rPr>
          <w:rFonts w:eastAsiaTheme="minorEastAsia"/>
        </w:rPr>
        <w:tab/>
        <w:t>Fixed Reference Channels for PUSCH performance requirements (16QAM, R = 658/1024)</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748" w:name="_Toc73963143"/>
      <w:bookmarkStart w:id="8749" w:name="_Toc75260321"/>
      <w:bookmarkStart w:id="8750" w:name="_Toc75275863"/>
      <w:bookmarkStart w:id="8751" w:name="_Toc75276373"/>
      <w:bookmarkStart w:id="8752" w:name="_Toc76541872"/>
      <w:bookmarkStart w:id="8753" w:name="_Toc82437643"/>
      <w:bookmarkStart w:id="8754" w:name="_Toc89945009"/>
      <w:bookmarkStart w:id="8755" w:name="_Toc98754027"/>
      <w:bookmarkStart w:id="8756" w:name="_Toc106181013"/>
      <w:bookmarkStart w:id="8757" w:name="_Toc114151058"/>
      <w:bookmarkStart w:id="8758" w:name="_Toc124151461"/>
      <w:bookmarkStart w:id="8759" w:name="_Toc124151981"/>
      <w:bookmarkStart w:id="8760" w:name="_Toc124152501"/>
      <w:bookmarkStart w:id="8761" w:name="_Toc130397033"/>
      <w:bookmarkStart w:id="8762" w:name="_Toc130397553"/>
      <w:bookmarkStart w:id="8763" w:name="_Toc137558658"/>
      <w:bookmarkStart w:id="8764" w:name="_Toc138862483"/>
      <w:bookmarkStart w:id="8765" w:name="_Toc145532540"/>
      <w:bookmarkStart w:id="8766" w:name="_Toc163218953"/>
      <w:bookmarkStart w:id="8767" w:name="_Toc176702321"/>
      <w:r w:rsidRPr="00BE5108">
        <w:rPr>
          <w:rFonts w:eastAsiaTheme="minorEastAsia"/>
        </w:rPr>
        <w:t>A.2.4</w:t>
      </w:r>
      <w:r w:rsidRPr="00BE5108">
        <w:rPr>
          <w:rFonts w:eastAsiaTheme="minorEastAsia"/>
        </w:rPr>
        <w:tab/>
        <w:t>Fixed Reference Channels for PUSCH performance requirements (64QAM, R = 567/1024)</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768" w:name="_Toc73963144"/>
      <w:bookmarkStart w:id="8769" w:name="_Toc75260322"/>
      <w:bookmarkStart w:id="8770" w:name="_Toc75275864"/>
      <w:bookmarkStart w:id="8771" w:name="_Toc75276374"/>
      <w:bookmarkStart w:id="8772" w:name="_Toc76541873"/>
      <w:bookmarkStart w:id="8773" w:name="_Toc82437644"/>
      <w:bookmarkStart w:id="8774" w:name="_Toc89945010"/>
      <w:bookmarkStart w:id="8775" w:name="_Toc98754028"/>
      <w:bookmarkStart w:id="8776" w:name="_Toc106181014"/>
      <w:bookmarkStart w:id="8777" w:name="_Toc114151059"/>
      <w:bookmarkStart w:id="8778" w:name="_Toc124151462"/>
      <w:bookmarkStart w:id="8779" w:name="_Toc124151982"/>
      <w:bookmarkStart w:id="8780" w:name="_Toc124152502"/>
      <w:bookmarkStart w:id="8781" w:name="_Toc130397034"/>
      <w:bookmarkStart w:id="8782" w:name="_Toc130397554"/>
      <w:bookmarkStart w:id="8783" w:name="_Toc137558659"/>
      <w:bookmarkStart w:id="8784" w:name="_Toc138862484"/>
      <w:bookmarkStart w:id="8785" w:name="_Toc145532541"/>
      <w:bookmarkStart w:id="8786" w:name="_Toc163218954"/>
      <w:bookmarkStart w:id="8787" w:name="_Toc176702322"/>
      <w:r w:rsidRPr="00BE5108">
        <w:rPr>
          <w:rFonts w:eastAsiaTheme="minorEastAsia"/>
        </w:rPr>
        <w:t>A.2.5</w:t>
      </w:r>
      <w:r w:rsidRPr="00BE5108">
        <w:rPr>
          <w:rFonts w:eastAsiaTheme="minorEastAsia"/>
        </w:rPr>
        <w:tab/>
        <w:t>PRACH test preambles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788" w:name="_Toc73963145"/>
      <w:bookmarkStart w:id="8789" w:name="_Toc75260323"/>
      <w:bookmarkStart w:id="8790" w:name="_Toc75275865"/>
      <w:bookmarkStart w:id="8791" w:name="_Toc75276375"/>
      <w:bookmarkStart w:id="8792" w:name="_Toc76541874"/>
      <w:bookmarkStart w:id="8793" w:name="_Toc82437645"/>
      <w:bookmarkStart w:id="8794" w:name="_Toc89945011"/>
      <w:bookmarkStart w:id="8795" w:name="_Toc98754029"/>
      <w:bookmarkStart w:id="8796" w:name="_Toc106181015"/>
      <w:bookmarkStart w:id="8797" w:name="_Toc114151060"/>
      <w:bookmarkStart w:id="8798" w:name="_Toc124151463"/>
      <w:bookmarkStart w:id="8799" w:name="_Toc124151983"/>
      <w:bookmarkStart w:id="8800" w:name="_Toc124152503"/>
      <w:bookmarkStart w:id="8801" w:name="_Toc130397035"/>
      <w:bookmarkStart w:id="8802" w:name="_Toc130397555"/>
      <w:bookmarkStart w:id="8803" w:name="_Toc137558660"/>
      <w:bookmarkStart w:id="8804" w:name="_Toc138862485"/>
      <w:bookmarkStart w:id="8805" w:name="_Toc145532542"/>
      <w:bookmarkStart w:id="8806" w:name="_Toc163218955"/>
      <w:bookmarkStart w:id="8807" w:name="_Toc176702323"/>
      <w:r w:rsidRPr="00BE5108">
        <w:rPr>
          <w:rFonts w:eastAsiaTheme="minorEastAsia"/>
        </w:rPr>
        <w:t>A.3</w:t>
      </w:r>
      <w:r w:rsidRPr="00BE5108">
        <w:rPr>
          <w:rFonts w:eastAsiaTheme="minorEastAsia"/>
        </w:rPr>
        <w:tab/>
        <w:t>IAB-MT Fixed Reference Channels</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62006A66" w14:textId="77777777" w:rsidR="002263FD" w:rsidRPr="00BE5108" w:rsidRDefault="002263FD" w:rsidP="002263FD">
      <w:pPr>
        <w:pStyle w:val="Heading2"/>
        <w:rPr>
          <w:rFonts w:eastAsiaTheme="minorEastAsia"/>
        </w:rPr>
      </w:pPr>
      <w:bookmarkStart w:id="8808" w:name="_Toc73963146"/>
      <w:bookmarkStart w:id="8809" w:name="_Toc75260324"/>
      <w:bookmarkStart w:id="8810" w:name="_Toc75275866"/>
      <w:bookmarkStart w:id="8811" w:name="_Toc75276376"/>
      <w:bookmarkStart w:id="8812" w:name="_Toc76541875"/>
      <w:bookmarkStart w:id="8813" w:name="_Toc82437646"/>
      <w:bookmarkStart w:id="8814" w:name="_Toc89945012"/>
      <w:bookmarkStart w:id="8815" w:name="_Toc98754030"/>
      <w:bookmarkStart w:id="8816" w:name="_Toc106181016"/>
      <w:bookmarkStart w:id="8817" w:name="_Toc114151061"/>
      <w:bookmarkStart w:id="8818" w:name="_Toc124151464"/>
      <w:bookmarkStart w:id="8819" w:name="_Toc124151984"/>
      <w:bookmarkStart w:id="8820" w:name="_Toc124152504"/>
      <w:bookmarkStart w:id="8821" w:name="_Toc130397036"/>
      <w:bookmarkStart w:id="8822" w:name="_Toc130397556"/>
      <w:bookmarkStart w:id="8823" w:name="_Toc137558661"/>
      <w:bookmarkStart w:id="8824" w:name="_Toc138862486"/>
      <w:bookmarkStart w:id="8825" w:name="_Toc145532543"/>
      <w:bookmarkStart w:id="8826" w:name="_Toc163218956"/>
      <w:bookmarkStart w:id="8827" w:name="_Toc176702324"/>
      <w:r w:rsidRPr="00BE5108">
        <w:rPr>
          <w:rFonts w:eastAsiaTheme="minorEastAsia"/>
        </w:rPr>
        <w:t>A.3.1</w:t>
      </w:r>
      <w:r w:rsidRPr="00BE5108">
        <w:rPr>
          <w:rFonts w:eastAsiaTheme="minorEastAsia"/>
        </w:rPr>
        <w:tab/>
        <w:t>Fixed Reference Channels for PDSCH performance requirements (16QAM)</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828" w:name="_Toc73963147"/>
      <w:bookmarkStart w:id="8829" w:name="_Toc75260325"/>
      <w:bookmarkStart w:id="8830" w:name="_Toc75275867"/>
      <w:bookmarkStart w:id="8831" w:name="_Toc75276377"/>
      <w:bookmarkStart w:id="8832" w:name="_Toc76541876"/>
      <w:bookmarkStart w:id="8833" w:name="_Toc82437647"/>
      <w:bookmarkStart w:id="8834" w:name="_Toc89945013"/>
      <w:bookmarkStart w:id="8835" w:name="_Toc98754031"/>
      <w:bookmarkStart w:id="8836" w:name="_Toc106181017"/>
      <w:bookmarkStart w:id="8837" w:name="_Toc114151062"/>
      <w:bookmarkStart w:id="8838" w:name="_Toc124151465"/>
      <w:bookmarkStart w:id="8839" w:name="_Toc124151985"/>
      <w:bookmarkStart w:id="8840" w:name="_Toc124152505"/>
      <w:bookmarkStart w:id="8841" w:name="_Toc130397037"/>
      <w:bookmarkStart w:id="8842" w:name="_Toc130397557"/>
      <w:bookmarkStart w:id="8843" w:name="_Toc137558662"/>
      <w:bookmarkStart w:id="8844" w:name="_Toc138862487"/>
      <w:bookmarkStart w:id="8845" w:name="_Toc145532544"/>
      <w:bookmarkStart w:id="8846" w:name="_Toc163218957"/>
      <w:bookmarkStart w:id="8847" w:name="_Toc176702325"/>
      <w:r w:rsidRPr="00BE5108">
        <w:rPr>
          <w:rFonts w:eastAsiaTheme="minorEastAsia"/>
        </w:rPr>
        <w:t>A.3.2</w:t>
      </w:r>
      <w:r w:rsidRPr="00BE5108">
        <w:rPr>
          <w:rFonts w:eastAsiaTheme="minorEastAsia"/>
        </w:rPr>
        <w:tab/>
        <w:t>Fixed Reference Channels for PDSCH performance requirements (64QAM)</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848" w:name="_Toc73963148"/>
      <w:bookmarkStart w:id="8849" w:name="_Toc75260326"/>
      <w:bookmarkStart w:id="8850" w:name="_Toc75275868"/>
      <w:bookmarkStart w:id="8851" w:name="_Toc75276378"/>
      <w:bookmarkStart w:id="8852" w:name="_Toc76541877"/>
      <w:bookmarkStart w:id="8853" w:name="_Toc82437648"/>
      <w:bookmarkStart w:id="8854" w:name="_Toc89945014"/>
      <w:bookmarkStart w:id="8855" w:name="_Toc98754032"/>
      <w:bookmarkStart w:id="8856" w:name="_Toc106181018"/>
      <w:bookmarkStart w:id="8857" w:name="_Toc114151063"/>
      <w:bookmarkStart w:id="8858" w:name="_Toc124151466"/>
      <w:bookmarkStart w:id="8859" w:name="_Toc124151986"/>
      <w:bookmarkStart w:id="8860" w:name="_Toc124152506"/>
      <w:bookmarkStart w:id="8861" w:name="_Toc130397038"/>
      <w:bookmarkStart w:id="8862" w:name="_Toc130397558"/>
      <w:bookmarkStart w:id="8863" w:name="_Toc137558663"/>
      <w:bookmarkStart w:id="8864" w:name="_Toc138862488"/>
      <w:bookmarkStart w:id="8865" w:name="_Toc145532545"/>
      <w:bookmarkStart w:id="8866" w:name="_Toc163218958"/>
      <w:bookmarkStart w:id="8867" w:name="_Toc176702326"/>
      <w:r w:rsidRPr="00BE5108">
        <w:rPr>
          <w:rFonts w:eastAsiaTheme="minorEastAsia"/>
        </w:rPr>
        <w:t>A.3.3</w:t>
      </w:r>
      <w:r w:rsidRPr="00BE5108">
        <w:rPr>
          <w:rFonts w:eastAsiaTheme="minorEastAsia"/>
        </w:rPr>
        <w:tab/>
        <w:t>Fixed Reference Channels for PDSCH performance requirements (256QAM)</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868" w:name="_Toc73963149"/>
      <w:bookmarkStart w:id="8869" w:name="_Toc75260327"/>
      <w:bookmarkStart w:id="8870" w:name="_Toc75275869"/>
      <w:bookmarkStart w:id="8871" w:name="_Toc75276379"/>
      <w:bookmarkStart w:id="8872" w:name="_Toc76541878"/>
      <w:bookmarkStart w:id="8873" w:name="_Toc82437649"/>
      <w:bookmarkStart w:id="8874" w:name="_Toc89945015"/>
      <w:bookmarkStart w:id="8875" w:name="_Toc98754033"/>
      <w:bookmarkStart w:id="8876" w:name="_Toc106181019"/>
      <w:bookmarkStart w:id="8877" w:name="_Toc114151064"/>
      <w:bookmarkStart w:id="8878" w:name="_Toc124151467"/>
      <w:bookmarkStart w:id="8879" w:name="_Toc124151987"/>
      <w:bookmarkStart w:id="8880" w:name="_Toc124152507"/>
      <w:bookmarkStart w:id="8881" w:name="_Toc130397039"/>
      <w:bookmarkStart w:id="8882" w:name="_Toc130397559"/>
      <w:bookmarkStart w:id="8883" w:name="_Toc137558664"/>
      <w:bookmarkStart w:id="8884" w:name="_Toc138862489"/>
      <w:bookmarkStart w:id="8885" w:name="_Toc145532546"/>
      <w:bookmarkStart w:id="8886" w:name="_Toc163218959"/>
      <w:bookmarkStart w:id="8887" w:name="_Toc176702327"/>
      <w:r w:rsidRPr="00BE5108">
        <w:rPr>
          <w:rFonts w:eastAsiaTheme="minorEastAsia"/>
        </w:rPr>
        <w:t>A.3.4</w:t>
      </w:r>
      <w:r w:rsidRPr="00BE5108">
        <w:rPr>
          <w:rFonts w:eastAsiaTheme="minorEastAsia"/>
        </w:rPr>
        <w:tab/>
        <w:t>Fixed Reference Channels for PDCCH performance requirements</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888" w:name="_Toc73963150"/>
      <w:bookmarkStart w:id="8889" w:name="_Toc75260328"/>
      <w:bookmarkStart w:id="8890" w:name="_Toc75275870"/>
      <w:bookmarkStart w:id="8891" w:name="_Toc75276380"/>
      <w:bookmarkStart w:id="8892" w:name="_Toc76541879"/>
      <w:bookmarkStart w:id="8893" w:name="_Toc82437650"/>
      <w:bookmarkStart w:id="8894" w:name="_Toc89945016"/>
      <w:bookmarkStart w:id="8895" w:name="_Toc98754034"/>
      <w:bookmarkStart w:id="8896" w:name="_Toc106181020"/>
      <w:bookmarkStart w:id="8897" w:name="_Toc114151065"/>
      <w:bookmarkStart w:id="8898" w:name="_Toc124151468"/>
      <w:bookmarkStart w:id="8899" w:name="_Toc124151988"/>
      <w:bookmarkStart w:id="8900" w:name="_Toc124152508"/>
      <w:bookmarkStart w:id="8901" w:name="_Toc130397040"/>
      <w:bookmarkStart w:id="8902" w:name="_Toc130397560"/>
      <w:bookmarkStart w:id="8903" w:name="_Toc137558665"/>
      <w:bookmarkStart w:id="8904" w:name="_Toc138862490"/>
      <w:bookmarkStart w:id="8905" w:name="_Toc145532547"/>
      <w:bookmarkStart w:id="8906" w:name="_Toc163218960"/>
      <w:bookmarkStart w:id="8907" w:name="_Toc176702328"/>
      <w:r w:rsidRPr="00BE5108">
        <w:rPr>
          <w:rFonts w:eastAsiaTheme="minorEastAsia"/>
        </w:rPr>
        <w:t>A.3.5</w:t>
      </w:r>
      <w:r w:rsidRPr="00BE5108">
        <w:rPr>
          <w:rFonts w:eastAsiaTheme="minorEastAsia"/>
        </w:rPr>
        <w:tab/>
        <w:t>Fixed Reference Channels for CSI reporting performance requirements</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8908" w:name="_Toc176702329"/>
      <w:r>
        <w:t>A</w:t>
      </w:r>
      <w:r w:rsidRPr="004710DC">
        <w:t>.</w:t>
      </w:r>
      <w:r>
        <w:t>3B</w:t>
      </w:r>
      <w:r>
        <w:tab/>
        <w:t>mIAB-MT Fixed Reference Channels</w:t>
      </w:r>
      <w:bookmarkEnd w:id="8908"/>
    </w:p>
    <w:p w14:paraId="2A09F239" w14:textId="77777777" w:rsidR="00C27AE5" w:rsidRDefault="00C27AE5" w:rsidP="00C27AE5">
      <w:pPr>
        <w:pStyle w:val="Heading3"/>
        <w:rPr>
          <w:lang w:eastAsia="zh-CN"/>
        </w:rPr>
      </w:pPr>
      <w:bookmarkStart w:id="8909" w:name="_Toc176702330"/>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8909"/>
    </w:p>
    <w:p w14:paraId="5A9E31EC" w14:textId="77777777" w:rsidR="00C27AE5" w:rsidRPr="0070769D" w:rsidRDefault="00C27AE5" w:rsidP="00C27AE5">
      <w:bookmarkStart w:id="8910" w:name="_Hlk66811904"/>
      <w:bookmarkStart w:id="8911" w:name="_Toc74583583"/>
      <w:bookmarkStart w:id="8912" w:name="_Toc76542396"/>
      <w:bookmarkStart w:id="8913" w:name="_Toc82450378"/>
      <w:bookmarkStart w:id="8914" w:name="_Toc82451026"/>
      <w:bookmarkStart w:id="8915" w:name="_Toc89949415"/>
      <w:bookmarkStart w:id="8916" w:name="_Toc98755804"/>
      <w:bookmarkStart w:id="8917" w:name="_Toc98763396"/>
      <w:bookmarkStart w:id="8918" w:name="_Toc106184325"/>
      <w:bookmarkStart w:id="8919" w:name="_Toc130402347"/>
      <w:bookmarkStart w:id="8920" w:name="_Toc137554898"/>
      <w:bookmarkStart w:id="8921" w:name="_Toc138853960"/>
      <w:bookmarkStart w:id="8922" w:name="_Toc138946641"/>
      <w:bookmarkStart w:id="8923" w:name="_Toc145531370"/>
      <w:bookmarkStart w:id="8924" w:name="_Toc155358985"/>
      <w:bookmarkStart w:id="8925" w:name="_Toc161658201"/>
      <w:bookmarkStart w:id="8926"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8927" w:name="_Toc21338418"/>
      <w:bookmarkStart w:id="8928" w:name="_Toc29808526"/>
      <w:bookmarkStart w:id="8929" w:name="_Toc37068445"/>
      <w:bookmarkStart w:id="8930" w:name="_Toc37083990"/>
      <w:bookmarkStart w:id="8931" w:name="_Toc37084332"/>
      <w:bookmarkStart w:id="8932" w:name="_Toc40209694"/>
      <w:bookmarkStart w:id="8933" w:name="_Toc40210036"/>
      <w:bookmarkStart w:id="8934" w:name="_Toc45892995"/>
      <w:bookmarkStart w:id="8935" w:name="_Toc53176860"/>
      <w:bookmarkStart w:id="8936" w:name="_Toc61121188"/>
      <w:bookmarkStart w:id="8937" w:name="_Toc67918384"/>
      <w:bookmarkStart w:id="8938" w:name="_Toc76298454"/>
      <w:bookmarkStart w:id="8939" w:name="_Toc76572466"/>
      <w:bookmarkStart w:id="8940" w:name="_Toc76652333"/>
      <w:bookmarkStart w:id="8941" w:name="_Toc76653171"/>
      <w:bookmarkStart w:id="8942" w:name="_Toc83742444"/>
      <w:bookmarkStart w:id="8943" w:name="_Toc91440934"/>
      <w:bookmarkStart w:id="8944" w:name="_Toc98849724"/>
      <w:bookmarkStart w:id="8945" w:name="_Toc106543578"/>
      <w:bookmarkStart w:id="8946" w:name="_Toc106737676"/>
      <w:bookmarkStart w:id="8947" w:name="_Toc107233443"/>
      <w:bookmarkStart w:id="8948" w:name="_Toc107235061"/>
      <w:bookmarkStart w:id="8949" w:name="_Toc107420031"/>
      <w:bookmarkStart w:id="8950" w:name="_Toc107477329"/>
      <w:bookmarkStart w:id="8951" w:name="_Toc114566189"/>
      <w:bookmarkStart w:id="8952" w:name="_Toc123936501"/>
      <w:bookmarkStart w:id="8953" w:name="_Toc124377518"/>
      <w:bookmarkStart w:id="8954" w:name="_Toc176702331"/>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r>
        <w:t>A.3B.2</w:t>
      </w:r>
      <w:r>
        <w:rPr>
          <w:lang w:eastAsia="zh-CN"/>
        </w:rPr>
        <w:tab/>
      </w:r>
      <w:r>
        <w:t>Reference measurement channels for PBCH demodulation requirements</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EA2BEE5" w14:textId="77777777" w:rsidR="00C27AE5" w:rsidRDefault="00C27AE5" w:rsidP="00C27AE5">
      <w:pPr>
        <w:pStyle w:val="Heading4"/>
      </w:pPr>
      <w:bookmarkStart w:id="8955" w:name="_Toc21338419"/>
      <w:bookmarkStart w:id="8956" w:name="_Toc29808527"/>
      <w:bookmarkStart w:id="8957" w:name="_Toc37068446"/>
      <w:bookmarkStart w:id="8958" w:name="_Toc37083991"/>
      <w:bookmarkStart w:id="8959" w:name="_Toc37084333"/>
      <w:bookmarkStart w:id="8960" w:name="_Toc40209695"/>
      <w:bookmarkStart w:id="8961" w:name="_Toc40210037"/>
      <w:bookmarkStart w:id="8962" w:name="_Toc45892996"/>
      <w:bookmarkStart w:id="8963" w:name="_Toc53176861"/>
      <w:bookmarkStart w:id="8964" w:name="_Toc61121189"/>
      <w:bookmarkStart w:id="8965" w:name="_Toc67918385"/>
      <w:bookmarkStart w:id="8966" w:name="_Toc76298455"/>
      <w:bookmarkStart w:id="8967" w:name="_Toc76572467"/>
      <w:bookmarkStart w:id="8968" w:name="_Toc76652334"/>
      <w:bookmarkStart w:id="8969" w:name="_Toc76653172"/>
      <w:bookmarkStart w:id="8970" w:name="_Toc83742445"/>
      <w:bookmarkStart w:id="8971" w:name="_Toc91440935"/>
      <w:bookmarkStart w:id="8972" w:name="_Toc98849725"/>
      <w:bookmarkStart w:id="8973" w:name="_Toc106543579"/>
      <w:bookmarkStart w:id="8974" w:name="_Toc106737677"/>
      <w:bookmarkStart w:id="8975" w:name="_Toc107233444"/>
      <w:bookmarkStart w:id="8976" w:name="_Toc107235062"/>
      <w:bookmarkStart w:id="8977" w:name="_Toc107420032"/>
      <w:bookmarkStart w:id="8978" w:name="_Toc107477330"/>
      <w:bookmarkStart w:id="8979" w:name="_Toc114566190"/>
      <w:bookmarkStart w:id="8980" w:name="_Toc123936502"/>
      <w:bookmarkStart w:id="8981" w:name="_Toc124377519"/>
      <w:bookmarkStart w:id="8982" w:name="_Toc176702332"/>
      <w:r>
        <w:t>A.3B.2.1</w:t>
      </w:r>
      <w:r>
        <w:rPr>
          <w:lang w:eastAsia="zh-CN"/>
        </w:rPr>
        <w:tab/>
      </w:r>
      <w:r>
        <w:t>Reference measurement channels for FR1</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98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984" w:name="_Toc75260329"/>
      <w:bookmarkStart w:id="8985" w:name="_Toc75275871"/>
      <w:bookmarkStart w:id="8986" w:name="_Toc75276381"/>
      <w:bookmarkStart w:id="8987" w:name="_Toc76541880"/>
      <w:bookmarkStart w:id="8988" w:name="_Toc82437651"/>
      <w:bookmarkStart w:id="8989" w:name="_Toc89945017"/>
      <w:bookmarkStart w:id="8990" w:name="_Toc98754035"/>
      <w:bookmarkStart w:id="8991" w:name="_Toc106181021"/>
      <w:bookmarkStart w:id="8992" w:name="_Toc114151066"/>
      <w:bookmarkStart w:id="8993" w:name="_Toc124151469"/>
      <w:bookmarkStart w:id="8994" w:name="_Toc124151989"/>
      <w:bookmarkStart w:id="8995" w:name="_Toc124152509"/>
      <w:bookmarkStart w:id="8996" w:name="_Toc130397041"/>
      <w:bookmarkStart w:id="8997" w:name="_Toc130397561"/>
      <w:bookmarkStart w:id="8998" w:name="_Toc137558666"/>
      <w:bookmarkStart w:id="8999" w:name="_Toc138862491"/>
      <w:bookmarkStart w:id="9000" w:name="_Toc145532548"/>
      <w:bookmarkStart w:id="9001" w:name="_Toc163218961"/>
      <w:bookmarkStart w:id="9002" w:name="_Toc176702333"/>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1B8584FF" w14:textId="77777777" w:rsidR="00AD1976" w:rsidRPr="00BE5108" w:rsidRDefault="00AD1976" w:rsidP="00E55627">
      <w:pPr>
        <w:pStyle w:val="Heading1"/>
        <w:rPr>
          <w:rFonts w:eastAsiaTheme="minorEastAsia"/>
        </w:rPr>
      </w:pPr>
      <w:bookmarkStart w:id="9003" w:name="_Toc73963152"/>
      <w:bookmarkStart w:id="9004" w:name="_Toc75260330"/>
      <w:bookmarkStart w:id="9005" w:name="_Toc75275872"/>
      <w:bookmarkStart w:id="9006" w:name="_Toc75276382"/>
      <w:bookmarkStart w:id="9007" w:name="_Toc76541881"/>
      <w:bookmarkStart w:id="9008" w:name="_Toc82437652"/>
      <w:bookmarkStart w:id="9009" w:name="_Toc89945018"/>
      <w:bookmarkStart w:id="9010" w:name="_Toc98754036"/>
      <w:bookmarkStart w:id="9011" w:name="_Toc106181022"/>
      <w:bookmarkStart w:id="9012" w:name="_Toc114151067"/>
      <w:bookmarkStart w:id="9013" w:name="_Toc124151470"/>
      <w:bookmarkStart w:id="9014" w:name="_Toc124151990"/>
      <w:bookmarkStart w:id="9015" w:name="_Toc124152510"/>
      <w:bookmarkStart w:id="9016" w:name="_Toc130397042"/>
      <w:bookmarkStart w:id="9017" w:name="_Toc130397562"/>
      <w:bookmarkStart w:id="9018" w:name="_Toc137558667"/>
      <w:bookmarkStart w:id="9019" w:name="_Toc138862492"/>
      <w:bookmarkStart w:id="9020" w:name="_Toc145532549"/>
      <w:bookmarkStart w:id="9021" w:name="_Toc163218962"/>
      <w:bookmarkStart w:id="9022" w:name="_Toc176702334"/>
      <w:r w:rsidRPr="00BE5108">
        <w:rPr>
          <w:rFonts w:eastAsiaTheme="minorEastAsia"/>
        </w:rPr>
        <w:t>B.1</w:t>
      </w:r>
      <w:r w:rsidRPr="00BE5108">
        <w:rPr>
          <w:rFonts w:eastAsiaTheme="minorEastAsia"/>
        </w:rPr>
        <w:tab/>
        <w:t>General</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023" w:name="_Toc73963153"/>
      <w:bookmarkStart w:id="9024" w:name="_Toc75260331"/>
      <w:bookmarkStart w:id="9025" w:name="_Toc75275873"/>
      <w:bookmarkStart w:id="9026" w:name="_Toc75276383"/>
      <w:bookmarkStart w:id="9027" w:name="_Toc76541882"/>
      <w:bookmarkStart w:id="9028" w:name="_Toc82437653"/>
      <w:bookmarkStart w:id="9029" w:name="_Toc89945019"/>
      <w:bookmarkStart w:id="9030" w:name="_Toc98754037"/>
      <w:bookmarkStart w:id="9031" w:name="_Toc106181023"/>
      <w:bookmarkStart w:id="9032" w:name="_Toc114151068"/>
      <w:bookmarkStart w:id="9033" w:name="_Toc124151471"/>
      <w:bookmarkStart w:id="9034" w:name="_Toc124151991"/>
      <w:bookmarkStart w:id="9035" w:name="_Toc124152511"/>
      <w:bookmarkStart w:id="9036" w:name="_Toc130397043"/>
      <w:bookmarkStart w:id="9037" w:name="_Toc130397563"/>
      <w:bookmarkStart w:id="9038" w:name="_Toc137558668"/>
      <w:bookmarkStart w:id="9039" w:name="_Toc138862493"/>
      <w:bookmarkStart w:id="9040" w:name="_Toc145532550"/>
      <w:bookmarkStart w:id="9041" w:name="_Toc163218963"/>
      <w:bookmarkStart w:id="9042" w:name="_Toc176702335"/>
      <w:r w:rsidRPr="00BE5108">
        <w:rPr>
          <w:rFonts w:eastAsiaTheme="minorEastAsia"/>
        </w:rPr>
        <w:t>B.2</w:t>
      </w:r>
      <w:r w:rsidRPr="00BE5108">
        <w:rPr>
          <w:rFonts w:eastAsiaTheme="minorEastAsia"/>
        </w:rPr>
        <w:tab/>
        <w:t>Normal test environment</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043" w:name="_Toc73963154"/>
      <w:bookmarkStart w:id="9044" w:name="_Toc75260332"/>
      <w:bookmarkStart w:id="9045" w:name="_Toc75275874"/>
      <w:bookmarkStart w:id="9046" w:name="_Toc75276384"/>
      <w:bookmarkStart w:id="9047" w:name="_Toc76541883"/>
      <w:bookmarkStart w:id="9048" w:name="_Toc82437654"/>
      <w:bookmarkStart w:id="9049" w:name="_Toc89945020"/>
      <w:bookmarkStart w:id="9050" w:name="_Toc98754038"/>
      <w:bookmarkStart w:id="9051" w:name="_Toc106181024"/>
      <w:bookmarkStart w:id="9052" w:name="_Toc114151069"/>
      <w:bookmarkStart w:id="9053" w:name="_Toc124151472"/>
      <w:bookmarkStart w:id="9054" w:name="_Toc124151992"/>
      <w:bookmarkStart w:id="9055" w:name="_Toc124152512"/>
      <w:bookmarkStart w:id="9056" w:name="_Toc130397044"/>
      <w:bookmarkStart w:id="9057" w:name="_Toc130397564"/>
      <w:bookmarkStart w:id="9058" w:name="_Toc137558669"/>
      <w:bookmarkStart w:id="9059" w:name="_Toc138862494"/>
      <w:bookmarkStart w:id="9060" w:name="_Toc145532551"/>
      <w:bookmarkStart w:id="9061" w:name="_Toc163218964"/>
      <w:bookmarkStart w:id="9062" w:name="_Toc176702336"/>
      <w:r w:rsidRPr="00BE5108">
        <w:rPr>
          <w:rFonts w:eastAsiaTheme="minorEastAsia"/>
        </w:rPr>
        <w:t>B.3</w:t>
      </w:r>
      <w:r w:rsidRPr="00BE5108">
        <w:rPr>
          <w:rFonts w:eastAsiaTheme="minorEastAsia"/>
        </w:rPr>
        <w:tab/>
        <w:t>Extreme test environment</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1038A45A" w14:textId="515BC8E7" w:rsidR="00051AAE" w:rsidRPr="00BE5108" w:rsidRDefault="00051AAE" w:rsidP="00051AAE">
      <w:pPr>
        <w:pStyle w:val="Heading2"/>
        <w:rPr>
          <w:rFonts w:eastAsiaTheme="minorEastAsia"/>
        </w:rPr>
      </w:pPr>
      <w:bookmarkStart w:id="9063" w:name="_Toc75275875"/>
      <w:bookmarkStart w:id="9064" w:name="_Toc75276385"/>
      <w:bookmarkStart w:id="9065" w:name="_Toc76541884"/>
      <w:bookmarkStart w:id="9066" w:name="_Toc82437655"/>
      <w:bookmarkStart w:id="9067" w:name="_Toc89945021"/>
      <w:bookmarkStart w:id="9068" w:name="_Toc98754039"/>
      <w:bookmarkStart w:id="9069" w:name="_Toc106181025"/>
      <w:bookmarkStart w:id="9070" w:name="_Toc114151070"/>
      <w:bookmarkStart w:id="9071" w:name="_Toc124151473"/>
      <w:bookmarkStart w:id="9072" w:name="_Toc124151993"/>
      <w:bookmarkStart w:id="9073" w:name="_Toc124152513"/>
      <w:bookmarkStart w:id="9074" w:name="_Toc130397045"/>
      <w:bookmarkStart w:id="9075" w:name="_Toc130397565"/>
      <w:bookmarkStart w:id="9076" w:name="_Toc137558670"/>
      <w:bookmarkStart w:id="9077" w:name="_Toc138862495"/>
      <w:bookmarkStart w:id="9078" w:name="_Toc145532552"/>
      <w:bookmarkStart w:id="9079" w:name="_Toc163218965"/>
      <w:bookmarkStart w:id="9080" w:name="_Toc176702337"/>
      <w:r w:rsidRPr="00BE5108">
        <w:rPr>
          <w:rFonts w:eastAsiaTheme="minorEastAsia"/>
        </w:rPr>
        <w:t>B.3.1</w:t>
      </w:r>
      <w:r w:rsidRPr="00BE5108">
        <w:rPr>
          <w:rFonts w:eastAsiaTheme="minorEastAsia"/>
        </w:rPr>
        <w:tab/>
        <w:t>General</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081" w:name="_Toc73963155"/>
      <w:bookmarkStart w:id="9082" w:name="_Toc75260333"/>
      <w:bookmarkStart w:id="9083" w:name="_Toc75275876"/>
      <w:bookmarkStart w:id="9084" w:name="_Toc75276386"/>
      <w:bookmarkStart w:id="9085" w:name="_Toc76541885"/>
      <w:bookmarkStart w:id="9086" w:name="_Toc82437656"/>
      <w:bookmarkStart w:id="9087" w:name="_Toc89945022"/>
      <w:bookmarkStart w:id="9088" w:name="_Toc98754040"/>
      <w:bookmarkStart w:id="9089" w:name="_Toc106181026"/>
      <w:bookmarkStart w:id="9090" w:name="_Toc114151071"/>
      <w:bookmarkStart w:id="9091" w:name="_Toc124151474"/>
      <w:bookmarkStart w:id="9092" w:name="_Toc124151994"/>
      <w:bookmarkStart w:id="9093" w:name="_Toc124152514"/>
      <w:bookmarkStart w:id="9094" w:name="_Toc130397046"/>
      <w:bookmarkStart w:id="9095" w:name="_Toc130397566"/>
      <w:bookmarkStart w:id="9096" w:name="_Toc137558671"/>
      <w:bookmarkStart w:id="9097" w:name="_Toc138862496"/>
      <w:bookmarkStart w:id="9098" w:name="_Toc145532553"/>
      <w:bookmarkStart w:id="9099" w:name="_Toc163218966"/>
      <w:bookmarkStart w:id="9100" w:name="_Toc176702338"/>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101" w:name="_Toc73963156"/>
      <w:bookmarkStart w:id="9102" w:name="_Toc75260334"/>
      <w:bookmarkStart w:id="9103" w:name="_Toc75275877"/>
      <w:bookmarkStart w:id="9104" w:name="_Toc75276387"/>
      <w:bookmarkStart w:id="9105" w:name="_Toc76541886"/>
      <w:bookmarkStart w:id="9106" w:name="_Toc82437657"/>
      <w:bookmarkStart w:id="9107" w:name="_Toc89945023"/>
      <w:bookmarkStart w:id="9108" w:name="_Toc98754041"/>
      <w:bookmarkStart w:id="9109" w:name="_Toc106181027"/>
      <w:bookmarkStart w:id="9110" w:name="_Toc114151072"/>
      <w:bookmarkStart w:id="9111" w:name="_Toc124151475"/>
      <w:bookmarkStart w:id="9112" w:name="_Toc124151995"/>
      <w:bookmarkStart w:id="9113" w:name="_Toc124152515"/>
      <w:bookmarkStart w:id="9114" w:name="_Toc130397047"/>
      <w:bookmarkStart w:id="9115" w:name="_Toc130397567"/>
      <w:bookmarkStart w:id="9116" w:name="_Toc137558672"/>
      <w:bookmarkStart w:id="9117" w:name="_Toc138862497"/>
      <w:bookmarkStart w:id="9118" w:name="_Toc145532554"/>
      <w:bookmarkStart w:id="9119" w:name="_Toc163218967"/>
      <w:bookmarkStart w:id="9120" w:name="_Toc176702339"/>
      <w:r w:rsidRPr="00BE5108">
        <w:rPr>
          <w:rFonts w:eastAsiaTheme="minorEastAsia"/>
        </w:rPr>
        <w:t>B.4</w:t>
      </w:r>
      <w:r w:rsidRPr="00BE5108">
        <w:rPr>
          <w:rFonts w:eastAsiaTheme="minorEastAsia"/>
        </w:rPr>
        <w:tab/>
        <w:t>Vibration</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121" w:name="_Toc73963157"/>
      <w:bookmarkStart w:id="9122" w:name="_Toc75260335"/>
      <w:bookmarkStart w:id="9123" w:name="_Toc75275878"/>
      <w:bookmarkStart w:id="9124" w:name="_Toc75276388"/>
      <w:bookmarkStart w:id="9125" w:name="_Toc76541887"/>
      <w:bookmarkStart w:id="9126" w:name="_Toc82437658"/>
      <w:bookmarkStart w:id="9127" w:name="_Toc89945024"/>
      <w:bookmarkStart w:id="9128" w:name="_Toc98754042"/>
      <w:bookmarkStart w:id="9129" w:name="_Toc106181028"/>
      <w:bookmarkStart w:id="9130" w:name="_Toc114151073"/>
      <w:bookmarkStart w:id="9131" w:name="_Toc124151476"/>
      <w:bookmarkStart w:id="9132" w:name="_Toc124151996"/>
      <w:bookmarkStart w:id="9133" w:name="_Toc124152516"/>
      <w:bookmarkStart w:id="9134" w:name="_Toc130397048"/>
      <w:bookmarkStart w:id="9135" w:name="_Toc130397568"/>
      <w:bookmarkStart w:id="9136" w:name="_Toc137558673"/>
      <w:bookmarkStart w:id="9137" w:name="_Toc138862498"/>
      <w:bookmarkStart w:id="9138" w:name="_Toc145532555"/>
      <w:bookmarkStart w:id="9139" w:name="_Toc163218968"/>
      <w:bookmarkStart w:id="9140" w:name="_Toc176702340"/>
      <w:r w:rsidRPr="00BE5108">
        <w:rPr>
          <w:rFonts w:eastAsiaTheme="minorEastAsia"/>
        </w:rPr>
        <w:t>B.5</w:t>
      </w:r>
      <w:r w:rsidRPr="00BE5108">
        <w:rPr>
          <w:rFonts w:eastAsiaTheme="minorEastAsia"/>
        </w:rPr>
        <w:tab/>
        <w:t>Power supply</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141" w:name="_Toc73963158"/>
      <w:bookmarkStart w:id="9142" w:name="_Toc75260336"/>
      <w:bookmarkStart w:id="9143" w:name="_Toc75275879"/>
      <w:bookmarkStart w:id="9144" w:name="_Toc75276389"/>
      <w:bookmarkStart w:id="9145" w:name="_Toc76541888"/>
      <w:bookmarkStart w:id="9146" w:name="_Toc82437659"/>
      <w:bookmarkStart w:id="9147" w:name="_Toc89945025"/>
      <w:bookmarkStart w:id="9148" w:name="_Toc98754043"/>
      <w:bookmarkStart w:id="9149" w:name="_Toc106181029"/>
      <w:bookmarkStart w:id="9150" w:name="_Toc114151074"/>
      <w:bookmarkStart w:id="9151" w:name="_Toc124151477"/>
      <w:bookmarkStart w:id="9152" w:name="_Toc124151997"/>
      <w:bookmarkStart w:id="9153" w:name="_Toc124152517"/>
      <w:bookmarkStart w:id="9154" w:name="_Toc130397049"/>
      <w:bookmarkStart w:id="9155" w:name="_Toc130397569"/>
      <w:bookmarkStart w:id="9156" w:name="_Toc137558674"/>
      <w:bookmarkStart w:id="9157" w:name="_Toc138862499"/>
      <w:bookmarkStart w:id="9158" w:name="_Toc145532556"/>
      <w:bookmarkStart w:id="9159" w:name="_Toc163218969"/>
      <w:bookmarkStart w:id="9160" w:name="_Toc176702341"/>
      <w:r w:rsidRPr="00BE5108">
        <w:rPr>
          <w:rFonts w:eastAsiaTheme="minorEastAsia"/>
          <w:lang w:eastAsia="sv-SE"/>
        </w:rPr>
        <w:t>B.6</w:t>
      </w:r>
      <w:r w:rsidRPr="00BE5108">
        <w:rPr>
          <w:rFonts w:eastAsiaTheme="minorEastAsia"/>
          <w:lang w:eastAsia="sv-SE"/>
        </w:rPr>
        <w:tab/>
        <w:t>Measurement of test environments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16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162" w:name="_Toc75260337"/>
      <w:bookmarkStart w:id="9163" w:name="_Toc75275880"/>
      <w:bookmarkStart w:id="9164" w:name="_Toc75276390"/>
      <w:bookmarkStart w:id="9165" w:name="_Toc76541889"/>
      <w:bookmarkStart w:id="9166" w:name="_Toc82437660"/>
      <w:bookmarkStart w:id="9167" w:name="_Toc89945026"/>
      <w:bookmarkStart w:id="9168" w:name="_Toc98754044"/>
      <w:bookmarkStart w:id="9169" w:name="_Toc106181030"/>
      <w:bookmarkStart w:id="9170" w:name="_Toc114151075"/>
      <w:bookmarkStart w:id="9171" w:name="_Toc124151478"/>
      <w:bookmarkStart w:id="9172" w:name="_Toc124151998"/>
      <w:bookmarkStart w:id="9173" w:name="_Toc124152518"/>
      <w:bookmarkStart w:id="9174" w:name="_Toc130397050"/>
      <w:bookmarkStart w:id="9175" w:name="_Toc130397570"/>
      <w:bookmarkStart w:id="9176" w:name="_Toc137558675"/>
      <w:bookmarkStart w:id="9177" w:name="_Toc138862500"/>
      <w:bookmarkStart w:id="9178" w:name="_Toc145532557"/>
      <w:bookmarkStart w:id="9179" w:name="_Toc163218970"/>
      <w:bookmarkStart w:id="9180" w:name="_Toc176702342"/>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0992730D" w14:textId="77777777" w:rsidR="00AD1976" w:rsidRPr="00BE5108" w:rsidRDefault="00AD1976" w:rsidP="00E55627">
      <w:pPr>
        <w:pStyle w:val="Heading1"/>
        <w:rPr>
          <w:rFonts w:eastAsiaTheme="minorEastAsia"/>
        </w:rPr>
      </w:pPr>
      <w:bookmarkStart w:id="9181" w:name="_Toc73963160"/>
      <w:bookmarkStart w:id="9182" w:name="_Toc75260338"/>
      <w:bookmarkStart w:id="9183" w:name="_Toc75275881"/>
      <w:bookmarkStart w:id="9184" w:name="_Toc75276391"/>
      <w:bookmarkStart w:id="9185" w:name="_Toc76541890"/>
      <w:bookmarkStart w:id="9186" w:name="_Toc82437661"/>
      <w:bookmarkStart w:id="9187" w:name="_Toc89945027"/>
      <w:bookmarkStart w:id="9188" w:name="_Toc98754045"/>
      <w:bookmarkStart w:id="9189" w:name="_Toc106181031"/>
      <w:bookmarkStart w:id="9190" w:name="_Toc114151076"/>
      <w:bookmarkStart w:id="9191" w:name="_Toc124151479"/>
      <w:bookmarkStart w:id="9192" w:name="_Toc124151999"/>
      <w:bookmarkStart w:id="9193" w:name="_Toc124152519"/>
      <w:bookmarkStart w:id="9194" w:name="_Toc130397051"/>
      <w:bookmarkStart w:id="9195" w:name="_Toc130397571"/>
      <w:bookmarkStart w:id="9196" w:name="_Toc137558676"/>
      <w:bookmarkStart w:id="9197" w:name="_Toc138862501"/>
      <w:bookmarkStart w:id="9198" w:name="_Toc145532558"/>
      <w:bookmarkStart w:id="9199" w:name="_Toc163218971"/>
      <w:bookmarkStart w:id="9200" w:name="_Toc176702343"/>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201" w:name="OLE_LINK129"/>
            <w:bookmarkStart w:id="9202" w:name="OLE_LINK130"/>
            <w:r w:rsidRPr="00BE5108">
              <w:t>(Note</w:t>
            </w:r>
            <w:r>
              <w:t xml:space="preserve"> 1</w:t>
            </w:r>
            <w:r w:rsidRPr="00BE5108">
              <w:t>)</w:t>
            </w:r>
            <w:bookmarkEnd w:id="9201"/>
            <w:bookmarkEnd w:id="9202"/>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203" w:name="_Toc73963161"/>
      <w:bookmarkStart w:id="9204" w:name="_Toc75260339"/>
      <w:bookmarkStart w:id="9205" w:name="_Toc75275882"/>
      <w:bookmarkStart w:id="9206" w:name="_Toc75276392"/>
      <w:bookmarkStart w:id="9207" w:name="_Toc76541891"/>
      <w:bookmarkStart w:id="9208" w:name="_Toc82437662"/>
      <w:bookmarkStart w:id="9209" w:name="_Toc89945028"/>
      <w:bookmarkStart w:id="9210" w:name="_Toc98754046"/>
    </w:p>
    <w:p w14:paraId="4BAD19F0" w14:textId="030DBD8E" w:rsidR="00AD1976" w:rsidRPr="00BE5108" w:rsidRDefault="00AD1976" w:rsidP="00E55627">
      <w:pPr>
        <w:pStyle w:val="Heading1"/>
        <w:rPr>
          <w:rFonts w:eastAsiaTheme="minorEastAsia"/>
          <w:lang w:eastAsia="ja-JP"/>
        </w:rPr>
      </w:pPr>
      <w:bookmarkStart w:id="9211" w:name="_Toc106181032"/>
      <w:bookmarkStart w:id="9212" w:name="_Toc114151077"/>
      <w:bookmarkStart w:id="9213" w:name="_Toc124151480"/>
      <w:bookmarkStart w:id="9214" w:name="_Toc124152000"/>
      <w:bookmarkStart w:id="9215" w:name="_Toc124152520"/>
      <w:bookmarkStart w:id="9216" w:name="_Toc130397052"/>
      <w:bookmarkStart w:id="9217" w:name="_Toc130397572"/>
      <w:bookmarkStart w:id="9218" w:name="_Toc137558677"/>
      <w:bookmarkStart w:id="9219" w:name="_Toc138862502"/>
      <w:bookmarkStart w:id="9220" w:name="_Toc145532559"/>
      <w:bookmarkStart w:id="9221" w:name="_Toc163218972"/>
      <w:bookmarkStart w:id="9222" w:name="_Toc176702344"/>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223" w:name="_Toc73963162"/>
      <w:bookmarkStart w:id="9224" w:name="_Toc75260340"/>
      <w:bookmarkStart w:id="9225" w:name="_Toc75275883"/>
      <w:bookmarkStart w:id="9226" w:name="_Toc75276393"/>
    </w:p>
    <w:p w14:paraId="613F3BF7" w14:textId="042E8AC6" w:rsidR="00AD1976" w:rsidRPr="00BE5108" w:rsidRDefault="00AD1976" w:rsidP="00E55627">
      <w:pPr>
        <w:pStyle w:val="Heading1"/>
        <w:rPr>
          <w:rFonts w:eastAsiaTheme="minorEastAsia"/>
          <w:lang w:eastAsia="sv-SE"/>
        </w:rPr>
      </w:pPr>
      <w:bookmarkStart w:id="9227" w:name="_Toc76541892"/>
      <w:bookmarkStart w:id="9228" w:name="_Toc82437663"/>
      <w:bookmarkStart w:id="9229" w:name="_Toc89945029"/>
      <w:bookmarkStart w:id="9230" w:name="_Toc98754047"/>
      <w:bookmarkStart w:id="9231" w:name="_Toc106181033"/>
      <w:bookmarkStart w:id="9232" w:name="_Toc114151078"/>
      <w:bookmarkStart w:id="9233" w:name="_Toc124151481"/>
      <w:bookmarkStart w:id="9234" w:name="_Toc124152001"/>
      <w:bookmarkStart w:id="9235" w:name="_Toc124152521"/>
      <w:bookmarkStart w:id="9236" w:name="_Toc130397053"/>
      <w:bookmarkStart w:id="9237" w:name="_Toc130397573"/>
      <w:bookmarkStart w:id="9238" w:name="_Toc137558678"/>
      <w:bookmarkStart w:id="9239" w:name="_Toc138862503"/>
      <w:bookmarkStart w:id="9240" w:name="_Toc145532560"/>
      <w:bookmarkStart w:id="9241" w:name="_Toc163218973"/>
      <w:bookmarkStart w:id="9242" w:name="_Toc176702345"/>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66B72E50" w14:textId="77777777" w:rsidR="002263FD" w:rsidRPr="00BE5108" w:rsidRDefault="002263FD" w:rsidP="00B369AE">
      <w:pPr>
        <w:pStyle w:val="Heading2"/>
        <w:rPr>
          <w:rFonts w:eastAsiaTheme="minorEastAsia"/>
          <w:lang w:eastAsia="sv-SE"/>
        </w:rPr>
      </w:pPr>
      <w:bookmarkStart w:id="9243" w:name="_Toc73963163"/>
      <w:bookmarkStart w:id="9244" w:name="_Toc75260341"/>
      <w:bookmarkStart w:id="9245" w:name="_Toc75275884"/>
      <w:bookmarkStart w:id="9246" w:name="_Toc75276394"/>
      <w:bookmarkStart w:id="9247" w:name="_Toc76541893"/>
      <w:bookmarkStart w:id="9248" w:name="_Toc82437664"/>
      <w:bookmarkStart w:id="9249" w:name="_Toc89945030"/>
      <w:bookmarkStart w:id="9250" w:name="_Toc98754048"/>
      <w:bookmarkStart w:id="9251" w:name="_Toc106181034"/>
      <w:bookmarkStart w:id="9252" w:name="_Toc114151079"/>
      <w:bookmarkStart w:id="9253" w:name="_Toc124151482"/>
      <w:bookmarkStart w:id="9254" w:name="_Toc124152002"/>
      <w:bookmarkStart w:id="9255" w:name="_Toc124152522"/>
      <w:bookmarkStart w:id="9256" w:name="_Toc130397054"/>
      <w:bookmarkStart w:id="9257" w:name="_Toc130397574"/>
      <w:bookmarkStart w:id="9258" w:name="_Toc137558679"/>
      <w:bookmarkStart w:id="9259" w:name="_Toc138862504"/>
      <w:bookmarkStart w:id="9260" w:name="_Toc145532561"/>
      <w:bookmarkStart w:id="9261" w:name="_Toc163218974"/>
      <w:bookmarkStart w:id="9262" w:name="_Toc176702346"/>
      <w:r w:rsidRPr="00BE5108">
        <w:rPr>
          <w:rFonts w:eastAsiaTheme="minorEastAsia"/>
          <w:lang w:eastAsia="sv-SE"/>
        </w:rPr>
        <w:t>C.3.1</w:t>
      </w:r>
      <w:r w:rsidRPr="00BE5108">
        <w:rPr>
          <w:rFonts w:eastAsiaTheme="minorEastAsia"/>
          <w:lang w:eastAsia="sv-SE"/>
        </w:rPr>
        <w:tab/>
        <w:t>List IAB-DU TTs</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263" w:name="_Toc73963164"/>
      <w:bookmarkStart w:id="9264" w:name="_Toc75260342"/>
      <w:bookmarkStart w:id="9265" w:name="_Toc75275885"/>
      <w:bookmarkStart w:id="9266" w:name="_Toc75276395"/>
      <w:bookmarkStart w:id="9267" w:name="_Toc76541894"/>
      <w:bookmarkStart w:id="9268" w:name="_Toc82437665"/>
      <w:bookmarkStart w:id="9269" w:name="_Toc89945031"/>
      <w:bookmarkStart w:id="9270" w:name="_Toc98754049"/>
      <w:bookmarkStart w:id="9271" w:name="_Toc106181035"/>
      <w:bookmarkStart w:id="9272" w:name="_Toc114151080"/>
      <w:bookmarkStart w:id="9273" w:name="_Toc124151483"/>
      <w:bookmarkStart w:id="9274" w:name="_Toc124152003"/>
      <w:bookmarkStart w:id="9275" w:name="_Toc124152523"/>
      <w:bookmarkStart w:id="9276" w:name="_Toc130397055"/>
      <w:bookmarkStart w:id="9277" w:name="_Toc130397575"/>
      <w:bookmarkStart w:id="9278" w:name="_Toc137558680"/>
      <w:bookmarkStart w:id="9279" w:name="_Toc138862505"/>
      <w:bookmarkStart w:id="9280" w:name="_Toc145532562"/>
      <w:bookmarkStart w:id="9281" w:name="_Toc163218975"/>
      <w:bookmarkStart w:id="9282" w:name="_Toc176702347"/>
      <w:r w:rsidRPr="00BE5108">
        <w:rPr>
          <w:rFonts w:eastAsiaTheme="minorEastAsia"/>
          <w:lang w:eastAsia="sv-SE"/>
        </w:rPr>
        <w:t>C.3.2</w:t>
      </w:r>
      <w:r w:rsidRPr="00BE5108">
        <w:rPr>
          <w:rFonts w:eastAsiaTheme="minorEastAsia"/>
          <w:lang w:eastAsia="sv-SE"/>
        </w:rPr>
        <w:tab/>
        <w:t>List IAB-MT TTs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283" w:name="_Toc73963165"/>
      <w:bookmarkStart w:id="9284" w:name="_Toc75260343"/>
      <w:bookmarkStart w:id="9285" w:name="_Toc75275886"/>
      <w:bookmarkStart w:id="9286" w:name="_Toc75276396"/>
      <w:bookmarkStart w:id="9287" w:name="_Toc76541895"/>
      <w:bookmarkStart w:id="9288" w:name="_Toc82437666"/>
      <w:bookmarkStart w:id="9289" w:name="_Toc89945032"/>
      <w:bookmarkStart w:id="9290" w:name="_Toc98754050"/>
      <w:bookmarkStart w:id="9291" w:name="_Toc106181036"/>
      <w:bookmarkStart w:id="9292" w:name="_Toc114151081"/>
      <w:bookmarkStart w:id="9293" w:name="_Toc124151484"/>
      <w:bookmarkStart w:id="9294" w:name="_Toc124152004"/>
      <w:bookmarkStart w:id="9295" w:name="_Toc124152524"/>
      <w:bookmarkStart w:id="9296" w:name="_Toc130397056"/>
      <w:bookmarkStart w:id="9297" w:name="_Toc130397576"/>
      <w:bookmarkStart w:id="9298" w:name="_Toc137558681"/>
      <w:bookmarkStart w:id="9299" w:name="_Toc138862506"/>
      <w:bookmarkStart w:id="9300" w:name="_Toc145532563"/>
      <w:bookmarkStart w:id="9301" w:name="_Toc163218976"/>
      <w:bookmarkStart w:id="9302" w:name="_Toc176702348"/>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08C18CF4" w14:textId="77777777" w:rsidR="008D3EE5" w:rsidRPr="00BE5108" w:rsidRDefault="008D3EE5" w:rsidP="00E55627">
      <w:pPr>
        <w:pStyle w:val="Heading1"/>
        <w:rPr>
          <w:rFonts w:eastAsiaTheme="minorEastAsia"/>
        </w:rPr>
      </w:pPr>
      <w:bookmarkStart w:id="9303" w:name="_Toc73963166"/>
      <w:bookmarkStart w:id="9304" w:name="_Toc75260344"/>
      <w:bookmarkStart w:id="9305" w:name="_Toc75275887"/>
      <w:bookmarkStart w:id="9306" w:name="_Toc75276397"/>
      <w:bookmarkStart w:id="9307" w:name="_Toc76541896"/>
      <w:bookmarkStart w:id="9308" w:name="_Toc82437667"/>
      <w:bookmarkStart w:id="9309" w:name="_Toc89945033"/>
      <w:bookmarkStart w:id="9310" w:name="_Toc98754051"/>
      <w:bookmarkStart w:id="9311" w:name="_Toc106181037"/>
      <w:bookmarkStart w:id="9312" w:name="_Toc114151082"/>
      <w:bookmarkStart w:id="9313" w:name="_Toc124151485"/>
      <w:bookmarkStart w:id="9314" w:name="_Toc124152005"/>
      <w:bookmarkStart w:id="9315" w:name="_Toc124152525"/>
      <w:bookmarkStart w:id="9316" w:name="_Toc130397057"/>
      <w:bookmarkStart w:id="9317" w:name="_Toc130397577"/>
      <w:bookmarkStart w:id="9318" w:name="_Toc137558682"/>
      <w:bookmarkStart w:id="9319" w:name="_Toc138862507"/>
      <w:bookmarkStart w:id="9320" w:name="_Toc145532564"/>
      <w:bookmarkStart w:id="9321" w:name="_Toc163218977"/>
      <w:bookmarkStart w:id="9322" w:name="_Toc176702349"/>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04493241" w14:textId="77777777" w:rsidR="008D3EE5" w:rsidRPr="00BE5108" w:rsidRDefault="008D3EE5" w:rsidP="00E55627">
      <w:pPr>
        <w:pStyle w:val="Heading2"/>
        <w:rPr>
          <w:rFonts w:eastAsiaTheme="minorEastAsia"/>
        </w:rPr>
      </w:pPr>
      <w:bookmarkStart w:id="9323" w:name="_Toc73963167"/>
      <w:bookmarkStart w:id="9324" w:name="_Toc75260345"/>
      <w:bookmarkStart w:id="9325" w:name="_Toc75275888"/>
      <w:bookmarkStart w:id="9326" w:name="_Toc75276398"/>
      <w:bookmarkStart w:id="9327" w:name="_Toc76541897"/>
      <w:bookmarkStart w:id="9328" w:name="_Toc82437668"/>
      <w:bookmarkStart w:id="9329" w:name="_Toc89945034"/>
      <w:bookmarkStart w:id="9330" w:name="_Toc98754052"/>
      <w:bookmarkStart w:id="9331" w:name="_Toc106181038"/>
      <w:bookmarkStart w:id="9332" w:name="_Toc114151083"/>
      <w:bookmarkStart w:id="9333" w:name="_Toc124151486"/>
      <w:bookmarkStart w:id="9334" w:name="_Toc124152006"/>
      <w:bookmarkStart w:id="9335" w:name="_Toc124152526"/>
      <w:bookmarkStart w:id="9336" w:name="_Toc130397058"/>
      <w:bookmarkStart w:id="9337" w:name="_Toc130397578"/>
      <w:bookmarkStart w:id="9338" w:name="_Toc137558683"/>
      <w:bookmarkStart w:id="9339" w:name="_Toc138862508"/>
      <w:bookmarkStart w:id="9340" w:name="_Toc145532565"/>
      <w:bookmarkStart w:id="9341" w:name="_Toc163218978"/>
      <w:bookmarkStart w:id="9342" w:name="_Toc176702350"/>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pt;height:206pt" o:ole="">
            <v:imagedata r:id="rId71" o:title=""/>
          </v:shape>
          <o:OLEObject Type="Embed" ProgID="Word.Picture.8" ShapeID="_x0000_i1056" DrawAspect="Content" ObjectID="_1788613634"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pt;height:206pt" o:ole="">
            <v:imagedata r:id="rId73" o:title=""/>
          </v:shape>
          <o:OLEObject Type="Embed" ProgID="Word.Picture.8" ShapeID="_x0000_i1057" DrawAspect="Content" ObjectID="_1788613635"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343" w:name="_Toc73963168"/>
      <w:bookmarkStart w:id="9344" w:name="_Toc75260346"/>
      <w:bookmarkStart w:id="9345" w:name="_Toc75275889"/>
      <w:bookmarkStart w:id="9346" w:name="_Toc75276399"/>
      <w:bookmarkStart w:id="9347" w:name="_Toc76541898"/>
      <w:bookmarkStart w:id="9348" w:name="_Toc82437669"/>
      <w:bookmarkStart w:id="9349" w:name="_Toc89945035"/>
      <w:bookmarkStart w:id="9350" w:name="_Toc98754053"/>
      <w:bookmarkStart w:id="9351" w:name="_Toc106181039"/>
      <w:bookmarkStart w:id="9352" w:name="_Toc114151084"/>
      <w:bookmarkStart w:id="9353" w:name="_Toc124151487"/>
      <w:bookmarkStart w:id="9354" w:name="_Toc124152007"/>
      <w:bookmarkStart w:id="9355" w:name="_Toc124152527"/>
      <w:bookmarkStart w:id="9356" w:name="_Toc130397059"/>
      <w:bookmarkStart w:id="9357" w:name="_Toc130397579"/>
      <w:bookmarkStart w:id="9358" w:name="_Toc137558684"/>
      <w:bookmarkStart w:id="9359" w:name="_Toc138862509"/>
      <w:bookmarkStart w:id="9360" w:name="_Toc145532566"/>
      <w:bookmarkStart w:id="9361" w:name="_Toc163218979"/>
      <w:bookmarkStart w:id="9362" w:name="_Toc176702351"/>
      <w:r w:rsidRPr="00BE5108">
        <w:rPr>
          <w:rFonts w:eastAsiaTheme="minorEastAsia"/>
        </w:rPr>
        <w:t>D.1.2</w:t>
      </w:r>
      <w:r w:rsidRPr="00BE5108">
        <w:rPr>
          <w:rFonts w:eastAsiaTheme="minorEastAsia"/>
        </w:rPr>
        <w:tab/>
        <w:t>Transmitter intermodulation for IAB type 1-H</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4pt;height:196pt" o:ole="">
            <v:imagedata r:id="rId75" o:title=""/>
          </v:shape>
          <o:OLEObject Type="Embed" ProgID="Word.Picture.8" ShapeID="_x0000_i1058" DrawAspect="Content" ObjectID="_1788613636"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363" w:name="_MON_1720619228"/>
    <w:bookmarkEnd w:id="9363"/>
    <w:p w14:paraId="52AEF7AF" w14:textId="77777777" w:rsidR="00E71A1A" w:rsidRPr="00BE5108" w:rsidRDefault="00E71A1A" w:rsidP="00E71A1A">
      <w:pPr>
        <w:pStyle w:val="TH"/>
      </w:pPr>
      <w:r w:rsidRPr="00BE5108">
        <w:object w:dxaOrig="9835" w:dyaOrig="5242" w14:anchorId="3DB48DC1">
          <v:shape id="_x0000_i1059" type="#_x0000_t75" style="width:484pt;height:263pt" o:ole="">
            <v:imagedata r:id="rId77" o:title=""/>
          </v:shape>
          <o:OLEObject Type="Embed" ProgID="Word.Picture.8" ShapeID="_x0000_i1059" DrawAspect="Content" ObjectID="_1788613637"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364" w:name="_Toc73963169"/>
      <w:bookmarkStart w:id="9365" w:name="_Toc75260347"/>
      <w:bookmarkStart w:id="9366" w:name="_Toc75275890"/>
      <w:bookmarkStart w:id="9367" w:name="_Toc75276400"/>
      <w:bookmarkStart w:id="9368" w:name="_Toc76541899"/>
      <w:bookmarkStart w:id="9369" w:name="_Toc82437670"/>
      <w:bookmarkStart w:id="9370" w:name="_Toc89945036"/>
      <w:bookmarkStart w:id="9371" w:name="_Toc98754054"/>
      <w:bookmarkStart w:id="9372" w:name="_Toc106181040"/>
      <w:bookmarkStart w:id="9373" w:name="_Toc114151085"/>
      <w:bookmarkStart w:id="9374" w:name="_Toc124151488"/>
      <w:bookmarkStart w:id="9375" w:name="_Toc124152008"/>
      <w:bookmarkStart w:id="9376" w:name="_Toc124152528"/>
      <w:bookmarkStart w:id="9377" w:name="_Toc130397060"/>
      <w:bookmarkStart w:id="9378" w:name="_Toc130397580"/>
      <w:bookmarkStart w:id="9379" w:name="_Toc137558685"/>
      <w:bookmarkStart w:id="9380" w:name="_Toc138862510"/>
      <w:bookmarkStart w:id="9381" w:name="_Toc145532567"/>
      <w:bookmarkStart w:id="9382" w:name="_Toc163218980"/>
      <w:bookmarkStart w:id="9383" w:name="_Toc176702352"/>
      <w:r w:rsidRPr="00BE5108">
        <w:rPr>
          <w:rFonts w:eastAsiaTheme="minorEastAsia"/>
        </w:rPr>
        <w:t>D.1.3</w:t>
      </w:r>
      <w:r w:rsidRPr="00BE5108">
        <w:rPr>
          <w:rFonts w:eastAsiaTheme="minorEastAsia"/>
        </w:rPr>
        <w:tab/>
        <w:t>Transmitter spurious emissions for IAB type 1-H</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pt;height:206pt" o:ole="">
            <v:imagedata r:id="rId79" o:title=""/>
          </v:shape>
          <o:OLEObject Type="Embed" ProgID="Word.Picture.8" ShapeID="_x0000_i1060" DrawAspect="Content" ObjectID="_1788613638"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pt;height:206pt" o:ole="">
            <v:imagedata r:id="rId81" o:title=""/>
          </v:shape>
          <o:OLEObject Type="Embed" ProgID="Word.Picture.8" ShapeID="_x0000_i1061" DrawAspect="Content" ObjectID="_1788613639"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384" w:name="_Toc73963170"/>
      <w:bookmarkStart w:id="9385" w:name="_Toc75260348"/>
      <w:bookmarkStart w:id="9386" w:name="_Toc75275891"/>
      <w:bookmarkStart w:id="9387" w:name="_Toc75276401"/>
      <w:bookmarkStart w:id="9388" w:name="_Toc76541900"/>
      <w:bookmarkStart w:id="9389" w:name="_Toc82437671"/>
      <w:bookmarkStart w:id="9390" w:name="_Toc89945037"/>
      <w:bookmarkStart w:id="9391" w:name="_Toc98754055"/>
      <w:bookmarkStart w:id="9392" w:name="_Toc106181041"/>
      <w:bookmarkStart w:id="9393" w:name="_Toc114151086"/>
      <w:bookmarkStart w:id="9394" w:name="_Toc124151489"/>
      <w:bookmarkStart w:id="9395" w:name="_Toc124152009"/>
      <w:bookmarkStart w:id="9396" w:name="_Toc124152529"/>
      <w:bookmarkStart w:id="9397" w:name="_Toc130397061"/>
      <w:bookmarkStart w:id="9398" w:name="_Toc130397581"/>
      <w:bookmarkStart w:id="9399" w:name="_Toc137558686"/>
      <w:bookmarkStart w:id="9400" w:name="_Toc138862511"/>
      <w:bookmarkStart w:id="9401" w:name="_Toc145532568"/>
      <w:bookmarkStart w:id="9402" w:name="_Toc163218981"/>
      <w:bookmarkStart w:id="9403" w:name="_Toc176702353"/>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pt;height:206pt" o:ole="">
            <v:imagedata r:id="rId83" o:title=""/>
          </v:shape>
          <o:OLEObject Type="Embed" ProgID="Word.Picture.8" ShapeID="_x0000_i1062" DrawAspect="Content" ObjectID="_1788613640"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404" w:name="_Toc73963171"/>
      <w:bookmarkStart w:id="9405" w:name="_Toc75260349"/>
      <w:bookmarkStart w:id="9406" w:name="_Toc75275892"/>
      <w:bookmarkStart w:id="9407" w:name="_Toc75276402"/>
      <w:bookmarkStart w:id="9408" w:name="_Toc76541901"/>
      <w:bookmarkStart w:id="9409" w:name="_Toc82437672"/>
      <w:bookmarkStart w:id="9410" w:name="_Toc89945038"/>
      <w:bookmarkStart w:id="9411" w:name="_Toc98754056"/>
      <w:bookmarkStart w:id="9412" w:name="_Toc106181042"/>
      <w:bookmarkStart w:id="9413" w:name="_Toc114151087"/>
      <w:bookmarkStart w:id="9414" w:name="_Toc124151490"/>
      <w:bookmarkStart w:id="9415" w:name="_Toc124152010"/>
      <w:bookmarkStart w:id="9416" w:name="_Toc124152530"/>
      <w:bookmarkStart w:id="9417" w:name="_Toc130397062"/>
      <w:bookmarkStart w:id="9418" w:name="_Toc130397582"/>
      <w:bookmarkStart w:id="9419" w:name="_Toc137558687"/>
      <w:bookmarkStart w:id="9420" w:name="_Toc138862512"/>
      <w:bookmarkStart w:id="9421" w:name="_Toc145532569"/>
      <w:bookmarkStart w:id="9422" w:name="_Toc163218982"/>
      <w:bookmarkStart w:id="9423" w:name="_Toc176702354"/>
      <w:r w:rsidRPr="00BE5108">
        <w:rPr>
          <w:rFonts w:eastAsiaTheme="minorEastAsia"/>
        </w:rPr>
        <w:lastRenderedPageBreak/>
        <w:t>D.2</w:t>
      </w:r>
      <w:r w:rsidRPr="00BE5108">
        <w:rPr>
          <w:rFonts w:eastAsiaTheme="minorEastAsia"/>
        </w:rPr>
        <w:tab/>
        <w:t>IAB type 1-H receiver</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6E5813ED" w14:textId="77777777" w:rsidR="008D3EE5" w:rsidRPr="00BE5108" w:rsidRDefault="008D3EE5" w:rsidP="00E55627">
      <w:pPr>
        <w:pStyle w:val="Heading2"/>
        <w:rPr>
          <w:rFonts w:eastAsiaTheme="minorEastAsia"/>
        </w:rPr>
      </w:pPr>
      <w:bookmarkStart w:id="9424" w:name="_Toc73963172"/>
      <w:bookmarkStart w:id="9425" w:name="_Toc75260350"/>
      <w:bookmarkStart w:id="9426" w:name="_Toc75275893"/>
      <w:bookmarkStart w:id="9427" w:name="_Toc75276403"/>
      <w:bookmarkStart w:id="9428" w:name="_Toc76541902"/>
      <w:bookmarkStart w:id="9429" w:name="_Toc82437673"/>
      <w:bookmarkStart w:id="9430" w:name="_Toc89945039"/>
      <w:bookmarkStart w:id="9431" w:name="_Toc98754057"/>
      <w:bookmarkStart w:id="9432" w:name="_Toc106181043"/>
      <w:bookmarkStart w:id="9433" w:name="_Toc114151088"/>
      <w:bookmarkStart w:id="9434" w:name="_Toc124151491"/>
      <w:bookmarkStart w:id="9435" w:name="_Toc124152011"/>
      <w:bookmarkStart w:id="9436" w:name="_Toc124152531"/>
      <w:bookmarkStart w:id="9437" w:name="_Toc130397063"/>
      <w:bookmarkStart w:id="9438" w:name="_Toc130397583"/>
      <w:bookmarkStart w:id="9439" w:name="_Toc137558688"/>
      <w:bookmarkStart w:id="9440" w:name="_Toc138862513"/>
      <w:bookmarkStart w:id="9441" w:name="_Toc145532570"/>
      <w:bookmarkStart w:id="9442" w:name="_Toc163218983"/>
      <w:bookmarkStart w:id="9443" w:name="_Toc176702355"/>
      <w:r w:rsidRPr="00BE5108">
        <w:rPr>
          <w:rFonts w:eastAsiaTheme="minorEastAsia"/>
        </w:rPr>
        <w:t>D.2.1</w:t>
      </w:r>
      <w:r w:rsidRPr="00BE5108">
        <w:rPr>
          <w:rFonts w:eastAsiaTheme="minorEastAsia"/>
        </w:rPr>
        <w:tab/>
        <w:t>Reference sensitivity level for IAB type 1-H</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pt;height:206pt" o:ole="">
            <v:imagedata r:id="rId85" o:title=""/>
          </v:shape>
          <o:OLEObject Type="Embed" ProgID="Word.Picture.8" ShapeID="_x0000_i1063" DrawAspect="Content" ObjectID="_1788613641"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444" w:name="_Toc73963173"/>
      <w:bookmarkStart w:id="9445" w:name="_Toc75260351"/>
      <w:bookmarkStart w:id="9446" w:name="_Toc75275894"/>
      <w:bookmarkStart w:id="9447" w:name="_Toc75276404"/>
      <w:bookmarkStart w:id="9448" w:name="_Toc76541903"/>
      <w:bookmarkStart w:id="9449" w:name="_Toc82437674"/>
      <w:bookmarkStart w:id="9450" w:name="_Toc89945040"/>
      <w:bookmarkStart w:id="9451" w:name="_Toc98754058"/>
      <w:bookmarkStart w:id="9452" w:name="_Toc106181044"/>
      <w:bookmarkStart w:id="9453" w:name="_Toc114151089"/>
      <w:bookmarkStart w:id="9454" w:name="_Toc124151492"/>
      <w:bookmarkStart w:id="9455" w:name="_Toc124152012"/>
      <w:bookmarkStart w:id="9456" w:name="_Toc124152532"/>
      <w:bookmarkStart w:id="9457" w:name="_Toc130397064"/>
      <w:bookmarkStart w:id="9458" w:name="_Toc130397584"/>
      <w:bookmarkStart w:id="9459" w:name="_Toc137558689"/>
      <w:bookmarkStart w:id="9460" w:name="_Toc138862514"/>
      <w:bookmarkStart w:id="9461" w:name="_Toc145532571"/>
      <w:bookmarkStart w:id="9462" w:name="_Toc163218984"/>
      <w:bookmarkStart w:id="9463" w:name="_Toc176702356"/>
      <w:r w:rsidRPr="00BE5108">
        <w:rPr>
          <w:rFonts w:eastAsiaTheme="minorEastAsia"/>
        </w:rPr>
        <w:t>D.2.2</w:t>
      </w:r>
      <w:r w:rsidRPr="00BE5108">
        <w:rPr>
          <w:rFonts w:eastAsiaTheme="minorEastAsia"/>
        </w:rPr>
        <w:tab/>
        <w:t>Receiver dynamic range for IAB type 1-H</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pt;height:206pt" o:ole="">
            <v:imagedata r:id="rId87" o:title=""/>
          </v:shape>
          <o:OLEObject Type="Embed" ProgID="Word.Picture.8" ShapeID="_x0000_i1064" DrawAspect="Content" ObjectID="_1788613642"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464" w:name="_Toc73963174"/>
      <w:bookmarkStart w:id="9465" w:name="_Toc75260352"/>
      <w:bookmarkStart w:id="9466" w:name="_Toc75275895"/>
      <w:bookmarkStart w:id="9467" w:name="_Toc75276405"/>
      <w:bookmarkStart w:id="9468" w:name="_Toc76541904"/>
      <w:bookmarkStart w:id="9469" w:name="_Toc82437675"/>
      <w:bookmarkStart w:id="9470" w:name="_Toc89945041"/>
      <w:bookmarkStart w:id="9471" w:name="_Toc98754059"/>
      <w:bookmarkStart w:id="9472" w:name="_Toc106181045"/>
      <w:bookmarkStart w:id="9473" w:name="_Toc114151090"/>
      <w:bookmarkStart w:id="9474" w:name="_Toc124151493"/>
      <w:bookmarkStart w:id="9475" w:name="_Toc124152013"/>
      <w:bookmarkStart w:id="9476" w:name="_Toc124152533"/>
      <w:bookmarkStart w:id="9477" w:name="_Toc130397065"/>
      <w:bookmarkStart w:id="9478" w:name="_Toc130397585"/>
      <w:bookmarkStart w:id="9479" w:name="_Toc137558690"/>
      <w:bookmarkStart w:id="9480" w:name="_Toc138862515"/>
      <w:bookmarkStart w:id="9481" w:name="_Toc145532572"/>
      <w:bookmarkStart w:id="9482" w:name="_Toc163218985"/>
      <w:bookmarkStart w:id="9483" w:name="_Toc176702357"/>
      <w:r w:rsidRPr="00BE5108">
        <w:rPr>
          <w:rFonts w:eastAsiaTheme="minorEastAsia"/>
        </w:rPr>
        <w:lastRenderedPageBreak/>
        <w:t>D.2.3</w:t>
      </w:r>
      <w:r w:rsidRPr="00BE5108">
        <w:rPr>
          <w:rFonts w:eastAsiaTheme="minorEastAsia"/>
        </w:rPr>
        <w:tab/>
        <w:t>Receiver adjacent channel selectivity and narrowband blocking for IAB type 1-H</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pt;height:206pt" o:ole="">
            <v:imagedata r:id="rId89" o:title=""/>
          </v:shape>
          <o:OLEObject Type="Embed" ProgID="Word.Picture.8" ShapeID="_x0000_i1065" DrawAspect="Content" ObjectID="_1788613643"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88613644"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484" w:name="_Toc73963175"/>
      <w:bookmarkStart w:id="9485" w:name="_Toc75260353"/>
      <w:bookmarkStart w:id="9486" w:name="_Toc75275896"/>
      <w:bookmarkStart w:id="9487" w:name="_Toc75276406"/>
      <w:bookmarkStart w:id="9488" w:name="_Toc76541905"/>
      <w:bookmarkStart w:id="9489" w:name="_Toc82437676"/>
      <w:bookmarkStart w:id="9490" w:name="_Toc89945042"/>
      <w:bookmarkStart w:id="9491" w:name="_Toc98754060"/>
      <w:bookmarkStart w:id="9492" w:name="_Toc106181046"/>
      <w:bookmarkStart w:id="9493" w:name="_Toc114151091"/>
      <w:bookmarkStart w:id="9494" w:name="_Toc124151494"/>
      <w:bookmarkStart w:id="9495" w:name="_Toc124152014"/>
      <w:bookmarkStart w:id="9496" w:name="_Toc124152534"/>
      <w:bookmarkStart w:id="9497" w:name="_Toc130397066"/>
      <w:bookmarkStart w:id="9498" w:name="_Toc130397586"/>
      <w:bookmarkStart w:id="9499" w:name="_Toc137558691"/>
      <w:bookmarkStart w:id="9500" w:name="_Toc138862516"/>
      <w:bookmarkStart w:id="9501" w:name="_Toc145532573"/>
      <w:bookmarkStart w:id="9502" w:name="_Toc163218986"/>
      <w:bookmarkStart w:id="9503" w:name="_Toc176702358"/>
      <w:r w:rsidRPr="00BE5108">
        <w:rPr>
          <w:rFonts w:eastAsiaTheme="minorEastAsia"/>
        </w:rPr>
        <w:t>D.2.4</w:t>
      </w:r>
      <w:r w:rsidRPr="00BE5108">
        <w:rPr>
          <w:rFonts w:eastAsiaTheme="minorEastAsia"/>
        </w:rPr>
        <w:tab/>
        <w:t>Receiver spurious emissions</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pt;height:206pt" o:ole="">
            <v:imagedata r:id="rId93" o:title=""/>
          </v:shape>
          <o:OLEObject Type="Embed" ProgID="Word.Picture.8" ShapeID="_x0000_i1067" DrawAspect="Content" ObjectID="_1788613645"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pt;height:206pt" o:ole="">
            <v:imagedata r:id="rId95" o:title=""/>
          </v:shape>
          <o:OLEObject Type="Embed" ProgID="Word.Picture.8" ShapeID="_x0000_i1068" DrawAspect="Content" ObjectID="_1788613646"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9504" w:name="_Toc73963176"/>
      <w:bookmarkStart w:id="9505" w:name="_Toc75260354"/>
      <w:bookmarkStart w:id="9506" w:name="_Toc75275897"/>
      <w:bookmarkStart w:id="9507" w:name="_Toc75276407"/>
      <w:bookmarkStart w:id="9508" w:name="_Toc76541906"/>
      <w:bookmarkStart w:id="9509" w:name="_Toc82437677"/>
      <w:bookmarkStart w:id="9510" w:name="_Toc89945043"/>
      <w:bookmarkStart w:id="9511" w:name="_Toc98754061"/>
      <w:bookmarkStart w:id="9512" w:name="_Toc106181047"/>
      <w:bookmarkStart w:id="9513" w:name="_Toc114151092"/>
      <w:bookmarkStart w:id="9514" w:name="_Toc124151495"/>
      <w:bookmarkStart w:id="9515" w:name="_Toc124152015"/>
      <w:bookmarkStart w:id="9516" w:name="_Toc124152535"/>
      <w:bookmarkStart w:id="9517" w:name="_Toc130397067"/>
      <w:bookmarkStart w:id="9518" w:name="_Toc130397587"/>
      <w:bookmarkStart w:id="9519" w:name="_Toc137558692"/>
      <w:bookmarkStart w:id="9520" w:name="_Toc138862517"/>
      <w:bookmarkStart w:id="9521" w:name="_Toc145532574"/>
      <w:bookmarkStart w:id="9522" w:name="_Toc163218987"/>
      <w:bookmarkStart w:id="9523" w:name="_Toc176702359"/>
      <w:r w:rsidRPr="00BE5108">
        <w:rPr>
          <w:rFonts w:eastAsiaTheme="minorEastAsia"/>
        </w:rPr>
        <w:lastRenderedPageBreak/>
        <w:t>D.2.5</w:t>
      </w:r>
      <w:r w:rsidRPr="00BE5108">
        <w:rPr>
          <w:rFonts w:eastAsiaTheme="minorEastAsia"/>
        </w:rPr>
        <w:tab/>
        <w:t>Receiver In-channel selectivity for IAB type 1-H</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pt;height:206pt" o:ole="">
            <v:imagedata r:id="rId97" o:title=""/>
          </v:shape>
          <o:OLEObject Type="Embed" ProgID="Word.Picture.8" ShapeID="_x0000_i1069" DrawAspect="Content" ObjectID="_1788613647"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9524" w:name="_Toc73963177"/>
      <w:bookmarkStart w:id="9525" w:name="_Toc75260355"/>
      <w:bookmarkStart w:id="9526" w:name="_Toc75275898"/>
      <w:bookmarkStart w:id="9527" w:name="_Toc75276408"/>
      <w:bookmarkStart w:id="9528" w:name="_Toc76541907"/>
      <w:bookmarkStart w:id="9529" w:name="_Toc82437678"/>
      <w:bookmarkStart w:id="9530" w:name="_Toc89945044"/>
      <w:bookmarkStart w:id="9531" w:name="_Toc98754062"/>
      <w:bookmarkStart w:id="9532" w:name="_Toc106181048"/>
      <w:bookmarkStart w:id="9533" w:name="_Toc114151093"/>
      <w:bookmarkStart w:id="9534" w:name="_Toc124151496"/>
      <w:bookmarkStart w:id="9535" w:name="_Toc124152016"/>
      <w:bookmarkStart w:id="9536" w:name="_Toc124152536"/>
      <w:bookmarkStart w:id="9537" w:name="_Toc130397068"/>
      <w:bookmarkStart w:id="9538" w:name="_Toc130397588"/>
      <w:bookmarkStart w:id="9539" w:name="_Toc137558693"/>
      <w:bookmarkStart w:id="9540" w:name="_Toc138862518"/>
      <w:bookmarkStart w:id="9541" w:name="_Toc145532575"/>
      <w:bookmarkStart w:id="9542" w:name="_Toc163218988"/>
      <w:bookmarkStart w:id="9543" w:name="_Toc176702360"/>
      <w:r w:rsidRPr="00BE5108">
        <w:rPr>
          <w:rFonts w:eastAsiaTheme="minorEastAsia"/>
        </w:rPr>
        <w:t>D.2.6</w:t>
      </w:r>
      <w:r w:rsidRPr="00BE5108">
        <w:rPr>
          <w:rFonts w:eastAsiaTheme="minorEastAsia"/>
        </w:rPr>
        <w:tab/>
        <w:t>Receiver intermodulation for IAB type 1-H</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pt;height:200.5pt" o:ole="">
            <v:imagedata r:id="rId99" o:title=""/>
          </v:shape>
          <o:OLEObject Type="Embed" ProgID="Word.Picture.8" ShapeID="_x0000_i1070" DrawAspect="Content" ObjectID="_1788613648"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9544" w:name="_MON_1720598423"/>
    <w:bookmarkEnd w:id="9544"/>
    <w:p w14:paraId="484842D0" w14:textId="77777777" w:rsidR="00AE7A58" w:rsidRPr="00BE5108" w:rsidRDefault="00AE7A58" w:rsidP="00AE7A58">
      <w:pPr>
        <w:pStyle w:val="TH"/>
      </w:pPr>
      <w:r w:rsidRPr="00BE5108">
        <w:object w:dxaOrig="10175" w:dyaOrig="5100" w14:anchorId="3A2F6BD3">
          <v:shape id="_x0000_i1071" type="#_x0000_t75" style="width:477.5pt;height:247pt" o:ole="">
            <v:imagedata r:id="rId101" o:title=""/>
          </v:shape>
          <o:OLEObject Type="Embed" ProgID="Word.Picture.8" ShapeID="_x0000_i1071" DrawAspect="Content" ObjectID="_1788613649"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9545" w:name="_Toc73963178"/>
      <w:bookmarkStart w:id="9546" w:name="_Toc75260356"/>
      <w:bookmarkStart w:id="9547" w:name="_Toc75275899"/>
      <w:bookmarkStart w:id="9548" w:name="_Toc75276409"/>
      <w:bookmarkStart w:id="9549" w:name="_Toc76541908"/>
      <w:bookmarkStart w:id="9550" w:name="_Toc82437679"/>
      <w:bookmarkStart w:id="9551" w:name="_Toc89945045"/>
      <w:bookmarkStart w:id="9552" w:name="_Toc98754063"/>
      <w:bookmarkStart w:id="9553" w:name="_Toc106181049"/>
      <w:bookmarkStart w:id="9554" w:name="_Toc114151094"/>
      <w:bookmarkStart w:id="9555" w:name="_Toc124151497"/>
      <w:bookmarkStart w:id="9556" w:name="_Toc124152017"/>
      <w:bookmarkStart w:id="9557" w:name="_Toc124152537"/>
      <w:bookmarkStart w:id="9558" w:name="_Toc130397069"/>
      <w:bookmarkStart w:id="9559" w:name="_Toc130397589"/>
      <w:bookmarkStart w:id="9560" w:name="_Toc137558694"/>
      <w:bookmarkStart w:id="9561" w:name="_Toc138862519"/>
      <w:bookmarkStart w:id="9562" w:name="_Toc145532576"/>
      <w:bookmarkStart w:id="9563" w:name="_Toc163218989"/>
      <w:bookmarkStart w:id="9564" w:name="_Toc176702361"/>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9A6621C" w14:textId="77777777" w:rsidR="002263FD" w:rsidRPr="00BE5108" w:rsidRDefault="002263FD" w:rsidP="002263FD">
      <w:pPr>
        <w:pStyle w:val="Heading3"/>
        <w:rPr>
          <w:rFonts w:eastAsiaTheme="minorEastAsia"/>
          <w:lang w:eastAsia="zh-CN"/>
        </w:rPr>
      </w:pPr>
      <w:bookmarkStart w:id="9565" w:name="_Toc73963179"/>
      <w:bookmarkStart w:id="9566" w:name="_Toc75260357"/>
      <w:bookmarkStart w:id="9567" w:name="_Toc75275900"/>
      <w:bookmarkStart w:id="9568" w:name="_Toc75276410"/>
      <w:bookmarkStart w:id="9569" w:name="_Toc76541909"/>
      <w:bookmarkStart w:id="9570" w:name="_Toc82437680"/>
      <w:bookmarkStart w:id="9571" w:name="_Toc89945046"/>
      <w:bookmarkStart w:id="9572" w:name="_Toc98754064"/>
      <w:bookmarkStart w:id="9573" w:name="_Toc106181050"/>
      <w:bookmarkStart w:id="9574" w:name="_Toc114151095"/>
      <w:bookmarkStart w:id="9575" w:name="_Toc124151498"/>
      <w:bookmarkStart w:id="9576" w:name="_Toc124152018"/>
      <w:bookmarkStart w:id="9577" w:name="_Toc124152538"/>
      <w:bookmarkStart w:id="9578" w:name="_Toc130397070"/>
      <w:bookmarkStart w:id="9579" w:name="_Toc130397590"/>
      <w:bookmarkStart w:id="9580" w:name="_Toc137558695"/>
      <w:bookmarkStart w:id="9581" w:name="_Toc138862520"/>
      <w:bookmarkStart w:id="9582" w:name="_Toc145532577"/>
      <w:bookmarkStart w:id="9583" w:name="_Toc163218990"/>
      <w:bookmarkStart w:id="9584" w:name="_Toc17670236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pt;height:206pt" o:ole="">
            <v:imagedata r:id="rId103" o:title=""/>
          </v:shape>
          <o:OLEObject Type="Embed" ProgID="Word.Picture.8" ShapeID="_x0000_i1072" DrawAspect="Content" ObjectID="_1788613650"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9585" w:name="_Toc73963180"/>
      <w:bookmarkStart w:id="9586" w:name="_Toc75260358"/>
      <w:bookmarkStart w:id="9587" w:name="_Toc75275901"/>
      <w:bookmarkStart w:id="9588" w:name="_Toc75276411"/>
      <w:bookmarkStart w:id="9589" w:name="_Toc76541910"/>
      <w:bookmarkStart w:id="9590" w:name="_Toc82437681"/>
      <w:bookmarkStart w:id="9591" w:name="_Toc89945047"/>
      <w:bookmarkStart w:id="9592" w:name="_Toc98754065"/>
      <w:bookmarkStart w:id="9593" w:name="_Toc106181051"/>
      <w:bookmarkStart w:id="9594" w:name="_Toc114151096"/>
      <w:bookmarkStart w:id="9595" w:name="_Toc124151499"/>
      <w:bookmarkStart w:id="9596" w:name="_Toc124152019"/>
      <w:bookmarkStart w:id="9597" w:name="_Toc124152539"/>
      <w:bookmarkStart w:id="9598" w:name="_Toc130397071"/>
      <w:bookmarkStart w:id="9599" w:name="_Toc130397591"/>
      <w:bookmarkStart w:id="9600" w:name="_Toc137558696"/>
      <w:bookmarkStart w:id="9601" w:name="_Toc138862521"/>
      <w:bookmarkStart w:id="9602" w:name="_Toc145532578"/>
      <w:bookmarkStart w:id="9603" w:name="_Toc163218991"/>
      <w:bookmarkStart w:id="9604" w:name="_Toc176702363"/>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605" w:name="_Hlk82436567"/>
      <w:r w:rsidRPr="00BE5108">
        <w:rPr>
          <w:rFonts w:eastAsiaTheme="minorEastAsia"/>
        </w:rPr>
        <w:tab/>
      </w:r>
      <w:bookmarkEnd w:id="9605"/>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606" w:name="_Toc73963181"/>
      <w:bookmarkStart w:id="9607" w:name="_Toc75260359"/>
      <w:bookmarkStart w:id="9608" w:name="_Toc75275902"/>
      <w:bookmarkStart w:id="9609" w:name="_Toc75276412"/>
      <w:bookmarkStart w:id="9610" w:name="_Toc76541911"/>
      <w:bookmarkStart w:id="9611" w:name="_Toc82437682"/>
      <w:bookmarkStart w:id="9612" w:name="_Toc89945048"/>
      <w:bookmarkStart w:id="9613" w:name="_Toc98754066"/>
      <w:bookmarkStart w:id="9614" w:name="_Toc106181052"/>
      <w:bookmarkStart w:id="9615" w:name="_Toc114151097"/>
      <w:bookmarkStart w:id="9616" w:name="_Toc124151500"/>
      <w:bookmarkStart w:id="9617" w:name="_Toc124152020"/>
      <w:bookmarkStart w:id="9618" w:name="_Toc124152540"/>
      <w:bookmarkStart w:id="9619" w:name="_Toc130397072"/>
      <w:bookmarkStart w:id="9620" w:name="_Toc130397592"/>
      <w:bookmarkStart w:id="9621" w:name="_Toc137558697"/>
      <w:bookmarkStart w:id="9622" w:name="_Toc138862522"/>
      <w:bookmarkStart w:id="9623" w:name="_Toc145532579"/>
      <w:bookmarkStart w:id="9624" w:name="_Toc163218992"/>
      <w:bookmarkStart w:id="9625" w:name="_Toc176702364"/>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626"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627" w:name="_Toc75260360"/>
      <w:bookmarkStart w:id="9628" w:name="_Toc75275903"/>
      <w:bookmarkStart w:id="9629" w:name="_Toc75276413"/>
      <w:bookmarkStart w:id="9630" w:name="_Toc76541912"/>
      <w:bookmarkStart w:id="9631" w:name="_Toc82437683"/>
      <w:bookmarkStart w:id="9632" w:name="_Toc89945049"/>
      <w:bookmarkStart w:id="9633" w:name="_Toc98754067"/>
      <w:bookmarkStart w:id="9634" w:name="_Toc106181053"/>
      <w:bookmarkStart w:id="9635" w:name="_Toc114151098"/>
      <w:bookmarkStart w:id="9636" w:name="_Toc124151501"/>
      <w:bookmarkStart w:id="9637" w:name="_Toc124152021"/>
      <w:bookmarkStart w:id="9638" w:name="_Toc124152541"/>
      <w:bookmarkStart w:id="9639" w:name="_Toc130397073"/>
      <w:bookmarkStart w:id="9640" w:name="_Toc130397593"/>
      <w:bookmarkStart w:id="9641" w:name="_Toc137558698"/>
      <w:bookmarkStart w:id="9642" w:name="_Toc138862523"/>
      <w:bookmarkStart w:id="9643" w:name="_Toc145532580"/>
      <w:bookmarkStart w:id="9644" w:name="_Toc163218993"/>
      <w:bookmarkStart w:id="9645" w:name="_Toc176702365"/>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3C2EDC1A" w14:textId="42274E08" w:rsidR="008D3EE5" w:rsidRPr="00BE5108" w:rsidRDefault="008D3EE5" w:rsidP="00E55627">
      <w:pPr>
        <w:pStyle w:val="Heading1"/>
        <w:rPr>
          <w:rFonts w:eastAsiaTheme="minorEastAsia"/>
          <w:lang w:eastAsia="en-GB"/>
        </w:rPr>
      </w:pPr>
      <w:bookmarkStart w:id="9646" w:name="_Toc73963183"/>
      <w:bookmarkStart w:id="9647" w:name="_Toc75260361"/>
      <w:bookmarkStart w:id="9648" w:name="_Toc75275904"/>
      <w:bookmarkStart w:id="9649" w:name="_Toc75276414"/>
      <w:bookmarkStart w:id="9650" w:name="_Toc76541913"/>
      <w:bookmarkStart w:id="9651" w:name="_Toc82437684"/>
      <w:bookmarkStart w:id="9652" w:name="_Toc89945050"/>
      <w:bookmarkStart w:id="9653" w:name="_Toc98754068"/>
      <w:bookmarkStart w:id="9654" w:name="_Toc106181054"/>
      <w:bookmarkStart w:id="9655" w:name="_Toc114151099"/>
      <w:bookmarkStart w:id="9656" w:name="_Toc124151502"/>
      <w:bookmarkStart w:id="9657" w:name="_Toc124152022"/>
      <w:bookmarkStart w:id="9658" w:name="_Toc124152542"/>
      <w:bookmarkStart w:id="9659" w:name="_Toc130397074"/>
      <w:bookmarkStart w:id="9660" w:name="_Toc130397594"/>
      <w:bookmarkStart w:id="9661" w:name="_Toc137558699"/>
      <w:bookmarkStart w:id="9662" w:name="_Toc138862524"/>
      <w:bookmarkStart w:id="9663" w:name="_Toc145532581"/>
      <w:bookmarkStart w:id="9664" w:name="_Toc163218994"/>
      <w:bookmarkStart w:id="9665" w:name="_Toc176702366"/>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666" w:name="_Toc73963184"/>
      <w:bookmarkStart w:id="9667" w:name="_Toc75260362"/>
      <w:bookmarkStart w:id="9668" w:name="_Toc75275905"/>
      <w:bookmarkStart w:id="9669" w:name="_Toc75276415"/>
      <w:bookmarkStart w:id="9670" w:name="_Toc76541914"/>
      <w:bookmarkStart w:id="9671" w:name="_Toc82437685"/>
      <w:bookmarkStart w:id="9672" w:name="_Toc89945051"/>
      <w:bookmarkStart w:id="9673" w:name="_Toc98754069"/>
      <w:bookmarkStart w:id="9674" w:name="_Toc106181055"/>
      <w:bookmarkStart w:id="9675" w:name="_Toc114151100"/>
      <w:bookmarkStart w:id="9676" w:name="_Toc124151503"/>
      <w:bookmarkStart w:id="9677" w:name="_Toc124152023"/>
      <w:bookmarkStart w:id="9678" w:name="_Toc124152543"/>
      <w:bookmarkStart w:id="9679" w:name="_Toc130397075"/>
      <w:bookmarkStart w:id="9680" w:name="_Toc130397595"/>
      <w:bookmarkStart w:id="9681" w:name="_Toc137558700"/>
      <w:bookmarkStart w:id="9682" w:name="_Toc138862525"/>
      <w:bookmarkStart w:id="9683" w:name="_Toc145532582"/>
      <w:bookmarkStart w:id="9684" w:name="_Toc163218995"/>
      <w:bookmarkStart w:id="9685" w:name="_Toc176702367"/>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68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687" w:name="_Toc75260363"/>
      <w:bookmarkStart w:id="9688" w:name="_Toc75275906"/>
      <w:bookmarkStart w:id="9689" w:name="_Toc75276416"/>
      <w:bookmarkStart w:id="9690" w:name="_Toc76541915"/>
      <w:bookmarkStart w:id="9691" w:name="_Toc82437686"/>
      <w:bookmarkStart w:id="9692" w:name="_Toc89945052"/>
      <w:bookmarkStart w:id="9693" w:name="_Toc98754070"/>
      <w:bookmarkStart w:id="9694" w:name="_Toc106181056"/>
      <w:bookmarkStart w:id="9695" w:name="_Toc114151101"/>
      <w:bookmarkStart w:id="9696" w:name="_Toc124151504"/>
      <w:bookmarkStart w:id="9697" w:name="_Toc124152024"/>
      <w:bookmarkStart w:id="9698" w:name="_Toc124152544"/>
      <w:bookmarkStart w:id="9699" w:name="_Toc130397076"/>
      <w:bookmarkStart w:id="9700" w:name="_Toc130397596"/>
      <w:bookmarkStart w:id="9701" w:name="_Toc137558701"/>
      <w:bookmarkStart w:id="9702" w:name="_Toc138862526"/>
      <w:bookmarkStart w:id="9703" w:name="_Toc145532583"/>
      <w:bookmarkStart w:id="9704" w:name="_Toc163218996"/>
      <w:bookmarkStart w:id="9705" w:name="_Toc176702368"/>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4CC6E4A0" w14:textId="6DBB3918" w:rsidR="00224940" w:rsidRPr="00BE5108" w:rsidRDefault="00224940" w:rsidP="006E01F2">
      <w:pPr>
        <w:pStyle w:val="Heading1"/>
        <w:rPr>
          <w:rFonts w:eastAsiaTheme="minorEastAsia"/>
        </w:rPr>
      </w:pPr>
      <w:bookmarkStart w:id="9706" w:name="_Toc73963186"/>
      <w:bookmarkStart w:id="9707" w:name="_Toc75260364"/>
      <w:bookmarkStart w:id="9708" w:name="_Toc75275907"/>
      <w:bookmarkStart w:id="9709" w:name="_Toc75276417"/>
      <w:bookmarkStart w:id="9710" w:name="_Toc76541916"/>
      <w:bookmarkStart w:id="9711" w:name="_Toc82437687"/>
      <w:bookmarkStart w:id="9712" w:name="_Toc89945053"/>
      <w:bookmarkStart w:id="9713" w:name="_Toc98754071"/>
      <w:bookmarkStart w:id="9714" w:name="_Toc106181057"/>
      <w:bookmarkStart w:id="9715" w:name="_Toc114151102"/>
      <w:bookmarkStart w:id="9716" w:name="_Toc124151505"/>
      <w:bookmarkStart w:id="9717" w:name="_Toc124152025"/>
      <w:bookmarkStart w:id="9718" w:name="_Toc124152545"/>
      <w:bookmarkStart w:id="9719" w:name="_Toc130397077"/>
      <w:bookmarkStart w:id="9720" w:name="_Toc130397597"/>
      <w:bookmarkStart w:id="9721" w:name="_Toc137558702"/>
      <w:bookmarkStart w:id="9722" w:name="_Toc138862527"/>
      <w:bookmarkStart w:id="9723" w:name="_Toc145532584"/>
      <w:bookmarkStart w:id="9724" w:name="_Toc163218997"/>
      <w:bookmarkStart w:id="9725" w:name="_Toc176702369"/>
      <w:r w:rsidRPr="00BE5108">
        <w:rPr>
          <w:rFonts w:eastAsiaTheme="minorEastAsia"/>
        </w:rPr>
        <w:t>F.1</w:t>
      </w:r>
      <w:r w:rsidRPr="00BE5108">
        <w:rPr>
          <w:rFonts w:eastAsiaTheme="minorEastAsia"/>
        </w:rPr>
        <w:tab/>
        <w:t>Static propagation condition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726" w:name="_Toc73963187"/>
      <w:bookmarkStart w:id="9727" w:name="_Toc75260365"/>
      <w:bookmarkStart w:id="9728" w:name="_Toc75275908"/>
      <w:bookmarkStart w:id="9729" w:name="_Toc75276418"/>
      <w:bookmarkStart w:id="9730" w:name="_Toc76541917"/>
      <w:bookmarkStart w:id="9731" w:name="_Toc82437688"/>
      <w:bookmarkStart w:id="9732" w:name="_Toc89945054"/>
      <w:bookmarkStart w:id="9733" w:name="_Toc98754072"/>
      <w:bookmarkStart w:id="9734" w:name="_Toc106181058"/>
      <w:bookmarkStart w:id="9735" w:name="_Toc114151103"/>
      <w:bookmarkStart w:id="9736" w:name="_Toc124151506"/>
      <w:bookmarkStart w:id="9737" w:name="_Toc124152026"/>
      <w:bookmarkStart w:id="9738" w:name="_Toc124152546"/>
      <w:bookmarkStart w:id="9739" w:name="_Toc130397078"/>
      <w:bookmarkStart w:id="9740" w:name="_Toc130397598"/>
      <w:bookmarkStart w:id="9741" w:name="_Toc137558703"/>
      <w:bookmarkStart w:id="9742" w:name="_Toc138862528"/>
      <w:bookmarkStart w:id="9743" w:name="_Toc145532585"/>
      <w:bookmarkStart w:id="9744" w:name="_Toc163218998"/>
      <w:bookmarkStart w:id="9745" w:name="_Toc176702370"/>
      <w:r w:rsidRPr="00BE5108">
        <w:rPr>
          <w:rFonts w:eastAsiaTheme="minorEastAsia"/>
        </w:rPr>
        <w:t>F1.1</w:t>
      </w:r>
      <w:r w:rsidRPr="00BE5108">
        <w:rPr>
          <w:rFonts w:eastAsiaTheme="minorEastAsia"/>
        </w:rPr>
        <w:tab/>
        <w:t>IAB-MT receiver with 2RX</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746" w:name="_Toc73963188"/>
      <w:bookmarkStart w:id="9747" w:name="_Toc75260366"/>
      <w:bookmarkStart w:id="9748" w:name="_Toc75275909"/>
      <w:bookmarkStart w:id="9749" w:name="_Toc75276419"/>
      <w:bookmarkStart w:id="9750" w:name="_Toc76541918"/>
      <w:bookmarkStart w:id="9751" w:name="_Toc82437689"/>
      <w:bookmarkStart w:id="9752" w:name="_Toc89945055"/>
      <w:bookmarkStart w:id="9753" w:name="_Toc98754073"/>
      <w:bookmarkStart w:id="9754" w:name="_Toc106181059"/>
      <w:bookmarkStart w:id="9755" w:name="_Toc114151104"/>
      <w:bookmarkStart w:id="9756" w:name="_Toc124151507"/>
      <w:bookmarkStart w:id="9757" w:name="_Toc124152027"/>
      <w:bookmarkStart w:id="9758" w:name="_Toc124152547"/>
      <w:bookmarkStart w:id="9759" w:name="_Toc130397079"/>
      <w:bookmarkStart w:id="9760" w:name="_Toc130397599"/>
      <w:bookmarkStart w:id="9761" w:name="_Toc137558704"/>
      <w:bookmarkStart w:id="9762" w:name="_Toc138862529"/>
      <w:bookmarkStart w:id="9763" w:name="_Toc145532586"/>
      <w:bookmarkStart w:id="9764" w:name="_Toc163218999"/>
      <w:bookmarkStart w:id="9765" w:name="_Toc176702371"/>
      <w:r w:rsidRPr="00BE5108">
        <w:rPr>
          <w:rFonts w:eastAsiaTheme="minorEastAsia"/>
        </w:rPr>
        <w:t>F.2</w:t>
      </w:r>
      <w:r w:rsidRPr="00BE5108">
        <w:rPr>
          <w:rFonts w:eastAsiaTheme="minorEastAsia"/>
        </w:rPr>
        <w:tab/>
        <w:t>Multi-path fading propagation conditions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128CB45D" w14:textId="135A5E0D" w:rsidR="00051AAE" w:rsidRPr="00BE5108" w:rsidRDefault="00051AAE" w:rsidP="00051AAE">
      <w:pPr>
        <w:pStyle w:val="Heading2"/>
        <w:rPr>
          <w:rFonts w:eastAsiaTheme="minorEastAsia"/>
        </w:rPr>
      </w:pPr>
      <w:bookmarkStart w:id="9766" w:name="_Toc75275910"/>
      <w:bookmarkStart w:id="9767" w:name="_Toc75276420"/>
      <w:bookmarkStart w:id="9768" w:name="_Toc76541919"/>
      <w:bookmarkStart w:id="9769" w:name="_Toc82437690"/>
      <w:bookmarkStart w:id="9770" w:name="_Toc89945056"/>
      <w:bookmarkStart w:id="9771" w:name="_Toc98754074"/>
      <w:bookmarkStart w:id="9772" w:name="_Toc106181060"/>
      <w:bookmarkStart w:id="9773" w:name="_Toc114151105"/>
      <w:bookmarkStart w:id="9774" w:name="_Toc124151508"/>
      <w:bookmarkStart w:id="9775" w:name="_Toc124152028"/>
      <w:bookmarkStart w:id="9776" w:name="_Toc124152548"/>
      <w:bookmarkStart w:id="9777" w:name="_Toc130397080"/>
      <w:bookmarkStart w:id="9778" w:name="_Toc130397600"/>
      <w:bookmarkStart w:id="9779" w:name="_Toc137558705"/>
      <w:bookmarkStart w:id="9780" w:name="_Toc138862530"/>
      <w:bookmarkStart w:id="9781" w:name="_Toc145532587"/>
      <w:bookmarkStart w:id="9782" w:name="_Toc163219000"/>
      <w:bookmarkStart w:id="9783" w:name="_Toc176702372"/>
      <w:r w:rsidRPr="00BE5108">
        <w:rPr>
          <w:rFonts w:eastAsiaTheme="minorEastAsia"/>
        </w:rPr>
        <w:t>F.2.1</w:t>
      </w:r>
      <w:r w:rsidRPr="00BE5108">
        <w:rPr>
          <w:rFonts w:eastAsiaTheme="minorEastAsia"/>
        </w:rPr>
        <w:tab/>
        <w:t>General</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784" w:name="_Toc73963189"/>
      <w:bookmarkStart w:id="9785" w:name="_Toc75260367"/>
      <w:bookmarkStart w:id="9786" w:name="_Toc75275911"/>
      <w:bookmarkStart w:id="9787" w:name="_Toc75276421"/>
      <w:bookmarkStart w:id="9788" w:name="_Toc76541920"/>
      <w:bookmarkStart w:id="9789" w:name="_Toc82437691"/>
      <w:bookmarkStart w:id="9790" w:name="_Toc89945057"/>
      <w:bookmarkStart w:id="9791" w:name="_Toc98754075"/>
      <w:bookmarkStart w:id="9792" w:name="_Toc106181061"/>
      <w:bookmarkStart w:id="9793" w:name="_Toc114151106"/>
      <w:bookmarkStart w:id="9794" w:name="_Toc124151509"/>
      <w:bookmarkStart w:id="9795" w:name="_Toc124152029"/>
      <w:bookmarkStart w:id="9796" w:name="_Toc124152549"/>
      <w:bookmarkStart w:id="9797" w:name="_Toc130397081"/>
      <w:bookmarkStart w:id="9798" w:name="_Toc130397601"/>
      <w:bookmarkStart w:id="9799" w:name="_Toc137558706"/>
      <w:bookmarkStart w:id="9800" w:name="_Toc138862531"/>
      <w:bookmarkStart w:id="9801" w:name="_Toc145532588"/>
      <w:bookmarkStart w:id="9802" w:name="_Toc163219001"/>
      <w:bookmarkStart w:id="9803" w:name="_Toc176702373"/>
      <w:r w:rsidRPr="00BE5108">
        <w:rPr>
          <w:rFonts w:eastAsiaTheme="minorEastAsia"/>
        </w:rPr>
        <w:t>F.2.</w:t>
      </w:r>
      <w:r w:rsidR="00051AAE" w:rsidRPr="00BE5108">
        <w:rPr>
          <w:rFonts w:eastAsiaTheme="minorEastAsia"/>
        </w:rPr>
        <w:t>2</w:t>
      </w:r>
      <w:r w:rsidRPr="00BE5108">
        <w:rPr>
          <w:rFonts w:eastAsiaTheme="minorEastAsia"/>
        </w:rPr>
        <w:tab/>
        <w:t>Delay profiles</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251DABB7" w14:textId="3AC1AB74" w:rsidR="00051AAE" w:rsidRPr="00BE5108" w:rsidRDefault="00051AAE" w:rsidP="00051AAE">
      <w:pPr>
        <w:pStyle w:val="Heading3"/>
        <w:rPr>
          <w:rFonts w:eastAsiaTheme="minorEastAsia"/>
        </w:rPr>
      </w:pPr>
      <w:bookmarkStart w:id="9804" w:name="_Toc75275912"/>
      <w:bookmarkStart w:id="9805" w:name="_Toc75276422"/>
      <w:bookmarkStart w:id="9806" w:name="_Toc76541921"/>
      <w:bookmarkStart w:id="9807" w:name="_Toc82437692"/>
      <w:bookmarkStart w:id="9808" w:name="_Toc89945058"/>
      <w:bookmarkStart w:id="9809" w:name="_Toc98754076"/>
      <w:bookmarkStart w:id="9810" w:name="_Toc106181062"/>
      <w:bookmarkStart w:id="9811" w:name="_Toc114151107"/>
      <w:bookmarkStart w:id="9812" w:name="_Toc124151510"/>
      <w:bookmarkStart w:id="9813" w:name="_Toc124152030"/>
      <w:bookmarkStart w:id="9814" w:name="_Toc124152550"/>
      <w:bookmarkStart w:id="9815" w:name="_Toc130397082"/>
      <w:bookmarkStart w:id="9816" w:name="_Toc130397602"/>
      <w:bookmarkStart w:id="9817" w:name="_Toc137558707"/>
      <w:bookmarkStart w:id="9818" w:name="_Toc138862532"/>
      <w:bookmarkStart w:id="9819" w:name="_Toc145532589"/>
      <w:bookmarkStart w:id="9820" w:name="_Toc163219002"/>
      <w:bookmarkStart w:id="9821" w:name="_Toc176702374"/>
      <w:r w:rsidRPr="00BE5108">
        <w:rPr>
          <w:rFonts w:eastAsiaTheme="minorEastAsia"/>
        </w:rPr>
        <w:t>F.2.2.1</w:t>
      </w:r>
      <w:r w:rsidRPr="00BE5108">
        <w:rPr>
          <w:rFonts w:eastAsiaTheme="minorEastAsia"/>
        </w:rPr>
        <w:tab/>
        <w:t>General</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822" w:name="_Toc73963190"/>
      <w:bookmarkStart w:id="9823" w:name="_Toc75260368"/>
      <w:bookmarkStart w:id="9824" w:name="_Toc75275913"/>
      <w:bookmarkStart w:id="9825" w:name="_Toc75276423"/>
      <w:bookmarkStart w:id="9826" w:name="_Toc76541922"/>
      <w:bookmarkStart w:id="9827" w:name="_Toc82437693"/>
      <w:bookmarkStart w:id="9828" w:name="_Toc89945059"/>
      <w:bookmarkStart w:id="9829" w:name="_Toc98754077"/>
      <w:bookmarkStart w:id="9830" w:name="_Toc106181063"/>
      <w:bookmarkStart w:id="9831" w:name="_Toc114151108"/>
      <w:bookmarkStart w:id="9832" w:name="_Toc124151511"/>
      <w:bookmarkStart w:id="9833" w:name="_Toc124152031"/>
      <w:bookmarkStart w:id="9834" w:name="_Toc124152551"/>
      <w:bookmarkStart w:id="9835" w:name="_Toc130397083"/>
      <w:bookmarkStart w:id="9836" w:name="_Toc130397603"/>
      <w:bookmarkStart w:id="9837" w:name="_Toc137558708"/>
      <w:bookmarkStart w:id="9838" w:name="_Toc138862533"/>
      <w:bookmarkStart w:id="9839" w:name="_Toc145532590"/>
      <w:bookmarkStart w:id="9840" w:name="_Toc163219003"/>
      <w:bookmarkStart w:id="9841" w:name="_Toc176702375"/>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842" w:name="_Toc73963191"/>
      <w:bookmarkStart w:id="9843" w:name="_Toc75260369"/>
      <w:bookmarkStart w:id="9844" w:name="_Toc75275914"/>
      <w:bookmarkStart w:id="9845" w:name="_Toc75276424"/>
      <w:bookmarkStart w:id="9846" w:name="_Toc76541923"/>
      <w:bookmarkStart w:id="9847" w:name="_Toc82437694"/>
      <w:bookmarkStart w:id="9848" w:name="_Toc89945060"/>
      <w:bookmarkStart w:id="9849" w:name="_Toc98754078"/>
      <w:bookmarkStart w:id="9850" w:name="_Toc106181064"/>
      <w:bookmarkStart w:id="9851" w:name="_Toc114151109"/>
      <w:bookmarkStart w:id="9852" w:name="_Toc124151512"/>
      <w:bookmarkStart w:id="9853" w:name="_Toc124152032"/>
      <w:bookmarkStart w:id="9854" w:name="_Toc124152552"/>
      <w:bookmarkStart w:id="9855" w:name="_Toc130397084"/>
      <w:bookmarkStart w:id="9856" w:name="_Toc130397604"/>
      <w:bookmarkStart w:id="9857" w:name="_Toc137558709"/>
      <w:bookmarkStart w:id="9858" w:name="_Toc138862534"/>
      <w:bookmarkStart w:id="9859" w:name="_Toc145532591"/>
      <w:bookmarkStart w:id="9860" w:name="_Toc163219004"/>
      <w:bookmarkStart w:id="9861" w:name="_Toc176702376"/>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862" w:name="_Toc73963192"/>
      <w:bookmarkStart w:id="9863" w:name="_Toc75260370"/>
      <w:bookmarkStart w:id="9864" w:name="_Toc75275915"/>
      <w:bookmarkStart w:id="9865" w:name="_Toc75276425"/>
      <w:bookmarkStart w:id="9866" w:name="_Toc76541924"/>
      <w:bookmarkStart w:id="9867" w:name="_Toc82437695"/>
      <w:bookmarkStart w:id="9868" w:name="_Toc89945061"/>
      <w:bookmarkStart w:id="9869" w:name="_Toc98754079"/>
      <w:bookmarkStart w:id="9870" w:name="_Toc106181065"/>
      <w:bookmarkStart w:id="9871" w:name="_Toc114151110"/>
      <w:bookmarkStart w:id="9872" w:name="_Toc124151513"/>
      <w:bookmarkStart w:id="9873" w:name="_Toc124152033"/>
      <w:bookmarkStart w:id="9874" w:name="_Toc124152553"/>
      <w:bookmarkStart w:id="9875" w:name="_Toc130397085"/>
      <w:bookmarkStart w:id="9876" w:name="_Toc130397605"/>
      <w:bookmarkStart w:id="9877" w:name="_Toc137558710"/>
      <w:bookmarkStart w:id="9878" w:name="_Toc138862535"/>
      <w:bookmarkStart w:id="9879" w:name="_Toc145532592"/>
      <w:bookmarkStart w:id="9880" w:name="_Toc163219005"/>
      <w:bookmarkStart w:id="9881" w:name="_Toc176702377"/>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389F8F9E" w14:textId="29AFE253" w:rsidR="00051AAE" w:rsidRPr="00BE5108" w:rsidRDefault="00051AAE" w:rsidP="00051AAE">
      <w:pPr>
        <w:pStyle w:val="Heading3"/>
        <w:rPr>
          <w:rFonts w:eastAsiaTheme="minorEastAsia"/>
        </w:rPr>
      </w:pPr>
      <w:bookmarkStart w:id="9882" w:name="_Toc75275916"/>
      <w:bookmarkStart w:id="9883" w:name="_Toc75276426"/>
      <w:bookmarkStart w:id="9884" w:name="_Toc76541925"/>
      <w:bookmarkStart w:id="9885" w:name="_Toc82437696"/>
      <w:bookmarkStart w:id="9886" w:name="_Toc89945062"/>
      <w:bookmarkStart w:id="9887" w:name="_Toc98754080"/>
      <w:bookmarkStart w:id="9888" w:name="_Toc106181066"/>
      <w:bookmarkStart w:id="9889" w:name="_Toc114151111"/>
      <w:bookmarkStart w:id="9890" w:name="_Toc124151514"/>
      <w:bookmarkStart w:id="9891" w:name="_Toc124152034"/>
      <w:bookmarkStart w:id="9892" w:name="_Toc124152554"/>
      <w:bookmarkStart w:id="9893" w:name="_Toc130397086"/>
      <w:bookmarkStart w:id="9894" w:name="_Toc130397606"/>
      <w:bookmarkStart w:id="9895" w:name="_Toc137558711"/>
      <w:bookmarkStart w:id="9896" w:name="_Toc138862536"/>
      <w:bookmarkStart w:id="9897" w:name="_Toc145532593"/>
      <w:bookmarkStart w:id="9898" w:name="_Toc163219006"/>
      <w:bookmarkStart w:id="9899" w:name="_Toc176702378"/>
      <w:r w:rsidRPr="00BE5108">
        <w:rPr>
          <w:rFonts w:eastAsiaTheme="minorEastAsia"/>
        </w:rPr>
        <w:t>F.2.4.1</w:t>
      </w:r>
      <w:r w:rsidRPr="00BE5108">
        <w:rPr>
          <w:rFonts w:eastAsiaTheme="minorEastAsia"/>
        </w:rPr>
        <w:tab/>
        <w:t>General</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900" w:name="_Toc73963193"/>
      <w:bookmarkStart w:id="9901" w:name="_Toc75260371"/>
      <w:bookmarkStart w:id="9902" w:name="_Toc75275917"/>
      <w:bookmarkStart w:id="9903" w:name="_Toc75276427"/>
      <w:bookmarkStart w:id="9904" w:name="_Toc76541926"/>
      <w:bookmarkStart w:id="9905" w:name="_Toc82437697"/>
      <w:bookmarkStart w:id="9906" w:name="_Toc89945063"/>
      <w:bookmarkStart w:id="9907" w:name="_Toc98754081"/>
      <w:bookmarkStart w:id="9908" w:name="_Toc106181067"/>
      <w:bookmarkStart w:id="9909" w:name="_Toc114151112"/>
      <w:bookmarkStart w:id="9910" w:name="_Toc124151515"/>
      <w:bookmarkStart w:id="9911" w:name="_Toc124152035"/>
      <w:bookmarkStart w:id="9912" w:name="_Toc124152555"/>
      <w:bookmarkStart w:id="9913" w:name="_Toc130397087"/>
      <w:bookmarkStart w:id="9914" w:name="_Toc130397607"/>
      <w:bookmarkStart w:id="9915" w:name="_Toc137558712"/>
      <w:bookmarkStart w:id="9916" w:name="_Toc138862537"/>
      <w:bookmarkStart w:id="9917" w:name="_Toc145532594"/>
      <w:bookmarkStart w:id="9918" w:name="_Toc163219007"/>
      <w:bookmarkStart w:id="9919" w:name="_Toc176702379"/>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574468BE" w14:textId="7BBE7A89" w:rsidR="00051AAE" w:rsidRPr="00BE5108" w:rsidRDefault="00051AAE" w:rsidP="00463AFD">
      <w:pPr>
        <w:pStyle w:val="Heading4"/>
        <w:rPr>
          <w:rFonts w:eastAsiaTheme="minorHAnsi"/>
        </w:rPr>
      </w:pPr>
      <w:bookmarkStart w:id="9920" w:name="_Toc75275918"/>
      <w:bookmarkStart w:id="9921" w:name="_Toc75276428"/>
      <w:bookmarkStart w:id="9922" w:name="_Toc76541927"/>
      <w:bookmarkStart w:id="9923" w:name="_Toc82437698"/>
      <w:bookmarkStart w:id="9924" w:name="_Toc89945064"/>
      <w:bookmarkStart w:id="9925" w:name="_Toc98754082"/>
      <w:bookmarkStart w:id="9926" w:name="_Toc106181068"/>
      <w:bookmarkStart w:id="9927" w:name="_Toc114151113"/>
      <w:bookmarkStart w:id="9928" w:name="_Toc124151516"/>
      <w:bookmarkStart w:id="9929" w:name="_Toc124152036"/>
      <w:bookmarkStart w:id="9930" w:name="_Toc124152556"/>
      <w:bookmarkStart w:id="9931" w:name="_Toc130397088"/>
      <w:bookmarkStart w:id="9932" w:name="_Toc130397608"/>
      <w:bookmarkStart w:id="9933" w:name="_Toc137558713"/>
      <w:bookmarkStart w:id="9934" w:name="_Toc138862538"/>
      <w:bookmarkStart w:id="9935" w:name="_Toc145532595"/>
      <w:bookmarkStart w:id="9936" w:name="_Toc163219008"/>
      <w:bookmarkStart w:id="9937" w:name="_Toc176702380"/>
      <w:r w:rsidRPr="00BE5108">
        <w:rPr>
          <w:rFonts w:eastAsiaTheme="minorEastAsia"/>
          <w:lang w:eastAsia="ko-KR"/>
        </w:rPr>
        <w:t>F.2.4.2.1</w:t>
      </w:r>
      <w:r w:rsidRPr="00BE5108">
        <w:rPr>
          <w:rFonts w:eastAsiaTheme="minorEastAsia"/>
          <w:lang w:eastAsia="ko-KR"/>
        </w:rPr>
        <w:tab/>
        <w:t>General</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938" w:name="_Toc73963194"/>
      <w:bookmarkStart w:id="9939" w:name="_Toc75260372"/>
      <w:bookmarkStart w:id="9940" w:name="_Toc75275919"/>
      <w:bookmarkStart w:id="9941" w:name="_Toc75276429"/>
      <w:bookmarkStart w:id="9942" w:name="_Toc76541928"/>
      <w:bookmarkStart w:id="9943" w:name="_Toc82437699"/>
      <w:bookmarkStart w:id="9944" w:name="_Toc89945065"/>
      <w:bookmarkStart w:id="9945" w:name="_Toc98754083"/>
      <w:bookmarkStart w:id="9946" w:name="_Toc106181069"/>
      <w:bookmarkStart w:id="9947" w:name="_Toc114151114"/>
      <w:bookmarkStart w:id="9948" w:name="_Toc124151517"/>
      <w:bookmarkStart w:id="9949" w:name="_Toc124152037"/>
      <w:bookmarkStart w:id="9950" w:name="_Toc124152557"/>
      <w:bookmarkStart w:id="9951" w:name="_Toc130397089"/>
      <w:bookmarkStart w:id="9952" w:name="_Toc130397609"/>
      <w:bookmarkStart w:id="9953" w:name="_Toc137558714"/>
      <w:bookmarkStart w:id="9954" w:name="_Toc138862539"/>
      <w:bookmarkStart w:id="9955" w:name="_Toc145532596"/>
      <w:bookmarkStart w:id="9956" w:name="_Toc163219009"/>
      <w:bookmarkStart w:id="9957" w:name="_Toc176702381"/>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88613651"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958" w:name="_Toc73963195"/>
      <w:bookmarkStart w:id="9959" w:name="_Toc75260373"/>
      <w:bookmarkStart w:id="9960" w:name="_Toc75275920"/>
      <w:bookmarkStart w:id="9961" w:name="_Toc75276430"/>
      <w:bookmarkStart w:id="9962" w:name="_Toc76541929"/>
      <w:bookmarkStart w:id="9963" w:name="_Toc82437700"/>
      <w:bookmarkStart w:id="9964" w:name="_Toc89945066"/>
      <w:bookmarkStart w:id="9965" w:name="_Toc98754084"/>
      <w:bookmarkStart w:id="9966" w:name="_Toc106181070"/>
      <w:bookmarkStart w:id="9967" w:name="_Toc114151115"/>
      <w:bookmarkStart w:id="9968" w:name="_Toc124151518"/>
      <w:bookmarkStart w:id="9969" w:name="_Toc124152038"/>
      <w:bookmarkStart w:id="9970" w:name="_Toc124152558"/>
      <w:bookmarkStart w:id="9971" w:name="_Toc130397090"/>
      <w:bookmarkStart w:id="9972" w:name="_Toc130397610"/>
      <w:bookmarkStart w:id="9973" w:name="_Toc137558715"/>
      <w:bookmarkStart w:id="9974" w:name="_Toc138862540"/>
      <w:bookmarkStart w:id="9975" w:name="_Toc145532597"/>
      <w:bookmarkStart w:id="9976" w:name="_Toc163219010"/>
      <w:bookmarkStart w:id="9977" w:name="_Toc176702382"/>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pt" o:ole="">
                  <v:imagedata r:id="rId135" o:title=""/>
                </v:shape>
                <o:OLEObject Type="Embed" ProgID="Equation.3" ShapeID="_x0000_i1074" DrawAspect="Content" ObjectID="_1788613652"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pt" o:ole="">
                  <v:imagedata r:id="rId137" o:title=""/>
                </v:shape>
                <o:OLEObject Type="Embed" ProgID="Equation.3" ShapeID="_x0000_i1075" DrawAspect="Content" ObjectID="_1788613653"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pt" o:ole="">
                  <v:imagedata r:id="rId139" o:title=""/>
                </v:shape>
                <o:OLEObject Type="Embed" ProgID="Equation.3" ShapeID="_x0000_i1076" DrawAspect="Content" ObjectID="_1788613654"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pt" o:ole="">
                  <v:imagedata r:id="rId137" o:title=""/>
                </v:shape>
                <o:OLEObject Type="Embed" ProgID="Equation.3" ShapeID="_x0000_i1077" DrawAspect="Content" ObjectID="_1788613655"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pt" o:ole="">
                  <v:imagedata r:id="rId139" o:title=""/>
                </v:shape>
                <o:OLEObject Type="Embed" ProgID="Equation.3" ShapeID="_x0000_i1078" DrawAspect="Content" ObjectID="_1788613656"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pt" o:ole="">
                  <v:imagedata r:id="rId143" o:title=""/>
                </v:shape>
                <o:OLEObject Type="Embed" ProgID="Equation.3" ShapeID="_x0000_i1079" DrawAspect="Content" ObjectID="_1788613657"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pt" o:ole="">
                  <v:imagedata r:id="rId143" o:title=""/>
                </v:shape>
                <o:OLEObject Type="Embed" ProgID="Equation.3" ShapeID="_x0000_i1080" DrawAspect="Content" ObjectID="_1788613658"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978" w:name="_Toc73963196"/>
      <w:bookmarkStart w:id="9979" w:name="_Toc75260374"/>
      <w:bookmarkStart w:id="9980" w:name="_Toc75275921"/>
      <w:bookmarkStart w:id="9981" w:name="_Toc75276431"/>
      <w:bookmarkStart w:id="9982" w:name="_Toc76541930"/>
      <w:bookmarkStart w:id="9983" w:name="_Toc82437701"/>
      <w:bookmarkStart w:id="9984" w:name="_Toc89945067"/>
      <w:bookmarkStart w:id="9985" w:name="_Toc98754085"/>
      <w:bookmarkStart w:id="9986" w:name="_Toc106181071"/>
      <w:bookmarkStart w:id="9987" w:name="_Toc114151116"/>
      <w:bookmarkStart w:id="9988" w:name="_Toc124151519"/>
      <w:bookmarkStart w:id="9989" w:name="_Toc124152039"/>
      <w:bookmarkStart w:id="9990" w:name="_Toc124152559"/>
      <w:bookmarkStart w:id="9991" w:name="_Toc130397091"/>
      <w:bookmarkStart w:id="9992" w:name="_Toc130397611"/>
      <w:bookmarkStart w:id="9993" w:name="_Toc137558716"/>
      <w:bookmarkStart w:id="9994" w:name="_Toc138862541"/>
      <w:bookmarkStart w:id="9995" w:name="_Toc145532598"/>
      <w:bookmarkStart w:id="9996" w:name="_Toc163219011"/>
      <w:bookmarkStart w:id="9997" w:name="_Toc176702383"/>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642C3EBA" w14:textId="5236CD48" w:rsidR="00DF12B4" w:rsidRPr="00BE5108" w:rsidRDefault="00DF12B4" w:rsidP="00DF12B4">
      <w:pPr>
        <w:pStyle w:val="Heading4"/>
        <w:rPr>
          <w:rFonts w:eastAsiaTheme="minorEastAsia"/>
        </w:rPr>
      </w:pPr>
      <w:bookmarkStart w:id="9998" w:name="_Toc75275922"/>
      <w:bookmarkStart w:id="9999" w:name="_Toc75276432"/>
      <w:bookmarkStart w:id="10000" w:name="_Toc76541931"/>
      <w:bookmarkStart w:id="10001" w:name="_Toc82437702"/>
      <w:bookmarkStart w:id="10002" w:name="_Toc89945068"/>
      <w:bookmarkStart w:id="10003" w:name="_Toc98754086"/>
      <w:bookmarkStart w:id="10004" w:name="_Toc106181072"/>
      <w:bookmarkStart w:id="10005" w:name="_Toc114151117"/>
      <w:bookmarkStart w:id="10006" w:name="_Toc124151520"/>
      <w:bookmarkStart w:id="10007" w:name="_Toc124152040"/>
      <w:bookmarkStart w:id="10008" w:name="_Toc124152560"/>
      <w:bookmarkStart w:id="10009" w:name="_Toc130397092"/>
      <w:bookmarkStart w:id="10010" w:name="_Toc130397612"/>
      <w:bookmarkStart w:id="10011" w:name="_Toc137558717"/>
      <w:bookmarkStart w:id="10012" w:name="_Toc138862542"/>
      <w:bookmarkStart w:id="10013" w:name="_Toc145532599"/>
      <w:bookmarkStart w:id="10014" w:name="_Toc163219012"/>
      <w:bookmarkStart w:id="10015" w:name="_Toc176702384"/>
      <w:r w:rsidRPr="00BE5108">
        <w:rPr>
          <w:rFonts w:eastAsiaTheme="minorEastAsia"/>
        </w:rPr>
        <w:t>F.2.4.3.1</w:t>
      </w:r>
      <w:r w:rsidRPr="00BE5108">
        <w:rPr>
          <w:rFonts w:eastAsiaTheme="minorEastAsia"/>
        </w:rPr>
        <w:tab/>
        <w:t>General</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016" w:name="_Toc73963197"/>
      <w:bookmarkStart w:id="10017" w:name="_Toc75260375"/>
      <w:bookmarkStart w:id="10018" w:name="_Toc75275923"/>
      <w:bookmarkStart w:id="10019" w:name="_Toc75276433"/>
      <w:bookmarkStart w:id="10020" w:name="_Toc76541932"/>
      <w:bookmarkStart w:id="10021" w:name="_Toc82437703"/>
      <w:bookmarkStart w:id="10022" w:name="_Toc89945069"/>
      <w:bookmarkStart w:id="10023" w:name="_Toc98754087"/>
      <w:bookmarkStart w:id="10024" w:name="_Toc106181073"/>
      <w:bookmarkStart w:id="10025" w:name="_Toc114151118"/>
      <w:bookmarkStart w:id="10026" w:name="_Toc124151521"/>
      <w:bookmarkStart w:id="10027" w:name="_Toc124152041"/>
      <w:bookmarkStart w:id="10028" w:name="_Toc124152561"/>
      <w:bookmarkStart w:id="10029" w:name="_Toc130397093"/>
      <w:bookmarkStart w:id="10030" w:name="_Toc130397613"/>
      <w:bookmarkStart w:id="10031" w:name="_Toc137558718"/>
      <w:bookmarkStart w:id="10032" w:name="_Toc138862543"/>
      <w:bookmarkStart w:id="10033" w:name="_Toc145532600"/>
      <w:bookmarkStart w:id="10034" w:name="_Toc163219013"/>
      <w:bookmarkStart w:id="10035" w:name="_Toc176702385"/>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036" w:name="_Toc73963198"/>
      <w:bookmarkStart w:id="10037" w:name="_Toc75260376"/>
      <w:bookmarkStart w:id="10038" w:name="_Toc75275924"/>
      <w:bookmarkStart w:id="10039" w:name="_Toc75276434"/>
      <w:bookmarkStart w:id="10040" w:name="_Toc76541933"/>
      <w:bookmarkStart w:id="10041" w:name="_Toc82437704"/>
      <w:bookmarkStart w:id="10042" w:name="_Toc89945070"/>
      <w:bookmarkStart w:id="10043" w:name="_Toc98754088"/>
      <w:bookmarkStart w:id="10044" w:name="_Toc106181074"/>
      <w:bookmarkStart w:id="10045" w:name="_Toc114151119"/>
      <w:bookmarkStart w:id="10046" w:name="_Toc124151522"/>
      <w:bookmarkStart w:id="10047" w:name="_Toc124152042"/>
      <w:bookmarkStart w:id="10048" w:name="_Toc124152562"/>
      <w:bookmarkStart w:id="10049" w:name="_Toc130397094"/>
      <w:bookmarkStart w:id="10050" w:name="_Toc130397614"/>
      <w:bookmarkStart w:id="10051" w:name="_Toc137558719"/>
      <w:bookmarkStart w:id="10052" w:name="_Toc138862544"/>
      <w:bookmarkStart w:id="10053" w:name="_Toc145532601"/>
      <w:bookmarkStart w:id="10054" w:name="_Toc163219014"/>
      <w:bookmarkStart w:id="10055" w:name="_Toc176702386"/>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667C5185" w14:textId="6D445235" w:rsidR="00224940" w:rsidRPr="00BE5108" w:rsidRDefault="00224940" w:rsidP="00AD5F8C">
      <w:pPr>
        <w:pStyle w:val="Heading5"/>
        <w:rPr>
          <w:rFonts w:eastAsiaTheme="minorEastAsia"/>
        </w:rPr>
      </w:pPr>
      <w:bookmarkStart w:id="10056" w:name="_Toc73963199"/>
      <w:bookmarkStart w:id="10057" w:name="_Toc75260377"/>
      <w:bookmarkStart w:id="10058" w:name="_Toc75275925"/>
      <w:bookmarkStart w:id="10059" w:name="_Toc75276435"/>
      <w:bookmarkStart w:id="10060" w:name="_Toc76541934"/>
      <w:bookmarkStart w:id="10061" w:name="_Toc82437705"/>
      <w:bookmarkStart w:id="10062" w:name="_Toc89945071"/>
      <w:bookmarkStart w:id="10063" w:name="_Toc98754089"/>
      <w:bookmarkStart w:id="10064" w:name="_Toc106181075"/>
      <w:bookmarkStart w:id="10065" w:name="_Toc114151120"/>
      <w:bookmarkStart w:id="10066" w:name="_Toc124151523"/>
      <w:bookmarkStart w:id="10067" w:name="_Toc124152043"/>
      <w:bookmarkStart w:id="10068" w:name="_Toc124152563"/>
      <w:bookmarkStart w:id="10069" w:name="_Toc130397095"/>
      <w:bookmarkStart w:id="10070" w:name="_Toc130397615"/>
      <w:bookmarkStart w:id="10071" w:name="_Toc137558720"/>
      <w:bookmarkStart w:id="10072" w:name="_Toc138862545"/>
      <w:bookmarkStart w:id="10073" w:name="_Toc145532602"/>
      <w:bookmarkStart w:id="10074" w:name="_Toc163219015"/>
      <w:bookmarkStart w:id="10075" w:name="_Toc176702387"/>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076" w:name="_Toc73963200"/>
      <w:bookmarkStart w:id="10077" w:name="_Toc75260378"/>
      <w:bookmarkStart w:id="10078" w:name="_Toc75275926"/>
      <w:bookmarkStart w:id="10079" w:name="_Toc75276436"/>
      <w:bookmarkStart w:id="10080" w:name="_Toc76541935"/>
      <w:bookmarkStart w:id="10081" w:name="_Toc82437706"/>
      <w:bookmarkStart w:id="10082" w:name="_Toc89945072"/>
      <w:bookmarkStart w:id="10083" w:name="_Toc98754090"/>
      <w:bookmarkStart w:id="10084" w:name="_Toc106181076"/>
      <w:bookmarkStart w:id="10085" w:name="_Toc114151121"/>
      <w:bookmarkStart w:id="10086" w:name="_Toc124151524"/>
      <w:bookmarkStart w:id="10087" w:name="_Toc124152044"/>
      <w:bookmarkStart w:id="10088" w:name="_Toc124152564"/>
      <w:bookmarkStart w:id="10089" w:name="_Toc130397096"/>
      <w:bookmarkStart w:id="10090" w:name="_Toc130397616"/>
      <w:bookmarkStart w:id="10091" w:name="_Toc137558721"/>
      <w:bookmarkStart w:id="10092" w:name="_Toc138862546"/>
      <w:bookmarkStart w:id="10093" w:name="_Toc145532603"/>
      <w:bookmarkStart w:id="10094" w:name="_Toc163219016"/>
      <w:bookmarkStart w:id="10095" w:name="_Toc176702388"/>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096" w:name="_Toc73963201"/>
      <w:bookmarkStart w:id="10097" w:name="_Toc75260379"/>
      <w:bookmarkStart w:id="10098" w:name="_Toc75275927"/>
      <w:bookmarkStart w:id="10099" w:name="_Toc75276437"/>
      <w:bookmarkStart w:id="10100" w:name="_Toc76541936"/>
      <w:bookmarkStart w:id="10101" w:name="_Toc82437707"/>
      <w:bookmarkStart w:id="10102" w:name="_Toc89945073"/>
      <w:bookmarkStart w:id="10103" w:name="_Toc98754091"/>
      <w:bookmarkStart w:id="10104" w:name="_Toc106181077"/>
      <w:bookmarkStart w:id="10105" w:name="_Toc114151122"/>
      <w:bookmarkStart w:id="10106" w:name="_Toc124151525"/>
      <w:bookmarkStart w:id="10107" w:name="_Toc124152045"/>
      <w:bookmarkStart w:id="10108" w:name="_Toc124152565"/>
      <w:bookmarkStart w:id="10109" w:name="_Toc130397097"/>
      <w:bookmarkStart w:id="10110" w:name="_Toc130397617"/>
      <w:bookmarkStart w:id="10111" w:name="_Toc137558722"/>
      <w:bookmarkStart w:id="10112" w:name="_Toc138862547"/>
      <w:bookmarkStart w:id="10113" w:name="_Toc145532604"/>
      <w:bookmarkStart w:id="10114" w:name="_Toc163219017"/>
      <w:bookmarkStart w:id="10115" w:name="_Toc17670238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116" w:name="_Toc124377555"/>
      <w:bookmarkStart w:id="10117" w:name="_Toc123936538"/>
      <w:bookmarkStart w:id="10118" w:name="_Toc114566226"/>
      <w:bookmarkStart w:id="10119" w:name="_Toc107477365"/>
      <w:bookmarkStart w:id="10120" w:name="_Toc107420067"/>
      <w:bookmarkStart w:id="10121" w:name="_Toc107235097"/>
      <w:bookmarkStart w:id="10122" w:name="_Toc107233479"/>
      <w:bookmarkStart w:id="10123" w:name="_Toc106737712"/>
      <w:bookmarkStart w:id="10124" w:name="_Toc106543614"/>
      <w:bookmarkStart w:id="10125" w:name="_Toc98849760"/>
      <w:bookmarkStart w:id="10126" w:name="_Toc91440970"/>
      <w:bookmarkStart w:id="10127" w:name="_Toc83742480"/>
      <w:bookmarkStart w:id="10128" w:name="_Toc76653207"/>
      <w:bookmarkStart w:id="10129" w:name="_Toc76652363"/>
      <w:bookmarkStart w:id="10130" w:name="_Toc76572496"/>
      <w:bookmarkStart w:id="10131" w:name="_Toc76298484"/>
      <w:bookmarkStart w:id="10132" w:name="_Toc67918409"/>
      <w:bookmarkStart w:id="10133" w:name="_Toc61121213"/>
      <w:bookmarkStart w:id="10134" w:name="_Toc53176885"/>
      <w:bookmarkStart w:id="10135" w:name="_Toc137558723"/>
      <w:bookmarkStart w:id="10136" w:name="_Toc138862548"/>
      <w:bookmarkStart w:id="10137" w:name="_Toc145532605"/>
      <w:bookmarkStart w:id="10138" w:name="_Toc163219018"/>
      <w:bookmarkStart w:id="10139" w:name="_Toc176702390"/>
      <w:r>
        <w:t>F</w:t>
      </w:r>
      <w:r w:rsidRPr="0007073E">
        <w:t>.2.</w:t>
      </w:r>
      <w:r>
        <w:t>4</w:t>
      </w:r>
      <w:r w:rsidRPr="0007073E">
        <w:t>.</w:t>
      </w:r>
      <w:r>
        <w:t>3</w:t>
      </w:r>
      <w:r w:rsidRPr="0007073E">
        <w:t>.</w:t>
      </w:r>
      <w:r>
        <w:t>5</w:t>
      </w:r>
      <w:r w:rsidRPr="0007073E">
        <w:rPr>
          <w:lang w:eastAsia="zh-CN"/>
        </w:rPr>
        <w:tab/>
      </w:r>
      <w:r w:rsidRPr="0007073E">
        <w:t>Beam steering approach</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6pt;height:22.5pt" o:ole="">
            <v:imagedata r:id="rId165" o:title=""/>
          </v:shape>
          <o:OLEObject Type="Embed" ProgID="Equation.3" ShapeID="_x0000_i1081" DrawAspect="Content" ObjectID="_1788613659"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pt;height:34pt" o:ole="">
            <v:imagedata r:id="rId167" o:title=""/>
          </v:shape>
          <o:OLEObject Type="Embed" ProgID="Equation.3" ShapeID="_x0000_i1082" DrawAspect="Content" ObjectID="_1788613660"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5pt;height:22.5pt" o:ole="">
            <v:imagedata r:id="rId169" o:title=""/>
          </v:shape>
          <o:OLEObject Type="Embed" ProgID="Equation.3" ShapeID="_x0000_i1083" DrawAspect="Content" ObjectID="_1788613661"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pt;height:22.5pt" o:ole="">
            <v:imagedata r:id="rId171" o:title=""/>
          </v:shape>
          <o:OLEObject Type="Embed" ProgID="Equation.3" ShapeID="_x0000_i1084" DrawAspect="Content" ObjectID="_1788613662"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pt;height:22.5pt" o:ole="">
            <v:imagedata r:id="rId173" o:title=""/>
          </v:shape>
          <o:OLEObject Type="Embed" ProgID="Equation.3" ShapeID="_x0000_i1085" DrawAspect="Content" ObjectID="_1788613663"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4pt;height:19.5pt" o:ole="">
            <v:imagedata r:id="rId175" o:title=""/>
          </v:shape>
          <o:OLEObject Type="Embed" ProgID="Equation.3" ShapeID="_x0000_i1086" DrawAspect="Content" ObjectID="_1788613664"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6pt;height:19.5pt" o:ole="">
            <v:imagedata r:id="rId177" o:title=""/>
          </v:shape>
          <o:OLEObject Type="Embed" ProgID="Equation.3" ShapeID="_x0000_i1087" DrawAspect="Content" ObjectID="_1788613665"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6pt;height:19.5pt" o:ole="">
            <v:imagedata r:id="rId179" o:title=""/>
          </v:shape>
          <o:OLEObject Type="Embed" ProgID="Equation.3" ShapeID="_x0000_i1088" DrawAspect="Content" ObjectID="_1788613666"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6pt;height:22.5pt" o:ole="">
            <v:imagedata r:id="rId181" o:title=""/>
          </v:shape>
          <o:OLEObject Type="Embed" ProgID="Equation.3" ShapeID="_x0000_i1089" DrawAspect="Content" ObjectID="_1788613667"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2pt;height:34pt" o:ole="">
            <v:imagedata r:id="rId183" o:title=""/>
          </v:shape>
          <o:OLEObject Type="Embed" ProgID="Equation.3" ShapeID="_x0000_i1090" DrawAspect="Content" ObjectID="_1788613668"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5pt;height:50pt" o:ole="">
            <v:imagedata r:id="rId185" o:title=""/>
          </v:shape>
          <o:OLEObject Type="Embed" ProgID="Equation.3" ShapeID="_x0000_i1091" DrawAspect="Content" ObjectID="_1788613669"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pt;height:64.5pt" o:ole="">
            <v:imagedata r:id="rId187" o:title=""/>
          </v:shape>
          <o:OLEObject Type="Embed" ProgID="Equation.3" ShapeID="_x0000_i1092" DrawAspect="Content" ObjectID="_1788613670"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pt;height:22.5pt" o:ole="">
            <v:imagedata r:id="rId189" o:title=""/>
          </v:shape>
          <o:OLEObject Type="Embed" ProgID="Equation.3" ShapeID="_x0000_i1093" DrawAspect="Content" ObjectID="_1788613671"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5pt;height:22.5pt" o:ole="">
            <v:imagedata r:id="rId191" o:title=""/>
          </v:shape>
          <o:OLEObject Type="Embed" ProgID="Equation.3" ShapeID="_x0000_i1094" DrawAspect="Content" ObjectID="_1788613672"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pt;height:22.5pt" o:ole="">
            <v:imagedata r:id="rId193" o:title=""/>
          </v:shape>
          <o:OLEObject Type="Embed" ProgID="Equation.3" ShapeID="_x0000_i1095" DrawAspect="Content" ObjectID="_1788613673"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5pt;height:22.5pt" o:ole="">
            <v:imagedata r:id="rId195" o:title=""/>
          </v:shape>
          <o:OLEObject Type="Embed" ProgID="Equation.3" ShapeID="_x0000_i1096" DrawAspect="Content" ObjectID="_1788613674"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5pt;height:22.5pt" o:ole="">
            <v:imagedata r:id="rId197" o:title=""/>
          </v:shape>
          <o:OLEObject Type="Embed" ProgID="Equation.3" ShapeID="_x0000_i1097" DrawAspect="Content" ObjectID="_1788613675" r:id="rId198"/>
        </w:object>
      </w:r>
      <w:r w:rsidRPr="0007073E">
        <w:rPr>
          <w:rFonts w:eastAsia="SimSun"/>
        </w:rPr>
        <w:t xml:space="preserve">, </w:t>
      </w:r>
      <w:r w:rsidRPr="0007073E">
        <w:rPr>
          <w:rFonts w:eastAsia="SimSun"/>
          <w:position w:val="-6"/>
        </w:rPr>
        <w:object w:dxaOrig="255" w:dyaOrig="210" w14:anchorId="64C32D3F">
          <v:shape id="_x0000_i1098" type="#_x0000_t75" style="width:13pt;height:11pt" o:ole="">
            <v:imagedata r:id="rId199" o:title=""/>
          </v:shape>
          <o:OLEObject Type="Embed" ProgID="Equation.3" ShapeID="_x0000_i1098" DrawAspect="Content" ObjectID="_1788613676"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pt;height:22.5pt" o:ole="">
            <v:imagedata r:id="rId201" o:title=""/>
          </v:shape>
          <o:OLEObject Type="Embed" ProgID="Equation.3" ShapeID="_x0000_i1099" DrawAspect="Content" ObjectID="_1788613677"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pt;height:11pt" o:ole="">
            <v:imagedata r:id="rId203" o:title=""/>
          </v:shape>
          <o:OLEObject Type="Embed" ProgID="Equation.3" ShapeID="_x0000_i1100" DrawAspect="Content" ObjectID="_1788613678"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5pt;height:11pt" o:ole="">
            <v:imagedata r:id="rId205" o:title=""/>
          </v:shape>
          <o:OLEObject Type="Embed" ProgID="Equation.3" ShapeID="_x0000_i1101" DrawAspect="Content" ObjectID="_1788613679"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pt;height:19.5pt" o:ole="">
            <v:imagedata r:id="rId207" o:title=""/>
          </v:shape>
          <o:OLEObject Type="Embed" ProgID="Equation.3" ShapeID="_x0000_i1102" DrawAspect="Content" ObjectID="_1788613680"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pt;height:34pt" o:ole="">
            <v:imagedata r:id="rId209" o:title=""/>
          </v:shape>
          <o:OLEObject Type="Embed" ProgID="Equation.3" ShapeID="_x0000_i1103" DrawAspect="Content" ObjectID="_1788613681"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pt;height:11pt" o:ole="">
                  <v:imagedata r:id="rId211" o:title=""/>
                </v:shape>
                <o:OLEObject Type="Embed" ProgID="Equation.3" ShapeID="_x0000_i1104" DrawAspect="Content" ObjectID="_1788613682"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140"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141" w:name="_Toc75260380"/>
      <w:bookmarkStart w:id="10142" w:name="_Toc75275928"/>
      <w:bookmarkStart w:id="10143" w:name="_Toc75276438"/>
      <w:bookmarkStart w:id="10144" w:name="_Toc76541937"/>
      <w:bookmarkStart w:id="10145" w:name="_Toc82437708"/>
      <w:bookmarkStart w:id="10146" w:name="_Toc89945074"/>
      <w:bookmarkStart w:id="10147" w:name="_Toc98754092"/>
      <w:bookmarkStart w:id="10148" w:name="_Toc106181078"/>
      <w:bookmarkStart w:id="10149" w:name="_Toc114151123"/>
      <w:bookmarkStart w:id="10150" w:name="_Toc124151526"/>
      <w:bookmarkStart w:id="10151" w:name="_Toc124152046"/>
      <w:bookmarkStart w:id="10152" w:name="_Toc124152566"/>
      <w:bookmarkStart w:id="10153" w:name="_Toc130397098"/>
      <w:bookmarkStart w:id="10154" w:name="_Toc130397618"/>
      <w:bookmarkStart w:id="10155" w:name="_Toc137558724"/>
      <w:bookmarkStart w:id="10156" w:name="_Toc138862549"/>
      <w:bookmarkStart w:id="10157" w:name="_Toc145532606"/>
      <w:bookmarkStart w:id="10158" w:name="_Toc163219019"/>
      <w:bookmarkStart w:id="10159" w:name="_Toc176702391"/>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160"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161" w:name="_Toc75260381"/>
      <w:bookmarkStart w:id="10162" w:name="_Toc75275929"/>
      <w:bookmarkStart w:id="10163" w:name="_Toc75276439"/>
      <w:bookmarkStart w:id="10164" w:name="_Toc76541938"/>
      <w:bookmarkStart w:id="10165" w:name="_Toc82437709"/>
      <w:bookmarkStart w:id="10166" w:name="_Toc89945075"/>
      <w:bookmarkStart w:id="10167" w:name="_Toc98754093"/>
      <w:bookmarkStart w:id="10168" w:name="_Toc106181079"/>
      <w:bookmarkStart w:id="10169" w:name="_Toc114151124"/>
      <w:bookmarkStart w:id="10170" w:name="_Toc124151527"/>
      <w:bookmarkStart w:id="10171" w:name="_Toc124152047"/>
      <w:bookmarkStart w:id="10172" w:name="_Toc124152567"/>
      <w:bookmarkStart w:id="10173" w:name="_Toc130397099"/>
      <w:bookmarkStart w:id="10174" w:name="_Toc130397619"/>
      <w:bookmarkStart w:id="10175" w:name="_Toc137558725"/>
      <w:bookmarkStart w:id="10176" w:name="_Toc138862550"/>
      <w:bookmarkStart w:id="10177" w:name="_Toc145532607"/>
      <w:bookmarkStart w:id="10178" w:name="_Toc163219020"/>
      <w:bookmarkStart w:id="10179" w:name="_Toc176702392"/>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462978B9" w14:textId="77777777" w:rsidR="00AD1976" w:rsidRPr="00BE5108" w:rsidRDefault="00AD1976" w:rsidP="00E55627">
      <w:pPr>
        <w:pStyle w:val="Heading1"/>
        <w:rPr>
          <w:rFonts w:eastAsiaTheme="minorEastAsia"/>
          <w:lang w:eastAsia="zh-CN"/>
        </w:rPr>
      </w:pPr>
      <w:bookmarkStart w:id="10180" w:name="_Toc73963204"/>
      <w:bookmarkStart w:id="10181" w:name="_Toc75260382"/>
      <w:bookmarkStart w:id="10182" w:name="_Toc75275930"/>
      <w:bookmarkStart w:id="10183" w:name="_Toc75276440"/>
      <w:bookmarkStart w:id="10184" w:name="_Toc76541939"/>
      <w:bookmarkStart w:id="10185" w:name="_Toc82437710"/>
      <w:bookmarkStart w:id="10186" w:name="_Toc89945076"/>
      <w:bookmarkStart w:id="10187" w:name="_Toc98754094"/>
      <w:bookmarkStart w:id="10188" w:name="_Toc106181080"/>
      <w:bookmarkStart w:id="10189" w:name="_Toc114151125"/>
      <w:bookmarkStart w:id="10190" w:name="_Toc124151528"/>
      <w:bookmarkStart w:id="10191" w:name="_Toc124152048"/>
      <w:bookmarkStart w:id="10192" w:name="_Toc124152568"/>
      <w:bookmarkStart w:id="10193" w:name="_Toc130397100"/>
      <w:bookmarkStart w:id="10194" w:name="_Toc130397620"/>
      <w:bookmarkStart w:id="10195" w:name="_Toc137558726"/>
      <w:bookmarkStart w:id="10196" w:name="_Toc138862551"/>
      <w:bookmarkStart w:id="10197" w:name="_Toc145532608"/>
      <w:bookmarkStart w:id="10198" w:name="_Toc163219021"/>
      <w:bookmarkStart w:id="10199" w:name="_Toc176702393"/>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200" w:name="_Toc73963205"/>
      <w:bookmarkStart w:id="10201" w:name="_Toc75260383"/>
      <w:bookmarkStart w:id="10202" w:name="_Toc75275931"/>
      <w:bookmarkStart w:id="10203" w:name="_Toc75276441"/>
      <w:bookmarkStart w:id="10204" w:name="_Toc76541940"/>
      <w:bookmarkStart w:id="10205" w:name="_Toc82437711"/>
      <w:bookmarkStart w:id="10206" w:name="_Toc89945077"/>
      <w:bookmarkStart w:id="10207" w:name="_Toc98754095"/>
      <w:bookmarkStart w:id="10208" w:name="_Toc106181081"/>
      <w:bookmarkStart w:id="10209" w:name="_Toc114151126"/>
      <w:bookmarkStart w:id="10210" w:name="_Toc124151529"/>
      <w:bookmarkStart w:id="10211" w:name="_Toc124152049"/>
      <w:bookmarkStart w:id="10212" w:name="_Toc124152569"/>
      <w:bookmarkStart w:id="10213" w:name="_Toc130397101"/>
      <w:bookmarkStart w:id="10214" w:name="_Toc130397621"/>
      <w:bookmarkStart w:id="10215" w:name="_Toc137558727"/>
      <w:bookmarkStart w:id="10216" w:name="_Toc138862552"/>
      <w:bookmarkStart w:id="10217" w:name="_Toc145532609"/>
      <w:bookmarkStart w:id="10218" w:name="_Toc163219022"/>
      <w:bookmarkStart w:id="10219" w:name="_Toc176702394"/>
      <w:r w:rsidRPr="00BE5108">
        <w:rPr>
          <w:rFonts w:eastAsiaTheme="minorEastAsia"/>
        </w:rPr>
        <w:t>H.1</w:t>
      </w:r>
      <w:r w:rsidRPr="00BE5108">
        <w:rPr>
          <w:rFonts w:eastAsiaTheme="minorEastAsia"/>
        </w:rPr>
        <w:tab/>
        <w:t>General</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220" w:name="_Toc73963206"/>
      <w:bookmarkStart w:id="10221" w:name="_Toc75260384"/>
      <w:bookmarkStart w:id="10222" w:name="_Toc75275932"/>
      <w:bookmarkStart w:id="10223" w:name="_Toc75276442"/>
      <w:bookmarkStart w:id="10224" w:name="_Toc76541941"/>
      <w:bookmarkStart w:id="10225" w:name="_Toc82437712"/>
      <w:bookmarkStart w:id="10226" w:name="_Toc89945078"/>
      <w:bookmarkStart w:id="10227" w:name="_Toc98754096"/>
      <w:bookmarkStart w:id="10228" w:name="_Toc106181082"/>
      <w:bookmarkStart w:id="10229" w:name="_Toc114151127"/>
      <w:bookmarkStart w:id="10230" w:name="_Toc124151530"/>
      <w:bookmarkStart w:id="10231" w:name="_Toc124152050"/>
      <w:bookmarkStart w:id="10232" w:name="_Toc124152570"/>
      <w:bookmarkStart w:id="10233" w:name="_Toc130397102"/>
      <w:bookmarkStart w:id="10234" w:name="_Toc130397622"/>
      <w:bookmarkStart w:id="10235" w:name="_Toc137558728"/>
      <w:bookmarkStart w:id="10236" w:name="_Toc138862553"/>
      <w:bookmarkStart w:id="10237" w:name="_Toc145532610"/>
      <w:bookmarkStart w:id="10238" w:name="_Toc163219023"/>
      <w:bookmarkStart w:id="10239" w:name="_Toc176702395"/>
      <w:r w:rsidRPr="00BE5108">
        <w:rPr>
          <w:rFonts w:eastAsiaTheme="minorEastAsia"/>
        </w:rPr>
        <w:t>H.2</w:t>
      </w:r>
      <w:r w:rsidRPr="00BE5108">
        <w:rPr>
          <w:rFonts w:eastAsiaTheme="minorEastAsia"/>
        </w:rPr>
        <w:tab/>
        <w:t>Basic principles</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240" w:name="_Toc73963207"/>
      <w:bookmarkStart w:id="10241" w:name="_Toc75260385"/>
      <w:bookmarkStart w:id="10242" w:name="_Toc75275933"/>
      <w:bookmarkStart w:id="10243" w:name="_Toc75276443"/>
      <w:bookmarkStart w:id="10244" w:name="_Toc76541942"/>
      <w:bookmarkStart w:id="10245" w:name="_Toc82437713"/>
      <w:bookmarkStart w:id="10246" w:name="_Toc89945079"/>
      <w:bookmarkStart w:id="10247" w:name="_Toc98754097"/>
      <w:bookmarkStart w:id="10248" w:name="_Toc106181083"/>
      <w:bookmarkStart w:id="10249" w:name="_Toc114151128"/>
      <w:bookmarkStart w:id="10250" w:name="_Toc124151531"/>
      <w:bookmarkStart w:id="10251" w:name="_Toc124152051"/>
      <w:bookmarkStart w:id="10252" w:name="_Toc124152571"/>
      <w:bookmarkStart w:id="10253" w:name="_Toc130397103"/>
      <w:bookmarkStart w:id="10254" w:name="_Toc130397623"/>
      <w:bookmarkStart w:id="10255" w:name="_Toc137558729"/>
      <w:bookmarkStart w:id="10256" w:name="_Toc138862554"/>
      <w:bookmarkStart w:id="10257" w:name="_Toc145532611"/>
      <w:bookmarkStart w:id="10258" w:name="_Toc163219024"/>
      <w:bookmarkStart w:id="10259" w:name="_Toc176702396"/>
      <w:r w:rsidRPr="00BE5108">
        <w:rPr>
          <w:rFonts w:eastAsiaTheme="minorEastAsia"/>
        </w:rPr>
        <w:t>H.2.1</w:t>
      </w:r>
      <w:r w:rsidRPr="00BE5108">
        <w:rPr>
          <w:rFonts w:eastAsiaTheme="minorEastAsia"/>
        </w:rPr>
        <w:tab/>
        <w:t>Output signal of the TX under test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260" w:name="_Toc73963208"/>
      <w:bookmarkStart w:id="10261" w:name="_Toc75260386"/>
      <w:bookmarkStart w:id="10262" w:name="_Toc75275934"/>
      <w:bookmarkStart w:id="10263" w:name="_Toc75276444"/>
      <w:bookmarkStart w:id="10264" w:name="_Toc76541943"/>
      <w:bookmarkStart w:id="10265" w:name="_Toc82437714"/>
      <w:bookmarkStart w:id="10266" w:name="_Toc89945080"/>
      <w:bookmarkStart w:id="10267" w:name="_Toc98754098"/>
      <w:bookmarkStart w:id="10268" w:name="_Toc106181084"/>
      <w:bookmarkStart w:id="10269" w:name="_Toc114151129"/>
      <w:bookmarkStart w:id="10270" w:name="_Toc124151532"/>
      <w:bookmarkStart w:id="10271" w:name="_Toc124152052"/>
      <w:bookmarkStart w:id="10272" w:name="_Toc124152572"/>
      <w:bookmarkStart w:id="10273" w:name="_Toc130397104"/>
      <w:bookmarkStart w:id="10274" w:name="_Toc130397624"/>
      <w:bookmarkStart w:id="10275" w:name="_Toc137558730"/>
      <w:bookmarkStart w:id="10276" w:name="_Toc138862555"/>
      <w:bookmarkStart w:id="10277" w:name="_Toc145532612"/>
      <w:bookmarkStart w:id="10278" w:name="_Toc163219025"/>
      <w:bookmarkStart w:id="10279" w:name="_Toc176702397"/>
      <w:r w:rsidRPr="00BE5108">
        <w:rPr>
          <w:rFonts w:eastAsiaTheme="minorEastAsia"/>
        </w:rPr>
        <w:t>H.2.2</w:t>
      </w:r>
      <w:r w:rsidRPr="00BE5108">
        <w:rPr>
          <w:rFonts w:eastAsiaTheme="minorEastAsia"/>
        </w:rPr>
        <w:tab/>
        <w:t>Ideal signal</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280" w:name="_Toc73963209"/>
      <w:bookmarkStart w:id="10281" w:name="_Toc75260387"/>
      <w:bookmarkStart w:id="10282" w:name="_Toc75275935"/>
      <w:bookmarkStart w:id="10283" w:name="_Toc75276445"/>
      <w:bookmarkStart w:id="10284" w:name="_Toc76541944"/>
      <w:bookmarkStart w:id="10285" w:name="_Toc82437715"/>
      <w:bookmarkStart w:id="10286" w:name="_Toc89945081"/>
      <w:bookmarkStart w:id="10287" w:name="_Toc98754099"/>
      <w:bookmarkStart w:id="10288" w:name="_Toc106181085"/>
      <w:bookmarkStart w:id="10289" w:name="_Toc114151130"/>
      <w:bookmarkStart w:id="10290" w:name="_Toc124151533"/>
      <w:bookmarkStart w:id="10291" w:name="_Toc124152053"/>
      <w:bookmarkStart w:id="10292" w:name="_Toc124152573"/>
      <w:bookmarkStart w:id="10293" w:name="_Toc130397105"/>
      <w:bookmarkStart w:id="10294" w:name="_Toc130397625"/>
      <w:bookmarkStart w:id="10295" w:name="_Toc137558731"/>
      <w:bookmarkStart w:id="10296" w:name="_Toc138862556"/>
      <w:bookmarkStart w:id="10297" w:name="_Toc145532613"/>
      <w:bookmarkStart w:id="10298" w:name="_Toc163219026"/>
      <w:bookmarkStart w:id="10299" w:name="_Toc176702398"/>
      <w:r w:rsidRPr="00BE5108">
        <w:rPr>
          <w:rFonts w:eastAsiaTheme="minorEastAsia"/>
        </w:rPr>
        <w:t>H.2.3</w:t>
      </w:r>
      <w:r w:rsidRPr="00BE5108">
        <w:rPr>
          <w:rFonts w:eastAsiaTheme="minorEastAsia"/>
        </w:rPr>
        <w:tab/>
        <w:t>Measurement results</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300" w:name="_Toc73963210"/>
      <w:bookmarkStart w:id="10301" w:name="_Toc75260388"/>
      <w:bookmarkStart w:id="10302" w:name="_Toc75275936"/>
      <w:bookmarkStart w:id="10303" w:name="_Toc75276446"/>
      <w:bookmarkStart w:id="10304" w:name="_Toc76541945"/>
      <w:bookmarkStart w:id="10305" w:name="_Toc82437716"/>
      <w:bookmarkStart w:id="10306" w:name="_Toc89945082"/>
      <w:bookmarkStart w:id="10307" w:name="_Toc98754100"/>
      <w:bookmarkStart w:id="10308" w:name="_Toc106181086"/>
      <w:bookmarkStart w:id="10309" w:name="_Toc114151131"/>
      <w:bookmarkStart w:id="10310" w:name="_Toc124151534"/>
      <w:bookmarkStart w:id="10311" w:name="_Toc124152054"/>
      <w:bookmarkStart w:id="10312" w:name="_Toc124152574"/>
      <w:bookmarkStart w:id="10313" w:name="_Toc130397106"/>
      <w:bookmarkStart w:id="10314" w:name="_Toc130397626"/>
      <w:bookmarkStart w:id="10315" w:name="_Toc137558732"/>
      <w:bookmarkStart w:id="10316" w:name="_Toc138862557"/>
      <w:bookmarkStart w:id="10317" w:name="_Toc145532614"/>
      <w:bookmarkStart w:id="10318" w:name="_Toc163219027"/>
      <w:bookmarkStart w:id="10319" w:name="_Toc176702399"/>
      <w:r w:rsidRPr="00BE5108">
        <w:rPr>
          <w:rFonts w:eastAsiaTheme="minorEastAsia"/>
        </w:rPr>
        <w:t>H.2.4</w:t>
      </w:r>
      <w:r w:rsidRPr="00BE5108">
        <w:rPr>
          <w:rFonts w:eastAsiaTheme="minorEastAsia"/>
        </w:rPr>
        <w:tab/>
        <w:t>Measurement points</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3pt" o:ole="">
            <v:imagedata r:id="rId213" o:title=""/>
          </v:shape>
          <o:OLEObject Type="Embed" ProgID="Word.Picture.8" ShapeID="_x0000_i1105" DrawAspect="Content" ObjectID="_1788613683"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320" w:name="_Toc73963211"/>
      <w:bookmarkStart w:id="10321" w:name="_Toc75260389"/>
      <w:bookmarkStart w:id="10322" w:name="_Toc75275937"/>
      <w:bookmarkStart w:id="10323" w:name="_Toc75276447"/>
      <w:bookmarkStart w:id="10324" w:name="_Toc76541946"/>
      <w:bookmarkStart w:id="10325" w:name="_Toc82437717"/>
      <w:bookmarkStart w:id="10326" w:name="_Toc89945083"/>
      <w:bookmarkStart w:id="10327" w:name="_Toc98754101"/>
      <w:bookmarkStart w:id="10328" w:name="_Toc106181087"/>
      <w:bookmarkStart w:id="10329" w:name="_Toc114151132"/>
      <w:bookmarkStart w:id="10330" w:name="_Toc124151535"/>
      <w:bookmarkStart w:id="10331" w:name="_Toc124152055"/>
      <w:bookmarkStart w:id="10332" w:name="_Toc124152575"/>
      <w:bookmarkStart w:id="10333" w:name="_Toc130397107"/>
      <w:bookmarkStart w:id="10334" w:name="_Toc130397627"/>
      <w:bookmarkStart w:id="10335" w:name="_Toc137558733"/>
      <w:bookmarkStart w:id="10336" w:name="_Toc138862558"/>
      <w:bookmarkStart w:id="10337" w:name="_Toc145532615"/>
      <w:bookmarkStart w:id="10338" w:name="_Toc163219028"/>
      <w:bookmarkStart w:id="10339" w:name="_Toc176702400"/>
      <w:r w:rsidRPr="00BE5108">
        <w:rPr>
          <w:rFonts w:eastAsiaTheme="minorEastAsia"/>
        </w:rPr>
        <w:t>H.3</w:t>
      </w:r>
      <w:r w:rsidRPr="00BE5108">
        <w:rPr>
          <w:rFonts w:eastAsiaTheme="minorEastAsia"/>
        </w:rPr>
        <w:tab/>
        <w:t>Pre-FFT minimization process</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340" w:name="_Toc73963212"/>
      <w:bookmarkStart w:id="10341" w:name="_Toc75260390"/>
      <w:bookmarkStart w:id="10342" w:name="_Toc75275938"/>
      <w:bookmarkStart w:id="10343" w:name="_Toc75276448"/>
      <w:bookmarkStart w:id="10344" w:name="_Toc76541947"/>
      <w:bookmarkStart w:id="10345" w:name="_Toc82437718"/>
      <w:bookmarkStart w:id="10346" w:name="_Toc89945084"/>
      <w:bookmarkStart w:id="10347" w:name="_Toc98754102"/>
      <w:bookmarkStart w:id="10348" w:name="_Toc106181088"/>
      <w:bookmarkStart w:id="10349" w:name="_Toc114151133"/>
      <w:bookmarkStart w:id="10350" w:name="_Toc124151536"/>
      <w:bookmarkStart w:id="10351" w:name="_Toc124152056"/>
      <w:bookmarkStart w:id="10352" w:name="_Toc124152576"/>
      <w:bookmarkStart w:id="10353" w:name="_Toc130397108"/>
      <w:bookmarkStart w:id="10354" w:name="_Toc130397628"/>
      <w:bookmarkStart w:id="10355" w:name="_Toc137558734"/>
      <w:bookmarkStart w:id="10356" w:name="_Toc138862559"/>
      <w:bookmarkStart w:id="10357" w:name="_Toc145532616"/>
      <w:bookmarkStart w:id="10358" w:name="_Toc163219029"/>
      <w:bookmarkStart w:id="10359" w:name="_Toc176702401"/>
      <w:r w:rsidRPr="00BE5108">
        <w:rPr>
          <w:rFonts w:eastAsiaTheme="minorEastAsia"/>
        </w:rPr>
        <w:t>H.4</w:t>
      </w:r>
      <w:r w:rsidRPr="00BE5108">
        <w:rPr>
          <w:rFonts w:eastAsiaTheme="minorEastAsia"/>
        </w:rPr>
        <w:tab/>
        <w:t>Timing of the FFT window</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360" w:name="_Toc73963213"/>
      <w:bookmarkStart w:id="10361" w:name="_Toc75260391"/>
      <w:bookmarkStart w:id="10362" w:name="_Toc75275939"/>
      <w:bookmarkStart w:id="10363" w:name="_Toc75276449"/>
      <w:bookmarkStart w:id="10364" w:name="_Toc76541948"/>
      <w:bookmarkStart w:id="10365" w:name="_Toc82437719"/>
      <w:bookmarkStart w:id="10366" w:name="_Toc89945085"/>
      <w:bookmarkStart w:id="10367" w:name="_Toc98754103"/>
      <w:bookmarkStart w:id="10368" w:name="_Toc106181089"/>
      <w:bookmarkStart w:id="10369" w:name="_Toc114151134"/>
      <w:bookmarkStart w:id="10370" w:name="_Toc124151537"/>
      <w:bookmarkStart w:id="10371" w:name="_Toc124152057"/>
      <w:bookmarkStart w:id="10372" w:name="_Toc124152577"/>
      <w:bookmarkStart w:id="10373" w:name="_Toc130397109"/>
      <w:bookmarkStart w:id="10374" w:name="_Toc130397629"/>
      <w:bookmarkStart w:id="10375" w:name="_Toc137558735"/>
      <w:bookmarkStart w:id="10376" w:name="_Toc138862560"/>
      <w:bookmarkStart w:id="10377" w:name="_Toc145532617"/>
      <w:bookmarkStart w:id="10378" w:name="_Toc163219030"/>
      <w:bookmarkStart w:id="10379" w:name="_Toc176702402"/>
      <w:r w:rsidRPr="00BE5108">
        <w:rPr>
          <w:rFonts w:eastAsiaTheme="minorEastAsia"/>
        </w:rPr>
        <w:t>H.5</w:t>
      </w:r>
      <w:r w:rsidRPr="00BE5108">
        <w:rPr>
          <w:rFonts w:eastAsiaTheme="minorEastAsia"/>
        </w:rPr>
        <w:tab/>
        <w:t>Resource element TX power</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380" w:name="_Toc73963214"/>
      <w:bookmarkStart w:id="10381" w:name="_Toc75260392"/>
      <w:bookmarkStart w:id="10382" w:name="_Toc75275940"/>
      <w:bookmarkStart w:id="10383" w:name="_Toc75276450"/>
      <w:bookmarkStart w:id="10384" w:name="_Toc76541949"/>
      <w:bookmarkStart w:id="10385" w:name="_Toc82437720"/>
      <w:bookmarkStart w:id="10386" w:name="_Toc89945086"/>
      <w:bookmarkStart w:id="10387" w:name="_Toc98754104"/>
      <w:bookmarkStart w:id="10388" w:name="_Toc106181090"/>
      <w:bookmarkStart w:id="10389" w:name="_Toc114151135"/>
      <w:bookmarkStart w:id="10390" w:name="_Toc124151538"/>
      <w:bookmarkStart w:id="10391" w:name="_Toc124152058"/>
      <w:bookmarkStart w:id="10392" w:name="_Toc124152578"/>
      <w:bookmarkStart w:id="10393" w:name="_Toc130397110"/>
      <w:bookmarkStart w:id="10394" w:name="_Toc130397630"/>
      <w:bookmarkStart w:id="10395" w:name="_Toc137558736"/>
      <w:bookmarkStart w:id="10396" w:name="_Toc138862561"/>
      <w:bookmarkStart w:id="10397" w:name="_Toc145532618"/>
      <w:bookmarkStart w:id="10398" w:name="_Toc163219031"/>
      <w:bookmarkStart w:id="10399" w:name="_Toc176702403"/>
      <w:r w:rsidRPr="00BE5108">
        <w:rPr>
          <w:rFonts w:eastAsiaTheme="minorEastAsia"/>
        </w:rPr>
        <w:lastRenderedPageBreak/>
        <w:t>H.6</w:t>
      </w:r>
      <w:r w:rsidRPr="00BE5108">
        <w:rPr>
          <w:rFonts w:eastAsiaTheme="minorEastAsia"/>
        </w:rPr>
        <w:tab/>
        <w:t>Post-FFT equalisation</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5pt" o:ole="">
            <v:imagedata r:id="rId215" o:title=""/>
          </v:shape>
          <o:OLEObject Type="Embed" ProgID="Word.Picture.8" ShapeID="_x0000_i1106" DrawAspect="Content" ObjectID="_1788613684"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400" w:name="_Toc73963215"/>
      <w:bookmarkStart w:id="10401" w:name="_Toc75260393"/>
      <w:bookmarkStart w:id="10402" w:name="_Toc75275941"/>
      <w:bookmarkStart w:id="10403" w:name="_Toc75276451"/>
      <w:bookmarkStart w:id="10404" w:name="_Toc76541950"/>
      <w:bookmarkStart w:id="10405" w:name="_Toc82437721"/>
      <w:bookmarkStart w:id="10406" w:name="_Toc89945087"/>
      <w:bookmarkStart w:id="10407" w:name="_Toc98754105"/>
      <w:bookmarkStart w:id="10408" w:name="_Toc106181091"/>
      <w:bookmarkStart w:id="10409" w:name="_Toc114151136"/>
      <w:bookmarkStart w:id="10410" w:name="_Toc124151539"/>
      <w:bookmarkStart w:id="10411" w:name="_Toc124152059"/>
      <w:bookmarkStart w:id="10412" w:name="_Toc124152579"/>
      <w:bookmarkStart w:id="10413" w:name="_Toc130397111"/>
      <w:bookmarkStart w:id="10414" w:name="_Toc130397631"/>
      <w:bookmarkStart w:id="10415" w:name="_Toc137558737"/>
      <w:bookmarkStart w:id="10416" w:name="_Toc138862562"/>
      <w:bookmarkStart w:id="10417" w:name="_Toc145532619"/>
      <w:bookmarkStart w:id="10418" w:name="_Toc163219032"/>
      <w:bookmarkStart w:id="10419" w:name="_Toc176702404"/>
      <w:r w:rsidRPr="00BE5108">
        <w:rPr>
          <w:rFonts w:eastAsiaTheme="minorEastAsia"/>
        </w:rPr>
        <w:t>H.7</w:t>
      </w:r>
      <w:r w:rsidRPr="00BE5108">
        <w:rPr>
          <w:rFonts w:eastAsiaTheme="minorEastAsia"/>
        </w:rPr>
        <w:tab/>
        <w:t>EVM</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6CA47AD2" w14:textId="77777777" w:rsidR="00AD1976" w:rsidRPr="00BE5108" w:rsidRDefault="00AD1976" w:rsidP="00E55627">
      <w:pPr>
        <w:pStyle w:val="Heading2"/>
        <w:rPr>
          <w:rFonts w:eastAsiaTheme="minorEastAsia"/>
        </w:rPr>
      </w:pPr>
      <w:bookmarkStart w:id="10420" w:name="_Toc73963216"/>
      <w:bookmarkStart w:id="10421" w:name="_Toc75260394"/>
      <w:bookmarkStart w:id="10422" w:name="_Toc75275942"/>
      <w:bookmarkStart w:id="10423" w:name="_Toc75276452"/>
      <w:bookmarkStart w:id="10424" w:name="_Toc76541951"/>
      <w:bookmarkStart w:id="10425" w:name="_Toc82437722"/>
      <w:bookmarkStart w:id="10426" w:name="_Toc89945088"/>
      <w:bookmarkStart w:id="10427" w:name="_Toc98754106"/>
      <w:bookmarkStart w:id="10428" w:name="_Toc106181092"/>
      <w:bookmarkStart w:id="10429" w:name="_Toc114151137"/>
      <w:bookmarkStart w:id="10430" w:name="_Toc124151540"/>
      <w:bookmarkStart w:id="10431" w:name="_Toc124152060"/>
      <w:bookmarkStart w:id="10432" w:name="_Toc124152580"/>
      <w:bookmarkStart w:id="10433" w:name="_Toc130397112"/>
      <w:bookmarkStart w:id="10434" w:name="_Toc130397632"/>
      <w:bookmarkStart w:id="10435" w:name="_Toc137558738"/>
      <w:bookmarkStart w:id="10436" w:name="_Toc138862563"/>
      <w:bookmarkStart w:id="10437" w:name="_Toc145532620"/>
      <w:bookmarkStart w:id="10438" w:name="_Toc163219033"/>
      <w:bookmarkStart w:id="10439" w:name="_Toc176702405"/>
      <w:r w:rsidRPr="00BE5108">
        <w:rPr>
          <w:rFonts w:eastAsiaTheme="minorEastAsia"/>
        </w:rPr>
        <w:t>H.7.0</w:t>
      </w:r>
      <w:r w:rsidR="00431A0C" w:rsidRPr="00BE5108">
        <w:rPr>
          <w:rFonts w:eastAsiaTheme="minorEastAsia"/>
        </w:rPr>
        <w:tab/>
      </w:r>
      <w:r w:rsidRPr="00BE5108">
        <w:rPr>
          <w:rFonts w:eastAsiaTheme="minorEastAsia"/>
        </w:rPr>
        <w:t>General</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0440" w:name="_Toc73963217"/>
      <w:bookmarkStart w:id="10441" w:name="_Toc75260395"/>
      <w:bookmarkStart w:id="10442" w:name="_Toc75275943"/>
      <w:bookmarkStart w:id="10443" w:name="_Toc75276453"/>
      <w:bookmarkStart w:id="10444" w:name="_Toc76541952"/>
      <w:bookmarkStart w:id="10445" w:name="_Toc82437723"/>
      <w:bookmarkStart w:id="10446" w:name="_Toc89945089"/>
      <w:bookmarkStart w:id="10447" w:name="_Toc98754107"/>
      <w:bookmarkStart w:id="10448" w:name="_Toc106181093"/>
      <w:bookmarkStart w:id="10449" w:name="_Toc114151138"/>
      <w:bookmarkStart w:id="10450" w:name="_Toc124151541"/>
      <w:bookmarkStart w:id="10451" w:name="_Toc124152061"/>
      <w:bookmarkStart w:id="10452" w:name="_Toc124152581"/>
      <w:bookmarkStart w:id="10453" w:name="_Toc130397113"/>
      <w:bookmarkStart w:id="10454" w:name="_Toc130397633"/>
      <w:bookmarkStart w:id="10455" w:name="_Toc137558739"/>
      <w:bookmarkStart w:id="10456" w:name="_Toc138862564"/>
      <w:bookmarkStart w:id="10457" w:name="_Toc145532621"/>
      <w:bookmarkStart w:id="10458" w:name="_Toc163219034"/>
      <w:bookmarkStart w:id="10459" w:name="_Toc176702406"/>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0460" w:name="_Toc73963218"/>
      <w:bookmarkStart w:id="10461" w:name="_Toc75260396"/>
      <w:bookmarkStart w:id="10462" w:name="_Toc75275944"/>
      <w:bookmarkStart w:id="10463" w:name="_Toc75276454"/>
      <w:bookmarkStart w:id="10464" w:name="_Toc76541953"/>
      <w:bookmarkStart w:id="10465" w:name="_Toc82437724"/>
      <w:bookmarkStart w:id="10466" w:name="_Toc89945090"/>
      <w:bookmarkStart w:id="10467" w:name="_Toc98754108"/>
      <w:bookmarkStart w:id="10468" w:name="_Toc106181094"/>
      <w:bookmarkStart w:id="10469" w:name="_Toc114151139"/>
      <w:bookmarkStart w:id="10470" w:name="_Toc124151542"/>
      <w:bookmarkStart w:id="10471" w:name="_Toc124152062"/>
      <w:bookmarkStart w:id="10472" w:name="_Toc124152582"/>
      <w:bookmarkStart w:id="10473" w:name="_Toc130397114"/>
      <w:bookmarkStart w:id="10474" w:name="_Toc130397634"/>
      <w:bookmarkStart w:id="10475" w:name="_Toc137558740"/>
      <w:bookmarkStart w:id="10476" w:name="_Toc138862565"/>
      <w:bookmarkStart w:id="10477" w:name="_Toc145532622"/>
      <w:bookmarkStart w:id="10478" w:name="_Toc163219035"/>
      <w:bookmarkStart w:id="10479" w:name="_Toc176702407"/>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BDAD943" w14:textId="77777777" w:rsidR="00054A22" w:rsidRPr="00BE5108" w:rsidRDefault="00054A22" w:rsidP="00EF3135">
      <w:pPr>
        <w:rPr>
          <w:rFonts w:eastAsiaTheme="minorEastAsia"/>
        </w:rPr>
      </w:pPr>
      <w:bookmarkStart w:id="10480" w:name="historyclause"/>
      <w:bookmarkEnd w:id="1048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106011" w14:textId="77777777" w:rsidR="00E33C7B" w:rsidRPr="008025B8" w:rsidRDefault="00E33C7B">
      <w:pPr>
        <w:rPr>
          <w:rFonts w:eastAsiaTheme="minorEastAsia"/>
        </w:rPr>
      </w:pPr>
      <w:r w:rsidRPr="008025B8">
        <w:rPr>
          <w:rFonts w:eastAsiaTheme="minorEastAsia"/>
        </w:rPr>
        <w:separator/>
      </w:r>
    </w:p>
  </w:endnote>
  <w:endnote w:type="continuationSeparator" w:id="0">
    <w:p w14:paraId="36C673B2" w14:textId="77777777" w:rsidR="00E33C7B" w:rsidRPr="008025B8" w:rsidRDefault="00E33C7B">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08A4D2" w14:textId="77777777" w:rsidR="00E33C7B" w:rsidRPr="008025B8" w:rsidRDefault="00E33C7B">
      <w:pPr>
        <w:rPr>
          <w:rFonts w:eastAsiaTheme="minorEastAsia"/>
        </w:rPr>
      </w:pPr>
      <w:r w:rsidRPr="008025B8">
        <w:rPr>
          <w:rFonts w:eastAsiaTheme="minorEastAsia"/>
        </w:rPr>
        <w:separator/>
      </w:r>
    </w:p>
  </w:footnote>
  <w:footnote w:type="continuationSeparator" w:id="0">
    <w:p w14:paraId="12FEE4B1" w14:textId="77777777" w:rsidR="00E33C7B" w:rsidRPr="008025B8" w:rsidRDefault="00E33C7B">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9CF87" w14:textId="62C1CCFE"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065C4F">
      <w:rPr>
        <w:rFonts w:ascii="Arial" w:eastAsiaTheme="minorEastAsia" w:hAnsi="Arial" w:cs="Arial"/>
        <w:b/>
        <w:noProof/>
        <w:sz w:val="18"/>
        <w:szCs w:val="18"/>
      </w:rPr>
      <w:t>3GPP TS 38.176-1 V18.6.0 (2024-09)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1A34392"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065C4F">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4C16"/>
    <w:rsid w:val="002A55E9"/>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3F05DC"/>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D5989"/>
    <w:rsid w:val="006E01F2"/>
    <w:rsid w:val="006E5C86"/>
    <w:rsid w:val="006E6B1B"/>
    <w:rsid w:val="00701116"/>
    <w:rsid w:val="00703C55"/>
    <w:rsid w:val="00711A6C"/>
    <w:rsid w:val="00713C44"/>
    <w:rsid w:val="0072649E"/>
    <w:rsid w:val="00734A5B"/>
    <w:rsid w:val="0074026F"/>
    <w:rsid w:val="007429F6"/>
    <w:rsid w:val="00744E76"/>
    <w:rsid w:val="007568B1"/>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50379"/>
    <w:rsid w:val="00952FDB"/>
    <w:rsid w:val="00956DF5"/>
    <w:rsid w:val="00960175"/>
    <w:rsid w:val="00971936"/>
    <w:rsid w:val="00975A6B"/>
    <w:rsid w:val="0098093D"/>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4CAD"/>
    <w:rsid w:val="00A26230"/>
    <w:rsid w:val="00A26956"/>
    <w:rsid w:val="00A270DD"/>
    <w:rsid w:val="00A27486"/>
    <w:rsid w:val="00A2756A"/>
    <w:rsid w:val="00A30D15"/>
    <w:rsid w:val="00A31F23"/>
    <w:rsid w:val="00A53724"/>
    <w:rsid w:val="00A56066"/>
    <w:rsid w:val="00A6040E"/>
    <w:rsid w:val="00A61AF6"/>
    <w:rsid w:val="00A632CD"/>
    <w:rsid w:val="00A73129"/>
    <w:rsid w:val="00A7527B"/>
    <w:rsid w:val="00A75607"/>
    <w:rsid w:val="00A7567E"/>
    <w:rsid w:val="00A82346"/>
    <w:rsid w:val="00A87090"/>
    <w:rsid w:val="00A87B83"/>
    <w:rsid w:val="00A90BF6"/>
    <w:rsid w:val="00A92BA1"/>
    <w:rsid w:val="00A95B55"/>
    <w:rsid w:val="00A9798A"/>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5AA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0C63"/>
    <w:rsid w:val="00E33C7B"/>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EF7AB7"/>
    <w:rsid w:val="00F025A2"/>
    <w:rsid w:val="00F02A60"/>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A0860"/>
    <w:rsid w:val="00FA1266"/>
    <w:rsid w:val="00FA6875"/>
    <w:rsid w:val="00FA6D5B"/>
    <w:rsid w:val="00FB3917"/>
    <w:rsid w:val="00FC1192"/>
    <w:rsid w:val="00FC7BC3"/>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247</Pages>
  <Words>83758</Words>
  <Characters>477426</Characters>
  <Application>Microsoft Office Word</Application>
  <DocSecurity>0</DocSecurity>
  <Lines>3978</Lines>
  <Paragraphs>1120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560064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141</cp:revision>
  <cp:lastPrinted>2019-02-25T14:05:00Z</cp:lastPrinted>
  <dcterms:created xsi:type="dcterms:W3CDTF">2022-04-01T08:38:00Z</dcterms:created>
  <dcterms:modified xsi:type="dcterms:W3CDTF">2024-09-23T14:15:00Z</dcterms:modified>
</cp:coreProperties>
</file>