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71F2E92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D80A9D">
              <w:t>5</w:t>
            </w:r>
            <w:r w:rsidRPr="00B6427E">
              <w:t>.</w:t>
            </w:r>
            <w:bookmarkEnd w:id="3"/>
            <w:r w:rsidR="00D80A9D">
              <w:t>0</w:t>
            </w:r>
            <w:r w:rsidR="00D80A9D" w:rsidRPr="00B6427E">
              <w:t xml:space="preserve"> </w:t>
            </w:r>
            <w:r w:rsidRPr="00B6427E">
              <w:rPr>
                <w:sz w:val="32"/>
              </w:rPr>
              <w:t>(</w:t>
            </w:r>
            <w:bookmarkStart w:id="4" w:name="issueDate"/>
            <w:r w:rsidR="00BF7F11" w:rsidRPr="00B6427E">
              <w:rPr>
                <w:sz w:val="32"/>
              </w:rPr>
              <w:t>202</w:t>
            </w:r>
            <w:r w:rsidR="00BF7F11">
              <w:rPr>
                <w:sz w:val="32"/>
              </w:rPr>
              <w:t>4</w:t>
            </w:r>
            <w:r w:rsidRPr="00B6427E">
              <w:rPr>
                <w:sz w:val="32"/>
              </w:rPr>
              <w:t>-</w:t>
            </w:r>
            <w:bookmarkEnd w:id="4"/>
            <w:r w:rsidR="00D80A9D">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205B3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244C85FC" w:rsidR="00E16509" w:rsidRPr="00133525" w:rsidRDefault="00E16509" w:rsidP="00133525">
            <w:pPr>
              <w:pStyle w:val="FP"/>
              <w:jc w:val="center"/>
              <w:rPr>
                <w:noProof/>
                <w:sz w:val="18"/>
              </w:rPr>
            </w:pPr>
            <w:r w:rsidRPr="00133525">
              <w:rPr>
                <w:noProof/>
                <w:sz w:val="18"/>
              </w:rPr>
              <w:t xml:space="preserve">© </w:t>
            </w:r>
            <w:r w:rsidR="00BF7F11" w:rsidRPr="00DC71DD">
              <w:rPr>
                <w:noProof/>
                <w:sz w:val="18"/>
              </w:rPr>
              <w:t>20</w:t>
            </w:r>
            <w:r w:rsidR="00BF7F11">
              <w:rPr>
                <w:noProof/>
                <w:sz w:val="18"/>
              </w:rPr>
              <w:t>24</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4E1860B7" w14:textId="24D27388" w:rsidR="00FF12D7" w:rsidRDefault="00FF12D7">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_Toc176786186 \h </w:instrText>
      </w:r>
      <w:r>
        <w:fldChar w:fldCharType="separate"/>
      </w:r>
      <w:r>
        <w:t>7</w:t>
      </w:r>
      <w:r>
        <w:fldChar w:fldCharType="end"/>
      </w:r>
    </w:p>
    <w:p w14:paraId="18432366" w14:textId="063A64E1" w:rsidR="00FF12D7" w:rsidRDefault="00FF12D7">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_Toc176786187 \h </w:instrText>
      </w:r>
      <w:r>
        <w:fldChar w:fldCharType="separate"/>
      </w:r>
      <w:r>
        <w:t>9</w:t>
      </w:r>
      <w:r>
        <w:fldChar w:fldCharType="end"/>
      </w:r>
    </w:p>
    <w:p w14:paraId="62B1CE81" w14:textId="119E5CBD" w:rsidR="00FF12D7" w:rsidRDefault="00FF12D7">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_Toc176786188 \h </w:instrText>
      </w:r>
      <w:r>
        <w:fldChar w:fldCharType="separate"/>
      </w:r>
      <w:r>
        <w:t>9</w:t>
      </w:r>
      <w:r>
        <w:fldChar w:fldCharType="end"/>
      </w:r>
    </w:p>
    <w:p w14:paraId="5A4C0B85" w14:textId="623603A4" w:rsidR="00FF12D7" w:rsidRDefault="00FF12D7">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_Toc176786189 \h </w:instrText>
      </w:r>
      <w:r>
        <w:fldChar w:fldCharType="separate"/>
      </w:r>
      <w:r>
        <w:t>9</w:t>
      </w:r>
      <w:r>
        <w:fldChar w:fldCharType="end"/>
      </w:r>
    </w:p>
    <w:p w14:paraId="3262D34C" w14:textId="1FD61425" w:rsidR="00FF12D7" w:rsidRDefault="00FF12D7">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_Toc176786190 \h </w:instrText>
      </w:r>
      <w:r>
        <w:fldChar w:fldCharType="separate"/>
      </w:r>
      <w:r>
        <w:t>9</w:t>
      </w:r>
      <w:r>
        <w:fldChar w:fldCharType="end"/>
      </w:r>
    </w:p>
    <w:p w14:paraId="1450C641" w14:textId="4752C2AA" w:rsidR="00FF12D7" w:rsidRDefault="00FF12D7">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_Toc176786191 \h </w:instrText>
      </w:r>
      <w:r>
        <w:fldChar w:fldCharType="separate"/>
      </w:r>
      <w:r>
        <w:t>10</w:t>
      </w:r>
      <w:r>
        <w:fldChar w:fldCharType="end"/>
      </w:r>
    </w:p>
    <w:p w14:paraId="79D27590" w14:textId="32CEE6CF" w:rsidR="00FF12D7" w:rsidRDefault="00FF12D7">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_Toc176786192 \h </w:instrText>
      </w:r>
      <w:r>
        <w:fldChar w:fldCharType="separate"/>
      </w:r>
      <w:r>
        <w:t>10</w:t>
      </w:r>
      <w:r>
        <w:fldChar w:fldCharType="end"/>
      </w:r>
    </w:p>
    <w:p w14:paraId="19F5203B" w14:textId="3B782DF4" w:rsidR="00FF12D7" w:rsidRDefault="00FF12D7">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_Toc176786193 \h </w:instrText>
      </w:r>
      <w:r>
        <w:fldChar w:fldCharType="separate"/>
      </w:r>
      <w:r>
        <w:t>10</w:t>
      </w:r>
      <w:r>
        <w:fldChar w:fldCharType="end"/>
      </w:r>
    </w:p>
    <w:p w14:paraId="6BE24847" w14:textId="0004A8E4" w:rsidR="00FF12D7" w:rsidRDefault="00FF12D7">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_Toc176786194 \h </w:instrText>
      </w:r>
      <w:r>
        <w:fldChar w:fldCharType="separate"/>
      </w:r>
      <w:r>
        <w:t>10</w:t>
      </w:r>
      <w:r>
        <w:fldChar w:fldCharType="end"/>
      </w:r>
    </w:p>
    <w:p w14:paraId="62FBCB9E" w14:textId="3B2BFE20" w:rsidR="00FF12D7" w:rsidRDefault="00FF12D7">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_Toc176786195 \h </w:instrText>
      </w:r>
      <w:r>
        <w:fldChar w:fldCharType="separate"/>
      </w:r>
      <w:r>
        <w:t>10</w:t>
      </w:r>
      <w:r>
        <w:fldChar w:fldCharType="end"/>
      </w:r>
    </w:p>
    <w:p w14:paraId="70BF681A" w14:textId="4F0B4E29" w:rsidR="00FF12D7" w:rsidRDefault="00FF12D7">
      <w:pPr>
        <w:pStyle w:val="TOC3"/>
        <w:rPr>
          <w:rFonts w:asciiTheme="minorHAnsi" w:hAnsiTheme="minorHAnsi" w:cstheme="minorBidi"/>
          <w:kern w:val="2"/>
          <w:sz w:val="24"/>
          <w:szCs w:val="24"/>
          <w:lang w:eastAsia="en-GB"/>
          <w14:ligatures w14:val="standardContextual"/>
        </w:rPr>
      </w:pPr>
      <w:r w:rsidRPr="00FC0633">
        <w:rPr>
          <w:rFonts w:eastAsia="DengXian"/>
        </w:rPr>
        <w:t>4.2.1</w:t>
      </w:r>
      <w:r>
        <w:rPr>
          <w:rFonts w:asciiTheme="minorHAnsi" w:hAnsiTheme="minorHAnsi" w:cstheme="minorBidi"/>
          <w:kern w:val="2"/>
          <w:sz w:val="24"/>
          <w:szCs w:val="24"/>
          <w:lang w:eastAsia="en-GB"/>
          <w14:ligatures w14:val="standardContextual"/>
        </w:rPr>
        <w:tab/>
      </w:r>
      <w:r w:rsidRPr="00FC0633">
        <w:rPr>
          <w:rFonts w:eastAsia="DengXian"/>
        </w:rPr>
        <w:t>General</w:t>
      </w:r>
      <w:r>
        <w:tab/>
      </w:r>
      <w:r>
        <w:fldChar w:fldCharType="begin"/>
      </w:r>
      <w:r>
        <w:instrText xml:space="preserve"> PAGEREF _Toc176786196 \h </w:instrText>
      </w:r>
      <w:r>
        <w:fldChar w:fldCharType="separate"/>
      </w:r>
      <w:r>
        <w:t>10</w:t>
      </w:r>
      <w:r>
        <w:fldChar w:fldCharType="end"/>
      </w:r>
    </w:p>
    <w:p w14:paraId="7A09A960" w14:textId="09D770E4" w:rsidR="00FF12D7" w:rsidRDefault="00FF12D7">
      <w:pPr>
        <w:pStyle w:val="TOC3"/>
        <w:rPr>
          <w:rFonts w:asciiTheme="minorHAnsi" w:hAnsiTheme="minorHAnsi" w:cstheme="minorBidi"/>
          <w:kern w:val="2"/>
          <w:sz w:val="24"/>
          <w:szCs w:val="24"/>
          <w:lang w:eastAsia="en-GB"/>
          <w14:ligatures w14:val="standardContextual"/>
        </w:rPr>
      </w:pPr>
      <w:r w:rsidRPr="00FC0633">
        <w:rPr>
          <w:rFonts w:eastAsia="DengXian"/>
        </w:rPr>
        <w:t>4.2.1</w:t>
      </w:r>
      <w:r>
        <w:rPr>
          <w:rFonts w:asciiTheme="minorHAnsi" w:hAnsiTheme="minorHAnsi" w:cstheme="minorBidi"/>
          <w:kern w:val="2"/>
          <w:sz w:val="24"/>
          <w:szCs w:val="24"/>
          <w:lang w:eastAsia="en-GB"/>
          <w14:ligatures w14:val="standardContextual"/>
        </w:rPr>
        <w:tab/>
      </w:r>
      <w:r w:rsidRPr="00FC0633">
        <w:rPr>
          <w:rFonts w:eastAsia="DengXian"/>
        </w:rPr>
        <w:t>UE mechanical modes</w:t>
      </w:r>
      <w:r>
        <w:tab/>
      </w:r>
      <w:r>
        <w:fldChar w:fldCharType="begin"/>
      </w:r>
      <w:r>
        <w:instrText xml:space="preserve"> PAGEREF _Toc176786197 \h </w:instrText>
      </w:r>
      <w:r>
        <w:fldChar w:fldCharType="separate"/>
      </w:r>
      <w:r>
        <w:t>11</w:t>
      </w:r>
      <w:r>
        <w:fldChar w:fldCharType="end"/>
      </w:r>
    </w:p>
    <w:p w14:paraId="5FB3B27F" w14:textId="6E64B9FB" w:rsidR="00FF12D7" w:rsidRDefault="00FF12D7">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_Toc176786198 \h </w:instrText>
      </w:r>
      <w:r>
        <w:fldChar w:fldCharType="separate"/>
      </w:r>
      <w:r>
        <w:t>11</w:t>
      </w:r>
      <w:r>
        <w:fldChar w:fldCharType="end"/>
      </w:r>
    </w:p>
    <w:p w14:paraId="0BD39E43" w14:textId="228A51BA" w:rsidR="00FF12D7" w:rsidRDefault="00FF12D7">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_Toc176786199 \h </w:instrText>
      </w:r>
      <w:r>
        <w:fldChar w:fldCharType="separate"/>
      </w:r>
      <w:r>
        <w:t>11</w:t>
      </w:r>
      <w:r>
        <w:fldChar w:fldCharType="end"/>
      </w:r>
    </w:p>
    <w:p w14:paraId="506B27F0" w14:textId="1B417488" w:rsidR="00FF12D7" w:rsidRDefault="00FF12D7">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_Toc176786200 \h </w:instrText>
      </w:r>
      <w:r>
        <w:fldChar w:fldCharType="separate"/>
      </w:r>
      <w:r>
        <w:t>11</w:t>
      </w:r>
      <w:r>
        <w:fldChar w:fldCharType="end"/>
      </w:r>
    </w:p>
    <w:p w14:paraId="39E7F37C" w14:textId="2AFAA660" w:rsidR="00FF12D7" w:rsidRDefault="00FF12D7">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_Toc176786201 \h </w:instrText>
      </w:r>
      <w:r>
        <w:fldChar w:fldCharType="separate"/>
      </w:r>
      <w:r>
        <w:t>11</w:t>
      </w:r>
      <w:r>
        <w:fldChar w:fldCharType="end"/>
      </w:r>
    </w:p>
    <w:p w14:paraId="1274B8F6" w14:textId="650DD2E4" w:rsidR="00FF12D7" w:rsidRDefault="00FF12D7">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_Toc176786202 \h </w:instrText>
      </w:r>
      <w:r>
        <w:fldChar w:fldCharType="separate"/>
      </w:r>
      <w:r>
        <w:t>11</w:t>
      </w:r>
      <w:r>
        <w:fldChar w:fldCharType="end"/>
      </w:r>
    </w:p>
    <w:p w14:paraId="22E871D6" w14:textId="0DF070B1" w:rsidR="00FF12D7" w:rsidRDefault="00FF12D7">
      <w:pPr>
        <w:pStyle w:val="TOC3"/>
        <w:rPr>
          <w:rFonts w:asciiTheme="minorHAnsi" w:hAnsiTheme="minorHAnsi" w:cstheme="minorBidi"/>
          <w:kern w:val="2"/>
          <w:sz w:val="24"/>
          <w:szCs w:val="24"/>
          <w:lang w:eastAsia="en-GB"/>
          <w14:ligatures w14:val="standardContextual"/>
        </w:rPr>
      </w:pPr>
      <w:r w:rsidRPr="00FC0633">
        <w:rPr>
          <w:rFonts w:eastAsia="DengXian"/>
        </w:rPr>
        <w:t>5.2.1</w:t>
      </w:r>
      <w:r>
        <w:rPr>
          <w:rFonts w:asciiTheme="minorHAnsi" w:hAnsiTheme="minorHAnsi" w:cstheme="minorBidi"/>
          <w:kern w:val="2"/>
          <w:sz w:val="24"/>
          <w:szCs w:val="24"/>
          <w:lang w:eastAsia="en-GB"/>
          <w14:ligatures w14:val="standardContextual"/>
        </w:rPr>
        <w:tab/>
      </w:r>
      <w:r w:rsidRPr="00FC0633">
        <w:rPr>
          <w:rFonts w:eastAsia="DengXian"/>
        </w:rPr>
        <w:t>FR1 Standalone Operating bands</w:t>
      </w:r>
      <w:r>
        <w:tab/>
      </w:r>
      <w:r>
        <w:fldChar w:fldCharType="begin"/>
      </w:r>
      <w:r>
        <w:instrText xml:space="preserve"> PAGEREF _Toc176786203 \h </w:instrText>
      </w:r>
      <w:r>
        <w:fldChar w:fldCharType="separate"/>
      </w:r>
      <w:r>
        <w:t>11</w:t>
      </w:r>
      <w:r>
        <w:fldChar w:fldCharType="end"/>
      </w:r>
    </w:p>
    <w:p w14:paraId="4A63E89F" w14:textId="22A682CF" w:rsidR="00FF12D7" w:rsidRDefault="00FF12D7">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_Toc176786204 \h </w:instrText>
      </w:r>
      <w:r>
        <w:fldChar w:fldCharType="separate"/>
      </w:r>
      <w:r>
        <w:t>12</w:t>
      </w:r>
      <w:r>
        <w:fldChar w:fldCharType="end"/>
      </w:r>
    </w:p>
    <w:p w14:paraId="75DFF958" w14:textId="4E11EF1A" w:rsidR="00FF12D7" w:rsidRDefault="00FF12D7">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_Toc176786205 \h </w:instrText>
      </w:r>
      <w:r>
        <w:fldChar w:fldCharType="separate"/>
      </w:r>
      <w:r>
        <w:t>15</w:t>
      </w:r>
      <w:r>
        <w:fldChar w:fldCharType="end"/>
      </w:r>
    </w:p>
    <w:p w14:paraId="2C6DA027" w14:textId="37AD0517" w:rsidR="00FF12D7" w:rsidRDefault="00FF12D7">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_Toc176786206 \h </w:instrText>
      </w:r>
      <w:r>
        <w:fldChar w:fldCharType="separate"/>
      </w:r>
      <w:r>
        <w:t>18</w:t>
      </w:r>
      <w:r>
        <w:fldChar w:fldCharType="end"/>
      </w:r>
    </w:p>
    <w:p w14:paraId="04A5C353" w14:textId="29316D9E" w:rsidR="00FF12D7" w:rsidRDefault="00FF12D7">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_Toc176786207 \h </w:instrText>
      </w:r>
      <w:r>
        <w:fldChar w:fldCharType="separate"/>
      </w:r>
      <w:r>
        <w:t>18</w:t>
      </w:r>
      <w:r>
        <w:fldChar w:fldCharType="end"/>
      </w:r>
    </w:p>
    <w:p w14:paraId="664301BF" w14:textId="63F7FD21" w:rsidR="00FF12D7" w:rsidRDefault="00FF12D7">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_Toc176786208 \h </w:instrText>
      </w:r>
      <w:r>
        <w:fldChar w:fldCharType="separate"/>
      </w:r>
      <w:r>
        <w:t>18</w:t>
      </w:r>
      <w:r>
        <w:fldChar w:fldCharType="end"/>
      </w:r>
    </w:p>
    <w:p w14:paraId="33A6D7E0" w14:textId="39898329" w:rsidR="00FF12D7" w:rsidRDefault="00FF12D7">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_Toc176786209 \h </w:instrText>
      </w:r>
      <w:r>
        <w:fldChar w:fldCharType="separate"/>
      </w:r>
      <w:r>
        <w:t>18</w:t>
      </w:r>
      <w:r>
        <w:fldChar w:fldCharType="end"/>
      </w:r>
    </w:p>
    <w:p w14:paraId="22B47DE6" w14:textId="38182F80" w:rsidR="00FF12D7" w:rsidRDefault="00FF12D7">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_Toc176786210 \h </w:instrText>
      </w:r>
      <w:r>
        <w:fldChar w:fldCharType="separate"/>
      </w:r>
      <w:r>
        <w:t>19</w:t>
      </w:r>
      <w:r>
        <w:fldChar w:fldCharType="end"/>
      </w:r>
    </w:p>
    <w:p w14:paraId="014EAC03" w14:textId="1F5DFF2C" w:rsidR="00FF12D7" w:rsidRDefault="00FF12D7">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_Toc176786211 \h </w:instrText>
      </w:r>
      <w:r>
        <w:fldChar w:fldCharType="separate"/>
      </w:r>
      <w:r>
        <w:t>19</w:t>
      </w:r>
      <w:r>
        <w:fldChar w:fldCharType="end"/>
      </w:r>
    </w:p>
    <w:p w14:paraId="42299F32" w14:textId="5BCA888D" w:rsidR="00FF12D7" w:rsidRDefault="00FF12D7">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_Toc176786212 \h </w:instrText>
      </w:r>
      <w:r>
        <w:fldChar w:fldCharType="separate"/>
      </w:r>
      <w:r>
        <w:t>19</w:t>
      </w:r>
      <w:r>
        <w:fldChar w:fldCharType="end"/>
      </w:r>
    </w:p>
    <w:p w14:paraId="51CD0C2B" w14:textId="3ABD5D6D" w:rsidR="00FF12D7" w:rsidRDefault="00FF12D7">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_Toc176786213 \h </w:instrText>
      </w:r>
      <w:r>
        <w:fldChar w:fldCharType="separate"/>
      </w:r>
      <w:r>
        <w:t>20</w:t>
      </w:r>
      <w:r>
        <w:fldChar w:fldCharType="end"/>
      </w:r>
    </w:p>
    <w:p w14:paraId="4258AC1B" w14:textId="79E184AE" w:rsidR="00FF12D7" w:rsidRDefault="00FF12D7">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_Toc176786214 \h </w:instrText>
      </w:r>
      <w:r>
        <w:fldChar w:fldCharType="separate"/>
      </w:r>
      <w:r>
        <w:t>20</w:t>
      </w:r>
      <w:r>
        <w:fldChar w:fldCharType="end"/>
      </w:r>
    </w:p>
    <w:p w14:paraId="5ECF6385" w14:textId="20A2636E" w:rsidR="00FF12D7" w:rsidRDefault="00FF12D7">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_Toc176786215 \h </w:instrText>
      </w:r>
      <w:r>
        <w:fldChar w:fldCharType="separate"/>
      </w:r>
      <w:r>
        <w:t>20</w:t>
      </w:r>
      <w:r>
        <w:fldChar w:fldCharType="end"/>
      </w:r>
    </w:p>
    <w:p w14:paraId="5529CBBE" w14:textId="0876B534" w:rsidR="00FF12D7" w:rsidRDefault="00FF12D7">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_Toc176786216 \h </w:instrText>
      </w:r>
      <w:r>
        <w:fldChar w:fldCharType="separate"/>
      </w:r>
      <w:r>
        <w:t>21</w:t>
      </w:r>
      <w:r>
        <w:fldChar w:fldCharType="end"/>
      </w:r>
    </w:p>
    <w:p w14:paraId="3F7A1D7A" w14:textId="6D0CB281" w:rsidR="00FF12D7" w:rsidRDefault="00FF12D7">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_Toc176786217 \h </w:instrText>
      </w:r>
      <w:r>
        <w:fldChar w:fldCharType="separate"/>
      </w:r>
      <w:r>
        <w:t>21</w:t>
      </w:r>
      <w:r>
        <w:fldChar w:fldCharType="end"/>
      </w:r>
    </w:p>
    <w:p w14:paraId="4AC9A8E9" w14:textId="41461B30" w:rsidR="00FF12D7" w:rsidRDefault="00FF12D7">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_Toc176786218 \h </w:instrText>
      </w:r>
      <w:r>
        <w:fldChar w:fldCharType="separate"/>
      </w:r>
      <w:r>
        <w:t>21</w:t>
      </w:r>
      <w:r>
        <w:fldChar w:fldCharType="end"/>
      </w:r>
    </w:p>
    <w:p w14:paraId="3561D972" w14:textId="7ED0CE0B" w:rsidR="00FF12D7" w:rsidRDefault="00FF12D7">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_Toc176786219 \h </w:instrText>
      </w:r>
      <w:r>
        <w:fldChar w:fldCharType="separate"/>
      </w:r>
      <w:r>
        <w:t>21</w:t>
      </w:r>
      <w:r>
        <w:fldChar w:fldCharType="end"/>
      </w:r>
    </w:p>
    <w:p w14:paraId="05DFCC59" w14:textId="2D613910" w:rsidR="00FF12D7" w:rsidRDefault="00FF12D7">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_Toc176786220 \h </w:instrText>
      </w:r>
      <w:r>
        <w:fldChar w:fldCharType="separate"/>
      </w:r>
      <w:r>
        <w:t>21</w:t>
      </w:r>
      <w:r>
        <w:fldChar w:fldCharType="end"/>
      </w:r>
    </w:p>
    <w:p w14:paraId="75AF3551" w14:textId="0DC28FA5" w:rsidR="00FF12D7" w:rsidRDefault="00FF12D7">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_Toc176786221 \h </w:instrText>
      </w:r>
      <w:r>
        <w:fldChar w:fldCharType="separate"/>
      </w:r>
      <w:r>
        <w:t>21</w:t>
      </w:r>
      <w:r>
        <w:fldChar w:fldCharType="end"/>
      </w:r>
    </w:p>
    <w:p w14:paraId="5D9D4D19" w14:textId="38E09E33" w:rsidR="00FF12D7" w:rsidRDefault="00FF12D7">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_Toc176786222 \h </w:instrText>
      </w:r>
      <w:r>
        <w:fldChar w:fldCharType="separate"/>
      </w:r>
      <w:r>
        <w:t>22</w:t>
      </w:r>
      <w:r>
        <w:fldChar w:fldCharType="end"/>
      </w:r>
    </w:p>
    <w:p w14:paraId="76A3AED7" w14:textId="53EFAA9F" w:rsidR="00FF12D7" w:rsidRDefault="00FF12D7">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_Toc176786223 \h </w:instrText>
      </w:r>
      <w:r>
        <w:fldChar w:fldCharType="separate"/>
      </w:r>
      <w:r>
        <w:t>22</w:t>
      </w:r>
      <w:r>
        <w:fldChar w:fldCharType="end"/>
      </w:r>
    </w:p>
    <w:p w14:paraId="00776A7E" w14:textId="72DA2B84" w:rsidR="00FF12D7" w:rsidRDefault="00FF12D7">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_Toc176786224 \h </w:instrText>
      </w:r>
      <w:r>
        <w:fldChar w:fldCharType="separate"/>
      </w:r>
      <w:r>
        <w:t>22</w:t>
      </w:r>
      <w:r>
        <w:fldChar w:fldCharType="end"/>
      </w:r>
    </w:p>
    <w:p w14:paraId="003D04F9" w14:textId="2745DD8F" w:rsidR="00FF12D7" w:rsidRDefault="00FF12D7">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_Toc176786225 \h </w:instrText>
      </w:r>
      <w:r>
        <w:fldChar w:fldCharType="separate"/>
      </w:r>
      <w:r>
        <w:t>22</w:t>
      </w:r>
      <w:r>
        <w:fldChar w:fldCharType="end"/>
      </w:r>
    </w:p>
    <w:p w14:paraId="3FF4637B" w14:textId="4F204D31" w:rsidR="00FF12D7" w:rsidRDefault="00FF12D7">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_Toc176786226 \h </w:instrText>
      </w:r>
      <w:r>
        <w:fldChar w:fldCharType="separate"/>
      </w:r>
      <w:r>
        <w:t>24</w:t>
      </w:r>
      <w:r>
        <w:fldChar w:fldCharType="end"/>
      </w:r>
    </w:p>
    <w:p w14:paraId="1D992C4E" w14:textId="0AEA7532" w:rsidR="00FF12D7" w:rsidRDefault="00FF12D7">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_Toc176786227 \h </w:instrText>
      </w:r>
      <w:r>
        <w:fldChar w:fldCharType="separate"/>
      </w:r>
      <w:r>
        <w:t>24</w:t>
      </w:r>
      <w:r>
        <w:fldChar w:fldCharType="end"/>
      </w:r>
    </w:p>
    <w:p w14:paraId="18456668" w14:textId="0164BE57" w:rsidR="00FF12D7" w:rsidRDefault="00FF12D7">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_Toc176786228 \h </w:instrText>
      </w:r>
      <w:r>
        <w:fldChar w:fldCharType="separate"/>
      </w:r>
      <w:r>
        <w:t>24</w:t>
      </w:r>
      <w:r>
        <w:fldChar w:fldCharType="end"/>
      </w:r>
    </w:p>
    <w:p w14:paraId="397674DB" w14:textId="48FDDD43" w:rsidR="00FF12D7" w:rsidRDefault="00FF12D7">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_Toc176786229 \h </w:instrText>
      </w:r>
      <w:r>
        <w:fldChar w:fldCharType="separate"/>
      </w:r>
      <w:r>
        <w:t>24</w:t>
      </w:r>
      <w:r>
        <w:fldChar w:fldCharType="end"/>
      </w:r>
    </w:p>
    <w:p w14:paraId="106DBD91" w14:textId="2BD362A8" w:rsidR="00FF12D7" w:rsidRDefault="00FF12D7">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_Toc176786230 \h </w:instrText>
      </w:r>
      <w:r>
        <w:fldChar w:fldCharType="separate"/>
      </w:r>
      <w:r>
        <w:t>24</w:t>
      </w:r>
      <w:r>
        <w:fldChar w:fldCharType="end"/>
      </w:r>
    </w:p>
    <w:p w14:paraId="5D0E2C81" w14:textId="166DE0B7" w:rsidR="00FF12D7" w:rsidRDefault="00FF12D7">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_Toc176786231 \h </w:instrText>
      </w:r>
      <w:r>
        <w:fldChar w:fldCharType="separate"/>
      </w:r>
      <w:r>
        <w:t>24</w:t>
      </w:r>
      <w:r>
        <w:fldChar w:fldCharType="end"/>
      </w:r>
    </w:p>
    <w:p w14:paraId="03CE3FFC" w14:textId="220E78F4" w:rsidR="00FF12D7" w:rsidRDefault="00FF12D7">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_Toc176786232 \h </w:instrText>
      </w:r>
      <w:r>
        <w:fldChar w:fldCharType="separate"/>
      </w:r>
      <w:r>
        <w:t>25</w:t>
      </w:r>
      <w:r>
        <w:fldChar w:fldCharType="end"/>
      </w:r>
    </w:p>
    <w:p w14:paraId="1A796856" w14:textId="13E0BBE8" w:rsidR="00FF12D7" w:rsidRDefault="00FF12D7">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_Toc176786233 \h </w:instrText>
      </w:r>
      <w:r>
        <w:fldChar w:fldCharType="separate"/>
      </w:r>
      <w:r>
        <w:t>25</w:t>
      </w:r>
      <w:r>
        <w:fldChar w:fldCharType="end"/>
      </w:r>
    </w:p>
    <w:p w14:paraId="3EA47127" w14:textId="51959B81" w:rsidR="00FF12D7" w:rsidRDefault="00FF12D7">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_Toc176786234 \h </w:instrText>
      </w:r>
      <w:r>
        <w:fldChar w:fldCharType="separate"/>
      </w:r>
      <w:r>
        <w:t>25</w:t>
      </w:r>
      <w:r>
        <w:fldChar w:fldCharType="end"/>
      </w:r>
    </w:p>
    <w:p w14:paraId="4595AAB4" w14:textId="64FF6DCB" w:rsidR="00FF12D7" w:rsidRDefault="00FF12D7">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_Toc176786235 \h </w:instrText>
      </w:r>
      <w:r>
        <w:fldChar w:fldCharType="separate"/>
      </w:r>
      <w:r>
        <w:t>26</w:t>
      </w:r>
      <w:r>
        <w:fldChar w:fldCharType="end"/>
      </w:r>
    </w:p>
    <w:p w14:paraId="19C28473" w14:textId="33788D73" w:rsidR="00FF12D7" w:rsidRDefault="00FF12D7">
      <w:pPr>
        <w:pStyle w:val="TOC3"/>
        <w:rPr>
          <w:rFonts w:asciiTheme="minorHAnsi" w:hAnsiTheme="minorHAnsi" w:cstheme="minorBidi"/>
          <w:kern w:val="2"/>
          <w:sz w:val="24"/>
          <w:szCs w:val="24"/>
          <w:lang w:eastAsia="en-GB"/>
          <w14:ligatures w14:val="standardContextual"/>
        </w:rPr>
      </w:pPr>
      <w:r>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_Toc176786236 \h </w:instrText>
      </w:r>
      <w:r>
        <w:fldChar w:fldCharType="separate"/>
      </w:r>
      <w:r>
        <w:t>26</w:t>
      </w:r>
      <w:r>
        <w:fldChar w:fldCharType="end"/>
      </w:r>
    </w:p>
    <w:p w14:paraId="565FE713" w14:textId="038181DF" w:rsidR="00FF12D7" w:rsidRDefault="00FF12D7">
      <w:pPr>
        <w:pStyle w:val="TOC3"/>
        <w:rPr>
          <w:rFonts w:asciiTheme="minorHAnsi" w:hAnsiTheme="minorHAnsi" w:cstheme="minorBidi"/>
          <w:kern w:val="2"/>
          <w:sz w:val="24"/>
          <w:szCs w:val="24"/>
          <w:lang w:eastAsia="en-GB"/>
          <w14:ligatures w14:val="standardContextual"/>
        </w:rPr>
      </w:pPr>
      <w:r>
        <w:lastRenderedPageBreak/>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_Toc176786237 \h </w:instrText>
      </w:r>
      <w:r>
        <w:fldChar w:fldCharType="separate"/>
      </w:r>
      <w:r>
        <w:t>26</w:t>
      </w:r>
      <w:r>
        <w:fldChar w:fldCharType="end"/>
      </w:r>
    </w:p>
    <w:p w14:paraId="38309FB1" w14:textId="04FF16AA" w:rsidR="00FF12D7" w:rsidRDefault="00FF12D7">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_Toc176786238 \h </w:instrText>
      </w:r>
      <w:r>
        <w:fldChar w:fldCharType="separate"/>
      </w:r>
      <w:r>
        <w:t>27</w:t>
      </w:r>
      <w:r>
        <w:fldChar w:fldCharType="end"/>
      </w:r>
    </w:p>
    <w:p w14:paraId="3C6B1055" w14:textId="0F6C7BEA" w:rsidR="00FF12D7" w:rsidRDefault="00FF12D7">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_Toc176786239 \h </w:instrText>
      </w:r>
      <w:r>
        <w:fldChar w:fldCharType="separate"/>
      </w:r>
      <w:r>
        <w:t>27</w:t>
      </w:r>
      <w:r>
        <w:fldChar w:fldCharType="end"/>
      </w:r>
    </w:p>
    <w:p w14:paraId="725E6E35" w14:textId="356974E2" w:rsidR="00FF12D7" w:rsidRDefault="00FF12D7">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_Toc176786240 \h </w:instrText>
      </w:r>
      <w:r>
        <w:fldChar w:fldCharType="separate"/>
      </w:r>
      <w:r>
        <w:t>29</w:t>
      </w:r>
      <w:r>
        <w:fldChar w:fldCharType="end"/>
      </w:r>
    </w:p>
    <w:p w14:paraId="2BB6E596" w14:textId="59F4EB41" w:rsidR="00FF12D7" w:rsidRDefault="00FF12D7">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_Toc176786241 \h </w:instrText>
      </w:r>
      <w:r>
        <w:fldChar w:fldCharType="separate"/>
      </w:r>
      <w:r>
        <w:t>29</w:t>
      </w:r>
      <w:r>
        <w:fldChar w:fldCharType="end"/>
      </w:r>
    </w:p>
    <w:p w14:paraId="22926890" w14:textId="116E5AB0" w:rsidR="00FF12D7" w:rsidRDefault="00FF12D7">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_Toc176786242 \h </w:instrText>
      </w:r>
      <w:r>
        <w:fldChar w:fldCharType="separate"/>
      </w:r>
      <w:r>
        <w:t>29</w:t>
      </w:r>
      <w:r>
        <w:fldChar w:fldCharType="end"/>
      </w:r>
    </w:p>
    <w:p w14:paraId="65C21136" w14:textId="3A35C5BC" w:rsidR="00FF12D7" w:rsidRDefault="00FF12D7">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tab/>
      </w:r>
      <w:r>
        <w:fldChar w:fldCharType="begin"/>
      </w:r>
      <w:r>
        <w:instrText xml:space="preserve"> PAGEREF _Toc176786243 \h </w:instrText>
      </w:r>
      <w:r>
        <w:fldChar w:fldCharType="separate"/>
      </w:r>
      <w:r>
        <w:t>30</w:t>
      </w:r>
      <w:r>
        <w:fldChar w:fldCharType="end"/>
      </w:r>
    </w:p>
    <w:p w14:paraId="611B2799" w14:textId="0A6A326F" w:rsidR="00FF12D7" w:rsidRDefault="00FF12D7">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_Toc176786244 \h </w:instrText>
      </w:r>
      <w:r>
        <w:fldChar w:fldCharType="separate"/>
      </w:r>
      <w:r>
        <w:t>36</w:t>
      </w:r>
      <w:r>
        <w:fldChar w:fldCharType="end"/>
      </w:r>
    </w:p>
    <w:p w14:paraId="69CAF065" w14:textId="66E870F7" w:rsidR="00FF12D7" w:rsidRDefault="00FF12D7">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_Toc176786245 \h </w:instrText>
      </w:r>
      <w:r>
        <w:fldChar w:fldCharType="separate"/>
      </w:r>
      <w:r>
        <w:t>36</w:t>
      </w:r>
      <w:r>
        <w:fldChar w:fldCharType="end"/>
      </w:r>
    </w:p>
    <w:p w14:paraId="29754E66" w14:textId="5150D12A" w:rsidR="00FF12D7" w:rsidRDefault="00FF12D7">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_Toc176786246 \h </w:instrText>
      </w:r>
      <w:r>
        <w:fldChar w:fldCharType="separate"/>
      </w:r>
      <w:r>
        <w:t>36</w:t>
      </w:r>
      <w:r>
        <w:fldChar w:fldCharType="end"/>
      </w:r>
    </w:p>
    <w:p w14:paraId="144D74A0" w14:textId="4FCB672E" w:rsidR="00FF12D7" w:rsidRDefault="00FF12D7">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_Toc176786247 \h </w:instrText>
      </w:r>
      <w:r>
        <w:fldChar w:fldCharType="separate"/>
      </w:r>
      <w:r>
        <w:t>36</w:t>
      </w:r>
      <w:r>
        <w:fldChar w:fldCharType="end"/>
      </w:r>
    </w:p>
    <w:p w14:paraId="7A7FE23B" w14:textId="495A4EE5" w:rsidR="00FF12D7" w:rsidRDefault="00FF12D7">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_Toc176786248 \h </w:instrText>
      </w:r>
      <w:r>
        <w:fldChar w:fldCharType="separate"/>
      </w:r>
      <w:r>
        <w:t>36</w:t>
      </w:r>
      <w:r>
        <w:fldChar w:fldCharType="end"/>
      </w:r>
    </w:p>
    <w:p w14:paraId="1716F5E9" w14:textId="6C2AD5A9" w:rsidR="00FF12D7" w:rsidRDefault="00FF12D7">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_Toc176786249 \h </w:instrText>
      </w:r>
      <w:r>
        <w:fldChar w:fldCharType="separate"/>
      </w:r>
      <w:r>
        <w:t>36</w:t>
      </w:r>
      <w:r>
        <w:fldChar w:fldCharType="end"/>
      </w:r>
    </w:p>
    <w:p w14:paraId="66E4A483" w14:textId="10EFCC2E" w:rsidR="00FF12D7" w:rsidRDefault="00FF12D7">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_Toc176786250 \h </w:instrText>
      </w:r>
      <w:r>
        <w:fldChar w:fldCharType="separate"/>
      </w:r>
      <w:r>
        <w:t>37</w:t>
      </w:r>
      <w:r>
        <w:fldChar w:fldCharType="end"/>
      </w:r>
    </w:p>
    <w:p w14:paraId="6C88309F" w14:textId="2B9C091B" w:rsidR="00FF12D7" w:rsidRDefault="00FF12D7">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_Toc176786251 \h </w:instrText>
      </w:r>
      <w:r>
        <w:fldChar w:fldCharType="separate"/>
      </w:r>
      <w:r>
        <w:t>37</w:t>
      </w:r>
      <w:r>
        <w:fldChar w:fldCharType="end"/>
      </w:r>
    </w:p>
    <w:p w14:paraId="3FBE2757" w14:textId="7649FECF" w:rsidR="00FF12D7" w:rsidRDefault="00FF12D7">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_Toc176786252 \h </w:instrText>
      </w:r>
      <w:r>
        <w:fldChar w:fldCharType="separate"/>
      </w:r>
      <w:r>
        <w:t>37</w:t>
      </w:r>
      <w:r>
        <w:fldChar w:fldCharType="end"/>
      </w:r>
    </w:p>
    <w:p w14:paraId="7CF81DE0" w14:textId="3FBA249E" w:rsidR="00FF12D7" w:rsidRDefault="00FF12D7">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_Toc176786253 \h </w:instrText>
      </w:r>
      <w:r>
        <w:fldChar w:fldCharType="separate"/>
      </w:r>
      <w:r>
        <w:t>38</w:t>
      </w:r>
      <w:r>
        <w:fldChar w:fldCharType="end"/>
      </w:r>
    </w:p>
    <w:p w14:paraId="559F2272" w14:textId="6DE1F8BD" w:rsidR="00FF12D7" w:rsidRDefault="00FF12D7">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_Toc176786254 \h </w:instrText>
      </w:r>
      <w:r>
        <w:fldChar w:fldCharType="separate"/>
      </w:r>
      <w:r>
        <w:t>39</w:t>
      </w:r>
      <w:r>
        <w:fldChar w:fldCharType="end"/>
      </w:r>
    </w:p>
    <w:p w14:paraId="54F943DB" w14:textId="0057F7EE" w:rsidR="00FF12D7" w:rsidRDefault="00FF12D7">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_Toc176786255 \h </w:instrText>
      </w:r>
      <w:r>
        <w:fldChar w:fldCharType="separate"/>
      </w:r>
      <w:r>
        <w:t>39</w:t>
      </w:r>
      <w:r>
        <w:fldChar w:fldCharType="end"/>
      </w:r>
    </w:p>
    <w:p w14:paraId="79AD1D98" w14:textId="6DC458AC" w:rsidR="00FF12D7" w:rsidRDefault="00FF12D7">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_Toc176786256 \h </w:instrText>
      </w:r>
      <w:r>
        <w:fldChar w:fldCharType="separate"/>
      </w:r>
      <w:r>
        <w:t>40</w:t>
      </w:r>
      <w:r>
        <w:fldChar w:fldCharType="end"/>
      </w:r>
    </w:p>
    <w:p w14:paraId="015545C9" w14:textId="5A49AB96" w:rsidR="00FF12D7" w:rsidRDefault="00FF12D7">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_Toc176786257 \h </w:instrText>
      </w:r>
      <w:r>
        <w:fldChar w:fldCharType="separate"/>
      </w:r>
      <w:r>
        <w:t>40</w:t>
      </w:r>
      <w:r>
        <w:fldChar w:fldCharType="end"/>
      </w:r>
    </w:p>
    <w:p w14:paraId="3F62E359" w14:textId="3F71BCCB" w:rsidR="00FF12D7" w:rsidRDefault="00FF12D7">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_Toc176786258 \h </w:instrText>
      </w:r>
      <w:r>
        <w:fldChar w:fldCharType="separate"/>
      </w:r>
      <w:r>
        <w:t>41</w:t>
      </w:r>
      <w:r>
        <w:fldChar w:fldCharType="end"/>
      </w:r>
    </w:p>
    <w:p w14:paraId="4FB89111" w14:textId="1E466FD4" w:rsidR="00FF12D7" w:rsidRDefault="00FF12D7">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_Toc176786259 \h </w:instrText>
      </w:r>
      <w:r>
        <w:fldChar w:fldCharType="separate"/>
      </w:r>
      <w:r>
        <w:t>41</w:t>
      </w:r>
      <w:r>
        <w:fldChar w:fldCharType="end"/>
      </w:r>
    </w:p>
    <w:p w14:paraId="76A22645" w14:textId="545B2C95" w:rsidR="00FF12D7" w:rsidRDefault="00FF12D7">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_Toc176786260 \h </w:instrText>
      </w:r>
      <w:r>
        <w:fldChar w:fldCharType="separate"/>
      </w:r>
      <w:r>
        <w:t>41</w:t>
      </w:r>
      <w:r>
        <w:fldChar w:fldCharType="end"/>
      </w:r>
    </w:p>
    <w:p w14:paraId="45A310E3" w14:textId="7C856676" w:rsidR="00FF12D7" w:rsidRDefault="00FF12D7">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_Toc176786261 \h </w:instrText>
      </w:r>
      <w:r>
        <w:fldChar w:fldCharType="separate"/>
      </w:r>
      <w:r>
        <w:t>41</w:t>
      </w:r>
      <w:r>
        <w:fldChar w:fldCharType="end"/>
      </w:r>
    </w:p>
    <w:p w14:paraId="1BCBBCFE" w14:textId="0083BA23" w:rsidR="00FF12D7" w:rsidRDefault="00FF12D7">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_Toc176786262 \h </w:instrText>
      </w:r>
      <w:r>
        <w:fldChar w:fldCharType="separate"/>
      </w:r>
      <w:r>
        <w:t>41</w:t>
      </w:r>
      <w:r>
        <w:fldChar w:fldCharType="end"/>
      </w:r>
    </w:p>
    <w:p w14:paraId="721E1EA8" w14:textId="5B9EBC07" w:rsidR="00FF12D7" w:rsidRDefault="00FF12D7">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_Toc176786263 \h </w:instrText>
      </w:r>
      <w:r>
        <w:fldChar w:fldCharType="separate"/>
      </w:r>
      <w:r>
        <w:t>42</w:t>
      </w:r>
      <w:r>
        <w:fldChar w:fldCharType="end"/>
      </w:r>
    </w:p>
    <w:p w14:paraId="43DE1FB6" w14:textId="773B7E15" w:rsidR="00080512" w:rsidRPr="004D3578" w:rsidRDefault="00FF12D7">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Start w:id="18" w:name="_Toc130324581"/>
      <w:bookmarkStart w:id="19" w:name="_Toc137489858"/>
      <w:bookmarkStart w:id="20" w:name="_Toc138766248"/>
      <w:bookmarkStart w:id="21" w:name="_Toc176786186"/>
      <w:bookmarkEnd w:id="14"/>
      <w:r w:rsidRPr="004D3578">
        <w:lastRenderedPageBreak/>
        <w:t>Foreword</w:t>
      </w:r>
      <w:bookmarkEnd w:id="15"/>
      <w:bookmarkEnd w:id="16"/>
      <w:bookmarkEnd w:id="17"/>
      <w:bookmarkEnd w:id="18"/>
      <w:bookmarkEnd w:id="19"/>
      <w:bookmarkEnd w:id="20"/>
      <w:bookmarkEnd w:id="21"/>
    </w:p>
    <w:p w14:paraId="340514A4" w14:textId="77777777" w:rsidR="00080512" w:rsidRPr="004D3578" w:rsidRDefault="00080512">
      <w:r w:rsidRPr="004D3578">
        <w:t>This Technica</w:t>
      </w:r>
      <w:r w:rsidRPr="00DC71DD">
        <w:t xml:space="preserve">l </w:t>
      </w:r>
      <w:bookmarkStart w:id="22" w:name="spectype3"/>
      <w:r w:rsidRPr="00DC71DD">
        <w:t>Specification</w:t>
      </w:r>
      <w:bookmarkEnd w:id="22"/>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3" w:name="introduction"/>
      <w:bookmarkEnd w:id="23"/>
      <w:r w:rsidRPr="004D3578">
        <w:br w:type="page"/>
      </w:r>
      <w:bookmarkStart w:id="24" w:name="scope"/>
      <w:bookmarkStart w:id="25" w:name="_Toc114077849"/>
      <w:bookmarkStart w:id="26" w:name="_Toc121933382"/>
      <w:bookmarkStart w:id="27" w:name="_Toc124151765"/>
      <w:bookmarkStart w:id="28" w:name="_Toc130324582"/>
      <w:bookmarkStart w:id="29" w:name="_Toc137489859"/>
      <w:bookmarkStart w:id="30" w:name="_Toc138766249"/>
      <w:bookmarkStart w:id="31" w:name="_Toc176786187"/>
      <w:bookmarkEnd w:id="24"/>
      <w:r w:rsidRPr="004D3578">
        <w:lastRenderedPageBreak/>
        <w:t>1</w:t>
      </w:r>
      <w:r w:rsidRPr="004D3578">
        <w:tab/>
        <w:t>Scope</w:t>
      </w:r>
      <w:bookmarkEnd w:id="25"/>
      <w:bookmarkEnd w:id="26"/>
      <w:bookmarkEnd w:id="27"/>
      <w:bookmarkEnd w:id="28"/>
      <w:bookmarkEnd w:id="29"/>
      <w:bookmarkEnd w:id="30"/>
      <w:bookmarkEnd w:id="31"/>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2" w:name="references"/>
      <w:bookmarkStart w:id="33" w:name="_Toc114077850"/>
      <w:bookmarkStart w:id="34" w:name="_Toc121933383"/>
      <w:bookmarkStart w:id="35" w:name="_Toc124151766"/>
      <w:bookmarkStart w:id="36" w:name="_Toc130324583"/>
      <w:bookmarkStart w:id="37" w:name="_Toc137489860"/>
      <w:bookmarkStart w:id="38" w:name="_Toc138766250"/>
      <w:bookmarkStart w:id="39" w:name="_Toc176786188"/>
      <w:bookmarkEnd w:id="32"/>
      <w:r w:rsidRPr="004D3578">
        <w:t>2</w:t>
      </w:r>
      <w:r w:rsidRPr="004D3578">
        <w:tab/>
        <w:t>References</w:t>
      </w:r>
      <w:bookmarkEnd w:id="33"/>
      <w:bookmarkEnd w:id="34"/>
      <w:bookmarkEnd w:id="35"/>
      <w:bookmarkEnd w:id="36"/>
      <w:bookmarkEnd w:id="37"/>
      <w:bookmarkEnd w:id="38"/>
      <w:bookmarkEnd w:id="39"/>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40" w:name="definitions"/>
      <w:bookmarkStart w:id="41" w:name="_Toc114077851"/>
      <w:bookmarkStart w:id="42" w:name="_Toc121933384"/>
      <w:bookmarkStart w:id="43" w:name="_Toc124151767"/>
      <w:bookmarkStart w:id="44" w:name="_Toc130324584"/>
      <w:bookmarkStart w:id="45" w:name="_Toc137489861"/>
      <w:bookmarkStart w:id="46" w:name="_Toc138766251"/>
      <w:bookmarkStart w:id="47" w:name="_Toc176786189"/>
      <w:bookmarkEnd w:id="40"/>
      <w:r w:rsidRPr="004D3578">
        <w:t>3</w:t>
      </w:r>
      <w:r w:rsidRPr="004D3578">
        <w:tab/>
        <w:t>Definitions</w:t>
      </w:r>
      <w:r w:rsidR="00602AEA">
        <w:t xml:space="preserve"> of terms, symbols and abbreviations</w:t>
      </w:r>
      <w:bookmarkEnd w:id="41"/>
      <w:bookmarkEnd w:id="42"/>
      <w:bookmarkEnd w:id="43"/>
      <w:bookmarkEnd w:id="44"/>
      <w:bookmarkEnd w:id="45"/>
      <w:bookmarkEnd w:id="46"/>
      <w:bookmarkEnd w:id="47"/>
    </w:p>
    <w:p w14:paraId="7E418FFC" w14:textId="77777777" w:rsidR="00080512" w:rsidRPr="004D3578" w:rsidRDefault="00080512">
      <w:pPr>
        <w:pStyle w:val="Heading2"/>
      </w:pPr>
      <w:bookmarkStart w:id="48" w:name="_Toc114077852"/>
      <w:bookmarkStart w:id="49" w:name="_Toc121933385"/>
      <w:bookmarkStart w:id="50" w:name="_Toc124151768"/>
      <w:bookmarkStart w:id="51" w:name="_Toc130324585"/>
      <w:bookmarkStart w:id="52" w:name="_Toc137489862"/>
      <w:bookmarkStart w:id="53" w:name="_Toc138766252"/>
      <w:bookmarkStart w:id="54" w:name="_Toc176786190"/>
      <w:r w:rsidRPr="004D3578">
        <w:t>3.1</w:t>
      </w:r>
      <w:r w:rsidRPr="004D3578">
        <w:tab/>
      </w:r>
      <w:r w:rsidR="002B6339">
        <w:t>Terms</w:t>
      </w:r>
      <w:bookmarkEnd w:id="48"/>
      <w:bookmarkEnd w:id="49"/>
      <w:bookmarkEnd w:id="50"/>
      <w:bookmarkEnd w:id="51"/>
      <w:bookmarkEnd w:id="52"/>
      <w:bookmarkEnd w:id="53"/>
      <w:bookmarkEnd w:id="5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55" w:name="_Toc114077853"/>
      <w:bookmarkStart w:id="56" w:name="_Toc121933386"/>
      <w:bookmarkStart w:id="57" w:name="_Toc124151769"/>
      <w:bookmarkStart w:id="58" w:name="_Toc130324586"/>
      <w:bookmarkStart w:id="59" w:name="_Toc137489863"/>
      <w:bookmarkStart w:id="60" w:name="_Toc138766253"/>
      <w:bookmarkStart w:id="61" w:name="_Toc176786191"/>
      <w:r w:rsidRPr="004D3578">
        <w:t>3.2</w:t>
      </w:r>
      <w:r w:rsidRPr="004D3578">
        <w:tab/>
        <w:t>Symbols</w:t>
      </w:r>
      <w:bookmarkEnd w:id="55"/>
      <w:bookmarkEnd w:id="56"/>
      <w:bookmarkEnd w:id="57"/>
      <w:bookmarkEnd w:id="58"/>
      <w:bookmarkEnd w:id="59"/>
      <w:bookmarkEnd w:id="60"/>
      <w:bookmarkEnd w:id="61"/>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62" w:name="_Toc114077854"/>
      <w:bookmarkStart w:id="63" w:name="_Toc121933387"/>
      <w:bookmarkStart w:id="64" w:name="_Toc124151770"/>
      <w:bookmarkStart w:id="65" w:name="_Toc130324587"/>
      <w:bookmarkStart w:id="66" w:name="_Toc137489864"/>
      <w:bookmarkStart w:id="67" w:name="_Toc138766254"/>
      <w:bookmarkStart w:id="68" w:name="_Toc176786192"/>
      <w:r w:rsidRPr="004D3578">
        <w:t>3.3</w:t>
      </w:r>
      <w:r w:rsidRPr="004D3578">
        <w:tab/>
        <w:t>Abbreviations</w:t>
      </w:r>
      <w:bookmarkEnd w:id="62"/>
      <w:bookmarkEnd w:id="63"/>
      <w:bookmarkEnd w:id="64"/>
      <w:bookmarkEnd w:id="65"/>
      <w:bookmarkEnd w:id="66"/>
      <w:bookmarkEnd w:id="67"/>
      <w:bookmarkEnd w:id="68"/>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69" w:name="clause4"/>
      <w:bookmarkStart w:id="70" w:name="_Toc114077855"/>
      <w:bookmarkStart w:id="71" w:name="_Toc121933388"/>
      <w:bookmarkStart w:id="72" w:name="_Toc124151771"/>
      <w:bookmarkStart w:id="73" w:name="_Toc130324588"/>
      <w:bookmarkStart w:id="74" w:name="_Toc137489865"/>
      <w:bookmarkStart w:id="75" w:name="_Toc138766255"/>
      <w:bookmarkStart w:id="76" w:name="_Toc176786193"/>
      <w:bookmarkEnd w:id="69"/>
      <w:r w:rsidRPr="004D3578">
        <w:t>4</w:t>
      </w:r>
      <w:r w:rsidRPr="004D3578">
        <w:tab/>
      </w:r>
      <w:r w:rsidR="008B3238" w:rsidRPr="008B3238">
        <w:t>General</w:t>
      </w:r>
      <w:bookmarkEnd w:id="70"/>
      <w:bookmarkEnd w:id="71"/>
      <w:bookmarkEnd w:id="72"/>
      <w:bookmarkEnd w:id="73"/>
      <w:bookmarkEnd w:id="74"/>
      <w:bookmarkEnd w:id="75"/>
      <w:bookmarkEnd w:id="76"/>
    </w:p>
    <w:p w14:paraId="5270642B" w14:textId="77777777" w:rsidR="00080512" w:rsidRPr="004D3578" w:rsidRDefault="00080512">
      <w:pPr>
        <w:pStyle w:val="Heading2"/>
      </w:pPr>
      <w:bookmarkStart w:id="77" w:name="_Toc114077856"/>
      <w:bookmarkStart w:id="78" w:name="_Toc121933389"/>
      <w:bookmarkStart w:id="79" w:name="_Toc124151772"/>
      <w:bookmarkStart w:id="80" w:name="_Toc130324589"/>
      <w:bookmarkStart w:id="81" w:name="_Toc137489866"/>
      <w:bookmarkStart w:id="82" w:name="_Toc138766256"/>
      <w:bookmarkStart w:id="83" w:name="_Toc176786194"/>
      <w:r w:rsidRPr="004D3578">
        <w:t>4.1</w:t>
      </w:r>
      <w:r w:rsidRPr="004D3578">
        <w:tab/>
      </w:r>
      <w:r w:rsidR="00485EEB" w:rsidRPr="00485EEB">
        <w:t>Relationship between minimum requirements and test requirements</w:t>
      </w:r>
      <w:bookmarkEnd w:id="77"/>
      <w:bookmarkEnd w:id="78"/>
      <w:bookmarkEnd w:id="79"/>
      <w:bookmarkEnd w:id="80"/>
      <w:bookmarkEnd w:id="81"/>
      <w:bookmarkEnd w:id="82"/>
      <w:bookmarkEnd w:id="83"/>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84" w:name="_Toc114077857"/>
      <w:bookmarkStart w:id="85" w:name="_Toc121933390"/>
      <w:bookmarkStart w:id="86" w:name="_Toc124151773"/>
      <w:bookmarkStart w:id="87" w:name="_Toc130324590"/>
      <w:bookmarkStart w:id="88" w:name="_Toc137489867"/>
      <w:bookmarkStart w:id="89" w:name="_Toc138766257"/>
      <w:bookmarkStart w:id="90" w:name="_Toc176786195"/>
      <w:r w:rsidRPr="004D3578">
        <w:t>4.2</w:t>
      </w:r>
      <w:r w:rsidRPr="004D3578">
        <w:tab/>
      </w:r>
      <w:r w:rsidR="00485EEB" w:rsidRPr="00485EEB">
        <w:t>Applicability of minimum requirements</w:t>
      </w:r>
      <w:bookmarkEnd w:id="84"/>
      <w:bookmarkEnd w:id="85"/>
      <w:bookmarkEnd w:id="86"/>
      <w:bookmarkEnd w:id="87"/>
      <w:bookmarkEnd w:id="88"/>
      <w:bookmarkEnd w:id="89"/>
      <w:bookmarkEnd w:id="90"/>
    </w:p>
    <w:p w14:paraId="30B179D9" w14:textId="77777777" w:rsidR="00005FD4" w:rsidRDefault="00005FD4" w:rsidP="00005FD4">
      <w:pPr>
        <w:pStyle w:val="Heading3"/>
        <w:rPr>
          <w:rFonts w:eastAsia="DengXian"/>
        </w:rPr>
      </w:pPr>
      <w:bookmarkStart w:id="91" w:name="_Toc114077858"/>
      <w:bookmarkStart w:id="92" w:name="_Toc121933391"/>
      <w:bookmarkStart w:id="93" w:name="_Toc124151774"/>
      <w:bookmarkStart w:id="94" w:name="_Toc130324591"/>
      <w:bookmarkStart w:id="95" w:name="_Toc137489868"/>
      <w:bookmarkStart w:id="96" w:name="_Toc138766258"/>
      <w:bookmarkStart w:id="97" w:name="_Toc176786196"/>
      <w:r>
        <w:rPr>
          <w:rFonts w:eastAsia="DengXian"/>
        </w:rPr>
        <w:t>4.2.1</w:t>
      </w:r>
      <w:r>
        <w:rPr>
          <w:rFonts w:eastAsia="DengXian"/>
        </w:rPr>
        <w:tab/>
        <w:t>General</w:t>
      </w:r>
      <w:bookmarkEnd w:id="91"/>
      <w:bookmarkEnd w:id="92"/>
      <w:bookmarkEnd w:id="93"/>
      <w:bookmarkEnd w:id="94"/>
      <w:bookmarkEnd w:id="95"/>
      <w:bookmarkEnd w:id="96"/>
      <w:bookmarkEnd w:id="97"/>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98" w:name="_Toc114077859"/>
      <w:bookmarkStart w:id="99" w:name="_Toc121933392"/>
      <w:bookmarkStart w:id="100" w:name="_Toc124151775"/>
      <w:bookmarkStart w:id="101" w:name="_Toc130324592"/>
      <w:bookmarkStart w:id="102" w:name="_Toc137489869"/>
      <w:bookmarkStart w:id="103" w:name="_Toc138766259"/>
      <w:bookmarkStart w:id="104" w:name="_Toc176786197"/>
      <w:r>
        <w:rPr>
          <w:rFonts w:eastAsia="DengXian"/>
        </w:rPr>
        <w:lastRenderedPageBreak/>
        <w:t>4.2.1</w:t>
      </w:r>
      <w:r>
        <w:rPr>
          <w:rFonts w:eastAsia="DengXian"/>
        </w:rPr>
        <w:tab/>
      </w:r>
      <w:r w:rsidRPr="00C947A2">
        <w:rPr>
          <w:rFonts w:eastAsia="DengXian"/>
        </w:rPr>
        <w:t>UE mechanical modes</w:t>
      </w:r>
      <w:bookmarkEnd w:id="98"/>
      <w:bookmarkEnd w:id="99"/>
      <w:bookmarkEnd w:id="100"/>
      <w:bookmarkEnd w:id="101"/>
      <w:bookmarkEnd w:id="102"/>
      <w:bookmarkEnd w:id="103"/>
      <w:bookmarkEnd w:id="104"/>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05" w:name="_Toc114077860"/>
      <w:bookmarkStart w:id="106" w:name="_Toc121933393"/>
      <w:bookmarkStart w:id="107" w:name="_Toc124151776"/>
      <w:bookmarkStart w:id="108" w:name="_Toc130324593"/>
      <w:bookmarkStart w:id="109" w:name="_Toc137489870"/>
      <w:bookmarkStart w:id="110" w:name="_Toc138766260"/>
      <w:bookmarkStart w:id="111" w:name="_Toc176786198"/>
      <w:r>
        <w:t>4.3</w:t>
      </w:r>
      <w:r>
        <w:tab/>
        <w:t>Applicability rules for testing of FR1 SA and NSA UEs</w:t>
      </w:r>
      <w:bookmarkEnd w:id="105"/>
      <w:bookmarkEnd w:id="106"/>
      <w:bookmarkEnd w:id="107"/>
      <w:bookmarkEnd w:id="108"/>
      <w:bookmarkEnd w:id="109"/>
      <w:bookmarkEnd w:id="110"/>
      <w:bookmarkEnd w:id="111"/>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12" w:name="_Toc114077861"/>
      <w:bookmarkStart w:id="113" w:name="_Toc121933394"/>
      <w:bookmarkStart w:id="114" w:name="_Toc124151777"/>
      <w:bookmarkStart w:id="115" w:name="_Toc130324594"/>
      <w:bookmarkStart w:id="116" w:name="_Toc137489871"/>
      <w:bookmarkStart w:id="117" w:name="_Toc138766261"/>
      <w:bookmarkStart w:id="118" w:name="_Toc176786199"/>
      <w:r w:rsidRPr="00095E6B">
        <w:t>4.4</w:t>
      </w:r>
      <w:r w:rsidRPr="00095E6B">
        <w:tab/>
        <w:t>Applicability rules for testing of power class capability of UEs</w:t>
      </w:r>
      <w:bookmarkEnd w:id="112"/>
      <w:bookmarkEnd w:id="113"/>
      <w:bookmarkEnd w:id="114"/>
      <w:bookmarkEnd w:id="115"/>
      <w:bookmarkEnd w:id="116"/>
      <w:bookmarkEnd w:id="117"/>
      <w:bookmarkEnd w:id="118"/>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19" w:name="tsgNames"/>
      <w:bookmarkStart w:id="120" w:name="startOfAnnexes"/>
      <w:bookmarkStart w:id="121" w:name="_Toc114077862"/>
      <w:bookmarkStart w:id="122" w:name="_Toc121933395"/>
      <w:bookmarkStart w:id="123" w:name="_Toc124151778"/>
      <w:bookmarkStart w:id="124" w:name="_Toc130324595"/>
      <w:bookmarkStart w:id="125" w:name="_Toc137489872"/>
      <w:bookmarkStart w:id="126" w:name="_Toc138766262"/>
      <w:bookmarkStart w:id="127" w:name="_Toc176786200"/>
      <w:bookmarkEnd w:id="119"/>
      <w:bookmarkEnd w:id="120"/>
      <w:r>
        <w:t>5</w:t>
      </w:r>
      <w:r w:rsidRPr="004D3578">
        <w:tab/>
      </w:r>
      <w:r w:rsidRPr="00485EEB">
        <w:t>Frequency bands</w:t>
      </w:r>
      <w:bookmarkEnd w:id="121"/>
      <w:bookmarkEnd w:id="122"/>
      <w:bookmarkEnd w:id="123"/>
      <w:bookmarkEnd w:id="124"/>
      <w:bookmarkEnd w:id="125"/>
      <w:bookmarkEnd w:id="126"/>
      <w:bookmarkEnd w:id="127"/>
    </w:p>
    <w:p w14:paraId="1D309CDF" w14:textId="77777777" w:rsidR="00485EEB" w:rsidRPr="004D3578" w:rsidRDefault="00485EEB" w:rsidP="00485EEB">
      <w:pPr>
        <w:pStyle w:val="Heading2"/>
      </w:pPr>
      <w:bookmarkStart w:id="128" w:name="_Toc114077863"/>
      <w:bookmarkStart w:id="129" w:name="_Toc121933396"/>
      <w:bookmarkStart w:id="130" w:name="_Toc124151779"/>
      <w:bookmarkStart w:id="131" w:name="_Toc130324596"/>
      <w:bookmarkStart w:id="132" w:name="_Toc137489873"/>
      <w:bookmarkStart w:id="133" w:name="_Toc138766263"/>
      <w:bookmarkStart w:id="134" w:name="_Toc176786201"/>
      <w:r>
        <w:t>5</w:t>
      </w:r>
      <w:r w:rsidRPr="004D3578">
        <w:t>.1</w:t>
      </w:r>
      <w:r w:rsidRPr="004D3578">
        <w:tab/>
      </w:r>
      <w:r w:rsidRPr="00485EEB">
        <w:t>General</w:t>
      </w:r>
      <w:bookmarkEnd w:id="128"/>
      <w:bookmarkEnd w:id="129"/>
      <w:bookmarkEnd w:id="130"/>
      <w:bookmarkEnd w:id="131"/>
      <w:bookmarkEnd w:id="132"/>
      <w:bookmarkEnd w:id="133"/>
      <w:bookmarkEnd w:id="134"/>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35" w:name="_Toc114077864"/>
      <w:bookmarkStart w:id="136" w:name="_Toc121933397"/>
      <w:bookmarkStart w:id="137" w:name="_Toc124151780"/>
      <w:bookmarkStart w:id="138" w:name="_Toc130324597"/>
      <w:bookmarkStart w:id="139" w:name="_Toc137489874"/>
      <w:bookmarkStart w:id="140" w:name="_Toc138766264"/>
      <w:bookmarkStart w:id="141" w:name="_Toc176786202"/>
      <w:r>
        <w:t>5</w:t>
      </w:r>
      <w:r w:rsidRPr="004D3578">
        <w:t>.2</w:t>
      </w:r>
      <w:r w:rsidRPr="004D3578">
        <w:tab/>
      </w:r>
      <w:r w:rsidRPr="00485EEB">
        <w:t>Operating bands</w:t>
      </w:r>
      <w:bookmarkEnd w:id="135"/>
      <w:bookmarkEnd w:id="136"/>
      <w:bookmarkEnd w:id="137"/>
      <w:bookmarkEnd w:id="138"/>
      <w:bookmarkEnd w:id="139"/>
      <w:bookmarkEnd w:id="140"/>
      <w:bookmarkEnd w:id="141"/>
    </w:p>
    <w:p w14:paraId="3EB04FCE" w14:textId="7138D0E7" w:rsidR="007458E1" w:rsidRPr="0078149A" w:rsidRDefault="007458E1" w:rsidP="007458E1">
      <w:pPr>
        <w:pStyle w:val="Heading3"/>
        <w:rPr>
          <w:rFonts w:eastAsia="DengXian"/>
        </w:rPr>
      </w:pPr>
      <w:bookmarkStart w:id="142" w:name="_Toc114077865"/>
      <w:bookmarkStart w:id="143" w:name="_Toc121933398"/>
      <w:bookmarkStart w:id="144" w:name="_Toc124151781"/>
      <w:bookmarkStart w:id="145" w:name="_Toc130324598"/>
      <w:bookmarkStart w:id="146" w:name="_Toc137489875"/>
      <w:bookmarkStart w:id="147" w:name="_Toc138766265"/>
      <w:bookmarkStart w:id="148" w:name="_Toc176786203"/>
      <w:r w:rsidRPr="0078149A">
        <w:rPr>
          <w:rFonts w:eastAsia="DengXian"/>
        </w:rPr>
        <w:t>5.2.1</w:t>
      </w:r>
      <w:r w:rsidR="00B31736">
        <w:rPr>
          <w:rFonts w:eastAsia="DengXian"/>
        </w:rPr>
        <w:tab/>
      </w:r>
      <w:r w:rsidRPr="0078149A">
        <w:rPr>
          <w:rFonts w:eastAsia="DengXian"/>
        </w:rPr>
        <w:t>FR1 Standalone Operating bands</w:t>
      </w:r>
      <w:bookmarkEnd w:id="142"/>
      <w:bookmarkEnd w:id="143"/>
      <w:bookmarkEnd w:id="144"/>
      <w:bookmarkEnd w:id="145"/>
      <w:bookmarkEnd w:id="146"/>
      <w:bookmarkEnd w:id="147"/>
      <w:bookmarkEnd w:id="148"/>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49" w:name="_Toc114077866"/>
      <w:bookmarkStart w:id="150" w:name="_Toc121933399"/>
      <w:bookmarkStart w:id="151" w:name="_Toc124151782"/>
      <w:bookmarkStart w:id="152" w:name="_Toc130324599"/>
      <w:bookmarkStart w:id="153" w:name="_Toc137489876"/>
      <w:bookmarkStart w:id="154" w:name="_Toc138766266"/>
      <w:bookmarkStart w:id="155" w:name="_Toc176786204"/>
      <w:r>
        <w:t>5.2.2 FR1 EN-DC band combinations</w:t>
      </w:r>
      <w:bookmarkEnd w:id="149"/>
      <w:bookmarkEnd w:id="150"/>
      <w:bookmarkEnd w:id="151"/>
      <w:bookmarkEnd w:id="152"/>
      <w:bookmarkEnd w:id="153"/>
      <w:bookmarkEnd w:id="154"/>
      <w:bookmarkEnd w:id="155"/>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56" w:name="_Toc124151783"/>
      <w:bookmarkStart w:id="157" w:name="_Toc130324600"/>
      <w:bookmarkStart w:id="158" w:name="_Toc137489877"/>
      <w:bookmarkStart w:id="159" w:name="_Toc138766267"/>
      <w:bookmarkStart w:id="160" w:name="_Toc176786205"/>
      <w:r>
        <w:t>5</w:t>
      </w:r>
      <w:r w:rsidRPr="004D3578">
        <w:t>.</w:t>
      </w:r>
      <w:r>
        <w:t>3</w:t>
      </w:r>
      <w:r w:rsidRPr="004D3578">
        <w:tab/>
      </w:r>
      <w:r w:rsidRPr="00AA5549">
        <w:t>Test parameters for each band</w:t>
      </w:r>
      <w:bookmarkEnd w:id="156"/>
      <w:bookmarkEnd w:id="157"/>
      <w:bookmarkEnd w:id="158"/>
      <w:bookmarkEnd w:id="159"/>
      <w:bookmarkEnd w:id="16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161" w:name="_Toc114077867"/>
      <w:bookmarkStart w:id="162" w:name="_Toc121933400"/>
      <w:bookmarkStart w:id="163" w:name="_Toc124151784"/>
      <w:bookmarkStart w:id="164" w:name="_Toc130324601"/>
      <w:bookmarkStart w:id="165" w:name="_Toc137489878"/>
      <w:bookmarkStart w:id="166" w:name="_Toc138766268"/>
      <w:bookmarkStart w:id="167" w:name="_Toc176786206"/>
      <w:r>
        <w:t>6</w:t>
      </w:r>
      <w:r w:rsidRPr="004D3578">
        <w:tab/>
      </w:r>
      <w:r w:rsidRPr="00DE71A1">
        <w:t xml:space="preserve">FR1 </w:t>
      </w:r>
      <w:r w:rsidR="006A6CA6">
        <w:t>TRP</w:t>
      </w:r>
      <w:r w:rsidRPr="00DE71A1">
        <w:t xml:space="preserve"> requirements</w:t>
      </w:r>
      <w:bookmarkEnd w:id="161"/>
      <w:bookmarkEnd w:id="162"/>
      <w:bookmarkEnd w:id="163"/>
      <w:bookmarkEnd w:id="164"/>
      <w:bookmarkEnd w:id="165"/>
      <w:bookmarkEnd w:id="166"/>
      <w:bookmarkEnd w:id="167"/>
    </w:p>
    <w:p w14:paraId="079DD602" w14:textId="77777777" w:rsidR="00DE71A1" w:rsidRDefault="00DE71A1" w:rsidP="00DE71A1">
      <w:pPr>
        <w:pStyle w:val="Heading2"/>
      </w:pPr>
      <w:bookmarkStart w:id="168" w:name="_Toc47103328"/>
      <w:bookmarkStart w:id="169" w:name="_Toc114077868"/>
      <w:bookmarkStart w:id="170" w:name="_Toc121933401"/>
      <w:bookmarkStart w:id="171" w:name="_Toc124151785"/>
      <w:bookmarkStart w:id="172" w:name="_Toc130324602"/>
      <w:bookmarkStart w:id="173" w:name="_Toc137489879"/>
      <w:bookmarkStart w:id="174" w:name="_Toc138766269"/>
      <w:bookmarkStart w:id="175" w:name="_Toc176786207"/>
      <w:r>
        <w:t>6.1</w:t>
      </w:r>
      <w:r>
        <w:tab/>
        <w:t>General</w:t>
      </w:r>
      <w:bookmarkEnd w:id="168"/>
      <w:bookmarkEnd w:id="169"/>
      <w:bookmarkEnd w:id="170"/>
      <w:bookmarkEnd w:id="171"/>
      <w:bookmarkEnd w:id="172"/>
      <w:bookmarkEnd w:id="173"/>
      <w:bookmarkEnd w:id="174"/>
      <w:bookmarkEnd w:id="175"/>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76" w:name="_Toc114077869"/>
      <w:bookmarkStart w:id="177" w:name="_Toc121933402"/>
      <w:bookmarkStart w:id="178" w:name="_Toc124151786"/>
      <w:bookmarkStart w:id="179" w:name="_Toc130324603"/>
      <w:bookmarkStart w:id="180" w:name="_Toc137489880"/>
      <w:bookmarkStart w:id="181" w:name="_Toc138766270"/>
      <w:bookmarkStart w:id="182" w:name="_Toc176786208"/>
      <w:r>
        <w:t>6.2</w:t>
      </w:r>
      <w:r>
        <w:tab/>
      </w:r>
      <w:r w:rsidRPr="00F54508">
        <w:t>Minimum requirement</w:t>
      </w:r>
      <w:bookmarkEnd w:id="176"/>
      <w:bookmarkEnd w:id="177"/>
      <w:bookmarkEnd w:id="178"/>
      <w:bookmarkEnd w:id="179"/>
      <w:bookmarkEnd w:id="180"/>
      <w:bookmarkEnd w:id="181"/>
      <w:bookmarkEnd w:id="182"/>
    </w:p>
    <w:p w14:paraId="7A2BC920" w14:textId="09D2189A" w:rsidR="00584473" w:rsidRDefault="00584473" w:rsidP="00584473">
      <w:pPr>
        <w:pStyle w:val="Heading3"/>
      </w:pPr>
      <w:bookmarkStart w:id="183" w:name="_Toc114077870"/>
      <w:bookmarkStart w:id="184" w:name="_Toc121933403"/>
      <w:bookmarkStart w:id="185" w:name="_Toc124151787"/>
      <w:bookmarkStart w:id="186" w:name="_Toc130324604"/>
      <w:bookmarkStart w:id="187" w:name="_Toc137489881"/>
      <w:bookmarkStart w:id="188" w:name="_Toc138766271"/>
      <w:bookmarkStart w:id="189" w:name="_Toc176786209"/>
      <w:r>
        <w:t>6.2.1</w:t>
      </w:r>
      <w:r>
        <w:tab/>
        <w:t>Minimum requirement for handheld UE</w:t>
      </w:r>
      <w:bookmarkEnd w:id="183"/>
      <w:bookmarkEnd w:id="184"/>
      <w:bookmarkEnd w:id="185"/>
      <w:bookmarkEnd w:id="186"/>
      <w:bookmarkEnd w:id="187"/>
      <w:bookmarkEnd w:id="188"/>
      <w:bookmarkEnd w:id="189"/>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90" w:name="_Toc114077871"/>
      <w:bookmarkStart w:id="191" w:name="_Toc121933404"/>
      <w:bookmarkStart w:id="192" w:name="_Toc124151788"/>
      <w:bookmarkStart w:id="193" w:name="_Toc130324605"/>
      <w:bookmarkStart w:id="194" w:name="_Toc137489882"/>
      <w:bookmarkStart w:id="195" w:name="_Toc138766272"/>
      <w:bookmarkStart w:id="196" w:name="_Toc176786210"/>
      <w:r>
        <w:t>6.2.1.1</w:t>
      </w:r>
      <w:r>
        <w:tab/>
        <w:t>Hand phantom browsing mode</w:t>
      </w:r>
      <w:bookmarkEnd w:id="190"/>
      <w:bookmarkEnd w:id="191"/>
      <w:bookmarkEnd w:id="192"/>
      <w:bookmarkEnd w:id="193"/>
      <w:bookmarkEnd w:id="194"/>
      <w:bookmarkEnd w:id="195"/>
      <w:bookmarkEnd w:id="196"/>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197" w:name="_Toc114077872"/>
      <w:bookmarkStart w:id="198" w:name="_Toc121933405"/>
      <w:bookmarkStart w:id="199" w:name="_Toc124151789"/>
      <w:bookmarkStart w:id="200" w:name="_Toc130324606"/>
      <w:bookmarkStart w:id="201" w:name="_Toc137489883"/>
      <w:bookmarkStart w:id="202" w:name="_Toc138766273"/>
      <w:bookmarkStart w:id="203" w:name="_Toc176786211"/>
      <w:r>
        <w:t>6.2.1.1.1</w:t>
      </w:r>
      <w:r>
        <w:tab/>
        <w:t>NR FR1</w:t>
      </w:r>
      <w:bookmarkEnd w:id="197"/>
      <w:bookmarkEnd w:id="198"/>
      <w:bookmarkEnd w:id="199"/>
      <w:bookmarkEnd w:id="200"/>
      <w:bookmarkEnd w:id="201"/>
      <w:bookmarkEnd w:id="202"/>
      <w:bookmarkEnd w:id="203"/>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204" w:name="_Toc114077873"/>
      <w:bookmarkStart w:id="205" w:name="_Toc121933406"/>
      <w:bookmarkStart w:id="206"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207"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207"/>
    </w:tbl>
    <w:p w14:paraId="3FBAFC77" w14:textId="77777777" w:rsidR="00DB2B76" w:rsidRDefault="00DB2B76" w:rsidP="00DB2B76"/>
    <w:p w14:paraId="2E7D9F45" w14:textId="037426D8" w:rsidR="00584473" w:rsidRDefault="00584473" w:rsidP="00415244">
      <w:pPr>
        <w:pStyle w:val="Heading5"/>
      </w:pPr>
      <w:bookmarkStart w:id="208" w:name="_Toc137489884"/>
      <w:bookmarkStart w:id="209" w:name="_Toc138766274"/>
      <w:bookmarkStart w:id="210" w:name="_Toc176786212"/>
      <w:r>
        <w:t>6.2.1.1.2</w:t>
      </w:r>
      <w:r>
        <w:tab/>
        <w:t>NR FR1 in EN-DC mode</w:t>
      </w:r>
      <w:bookmarkEnd w:id="204"/>
      <w:bookmarkEnd w:id="205"/>
      <w:bookmarkEnd w:id="206"/>
      <w:bookmarkEnd w:id="208"/>
      <w:bookmarkEnd w:id="209"/>
      <w:bookmarkEnd w:id="210"/>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211" w:name="_Toc114077874"/>
      <w:bookmarkStart w:id="212" w:name="_Toc121933407"/>
      <w:bookmarkStart w:id="213"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214" w:name="_Toc137489885"/>
      <w:bookmarkStart w:id="215" w:name="_Toc138766275"/>
      <w:bookmarkStart w:id="216" w:name="_Toc176786213"/>
      <w:r>
        <w:t>6.2.1.2</w:t>
      </w:r>
      <w:r>
        <w:tab/>
        <w:t xml:space="preserve">Beside the head and hand phantom </w:t>
      </w:r>
      <w:r w:rsidR="00160730">
        <w:t>t</w:t>
      </w:r>
      <w:r w:rsidR="00160730" w:rsidRPr="00D15F0A">
        <w:t>alk mode</w:t>
      </w:r>
      <w:bookmarkEnd w:id="211"/>
      <w:bookmarkEnd w:id="212"/>
      <w:bookmarkEnd w:id="213"/>
      <w:bookmarkEnd w:id="214"/>
      <w:bookmarkEnd w:id="215"/>
      <w:bookmarkEnd w:id="216"/>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217" w:name="_Toc114077875"/>
      <w:bookmarkStart w:id="218" w:name="_Toc121933408"/>
      <w:bookmarkStart w:id="219" w:name="_Toc124151792"/>
      <w:bookmarkStart w:id="220" w:name="_Toc130324607"/>
      <w:bookmarkStart w:id="221" w:name="_Toc137489886"/>
      <w:bookmarkStart w:id="222" w:name="_Toc138766276"/>
      <w:bookmarkStart w:id="223" w:name="_Toc176786214"/>
      <w:r>
        <w:t>6.2.1.2.1</w:t>
      </w:r>
      <w:r>
        <w:tab/>
        <w:t>NR FR1</w:t>
      </w:r>
      <w:bookmarkEnd w:id="217"/>
      <w:bookmarkEnd w:id="218"/>
      <w:bookmarkEnd w:id="219"/>
      <w:bookmarkEnd w:id="220"/>
      <w:bookmarkEnd w:id="221"/>
      <w:bookmarkEnd w:id="222"/>
      <w:bookmarkEnd w:id="223"/>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224" w:name="_Toc114077876"/>
      <w:bookmarkStart w:id="225" w:name="_Toc121933409"/>
      <w:bookmarkStart w:id="226"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227" w:name="_Toc137489887"/>
      <w:bookmarkStart w:id="228" w:name="_Toc138766277"/>
      <w:bookmarkStart w:id="229" w:name="_Toc176786215"/>
      <w:r>
        <w:t>6.2.1.2.2</w:t>
      </w:r>
      <w:r>
        <w:tab/>
        <w:t>NR FR1 in EN-DC mode</w:t>
      </w:r>
      <w:bookmarkEnd w:id="224"/>
      <w:bookmarkEnd w:id="225"/>
      <w:bookmarkEnd w:id="226"/>
      <w:bookmarkEnd w:id="227"/>
      <w:bookmarkEnd w:id="228"/>
      <w:bookmarkEnd w:id="229"/>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30" w:name="_Toc114077877"/>
      <w:bookmarkStart w:id="231" w:name="_Toc121933410"/>
      <w:bookmarkStart w:id="232"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33"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33"/>
    </w:tbl>
    <w:p w14:paraId="7C3140CC" w14:textId="77777777" w:rsidR="00DB2B76" w:rsidRPr="000309EE" w:rsidRDefault="00DB2B76" w:rsidP="00DB2B76"/>
    <w:p w14:paraId="0F83A203" w14:textId="088FBAA3" w:rsidR="00DE71A1" w:rsidRPr="004D3578" w:rsidRDefault="00DE71A1" w:rsidP="00415244">
      <w:pPr>
        <w:pStyle w:val="Heading1"/>
      </w:pPr>
      <w:bookmarkStart w:id="234" w:name="_Toc137489888"/>
      <w:bookmarkStart w:id="235" w:name="_Toc138766278"/>
      <w:bookmarkStart w:id="236" w:name="_Toc176786216"/>
      <w:r>
        <w:t>7</w:t>
      </w:r>
      <w:r w:rsidRPr="004D3578">
        <w:tab/>
      </w:r>
      <w:r w:rsidRPr="00DE71A1">
        <w:t>FR</w:t>
      </w:r>
      <w:r w:rsidR="006A6CA6">
        <w:t>1</w:t>
      </w:r>
      <w:r w:rsidRPr="00DE71A1">
        <w:t xml:space="preserve"> </w:t>
      </w:r>
      <w:r w:rsidR="006A6CA6">
        <w:t>TRS</w:t>
      </w:r>
      <w:r w:rsidRPr="00DE71A1">
        <w:t xml:space="preserve"> requirements</w:t>
      </w:r>
      <w:bookmarkEnd w:id="230"/>
      <w:bookmarkEnd w:id="231"/>
      <w:bookmarkEnd w:id="232"/>
      <w:bookmarkEnd w:id="234"/>
      <w:bookmarkEnd w:id="235"/>
      <w:bookmarkEnd w:id="236"/>
    </w:p>
    <w:p w14:paraId="47EAFD0B" w14:textId="77777777" w:rsidR="00DE71A1" w:rsidRDefault="00DE71A1" w:rsidP="00DE71A1">
      <w:pPr>
        <w:pStyle w:val="Heading2"/>
      </w:pPr>
      <w:bookmarkStart w:id="237" w:name="_Toc47103331"/>
      <w:bookmarkStart w:id="238" w:name="_Toc114077878"/>
      <w:bookmarkStart w:id="239" w:name="_Toc121933411"/>
      <w:bookmarkStart w:id="240" w:name="_Toc124151795"/>
      <w:bookmarkStart w:id="241" w:name="_Toc130324608"/>
      <w:bookmarkStart w:id="242" w:name="_Toc137489889"/>
      <w:bookmarkStart w:id="243" w:name="_Toc138766279"/>
      <w:bookmarkStart w:id="244" w:name="_Toc176786217"/>
      <w:r>
        <w:t>7.1</w:t>
      </w:r>
      <w:r>
        <w:tab/>
        <w:t>General</w:t>
      </w:r>
      <w:bookmarkEnd w:id="237"/>
      <w:bookmarkEnd w:id="238"/>
      <w:bookmarkEnd w:id="239"/>
      <w:bookmarkEnd w:id="240"/>
      <w:bookmarkEnd w:id="241"/>
      <w:bookmarkEnd w:id="242"/>
      <w:bookmarkEnd w:id="243"/>
      <w:bookmarkEnd w:id="244"/>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45" w:name="_Toc114077879"/>
      <w:bookmarkStart w:id="246" w:name="_Toc121933412"/>
      <w:bookmarkStart w:id="247" w:name="_Toc124151796"/>
      <w:bookmarkStart w:id="248" w:name="_Toc130324609"/>
      <w:bookmarkStart w:id="249" w:name="_Toc137489890"/>
      <w:bookmarkStart w:id="250" w:name="_Toc138766280"/>
      <w:bookmarkStart w:id="251" w:name="_Toc176786218"/>
      <w:r>
        <w:t>7.2</w:t>
      </w:r>
      <w:r>
        <w:tab/>
      </w:r>
      <w:r w:rsidRPr="00F54508">
        <w:t>Minimum requirement</w:t>
      </w:r>
      <w:bookmarkEnd w:id="245"/>
      <w:bookmarkEnd w:id="246"/>
      <w:bookmarkEnd w:id="247"/>
      <w:bookmarkEnd w:id="248"/>
      <w:bookmarkEnd w:id="249"/>
      <w:bookmarkEnd w:id="250"/>
      <w:bookmarkEnd w:id="251"/>
    </w:p>
    <w:p w14:paraId="00BF9991" w14:textId="77777777" w:rsidR="00160730" w:rsidRDefault="00160730" w:rsidP="00160730">
      <w:pPr>
        <w:pStyle w:val="Heading3"/>
      </w:pPr>
      <w:bookmarkStart w:id="252" w:name="_Toc114077880"/>
      <w:bookmarkStart w:id="253" w:name="_Toc121933413"/>
      <w:bookmarkStart w:id="254" w:name="_Toc124151797"/>
      <w:bookmarkStart w:id="255" w:name="_Toc130324610"/>
      <w:bookmarkStart w:id="256" w:name="_Toc137489891"/>
      <w:bookmarkStart w:id="257" w:name="_Toc138766281"/>
      <w:bookmarkStart w:id="258" w:name="_Toc176786219"/>
      <w:r>
        <w:t>7.2.1</w:t>
      </w:r>
      <w:r>
        <w:tab/>
        <w:t>Minimum requirement for handheld UE</w:t>
      </w:r>
      <w:bookmarkEnd w:id="252"/>
      <w:bookmarkEnd w:id="253"/>
      <w:bookmarkEnd w:id="254"/>
      <w:bookmarkEnd w:id="255"/>
      <w:bookmarkEnd w:id="256"/>
      <w:bookmarkEnd w:id="257"/>
      <w:bookmarkEnd w:id="258"/>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59" w:name="_Toc114077881"/>
      <w:bookmarkStart w:id="260" w:name="_Toc121933414"/>
      <w:bookmarkStart w:id="261" w:name="_Toc124151798"/>
      <w:bookmarkStart w:id="262" w:name="_Toc130324611"/>
      <w:bookmarkStart w:id="263" w:name="_Toc137489892"/>
      <w:bookmarkStart w:id="264" w:name="_Toc138766282"/>
      <w:bookmarkStart w:id="265" w:name="_Toc176786220"/>
      <w:r>
        <w:t>7.2.1.1</w:t>
      </w:r>
      <w:r>
        <w:tab/>
        <w:t>Hand phantom browsing mode</w:t>
      </w:r>
      <w:bookmarkEnd w:id="259"/>
      <w:bookmarkEnd w:id="260"/>
      <w:bookmarkEnd w:id="261"/>
      <w:bookmarkEnd w:id="262"/>
      <w:bookmarkEnd w:id="263"/>
      <w:bookmarkEnd w:id="264"/>
      <w:bookmarkEnd w:id="265"/>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266" w:name="_Toc114077882"/>
      <w:bookmarkStart w:id="267" w:name="_Toc121933415"/>
      <w:bookmarkStart w:id="268" w:name="_Toc124151799"/>
      <w:bookmarkStart w:id="269" w:name="_Toc130324612"/>
      <w:bookmarkStart w:id="270" w:name="_Toc137489893"/>
      <w:bookmarkStart w:id="271" w:name="_Toc138766283"/>
      <w:bookmarkStart w:id="272" w:name="_Toc176786221"/>
      <w:r>
        <w:t>7.2.1.1.1</w:t>
      </w:r>
      <w:r>
        <w:tab/>
        <w:t>NR FR1</w:t>
      </w:r>
      <w:bookmarkEnd w:id="266"/>
      <w:bookmarkEnd w:id="267"/>
      <w:bookmarkEnd w:id="268"/>
      <w:bookmarkEnd w:id="269"/>
      <w:bookmarkEnd w:id="270"/>
      <w:bookmarkEnd w:id="271"/>
      <w:bookmarkEnd w:id="272"/>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273" w:name="_Toc114077883"/>
      <w:bookmarkStart w:id="274" w:name="_Toc121933416"/>
      <w:bookmarkStart w:id="275"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276" w:name="_Toc137489894"/>
      <w:bookmarkStart w:id="277" w:name="_Toc138766284"/>
      <w:bookmarkStart w:id="278" w:name="_Toc176786222"/>
      <w:r>
        <w:t>7.2.1.1.2</w:t>
      </w:r>
      <w:r>
        <w:tab/>
        <w:t>NR FR1 in EN-DC mode</w:t>
      </w:r>
      <w:bookmarkEnd w:id="273"/>
      <w:bookmarkEnd w:id="274"/>
      <w:bookmarkEnd w:id="275"/>
      <w:bookmarkEnd w:id="276"/>
      <w:bookmarkEnd w:id="277"/>
      <w:bookmarkEnd w:id="278"/>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279" w:name="_Toc114077884"/>
      <w:bookmarkStart w:id="280" w:name="_Toc121933417"/>
      <w:bookmarkStart w:id="281"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282" w:name="_Toc130324613"/>
      <w:bookmarkStart w:id="283" w:name="_Toc137489895"/>
      <w:bookmarkStart w:id="284" w:name="_Toc138766285"/>
      <w:bookmarkStart w:id="285" w:name="_Toc176786223"/>
      <w:r>
        <w:t>7.2.1.2</w:t>
      </w:r>
      <w:r>
        <w:tab/>
        <w:t>Beside the head and hand phantom position</w:t>
      </w:r>
      <w:bookmarkEnd w:id="279"/>
      <w:bookmarkEnd w:id="280"/>
      <w:bookmarkEnd w:id="281"/>
      <w:bookmarkEnd w:id="282"/>
      <w:bookmarkEnd w:id="283"/>
      <w:bookmarkEnd w:id="284"/>
      <w:bookmarkEnd w:id="285"/>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286" w:name="_Toc114077885"/>
      <w:bookmarkStart w:id="287" w:name="_Toc121933418"/>
      <w:bookmarkStart w:id="288" w:name="_Toc124151802"/>
      <w:bookmarkStart w:id="289" w:name="_Toc130324614"/>
      <w:bookmarkStart w:id="290" w:name="_Toc137489896"/>
      <w:bookmarkStart w:id="291" w:name="_Toc138766286"/>
      <w:bookmarkStart w:id="292" w:name="_Toc176786224"/>
      <w:r>
        <w:t>7.2.1.2.1</w:t>
      </w:r>
      <w:r>
        <w:tab/>
        <w:t>NR FR1</w:t>
      </w:r>
      <w:bookmarkEnd w:id="286"/>
      <w:bookmarkEnd w:id="287"/>
      <w:bookmarkEnd w:id="288"/>
      <w:bookmarkEnd w:id="289"/>
      <w:bookmarkEnd w:id="290"/>
      <w:bookmarkEnd w:id="291"/>
      <w:bookmarkEnd w:id="292"/>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293" w:name="_Toc114077886"/>
      <w:bookmarkStart w:id="294" w:name="_Toc121933419"/>
      <w:bookmarkStart w:id="295"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296" w:name="_Toc130324615"/>
      <w:bookmarkStart w:id="297" w:name="_Toc137489897"/>
      <w:bookmarkStart w:id="298" w:name="_Toc138766287"/>
      <w:bookmarkStart w:id="299" w:name="_Toc176786225"/>
      <w:r>
        <w:t>7.2.1.2.2</w:t>
      </w:r>
      <w:r>
        <w:tab/>
        <w:t>NR FR1 in EN-DC mode</w:t>
      </w:r>
      <w:bookmarkEnd w:id="293"/>
      <w:bookmarkEnd w:id="294"/>
      <w:bookmarkEnd w:id="295"/>
      <w:bookmarkEnd w:id="296"/>
      <w:bookmarkEnd w:id="297"/>
      <w:bookmarkEnd w:id="298"/>
      <w:bookmarkEnd w:id="29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300" w:name="_Toc114077887"/>
      <w:bookmarkStart w:id="301" w:name="_Toc47103333"/>
      <w:bookmarkStart w:id="302" w:name="_Toc121933420"/>
      <w:bookmarkStart w:id="303" w:name="_Toc124151804"/>
      <w:bookmarkStart w:id="304" w:name="_Toc137489898"/>
      <w:bookmarkStart w:id="305" w:name="_Toc138766288"/>
      <w:bookmarkStart w:id="306" w:name="_Toc176786226"/>
      <w:r w:rsidR="00DE71A1" w:rsidRPr="004D3578">
        <w:lastRenderedPageBreak/>
        <w:t>Annex A (normative):</w:t>
      </w:r>
      <w:r w:rsidR="00DE71A1" w:rsidRPr="004D3578">
        <w:br/>
      </w:r>
      <w:r w:rsidR="00DE71A1">
        <w:t>Test methodology</w:t>
      </w:r>
      <w:bookmarkEnd w:id="300"/>
      <w:bookmarkEnd w:id="301"/>
      <w:bookmarkEnd w:id="302"/>
      <w:bookmarkEnd w:id="303"/>
      <w:bookmarkEnd w:id="304"/>
      <w:bookmarkEnd w:id="305"/>
      <w:bookmarkEnd w:id="306"/>
    </w:p>
    <w:p w14:paraId="39B106DC" w14:textId="480C6519" w:rsidR="00DE71A1" w:rsidRDefault="00DE71A1" w:rsidP="005F17F7"/>
    <w:p w14:paraId="29B7FF22" w14:textId="77777777" w:rsidR="00564A94" w:rsidRDefault="00564A94" w:rsidP="00B31736">
      <w:pPr>
        <w:pStyle w:val="Heading1"/>
      </w:pPr>
      <w:bookmarkStart w:id="307" w:name="_Toc37324461"/>
      <w:bookmarkStart w:id="308" w:name="_Toc37323055"/>
      <w:bookmarkStart w:id="309" w:name="_Toc37254197"/>
      <w:bookmarkStart w:id="310" w:name="_Toc36469780"/>
      <w:bookmarkStart w:id="311" w:name="_Toc36456682"/>
      <w:bookmarkStart w:id="312" w:name="_Toc29805473"/>
      <w:bookmarkStart w:id="313" w:name="_Toc21341025"/>
      <w:bookmarkStart w:id="314" w:name="_Toc114077888"/>
      <w:bookmarkStart w:id="315" w:name="_Toc121933421"/>
      <w:bookmarkStart w:id="316" w:name="_Toc124151805"/>
      <w:bookmarkStart w:id="317" w:name="_Toc130324616"/>
      <w:bookmarkStart w:id="318" w:name="_Toc137489899"/>
      <w:bookmarkStart w:id="319" w:name="_Toc138766289"/>
      <w:bookmarkStart w:id="320" w:name="_Toc176786227"/>
      <w:r>
        <w:t>A.1</w:t>
      </w:r>
      <w:r>
        <w:tab/>
      </w:r>
      <w:bookmarkEnd w:id="307"/>
      <w:bookmarkEnd w:id="308"/>
      <w:bookmarkEnd w:id="309"/>
      <w:bookmarkEnd w:id="310"/>
      <w:bookmarkEnd w:id="311"/>
      <w:bookmarkEnd w:id="312"/>
      <w:bookmarkEnd w:id="313"/>
      <w:r>
        <w:t>G</w:t>
      </w:r>
      <w:r w:rsidRPr="00A0545A">
        <w:t>e</w:t>
      </w:r>
      <w:r>
        <w:t>neral</w:t>
      </w:r>
      <w:bookmarkEnd w:id="314"/>
      <w:bookmarkEnd w:id="315"/>
      <w:bookmarkEnd w:id="316"/>
      <w:bookmarkEnd w:id="317"/>
      <w:bookmarkEnd w:id="318"/>
      <w:bookmarkEnd w:id="319"/>
      <w:bookmarkEnd w:id="320"/>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321" w:name="_Toc114077889"/>
      <w:bookmarkStart w:id="322" w:name="_Toc121933422"/>
      <w:bookmarkStart w:id="323" w:name="_Toc124151806"/>
      <w:bookmarkStart w:id="324" w:name="_Toc130324617"/>
      <w:bookmarkStart w:id="325" w:name="_Toc137489900"/>
      <w:bookmarkStart w:id="326" w:name="_Toc138766290"/>
      <w:bookmarkStart w:id="327" w:name="_Toc176786228"/>
      <w:r>
        <w:t>A.2</w:t>
      </w:r>
      <w:r>
        <w:tab/>
        <w:t>UE configuration</w:t>
      </w:r>
      <w:bookmarkEnd w:id="321"/>
      <w:bookmarkEnd w:id="322"/>
      <w:bookmarkEnd w:id="323"/>
      <w:bookmarkEnd w:id="324"/>
      <w:bookmarkEnd w:id="325"/>
      <w:bookmarkEnd w:id="326"/>
      <w:bookmarkEnd w:id="327"/>
    </w:p>
    <w:p w14:paraId="37C789A6" w14:textId="77777777" w:rsidR="00564A94" w:rsidRPr="00A645E8" w:rsidRDefault="00564A94" w:rsidP="00B31736">
      <w:pPr>
        <w:pStyle w:val="Heading2"/>
      </w:pPr>
      <w:bookmarkStart w:id="328" w:name="_Toc121933423"/>
      <w:bookmarkStart w:id="329" w:name="_Toc124151807"/>
      <w:bookmarkStart w:id="330" w:name="_Toc130324618"/>
      <w:bookmarkStart w:id="331" w:name="_Toc137489901"/>
      <w:bookmarkStart w:id="332" w:name="_Toc138766291"/>
      <w:bookmarkStart w:id="333" w:name="_Toc176786229"/>
      <w:r w:rsidRPr="00A645E8">
        <w:t>A.</w:t>
      </w:r>
      <w:r>
        <w:t>2</w:t>
      </w:r>
      <w:r w:rsidRPr="00A645E8">
        <w:t>.1</w:t>
      </w:r>
      <w:r w:rsidRPr="00A645E8">
        <w:tab/>
      </w:r>
      <w:r>
        <w:t>General</w:t>
      </w:r>
      <w:bookmarkEnd w:id="328"/>
      <w:bookmarkEnd w:id="329"/>
      <w:bookmarkEnd w:id="330"/>
      <w:bookmarkEnd w:id="331"/>
      <w:bookmarkEnd w:id="332"/>
      <w:bookmarkEnd w:id="333"/>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334" w:name="_Toc121933424"/>
      <w:bookmarkStart w:id="335" w:name="_Toc124151808"/>
      <w:bookmarkStart w:id="336" w:name="_Toc130324619"/>
      <w:bookmarkStart w:id="337" w:name="_Toc137489902"/>
      <w:bookmarkStart w:id="338" w:name="_Toc138766292"/>
      <w:bookmarkStart w:id="339" w:name="_Toc176786230"/>
      <w:r w:rsidRPr="00A645E8">
        <w:t>A.</w:t>
      </w:r>
      <w:r>
        <w:t>2</w:t>
      </w:r>
      <w:r w:rsidRPr="00A645E8">
        <w:t>.</w:t>
      </w:r>
      <w:r>
        <w:t>2</w:t>
      </w:r>
      <w:r w:rsidRPr="00A645E8">
        <w:tab/>
      </w:r>
      <w:r>
        <w:t>UE configuration for TRP test</w:t>
      </w:r>
      <w:bookmarkEnd w:id="334"/>
      <w:bookmarkEnd w:id="335"/>
      <w:bookmarkEnd w:id="336"/>
      <w:bookmarkEnd w:id="337"/>
      <w:bookmarkEnd w:id="338"/>
      <w:bookmarkEnd w:id="339"/>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340" w:name="_Hlk103727141"/>
      <w:r w:rsidRPr="0060635E">
        <w:t>should be selected based on manufacturer declaration</w:t>
      </w:r>
      <w:bookmarkEnd w:id="340"/>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341" w:name="_Toc121933425"/>
      <w:bookmarkStart w:id="342" w:name="_Toc124151809"/>
      <w:bookmarkStart w:id="343" w:name="_Toc130324620"/>
      <w:bookmarkStart w:id="344" w:name="_Toc137489903"/>
      <w:bookmarkStart w:id="345" w:name="_Toc138766293"/>
      <w:bookmarkStart w:id="346" w:name="_Toc176786231"/>
      <w:r w:rsidRPr="00A645E8">
        <w:t>A.</w:t>
      </w:r>
      <w:r>
        <w:t>2</w:t>
      </w:r>
      <w:r w:rsidRPr="00A645E8">
        <w:t>.</w:t>
      </w:r>
      <w:r>
        <w:t>3</w:t>
      </w:r>
      <w:r w:rsidRPr="00A645E8">
        <w:tab/>
      </w:r>
      <w:r>
        <w:t>UE configuration for TRS test</w:t>
      </w:r>
      <w:bookmarkEnd w:id="341"/>
      <w:bookmarkEnd w:id="342"/>
      <w:bookmarkEnd w:id="343"/>
      <w:bookmarkEnd w:id="344"/>
      <w:bookmarkEnd w:id="345"/>
      <w:bookmarkEnd w:id="346"/>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47" w:name="_Toc114077890"/>
      <w:bookmarkStart w:id="348" w:name="_Toc121933426"/>
      <w:bookmarkStart w:id="349" w:name="_Toc124151810"/>
      <w:bookmarkStart w:id="350" w:name="_Toc130324621"/>
      <w:bookmarkStart w:id="351" w:name="_Toc137489904"/>
      <w:bookmarkStart w:id="352" w:name="_Toc138766294"/>
      <w:bookmarkStart w:id="353" w:name="_Toc176786232"/>
      <w:r>
        <w:t>A.3</w:t>
      </w:r>
      <w:r>
        <w:tab/>
        <w:t xml:space="preserve">Test system of </w:t>
      </w:r>
      <w:r w:rsidRPr="005320C3">
        <w:t xml:space="preserve">Anechoic Chamber </w:t>
      </w:r>
      <w:r>
        <w:t>method</w:t>
      </w:r>
      <w:bookmarkEnd w:id="347"/>
      <w:bookmarkEnd w:id="348"/>
      <w:bookmarkEnd w:id="349"/>
      <w:bookmarkEnd w:id="350"/>
      <w:bookmarkEnd w:id="351"/>
      <w:bookmarkEnd w:id="352"/>
      <w:bookmarkEnd w:id="353"/>
    </w:p>
    <w:p w14:paraId="7D2A14F2" w14:textId="77777777" w:rsidR="00564A94" w:rsidRPr="00A645E8" w:rsidRDefault="00564A94" w:rsidP="005F17F7">
      <w:pPr>
        <w:pStyle w:val="Heading2"/>
      </w:pPr>
      <w:bookmarkStart w:id="354" w:name="_Toc37324422"/>
      <w:bookmarkStart w:id="355" w:name="_Toc37323016"/>
      <w:bookmarkStart w:id="356" w:name="_Toc37254158"/>
      <w:bookmarkStart w:id="357" w:name="_Toc36469741"/>
      <w:bookmarkStart w:id="358" w:name="_Toc36456643"/>
      <w:bookmarkStart w:id="359" w:name="_Toc29805434"/>
      <w:bookmarkStart w:id="360" w:name="_Toc21340986"/>
      <w:bookmarkStart w:id="361" w:name="_Toc121933427"/>
      <w:bookmarkStart w:id="362" w:name="_Toc124151811"/>
      <w:bookmarkStart w:id="363" w:name="_Toc130324622"/>
      <w:bookmarkStart w:id="364" w:name="_Toc137489905"/>
      <w:bookmarkStart w:id="365" w:name="_Toc138766295"/>
      <w:bookmarkStart w:id="366" w:name="_Toc176786233"/>
      <w:r w:rsidRPr="00A645E8">
        <w:t>A.</w:t>
      </w:r>
      <w:r>
        <w:t>3</w:t>
      </w:r>
      <w:r w:rsidRPr="00A645E8">
        <w:t>.1</w:t>
      </w:r>
      <w:r w:rsidRPr="00A645E8">
        <w:tab/>
      </w:r>
      <w:bookmarkEnd w:id="354"/>
      <w:bookmarkEnd w:id="355"/>
      <w:bookmarkEnd w:id="356"/>
      <w:bookmarkEnd w:id="357"/>
      <w:bookmarkEnd w:id="358"/>
      <w:bookmarkEnd w:id="359"/>
      <w:bookmarkEnd w:id="360"/>
      <w:r w:rsidRPr="00A645E8">
        <w:t>System setup</w:t>
      </w:r>
      <w:bookmarkEnd w:id="361"/>
      <w:bookmarkEnd w:id="362"/>
      <w:bookmarkEnd w:id="363"/>
      <w:bookmarkEnd w:id="364"/>
      <w:bookmarkEnd w:id="365"/>
      <w:bookmarkEnd w:id="366"/>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1274181D">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367" w:name="_Toc121933428"/>
      <w:bookmarkStart w:id="368" w:name="_Toc124151812"/>
      <w:bookmarkStart w:id="369" w:name="_Toc130324623"/>
      <w:bookmarkStart w:id="370" w:name="_Toc137489906"/>
      <w:bookmarkStart w:id="371" w:name="_Toc138766296"/>
      <w:bookmarkStart w:id="372" w:name="_Toc176786234"/>
      <w:r w:rsidRPr="00A645E8">
        <w:t>A.</w:t>
      </w:r>
      <w:r>
        <w:t>3</w:t>
      </w:r>
      <w:r w:rsidRPr="00A645E8">
        <w:t>.</w:t>
      </w:r>
      <w:r>
        <w:t>2</w:t>
      </w:r>
      <w:r w:rsidRPr="00A645E8">
        <w:tab/>
        <w:t>Calibration procedure</w:t>
      </w:r>
      <w:bookmarkEnd w:id="367"/>
      <w:bookmarkEnd w:id="368"/>
      <w:bookmarkEnd w:id="369"/>
      <w:bookmarkEnd w:id="370"/>
      <w:bookmarkEnd w:id="371"/>
      <w:bookmarkEnd w:id="372"/>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373" w:name="_Toc121933429"/>
      <w:bookmarkStart w:id="374" w:name="_Toc124151813"/>
      <w:bookmarkStart w:id="375" w:name="_Toc130324624"/>
      <w:bookmarkStart w:id="376" w:name="_Toc137489907"/>
      <w:bookmarkStart w:id="377" w:name="_Toc138766297"/>
      <w:bookmarkStart w:id="378" w:name="_Toc176786235"/>
      <w:r w:rsidRPr="00A645E8">
        <w:t>A.</w:t>
      </w:r>
      <w:r>
        <w:t>3</w:t>
      </w:r>
      <w:r w:rsidRPr="00A645E8">
        <w:t>.</w:t>
      </w:r>
      <w:r>
        <w:t>3</w:t>
      </w:r>
      <w:r w:rsidRPr="00A645E8">
        <w:tab/>
      </w:r>
      <w:r>
        <w:t>Test</w:t>
      </w:r>
      <w:r w:rsidRPr="00A645E8">
        <w:t xml:space="preserve"> procedure</w:t>
      </w:r>
      <w:bookmarkEnd w:id="373"/>
      <w:bookmarkEnd w:id="374"/>
      <w:bookmarkEnd w:id="375"/>
      <w:bookmarkEnd w:id="376"/>
      <w:bookmarkEnd w:id="377"/>
      <w:bookmarkEnd w:id="378"/>
    </w:p>
    <w:p w14:paraId="6290614C" w14:textId="5FE7AB33" w:rsidR="00564A94" w:rsidRDefault="00564A94" w:rsidP="00484F00">
      <w:pPr>
        <w:pStyle w:val="Heading3"/>
      </w:pPr>
      <w:bookmarkStart w:id="379" w:name="_Toc37324425"/>
      <w:bookmarkStart w:id="380" w:name="_Toc37323019"/>
      <w:bookmarkStart w:id="381" w:name="_Toc37254161"/>
      <w:bookmarkStart w:id="382" w:name="_Toc36469744"/>
      <w:bookmarkStart w:id="383" w:name="_Toc36456646"/>
      <w:bookmarkStart w:id="384" w:name="_Toc29805437"/>
      <w:bookmarkStart w:id="385" w:name="_Toc21340989"/>
      <w:bookmarkStart w:id="386" w:name="_Toc114077891"/>
      <w:bookmarkStart w:id="387" w:name="_Toc121933430"/>
      <w:bookmarkStart w:id="388" w:name="_Toc124151814"/>
      <w:bookmarkStart w:id="389" w:name="_Toc130324625"/>
      <w:bookmarkStart w:id="390" w:name="_Toc137489908"/>
      <w:bookmarkStart w:id="391" w:name="_Toc138766298"/>
      <w:bookmarkStart w:id="392" w:name="_Toc176786236"/>
      <w:r>
        <w:t>A.3.3.1</w:t>
      </w:r>
      <w:r w:rsidR="00484F00">
        <w:tab/>
      </w:r>
      <w:r>
        <w:t>General</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393" w:name="_Toc114077892"/>
      <w:bookmarkStart w:id="394" w:name="_Toc121933431"/>
      <w:bookmarkStart w:id="395" w:name="_Toc124151815"/>
      <w:bookmarkStart w:id="396" w:name="_Toc130324626"/>
      <w:bookmarkStart w:id="397" w:name="_Toc137489909"/>
      <w:bookmarkStart w:id="398" w:name="_Toc138766299"/>
      <w:bookmarkStart w:id="399" w:name="_Toc176786237"/>
      <w:r>
        <w:t>A.3.3.2</w:t>
      </w:r>
      <w:r w:rsidR="00484F00">
        <w:tab/>
      </w:r>
      <w:r w:rsidRPr="00864D70">
        <w:t>TRP Test procedure</w:t>
      </w:r>
      <w:bookmarkEnd w:id="393"/>
      <w:bookmarkEnd w:id="394"/>
      <w:bookmarkEnd w:id="395"/>
      <w:bookmarkEnd w:id="396"/>
      <w:bookmarkEnd w:id="397"/>
      <w:bookmarkEnd w:id="398"/>
      <w:bookmarkEnd w:id="399"/>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400" w:name="_Toc114077893"/>
      <w:bookmarkStart w:id="401" w:name="_Toc121933432"/>
      <w:bookmarkStart w:id="402" w:name="_Toc124151816"/>
      <w:bookmarkStart w:id="403" w:name="_Toc130324627"/>
      <w:bookmarkStart w:id="404" w:name="_Toc137489910"/>
      <w:bookmarkStart w:id="405" w:name="_Toc138766300"/>
      <w:bookmarkStart w:id="406" w:name="_Toc176786238"/>
      <w:r>
        <w:t>A.3.3.3</w:t>
      </w:r>
      <w:r w:rsidR="00484F00">
        <w:tab/>
      </w:r>
      <w:r w:rsidRPr="00864D70">
        <w:t>TR</w:t>
      </w:r>
      <w:r>
        <w:t>S</w:t>
      </w:r>
      <w:r w:rsidRPr="00864D70">
        <w:t xml:space="preserve"> Test procedure</w:t>
      </w:r>
      <w:bookmarkEnd w:id="400"/>
      <w:bookmarkEnd w:id="401"/>
      <w:bookmarkEnd w:id="402"/>
      <w:bookmarkEnd w:id="403"/>
      <w:bookmarkEnd w:id="404"/>
      <w:bookmarkEnd w:id="405"/>
      <w:bookmarkEnd w:id="406"/>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407" w:name="_Toc121933433"/>
      <w:bookmarkStart w:id="408" w:name="_Toc124151817"/>
      <w:bookmarkStart w:id="409" w:name="_Toc130324628"/>
      <w:bookmarkStart w:id="410" w:name="_Toc137489911"/>
      <w:bookmarkStart w:id="411" w:name="_Toc138766301"/>
      <w:bookmarkStart w:id="412" w:name="_Toc176786239"/>
      <w:r w:rsidRPr="00A645E8">
        <w:t>A.</w:t>
      </w:r>
      <w:r>
        <w:t>3</w:t>
      </w:r>
      <w:r w:rsidRPr="00A645E8">
        <w:t>.</w:t>
      </w:r>
      <w:r>
        <w:t>4</w:t>
      </w:r>
      <w:r w:rsidRPr="00A645E8">
        <w:tab/>
        <w:t>Minimum Range Length</w:t>
      </w:r>
      <w:bookmarkEnd w:id="407"/>
      <w:bookmarkEnd w:id="408"/>
      <w:bookmarkEnd w:id="409"/>
      <w:bookmarkEnd w:id="410"/>
      <w:bookmarkEnd w:id="411"/>
      <w:bookmarkEnd w:id="412"/>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413" w:name="_Toc130324629"/>
      <w:bookmarkStart w:id="414" w:name="_Toc137489912"/>
      <w:bookmarkStart w:id="415" w:name="_Toc138766302"/>
      <w:bookmarkStart w:id="416" w:name="_Toc176786240"/>
      <w:r w:rsidRPr="00A645E8">
        <w:lastRenderedPageBreak/>
        <w:t>A.</w:t>
      </w:r>
      <w:r>
        <w:t>3</w:t>
      </w:r>
      <w:r w:rsidRPr="00A645E8">
        <w:t>.</w:t>
      </w:r>
      <w:r>
        <w:t>5</w:t>
      </w:r>
      <w:r w:rsidRPr="00A645E8">
        <w:tab/>
      </w:r>
      <w:r>
        <w:t>Definition of TRP and TRS for AC</w:t>
      </w:r>
      <w:bookmarkEnd w:id="413"/>
      <w:bookmarkEnd w:id="414"/>
      <w:bookmarkEnd w:id="415"/>
      <w:bookmarkEnd w:id="416"/>
    </w:p>
    <w:p w14:paraId="5FFF6E46" w14:textId="77777777" w:rsidR="0076245E" w:rsidRDefault="0076245E" w:rsidP="0076245E">
      <w:pPr>
        <w:pStyle w:val="Heading3"/>
      </w:pPr>
      <w:bookmarkStart w:id="417" w:name="_Toc130324630"/>
      <w:bookmarkStart w:id="418" w:name="_Toc137489913"/>
      <w:bookmarkStart w:id="419" w:name="_Toc138766303"/>
      <w:bookmarkStart w:id="420" w:name="_Toc176786241"/>
      <w:r>
        <w:t>A.3.5.1</w:t>
      </w:r>
      <w:r>
        <w:tab/>
      </w:r>
      <w:r w:rsidRPr="00800DB8">
        <w:t>Total Radiated Power (TRP)</w:t>
      </w:r>
      <w:bookmarkEnd w:id="417"/>
      <w:bookmarkEnd w:id="418"/>
      <w:bookmarkEnd w:id="419"/>
      <w:bookmarkEnd w:id="420"/>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421" w:name="OLE_LINK5"/>
      <w:bookmarkStart w:id="422"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421"/>
      <w:bookmarkEnd w:id="422"/>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58B8CB6A"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48488A63"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Pr="001D7032" w:rsidRDefault="0076245E" w:rsidP="00996434">
      <w:pPr>
        <w:rPr>
          <w:lang w:eastAsia="zh-CN"/>
        </w:rPr>
      </w:pPr>
    </w:p>
    <w:p w14:paraId="3392BFCD" w14:textId="77777777" w:rsidR="0076245E" w:rsidRDefault="0076245E" w:rsidP="0076245E">
      <w:pPr>
        <w:pStyle w:val="Heading3"/>
      </w:pPr>
      <w:bookmarkStart w:id="423" w:name="_Toc130324631"/>
      <w:bookmarkStart w:id="424" w:name="_Toc137489914"/>
      <w:bookmarkStart w:id="425" w:name="_Toc138766304"/>
      <w:bookmarkStart w:id="426" w:name="_Toc176786242"/>
      <w:r>
        <w:t>A.3.5.2</w:t>
      </w:r>
      <w:r>
        <w:tab/>
      </w:r>
      <w:r w:rsidRPr="00BC545D">
        <w:t>Total Radiated Sensitivity (TRS)</w:t>
      </w:r>
      <w:bookmarkEnd w:id="423"/>
      <w:bookmarkEnd w:id="424"/>
      <w:bookmarkEnd w:id="425"/>
      <w:bookmarkEnd w:id="426"/>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lastRenderedPageBreak/>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26BC624E"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317DBDE3"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Pr="001D7032" w:rsidRDefault="0076245E" w:rsidP="0034447A">
      <w:pPr>
        <w:rPr>
          <w:lang w:eastAsia="zh-CN"/>
        </w:rPr>
      </w:pPr>
    </w:p>
    <w:p w14:paraId="4FE88078" w14:textId="77777777" w:rsidR="00564A94" w:rsidRDefault="00564A94" w:rsidP="00564A94">
      <w:pPr>
        <w:pStyle w:val="Heading1"/>
      </w:pPr>
      <w:bookmarkStart w:id="427" w:name="_Toc114077894"/>
      <w:bookmarkStart w:id="428" w:name="_Toc121933434"/>
      <w:bookmarkStart w:id="429" w:name="_Toc124151818"/>
      <w:bookmarkStart w:id="430" w:name="_Toc130324632"/>
      <w:bookmarkStart w:id="431" w:name="_Toc137489915"/>
      <w:bookmarkStart w:id="432" w:name="_Toc138766305"/>
      <w:bookmarkStart w:id="433" w:name="_Toc176786243"/>
      <w:r>
        <w:t>A.4</w:t>
      </w:r>
      <w:r>
        <w:tab/>
        <w:t>P</w:t>
      </w:r>
      <w:r w:rsidRPr="00A54781">
        <w:t xml:space="preserve">reliminary </w:t>
      </w:r>
      <w:r>
        <w:t>e</w:t>
      </w:r>
      <w:r w:rsidRPr="00553E81">
        <w:t>xample MU</w:t>
      </w:r>
      <w:r>
        <w:t xml:space="preserve"> budget</w:t>
      </w:r>
      <w:bookmarkEnd w:id="427"/>
      <w:bookmarkEnd w:id="428"/>
      <w:bookmarkEnd w:id="429"/>
      <w:bookmarkEnd w:id="430"/>
      <w:bookmarkEnd w:id="431"/>
      <w:bookmarkEnd w:id="432"/>
      <w:bookmarkEnd w:id="433"/>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4859" w:type="pct"/>
        <w:tblInd w:w="-10" w:type="dxa"/>
        <w:tblLook w:val="04A0" w:firstRow="1" w:lastRow="0" w:firstColumn="1" w:lastColumn="0" w:noHBand="0" w:noVBand="1"/>
      </w:tblPr>
      <w:tblGrid>
        <w:gridCol w:w="558"/>
        <w:gridCol w:w="1705"/>
        <w:gridCol w:w="1742"/>
        <w:gridCol w:w="747"/>
        <w:gridCol w:w="767"/>
        <w:gridCol w:w="1187"/>
        <w:gridCol w:w="497"/>
        <w:gridCol w:w="440"/>
        <w:gridCol w:w="826"/>
        <w:gridCol w:w="891"/>
      </w:tblGrid>
      <w:tr w:rsidR="00EA6683" w:rsidRPr="00223705" w14:paraId="5041CD86" w14:textId="77777777" w:rsidTr="008E7433">
        <w:trPr>
          <w:trHeight w:val="20"/>
        </w:trPr>
        <w:tc>
          <w:tcPr>
            <w:tcW w:w="55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1B9999" w14:textId="77777777" w:rsidR="00EA6683" w:rsidRPr="00223705" w:rsidRDefault="00EA6683" w:rsidP="008E7433">
            <w:pPr>
              <w:pStyle w:val="TAH"/>
              <w:rPr>
                <w:lang w:val="en-US"/>
              </w:rPr>
            </w:pPr>
            <w:r w:rsidRPr="00223705">
              <w:rPr>
                <w:lang w:val="en-US"/>
              </w:rPr>
              <w:t>UID</w:t>
            </w:r>
          </w:p>
        </w:tc>
        <w:tc>
          <w:tcPr>
            <w:tcW w:w="17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07A9E" w14:textId="77777777" w:rsidR="00EA6683" w:rsidRPr="00223705" w:rsidRDefault="00EA6683" w:rsidP="008E7433">
            <w:pPr>
              <w:pStyle w:val="TAH"/>
              <w:rPr>
                <w:lang w:val="en-US"/>
              </w:rPr>
            </w:pPr>
            <w:r w:rsidRPr="00223705">
              <w:rPr>
                <w:lang w:val="en-US"/>
              </w:rPr>
              <w:t>Uncertainty Source</w:t>
            </w: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CD8EF" w14:textId="77777777" w:rsidR="00EA6683" w:rsidRPr="00223705" w:rsidRDefault="00EA6683" w:rsidP="008E7433">
            <w:pPr>
              <w:pStyle w:val="TAH"/>
              <w:rPr>
                <w:lang w:val="en-US"/>
              </w:rPr>
            </w:pPr>
            <w:r w:rsidRPr="00223705">
              <w:rPr>
                <w:lang w:val="en-US"/>
              </w:rPr>
              <w:t>Comment</w:t>
            </w:r>
          </w:p>
        </w:tc>
        <w:tc>
          <w:tcPr>
            <w:tcW w:w="14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B4B59" w14:textId="77777777" w:rsidR="00EA6683" w:rsidRPr="00223705" w:rsidRDefault="00EA6683" w:rsidP="008E7433">
            <w:pPr>
              <w:pStyle w:val="TAH"/>
              <w:rPr>
                <w:lang w:val="en-US"/>
              </w:rPr>
            </w:pPr>
            <w:r w:rsidRPr="00223705">
              <w:rPr>
                <w:lang w:val="en-US"/>
              </w:rPr>
              <w:t>Uncertainty Value [dB]</w:t>
            </w:r>
          </w:p>
        </w:tc>
        <w:tc>
          <w:tcPr>
            <w:tcW w:w="11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67F5B" w14:textId="77777777" w:rsidR="00EA6683" w:rsidRPr="00223705" w:rsidRDefault="00EA6683" w:rsidP="008E7433">
            <w:pPr>
              <w:pStyle w:val="TAH"/>
              <w:rPr>
                <w:lang w:val="en-US"/>
              </w:rPr>
            </w:pPr>
            <w:r w:rsidRPr="00223705">
              <w:rPr>
                <w:lang w:val="en-US"/>
              </w:rPr>
              <w:t>Prob Distr</w:t>
            </w:r>
          </w:p>
        </w:tc>
        <w:tc>
          <w:tcPr>
            <w:tcW w:w="4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0A0CC" w14:textId="77777777" w:rsidR="00EA6683" w:rsidRPr="00223705" w:rsidRDefault="00EA6683" w:rsidP="008E7433">
            <w:pPr>
              <w:pStyle w:val="TAH"/>
              <w:rPr>
                <w:lang w:val="en-US"/>
              </w:rPr>
            </w:pPr>
            <w:r w:rsidRPr="00223705">
              <w:rPr>
                <w:lang w:val="en-US"/>
              </w:rPr>
              <w:t>Div</w:t>
            </w:r>
          </w:p>
        </w:tc>
        <w:tc>
          <w:tcPr>
            <w:tcW w:w="4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58AAC" w14:textId="77777777" w:rsidR="00EA6683" w:rsidRPr="00223705" w:rsidRDefault="00EA6683" w:rsidP="008E7433">
            <w:pPr>
              <w:pStyle w:val="TAH"/>
              <w:rPr>
                <w:lang w:val="en-US"/>
              </w:rPr>
            </w:pPr>
            <w:r w:rsidRPr="00223705">
              <w:rPr>
                <w:lang w:val="en-US"/>
              </w:rPr>
              <w:t>ci</w:t>
            </w:r>
          </w:p>
        </w:tc>
        <w:tc>
          <w:tcPr>
            <w:tcW w:w="17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DD25" w14:textId="77777777" w:rsidR="00EA6683" w:rsidRPr="00223705" w:rsidRDefault="00EA6683" w:rsidP="008E7433">
            <w:pPr>
              <w:pStyle w:val="TAH"/>
              <w:rPr>
                <w:lang w:val="en-US"/>
              </w:rPr>
            </w:pPr>
            <w:r w:rsidRPr="00223705">
              <w:rPr>
                <w:lang w:val="en-US"/>
              </w:rPr>
              <w:t>Standard Uncertainty [dB]</w:t>
            </w:r>
          </w:p>
        </w:tc>
      </w:tr>
      <w:tr w:rsidR="00EA6683" w:rsidRPr="00223705" w14:paraId="00FD9110" w14:textId="77777777" w:rsidTr="008E7433">
        <w:trPr>
          <w:trHeight w:val="20"/>
        </w:trPr>
        <w:tc>
          <w:tcPr>
            <w:tcW w:w="558" w:type="dxa"/>
            <w:vMerge/>
            <w:tcBorders>
              <w:top w:val="single" w:sz="4" w:space="0" w:color="000000"/>
              <w:left w:val="single" w:sz="4" w:space="0" w:color="000000"/>
              <w:bottom w:val="single" w:sz="4" w:space="0" w:color="000000"/>
              <w:right w:val="single" w:sz="4" w:space="0" w:color="000000"/>
            </w:tcBorders>
            <w:vAlign w:val="center"/>
            <w:hideMark/>
          </w:tcPr>
          <w:p w14:paraId="07767BE7" w14:textId="77777777" w:rsidR="00EA6683" w:rsidRPr="00223705" w:rsidRDefault="00EA6683" w:rsidP="008E7433">
            <w:pPr>
              <w:pStyle w:val="TAH"/>
              <w:rPr>
                <w:lang w:val="en-US"/>
              </w:rPr>
            </w:pPr>
          </w:p>
        </w:tc>
        <w:tc>
          <w:tcPr>
            <w:tcW w:w="1770" w:type="dxa"/>
            <w:vMerge/>
            <w:tcBorders>
              <w:top w:val="single" w:sz="4" w:space="0" w:color="000000"/>
              <w:left w:val="single" w:sz="4" w:space="0" w:color="000000"/>
              <w:bottom w:val="single" w:sz="4" w:space="0" w:color="000000"/>
              <w:right w:val="single" w:sz="4" w:space="0" w:color="000000"/>
            </w:tcBorders>
            <w:vAlign w:val="center"/>
            <w:hideMark/>
          </w:tcPr>
          <w:p w14:paraId="677C07CF" w14:textId="77777777" w:rsidR="00EA6683" w:rsidRPr="00223705" w:rsidRDefault="00EA6683" w:rsidP="008E7433">
            <w:pPr>
              <w:pStyle w:val="TAH"/>
              <w:rPr>
                <w:lang w:val="en-US"/>
              </w:rPr>
            </w:pPr>
          </w:p>
        </w:tc>
        <w:tc>
          <w:tcPr>
            <w:tcW w:w="1742" w:type="dxa"/>
            <w:vMerge/>
            <w:tcBorders>
              <w:top w:val="single" w:sz="4" w:space="0" w:color="000000"/>
              <w:left w:val="single" w:sz="4" w:space="0" w:color="000000"/>
              <w:bottom w:val="single" w:sz="4" w:space="0" w:color="000000"/>
              <w:right w:val="single" w:sz="4" w:space="0" w:color="000000"/>
            </w:tcBorders>
            <w:vAlign w:val="center"/>
            <w:hideMark/>
          </w:tcPr>
          <w:p w14:paraId="1C448790" w14:textId="77777777" w:rsidR="00EA6683" w:rsidRPr="00223705" w:rsidRDefault="00EA6683" w:rsidP="008E7433">
            <w:pPr>
              <w:pStyle w:val="TAH"/>
              <w:rPr>
                <w:lang w:val="en-US"/>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605B" w14:textId="77777777" w:rsidR="00EA6683" w:rsidRPr="00223705" w:rsidRDefault="00EA6683" w:rsidP="008E7433">
            <w:pPr>
              <w:pStyle w:val="TAH"/>
              <w:rPr>
                <w:lang w:val="en-US"/>
              </w:rPr>
            </w:pPr>
            <w:r w:rsidRPr="00223705">
              <w:rPr>
                <w:lang w:val="en-US"/>
              </w:rPr>
              <w:t>Below 3GHz</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AA29A6" w14:textId="77777777" w:rsidR="00EA6683" w:rsidRPr="00223705" w:rsidRDefault="00EA6683" w:rsidP="008E7433">
            <w:pPr>
              <w:pStyle w:val="TAH"/>
              <w:rPr>
                <w:lang w:val="en-US"/>
              </w:rPr>
            </w:pPr>
            <w:r w:rsidRPr="00223705">
              <w:rPr>
                <w:lang w:val="en-US"/>
              </w:rPr>
              <w:t>Above 3GHz</w:t>
            </w:r>
          </w:p>
        </w:tc>
        <w:tc>
          <w:tcPr>
            <w:tcW w:w="1152" w:type="dxa"/>
            <w:vMerge/>
            <w:tcBorders>
              <w:top w:val="single" w:sz="4" w:space="0" w:color="000000"/>
              <w:left w:val="single" w:sz="4" w:space="0" w:color="000000"/>
              <w:bottom w:val="single" w:sz="4" w:space="0" w:color="000000"/>
              <w:right w:val="single" w:sz="4" w:space="0" w:color="000000"/>
            </w:tcBorders>
            <w:vAlign w:val="center"/>
            <w:hideMark/>
          </w:tcPr>
          <w:p w14:paraId="480C8DAF" w14:textId="77777777" w:rsidR="00EA6683" w:rsidRPr="00223705" w:rsidRDefault="00EA6683" w:rsidP="008E7433">
            <w:pPr>
              <w:pStyle w:val="TAH"/>
              <w:rPr>
                <w:lang w:val="en-US"/>
              </w:rPr>
            </w:pPr>
          </w:p>
        </w:tc>
        <w:tc>
          <w:tcPr>
            <w:tcW w:w="487" w:type="dxa"/>
            <w:vMerge/>
            <w:tcBorders>
              <w:top w:val="single" w:sz="4" w:space="0" w:color="000000"/>
              <w:left w:val="single" w:sz="4" w:space="0" w:color="000000"/>
              <w:bottom w:val="single" w:sz="4" w:space="0" w:color="000000"/>
              <w:right w:val="single" w:sz="4" w:space="0" w:color="000000"/>
            </w:tcBorders>
            <w:vAlign w:val="center"/>
            <w:hideMark/>
          </w:tcPr>
          <w:p w14:paraId="24A45E40" w14:textId="77777777" w:rsidR="00EA6683" w:rsidRPr="00223705" w:rsidRDefault="00EA6683" w:rsidP="008E7433">
            <w:pPr>
              <w:pStyle w:val="TAH"/>
              <w:rPr>
                <w:lang w:val="en-US"/>
              </w:rPr>
            </w:pPr>
          </w:p>
        </w:tc>
        <w:tc>
          <w:tcPr>
            <w:tcW w:w="440" w:type="dxa"/>
            <w:vMerge/>
            <w:tcBorders>
              <w:top w:val="single" w:sz="4" w:space="0" w:color="000000"/>
              <w:left w:val="single" w:sz="4" w:space="0" w:color="000000"/>
              <w:bottom w:val="single" w:sz="4" w:space="0" w:color="000000"/>
              <w:right w:val="single" w:sz="4" w:space="0" w:color="000000"/>
            </w:tcBorders>
            <w:vAlign w:val="center"/>
            <w:hideMark/>
          </w:tcPr>
          <w:p w14:paraId="50C07166" w14:textId="77777777" w:rsidR="00EA6683" w:rsidRPr="00223705" w:rsidRDefault="00EA6683" w:rsidP="008E7433">
            <w:pPr>
              <w:pStyle w:val="TAH"/>
              <w:rPr>
                <w:lang w:val="en-US"/>
              </w:rPr>
            </w:pP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CB4015" w14:textId="77777777" w:rsidR="00EA6683" w:rsidRPr="00223705" w:rsidRDefault="00EA6683" w:rsidP="008E7433">
            <w:pPr>
              <w:pStyle w:val="TAH"/>
              <w:rPr>
                <w:lang w:val="en-US"/>
              </w:rPr>
            </w:pPr>
            <w:r w:rsidRPr="00223705">
              <w:rPr>
                <w:lang w:val="en-US"/>
              </w:rPr>
              <w:t>Below 3GHz</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619ED" w14:textId="77777777" w:rsidR="00EA6683" w:rsidRPr="00223705" w:rsidRDefault="00EA6683" w:rsidP="008E7433">
            <w:pPr>
              <w:pStyle w:val="TAH"/>
              <w:rPr>
                <w:lang w:val="en-US"/>
              </w:rPr>
            </w:pPr>
            <w:r w:rsidRPr="00223705">
              <w:rPr>
                <w:lang w:val="en-US"/>
              </w:rPr>
              <w:t>Above 3GHz</w:t>
            </w:r>
          </w:p>
        </w:tc>
      </w:tr>
      <w:tr w:rsidR="00EA6683" w:rsidRPr="00223705" w14:paraId="59C3BBA8" w14:textId="77777777" w:rsidTr="008E7433">
        <w:trPr>
          <w:trHeight w:val="20"/>
        </w:trPr>
        <w:tc>
          <w:tcPr>
            <w:tcW w:w="9360"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2D5E0" w14:textId="77777777" w:rsidR="00EA6683" w:rsidRPr="00223705" w:rsidRDefault="00EA6683" w:rsidP="008E7433">
            <w:pPr>
              <w:pStyle w:val="TAH"/>
              <w:rPr>
                <w:lang w:val="en-US"/>
              </w:rPr>
            </w:pPr>
            <w:r w:rsidRPr="00223705">
              <w:rPr>
                <w:lang w:val="en-US"/>
              </w:rPr>
              <w:t xml:space="preserve">Stage 2: DUT measurement </w:t>
            </w:r>
          </w:p>
        </w:tc>
      </w:tr>
      <w:tr w:rsidR="00EA6683" w:rsidRPr="00223705" w14:paraId="545B4DDD"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02F3BC" w14:textId="77777777" w:rsidR="00EA6683" w:rsidRPr="00223705" w:rsidRDefault="00EA6683" w:rsidP="008E7433">
            <w:pPr>
              <w:pStyle w:val="TAC"/>
              <w:rPr>
                <w:lang w:val="en-US"/>
              </w:rPr>
            </w:pPr>
            <w:r w:rsidRPr="00223705">
              <w:rPr>
                <w:lang w:val="en-US"/>
              </w:rPr>
              <w:t>1</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D5169" w14:textId="77777777" w:rsidR="00EA6683" w:rsidRPr="00223705" w:rsidRDefault="00EA6683" w:rsidP="008E7433">
            <w:pPr>
              <w:pStyle w:val="TAC"/>
              <w:rPr>
                <w:lang w:val="en-US"/>
              </w:rPr>
            </w:pPr>
            <w:r w:rsidRPr="00223705">
              <w:rPr>
                <w:lang w:val="en-US"/>
              </w:rPr>
              <w:t xml:space="preserve">Mismatch of receiver chain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8E204" w14:textId="77777777" w:rsidR="00EA6683" w:rsidRPr="00223705" w:rsidRDefault="00EA6683" w:rsidP="008E7433">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38820" w14:textId="77777777" w:rsidR="00EA6683" w:rsidRPr="00223705" w:rsidRDefault="00EA6683" w:rsidP="008E7433">
            <w:pPr>
              <w:pStyle w:val="TAC"/>
              <w:rPr>
                <w:lang w:val="en-US"/>
              </w:rPr>
            </w:pPr>
            <w:r w:rsidRPr="00223705">
              <w:rPr>
                <w:lang w:val="en-US"/>
              </w:rPr>
              <w:t>0.26</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9F0D7" w14:textId="77777777" w:rsidR="00EA6683" w:rsidRPr="00223705" w:rsidRDefault="00EA6683" w:rsidP="008E7433">
            <w:pPr>
              <w:pStyle w:val="TAC"/>
              <w:rPr>
                <w:lang w:val="en-US"/>
              </w:rPr>
            </w:pPr>
            <w:r w:rsidRPr="00223705">
              <w:rPr>
                <w:lang w:val="en-US"/>
              </w:rPr>
              <w:t>0.26</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9514F" w14:textId="77777777" w:rsidR="00EA6683" w:rsidRPr="00223705" w:rsidRDefault="00EA6683" w:rsidP="008E7433">
            <w:pPr>
              <w:pStyle w:val="TAC"/>
              <w:rPr>
                <w:lang w:val="en-US"/>
              </w:rPr>
            </w:pPr>
            <w:r w:rsidRPr="00223705">
              <w:rPr>
                <w:lang w:val="en-US"/>
              </w:rPr>
              <w:t>U-shaped</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F813" w14:textId="77777777" w:rsidR="00EA6683" w:rsidRPr="00223705" w:rsidRDefault="00EA6683" w:rsidP="008E7433">
            <w:pPr>
              <w:pStyle w:val="TAC"/>
              <w:rPr>
                <w:lang w:val="en-US"/>
              </w:rPr>
            </w:pPr>
            <w:r w:rsidRPr="00223705">
              <w:rPr>
                <w:lang w:val="en-US"/>
              </w:rPr>
              <w:t>1.4</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D9C978"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2CEE4" w14:textId="77777777" w:rsidR="00EA6683" w:rsidRPr="00223705" w:rsidRDefault="00EA6683" w:rsidP="008E7433">
            <w:pPr>
              <w:pStyle w:val="TAC"/>
              <w:rPr>
                <w:lang w:val="en-US"/>
              </w:rPr>
            </w:pPr>
            <w:r w:rsidRPr="00223705">
              <w:rPr>
                <w:lang w:val="en-US"/>
              </w:rPr>
              <w:t>0.18</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7F9EA" w14:textId="77777777" w:rsidR="00EA6683" w:rsidRPr="00223705" w:rsidRDefault="00EA6683" w:rsidP="008E7433">
            <w:pPr>
              <w:pStyle w:val="TAC"/>
              <w:rPr>
                <w:lang w:val="en-US"/>
              </w:rPr>
            </w:pPr>
            <w:r w:rsidRPr="00223705">
              <w:rPr>
                <w:lang w:val="en-US"/>
              </w:rPr>
              <w:t>0.18</w:t>
            </w:r>
          </w:p>
        </w:tc>
      </w:tr>
      <w:tr w:rsidR="00EA6683" w:rsidRPr="00223705" w14:paraId="599BBBAA"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C6F88B" w14:textId="77777777" w:rsidR="00EA6683" w:rsidRPr="00223705" w:rsidRDefault="00EA6683" w:rsidP="008E7433">
            <w:pPr>
              <w:pStyle w:val="TAC"/>
              <w:rPr>
                <w:lang w:val="en-US"/>
              </w:rPr>
            </w:pPr>
            <w:r w:rsidRPr="00223705">
              <w:rPr>
                <w:lang w:val="en-US"/>
              </w:rPr>
              <w:t>2</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9BD7E" w14:textId="77777777" w:rsidR="00EA6683" w:rsidRPr="00223705" w:rsidRDefault="00EA6683" w:rsidP="008E7433">
            <w:pPr>
              <w:pStyle w:val="TAC"/>
              <w:rPr>
                <w:lang w:val="en-US"/>
              </w:rPr>
            </w:pPr>
            <w:r w:rsidRPr="00223705">
              <w:rPr>
                <w:lang w:val="en-US"/>
              </w:rPr>
              <w:t>Insertion loss of receiver chain</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7722C" w14:textId="77777777" w:rsidR="00EA6683" w:rsidRPr="00223705" w:rsidRDefault="00EA6683" w:rsidP="008E7433">
            <w:pPr>
              <w:pStyle w:val="TAC"/>
              <w:rPr>
                <w:lang w:val="en-US"/>
              </w:rPr>
            </w:pPr>
            <w:r w:rsidRPr="00223705">
              <w:rPr>
                <w:lang w:val="en-US"/>
              </w:rPr>
              <w:t>Systematic with Stage 1 (=&gt; cancels)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F54C"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6536D"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EB6F3C"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74DB4"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CC470"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D8D28E"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127192" w14:textId="77777777" w:rsidR="00EA6683" w:rsidRPr="00223705" w:rsidRDefault="00EA6683" w:rsidP="008E7433">
            <w:pPr>
              <w:pStyle w:val="TAC"/>
              <w:rPr>
                <w:lang w:val="en-US"/>
              </w:rPr>
            </w:pPr>
            <w:r w:rsidRPr="00223705">
              <w:rPr>
                <w:lang w:val="en-US"/>
              </w:rPr>
              <w:t>0.00</w:t>
            </w:r>
          </w:p>
        </w:tc>
      </w:tr>
      <w:tr w:rsidR="00EA6683" w:rsidRPr="00223705" w14:paraId="5AAC02BA"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7B497D" w14:textId="77777777" w:rsidR="00EA6683" w:rsidRPr="00223705" w:rsidRDefault="00EA6683" w:rsidP="008E7433">
            <w:pPr>
              <w:pStyle w:val="TAC"/>
              <w:rPr>
                <w:lang w:val="en-US"/>
              </w:rPr>
            </w:pPr>
            <w:r w:rsidRPr="00223705">
              <w:rPr>
                <w:lang w:val="en-US"/>
              </w:rPr>
              <w:t>3</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F2D5C" w14:textId="77777777" w:rsidR="00EA6683" w:rsidRPr="00223705" w:rsidRDefault="00EA6683" w:rsidP="008E7433">
            <w:pPr>
              <w:pStyle w:val="TAC"/>
              <w:rPr>
                <w:lang w:val="en-US"/>
              </w:rPr>
            </w:pPr>
            <w:r w:rsidRPr="00223705">
              <w:rPr>
                <w:lang w:val="en-US"/>
              </w:rPr>
              <w:t>Influence of the measurement antenna cable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3BD9F1" w14:textId="77777777" w:rsidR="00EA6683" w:rsidRPr="00223705" w:rsidRDefault="00EA6683" w:rsidP="008E7433">
            <w:pPr>
              <w:pStyle w:val="TAC"/>
              <w:rPr>
                <w:lang w:val="en-US"/>
              </w:rPr>
            </w:pPr>
            <w:r w:rsidRPr="00223705">
              <w:rPr>
                <w:lang w:val="en-US"/>
              </w:rPr>
              <w:t>Systematic with Stage 1 (=&gt; cancels)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24E33F"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EB9A3"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945C36"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24DB9"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C7E55"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771B3"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1AC4E" w14:textId="77777777" w:rsidR="00EA6683" w:rsidRPr="00223705" w:rsidRDefault="00EA6683" w:rsidP="008E7433">
            <w:pPr>
              <w:pStyle w:val="TAC"/>
              <w:rPr>
                <w:lang w:val="en-US"/>
              </w:rPr>
            </w:pPr>
            <w:r w:rsidRPr="00223705">
              <w:rPr>
                <w:lang w:val="en-US"/>
              </w:rPr>
              <w:t>0.00</w:t>
            </w:r>
          </w:p>
        </w:tc>
      </w:tr>
      <w:tr w:rsidR="00EA6683" w:rsidRPr="00223705" w14:paraId="27E42243"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F183F9" w14:textId="77777777" w:rsidR="00EA6683" w:rsidRPr="00223705" w:rsidRDefault="00EA6683" w:rsidP="008E7433">
            <w:pPr>
              <w:pStyle w:val="TAC"/>
              <w:rPr>
                <w:lang w:val="en-US"/>
              </w:rPr>
            </w:pPr>
            <w:r w:rsidRPr="00223705">
              <w:rPr>
                <w:lang w:val="en-US"/>
              </w:rPr>
              <w:t>4</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60983D" w14:textId="77777777" w:rsidR="00EA6683" w:rsidRPr="00223705" w:rsidRDefault="00EA6683" w:rsidP="008E7433">
            <w:pPr>
              <w:pStyle w:val="TAC"/>
              <w:rPr>
                <w:lang w:val="en-US"/>
              </w:rPr>
            </w:pPr>
            <w:r w:rsidRPr="00223705">
              <w:rPr>
                <w:lang w:val="en-US"/>
              </w:rPr>
              <w:t>Measurement Receiver: uncertainty of the absolute level</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D1928" w14:textId="77777777" w:rsidR="00EA6683" w:rsidRPr="00223705" w:rsidRDefault="00EA6683" w:rsidP="008E7433">
            <w:pPr>
              <w:pStyle w:val="TAC"/>
              <w:rPr>
                <w:lang w:val="en-US"/>
              </w:rPr>
            </w:pPr>
            <w:r w:rsidRPr="00223705">
              <w:rPr>
                <w:lang w:val="en-US"/>
              </w:rPr>
              <w:t>Spectrum Analyzer</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AC176" w14:textId="77777777" w:rsidR="00EA6683" w:rsidRPr="00223705" w:rsidRDefault="00EA6683" w:rsidP="008E7433">
            <w:pPr>
              <w:pStyle w:val="TAC"/>
              <w:rPr>
                <w:lang w:val="en-US"/>
              </w:rPr>
            </w:pPr>
            <w:r w:rsidRPr="00223705">
              <w:rPr>
                <w:lang w:val="en-US"/>
              </w:rPr>
              <w:t>0.42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CB2F8" w14:textId="77777777" w:rsidR="00EA6683" w:rsidRPr="00223705" w:rsidRDefault="00EA6683" w:rsidP="008E7433">
            <w:pPr>
              <w:pStyle w:val="TAC"/>
              <w:rPr>
                <w:lang w:val="en-US"/>
              </w:rPr>
            </w:pPr>
            <w:r w:rsidRPr="00223705">
              <w:rPr>
                <w:lang w:val="en-US"/>
              </w:rPr>
              <w:t>0.54</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4AAB89" w14:textId="77777777" w:rsidR="00EA6683" w:rsidRPr="00223705" w:rsidRDefault="00EA6683" w:rsidP="008E7433">
            <w:pPr>
              <w:pStyle w:val="TAC"/>
              <w:rPr>
                <w:lang w:val="en-US"/>
              </w:rPr>
            </w:pPr>
            <w:r w:rsidRPr="00223705">
              <w:rPr>
                <w:lang w:val="en-US"/>
              </w:rPr>
              <w:t>Normal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37FA3" w14:textId="77777777" w:rsidR="00EA6683" w:rsidRPr="00223705" w:rsidRDefault="00EA6683" w:rsidP="008E7433">
            <w:pPr>
              <w:pStyle w:val="TAC"/>
              <w:rPr>
                <w:lang w:val="en-US"/>
              </w:rPr>
            </w:pPr>
            <w:r w:rsidRPr="00223705">
              <w:rPr>
                <w:lang w:val="en-US"/>
              </w:rPr>
              <w:t>2</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45406"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F852C8" w14:textId="77777777" w:rsidR="00EA6683" w:rsidRPr="00223705" w:rsidRDefault="00EA6683" w:rsidP="008E7433">
            <w:pPr>
              <w:pStyle w:val="TAC"/>
              <w:rPr>
                <w:lang w:val="en-US"/>
              </w:rPr>
            </w:pPr>
            <w:r w:rsidRPr="00223705">
              <w:rPr>
                <w:lang w:val="en-US"/>
              </w:rPr>
              <w:t>0.21</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C8C03" w14:textId="77777777" w:rsidR="00EA6683" w:rsidRPr="00223705" w:rsidRDefault="00EA6683" w:rsidP="008E7433">
            <w:pPr>
              <w:pStyle w:val="TAC"/>
              <w:rPr>
                <w:lang w:val="en-US"/>
              </w:rPr>
            </w:pPr>
            <w:r w:rsidRPr="00223705">
              <w:rPr>
                <w:lang w:val="en-US"/>
              </w:rPr>
              <w:t>0.27</w:t>
            </w:r>
          </w:p>
        </w:tc>
      </w:tr>
      <w:tr w:rsidR="00EA6683" w:rsidRPr="00223705" w14:paraId="72BD11F2"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032FA4" w14:textId="77777777" w:rsidR="00EA6683" w:rsidRPr="00223705" w:rsidRDefault="00EA6683" w:rsidP="008E7433">
            <w:pPr>
              <w:pStyle w:val="TAC"/>
              <w:rPr>
                <w:lang w:val="en-US"/>
              </w:rPr>
            </w:pPr>
            <w:r w:rsidRPr="00223705">
              <w:rPr>
                <w:lang w:val="en-US"/>
              </w:rPr>
              <w:t>5</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79578" w14:textId="77777777" w:rsidR="00EA6683" w:rsidRPr="00223705" w:rsidRDefault="00EA6683" w:rsidP="008E7433">
            <w:pPr>
              <w:pStyle w:val="TAC"/>
              <w:rPr>
                <w:lang w:val="en-US"/>
              </w:rPr>
            </w:pPr>
            <w:r w:rsidRPr="00223705">
              <w:rPr>
                <w:lang w:val="en-US"/>
              </w:rPr>
              <w:t xml:space="preserve">Measurement distance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3E1634" w14:textId="77777777" w:rsidR="00EA6683" w:rsidRPr="00223705" w:rsidRDefault="00EA6683" w:rsidP="008E7433">
            <w:pPr>
              <w:pStyle w:val="TAC"/>
              <w:rPr>
                <w:lang w:val="en-US"/>
              </w:rPr>
            </w:pPr>
            <w:r w:rsidRPr="00223705">
              <w:rPr>
                <w:lang w:val="en-US"/>
              </w:rPr>
              <w:t>DUT is not offset for hand-only phantom testing</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69B3D"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DE3E89"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203A3"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22D0E"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272557"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D04E5D"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B3997" w14:textId="77777777" w:rsidR="00EA6683" w:rsidRPr="00223705" w:rsidRDefault="00EA6683" w:rsidP="008E7433">
            <w:pPr>
              <w:pStyle w:val="TAC"/>
              <w:rPr>
                <w:lang w:val="en-US"/>
              </w:rPr>
            </w:pPr>
            <w:r w:rsidRPr="00223705">
              <w:rPr>
                <w:lang w:val="en-US"/>
              </w:rPr>
              <w:t>0.00</w:t>
            </w:r>
          </w:p>
        </w:tc>
      </w:tr>
      <w:tr w:rsidR="00EA6683" w:rsidRPr="00223705" w14:paraId="7D7BFFC0"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6664AD" w14:textId="77777777" w:rsidR="00EA6683" w:rsidRPr="00223705" w:rsidRDefault="00EA6683" w:rsidP="008E7433">
            <w:pPr>
              <w:pStyle w:val="TAC"/>
              <w:rPr>
                <w:lang w:val="en-US"/>
              </w:rPr>
            </w:pPr>
            <w:r w:rsidRPr="00223705">
              <w:rPr>
                <w:lang w:val="en-US"/>
              </w:rPr>
              <w:t>6</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31331E" w14:textId="77777777" w:rsidR="00EA6683" w:rsidRPr="00223705" w:rsidRDefault="00EA6683" w:rsidP="008E7433">
            <w:pPr>
              <w:pStyle w:val="TAC"/>
              <w:rPr>
                <w:lang w:val="en-US"/>
              </w:rPr>
            </w:pPr>
            <w:r w:rsidRPr="00223705">
              <w:rPr>
                <w:lang w:val="en-US"/>
              </w:rPr>
              <w:t>Quality of quiet zone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2B972" w14:textId="77777777" w:rsidR="00EA6683" w:rsidRPr="00223705" w:rsidRDefault="00EA6683" w:rsidP="008E7433">
            <w:pPr>
              <w:pStyle w:val="TAC"/>
              <w:rPr>
                <w:lang w:val="en-US"/>
              </w:rPr>
            </w:pPr>
            <w:r w:rsidRPr="00223705">
              <w:rPr>
                <w:lang w:val="en-US"/>
              </w:rPr>
              <w:t>Surface standard deviation of power measurements in ripple test</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496C" w14:textId="77777777" w:rsidR="00EA6683" w:rsidRPr="00223705" w:rsidRDefault="00EA6683" w:rsidP="008E7433">
            <w:pPr>
              <w:pStyle w:val="TAC"/>
              <w:rPr>
                <w:lang w:val="en-US"/>
              </w:rPr>
            </w:pPr>
            <w:r w:rsidRPr="00223705">
              <w:rPr>
                <w:lang w:val="en-US"/>
              </w:rPr>
              <w:t>0.5</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A6336" w14:textId="77777777" w:rsidR="00EA6683" w:rsidRPr="00223705" w:rsidRDefault="00EA6683" w:rsidP="008E7433">
            <w:pPr>
              <w:pStyle w:val="TAC"/>
              <w:rPr>
                <w:lang w:val="en-US"/>
              </w:rPr>
            </w:pPr>
            <w:r w:rsidRPr="00223705">
              <w:rPr>
                <w:lang w:val="en-US"/>
              </w:rPr>
              <w:t>0.5</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0A8C" w14:textId="77777777" w:rsidR="00EA6683" w:rsidRPr="00223705" w:rsidRDefault="00EA6683" w:rsidP="008E7433">
            <w:pPr>
              <w:pStyle w:val="TAC"/>
              <w:rPr>
                <w:lang w:val="en-US"/>
              </w:rPr>
            </w:pPr>
            <w:r w:rsidRPr="00223705">
              <w:rPr>
                <w:lang w:val="en-US"/>
              </w:rPr>
              <w:t>Actual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A8755" w14:textId="77777777" w:rsidR="00EA6683" w:rsidRPr="00223705" w:rsidRDefault="00EA6683" w:rsidP="008E7433">
            <w:pPr>
              <w:pStyle w:val="TAC"/>
              <w:rPr>
                <w:lang w:val="en-US"/>
              </w:rPr>
            </w:pPr>
            <w:r w:rsidRPr="00223705">
              <w:rPr>
                <w:lang w:val="en-US"/>
              </w:rPr>
              <w:t>1</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76A5FE"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CABA25" w14:textId="77777777" w:rsidR="00EA6683" w:rsidRPr="00223705" w:rsidRDefault="00EA6683" w:rsidP="008E7433">
            <w:pPr>
              <w:pStyle w:val="TAC"/>
              <w:rPr>
                <w:lang w:val="en-US"/>
              </w:rPr>
            </w:pPr>
            <w:r w:rsidRPr="00223705">
              <w:rPr>
                <w:lang w:val="en-US"/>
              </w:rPr>
              <w:t>0.50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3F21D" w14:textId="77777777" w:rsidR="00EA6683" w:rsidRPr="00223705" w:rsidRDefault="00EA6683" w:rsidP="008E7433">
            <w:pPr>
              <w:pStyle w:val="TAC"/>
              <w:rPr>
                <w:lang w:val="en-US"/>
              </w:rPr>
            </w:pPr>
            <w:r w:rsidRPr="00223705">
              <w:rPr>
                <w:lang w:val="en-US"/>
              </w:rPr>
              <w:t>0.50</w:t>
            </w:r>
          </w:p>
        </w:tc>
      </w:tr>
      <w:tr w:rsidR="00EA6683" w:rsidRPr="00223705" w14:paraId="15008FE1"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0F51F4" w14:textId="77777777" w:rsidR="00EA6683" w:rsidRPr="00223705" w:rsidRDefault="00EA6683" w:rsidP="008E7433">
            <w:pPr>
              <w:pStyle w:val="TAC"/>
              <w:rPr>
                <w:lang w:val="en-US"/>
              </w:rPr>
            </w:pPr>
            <w:r w:rsidRPr="00223705">
              <w:rPr>
                <w:lang w:val="en-US"/>
              </w:rPr>
              <w:t>7</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7B203" w14:textId="77777777" w:rsidR="00EA6683" w:rsidRPr="00223705" w:rsidRDefault="00EA6683" w:rsidP="008E7433">
            <w:pPr>
              <w:pStyle w:val="TAC"/>
              <w:rPr>
                <w:lang w:val="en-US"/>
              </w:rPr>
            </w:pPr>
            <w:r w:rsidRPr="00223705">
              <w:rPr>
                <w:lang w:val="en-US"/>
              </w:rPr>
              <w:t>DUT Tx-power drift</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051C05" w14:textId="77777777" w:rsidR="00EA6683" w:rsidRPr="00223705" w:rsidRDefault="00EA6683" w:rsidP="008E7433">
            <w:pPr>
              <w:pStyle w:val="TAC"/>
              <w:rPr>
                <w:lang w:val="en-US"/>
              </w:rPr>
            </w:pPr>
            <w:r w:rsidRPr="00223705">
              <w:rPr>
                <w:lang w:val="en-US"/>
              </w:rPr>
              <w:t>Drift</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0BA44" w14:textId="77777777" w:rsidR="00EA6683" w:rsidRPr="00223705" w:rsidRDefault="00EA6683" w:rsidP="008E7433">
            <w:pPr>
              <w:pStyle w:val="TAC"/>
              <w:rPr>
                <w:lang w:val="en-US"/>
              </w:rPr>
            </w:pPr>
            <w:r w:rsidRPr="00223705">
              <w:rPr>
                <w:lang w:val="en-US"/>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6A35C" w14:textId="77777777" w:rsidR="00EA6683" w:rsidRPr="00223705" w:rsidRDefault="00EA6683" w:rsidP="008E7433">
            <w:pPr>
              <w:pStyle w:val="TAC"/>
              <w:rPr>
                <w:lang w:val="en-US"/>
              </w:rPr>
            </w:pPr>
            <w:r w:rsidRPr="00223705">
              <w:rPr>
                <w:lang w:val="en-US"/>
              </w:rPr>
              <w:t>0.2</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5E666"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4B911"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C64C4"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8297C3" w14:textId="77777777" w:rsidR="00EA6683" w:rsidRPr="00223705" w:rsidRDefault="00EA6683" w:rsidP="008E7433">
            <w:pPr>
              <w:pStyle w:val="TAC"/>
              <w:rPr>
                <w:lang w:val="en-US"/>
              </w:rPr>
            </w:pPr>
            <w:r w:rsidRPr="00223705">
              <w:rPr>
                <w:lang w:val="en-US"/>
              </w:rPr>
              <w:t>0.12</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4BE2D" w14:textId="77777777" w:rsidR="00EA6683" w:rsidRPr="00223705" w:rsidRDefault="00EA6683" w:rsidP="008E7433">
            <w:pPr>
              <w:pStyle w:val="TAC"/>
              <w:rPr>
                <w:lang w:val="en-US"/>
              </w:rPr>
            </w:pPr>
            <w:r w:rsidRPr="00223705">
              <w:rPr>
                <w:lang w:val="en-US"/>
              </w:rPr>
              <w:t>0.12</w:t>
            </w:r>
          </w:p>
        </w:tc>
      </w:tr>
      <w:tr w:rsidR="00EA6683" w:rsidRPr="00223705" w14:paraId="302D58FC"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9C61CF" w14:textId="77777777" w:rsidR="00EA6683" w:rsidRPr="00223705" w:rsidRDefault="00EA6683" w:rsidP="008E7433">
            <w:pPr>
              <w:pStyle w:val="TAC"/>
              <w:rPr>
                <w:lang w:val="en-US"/>
              </w:rPr>
            </w:pPr>
            <w:r w:rsidRPr="00223705">
              <w:rPr>
                <w:lang w:val="en-US"/>
              </w:rPr>
              <w:t>8</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612F71" w14:textId="77777777" w:rsidR="00EA6683" w:rsidRPr="00223705" w:rsidRDefault="00EA6683" w:rsidP="008E7433">
            <w:pPr>
              <w:pStyle w:val="TAC"/>
              <w:rPr>
                <w:lang w:val="en-US"/>
              </w:rPr>
            </w:pPr>
            <w:r w:rsidRPr="00223705">
              <w:rPr>
                <w:lang w:val="en-US"/>
              </w:rPr>
              <w:t xml:space="preserve">Uncertainty related to the use of phantoms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5FBCF" w14:textId="77777777" w:rsidR="00EA6683" w:rsidRPr="00223705" w:rsidRDefault="00EA6683" w:rsidP="008E7433">
            <w:pPr>
              <w:pStyle w:val="TAC"/>
              <w:rPr>
                <w:lang w:val="en-US"/>
              </w:rPr>
            </w:pPr>
            <w:r w:rsidRPr="00223705">
              <w:rPr>
                <w:lang w:val="en-US"/>
              </w:rPr>
              <w:t>Material Dielectric Constant, Material Conductivity, Geometry/Shape (incl. spacer), Data Mode Fixture</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7A147B" w14:textId="77777777" w:rsidR="00EA6683" w:rsidRPr="00223705" w:rsidRDefault="00EA6683" w:rsidP="008E7433">
            <w:pPr>
              <w:pStyle w:val="TAC"/>
              <w:rPr>
                <w:lang w:val="en-US"/>
              </w:rPr>
            </w:pPr>
            <w:r w:rsidRPr="00223705">
              <w:rPr>
                <w:lang w:val="en-US"/>
              </w:rPr>
              <w:t>0.64</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709C2E" w14:textId="77777777" w:rsidR="00EA6683" w:rsidRPr="00223705" w:rsidRDefault="00EA6683" w:rsidP="008E7433">
            <w:pPr>
              <w:pStyle w:val="TAC"/>
              <w:rPr>
                <w:lang w:val="en-US"/>
              </w:rPr>
            </w:pPr>
            <w:r w:rsidRPr="00223705">
              <w:rPr>
                <w:lang w:val="en-US"/>
              </w:rPr>
              <w:t>0.64</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248753"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84350"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B0477"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7301B" w14:textId="77777777" w:rsidR="00EA6683" w:rsidRPr="00223705" w:rsidRDefault="00EA6683" w:rsidP="008E7433">
            <w:pPr>
              <w:pStyle w:val="TAC"/>
              <w:rPr>
                <w:lang w:val="en-US"/>
              </w:rPr>
            </w:pPr>
            <w:r w:rsidRPr="00223705">
              <w:rPr>
                <w:lang w:val="en-US"/>
              </w:rPr>
              <w:t>0.37</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D64B6" w14:textId="77777777" w:rsidR="00EA6683" w:rsidRPr="00223705" w:rsidRDefault="00EA6683" w:rsidP="008E7433">
            <w:pPr>
              <w:pStyle w:val="TAC"/>
              <w:rPr>
                <w:lang w:val="en-US"/>
              </w:rPr>
            </w:pPr>
            <w:r w:rsidRPr="00223705">
              <w:rPr>
                <w:lang w:val="en-US"/>
              </w:rPr>
              <w:t>0.37</w:t>
            </w:r>
          </w:p>
        </w:tc>
      </w:tr>
      <w:tr w:rsidR="00EA6683" w:rsidRPr="00223705" w14:paraId="13748470"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BB7E3B" w14:textId="77777777" w:rsidR="00EA6683" w:rsidRPr="00432504" w:rsidRDefault="00EA6683" w:rsidP="008E7433">
            <w:pPr>
              <w:pStyle w:val="TAC"/>
              <w:rPr>
                <w:lang w:val="en-US"/>
              </w:rPr>
            </w:pPr>
            <w:r w:rsidRPr="00432504">
              <w:rPr>
                <w:lang w:val="en-US"/>
              </w:rPr>
              <w:t>9</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69098" w14:textId="77777777" w:rsidR="00EA6683" w:rsidRPr="00432504" w:rsidRDefault="00EA6683" w:rsidP="008E7433">
            <w:pPr>
              <w:pStyle w:val="TAC"/>
              <w:rPr>
                <w:lang w:val="en-US"/>
              </w:rPr>
            </w:pPr>
            <w:r w:rsidRPr="00432504">
              <w:rPr>
                <w:lang w:val="en-US"/>
              </w:rPr>
              <w:t>Coarse sampling grid</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61E64" w14:textId="77777777" w:rsidR="00EA6683" w:rsidRPr="00432504" w:rsidRDefault="00EA6683" w:rsidP="008E7433">
            <w:pPr>
              <w:pStyle w:val="TAC"/>
              <w:rPr>
                <w:lang w:val="en-US"/>
              </w:rPr>
            </w:pPr>
            <w:r w:rsidRPr="00432504">
              <w:rPr>
                <w:lang w:val="en-US"/>
              </w:rPr>
              <w:t>Sampling grids per Table B.2.12-1</w:t>
            </w:r>
            <w:r>
              <w:rPr>
                <w:lang w:val="en-US"/>
              </w:rPr>
              <w:t xml:space="preserve"> in </w:t>
            </w:r>
            <w:r>
              <w:t>[2]</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8AFE1" w14:textId="77777777" w:rsidR="00EA6683" w:rsidRPr="00432504" w:rsidRDefault="00EA6683" w:rsidP="008E7433">
            <w:pPr>
              <w:pStyle w:val="TAC"/>
              <w:rPr>
                <w:lang w:val="en-US"/>
              </w:rPr>
            </w:pPr>
            <w:r w:rsidRPr="00432504">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02481" w14:textId="77777777" w:rsidR="00EA6683" w:rsidRPr="00432504" w:rsidRDefault="00EA6683" w:rsidP="008E7433">
            <w:pPr>
              <w:pStyle w:val="TAC"/>
              <w:rPr>
                <w:lang w:val="en-US"/>
              </w:rPr>
            </w:pPr>
            <w:r>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53391" w14:textId="77777777" w:rsidR="00EA6683" w:rsidRPr="00432504" w:rsidRDefault="00EA6683" w:rsidP="008E7433">
            <w:pPr>
              <w:pStyle w:val="TAC"/>
              <w:rPr>
                <w:lang w:val="en-US"/>
              </w:rPr>
            </w:pPr>
            <w:r w:rsidRPr="00432504">
              <w:rPr>
                <w:lang w:val="en-US"/>
              </w:rPr>
              <w:t>Actual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81F2F" w14:textId="77777777" w:rsidR="00EA6683" w:rsidRPr="00432504" w:rsidRDefault="00EA6683" w:rsidP="008E7433">
            <w:pPr>
              <w:pStyle w:val="TAC"/>
              <w:rPr>
                <w:lang w:val="en-US"/>
              </w:rPr>
            </w:pPr>
            <w:r w:rsidRPr="00432504">
              <w:rPr>
                <w:lang w:val="en-US"/>
              </w:rPr>
              <w:t>1</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1424A" w14:textId="77777777" w:rsidR="00EA6683" w:rsidRPr="00432504" w:rsidRDefault="00EA6683" w:rsidP="008E7433">
            <w:pPr>
              <w:pStyle w:val="TAC"/>
              <w:rPr>
                <w:lang w:val="en-US"/>
              </w:rPr>
            </w:pPr>
            <w:r w:rsidRPr="00432504">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8E03B" w14:textId="77777777" w:rsidR="00EA6683" w:rsidRPr="00432504" w:rsidRDefault="00EA6683" w:rsidP="008E7433">
            <w:pPr>
              <w:pStyle w:val="TAC"/>
              <w:rPr>
                <w:lang w:val="en-US"/>
              </w:rPr>
            </w:pPr>
            <w:r w:rsidRPr="00432504">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9F1EFD" w14:textId="77777777" w:rsidR="00EA6683" w:rsidRPr="00223705" w:rsidRDefault="00EA6683" w:rsidP="008E7433">
            <w:pPr>
              <w:pStyle w:val="TAC"/>
              <w:rPr>
                <w:lang w:val="en-US"/>
              </w:rPr>
            </w:pPr>
            <w:r>
              <w:rPr>
                <w:lang w:val="en-US"/>
              </w:rPr>
              <w:t>0.00</w:t>
            </w:r>
          </w:p>
        </w:tc>
      </w:tr>
      <w:tr w:rsidR="00EA6683" w:rsidRPr="00223705" w14:paraId="262CD1E7"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097CD3" w14:textId="77777777" w:rsidR="00EA6683" w:rsidRPr="00223705" w:rsidRDefault="00EA6683" w:rsidP="008E7433">
            <w:pPr>
              <w:pStyle w:val="TAC"/>
              <w:rPr>
                <w:lang w:val="en-US"/>
              </w:rPr>
            </w:pPr>
            <w:r w:rsidRPr="00223705">
              <w:rPr>
                <w:lang w:val="en-US"/>
              </w:rPr>
              <w:t>10</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69713" w14:textId="77777777" w:rsidR="00EA6683" w:rsidRPr="00223705" w:rsidRDefault="00EA6683" w:rsidP="008E7433">
            <w:pPr>
              <w:pStyle w:val="TAC"/>
              <w:rPr>
                <w:lang w:val="en-US"/>
              </w:rPr>
            </w:pPr>
            <w:r w:rsidRPr="00223705">
              <w:rPr>
                <w:lang w:val="en-US"/>
              </w:rPr>
              <w:t xml:space="preserve">Random Uncertainty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DE8772" w14:textId="77777777" w:rsidR="00EA6683" w:rsidRPr="00223705" w:rsidRDefault="00EA6683" w:rsidP="008E7433">
            <w:pPr>
              <w:pStyle w:val="TAC"/>
              <w:rPr>
                <w:lang w:val="en-US"/>
              </w:rPr>
            </w:pPr>
            <w:r w:rsidRPr="00223705">
              <w:rPr>
                <w:lang w:val="en-US"/>
              </w:rPr>
              <w:t>Fixed MU to account for all the unknown, unquantifiable, etc. uncertainties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0E90" w14:textId="77777777" w:rsidR="00EA6683" w:rsidRPr="00223705" w:rsidRDefault="00EA6683" w:rsidP="008E7433">
            <w:pPr>
              <w:pStyle w:val="TAC"/>
              <w:rPr>
                <w:lang w:val="en-US"/>
              </w:rPr>
            </w:pPr>
            <w:r w:rsidRPr="00223705">
              <w:rPr>
                <w:lang w:val="en-US"/>
              </w:rPr>
              <w:t>0.25</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E5E3D" w14:textId="77777777" w:rsidR="00EA6683" w:rsidRPr="00223705" w:rsidRDefault="00EA6683" w:rsidP="008E7433">
            <w:pPr>
              <w:pStyle w:val="TAC"/>
              <w:rPr>
                <w:lang w:val="en-US"/>
              </w:rPr>
            </w:pPr>
            <w:r w:rsidRPr="00223705">
              <w:rPr>
                <w:lang w:val="en-US"/>
              </w:rPr>
              <w:t>0.25</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D21F48" w14:textId="77777777" w:rsidR="00EA6683" w:rsidRPr="00223705" w:rsidRDefault="00EA6683" w:rsidP="008E7433">
            <w:pPr>
              <w:pStyle w:val="TAC"/>
              <w:rPr>
                <w:lang w:val="en-US"/>
              </w:rPr>
            </w:pPr>
            <w:r w:rsidRPr="00223705">
              <w:rPr>
                <w:lang w:val="en-US"/>
              </w:rPr>
              <w:t>Normal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6CDD3" w14:textId="77777777" w:rsidR="00EA6683" w:rsidRPr="00223705" w:rsidRDefault="00EA6683" w:rsidP="008E7433">
            <w:pPr>
              <w:pStyle w:val="TAC"/>
              <w:rPr>
                <w:lang w:val="en-US"/>
              </w:rPr>
            </w:pPr>
            <w:r w:rsidRPr="00223705">
              <w:rPr>
                <w:lang w:val="en-US"/>
              </w:rPr>
              <w:t>2</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12C1C3"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032D4" w14:textId="77777777" w:rsidR="00EA6683" w:rsidRPr="00223705" w:rsidRDefault="00EA6683" w:rsidP="008E7433">
            <w:pPr>
              <w:pStyle w:val="TAC"/>
              <w:rPr>
                <w:lang w:val="en-US"/>
              </w:rPr>
            </w:pPr>
            <w:r w:rsidRPr="00223705">
              <w:rPr>
                <w:lang w:val="en-US"/>
              </w:rPr>
              <w:t>0.13</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AB274" w14:textId="77777777" w:rsidR="00EA6683" w:rsidRPr="00223705" w:rsidRDefault="00EA6683" w:rsidP="008E7433">
            <w:pPr>
              <w:pStyle w:val="TAC"/>
              <w:rPr>
                <w:lang w:val="en-US"/>
              </w:rPr>
            </w:pPr>
            <w:r w:rsidRPr="00223705">
              <w:rPr>
                <w:lang w:val="en-US"/>
              </w:rPr>
              <w:t>0.13</w:t>
            </w:r>
          </w:p>
        </w:tc>
      </w:tr>
      <w:tr w:rsidR="00EA6683" w:rsidRPr="00223705" w14:paraId="141E5B5E"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7D4284" w14:textId="77777777" w:rsidR="00EA6683" w:rsidRPr="00223705" w:rsidRDefault="00EA6683" w:rsidP="008E7433">
            <w:pPr>
              <w:pStyle w:val="TAC"/>
              <w:rPr>
                <w:lang w:val="en-US"/>
              </w:rPr>
            </w:pPr>
            <w:r w:rsidRPr="00223705">
              <w:rPr>
                <w:lang w:val="en-US"/>
              </w:rPr>
              <w:t>11</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6D9341" w14:textId="77777777" w:rsidR="00EA6683" w:rsidRPr="00223705" w:rsidRDefault="00EA6683" w:rsidP="008E7433">
            <w:pPr>
              <w:pStyle w:val="TAC"/>
              <w:rPr>
                <w:lang w:val="en-US"/>
              </w:rPr>
            </w:pPr>
            <w:r w:rsidRPr="00223705">
              <w:rPr>
                <w:lang w:val="en-US"/>
              </w:rPr>
              <w:t>Frequency Response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DB2A" w14:textId="77777777" w:rsidR="00EA6683" w:rsidRPr="00223705" w:rsidRDefault="00EA6683" w:rsidP="008E7433">
            <w:pPr>
              <w:pStyle w:val="TAC"/>
              <w:rPr>
                <w:lang w:val="en-US"/>
              </w:rPr>
            </w:pPr>
            <w:r w:rsidRPr="00223705">
              <w:rPr>
                <w:lang w:val="en-US"/>
              </w:rPr>
              <w:t>Average path loss corrected</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296BA"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D32F3"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88084"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E6F6F0"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0464"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15ACD"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895" w14:textId="77777777" w:rsidR="00EA6683" w:rsidRPr="00223705" w:rsidRDefault="00EA6683" w:rsidP="008E7433">
            <w:pPr>
              <w:pStyle w:val="TAC"/>
              <w:rPr>
                <w:lang w:val="en-US"/>
              </w:rPr>
            </w:pPr>
            <w:r w:rsidRPr="00223705">
              <w:rPr>
                <w:lang w:val="en-US"/>
              </w:rPr>
              <w:t>0.00</w:t>
            </w:r>
          </w:p>
        </w:tc>
      </w:tr>
      <w:tr w:rsidR="00EA6683" w:rsidRPr="00223705" w14:paraId="06F3ECB9" w14:textId="77777777" w:rsidTr="008E7433">
        <w:trPr>
          <w:trHeight w:val="20"/>
        </w:trPr>
        <w:tc>
          <w:tcPr>
            <w:tcW w:w="9360"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A3D374" w14:textId="77777777" w:rsidR="00EA6683" w:rsidRPr="00223705" w:rsidRDefault="00EA6683" w:rsidP="008E7433">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EA6683" w:rsidRPr="00223705" w14:paraId="76CA372F"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CD381E" w14:textId="77777777" w:rsidR="00EA6683" w:rsidRPr="00223705" w:rsidRDefault="00EA6683" w:rsidP="008E7433">
            <w:pPr>
              <w:pStyle w:val="TAC"/>
              <w:rPr>
                <w:lang w:val="en-US"/>
              </w:rPr>
            </w:pPr>
            <w:r w:rsidRPr="00223705">
              <w:rPr>
                <w:lang w:val="en-US"/>
              </w:rPr>
              <w:lastRenderedPageBreak/>
              <w:t>12</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EB89C" w14:textId="77777777" w:rsidR="00EA6683" w:rsidRPr="00223705" w:rsidRDefault="00EA6683" w:rsidP="008E7433">
            <w:pPr>
              <w:pStyle w:val="TAC"/>
              <w:rPr>
                <w:lang w:val="en-US"/>
              </w:rPr>
            </w:pPr>
            <w:r w:rsidRPr="00223705">
              <w:rPr>
                <w:lang w:val="en-US"/>
              </w:rPr>
              <w:t>Uncertainty of network analyzer</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CE6C0" w14:textId="77777777" w:rsidR="00EA6683" w:rsidRPr="00223705" w:rsidRDefault="00EA6683" w:rsidP="008E7433">
            <w:pPr>
              <w:pStyle w:val="TAC"/>
              <w:rPr>
                <w:lang w:val="en-US"/>
              </w:rPr>
            </w:pPr>
            <w:r w:rsidRPr="00223705">
              <w:t>From datasheet of VNA with assessed transmission coefficients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D48CA" w14:textId="77777777" w:rsidR="00EA6683" w:rsidRPr="000A1F6B" w:rsidRDefault="00EA6683" w:rsidP="008E7433">
            <w:pPr>
              <w:pStyle w:val="TAC"/>
              <w:rPr>
                <w:lang w:val="en-US"/>
              </w:rPr>
            </w:pPr>
            <w:r w:rsidRPr="000A1F6B">
              <w:rPr>
                <w:lang w:val="en-US"/>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FE3CBC" w14:textId="77777777" w:rsidR="00EA6683" w:rsidRPr="000A1F6B" w:rsidRDefault="00EA6683" w:rsidP="008E7433">
            <w:pPr>
              <w:pStyle w:val="TAC"/>
              <w:rPr>
                <w:lang w:val="en-US"/>
              </w:rPr>
            </w:pPr>
            <w:r w:rsidRPr="000A1F6B">
              <w:rPr>
                <w:lang w:val="en-US"/>
              </w:rPr>
              <w:t>0.5</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6CB97C" w14:textId="77777777" w:rsidR="00EA6683" w:rsidRPr="00223705" w:rsidRDefault="00EA6683" w:rsidP="008E7433">
            <w:pPr>
              <w:pStyle w:val="TAC"/>
              <w:rPr>
                <w:lang w:val="en-US"/>
              </w:rPr>
            </w:pPr>
            <w:r w:rsidRPr="00223705">
              <w:rPr>
                <w:lang w:val="en-US"/>
              </w:rPr>
              <w:t>Normal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A4EF" w14:textId="77777777" w:rsidR="00EA6683" w:rsidRPr="00223705" w:rsidRDefault="00EA6683" w:rsidP="008E7433">
            <w:pPr>
              <w:pStyle w:val="TAC"/>
              <w:rPr>
                <w:lang w:val="en-US"/>
              </w:rPr>
            </w:pPr>
            <w:r w:rsidRPr="00223705">
              <w:rPr>
                <w:lang w:val="en-US"/>
              </w:rPr>
              <w:t>2</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4B54"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E9B93" w14:textId="77777777" w:rsidR="00EA6683" w:rsidRPr="00223705" w:rsidRDefault="00EA6683" w:rsidP="008E7433">
            <w:pPr>
              <w:pStyle w:val="TAC"/>
              <w:rPr>
                <w:lang w:val="en-US"/>
              </w:rPr>
            </w:pPr>
            <w:r w:rsidRPr="00223705">
              <w:rPr>
                <w:lang w:val="en-US"/>
              </w:rPr>
              <w:t>0.10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329E0" w14:textId="77777777" w:rsidR="00EA6683" w:rsidRPr="00223705" w:rsidRDefault="00EA6683" w:rsidP="008E7433">
            <w:pPr>
              <w:pStyle w:val="TAC"/>
              <w:rPr>
                <w:lang w:val="en-US"/>
              </w:rPr>
            </w:pPr>
            <w:r w:rsidRPr="00223705">
              <w:rPr>
                <w:lang w:val="en-US"/>
              </w:rPr>
              <w:t>0.25</w:t>
            </w:r>
          </w:p>
        </w:tc>
      </w:tr>
      <w:tr w:rsidR="00EA6683" w:rsidRPr="00223705" w14:paraId="17744FB4"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B40AD9" w14:textId="77777777" w:rsidR="00EA6683" w:rsidRPr="00223705" w:rsidRDefault="00EA6683" w:rsidP="008E7433">
            <w:pPr>
              <w:pStyle w:val="TAC"/>
              <w:rPr>
                <w:lang w:val="en-US"/>
              </w:rPr>
            </w:pPr>
            <w:r w:rsidRPr="00223705">
              <w:rPr>
                <w:lang w:val="en-US"/>
              </w:rPr>
              <w:t>13</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0FB94" w14:textId="77777777" w:rsidR="00EA6683" w:rsidRPr="00223705" w:rsidRDefault="00EA6683" w:rsidP="008E7433">
            <w:pPr>
              <w:pStyle w:val="TAC"/>
              <w:rPr>
                <w:lang w:val="en-US"/>
              </w:rPr>
            </w:pPr>
            <w:r w:rsidRPr="00223705">
              <w:rPr>
                <w:lang w:val="en-US"/>
              </w:rPr>
              <w:t>Mismatch of receiver chain</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20F4" w14:textId="77777777" w:rsidR="00EA6683" w:rsidRPr="00223705" w:rsidRDefault="00EA6683" w:rsidP="008E7433">
            <w:pPr>
              <w:pStyle w:val="TAC"/>
              <w:rPr>
                <w:lang w:val="en-US"/>
              </w:rPr>
            </w:pPr>
            <w:r w:rsidRPr="00223705">
              <w:rPr>
                <w:lang w:val="en-US"/>
              </w:rPr>
              <w:t>Taken into account in VNA uncertainty term</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CEF5C"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512B"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1DA08" w14:textId="77777777" w:rsidR="00EA6683" w:rsidRPr="00223705" w:rsidRDefault="00EA6683" w:rsidP="008E7433">
            <w:pPr>
              <w:pStyle w:val="TAC"/>
              <w:rPr>
                <w:lang w:val="en-US"/>
              </w:rPr>
            </w:pPr>
            <w:r w:rsidRPr="00223705">
              <w:rPr>
                <w:lang w:val="en-US"/>
              </w:rPr>
              <w:t>U-shaped</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61EAE" w14:textId="77777777" w:rsidR="00EA6683" w:rsidRPr="00223705" w:rsidRDefault="00EA6683" w:rsidP="008E7433">
            <w:pPr>
              <w:pStyle w:val="TAC"/>
              <w:rPr>
                <w:lang w:val="en-US"/>
              </w:rPr>
            </w:pPr>
            <w:r w:rsidRPr="00223705">
              <w:rPr>
                <w:lang w:val="en-US"/>
              </w:rPr>
              <w:t>1.4</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3AE6A"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A6CAA2"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8968B" w14:textId="77777777" w:rsidR="00EA6683" w:rsidRPr="00223705" w:rsidRDefault="00EA6683" w:rsidP="008E7433">
            <w:pPr>
              <w:pStyle w:val="TAC"/>
              <w:rPr>
                <w:lang w:val="en-US"/>
              </w:rPr>
            </w:pPr>
            <w:r w:rsidRPr="00223705">
              <w:rPr>
                <w:lang w:val="en-US"/>
              </w:rPr>
              <w:t>0.00</w:t>
            </w:r>
          </w:p>
        </w:tc>
      </w:tr>
      <w:tr w:rsidR="00EA6683" w:rsidRPr="00223705" w14:paraId="374D848A"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273F2" w14:textId="77777777" w:rsidR="00EA6683" w:rsidRPr="00223705" w:rsidRDefault="00EA6683" w:rsidP="008E7433">
            <w:pPr>
              <w:pStyle w:val="TAC"/>
              <w:rPr>
                <w:lang w:val="en-US"/>
              </w:rPr>
            </w:pPr>
            <w:r w:rsidRPr="00223705">
              <w:rPr>
                <w:lang w:val="en-US"/>
              </w:rPr>
              <w:t>14</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C6F6AA" w14:textId="77777777" w:rsidR="00EA6683" w:rsidRPr="00223705" w:rsidRDefault="00EA6683" w:rsidP="008E7433">
            <w:pPr>
              <w:pStyle w:val="TAC"/>
              <w:rPr>
                <w:lang w:val="en-US"/>
              </w:rPr>
            </w:pPr>
            <w:r w:rsidRPr="00223705">
              <w:rPr>
                <w:lang w:val="en-US"/>
              </w:rPr>
              <w:t>Insertion loss of receiver chain</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192E1" w14:textId="77777777" w:rsidR="00EA6683" w:rsidRPr="00223705" w:rsidRDefault="00EA6683" w:rsidP="008E7433">
            <w:pPr>
              <w:pStyle w:val="TAC"/>
              <w:rPr>
                <w:lang w:val="en-US"/>
              </w:rPr>
            </w:pPr>
            <w:r w:rsidRPr="00223705">
              <w:rPr>
                <w:lang w:val="en-US"/>
              </w:rPr>
              <w:t>Systematic with Stage 2 (=&gt; cancels)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8148"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185BD4"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7C875"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1EE51"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C09402"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AF0DD"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F7037B" w14:textId="77777777" w:rsidR="00EA6683" w:rsidRPr="00223705" w:rsidRDefault="00EA6683" w:rsidP="008E7433">
            <w:pPr>
              <w:pStyle w:val="TAC"/>
              <w:rPr>
                <w:lang w:val="en-US"/>
              </w:rPr>
            </w:pPr>
            <w:r w:rsidRPr="00223705">
              <w:rPr>
                <w:lang w:val="en-US"/>
              </w:rPr>
              <w:t>0.00</w:t>
            </w:r>
          </w:p>
        </w:tc>
      </w:tr>
      <w:tr w:rsidR="00EA6683" w:rsidRPr="00223705" w14:paraId="581C3A5D"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E2698A" w14:textId="77777777" w:rsidR="00EA6683" w:rsidRPr="00223705" w:rsidRDefault="00EA6683" w:rsidP="008E7433">
            <w:pPr>
              <w:pStyle w:val="TAC"/>
              <w:rPr>
                <w:lang w:val="en-US"/>
              </w:rPr>
            </w:pPr>
            <w:r w:rsidRPr="00223705">
              <w:rPr>
                <w:lang w:val="en-US"/>
              </w:rPr>
              <w:t>15</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7B0F2" w14:textId="77777777" w:rsidR="00EA6683" w:rsidRPr="00223705" w:rsidRDefault="00EA6683" w:rsidP="008E7433">
            <w:pPr>
              <w:pStyle w:val="TAC"/>
              <w:rPr>
                <w:lang w:val="en-US"/>
              </w:rPr>
            </w:pPr>
            <w:r w:rsidRPr="00223705">
              <w:rPr>
                <w:lang w:val="en-US"/>
              </w:rPr>
              <w:t>Mismatch in the connection of calibration antenna</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BF747" w14:textId="77777777" w:rsidR="00EA6683" w:rsidRPr="00223705" w:rsidRDefault="00EA6683" w:rsidP="008E7433">
            <w:pPr>
              <w:pStyle w:val="TAC"/>
              <w:rPr>
                <w:lang w:val="en-US"/>
              </w:rPr>
            </w:pPr>
            <w:r w:rsidRPr="00223705">
              <w:rPr>
                <w:lang w:val="en-US"/>
              </w:rPr>
              <w:t>Taken in to account in VNA setup uncertainty</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A1D94"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DBF37"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D4B9E" w14:textId="77777777" w:rsidR="00EA6683" w:rsidRPr="00223705" w:rsidRDefault="00EA6683" w:rsidP="008E7433">
            <w:pPr>
              <w:pStyle w:val="TAC"/>
              <w:rPr>
                <w:lang w:val="en-US"/>
              </w:rPr>
            </w:pPr>
            <w:r w:rsidRPr="00223705">
              <w:rPr>
                <w:lang w:val="en-US"/>
              </w:rPr>
              <w:t>U-shaped</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AD6F" w14:textId="77777777" w:rsidR="00EA6683" w:rsidRPr="00223705" w:rsidRDefault="00EA6683" w:rsidP="008E7433">
            <w:pPr>
              <w:pStyle w:val="TAC"/>
              <w:rPr>
                <w:lang w:val="en-US"/>
              </w:rPr>
            </w:pPr>
            <w:r w:rsidRPr="00223705">
              <w:rPr>
                <w:lang w:val="en-US"/>
              </w:rPr>
              <w:t>1.4</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C6EA4"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D51F7"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E0FAD" w14:textId="77777777" w:rsidR="00EA6683" w:rsidRPr="00223705" w:rsidRDefault="00EA6683" w:rsidP="008E7433">
            <w:pPr>
              <w:pStyle w:val="TAC"/>
              <w:rPr>
                <w:lang w:val="en-US"/>
              </w:rPr>
            </w:pPr>
            <w:r w:rsidRPr="00223705">
              <w:rPr>
                <w:lang w:val="en-US"/>
              </w:rPr>
              <w:t>0.00</w:t>
            </w:r>
          </w:p>
        </w:tc>
      </w:tr>
      <w:tr w:rsidR="00EA6683" w:rsidRPr="00223705" w14:paraId="12FA1288"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F7DC73" w14:textId="77777777" w:rsidR="00EA6683" w:rsidRPr="00223705" w:rsidRDefault="00EA6683" w:rsidP="008E7433">
            <w:pPr>
              <w:pStyle w:val="TAC"/>
              <w:rPr>
                <w:lang w:val="en-US"/>
              </w:rPr>
            </w:pPr>
            <w:r w:rsidRPr="00223705">
              <w:rPr>
                <w:lang w:val="en-US"/>
              </w:rPr>
              <w:t>16</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0F960" w14:textId="77777777" w:rsidR="00EA6683" w:rsidRPr="00223705" w:rsidRDefault="00EA6683" w:rsidP="008E7433">
            <w:pPr>
              <w:pStyle w:val="TAC"/>
              <w:rPr>
                <w:lang w:val="en-US"/>
              </w:rPr>
            </w:pPr>
            <w:r w:rsidRPr="00223705">
              <w:rPr>
                <w:lang w:val="en-US"/>
              </w:rPr>
              <w:t>Influence of the calibration antenna feed cable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BAA4C" w14:textId="77777777" w:rsidR="00EA6683" w:rsidRPr="00223705" w:rsidRDefault="00EA6683" w:rsidP="008E7433">
            <w:pPr>
              <w:pStyle w:val="TAC"/>
              <w:rPr>
                <w:lang w:val="en-US"/>
              </w:rPr>
            </w:pPr>
            <w:r w:rsidRPr="00223705">
              <w:rPr>
                <w:lang w:val="en-US"/>
              </w:rPr>
              <w:t>Gain calibration with a dipole</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C0F7F5" w14:textId="77777777" w:rsidR="00EA6683" w:rsidRPr="00223705" w:rsidRDefault="00EA6683" w:rsidP="008E7433">
            <w:pPr>
              <w:pStyle w:val="TAC"/>
              <w:rPr>
                <w:lang w:val="en-US"/>
              </w:rPr>
            </w:pPr>
            <w:r w:rsidRPr="00223705">
              <w:rPr>
                <w:lang w:val="en-US"/>
              </w:rPr>
              <w:t>0.3</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53D63" w14:textId="77777777" w:rsidR="00EA6683" w:rsidRPr="00223705" w:rsidRDefault="00EA6683" w:rsidP="008E7433">
            <w:pPr>
              <w:pStyle w:val="TAC"/>
              <w:rPr>
                <w:lang w:val="en-US"/>
              </w:rPr>
            </w:pPr>
            <w:r w:rsidRPr="00223705">
              <w:rPr>
                <w:lang w:val="en-US"/>
              </w:rPr>
              <w:t>0.3</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40A81A"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DBC93"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7FFAF"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8C3D3" w14:textId="77777777" w:rsidR="00EA6683" w:rsidRPr="00223705" w:rsidRDefault="00EA6683" w:rsidP="008E7433">
            <w:pPr>
              <w:pStyle w:val="TAC"/>
              <w:rPr>
                <w:lang w:val="en-US"/>
              </w:rPr>
            </w:pPr>
            <w:r w:rsidRPr="00223705">
              <w:rPr>
                <w:lang w:val="en-US"/>
              </w:rPr>
              <w:t>0.17</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D5B08" w14:textId="77777777" w:rsidR="00EA6683" w:rsidRPr="00223705" w:rsidRDefault="00EA6683" w:rsidP="008E7433">
            <w:pPr>
              <w:pStyle w:val="TAC"/>
              <w:rPr>
                <w:lang w:val="en-US"/>
              </w:rPr>
            </w:pPr>
            <w:r w:rsidRPr="00223705">
              <w:rPr>
                <w:lang w:val="en-US"/>
              </w:rPr>
              <w:t>0.17</w:t>
            </w:r>
          </w:p>
        </w:tc>
      </w:tr>
      <w:tr w:rsidR="00EA6683" w:rsidRPr="00223705" w14:paraId="725020CD"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A5AFF8" w14:textId="77777777" w:rsidR="00EA6683" w:rsidRPr="00223705" w:rsidRDefault="00EA6683" w:rsidP="008E7433">
            <w:pPr>
              <w:pStyle w:val="TAC"/>
              <w:rPr>
                <w:lang w:val="en-US"/>
              </w:rPr>
            </w:pPr>
            <w:r w:rsidRPr="00223705">
              <w:rPr>
                <w:lang w:val="en-US"/>
              </w:rPr>
              <w:t>17</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C7849" w14:textId="77777777" w:rsidR="00EA6683" w:rsidRPr="00223705" w:rsidRDefault="00EA6683" w:rsidP="008E7433">
            <w:pPr>
              <w:pStyle w:val="TAC"/>
              <w:rPr>
                <w:lang w:val="en-US"/>
              </w:rPr>
            </w:pPr>
            <w:r w:rsidRPr="00223705">
              <w:rPr>
                <w:lang w:val="en-US"/>
              </w:rPr>
              <w:t>Influence of the measurement antenna cable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F7564" w14:textId="77777777" w:rsidR="00EA6683" w:rsidRPr="00223705" w:rsidRDefault="00EA6683" w:rsidP="008E7433">
            <w:pPr>
              <w:pStyle w:val="TAC"/>
              <w:rPr>
                <w:lang w:val="en-US"/>
              </w:rPr>
            </w:pPr>
            <w:r w:rsidRPr="00223705">
              <w:rPr>
                <w:lang w:val="en-US"/>
              </w:rPr>
              <w:t>Systematic with Stage 2 (=&gt; cancels)</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7543F"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7C357"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0D9AE7"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C4F87"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F669"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10A76"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B357F" w14:textId="77777777" w:rsidR="00EA6683" w:rsidRPr="00223705" w:rsidRDefault="00EA6683" w:rsidP="008E7433">
            <w:pPr>
              <w:pStyle w:val="TAC"/>
              <w:rPr>
                <w:lang w:val="en-US"/>
              </w:rPr>
            </w:pPr>
            <w:r w:rsidRPr="00223705">
              <w:rPr>
                <w:lang w:val="en-US"/>
              </w:rPr>
              <w:t>0.00</w:t>
            </w:r>
          </w:p>
        </w:tc>
      </w:tr>
      <w:tr w:rsidR="00EA6683" w:rsidRPr="00223705" w14:paraId="020F25C3"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07463F" w14:textId="77777777" w:rsidR="00EA6683" w:rsidRPr="000A1F6B" w:rsidRDefault="00EA6683" w:rsidP="008E7433">
            <w:pPr>
              <w:pStyle w:val="TAC"/>
              <w:rPr>
                <w:lang w:val="en-US"/>
              </w:rPr>
            </w:pPr>
            <w:r w:rsidRPr="000A1F6B">
              <w:rPr>
                <w:lang w:val="en-US"/>
              </w:rPr>
              <w:t>18</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E9669" w14:textId="77777777" w:rsidR="00EA6683" w:rsidRPr="000A1F6B" w:rsidRDefault="00EA6683" w:rsidP="008E7433">
            <w:pPr>
              <w:pStyle w:val="TAC"/>
              <w:rPr>
                <w:lang w:val="en-US"/>
              </w:rPr>
            </w:pPr>
            <w:r w:rsidRPr="000A1F6B">
              <w:rPr>
                <w:lang w:val="en-US"/>
              </w:rPr>
              <w:t>Uncertainty of the absolute gain/ radiation efficiency of the calibration antenna</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D0479" w14:textId="77777777" w:rsidR="00EA6683" w:rsidRPr="000A1F6B" w:rsidRDefault="00EA6683" w:rsidP="008E7433">
            <w:pPr>
              <w:pStyle w:val="TAC"/>
              <w:rPr>
                <w:lang w:val="en-US"/>
              </w:rPr>
            </w:pPr>
            <w:r w:rsidRPr="000A1F6B">
              <w:rPr>
                <w:lang w:val="en-US"/>
              </w:rPr>
              <w:t>Calibration report with traceability to a National Metrology Institute</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176FE" w14:textId="77777777" w:rsidR="00EA6683" w:rsidRPr="000A1F6B" w:rsidRDefault="00EA6683" w:rsidP="008E7433">
            <w:pPr>
              <w:pStyle w:val="TAC"/>
              <w:rPr>
                <w:lang w:val="en-US"/>
              </w:rPr>
            </w:pPr>
            <w:r w:rsidRPr="000A1F6B">
              <w:rPr>
                <w:lang w:val="en-US"/>
              </w:rPr>
              <w:t>0.58</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AA5E" w14:textId="77777777" w:rsidR="00EA6683" w:rsidRPr="000A1F6B" w:rsidRDefault="00EA6683" w:rsidP="008E7433">
            <w:pPr>
              <w:pStyle w:val="TAC"/>
              <w:rPr>
                <w:lang w:val="en-US"/>
              </w:rPr>
            </w:pPr>
            <w:r w:rsidRPr="000A1F6B">
              <w:rPr>
                <w:lang w:val="en-US"/>
              </w:rPr>
              <w:t>0.58</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AA58C" w14:textId="77777777" w:rsidR="00EA6683" w:rsidRPr="000A1F6B" w:rsidRDefault="00EA6683" w:rsidP="008E7433">
            <w:pPr>
              <w:pStyle w:val="TAC"/>
              <w:rPr>
                <w:lang w:val="en-US"/>
              </w:rPr>
            </w:pPr>
            <w:r w:rsidRPr="000A1F6B">
              <w:rPr>
                <w:lang w:val="en-US"/>
              </w:rPr>
              <w:t>Normal</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EDDE0D" w14:textId="77777777" w:rsidR="00EA6683" w:rsidRPr="000A1F6B" w:rsidRDefault="00EA6683" w:rsidP="008E7433">
            <w:pPr>
              <w:pStyle w:val="TAC"/>
              <w:rPr>
                <w:lang w:val="en-US"/>
              </w:rPr>
            </w:pPr>
            <w:r w:rsidRPr="000A1F6B">
              <w:rPr>
                <w:lang w:val="en-US"/>
              </w:rPr>
              <w:t>2</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BAC" w14:textId="77777777" w:rsidR="00EA6683" w:rsidRPr="000A1F6B" w:rsidRDefault="00EA6683" w:rsidP="008E7433">
            <w:pPr>
              <w:pStyle w:val="TAC"/>
              <w:rPr>
                <w:lang w:val="en-US"/>
              </w:rPr>
            </w:pPr>
            <w:r w:rsidRPr="000A1F6B">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B5BE2" w14:textId="77777777" w:rsidR="00EA6683" w:rsidRPr="000A1F6B" w:rsidRDefault="00EA6683" w:rsidP="008E7433">
            <w:pPr>
              <w:pStyle w:val="TAC"/>
              <w:rPr>
                <w:lang w:val="en-US"/>
              </w:rPr>
            </w:pPr>
            <w:r w:rsidRPr="000A1F6B">
              <w:rPr>
                <w:lang w:val="en-US"/>
              </w:rPr>
              <w:t>0.29</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0C1FE" w14:textId="77777777" w:rsidR="00EA6683" w:rsidRPr="00223705" w:rsidRDefault="00EA6683" w:rsidP="008E7433">
            <w:pPr>
              <w:pStyle w:val="TAC"/>
              <w:rPr>
                <w:lang w:val="en-US"/>
              </w:rPr>
            </w:pPr>
            <w:r w:rsidRPr="000A1F6B">
              <w:rPr>
                <w:lang w:val="en-US"/>
              </w:rPr>
              <w:t>0.29</w:t>
            </w:r>
          </w:p>
        </w:tc>
      </w:tr>
      <w:tr w:rsidR="00EA6683" w:rsidRPr="00223705" w14:paraId="183817D0"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286051" w14:textId="77777777" w:rsidR="00EA6683" w:rsidRPr="00223705" w:rsidRDefault="00EA6683" w:rsidP="008E7433">
            <w:pPr>
              <w:pStyle w:val="TAC"/>
              <w:rPr>
                <w:lang w:val="en-US"/>
              </w:rPr>
            </w:pPr>
            <w:r w:rsidRPr="00223705">
              <w:rPr>
                <w:lang w:val="en-US"/>
              </w:rPr>
              <w:t>19</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3B8EE" w14:textId="77777777" w:rsidR="00EA6683" w:rsidRPr="00223705" w:rsidRDefault="00EA6683" w:rsidP="008E7433">
            <w:pPr>
              <w:pStyle w:val="TAC"/>
              <w:rPr>
                <w:lang w:val="en-US"/>
              </w:rPr>
            </w:pPr>
            <w:r w:rsidRPr="00223705">
              <w:rPr>
                <w:lang w:val="en-US"/>
              </w:rPr>
              <w:t xml:space="preserve">Measurement distance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DA411B" w14:textId="77777777" w:rsidR="00EA6683" w:rsidRPr="00223705" w:rsidRDefault="00EA6683" w:rsidP="008E7433">
            <w:pPr>
              <w:pStyle w:val="TAC"/>
              <w:rPr>
                <w:lang w:val="en-US"/>
              </w:rPr>
            </w:pPr>
            <w:r w:rsidRPr="00223705">
              <w:rPr>
                <w:lang w:val="en-US"/>
              </w:rPr>
              <w:t>Dipole: aligned with phase center</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05698" w14:textId="77777777" w:rsidR="00EA6683" w:rsidRPr="00223705" w:rsidRDefault="00EA6683" w:rsidP="008E7433">
            <w:pPr>
              <w:pStyle w:val="TAC"/>
              <w:rPr>
                <w:lang w:val="en-US"/>
              </w:rPr>
            </w:pPr>
            <w:r w:rsidRPr="00223705">
              <w:rPr>
                <w:lang w:val="en-US"/>
              </w:rPr>
              <w:t>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6B805" w14:textId="77777777" w:rsidR="00EA6683" w:rsidRPr="00223705" w:rsidRDefault="00EA6683" w:rsidP="008E7433">
            <w:pPr>
              <w:pStyle w:val="TAC"/>
              <w:rPr>
                <w:lang w:val="en-US"/>
              </w:rPr>
            </w:pPr>
            <w:r w:rsidRPr="00223705">
              <w:rPr>
                <w:lang w:val="en-US"/>
              </w:rPr>
              <w:t>0</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E777F"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B41B1"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3F533"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26D76" w14:textId="77777777" w:rsidR="00EA6683" w:rsidRPr="00223705" w:rsidRDefault="00EA6683" w:rsidP="008E7433">
            <w:pPr>
              <w:pStyle w:val="TAC"/>
              <w:rPr>
                <w:lang w:val="en-US"/>
              </w:rPr>
            </w:pPr>
            <w:r w:rsidRPr="00223705">
              <w:rPr>
                <w:lang w:val="en-US"/>
              </w:rPr>
              <w:t>0.00</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E09BC" w14:textId="77777777" w:rsidR="00EA6683" w:rsidRPr="00223705" w:rsidRDefault="00EA6683" w:rsidP="008E7433">
            <w:pPr>
              <w:pStyle w:val="TAC"/>
              <w:rPr>
                <w:lang w:val="en-US"/>
              </w:rPr>
            </w:pPr>
            <w:r w:rsidRPr="00223705">
              <w:rPr>
                <w:lang w:val="en-US"/>
              </w:rPr>
              <w:t>0.00</w:t>
            </w:r>
          </w:p>
        </w:tc>
      </w:tr>
      <w:tr w:rsidR="00EA6683" w:rsidRPr="00223705" w14:paraId="5C8D7808" w14:textId="77777777" w:rsidTr="008E7433">
        <w:trPr>
          <w:trHeight w:val="20"/>
        </w:trPr>
        <w:tc>
          <w:tcPr>
            <w:tcW w:w="55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F647FA" w14:textId="77777777" w:rsidR="00EA6683" w:rsidRPr="00223705" w:rsidRDefault="00EA6683" w:rsidP="008E7433">
            <w:pPr>
              <w:pStyle w:val="TAC"/>
              <w:rPr>
                <w:lang w:val="en-US"/>
              </w:rPr>
            </w:pPr>
            <w:r w:rsidRPr="00223705">
              <w:rPr>
                <w:lang w:val="en-US"/>
              </w:rPr>
              <w:t>20</w:t>
            </w:r>
          </w:p>
        </w:tc>
        <w:tc>
          <w:tcPr>
            <w:tcW w:w="17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42242" w14:textId="77777777" w:rsidR="00EA6683" w:rsidRPr="00223705" w:rsidRDefault="00EA6683" w:rsidP="008E7433">
            <w:pPr>
              <w:pStyle w:val="TAC"/>
              <w:rPr>
                <w:lang w:val="en-US"/>
              </w:rPr>
            </w:pPr>
            <w:r w:rsidRPr="00223705">
              <w:rPr>
                <w:lang w:val="en-US"/>
              </w:rPr>
              <w:t>Quality of the Quiet Zone</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2E8B0" w14:textId="77777777" w:rsidR="00EA6683" w:rsidRPr="00223705" w:rsidRDefault="00EA6683" w:rsidP="008E7433">
            <w:pPr>
              <w:pStyle w:val="TAC"/>
              <w:rPr>
                <w:lang w:val="en-US"/>
              </w:rPr>
            </w:pPr>
            <w:r w:rsidRPr="00223705">
              <w:rPr>
                <w:lang w:val="en-US"/>
              </w:rPr>
              <w:t>Peak-to-null ripple</w:t>
            </w:r>
          </w:p>
        </w:tc>
        <w:tc>
          <w:tcPr>
            <w:tcW w:w="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56FF1" w14:textId="77777777" w:rsidR="00EA6683" w:rsidRPr="00223705" w:rsidRDefault="00EA6683" w:rsidP="008E7433">
            <w:pPr>
              <w:pStyle w:val="TAC"/>
              <w:rPr>
                <w:lang w:val="en-US"/>
              </w:rPr>
            </w:pPr>
            <w:r w:rsidRPr="00223705">
              <w:rPr>
                <w:lang w:val="en-US"/>
              </w:rPr>
              <w:t>0.5</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5FBE" w14:textId="77777777" w:rsidR="00EA6683" w:rsidRPr="00223705" w:rsidRDefault="00EA6683" w:rsidP="008E7433">
            <w:pPr>
              <w:pStyle w:val="TAC"/>
              <w:rPr>
                <w:lang w:val="en-US"/>
              </w:rPr>
            </w:pPr>
            <w:r w:rsidRPr="00223705">
              <w:rPr>
                <w:lang w:val="en-US"/>
              </w:rPr>
              <w:t>0.5</w:t>
            </w:r>
          </w:p>
        </w:tc>
        <w:tc>
          <w:tcPr>
            <w:tcW w:w="11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9EB24" w14:textId="77777777" w:rsidR="00EA6683" w:rsidRPr="00223705" w:rsidRDefault="00EA6683" w:rsidP="008E7433">
            <w:pPr>
              <w:pStyle w:val="TAC"/>
              <w:rPr>
                <w:lang w:val="en-US"/>
              </w:rPr>
            </w:pPr>
            <w:r w:rsidRPr="00223705">
              <w:rPr>
                <w:lang w:val="en-US"/>
              </w:rPr>
              <w:t>Rectangular</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AC3A" w14:textId="77777777" w:rsidR="00EA6683" w:rsidRPr="00223705" w:rsidRDefault="00EA6683" w:rsidP="008E7433">
            <w:pPr>
              <w:pStyle w:val="TAC"/>
              <w:rPr>
                <w:lang w:val="en-US"/>
              </w:rPr>
            </w:pPr>
            <w:r w:rsidRPr="00223705">
              <w:rPr>
                <w:lang w:val="en-US"/>
              </w:rPr>
              <w:t>1.7</w:t>
            </w:r>
          </w:p>
        </w:tc>
        <w:tc>
          <w:tcPr>
            <w:tcW w:w="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21957" w14:textId="77777777" w:rsidR="00EA6683" w:rsidRPr="00223705" w:rsidRDefault="00EA6683" w:rsidP="008E7433">
            <w:pPr>
              <w:pStyle w:val="TAC"/>
              <w:rPr>
                <w:lang w:val="en-US"/>
              </w:rPr>
            </w:pPr>
            <w:r w:rsidRPr="00223705">
              <w:rPr>
                <w:lang w:val="en-US"/>
              </w:rPr>
              <w:t>1</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30A80" w14:textId="77777777" w:rsidR="00EA6683" w:rsidRPr="00223705" w:rsidRDefault="00EA6683" w:rsidP="008E7433">
            <w:pPr>
              <w:pStyle w:val="TAC"/>
              <w:rPr>
                <w:lang w:val="en-US"/>
              </w:rPr>
            </w:pPr>
            <w:r w:rsidRPr="00223705">
              <w:rPr>
                <w:lang w:val="en-US"/>
              </w:rPr>
              <w:t>0.29</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6BFEB" w14:textId="77777777" w:rsidR="00EA6683" w:rsidRPr="00223705" w:rsidRDefault="00EA6683" w:rsidP="008E7433">
            <w:pPr>
              <w:pStyle w:val="TAC"/>
              <w:rPr>
                <w:lang w:val="en-US"/>
              </w:rPr>
            </w:pPr>
            <w:r w:rsidRPr="00223705">
              <w:rPr>
                <w:lang w:val="en-US"/>
              </w:rPr>
              <w:t>0.29</w:t>
            </w:r>
          </w:p>
        </w:tc>
      </w:tr>
      <w:tr w:rsidR="00EA6683" w:rsidRPr="00223705" w14:paraId="1D5CD09B" w14:textId="77777777" w:rsidTr="008E7433">
        <w:trPr>
          <w:trHeight w:val="20"/>
        </w:trPr>
        <w:tc>
          <w:tcPr>
            <w:tcW w:w="764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2A6B2" w14:textId="77777777" w:rsidR="00EA6683" w:rsidRPr="00223705" w:rsidRDefault="00EA6683" w:rsidP="008E7433">
            <w:pPr>
              <w:pStyle w:val="TAH"/>
              <w:rPr>
                <w:lang w:val="en-US"/>
              </w:rPr>
            </w:pPr>
            <w:r w:rsidRPr="00223705">
              <w:rPr>
                <w:lang w:val="en-US"/>
              </w:rPr>
              <w:t>Combined standard uncertainty [dB]</w:t>
            </w:r>
          </w:p>
        </w:tc>
        <w:tc>
          <w:tcPr>
            <w:tcW w:w="8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1C1B3" w14:textId="77777777" w:rsidR="00EA6683" w:rsidRPr="000A1F6B" w:rsidRDefault="00EA6683" w:rsidP="008E7433">
            <w:pPr>
              <w:pStyle w:val="TAH"/>
              <w:rPr>
                <w:lang w:val="en-US"/>
              </w:rPr>
            </w:pPr>
            <w:r w:rsidRPr="000A1F6B">
              <w:rPr>
                <w:lang w:val="en-US"/>
              </w:rPr>
              <w:t>0.84</w:t>
            </w:r>
          </w:p>
        </w:tc>
        <w:tc>
          <w:tcPr>
            <w:tcW w:w="89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AB00" w14:textId="77777777" w:rsidR="00EA6683" w:rsidRPr="000A1F6B" w:rsidRDefault="00EA6683" w:rsidP="008E7433">
            <w:pPr>
              <w:pStyle w:val="TAH"/>
              <w:rPr>
                <w:lang w:val="en-US"/>
              </w:rPr>
            </w:pPr>
            <w:r w:rsidRPr="000A1F6B">
              <w:rPr>
                <w:lang w:val="en-US"/>
              </w:rPr>
              <w:t>0.88</w:t>
            </w:r>
          </w:p>
        </w:tc>
      </w:tr>
      <w:tr w:rsidR="00EA6683" w:rsidRPr="00223705" w14:paraId="48563213" w14:textId="77777777" w:rsidTr="006A0CE8">
        <w:trPr>
          <w:trHeight w:val="20"/>
        </w:trPr>
        <w:tc>
          <w:tcPr>
            <w:tcW w:w="764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CBB873B" w14:textId="77777777" w:rsidR="00EA6683" w:rsidRPr="00223705" w:rsidRDefault="00EA6683" w:rsidP="008E7433">
            <w:pPr>
              <w:pStyle w:val="TAH"/>
              <w:rPr>
                <w:lang w:val="en-US"/>
              </w:rPr>
            </w:pPr>
            <w:r w:rsidRPr="00223705">
              <w:rPr>
                <w:lang w:val="en-US"/>
              </w:rPr>
              <w:t>Expanded uncertainty [dB] (Confidence interval of 95 %)</w:t>
            </w:r>
          </w:p>
        </w:tc>
        <w:tc>
          <w:tcPr>
            <w:tcW w:w="82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13F8966" w14:textId="77777777" w:rsidR="00EA6683" w:rsidRPr="000A1F6B" w:rsidRDefault="00EA6683" w:rsidP="008E7433">
            <w:pPr>
              <w:pStyle w:val="TAH"/>
              <w:rPr>
                <w:lang w:val="en-US"/>
              </w:rPr>
            </w:pPr>
            <w:r w:rsidRPr="000A1F6B">
              <w:rPr>
                <w:lang w:val="en-US"/>
              </w:rPr>
              <w:t>1.64</w:t>
            </w:r>
          </w:p>
        </w:tc>
        <w:tc>
          <w:tcPr>
            <w:tcW w:w="891"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86D2EA" w14:textId="77777777" w:rsidR="00EA6683" w:rsidRPr="000A1F6B" w:rsidRDefault="00EA6683" w:rsidP="008E7433">
            <w:pPr>
              <w:pStyle w:val="TAH"/>
              <w:rPr>
                <w:lang w:val="en-US"/>
              </w:rPr>
            </w:pPr>
            <w:r w:rsidRPr="000A1F6B">
              <w:rPr>
                <w:lang w:val="en-US"/>
              </w:rPr>
              <w:t>1.73</w:t>
            </w:r>
          </w:p>
        </w:tc>
      </w:tr>
      <w:tr w:rsidR="00EA6683" w:rsidRPr="00223705" w14:paraId="4ED1D89B" w14:textId="77777777" w:rsidTr="006A0CE8">
        <w:trPr>
          <w:trHeight w:val="20"/>
        </w:trPr>
        <w:tc>
          <w:tcPr>
            <w:tcW w:w="5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BDF4A" w14:textId="77777777" w:rsidR="00EA6683" w:rsidRPr="00223705" w:rsidRDefault="00EA6683" w:rsidP="008E7433">
            <w:pPr>
              <w:pStyle w:val="TAC"/>
              <w:rPr>
                <w:lang w:val="en-US"/>
              </w:rPr>
            </w:pPr>
            <w:r w:rsidRPr="00223705">
              <w:rPr>
                <w:lang w:val="en-US"/>
              </w:rPr>
              <w:t>21</w:t>
            </w:r>
          </w:p>
        </w:tc>
        <w:tc>
          <w:tcPr>
            <w:tcW w:w="1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1F24D" w14:textId="77777777" w:rsidR="00EA6683" w:rsidRPr="00223705" w:rsidRDefault="00EA6683" w:rsidP="008E7433">
            <w:pPr>
              <w:pStyle w:val="TAC"/>
              <w:rPr>
                <w:lang w:val="en-US"/>
              </w:rPr>
            </w:pPr>
            <w:r w:rsidRPr="00223705">
              <w:rPr>
                <w:lang w:val="en-US"/>
              </w:rPr>
              <w:t>Systematic Error related to TRP grids</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93456" w14:textId="77777777" w:rsidR="00EA6683" w:rsidRPr="00223705" w:rsidRDefault="00EA6683" w:rsidP="008E7433">
            <w:pPr>
              <w:pStyle w:val="TAC"/>
              <w:rPr>
                <w:lang w:val="en-US"/>
              </w:rPr>
            </w:pPr>
            <w:r w:rsidRPr="00223705">
              <w:rPr>
                <w:lang w:val="en-US"/>
              </w:rPr>
              <w:t>mean error</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9A235" w14:textId="77777777" w:rsidR="00EA6683" w:rsidRPr="00223705" w:rsidRDefault="00EA6683" w:rsidP="008E7433">
            <w:pPr>
              <w:pStyle w:val="TAC"/>
              <w:rPr>
                <w:lang w:val="en-US"/>
              </w:rPr>
            </w:pPr>
            <w:r w:rsidRPr="00223705">
              <w:rPr>
                <w:lang w:val="en-US"/>
              </w:rPr>
              <w:t>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09DD3" w14:textId="77777777" w:rsidR="00EA6683" w:rsidRPr="00223705" w:rsidRDefault="00EA6683" w:rsidP="008E7433">
            <w:pPr>
              <w:pStyle w:val="TAC"/>
              <w:rPr>
                <w:lang w:val="en-US"/>
              </w:rPr>
            </w:pPr>
            <w:r w:rsidRPr="00223705">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387EF" w14:textId="77777777" w:rsidR="00EA6683" w:rsidRPr="00223705" w:rsidRDefault="00EA6683" w:rsidP="008E7433">
            <w:pPr>
              <w:pStyle w:val="TAC"/>
              <w:rPr>
                <w:lang w:val="en-US"/>
              </w:rPr>
            </w:pPr>
            <w:r w:rsidRPr="00223705">
              <w:rPr>
                <w:lang w:val="en-US"/>
              </w:rPr>
              <w:t>Actual</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2C553" w14:textId="77777777" w:rsidR="00EA6683" w:rsidRPr="00223705" w:rsidRDefault="00EA6683" w:rsidP="008E7433">
            <w:pPr>
              <w:pStyle w:val="TAC"/>
              <w:rPr>
                <w:lang w:val="en-US"/>
              </w:rPr>
            </w:pPr>
            <w:r w:rsidRPr="00223705">
              <w:rPr>
                <w:lang w:val="en-US"/>
              </w:rPr>
              <w:t>1</w:t>
            </w:r>
          </w:p>
        </w:tc>
        <w:tc>
          <w:tcPr>
            <w:tcW w:w="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8D167" w14:textId="77777777" w:rsidR="00EA6683" w:rsidRPr="00223705" w:rsidRDefault="00EA6683" w:rsidP="008E7433">
            <w:pPr>
              <w:pStyle w:val="TAC"/>
              <w:rPr>
                <w:lang w:val="en-US"/>
              </w:rPr>
            </w:pPr>
            <w:r w:rsidRPr="00223705">
              <w:rPr>
                <w:lang w:val="en-US"/>
              </w:rPr>
              <w:t>1</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62480" w14:textId="77777777" w:rsidR="00EA6683" w:rsidRPr="000A1F6B" w:rsidRDefault="00EA6683" w:rsidP="008E7433">
            <w:pPr>
              <w:pStyle w:val="TAC"/>
              <w:rPr>
                <w:lang w:val="en-US"/>
              </w:rPr>
            </w:pPr>
            <w:r w:rsidRPr="000A1F6B">
              <w:rPr>
                <w:lang w:val="en-US"/>
              </w:rPr>
              <w:t>0.00</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3124C" w14:textId="77777777" w:rsidR="00EA6683" w:rsidRPr="000A1F6B" w:rsidRDefault="00EA6683" w:rsidP="008E7433">
            <w:pPr>
              <w:pStyle w:val="TAC"/>
              <w:rPr>
                <w:lang w:val="en-US"/>
              </w:rPr>
            </w:pPr>
            <w:r w:rsidRPr="000A1F6B">
              <w:rPr>
                <w:lang w:val="en-US"/>
              </w:rPr>
              <w:t>0.00</w:t>
            </w:r>
          </w:p>
        </w:tc>
      </w:tr>
      <w:tr w:rsidR="00EA6683" w:rsidRPr="00A63771" w14:paraId="3E981016" w14:textId="77777777" w:rsidTr="006A0CE8">
        <w:trPr>
          <w:trHeight w:val="20"/>
        </w:trPr>
        <w:tc>
          <w:tcPr>
            <w:tcW w:w="764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36F9AD5" w14:textId="77777777" w:rsidR="00EA6683" w:rsidRPr="00223705" w:rsidRDefault="00EA6683" w:rsidP="008E7433">
            <w:pPr>
              <w:pStyle w:val="TAH"/>
              <w:rPr>
                <w:lang w:val="en-US"/>
              </w:rPr>
            </w:pPr>
            <w:r w:rsidRPr="00223705">
              <w:rPr>
                <w:lang w:val="en-US"/>
              </w:rPr>
              <w:t>Total Expanded uncertainty [dB] (Confidence interval of 95 %)</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3C621" w14:textId="77777777" w:rsidR="00EA6683" w:rsidRPr="000A1F6B" w:rsidRDefault="00EA6683" w:rsidP="008E7433">
            <w:pPr>
              <w:pStyle w:val="TAH"/>
              <w:rPr>
                <w:lang w:val="en-US"/>
              </w:rPr>
            </w:pPr>
            <w:r w:rsidRPr="000A1F6B">
              <w:rPr>
                <w:lang w:val="en-US"/>
              </w:rPr>
              <w:t>1.64</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4B747" w14:textId="77777777" w:rsidR="00EA6683" w:rsidRPr="000A1F6B" w:rsidRDefault="00EA6683" w:rsidP="008E7433">
            <w:pPr>
              <w:pStyle w:val="TAH"/>
              <w:rPr>
                <w:lang w:val="en-US"/>
              </w:rPr>
            </w:pPr>
            <w:r w:rsidRPr="000A1F6B">
              <w:rPr>
                <w:lang w:val="en-US"/>
              </w:rPr>
              <w:t>1.73</w:t>
            </w:r>
          </w:p>
        </w:tc>
      </w:tr>
    </w:tbl>
    <w:p w14:paraId="6AADE80B" w14:textId="77777777" w:rsidR="00EA6683" w:rsidRDefault="00EA6683" w:rsidP="00EA6683"/>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lastRenderedPageBreak/>
        <w:t xml:space="preserve">Table </w:t>
      </w:r>
      <w:r>
        <w:t>A</w:t>
      </w:r>
      <w:r w:rsidRPr="00784BB0">
        <w:t>.4</w:t>
      </w:r>
      <w:r>
        <w:t>.2</w:t>
      </w:r>
      <w:r w:rsidRPr="00784BB0">
        <w:t>-2: Preliminary example of uncertainty budget for TRS hand only (browsing mode) measurement for anechoic chamber method for NR FR1 bands</w:t>
      </w:r>
    </w:p>
    <w:tbl>
      <w:tblPr>
        <w:tblW w:w="9726" w:type="dxa"/>
        <w:tblLook w:val="04A0" w:firstRow="1" w:lastRow="0" w:firstColumn="1" w:lastColumn="0" w:noHBand="0" w:noVBand="1"/>
      </w:tblPr>
      <w:tblGrid>
        <w:gridCol w:w="567"/>
        <w:gridCol w:w="1489"/>
        <w:gridCol w:w="1596"/>
        <w:gridCol w:w="923"/>
        <w:gridCol w:w="923"/>
        <w:gridCol w:w="10"/>
        <w:gridCol w:w="1185"/>
        <w:gridCol w:w="9"/>
        <w:gridCol w:w="562"/>
        <w:gridCol w:w="8"/>
        <w:gridCol w:w="366"/>
        <w:gridCol w:w="1044"/>
        <w:gridCol w:w="1044"/>
      </w:tblGrid>
      <w:tr w:rsidR="00EA6683" w:rsidRPr="00223705" w14:paraId="48F4790F" w14:textId="77777777" w:rsidTr="008E7433">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8F9FC7" w14:textId="77777777" w:rsidR="00EA6683" w:rsidRPr="00223705" w:rsidRDefault="00EA6683" w:rsidP="008E7433">
            <w:pPr>
              <w:pStyle w:val="TAH"/>
              <w:rPr>
                <w:lang w:val="en-US"/>
              </w:rPr>
            </w:pPr>
            <w:r w:rsidRPr="00223705">
              <w:rPr>
                <w:lang w:val="en-US"/>
              </w:rPr>
              <w:lastRenderedPageBreak/>
              <w:t>UID</w:t>
            </w:r>
          </w:p>
        </w:tc>
        <w:tc>
          <w:tcPr>
            <w:tcW w:w="14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155BB" w14:textId="77777777" w:rsidR="00EA6683" w:rsidRPr="00223705" w:rsidRDefault="00EA6683" w:rsidP="008E7433">
            <w:pPr>
              <w:pStyle w:val="TAH"/>
              <w:rPr>
                <w:lang w:val="en-US"/>
              </w:rPr>
            </w:pPr>
            <w:r w:rsidRPr="00223705">
              <w:rPr>
                <w:lang w:val="en-US"/>
              </w:rPr>
              <w:t>Uncertainty Source</w:t>
            </w:r>
          </w:p>
        </w:tc>
        <w:tc>
          <w:tcPr>
            <w:tcW w:w="15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72C8DE" w14:textId="77777777" w:rsidR="00EA6683" w:rsidRPr="00223705" w:rsidRDefault="00EA6683" w:rsidP="008E7433">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0AFB6" w14:textId="77777777" w:rsidR="00EA6683" w:rsidRPr="00223705" w:rsidRDefault="00EA6683" w:rsidP="008E7433">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1A265" w14:textId="77777777" w:rsidR="00EA6683" w:rsidRPr="00223705" w:rsidRDefault="00EA6683" w:rsidP="008E7433">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FEF42" w14:textId="77777777" w:rsidR="00EA6683" w:rsidRPr="00223705" w:rsidRDefault="00EA6683" w:rsidP="008E7433">
            <w:pPr>
              <w:pStyle w:val="TAH"/>
              <w:rPr>
                <w:lang w:val="en-US"/>
              </w:rPr>
            </w:pPr>
            <w:r w:rsidRPr="00223705">
              <w:rPr>
                <w:lang w:val="en-US"/>
              </w:rPr>
              <w:t>Div</w:t>
            </w:r>
          </w:p>
        </w:tc>
        <w:tc>
          <w:tcPr>
            <w:tcW w:w="37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A867A" w14:textId="77777777" w:rsidR="00EA6683" w:rsidRPr="00223705" w:rsidRDefault="00EA6683" w:rsidP="008E7433">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85C573" w14:textId="77777777" w:rsidR="00EA6683" w:rsidRPr="00223705" w:rsidRDefault="00EA6683" w:rsidP="008E7433">
            <w:pPr>
              <w:pStyle w:val="TAH"/>
              <w:rPr>
                <w:lang w:val="en-US"/>
              </w:rPr>
            </w:pPr>
            <w:r w:rsidRPr="00223705">
              <w:rPr>
                <w:lang w:val="en-US"/>
              </w:rPr>
              <w:t>Standard Uncertainty [dB]</w:t>
            </w:r>
          </w:p>
        </w:tc>
      </w:tr>
      <w:tr w:rsidR="00EA6683" w:rsidRPr="00223705" w14:paraId="2F115887" w14:textId="77777777" w:rsidTr="008E7433">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51BB3" w14:textId="77777777" w:rsidR="00EA6683" w:rsidRPr="00223705" w:rsidRDefault="00EA6683" w:rsidP="008E7433">
            <w:pPr>
              <w:pStyle w:val="TAH"/>
              <w:rPr>
                <w:lang w:val="en-US"/>
              </w:rPr>
            </w:pPr>
          </w:p>
        </w:tc>
        <w:tc>
          <w:tcPr>
            <w:tcW w:w="147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948768" w14:textId="77777777" w:rsidR="00EA6683" w:rsidRPr="00223705" w:rsidRDefault="00EA6683" w:rsidP="008E7433">
            <w:pPr>
              <w:pStyle w:val="TAH"/>
              <w:rPr>
                <w:lang w:val="en-US"/>
              </w:rPr>
            </w:pPr>
          </w:p>
        </w:tc>
        <w:tc>
          <w:tcPr>
            <w:tcW w:w="1585"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B7167" w14:textId="77777777" w:rsidR="00EA6683" w:rsidRPr="00223705" w:rsidRDefault="00EA6683" w:rsidP="008E7433">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A6757" w14:textId="77777777" w:rsidR="00EA6683" w:rsidRPr="00223705" w:rsidRDefault="00EA6683" w:rsidP="008E7433">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B5629" w14:textId="77777777" w:rsidR="00EA6683" w:rsidRPr="00223705" w:rsidRDefault="00EA6683" w:rsidP="008E7433">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54FC4" w14:textId="77777777" w:rsidR="00EA6683" w:rsidRPr="00223705" w:rsidRDefault="00EA6683" w:rsidP="008E7433">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1E932" w14:textId="77777777" w:rsidR="00EA6683" w:rsidRPr="00223705" w:rsidRDefault="00EA6683" w:rsidP="008E7433">
            <w:pPr>
              <w:pStyle w:val="TAH"/>
              <w:rPr>
                <w:lang w:val="en-US"/>
              </w:rPr>
            </w:pPr>
          </w:p>
        </w:tc>
        <w:tc>
          <w:tcPr>
            <w:tcW w:w="37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BF894" w14:textId="77777777" w:rsidR="00EA6683" w:rsidRPr="00223705" w:rsidRDefault="00EA6683" w:rsidP="008E7433">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C48AB" w14:textId="77777777" w:rsidR="00EA6683" w:rsidRPr="00223705" w:rsidRDefault="00EA6683" w:rsidP="008E7433">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882F" w14:textId="77777777" w:rsidR="00EA6683" w:rsidRPr="00223705" w:rsidRDefault="00EA6683" w:rsidP="008E7433">
            <w:pPr>
              <w:pStyle w:val="TAH"/>
              <w:rPr>
                <w:lang w:val="en-US"/>
              </w:rPr>
            </w:pPr>
            <w:r w:rsidRPr="00223705">
              <w:rPr>
                <w:lang w:val="en-US"/>
              </w:rPr>
              <w:t>Above 3GHz</w:t>
            </w:r>
          </w:p>
        </w:tc>
      </w:tr>
      <w:tr w:rsidR="00EA6683" w:rsidRPr="00223705" w14:paraId="496ACFA7" w14:textId="77777777" w:rsidTr="008E7433">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7E0AA2" w14:textId="77777777" w:rsidR="00EA6683" w:rsidRPr="00223705" w:rsidRDefault="00EA6683" w:rsidP="008E7433">
            <w:pPr>
              <w:pStyle w:val="TAH"/>
              <w:rPr>
                <w:lang w:val="en-US"/>
              </w:rPr>
            </w:pPr>
            <w:r w:rsidRPr="00223705">
              <w:rPr>
                <w:lang w:val="en-US"/>
              </w:rPr>
              <w:t xml:space="preserve">Stage 2: DUT measurement </w:t>
            </w:r>
          </w:p>
        </w:tc>
      </w:tr>
      <w:tr w:rsidR="00EA6683" w:rsidRPr="00223705" w14:paraId="138C3CC4"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AD1B9A" w14:textId="77777777" w:rsidR="00EA6683" w:rsidRPr="00223705" w:rsidRDefault="00EA6683" w:rsidP="008E7433">
            <w:pPr>
              <w:pStyle w:val="TAC"/>
              <w:rPr>
                <w:rFonts w:eastAsia="Times New Roman"/>
                <w:lang w:val="en-US"/>
              </w:rPr>
            </w:pPr>
            <w:r w:rsidRPr="00223705">
              <w:t>1</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8A5EF" w14:textId="77777777" w:rsidR="00EA6683" w:rsidRPr="00223705" w:rsidRDefault="00EA6683" w:rsidP="008E7433">
            <w:pPr>
              <w:pStyle w:val="TAC"/>
              <w:rPr>
                <w:rFonts w:eastAsia="Times New Roman"/>
                <w:lang w:val="en-US"/>
              </w:rPr>
            </w:pPr>
            <w:r w:rsidRPr="00223705">
              <w:t xml:space="preserve">Mismatch of receiver chain </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28423" w14:textId="77777777" w:rsidR="00EA6683" w:rsidRPr="00223705" w:rsidRDefault="00EA6683" w:rsidP="008E7433">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24030A" w14:textId="77777777" w:rsidR="00EA6683" w:rsidRPr="00223705" w:rsidRDefault="00EA6683" w:rsidP="008E7433">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565AE" w14:textId="77777777" w:rsidR="00EA6683" w:rsidRPr="00223705" w:rsidRDefault="00EA6683" w:rsidP="008E7433">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AB640" w14:textId="77777777" w:rsidR="00EA6683" w:rsidRPr="00223705" w:rsidRDefault="00EA6683" w:rsidP="008E7433">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EA0C6" w14:textId="77777777" w:rsidR="00EA6683" w:rsidRPr="00223705" w:rsidRDefault="00EA6683" w:rsidP="008E7433">
            <w:pPr>
              <w:pStyle w:val="TAC"/>
              <w:rPr>
                <w:rFonts w:eastAsia="Times New Roman"/>
                <w:lang w:val="en-US"/>
              </w:rPr>
            </w:pPr>
            <w:r w:rsidRPr="00223705">
              <w:t>1.4</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A9895"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4C5F00" w14:textId="77777777" w:rsidR="00EA6683" w:rsidRPr="00223705" w:rsidRDefault="00EA6683" w:rsidP="008E7433">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558CB" w14:textId="77777777" w:rsidR="00EA6683" w:rsidRPr="00223705" w:rsidRDefault="00EA6683" w:rsidP="008E7433">
            <w:pPr>
              <w:pStyle w:val="TAC"/>
              <w:rPr>
                <w:rFonts w:eastAsia="Times New Roman"/>
                <w:lang w:val="en-US"/>
              </w:rPr>
            </w:pPr>
            <w:r w:rsidRPr="00223705">
              <w:t>0.16</w:t>
            </w:r>
          </w:p>
        </w:tc>
      </w:tr>
      <w:tr w:rsidR="00EA6683" w:rsidRPr="00223705" w14:paraId="103F3D8B"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03D697" w14:textId="77777777" w:rsidR="00EA6683" w:rsidRPr="00223705" w:rsidRDefault="00EA6683" w:rsidP="008E7433">
            <w:pPr>
              <w:pStyle w:val="TAC"/>
              <w:rPr>
                <w:rFonts w:eastAsia="Times New Roman"/>
                <w:lang w:val="en-US"/>
              </w:rPr>
            </w:pPr>
            <w:r w:rsidRPr="00223705">
              <w:t>2</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C18D9" w14:textId="77777777" w:rsidR="00EA6683" w:rsidRPr="00223705" w:rsidRDefault="00EA6683" w:rsidP="008E7433">
            <w:pPr>
              <w:pStyle w:val="TAC"/>
              <w:rPr>
                <w:rFonts w:eastAsia="Times New Roman"/>
                <w:lang w:val="en-US"/>
              </w:rPr>
            </w:pPr>
            <w:r w:rsidRPr="00223705">
              <w:t>Insertion loss of receiver chain</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22D4C" w14:textId="77777777" w:rsidR="00EA6683" w:rsidRPr="00223705" w:rsidRDefault="00EA6683" w:rsidP="008E7433">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70AF1A" w14:textId="77777777" w:rsidR="00EA6683" w:rsidRPr="00223705" w:rsidRDefault="00EA6683" w:rsidP="008E7433">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A40E7" w14:textId="77777777" w:rsidR="00EA6683" w:rsidRPr="00223705" w:rsidRDefault="00EA6683" w:rsidP="008E7433">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8AA32"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6168E"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C2FFD"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A9ADB1" w14:textId="77777777" w:rsidR="00EA6683" w:rsidRPr="00223705" w:rsidRDefault="00EA6683" w:rsidP="008E7433">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791C4C" w14:textId="77777777" w:rsidR="00EA6683" w:rsidRPr="00223705" w:rsidRDefault="00EA6683" w:rsidP="008E7433">
            <w:pPr>
              <w:pStyle w:val="TAC"/>
              <w:rPr>
                <w:rFonts w:eastAsia="Times New Roman"/>
                <w:lang w:val="en-US"/>
              </w:rPr>
            </w:pPr>
            <w:r w:rsidRPr="00223705">
              <w:t>0.00</w:t>
            </w:r>
          </w:p>
        </w:tc>
      </w:tr>
      <w:tr w:rsidR="00EA6683" w:rsidRPr="00223705" w14:paraId="6CDB9579"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28BE3B" w14:textId="77777777" w:rsidR="00EA6683" w:rsidRPr="00223705" w:rsidRDefault="00EA6683" w:rsidP="008E7433">
            <w:pPr>
              <w:pStyle w:val="TAC"/>
              <w:rPr>
                <w:rFonts w:eastAsia="Times New Roman"/>
                <w:lang w:val="en-US"/>
              </w:rPr>
            </w:pPr>
            <w:r w:rsidRPr="00223705">
              <w:t>3</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6DB3C" w14:textId="77777777" w:rsidR="00EA6683" w:rsidRPr="00223705" w:rsidRDefault="00EA6683" w:rsidP="008E7433">
            <w:pPr>
              <w:pStyle w:val="TAC"/>
              <w:rPr>
                <w:rFonts w:eastAsia="Times New Roman"/>
                <w:lang w:val="en-US"/>
              </w:rPr>
            </w:pPr>
            <w:r w:rsidRPr="00223705">
              <w:t>Influence of the measurement antenna cable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E58C06" w14:textId="77777777" w:rsidR="00EA6683" w:rsidRPr="00223705" w:rsidRDefault="00EA6683" w:rsidP="008E7433">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AC5A" w14:textId="77777777" w:rsidR="00EA6683" w:rsidRPr="00223705" w:rsidRDefault="00EA6683" w:rsidP="008E7433">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95E15F" w14:textId="77777777" w:rsidR="00EA6683" w:rsidRPr="00223705" w:rsidRDefault="00EA6683" w:rsidP="008E7433">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3C9E8"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95C5AB"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CD250"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D32CF" w14:textId="77777777" w:rsidR="00EA6683" w:rsidRPr="00223705" w:rsidRDefault="00EA6683" w:rsidP="008E7433">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831C26" w14:textId="77777777" w:rsidR="00EA6683" w:rsidRPr="00223705" w:rsidRDefault="00EA6683" w:rsidP="008E7433">
            <w:pPr>
              <w:pStyle w:val="TAC"/>
              <w:rPr>
                <w:rFonts w:eastAsia="Times New Roman"/>
                <w:lang w:val="en-US"/>
              </w:rPr>
            </w:pPr>
            <w:r w:rsidRPr="00223705">
              <w:t>0.00</w:t>
            </w:r>
          </w:p>
        </w:tc>
      </w:tr>
      <w:tr w:rsidR="00EA6683" w:rsidRPr="00223705" w14:paraId="1A2A0D7A"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024196" w14:textId="77777777" w:rsidR="00EA6683" w:rsidRPr="00223705" w:rsidRDefault="00EA6683" w:rsidP="008E7433">
            <w:pPr>
              <w:pStyle w:val="TAC"/>
              <w:rPr>
                <w:rFonts w:eastAsia="Times New Roman"/>
                <w:lang w:val="en-US"/>
              </w:rPr>
            </w:pPr>
            <w:r w:rsidRPr="00223705">
              <w:t>4</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AF06E" w14:textId="77777777" w:rsidR="00EA6683" w:rsidRPr="00223705" w:rsidRDefault="00EA6683" w:rsidP="008E7433">
            <w:pPr>
              <w:pStyle w:val="TAC"/>
              <w:rPr>
                <w:rFonts w:eastAsia="Times New Roman"/>
                <w:lang w:val="en-US"/>
              </w:rPr>
            </w:pPr>
            <w:r w:rsidRPr="00223705">
              <w:t>Communication Tester: uncertainty of the absolute output level</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D1A" w14:textId="77777777" w:rsidR="00EA6683" w:rsidRPr="00223705" w:rsidRDefault="00EA6683" w:rsidP="008E7433">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5D2ED" w14:textId="77777777" w:rsidR="00EA6683" w:rsidRPr="00223705" w:rsidRDefault="00EA6683" w:rsidP="008E7433">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997D4" w14:textId="77777777" w:rsidR="00EA6683" w:rsidRPr="00223705" w:rsidRDefault="00EA6683" w:rsidP="008E7433">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26FAB" w14:textId="77777777" w:rsidR="00EA6683" w:rsidRPr="00223705" w:rsidRDefault="00EA6683" w:rsidP="008E7433">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2A9D2" w14:textId="77777777" w:rsidR="00EA6683" w:rsidRPr="00223705" w:rsidRDefault="00EA6683" w:rsidP="008E7433">
            <w:pPr>
              <w:pStyle w:val="TAC"/>
              <w:rPr>
                <w:rFonts w:eastAsia="Times New Roman"/>
                <w:lang w:val="en-US"/>
              </w:rPr>
            </w:pPr>
            <w:r w:rsidRPr="00223705">
              <w:t>2</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9A7B2"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3194D" w14:textId="77777777" w:rsidR="00EA6683" w:rsidRPr="00223705" w:rsidRDefault="00EA6683" w:rsidP="008E7433">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7D4E" w14:textId="77777777" w:rsidR="00EA6683" w:rsidRPr="00223705" w:rsidRDefault="00EA6683" w:rsidP="008E7433">
            <w:pPr>
              <w:pStyle w:val="TAC"/>
              <w:rPr>
                <w:rFonts w:eastAsia="Times New Roman"/>
                <w:lang w:val="en-US"/>
              </w:rPr>
            </w:pPr>
            <w:r>
              <w:t>0.65</w:t>
            </w:r>
          </w:p>
        </w:tc>
      </w:tr>
      <w:tr w:rsidR="00EA6683" w:rsidRPr="00223705" w14:paraId="78211EF7"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53C9C6" w14:textId="77777777" w:rsidR="00EA6683" w:rsidRPr="00223705" w:rsidRDefault="00EA6683" w:rsidP="008E7433">
            <w:pPr>
              <w:pStyle w:val="TAC"/>
              <w:rPr>
                <w:rFonts w:eastAsia="Times New Roman"/>
                <w:lang w:val="en-US"/>
              </w:rPr>
            </w:pPr>
            <w:r w:rsidRPr="00223705">
              <w:t>5</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70A392" w14:textId="77777777" w:rsidR="00EA6683" w:rsidRPr="00223705" w:rsidRDefault="00EA6683" w:rsidP="008E7433">
            <w:pPr>
              <w:pStyle w:val="TAC"/>
              <w:rPr>
                <w:rFonts w:eastAsia="Times New Roman"/>
                <w:lang w:val="en-US"/>
              </w:rPr>
            </w:pPr>
            <w:r w:rsidRPr="00223705">
              <w:t>Sensitivity measurement: output level step resolution</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EE6F" w14:textId="77777777" w:rsidR="00EA6683" w:rsidRPr="00223705" w:rsidRDefault="00EA6683" w:rsidP="008E7433">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ADC5C" w14:textId="77777777" w:rsidR="00EA6683" w:rsidRPr="00223705" w:rsidRDefault="00EA6683" w:rsidP="008E7433">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8C90" w14:textId="77777777" w:rsidR="00EA6683" w:rsidRPr="00223705" w:rsidRDefault="00EA6683" w:rsidP="008E7433">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153AB"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39B91" w14:textId="77777777" w:rsidR="00EA6683" w:rsidRPr="00223705" w:rsidRDefault="00EA6683" w:rsidP="008E7433">
            <w:pPr>
              <w:pStyle w:val="TAC"/>
              <w:rPr>
                <w:rFonts w:eastAsia="Times New Roman"/>
                <w:lang w:val="en-US"/>
              </w:rPr>
            </w:pPr>
            <w:r w:rsidRPr="00223705">
              <w:t>1.73</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3D85A"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4FC3E4" w14:textId="77777777" w:rsidR="00EA6683" w:rsidRPr="00223705" w:rsidRDefault="00EA6683" w:rsidP="008E7433">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B01CF" w14:textId="77777777" w:rsidR="00EA6683" w:rsidRPr="00223705" w:rsidRDefault="00EA6683" w:rsidP="008E7433">
            <w:pPr>
              <w:pStyle w:val="TAC"/>
              <w:rPr>
                <w:rFonts w:eastAsia="Times New Roman"/>
                <w:lang w:val="en-US"/>
              </w:rPr>
            </w:pPr>
            <w:r w:rsidRPr="00223705">
              <w:t>0.00</w:t>
            </w:r>
          </w:p>
        </w:tc>
      </w:tr>
      <w:tr w:rsidR="00EA6683" w:rsidRPr="00223705" w14:paraId="02D7F8A7"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ADCF7C" w14:textId="77777777" w:rsidR="00EA6683" w:rsidRPr="00223705" w:rsidRDefault="00EA6683" w:rsidP="008E7433">
            <w:pPr>
              <w:pStyle w:val="TAC"/>
              <w:rPr>
                <w:rFonts w:eastAsia="Times New Roman"/>
                <w:lang w:val="en-US"/>
              </w:rPr>
            </w:pPr>
            <w:r w:rsidRPr="00223705">
              <w:t>6</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D954D" w14:textId="77777777" w:rsidR="00EA6683" w:rsidRPr="00223705" w:rsidRDefault="00EA6683" w:rsidP="008E7433">
            <w:pPr>
              <w:pStyle w:val="TAC"/>
              <w:rPr>
                <w:rFonts w:eastAsia="Times New Roman"/>
                <w:lang w:val="en-US"/>
              </w:rPr>
            </w:pPr>
            <w:r w:rsidRPr="00223705">
              <w:t xml:space="preserve">Measurement distance  </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568DE" w14:textId="77777777" w:rsidR="00EA6683" w:rsidRPr="00223705" w:rsidRDefault="00EA6683" w:rsidP="008E7433">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4C179" w14:textId="77777777" w:rsidR="00EA6683" w:rsidRPr="00223705" w:rsidRDefault="00EA6683" w:rsidP="008E7433">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9F1AF9" w14:textId="77777777" w:rsidR="00EA6683" w:rsidRPr="00223705" w:rsidRDefault="00EA6683" w:rsidP="008E7433">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DA7809"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FE0"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12D77"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A06F3" w14:textId="77777777" w:rsidR="00EA6683" w:rsidRPr="00223705" w:rsidRDefault="00EA6683" w:rsidP="008E7433">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194E27" w14:textId="77777777" w:rsidR="00EA6683" w:rsidRPr="00223705" w:rsidRDefault="00EA6683" w:rsidP="008E7433">
            <w:pPr>
              <w:pStyle w:val="TAC"/>
              <w:rPr>
                <w:rFonts w:eastAsia="Times New Roman"/>
                <w:lang w:val="en-US"/>
              </w:rPr>
            </w:pPr>
            <w:r w:rsidRPr="00223705">
              <w:t>0.00</w:t>
            </w:r>
          </w:p>
        </w:tc>
      </w:tr>
      <w:tr w:rsidR="00EA6683" w:rsidRPr="00223705" w14:paraId="282A3789"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6AC0E9" w14:textId="77777777" w:rsidR="00EA6683" w:rsidRPr="00223705" w:rsidRDefault="00EA6683" w:rsidP="008E7433">
            <w:pPr>
              <w:pStyle w:val="TAC"/>
              <w:rPr>
                <w:rFonts w:eastAsia="Times New Roman"/>
                <w:lang w:val="en-US"/>
              </w:rPr>
            </w:pPr>
            <w:r w:rsidRPr="00223705">
              <w:t>7</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784DC" w14:textId="77777777" w:rsidR="00EA6683" w:rsidRPr="00223705" w:rsidRDefault="00EA6683" w:rsidP="008E7433">
            <w:pPr>
              <w:pStyle w:val="TAC"/>
              <w:rPr>
                <w:rFonts w:eastAsia="Times New Roman"/>
                <w:lang w:val="en-US"/>
              </w:rPr>
            </w:pPr>
            <w:r w:rsidRPr="00223705">
              <w:t>Quality of quiet zone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0D113" w14:textId="77777777" w:rsidR="00EA6683" w:rsidRPr="00223705" w:rsidRDefault="00EA6683" w:rsidP="008E7433">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D1A7FC" w14:textId="77777777" w:rsidR="00EA6683" w:rsidRPr="00223705" w:rsidRDefault="00EA6683" w:rsidP="008E7433">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63F78" w14:textId="77777777" w:rsidR="00EA6683" w:rsidRPr="00223705" w:rsidRDefault="00EA6683" w:rsidP="008E7433">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5DBF07" w14:textId="77777777" w:rsidR="00EA6683" w:rsidRPr="00223705" w:rsidRDefault="00EA6683" w:rsidP="008E7433">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76409D" w14:textId="77777777" w:rsidR="00EA6683" w:rsidRPr="00223705" w:rsidRDefault="00EA6683" w:rsidP="008E7433">
            <w:pPr>
              <w:pStyle w:val="TAC"/>
              <w:rPr>
                <w:rFonts w:eastAsia="Times New Roman"/>
                <w:lang w:val="en-US"/>
              </w:rPr>
            </w:pPr>
            <w:r w:rsidRPr="00223705">
              <w:t>1</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9B567"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11F9E" w14:textId="77777777" w:rsidR="00EA6683" w:rsidRPr="00223705" w:rsidRDefault="00EA6683" w:rsidP="008E7433">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692CA" w14:textId="77777777" w:rsidR="00EA6683" w:rsidRPr="00223705" w:rsidRDefault="00EA6683" w:rsidP="008E7433">
            <w:pPr>
              <w:pStyle w:val="TAC"/>
              <w:rPr>
                <w:rFonts w:eastAsia="Times New Roman"/>
                <w:lang w:val="en-US"/>
              </w:rPr>
            </w:pPr>
            <w:r w:rsidRPr="00223705">
              <w:t>0.50</w:t>
            </w:r>
          </w:p>
        </w:tc>
      </w:tr>
      <w:tr w:rsidR="00EA6683" w:rsidRPr="00223705" w14:paraId="3D66222B"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A148AD" w14:textId="77777777" w:rsidR="00EA6683" w:rsidRPr="00223705" w:rsidRDefault="00EA6683" w:rsidP="008E7433">
            <w:pPr>
              <w:pStyle w:val="TAC"/>
              <w:rPr>
                <w:rFonts w:eastAsia="Times New Roman"/>
                <w:lang w:val="en-US"/>
              </w:rPr>
            </w:pPr>
            <w:r w:rsidRPr="00223705">
              <w:t>8</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E00BF" w14:textId="77777777" w:rsidR="00EA6683" w:rsidRPr="00223705" w:rsidRDefault="00EA6683" w:rsidP="008E7433">
            <w:pPr>
              <w:pStyle w:val="TAC"/>
              <w:rPr>
                <w:rFonts w:eastAsia="Times New Roman"/>
                <w:lang w:val="en-US"/>
              </w:rPr>
            </w:pPr>
            <w:r w:rsidRPr="00223705">
              <w:t>DUT sensitivity drift</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1F6872" w14:textId="77777777" w:rsidR="00EA6683" w:rsidRPr="00223705" w:rsidRDefault="00EA6683" w:rsidP="008E7433">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694B5" w14:textId="77777777" w:rsidR="00EA6683" w:rsidRPr="00223705" w:rsidRDefault="00EA6683" w:rsidP="008E7433">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3E5E9" w14:textId="77777777" w:rsidR="00EA6683" w:rsidRPr="00223705" w:rsidRDefault="00EA6683" w:rsidP="008E7433">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87BC64"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30A43"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DA68D"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B2C83" w14:textId="77777777" w:rsidR="00EA6683" w:rsidRPr="00223705" w:rsidRDefault="00EA6683" w:rsidP="008E7433">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78DC2" w14:textId="77777777" w:rsidR="00EA6683" w:rsidRPr="00223705" w:rsidRDefault="00EA6683" w:rsidP="008E7433">
            <w:pPr>
              <w:pStyle w:val="TAC"/>
              <w:rPr>
                <w:rFonts w:eastAsia="Times New Roman"/>
                <w:lang w:val="en-US"/>
              </w:rPr>
            </w:pPr>
            <w:r w:rsidRPr="00223705">
              <w:t>0.12</w:t>
            </w:r>
          </w:p>
        </w:tc>
      </w:tr>
      <w:tr w:rsidR="00EA6683" w:rsidRPr="00223705" w14:paraId="0DA653BC"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39AB88" w14:textId="77777777" w:rsidR="00EA6683" w:rsidRPr="00223705" w:rsidRDefault="00EA6683" w:rsidP="008E7433">
            <w:pPr>
              <w:pStyle w:val="TAC"/>
              <w:rPr>
                <w:rFonts w:eastAsia="Times New Roman"/>
                <w:lang w:val="en-US"/>
              </w:rPr>
            </w:pPr>
            <w:r w:rsidRPr="00223705">
              <w:t>9</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64710" w14:textId="77777777" w:rsidR="00EA6683" w:rsidRPr="00223705" w:rsidRDefault="00EA6683" w:rsidP="008E7433">
            <w:pPr>
              <w:pStyle w:val="TAC"/>
              <w:rPr>
                <w:rFonts w:eastAsia="Times New Roman"/>
                <w:lang w:val="en-US"/>
              </w:rPr>
            </w:pPr>
            <w:r w:rsidRPr="00223705">
              <w:t xml:space="preserve">Uncertainty related to the use of phantoms </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115AA" w14:textId="77777777" w:rsidR="00EA6683" w:rsidRPr="00223705" w:rsidRDefault="00EA6683" w:rsidP="008E7433">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F90755" w14:textId="77777777" w:rsidR="00EA6683" w:rsidRPr="00223705" w:rsidRDefault="00EA6683" w:rsidP="008E7433">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B02EC" w14:textId="77777777" w:rsidR="00EA6683" w:rsidRPr="00223705" w:rsidRDefault="00EA6683" w:rsidP="008E7433">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BF6AB"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2DD48"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FE0DC"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21943" w14:textId="77777777" w:rsidR="00EA6683" w:rsidRPr="00223705" w:rsidRDefault="00EA6683" w:rsidP="008E7433">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FE1CE" w14:textId="77777777" w:rsidR="00EA6683" w:rsidRPr="00223705" w:rsidRDefault="00EA6683" w:rsidP="008E7433">
            <w:pPr>
              <w:pStyle w:val="TAC"/>
              <w:rPr>
                <w:rFonts w:eastAsia="Times New Roman"/>
                <w:lang w:val="en-US"/>
              </w:rPr>
            </w:pPr>
            <w:r w:rsidRPr="00223705">
              <w:t>0.37</w:t>
            </w:r>
          </w:p>
        </w:tc>
      </w:tr>
      <w:tr w:rsidR="00EA6683" w:rsidRPr="00223705" w14:paraId="2332648F"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E71A1B" w14:textId="77777777" w:rsidR="00EA6683" w:rsidRPr="00223705" w:rsidRDefault="00EA6683" w:rsidP="008E7433">
            <w:pPr>
              <w:pStyle w:val="TAC"/>
              <w:rPr>
                <w:rFonts w:eastAsia="Times New Roman"/>
                <w:lang w:val="en-US"/>
              </w:rPr>
            </w:pPr>
            <w:r w:rsidRPr="00223705">
              <w:t>10</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14A3B" w14:textId="77777777" w:rsidR="00EA6683" w:rsidRPr="00223705" w:rsidRDefault="00EA6683" w:rsidP="008E7433">
            <w:pPr>
              <w:pStyle w:val="TAC"/>
              <w:rPr>
                <w:rFonts w:eastAsia="Times New Roman"/>
                <w:lang w:val="en-US"/>
              </w:rPr>
            </w:pPr>
            <w:r w:rsidRPr="00223705">
              <w:t>Coarse sampling grid</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9C420" w14:textId="77777777" w:rsidR="00EA6683" w:rsidRPr="00223705" w:rsidRDefault="00EA6683" w:rsidP="008E7433">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5E1DB" w14:textId="77777777" w:rsidR="00EA6683" w:rsidRPr="00223705" w:rsidRDefault="00EA6683" w:rsidP="008E7433">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866D6C" w14:textId="77777777" w:rsidR="00EA6683" w:rsidRPr="00223705" w:rsidRDefault="00EA6683" w:rsidP="008E7433">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07A0F" w14:textId="77777777" w:rsidR="00EA6683" w:rsidRPr="00223705" w:rsidRDefault="00EA6683" w:rsidP="008E7433">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789A3" w14:textId="77777777" w:rsidR="00EA6683" w:rsidRPr="00223705" w:rsidRDefault="00EA6683" w:rsidP="008E7433">
            <w:pPr>
              <w:pStyle w:val="TAC"/>
              <w:rPr>
                <w:rFonts w:eastAsia="Times New Roman"/>
                <w:lang w:val="en-US"/>
              </w:rPr>
            </w:pPr>
            <w:r w:rsidRPr="00223705">
              <w:t>1</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7F32E"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8F1B1" w14:textId="77777777" w:rsidR="00EA6683" w:rsidRPr="00223705" w:rsidRDefault="00EA6683" w:rsidP="008E7433">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062B" w14:textId="77777777" w:rsidR="00EA6683" w:rsidRPr="00223705" w:rsidRDefault="00EA6683" w:rsidP="008E7433">
            <w:pPr>
              <w:pStyle w:val="TAC"/>
              <w:rPr>
                <w:rFonts w:eastAsia="Times New Roman"/>
                <w:lang w:val="en-US"/>
              </w:rPr>
            </w:pPr>
            <w:r>
              <w:t>0.18</w:t>
            </w:r>
          </w:p>
        </w:tc>
      </w:tr>
      <w:tr w:rsidR="00EA6683" w:rsidRPr="00223705" w14:paraId="485F1025"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48799F" w14:textId="77777777" w:rsidR="00EA6683" w:rsidRPr="00223705" w:rsidRDefault="00EA6683" w:rsidP="008E7433">
            <w:pPr>
              <w:pStyle w:val="TAC"/>
              <w:rPr>
                <w:rFonts w:eastAsia="Times New Roman"/>
                <w:lang w:val="en-US"/>
              </w:rPr>
            </w:pPr>
            <w:r w:rsidRPr="00223705">
              <w:t>11</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EA106" w14:textId="77777777" w:rsidR="00EA6683" w:rsidRPr="00223705" w:rsidRDefault="00EA6683" w:rsidP="008E7433">
            <w:pPr>
              <w:pStyle w:val="TAC"/>
              <w:rPr>
                <w:rFonts w:eastAsia="Times New Roman"/>
                <w:lang w:val="en-US"/>
              </w:rPr>
            </w:pPr>
            <w:r w:rsidRPr="00223705">
              <w:t xml:space="preserve">Random Uncertainty </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46256" w14:textId="77777777" w:rsidR="00EA6683" w:rsidRPr="00223705" w:rsidRDefault="00EA6683" w:rsidP="008E7433">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D3A28" w14:textId="77777777" w:rsidR="00EA6683" w:rsidRPr="00223705" w:rsidRDefault="00EA6683" w:rsidP="008E7433">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D0439" w14:textId="77777777" w:rsidR="00EA6683" w:rsidRPr="00223705" w:rsidRDefault="00EA6683" w:rsidP="008E7433">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67CF1C" w14:textId="77777777" w:rsidR="00EA6683" w:rsidRPr="00223705" w:rsidRDefault="00EA6683" w:rsidP="008E7433">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8114D4" w14:textId="77777777" w:rsidR="00EA6683" w:rsidRPr="00223705" w:rsidRDefault="00EA6683" w:rsidP="008E7433">
            <w:pPr>
              <w:pStyle w:val="TAC"/>
              <w:rPr>
                <w:rFonts w:eastAsia="Times New Roman"/>
                <w:lang w:val="en-US"/>
              </w:rPr>
            </w:pPr>
            <w:r w:rsidRPr="00223705">
              <w:t>2</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08D092"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65CCA" w14:textId="77777777" w:rsidR="00EA6683" w:rsidRPr="00223705" w:rsidRDefault="00EA6683" w:rsidP="008E7433">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26CA6" w14:textId="77777777" w:rsidR="00EA6683" w:rsidRPr="00223705" w:rsidRDefault="00EA6683" w:rsidP="008E7433">
            <w:pPr>
              <w:pStyle w:val="TAC"/>
              <w:rPr>
                <w:rFonts w:eastAsia="Times New Roman"/>
                <w:lang w:val="en-US"/>
              </w:rPr>
            </w:pPr>
            <w:r w:rsidRPr="00223705">
              <w:t>0.20</w:t>
            </w:r>
          </w:p>
        </w:tc>
      </w:tr>
      <w:tr w:rsidR="00EA6683" w:rsidRPr="00223705" w14:paraId="2EF8B791"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FB2E64" w14:textId="77777777" w:rsidR="00EA6683" w:rsidRPr="00223705" w:rsidRDefault="00EA6683" w:rsidP="008E7433">
            <w:pPr>
              <w:pStyle w:val="TAC"/>
              <w:rPr>
                <w:rFonts w:eastAsia="Times New Roman"/>
                <w:lang w:val="en-US"/>
              </w:rPr>
            </w:pPr>
            <w:r w:rsidRPr="00223705">
              <w:t>12</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F68BB" w14:textId="77777777" w:rsidR="00EA6683" w:rsidRPr="00223705" w:rsidRDefault="00EA6683" w:rsidP="008E7433">
            <w:pPr>
              <w:pStyle w:val="TAC"/>
              <w:rPr>
                <w:rFonts w:eastAsia="Times New Roman"/>
                <w:lang w:val="en-US"/>
              </w:rPr>
            </w:pPr>
            <w:r w:rsidRPr="00223705">
              <w:t>Frequency Response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17C77" w14:textId="77777777" w:rsidR="00EA6683" w:rsidRPr="00223705" w:rsidRDefault="00EA6683" w:rsidP="008E7433">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0CA5B" w14:textId="77777777" w:rsidR="00EA6683" w:rsidRPr="00223705" w:rsidRDefault="00EA6683" w:rsidP="008E7433">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FD8D3" w14:textId="77777777" w:rsidR="00EA6683" w:rsidRPr="00223705" w:rsidRDefault="00EA6683" w:rsidP="008E7433">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E19B3" w14:textId="77777777" w:rsidR="00EA6683" w:rsidRPr="00223705" w:rsidRDefault="00EA6683" w:rsidP="008E7433">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CDC64" w14:textId="77777777" w:rsidR="00EA6683" w:rsidRPr="00223705" w:rsidRDefault="00EA6683" w:rsidP="008E7433">
            <w:pPr>
              <w:pStyle w:val="TAC"/>
              <w:rPr>
                <w:rFonts w:eastAsia="Times New Roman"/>
                <w:lang w:val="en-US"/>
              </w:rPr>
            </w:pPr>
            <w:r w:rsidRPr="00223705">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C58A" w14:textId="77777777" w:rsidR="00EA6683" w:rsidRPr="00223705" w:rsidRDefault="00EA6683" w:rsidP="008E7433">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A1779" w14:textId="77777777" w:rsidR="00EA6683" w:rsidRPr="00223705" w:rsidRDefault="00EA6683" w:rsidP="008E7433">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35CB7" w14:textId="77777777" w:rsidR="00EA6683" w:rsidRPr="00223705" w:rsidRDefault="00EA6683" w:rsidP="008E7433">
            <w:pPr>
              <w:pStyle w:val="TAC"/>
              <w:rPr>
                <w:rFonts w:eastAsia="Times New Roman"/>
                <w:lang w:val="en-US"/>
              </w:rPr>
            </w:pPr>
            <w:r w:rsidRPr="00223705">
              <w:t>0.00</w:t>
            </w:r>
          </w:p>
        </w:tc>
      </w:tr>
      <w:tr w:rsidR="00EA6683" w:rsidRPr="00223705" w14:paraId="1F2E0D9B" w14:textId="77777777" w:rsidTr="008E7433">
        <w:trPr>
          <w:trHeight w:val="20"/>
        </w:trPr>
        <w:tc>
          <w:tcPr>
            <w:tcW w:w="9660"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6FC69" w14:textId="77777777" w:rsidR="00EA6683" w:rsidRPr="00223705" w:rsidRDefault="00EA6683" w:rsidP="008E7433">
            <w:pPr>
              <w:pStyle w:val="TAH"/>
              <w:rPr>
                <w:lang w:val="en-US"/>
              </w:rPr>
            </w:pPr>
            <w:r w:rsidRPr="00223705">
              <w:rPr>
                <w:lang w:val="en-US"/>
              </w:rPr>
              <w:t>Stage 1: Calibration measurement, network analyzer method</w:t>
            </w:r>
          </w:p>
        </w:tc>
      </w:tr>
      <w:tr w:rsidR="00EA6683" w:rsidRPr="00223705" w14:paraId="7A25D049"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CCB565" w14:textId="77777777" w:rsidR="00EA6683" w:rsidRPr="00223705" w:rsidRDefault="00EA6683" w:rsidP="008E7433">
            <w:pPr>
              <w:pStyle w:val="TAC"/>
              <w:rPr>
                <w:rFonts w:eastAsia="Times New Roman"/>
                <w:lang w:val="en-US"/>
              </w:rPr>
            </w:pPr>
            <w:r w:rsidRPr="00223705">
              <w:t>13</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57C578" w14:textId="77777777" w:rsidR="00EA6683" w:rsidRPr="00223705" w:rsidRDefault="00EA6683" w:rsidP="008E7433">
            <w:pPr>
              <w:pStyle w:val="TAC"/>
              <w:rPr>
                <w:rFonts w:eastAsia="Times New Roman"/>
                <w:lang w:val="en-US"/>
              </w:rPr>
            </w:pPr>
            <w:r w:rsidRPr="00223705">
              <w:rPr>
                <w:rFonts w:eastAsia="Times New Roman"/>
                <w:lang w:val="en-US"/>
              </w:rPr>
              <w:t>Uncertainty of network analyzer</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F8E5E" w14:textId="77777777" w:rsidR="00EA6683" w:rsidRPr="00223705" w:rsidRDefault="00EA6683" w:rsidP="008E7433">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59D10" w14:textId="77777777" w:rsidR="00EA6683" w:rsidRPr="00223705" w:rsidRDefault="00EA6683" w:rsidP="008E7433">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764C0" w14:textId="77777777" w:rsidR="00EA6683" w:rsidRPr="00223705" w:rsidRDefault="00EA6683" w:rsidP="008E7433">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0EFFE" w14:textId="77777777" w:rsidR="00EA6683" w:rsidRPr="00223705" w:rsidRDefault="00EA6683" w:rsidP="008E7433">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93BFBC" w14:textId="77777777" w:rsidR="00EA6683" w:rsidRPr="00223705" w:rsidRDefault="00EA6683" w:rsidP="008E7433">
            <w:pPr>
              <w:pStyle w:val="TAC"/>
              <w:rPr>
                <w:rFonts w:eastAsia="Times New Roman"/>
                <w:lang w:val="en-US"/>
              </w:rPr>
            </w:pPr>
            <w:r w:rsidRPr="00223705">
              <w:rPr>
                <w:rFonts w:eastAsia="Times New Roman"/>
                <w:lang w:val="en-US"/>
              </w:rPr>
              <w:t>2</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F6EAE"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B5EBD1" w14:textId="77777777" w:rsidR="00EA6683" w:rsidRPr="00223705" w:rsidRDefault="00EA6683" w:rsidP="008E7433">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48C44" w14:textId="77777777" w:rsidR="00EA6683" w:rsidRPr="00223705" w:rsidRDefault="00EA6683" w:rsidP="008E7433">
            <w:pPr>
              <w:pStyle w:val="TAC"/>
              <w:rPr>
                <w:rFonts w:eastAsia="Times New Roman"/>
                <w:lang w:val="en-US"/>
              </w:rPr>
            </w:pPr>
            <w:r w:rsidRPr="00223705">
              <w:rPr>
                <w:rFonts w:eastAsia="Times New Roman"/>
                <w:lang w:val="en-US"/>
              </w:rPr>
              <w:t>0.25</w:t>
            </w:r>
          </w:p>
        </w:tc>
      </w:tr>
      <w:tr w:rsidR="00EA6683" w:rsidRPr="00223705" w14:paraId="342326F2"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B47A95" w14:textId="77777777" w:rsidR="00EA6683" w:rsidRPr="00223705" w:rsidRDefault="00EA6683" w:rsidP="008E7433">
            <w:pPr>
              <w:pStyle w:val="TAC"/>
              <w:rPr>
                <w:rFonts w:eastAsia="Times New Roman"/>
                <w:lang w:val="en-US"/>
              </w:rPr>
            </w:pPr>
            <w:r w:rsidRPr="00223705">
              <w:t>14</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CF5590" w14:textId="77777777" w:rsidR="00EA6683" w:rsidRPr="00223705" w:rsidRDefault="00EA6683" w:rsidP="008E7433">
            <w:pPr>
              <w:pStyle w:val="TAC"/>
              <w:rPr>
                <w:rFonts w:eastAsia="Times New Roman"/>
                <w:lang w:val="en-US"/>
              </w:rPr>
            </w:pPr>
            <w:r w:rsidRPr="00223705">
              <w:rPr>
                <w:rFonts w:eastAsia="Times New Roman"/>
                <w:lang w:val="en-US"/>
              </w:rPr>
              <w:t>Mismatch of receiver chain</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227F8" w14:textId="77777777" w:rsidR="00EA6683" w:rsidRPr="00223705" w:rsidRDefault="00EA6683" w:rsidP="008E7433">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007A"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33FAC"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E81AD" w14:textId="77777777" w:rsidR="00EA6683" w:rsidRPr="00223705" w:rsidRDefault="00EA6683" w:rsidP="008E7433">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19BAA" w14:textId="77777777" w:rsidR="00EA6683" w:rsidRPr="00223705" w:rsidRDefault="00EA6683" w:rsidP="008E7433">
            <w:pPr>
              <w:pStyle w:val="TAC"/>
              <w:rPr>
                <w:rFonts w:eastAsia="Times New Roman"/>
                <w:lang w:val="en-US"/>
              </w:rPr>
            </w:pPr>
            <w:r w:rsidRPr="00223705">
              <w:rPr>
                <w:rFonts w:eastAsia="Times New Roman"/>
                <w:lang w:val="en-US"/>
              </w:rPr>
              <w:t>1.4</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DD672"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8BFD5" w14:textId="77777777" w:rsidR="00EA6683" w:rsidRPr="00223705" w:rsidRDefault="00EA6683" w:rsidP="008E7433">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144836" w14:textId="77777777" w:rsidR="00EA6683" w:rsidRPr="00223705" w:rsidRDefault="00EA6683" w:rsidP="008E7433">
            <w:pPr>
              <w:pStyle w:val="TAC"/>
              <w:rPr>
                <w:rFonts w:eastAsia="Times New Roman"/>
                <w:lang w:val="en-US"/>
              </w:rPr>
            </w:pPr>
            <w:r w:rsidRPr="00223705">
              <w:rPr>
                <w:rFonts w:eastAsia="Times New Roman"/>
                <w:lang w:val="en-US"/>
              </w:rPr>
              <w:t>0.00</w:t>
            </w:r>
          </w:p>
        </w:tc>
      </w:tr>
      <w:tr w:rsidR="00EA6683" w:rsidRPr="00223705" w14:paraId="0F03CD30"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99D7E6" w14:textId="77777777" w:rsidR="00EA6683" w:rsidRPr="00223705" w:rsidRDefault="00EA6683" w:rsidP="008E7433">
            <w:pPr>
              <w:pStyle w:val="TAC"/>
              <w:rPr>
                <w:rFonts w:eastAsia="Times New Roman"/>
                <w:lang w:val="en-US"/>
              </w:rPr>
            </w:pPr>
            <w:r w:rsidRPr="00223705">
              <w:lastRenderedPageBreak/>
              <w:t>15</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C5F0E" w14:textId="77777777" w:rsidR="00EA6683" w:rsidRPr="00223705" w:rsidRDefault="00EA6683" w:rsidP="008E7433">
            <w:pPr>
              <w:pStyle w:val="TAC"/>
              <w:rPr>
                <w:rFonts w:eastAsia="Times New Roman"/>
                <w:lang w:val="en-US"/>
              </w:rPr>
            </w:pPr>
            <w:r w:rsidRPr="00223705">
              <w:rPr>
                <w:rFonts w:eastAsia="Times New Roman"/>
                <w:lang w:val="en-US"/>
              </w:rPr>
              <w:t>Insertion loss of receiver chain</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D78763" w14:textId="77777777" w:rsidR="00EA6683" w:rsidRPr="00223705" w:rsidRDefault="00EA6683" w:rsidP="008E7433">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7198A3"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F97D7B"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FB079" w14:textId="77777777" w:rsidR="00EA6683" w:rsidRPr="00223705" w:rsidRDefault="00EA6683" w:rsidP="008E7433">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1F52A" w14:textId="77777777" w:rsidR="00EA6683" w:rsidRPr="00223705" w:rsidRDefault="00EA6683" w:rsidP="008E7433">
            <w:pPr>
              <w:pStyle w:val="TAC"/>
              <w:rPr>
                <w:rFonts w:eastAsia="Times New Roman"/>
                <w:lang w:val="en-US"/>
              </w:rPr>
            </w:pPr>
            <w:r w:rsidRPr="00223705">
              <w:rPr>
                <w:rFonts w:eastAsia="Times New Roman"/>
                <w:lang w:val="en-US"/>
              </w:rPr>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7129D"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0060" w14:textId="77777777" w:rsidR="00EA6683" w:rsidRPr="00223705" w:rsidRDefault="00EA6683" w:rsidP="008E7433">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56014" w14:textId="77777777" w:rsidR="00EA6683" w:rsidRPr="00223705" w:rsidRDefault="00EA6683" w:rsidP="008E7433">
            <w:pPr>
              <w:pStyle w:val="TAC"/>
              <w:rPr>
                <w:rFonts w:eastAsia="Times New Roman"/>
                <w:lang w:val="en-US"/>
              </w:rPr>
            </w:pPr>
            <w:r w:rsidRPr="00223705">
              <w:rPr>
                <w:rFonts w:eastAsia="Times New Roman"/>
                <w:lang w:val="en-US"/>
              </w:rPr>
              <w:t>0.00</w:t>
            </w:r>
          </w:p>
        </w:tc>
      </w:tr>
      <w:tr w:rsidR="00EA6683" w:rsidRPr="00223705" w14:paraId="6B8ADDCC"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E36FD3" w14:textId="77777777" w:rsidR="00EA6683" w:rsidRPr="00223705" w:rsidRDefault="00EA6683" w:rsidP="008E7433">
            <w:pPr>
              <w:pStyle w:val="TAC"/>
              <w:rPr>
                <w:rFonts w:eastAsia="Times New Roman"/>
                <w:lang w:val="en-US"/>
              </w:rPr>
            </w:pPr>
            <w:r w:rsidRPr="00223705">
              <w:t>16</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5ACC5" w14:textId="77777777" w:rsidR="00EA6683" w:rsidRPr="00223705" w:rsidRDefault="00EA6683" w:rsidP="008E7433">
            <w:pPr>
              <w:pStyle w:val="TAC"/>
              <w:rPr>
                <w:rFonts w:eastAsia="Times New Roman"/>
                <w:lang w:val="en-US"/>
              </w:rPr>
            </w:pPr>
            <w:r w:rsidRPr="00223705">
              <w:rPr>
                <w:rFonts w:eastAsia="Times New Roman"/>
                <w:lang w:val="en-US"/>
              </w:rPr>
              <w:t>Mismatch in the connection of calibration antenna</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1E778" w14:textId="77777777" w:rsidR="00EA6683" w:rsidRPr="00223705" w:rsidRDefault="00EA6683" w:rsidP="008E7433">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C1A3"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631ED"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63547" w14:textId="77777777" w:rsidR="00EA6683" w:rsidRPr="00223705" w:rsidRDefault="00EA6683" w:rsidP="008E7433">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46B917" w14:textId="77777777" w:rsidR="00EA6683" w:rsidRPr="00223705" w:rsidRDefault="00EA6683" w:rsidP="008E7433">
            <w:pPr>
              <w:pStyle w:val="TAC"/>
              <w:rPr>
                <w:rFonts w:eastAsia="Times New Roman"/>
                <w:lang w:val="en-US"/>
              </w:rPr>
            </w:pPr>
            <w:r w:rsidRPr="00223705">
              <w:rPr>
                <w:rFonts w:eastAsia="Times New Roman"/>
                <w:lang w:val="en-US"/>
              </w:rPr>
              <w:t>1.4</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6818"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13828" w14:textId="77777777" w:rsidR="00EA6683" w:rsidRPr="00223705" w:rsidRDefault="00EA6683" w:rsidP="008E7433">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F455C2" w14:textId="77777777" w:rsidR="00EA6683" w:rsidRPr="00223705" w:rsidRDefault="00EA6683" w:rsidP="008E7433">
            <w:pPr>
              <w:pStyle w:val="TAC"/>
              <w:rPr>
                <w:rFonts w:eastAsia="Times New Roman"/>
                <w:lang w:val="en-US"/>
              </w:rPr>
            </w:pPr>
            <w:r w:rsidRPr="00223705">
              <w:rPr>
                <w:rFonts w:eastAsia="Times New Roman"/>
                <w:lang w:val="en-US"/>
              </w:rPr>
              <w:t>0.00</w:t>
            </w:r>
          </w:p>
        </w:tc>
      </w:tr>
      <w:tr w:rsidR="00EA6683" w:rsidRPr="00223705" w14:paraId="4FFD8E36"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6BD1A5" w14:textId="77777777" w:rsidR="00EA6683" w:rsidRPr="00223705" w:rsidRDefault="00EA6683" w:rsidP="008E7433">
            <w:pPr>
              <w:pStyle w:val="TAC"/>
              <w:rPr>
                <w:rFonts w:eastAsia="Times New Roman"/>
                <w:lang w:val="en-US"/>
              </w:rPr>
            </w:pPr>
            <w:r w:rsidRPr="00223705">
              <w:t>17</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68E91" w14:textId="77777777" w:rsidR="00EA6683" w:rsidRPr="00223705" w:rsidRDefault="00EA6683" w:rsidP="008E7433">
            <w:pPr>
              <w:pStyle w:val="TAC"/>
              <w:rPr>
                <w:rFonts w:eastAsia="Times New Roman"/>
                <w:lang w:val="en-US"/>
              </w:rPr>
            </w:pPr>
            <w:r w:rsidRPr="00223705">
              <w:rPr>
                <w:rFonts w:eastAsia="Times New Roman"/>
                <w:lang w:val="en-US"/>
              </w:rPr>
              <w:t>Influence of the calibration antenna feed cable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83288" w14:textId="77777777" w:rsidR="00EA6683" w:rsidRPr="00223705" w:rsidRDefault="00EA6683" w:rsidP="008E7433">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76DCA" w14:textId="77777777" w:rsidR="00EA6683" w:rsidRPr="00223705" w:rsidRDefault="00EA6683" w:rsidP="008E7433">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2BA4D1" w14:textId="77777777" w:rsidR="00EA6683" w:rsidRPr="00223705" w:rsidRDefault="00EA6683" w:rsidP="008E7433">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5EB5DF" w14:textId="77777777" w:rsidR="00EA6683" w:rsidRPr="00223705" w:rsidRDefault="00EA6683" w:rsidP="008E7433">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24F2" w14:textId="77777777" w:rsidR="00EA6683" w:rsidRPr="00223705" w:rsidRDefault="00EA6683" w:rsidP="008E7433">
            <w:pPr>
              <w:pStyle w:val="TAC"/>
              <w:rPr>
                <w:rFonts w:eastAsia="Times New Roman"/>
                <w:lang w:val="en-US"/>
              </w:rPr>
            </w:pPr>
            <w:r w:rsidRPr="00223705">
              <w:rPr>
                <w:rFonts w:eastAsia="Times New Roman"/>
                <w:lang w:val="en-US"/>
              </w:rPr>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A3859"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07F67" w14:textId="77777777" w:rsidR="00EA6683" w:rsidRPr="00223705" w:rsidRDefault="00EA6683" w:rsidP="008E7433">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F480CA" w14:textId="77777777" w:rsidR="00EA6683" w:rsidRPr="00223705" w:rsidRDefault="00EA6683" w:rsidP="008E7433">
            <w:pPr>
              <w:pStyle w:val="TAC"/>
              <w:rPr>
                <w:rFonts w:eastAsia="Times New Roman"/>
                <w:lang w:val="en-US"/>
              </w:rPr>
            </w:pPr>
            <w:r w:rsidRPr="00223705">
              <w:rPr>
                <w:rFonts w:eastAsia="Times New Roman"/>
                <w:lang w:val="en-US"/>
              </w:rPr>
              <w:t>0.17</w:t>
            </w:r>
          </w:p>
        </w:tc>
      </w:tr>
      <w:tr w:rsidR="00EA6683" w:rsidRPr="00223705" w14:paraId="7B50AAB0"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459CBC" w14:textId="77777777" w:rsidR="00EA6683" w:rsidRPr="00223705" w:rsidRDefault="00EA6683" w:rsidP="008E7433">
            <w:pPr>
              <w:pStyle w:val="TAC"/>
              <w:rPr>
                <w:rFonts w:eastAsia="Times New Roman"/>
                <w:lang w:val="en-US"/>
              </w:rPr>
            </w:pPr>
            <w:r w:rsidRPr="00223705">
              <w:t>18</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AC074" w14:textId="77777777" w:rsidR="00EA6683" w:rsidRPr="00223705" w:rsidRDefault="00EA6683" w:rsidP="008E7433">
            <w:pPr>
              <w:pStyle w:val="TAC"/>
              <w:rPr>
                <w:rFonts w:eastAsia="Times New Roman"/>
                <w:lang w:val="en-US"/>
              </w:rPr>
            </w:pPr>
            <w:r w:rsidRPr="00223705">
              <w:rPr>
                <w:rFonts w:eastAsia="Times New Roman"/>
                <w:lang w:val="en-US"/>
              </w:rPr>
              <w:t>Influence of the measurement antenna cable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C1B0" w14:textId="77777777" w:rsidR="00EA6683" w:rsidRPr="00223705" w:rsidRDefault="00EA6683" w:rsidP="008E7433">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44278"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6FC02"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9E9E30" w14:textId="77777777" w:rsidR="00EA6683" w:rsidRPr="00223705" w:rsidRDefault="00EA6683" w:rsidP="008E7433">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5987" w14:textId="77777777" w:rsidR="00EA6683" w:rsidRPr="00223705" w:rsidRDefault="00EA6683" w:rsidP="008E7433">
            <w:pPr>
              <w:pStyle w:val="TAC"/>
              <w:rPr>
                <w:rFonts w:eastAsia="Times New Roman"/>
                <w:lang w:val="en-US"/>
              </w:rPr>
            </w:pPr>
            <w:r w:rsidRPr="00223705">
              <w:rPr>
                <w:rFonts w:eastAsia="Times New Roman"/>
                <w:lang w:val="en-US"/>
              </w:rPr>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24B76"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5C948" w14:textId="77777777" w:rsidR="00EA6683" w:rsidRPr="00223705" w:rsidRDefault="00EA6683" w:rsidP="008E7433">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799B7" w14:textId="77777777" w:rsidR="00EA6683" w:rsidRPr="00223705" w:rsidRDefault="00EA6683" w:rsidP="008E7433">
            <w:pPr>
              <w:pStyle w:val="TAC"/>
              <w:rPr>
                <w:rFonts w:eastAsia="Times New Roman"/>
                <w:lang w:val="en-US"/>
              </w:rPr>
            </w:pPr>
            <w:r w:rsidRPr="00223705">
              <w:rPr>
                <w:rFonts w:eastAsia="Times New Roman"/>
                <w:lang w:val="en-US"/>
              </w:rPr>
              <w:t>0.00</w:t>
            </w:r>
          </w:p>
        </w:tc>
      </w:tr>
      <w:tr w:rsidR="00EA6683" w:rsidRPr="00223705" w14:paraId="25E6E1D9"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B11E64" w14:textId="77777777" w:rsidR="00EA6683" w:rsidRPr="00223705" w:rsidRDefault="00EA6683" w:rsidP="008E7433">
            <w:pPr>
              <w:pStyle w:val="TAC"/>
              <w:rPr>
                <w:rFonts w:eastAsia="Times New Roman"/>
                <w:lang w:val="en-US"/>
              </w:rPr>
            </w:pPr>
            <w:r w:rsidRPr="00223705">
              <w:t>19</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7D74C" w14:textId="77777777" w:rsidR="00EA6683" w:rsidRPr="00223705" w:rsidRDefault="00EA6683" w:rsidP="008E7433">
            <w:pPr>
              <w:pStyle w:val="TAC"/>
              <w:rPr>
                <w:rFonts w:eastAsia="Times New Roman"/>
                <w:lang w:val="en-US"/>
              </w:rPr>
            </w:pPr>
            <w:r w:rsidRPr="00223705">
              <w:rPr>
                <w:rFonts w:eastAsia="Times New Roman"/>
                <w:lang w:val="en-US"/>
              </w:rPr>
              <w:t>Uncertainty of the absolute gain/ radiation efficiency of the calibration antenna</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B207B" w14:textId="77777777" w:rsidR="00EA6683" w:rsidRPr="00223705" w:rsidRDefault="00EA6683" w:rsidP="008E7433">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9C60E" w14:textId="77777777" w:rsidR="00EA6683" w:rsidRPr="00223705" w:rsidRDefault="00EA6683" w:rsidP="008E7433">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FE9D7" w14:textId="77777777" w:rsidR="00EA6683" w:rsidRPr="00223705" w:rsidRDefault="00EA6683" w:rsidP="008E7433">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8AC662" w14:textId="77777777" w:rsidR="00EA6683" w:rsidRPr="00223705" w:rsidRDefault="00EA6683" w:rsidP="008E7433">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958F2" w14:textId="77777777" w:rsidR="00EA6683" w:rsidRPr="00223705" w:rsidRDefault="00EA6683" w:rsidP="008E7433">
            <w:pPr>
              <w:pStyle w:val="TAC"/>
              <w:rPr>
                <w:rFonts w:eastAsia="Times New Roman"/>
                <w:lang w:val="en-US"/>
              </w:rPr>
            </w:pPr>
            <w:r w:rsidRPr="00223705">
              <w:rPr>
                <w:rFonts w:eastAsia="Times New Roman"/>
                <w:lang w:val="en-US"/>
              </w:rPr>
              <w:t>2</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6105C"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AE6818" w14:textId="77777777" w:rsidR="00EA6683" w:rsidRPr="00223705" w:rsidRDefault="00EA6683" w:rsidP="008E7433">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5648" w14:textId="77777777" w:rsidR="00EA6683" w:rsidRPr="00223705" w:rsidRDefault="00EA6683" w:rsidP="008E7433">
            <w:pPr>
              <w:pStyle w:val="TAC"/>
              <w:rPr>
                <w:rFonts w:eastAsia="Times New Roman"/>
                <w:lang w:val="en-US"/>
              </w:rPr>
            </w:pPr>
            <w:r w:rsidRPr="00223705">
              <w:rPr>
                <w:rFonts w:eastAsia="Times New Roman"/>
                <w:lang w:val="en-US"/>
              </w:rPr>
              <w:t>0.29</w:t>
            </w:r>
          </w:p>
        </w:tc>
      </w:tr>
      <w:tr w:rsidR="00EA6683" w:rsidRPr="00223705" w14:paraId="2058C177"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730592" w14:textId="77777777" w:rsidR="00EA6683" w:rsidRPr="00223705" w:rsidRDefault="00EA6683" w:rsidP="008E7433">
            <w:pPr>
              <w:pStyle w:val="TAC"/>
              <w:rPr>
                <w:rFonts w:eastAsia="Times New Roman"/>
                <w:lang w:val="en-US"/>
              </w:rPr>
            </w:pPr>
            <w:r w:rsidRPr="00223705">
              <w:t>20</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96D4F" w14:textId="77777777" w:rsidR="00EA6683" w:rsidRPr="00223705" w:rsidRDefault="00EA6683" w:rsidP="008E7433">
            <w:pPr>
              <w:pStyle w:val="TAC"/>
              <w:rPr>
                <w:rFonts w:eastAsia="Times New Roman"/>
                <w:lang w:val="en-US"/>
              </w:rPr>
            </w:pPr>
            <w:r w:rsidRPr="00223705">
              <w:rPr>
                <w:rFonts w:eastAsia="Times New Roman"/>
                <w:lang w:val="en-US"/>
              </w:rPr>
              <w:t xml:space="preserve">Measurement distance </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33D2D" w14:textId="77777777" w:rsidR="00EA6683" w:rsidRPr="00223705" w:rsidRDefault="00EA6683" w:rsidP="008E7433">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EBA26"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7EC44" w14:textId="77777777" w:rsidR="00EA6683" w:rsidRPr="00223705" w:rsidRDefault="00EA6683" w:rsidP="008E7433">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FC9D7" w14:textId="77777777" w:rsidR="00EA6683" w:rsidRPr="00223705" w:rsidRDefault="00EA6683" w:rsidP="008E7433">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F0E7A" w14:textId="77777777" w:rsidR="00EA6683" w:rsidRPr="00223705" w:rsidRDefault="00EA6683" w:rsidP="008E7433">
            <w:pPr>
              <w:pStyle w:val="TAC"/>
              <w:rPr>
                <w:rFonts w:eastAsia="Times New Roman"/>
                <w:lang w:val="en-US"/>
              </w:rPr>
            </w:pPr>
            <w:r w:rsidRPr="00223705">
              <w:rPr>
                <w:rFonts w:eastAsia="Times New Roman"/>
                <w:lang w:val="en-US"/>
              </w:rPr>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B4233"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877D4F" w14:textId="77777777" w:rsidR="00EA6683" w:rsidRPr="00223705" w:rsidRDefault="00EA6683" w:rsidP="008E7433">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F3749" w14:textId="77777777" w:rsidR="00EA6683" w:rsidRPr="00223705" w:rsidRDefault="00EA6683" w:rsidP="008E7433">
            <w:pPr>
              <w:pStyle w:val="TAC"/>
              <w:rPr>
                <w:rFonts w:eastAsia="Times New Roman"/>
                <w:lang w:val="en-US"/>
              </w:rPr>
            </w:pPr>
            <w:r w:rsidRPr="00223705">
              <w:rPr>
                <w:rFonts w:eastAsia="Times New Roman"/>
                <w:lang w:val="en-US"/>
              </w:rPr>
              <w:t>0.00</w:t>
            </w:r>
          </w:p>
        </w:tc>
      </w:tr>
      <w:tr w:rsidR="00EA6683" w:rsidRPr="00223705" w14:paraId="3B9BA8E4" w14:textId="77777777" w:rsidTr="008E7433">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02B2D3" w14:textId="77777777" w:rsidR="00EA6683" w:rsidRPr="00223705" w:rsidRDefault="00EA6683" w:rsidP="008E7433">
            <w:pPr>
              <w:pStyle w:val="TAC"/>
              <w:rPr>
                <w:rFonts w:eastAsia="Times New Roman"/>
                <w:lang w:val="en-US"/>
              </w:rPr>
            </w:pPr>
            <w:r w:rsidRPr="00223705">
              <w:t>21</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2EBCB" w14:textId="77777777" w:rsidR="00EA6683" w:rsidRPr="00223705" w:rsidRDefault="00EA6683" w:rsidP="008E7433">
            <w:pPr>
              <w:pStyle w:val="TAC"/>
              <w:rPr>
                <w:rFonts w:eastAsia="Times New Roman"/>
                <w:lang w:val="en-US"/>
              </w:rPr>
            </w:pPr>
            <w:r w:rsidRPr="00223705">
              <w:rPr>
                <w:rFonts w:eastAsia="Times New Roman"/>
                <w:lang w:val="en-US"/>
              </w:rPr>
              <w:t>Quality of the Quiet Zone</w:t>
            </w:r>
          </w:p>
        </w:tc>
        <w:tc>
          <w:tcPr>
            <w:tcW w:w="15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6CABDB" w14:textId="77777777" w:rsidR="00EA6683" w:rsidRPr="00223705" w:rsidRDefault="00EA6683" w:rsidP="008E7433">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9B39E" w14:textId="77777777" w:rsidR="00EA6683" w:rsidRPr="00223705" w:rsidRDefault="00EA6683" w:rsidP="008E7433">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CA40B" w14:textId="77777777" w:rsidR="00EA6683" w:rsidRPr="00223705" w:rsidRDefault="00EA6683" w:rsidP="008E7433">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6E0633" w14:textId="77777777" w:rsidR="00EA6683" w:rsidRPr="00223705" w:rsidRDefault="00EA6683" w:rsidP="008E7433">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F0A1F4" w14:textId="77777777" w:rsidR="00EA6683" w:rsidRPr="00223705" w:rsidRDefault="00EA6683" w:rsidP="008E7433">
            <w:pPr>
              <w:pStyle w:val="TAC"/>
              <w:rPr>
                <w:rFonts w:eastAsia="Times New Roman"/>
                <w:lang w:val="en-US"/>
              </w:rPr>
            </w:pPr>
            <w:r w:rsidRPr="00223705">
              <w:rPr>
                <w:rFonts w:eastAsia="Times New Roman"/>
                <w:lang w:val="en-US"/>
              </w:rPr>
              <w:t>1.7</w:t>
            </w:r>
          </w:p>
        </w:tc>
        <w:tc>
          <w:tcPr>
            <w:tcW w:w="37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81D5CB" w14:textId="77777777" w:rsidR="00EA6683" w:rsidRPr="00223705" w:rsidRDefault="00EA6683" w:rsidP="008E7433">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C9E0" w14:textId="77777777" w:rsidR="00EA6683" w:rsidRPr="00223705" w:rsidRDefault="00EA6683" w:rsidP="008E7433">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47D66" w14:textId="77777777" w:rsidR="00EA6683" w:rsidRPr="00223705" w:rsidRDefault="00EA6683" w:rsidP="008E7433">
            <w:pPr>
              <w:pStyle w:val="TAC"/>
              <w:rPr>
                <w:rFonts w:eastAsia="Times New Roman"/>
                <w:lang w:val="en-US"/>
              </w:rPr>
            </w:pPr>
            <w:r w:rsidRPr="00223705">
              <w:rPr>
                <w:rFonts w:eastAsia="Times New Roman"/>
                <w:lang w:val="en-US"/>
              </w:rPr>
              <w:t>0.29</w:t>
            </w:r>
          </w:p>
        </w:tc>
      </w:tr>
      <w:tr w:rsidR="00EA6683" w:rsidRPr="00223705" w14:paraId="4BE03B75" w14:textId="77777777" w:rsidTr="008E7433">
        <w:trPr>
          <w:trHeight w:val="20"/>
        </w:trPr>
        <w:tc>
          <w:tcPr>
            <w:tcW w:w="7586"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0FD0" w14:textId="77777777" w:rsidR="00EA6683" w:rsidRPr="00223705" w:rsidRDefault="00EA6683" w:rsidP="008E7433">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A885D" w14:textId="77777777" w:rsidR="00EA6683" w:rsidRPr="00223705" w:rsidRDefault="00EA6683" w:rsidP="008E7433">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E1D8C" w14:textId="77777777" w:rsidR="00EA6683" w:rsidRPr="00223705" w:rsidRDefault="00EA6683" w:rsidP="008E7433">
            <w:pPr>
              <w:pStyle w:val="TAH"/>
              <w:rPr>
                <w:lang w:val="en-US"/>
              </w:rPr>
            </w:pPr>
            <w:r>
              <w:t>1.09</w:t>
            </w:r>
          </w:p>
        </w:tc>
      </w:tr>
      <w:tr w:rsidR="00EA6683" w:rsidRPr="00223705" w14:paraId="5AF35B34" w14:textId="77777777" w:rsidTr="006A0CE8">
        <w:trPr>
          <w:trHeight w:val="20"/>
        </w:trPr>
        <w:tc>
          <w:tcPr>
            <w:tcW w:w="7586"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55C8CC" w14:textId="77777777" w:rsidR="00EA6683" w:rsidRPr="00223705" w:rsidRDefault="00EA6683" w:rsidP="008E7433">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A053D63" w14:textId="77777777" w:rsidR="00EA6683" w:rsidRPr="00223705" w:rsidRDefault="00EA6683" w:rsidP="008E7433">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610BB6E" w14:textId="77777777" w:rsidR="00EA6683" w:rsidRPr="00223705" w:rsidRDefault="00EA6683" w:rsidP="008E7433">
            <w:pPr>
              <w:pStyle w:val="TAH"/>
              <w:rPr>
                <w:lang w:val="en-US"/>
              </w:rPr>
            </w:pPr>
            <w:r>
              <w:t>2.13</w:t>
            </w:r>
          </w:p>
        </w:tc>
      </w:tr>
      <w:tr w:rsidR="00EA6683" w:rsidRPr="00223705" w14:paraId="44D492C4" w14:textId="77777777" w:rsidTr="006A0CE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EB77A" w14:textId="77777777" w:rsidR="00EA6683" w:rsidRPr="00223705" w:rsidRDefault="00EA6683" w:rsidP="008E7433">
            <w:pPr>
              <w:pStyle w:val="TAC"/>
              <w:rPr>
                <w:lang w:val="en-US"/>
              </w:rPr>
            </w:pPr>
            <w:r w:rsidRPr="00223705">
              <w:rPr>
                <w:lang w:val="en-US"/>
              </w:rPr>
              <w:t>22</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19823" w14:textId="77777777" w:rsidR="00EA6683" w:rsidRPr="00223705" w:rsidRDefault="00EA6683" w:rsidP="008E7433">
            <w:pPr>
              <w:pStyle w:val="TAC"/>
              <w:rPr>
                <w:lang w:val="en-US"/>
              </w:rPr>
            </w:pPr>
            <w:r w:rsidRPr="00223705">
              <w:rPr>
                <w:lang w:val="en-US"/>
              </w:rPr>
              <w:t>Systematic Error related to TRP grids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6683B" w14:textId="77777777" w:rsidR="00EA6683" w:rsidRPr="00223705" w:rsidRDefault="00EA6683" w:rsidP="008E7433">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98077" w14:textId="77777777" w:rsidR="00EA6683" w:rsidRPr="00223705" w:rsidRDefault="00EA6683" w:rsidP="008E7433">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E237B0" w14:textId="77777777" w:rsidR="00EA6683" w:rsidRPr="00223705" w:rsidRDefault="00EA6683" w:rsidP="008E7433">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7F2856" w14:textId="77777777" w:rsidR="00EA6683" w:rsidRPr="00223705" w:rsidRDefault="00EA6683" w:rsidP="008E7433">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3B5D6F" w14:textId="77777777" w:rsidR="00EA6683" w:rsidRPr="00223705" w:rsidRDefault="00EA6683" w:rsidP="008E7433">
            <w:pPr>
              <w:pStyle w:val="TAC"/>
              <w:rPr>
                <w:lang w:val="en-US"/>
              </w:rPr>
            </w:pPr>
            <w:r w:rsidRPr="00223705">
              <w:rPr>
                <w:lang w:val="en-US"/>
              </w:rPr>
              <w:t>1</w:t>
            </w:r>
          </w:p>
        </w:tc>
        <w:tc>
          <w:tcPr>
            <w:tcW w:w="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C3E46" w14:textId="77777777" w:rsidR="00EA6683" w:rsidRPr="00223705" w:rsidRDefault="00EA6683" w:rsidP="008E7433">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DB9D3" w14:textId="77777777" w:rsidR="00EA6683" w:rsidRPr="00223705" w:rsidRDefault="00EA6683" w:rsidP="008E7433">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ECEE9" w14:textId="77777777" w:rsidR="00EA6683" w:rsidRPr="00223705" w:rsidRDefault="00EA6683" w:rsidP="008E7433">
            <w:pPr>
              <w:pStyle w:val="TAC"/>
              <w:rPr>
                <w:lang w:val="en-US"/>
              </w:rPr>
            </w:pPr>
            <w:r w:rsidRPr="00223705">
              <w:rPr>
                <w:lang w:val="en-US"/>
              </w:rPr>
              <w:t>0.08</w:t>
            </w:r>
          </w:p>
        </w:tc>
      </w:tr>
      <w:tr w:rsidR="00EA6683" w:rsidRPr="00A63771" w14:paraId="5ED7AAED" w14:textId="77777777" w:rsidTr="006A0CE8">
        <w:trPr>
          <w:trHeight w:val="20"/>
        </w:trPr>
        <w:tc>
          <w:tcPr>
            <w:tcW w:w="7586"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A0F460A" w14:textId="77777777" w:rsidR="00EA6683" w:rsidRPr="00223705" w:rsidRDefault="00EA6683" w:rsidP="008E7433">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EC97F" w14:textId="77777777" w:rsidR="00EA6683" w:rsidRPr="00223705" w:rsidRDefault="00EA6683" w:rsidP="008E7433">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4DB24" w14:textId="77777777" w:rsidR="00EA6683" w:rsidRPr="00223705" w:rsidRDefault="00EA6683" w:rsidP="008E7433">
            <w:pPr>
              <w:pStyle w:val="TAH"/>
              <w:rPr>
                <w:lang w:val="en-US"/>
              </w:rPr>
            </w:pPr>
            <w:r>
              <w:rPr>
                <w:lang w:val="en-US"/>
              </w:rPr>
              <w:t>2.13</w:t>
            </w:r>
          </w:p>
        </w:tc>
      </w:tr>
    </w:tbl>
    <w:p w14:paraId="12C51E71" w14:textId="77777777" w:rsidR="00EA6683" w:rsidRDefault="00EA6683" w:rsidP="00EA6683"/>
    <w:p w14:paraId="3AF03F90" w14:textId="785B22A1" w:rsidR="003E4D27" w:rsidRDefault="00DE71A1" w:rsidP="00E519D5">
      <w:r>
        <w:br w:type="page"/>
      </w:r>
    </w:p>
    <w:p w14:paraId="6C1ED2B8" w14:textId="095C994E" w:rsidR="003E4D27" w:rsidRPr="004D3578" w:rsidRDefault="003E4D27" w:rsidP="003E4D27">
      <w:pPr>
        <w:pStyle w:val="Heading8"/>
      </w:pPr>
      <w:bookmarkStart w:id="434" w:name="_Toc114077895"/>
      <w:bookmarkStart w:id="435" w:name="_Toc121933435"/>
      <w:bookmarkStart w:id="436" w:name="_Toc124151819"/>
      <w:bookmarkStart w:id="437" w:name="_Toc130324633"/>
      <w:bookmarkStart w:id="438" w:name="_Toc137489916"/>
      <w:bookmarkStart w:id="439" w:name="_Toc138766306"/>
      <w:bookmarkStart w:id="440" w:name="_Toc176786244"/>
      <w:r w:rsidRPr="004D3578">
        <w:lastRenderedPageBreak/>
        <w:t xml:space="preserve">Annex </w:t>
      </w:r>
      <w:r>
        <w:t>B</w:t>
      </w:r>
      <w:r w:rsidRPr="004D3578">
        <w:t xml:space="preserve"> (normative):</w:t>
      </w:r>
      <w:r w:rsidRPr="004D3578">
        <w:br/>
      </w:r>
      <w:r>
        <w:t>Phantoms definition and Positioning</w:t>
      </w:r>
      <w:bookmarkEnd w:id="434"/>
      <w:bookmarkEnd w:id="435"/>
      <w:bookmarkEnd w:id="436"/>
      <w:bookmarkEnd w:id="437"/>
      <w:bookmarkEnd w:id="438"/>
      <w:bookmarkEnd w:id="439"/>
      <w:bookmarkEnd w:id="440"/>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441" w:name="_Toc114077896"/>
      <w:bookmarkStart w:id="442" w:name="_Toc121933436"/>
      <w:bookmarkStart w:id="443" w:name="_Toc124151820"/>
      <w:bookmarkStart w:id="444" w:name="_Toc130324634"/>
      <w:bookmarkStart w:id="445" w:name="_Toc137489917"/>
      <w:bookmarkStart w:id="446" w:name="_Toc138766307"/>
      <w:bookmarkStart w:id="447" w:name="_Toc176786245"/>
      <w:r>
        <w:t>B.1</w:t>
      </w:r>
      <w:r>
        <w:tab/>
        <w:t>G</w:t>
      </w:r>
      <w:r w:rsidRPr="00A0545A">
        <w:t>e</w:t>
      </w:r>
      <w:r>
        <w:t>neral</w:t>
      </w:r>
      <w:bookmarkEnd w:id="441"/>
      <w:bookmarkEnd w:id="442"/>
      <w:bookmarkEnd w:id="443"/>
      <w:bookmarkEnd w:id="444"/>
      <w:bookmarkEnd w:id="445"/>
      <w:bookmarkEnd w:id="446"/>
      <w:bookmarkEnd w:id="44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448" w:name="_Toc114077897"/>
      <w:bookmarkStart w:id="449" w:name="_Toc121933437"/>
      <w:bookmarkStart w:id="450" w:name="_Toc124151821"/>
      <w:bookmarkStart w:id="451" w:name="_Toc130324635"/>
      <w:bookmarkStart w:id="452" w:name="_Toc137489918"/>
      <w:bookmarkStart w:id="453" w:name="_Toc138766308"/>
      <w:bookmarkStart w:id="454" w:name="_Toc176786246"/>
      <w:r w:rsidRPr="00B70380">
        <w:t>B.2</w:t>
      </w:r>
      <w:r w:rsidRPr="00B70380">
        <w:tab/>
        <w:t>Phantom Definition</w:t>
      </w:r>
      <w:bookmarkEnd w:id="448"/>
      <w:bookmarkEnd w:id="449"/>
      <w:bookmarkEnd w:id="450"/>
      <w:bookmarkEnd w:id="451"/>
      <w:bookmarkEnd w:id="452"/>
      <w:bookmarkEnd w:id="453"/>
      <w:bookmarkEnd w:id="454"/>
    </w:p>
    <w:p w14:paraId="357FD11F" w14:textId="77777777" w:rsidR="009E7C99" w:rsidRPr="00B70380" w:rsidRDefault="009E7C99" w:rsidP="00484F00">
      <w:pPr>
        <w:pStyle w:val="Heading2"/>
      </w:pPr>
      <w:bookmarkStart w:id="455" w:name="_Toc121933438"/>
      <w:bookmarkStart w:id="456" w:name="_Toc124151822"/>
      <w:bookmarkStart w:id="457" w:name="_Toc130324636"/>
      <w:bookmarkStart w:id="458" w:name="_Toc137489919"/>
      <w:bookmarkStart w:id="459" w:name="_Toc138766309"/>
      <w:bookmarkStart w:id="460" w:name="_Toc176786247"/>
      <w:r w:rsidRPr="00B70380">
        <w:t>B.2.1</w:t>
      </w:r>
      <w:r w:rsidRPr="00B70380">
        <w:tab/>
        <w:t>Head Phantom</w:t>
      </w:r>
      <w:bookmarkEnd w:id="455"/>
      <w:bookmarkEnd w:id="456"/>
      <w:bookmarkEnd w:id="457"/>
      <w:bookmarkEnd w:id="458"/>
      <w:bookmarkEnd w:id="459"/>
      <w:bookmarkEnd w:id="460"/>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461" w:name="_Toc121933439"/>
      <w:bookmarkStart w:id="462" w:name="_Toc124151823"/>
      <w:bookmarkStart w:id="463" w:name="_Toc130324637"/>
      <w:bookmarkStart w:id="464" w:name="_Toc137489920"/>
      <w:bookmarkStart w:id="465" w:name="_Toc138766310"/>
      <w:bookmarkStart w:id="466" w:name="_Toc176786248"/>
      <w:r w:rsidRPr="00B70380">
        <w:t>B.2.2</w:t>
      </w:r>
      <w:r w:rsidRPr="00B70380">
        <w:tab/>
        <w:t>PDA Grip Hand Phantom</w:t>
      </w:r>
      <w:bookmarkEnd w:id="461"/>
      <w:bookmarkEnd w:id="462"/>
      <w:bookmarkEnd w:id="463"/>
      <w:bookmarkEnd w:id="464"/>
      <w:bookmarkEnd w:id="465"/>
      <w:bookmarkEnd w:id="466"/>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67" w:name="_Toc121933440"/>
      <w:bookmarkStart w:id="468" w:name="_Toc124151824"/>
      <w:bookmarkStart w:id="469" w:name="_Toc130324638"/>
      <w:bookmarkStart w:id="470" w:name="_Toc137489921"/>
      <w:bookmarkStart w:id="471" w:name="_Toc138766311"/>
      <w:bookmarkStart w:id="472" w:name="_Toc176786249"/>
      <w:r w:rsidRPr="00B70380">
        <w:t>B.2.3</w:t>
      </w:r>
      <w:r w:rsidRPr="00B70380">
        <w:tab/>
        <w:t>Wide Grip Hand Phantom</w:t>
      </w:r>
      <w:bookmarkEnd w:id="467"/>
      <w:bookmarkEnd w:id="468"/>
      <w:bookmarkEnd w:id="469"/>
      <w:bookmarkEnd w:id="470"/>
      <w:bookmarkEnd w:id="471"/>
      <w:bookmarkEnd w:id="472"/>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473" w:name="_Toc114077898"/>
      <w:bookmarkStart w:id="474" w:name="_Toc121933441"/>
      <w:bookmarkStart w:id="475" w:name="_Toc124151825"/>
      <w:bookmarkStart w:id="476" w:name="_Toc130324639"/>
      <w:bookmarkStart w:id="477" w:name="_Toc137489922"/>
      <w:bookmarkStart w:id="478" w:name="_Toc138766312"/>
      <w:bookmarkStart w:id="479" w:name="_Toc176786250"/>
      <w:r w:rsidRPr="00B70380">
        <w:t>B.3</w:t>
      </w:r>
      <w:r w:rsidRPr="00B70380">
        <w:tab/>
        <w:t>UE positioning guidelines</w:t>
      </w:r>
      <w:bookmarkEnd w:id="473"/>
      <w:bookmarkEnd w:id="474"/>
      <w:bookmarkEnd w:id="475"/>
      <w:bookmarkEnd w:id="476"/>
      <w:bookmarkEnd w:id="477"/>
      <w:bookmarkEnd w:id="478"/>
      <w:bookmarkEnd w:id="479"/>
    </w:p>
    <w:p w14:paraId="6C1D47FB" w14:textId="77777777" w:rsidR="009E7C99" w:rsidRPr="00B70380" w:rsidRDefault="009E7C99" w:rsidP="00031A4D">
      <w:pPr>
        <w:pStyle w:val="Heading2"/>
      </w:pPr>
      <w:bookmarkStart w:id="480" w:name="_Toc121933442"/>
      <w:bookmarkStart w:id="481" w:name="_Toc124151826"/>
      <w:bookmarkStart w:id="482" w:name="_Toc130324640"/>
      <w:bookmarkStart w:id="483" w:name="_Toc137489923"/>
      <w:bookmarkStart w:id="484" w:name="_Toc138766313"/>
      <w:bookmarkStart w:id="485" w:name="_Toc176786251"/>
      <w:r w:rsidRPr="00B70380">
        <w:t>B.3.1</w:t>
      </w:r>
      <w:r w:rsidRPr="00B70380">
        <w:tab/>
        <w:t>Hand phantom only (Browsing mode)</w:t>
      </w:r>
      <w:bookmarkEnd w:id="480"/>
      <w:bookmarkEnd w:id="481"/>
      <w:bookmarkEnd w:id="482"/>
      <w:bookmarkEnd w:id="483"/>
      <w:bookmarkEnd w:id="484"/>
      <w:bookmarkEnd w:id="485"/>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486" w:name="_Toc114077899"/>
      <w:bookmarkStart w:id="487" w:name="_Toc121933443"/>
      <w:bookmarkStart w:id="488" w:name="_Toc124151827"/>
      <w:bookmarkStart w:id="489" w:name="_Toc130324641"/>
      <w:bookmarkStart w:id="490" w:name="_Toc137489924"/>
      <w:bookmarkStart w:id="491" w:name="_Toc138766314"/>
      <w:bookmarkStart w:id="492" w:name="_Toc176786252"/>
      <w:r w:rsidRPr="00B70380">
        <w:t>B.3.1.1</w:t>
      </w:r>
      <w:r w:rsidR="00031A4D">
        <w:tab/>
      </w:r>
      <w:r w:rsidRPr="00B70380">
        <w:t>Wide Grip Hand</w:t>
      </w:r>
      <w:bookmarkEnd w:id="486"/>
      <w:bookmarkEnd w:id="487"/>
      <w:bookmarkEnd w:id="488"/>
      <w:bookmarkEnd w:id="489"/>
      <w:bookmarkEnd w:id="490"/>
      <w:bookmarkEnd w:id="491"/>
      <w:bookmarkEnd w:id="492"/>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93" w:name="_Toc114077900"/>
      <w:bookmarkStart w:id="494" w:name="_Toc121933444"/>
      <w:bookmarkStart w:id="495" w:name="_Toc124151828"/>
      <w:bookmarkStart w:id="496" w:name="_Toc130324642"/>
      <w:bookmarkStart w:id="497" w:name="_Toc137489925"/>
      <w:bookmarkStart w:id="498" w:name="_Toc138766315"/>
      <w:bookmarkStart w:id="499" w:name="_Toc176786253"/>
      <w:r w:rsidRPr="00B70380">
        <w:t>B.3.1.2</w:t>
      </w:r>
      <w:r w:rsidR="00031A4D">
        <w:tab/>
      </w:r>
      <w:r w:rsidRPr="00B70380">
        <w:t>PDA Grip Hand</w:t>
      </w:r>
      <w:bookmarkEnd w:id="493"/>
      <w:bookmarkEnd w:id="494"/>
      <w:bookmarkEnd w:id="495"/>
      <w:bookmarkEnd w:id="496"/>
      <w:bookmarkEnd w:id="497"/>
      <w:bookmarkEnd w:id="498"/>
      <w:bookmarkEnd w:id="499"/>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6641CB0C" w:rsidR="009E7C99" w:rsidRPr="00E9519A" w:rsidRDefault="009E7C99" w:rsidP="009E7C99">
      <w:pPr>
        <w:pStyle w:val="NO"/>
      </w:pPr>
      <w:r w:rsidRPr="00B70380">
        <w:t>NOTE:</w:t>
      </w:r>
      <w:r w:rsidR="00A97C65">
        <w:tab/>
      </w:r>
      <w:r w:rsidRPr="00B70380">
        <w:t>Use left-handed (mirror-imaged) spacers with left-handed phantoms.</w:t>
      </w:r>
      <w:r w:rsidRPr="00B70380">
        <w:br w:type="page"/>
      </w:r>
    </w:p>
    <w:p w14:paraId="45843E56" w14:textId="77777777" w:rsidR="009E7C99" w:rsidRPr="00B70380" w:rsidRDefault="009E7C99" w:rsidP="000300E1">
      <w:pPr>
        <w:pStyle w:val="Heading2"/>
      </w:pPr>
      <w:bookmarkStart w:id="500" w:name="_Toc121933445"/>
      <w:bookmarkStart w:id="501" w:name="_Toc124151829"/>
      <w:bookmarkStart w:id="502" w:name="_Toc130324643"/>
      <w:bookmarkStart w:id="503" w:name="_Toc137489926"/>
      <w:bookmarkStart w:id="504" w:name="_Toc138766316"/>
      <w:bookmarkStart w:id="505" w:name="_Toc176786254"/>
      <w:r w:rsidRPr="00B70380">
        <w:lastRenderedPageBreak/>
        <w:t>B.3.2</w:t>
      </w:r>
      <w:r w:rsidRPr="00B70380">
        <w:tab/>
        <w:t>Head and Hand phantom (Talk Mode)</w:t>
      </w:r>
      <w:bookmarkEnd w:id="500"/>
      <w:bookmarkEnd w:id="501"/>
      <w:bookmarkEnd w:id="502"/>
      <w:bookmarkEnd w:id="503"/>
      <w:bookmarkEnd w:id="504"/>
      <w:bookmarkEnd w:id="505"/>
    </w:p>
    <w:p w14:paraId="3BDEE7A6" w14:textId="51C8EF51" w:rsidR="009E7C99" w:rsidRPr="00B70380" w:rsidRDefault="009E7C99" w:rsidP="000300E1">
      <w:pPr>
        <w:pStyle w:val="Heading3"/>
      </w:pPr>
      <w:bookmarkStart w:id="506" w:name="_Toc114077901"/>
      <w:bookmarkStart w:id="507" w:name="_Toc121933446"/>
      <w:bookmarkStart w:id="508" w:name="_Toc124151830"/>
      <w:bookmarkStart w:id="509" w:name="_Toc130324644"/>
      <w:bookmarkStart w:id="510" w:name="_Toc137489927"/>
      <w:bookmarkStart w:id="511" w:name="_Toc138766317"/>
      <w:bookmarkStart w:id="512" w:name="_Toc176786255"/>
      <w:r w:rsidRPr="00B70380">
        <w:t>B.3.2.1</w:t>
      </w:r>
      <w:r w:rsidR="000300E1">
        <w:tab/>
      </w:r>
      <w:r w:rsidRPr="00B70380">
        <w:t>General</w:t>
      </w:r>
      <w:bookmarkEnd w:id="506"/>
      <w:bookmarkEnd w:id="507"/>
      <w:bookmarkEnd w:id="508"/>
      <w:bookmarkEnd w:id="509"/>
      <w:bookmarkEnd w:id="510"/>
      <w:bookmarkEnd w:id="511"/>
      <w:bookmarkEnd w:id="512"/>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35pt" o:ole="">
            <v:imagedata r:id="rId23" o:title=""/>
          </v:shape>
          <o:OLEObject Type="Embed" ProgID="Visio.Drawing.15" ShapeID="_x0000_i1025" DrawAspect="Content" ObjectID="_1788609602"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513" w:name="_Toc114077902"/>
      <w:bookmarkStart w:id="514" w:name="_Toc121933447"/>
      <w:bookmarkStart w:id="515" w:name="_Toc124151831"/>
      <w:bookmarkStart w:id="516" w:name="_Toc130324645"/>
      <w:bookmarkStart w:id="517" w:name="_Toc137489928"/>
      <w:bookmarkStart w:id="518" w:name="_Toc138766318"/>
      <w:bookmarkStart w:id="519" w:name="_Toc176786256"/>
      <w:r w:rsidRPr="00B70380">
        <w:t>B.3.2.2</w:t>
      </w:r>
      <w:r w:rsidR="002A50E6">
        <w:tab/>
      </w:r>
      <w:r w:rsidRPr="00B70380">
        <w:t>Wide Grip Hand and Head</w:t>
      </w:r>
      <w:bookmarkEnd w:id="513"/>
      <w:bookmarkEnd w:id="514"/>
      <w:bookmarkEnd w:id="515"/>
      <w:bookmarkEnd w:id="516"/>
      <w:bookmarkEnd w:id="517"/>
      <w:bookmarkEnd w:id="518"/>
      <w:bookmarkEnd w:id="519"/>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520" w:name="_Toc114077903"/>
      <w:bookmarkStart w:id="521" w:name="_Toc121933448"/>
      <w:bookmarkStart w:id="522" w:name="_Toc124151832"/>
      <w:bookmarkStart w:id="523" w:name="_Toc130324646"/>
      <w:bookmarkStart w:id="524" w:name="_Toc137489929"/>
      <w:bookmarkStart w:id="525" w:name="_Toc138766319"/>
      <w:bookmarkStart w:id="526" w:name="_Toc176786257"/>
      <w:r w:rsidRPr="00B70380">
        <w:t>B.3.2.1</w:t>
      </w:r>
      <w:r w:rsidR="002A50E6">
        <w:tab/>
      </w:r>
      <w:r w:rsidRPr="00B70380">
        <w:t>PDA Grip Hand and Head</w:t>
      </w:r>
      <w:bookmarkEnd w:id="520"/>
      <w:bookmarkEnd w:id="521"/>
      <w:bookmarkEnd w:id="522"/>
      <w:bookmarkEnd w:id="523"/>
      <w:bookmarkEnd w:id="524"/>
      <w:bookmarkEnd w:id="525"/>
      <w:bookmarkEnd w:id="526"/>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527" w:name="_Toc114077904"/>
      <w:bookmarkStart w:id="528" w:name="_Toc47103337"/>
      <w:bookmarkStart w:id="529" w:name="_Toc121933449"/>
      <w:bookmarkStart w:id="530" w:name="_Toc124151833"/>
      <w:bookmarkStart w:id="531" w:name="_Toc130324647"/>
      <w:bookmarkStart w:id="532" w:name="_Toc137489930"/>
      <w:bookmarkStart w:id="533" w:name="_Toc138766320"/>
      <w:bookmarkStart w:id="534" w:name="_Toc176786258"/>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527"/>
      <w:bookmarkEnd w:id="528"/>
      <w:bookmarkEnd w:id="529"/>
      <w:bookmarkEnd w:id="530"/>
      <w:bookmarkEnd w:id="531"/>
      <w:bookmarkEnd w:id="532"/>
      <w:bookmarkEnd w:id="533"/>
      <w:bookmarkEnd w:id="534"/>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535" w:name="_Toc84414143"/>
      <w:bookmarkStart w:id="536" w:name="_Toc84405534"/>
      <w:bookmarkStart w:id="537" w:name="_Toc83581025"/>
      <w:bookmarkStart w:id="538" w:name="_Toc76718678"/>
      <w:bookmarkStart w:id="539" w:name="_Toc76509688"/>
      <w:bookmarkStart w:id="540" w:name="_Toc75467666"/>
      <w:bookmarkStart w:id="541" w:name="_Toc69084653"/>
      <w:bookmarkStart w:id="542" w:name="_Toc68231240"/>
      <w:bookmarkStart w:id="543" w:name="_Toc61373290"/>
      <w:bookmarkStart w:id="544" w:name="_Toc61367907"/>
      <w:bookmarkStart w:id="545" w:name="_Toc45889159"/>
      <w:bookmarkStart w:id="546" w:name="_Toc45888560"/>
      <w:bookmarkStart w:id="547" w:name="_Toc37251621"/>
      <w:bookmarkStart w:id="548" w:name="_Toc36107847"/>
      <w:bookmarkStart w:id="549" w:name="_Toc29803105"/>
      <w:bookmarkStart w:id="550" w:name="_Toc29802480"/>
      <w:bookmarkStart w:id="551" w:name="_Toc29802056"/>
      <w:bookmarkStart w:id="552" w:name="_Toc21344568"/>
      <w:bookmarkStart w:id="553" w:name="_Toc114077905"/>
      <w:bookmarkStart w:id="554" w:name="_Toc121933450"/>
      <w:bookmarkStart w:id="555" w:name="_Toc124151834"/>
      <w:bookmarkStart w:id="556" w:name="_Toc130324648"/>
      <w:bookmarkStart w:id="557" w:name="_Toc137489931"/>
      <w:bookmarkStart w:id="558" w:name="_Toc138766321"/>
      <w:bookmarkStart w:id="559" w:name="_Toc176786259"/>
      <w:r>
        <w:t>C</w:t>
      </w:r>
      <w:r w:rsidR="00B36608">
        <w:t>.1</w:t>
      </w:r>
      <w:r w:rsidR="00B36608">
        <w:tab/>
        <w:t>General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560" w:name="_Toc84414144"/>
      <w:bookmarkStart w:id="561" w:name="_Toc84405535"/>
      <w:bookmarkStart w:id="562" w:name="_Toc83581026"/>
      <w:bookmarkStart w:id="563" w:name="_Toc76718679"/>
      <w:bookmarkStart w:id="564" w:name="_Toc76509689"/>
      <w:bookmarkStart w:id="565" w:name="_Toc75467667"/>
      <w:bookmarkStart w:id="566" w:name="_Toc69084654"/>
      <w:bookmarkStart w:id="567" w:name="_Toc68231241"/>
      <w:bookmarkStart w:id="568" w:name="_Toc61373291"/>
      <w:bookmarkStart w:id="569" w:name="_Toc61367908"/>
      <w:bookmarkStart w:id="570" w:name="_Toc45889160"/>
      <w:bookmarkStart w:id="571" w:name="_Toc45888561"/>
      <w:bookmarkStart w:id="572" w:name="_Toc37251622"/>
      <w:bookmarkStart w:id="573" w:name="_Toc36107848"/>
      <w:bookmarkStart w:id="574" w:name="_Toc29803106"/>
      <w:bookmarkStart w:id="575" w:name="_Toc29802481"/>
      <w:bookmarkStart w:id="576" w:name="_Toc29802057"/>
      <w:bookmarkStart w:id="577" w:name="_Toc21344569"/>
      <w:bookmarkStart w:id="578" w:name="_Toc114077906"/>
      <w:bookmarkStart w:id="579" w:name="_Toc121933451"/>
      <w:bookmarkStart w:id="580" w:name="_Toc124151835"/>
      <w:bookmarkStart w:id="581" w:name="_Toc130324649"/>
      <w:bookmarkStart w:id="582" w:name="_Toc137489932"/>
      <w:bookmarkStart w:id="583" w:name="_Toc138766322"/>
      <w:bookmarkStart w:id="584" w:name="_Toc176786260"/>
      <w:r>
        <w:t>C</w:t>
      </w:r>
      <w:r w:rsidR="00B36608">
        <w:t>.2</w:t>
      </w:r>
      <w:r w:rsidR="00B36608">
        <w:tab/>
        <w:t>Environmental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585" w:name="_Toc84414145"/>
      <w:bookmarkStart w:id="586" w:name="_Toc84405536"/>
      <w:bookmarkStart w:id="587" w:name="_Toc83581027"/>
      <w:bookmarkStart w:id="588" w:name="_Toc76718680"/>
      <w:bookmarkStart w:id="589" w:name="_Toc76509690"/>
      <w:bookmarkStart w:id="590" w:name="_Toc75467668"/>
      <w:bookmarkStart w:id="591" w:name="_Toc69084655"/>
      <w:bookmarkStart w:id="592" w:name="_Toc68231242"/>
      <w:bookmarkStart w:id="593" w:name="_Toc61373292"/>
      <w:bookmarkStart w:id="594" w:name="_Toc61367909"/>
      <w:bookmarkStart w:id="595" w:name="_Toc45889161"/>
      <w:bookmarkStart w:id="596" w:name="_Toc45888562"/>
      <w:bookmarkStart w:id="597" w:name="_Toc37251623"/>
      <w:bookmarkStart w:id="598" w:name="_Toc36107849"/>
      <w:bookmarkStart w:id="599" w:name="_Toc29803107"/>
      <w:bookmarkStart w:id="600" w:name="_Toc29802482"/>
      <w:bookmarkStart w:id="601" w:name="_Toc29802058"/>
      <w:bookmarkStart w:id="602" w:name="_Toc21344570"/>
      <w:bookmarkStart w:id="603" w:name="_Toc114077907"/>
      <w:bookmarkStart w:id="604" w:name="_Toc121933452"/>
      <w:bookmarkStart w:id="605" w:name="_Toc124151836"/>
      <w:bookmarkStart w:id="606" w:name="_Toc130324650"/>
      <w:bookmarkStart w:id="607" w:name="_Toc137489933"/>
      <w:bookmarkStart w:id="608" w:name="_Toc138766323"/>
      <w:bookmarkStart w:id="609" w:name="_Toc176786261"/>
      <w:r>
        <w:t>C</w:t>
      </w:r>
      <w:r w:rsidR="00B36608">
        <w:t>.2.1</w:t>
      </w:r>
      <w:r w:rsidR="00B36608">
        <w:tab/>
        <w:t>Temperature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610" w:name="_Toc84414146"/>
      <w:bookmarkStart w:id="611" w:name="_Toc84405537"/>
      <w:bookmarkStart w:id="612" w:name="_Toc83581028"/>
      <w:bookmarkStart w:id="613" w:name="_Toc76718681"/>
      <w:bookmarkStart w:id="614" w:name="_Toc76509691"/>
      <w:bookmarkStart w:id="615" w:name="_Toc75467669"/>
      <w:bookmarkStart w:id="616" w:name="_Toc69084656"/>
      <w:bookmarkStart w:id="617" w:name="_Toc68231243"/>
      <w:bookmarkStart w:id="618" w:name="_Toc61373293"/>
      <w:bookmarkStart w:id="619" w:name="_Toc61367910"/>
      <w:bookmarkStart w:id="620" w:name="_Toc45889162"/>
      <w:bookmarkStart w:id="621" w:name="_Toc45888563"/>
      <w:bookmarkStart w:id="622" w:name="_Toc37251624"/>
      <w:bookmarkStart w:id="623" w:name="_Toc36107850"/>
      <w:bookmarkStart w:id="624" w:name="_Toc29803108"/>
      <w:bookmarkStart w:id="625" w:name="_Toc29802483"/>
      <w:bookmarkStart w:id="626" w:name="_Toc29802059"/>
      <w:bookmarkStart w:id="627" w:name="_Toc21344571"/>
      <w:bookmarkStart w:id="628" w:name="_Toc114077908"/>
      <w:bookmarkStart w:id="629" w:name="_Toc121933453"/>
      <w:bookmarkStart w:id="630" w:name="_Toc124151837"/>
      <w:bookmarkStart w:id="631" w:name="_Toc130324651"/>
      <w:bookmarkStart w:id="632" w:name="_Toc137489934"/>
      <w:bookmarkStart w:id="633" w:name="_Toc138766324"/>
      <w:bookmarkStart w:id="634" w:name="_Toc176786262"/>
      <w:r>
        <w:t>C</w:t>
      </w:r>
      <w:r w:rsidR="00B36608">
        <w:t>.2.2</w:t>
      </w:r>
      <w:r w:rsidR="00B36608">
        <w:tab/>
        <w:t>Voltage</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1591A110" w14:textId="0A02B82A" w:rsidR="00B36608" w:rsidRDefault="00255CDF" w:rsidP="00B36608">
      <w:pPr>
        <w:jc w:val="both"/>
        <w:rPr>
          <w:rFonts w:eastAsia="MS Mincho"/>
        </w:rPr>
      </w:pPr>
      <w:r>
        <w:t xml:space="preserve">All test cases shall be performed in the normal voltage condition with the DUT operated in stand-alone battery powered mode. </w:t>
      </w:r>
      <w:r w:rsidRPr="00C34F42">
        <w:t xml:space="preserve">No extreme voltage testing is required. </w:t>
      </w:r>
      <w:r>
        <w:rPr>
          <w:noProof/>
        </w:rPr>
        <w:t xml:space="preserve">It is recommended to start testing with a fully charged battery </w:t>
      </w:r>
      <w:r w:rsidRPr="00252DE0">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205B33">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635" w:name="_Toc47103338"/>
      <w:bookmarkStart w:id="636" w:name="_Toc114077909"/>
      <w:bookmarkStart w:id="637" w:name="_Toc121933454"/>
      <w:bookmarkStart w:id="638" w:name="_Toc124151838"/>
      <w:bookmarkStart w:id="639" w:name="_Toc130324652"/>
      <w:bookmarkStart w:id="640" w:name="_Toc137489935"/>
      <w:bookmarkStart w:id="641" w:name="_Toc138766325"/>
      <w:bookmarkStart w:id="642" w:name="_Toc176786263"/>
      <w:bookmarkStart w:id="643" w:name="historyclause"/>
      <w:r>
        <w:lastRenderedPageBreak/>
        <w:t xml:space="preserve">Annex </w:t>
      </w:r>
      <w:r w:rsidR="00AB7ABF">
        <w:t>D</w:t>
      </w:r>
      <w:r w:rsidR="0043627B" w:rsidRPr="004D3578">
        <w:t xml:space="preserve"> </w:t>
      </w:r>
      <w:r w:rsidRPr="004D3578">
        <w:t>(informative):</w:t>
      </w:r>
      <w:r w:rsidRPr="004D3578">
        <w:br/>
        <w:t>Change history</w:t>
      </w:r>
      <w:bookmarkEnd w:id="635"/>
      <w:bookmarkEnd w:id="636"/>
      <w:bookmarkEnd w:id="637"/>
      <w:bookmarkEnd w:id="638"/>
      <w:bookmarkEnd w:id="639"/>
      <w:bookmarkEnd w:id="640"/>
      <w:bookmarkEnd w:id="641"/>
      <w:bookmarkEnd w:id="6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643"/>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A3184F" w:rsidRPr="00A91DC6" w14:paraId="4B912943" w14:textId="77777777" w:rsidTr="008217CD">
        <w:tc>
          <w:tcPr>
            <w:tcW w:w="800" w:type="dxa"/>
            <w:shd w:val="solid" w:color="FFFFFF" w:fill="auto"/>
          </w:tcPr>
          <w:p w14:paraId="1B0168B0" w14:textId="7FE66D8B" w:rsidR="00A3184F" w:rsidRPr="0006549D" w:rsidRDefault="00A3184F" w:rsidP="00A3184F">
            <w:pPr>
              <w:pStyle w:val="TAC"/>
            </w:pPr>
            <w:r>
              <w:t>2024-06</w:t>
            </w:r>
          </w:p>
        </w:tc>
        <w:tc>
          <w:tcPr>
            <w:tcW w:w="1137" w:type="dxa"/>
            <w:shd w:val="solid" w:color="FFFFFF" w:fill="auto"/>
          </w:tcPr>
          <w:p w14:paraId="2019EEBF" w14:textId="5FB7BCB1" w:rsidR="00A3184F" w:rsidRPr="003C4C7D" w:rsidRDefault="00A3184F" w:rsidP="00A3184F">
            <w:pPr>
              <w:pStyle w:val="TAC"/>
              <w:rPr>
                <w:sz w:val="16"/>
                <w:szCs w:val="16"/>
              </w:rPr>
            </w:pPr>
            <w:r>
              <w:rPr>
                <w:sz w:val="16"/>
                <w:szCs w:val="16"/>
              </w:rPr>
              <w:t>RAN#104</w:t>
            </w:r>
          </w:p>
        </w:tc>
        <w:tc>
          <w:tcPr>
            <w:tcW w:w="992" w:type="dxa"/>
            <w:shd w:val="solid" w:color="FFFFFF" w:fill="auto"/>
          </w:tcPr>
          <w:p w14:paraId="1DE8E1D1" w14:textId="49E8A2B7" w:rsidR="00A3184F" w:rsidRPr="003C4C7D" w:rsidRDefault="00A3184F" w:rsidP="00A3184F">
            <w:pPr>
              <w:pStyle w:val="TAC"/>
              <w:rPr>
                <w:sz w:val="16"/>
                <w:szCs w:val="16"/>
              </w:rPr>
            </w:pPr>
            <w:r w:rsidRPr="00A3184F">
              <w:rPr>
                <w:sz w:val="16"/>
                <w:szCs w:val="16"/>
              </w:rPr>
              <w:t>RP-241441</w:t>
            </w:r>
          </w:p>
        </w:tc>
        <w:tc>
          <w:tcPr>
            <w:tcW w:w="567" w:type="dxa"/>
            <w:shd w:val="solid" w:color="FFFFFF" w:fill="auto"/>
          </w:tcPr>
          <w:p w14:paraId="0A2BCCE5" w14:textId="5BDF88C2" w:rsidR="00A3184F" w:rsidRPr="003C4C7D" w:rsidRDefault="00A3184F" w:rsidP="00A3184F">
            <w:pPr>
              <w:pStyle w:val="TAL"/>
              <w:rPr>
                <w:sz w:val="16"/>
                <w:szCs w:val="16"/>
              </w:rPr>
            </w:pPr>
            <w:r w:rsidRPr="00591ADE">
              <w:t>0010</w:t>
            </w:r>
          </w:p>
        </w:tc>
        <w:tc>
          <w:tcPr>
            <w:tcW w:w="425" w:type="dxa"/>
            <w:shd w:val="solid" w:color="FFFFFF" w:fill="auto"/>
          </w:tcPr>
          <w:p w14:paraId="4D6028FC" w14:textId="77777777" w:rsidR="00A3184F" w:rsidRPr="003C4C7D" w:rsidRDefault="00A3184F" w:rsidP="00A3184F">
            <w:pPr>
              <w:pStyle w:val="TAC"/>
              <w:rPr>
                <w:sz w:val="16"/>
                <w:szCs w:val="16"/>
              </w:rPr>
            </w:pPr>
          </w:p>
        </w:tc>
        <w:tc>
          <w:tcPr>
            <w:tcW w:w="426" w:type="dxa"/>
            <w:shd w:val="solid" w:color="FFFFFF" w:fill="auto"/>
          </w:tcPr>
          <w:p w14:paraId="7D11236F" w14:textId="298E6181" w:rsidR="00A3184F" w:rsidRPr="003C4C7D" w:rsidRDefault="00A3184F" w:rsidP="00A3184F">
            <w:pPr>
              <w:pStyle w:val="TAC"/>
              <w:rPr>
                <w:sz w:val="16"/>
                <w:szCs w:val="16"/>
              </w:rPr>
            </w:pPr>
            <w:r w:rsidRPr="00591ADE">
              <w:t>A</w:t>
            </w:r>
          </w:p>
        </w:tc>
        <w:tc>
          <w:tcPr>
            <w:tcW w:w="4584" w:type="dxa"/>
            <w:shd w:val="solid" w:color="FFFFFF" w:fill="auto"/>
          </w:tcPr>
          <w:p w14:paraId="734B7A3C" w14:textId="77777777" w:rsidR="00A3184F" w:rsidRDefault="00A3184F" w:rsidP="00A3184F">
            <w:pPr>
              <w:pStyle w:val="TAL"/>
              <w:rPr>
                <w:sz w:val="16"/>
                <w:szCs w:val="16"/>
              </w:rPr>
            </w:pPr>
            <w:r w:rsidRPr="00A3184F">
              <w:rPr>
                <w:sz w:val="16"/>
                <w:szCs w:val="16"/>
              </w:rPr>
              <w:t>CR on preliminary MU alignment</w:t>
            </w:r>
          </w:p>
          <w:p w14:paraId="15895C01" w14:textId="048DCFF1" w:rsidR="007175CA" w:rsidRPr="003C4C7D" w:rsidRDefault="007175CA" w:rsidP="00A3184F">
            <w:pPr>
              <w:pStyle w:val="TAL"/>
              <w:rPr>
                <w:sz w:val="16"/>
                <w:szCs w:val="16"/>
              </w:rPr>
            </w:pPr>
            <w:r>
              <w:rPr>
                <w:sz w:val="16"/>
                <w:szCs w:val="16"/>
              </w:rPr>
              <w:t>Note: CR could not be implemented as it was not based on the latest specification.</w:t>
            </w:r>
          </w:p>
        </w:tc>
        <w:tc>
          <w:tcPr>
            <w:tcW w:w="708" w:type="dxa"/>
            <w:shd w:val="solid" w:color="FFFFFF" w:fill="auto"/>
          </w:tcPr>
          <w:p w14:paraId="519B3D72" w14:textId="76FBDAF4" w:rsidR="00A3184F" w:rsidRDefault="00A3184F" w:rsidP="00A3184F">
            <w:pPr>
              <w:pStyle w:val="TAC"/>
              <w:rPr>
                <w:sz w:val="16"/>
                <w:szCs w:val="16"/>
                <w:lang w:eastAsia="zh-CN"/>
              </w:rPr>
            </w:pPr>
            <w:r>
              <w:rPr>
                <w:sz w:val="16"/>
                <w:szCs w:val="16"/>
                <w:lang w:eastAsia="zh-CN"/>
              </w:rPr>
              <w:t>17.4.0</w:t>
            </w:r>
          </w:p>
        </w:tc>
      </w:tr>
      <w:tr w:rsidR="00CB51A5" w:rsidRPr="00A91DC6" w14:paraId="06A6B974" w14:textId="77777777" w:rsidTr="008217CD">
        <w:tc>
          <w:tcPr>
            <w:tcW w:w="800" w:type="dxa"/>
            <w:shd w:val="solid" w:color="FFFFFF" w:fill="auto"/>
          </w:tcPr>
          <w:p w14:paraId="31AD058B" w14:textId="4A6E0CC0" w:rsidR="00CB51A5" w:rsidRDefault="00CB51A5" w:rsidP="00CB51A5">
            <w:pPr>
              <w:pStyle w:val="TAC"/>
            </w:pPr>
            <w:r>
              <w:t>2024-0</w:t>
            </w:r>
            <w:r w:rsidR="005B4F64">
              <w:t>6</w:t>
            </w:r>
          </w:p>
        </w:tc>
        <w:tc>
          <w:tcPr>
            <w:tcW w:w="1137" w:type="dxa"/>
            <w:shd w:val="solid" w:color="FFFFFF" w:fill="auto"/>
          </w:tcPr>
          <w:p w14:paraId="55BA621D" w14:textId="10DBBA89" w:rsidR="00CB51A5" w:rsidRDefault="00CB51A5" w:rsidP="00CB51A5">
            <w:pPr>
              <w:pStyle w:val="TAC"/>
              <w:rPr>
                <w:sz w:val="16"/>
                <w:szCs w:val="16"/>
              </w:rPr>
            </w:pPr>
            <w:r>
              <w:rPr>
                <w:sz w:val="16"/>
                <w:szCs w:val="16"/>
              </w:rPr>
              <w:t>RAN#104</w:t>
            </w:r>
          </w:p>
        </w:tc>
        <w:tc>
          <w:tcPr>
            <w:tcW w:w="992" w:type="dxa"/>
            <w:shd w:val="solid" w:color="FFFFFF" w:fill="auto"/>
          </w:tcPr>
          <w:p w14:paraId="6A52CA59" w14:textId="77777777" w:rsidR="00CB51A5" w:rsidRPr="00A3184F" w:rsidRDefault="00CB51A5" w:rsidP="00CB51A5">
            <w:pPr>
              <w:pStyle w:val="TAC"/>
              <w:rPr>
                <w:sz w:val="16"/>
                <w:szCs w:val="16"/>
              </w:rPr>
            </w:pPr>
          </w:p>
        </w:tc>
        <w:tc>
          <w:tcPr>
            <w:tcW w:w="567" w:type="dxa"/>
            <w:shd w:val="solid" w:color="FFFFFF" w:fill="auto"/>
          </w:tcPr>
          <w:p w14:paraId="0529B40B" w14:textId="77777777" w:rsidR="00CB51A5" w:rsidRPr="00591ADE" w:rsidRDefault="00CB51A5" w:rsidP="00CB51A5">
            <w:pPr>
              <w:pStyle w:val="TAL"/>
            </w:pPr>
          </w:p>
        </w:tc>
        <w:tc>
          <w:tcPr>
            <w:tcW w:w="425" w:type="dxa"/>
            <w:shd w:val="solid" w:color="FFFFFF" w:fill="auto"/>
          </w:tcPr>
          <w:p w14:paraId="2BECB934" w14:textId="77777777" w:rsidR="00CB51A5" w:rsidRPr="003C4C7D" w:rsidRDefault="00CB51A5" w:rsidP="00CB51A5">
            <w:pPr>
              <w:pStyle w:val="TAC"/>
              <w:rPr>
                <w:sz w:val="16"/>
                <w:szCs w:val="16"/>
              </w:rPr>
            </w:pPr>
          </w:p>
        </w:tc>
        <w:tc>
          <w:tcPr>
            <w:tcW w:w="426" w:type="dxa"/>
            <w:shd w:val="solid" w:color="FFFFFF" w:fill="auto"/>
          </w:tcPr>
          <w:p w14:paraId="3389C400" w14:textId="77777777" w:rsidR="00CB51A5" w:rsidRPr="00591ADE" w:rsidRDefault="00CB51A5" w:rsidP="00CB51A5">
            <w:pPr>
              <w:pStyle w:val="TAC"/>
            </w:pPr>
          </w:p>
        </w:tc>
        <w:tc>
          <w:tcPr>
            <w:tcW w:w="4584" w:type="dxa"/>
            <w:shd w:val="solid" w:color="FFFFFF" w:fill="auto"/>
          </w:tcPr>
          <w:p w14:paraId="4731121C" w14:textId="7F9E41B4" w:rsidR="00CB51A5" w:rsidRPr="00A3184F" w:rsidRDefault="00CB51A5" w:rsidP="00CB51A5">
            <w:pPr>
              <w:pStyle w:val="TAL"/>
              <w:rPr>
                <w:sz w:val="16"/>
                <w:szCs w:val="16"/>
              </w:rPr>
            </w:pPr>
            <w:r w:rsidRPr="00CB51A5">
              <w:rPr>
                <w:sz w:val="16"/>
                <w:szCs w:val="16"/>
              </w:rPr>
              <w:t>MCC editorial update</w:t>
            </w:r>
          </w:p>
        </w:tc>
        <w:tc>
          <w:tcPr>
            <w:tcW w:w="708" w:type="dxa"/>
            <w:shd w:val="solid" w:color="FFFFFF" w:fill="auto"/>
          </w:tcPr>
          <w:p w14:paraId="40909B68" w14:textId="02497F8C" w:rsidR="00CB51A5" w:rsidRDefault="00CB51A5" w:rsidP="00CB51A5">
            <w:pPr>
              <w:pStyle w:val="TAC"/>
              <w:rPr>
                <w:sz w:val="16"/>
                <w:szCs w:val="16"/>
                <w:lang w:eastAsia="zh-CN"/>
              </w:rPr>
            </w:pPr>
            <w:r>
              <w:rPr>
                <w:sz w:val="16"/>
                <w:szCs w:val="16"/>
                <w:lang w:eastAsia="zh-CN"/>
              </w:rPr>
              <w:t>17.4.1</w:t>
            </w:r>
          </w:p>
        </w:tc>
      </w:tr>
      <w:tr w:rsidR="009C3EAF" w:rsidRPr="00A91DC6" w14:paraId="53D2CC35" w14:textId="77777777" w:rsidTr="008217CD">
        <w:tc>
          <w:tcPr>
            <w:tcW w:w="800" w:type="dxa"/>
            <w:shd w:val="solid" w:color="FFFFFF" w:fill="auto"/>
          </w:tcPr>
          <w:p w14:paraId="6DB22A06" w14:textId="5A4672CF" w:rsidR="009C3EAF" w:rsidRDefault="009C3EAF" w:rsidP="009C3EAF">
            <w:pPr>
              <w:pStyle w:val="TAC"/>
            </w:pPr>
            <w:r>
              <w:t>2024-09</w:t>
            </w:r>
          </w:p>
        </w:tc>
        <w:tc>
          <w:tcPr>
            <w:tcW w:w="1137" w:type="dxa"/>
            <w:shd w:val="solid" w:color="FFFFFF" w:fill="auto"/>
          </w:tcPr>
          <w:p w14:paraId="6703259C" w14:textId="63D1E48F" w:rsidR="009C3EAF" w:rsidRDefault="009C3EAF" w:rsidP="009C3EAF">
            <w:pPr>
              <w:pStyle w:val="TAC"/>
              <w:rPr>
                <w:sz w:val="16"/>
                <w:szCs w:val="16"/>
              </w:rPr>
            </w:pPr>
            <w:r>
              <w:rPr>
                <w:sz w:val="16"/>
                <w:szCs w:val="16"/>
              </w:rPr>
              <w:t>RAN#105</w:t>
            </w:r>
          </w:p>
        </w:tc>
        <w:tc>
          <w:tcPr>
            <w:tcW w:w="992" w:type="dxa"/>
            <w:shd w:val="solid" w:color="FFFFFF" w:fill="auto"/>
          </w:tcPr>
          <w:p w14:paraId="7EC6AE34" w14:textId="047CDE85" w:rsidR="009C3EAF" w:rsidRPr="009C3EAF" w:rsidRDefault="009C3EAF" w:rsidP="009C3EAF">
            <w:pPr>
              <w:pStyle w:val="TAC"/>
              <w:rPr>
                <w:sz w:val="16"/>
                <w:szCs w:val="16"/>
              </w:rPr>
            </w:pPr>
            <w:r w:rsidRPr="006A0CE8">
              <w:rPr>
                <w:sz w:val="16"/>
                <w:szCs w:val="16"/>
              </w:rPr>
              <w:t>RP-242198</w:t>
            </w:r>
          </w:p>
        </w:tc>
        <w:tc>
          <w:tcPr>
            <w:tcW w:w="567" w:type="dxa"/>
            <w:shd w:val="solid" w:color="FFFFFF" w:fill="auto"/>
          </w:tcPr>
          <w:p w14:paraId="27160D9C" w14:textId="03A49FFE" w:rsidR="009C3EAF" w:rsidRPr="006A0CE8" w:rsidRDefault="009C3EAF" w:rsidP="009C3EAF">
            <w:pPr>
              <w:pStyle w:val="TAL"/>
              <w:rPr>
                <w:sz w:val="16"/>
                <w:szCs w:val="16"/>
              </w:rPr>
            </w:pPr>
            <w:r w:rsidRPr="006A0CE8">
              <w:rPr>
                <w:sz w:val="16"/>
                <w:szCs w:val="16"/>
              </w:rPr>
              <w:t>0011</w:t>
            </w:r>
          </w:p>
        </w:tc>
        <w:tc>
          <w:tcPr>
            <w:tcW w:w="425" w:type="dxa"/>
            <w:shd w:val="solid" w:color="FFFFFF" w:fill="auto"/>
          </w:tcPr>
          <w:p w14:paraId="1414D1F2" w14:textId="77777777" w:rsidR="009C3EAF" w:rsidRPr="009C3EAF" w:rsidRDefault="009C3EAF" w:rsidP="009C3EAF">
            <w:pPr>
              <w:pStyle w:val="TAC"/>
              <w:rPr>
                <w:sz w:val="16"/>
                <w:szCs w:val="16"/>
              </w:rPr>
            </w:pPr>
          </w:p>
        </w:tc>
        <w:tc>
          <w:tcPr>
            <w:tcW w:w="426" w:type="dxa"/>
            <w:shd w:val="solid" w:color="FFFFFF" w:fill="auto"/>
          </w:tcPr>
          <w:p w14:paraId="7DC6F432" w14:textId="5D9A7B49" w:rsidR="009C3EAF" w:rsidRPr="006A0CE8" w:rsidRDefault="009C3EAF" w:rsidP="009C3EAF">
            <w:pPr>
              <w:pStyle w:val="TAC"/>
              <w:rPr>
                <w:sz w:val="16"/>
                <w:szCs w:val="16"/>
              </w:rPr>
            </w:pPr>
            <w:r w:rsidRPr="006A0CE8">
              <w:rPr>
                <w:sz w:val="16"/>
                <w:szCs w:val="16"/>
              </w:rPr>
              <w:t>F</w:t>
            </w:r>
          </w:p>
        </w:tc>
        <w:tc>
          <w:tcPr>
            <w:tcW w:w="4584" w:type="dxa"/>
            <w:shd w:val="solid" w:color="FFFFFF" w:fill="auto"/>
          </w:tcPr>
          <w:p w14:paraId="549326B6" w14:textId="3659C1EE" w:rsidR="009C3EAF" w:rsidRPr="009C3EAF" w:rsidRDefault="009C3EAF" w:rsidP="009C3EAF">
            <w:pPr>
              <w:pStyle w:val="TAL"/>
              <w:rPr>
                <w:sz w:val="16"/>
                <w:szCs w:val="16"/>
              </w:rPr>
            </w:pPr>
            <w:r w:rsidRPr="006A0CE8">
              <w:rPr>
                <w:sz w:val="16"/>
                <w:szCs w:val="16"/>
              </w:rPr>
              <w:t>Clarification of voltage environmental requirement</w:t>
            </w:r>
          </w:p>
        </w:tc>
        <w:tc>
          <w:tcPr>
            <w:tcW w:w="708" w:type="dxa"/>
            <w:shd w:val="solid" w:color="FFFFFF" w:fill="auto"/>
          </w:tcPr>
          <w:p w14:paraId="2C40FA65" w14:textId="371ABE1C" w:rsidR="009C3EAF" w:rsidRDefault="009C3EAF" w:rsidP="009C3EAF">
            <w:pPr>
              <w:pStyle w:val="TAC"/>
              <w:rPr>
                <w:sz w:val="16"/>
                <w:szCs w:val="16"/>
                <w:lang w:eastAsia="zh-CN"/>
              </w:rPr>
            </w:pPr>
            <w:r>
              <w:rPr>
                <w:sz w:val="16"/>
                <w:szCs w:val="16"/>
                <w:lang w:eastAsia="zh-CN"/>
              </w:rPr>
              <w:t>17.5.0</w:t>
            </w:r>
          </w:p>
        </w:tc>
      </w:tr>
      <w:tr w:rsidR="009C3EAF" w:rsidRPr="00A91DC6" w14:paraId="41D05AC9" w14:textId="77777777" w:rsidTr="008217CD">
        <w:tc>
          <w:tcPr>
            <w:tcW w:w="800" w:type="dxa"/>
            <w:shd w:val="solid" w:color="FFFFFF" w:fill="auto"/>
          </w:tcPr>
          <w:p w14:paraId="4943BA43" w14:textId="2815F9AB" w:rsidR="009C3EAF" w:rsidRDefault="009C3EAF" w:rsidP="009C3EAF">
            <w:pPr>
              <w:pStyle w:val="TAC"/>
            </w:pPr>
            <w:r>
              <w:t>2024-09</w:t>
            </w:r>
          </w:p>
        </w:tc>
        <w:tc>
          <w:tcPr>
            <w:tcW w:w="1137" w:type="dxa"/>
            <w:shd w:val="solid" w:color="FFFFFF" w:fill="auto"/>
          </w:tcPr>
          <w:p w14:paraId="464D7AD3" w14:textId="6E17E19F" w:rsidR="009C3EAF" w:rsidRDefault="009C3EAF" w:rsidP="009C3EAF">
            <w:pPr>
              <w:pStyle w:val="TAC"/>
              <w:rPr>
                <w:sz w:val="16"/>
                <w:szCs w:val="16"/>
              </w:rPr>
            </w:pPr>
            <w:r>
              <w:rPr>
                <w:sz w:val="16"/>
                <w:szCs w:val="16"/>
              </w:rPr>
              <w:t>RAN#105</w:t>
            </w:r>
          </w:p>
        </w:tc>
        <w:tc>
          <w:tcPr>
            <w:tcW w:w="992" w:type="dxa"/>
            <w:shd w:val="solid" w:color="FFFFFF" w:fill="auto"/>
          </w:tcPr>
          <w:p w14:paraId="256DCC5E" w14:textId="457148D7" w:rsidR="009C3EAF" w:rsidRPr="009C3EAF" w:rsidRDefault="009C3EAF" w:rsidP="009C3EAF">
            <w:pPr>
              <w:pStyle w:val="TAC"/>
              <w:rPr>
                <w:sz w:val="16"/>
                <w:szCs w:val="16"/>
              </w:rPr>
            </w:pPr>
            <w:r w:rsidRPr="006A0CE8">
              <w:rPr>
                <w:sz w:val="16"/>
                <w:szCs w:val="16"/>
              </w:rPr>
              <w:t>RP-242164</w:t>
            </w:r>
          </w:p>
        </w:tc>
        <w:tc>
          <w:tcPr>
            <w:tcW w:w="567" w:type="dxa"/>
            <w:shd w:val="solid" w:color="FFFFFF" w:fill="auto"/>
          </w:tcPr>
          <w:p w14:paraId="0045F237" w14:textId="0A787936" w:rsidR="009C3EAF" w:rsidRPr="006A0CE8" w:rsidRDefault="009C3EAF" w:rsidP="009C3EAF">
            <w:pPr>
              <w:pStyle w:val="TAL"/>
              <w:rPr>
                <w:sz w:val="16"/>
                <w:szCs w:val="16"/>
              </w:rPr>
            </w:pPr>
            <w:r w:rsidRPr="006A0CE8">
              <w:rPr>
                <w:sz w:val="16"/>
                <w:szCs w:val="16"/>
              </w:rPr>
              <w:t>0015</w:t>
            </w:r>
          </w:p>
        </w:tc>
        <w:tc>
          <w:tcPr>
            <w:tcW w:w="425" w:type="dxa"/>
            <w:shd w:val="solid" w:color="FFFFFF" w:fill="auto"/>
          </w:tcPr>
          <w:p w14:paraId="1669E713" w14:textId="77777777" w:rsidR="009C3EAF" w:rsidRPr="009C3EAF" w:rsidRDefault="009C3EAF" w:rsidP="009C3EAF">
            <w:pPr>
              <w:pStyle w:val="TAC"/>
              <w:rPr>
                <w:sz w:val="16"/>
                <w:szCs w:val="16"/>
              </w:rPr>
            </w:pPr>
          </w:p>
        </w:tc>
        <w:tc>
          <w:tcPr>
            <w:tcW w:w="426" w:type="dxa"/>
            <w:shd w:val="solid" w:color="FFFFFF" w:fill="auto"/>
          </w:tcPr>
          <w:p w14:paraId="77D27521" w14:textId="4ACED05A" w:rsidR="009C3EAF" w:rsidRPr="006A0CE8" w:rsidRDefault="009C3EAF" w:rsidP="009C3EAF">
            <w:pPr>
              <w:pStyle w:val="TAC"/>
              <w:rPr>
                <w:sz w:val="16"/>
                <w:szCs w:val="16"/>
              </w:rPr>
            </w:pPr>
            <w:r w:rsidRPr="006A0CE8">
              <w:rPr>
                <w:sz w:val="16"/>
                <w:szCs w:val="16"/>
              </w:rPr>
              <w:t>F</w:t>
            </w:r>
          </w:p>
        </w:tc>
        <w:tc>
          <w:tcPr>
            <w:tcW w:w="4584" w:type="dxa"/>
            <w:shd w:val="solid" w:color="FFFFFF" w:fill="auto"/>
          </w:tcPr>
          <w:p w14:paraId="5FE46828" w14:textId="2C719CBB" w:rsidR="009C3EAF" w:rsidRPr="009C3EAF" w:rsidRDefault="009C3EAF" w:rsidP="009C3EAF">
            <w:pPr>
              <w:pStyle w:val="TAL"/>
              <w:rPr>
                <w:sz w:val="16"/>
                <w:szCs w:val="16"/>
              </w:rPr>
            </w:pPr>
            <w:r w:rsidRPr="006A0CE8">
              <w:rPr>
                <w:sz w:val="16"/>
                <w:szCs w:val="16"/>
              </w:rPr>
              <w:t>CR to Rel-17 TS 38.161 on preliminary MU alignment</w:t>
            </w:r>
          </w:p>
        </w:tc>
        <w:tc>
          <w:tcPr>
            <w:tcW w:w="708" w:type="dxa"/>
            <w:shd w:val="solid" w:color="FFFFFF" w:fill="auto"/>
          </w:tcPr>
          <w:p w14:paraId="587CAB9C" w14:textId="74661878" w:rsidR="009C3EAF" w:rsidRDefault="009C3EAF" w:rsidP="009C3EAF">
            <w:pPr>
              <w:pStyle w:val="TAC"/>
              <w:rPr>
                <w:sz w:val="16"/>
                <w:szCs w:val="16"/>
                <w:lang w:eastAsia="zh-CN"/>
              </w:rPr>
            </w:pPr>
            <w:r>
              <w:rPr>
                <w:sz w:val="16"/>
                <w:szCs w:val="16"/>
                <w:lang w:eastAsia="zh-CN"/>
              </w:rPr>
              <w:t>17.5.0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FFCF54" w14:textId="77777777" w:rsidR="00D6796B" w:rsidRDefault="00D6796B">
      <w:r>
        <w:separator/>
      </w:r>
    </w:p>
  </w:endnote>
  <w:endnote w:type="continuationSeparator" w:id="0">
    <w:p w14:paraId="43538163" w14:textId="77777777" w:rsidR="00D6796B" w:rsidRDefault="00D67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ED62AA" w14:textId="77777777" w:rsidR="00D6796B" w:rsidRDefault="00D6796B">
      <w:r>
        <w:separator/>
      </w:r>
    </w:p>
  </w:footnote>
  <w:footnote w:type="continuationSeparator" w:id="0">
    <w:p w14:paraId="28513EE8" w14:textId="77777777" w:rsidR="00D6796B" w:rsidRDefault="00D67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097AB996"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0CE8">
      <w:rPr>
        <w:rFonts w:ascii="Arial" w:hAnsi="Arial" w:cs="Arial"/>
        <w:b/>
        <w:noProof/>
        <w:sz w:val="18"/>
        <w:szCs w:val="18"/>
      </w:rPr>
      <w:t>3GPP TS 38.161 V17.45.1 0 (2024-0609)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42E2526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0CE8">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66A9CA35"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0CE8">
      <w:rPr>
        <w:rFonts w:ascii="Arial" w:hAnsi="Arial" w:cs="Arial"/>
        <w:b/>
        <w:noProof/>
        <w:sz w:val="18"/>
        <w:szCs w:val="18"/>
      </w:rPr>
      <w:t>3GPP TS 38.161 V17.45.1 0 (2024-0609)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34D85061"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0CE8">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438AD"/>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31E"/>
    <w:rsid w:val="000E4932"/>
    <w:rsid w:val="00123365"/>
    <w:rsid w:val="00123786"/>
    <w:rsid w:val="00133525"/>
    <w:rsid w:val="0013483D"/>
    <w:rsid w:val="00137212"/>
    <w:rsid w:val="00137872"/>
    <w:rsid w:val="001451C8"/>
    <w:rsid w:val="00145857"/>
    <w:rsid w:val="00160730"/>
    <w:rsid w:val="00164708"/>
    <w:rsid w:val="00164D24"/>
    <w:rsid w:val="00175FB3"/>
    <w:rsid w:val="001839D4"/>
    <w:rsid w:val="0018693F"/>
    <w:rsid w:val="00186C06"/>
    <w:rsid w:val="00194B91"/>
    <w:rsid w:val="001A0879"/>
    <w:rsid w:val="001A4C42"/>
    <w:rsid w:val="001A4D32"/>
    <w:rsid w:val="001A7420"/>
    <w:rsid w:val="001B6637"/>
    <w:rsid w:val="001B6BA9"/>
    <w:rsid w:val="001C21C3"/>
    <w:rsid w:val="001D02C2"/>
    <w:rsid w:val="001D2EF0"/>
    <w:rsid w:val="001E54F8"/>
    <w:rsid w:val="001F0C1D"/>
    <w:rsid w:val="001F1132"/>
    <w:rsid w:val="001F168B"/>
    <w:rsid w:val="00205B33"/>
    <w:rsid w:val="002068E1"/>
    <w:rsid w:val="00207EAA"/>
    <w:rsid w:val="00212BB6"/>
    <w:rsid w:val="0022321F"/>
    <w:rsid w:val="00225B33"/>
    <w:rsid w:val="00232A3E"/>
    <w:rsid w:val="002347A2"/>
    <w:rsid w:val="00251E62"/>
    <w:rsid w:val="00255CDF"/>
    <w:rsid w:val="00266E6B"/>
    <w:rsid w:val="002675F0"/>
    <w:rsid w:val="00274AC7"/>
    <w:rsid w:val="00276AA3"/>
    <w:rsid w:val="0028047D"/>
    <w:rsid w:val="0028572A"/>
    <w:rsid w:val="00290417"/>
    <w:rsid w:val="00292DEF"/>
    <w:rsid w:val="002A50E6"/>
    <w:rsid w:val="002B32F1"/>
    <w:rsid w:val="002B6339"/>
    <w:rsid w:val="002B6B52"/>
    <w:rsid w:val="002E00EE"/>
    <w:rsid w:val="002E7E7C"/>
    <w:rsid w:val="003045B8"/>
    <w:rsid w:val="00316E9F"/>
    <w:rsid w:val="003172DC"/>
    <w:rsid w:val="003238B5"/>
    <w:rsid w:val="00326355"/>
    <w:rsid w:val="00333903"/>
    <w:rsid w:val="0034447A"/>
    <w:rsid w:val="0035462D"/>
    <w:rsid w:val="003765B8"/>
    <w:rsid w:val="003800F5"/>
    <w:rsid w:val="00380163"/>
    <w:rsid w:val="0038125A"/>
    <w:rsid w:val="00383E30"/>
    <w:rsid w:val="003B0D46"/>
    <w:rsid w:val="003B3C5C"/>
    <w:rsid w:val="003C2CC7"/>
    <w:rsid w:val="003C3971"/>
    <w:rsid w:val="003C4C7D"/>
    <w:rsid w:val="003D08D2"/>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B7ACE"/>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903EB"/>
    <w:rsid w:val="00597B11"/>
    <w:rsid w:val="005A3132"/>
    <w:rsid w:val="005A474B"/>
    <w:rsid w:val="005B4F64"/>
    <w:rsid w:val="005C2236"/>
    <w:rsid w:val="005D2C8A"/>
    <w:rsid w:val="005D2E01"/>
    <w:rsid w:val="005D7526"/>
    <w:rsid w:val="005E4BB2"/>
    <w:rsid w:val="005E7366"/>
    <w:rsid w:val="005F17F7"/>
    <w:rsid w:val="005F7660"/>
    <w:rsid w:val="00602AEA"/>
    <w:rsid w:val="006037C7"/>
    <w:rsid w:val="00614FDF"/>
    <w:rsid w:val="0063516E"/>
    <w:rsid w:val="0063543D"/>
    <w:rsid w:val="0063699B"/>
    <w:rsid w:val="00647114"/>
    <w:rsid w:val="006706FF"/>
    <w:rsid w:val="00684474"/>
    <w:rsid w:val="006920BF"/>
    <w:rsid w:val="006A0CE8"/>
    <w:rsid w:val="006A23F3"/>
    <w:rsid w:val="006A323F"/>
    <w:rsid w:val="006A61A6"/>
    <w:rsid w:val="006A6CA6"/>
    <w:rsid w:val="006B30D0"/>
    <w:rsid w:val="006B79F4"/>
    <w:rsid w:val="006C1B4C"/>
    <w:rsid w:val="006C3D95"/>
    <w:rsid w:val="006D3311"/>
    <w:rsid w:val="006E5C86"/>
    <w:rsid w:val="006F0D2E"/>
    <w:rsid w:val="00701116"/>
    <w:rsid w:val="00713C44"/>
    <w:rsid w:val="00714ECB"/>
    <w:rsid w:val="007175CA"/>
    <w:rsid w:val="007238BC"/>
    <w:rsid w:val="00734A5B"/>
    <w:rsid w:val="0074026F"/>
    <w:rsid w:val="007429F6"/>
    <w:rsid w:val="00744E76"/>
    <w:rsid w:val="0074540A"/>
    <w:rsid w:val="007458E1"/>
    <w:rsid w:val="00745BED"/>
    <w:rsid w:val="00745D0A"/>
    <w:rsid w:val="0076245E"/>
    <w:rsid w:val="00774DA4"/>
    <w:rsid w:val="0078149A"/>
    <w:rsid w:val="00781F0F"/>
    <w:rsid w:val="007853C8"/>
    <w:rsid w:val="007B1A58"/>
    <w:rsid w:val="007B600E"/>
    <w:rsid w:val="007B7ED2"/>
    <w:rsid w:val="007D4704"/>
    <w:rsid w:val="007E24C9"/>
    <w:rsid w:val="007E5232"/>
    <w:rsid w:val="007F0F4A"/>
    <w:rsid w:val="007F6374"/>
    <w:rsid w:val="008028A4"/>
    <w:rsid w:val="008217CD"/>
    <w:rsid w:val="00823F55"/>
    <w:rsid w:val="0082516F"/>
    <w:rsid w:val="00827382"/>
    <w:rsid w:val="00830198"/>
    <w:rsid w:val="00830747"/>
    <w:rsid w:val="00866EBD"/>
    <w:rsid w:val="00873DD0"/>
    <w:rsid w:val="008768CA"/>
    <w:rsid w:val="008A544B"/>
    <w:rsid w:val="008A6FB9"/>
    <w:rsid w:val="008B116B"/>
    <w:rsid w:val="008B3238"/>
    <w:rsid w:val="008C384C"/>
    <w:rsid w:val="008C56DD"/>
    <w:rsid w:val="008D1080"/>
    <w:rsid w:val="008D22EF"/>
    <w:rsid w:val="008E719A"/>
    <w:rsid w:val="0090271F"/>
    <w:rsid w:val="00902E23"/>
    <w:rsid w:val="009114D7"/>
    <w:rsid w:val="0091243E"/>
    <w:rsid w:val="0091348E"/>
    <w:rsid w:val="00917CCB"/>
    <w:rsid w:val="00936D68"/>
    <w:rsid w:val="00940EF6"/>
    <w:rsid w:val="00942EC2"/>
    <w:rsid w:val="00944962"/>
    <w:rsid w:val="009465DD"/>
    <w:rsid w:val="009511AA"/>
    <w:rsid w:val="00956FED"/>
    <w:rsid w:val="00964B2D"/>
    <w:rsid w:val="00965041"/>
    <w:rsid w:val="0097696C"/>
    <w:rsid w:val="009859D9"/>
    <w:rsid w:val="00996434"/>
    <w:rsid w:val="009A030D"/>
    <w:rsid w:val="009C3EAF"/>
    <w:rsid w:val="009C70DA"/>
    <w:rsid w:val="009E7C99"/>
    <w:rsid w:val="009F37B7"/>
    <w:rsid w:val="00A10F02"/>
    <w:rsid w:val="00A12B4D"/>
    <w:rsid w:val="00A164B4"/>
    <w:rsid w:val="00A26956"/>
    <w:rsid w:val="00A27486"/>
    <w:rsid w:val="00A3184F"/>
    <w:rsid w:val="00A41A68"/>
    <w:rsid w:val="00A460AA"/>
    <w:rsid w:val="00A50FAC"/>
    <w:rsid w:val="00A531F8"/>
    <w:rsid w:val="00A53724"/>
    <w:rsid w:val="00A56066"/>
    <w:rsid w:val="00A64362"/>
    <w:rsid w:val="00A73129"/>
    <w:rsid w:val="00A82346"/>
    <w:rsid w:val="00A90531"/>
    <w:rsid w:val="00A92BA1"/>
    <w:rsid w:val="00A97C65"/>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2B88"/>
    <w:rsid w:val="00BA4B8D"/>
    <w:rsid w:val="00BA638F"/>
    <w:rsid w:val="00BC0F7D"/>
    <w:rsid w:val="00BC33B3"/>
    <w:rsid w:val="00BD7CAB"/>
    <w:rsid w:val="00BD7D31"/>
    <w:rsid w:val="00BE3255"/>
    <w:rsid w:val="00BF128E"/>
    <w:rsid w:val="00BF7F11"/>
    <w:rsid w:val="00C00F4E"/>
    <w:rsid w:val="00C070C1"/>
    <w:rsid w:val="00C074DD"/>
    <w:rsid w:val="00C07C6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B51A5"/>
    <w:rsid w:val="00CD1433"/>
    <w:rsid w:val="00CE471A"/>
    <w:rsid w:val="00CF2506"/>
    <w:rsid w:val="00CF45AA"/>
    <w:rsid w:val="00CF7CE4"/>
    <w:rsid w:val="00D014FF"/>
    <w:rsid w:val="00D02D0A"/>
    <w:rsid w:val="00D03145"/>
    <w:rsid w:val="00D04B78"/>
    <w:rsid w:val="00D10A07"/>
    <w:rsid w:val="00D2158C"/>
    <w:rsid w:val="00D50A99"/>
    <w:rsid w:val="00D57972"/>
    <w:rsid w:val="00D675A9"/>
    <w:rsid w:val="00D6796B"/>
    <w:rsid w:val="00D721DF"/>
    <w:rsid w:val="00D738D6"/>
    <w:rsid w:val="00D755EB"/>
    <w:rsid w:val="00D76048"/>
    <w:rsid w:val="00D80A9D"/>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9519A"/>
    <w:rsid w:val="00EA15B0"/>
    <w:rsid w:val="00EA5EA7"/>
    <w:rsid w:val="00EA6683"/>
    <w:rsid w:val="00EB5512"/>
    <w:rsid w:val="00EC4A25"/>
    <w:rsid w:val="00EE4E91"/>
    <w:rsid w:val="00F0184B"/>
    <w:rsid w:val="00F025A2"/>
    <w:rsid w:val="00F04712"/>
    <w:rsid w:val="00F07BF6"/>
    <w:rsid w:val="00F13360"/>
    <w:rsid w:val="00F1656D"/>
    <w:rsid w:val="00F218A4"/>
    <w:rsid w:val="00F226AA"/>
    <w:rsid w:val="00F22EC7"/>
    <w:rsid w:val="00F3177A"/>
    <w:rsid w:val="00F3213F"/>
    <w:rsid w:val="00F325C8"/>
    <w:rsid w:val="00F34618"/>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B0"/>
    <w:rsid w:val="00FF12D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40</Pages>
  <Words>10581</Words>
  <Characters>60312</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70752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117</cp:revision>
  <cp:lastPrinted>2019-02-25T14:05:00Z</cp:lastPrinted>
  <dcterms:created xsi:type="dcterms:W3CDTF">2022-08-26T03:21:00Z</dcterms:created>
  <dcterms:modified xsi:type="dcterms:W3CDTF">2024-09-23T13:14:00Z</dcterms:modified>
</cp:coreProperties>
</file>